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06640" w14:paraId="50FCD3FA" w14:textId="77777777" w:rsidTr="000A2533">
        <w:tc>
          <w:tcPr>
            <w:tcW w:w="10423" w:type="dxa"/>
            <w:gridSpan w:val="2"/>
          </w:tcPr>
          <w:p w14:paraId="60845D51" w14:textId="0B3766B6" w:rsidR="004F0988" w:rsidRPr="00506640" w:rsidRDefault="004F0988" w:rsidP="00EF47E7">
            <w:pPr>
              <w:pStyle w:val="ZA"/>
              <w:framePr w:w="0" w:hRule="auto" w:wrap="auto" w:vAnchor="margin" w:hAnchor="text" w:yAlign="inline"/>
              <w:rPr>
                <w:noProof w:val="0"/>
              </w:rPr>
            </w:pPr>
            <w:bookmarkStart w:id="0" w:name="page1"/>
            <w:r w:rsidRPr="00506640">
              <w:rPr>
                <w:noProof w:val="0"/>
                <w:sz w:val="64"/>
              </w:rPr>
              <w:t xml:space="preserve">3GPP </w:t>
            </w:r>
            <w:bookmarkStart w:id="1" w:name="specType1"/>
            <w:r w:rsidR="0063543D" w:rsidRPr="00506640">
              <w:rPr>
                <w:noProof w:val="0"/>
                <w:sz w:val="64"/>
              </w:rPr>
              <w:t>T</w:t>
            </w:r>
            <w:bookmarkEnd w:id="1"/>
            <w:r w:rsidR="00B2136C" w:rsidRPr="00506640">
              <w:rPr>
                <w:noProof w:val="0"/>
                <w:sz w:val="64"/>
              </w:rPr>
              <w:t>S</w:t>
            </w:r>
            <w:r w:rsidRPr="00506640">
              <w:rPr>
                <w:noProof w:val="0"/>
                <w:sz w:val="64"/>
              </w:rPr>
              <w:t xml:space="preserve"> </w:t>
            </w:r>
            <w:bookmarkStart w:id="2" w:name="specNumber"/>
            <w:r w:rsidR="009A4338" w:rsidRPr="00506640">
              <w:rPr>
                <w:noProof w:val="0"/>
                <w:sz w:val="64"/>
              </w:rPr>
              <w:t>28.312</w:t>
            </w:r>
            <w:bookmarkEnd w:id="2"/>
            <w:r w:rsidRPr="00506640">
              <w:rPr>
                <w:noProof w:val="0"/>
                <w:sz w:val="64"/>
              </w:rPr>
              <w:t xml:space="preserve"> </w:t>
            </w:r>
            <w:bookmarkStart w:id="3" w:name="specVersion"/>
            <w:r w:rsidR="0026057C" w:rsidRPr="00506640">
              <w:rPr>
                <w:noProof w:val="0"/>
              </w:rPr>
              <w:t>V</w:t>
            </w:r>
            <w:r w:rsidR="007077F3">
              <w:rPr>
                <w:noProof w:val="0"/>
              </w:rPr>
              <w:t>18.</w:t>
            </w:r>
            <w:r w:rsidR="002B4DB9">
              <w:rPr>
                <w:rFonts w:eastAsiaTheme="minorEastAsia"/>
                <w:noProof w:val="0"/>
                <w:lang w:eastAsia="zh-CN"/>
              </w:rPr>
              <w:t>8</w:t>
            </w:r>
            <w:r w:rsidR="007077F3">
              <w:rPr>
                <w:noProof w:val="0"/>
              </w:rPr>
              <w:t>.0</w:t>
            </w:r>
            <w:bookmarkEnd w:id="3"/>
            <w:r w:rsidR="00986C98" w:rsidRPr="00506640">
              <w:rPr>
                <w:noProof w:val="0"/>
              </w:rPr>
              <w:t xml:space="preserve"> </w:t>
            </w:r>
            <w:r w:rsidRPr="00506640">
              <w:rPr>
                <w:noProof w:val="0"/>
                <w:sz w:val="32"/>
              </w:rPr>
              <w:t>(</w:t>
            </w:r>
            <w:bookmarkStart w:id="4" w:name="issueDate"/>
            <w:r w:rsidR="007077F3">
              <w:rPr>
                <w:noProof w:val="0"/>
                <w:sz w:val="32"/>
              </w:rPr>
              <w:t>202</w:t>
            </w:r>
            <w:r w:rsidR="009A4484">
              <w:rPr>
                <w:rFonts w:eastAsiaTheme="minorEastAsia" w:hint="eastAsia"/>
                <w:noProof w:val="0"/>
                <w:sz w:val="32"/>
                <w:lang w:eastAsia="zh-CN"/>
              </w:rPr>
              <w:t>5</w:t>
            </w:r>
            <w:r w:rsidR="007077F3">
              <w:rPr>
                <w:noProof w:val="0"/>
                <w:sz w:val="32"/>
              </w:rPr>
              <w:t>-</w:t>
            </w:r>
            <w:bookmarkEnd w:id="4"/>
            <w:r w:rsidR="009A4484">
              <w:rPr>
                <w:rFonts w:eastAsiaTheme="minorEastAsia" w:hint="eastAsia"/>
                <w:noProof w:val="0"/>
                <w:sz w:val="32"/>
                <w:lang w:eastAsia="zh-CN"/>
              </w:rPr>
              <w:t>0</w:t>
            </w:r>
            <w:r w:rsidR="002B4DB9">
              <w:rPr>
                <w:rFonts w:eastAsiaTheme="minorEastAsia"/>
                <w:noProof w:val="0"/>
                <w:sz w:val="32"/>
                <w:lang w:eastAsia="zh-CN"/>
              </w:rPr>
              <w:t>6</w:t>
            </w:r>
            <w:r w:rsidRPr="00506640">
              <w:rPr>
                <w:noProof w:val="0"/>
                <w:sz w:val="32"/>
              </w:rPr>
              <w:t>)</w:t>
            </w:r>
          </w:p>
        </w:tc>
      </w:tr>
      <w:tr w:rsidR="004F0988" w:rsidRPr="00506640" w14:paraId="5B9B9008" w14:textId="77777777" w:rsidTr="000A2533">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6EF45CFB" w:rsidR="00BA4B8D" w:rsidRPr="00506640" w:rsidRDefault="00BA4B8D" w:rsidP="00BA4B8D"/>
        </w:tc>
      </w:tr>
      <w:tr w:rsidR="004F0988" w:rsidRPr="00506640" w14:paraId="509AFF15" w14:textId="77777777" w:rsidTr="000A2533">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5"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5"/>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0A2533">
        <w:tc>
          <w:tcPr>
            <w:tcW w:w="10423" w:type="dxa"/>
            <w:gridSpan w:val="2"/>
          </w:tcPr>
          <w:p w14:paraId="6538A038" w14:textId="2FA00604" w:rsidR="00BF128E" w:rsidRPr="00506640" w:rsidRDefault="00BF128E" w:rsidP="000A2533">
            <w:pPr>
              <w:pStyle w:val="FP"/>
            </w:pPr>
          </w:p>
        </w:tc>
      </w:tr>
      <w:bookmarkStart w:id="6" w:name="_MON_1684549432"/>
      <w:bookmarkEnd w:id="6"/>
      <w:tr w:rsidR="00D57972" w:rsidRPr="00506640" w14:paraId="1115FD9A" w14:textId="77777777" w:rsidTr="000A2533">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pt" o:ole="">
                  <v:imagedata r:id="rId10" o:title=""/>
                </v:shape>
                <o:OLEObject Type="Embed" ProgID="Word.Picture.8" ShapeID="_x0000_i1025" DrawAspect="Content" ObjectID="_1813127557" r:id="rId11"/>
              </w:object>
            </w:r>
          </w:p>
        </w:tc>
        <w:tc>
          <w:tcPr>
            <w:tcW w:w="5540" w:type="dxa"/>
          </w:tcPr>
          <w:p w14:paraId="352CC1DD" w14:textId="339E36A3" w:rsidR="00D57972" w:rsidRPr="00506640" w:rsidRDefault="009E57D3" w:rsidP="00133525">
            <w:pPr>
              <w:jc w:val="right"/>
            </w:pPr>
            <w:bookmarkStart w:id="7"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7"/>
          </w:p>
        </w:tc>
      </w:tr>
      <w:tr w:rsidR="00C074DD" w:rsidRPr="00506640" w14:paraId="2E45E155" w14:textId="77777777" w:rsidTr="000A2533">
        <w:trPr>
          <w:trHeight w:hRule="exact" w:val="5783"/>
        </w:trPr>
        <w:tc>
          <w:tcPr>
            <w:tcW w:w="10423" w:type="dxa"/>
            <w:gridSpan w:val="2"/>
          </w:tcPr>
          <w:p w14:paraId="13AEA6E8" w14:textId="5F458FE7" w:rsidR="00C074DD" w:rsidRPr="00506640" w:rsidRDefault="00C074DD" w:rsidP="000A2533">
            <w:pPr>
              <w:rPr>
                <w:b/>
              </w:rPr>
            </w:pPr>
          </w:p>
        </w:tc>
      </w:tr>
      <w:tr w:rsidR="00C074DD" w:rsidRPr="00506640" w14:paraId="4A5167DF" w14:textId="77777777" w:rsidTr="000A2533">
        <w:trPr>
          <w:trHeight w:hRule="exact" w:val="964"/>
        </w:trPr>
        <w:tc>
          <w:tcPr>
            <w:tcW w:w="10423" w:type="dxa"/>
            <w:gridSpan w:val="2"/>
          </w:tcPr>
          <w:p w14:paraId="49E2458E" w14:textId="77777777" w:rsidR="00C074DD" w:rsidRPr="00506640" w:rsidRDefault="00C074DD" w:rsidP="00C074DD">
            <w:pPr>
              <w:rPr>
                <w:sz w:val="16"/>
              </w:rPr>
            </w:pPr>
            <w:bookmarkStart w:id="8"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8"/>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0"/>
    </w:tbl>
    <w:p w14:paraId="300AAF2D" w14:textId="77777777" w:rsidR="00080512" w:rsidRPr="00506640" w:rsidRDefault="00080512">
      <w:pPr>
        <w:sectPr w:rsidR="00080512" w:rsidRPr="00506640" w:rsidSect="00C3776D">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9"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0"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0"/>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1"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DE2A0CB" w:rsidR="00E16509" w:rsidRPr="00506640" w:rsidRDefault="00E16509" w:rsidP="00133525">
            <w:pPr>
              <w:pStyle w:val="FP"/>
              <w:jc w:val="center"/>
              <w:rPr>
                <w:sz w:val="18"/>
              </w:rPr>
            </w:pPr>
            <w:r w:rsidRPr="00506640">
              <w:rPr>
                <w:sz w:val="18"/>
              </w:rPr>
              <w:t xml:space="preserve">© </w:t>
            </w:r>
            <w:r w:rsidR="008752E7" w:rsidRPr="00506640">
              <w:rPr>
                <w:sz w:val="18"/>
              </w:rPr>
              <w:t>202</w:t>
            </w:r>
            <w:r w:rsidR="00FC6F63">
              <w:rPr>
                <w:sz w:val="18"/>
              </w:rPr>
              <w:t>5</w:t>
            </w:r>
            <w:r w:rsidRPr="00506640">
              <w:rPr>
                <w:sz w:val="18"/>
              </w:rPr>
              <w:t>, 3GPP Organizational Partners (ARIB, ATIS, CCSA, ETSI, TSDSI, TTA, TTC).</w:t>
            </w:r>
            <w:bookmarkStart w:id="12" w:name="copyrightaddon"/>
            <w:bookmarkEnd w:id="12"/>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1"/>
          </w:p>
          <w:p w14:paraId="0DB1104D" w14:textId="77777777" w:rsidR="00E16509" w:rsidRPr="00506640" w:rsidRDefault="00E16509" w:rsidP="00133525"/>
        </w:tc>
      </w:tr>
      <w:bookmarkEnd w:id="9"/>
    </w:tbl>
    <w:p w14:paraId="78679D10" w14:textId="77777777" w:rsidR="00080512" w:rsidRPr="00506640" w:rsidRDefault="00080512">
      <w:pPr>
        <w:pStyle w:val="TT"/>
      </w:pPr>
      <w:r w:rsidRPr="00506640">
        <w:br w:type="page"/>
      </w:r>
      <w:bookmarkStart w:id="13" w:name="tableOfContents"/>
      <w:bookmarkEnd w:id="13"/>
      <w:r w:rsidRPr="00506640">
        <w:lastRenderedPageBreak/>
        <w:t>Contents</w:t>
      </w:r>
    </w:p>
    <w:p w14:paraId="223D7037" w14:textId="10111911" w:rsidR="00B42C59" w:rsidRDefault="00A37F54">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\w "1-9"</w:instrText>
      </w:r>
      <w:r>
        <w:fldChar w:fldCharType="separate"/>
      </w:r>
      <w:r w:rsidR="00B42C59">
        <w:t>Foreword</w:t>
      </w:r>
      <w:r w:rsidR="00B42C59">
        <w:tab/>
      </w:r>
      <w:r w:rsidR="00B42C59">
        <w:fldChar w:fldCharType="begin" w:fldLock="1"/>
      </w:r>
      <w:r w:rsidR="00B42C59">
        <w:instrText xml:space="preserve"> PAGEREF _Toc202514767 \h </w:instrText>
      </w:r>
      <w:r w:rsidR="00B42C59">
        <w:fldChar w:fldCharType="separate"/>
      </w:r>
      <w:r w:rsidR="00B42C59">
        <w:t>7</w:t>
      </w:r>
      <w:r w:rsidR="00B42C59">
        <w:fldChar w:fldCharType="end"/>
      </w:r>
    </w:p>
    <w:p w14:paraId="2A06AA26" w14:textId="7FAF7A1D" w:rsidR="00B42C59" w:rsidRDefault="00B42C59">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_Toc202514768 \h </w:instrText>
      </w:r>
      <w:r>
        <w:fldChar w:fldCharType="separate"/>
      </w:r>
      <w:r>
        <w:t>8</w:t>
      </w:r>
      <w:r>
        <w:fldChar w:fldCharType="end"/>
      </w:r>
    </w:p>
    <w:p w14:paraId="5CBA482C" w14:textId="60CB5649" w:rsidR="00B42C59" w:rsidRDefault="00B42C59">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_Toc202514769 \h </w:instrText>
      </w:r>
      <w:r>
        <w:fldChar w:fldCharType="separate"/>
      </w:r>
      <w:r>
        <w:t>9</w:t>
      </w:r>
      <w:r>
        <w:fldChar w:fldCharType="end"/>
      </w:r>
    </w:p>
    <w:p w14:paraId="716FAE0D" w14:textId="0977E627" w:rsidR="00B42C59" w:rsidRDefault="00B42C59">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fldLock="1"/>
      </w:r>
      <w:r>
        <w:instrText xml:space="preserve"> PAGEREF _Toc202514770 \h </w:instrText>
      </w:r>
      <w:r>
        <w:fldChar w:fldCharType="separate"/>
      </w:r>
      <w:r>
        <w:t>9</w:t>
      </w:r>
      <w:r>
        <w:fldChar w:fldCharType="end"/>
      </w:r>
    </w:p>
    <w:p w14:paraId="64752268" w14:textId="0D242488" w:rsidR="00B42C59" w:rsidRDefault="00B42C59">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fldLock="1"/>
      </w:r>
      <w:r>
        <w:instrText xml:space="preserve"> PAGEREF _Toc202514771 \h </w:instrText>
      </w:r>
      <w:r>
        <w:fldChar w:fldCharType="separate"/>
      </w:r>
      <w:r>
        <w:t>10</w:t>
      </w:r>
      <w:r>
        <w:fldChar w:fldCharType="end"/>
      </w:r>
    </w:p>
    <w:p w14:paraId="7CB5C904" w14:textId="354827D4" w:rsidR="00B42C59" w:rsidRDefault="00B42C59">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fldLock="1"/>
      </w:r>
      <w:r>
        <w:instrText xml:space="preserve"> PAGEREF _Toc202514772 \h </w:instrText>
      </w:r>
      <w:r>
        <w:fldChar w:fldCharType="separate"/>
      </w:r>
      <w:r>
        <w:t>10</w:t>
      </w:r>
      <w:r>
        <w:fldChar w:fldCharType="end"/>
      </w:r>
    </w:p>
    <w:p w14:paraId="64EDAB77" w14:textId="0D305147" w:rsidR="00B42C59" w:rsidRDefault="00B42C59">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fldLock="1"/>
      </w:r>
      <w:r>
        <w:instrText xml:space="preserve"> PAGEREF _Toc202514773 \h </w:instrText>
      </w:r>
      <w:r>
        <w:fldChar w:fldCharType="separate"/>
      </w:r>
      <w:r>
        <w:t>10</w:t>
      </w:r>
      <w:r>
        <w:fldChar w:fldCharType="end"/>
      </w:r>
    </w:p>
    <w:p w14:paraId="0CD7EEBE" w14:textId="45583D45" w:rsidR="00B42C59" w:rsidRDefault="00B42C59">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fldLock="1"/>
      </w:r>
      <w:r>
        <w:instrText xml:space="preserve"> PAGEREF _Toc202514774 \h </w:instrText>
      </w:r>
      <w:r>
        <w:fldChar w:fldCharType="separate"/>
      </w:r>
      <w:r>
        <w:t>10</w:t>
      </w:r>
      <w:r>
        <w:fldChar w:fldCharType="end"/>
      </w:r>
    </w:p>
    <w:p w14:paraId="52EEA1D3" w14:textId="15408916" w:rsidR="00B42C59" w:rsidRDefault="00B42C59">
      <w:pPr>
        <w:pStyle w:val="TOC1"/>
        <w:rPr>
          <w:rFonts w:asciiTheme="minorHAnsi" w:eastAsiaTheme="minorEastAsia" w:hAnsiTheme="minorHAnsi" w:cstheme="minorBidi"/>
          <w:kern w:val="2"/>
          <w:sz w:val="24"/>
          <w:szCs w:val="24"/>
          <w14:ligatures w14:val="standardContextual"/>
        </w:rPr>
      </w:pPr>
      <w:r>
        <w:t>4</w:t>
      </w:r>
      <w:r>
        <w:tab/>
        <w:t>Concepts and Background</w:t>
      </w:r>
      <w:r>
        <w:tab/>
      </w:r>
      <w:r>
        <w:fldChar w:fldCharType="begin" w:fldLock="1"/>
      </w:r>
      <w:r>
        <w:instrText xml:space="preserve"> PAGEREF _Toc202514775 \h </w:instrText>
      </w:r>
      <w:r>
        <w:fldChar w:fldCharType="separate"/>
      </w:r>
      <w:r>
        <w:t>10</w:t>
      </w:r>
      <w:r>
        <w:fldChar w:fldCharType="end"/>
      </w:r>
    </w:p>
    <w:p w14:paraId="27C2FB56" w14:textId="1D871349" w:rsidR="00B42C59" w:rsidRDefault="00B42C59">
      <w:pPr>
        <w:pStyle w:val="TOC2"/>
        <w:rPr>
          <w:rFonts w:asciiTheme="minorHAnsi" w:eastAsiaTheme="minorEastAsia" w:hAnsiTheme="minorHAnsi" w:cstheme="minorBidi"/>
          <w:kern w:val="2"/>
          <w:sz w:val="24"/>
          <w:szCs w:val="24"/>
          <w14:ligatures w14:val="standardContextual"/>
        </w:rPr>
      </w:pPr>
      <w:r>
        <w:t>4.1</w:t>
      </w:r>
      <w:r>
        <w:tab/>
        <w:t>Intent concept</w:t>
      </w:r>
      <w:r>
        <w:tab/>
      </w:r>
      <w:r>
        <w:fldChar w:fldCharType="begin" w:fldLock="1"/>
      </w:r>
      <w:r>
        <w:instrText xml:space="preserve"> PAGEREF _Toc202514776 \h </w:instrText>
      </w:r>
      <w:r>
        <w:fldChar w:fldCharType="separate"/>
      </w:r>
      <w:r>
        <w:t>10</w:t>
      </w:r>
      <w:r>
        <w:fldChar w:fldCharType="end"/>
      </w:r>
    </w:p>
    <w:p w14:paraId="7E30EA5B" w14:textId="01193200"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4.1.1</w:t>
      </w:r>
      <w:r>
        <w:rPr>
          <w:lang w:eastAsia="zh-CN"/>
        </w:rPr>
        <w:tab/>
        <w:t>Introduction</w:t>
      </w:r>
      <w:r>
        <w:tab/>
      </w:r>
      <w:r>
        <w:fldChar w:fldCharType="begin" w:fldLock="1"/>
      </w:r>
      <w:r>
        <w:instrText xml:space="preserve"> PAGEREF _Toc202514777 \h </w:instrText>
      </w:r>
      <w:r>
        <w:fldChar w:fldCharType="separate"/>
      </w:r>
      <w:r>
        <w:t>10</w:t>
      </w:r>
      <w:r>
        <w:fldChar w:fldCharType="end"/>
      </w:r>
    </w:p>
    <w:p w14:paraId="359B9647" w14:textId="676B9185"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4.1.2</w:t>
      </w:r>
      <w:r>
        <w:rPr>
          <w:lang w:eastAsia="zh-CN"/>
        </w:rPr>
        <w:tab/>
        <w:t>Intent categorizes based on user types</w:t>
      </w:r>
      <w:r>
        <w:tab/>
      </w:r>
      <w:r>
        <w:fldChar w:fldCharType="begin" w:fldLock="1"/>
      </w:r>
      <w:r>
        <w:instrText xml:space="preserve"> PAGEREF _Toc202514778 \h </w:instrText>
      </w:r>
      <w:r>
        <w:fldChar w:fldCharType="separate"/>
      </w:r>
      <w:r>
        <w:t>11</w:t>
      </w:r>
      <w:r>
        <w:fldChar w:fldCharType="end"/>
      </w:r>
    </w:p>
    <w:p w14:paraId="2CE0E6F4" w14:textId="1A7CDDFC"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4.1.3</w:t>
      </w:r>
      <w:r>
        <w:rPr>
          <w:lang w:eastAsia="zh-CN"/>
        </w:rPr>
        <w:tab/>
        <w:t>Intent expectations for different types of management needs</w:t>
      </w:r>
      <w:r>
        <w:tab/>
      </w:r>
      <w:r>
        <w:fldChar w:fldCharType="begin" w:fldLock="1"/>
      </w:r>
      <w:r>
        <w:instrText xml:space="preserve"> PAGEREF _Toc202514779 \h </w:instrText>
      </w:r>
      <w:r>
        <w:fldChar w:fldCharType="separate"/>
      </w:r>
      <w:r>
        <w:t>11</w:t>
      </w:r>
      <w:r>
        <w:fldChar w:fldCharType="end"/>
      </w:r>
    </w:p>
    <w:p w14:paraId="4B08EB38" w14:textId="136349FD" w:rsidR="00B42C59" w:rsidRDefault="00B42C59">
      <w:pPr>
        <w:pStyle w:val="TOC2"/>
        <w:rPr>
          <w:rFonts w:asciiTheme="minorHAnsi" w:eastAsiaTheme="minorEastAsia" w:hAnsiTheme="minorHAnsi" w:cstheme="minorBidi"/>
          <w:kern w:val="2"/>
          <w:sz w:val="24"/>
          <w:szCs w:val="24"/>
          <w14:ligatures w14:val="standardContextual"/>
        </w:rPr>
      </w:pPr>
      <w:r>
        <w:rPr>
          <w:lang w:eastAsia="zh-CN"/>
        </w:rPr>
        <w:t>4.2</w:t>
      </w:r>
      <w:r>
        <w:rPr>
          <w:lang w:eastAsia="zh-CN"/>
        </w:rPr>
        <w:tab/>
        <w:t>Intent driven management</w:t>
      </w:r>
      <w:r>
        <w:tab/>
      </w:r>
      <w:r>
        <w:fldChar w:fldCharType="begin" w:fldLock="1"/>
      </w:r>
      <w:r>
        <w:instrText xml:space="preserve"> PAGEREF _Toc202514780 \h </w:instrText>
      </w:r>
      <w:r>
        <w:fldChar w:fldCharType="separate"/>
      </w:r>
      <w:r>
        <w:t>12</w:t>
      </w:r>
      <w:r>
        <w:fldChar w:fldCharType="end"/>
      </w:r>
    </w:p>
    <w:p w14:paraId="30348F3F" w14:textId="1CC3AA86"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4.2.1</w:t>
      </w:r>
      <w:r>
        <w:rPr>
          <w:lang w:eastAsia="zh-CN"/>
        </w:rPr>
        <w:tab/>
        <w:t>Support for intent driven management</w:t>
      </w:r>
      <w:r>
        <w:tab/>
      </w:r>
      <w:r>
        <w:fldChar w:fldCharType="begin" w:fldLock="1"/>
      </w:r>
      <w:r>
        <w:instrText xml:space="preserve"> PAGEREF _Toc202514781 \h </w:instrText>
      </w:r>
      <w:r>
        <w:fldChar w:fldCharType="separate"/>
      </w:r>
      <w:r>
        <w:t>12</w:t>
      </w:r>
      <w:r>
        <w:fldChar w:fldCharType="end"/>
      </w:r>
    </w:p>
    <w:p w14:paraId="6B683DCC" w14:textId="78A06DA8"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4.2.2</w:t>
      </w:r>
      <w:r>
        <w:rPr>
          <w:lang w:eastAsia="zh-CN"/>
        </w:rPr>
        <w:tab/>
        <w:t>Intent driven MnS</w:t>
      </w:r>
      <w:r>
        <w:tab/>
      </w:r>
      <w:r>
        <w:fldChar w:fldCharType="begin" w:fldLock="1"/>
      </w:r>
      <w:r>
        <w:instrText xml:space="preserve"> PAGEREF _Toc202514782 \h </w:instrText>
      </w:r>
      <w:r>
        <w:fldChar w:fldCharType="separate"/>
      </w:r>
      <w:r>
        <w:t>12</w:t>
      </w:r>
      <w:r>
        <w:fldChar w:fldCharType="end"/>
      </w:r>
    </w:p>
    <w:p w14:paraId="1917BA1E" w14:textId="58D5F5D0"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4.2.3</w:t>
      </w:r>
      <w:r>
        <w:rPr>
          <w:lang w:eastAsia="zh-CN"/>
        </w:rPr>
        <w:tab/>
        <w:t>Intent translation</w:t>
      </w:r>
      <w:r>
        <w:tab/>
      </w:r>
      <w:r>
        <w:fldChar w:fldCharType="begin" w:fldLock="1"/>
      </w:r>
      <w:r>
        <w:instrText xml:space="preserve"> PAGEREF _Toc202514783 \h </w:instrText>
      </w:r>
      <w:r>
        <w:fldChar w:fldCharType="separate"/>
      </w:r>
      <w:r>
        <w:t>13</w:t>
      </w:r>
      <w:r>
        <w:fldChar w:fldCharType="end"/>
      </w:r>
    </w:p>
    <w:p w14:paraId="3E4BBFE1" w14:textId="1214D8DB" w:rsidR="00B42C59" w:rsidRDefault="00B42C59">
      <w:pPr>
        <w:pStyle w:val="TOC2"/>
        <w:rPr>
          <w:rFonts w:asciiTheme="minorHAnsi" w:eastAsiaTheme="minorEastAsia" w:hAnsiTheme="minorHAnsi" w:cstheme="minorBidi"/>
          <w:kern w:val="2"/>
          <w:sz w:val="24"/>
          <w:szCs w:val="24"/>
          <w14:ligatures w14:val="standardContextual"/>
        </w:rPr>
      </w:pPr>
      <w:r>
        <w:rPr>
          <w:lang w:eastAsia="zh-CN"/>
        </w:rPr>
        <w:t>4.3</w:t>
      </w:r>
      <w:r>
        <w:rPr>
          <w:lang w:eastAsia="zh-CN"/>
        </w:rPr>
        <w:tab/>
        <w:t>Intent driven closed-loop</w:t>
      </w:r>
      <w:r>
        <w:tab/>
      </w:r>
      <w:r>
        <w:fldChar w:fldCharType="begin" w:fldLock="1"/>
      </w:r>
      <w:r>
        <w:instrText xml:space="preserve"> PAGEREF _Toc202514784 \h </w:instrText>
      </w:r>
      <w:r>
        <w:fldChar w:fldCharType="separate"/>
      </w:r>
      <w:r>
        <w:t>14</w:t>
      </w:r>
      <w:r>
        <w:fldChar w:fldCharType="end"/>
      </w:r>
    </w:p>
    <w:p w14:paraId="7B0CF04E" w14:textId="24E08B5C" w:rsidR="00B42C59" w:rsidRDefault="00B42C59">
      <w:pPr>
        <w:pStyle w:val="TOC2"/>
        <w:rPr>
          <w:rFonts w:asciiTheme="minorHAnsi" w:eastAsiaTheme="minorEastAsia" w:hAnsiTheme="minorHAnsi" w:cstheme="minorBidi"/>
          <w:kern w:val="2"/>
          <w:sz w:val="24"/>
          <w:szCs w:val="24"/>
          <w14:ligatures w14:val="standardContextual"/>
        </w:rPr>
      </w:pPr>
      <w:r>
        <w:rPr>
          <w:lang w:eastAsia="zh-CN"/>
        </w:rPr>
        <w:t>4.4</w:t>
      </w:r>
      <w:r>
        <w:rPr>
          <w:lang w:eastAsia="zh-CN"/>
        </w:rPr>
        <w:tab/>
        <w:t>Relation between rule, policy and intent</w:t>
      </w:r>
      <w:r>
        <w:tab/>
      </w:r>
      <w:r>
        <w:fldChar w:fldCharType="begin" w:fldLock="1"/>
      </w:r>
      <w:r>
        <w:instrText xml:space="preserve"> PAGEREF _Toc202514785 \h </w:instrText>
      </w:r>
      <w:r>
        <w:fldChar w:fldCharType="separate"/>
      </w:r>
      <w:r>
        <w:t>14</w:t>
      </w:r>
      <w:r>
        <w:fldChar w:fldCharType="end"/>
      </w:r>
    </w:p>
    <w:p w14:paraId="3A6BCACF" w14:textId="3486F888" w:rsidR="00B42C59" w:rsidRDefault="00B42C59">
      <w:pPr>
        <w:pStyle w:val="TOC2"/>
        <w:rPr>
          <w:rFonts w:asciiTheme="minorHAnsi" w:eastAsiaTheme="minorEastAsia" w:hAnsiTheme="minorHAnsi" w:cstheme="minorBidi"/>
          <w:kern w:val="2"/>
          <w:sz w:val="24"/>
          <w:szCs w:val="24"/>
          <w14:ligatures w14:val="standardContextual"/>
        </w:rPr>
      </w:pPr>
      <w:r>
        <w:rPr>
          <w:lang w:eastAsia="zh-CN"/>
        </w:rPr>
        <w:t>4.5</w:t>
      </w:r>
      <w:r>
        <w:rPr>
          <w:lang w:eastAsia="zh-CN"/>
        </w:rPr>
        <w:tab/>
        <w:t>General concept of Intent Content</w:t>
      </w:r>
      <w:r>
        <w:tab/>
      </w:r>
      <w:r>
        <w:fldChar w:fldCharType="begin" w:fldLock="1"/>
      </w:r>
      <w:r>
        <w:instrText xml:space="preserve"> PAGEREF _Toc202514786 \h </w:instrText>
      </w:r>
      <w:r>
        <w:fldChar w:fldCharType="separate"/>
      </w:r>
      <w:r>
        <w:t>15</w:t>
      </w:r>
      <w:r>
        <w:fldChar w:fldCharType="end"/>
      </w:r>
    </w:p>
    <w:p w14:paraId="54504562" w14:textId="564EED97"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4.5.1</w:t>
      </w:r>
      <w:r>
        <w:rPr>
          <w:lang w:eastAsia="zh-CN"/>
        </w:rPr>
        <w:tab/>
        <w:t>Intent Expectation</w:t>
      </w:r>
      <w:r>
        <w:tab/>
      </w:r>
      <w:r>
        <w:fldChar w:fldCharType="begin" w:fldLock="1"/>
      </w:r>
      <w:r>
        <w:instrText xml:space="preserve"> PAGEREF _Toc202514787 \h </w:instrText>
      </w:r>
      <w:r>
        <w:fldChar w:fldCharType="separate"/>
      </w:r>
      <w:r>
        <w:t>15</w:t>
      </w:r>
      <w:r>
        <w:fldChar w:fldCharType="end"/>
      </w:r>
    </w:p>
    <w:p w14:paraId="2682A6CE" w14:textId="41BA76EB"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4.5.2</w:t>
      </w:r>
      <w:r>
        <w:rPr>
          <w:lang w:eastAsia="zh-CN"/>
        </w:rPr>
        <w:tab/>
        <w:t>E</w:t>
      </w:r>
      <w:r>
        <w:t>xpectation</w:t>
      </w:r>
      <w:r>
        <w:rPr>
          <w:lang w:eastAsia="zh-CN"/>
        </w:rPr>
        <w:t xml:space="preserve"> Targets</w:t>
      </w:r>
      <w:r>
        <w:tab/>
      </w:r>
      <w:r>
        <w:fldChar w:fldCharType="begin" w:fldLock="1"/>
      </w:r>
      <w:r>
        <w:instrText xml:space="preserve"> PAGEREF _Toc202514788 \h </w:instrText>
      </w:r>
      <w:r>
        <w:fldChar w:fldCharType="separate"/>
      </w:r>
      <w:r>
        <w:t>15</w:t>
      </w:r>
      <w:r>
        <w:fldChar w:fldCharType="end"/>
      </w:r>
    </w:p>
    <w:p w14:paraId="7D45FD61" w14:textId="08B605A1" w:rsidR="00B42C59" w:rsidRDefault="00B42C59">
      <w:pPr>
        <w:pStyle w:val="TOC3"/>
        <w:rPr>
          <w:rFonts w:asciiTheme="minorHAnsi" w:eastAsiaTheme="minorEastAsia" w:hAnsiTheme="minorHAnsi" w:cstheme="minorBidi"/>
          <w:kern w:val="2"/>
          <w:sz w:val="24"/>
          <w:szCs w:val="24"/>
          <w14:ligatures w14:val="standardContextual"/>
        </w:rPr>
      </w:pPr>
      <w:r>
        <w:t>4.5.3</w:t>
      </w:r>
      <w:r>
        <w:tab/>
        <w:t>Expectation Objects</w:t>
      </w:r>
      <w:r>
        <w:tab/>
      </w:r>
      <w:r>
        <w:fldChar w:fldCharType="begin" w:fldLock="1"/>
      </w:r>
      <w:r>
        <w:instrText xml:space="preserve"> PAGEREF _Toc202514789 \h </w:instrText>
      </w:r>
      <w:r>
        <w:fldChar w:fldCharType="separate"/>
      </w:r>
      <w:r>
        <w:t>16</w:t>
      </w:r>
      <w:r>
        <w:fldChar w:fldCharType="end"/>
      </w:r>
    </w:p>
    <w:p w14:paraId="01167C8F" w14:textId="6894CF8E"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4.5.4</w:t>
      </w:r>
      <w:r>
        <w:rPr>
          <w:lang w:eastAsia="zh-CN"/>
        </w:rPr>
        <w:tab/>
        <w:t>Context</w:t>
      </w:r>
      <w:r>
        <w:tab/>
      </w:r>
      <w:r>
        <w:fldChar w:fldCharType="begin" w:fldLock="1"/>
      </w:r>
      <w:r>
        <w:instrText xml:space="preserve"> PAGEREF _Toc202514790 \h </w:instrText>
      </w:r>
      <w:r>
        <w:fldChar w:fldCharType="separate"/>
      </w:r>
      <w:r>
        <w:t>16</w:t>
      </w:r>
      <w:r>
        <w:fldChar w:fldCharType="end"/>
      </w:r>
    </w:p>
    <w:p w14:paraId="56B5396A" w14:textId="2371E32C" w:rsidR="00B42C59" w:rsidRDefault="00B42C59">
      <w:pPr>
        <w:pStyle w:val="TOC3"/>
        <w:rPr>
          <w:rFonts w:asciiTheme="minorHAnsi" w:eastAsiaTheme="minorEastAsia" w:hAnsiTheme="minorHAnsi" w:cstheme="minorBidi"/>
          <w:kern w:val="2"/>
          <w:sz w:val="24"/>
          <w:szCs w:val="24"/>
          <w14:ligatures w14:val="standardContextual"/>
        </w:rPr>
      </w:pPr>
      <w:r>
        <w:t>4.5.5</w:t>
      </w:r>
      <w:r>
        <w:tab/>
        <w:t>General Requirements</w:t>
      </w:r>
      <w:r>
        <w:tab/>
      </w:r>
      <w:r>
        <w:fldChar w:fldCharType="begin" w:fldLock="1"/>
      </w:r>
      <w:r>
        <w:instrText xml:space="preserve"> PAGEREF _Toc202514791 \h </w:instrText>
      </w:r>
      <w:r>
        <w:fldChar w:fldCharType="separate"/>
      </w:r>
      <w:r>
        <w:t>17</w:t>
      </w:r>
      <w:r>
        <w:fldChar w:fldCharType="end"/>
      </w:r>
    </w:p>
    <w:p w14:paraId="01686B95" w14:textId="4E8262C8" w:rsidR="00B42C59" w:rsidRDefault="00B42C59">
      <w:pPr>
        <w:pStyle w:val="TOC1"/>
        <w:rPr>
          <w:rFonts w:asciiTheme="minorHAnsi" w:eastAsiaTheme="minorEastAsia" w:hAnsiTheme="minorHAnsi" w:cstheme="minorBidi"/>
          <w:kern w:val="2"/>
          <w:sz w:val="24"/>
          <w:szCs w:val="24"/>
          <w14:ligatures w14:val="standardContextual"/>
        </w:rPr>
      </w:pPr>
      <w:r>
        <w:t>5</w:t>
      </w:r>
      <w:r>
        <w:tab/>
        <w:t>Specification Level Requirements</w:t>
      </w:r>
      <w:r>
        <w:tab/>
      </w:r>
      <w:r>
        <w:fldChar w:fldCharType="begin" w:fldLock="1"/>
      </w:r>
      <w:r>
        <w:instrText xml:space="preserve"> PAGEREF _Toc202514792 \h </w:instrText>
      </w:r>
      <w:r>
        <w:fldChar w:fldCharType="separate"/>
      </w:r>
      <w:r>
        <w:t>17</w:t>
      </w:r>
      <w:r>
        <w:fldChar w:fldCharType="end"/>
      </w:r>
    </w:p>
    <w:p w14:paraId="1DF3EA6E" w14:textId="1A7D00DD" w:rsidR="00B42C59" w:rsidRDefault="00B42C59">
      <w:pPr>
        <w:pStyle w:val="TOC2"/>
        <w:rPr>
          <w:rFonts w:asciiTheme="minorHAnsi" w:eastAsiaTheme="minorEastAsia" w:hAnsiTheme="minorHAnsi" w:cstheme="minorBidi"/>
          <w:kern w:val="2"/>
          <w:sz w:val="24"/>
          <w:szCs w:val="24"/>
          <w14:ligatures w14:val="standardContextual"/>
        </w:rPr>
      </w:pPr>
      <w:r>
        <w:t>5.1</w:t>
      </w:r>
      <w:r>
        <w:tab/>
        <w:t>Use cases</w:t>
      </w:r>
      <w:r>
        <w:tab/>
      </w:r>
      <w:r>
        <w:fldChar w:fldCharType="begin" w:fldLock="1"/>
      </w:r>
      <w:r>
        <w:instrText xml:space="preserve"> PAGEREF _Toc202514793 \h </w:instrText>
      </w:r>
      <w:r>
        <w:fldChar w:fldCharType="separate"/>
      </w:r>
      <w:r>
        <w:t>17</w:t>
      </w:r>
      <w:r>
        <w:fldChar w:fldCharType="end"/>
      </w:r>
    </w:p>
    <w:p w14:paraId="31753363" w14:textId="0009A6CA" w:rsidR="00B42C59" w:rsidRDefault="00B42C59">
      <w:pPr>
        <w:pStyle w:val="TOC3"/>
        <w:rPr>
          <w:rFonts w:asciiTheme="minorHAnsi" w:eastAsiaTheme="minorEastAsia" w:hAnsiTheme="minorHAnsi" w:cstheme="minorBidi"/>
          <w:kern w:val="2"/>
          <w:sz w:val="24"/>
          <w:szCs w:val="24"/>
          <w14:ligatures w14:val="standardContextual"/>
        </w:rPr>
      </w:pPr>
      <w:r>
        <w:t>5.1.1</w:t>
      </w:r>
      <w:r>
        <w:tab/>
        <w:t>Intent containing an expectation for delivering radio network</w:t>
      </w:r>
      <w:r>
        <w:tab/>
      </w:r>
      <w:r>
        <w:fldChar w:fldCharType="begin" w:fldLock="1"/>
      </w:r>
      <w:r>
        <w:instrText xml:space="preserve"> PAGEREF _Toc202514794 \h </w:instrText>
      </w:r>
      <w:r>
        <w:fldChar w:fldCharType="separate"/>
      </w:r>
      <w:r>
        <w:t>17</w:t>
      </w:r>
      <w:r>
        <w:fldChar w:fldCharType="end"/>
      </w:r>
    </w:p>
    <w:p w14:paraId="78412F7F" w14:textId="6B393034"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5.1.1.1</w:t>
      </w:r>
      <w:r>
        <w:rPr>
          <w:lang w:eastAsia="zh-CN"/>
        </w:rPr>
        <w:tab/>
        <w:t>Introduction</w:t>
      </w:r>
      <w:r>
        <w:tab/>
      </w:r>
      <w:r>
        <w:fldChar w:fldCharType="begin" w:fldLock="1"/>
      </w:r>
      <w:r>
        <w:instrText xml:space="preserve"> PAGEREF _Toc202514795 \h </w:instrText>
      </w:r>
      <w:r>
        <w:fldChar w:fldCharType="separate"/>
      </w:r>
      <w:r>
        <w:t>17</w:t>
      </w:r>
      <w:r>
        <w:fldChar w:fldCharType="end"/>
      </w:r>
    </w:p>
    <w:p w14:paraId="77C80B1D" w14:textId="2615426F"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5.1.1.2</w:t>
      </w:r>
      <w:r>
        <w:rPr>
          <w:lang w:eastAsia="zh-CN"/>
        </w:rPr>
        <w:tab/>
        <w:t>Requirements</w:t>
      </w:r>
      <w:r>
        <w:tab/>
      </w:r>
      <w:r>
        <w:fldChar w:fldCharType="begin" w:fldLock="1"/>
      </w:r>
      <w:r>
        <w:instrText xml:space="preserve"> PAGEREF _Toc202514796 \h </w:instrText>
      </w:r>
      <w:r>
        <w:fldChar w:fldCharType="separate"/>
      </w:r>
      <w:r>
        <w:t>17</w:t>
      </w:r>
      <w:r>
        <w:fldChar w:fldCharType="end"/>
      </w:r>
    </w:p>
    <w:p w14:paraId="505F5663" w14:textId="7C761009" w:rsidR="00B42C59" w:rsidRDefault="00B42C59">
      <w:pPr>
        <w:pStyle w:val="TOC3"/>
        <w:rPr>
          <w:rFonts w:asciiTheme="minorHAnsi" w:eastAsiaTheme="minorEastAsia" w:hAnsiTheme="minorHAnsi" w:cstheme="minorBidi"/>
          <w:kern w:val="2"/>
          <w:sz w:val="24"/>
          <w:szCs w:val="24"/>
          <w14:ligatures w14:val="standardContextual"/>
        </w:rPr>
      </w:pPr>
      <w:r>
        <w:t>5.1.2</w:t>
      </w:r>
      <w:r>
        <w:tab/>
        <w:t>Intent containing an expectation for delivering a radio service</w:t>
      </w:r>
      <w:r>
        <w:tab/>
      </w:r>
      <w:r>
        <w:fldChar w:fldCharType="begin" w:fldLock="1"/>
      </w:r>
      <w:r>
        <w:instrText xml:space="preserve"> PAGEREF _Toc202514797 \h </w:instrText>
      </w:r>
      <w:r>
        <w:fldChar w:fldCharType="separate"/>
      </w:r>
      <w:r>
        <w:t>18</w:t>
      </w:r>
      <w:r>
        <w:fldChar w:fldCharType="end"/>
      </w:r>
    </w:p>
    <w:p w14:paraId="748201BB" w14:textId="4D18F7C2"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5.1.2.1</w:t>
      </w:r>
      <w:r>
        <w:rPr>
          <w:lang w:eastAsia="zh-CN"/>
        </w:rPr>
        <w:tab/>
        <w:t>Introduction</w:t>
      </w:r>
      <w:r>
        <w:tab/>
      </w:r>
      <w:r>
        <w:fldChar w:fldCharType="begin" w:fldLock="1"/>
      </w:r>
      <w:r>
        <w:instrText xml:space="preserve"> PAGEREF _Toc202514798 \h </w:instrText>
      </w:r>
      <w:r>
        <w:fldChar w:fldCharType="separate"/>
      </w:r>
      <w:r>
        <w:t>18</w:t>
      </w:r>
      <w:r>
        <w:fldChar w:fldCharType="end"/>
      </w:r>
    </w:p>
    <w:p w14:paraId="3A89671C" w14:textId="434290E2"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5.1.2.2</w:t>
      </w:r>
      <w:r>
        <w:rPr>
          <w:lang w:eastAsia="zh-CN"/>
        </w:rPr>
        <w:tab/>
        <w:t>Requirements</w:t>
      </w:r>
      <w:r>
        <w:tab/>
      </w:r>
      <w:r>
        <w:fldChar w:fldCharType="begin" w:fldLock="1"/>
      </w:r>
      <w:r>
        <w:instrText xml:space="preserve"> PAGEREF _Toc202514799 \h </w:instrText>
      </w:r>
      <w:r>
        <w:fldChar w:fldCharType="separate"/>
      </w:r>
      <w:r>
        <w:t>18</w:t>
      </w:r>
      <w:r>
        <w:fldChar w:fldCharType="end"/>
      </w:r>
    </w:p>
    <w:p w14:paraId="44456088" w14:textId="0883751F" w:rsidR="00B42C59" w:rsidRDefault="00B42C59">
      <w:pPr>
        <w:pStyle w:val="TOC3"/>
        <w:rPr>
          <w:rFonts w:asciiTheme="minorHAnsi" w:eastAsiaTheme="minorEastAsia" w:hAnsiTheme="minorHAnsi" w:cstheme="minorBidi"/>
          <w:kern w:val="2"/>
          <w:sz w:val="24"/>
          <w:szCs w:val="24"/>
          <w14:ligatures w14:val="standardContextual"/>
        </w:rPr>
      </w:pPr>
      <w:r>
        <w:t>5.1.3</w:t>
      </w:r>
      <w:r>
        <w:tab/>
        <w:t>Intent containing an expectation for delivering a service at the edge.</w:t>
      </w:r>
      <w:r>
        <w:tab/>
      </w:r>
      <w:r>
        <w:fldChar w:fldCharType="begin" w:fldLock="1"/>
      </w:r>
      <w:r>
        <w:instrText xml:space="preserve"> PAGEREF _Toc202514800 \h </w:instrText>
      </w:r>
      <w:r>
        <w:fldChar w:fldCharType="separate"/>
      </w:r>
      <w:r>
        <w:t>18</w:t>
      </w:r>
      <w:r>
        <w:fldChar w:fldCharType="end"/>
      </w:r>
    </w:p>
    <w:p w14:paraId="3495268F" w14:textId="14446040"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5.1.3.1</w:t>
      </w:r>
      <w:r>
        <w:rPr>
          <w:lang w:eastAsia="zh-CN"/>
        </w:rPr>
        <w:tab/>
        <w:t>Introduction</w:t>
      </w:r>
      <w:r>
        <w:tab/>
      </w:r>
      <w:r>
        <w:fldChar w:fldCharType="begin" w:fldLock="1"/>
      </w:r>
      <w:r>
        <w:instrText xml:space="preserve"> PAGEREF _Toc202514801 \h </w:instrText>
      </w:r>
      <w:r>
        <w:fldChar w:fldCharType="separate"/>
      </w:r>
      <w:r>
        <w:t>18</w:t>
      </w:r>
      <w:r>
        <w:fldChar w:fldCharType="end"/>
      </w:r>
    </w:p>
    <w:p w14:paraId="58F51E07" w14:textId="253886CC"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5.1.3.2</w:t>
      </w:r>
      <w:r>
        <w:rPr>
          <w:lang w:eastAsia="zh-CN"/>
        </w:rPr>
        <w:tab/>
        <w:t>Requirements</w:t>
      </w:r>
      <w:r>
        <w:tab/>
      </w:r>
      <w:r>
        <w:fldChar w:fldCharType="begin" w:fldLock="1"/>
      </w:r>
      <w:r>
        <w:instrText xml:space="preserve"> PAGEREF _Toc202514802 \h </w:instrText>
      </w:r>
      <w:r>
        <w:fldChar w:fldCharType="separate"/>
      </w:r>
      <w:r>
        <w:t>18</w:t>
      </w:r>
      <w:r>
        <w:fldChar w:fldCharType="end"/>
      </w:r>
    </w:p>
    <w:p w14:paraId="4E8DE9D4" w14:textId="467931FC" w:rsidR="00B42C59" w:rsidRDefault="00B42C59">
      <w:pPr>
        <w:pStyle w:val="TOC3"/>
        <w:rPr>
          <w:rFonts w:asciiTheme="minorHAnsi" w:eastAsiaTheme="minorEastAsia" w:hAnsiTheme="minorHAnsi" w:cstheme="minorBidi"/>
          <w:kern w:val="2"/>
          <w:sz w:val="24"/>
          <w:szCs w:val="24"/>
          <w14:ligatures w14:val="standardContextual"/>
        </w:rPr>
      </w:pPr>
      <w:r>
        <w:t>5.</w:t>
      </w:r>
      <w:r>
        <w:rPr>
          <w:lang w:eastAsia="zh-CN"/>
        </w:rPr>
        <w:t>1.</w:t>
      </w:r>
      <w:r>
        <w:t>4</w:t>
      </w:r>
      <w:r>
        <w:tab/>
        <w:t>Intent containing an expectation on coverage performance to be assured</w:t>
      </w:r>
      <w:r>
        <w:tab/>
      </w:r>
      <w:r>
        <w:fldChar w:fldCharType="begin" w:fldLock="1"/>
      </w:r>
      <w:r>
        <w:instrText xml:space="preserve"> PAGEREF _Toc202514803 \h </w:instrText>
      </w:r>
      <w:r>
        <w:fldChar w:fldCharType="separate"/>
      </w:r>
      <w:r>
        <w:t>19</w:t>
      </w:r>
      <w:r>
        <w:fldChar w:fldCharType="end"/>
      </w:r>
    </w:p>
    <w:p w14:paraId="35504A73" w14:textId="67EEBE33"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5.1.4.1</w:t>
      </w:r>
      <w:r>
        <w:rPr>
          <w:lang w:eastAsia="zh-CN"/>
        </w:rPr>
        <w:tab/>
        <w:t>Introduction</w:t>
      </w:r>
      <w:r>
        <w:tab/>
      </w:r>
      <w:r>
        <w:fldChar w:fldCharType="begin" w:fldLock="1"/>
      </w:r>
      <w:r>
        <w:instrText xml:space="preserve"> PAGEREF _Toc202514804 \h </w:instrText>
      </w:r>
      <w:r>
        <w:fldChar w:fldCharType="separate"/>
      </w:r>
      <w:r>
        <w:t>19</w:t>
      </w:r>
      <w:r>
        <w:fldChar w:fldCharType="end"/>
      </w:r>
    </w:p>
    <w:p w14:paraId="6444EED9" w14:textId="7416A09C" w:rsidR="00B42C59" w:rsidRDefault="00B42C59">
      <w:pPr>
        <w:pStyle w:val="TOC4"/>
        <w:rPr>
          <w:rFonts w:asciiTheme="minorHAnsi" w:eastAsiaTheme="minorEastAsia" w:hAnsiTheme="minorHAnsi" w:cstheme="minorBidi"/>
          <w:kern w:val="2"/>
          <w:sz w:val="24"/>
          <w:szCs w:val="24"/>
          <w14:ligatures w14:val="standardContextual"/>
        </w:rPr>
      </w:pPr>
      <w:r>
        <w:t>5.1.4.2</w:t>
      </w:r>
      <w:r>
        <w:tab/>
        <w:t>Requirements</w:t>
      </w:r>
      <w:r>
        <w:tab/>
      </w:r>
      <w:r>
        <w:fldChar w:fldCharType="begin" w:fldLock="1"/>
      </w:r>
      <w:r>
        <w:instrText xml:space="preserve"> PAGEREF _Toc202514805 \h </w:instrText>
      </w:r>
      <w:r>
        <w:fldChar w:fldCharType="separate"/>
      </w:r>
      <w:r>
        <w:t>19</w:t>
      </w:r>
      <w:r>
        <w:fldChar w:fldCharType="end"/>
      </w:r>
    </w:p>
    <w:p w14:paraId="438BE934" w14:textId="5A93472B" w:rsidR="00B42C59" w:rsidRDefault="00B42C59">
      <w:pPr>
        <w:pStyle w:val="TOC3"/>
        <w:rPr>
          <w:rFonts w:asciiTheme="minorHAnsi" w:eastAsiaTheme="minorEastAsia" w:hAnsiTheme="minorHAnsi" w:cstheme="minorBidi"/>
          <w:kern w:val="2"/>
          <w:sz w:val="24"/>
          <w:szCs w:val="24"/>
          <w14:ligatures w14:val="standardContextual"/>
        </w:rPr>
      </w:pPr>
      <w:r>
        <w:t>5.1.5</w:t>
      </w:r>
      <w:r>
        <w:tab/>
        <w:t>Intent containing an expectation on radio network performance to be assured</w:t>
      </w:r>
      <w:r>
        <w:tab/>
      </w:r>
      <w:r>
        <w:fldChar w:fldCharType="begin" w:fldLock="1"/>
      </w:r>
      <w:r>
        <w:instrText xml:space="preserve"> PAGEREF _Toc202514806 \h </w:instrText>
      </w:r>
      <w:r>
        <w:fldChar w:fldCharType="separate"/>
      </w:r>
      <w:r>
        <w:t>19</w:t>
      </w:r>
      <w:r>
        <w:fldChar w:fldCharType="end"/>
      </w:r>
    </w:p>
    <w:p w14:paraId="697E38B8" w14:textId="6E0A0550"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5.1.5.1</w:t>
      </w:r>
      <w:r>
        <w:rPr>
          <w:lang w:eastAsia="zh-CN"/>
        </w:rPr>
        <w:tab/>
        <w:t>Introduction</w:t>
      </w:r>
      <w:r>
        <w:tab/>
      </w:r>
      <w:r>
        <w:fldChar w:fldCharType="begin" w:fldLock="1"/>
      </w:r>
      <w:r>
        <w:instrText xml:space="preserve"> PAGEREF _Toc202514807 \h </w:instrText>
      </w:r>
      <w:r>
        <w:fldChar w:fldCharType="separate"/>
      </w:r>
      <w:r>
        <w:t>19</w:t>
      </w:r>
      <w:r>
        <w:fldChar w:fldCharType="end"/>
      </w:r>
    </w:p>
    <w:p w14:paraId="2A52D9F7" w14:textId="35FE95DA"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5.1.5.2</w:t>
      </w:r>
      <w:r>
        <w:rPr>
          <w:lang w:eastAsia="zh-CN"/>
        </w:rPr>
        <w:tab/>
        <w:t>Requirements</w:t>
      </w:r>
      <w:r>
        <w:tab/>
      </w:r>
      <w:r>
        <w:fldChar w:fldCharType="begin" w:fldLock="1"/>
      </w:r>
      <w:r>
        <w:instrText xml:space="preserve"> PAGEREF _Toc202514808 \h </w:instrText>
      </w:r>
      <w:r>
        <w:fldChar w:fldCharType="separate"/>
      </w:r>
      <w:r>
        <w:t>20</w:t>
      </w:r>
      <w:r>
        <w:fldChar w:fldCharType="end"/>
      </w:r>
    </w:p>
    <w:p w14:paraId="47809A84" w14:textId="56D1BB37" w:rsidR="00B42C59" w:rsidRDefault="00B42C59">
      <w:pPr>
        <w:pStyle w:val="TOC3"/>
        <w:rPr>
          <w:rFonts w:asciiTheme="minorHAnsi" w:eastAsiaTheme="minorEastAsia" w:hAnsiTheme="minorHAnsi" w:cstheme="minorBidi"/>
          <w:kern w:val="2"/>
          <w:sz w:val="24"/>
          <w:szCs w:val="24"/>
          <w14:ligatures w14:val="standardContextual"/>
        </w:rPr>
      </w:pPr>
      <w:r>
        <w:t>5.1.6</w:t>
      </w:r>
      <w:r>
        <w:tab/>
        <w:t>Intent containing an expectation for end-to-end network optimization</w:t>
      </w:r>
      <w:r>
        <w:tab/>
      </w:r>
      <w:r>
        <w:fldChar w:fldCharType="begin" w:fldLock="1"/>
      </w:r>
      <w:r>
        <w:instrText xml:space="preserve"> PAGEREF _Toc202514809 \h </w:instrText>
      </w:r>
      <w:r>
        <w:fldChar w:fldCharType="separate"/>
      </w:r>
      <w:r>
        <w:t>20</w:t>
      </w:r>
      <w:r>
        <w:fldChar w:fldCharType="end"/>
      </w:r>
    </w:p>
    <w:p w14:paraId="2BB4A63A" w14:textId="27003E8B"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5.1.6.1</w:t>
      </w:r>
      <w:r>
        <w:rPr>
          <w:lang w:eastAsia="zh-CN"/>
        </w:rPr>
        <w:tab/>
        <w:t>Introduction</w:t>
      </w:r>
      <w:r>
        <w:tab/>
      </w:r>
      <w:r>
        <w:fldChar w:fldCharType="begin" w:fldLock="1"/>
      </w:r>
      <w:r>
        <w:instrText xml:space="preserve"> PAGEREF _Toc202514810 \h </w:instrText>
      </w:r>
      <w:r>
        <w:fldChar w:fldCharType="separate"/>
      </w:r>
      <w:r>
        <w:t>20</w:t>
      </w:r>
      <w:r>
        <w:fldChar w:fldCharType="end"/>
      </w:r>
    </w:p>
    <w:p w14:paraId="4C59C49A" w14:textId="23E5BD3F"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5.1.6.2</w:t>
      </w:r>
      <w:r>
        <w:rPr>
          <w:lang w:eastAsia="zh-CN"/>
        </w:rPr>
        <w:tab/>
        <w:t>Requirements</w:t>
      </w:r>
      <w:r>
        <w:tab/>
      </w:r>
      <w:r>
        <w:fldChar w:fldCharType="begin" w:fldLock="1"/>
      </w:r>
      <w:r>
        <w:instrText xml:space="preserve"> PAGEREF _Toc202514811 \h </w:instrText>
      </w:r>
      <w:r>
        <w:fldChar w:fldCharType="separate"/>
      </w:r>
      <w:r>
        <w:t>20</w:t>
      </w:r>
      <w:r>
        <w:fldChar w:fldCharType="end"/>
      </w:r>
    </w:p>
    <w:p w14:paraId="2AD8375E" w14:textId="7686B942" w:rsidR="00B42C59" w:rsidRDefault="00B42C59">
      <w:pPr>
        <w:pStyle w:val="TOC3"/>
        <w:rPr>
          <w:rFonts w:asciiTheme="minorHAnsi" w:eastAsiaTheme="minorEastAsia" w:hAnsiTheme="minorHAnsi" w:cstheme="minorBidi"/>
          <w:kern w:val="2"/>
          <w:sz w:val="24"/>
          <w:szCs w:val="24"/>
          <w14:ligatures w14:val="standardContextual"/>
        </w:rPr>
      </w:pPr>
      <w:r>
        <w:t>5.1.7</w:t>
      </w:r>
      <w:r>
        <w:tab/>
        <w:t xml:space="preserve">Intent containing an expectation </w:t>
      </w:r>
      <w:r>
        <w:rPr>
          <w:lang w:eastAsia="zh-CN"/>
        </w:rPr>
        <w:t>for</w:t>
      </w:r>
      <w:r>
        <w:t xml:space="preserve"> RAN energy saving</w:t>
      </w:r>
      <w:r>
        <w:tab/>
      </w:r>
      <w:r>
        <w:fldChar w:fldCharType="begin" w:fldLock="1"/>
      </w:r>
      <w:r>
        <w:instrText xml:space="preserve"> PAGEREF _Toc202514812 \h </w:instrText>
      </w:r>
      <w:r>
        <w:fldChar w:fldCharType="separate"/>
      </w:r>
      <w:r>
        <w:t>21</w:t>
      </w:r>
      <w:r>
        <w:fldChar w:fldCharType="end"/>
      </w:r>
    </w:p>
    <w:p w14:paraId="43D0C872" w14:textId="6EA9978D"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5.1.7.1</w:t>
      </w:r>
      <w:r>
        <w:rPr>
          <w:lang w:eastAsia="zh-CN"/>
        </w:rPr>
        <w:tab/>
        <w:t>Introduction</w:t>
      </w:r>
      <w:r>
        <w:tab/>
      </w:r>
      <w:r>
        <w:fldChar w:fldCharType="begin" w:fldLock="1"/>
      </w:r>
      <w:r>
        <w:instrText xml:space="preserve"> PAGEREF _Toc202514813 \h </w:instrText>
      </w:r>
      <w:r>
        <w:fldChar w:fldCharType="separate"/>
      </w:r>
      <w:r>
        <w:t>21</w:t>
      </w:r>
      <w:r>
        <w:fldChar w:fldCharType="end"/>
      </w:r>
    </w:p>
    <w:p w14:paraId="3BA69934" w14:textId="31DAA0CC"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5.1.7.2</w:t>
      </w:r>
      <w:r>
        <w:rPr>
          <w:lang w:eastAsia="zh-CN"/>
        </w:rPr>
        <w:tab/>
        <w:t>Requirements</w:t>
      </w:r>
      <w:r>
        <w:tab/>
      </w:r>
      <w:r>
        <w:fldChar w:fldCharType="begin" w:fldLock="1"/>
      </w:r>
      <w:r>
        <w:instrText xml:space="preserve"> PAGEREF _Toc202514814 \h </w:instrText>
      </w:r>
      <w:r>
        <w:fldChar w:fldCharType="separate"/>
      </w:r>
      <w:r>
        <w:t>21</w:t>
      </w:r>
      <w:r>
        <w:fldChar w:fldCharType="end"/>
      </w:r>
    </w:p>
    <w:p w14:paraId="015026ED" w14:textId="4F26777C" w:rsidR="00B42C59" w:rsidRDefault="00B42C59">
      <w:pPr>
        <w:pStyle w:val="TOC3"/>
        <w:rPr>
          <w:rFonts w:asciiTheme="minorHAnsi" w:eastAsiaTheme="minorEastAsia" w:hAnsiTheme="minorHAnsi" w:cstheme="minorBidi"/>
          <w:kern w:val="2"/>
          <w:sz w:val="24"/>
          <w:szCs w:val="24"/>
          <w14:ligatures w14:val="standardContextual"/>
        </w:rPr>
      </w:pPr>
      <w:r>
        <w:t>5.1.8</w:t>
      </w:r>
      <w:r>
        <w:tab/>
        <w:t>Intent containing an expectation for 5GC network</w:t>
      </w:r>
      <w:r>
        <w:tab/>
      </w:r>
      <w:r>
        <w:fldChar w:fldCharType="begin" w:fldLock="1"/>
      </w:r>
      <w:r>
        <w:instrText xml:space="preserve"> PAGEREF _Toc202514815 \h </w:instrText>
      </w:r>
      <w:r>
        <w:fldChar w:fldCharType="separate"/>
      </w:r>
      <w:r>
        <w:t>21</w:t>
      </w:r>
      <w:r>
        <w:fldChar w:fldCharType="end"/>
      </w:r>
    </w:p>
    <w:p w14:paraId="7AF20D10" w14:textId="4E1AEB32"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5.1.8.1</w:t>
      </w:r>
      <w:r>
        <w:rPr>
          <w:lang w:eastAsia="zh-CN"/>
        </w:rPr>
        <w:tab/>
        <w:t>Introduction</w:t>
      </w:r>
      <w:r>
        <w:tab/>
      </w:r>
      <w:r>
        <w:fldChar w:fldCharType="begin" w:fldLock="1"/>
      </w:r>
      <w:r>
        <w:instrText xml:space="preserve"> PAGEREF _Toc202514816 \h </w:instrText>
      </w:r>
      <w:r>
        <w:fldChar w:fldCharType="separate"/>
      </w:r>
      <w:r>
        <w:t>21</w:t>
      </w:r>
      <w:r>
        <w:fldChar w:fldCharType="end"/>
      </w:r>
    </w:p>
    <w:p w14:paraId="32EC1D25" w14:textId="5F57031F"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5.1.8.2</w:t>
      </w:r>
      <w:r>
        <w:rPr>
          <w:lang w:eastAsia="zh-CN"/>
        </w:rPr>
        <w:tab/>
        <w:t>Requirements</w:t>
      </w:r>
      <w:r>
        <w:tab/>
      </w:r>
      <w:r>
        <w:fldChar w:fldCharType="begin" w:fldLock="1"/>
      </w:r>
      <w:r>
        <w:instrText xml:space="preserve"> PAGEREF _Toc202514817 \h </w:instrText>
      </w:r>
      <w:r>
        <w:fldChar w:fldCharType="separate"/>
      </w:r>
      <w:r>
        <w:t>22</w:t>
      </w:r>
      <w:r>
        <w:fldChar w:fldCharType="end"/>
      </w:r>
    </w:p>
    <w:p w14:paraId="2726DCE6" w14:textId="1825045A" w:rsidR="00B42C59" w:rsidRDefault="00B42C59">
      <w:pPr>
        <w:pStyle w:val="TOC2"/>
        <w:rPr>
          <w:rFonts w:asciiTheme="minorHAnsi" w:eastAsiaTheme="minorEastAsia" w:hAnsiTheme="minorHAnsi" w:cstheme="minorBidi"/>
          <w:kern w:val="2"/>
          <w:sz w:val="24"/>
          <w:szCs w:val="24"/>
          <w14:ligatures w14:val="standardContextual"/>
        </w:rPr>
      </w:pPr>
      <w:r>
        <w:t>5.2</w:t>
      </w:r>
      <w:r>
        <w:tab/>
        <w:t>Generic requirements for intent driven MnS</w:t>
      </w:r>
      <w:r>
        <w:tab/>
      </w:r>
      <w:r>
        <w:fldChar w:fldCharType="begin" w:fldLock="1"/>
      </w:r>
      <w:r>
        <w:instrText xml:space="preserve"> PAGEREF _Toc202514818 \h </w:instrText>
      </w:r>
      <w:r>
        <w:fldChar w:fldCharType="separate"/>
      </w:r>
      <w:r>
        <w:t>22</w:t>
      </w:r>
      <w:r>
        <w:fldChar w:fldCharType="end"/>
      </w:r>
    </w:p>
    <w:p w14:paraId="18F52FD6" w14:textId="6951B1B1" w:rsidR="00B42C59" w:rsidRDefault="00B42C59">
      <w:pPr>
        <w:pStyle w:val="TOC2"/>
        <w:rPr>
          <w:rFonts w:asciiTheme="minorHAnsi" w:eastAsiaTheme="minorEastAsia" w:hAnsiTheme="minorHAnsi" w:cstheme="minorBidi"/>
          <w:kern w:val="2"/>
          <w:sz w:val="24"/>
          <w:szCs w:val="24"/>
          <w14:ligatures w14:val="standardContextual"/>
        </w:rPr>
      </w:pPr>
      <w:r>
        <w:t>5.3</w:t>
      </w:r>
      <w:r>
        <w:tab/>
        <w:t>Generic use case for intent driven management</w:t>
      </w:r>
      <w:r>
        <w:tab/>
      </w:r>
      <w:r>
        <w:fldChar w:fldCharType="begin" w:fldLock="1"/>
      </w:r>
      <w:r>
        <w:instrText xml:space="preserve"> PAGEREF _Toc202514819 \h </w:instrText>
      </w:r>
      <w:r>
        <w:fldChar w:fldCharType="separate"/>
      </w:r>
      <w:r>
        <w:t>23</w:t>
      </w:r>
      <w:r>
        <w:fldChar w:fldCharType="end"/>
      </w:r>
    </w:p>
    <w:p w14:paraId="1138D4C6" w14:textId="7B6EF86F"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5.3.1</w:t>
      </w:r>
      <w:r>
        <w:rPr>
          <w:lang w:eastAsia="zh-CN"/>
        </w:rPr>
        <w:tab/>
        <w:t>Intent handling capability obtaining</w:t>
      </w:r>
      <w:r>
        <w:tab/>
      </w:r>
      <w:r>
        <w:fldChar w:fldCharType="begin" w:fldLock="1"/>
      </w:r>
      <w:r>
        <w:instrText xml:space="preserve"> PAGEREF _Toc202514820 \h </w:instrText>
      </w:r>
      <w:r>
        <w:fldChar w:fldCharType="separate"/>
      </w:r>
      <w:r>
        <w:t>23</w:t>
      </w:r>
      <w:r>
        <w:fldChar w:fldCharType="end"/>
      </w:r>
    </w:p>
    <w:p w14:paraId="4C4773F7" w14:textId="3CABAE0B"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lastRenderedPageBreak/>
        <w:t>5.3.1.1</w:t>
      </w:r>
      <w:r>
        <w:rPr>
          <w:lang w:eastAsia="zh-CN"/>
        </w:rPr>
        <w:tab/>
        <w:t>Introduction</w:t>
      </w:r>
      <w:r>
        <w:tab/>
      </w:r>
      <w:r>
        <w:fldChar w:fldCharType="begin" w:fldLock="1"/>
      </w:r>
      <w:r>
        <w:instrText xml:space="preserve"> PAGEREF _Toc202514821 \h </w:instrText>
      </w:r>
      <w:r>
        <w:fldChar w:fldCharType="separate"/>
      </w:r>
      <w:r>
        <w:t>23</w:t>
      </w:r>
      <w:r>
        <w:fldChar w:fldCharType="end"/>
      </w:r>
    </w:p>
    <w:p w14:paraId="6C38A1DF" w14:textId="24A93E80"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5.3.1.2</w:t>
      </w:r>
      <w:r>
        <w:rPr>
          <w:lang w:eastAsia="zh-CN"/>
        </w:rPr>
        <w:tab/>
        <w:t>Requirements</w:t>
      </w:r>
      <w:r>
        <w:tab/>
      </w:r>
      <w:r>
        <w:fldChar w:fldCharType="begin" w:fldLock="1"/>
      </w:r>
      <w:r>
        <w:instrText xml:space="preserve"> PAGEREF _Toc202514822 \h </w:instrText>
      </w:r>
      <w:r>
        <w:fldChar w:fldCharType="separate"/>
      </w:r>
      <w:r>
        <w:t>23</w:t>
      </w:r>
      <w:r>
        <w:fldChar w:fldCharType="end"/>
      </w:r>
    </w:p>
    <w:p w14:paraId="53A6CB5E" w14:textId="7760A62B"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5.3.2</w:t>
      </w:r>
      <w:r>
        <w:rPr>
          <w:lang w:eastAsia="zh-CN"/>
        </w:rPr>
        <w:tab/>
        <w:t>Intent report</w:t>
      </w:r>
      <w:r>
        <w:tab/>
      </w:r>
      <w:r>
        <w:fldChar w:fldCharType="begin" w:fldLock="1"/>
      </w:r>
      <w:r>
        <w:instrText xml:space="preserve"> PAGEREF _Toc202514823 \h </w:instrText>
      </w:r>
      <w:r>
        <w:fldChar w:fldCharType="separate"/>
      </w:r>
      <w:r>
        <w:t>23</w:t>
      </w:r>
      <w:r>
        <w:fldChar w:fldCharType="end"/>
      </w:r>
    </w:p>
    <w:p w14:paraId="40D4A998" w14:textId="28E9B780"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5.3.2.1</w:t>
      </w:r>
      <w:r>
        <w:rPr>
          <w:lang w:eastAsia="zh-CN"/>
        </w:rPr>
        <w:tab/>
        <w:t>Introduction</w:t>
      </w:r>
      <w:r>
        <w:tab/>
      </w:r>
      <w:r>
        <w:fldChar w:fldCharType="begin" w:fldLock="1"/>
      </w:r>
      <w:r>
        <w:instrText xml:space="preserve"> PAGEREF _Toc202514824 \h </w:instrText>
      </w:r>
      <w:r>
        <w:fldChar w:fldCharType="separate"/>
      </w:r>
      <w:r>
        <w:t>23</w:t>
      </w:r>
      <w:r>
        <w:fldChar w:fldCharType="end"/>
      </w:r>
    </w:p>
    <w:p w14:paraId="397AFAE5" w14:textId="2405E4E6"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5.3.2.2</w:t>
      </w:r>
      <w:r>
        <w:rPr>
          <w:lang w:eastAsia="zh-CN"/>
        </w:rPr>
        <w:tab/>
        <w:t>Requirements</w:t>
      </w:r>
      <w:r>
        <w:tab/>
      </w:r>
      <w:r>
        <w:fldChar w:fldCharType="begin" w:fldLock="1"/>
      </w:r>
      <w:r>
        <w:instrText xml:space="preserve"> PAGEREF _Toc202514825 \h </w:instrText>
      </w:r>
      <w:r>
        <w:fldChar w:fldCharType="separate"/>
      </w:r>
      <w:r>
        <w:t>25</w:t>
      </w:r>
      <w:r>
        <w:fldChar w:fldCharType="end"/>
      </w:r>
    </w:p>
    <w:p w14:paraId="3DF7F264" w14:textId="681219B4" w:rsidR="00B42C59" w:rsidRDefault="00B42C59">
      <w:pPr>
        <w:pStyle w:val="TOC3"/>
        <w:rPr>
          <w:rFonts w:asciiTheme="minorHAnsi" w:eastAsiaTheme="minorEastAsia" w:hAnsiTheme="minorHAnsi" w:cstheme="minorBidi"/>
          <w:kern w:val="2"/>
          <w:sz w:val="24"/>
          <w:szCs w:val="24"/>
          <w14:ligatures w14:val="standardContextual"/>
        </w:rPr>
      </w:pPr>
      <w:r>
        <w:t>5.3.3</w:t>
      </w:r>
      <w:r>
        <w:tab/>
        <w:t>Intent fulfilment feasibility check</w:t>
      </w:r>
      <w:r>
        <w:tab/>
      </w:r>
      <w:r>
        <w:fldChar w:fldCharType="begin" w:fldLock="1"/>
      </w:r>
      <w:r>
        <w:instrText xml:space="preserve"> PAGEREF _Toc202514826 \h </w:instrText>
      </w:r>
      <w:r>
        <w:fldChar w:fldCharType="separate"/>
      </w:r>
      <w:r>
        <w:t>26</w:t>
      </w:r>
      <w:r>
        <w:fldChar w:fldCharType="end"/>
      </w:r>
    </w:p>
    <w:p w14:paraId="6C1ABFF1" w14:textId="64755AE4"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5.3.3.1</w:t>
      </w:r>
      <w:r>
        <w:rPr>
          <w:lang w:eastAsia="zh-CN"/>
        </w:rPr>
        <w:tab/>
        <w:t>Introduction</w:t>
      </w:r>
      <w:r>
        <w:tab/>
      </w:r>
      <w:r>
        <w:fldChar w:fldCharType="begin" w:fldLock="1"/>
      </w:r>
      <w:r>
        <w:instrText xml:space="preserve"> PAGEREF _Toc202514827 \h </w:instrText>
      </w:r>
      <w:r>
        <w:fldChar w:fldCharType="separate"/>
      </w:r>
      <w:r>
        <w:t>26</w:t>
      </w:r>
      <w:r>
        <w:fldChar w:fldCharType="end"/>
      </w:r>
    </w:p>
    <w:p w14:paraId="594263AE" w14:textId="4074DE87"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5.3.3.2</w:t>
      </w:r>
      <w:r>
        <w:rPr>
          <w:lang w:eastAsia="zh-CN"/>
        </w:rPr>
        <w:tab/>
        <w:t>Requirements</w:t>
      </w:r>
      <w:r>
        <w:tab/>
      </w:r>
      <w:r>
        <w:fldChar w:fldCharType="begin" w:fldLock="1"/>
      </w:r>
      <w:r>
        <w:instrText xml:space="preserve"> PAGEREF _Toc202514828 \h </w:instrText>
      </w:r>
      <w:r>
        <w:fldChar w:fldCharType="separate"/>
      </w:r>
      <w:r>
        <w:t>26</w:t>
      </w:r>
      <w:r>
        <w:fldChar w:fldCharType="end"/>
      </w:r>
    </w:p>
    <w:p w14:paraId="62F6F009" w14:textId="664F4539" w:rsidR="00B42C59" w:rsidRDefault="00B42C59">
      <w:pPr>
        <w:pStyle w:val="TOC3"/>
        <w:rPr>
          <w:rFonts w:asciiTheme="minorHAnsi" w:eastAsiaTheme="minorEastAsia" w:hAnsiTheme="minorHAnsi" w:cstheme="minorBidi"/>
          <w:kern w:val="2"/>
          <w:sz w:val="24"/>
          <w:szCs w:val="24"/>
          <w14:ligatures w14:val="standardContextual"/>
        </w:rPr>
      </w:pPr>
      <w:r>
        <w:t>5.3.4</w:t>
      </w:r>
      <w:r>
        <w:tab/>
        <w:t>Intent-related conflicts</w:t>
      </w:r>
      <w:r>
        <w:tab/>
      </w:r>
      <w:r>
        <w:fldChar w:fldCharType="begin" w:fldLock="1"/>
      </w:r>
      <w:r>
        <w:instrText xml:space="preserve"> PAGEREF _Toc202514829 \h </w:instrText>
      </w:r>
      <w:r>
        <w:fldChar w:fldCharType="separate"/>
      </w:r>
      <w:r>
        <w:t>26</w:t>
      </w:r>
      <w:r>
        <w:fldChar w:fldCharType="end"/>
      </w:r>
    </w:p>
    <w:p w14:paraId="366383B4" w14:textId="43B68D4C"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5.3.4.1</w:t>
      </w:r>
      <w:r>
        <w:rPr>
          <w:lang w:eastAsia="zh-CN"/>
        </w:rPr>
        <w:tab/>
        <w:t>Introduction</w:t>
      </w:r>
      <w:r>
        <w:tab/>
      </w:r>
      <w:r>
        <w:fldChar w:fldCharType="begin" w:fldLock="1"/>
      </w:r>
      <w:r>
        <w:instrText xml:space="preserve"> PAGEREF _Toc202514830 \h </w:instrText>
      </w:r>
      <w:r>
        <w:fldChar w:fldCharType="separate"/>
      </w:r>
      <w:r>
        <w:t>26</w:t>
      </w:r>
      <w:r>
        <w:fldChar w:fldCharType="end"/>
      </w:r>
    </w:p>
    <w:p w14:paraId="22C06297" w14:textId="628AF689" w:rsidR="00B42C59" w:rsidRDefault="00B42C59">
      <w:pPr>
        <w:pStyle w:val="TOC4"/>
        <w:rPr>
          <w:rFonts w:asciiTheme="minorHAnsi" w:eastAsiaTheme="minorEastAsia" w:hAnsiTheme="minorHAnsi" w:cstheme="minorBidi"/>
          <w:kern w:val="2"/>
          <w:sz w:val="24"/>
          <w:szCs w:val="24"/>
          <w14:ligatures w14:val="standardContextual"/>
        </w:rPr>
      </w:pPr>
      <w:r>
        <w:t>5.3.4.2</w:t>
      </w:r>
      <w:r>
        <w:tab/>
        <w:t>Detecting Intent-related conflicts</w:t>
      </w:r>
      <w:r>
        <w:tab/>
      </w:r>
      <w:r>
        <w:fldChar w:fldCharType="begin" w:fldLock="1"/>
      </w:r>
      <w:r>
        <w:instrText xml:space="preserve"> PAGEREF _Toc202514831 \h </w:instrText>
      </w:r>
      <w:r>
        <w:fldChar w:fldCharType="separate"/>
      </w:r>
      <w:r>
        <w:t>26</w:t>
      </w:r>
      <w:r>
        <w:fldChar w:fldCharType="end"/>
      </w:r>
    </w:p>
    <w:p w14:paraId="4992F84C" w14:textId="645F2930" w:rsidR="00B42C59" w:rsidRDefault="00B42C59">
      <w:pPr>
        <w:pStyle w:val="TOC4"/>
        <w:rPr>
          <w:rFonts w:asciiTheme="minorHAnsi" w:eastAsiaTheme="minorEastAsia" w:hAnsiTheme="minorHAnsi" w:cstheme="minorBidi"/>
          <w:kern w:val="2"/>
          <w:sz w:val="24"/>
          <w:szCs w:val="24"/>
          <w14:ligatures w14:val="standardContextual"/>
        </w:rPr>
      </w:pPr>
      <w:r>
        <w:t>5.3.4.3</w:t>
      </w:r>
      <w:r>
        <w:tab/>
        <w:t>Resolving Intent-related conflicts</w:t>
      </w:r>
      <w:r>
        <w:tab/>
      </w:r>
      <w:r>
        <w:fldChar w:fldCharType="begin" w:fldLock="1"/>
      </w:r>
      <w:r>
        <w:instrText xml:space="preserve"> PAGEREF _Toc202514832 \h </w:instrText>
      </w:r>
      <w:r>
        <w:fldChar w:fldCharType="separate"/>
      </w:r>
      <w:r>
        <w:t>27</w:t>
      </w:r>
      <w:r>
        <w:fldChar w:fldCharType="end"/>
      </w:r>
    </w:p>
    <w:p w14:paraId="264C535A" w14:textId="588E507E"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5.3.4.4</w:t>
      </w:r>
      <w:r>
        <w:rPr>
          <w:lang w:eastAsia="zh-CN"/>
        </w:rPr>
        <w:tab/>
        <w:t>Requirements</w:t>
      </w:r>
      <w:r>
        <w:tab/>
      </w:r>
      <w:r>
        <w:fldChar w:fldCharType="begin" w:fldLock="1"/>
      </w:r>
      <w:r>
        <w:instrText xml:space="preserve"> PAGEREF _Toc202514833 \h </w:instrText>
      </w:r>
      <w:r>
        <w:fldChar w:fldCharType="separate"/>
      </w:r>
      <w:r>
        <w:t>27</w:t>
      </w:r>
      <w:r>
        <w:fldChar w:fldCharType="end"/>
      </w:r>
    </w:p>
    <w:p w14:paraId="59267212" w14:textId="00DD737D" w:rsidR="00B42C59" w:rsidRDefault="00B42C59">
      <w:pPr>
        <w:pStyle w:val="TOC1"/>
        <w:rPr>
          <w:rFonts w:asciiTheme="minorHAnsi" w:eastAsiaTheme="minorEastAsia" w:hAnsiTheme="minorHAnsi" w:cstheme="minorBidi"/>
          <w:kern w:val="2"/>
          <w:sz w:val="24"/>
          <w:szCs w:val="24"/>
          <w14:ligatures w14:val="standardContextual"/>
        </w:rPr>
      </w:pPr>
      <w:r>
        <w:t>6</w:t>
      </w:r>
      <w:r>
        <w:tab/>
        <w:t xml:space="preserve">Stage 2 definition for </w:t>
      </w:r>
      <w:r>
        <w:rPr>
          <w:lang w:eastAsia="zh-CN"/>
        </w:rPr>
        <w:t>Intent Driven Management</w:t>
      </w:r>
      <w:r>
        <w:tab/>
      </w:r>
      <w:r>
        <w:fldChar w:fldCharType="begin" w:fldLock="1"/>
      </w:r>
      <w:r>
        <w:instrText xml:space="preserve"> PAGEREF _Toc202514834 \h </w:instrText>
      </w:r>
      <w:r>
        <w:fldChar w:fldCharType="separate"/>
      </w:r>
      <w:r>
        <w:t>28</w:t>
      </w:r>
      <w:r>
        <w:fldChar w:fldCharType="end"/>
      </w:r>
    </w:p>
    <w:p w14:paraId="32F2F63B" w14:textId="034D79F2" w:rsidR="00B42C59" w:rsidRDefault="00B42C59">
      <w:pPr>
        <w:pStyle w:val="TOC2"/>
        <w:rPr>
          <w:rFonts w:asciiTheme="minorHAnsi" w:eastAsiaTheme="minorEastAsia" w:hAnsiTheme="minorHAnsi" w:cstheme="minorBidi"/>
          <w:kern w:val="2"/>
          <w:sz w:val="24"/>
          <w:szCs w:val="24"/>
          <w14:ligatures w14:val="standardContextual"/>
        </w:rPr>
      </w:pPr>
      <w:r>
        <w:t>6.1</w:t>
      </w:r>
      <w:r>
        <w:tab/>
        <w:t xml:space="preserve">Management operation for intent </w:t>
      </w:r>
      <w:r>
        <w:rPr>
          <w:lang w:eastAsia="zh-CN"/>
        </w:rPr>
        <w:t>driv</w:t>
      </w:r>
      <w:r>
        <w:t>en management (MnS component type A)</w:t>
      </w:r>
      <w:r>
        <w:tab/>
      </w:r>
      <w:r>
        <w:fldChar w:fldCharType="begin" w:fldLock="1"/>
      </w:r>
      <w:r>
        <w:instrText xml:space="preserve"> PAGEREF _Toc202514835 \h </w:instrText>
      </w:r>
      <w:r>
        <w:fldChar w:fldCharType="separate"/>
      </w:r>
      <w:r>
        <w:t>28</w:t>
      </w:r>
      <w:r>
        <w:fldChar w:fldCharType="end"/>
      </w:r>
    </w:p>
    <w:p w14:paraId="2DDCF92C" w14:textId="614F63E9" w:rsidR="00B42C59" w:rsidRDefault="00B42C59">
      <w:pPr>
        <w:pStyle w:val="TOC2"/>
        <w:rPr>
          <w:rFonts w:asciiTheme="minorHAnsi" w:eastAsiaTheme="minorEastAsia" w:hAnsiTheme="minorHAnsi" w:cstheme="minorBidi"/>
          <w:kern w:val="2"/>
          <w:sz w:val="24"/>
          <w:szCs w:val="24"/>
          <w14:ligatures w14:val="standardContextual"/>
        </w:rPr>
      </w:pPr>
      <w:r>
        <w:t>6.2</w:t>
      </w:r>
      <w:r>
        <w:tab/>
        <w:t>Information model definition for Intent (MnS component typeB)</w:t>
      </w:r>
      <w:r>
        <w:tab/>
      </w:r>
      <w:r>
        <w:fldChar w:fldCharType="begin" w:fldLock="1"/>
      </w:r>
      <w:r>
        <w:instrText xml:space="preserve"> PAGEREF _Toc202514836 \h </w:instrText>
      </w:r>
      <w:r>
        <w:fldChar w:fldCharType="separate"/>
      </w:r>
      <w:r>
        <w:t>28</w:t>
      </w:r>
      <w:r>
        <w:fldChar w:fldCharType="end"/>
      </w:r>
    </w:p>
    <w:p w14:paraId="114FC841" w14:textId="43E0DB18" w:rsidR="00B42C59" w:rsidRDefault="00B42C59">
      <w:pPr>
        <w:pStyle w:val="TOC3"/>
        <w:rPr>
          <w:rFonts w:asciiTheme="minorHAnsi" w:eastAsiaTheme="minorEastAsia" w:hAnsiTheme="minorHAnsi" w:cstheme="minorBidi"/>
          <w:kern w:val="2"/>
          <w:sz w:val="24"/>
          <w:szCs w:val="24"/>
          <w14:ligatures w14:val="standardContextual"/>
        </w:rPr>
      </w:pPr>
      <w:r>
        <w:t>6.2.1</w:t>
      </w:r>
      <w:r>
        <w:tab/>
        <w:t>Generic Information model definition</w:t>
      </w:r>
      <w:r>
        <w:tab/>
      </w:r>
      <w:r>
        <w:fldChar w:fldCharType="begin" w:fldLock="1"/>
      </w:r>
      <w:r>
        <w:instrText xml:space="preserve"> PAGEREF _Toc202514837 \h </w:instrText>
      </w:r>
      <w:r>
        <w:fldChar w:fldCharType="separate"/>
      </w:r>
      <w:r>
        <w:t>28</w:t>
      </w:r>
      <w:r>
        <w:fldChar w:fldCharType="end"/>
      </w:r>
    </w:p>
    <w:p w14:paraId="3CC23317" w14:textId="5C314B35" w:rsidR="00B42C59" w:rsidRDefault="00B42C59">
      <w:pPr>
        <w:pStyle w:val="TOC4"/>
        <w:rPr>
          <w:rFonts w:asciiTheme="minorHAnsi" w:eastAsiaTheme="minorEastAsia" w:hAnsiTheme="minorHAnsi" w:cstheme="minorBidi"/>
          <w:kern w:val="2"/>
          <w:sz w:val="24"/>
          <w:szCs w:val="24"/>
          <w14:ligatures w14:val="standardContextual"/>
        </w:rPr>
      </w:pPr>
      <w:r>
        <w:t>6.2.1.0</w:t>
      </w:r>
      <w:r>
        <w:tab/>
        <w:t>Imported information entities and local labels</w:t>
      </w:r>
      <w:r>
        <w:tab/>
      </w:r>
      <w:r>
        <w:fldChar w:fldCharType="begin" w:fldLock="1"/>
      </w:r>
      <w:r>
        <w:instrText xml:space="preserve"> PAGEREF _Toc202514838 \h </w:instrText>
      </w:r>
      <w:r>
        <w:fldChar w:fldCharType="separate"/>
      </w:r>
      <w:r>
        <w:t>28</w:t>
      </w:r>
      <w:r>
        <w:fldChar w:fldCharType="end"/>
      </w:r>
    </w:p>
    <w:p w14:paraId="012ECC28" w14:textId="410E5F00" w:rsidR="00B42C59" w:rsidRDefault="00B42C59">
      <w:pPr>
        <w:pStyle w:val="TOC4"/>
        <w:rPr>
          <w:rFonts w:asciiTheme="minorHAnsi" w:eastAsiaTheme="minorEastAsia" w:hAnsiTheme="minorHAnsi" w:cstheme="minorBidi"/>
          <w:kern w:val="2"/>
          <w:sz w:val="24"/>
          <w:szCs w:val="24"/>
          <w14:ligatures w14:val="standardContextual"/>
        </w:rPr>
      </w:pPr>
      <w:r>
        <w:t>6.2.1.1</w:t>
      </w:r>
      <w:r>
        <w:tab/>
        <w:t>Class diagram</w:t>
      </w:r>
      <w:r>
        <w:tab/>
      </w:r>
      <w:r>
        <w:fldChar w:fldCharType="begin" w:fldLock="1"/>
      </w:r>
      <w:r>
        <w:instrText xml:space="preserve"> PAGEREF _Toc202514839 \h </w:instrText>
      </w:r>
      <w:r>
        <w:fldChar w:fldCharType="separate"/>
      </w:r>
      <w:r>
        <w:t>29</w:t>
      </w:r>
      <w:r>
        <w:fldChar w:fldCharType="end"/>
      </w:r>
    </w:p>
    <w:p w14:paraId="7B5AC2FD" w14:textId="0732D1F6" w:rsidR="00B42C59" w:rsidRDefault="00B42C59">
      <w:pPr>
        <w:pStyle w:val="TOC5"/>
        <w:rPr>
          <w:rFonts w:asciiTheme="minorHAnsi" w:eastAsiaTheme="minorEastAsia" w:hAnsiTheme="minorHAnsi" w:cstheme="minorBidi"/>
          <w:kern w:val="2"/>
          <w:sz w:val="24"/>
          <w:szCs w:val="24"/>
          <w14:ligatures w14:val="standardContextual"/>
        </w:rPr>
      </w:pPr>
      <w:r>
        <w:rPr>
          <w:lang w:eastAsia="zh-CN"/>
        </w:rPr>
        <w:t>6.2.1.1.1</w:t>
      </w:r>
      <w:r>
        <w:rPr>
          <w:lang w:eastAsia="zh-CN"/>
        </w:rPr>
        <w:tab/>
        <w:t>Relationship</w:t>
      </w:r>
      <w:r>
        <w:tab/>
      </w:r>
      <w:r>
        <w:fldChar w:fldCharType="begin" w:fldLock="1"/>
      </w:r>
      <w:r>
        <w:instrText xml:space="preserve"> PAGEREF _Toc202514840 \h </w:instrText>
      </w:r>
      <w:r>
        <w:fldChar w:fldCharType="separate"/>
      </w:r>
      <w:r>
        <w:t>29</w:t>
      </w:r>
      <w:r>
        <w:fldChar w:fldCharType="end"/>
      </w:r>
    </w:p>
    <w:p w14:paraId="63F76769" w14:textId="32D780D5" w:rsidR="00B42C59" w:rsidRDefault="00B42C59">
      <w:pPr>
        <w:pStyle w:val="TOC5"/>
        <w:rPr>
          <w:rFonts w:asciiTheme="minorHAnsi" w:eastAsiaTheme="minorEastAsia" w:hAnsiTheme="minorHAnsi" w:cstheme="minorBidi"/>
          <w:kern w:val="2"/>
          <w:sz w:val="24"/>
          <w:szCs w:val="24"/>
          <w14:ligatures w14:val="standardContextual"/>
        </w:rPr>
      </w:pPr>
      <w:r>
        <w:rPr>
          <w:lang w:eastAsia="zh-CN"/>
        </w:rPr>
        <w:t>6.2.1.1.2</w:t>
      </w:r>
      <w:r>
        <w:rPr>
          <w:lang w:eastAsia="zh-CN"/>
        </w:rPr>
        <w:tab/>
        <w:t>Inheritance</w:t>
      </w:r>
      <w:r>
        <w:tab/>
      </w:r>
      <w:r>
        <w:fldChar w:fldCharType="begin" w:fldLock="1"/>
      </w:r>
      <w:r>
        <w:instrText xml:space="preserve"> PAGEREF _Toc202514841 \h </w:instrText>
      </w:r>
      <w:r>
        <w:fldChar w:fldCharType="separate"/>
      </w:r>
      <w:r>
        <w:t>30</w:t>
      </w:r>
      <w:r>
        <w:fldChar w:fldCharType="end"/>
      </w:r>
    </w:p>
    <w:p w14:paraId="25470422" w14:textId="25C2BB96" w:rsidR="00B42C59" w:rsidRDefault="00B42C59">
      <w:pPr>
        <w:pStyle w:val="TOC4"/>
        <w:rPr>
          <w:rFonts w:asciiTheme="minorHAnsi" w:eastAsiaTheme="minorEastAsia" w:hAnsiTheme="minorHAnsi" w:cstheme="minorBidi"/>
          <w:kern w:val="2"/>
          <w:sz w:val="24"/>
          <w:szCs w:val="24"/>
          <w14:ligatures w14:val="standardContextual"/>
        </w:rPr>
      </w:pPr>
      <w:r>
        <w:t>6.2.1.2</w:t>
      </w:r>
      <w:r>
        <w:tab/>
        <w:t>Class definition</w:t>
      </w:r>
      <w:r>
        <w:tab/>
      </w:r>
      <w:r>
        <w:fldChar w:fldCharType="begin" w:fldLock="1"/>
      </w:r>
      <w:r>
        <w:instrText xml:space="preserve"> PAGEREF _Toc202514842 \h </w:instrText>
      </w:r>
      <w:r>
        <w:fldChar w:fldCharType="separate"/>
      </w:r>
      <w:r>
        <w:t>30</w:t>
      </w:r>
      <w:r>
        <w:fldChar w:fldCharType="end"/>
      </w:r>
    </w:p>
    <w:p w14:paraId="30764FCA" w14:textId="4D18134C" w:rsidR="00B42C59" w:rsidRDefault="00B42C59">
      <w:pPr>
        <w:pStyle w:val="TOC5"/>
        <w:rPr>
          <w:rFonts w:asciiTheme="minorHAnsi" w:eastAsiaTheme="minorEastAsia" w:hAnsiTheme="minorHAnsi" w:cstheme="minorBidi"/>
          <w:kern w:val="2"/>
          <w:sz w:val="24"/>
          <w:szCs w:val="24"/>
          <w14:ligatures w14:val="standardContextual"/>
        </w:rPr>
      </w:pPr>
      <w:r w:rsidRPr="006421FF">
        <w:rPr>
          <w:rFonts w:cs="Arial"/>
        </w:rPr>
        <w:t>6.2.1.2.1</w:t>
      </w:r>
      <w:r w:rsidRPr="006421FF">
        <w:rPr>
          <w:rFonts w:cs="Arial"/>
        </w:rPr>
        <w:tab/>
      </w:r>
      <w:r w:rsidRPr="006421FF">
        <w:rPr>
          <w:rFonts w:cs="Arial"/>
          <w:lang w:eastAsia="zh-CN"/>
        </w:rPr>
        <w:t>Intent &lt;&lt;InformationObjectClass&gt;&gt;</w:t>
      </w:r>
      <w:r>
        <w:tab/>
      </w:r>
      <w:r>
        <w:fldChar w:fldCharType="begin" w:fldLock="1"/>
      </w:r>
      <w:r>
        <w:instrText xml:space="preserve"> PAGEREF _Toc202514843 \h </w:instrText>
      </w:r>
      <w:r>
        <w:fldChar w:fldCharType="separate"/>
      </w:r>
      <w:r>
        <w:t>30</w:t>
      </w:r>
      <w:r>
        <w:fldChar w:fldCharType="end"/>
      </w:r>
    </w:p>
    <w:p w14:paraId="45DFBE24" w14:textId="089763A3" w:rsidR="00B42C59" w:rsidRDefault="00B42C59">
      <w:pPr>
        <w:pStyle w:val="TOC5"/>
        <w:rPr>
          <w:rFonts w:asciiTheme="minorHAnsi" w:eastAsiaTheme="minorEastAsia" w:hAnsiTheme="minorHAnsi" w:cstheme="minorBidi"/>
          <w:kern w:val="2"/>
          <w:sz w:val="24"/>
          <w:szCs w:val="24"/>
          <w14:ligatures w14:val="standardContextual"/>
        </w:rPr>
      </w:pPr>
      <w:r w:rsidRPr="006421FF">
        <w:rPr>
          <w:rFonts w:cs="Arial"/>
        </w:rPr>
        <w:t>6.2.1.2</w:t>
      </w:r>
      <w:r>
        <w:t>.2</w:t>
      </w:r>
      <w:r w:rsidRPr="006421FF">
        <w:rPr>
          <w:rFonts w:cs="Arial"/>
        </w:rPr>
        <w:tab/>
      </w:r>
      <w:r w:rsidRPr="006421FF">
        <w:rPr>
          <w:rFonts w:cs="Arial"/>
          <w:lang w:eastAsia="zh-CN"/>
        </w:rPr>
        <w:t>IntentReport &lt;&lt;InformationObjectClass&gt;</w:t>
      </w:r>
      <w:r>
        <w:tab/>
      </w:r>
      <w:r>
        <w:fldChar w:fldCharType="begin" w:fldLock="1"/>
      </w:r>
      <w:r>
        <w:instrText xml:space="preserve"> PAGEREF _Toc202514844 \h </w:instrText>
      </w:r>
      <w:r>
        <w:fldChar w:fldCharType="separate"/>
      </w:r>
      <w:r>
        <w:t>31</w:t>
      </w:r>
      <w:r>
        <w:fldChar w:fldCharType="end"/>
      </w:r>
    </w:p>
    <w:p w14:paraId="338E490A" w14:textId="08E81627" w:rsidR="00B42C59" w:rsidRDefault="00B42C59">
      <w:pPr>
        <w:pStyle w:val="TOC5"/>
        <w:rPr>
          <w:rFonts w:asciiTheme="minorHAnsi" w:eastAsiaTheme="minorEastAsia" w:hAnsiTheme="minorHAnsi" w:cstheme="minorBidi"/>
          <w:kern w:val="2"/>
          <w:sz w:val="24"/>
          <w:szCs w:val="24"/>
          <w14:ligatures w14:val="standardContextual"/>
        </w:rPr>
      </w:pPr>
      <w:r>
        <w:t>6.2.1.2.3</w:t>
      </w:r>
      <w:r>
        <w:tab/>
      </w:r>
      <w:r>
        <w:rPr>
          <w:lang w:eastAsia="zh-CN"/>
        </w:rPr>
        <w:t>IntentHandlingFunction &lt;&lt;InformationObjectClass&gt;&gt;</w:t>
      </w:r>
      <w:r>
        <w:tab/>
      </w:r>
      <w:r>
        <w:fldChar w:fldCharType="begin" w:fldLock="1"/>
      </w:r>
      <w:r>
        <w:instrText xml:space="preserve"> PAGEREF _Toc202514845 \h </w:instrText>
      </w:r>
      <w:r>
        <w:fldChar w:fldCharType="separate"/>
      </w:r>
      <w:r>
        <w:t>32</w:t>
      </w:r>
      <w:r>
        <w:fldChar w:fldCharType="end"/>
      </w:r>
    </w:p>
    <w:p w14:paraId="7494D5ED" w14:textId="7501D6DB" w:rsidR="00B42C59" w:rsidRDefault="00B42C59">
      <w:pPr>
        <w:pStyle w:val="TOC4"/>
        <w:rPr>
          <w:rFonts w:asciiTheme="minorHAnsi" w:eastAsiaTheme="minorEastAsia" w:hAnsiTheme="minorHAnsi" w:cstheme="minorBidi"/>
          <w:kern w:val="2"/>
          <w:sz w:val="24"/>
          <w:szCs w:val="24"/>
          <w14:ligatures w14:val="standardContextual"/>
        </w:rPr>
      </w:pPr>
      <w:r>
        <w:t>6.2.1.3</w:t>
      </w:r>
      <w:r>
        <w:tab/>
        <w:t>DataType definition</w:t>
      </w:r>
      <w:r>
        <w:tab/>
      </w:r>
      <w:r>
        <w:fldChar w:fldCharType="begin" w:fldLock="1"/>
      </w:r>
      <w:r>
        <w:instrText xml:space="preserve"> PAGEREF _Toc202514846 \h </w:instrText>
      </w:r>
      <w:r>
        <w:fldChar w:fldCharType="separate"/>
      </w:r>
      <w:r>
        <w:t>33</w:t>
      </w:r>
      <w:r>
        <w:fldChar w:fldCharType="end"/>
      </w:r>
    </w:p>
    <w:p w14:paraId="0CDFE860" w14:textId="535358DE" w:rsidR="00B42C59" w:rsidRDefault="00B42C59">
      <w:pPr>
        <w:pStyle w:val="TOC5"/>
        <w:rPr>
          <w:rFonts w:asciiTheme="minorHAnsi" w:eastAsiaTheme="minorEastAsia" w:hAnsiTheme="minorHAnsi" w:cstheme="minorBidi"/>
          <w:kern w:val="2"/>
          <w:sz w:val="24"/>
          <w:szCs w:val="24"/>
          <w14:ligatures w14:val="standardContextual"/>
        </w:rPr>
      </w:pPr>
      <w:r>
        <w:t>6.2.1.3.1</w:t>
      </w:r>
      <w:r>
        <w:tab/>
      </w:r>
      <w:r>
        <w:rPr>
          <w:lang w:eastAsia="zh-CN"/>
        </w:rPr>
        <w:t>IntentExpectation &lt;&lt;dataType&gt;&gt;</w:t>
      </w:r>
      <w:r>
        <w:tab/>
      </w:r>
      <w:r>
        <w:fldChar w:fldCharType="begin" w:fldLock="1"/>
      </w:r>
      <w:r>
        <w:instrText xml:space="preserve"> PAGEREF _Toc202514847 \h </w:instrText>
      </w:r>
      <w:r>
        <w:fldChar w:fldCharType="separate"/>
      </w:r>
      <w:r>
        <w:t>33</w:t>
      </w:r>
      <w:r>
        <w:fldChar w:fldCharType="end"/>
      </w:r>
    </w:p>
    <w:p w14:paraId="04E26759" w14:textId="79682A27" w:rsidR="00B42C59" w:rsidRDefault="00B42C59">
      <w:pPr>
        <w:pStyle w:val="TOC5"/>
        <w:rPr>
          <w:rFonts w:asciiTheme="minorHAnsi" w:eastAsiaTheme="minorEastAsia" w:hAnsiTheme="minorHAnsi" w:cstheme="minorBidi"/>
          <w:kern w:val="2"/>
          <w:sz w:val="24"/>
          <w:szCs w:val="24"/>
          <w14:ligatures w14:val="standardContextual"/>
        </w:rPr>
      </w:pPr>
      <w:r w:rsidRPr="006421FF">
        <w:rPr>
          <w:rFonts w:eastAsia="Courier New"/>
        </w:rPr>
        <w:t>6.2.1.3.2</w:t>
      </w:r>
      <w:r w:rsidRPr="006421FF">
        <w:rPr>
          <w:rFonts w:eastAsia="Courier New"/>
        </w:rPr>
        <w:tab/>
      </w:r>
      <w:r>
        <w:rPr>
          <w:lang w:eastAsia="zh-CN"/>
        </w:rPr>
        <w:t>ExpectationObject &lt;&lt;dataType&gt;&gt;</w:t>
      </w:r>
      <w:r>
        <w:tab/>
      </w:r>
      <w:r>
        <w:fldChar w:fldCharType="begin" w:fldLock="1"/>
      </w:r>
      <w:r>
        <w:instrText xml:space="preserve"> PAGEREF _Toc202514848 \h </w:instrText>
      </w:r>
      <w:r>
        <w:fldChar w:fldCharType="separate"/>
      </w:r>
      <w:r>
        <w:t>34</w:t>
      </w:r>
      <w:r>
        <w:fldChar w:fldCharType="end"/>
      </w:r>
    </w:p>
    <w:p w14:paraId="7CA364D8" w14:textId="1F5A95CE" w:rsidR="00B42C59" w:rsidRDefault="00B42C59">
      <w:pPr>
        <w:pStyle w:val="TOC5"/>
        <w:rPr>
          <w:rFonts w:asciiTheme="minorHAnsi" w:eastAsiaTheme="minorEastAsia" w:hAnsiTheme="minorHAnsi" w:cstheme="minorBidi"/>
          <w:kern w:val="2"/>
          <w:sz w:val="24"/>
          <w:szCs w:val="24"/>
          <w14:ligatures w14:val="standardContextual"/>
        </w:rPr>
      </w:pPr>
      <w:r>
        <w:t>6.2.1.3.3</w:t>
      </w:r>
      <w:r>
        <w:tab/>
      </w:r>
      <w:r>
        <w:rPr>
          <w:lang w:eastAsia="zh-CN"/>
        </w:rPr>
        <w:t>ExpectationTarget &lt;&lt;dataType&gt;&gt;</w:t>
      </w:r>
      <w:r>
        <w:tab/>
      </w:r>
      <w:r>
        <w:fldChar w:fldCharType="begin" w:fldLock="1"/>
      </w:r>
      <w:r>
        <w:instrText xml:space="preserve"> PAGEREF _Toc202514849 \h </w:instrText>
      </w:r>
      <w:r>
        <w:fldChar w:fldCharType="separate"/>
      </w:r>
      <w:r>
        <w:t>34</w:t>
      </w:r>
      <w:r>
        <w:fldChar w:fldCharType="end"/>
      </w:r>
    </w:p>
    <w:p w14:paraId="2360B66B" w14:textId="2639E927" w:rsidR="00B42C59" w:rsidRDefault="00B42C59">
      <w:pPr>
        <w:pStyle w:val="TOC5"/>
        <w:rPr>
          <w:rFonts w:asciiTheme="minorHAnsi" w:eastAsiaTheme="minorEastAsia" w:hAnsiTheme="minorHAnsi" w:cstheme="minorBidi"/>
          <w:kern w:val="2"/>
          <w:sz w:val="24"/>
          <w:szCs w:val="24"/>
          <w14:ligatures w14:val="standardContextual"/>
        </w:rPr>
      </w:pPr>
      <w:r>
        <w:t>6.2.1.3.4</w:t>
      </w:r>
      <w:r>
        <w:tab/>
      </w:r>
      <w:r>
        <w:rPr>
          <w:lang w:eastAsia="zh-CN"/>
        </w:rPr>
        <w:t>Context &lt;&lt;dataType&gt;&gt;</w:t>
      </w:r>
      <w:r>
        <w:tab/>
      </w:r>
      <w:r>
        <w:fldChar w:fldCharType="begin" w:fldLock="1"/>
      </w:r>
      <w:r>
        <w:instrText xml:space="preserve"> PAGEREF _Toc202514850 \h </w:instrText>
      </w:r>
      <w:r>
        <w:fldChar w:fldCharType="separate"/>
      </w:r>
      <w:r>
        <w:t>35</w:t>
      </w:r>
      <w:r>
        <w:fldChar w:fldCharType="end"/>
      </w:r>
    </w:p>
    <w:p w14:paraId="5042FBC4" w14:textId="13CBED9C" w:rsidR="00B42C59" w:rsidRDefault="00B42C59">
      <w:pPr>
        <w:pStyle w:val="TOC5"/>
        <w:rPr>
          <w:rFonts w:asciiTheme="minorHAnsi" w:eastAsiaTheme="minorEastAsia" w:hAnsiTheme="minorHAnsi" w:cstheme="minorBidi"/>
          <w:kern w:val="2"/>
          <w:sz w:val="24"/>
          <w:szCs w:val="24"/>
          <w14:ligatures w14:val="standardContextual"/>
        </w:rPr>
      </w:pPr>
      <w:r w:rsidRPr="006421FF">
        <w:rPr>
          <w:rFonts w:eastAsia="SimSun"/>
        </w:rPr>
        <w:t>6.2.1.3.5</w:t>
      </w:r>
      <w:r w:rsidRPr="006421FF">
        <w:rPr>
          <w:rFonts w:eastAsia="SimSun"/>
        </w:rPr>
        <w:tab/>
      </w:r>
      <w:r w:rsidRPr="006421FF">
        <w:rPr>
          <w:rFonts w:eastAsia="SimSun"/>
          <w:lang w:eastAsia="zh-CN"/>
        </w:rPr>
        <w:t>FulfilmentInfo &lt;&lt; dataType &gt;&gt;</w:t>
      </w:r>
      <w:r>
        <w:tab/>
      </w:r>
      <w:r>
        <w:fldChar w:fldCharType="begin" w:fldLock="1"/>
      </w:r>
      <w:r>
        <w:instrText xml:space="preserve"> PAGEREF _Toc202514851 \h </w:instrText>
      </w:r>
      <w:r>
        <w:fldChar w:fldCharType="separate"/>
      </w:r>
      <w:r>
        <w:t>35</w:t>
      </w:r>
      <w:r>
        <w:fldChar w:fldCharType="end"/>
      </w:r>
    </w:p>
    <w:p w14:paraId="34C16053" w14:textId="7D703788" w:rsidR="00B42C59" w:rsidRDefault="00B42C59">
      <w:pPr>
        <w:pStyle w:val="TOC5"/>
        <w:rPr>
          <w:rFonts w:asciiTheme="minorHAnsi" w:eastAsiaTheme="minorEastAsia" w:hAnsiTheme="minorHAnsi" w:cstheme="minorBidi"/>
          <w:kern w:val="2"/>
          <w:sz w:val="24"/>
          <w:szCs w:val="24"/>
          <w14:ligatures w14:val="standardContextual"/>
        </w:rPr>
      </w:pPr>
      <w:r>
        <w:t>6.2.1.3.6</w:t>
      </w:r>
      <w:r>
        <w:tab/>
        <w:t>Intent</w:t>
      </w:r>
      <w:r>
        <w:rPr>
          <w:lang w:eastAsia="zh-CN"/>
        </w:rPr>
        <w:t>FulfilmentReport &lt;&lt;dataType&gt;&gt;</w:t>
      </w:r>
      <w:r>
        <w:tab/>
      </w:r>
      <w:r>
        <w:fldChar w:fldCharType="begin" w:fldLock="1"/>
      </w:r>
      <w:r>
        <w:instrText xml:space="preserve"> PAGEREF _Toc202514852 \h </w:instrText>
      </w:r>
      <w:r>
        <w:fldChar w:fldCharType="separate"/>
      </w:r>
      <w:r>
        <w:t>36</w:t>
      </w:r>
      <w:r>
        <w:fldChar w:fldCharType="end"/>
      </w:r>
    </w:p>
    <w:p w14:paraId="79992CFC" w14:textId="231CCB5D" w:rsidR="00B42C59" w:rsidRDefault="00B42C59">
      <w:pPr>
        <w:pStyle w:val="TOC5"/>
        <w:rPr>
          <w:rFonts w:asciiTheme="minorHAnsi" w:eastAsiaTheme="minorEastAsia" w:hAnsiTheme="minorHAnsi" w:cstheme="minorBidi"/>
          <w:kern w:val="2"/>
          <w:sz w:val="24"/>
          <w:szCs w:val="24"/>
          <w14:ligatures w14:val="standardContextual"/>
        </w:rPr>
      </w:pPr>
      <w:r>
        <w:t>6.2.1.3.7</w:t>
      </w:r>
      <w:r>
        <w:tab/>
      </w:r>
      <w:r>
        <w:rPr>
          <w:lang w:eastAsia="zh-CN"/>
        </w:rPr>
        <w:t>ExpectationFulfilmentResult &lt;&lt;dataType&gt;&gt;</w:t>
      </w:r>
      <w:r>
        <w:tab/>
      </w:r>
      <w:r>
        <w:fldChar w:fldCharType="begin" w:fldLock="1"/>
      </w:r>
      <w:r>
        <w:instrText xml:space="preserve"> PAGEREF _Toc202514853 \h </w:instrText>
      </w:r>
      <w:r>
        <w:fldChar w:fldCharType="separate"/>
      </w:r>
      <w:r>
        <w:t>37</w:t>
      </w:r>
      <w:r>
        <w:fldChar w:fldCharType="end"/>
      </w:r>
    </w:p>
    <w:p w14:paraId="045FC1C7" w14:textId="7E63F985" w:rsidR="00B42C59" w:rsidRDefault="00B42C59">
      <w:pPr>
        <w:pStyle w:val="TOC5"/>
        <w:rPr>
          <w:rFonts w:asciiTheme="minorHAnsi" w:eastAsiaTheme="minorEastAsia" w:hAnsiTheme="minorHAnsi" w:cstheme="minorBidi"/>
          <w:kern w:val="2"/>
          <w:sz w:val="24"/>
          <w:szCs w:val="24"/>
          <w14:ligatures w14:val="standardContextual"/>
        </w:rPr>
      </w:pPr>
      <w:r>
        <w:t>6.2.1.3.8</w:t>
      </w:r>
      <w:r>
        <w:tab/>
      </w:r>
      <w:r>
        <w:rPr>
          <w:lang w:eastAsia="zh-CN"/>
        </w:rPr>
        <w:t>TargetFulfilmentResult&lt;&lt;dataType&gt;&gt;</w:t>
      </w:r>
      <w:r>
        <w:tab/>
      </w:r>
      <w:r>
        <w:fldChar w:fldCharType="begin" w:fldLock="1"/>
      </w:r>
      <w:r>
        <w:instrText xml:space="preserve"> PAGEREF _Toc202514854 \h </w:instrText>
      </w:r>
      <w:r>
        <w:fldChar w:fldCharType="separate"/>
      </w:r>
      <w:r>
        <w:t>37</w:t>
      </w:r>
      <w:r>
        <w:fldChar w:fldCharType="end"/>
      </w:r>
    </w:p>
    <w:p w14:paraId="68999714" w14:textId="603E3726" w:rsidR="00B42C59" w:rsidRDefault="00B42C59">
      <w:pPr>
        <w:pStyle w:val="TOC5"/>
        <w:rPr>
          <w:rFonts w:asciiTheme="minorHAnsi" w:eastAsiaTheme="minorEastAsia" w:hAnsiTheme="minorHAnsi" w:cstheme="minorBidi"/>
          <w:kern w:val="2"/>
          <w:sz w:val="24"/>
          <w:szCs w:val="24"/>
          <w14:ligatures w14:val="standardContextual"/>
        </w:rPr>
      </w:pPr>
      <w:r w:rsidRPr="006421FF">
        <w:rPr>
          <w:rFonts w:eastAsia="SimSun"/>
        </w:rPr>
        <w:t>6.2.1.3.</w:t>
      </w:r>
      <w:r w:rsidRPr="006421FF">
        <w:rPr>
          <w:rFonts w:eastAsia="SimSun"/>
          <w:lang w:eastAsia="zh-CN"/>
        </w:rPr>
        <w:t>9</w:t>
      </w:r>
      <w:r w:rsidRPr="006421FF">
        <w:rPr>
          <w:rFonts w:eastAsia="SimSun"/>
        </w:rPr>
        <w:tab/>
        <w:t>Intent</w:t>
      </w:r>
      <w:r w:rsidRPr="006421FF">
        <w:rPr>
          <w:rFonts w:eastAsia="SimSun"/>
          <w:lang w:eastAsia="zh-CN"/>
        </w:rPr>
        <w:t>ConflictReport &lt;&lt; dataType &gt;&gt;</w:t>
      </w:r>
      <w:r>
        <w:tab/>
      </w:r>
      <w:r>
        <w:fldChar w:fldCharType="begin" w:fldLock="1"/>
      </w:r>
      <w:r>
        <w:instrText xml:space="preserve"> PAGEREF _Toc202514855 \h </w:instrText>
      </w:r>
      <w:r>
        <w:fldChar w:fldCharType="separate"/>
      </w:r>
      <w:r>
        <w:t>38</w:t>
      </w:r>
      <w:r>
        <w:fldChar w:fldCharType="end"/>
      </w:r>
    </w:p>
    <w:p w14:paraId="6745C569" w14:textId="41572EF7" w:rsidR="00B42C59" w:rsidRDefault="00B42C59">
      <w:pPr>
        <w:pStyle w:val="TOC5"/>
        <w:rPr>
          <w:rFonts w:asciiTheme="minorHAnsi" w:eastAsiaTheme="minorEastAsia" w:hAnsiTheme="minorHAnsi" w:cstheme="minorBidi"/>
          <w:kern w:val="2"/>
          <w:sz w:val="24"/>
          <w:szCs w:val="24"/>
          <w14:ligatures w14:val="standardContextual"/>
        </w:rPr>
      </w:pPr>
      <w:r>
        <w:t>6.2.1.3.10</w:t>
      </w:r>
      <w:r>
        <w:tab/>
        <w:t>Intent</w:t>
      </w:r>
      <w:r>
        <w:rPr>
          <w:lang w:eastAsia="zh-CN"/>
        </w:rPr>
        <w:t>FeasibilityCheckReport &lt;&lt;dataType&gt;&gt;</w:t>
      </w:r>
      <w:r>
        <w:tab/>
      </w:r>
      <w:r>
        <w:fldChar w:fldCharType="begin" w:fldLock="1"/>
      </w:r>
      <w:r>
        <w:instrText xml:space="preserve"> PAGEREF _Toc202514856 \h </w:instrText>
      </w:r>
      <w:r>
        <w:fldChar w:fldCharType="separate"/>
      </w:r>
      <w:r>
        <w:t>38</w:t>
      </w:r>
      <w:r>
        <w:fldChar w:fldCharType="end"/>
      </w:r>
    </w:p>
    <w:p w14:paraId="7AB3439A" w14:textId="51A9071E" w:rsidR="00B42C59" w:rsidRDefault="00B42C59">
      <w:pPr>
        <w:pStyle w:val="TOC5"/>
        <w:rPr>
          <w:rFonts w:asciiTheme="minorHAnsi" w:eastAsiaTheme="minorEastAsia" w:hAnsiTheme="minorHAnsi" w:cstheme="minorBidi"/>
          <w:kern w:val="2"/>
          <w:sz w:val="24"/>
          <w:szCs w:val="24"/>
          <w14:ligatures w14:val="standardContextual"/>
        </w:rPr>
      </w:pPr>
      <w:r>
        <w:t>6.2.1.3.11</w:t>
      </w:r>
      <w:r>
        <w:tab/>
      </w:r>
      <w:r>
        <w:rPr>
          <w:lang w:eastAsia="zh-CN"/>
        </w:rPr>
        <w:t>IntentHandlingCapability &lt;&lt;dataType&gt;&gt;</w:t>
      </w:r>
      <w:r>
        <w:tab/>
      </w:r>
      <w:r>
        <w:fldChar w:fldCharType="begin" w:fldLock="1"/>
      </w:r>
      <w:r>
        <w:instrText xml:space="preserve"> PAGEREF _Toc202514857 \h </w:instrText>
      </w:r>
      <w:r>
        <w:fldChar w:fldCharType="separate"/>
      </w:r>
      <w:r>
        <w:t>39</w:t>
      </w:r>
      <w:r>
        <w:fldChar w:fldCharType="end"/>
      </w:r>
    </w:p>
    <w:p w14:paraId="4A3571D1" w14:textId="35BEE545" w:rsidR="00B42C59" w:rsidRDefault="00B42C59">
      <w:pPr>
        <w:pStyle w:val="TOC5"/>
        <w:rPr>
          <w:rFonts w:asciiTheme="minorHAnsi" w:eastAsiaTheme="minorEastAsia" w:hAnsiTheme="minorHAnsi" w:cstheme="minorBidi"/>
          <w:kern w:val="2"/>
          <w:sz w:val="24"/>
          <w:szCs w:val="24"/>
          <w14:ligatures w14:val="standardContextual"/>
        </w:rPr>
      </w:pPr>
      <w:r>
        <w:rPr>
          <w:lang w:eastAsia="zh-CN"/>
        </w:rPr>
        <w:t>6.2.1.3.12</w:t>
      </w:r>
      <w:r>
        <w:rPr>
          <w:lang w:eastAsia="zh-CN"/>
        </w:rPr>
        <w:tab/>
        <w:t>ValueRangeType&lt;&lt;choice&gt;&gt;</w:t>
      </w:r>
      <w:r>
        <w:tab/>
      </w:r>
      <w:r>
        <w:fldChar w:fldCharType="begin" w:fldLock="1"/>
      </w:r>
      <w:r>
        <w:instrText xml:space="preserve"> PAGEREF _Toc202514858 \h </w:instrText>
      </w:r>
      <w:r>
        <w:fldChar w:fldCharType="separate"/>
      </w:r>
      <w:r>
        <w:t>39</w:t>
      </w:r>
      <w:r>
        <w:fldChar w:fldCharType="end"/>
      </w:r>
    </w:p>
    <w:p w14:paraId="7F5C36F7" w14:textId="693D970D" w:rsidR="00B42C59" w:rsidRDefault="00B42C59">
      <w:pPr>
        <w:pStyle w:val="TOC5"/>
        <w:rPr>
          <w:rFonts w:asciiTheme="minorHAnsi" w:eastAsiaTheme="minorEastAsia" w:hAnsiTheme="minorHAnsi" w:cstheme="minorBidi"/>
          <w:kern w:val="2"/>
          <w:sz w:val="24"/>
          <w:szCs w:val="24"/>
          <w14:ligatures w14:val="standardContextual"/>
        </w:rPr>
      </w:pPr>
      <w:r>
        <w:rPr>
          <w:lang w:eastAsia="zh-CN"/>
        </w:rPr>
        <w:t>6.2.1.3.13</w:t>
      </w:r>
      <w:r>
        <w:rPr>
          <w:lang w:eastAsia="zh-CN"/>
        </w:rPr>
        <w:tab/>
        <w:t>Frequency&lt;&lt;dataType&gt;&gt;</w:t>
      </w:r>
      <w:r>
        <w:tab/>
      </w:r>
      <w:r>
        <w:fldChar w:fldCharType="begin" w:fldLock="1"/>
      </w:r>
      <w:r>
        <w:instrText xml:space="preserve"> PAGEREF _Toc202514859 \h </w:instrText>
      </w:r>
      <w:r>
        <w:fldChar w:fldCharType="separate"/>
      </w:r>
      <w:r>
        <w:t>40</w:t>
      </w:r>
      <w:r>
        <w:fldChar w:fldCharType="end"/>
      </w:r>
    </w:p>
    <w:p w14:paraId="0FB58BFB" w14:textId="1F84C691" w:rsidR="00B42C59" w:rsidRDefault="00B42C59">
      <w:pPr>
        <w:pStyle w:val="TOC5"/>
        <w:rPr>
          <w:rFonts w:asciiTheme="minorHAnsi" w:eastAsiaTheme="minorEastAsia" w:hAnsiTheme="minorHAnsi" w:cstheme="minorBidi"/>
          <w:kern w:val="2"/>
          <w:sz w:val="24"/>
          <w:szCs w:val="24"/>
          <w14:ligatures w14:val="standardContextual"/>
        </w:rPr>
      </w:pPr>
      <w:r>
        <w:rPr>
          <w:lang w:eastAsia="zh-CN"/>
        </w:rPr>
        <w:t>6.2.1.3.14</w:t>
      </w:r>
      <w:r>
        <w:rPr>
          <w:lang w:eastAsia="zh-CN"/>
        </w:rPr>
        <w:tab/>
        <w:t>UEGroup &lt;&lt;dataType&gt;&gt;</w:t>
      </w:r>
      <w:r>
        <w:tab/>
      </w:r>
      <w:r>
        <w:fldChar w:fldCharType="begin" w:fldLock="1"/>
      </w:r>
      <w:r>
        <w:instrText xml:space="preserve"> PAGEREF _Toc202514860 \h </w:instrText>
      </w:r>
      <w:r>
        <w:fldChar w:fldCharType="separate"/>
      </w:r>
      <w:r>
        <w:t>41</w:t>
      </w:r>
      <w:r>
        <w:fldChar w:fldCharType="end"/>
      </w:r>
    </w:p>
    <w:p w14:paraId="42C7E58A" w14:textId="0CDC0507" w:rsidR="00B42C59" w:rsidRDefault="00B42C59">
      <w:pPr>
        <w:pStyle w:val="TOC4"/>
        <w:rPr>
          <w:rFonts w:asciiTheme="minorHAnsi" w:eastAsiaTheme="minorEastAsia" w:hAnsiTheme="minorHAnsi" w:cstheme="minorBidi"/>
          <w:kern w:val="2"/>
          <w:sz w:val="24"/>
          <w:szCs w:val="24"/>
          <w14:ligatures w14:val="standardContextual"/>
        </w:rPr>
      </w:pPr>
      <w:r w:rsidRPr="006421FF">
        <w:rPr>
          <w:rFonts w:eastAsia="SimSun"/>
        </w:rPr>
        <w:t>6.2.1.4</w:t>
      </w:r>
      <w:r w:rsidRPr="006421FF">
        <w:rPr>
          <w:rFonts w:eastAsia="SimSun"/>
        </w:rPr>
        <w:tab/>
        <w:t>Attribute definition</w:t>
      </w:r>
      <w:r>
        <w:tab/>
      </w:r>
      <w:r>
        <w:fldChar w:fldCharType="begin" w:fldLock="1"/>
      </w:r>
      <w:r>
        <w:instrText xml:space="preserve"> PAGEREF _Toc202514861 \h </w:instrText>
      </w:r>
      <w:r>
        <w:fldChar w:fldCharType="separate"/>
      </w:r>
      <w:r>
        <w:t>41</w:t>
      </w:r>
      <w:r>
        <w:fldChar w:fldCharType="end"/>
      </w:r>
    </w:p>
    <w:p w14:paraId="09BDB24F" w14:textId="75AE4255" w:rsidR="00B42C59" w:rsidRDefault="00B42C59">
      <w:pPr>
        <w:pStyle w:val="TOC4"/>
        <w:rPr>
          <w:rFonts w:asciiTheme="minorHAnsi" w:eastAsiaTheme="minorEastAsia" w:hAnsiTheme="minorHAnsi" w:cstheme="minorBidi"/>
          <w:kern w:val="2"/>
          <w:sz w:val="24"/>
          <w:szCs w:val="24"/>
          <w14:ligatures w14:val="standardContextual"/>
        </w:rPr>
      </w:pPr>
      <w:r>
        <w:t>6.2.1.5</w:t>
      </w:r>
      <w:r>
        <w:tab/>
        <w:t>Common notifications</w:t>
      </w:r>
      <w:r>
        <w:tab/>
      </w:r>
      <w:r>
        <w:fldChar w:fldCharType="begin" w:fldLock="1"/>
      </w:r>
      <w:r>
        <w:instrText xml:space="preserve"> PAGEREF _Toc202514862 \h </w:instrText>
      </w:r>
      <w:r>
        <w:fldChar w:fldCharType="separate"/>
      </w:r>
      <w:r>
        <w:t>49</w:t>
      </w:r>
      <w:r>
        <w:fldChar w:fldCharType="end"/>
      </w:r>
    </w:p>
    <w:p w14:paraId="4D6E25A3" w14:textId="269C6DB6" w:rsidR="00B42C59" w:rsidRDefault="00B42C59">
      <w:pPr>
        <w:pStyle w:val="TOC5"/>
        <w:rPr>
          <w:rFonts w:asciiTheme="minorHAnsi" w:eastAsiaTheme="minorEastAsia" w:hAnsiTheme="minorHAnsi" w:cstheme="minorBidi"/>
          <w:kern w:val="2"/>
          <w:sz w:val="24"/>
          <w:szCs w:val="24"/>
          <w14:ligatures w14:val="standardContextual"/>
        </w:rPr>
      </w:pPr>
      <w:r>
        <w:t>6.2.1.5.1</w:t>
      </w:r>
      <w:r>
        <w:tab/>
        <w:t>Configuration notifications</w:t>
      </w:r>
      <w:r>
        <w:tab/>
      </w:r>
      <w:r>
        <w:fldChar w:fldCharType="begin" w:fldLock="1"/>
      </w:r>
      <w:r>
        <w:instrText xml:space="preserve"> PAGEREF _Toc202514863 \h </w:instrText>
      </w:r>
      <w:r>
        <w:fldChar w:fldCharType="separate"/>
      </w:r>
      <w:r>
        <w:t>49</w:t>
      </w:r>
      <w:r>
        <w:fldChar w:fldCharType="end"/>
      </w:r>
    </w:p>
    <w:p w14:paraId="15A6CD1D" w14:textId="30783443" w:rsidR="00B42C59" w:rsidRDefault="00B42C59">
      <w:pPr>
        <w:pStyle w:val="TOC3"/>
        <w:rPr>
          <w:rFonts w:asciiTheme="minorHAnsi" w:eastAsiaTheme="minorEastAsia" w:hAnsiTheme="minorHAnsi" w:cstheme="minorBidi"/>
          <w:kern w:val="2"/>
          <w:sz w:val="24"/>
          <w:szCs w:val="24"/>
          <w14:ligatures w14:val="standardContextual"/>
        </w:rPr>
      </w:pPr>
      <w:r>
        <w:t>6.2.2</w:t>
      </w:r>
      <w:r>
        <w:tab/>
        <w:t>Scenario specific IntentExpectation definition</w:t>
      </w:r>
      <w:r>
        <w:tab/>
      </w:r>
      <w:r>
        <w:fldChar w:fldCharType="begin" w:fldLock="1"/>
      </w:r>
      <w:r>
        <w:instrText xml:space="preserve"> PAGEREF _Toc202514864 \h </w:instrText>
      </w:r>
      <w:r>
        <w:fldChar w:fldCharType="separate"/>
      </w:r>
      <w:r>
        <w:t>49</w:t>
      </w:r>
      <w:r>
        <w:fldChar w:fldCharType="end"/>
      </w:r>
    </w:p>
    <w:p w14:paraId="3B177E6B" w14:textId="1643E817"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6.2.2.1</w:t>
      </w:r>
      <w:r>
        <w:rPr>
          <w:lang w:eastAsia="zh-CN"/>
        </w:rPr>
        <w:tab/>
        <w:t>Scenario specific IntentExpectation definition</w:t>
      </w:r>
      <w:r>
        <w:tab/>
      </w:r>
      <w:r>
        <w:fldChar w:fldCharType="begin" w:fldLock="1"/>
      </w:r>
      <w:r>
        <w:instrText xml:space="preserve"> PAGEREF _Toc202514865 \h </w:instrText>
      </w:r>
      <w:r>
        <w:fldChar w:fldCharType="separate"/>
      </w:r>
      <w:r>
        <w:t>49</w:t>
      </w:r>
      <w:r>
        <w:fldChar w:fldCharType="end"/>
      </w:r>
    </w:p>
    <w:p w14:paraId="0F59A125" w14:textId="28262AA0" w:rsidR="00B42C59" w:rsidRDefault="00B42C59">
      <w:pPr>
        <w:pStyle w:val="TOC5"/>
        <w:rPr>
          <w:rFonts w:asciiTheme="minorHAnsi" w:eastAsiaTheme="minorEastAsia" w:hAnsiTheme="minorHAnsi" w:cstheme="minorBidi"/>
          <w:kern w:val="2"/>
          <w:sz w:val="24"/>
          <w:szCs w:val="24"/>
          <w14:ligatures w14:val="standardContextual"/>
        </w:rPr>
      </w:pPr>
      <w:r>
        <w:t>6.2.2.1.1</w:t>
      </w:r>
      <w:r>
        <w:tab/>
        <w:t>Radio Network Expectation</w:t>
      </w:r>
      <w:r>
        <w:tab/>
      </w:r>
      <w:r>
        <w:fldChar w:fldCharType="begin" w:fldLock="1"/>
      </w:r>
      <w:r>
        <w:instrText xml:space="preserve"> PAGEREF _Toc202514866 \h </w:instrText>
      </w:r>
      <w:r>
        <w:fldChar w:fldCharType="separate"/>
      </w:r>
      <w:r>
        <w:t>49</w:t>
      </w:r>
      <w:r>
        <w:fldChar w:fldCharType="end"/>
      </w:r>
    </w:p>
    <w:p w14:paraId="7C87CCD9" w14:textId="670A5440" w:rsidR="00B42C59" w:rsidRDefault="00B42C59">
      <w:pPr>
        <w:pStyle w:val="TOC5"/>
        <w:rPr>
          <w:rFonts w:asciiTheme="minorHAnsi" w:eastAsiaTheme="minorEastAsia" w:hAnsiTheme="minorHAnsi" w:cstheme="minorBidi"/>
          <w:kern w:val="2"/>
          <w:sz w:val="24"/>
          <w:szCs w:val="24"/>
          <w14:ligatures w14:val="standardContextual"/>
        </w:rPr>
      </w:pPr>
      <w:r>
        <w:t>6.2.2.1.2</w:t>
      </w:r>
      <w:r>
        <w:tab/>
        <w:t>Edge Service Support Expectation</w:t>
      </w:r>
      <w:r>
        <w:tab/>
      </w:r>
      <w:r>
        <w:fldChar w:fldCharType="begin" w:fldLock="1"/>
      </w:r>
      <w:r>
        <w:instrText xml:space="preserve"> PAGEREF _Toc202514867 \h </w:instrText>
      </w:r>
      <w:r>
        <w:fldChar w:fldCharType="separate"/>
      </w:r>
      <w:r>
        <w:t>51</w:t>
      </w:r>
      <w:r>
        <w:fldChar w:fldCharType="end"/>
      </w:r>
    </w:p>
    <w:p w14:paraId="00CA9AD2" w14:textId="7322E8EF" w:rsidR="00B42C59" w:rsidRDefault="00B42C59">
      <w:pPr>
        <w:pStyle w:val="TOC5"/>
        <w:rPr>
          <w:rFonts w:asciiTheme="minorHAnsi" w:eastAsiaTheme="minorEastAsia" w:hAnsiTheme="minorHAnsi" w:cstheme="minorBidi"/>
          <w:kern w:val="2"/>
          <w:sz w:val="24"/>
          <w:szCs w:val="24"/>
          <w14:ligatures w14:val="standardContextual"/>
        </w:rPr>
      </w:pPr>
      <w:r>
        <w:t>6.2.2.1.3</w:t>
      </w:r>
      <w:r>
        <w:tab/>
        <w:t>End-to-end Network Resource Optimization Expectation</w:t>
      </w:r>
      <w:r>
        <w:tab/>
      </w:r>
      <w:r>
        <w:fldChar w:fldCharType="begin" w:fldLock="1"/>
      </w:r>
      <w:r>
        <w:instrText xml:space="preserve"> PAGEREF _Toc202514868 \h </w:instrText>
      </w:r>
      <w:r>
        <w:fldChar w:fldCharType="separate"/>
      </w:r>
      <w:r>
        <w:t>52</w:t>
      </w:r>
      <w:r>
        <w:fldChar w:fldCharType="end"/>
      </w:r>
    </w:p>
    <w:p w14:paraId="77A212AC" w14:textId="5A7E7D15" w:rsidR="00B42C59" w:rsidRDefault="00B42C59">
      <w:pPr>
        <w:pStyle w:val="TOC5"/>
        <w:rPr>
          <w:rFonts w:asciiTheme="minorHAnsi" w:eastAsiaTheme="minorEastAsia" w:hAnsiTheme="minorHAnsi" w:cstheme="minorBidi"/>
          <w:kern w:val="2"/>
          <w:sz w:val="24"/>
          <w:szCs w:val="24"/>
          <w14:ligatures w14:val="standardContextual"/>
        </w:rPr>
      </w:pPr>
      <w:r>
        <w:t>6.2.2.1.4</w:t>
      </w:r>
      <w:r>
        <w:tab/>
        <w:t>5GC Network Expectation</w:t>
      </w:r>
      <w:r>
        <w:tab/>
      </w:r>
      <w:r>
        <w:fldChar w:fldCharType="begin" w:fldLock="1"/>
      </w:r>
      <w:r>
        <w:instrText xml:space="preserve"> PAGEREF _Toc202514869 \h </w:instrText>
      </w:r>
      <w:r>
        <w:fldChar w:fldCharType="separate"/>
      </w:r>
      <w:r>
        <w:t>53</w:t>
      </w:r>
      <w:r>
        <w:fldChar w:fldCharType="end"/>
      </w:r>
    </w:p>
    <w:p w14:paraId="1FB34D05" w14:textId="0BF7504A" w:rsidR="00B42C59" w:rsidRDefault="00B42C59">
      <w:pPr>
        <w:pStyle w:val="TOC5"/>
        <w:rPr>
          <w:rFonts w:asciiTheme="minorHAnsi" w:eastAsiaTheme="minorEastAsia" w:hAnsiTheme="minorHAnsi" w:cstheme="minorBidi"/>
          <w:kern w:val="2"/>
          <w:sz w:val="24"/>
          <w:szCs w:val="24"/>
          <w14:ligatures w14:val="standardContextual"/>
        </w:rPr>
      </w:pPr>
      <w:r>
        <w:t>6.2.2.1.5</w:t>
      </w:r>
      <w:r>
        <w:tab/>
        <w:t>Radio Service Expectation</w:t>
      </w:r>
      <w:r>
        <w:tab/>
      </w:r>
      <w:r>
        <w:fldChar w:fldCharType="begin" w:fldLock="1"/>
      </w:r>
      <w:r>
        <w:instrText xml:space="preserve"> PAGEREF _Toc202514870 \h </w:instrText>
      </w:r>
      <w:r>
        <w:fldChar w:fldCharType="separate"/>
      </w:r>
      <w:r>
        <w:t>54</w:t>
      </w:r>
      <w:r>
        <w:fldChar w:fldCharType="end"/>
      </w:r>
    </w:p>
    <w:p w14:paraId="3C9E737C" w14:textId="77F6C001" w:rsidR="00B42C59" w:rsidRDefault="00B42C59">
      <w:pPr>
        <w:pStyle w:val="TOC4"/>
        <w:rPr>
          <w:rFonts w:asciiTheme="minorHAnsi" w:eastAsiaTheme="minorEastAsia" w:hAnsiTheme="minorHAnsi" w:cstheme="minorBidi"/>
          <w:kern w:val="2"/>
          <w:sz w:val="24"/>
          <w:szCs w:val="24"/>
          <w14:ligatures w14:val="standardContextual"/>
        </w:rPr>
      </w:pPr>
      <w:r w:rsidRPr="006421FF">
        <w:rPr>
          <w:rFonts w:eastAsia="SimSun"/>
          <w:lang w:eastAsia="zh-CN"/>
        </w:rPr>
        <w:t>6.2.2.2</w:t>
      </w:r>
      <w:r w:rsidRPr="006421FF">
        <w:rPr>
          <w:rFonts w:eastAsia="SimSun"/>
          <w:lang w:eastAsia="zh-CN"/>
        </w:rPr>
        <w:tab/>
        <w:t>Attribute definition</w:t>
      </w:r>
      <w:r>
        <w:tab/>
      </w:r>
      <w:r>
        <w:fldChar w:fldCharType="begin" w:fldLock="1"/>
      </w:r>
      <w:r>
        <w:instrText xml:space="preserve"> PAGEREF _Toc202514871 \h </w:instrText>
      </w:r>
      <w:r>
        <w:fldChar w:fldCharType="separate"/>
      </w:r>
      <w:r>
        <w:t>55</w:t>
      </w:r>
      <w:r>
        <w:fldChar w:fldCharType="end"/>
      </w:r>
    </w:p>
    <w:p w14:paraId="25C13E81" w14:textId="12C7FCFE" w:rsidR="00B42C59" w:rsidRDefault="00B42C59">
      <w:pPr>
        <w:pStyle w:val="TOC2"/>
        <w:rPr>
          <w:rFonts w:asciiTheme="minorHAnsi" w:eastAsiaTheme="minorEastAsia" w:hAnsiTheme="minorHAnsi" w:cstheme="minorBidi"/>
          <w:kern w:val="2"/>
          <w:sz w:val="24"/>
          <w:szCs w:val="24"/>
          <w14:ligatures w14:val="standardContextual"/>
        </w:rPr>
      </w:pPr>
      <w:r>
        <w:t>6.3</w:t>
      </w:r>
      <w:r>
        <w:tab/>
        <w:t>Procedures for intent management</w:t>
      </w:r>
      <w:r>
        <w:tab/>
      </w:r>
      <w:r>
        <w:fldChar w:fldCharType="begin" w:fldLock="1"/>
      </w:r>
      <w:r>
        <w:instrText xml:space="preserve"> PAGEREF _Toc202514872 \h </w:instrText>
      </w:r>
      <w:r>
        <w:fldChar w:fldCharType="separate"/>
      </w:r>
      <w:r>
        <w:t>65</w:t>
      </w:r>
      <w:r>
        <w:fldChar w:fldCharType="end"/>
      </w:r>
    </w:p>
    <w:p w14:paraId="0187A845" w14:textId="0CA6CEA3" w:rsidR="00B42C59" w:rsidRDefault="00B42C59">
      <w:pPr>
        <w:pStyle w:val="TOC3"/>
        <w:rPr>
          <w:rFonts w:asciiTheme="minorHAnsi" w:eastAsiaTheme="minorEastAsia" w:hAnsiTheme="minorHAnsi" w:cstheme="minorBidi"/>
          <w:kern w:val="2"/>
          <w:sz w:val="24"/>
          <w:szCs w:val="24"/>
          <w14:ligatures w14:val="standardContextual"/>
        </w:rPr>
      </w:pPr>
      <w:r>
        <w:t>6.3.1</w:t>
      </w:r>
      <w:r>
        <w:tab/>
        <w:t>Introduction</w:t>
      </w:r>
      <w:r>
        <w:tab/>
      </w:r>
      <w:r>
        <w:fldChar w:fldCharType="begin" w:fldLock="1"/>
      </w:r>
      <w:r>
        <w:instrText xml:space="preserve"> PAGEREF _Toc202514873 \h </w:instrText>
      </w:r>
      <w:r>
        <w:fldChar w:fldCharType="separate"/>
      </w:r>
      <w:r>
        <w:t>65</w:t>
      </w:r>
      <w:r>
        <w:fldChar w:fldCharType="end"/>
      </w:r>
    </w:p>
    <w:p w14:paraId="4C4F0488" w14:textId="326D1BB2" w:rsidR="00B42C59" w:rsidRDefault="00B42C59">
      <w:pPr>
        <w:pStyle w:val="TOC3"/>
        <w:rPr>
          <w:rFonts w:asciiTheme="minorHAnsi" w:eastAsiaTheme="minorEastAsia" w:hAnsiTheme="minorHAnsi" w:cstheme="minorBidi"/>
          <w:kern w:val="2"/>
          <w:sz w:val="24"/>
          <w:szCs w:val="24"/>
          <w14:ligatures w14:val="standardContextual"/>
        </w:rPr>
      </w:pPr>
      <w:r>
        <w:t>6.3.2</w:t>
      </w:r>
      <w:r>
        <w:tab/>
        <w:t>Create an intent</w:t>
      </w:r>
      <w:r>
        <w:tab/>
      </w:r>
      <w:r>
        <w:fldChar w:fldCharType="begin" w:fldLock="1"/>
      </w:r>
      <w:r>
        <w:instrText xml:space="preserve"> PAGEREF _Toc202514874 \h </w:instrText>
      </w:r>
      <w:r>
        <w:fldChar w:fldCharType="separate"/>
      </w:r>
      <w:r>
        <w:t>65</w:t>
      </w:r>
      <w:r>
        <w:fldChar w:fldCharType="end"/>
      </w:r>
    </w:p>
    <w:p w14:paraId="0E6DA85B" w14:textId="0E73FB54" w:rsidR="00B42C59" w:rsidRDefault="00B42C59">
      <w:pPr>
        <w:pStyle w:val="TOC3"/>
        <w:rPr>
          <w:rFonts w:asciiTheme="minorHAnsi" w:eastAsiaTheme="minorEastAsia" w:hAnsiTheme="minorHAnsi" w:cstheme="minorBidi"/>
          <w:kern w:val="2"/>
          <w:sz w:val="24"/>
          <w:szCs w:val="24"/>
          <w14:ligatures w14:val="standardContextual"/>
        </w:rPr>
      </w:pPr>
      <w:r>
        <w:t>6.3.3</w:t>
      </w:r>
      <w:r>
        <w:tab/>
        <w:t>Modify an intent</w:t>
      </w:r>
      <w:r>
        <w:tab/>
      </w:r>
      <w:r>
        <w:fldChar w:fldCharType="begin" w:fldLock="1"/>
      </w:r>
      <w:r>
        <w:instrText xml:space="preserve"> PAGEREF _Toc202514875 \h </w:instrText>
      </w:r>
      <w:r>
        <w:fldChar w:fldCharType="separate"/>
      </w:r>
      <w:r>
        <w:t>66</w:t>
      </w:r>
      <w:r>
        <w:fldChar w:fldCharType="end"/>
      </w:r>
    </w:p>
    <w:p w14:paraId="1FE06CEC" w14:textId="6748D11E" w:rsidR="00B42C59" w:rsidRDefault="00B42C59">
      <w:pPr>
        <w:pStyle w:val="TOC3"/>
        <w:rPr>
          <w:rFonts w:asciiTheme="minorHAnsi" w:eastAsiaTheme="minorEastAsia" w:hAnsiTheme="minorHAnsi" w:cstheme="minorBidi"/>
          <w:kern w:val="2"/>
          <w:sz w:val="24"/>
          <w:szCs w:val="24"/>
          <w14:ligatures w14:val="standardContextual"/>
        </w:rPr>
      </w:pPr>
      <w:r>
        <w:t>6.3.4</w:t>
      </w:r>
      <w:r>
        <w:tab/>
        <w:t>Delete an intent</w:t>
      </w:r>
      <w:r>
        <w:tab/>
      </w:r>
      <w:r>
        <w:fldChar w:fldCharType="begin" w:fldLock="1"/>
      </w:r>
      <w:r>
        <w:instrText xml:space="preserve"> PAGEREF _Toc202514876 \h </w:instrText>
      </w:r>
      <w:r>
        <w:fldChar w:fldCharType="separate"/>
      </w:r>
      <w:r>
        <w:t>67</w:t>
      </w:r>
      <w:r>
        <w:fldChar w:fldCharType="end"/>
      </w:r>
    </w:p>
    <w:p w14:paraId="7FBF669B" w14:textId="0AD7DE30" w:rsidR="00B42C59" w:rsidRDefault="00B42C59">
      <w:pPr>
        <w:pStyle w:val="TOC3"/>
        <w:rPr>
          <w:rFonts w:asciiTheme="minorHAnsi" w:eastAsiaTheme="minorEastAsia" w:hAnsiTheme="minorHAnsi" w:cstheme="minorBidi"/>
          <w:kern w:val="2"/>
          <w:sz w:val="24"/>
          <w:szCs w:val="24"/>
          <w14:ligatures w14:val="standardContextual"/>
        </w:rPr>
      </w:pPr>
      <w:r>
        <w:t>6.3.5</w:t>
      </w:r>
      <w:r>
        <w:tab/>
        <w:t>Q</w:t>
      </w:r>
      <w:r>
        <w:rPr>
          <w:lang w:eastAsia="zh-CN"/>
        </w:rPr>
        <w:t>uery</w:t>
      </w:r>
      <w:r>
        <w:t xml:space="preserve"> an intent</w:t>
      </w:r>
      <w:r>
        <w:tab/>
      </w:r>
      <w:r>
        <w:fldChar w:fldCharType="begin" w:fldLock="1"/>
      </w:r>
      <w:r>
        <w:instrText xml:space="preserve"> PAGEREF _Toc202514877 \h </w:instrText>
      </w:r>
      <w:r>
        <w:fldChar w:fldCharType="separate"/>
      </w:r>
      <w:r>
        <w:t>68</w:t>
      </w:r>
      <w:r>
        <w:fldChar w:fldCharType="end"/>
      </w:r>
    </w:p>
    <w:p w14:paraId="6CD05672" w14:textId="0639D618" w:rsidR="00B42C59" w:rsidRDefault="00B42C59">
      <w:pPr>
        <w:pStyle w:val="TOC3"/>
        <w:rPr>
          <w:rFonts w:asciiTheme="minorHAnsi" w:eastAsiaTheme="minorEastAsia" w:hAnsiTheme="minorHAnsi" w:cstheme="minorBidi"/>
          <w:kern w:val="2"/>
          <w:sz w:val="24"/>
          <w:szCs w:val="24"/>
          <w14:ligatures w14:val="standardContextual"/>
        </w:rPr>
      </w:pPr>
      <w:r>
        <w:t>6.3.6</w:t>
      </w:r>
      <w:r>
        <w:tab/>
        <w:t>Intent conflict resolution</w:t>
      </w:r>
      <w:r>
        <w:tab/>
      </w:r>
      <w:r>
        <w:fldChar w:fldCharType="begin" w:fldLock="1"/>
      </w:r>
      <w:r>
        <w:instrText xml:space="preserve"> PAGEREF _Toc202514878 \h </w:instrText>
      </w:r>
      <w:r>
        <w:fldChar w:fldCharType="separate"/>
      </w:r>
      <w:r>
        <w:t>68</w:t>
      </w:r>
      <w:r>
        <w:fldChar w:fldCharType="end"/>
      </w:r>
    </w:p>
    <w:p w14:paraId="0F914349" w14:textId="09B4DEAA" w:rsidR="00B42C59" w:rsidRDefault="00B42C59">
      <w:pPr>
        <w:pStyle w:val="TOC4"/>
        <w:rPr>
          <w:rFonts w:asciiTheme="minorHAnsi" w:eastAsiaTheme="minorEastAsia" w:hAnsiTheme="minorHAnsi" w:cstheme="minorBidi"/>
          <w:kern w:val="2"/>
          <w:sz w:val="24"/>
          <w:szCs w:val="24"/>
          <w14:ligatures w14:val="standardContextual"/>
        </w:rPr>
      </w:pPr>
      <w:r>
        <w:rPr>
          <w:lang w:eastAsia="ja-JP"/>
        </w:rPr>
        <w:t>6.3.6.0</w:t>
      </w:r>
      <w:r>
        <w:rPr>
          <w:lang w:eastAsia="ja-JP"/>
        </w:rPr>
        <w:tab/>
      </w:r>
      <w:r>
        <w:rPr>
          <w:lang w:eastAsia="zh-CN"/>
        </w:rPr>
        <w:t>Procedure</w:t>
      </w:r>
      <w:r>
        <w:tab/>
      </w:r>
      <w:r>
        <w:fldChar w:fldCharType="begin" w:fldLock="1"/>
      </w:r>
      <w:r>
        <w:instrText xml:space="preserve"> PAGEREF _Toc202514879 \h </w:instrText>
      </w:r>
      <w:r>
        <w:fldChar w:fldCharType="separate"/>
      </w:r>
      <w:r>
        <w:t>68</w:t>
      </w:r>
      <w:r>
        <w:fldChar w:fldCharType="end"/>
      </w:r>
    </w:p>
    <w:p w14:paraId="52CF0256" w14:textId="10A8BD8B" w:rsidR="00B42C59" w:rsidRDefault="00B42C59">
      <w:pPr>
        <w:pStyle w:val="TOC4"/>
        <w:rPr>
          <w:rFonts w:asciiTheme="minorHAnsi" w:eastAsiaTheme="minorEastAsia" w:hAnsiTheme="minorHAnsi" w:cstheme="minorBidi"/>
          <w:kern w:val="2"/>
          <w:sz w:val="24"/>
          <w:szCs w:val="24"/>
          <w14:ligatures w14:val="standardContextual"/>
        </w:rPr>
      </w:pPr>
      <w:r>
        <w:rPr>
          <w:lang w:eastAsia="ja-JP"/>
        </w:rPr>
        <w:t>6.3.6.1</w:t>
      </w:r>
      <w:r>
        <w:rPr>
          <w:lang w:eastAsia="ja-JP"/>
        </w:rPr>
        <w:tab/>
        <w:t>Resolution of an intent conflict based on pre-emption</w:t>
      </w:r>
      <w:r>
        <w:tab/>
      </w:r>
      <w:r>
        <w:fldChar w:fldCharType="begin" w:fldLock="1"/>
      </w:r>
      <w:r>
        <w:instrText xml:space="preserve"> PAGEREF _Toc202514880 \h </w:instrText>
      </w:r>
      <w:r>
        <w:fldChar w:fldCharType="separate"/>
      </w:r>
      <w:r>
        <w:t>69</w:t>
      </w:r>
      <w:r>
        <w:fldChar w:fldCharType="end"/>
      </w:r>
    </w:p>
    <w:p w14:paraId="6A998DA2" w14:textId="19EF967C" w:rsidR="00B42C59" w:rsidRDefault="00B42C59">
      <w:pPr>
        <w:pStyle w:val="TOC3"/>
        <w:rPr>
          <w:rFonts w:asciiTheme="minorHAnsi" w:eastAsiaTheme="minorEastAsia" w:hAnsiTheme="minorHAnsi" w:cstheme="minorBidi"/>
          <w:kern w:val="2"/>
          <w:sz w:val="24"/>
          <w:szCs w:val="24"/>
          <w14:ligatures w14:val="standardContextual"/>
        </w:rPr>
      </w:pPr>
      <w:r>
        <w:t>6.3.7</w:t>
      </w:r>
      <w:r>
        <w:tab/>
        <w:t>Intent Report Management</w:t>
      </w:r>
      <w:r>
        <w:tab/>
      </w:r>
      <w:r>
        <w:fldChar w:fldCharType="begin" w:fldLock="1"/>
      </w:r>
      <w:r>
        <w:instrText xml:space="preserve"> PAGEREF _Toc202514881 \h </w:instrText>
      </w:r>
      <w:r>
        <w:fldChar w:fldCharType="separate"/>
      </w:r>
      <w:r>
        <w:t>69</w:t>
      </w:r>
      <w:r>
        <w:fldChar w:fldCharType="end"/>
      </w:r>
    </w:p>
    <w:p w14:paraId="1FDB6B60" w14:textId="3CCE7282"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lastRenderedPageBreak/>
        <w:t>6.3.7.1</w:t>
      </w:r>
      <w:r>
        <w:tab/>
      </w:r>
      <w:r>
        <w:rPr>
          <w:lang w:eastAsia="zh-CN"/>
        </w:rPr>
        <w:t>Overview of Intent Report Management</w:t>
      </w:r>
      <w:r>
        <w:tab/>
      </w:r>
      <w:r>
        <w:fldChar w:fldCharType="begin" w:fldLock="1"/>
      </w:r>
      <w:r>
        <w:instrText xml:space="preserve"> PAGEREF _Toc202514882 \h </w:instrText>
      </w:r>
      <w:r>
        <w:fldChar w:fldCharType="separate"/>
      </w:r>
      <w:r>
        <w:t>69</w:t>
      </w:r>
      <w:r>
        <w:fldChar w:fldCharType="end"/>
      </w:r>
    </w:p>
    <w:p w14:paraId="3FB30E74" w14:textId="504D7B4A" w:rsidR="00B42C59" w:rsidRDefault="00B42C59">
      <w:pPr>
        <w:pStyle w:val="TOC1"/>
        <w:rPr>
          <w:rFonts w:asciiTheme="minorHAnsi" w:eastAsiaTheme="minorEastAsia" w:hAnsiTheme="minorHAnsi" w:cstheme="minorBidi"/>
          <w:kern w:val="2"/>
          <w:sz w:val="24"/>
          <w:szCs w:val="24"/>
          <w14:ligatures w14:val="standardContextual"/>
        </w:rPr>
      </w:pPr>
      <w:r w:rsidRPr="006421FF">
        <w:rPr>
          <w:rFonts w:eastAsia="SimSun"/>
        </w:rPr>
        <w:t>7</w:t>
      </w:r>
      <w:r w:rsidRPr="006421FF">
        <w:rPr>
          <w:rFonts w:eastAsia="SimSun"/>
        </w:rPr>
        <w:tab/>
        <w:t xml:space="preserve">Stage 3 definition for </w:t>
      </w:r>
      <w:r w:rsidRPr="006421FF">
        <w:rPr>
          <w:rFonts w:eastAsia="SimSun"/>
          <w:lang w:eastAsia="zh-CN"/>
        </w:rPr>
        <w:t>Intent Driven Management</w:t>
      </w:r>
      <w:r>
        <w:tab/>
      </w:r>
      <w:r>
        <w:fldChar w:fldCharType="begin" w:fldLock="1"/>
      </w:r>
      <w:r>
        <w:instrText xml:space="preserve"> PAGEREF _Toc202514883 \h </w:instrText>
      </w:r>
      <w:r>
        <w:fldChar w:fldCharType="separate"/>
      </w:r>
      <w:r>
        <w:t>70</w:t>
      </w:r>
      <w:r>
        <w:fldChar w:fldCharType="end"/>
      </w:r>
    </w:p>
    <w:p w14:paraId="533E440B" w14:textId="7852E046" w:rsidR="00B42C59" w:rsidRDefault="00B42C59">
      <w:pPr>
        <w:pStyle w:val="TOC2"/>
        <w:rPr>
          <w:rFonts w:asciiTheme="minorHAnsi" w:eastAsiaTheme="minorEastAsia" w:hAnsiTheme="minorHAnsi" w:cstheme="minorBidi"/>
          <w:kern w:val="2"/>
          <w:sz w:val="24"/>
          <w:szCs w:val="24"/>
          <w14:ligatures w14:val="standardContextual"/>
        </w:rPr>
      </w:pPr>
      <w:r w:rsidRPr="006421FF">
        <w:rPr>
          <w:rFonts w:eastAsia="SimSun"/>
        </w:rPr>
        <w:t>7.1</w:t>
      </w:r>
      <w:r w:rsidRPr="006421FF">
        <w:rPr>
          <w:rFonts w:eastAsia="SimSun"/>
        </w:rPr>
        <w:tab/>
        <w:t>RESTful HTTP-based solution set</w:t>
      </w:r>
      <w:r>
        <w:tab/>
      </w:r>
      <w:r>
        <w:fldChar w:fldCharType="begin" w:fldLock="1"/>
      </w:r>
      <w:r>
        <w:instrText xml:space="preserve"> PAGEREF _Toc202514884 \h </w:instrText>
      </w:r>
      <w:r>
        <w:fldChar w:fldCharType="separate"/>
      </w:r>
      <w:r>
        <w:t>70</w:t>
      </w:r>
      <w:r>
        <w:fldChar w:fldCharType="end"/>
      </w:r>
    </w:p>
    <w:p w14:paraId="16C533EA" w14:textId="5E430C8B" w:rsidR="00B42C59" w:rsidRDefault="00B42C59">
      <w:pPr>
        <w:pStyle w:val="TOC2"/>
        <w:rPr>
          <w:rFonts w:asciiTheme="minorHAnsi" w:eastAsiaTheme="minorEastAsia" w:hAnsiTheme="minorHAnsi" w:cstheme="minorBidi"/>
          <w:kern w:val="2"/>
          <w:sz w:val="24"/>
          <w:szCs w:val="24"/>
          <w14:ligatures w14:val="standardContextual"/>
        </w:rPr>
      </w:pPr>
      <w:r w:rsidRPr="006421FF">
        <w:rPr>
          <w:rFonts w:eastAsia="SimSun"/>
        </w:rPr>
        <w:t>7.2</w:t>
      </w:r>
      <w:r w:rsidRPr="006421FF">
        <w:rPr>
          <w:rFonts w:eastAsia="SimSun"/>
        </w:rPr>
        <w:tab/>
        <w:t>OpenAPI specification</w:t>
      </w:r>
      <w:r>
        <w:tab/>
      </w:r>
      <w:r>
        <w:fldChar w:fldCharType="begin" w:fldLock="1"/>
      </w:r>
      <w:r>
        <w:instrText xml:space="preserve"> PAGEREF _Toc202514885 \h </w:instrText>
      </w:r>
      <w:r>
        <w:fldChar w:fldCharType="separate"/>
      </w:r>
      <w:r>
        <w:t>71</w:t>
      </w:r>
      <w:r>
        <w:fldChar w:fldCharType="end"/>
      </w:r>
    </w:p>
    <w:p w14:paraId="26654A49" w14:textId="4367FC12" w:rsidR="00B42C59" w:rsidRDefault="00B42C59">
      <w:pPr>
        <w:pStyle w:val="TOC3"/>
        <w:rPr>
          <w:rFonts w:asciiTheme="minorHAnsi" w:eastAsiaTheme="minorEastAsia" w:hAnsiTheme="minorHAnsi" w:cstheme="minorBidi"/>
          <w:kern w:val="2"/>
          <w:sz w:val="24"/>
          <w:szCs w:val="24"/>
          <w14:ligatures w14:val="standardContextual"/>
        </w:rPr>
      </w:pPr>
      <w:r w:rsidRPr="006421FF">
        <w:rPr>
          <w:rFonts w:eastAsia="SimSun"/>
          <w:lang w:eastAsia="zh-CN"/>
        </w:rPr>
        <w:t>7.2.1</w:t>
      </w:r>
      <w:r w:rsidRPr="006421FF">
        <w:rPr>
          <w:rFonts w:eastAsia="SimSun"/>
          <w:lang w:eastAsia="zh-CN"/>
        </w:rPr>
        <w:tab/>
        <w:t>OpenAPI document for provisioning MnS</w:t>
      </w:r>
      <w:r>
        <w:tab/>
      </w:r>
      <w:r>
        <w:fldChar w:fldCharType="begin" w:fldLock="1"/>
      </w:r>
      <w:r>
        <w:instrText xml:space="preserve"> PAGEREF _Toc202514886 \h </w:instrText>
      </w:r>
      <w:r>
        <w:fldChar w:fldCharType="separate"/>
      </w:r>
      <w:r>
        <w:t>71</w:t>
      </w:r>
      <w:r>
        <w:fldChar w:fldCharType="end"/>
      </w:r>
    </w:p>
    <w:p w14:paraId="16DFA7CA" w14:textId="65279D28" w:rsidR="00B42C59" w:rsidRDefault="00B42C59">
      <w:pPr>
        <w:pStyle w:val="TOC3"/>
        <w:rPr>
          <w:rFonts w:asciiTheme="minorHAnsi" w:eastAsiaTheme="minorEastAsia" w:hAnsiTheme="minorHAnsi" w:cstheme="minorBidi"/>
          <w:kern w:val="2"/>
          <w:sz w:val="24"/>
          <w:szCs w:val="24"/>
          <w14:ligatures w14:val="standardContextual"/>
        </w:rPr>
      </w:pPr>
      <w:r w:rsidRPr="006421FF">
        <w:rPr>
          <w:rFonts w:eastAsia="SimSun"/>
          <w:lang w:eastAsia="zh-CN"/>
        </w:rPr>
        <w:t>7.2.2</w:t>
      </w:r>
      <w:r w:rsidRPr="006421FF">
        <w:rPr>
          <w:rFonts w:eastAsia="SimSun"/>
          <w:lang w:eastAsia="zh-CN"/>
        </w:rPr>
        <w:tab/>
        <w:t>OpenAPI document for intent NRM</w:t>
      </w:r>
      <w:r>
        <w:tab/>
      </w:r>
      <w:r>
        <w:fldChar w:fldCharType="begin" w:fldLock="1"/>
      </w:r>
      <w:r>
        <w:instrText xml:space="preserve"> PAGEREF _Toc202514887 \h </w:instrText>
      </w:r>
      <w:r>
        <w:fldChar w:fldCharType="separate"/>
      </w:r>
      <w:r>
        <w:t>72</w:t>
      </w:r>
      <w:r>
        <w:fldChar w:fldCharType="end"/>
      </w:r>
    </w:p>
    <w:p w14:paraId="1D34BEFC" w14:textId="102643F3" w:rsidR="00B42C59" w:rsidRDefault="00B42C59">
      <w:pPr>
        <w:pStyle w:val="TOC3"/>
        <w:rPr>
          <w:rFonts w:asciiTheme="minorHAnsi" w:eastAsiaTheme="minorEastAsia" w:hAnsiTheme="minorHAnsi" w:cstheme="minorBidi"/>
          <w:kern w:val="2"/>
          <w:sz w:val="24"/>
          <w:szCs w:val="24"/>
          <w14:ligatures w14:val="standardContextual"/>
        </w:rPr>
      </w:pPr>
      <w:r w:rsidRPr="006421FF">
        <w:rPr>
          <w:rFonts w:eastAsia="SimSun"/>
          <w:lang w:eastAsia="zh-CN"/>
        </w:rPr>
        <w:t>7.2.3</w:t>
      </w:r>
      <w:r w:rsidRPr="006421FF">
        <w:rPr>
          <w:rFonts w:eastAsia="SimSun"/>
          <w:lang w:eastAsia="zh-CN"/>
        </w:rPr>
        <w:tab/>
        <w:t>OpenAPI document for scenario specific IntentExpectation</w:t>
      </w:r>
      <w:r>
        <w:tab/>
      </w:r>
      <w:r>
        <w:fldChar w:fldCharType="begin" w:fldLock="1"/>
      </w:r>
      <w:r>
        <w:instrText xml:space="preserve"> PAGEREF _Toc202514888 \h </w:instrText>
      </w:r>
      <w:r>
        <w:fldChar w:fldCharType="separate"/>
      </w:r>
      <w:r>
        <w:t>72</w:t>
      </w:r>
      <w:r>
        <w:fldChar w:fldCharType="end"/>
      </w:r>
    </w:p>
    <w:p w14:paraId="0B8F91C8" w14:textId="24B062B8" w:rsidR="00B42C59" w:rsidRDefault="00B42C59">
      <w:pPr>
        <w:pStyle w:val="TOC1"/>
        <w:rPr>
          <w:rFonts w:asciiTheme="minorHAnsi" w:eastAsiaTheme="minorEastAsia" w:hAnsiTheme="minorHAnsi" w:cstheme="minorBidi"/>
          <w:kern w:val="2"/>
          <w:sz w:val="24"/>
          <w:szCs w:val="24"/>
          <w14:ligatures w14:val="standardContextual"/>
        </w:rPr>
      </w:pPr>
      <w:r w:rsidRPr="006421FF">
        <w:rPr>
          <w:rFonts w:eastAsia="SimSun"/>
        </w:rPr>
        <w:t>8</w:t>
      </w:r>
      <w:r w:rsidRPr="006421FF">
        <w:rPr>
          <w:rFonts w:eastAsia="SimSun"/>
        </w:rPr>
        <w:tab/>
        <w:t>Guidelines for using scenario specific intent expectation for intent driven use cases</w:t>
      </w:r>
      <w:r>
        <w:tab/>
      </w:r>
      <w:r>
        <w:fldChar w:fldCharType="begin" w:fldLock="1"/>
      </w:r>
      <w:r>
        <w:instrText xml:space="preserve"> PAGEREF _Toc202514889 \h </w:instrText>
      </w:r>
      <w:r>
        <w:fldChar w:fldCharType="separate"/>
      </w:r>
      <w:r>
        <w:t>72</w:t>
      </w:r>
      <w:r>
        <w:fldChar w:fldCharType="end"/>
      </w:r>
    </w:p>
    <w:p w14:paraId="1DD85D08" w14:textId="048B4D02" w:rsidR="00B42C59" w:rsidRDefault="00B42C59" w:rsidP="00B42C59">
      <w:pPr>
        <w:pStyle w:val="TOC8"/>
        <w:rPr>
          <w:rFonts w:asciiTheme="minorHAnsi" w:eastAsiaTheme="minorEastAsia" w:hAnsiTheme="minorHAnsi" w:cstheme="minorBidi"/>
          <w:b w:val="0"/>
          <w:kern w:val="2"/>
          <w:sz w:val="24"/>
          <w:szCs w:val="24"/>
          <w14:ligatures w14:val="standardContextual"/>
        </w:rPr>
      </w:pPr>
      <w:r w:rsidRPr="006421FF">
        <w:rPr>
          <w:lang w:val="fr-FR"/>
        </w:rPr>
        <w:t>Annex A (informative</w:t>
      </w:r>
      <w:r>
        <w:rPr>
          <w:lang w:val="fr-FR"/>
        </w:rPr>
        <w:t>):</w:t>
      </w:r>
      <w:r>
        <w:rPr>
          <w:lang w:val="fr-FR"/>
        </w:rPr>
        <w:tab/>
      </w:r>
      <w:r w:rsidRPr="006421FF">
        <w:rPr>
          <w:lang w:val="fr-FR"/>
        </w:rPr>
        <w:t>PlantUML source code</w:t>
      </w:r>
      <w:r>
        <w:tab/>
      </w:r>
      <w:r>
        <w:fldChar w:fldCharType="begin" w:fldLock="1"/>
      </w:r>
      <w:r>
        <w:instrText xml:space="preserve"> PAGEREF _Toc202514890 \h </w:instrText>
      </w:r>
      <w:r>
        <w:fldChar w:fldCharType="separate"/>
      </w:r>
      <w:r>
        <w:t>75</w:t>
      </w:r>
      <w:r>
        <w:fldChar w:fldCharType="end"/>
      </w:r>
    </w:p>
    <w:p w14:paraId="1075B84D" w14:textId="60196F5A" w:rsidR="00B42C59" w:rsidRDefault="00B42C59">
      <w:pPr>
        <w:pStyle w:val="TOC1"/>
        <w:rPr>
          <w:rFonts w:asciiTheme="minorHAnsi" w:eastAsiaTheme="minorEastAsia" w:hAnsiTheme="minorHAnsi" w:cstheme="minorBidi"/>
          <w:kern w:val="2"/>
          <w:sz w:val="24"/>
          <w:szCs w:val="24"/>
          <w14:ligatures w14:val="standardContextual"/>
        </w:rPr>
      </w:pPr>
      <w:r>
        <w:t>A.1</w:t>
      </w:r>
      <w:r>
        <w:tab/>
        <w:t>Procedures for intent management</w:t>
      </w:r>
      <w:r>
        <w:tab/>
      </w:r>
      <w:r>
        <w:fldChar w:fldCharType="begin" w:fldLock="1"/>
      </w:r>
      <w:r>
        <w:instrText xml:space="preserve"> PAGEREF _Toc202514891 \h </w:instrText>
      </w:r>
      <w:r>
        <w:fldChar w:fldCharType="separate"/>
      </w:r>
      <w:r>
        <w:t>75</w:t>
      </w:r>
      <w:r>
        <w:fldChar w:fldCharType="end"/>
      </w:r>
    </w:p>
    <w:p w14:paraId="0F2C24E3" w14:textId="27BE83E4" w:rsidR="00B42C59" w:rsidRDefault="00B42C59">
      <w:pPr>
        <w:pStyle w:val="TOC2"/>
        <w:rPr>
          <w:rFonts w:asciiTheme="minorHAnsi" w:eastAsiaTheme="minorEastAsia" w:hAnsiTheme="minorHAnsi" w:cstheme="minorBidi"/>
          <w:kern w:val="2"/>
          <w:sz w:val="24"/>
          <w:szCs w:val="24"/>
          <w14:ligatures w14:val="standardContextual"/>
        </w:rPr>
      </w:pPr>
      <w:r>
        <w:t>A.1.1</w:t>
      </w:r>
      <w:r>
        <w:tab/>
        <w:t>Create an intent</w:t>
      </w:r>
      <w:r>
        <w:tab/>
      </w:r>
      <w:r>
        <w:fldChar w:fldCharType="begin" w:fldLock="1"/>
      </w:r>
      <w:r>
        <w:instrText xml:space="preserve"> PAGEREF _Toc202514892 \h </w:instrText>
      </w:r>
      <w:r>
        <w:fldChar w:fldCharType="separate"/>
      </w:r>
      <w:r>
        <w:t>75</w:t>
      </w:r>
      <w:r>
        <w:fldChar w:fldCharType="end"/>
      </w:r>
    </w:p>
    <w:p w14:paraId="2B8FD3CF" w14:textId="6A958529" w:rsidR="00B42C59" w:rsidRDefault="00B42C59">
      <w:pPr>
        <w:pStyle w:val="TOC2"/>
        <w:rPr>
          <w:rFonts w:asciiTheme="minorHAnsi" w:eastAsiaTheme="minorEastAsia" w:hAnsiTheme="minorHAnsi" w:cstheme="minorBidi"/>
          <w:kern w:val="2"/>
          <w:sz w:val="24"/>
          <w:szCs w:val="24"/>
          <w14:ligatures w14:val="standardContextual"/>
        </w:rPr>
      </w:pPr>
      <w:r>
        <w:t>A.1.2</w:t>
      </w:r>
      <w:r>
        <w:tab/>
        <w:t>Modify an intent</w:t>
      </w:r>
      <w:r>
        <w:tab/>
      </w:r>
      <w:r>
        <w:fldChar w:fldCharType="begin" w:fldLock="1"/>
      </w:r>
      <w:r>
        <w:instrText xml:space="preserve"> PAGEREF _Toc202514893 \h </w:instrText>
      </w:r>
      <w:r>
        <w:fldChar w:fldCharType="separate"/>
      </w:r>
      <w:r>
        <w:t>75</w:t>
      </w:r>
      <w:r>
        <w:fldChar w:fldCharType="end"/>
      </w:r>
    </w:p>
    <w:p w14:paraId="47BD80A5" w14:textId="45A4E69B" w:rsidR="00B42C59" w:rsidRDefault="00B42C59">
      <w:pPr>
        <w:pStyle w:val="TOC2"/>
        <w:rPr>
          <w:rFonts w:asciiTheme="minorHAnsi" w:eastAsiaTheme="minorEastAsia" w:hAnsiTheme="minorHAnsi" w:cstheme="minorBidi"/>
          <w:kern w:val="2"/>
          <w:sz w:val="24"/>
          <w:szCs w:val="24"/>
          <w14:ligatures w14:val="standardContextual"/>
        </w:rPr>
      </w:pPr>
      <w:r>
        <w:t>A.1.3</w:t>
      </w:r>
      <w:r>
        <w:tab/>
        <w:t>Delete an intent</w:t>
      </w:r>
      <w:r>
        <w:tab/>
      </w:r>
      <w:r>
        <w:fldChar w:fldCharType="begin" w:fldLock="1"/>
      </w:r>
      <w:r>
        <w:instrText xml:space="preserve"> PAGEREF _Toc202514894 \h </w:instrText>
      </w:r>
      <w:r>
        <w:fldChar w:fldCharType="separate"/>
      </w:r>
      <w:r>
        <w:t>76</w:t>
      </w:r>
      <w:r>
        <w:fldChar w:fldCharType="end"/>
      </w:r>
    </w:p>
    <w:p w14:paraId="4BFD089E" w14:textId="75E33534" w:rsidR="00B42C59" w:rsidRDefault="00B42C59">
      <w:pPr>
        <w:pStyle w:val="TOC2"/>
        <w:rPr>
          <w:rFonts w:asciiTheme="minorHAnsi" w:eastAsiaTheme="minorEastAsia" w:hAnsiTheme="minorHAnsi" w:cstheme="minorBidi"/>
          <w:kern w:val="2"/>
          <w:sz w:val="24"/>
          <w:szCs w:val="24"/>
          <w14:ligatures w14:val="standardContextual"/>
        </w:rPr>
      </w:pPr>
      <w:r>
        <w:t>A.1.4</w:t>
      </w:r>
      <w:r>
        <w:tab/>
        <w:t>Q</w:t>
      </w:r>
      <w:r>
        <w:rPr>
          <w:lang w:eastAsia="zh-CN"/>
        </w:rPr>
        <w:t>uery</w:t>
      </w:r>
      <w:r>
        <w:t xml:space="preserve"> an intent</w:t>
      </w:r>
      <w:r>
        <w:tab/>
      </w:r>
      <w:r>
        <w:fldChar w:fldCharType="begin" w:fldLock="1"/>
      </w:r>
      <w:r>
        <w:instrText xml:space="preserve"> PAGEREF _Toc202514895 \h </w:instrText>
      </w:r>
      <w:r>
        <w:fldChar w:fldCharType="separate"/>
      </w:r>
      <w:r>
        <w:t>76</w:t>
      </w:r>
      <w:r>
        <w:fldChar w:fldCharType="end"/>
      </w:r>
    </w:p>
    <w:p w14:paraId="45406499" w14:textId="7403E32A" w:rsidR="00B42C59" w:rsidRDefault="00B42C59">
      <w:pPr>
        <w:pStyle w:val="TOC3"/>
        <w:rPr>
          <w:rFonts w:asciiTheme="minorHAnsi" w:eastAsiaTheme="minorEastAsia" w:hAnsiTheme="minorHAnsi" w:cstheme="minorBidi"/>
          <w:kern w:val="2"/>
          <w:sz w:val="24"/>
          <w:szCs w:val="24"/>
          <w14:ligatures w14:val="standardContextual"/>
        </w:rPr>
      </w:pPr>
      <w:r w:rsidRPr="006421FF">
        <w:rPr>
          <w:lang w:val="fr-FR"/>
        </w:rPr>
        <w:t>A.1.</w:t>
      </w:r>
      <w:r w:rsidRPr="006421FF">
        <w:rPr>
          <w:lang w:val="fr-FR" w:eastAsia="zh-CN"/>
        </w:rPr>
        <w:t>5</w:t>
      </w:r>
      <w:r w:rsidRPr="006421FF">
        <w:rPr>
          <w:lang w:val="fr-FR"/>
        </w:rPr>
        <w:tab/>
        <w:t>Intent Re</w:t>
      </w:r>
      <w:r w:rsidRPr="006421FF">
        <w:rPr>
          <w:lang w:val="fr-FR" w:eastAsia="zh-CN"/>
        </w:rPr>
        <w:t>p</w:t>
      </w:r>
      <w:r w:rsidRPr="006421FF">
        <w:rPr>
          <w:lang w:val="fr-FR"/>
        </w:rPr>
        <w:t>ort Management</w:t>
      </w:r>
      <w:r>
        <w:tab/>
      </w:r>
      <w:r>
        <w:fldChar w:fldCharType="begin" w:fldLock="1"/>
      </w:r>
      <w:r>
        <w:instrText xml:space="preserve"> PAGEREF _Toc202514896 \h </w:instrText>
      </w:r>
      <w:r>
        <w:fldChar w:fldCharType="separate"/>
      </w:r>
      <w:r>
        <w:t>76</w:t>
      </w:r>
      <w:r>
        <w:fldChar w:fldCharType="end"/>
      </w:r>
    </w:p>
    <w:p w14:paraId="52601B32" w14:textId="3532819A" w:rsidR="00B42C59" w:rsidRDefault="00B42C59">
      <w:pPr>
        <w:pStyle w:val="TOC4"/>
        <w:rPr>
          <w:rFonts w:asciiTheme="minorHAnsi" w:eastAsiaTheme="minorEastAsia" w:hAnsiTheme="minorHAnsi" w:cstheme="minorBidi"/>
          <w:kern w:val="2"/>
          <w:sz w:val="24"/>
          <w:szCs w:val="24"/>
          <w14:ligatures w14:val="standardContextual"/>
        </w:rPr>
      </w:pPr>
      <w:r w:rsidRPr="006421FF">
        <w:rPr>
          <w:lang w:val="fr-FR" w:eastAsia="zh-CN"/>
        </w:rPr>
        <w:t>A</w:t>
      </w:r>
      <w:r w:rsidRPr="006421FF">
        <w:rPr>
          <w:lang w:val="fr-FR"/>
        </w:rPr>
        <w:t>.1.</w:t>
      </w:r>
      <w:r w:rsidRPr="006421FF">
        <w:rPr>
          <w:lang w:val="fr-FR" w:eastAsia="zh-CN"/>
        </w:rPr>
        <w:t>5</w:t>
      </w:r>
      <w:r w:rsidRPr="006421FF">
        <w:rPr>
          <w:lang w:val="fr-FR"/>
        </w:rPr>
        <w:t>.1</w:t>
      </w:r>
      <w:r w:rsidRPr="006421FF">
        <w:rPr>
          <w:lang w:val="fr-FR"/>
        </w:rPr>
        <w:tab/>
      </w:r>
      <w:r w:rsidRPr="006421FF">
        <w:rPr>
          <w:lang w:val="fr-FR" w:eastAsia="zh-CN"/>
        </w:rPr>
        <w:t>Intent report management</w:t>
      </w:r>
      <w:r>
        <w:tab/>
      </w:r>
      <w:r>
        <w:fldChar w:fldCharType="begin" w:fldLock="1"/>
      </w:r>
      <w:r>
        <w:instrText xml:space="preserve"> PAGEREF _Toc202514897 \h </w:instrText>
      </w:r>
      <w:r>
        <w:fldChar w:fldCharType="separate"/>
      </w:r>
      <w:r>
        <w:t>76</w:t>
      </w:r>
      <w:r>
        <w:fldChar w:fldCharType="end"/>
      </w:r>
    </w:p>
    <w:p w14:paraId="4C00304B" w14:textId="553A0DE7"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5</w:t>
      </w:r>
      <w:r>
        <w:t>.2</w:t>
      </w:r>
      <w:r>
        <w:tab/>
        <w:t>Q</w:t>
      </w:r>
      <w:r>
        <w:rPr>
          <w:lang w:eastAsia="zh-CN"/>
        </w:rPr>
        <w:t>uery</w:t>
      </w:r>
      <w:r>
        <w:t xml:space="preserve"> an intent report</w:t>
      </w:r>
      <w:r>
        <w:tab/>
      </w:r>
      <w:r>
        <w:fldChar w:fldCharType="begin" w:fldLock="1"/>
      </w:r>
      <w:r>
        <w:instrText xml:space="preserve"> PAGEREF _Toc202514898 \h </w:instrText>
      </w:r>
      <w:r>
        <w:fldChar w:fldCharType="separate"/>
      </w:r>
      <w:r>
        <w:t>76</w:t>
      </w:r>
      <w:r>
        <w:fldChar w:fldCharType="end"/>
      </w:r>
    </w:p>
    <w:p w14:paraId="3E499300" w14:textId="7C95561F"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A.1.5.3</w:t>
      </w:r>
      <w:r>
        <w:rPr>
          <w:lang w:eastAsia="zh-CN"/>
        </w:rPr>
        <w:tab/>
        <w:t>Intent report subscription and notification</w:t>
      </w:r>
      <w:r>
        <w:tab/>
      </w:r>
      <w:r>
        <w:fldChar w:fldCharType="begin" w:fldLock="1"/>
      </w:r>
      <w:r>
        <w:instrText xml:space="preserve"> PAGEREF _Toc202514899 \h </w:instrText>
      </w:r>
      <w:r>
        <w:fldChar w:fldCharType="separate"/>
      </w:r>
      <w:r>
        <w:t>77</w:t>
      </w:r>
      <w:r>
        <w:fldChar w:fldCharType="end"/>
      </w:r>
    </w:p>
    <w:p w14:paraId="2799341A" w14:textId="7A132E29" w:rsidR="00B42C59" w:rsidRDefault="00B42C59">
      <w:pPr>
        <w:pStyle w:val="TOC3"/>
        <w:rPr>
          <w:rFonts w:asciiTheme="minorHAnsi" w:eastAsiaTheme="minorEastAsia" w:hAnsiTheme="minorHAnsi" w:cstheme="minorBidi"/>
          <w:kern w:val="2"/>
          <w:sz w:val="24"/>
          <w:szCs w:val="24"/>
          <w14:ligatures w14:val="standardContextual"/>
        </w:rPr>
      </w:pPr>
      <w:r>
        <w:t>A.1.</w:t>
      </w:r>
      <w:r>
        <w:rPr>
          <w:lang w:eastAsia="zh-CN"/>
        </w:rPr>
        <w:t>6</w:t>
      </w:r>
      <w:r>
        <w:tab/>
        <w:t>Intent Handling Capability Obtaining</w:t>
      </w:r>
      <w:r>
        <w:tab/>
      </w:r>
      <w:r>
        <w:fldChar w:fldCharType="begin" w:fldLock="1"/>
      </w:r>
      <w:r>
        <w:instrText xml:space="preserve"> PAGEREF _Toc202514900 \h </w:instrText>
      </w:r>
      <w:r>
        <w:fldChar w:fldCharType="separate"/>
      </w:r>
      <w:r>
        <w:t>77</w:t>
      </w:r>
      <w:r>
        <w:fldChar w:fldCharType="end"/>
      </w:r>
    </w:p>
    <w:p w14:paraId="3B709FC3" w14:textId="1FE9ABEE" w:rsidR="00B42C59" w:rsidRDefault="00B42C59">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6</w:t>
      </w:r>
      <w:r>
        <w:t>.1</w:t>
      </w:r>
      <w:r>
        <w:tab/>
      </w:r>
      <w:r>
        <w:rPr>
          <w:lang w:eastAsia="zh-CN"/>
        </w:rPr>
        <w:t>Q</w:t>
      </w:r>
      <w:r w:rsidRPr="006421FF">
        <w:rPr>
          <w:rFonts w:eastAsia="SimSun"/>
          <w:lang w:eastAsia="zh-CN"/>
        </w:rPr>
        <w:t>uery intent handling capability suported by an intentHandlingFunction</w:t>
      </w:r>
      <w:r>
        <w:tab/>
      </w:r>
      <w:r>
        <w:fldChar w:fldCharType="begin" w:fldLock="1"/>
      </w:r>
      <w:r>
        <w:instrText xml:space="preserve"> PAGEREF _Toc202514901 \h </w:instrText>
      </w:r>
      <w:r>
        <w:fldChar w:fldCharType="separate"/>
      </w:r>
      <w:r>
        <w:t>77</w:t>
      </w:r>
      <w:r>
        <w:fldChar w:fldCharType="end"/>
      </w:r>
    </w:p>
    <w:p w14:paraId="6AADDF44" w14:textId="36882219" w:rsidR="00B42C59" w:rsidRDefault="00B42C59">
      <w:pPr>
        <w:pStyle w:val="TOC3"/>
        <w:rPr>
          <w:rFonts w:asciiTheme="minorHAnsi" w:eastAsiaTheme="minorEastAsia" w:hAnsiTheme="minorHAnsi" w:cstheme="minorBidi"/>
          <w:kern w:val="2"/>
          <w:sz w:val="24"/>
          <w:szCs w:val="24"/>
          <w14:ligatures w14:val="standardContextual"/>
        </w:rPr>
      </w:pPr>
      <w:r>
        <w:t>A.1.7</w:t>
      </w:r>
      <w:r>
        <w:tab/>
        <w:t>Intent conflict resolution</w:t>
      </w:r>
      <w:r>
        <w:tab/>
      </w:r>
      <w:r>
        <w:fldChar w:fldCharType="begin" w:fldLock="1"/>
      </w:r>
      <w:r>
        <w:instrText xml:space="preserve"> PAGEREF _Toc202514902 \h </w:instrText>
      </w:r>
      <w:r>
        <w:fldChar w:fldCharType="separate"/>
      </w:r>
      <w:r>
        <w:t>77</w:t>
      </w:r>
      <w:r>
        <w:fldChar w:fldCharType="end"/>
      </w:r>
    </w:p>
    <w:p w14:paraId="2B5B3555" w14:textId="515E1F04" w:rsidR="00B42C59" w:rsidRDefault="00B42C59">
      <w:pPr>
        <w:pStyle w:val="TOC1"/>
        <w:rPr>
          <w:rFonts w:asciiTheme="minorHAnsi" w:eastAsiaTheme="minorEastAsia" w:hAnsiTheme="minorHAnsi" w:cstheme="minorBidi"/>
          <w:kern w:val="2"/>
          <w:sz w:val="24"/>
          <w:szCs w:val="24"/>
          <w14:ligatures w14:val="standardContextual"/>
        </w:rPr>
      </w:pPr>
      <w:r>
        <w:t>A.2</w:t>
      </w:r>
      <w:r>
        <w:tab/>
        <w:t>Information model definition for intent</w:t>
      </w:r>
      <w:r>
        <w:tab/>
      </w:r>
      <w:r>
        <w:fldChar w:fldCharType="begin" w:fldLock="1"/>
      </w:r>
      <w:r>
        <w:instrText xml:space="preserve"> PAGEREF _Toc202514903 \h </w:instrText>
      </w:r>
      <w:r>
        <w:fldChar w:fldCharType="separate"/>
      </w:r>
      <w:r>
        <w:t>78</w:t>
      </w:r>
      <w:r>
        <w:fldChar w:fldCharType="end"/>
      </w:r>
    </w:p>
    <w:p w14:paraId="6519BA7E" w14:textId="42BC1605" w:rsidR="00B42C59" w:rsidRDefault="00B42C59">
      <w:pPr>
        <w:pStyle w:val="TOC2"/>
        <w:rPr>
          <w:rFonts w:asciiTheme="minorHAnsi" w:eastAsiaTheme="minorEastAsia" w:hAnsiTheme="minorHAnsi" w:cstheme="minorBidi"/>
          <w:kern w:val="2"/>
          <w:sz w:val="24"/>
          <w:szCs w:val="24"/>
          <w14:ligatures w14:val="standardContextual"/>
        </w:rPr>
      </w:pPr>
      <w:r>
        <w:t>A.</w:t>
      </w:r>
      <w:r>
        <w:rPr>
          <w:lang w:eastAsia="zh-CN"/>
        </w:rPr>
        <w:t>2</w:t>
      </w:r>
      <w:r>
        <w:t>.1</w:t>
      </w:r>
      <w:r>
        <w:tab/>
        <w:t xml:space="preserve">Relationship UML diagram for intent (figure </w:t>
      </w:r>
      <w:r>
        <w:rPr>
          <w:lang w:eastAsia="zh-CN"/>
        </w:rPr>
        <w:t>6.2.1.1.1-1</w:t>
      </w:r>
      <w:r>
        <w:t>)</w:t>
      </w:r>
      <w:r>
        <w:tab/>
      </w:r>
      <w:r>
        <w:fldChar w:fldCharType="begin" w:fldLock="1"/>
      </w:r>
      <w:r>
        <w:instrText xml:space="preserve"> PAGEREF _Toc202514904 \h </w:instrText>
      </w:r>
      <w:r>
        <w:fldChar w:fldCharType="separate"/>
      </w:r>
      <w:r>
        <w:t>78</w:t>
      </w:r>
      <w:r>
        <w:fldChar w:fldCharType="end"/>
      </w:r>
    </w:p>
    <w:p w14:paraId="271471F4" w14:textId="793292DE" w:rsidR="00B42C59" w:rsidRDefault="00B42C59">
      <w:pPr>
        <w:pStyle w:val="TOC2"/>
        <w:rPr>
          <w:rFonts w:asciiTheme="minorHAnsi" w:eastAsiaTheme="minorEastAsia" w:hAnsiTheme="minorHAnsi" w:cstheme="minorBidi"/>
          <w:kern w:val="2"/>
          <w:sz w:val="24"/>
          <w:szCs w:val="24"/>
          <w14:ligatures w14:val="standardContextual"/>
        </w:rPr>
      </w:pPr>
      <w:r>
        <w:t>A.</w:t>
      </w:r>
      <w:r>
        <w:rPr>
          <w:lang w:eastAsia="zh-CN"/>
        </w:rPr>
        <w:t>2</w:t>
      </w:r>
      <w:r>
        <w:t>.2</w:t>
      </w:r>
      <w:r>
        <w:tab/>
        <w:t xml:space="preserve">Relationship UML diagram for intent (figure </w:t>
      </w:r>
      <w:r>
        <w:rPr>
          <w:lang w:eastAsia="zh-CN"/>
        </w:rPr>
        <w:t>6.2.1.1.1-2</w:t>
      </w:r>
      <w:r>
        <w:t>)</w:t>
      </w:r>
      <w:r>
        <w:tab/>
      </w:r>
      <w:r>
        <w:fldChar w:fldCharType="begin" w:fldLock="1"/>
      </w:r>
      <w:r>
        <w:instrText xml:space="preserve"> PAGEREF _Toc202514905 \h </w:instrText>
      </w:r>
      <w:r>
        <w:fldChar w:fldCharType="separate"/>
      </w:r>
      <w:r>
        <w:t>78</w:t>
      </w:r>
      <w:r>
        <w:fldChar w:fldCharType="end"/>
      </w:r>
    </w:p>
    <w:p w14:paraId="566472FC" w14:textId="3B1E6A30" w:rsidR="00B42C59" w:rsidRDefault="00B42C59">
      <w:pPr>
        <w:pStyle w:val="TOC2"/>
        <w:rPr>
          <w:rFonts w:asciiTheme="minorHAnsi" w:eastAsiaTheme="minorEastAsia" w:hAnsiTheme="minorHAnsi" w:cstheme="minorBidi"/>
          <w:kern w:val="2"/>
          <w:sz w:val="24"/>
          <w:szCs w:val="24"/>
          <w14:ligatures w14:val="standardContextual"/>
        </w:rPr>
      </w:pPr>
      <w:r w:rsidRPr="006421FF">
        <w:rPr>
          <w:lang w:val="fr-FR"/>
        </w:rPr>
        <w:t>A.</w:t>
      </w:r>
      <w:r w:rsidRPr="006421FF">
        <w:rPr>
          <w:lang w:val="fr-FR" w:eastAsia="zh-CN"/>
        </w:rPr>
        <w:t>2</w:t>
      </w:r>
      <w:r w:rsidRPr="006421FF">
        <w:rPr>
          <w:lang w:val="fr-FR"/>
        </w:rPr>
        <w:t>.3</w:t>
      </w:r>
      <w:r w:rsidRPr="006421FF">
        <w:rPr>
          <w:lang w:val="fr-FR"/>
        </w:rPr>
        <w:tab/>
        <w:t xml:space="preserve">Relationship UML diagram for intentReport IOC (figure </w:t>
      </w:r>
      <w:r w:rsidRPr="006421FF">
        <w:rPr>
          <w:lang w:val="fr-FR" w:eastAsia="zh-CN"/>
        </w:rPr>
        <w:t>6.2.1.1.1-3</w:t>
      </w:r>
      <w:r w:rsidRPr="006421FF">
        <w:rPr>
          <w:lang w:val="fr-FR"/>
        </w:rPr>
        <w:t>)</w:t>
      </w:r>
      <w:r>
        <w:tab/>
      </w:r>
      <w:r>
        <w:fldChar w:fldCharType="begin" w:fldLock="1"/>
      </w:r>
      <w:r>
        <w:instrText xml:space="preserve"> PAGEREF _Toc202514906 \h </w:instrText>
      </w:r>
      <w:r>
        <w:fldChar w:fldCharType="separate"/>
      </w:r>
      <w:r>
        <w:t>79</w:t>
      </w:r>
      <w:r>
        <w:fldChar w:fldCharType="end"/>
      </w:r>
    </w:p>
    <w:p w14:paraId="669C031D" w14:textId="4EBAB3B8" w:rsidR="00B42C59" w:rsidRDefault="00B42C59">
      <w:pPr>
        <w:pStyle w:val="TOC2"/>
        <w:rPr>
          <w:rFonts w:asciiTheme="minorHAnsi" w:eastAsiaTheme="minorEastAsia" w:hAnsiTheme="minorHAnsi" w:cstheme="minorBidi"/>
          <w:kern w:val="2"/>
          <w:sz w:val="24"/>
          <w:szCs w:val="24"/>
          <w14:ligatures w14:val="standardContextual"/>
        </w:rPr>
      </w:pPr>
      <w:r>
        <w:t>A.</w:t>
      </w:r>
      <w:r>
        <w:rPr>
          <w:lang w:eastAsia="zh-CN"/>
        </w:rPr>
        <w:t>2</w:t>
      </w:r>
      <w:r>
        <w:t>.4</w:t>
      </w:r>
      <w:r>
        <w:tab/>
        <w:t xml:space="preserve">Relationship UML diagram for Inheritance UML diagram for intent driven management (figure </w:t>
      </w:r>
      <w:r>
        <w:rPr>
          <w:lang w:eastAsia="zh-CN"/>
        </w:rPr>
        <w:t>6.2.1.1.2-1</w:t>
      </w:r>
      <w:r>
        <w:t>)</w:t>
      </w:r>
      <w:r>
        <w:tab/>
      </w:r>
      <w:r>
        <w:fldChar w:fldCharType="begin" w:fldLock="1"/>
      </w:r>
      <w:r>
        <w:instrText xml:space="preserve"> PAGEREF _Toc202514907 \h </w:instrText>
      </w:r>
      <w:r>
        <w:fldChar w:fldCharType="separate"/>
      </w:r>
      <w:r>
        <w:t>79</w:t>
      </w:r>
      <w:r>
        <w:fldChar w:fldCharType="end"/>
      </w:r>
    </w:p>
    <w:p w14:paraId="0A305A03" w14:textId="39BF7939" w:rsidR="00B42C59" w:rsidRDefault="00B42C59" w:rsidP="00B42C59">
      <w:pPr>
        <w:pStyle w:val="TOC8"/>
        <w:rPr>
          <w:rFonts w:asciiTheme="minorHAnsi" w:eastAsiaTheme="minorEastAsia" w:hAnsiTheme="minorHAnsi" w:cstheme="minorBidi"/>
          <w:b w:val="0"/>
          <w:kern w:val="2"/>
          <w:sz w:val="24"/>
          <w:szCs w:val="24"/>
          <w14:ligatures w14:val="standardContextual"/>
        </w:rPr>
      </w:pPr>
      <w:r>
        <w:t>Annex B (informative):</w:t>
      </w:r>
      <w:r>
        <w:tab/>
        <w:t>Intent Life Cycle Management</w:t>
      </w:r>
      <w:r>
        <w:tab/>
      </w:r>
      <w:r>
        <w:fldChar w:fldCharType="begin" w:fldLock="1"/>
      </w:r>
      <w:r>
        <w:instrText xml:space="preserve"> PAGEREF _Toc202514908 \h </w:instrText>
      </w:r>
      <w:r>
        <w:fldChar w:fldCharType="separate"/>
      </w:r>
      <w:r>
        <w:t>80</w:t>
      </w:r>
      <w:r>
        <w:fldChar w:fldCharType="end"/>
      </w:r>
    </w:p>
    <w:p w14:paraId="7BF9DCD5" w14:textId="1CC0C26D" w:rsidR="00B42C59" w:rsidRDefault="00B42C59">
      <w:pPr>
        <w:pStyle w:val="TOC1"/>
        <w:rPr>
          <w:rFonts w:asciiTheme="minorHAnsi" w:eastAsiaTheme="minorEastAsia" w:hAnsiTheme="minorHAnsi" w:cstheme="minorBidi"/>
          <w:kern w:val="2"/>
          <w:sz w:val="24"/>
          <w:szCs w:val="24"/>
          <w14:ligatures w14:val="standardContextual"/>
        </w:rPr>
      </w:pPr>
      <w:r>
        <w:rPr>
          <w:lang w:eastAsia="zh-CN"/>
        </w:rPr>
        <w:t>B.1</w:t>
      </w:r>
      <w:r>
        <w:rPr>
          <w:lang w:eastAsia="zh-CN"/>
        </w:rPr>
        <w:tab/>
        <w:t>Intent Life Cycle Management</w:t>
      </w:r>
      <w:r>
        <w:tab/>
      </w:r>
      <w:r>
        <w:fldChar w:fldCharType="begin" w:fldLock="1"/>
      </w:r>
      <w:r>
        <w:instrText xml:space="preserve"> PAGEREF _Toc202514909 \h </w:instrText>
      </w:r>
      <w:r>
        <w:fldChar w:fldCharType="separate"/>
      </w:r>
      <w:r>
        <w:t>80</w:t>
      </w:r>
      <w:r>
        <w:fldChar w:fldCharType="end"/>
      </w:r>
    </w:p>
    <w:p w14:paraId="3B99DCFA" w14:textId="16E63E81" w:rsidR="00B42C59" w:rsidRDefault="00B42C59" w:rsidP="00B42C59">
      <w:pPr>
        <w:pStyle w:val="TOC8"/>
        <w:rPr>
          <w:rFonts w:asciiTheme="minorHAnsi" w:eastAsiaTheme="minorEastAsia" w:hAnsiTheme="minorHAnsi" w:cstheme="minorBidi"/>
          <w:b w:val="0"/>
          <w:kern w:val="2"/>
          <w:sz w:val="24"/>
          <w:szCs w:val="24"/>
          <w14:ligatures w14:val="standardContextual"/>
        </w:rPr>
      </w:pPr>
      <w:r>
        <w:t>Annex C(informative):</w:t>
      </w:r>
      <w:r>
        <w:tab/>
        <w:t>Mapping the 3GPP and the TM Forum intentExpectation and IntentReport Models</w:t>
      </w:r>
      <w:r>
        <w:tab/>
      </w:r>
      <w:r>
        <w:fldChar w:fldCharType="begin" w:fldLock="1"/>
      </w:r>
      <w:r>
        <w:instrText xml:space="preserve"> PAGEREF _Toc202514910 \h </w:instrText>
      </w:r>
      <w:r>
        <w:fldChar w:fldCharType="separate"/>
      </w:r>
      <w:r>
        <w:t>82</w:t>
      </w:r>
      <w:r>
        <w:fldChar w:fldCharType="end"/>
      </w:r>
    </w:p>
    <w:p w14:paraId="18BF3791" w14:textId="6FC4396A" w:rsidR="00B42C59" w:rsidRDefault="00B42C59" w:rsidP="00B42C59">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D</w:t>
      </w:r>
      <w:r>
        <w:t>(informative):</w:t>
      </w:r>
      <w:r>
        <w:tab/>
        <w:t>YAML document examples for scenario specific intent instance</w:t>
      </w:r>
      <w:r>
        <w:tab/>
      </w:r>
      <w:r>
        <w:fldChar w:fldCharType="begin" w:fldLock="1"/>
      </w:r>
      <w:r>
        <w:instrText xml:space="preserve"> PAGEREF _Toc202514911 \h </w:instrText>
      </w:r>
      <w:r>
        <w:fldChar w:fldCharType="separate"/>
      </w:r>
      <w:r>
        <w:t>83</w:t>
      </w:r>
      <w:r>
        <w:fldChar w:fldCharType="end"/>
      </w:r>
    </w:p>
    <w:p w14:paraId="7AC379DB" w14:textId="187211DF" w:rsidR="00B42C59" w:rsidRDefault="00B42C59">
      <w:pPr>
        <w:pStyle w:val="TOC1"/>
        <w:rPr>
          <w:rFonts w:asciiTheme="minorHAnsi" w:eastAsiaTheme="minorEastAsia" w:hAnsiTheme="minorHAnsi" w:cstheme="minorBidi"/>
          <w:kern w:val="2"/>
          <w:sz w:val="24"/>
          <w:szCs w:val="24"/>
          <w14:ligatures w14:val="standardContextual"/>
        </w:rPr>
      </w:pPr>
      <w:r>
        <w:t>D.0</w:t>
      </w:r>
      <w:r>
        <w:tab/>
        <w:t>Introduce</w:t>
      </w:r>
      <w:r>
        <w:tab/>
      </w:r>
      <w:r>
        <w:fldChar w:fldCharType="begin" w:fldLock="1"/>
      </w:r>
      <w:r>
        <w:instrText xml:space="preserve"> PAGEREF _Toc202514912 \h </w:instrText>
      </w:r>
      <w:r>
        <w:fldChar w:fldCharType="separate"/>
      </w:r>
      <w:r>
        <w:t>83</w:t>
      </w:r>
      <w:r>
        <w:fldChar w:fldCharType="end"/>
      </w:r>
    </w:p>
    <w:p w14:paraId="3826D200" w14:textId="1B43E8F8" w:rsidR="00B42C59" w:rsidRDefault="00B42C59">
      <w:pPr>
        <w:pStyle w:val="TOC1"/>
        <w:rPr>
          <w:rFonts w:asciiTheme="minorHAnsi" w:eastAsiaTheme="minorEastAsia" w:hAnsiTheme="minorHAnsi" w:cstheme="minorBidi"/>
          <w:kern w:val="2"/>
          <w:sz w:val="24"/>
          <w:szCs w:val="24"/>
          <w14:ligatures w14:val="standardContextual"/>
        </w:rPr>
      </w:pPr>
      <w:r>
        <w:t>D.1</w:t>
      </w:r>
      <w:r>
        <w:tab/>
        <w:t>YAML document example for Intent containing an expectation for delivering radio network</w:t>
      </w:r>
      <w:r>
        <w:tab/>
      </w:r>
      <w:r>
        <w:fldChar w:fldCharType="begin" w:fldLock="1"/>
      </w:r>
      <w:r>
        <w:instrText xml:space="preserve"> PAGEREF _Toc202514913 \h </w:instrText>
      </w:r>
      <w:r>
        <w:fldChar w:fldCharType="separate"/>
      </w:r>
      <w:r>
        <w:t>83</w:t>
      </w:r>
      <w:r>
        <w:fldChar w:fldCharType="end"/>
      </w:r>
    </w:p>
    <w:p w14:paraId="44532530" w14:textId="7D88487B" w:rsidR="00B42C59" w:rsidRDefault="00B42C59">
      <w:pPr>
        <w:pStyle w:val="TOC1"/>
        <w:rPr>
          <w:rFonts w:asciiTheme="minorHAnsi" w:eastAsiaTheme="minorEastAsia" w:hAnsiTheme="minorHAnsi" w:cstheme="minorBidi"/>
          <w:kern w:val="2"/>
          <w:sz w:val="24"/>
          <w:szCs w:val="24"/>
          <w14:ligatures w14:val="standardContextual"/>
        </w:rPr>
      </w:pPr>
      <w:r>
        <w:t>D.2</w:t>
      </w:r>
      <w:r>
        <w:tab/>
        <w:t>YAML document example for Intent containing an expectation for delivering a service</w:t>
      </w:r>
      <w:r>
        <w:tab/>
      </w:r>
      <w:r>
        <w:fldChar w:fldCharType="begin" w:fldLock="1"/>
      </w:r>
      <w:r>
        <w:instrText xml:space="preserve"> PAGEREF _Toc202514914 \h </w:instrText>
      </w:r>
      <w:r>
        <w:fldChar w:fldCharType="separate"/>
      </w:r>
      <w:r>
        <w:t>84</w:t>
      </w:r>
      <w:r>
        <w:fldChar w:fldCharType="end"/>
      </w:r>
    </w:p>
    <w:p w14:paraId="44C67E73" w14:textId="01B2E8B9" w:rsidR="00B42C59" w:rsidRDefault="00B42C59">
      <w:pPr>
        <w:pStyle w:val="TOC1"/>
        <w:rPr>
          <w:rFonts w:asciiTheme="minorHAnsi" w:eastAsiaTheme="minorEastAsia" w:hAnsiTheme="minorHAnsi" w:cstheme="minorBidi"/>
          <w:kern w:val="2"/>
          <w:sz w:val="24"/>
          <w:szCs w:val="24"/>
          <w14:ligatures w14:val="standardContextual"/>
        </w:rPr>
      </w:pPr>
      <w:r>
        <w:t>D.3</w:t>
      </w:r>
      <w:r>
        <w:tab/>
        <w:t>YAML document example for Intent containing an expectation on coverage performance to be assured</w:t>
      </w:r>
      <w:r>
        <w:tab/>
      </w:r>
      <w:r>
        <w:fldChar w:fldCharType="begin" w:fldLock="1"/>
      </w:r>
      <w:r>
        <w:instrText xml:space="preserve"> PAGEREF _Toc202514915 \h </w:instrText>
      </w:r>
      <w:r>
        <w:fldChar w:fldCharType="separate"/>
      </w:r>
      <w:r>
        <w:t>85</w:t>
      </w:r>
      <w:r>
        <w:fldChar w:fldCharType="end"/>
      </w:r>
    </w:p>
    <w:p w14:paraId="0DEDDDB8" w14:textId="21F04F13" w:rsidR="00B42C59" w:rsidRDefault="00B42C59">
      <w:pPr>
        <w:pStyle w:val="TOC1"/>
        <w:rPr>
          <w:rFonts w:asciiTheme="minorHAnsi" w:eastAsiaTheme="minorEastAsia" w:hAnsiTheme="minorHAnsi" w:cstheme="minorBidi"/>
          <w:kern w:val="2"/>
          <w:sz w:val="24"/>
          <w:szCs w:val="24"/>
          <w14:ligatures w14:val="standardContextual"/>
        </w:rPr>
      </w:pPr>
      <w:r>
        <w:t>D.4</w:t>
      </w:r>
      <w:r>
        <w:tab/>
        <w:t>YAML document example for Intent containing an expectation on RAN UE throughput performance to be assured</w:t>
      </w:r>
      <w:r>
        <w:tab/>
      </w:r>
      <w:r>
        <w:fldChar w:fldCharType="begin" w:fldLock="1"/>
      </w:r>
      <w:r>
        <w:instrText xml:space="preserve"> PAGEREF _Toc202514916 \h </w:instrText>
      </w:r>
      <w:r>
        <w:fldChar w:fldCharType="separate"/>
      </w:r>
      <w:r>
        <w:t>85</w:t>
      </w:r>
      <w:r>
        <w:fldChar w:fldCharType="end"/>
      </w:r>
    </w:p>
    <w:p w14:paraId="795F8A72" w14:textId="5A91C31A" w:rsidR="00B42C59" w:rsidRDefault="00B42C59">
      <w:pPr>
        <w:pStyle w:val="TOC1"/>
        <w:rPr>
          <w:rFonts w:asciiTheme="minorHAnsi" w:eastAsiaTheme="minorEastAsia" w:hAnsiTheme="minorHAnsi" w:cstheme="minorBidi"/>
          <w:kern w:val="2"/>
          <w:sz w:val="24"/>
          <w:szCs w:val="24"/>
          <w14:ligatures w14:val="standardContextual"/>
        </w:rPr>
      </w:pPr>
      <w:r>
        <w:t>D.</w:t>
      </w:r>
      <w:r>
        <w:rPr>
          <w:lang w:eastAsia="zh-CN"/>
        </w:rPr>
        <w:t>5</w:t>
      </w:r>
      <w:r>
        <w:tab/>
        <w:t xml:space="preserve">YAML document example for Intent containing an expectation on </w:t>
      </w:r>
      <w:r>
        <w:rPr>
          <w:lang w:eastAsia="zh-CN"/>
        </w:rPr>
        <w:t>RAN</w:t>
      </w:r>
      <w:r>
        <w:t xml:space="preserve"> energy saving</w:t>
      </w:r>
      <w:r>
        <w:tab/>
      </w:r>
      <w:r>
        <w:fldChar w:fldCharType="begin" w:fldLock="1"/>
      </w:r>
      <w:r>
        <w:instrText xml:space="preserve"> PAGEREF _Toc202514917 \h </w:instrText>
      </w:r>
      <w:r>
        <w:fldChar w:fldCharType="separate"/>
      </w:r>
      <w:r>
        <w:t>86</w:t>
      </w:r>
      <w:r>
        <w:fldChar w:fldCharType="end"/>
      </w:r>
    </w:p>
    <w:p w14:paraId="614F36DE" w14:textId="5DF0BA76" w:rsidR="00B42C59" w:rsidRDefault="00B42C59">
      <w:pPr>
        <w:pStyle w:val="TOC1"/>
        <w:rPr>
          <w:rFonts w:asciiTheme="minorHAnsi" w:eastAsiaTheme="minorEastAsia" w:hAnsiTheme="minorHAnsi" w:cstheme="minorBidi"/>
          <w:kern w:val="2"/>
          <w:sz w:val="24"/>
          <w:szCs w:val="24"/>
          <w14:ligatures w14:val="standardContextual"/>
        </w:rPr>
      </w:pPr>
      <w:r>
        <w:t>D.6</w:t>
      </w:r>
      <w:r>
        <w:tab/>
        <w:t>YAML document example for Intent containing an expectation on radio network capacity performance to be assured</w:t>
      </w:r>
      <w:r>
        <w:tab/>
      </w:r>
      <w:r>
        <w:fldChar w:fldCharType="begin" w:fldLock="1"/>
      </w:r>
      <w:r>
        <w:instrText xml:space="preserve"> PAGEREF _Toc202514918 \h </w:instrText>
      </w:r>
      <w:r>
        <w:fldChar w:fldCharType="separate"/>
      </w:r>
      <w:r>
        <w:t>87</w:t>
      </w:r>
      <w:r>
        <w:fldChar w:fldCharType="end"/>
      </w:r>
    </w:p>
    <w:p w14:paraId="36F8BB70" w14:textId="1FBEAF46" w:rsidR="00B42C59" w:rsidRDefault="00B42C59">
      <w:pPr>
        <w:pStyle w:val="TOC1"/>
        <w:rPr>
          <w:rFonts w:asciiTheme="minorHAnsi" w:eastAsiaTheme="minorEastAsia" w:hAnsiTheme="minorHAnsi" w:cstheme="minorBidi"/>
          <w:kern w:val="2"/>
          <w:sz w:val="24"/>
          <w:szCs w:val="24"/>
          <w14:ligatures w14:val="standardContextual"/>
        </w:rPr>
      </w:pPr>
      <w:r>
        <w:t>D.</w:t>
      </w:r>
      <w:r>
        <w:rPr>
          <w:lang w:eastAsia="zh-CN"/>
        </w:rPr>
        <w:t>7</w:t>
      </w:r>
      <w:r>
        <w:tab/>
        <w:t>YAML document example for Intent containing an expectation for delivering 5G</w:t>
      </w:r>
      <w:r>
        <w:rPr>
          <w:lang w:eastAsia="zh-CN"/>
        </w:rPr>
        <w:t>C</w:t>
      </w:r>
      <w:r>
        <w:t xml:space="preserve"> network</w:t>
      </w:r>
      <w:r>
        <w:tab/>
      </w:r>
      <w:r>
        <w:fldChar w:fldCharType="begin" w:fldLock="1"/>
      </w:r>
      <w:r>
        <w:instrText xml:space="preserve"> PAGEREF _Toc202514919 \h </w:instrText>
      </w:r>
      <w:r>
        <w:fldChar w:fldCharType="separate"/>
      </w:r>
      <w:r>
        <w:t>88</w:t>
      </w:r>
      <w:r>
        <w:fldChar w:fldCharType="end"/>
      </w:r>
    </w:p>
    <w:p w14:paraId="7F3B9AE4" w14:textId="61D3377A" w:rsidR="00B42C59" w:rsidRDefault="00B42C59">
      <w:pPr>
        <w:pStyle w:val="TOC1"/>
        <w:rPr>
          <w:rFonts w:asciiTheme="minorHAnsi" w:eastAsiaTheme="minorEastAsia" w:hAnsiTheme="minorHAnsi" w:cstheme="minorBidi"/>
          <w:kern w:val="2"/>
          <w:sz w:val="24"/>
          <w:szCs w:val="24"/>
          <w14:ligatures w14:val="standardContextual"/>
        </w:rPr>
      </w:pPr>
      <w:r>
        <w:t>D.</w:t>
      </w:r>
      <w:r>
        <w:rPr>
          <w:lang w:eastAsia="zh-CN"/>
        </w:rPr>
        <w:t>8</w:t>
      </w:r>
      <w:r>
        <w:tab/>
        <w:t xml:space="preserve">YAML document example for Intent </w:t>
      </w:r>
      <w:r>
        <w:rPr>
          <w:lang w:eastAsia="zh-CN"/>
        </w:rPr>
        <w:t>report</w:t>
      </w:r>
      <w:r>
        <w:t xml:space="preserve"> instance</w:t>
      </w:r>
      <w:r>
        <w:tab/>
      </w:r>
      <w:r>
        <w:fldChar w:fldCharType="begin" w:fldLock="1"/>
      </w:r>
      <w:r>
        <w:instrText xml:space="preserve"> PAGEREF _Toc202514920 \h </w:instrText>
      </w:r>
      <w:r>
        <w:fldChar w:fldCharType="separate"/>
      </w:r>
      <w:r>
        <w:t>89</w:t>
      </w:r>
      <w:r>
        <w:fldChar w:fldCharType="end"/>
      </w:r>
    </w:p>
    <w:p w14:paraId="2CB2098D" w14:textId="535B90B8" w:rsidR="00B42C59" w:rsidRDefault="00B42C59">
      <w:pPr>
        <w:pStyle w:val="TOC1"/>
        <w:rPr>
          <w:rFonts w:asciiTheme="minorHAnsi" w:eastAsiaTheme="minorEastAsia" w:hAnsiTheme="minorHAnsi" w:cstheme="minorBidi"/>
          <w:kern w:val="2"/>
          <w:sz w:val="24"/>
          <w:szCs w:val="24"/>
          <w14:ligatures w14:val="standardContextual"/>
        </w:rPr>
      </w:pPr>
      <w:r>
        <w:t>D.</w:t>
      </w:r>
      <w:r>
        <w:rPr>
          <w:lang w:eastAsia="zh-CN"/>
        </w:rPr>
        <w:t>9</w:t>
      </w:r>
      <w:r>
        <w:tab/>
        <w:t>YAML document example for Intent containing an expectation for delivering radio service</w:t>
      </w:r>
      <w:r>
        <w:tab/>
      </w:r>
      <w:r>
        <w:fldChar w:fldCharType="begin" w:fldLock="1"/>
      </w:r>
      <w:r>
        <w:instrText xml:space="preserve"> PAGEREF _Toc202514921 \h </w:instrText>
      </w:r>
      <w:r>
        <w:fldChar w:fldCharType="separate"/>
      </w:r>
      <w:r>
        <w:t>89</w:t>
      </w:r>
      <w:r>
        <w:fldChar w:fldCharType="end"/>
      </w:r>
    </w:p>
    <w:p w14:paraId="45252F47" w14:textId="61E99EE6" w:rsidR="00B42C59" w:rsidRDefault="00B42C59" w:rsidP="00B42C59">
      <w:pPr>
        <w:pStyle w:val="TOC8"/>
        <w:rPr>
          <w:rFonts w:asciiTheme="minorHAnsi" w:eastAsiaTheme="minorEastAsia" w:hAnsiTheme="minorHAnsi" w:cstheme="minorBidi"/>
          <w:b w:val="0"/>
          <w:kern w:val="2"/>
          <w:sz w:val="24"/>
          <w:szCs w:val="24"/>
          <w14:ligatures w14:val="standardContextual"/>
        </w:rPr>
      </w:pPr>
      <w:r>
        <w:t>Annex E (informative):</w:t>
      </w:r>
      <w:r>
        <w:tab/>
        <w:t>Intent management procedures</w:t>
      </w:r>
      <w:r>
        <w:tab/>
      </w:r>
      <w:r>
        <w:fldChar w:fldCharType="begin" w:fldLock="1"/>
      </w:r>
      <w:r>
        <w:instrText xml:space="preserve"> PAGEREF _Toc202514922 \h </w:instrText>
      </w:r>
      <w:r>
        <w:fldChar w:fldCharType="separate"/>
      </w:r>
      <w:r>
        <w:t>90</w:t>
      </w:r>
      <w:r>
        <w:fldChar w:fldCharType="end"/>
      </w:r>
    </w:p>
    <w:p w14:paraId="3E939474" w14:textId="23182BC3" w:rsidR="00B42C59" w:rsidRDefault="00B42C59">
      <w:pPr>
        <w:pStyle w:val="TOC2"/>
        <w:rPr>
          <w:rFonts w:asciiTheme="minorHAnsi" w:eastAsiaTheme="minorEastAsia" w:hAnsiTheme="minorHAnsi" w:cstheme="minorBidi"/>
          <w:kern w:val="2"/>
          <w:sz w:val="24"/>
          <w:szCs w:val="24"/>
          <w14:ligatures w14:val="standardContextual"/>
        </w:rPr>
      </w:pPr>
      <w:r>
        <w:rPr>
          <w:lang w:eastAsia="zh-CN"/>
        </w:rPr>
        <w:t>E.1</w:t>
      </w:r>
      <w:r>
        <w:rPr>
          <w:lang w:eastAsia="zh-CN"/>
        </w:rPr>
        <w:tab/>
        <w:t>Basic intent report management</w:t>
      </w:r>
      <w:r>
        <w:tab/>
      </w:r>
      <w:r>
        <w:fldChar w:fldCharType="begin" w:fldLock="1"/>
      </w:r>
      <w:r>
        <w:instrText xml:space="preserve"> PAGEREF _Toc202514923 \h </w:instrText>
      </w:r>
      <w:r>
        <w:fldChar w:fldCharType="separate"/>
      </w:r>
      <w:r>
        <w:t>90</w:t>
      </w:r>
      <w:r>
        <w:fldChar w:fldCharType="end"/>
      </w:r>
    </w:p>
    <w:p w14:paraId="3EB301EE" w14:textId="6088E1C2"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lastRenderedPageBreak/>
        <w:t>E.1.1</w:t>
      </w:r>
      <w:r>
        <w:rPr>
          <w:lang w:eastAsia="zh-CN"/>
        </w:rPr>
        <w:tab/>
        <w:t>Query an intent report</w:t>
      </w:r>
      <w:r>
        <w:tab/>
      </w:r>
      <w:r>
        <w:fldChar w:fldCharType="begin" w:fldLock="1"/>
      </w:r>
      <w:r>
        <w:instrText xml:space="preserve"> PAGEREF _Toc202514924 \h </w:instrText>
      </w:r>
      <w:r>
        <w:fldChar w:fldCharType="separate"/>
      </w:r>
      <w:r>
        <w:t>90</w:t>
      </w:r>
      <w:r>
        <w:fldChar w:fldCharType="end"/>
      </w:r>
    </w:p>
    <w:p w14:paraId="745DCE7D" w14:textId="47407ECC"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E.1.2</w:t>
      </w:r>
      <w:r>
        <w:rPr>
          <w:lang w:eastAsia="zh-CN"/>
        </w:rPr>
        <w:tab/>
        <w:t>Intent report subscription and notification</w:t>
      </w:r>
      <w:r>
        <w:tab/>
      </w:r>
      <w:r>
        <w:fldChar w:fldCharType="begin" w:fldLock="1"/>
      </w:r>
      <w:r>
        <w:instrText xml:space="preserve"> PAGEREF _Toc202514925 \h </w:instrText>
      </w:r>
      <w:r>
        <w:fldChar w:fldCharType="separate"/>
      </w:r>
      <w:r>
        <w:t>91</w:t>
      </w:r>
      <w:r>
        <w:fldChar w:fldCharType="end"/>
      </w:r>
    </w:p>
    <w:p w14:paraId="4DC7991B" w14:textId="2546D585" w:rsidR="00B42C59" w:rsidRDefault="00B42C59">
      <w:pPr>
        <w:pStyle w:val="TOC2"/>
        <w:rPr>
          <w:rFonts w:asciiTheme="minorHAnsi" w:eastAsiaTheme="minorEastAsia" w:hAnsiTheme="minorHAnsi" w:cstheme="minorBidi"/>
          <w:kern w:val="2"/>
          <w:sz w:val="24"/>
          <w:szCs w:val="24"/>
          <w14:ligatures w14:val="standardContextual"/>
        </w:rPr>
      </w:pPr>
      <w:r>
        <w:t>E.2</w:t>
      </w:r>
      <w:r>
        <w:tab/>
        <w:t>Intent Handling Capability obtaining</w:t>
      </w:r>
      <w:r>
        <w:tab/>
      </w:r>
      <w:r>
        <w:fldChar w:fldCharType="begin" w:fldLock="1"/>
      </w:r>
      <w:r>
        <w:instrText xml:space="preserve"> PAGEREF _Toc202514926 \h </w:instrText>
      </w:r>
      <w:r>
        <w:fldChar w:fldCharType="separate"/>
      </w:r>
      <w:r>
        <w:t>91</w:t>
      </w:r>
      <w:r>
        <w:fldChar w:fldCharType="end"/>
      </w:r>
    </w:p>
    <w:p w14:paraId="7D4978D9" w14:textId="2C417355" w:rsidR="00B42C59" w:rsidRDefault="00B42C59">
      <w:pPr>
        <w:pStyle w:val="TOC3"/>
        <w:rPr>
          <w:rFonts w:asciiTheme="minorHAnsi" w:eastAsiaTheme="minorEastAsia" w:hAnsiTheme="minorHAnsi" w:cstheme="minorBidi"/>
          <w:kern w:val="2"/>
          <w:sz w:val="24"/>
          <w:szCs w:val="24"/>
          <w14:ligatures w14:val="standardContextual"/>
        </w:rPr>
      </w:pPr>
      <w:r>
        <w:rPr>
          <w:lang w:eastAsia="zh-CN"/>
        </w:rPr>
        <w:t>E.2.1</w:t>
      </w:r>
      <w:r>
        <w:rPr>
          <w:lang w:eastAsia="zh-CN"/>
        </w:rPr>
        <w:tab/>
        <w:t>Query intent handling capability provided by an intentHandlingFunction</w:t>
      </w:r>
      <w:r>
        <w:tab/>
      </w:r>
      <w:r>
        <w:fldChar w:fldCharType="begin" w:fldLock="1"/>
      </w:r>
      <w:r>
        <w:instrText xml:space="preserve"> PAGEREF _Toc202514927 \h </w:instrText>
      </w:r>
      <w:r>
        <w:fldChar w:fldCharType="separate"/>
      </w:r>
      <w:r>
        <w:t>91</w:t>
      </w:r>
      <w:r>
        <w:fldChar w:fldCharType="end"/>
      </w:r>
    </w:p>
    <w:p w14:paraId="06AE0716" w14:textId="405F2D18" w:rsidR="00B42C59" w:rsidRDefault="00B42C59" w:rsidP="00B42C59">
      <w:pPr>
        <w:pStyle w:val="TOC8"/>
        <w:rPr>
          <w:rFonts w:asciiTheme="minorHAnsi" w:eastAsiaTheme="minorEastAsia" w:hAnsiTheme="minorHAnsi" w:cstheme="minorBidi"/>
          <w:b w:val="0"/>
          <w:kern w:val="2"/>
          <w:sz w:val="24"/>
          <w:szCs w:val="24"/>
          <w14:ligatures w14:val="standardContextual"/>
        </w:rPr>
      </w:pPr>
      <w:r>
        <w:t>Annex F (informative):</w:t>
      </w:r>
      <w:r>
        <w:tab/>
        <w:t>Potential deployment scenarios for intent interface</w:t>
      </w:r>
      <w:r>
        <w:tab/>
      </w:r>
      <w:r>
        <w:fldChar w:fldCharType="begin" w:fldLock="1"/>
      </w:r>
      <w:r>
        <w:instrText xml:space="preserve"> PAGEREF _Toc202514928 \h </w:instrText>
      </w:r>
      <w:r>
        <w:fldChar w:fldCharType="separate"/>
      </w:r>
      <w:r>
        <w:t>92</w:t>
      </w:r>
      <w:r>
        <w:fldChar w:fldCharType="end"/>
      </w:r>
    </w:p>
    <w:p w14:paraId="5D5279FB" w14:textId="1F3804F0" w:rsidR="00B42C59" w:rsidRDefault="00B42C59">
      <w:pPr>
        <w:pStyle w:val="TOC2"/>
        <w:rPr>
          <w:rFonts w:asciiTheme="minorHAnsi" w:eastAsiaTheme="minorEastAsia" w:hAnsiTheme="minorHAnsi" w:cstheme="minorBidi"/>
          <w:kern w:val="2"/>
          <w:sz w:val="24"/>
          <w:szCs w:val="24"/>
          <w14:ligatures w14:val="standardContextual"/>
        </w:rPr>
      </w:pPr>
      <w:r>
        <w:rPr>
          <w:lang w:eastAsia="zh-CN"/>
        </w:rPr>
        <w:t>F.1</w:t>
      </w:r>
      <w:r>
        <w:rPr>
          <w:lang w:eastAsia="zh-CN"/>
        </w:rPr>
        <w:tab/>
        <w:t>Description</w:t>
      </w:r>
      <w:r>
        <w:tab/>
      </w:r>
      <w:r>
        <w:fldChar w:fldCharType="begin" w:fldLock="1"/>
      </w:r>
      <w:r>
        <w:instrText xml:space="preserve"> PAGEREF _Toc202514929 \h </w:instrText>
      </w:r>
      <w:r>
        <w:fldChar w:fldCharType="separate"/>
      </w:r>
      <w:r>
        <w:t>92</w:t>
      </w:r>
      <w:r>
        <w:fldChar w:fldCharType="end"/>
      </w:r>
    </w:p>
    <w:p w14:paraId="401E8BB8" w14:textId="3D3CB3B9" w:rsidR="00B42C59" w:rsidRDefault="00B42C59">
      <w:pPr>
        <w:pStyle w:val="TOC2"/>
        <w:rPr>
          <w:rFonts w:asciiTheme="minorHAnsi" w:eastAsiaTheme="minorEastAsia" w:hAnsiTheme="minorHAnsi" w:cstheme="minorBidi"/>
          <w:kern w:val="2"/>
          <w:sz w:val="24"/>
          <w:szCs w:val="24"/>
          <w14:ligatures w14:val="standardContextual"/>
        </w:rPr>
      </w:pPr>
      <w:r>
        <w:rPr>
          <w:lang w:eastAsia="zh-CN"/>
        </w:rPr>
        <w:t>F.2</w:t>
      </w:r>
      <w:r>
        <w:rPr>
          <w:lang w:eastAsia="zh-CN"/>
        </w:rPr>
        <w:tab/>
        <w:t>Potential deployment scenario#1</w:t>
      </w:r>
      <w:r>
        <w:tab/>
      </w:r>
      <w:r>
        <w:fldChar w:fldCharType="begin" w:fldLock="1"/>
      </w:r>
      <w:r>
        <w:instrText xml:space="preserve"> PAGEREF _Toc202514930 \h </w:instrText>
      </w:r>
      <w:r>
        <w:fldChar w:fldCharType="separate"/>
      </w:r>
      <w:r>
        <w:t>92</w:t>
      </w:r>
      <w:r>
        <w:fldChar w:fldCharType="end"/>
      </w:r>
    </w:p>
    <w:p w14:paraId="6EE2DD25" w14:textId="51D4BE0B" w:rsidR="00B42C59" w:rsidRDefault="00B42C59">
      <w:pPr>
        <w:pStyle w:val="TOC2"/>
        <w:rPr>
          <w:rFonts w:asciiTheme="minorHAnsi" w:eastAsiaTheme="minorEastAsia" w:hAnsiTheme="minorHAnsi" w:cstheme="minorBidi"/>
          <w:kern w:val="2"/>
          <w:sz w:val="24"/>
          <w:szCs w:val="24"/>
          <w14:ligatures w14:val="standardContextual"/>
        </w:rPr>
      </w:pPr>
      <w:r>
        <w:rPr>
          <w:lang w:eastAsia="zh-CN"/>
        </w:rPr>
        <w:t>F.3</w:t>
      </w:r>
      <w:r>
        <w:rPr>
          <w:lang w:eastAsia="zh-CN"/>
        </w:rPr>
        <w:tab/>
        <w:t>Potential deployment scenario#2</w:t>
      </w:r>
      <w:r>
        <w:tab/>
      </w:r>
      <w:r>
        <w:fldChar w:fldCharType="begin" w:fldLock="1"/>
      </w:r>
      <w:r>
        <w:instrText xml:space="preserve"> PAGEREF _Toc202514931 \h </w:instrText>
      </w:r>
      <w:r>
        <w:fldChar w:fldCharType="separate"/>
      </w:r>
      <w:r>
        <w:t>93</w:t>
      </w:r>
      <w:r>
        <w:fldChar w:fldCharType="end"/>
      </w:r>
    </w:p>
    <w:p w14:paraId="104AC357" w14:textId="403ABE4E" w:rsidR="00B42C59" w:rsidRDefault="00B42C59" w:rsidP="00B42C59">
      <w:pPr>
        <w:pStyle w:val="TOC8"/>
        <w:rPr>
          <w:rFonts w:asciiTheme="minorHAnsi" w:eastAsiaTheme="minorEastAsia" w:hAnsiTheme="minorHAnsi" w:cstheme="minorBidi"/>
          <w:b w:val="0"/>
          <w:kern w:val="2"/>
          <w:sz w:val="24"/>
          <w:szCs w:val="24"/>
          <w14:ligatures w14:val="standardContextual"/>
        </w:rPr>
      </w:pPr>
      <w:r>
        <w:t>Annex G (informative):</w:t>
      </w:r>
      <w:r>
        <w:tab/>
        <w:t>Change history</w:t>
      </w:r>
      <w:r>
        <w:tab/>
      </w:r>
      <w:r>
        <w:fldChar w:fldCharType="begin" w:fldLock="1"/>
      </w:r>
      <w:r>
        <w:instrText xml:space="preserve"> PAGEREF _Toc202514932 \h </w:instrText>
      </w:r>
      <w:r>
        <w:fldChar w:fldCharType="separate"/>
      </w:r>
      <w:r>
        <w:t>94</w:t>
      </w:r>
      <w:r>
        <w:fldChar w:fldCharType="end"/>
      </w:r>
    </w:p>
    <w:p w14:paraId="16CCB71E" w14:textId="1F348D7D" w:rsidR="00080512" w:rsidRPr="00506640" w:rsidRDefault="00A37F54">
      <w:r>
        <w:fldChar w:fldCharType="end"/>
      </w:r>
    </w:p>
    <w:p w14:paraId="13F5A703" w14:textId="0CAB0051" w:rsidR="00080512" w:rsidRPr="00506640" w:rsidRDefault="00080512" w:rsidP="00D5164C">
      <w:pPr>
        <w:pStyle w:val="Heading1"/>
      </w:pPr>
      <w:bookmarkStart w:id="14" w:name="_CRForeword"/>
      <w:bookmarkEnd w:id="14"/>
      <w:r w:rsidRPr="00506640">
        <w:br w:type="page"/>
      </w:r>
      <w:bookmarkStart w:id="15" w:name="foreword"/>
      <w:bookmarkStart w:id="16" w:name="_Toc106192910"/>
      <w:bookmarkStart w:id="17" w:name="_Toc202514767"/>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0A2533">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0A2533">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0A2533">
      <w:pPr>
        <w:pStyle w:val="EX"/>
      </w:pPr>
      <w:r w:rsidRPr="00E65954">
        <w:rPr>
          <w:b/>
        </w:rPr>
        <w:t>should</w:t>
      </w:r>
      <w:r w:rsidRPr="00E65954">
        <w:tab/>
        <w:t>indicates a recommendation to do something</w:t>
      </w:r>
    </w:p>
    <w:p w14:paraId="545F24C7" w14:textId="77777777" w:rsidR="008C384C" w:rsidRPr="00E65954" w:rsidRDefault="008C384C" w:rsidP="000A2533">
      <w:pPr>
        <w:pStyle w:val="EX"/>
      </w:pPr>
      <w:r w:rsidRPr="00E65954">
        <w:rPr>
          <w:b/>
        </w:rPr>
        <w:t>should not</w:t>
      </w:r>
      <w:r w:rsidRPr="00E65954">
        <w:tab/>
        <w:t>indicates a recommendation not to do something</w:t>
      </w:r>
    </w:p>
    <w:p w14:paraId="6112C334" w14:textId="31BE423A" w:rsidR="008C384C" w:rsidRPr="00E65954" w:rsidRDefault="008C384C" w:rsidP="000A2533">
      <w:pPr>
        <w:pStyle w:val="EX"/>
      </w:pPr>
      <w:r w:rsidRPr="00E65954">
        <w:rPr>
          <w:b/>
        </w:rPr>
        <w:t>may</w:t>
      </w:r>
      <w:r w:rsidRPr="00E65954">
        <w:tab/>
        <w:t>indicates permission to do something</w:t>
      </w:r>
    </w:p>
    <w:p w14:paraId="27D784B9" w14:textId="77777777" w:rsidR="008C384C" w:rsidRPr="00E65954" w:rsidRDefault="008C384C" w:rsidP="000A2533">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0A2533">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0A2533">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0A2533">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0A2533">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0A2533">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0A2533">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0A2533">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0A2533">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8" w:name="introduction"/>
      <w:bookmarkStart w:id="19" w:name="_CRIntroduction"/>
      <w:bookmarkStart w:id="20" w:name="_Toc106192911"/>
      <w:bookmarkStart w:id="21" w:name="_Toc202514768"/>
      <w:bookmarkEnd w:id="18"/>
      <w:bookmarkEnd w:id="19"/>
      <w:r w:rsidRPr="00506640">
        <w:t>Introduction</w:t>
      </w:r>
      <w:bookmarkEnd w:id="20"/>
      <w:bookmarkEnd w:id="21"/>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2" w:name="_CR1"/>
      <w:bookmarkEnd w:id="22"/>
      <w:r w:rsidRPr="00506640">
        <w:br w:type="page"/>
      </w:r>
      <w:bookmarkStart w:id="23" w:name="scope"/>
      <w:bookmarkStart w:id="24" w:name="_Toc106192912"/>
      <w:bookmarkStart w:id="25" w:name="_Toc202514769"/>
      <w:bookmarkEnd w:id="23"/>
      <w:r w:rsidRPr="00506640">
        <w:lastRenderedPageBreak/>
        <w:t>1</w:t>
      </w:r>
      <w:r w:rsidRPr="00506640">
        <w:tab/>
        <w:t>Scope</w:t>
      </w:r>
      <w:bookmarkEnd w:id="24"/>
      <w:bookmarkEnd w:id="25"/>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6" w:name="references"/>
      <w:bookmarkStart w:id="27" w:name="_CR2"/>
      <w:bookmarkStart w:id="28" w:name="_Toc106192913"/>
      <w:bookmarkStart w:id="29" w:name="_Toc202514770"/>
      <w:bookmarkEnd w:id="26"/>
      <w:bookmarkEnd w:id="27"/>
      <w:r w:rsidRPr="00506640">
        <w:t>2</w:t>
      </w:r>
      <w:r w:rsidRPr="00506640">
        <w:tab/>
        <w:t>References</w:t>
      </w:r>
      <w:bookmarkEnd w:id="28"/>
      <w:bookmarkEnd w:id="29"/>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0A2533">
      <w:pPr>
        <w:pStyle w:val="EX"/>
      </w:pPr>
      <w:r w:rsidRPr="00506640">
        <w:t>[1]</w:t>
      </w:r>
      <w:r w:rsidRPr="00506640">
        <w:tab/>
        <w:t>3GPP TR 21.905: "Vocabulary for 3GPP Specifications".</w:t>
      </w:r>
    </w:p>
    <w:p w14:paraId="6D19EA04" w14:textId="77777777" w:rsidR="0098749D" w:rsidRPr="00506640" w:rsidRDefault="0098749D" w:rsidP="000A2533">
      <w:pPr>
        <w:pStyle w:val="EX"/>
      </w:pPr>
      <w:r w:rsidRPr="00506640">
        <w:t>[2]</w:t>
      </w:r>
      <w:r w:rsidRPr="00506640">
        <w:tab/>
        <w:t>3GPP TS 28.531: "Management and orchestration; Provisioning".</w:t>
      </w:r>
    </w:p>
    <w:p w14:paraId="07EA73D6" w14:textId="2BA52148" w:rsidR="00EC4A25" w:rsidRPr="00506640" w:rsidRDefault="007F499E" w:rsidP="000A2533">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0A2533">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0A2533">
      <w:pPr>
        <w:pStyle w:val="EX"/>
      </w:pPr>
      <w:r w:rsidRPr="00506640">
        <w:t>[5]</w:t>
      </w:r>
      <w:r w:rsidRPr="00506640">
        <w:tab/>
        <w:t>3GPP TS 28.541: "</w:t>
      </w:r>
      <w:r w:rsidRPr="000A2533">
        <w:t>Management and orchestration; 5G Network Resource Model (NRM); Stage 2 and stage 3</w:t>
      </w:r>
      <w:r w:rsidRPr="00506640">
        <w:t>".</w:t>
      </w:r>
    </w:p>
    <w:p w14:paraId="7E254F09" w14:textId="0596794C" w:rsidR="00C80DBF" w:rsidRPr="00506640" w:rsidRDefault="00C80DBF" w:rsidP="000A2533">
      <w:pPr>
        <w:pStyle w:val="EX"/>
      </w:pPr>
      <w:r w:rsidRPr="00506640">
        <w:t>[6]</w:t>
      </w:r>
      <w:r w:rsidRPr="00506640">
        <w:tab/>
        <w:t>3GPP TS 28.622: "</w:t>
      </w:r>
      <w:r w:rsidRPr="000A2533">
        <w:t>Telecommunication management; Generic Network Resource Model (NRM); Integration Reference Point (IRP);</w:t>
      </w:r>
      <w:r w:rsidRPr="00506640">
        <w:t xml:space="preserve"> </w:t>
      </w:r>
      <w:r w:rsidRPr="000A2533">
        <w:t>Information Service (IS)</w:t>
      </w:r>
      <w:r w:rsidRPr="00506640">
        <w:t>".</w:t>
      </w:r>
    </w:p>
    <w:p w14:paraId="30A6A351" w14:textId="003E6605" w:rsidR="00C80DBF" w:rsidRPr="00506640" w:rsidRDefault="00133037" w:rsidP="000A2533">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0A2533">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0A2533">
      <w:pPr>
        <w:pStyle w:val="EX"/>
      </w:pPr>
      <w:r w:rsidRPr="00506640">
        <w:t>[9]</w:t>
      </w:r>
      <w:r w:rsidRPr="00506640">
        <w:tab/>
        <w:t>3GPP TS 28.538: "Management and orchestration; Edge Computing Management".</w:t>
      </w:r>
    </w:p>
    <w:p w14:paraId="6F2D4467" w14:textId="6607935F" w:rsidR="000910A1" w:rsidRDefault="000910A1" w:rsidP="000A2533">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0A2533">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0A2533">
      <w:pPr>
        <w:pStyle w:val="EX"/>
      </w:pPr>
      <w:r w:rsidRPr="00926D4D">
        <w:t>[</w:t>
      </w:r>
      <w:r>
        <w:t>12</w:t>
      </w:r>
      <w:r w:rsidRPr="00926D4D">
        <w:t>]</w:t>
      </w:r>
      <w:r w:rsidRPr="00926D4D">
        <w:tab/>
        <w:t>3GPP TS 28.</w:t>
      </w:r>
      <w:r>
        <w:t>552:</w:t>
      </w:r>
      <w:r w:rsidRPr="00926D4D">
        <w:t xml:space="preserve"> "</w:t>
      </w:r>
      <w:r w:rsidRPr="00B021BE">
        <w:t xml:space="preserve"> </w:t>
      </w:r>
      <w:r>
        <w:t>Management and orchestration;</w:t>
      </w:r>
      <w:r>
        <w:rPr>
          <w:lang w:eastAsia="zh-CN"/>
        </w:rPr>
        <w:t xml:space="preserve"> 5</w:t>
      </w:r>
      <w:r>
        <w:t>G performance measurements</w:t>
      </w:r>
      <w:r w:rsidRPr="00926D4D">
        <w:t>".</w:t>
      </w:r>
    </w:p>
    <w:p w14:paraId="63CB2770" w14:textId="2BAC194B" w:rsidR="00914321" w:rsidRDefault="0096738B" w:rsidP="000A2533">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A2533">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A2533">
      <w:pPr>
        <w:pStyle w:val="EX"/>
      </w:pPr>
      <w:r>
        <w:t>[15]</w:t>
      </w:r>
      <w:r>
        <w:tab/>
        <w:t>3GPP TS 23.003: "Numbering, Addressing and Identification".</w:t>
      </w:r>
    </w:p>
    <w:p w14:paraId="6850DBD2" w14:textId="6900F59D" w:rsidR="0044227B" w:rsidRDefault="0044227B" w:rsidP="000A2533">
      <w:pPr>
        <w:pStyle w:val="EX"/>
        <w:rPr>
          <w:lang w:eastAsia="zh-CN"/>
        </w:rPr>
      </w:pPr>
      <w:r>
        <w:rPr>
          <w:rFonts w:hint="eastAsia"/>
          <w:lang w:eastAsia="zh-CN"/>
        </w:rPr>
        <w:t>[</w:t>
      </w:r>
      <w:r>
        <w:rPr>
          <w:lang w:eastAsia="zh-CN"/>
        </w:rPr>
        <w:t>16]</w:t>
      </w:r>
      <w:r>
        <w:rPr>
          <w:lang w:eastAsia="zh-CN"/>
        </w:rPr>
        <w:tab/>
      </w:r>
      <w:hyperlink r:id="rId19" w:history="1">
        <w:r w:rsidR="00D049CE" w:rsidRPr="00C102C9">
          <w:rPr>
            <w:lang w:eastAsia="zh-CN"/>
          </w:rPr>
          <w:t>Void</w:t>
        </w:r>
      </w:hyperlink>
      <w:r w:rsidRPr="008204AD">
        <w:rPr>
          <w:lang w:eastAsia="zh-CN"/>
        </w:rPr>
        <w:t>.</w:t>
      </w:r>
    </w:p>
    <w:p w14:paraId="0D0DB8A9" w14:textId="77777777" w:rsidR="00050D49" w:rsidRDefault="00D049CE" w:rsidP="000A2533">
      <w:pPr>
        <w:pStyle w:val="EX"/>
      </w:pPr>
      <w:r>
        <w:rPr>
          <w:lang w:eastAsia="zh-CN"/>
        </w:rPr>
        <w:t>[17]</w:t>
      </w:r>
      <w:r>
        <w:rPr>
          <w:lang w:eastAsia="zh-CN"/>
        </w:rPr>
        <w:tab/>
      </w:r>
      <w:r w:rsidRPr="00B76650">
        <w:t>3GPP TS 28.623: "Telecommunication management; Generic Network Resource Model (NRM) Integration Reference Point (IRP); Solution Set (SS) definitions".</w:t>
      </w:r>
    </w:p>
    <w:p w14:paraId="0A8CE1F4" w14:textId="02CEB013" w:rsidR="00D049CE" w:rsidRPr="00506640" w:rsidRDefault="00050D49" w:rsidP="000A2533">
      <w:pPr>
        <w:pStyle w:val="EX"/>
      </w:pPr>
      <w:r>
        <w:t>[18</w:t>
      </w:r>
      <w:r w:rsidRPr="00506640">
        <w:t>]</w:t>
      </w:r>
      <w:r w:rsidRPr="00506640">
        <w:tab/>
        <w:t xml:space="preserve">TM Forum </w:t>
      </w:r>
      <w:r>
        <w:t>TR290B</w:t>
      </w:r>
      <w:r w:rsidRPr="00506640">
        <w:t>: "</w:t>
      </w:r>
      <w:r w:rsidRPr="007C7805">
        <w:t>Intent Common Model – Intent Reporting v3.6.0</w:t>
      </w:r>
      <w:r w:rsidRPr="00506640">
        <w:t>".</w:t>
      </w:r>
    </w:p>
    <w:p w14:paraId="486A91C3" w14:textId="77777777" w:rsidR="00080512" w:rsidRPr="00506640" w:rsidRDefault="00080512">
      <w:pPr>
        <w:pStyle w:val="Heading1"/>
      </w:pPr>
      <w:bookmarkStart w:id="30" w:name="definitions"/>
      <w:bookmarkStart w:id="31" w:name="_CR3"/>
      <w:bookmarkStart w:id="32" w:name="_Toc106192914"/>
      <w:bookmarkStart w:id="33" w:name="_Toc202514771"/>
      <w:bookmarkEnd w:id="30"/>
      <w:bookmarkEnd w:id="31"/>
      <w:r w:rsidRPr="00506640">
        <w:lastRenderedPageBreak/>
        <w:t>3</w:t>
      </w:r>
      <w:r w:rsidRPr="00506640">
        <w:tab/>
        <w:t>Definitions</w:t>
      </w:r>
      <w:r w:rsidR="00602AEA" w:rsidRPr="00506640">
        <w:t xml:space="preserve"> of terms, symbols and abbreviations</w:t>
      </w:r>
      <w:bookmarkEnd w:id="32"/>
      <w:bookmarkEnd w:id="33"/>
    </w:p>
    <w:p w14:paraId="3B66C872" w14:textId="77777777" w:rsidR="00080512" w:rsidRPr="00506640" w:rsidRDefault="00080512">
      <w:pPr>
        <w:pStyle w:val="Heading2"/>
      </w:pPr>
      <w:bookmarkStart w:id="34" w:name="_CR3_1"/>
      <w:bookmarkStart w:id="35" w:name="_Toc106192915"/>
      <w:bookmarkStart w:id="36" w:name="_Toc202514772"/>
      <w:bookmarkEnd w:id="34"/>
      <w:r w:rsidRPr="00506640">
        <w:t>3.1</w:t>
      </w:r>
      <w:r w:rsidRPr="00506640">
        <w:tab/>
      </w:r>
      <w:r w:rsidR="002B6339" w:rsidRPr="00506640">
        <w:t>Terms</w:t>
      </w:r>
      <w:bookmarkEnd w:id="35"/>
      <w:bookmarkEnd w:id="36"/>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7" w:name="_CR3_2"/>
      <w:bookmarkStart w:id="38" w:name="_Toc106192916"/>
      <w:bookmarkStart w:id="39" w:name="_Toc202514773"/>
      <w:bookmarkEnd w:id="37"/>
      <w:r w:rsidRPr="00506640">
        <w:t>3.2</w:t>
      </w:r>
      <w:r w:rsidRPr="00506640">
        <w:tab/>
        <w:t>Symbols</w:t>
      </w:r>
      <w:bookmarkEnd w:id="38"/>
      <w:bookmarkEnd w:id="39"/>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0" w:name="_CR3_3"/>
      <w:bookmarkStart w:id="41" w:name="_Toc106192917"/>
      <w:bookmarkStart w:id="42" w:name="_Toc202514774"/>
      <w:bookmarkEnd w:id="40"/>
      <w:r w:rsidRPr="00506640">
        <w:t>3.3</w:t>
      </w:r>
      <w:r w:rsidRPr="00506640">
        <w:tab/>
        <w:t>Abbreviations</w:t>
      </w:r>
      <w:bookmarkEnd w:id="41"/>
      <w:bookmarkEnd w:id="42"/>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43" w:name="clause4"/>
      <w:bookmarkStart w:id="44" w:name="_CR4"/>
      <w:bookmarkStart w:id="45" w:name="_Toc106192918"/>
      <w:bookmarkStart w:id="46" w:name="_Toc202514775"/>
      <w:bookmarkEnd w:id="43"/>
      <w:bookmarkEnd w:id="44"/>
      <w:r w:rsidRPr="00506640">
        <w:t>4</w:t>
      </w:r>
      <w:r w:rsidRPr="00506640">
        <w:tab/>
        <w:t>Concepts and Background</w:t>
      </w:r>
      <w:bookmarkEnd w:id="45"/>
      <w:bookmarkEnd w:id="46"/>
    </w:p>
    <w:p w14:paraId="41E95750" w14:textId="77777777" w:rsidR="00FA20E3" w:rsidRPr="00506640" w:rsidRDefault="00FA20E3" w:rsidP="00FA20E3">
      <w:pPr>
        <w:pStyle w:val="Heading2"/>
        <w:tabs>
          <w:tab w:val="left" w:pos="1140"/>
        </w:tabs>
      </w:pPr>
      <w:bookmarkStart w:id="47" w:name="_CR4_1"/>
      <w:bookmarkStart w:id="48" w:name="_Toc106192919"/>
      <w:bookmarkStart w:id="49" w:name="_Toc202514776"/>
      <w:bookmarkEnd w:id="47"/>
      <w:r w:rsidRPr="00506640">
        <w:t>4.1</w:t>
      </w:r>
      <w:r w:rsidRPr="00506640">
        <w:tab/>
        <w:t>Intent concept</w:t>
      </w:r>
      <w:bookmarkEnd w:id="48"/>
      <w:bookmarkEnd w:id="49"/>
    </w:p>
    <w:p w14:paraId="2FC7628B" w14:textId="77777777" w:rsidR="00FA20E3" w:rsidRPr="00506640" w:rsidRDefault="00FA20E3" w:rsidP="00FA20E3">
      <w:pPr>
        <w:pStyle w:val="Heading3"/>
        <w:rPr>
          <w:lang w:eastAsia="zh-CN"/>
        </w:rPr>
      </w:pPr>
      <w:bookmarkStart w:id="50" w:name="_CR4_1_1"/>
      <w:bookmarkStart w:id="51" w:name="_Toc106192920"/>
      <w:bookmarkStart w:id="52" w:name="_Toc202514777"/>
      <w:bookmarkEnd w:id="50"/>
      <w:r w:rsidRPr="00506640">
        <w:rPr>
          <w:lang w:eastAsia="zh-CN"/>
        </w:rPr>
        <w:t>4.1.1</w:t>
      </w:r>
      <w:r w:rsidRPr="00506640">
        <w:rPr>
          <w:lang w:eastAsia="zh-CN"/>
        </w:rPr>
        <w:tab/>
        <w:t>Introduction</w:t>
      </w:r>
      <w:bookmarkEnd w:id="51"/>
      <w:bookmarkEnd w:id="52"/>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3" w:name="_CRFigure4_1_11"/>
      <w:r w:rsidRPr="00506640">
        <w:rPr>
          <w:lang w:eastAsia="zh-CN"/>
        </w:rPr>
        <w:t xml:space="preserve">Figure </w:t>
      </w:r>
      <w:bookmarkEnd w:id="53"/>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4" w:name="_CR4_1_2"/>
      <w:bookmarkStart w:id="55" w:name="_Toc106192921"/>
      <w:bookmarkStart w:id="56" w:name="_Toc202514778"/>
      <w:bookmarkEnd w:id="54"/>
      <w:r w:rsidRPr="00506640">
        <w:rPr>
          <w:lang w:eastAsia="zh-CN"/>
        </w:rPr>
        <w:t>4.1.2</w:t>
      </w:r>
      <w:r w:rsidRPr="00506640">
        <w:rPr>
          <w:lang w:eastAsia="zh-CN"/>
        </w:rPr>
        <w:tab/>
        <w:t>Intent categorizes based on user types</w:t>
      </w:r>
      <w:bookmarkEnd w:id="55"/>
      <w:bookmarkEnd w:id="56"/>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57" w:name="_CRFigure4_1_21"/>
      <w:r w:rsidRPr="00506640">
        <w:t xml:space="preserve">Figure </w:t>
      </w:r>
      <w:bookmarkEnd w:id="57"/>
      <w:r w:rsidRPr="00506640">
        <w:t>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p>
    <w:p w14:paraId="3B1A2B12" w14:textId="0CD5D6F7" w:rsidR="007436A6" w:rsidRPr="00506640" w:rsidRDefault="007436A6" w:rsidP="007436A6">
      <w:pPr>
        <w:pStyle w:val="Heading3"/>
        <w:rPr>
          <w:lang w:eastAsia="zh-CN"/>
        </w:rPr>
      </w:pPr>
      <w:bookmarkStart w:id="58" w:name="_CR4_1_3"/>
      <w:bookmarkStart w:id="59" w:name="_Toc106192922"/>
      <w:bookmarkStart w:id="60" w:name="_Toc202514779"/>
      <w:bookmarkEnd w:id="58"/>
      <w:r w:rsidRPr="00506640">
        <w:rPr>
          <w:lang w:eastAsia="zh-CN"/>
        </w:rPr>
        <w:t>4.1.3</w:t>
      </w:r>
      <w:r w:rsidRPr="00506640">
        <w:rPr>
          <w:lang w:eastAsia="zh-CN"/>
        </w:rPr>
        <w:tab/>
        <w:t>Intent expectations for different types of management needs</w:t>
      </w:r>
      <w:bookmarkEnd w:id="59"/>
      <w:bookmarkEnd w:id="60"/>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p>
    <w:p w14:paraId="1D9341EB" w14:textId="5E123797" w:rsidR="007436A6" w:rsidRPr="000A2533" w:rsidRDefault="00804A58" w:rsidP="00D060EE">
      <w:pPr>
        <w:pStyle w:val="B1"/>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w:t>
      </w:r>
      <w:r w:rsidR="007436A6" w:rsidRPr="000A2533">
        <w:t>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1" w:name="_CR4_2"/>
      <w:bookmarkStart w:id="62" w:name="_Toc106192923"/>
      <w:bookmarkStart w:id="63" w:name="_Toc202514780"/>
      <w:bookmarkEnd w:id="61"/>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2"/>
      <w:bookmarkEnd w:id="63"/>
    </w:p>
    <w:p w14:paraId="457615CE" w14:textId="77777777" w:rsidR="00814FE8" w:rsidRPr="00506640" w:rsidRDefault="00814FE8" w:rsidP="00814FE8">
      <w:pPr>
        <w:pStyle w:val="Heading3"/>
        <w:rPr>
          <w:lang w:eastAsia="zh-CN"/>
        </w:rPr>
      </w:pPr>
      <w:bookmarkStart w:id="64" w:name="_CR4_2_1"/>
      <w:bookmarkStart w:id="65" w:name="_Toc106192924"/>
      <w:bookmarkStart w:id="66" w:name="_Toc202514781"/>
      <w:bookmarkEnd w:id="64"/>
      <w:r w:rsidRPr="00506640">
        <w:rPr>
          <w:lang w:eastAsia="zh-CN"/>
        </w:rPr>
        <w:t>4.2.1</w:t>
      </w:r>
      <w:r w:rsidRPr="00506640">
        <w:rPr>
          <w:lang w:eastAsia="zh-CN"/>
        </w:rPr>
        <w:tab/>
        <w:t>Support for intent driven management</w:t>
      </w:r>
      <w:bookmarkEnd w:id="65"/>
      <w:bookmarkEnd w:id="66"/>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67" w:name="_CR4_2_2"/>
      <w:bookmarkStart w:id="68" w:name="_Toc106192925"/>
      <w:bookmarkStart w:id="69" w:name="_Toc202514782"/>
      <w:bookmarkEnd w:id="67"/>
      <w:r w:rsidRPr="00506640">
        <w:rPr>
          <w:lang w:eastAsia="zh-CN"/>
        </w:rPr>
        <w:t>4.2.2</w:t>
      </w:r>
      <w:r w:rsidRPr="00506640">
        <w:rPr>
          <w:lang w:eastAsia="zh-CN"/>
        </w:rPr>
        <w:tab/>
      </w:r>
      <w:r w:rsidR="00FA20E3" w:rsidRPr="00506640">
        <w:rPr>
          <w:lang w:eastAsia="zh-CN"/>
        </w:rPr>
        <w:t>Intent driven MnS</w:t>
      </w:r>
      <w:bookmarkEnd w:id="68"/>
      <w:bookmarkEnd w:id="69"/>
    </w:p>
    <w:p w14:paraId="7B913B21" w14:textId="77777777" w:rsidR="00FA20E3" w:rsidRPr="00506640" w:rsidRDefault="00FA20E3" w:rsidP="00D060EE">
      <w:r w:rsidRPr="00506640">
        <w:t xml:space="preserve">Introduction of service-based architecture for 5G, in combination with functional model of business roles, exceeds the level of complexity for managing network in different scenarios (including scenarios for </w:t>
      </w:r>
      <w:r w:rsidRPr="00506640">
        <w:rPr>
          <w:lang w:eastAsia="zh-CN"/>
        </w:rPr>
        <w:t>design/planning, deployment, maintenance and optimization</w:t>
      </w:r>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70" w:name="_MON_1741074900"/>
    <w:bookmarkEnd w:id="70"/>
    <w:p w14:paraId="5B25FB2D" w14:textId="286EDE93" w:rsidR="00FA20E3" w:rsidRPr="00506640" w:rsidRDefault="00B76AC0" w:rsidP="00804A58">
      <w:pPr>
        <w:pStyle w:val="TH"/>
      </w:pPr>
      <w:r>
        <w:object w:dxaOrig="9026" w:dyaOrig="2411" w14:anchorId="11E1F29A">
          <v:shape id="_x0000_i1026" type="#_x0000_t75" style="width:452.2pt;height:118.9pt" o:ole="">
            <v:imagedata r:id="rId22" o:title=""/>
          </v:shape>
          <o:OLEObject Type="Embed" ProgID="Word.Document.12" ShapeID="_x0000_i1026" DrawAspect="Content" ObjectID="_1813127558" r:id="rId23">
            <o:FieldCodes>\s</o:FieldCodes>
          </o:OLEObject>
        </w:object>
      </w:r>
    </w:p>
    <w:p w14:paraId="5B21DFE9" w14:textId="429C97CD" w:rsidR="00FA20E3" w:rsidRPr="00506640" w:rsidRDefault="00FA20E3" w:rsidP="00FA20E3">
      <w:pPr>
        <w:pStyle w:val="TF"/>
      </w:pPr>
      <w:bookmarkStart w:id="71" w:name="_CRFigure4_2_21"/>
      <w:r w:rsidRPr="00506640">
        <w:t xml:space="preserve">Figure </w:t>
      </w:r>
      <w:bookmarkEnd w:id="71"/>
      <w:r w:rsidRPr="00506640">
        <w:t>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72" w:name="_CR4_2_3"/>
      <w:bookmarkStart w:id="73" w:name="_Toc106192926"/>
      <w:bookmarkStart w:id="74" w:name="_Toc202514783"/>
      <w:bookmarkEnd w:id="72"/>
      <w:r w:rsidRPr="00506640">
        <w:rPr>
          <w:lang w:eastAsia="zh-CN"/>
        </w:rPr>
        <w:t>4.2.3</w:t>
      </w:r>
      <w:r w:rsidRPr="00506640">
        <w:rPr>
          <w:lang w:eastAsia="zh-CN"/>
        </w:rPr>
        <w:tab/>
        <w:t>Intent translation</w:t>
      </w:r>
      <w:bookmarkEnd w:id="73"/>
      <w:bookmarkEnd w:id="74"/>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75" w:name="_CRFigure4_2_31"/>
      <w:r w:rsidRPr="00506640">
        <w:rPr>
          <w:lang w:eastAsia="zh-CN"/>
        </w:rPr>
        <w:t xml:space="preserve">Figure </w:t>
      </w:r>
      <w:bookmarkEnd w:id="75"/>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76" w:name="_CR4_3"/>
      <w:bookmarkStart w:id="77" w:name="_Toc106192927"/>
      <w:bookmarkStart w:id="78" w:name="_Toc202514784"/>
      <w:bookmarkEnd w:id="76"/>
      <w:r w:rsidRPr="00506640">
        <w:rPr>
          <w:rFonts w:hint="eastAsia"/>
          <w:lang w:eastAsia="zh-CN"/>
        </w:rPr>
        <w:t>4</w:t>
      </w:r>
      <w:r w:rsidRPr="00506640">
        <w:rPr>
          <w:lang w:eastAsia="zh-CN"/>
        </w:rPr>
        <w:t>.3</w:t>
      </w:r>
      <w:r w:rsidRPr="00506640">
        <w:rPr>
          <w:lang w:eastAsia="zh-CN"/>
        </w:rPr>
        <w:tab/>
        <w:t>Intent driven closed-loop</w:t>
      </w:r>
      <w:bookmarkEnd w:id="77"/>
      <w:bookmarkEnd w:id="78"/>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r w:rsidR="009F0C8D" w:rsidRPr="00506640">
        <w:t>the mechanisms that the</w:t>
      </w:r>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7BD1C1D3">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79" w:name="_CRFigure4_31"/>
      <w:r w:rsidRPr="00506640">
        <w:t xml:space="preserve">Figure </w:t>
      </w:r>
      <w:bookmarkEnd w:id="79"/>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80" w:name="_CR4_4"/>
      <w:bookmarkStart w:id="81" w:name="_Toc106192928"/>
      <w:bookmarkStart w:id="82" w:name="_Toc202514785"/>
      <w:bookmarkEnd w:id="80"/>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81"/>
      <w:bookmarkEnd w:id="82"/>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(an example for policy is when the average throughput is lower than certain threshold, 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6">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83" w:name="_CRFigure4_41"/>
      <w:r w:rsidRPr="00506640">
        <w:t xml:space="preserve">Figure </w:t>
      </w:r>
      <w:bookmarkEnd w:id="83"/>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84" w:name="_CR4_5"/>
      <w:bookmarkStart w:id="85" w:name="_Toc106192929"/>
      <w:bookmarkStart w:id="86" w:name="_Toc202514786"/>
      <w:bookmarkEnd w:id="84"/>
      <w:r w:rsidRPr="00506640">
        <w:rPr>
          <w:lang w:eastAsia="zh-CN"/>
        </w:rPr>
        <w:t>4.5</w:t>
      </w:r>
      <w:r w:rsidRPr="00506640">
        <w:rPr>
          <w:lang w:eastAsia="zh-CN"/>
        </w:rPr>
        <w:tab/>
        <w:t>General concept of Intent Content</w:t>
      </w:r>
      <w:bookmarkEnd w:id="85"/>
      <w:bookmarkEnd w:id="86"/>
    </w:p>
    <w:p w14:paraId="0227B6E1" w14:textId="77777777" w:rsidR="005C76F1" w:rsidRPr="00506640" w:rsidRDefault="005C76F1" w:rsidP="005C76F1">
      <w:pPr>
        <w:pStyle w:val="Heading3"/>
        <w:rPr>
          <w:lang w:eastAsia="zh-CN"/>
        </w:rPr>
      </w:pPr>
      <w:bookmarkStart w:id="87" w:name="_CR4_5_1"/>
      <w:bookmarkStart w:id="88" w:name="_Toc106192930"/>
      <w:bookmarkStart w:id="89" w:name="_Toc202514787"/>
      <w:bookmarkEnd w:id="87"/>
      <w:r w:rsidRPr="00506640">
        <w:rPr>
          <w:lang w:eastAsia="zh-CN"/>
        </w:rPr>
        <w:t>4.5.1</w:t>
      </w:r>
      <w:r w:rsidRPr="00506640">
        <w:rPr>
          <w:lang w:eastAsia="zh-CN"/>
        </w:rPr>
        <w:tab/>
        <w:t>Intent Expectation</w:t>
      </w:r>
      <w:bookmarkEnd w:id="88"/>
      <w:bookmarkEnd w:id="89"/>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90" w:name="_CR4_5_2"/>
      <w:bookmarkStart w:id="91" w:name="_Toc106192931"/>
      <w:bookmarkStart w:id="92" w:name="_Toc202514788"/>
      <w:bookmarkEnd w:id="90"/>
      <w:r w:rsidRPr="00506640">
        <w:rPr>
          <w:lang w:eastAsia="zh-CN"/>
        </w:rPr>
        <w:t>4.5.2</w:t>
      </w:r>
      <w:r w:rsidRPr="00506640">
        <w:rPr>
          <w:lang w:eastAsia="zh-CN"/>
        </w:rPr>
        <w:tab/>
        <w:t>E</w:t>
      </w:r>
      <w:r w:rsidRPr="00506640">
        <w:t>xpectation</w:t>
      </w:r>
      <w:r w:rsidRPr="00506640">
        <w:rPr>
          <w:lang w:eastAsia="zh-CN"/>
        </w:rPr>
        <w:t xml:space="preserve"> Targets</w:t>
      </w:r>
      <w:bookmarkEnd w:id="91"/>
      <w:bookmarkEnd w:id="92"/>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93" w:name="_CRTable4_5_21"/>
      <w:bookmarkStart w:id="94" w:name="_Toc106192932"/>
      <w:r>
        <w:t xml:space="preserve">Table </w:t>
      </w:r>
      <w:bookmarkEnd w:id="93"/>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Pr="00E24008" w:rsidRDefault="00A767AC" w:rsidP="00E24008"/>
    <w:p w14:paraId="65CFCB6D" w14:textId="41C703BE" w:rsidR="0016361F" w:rsidRPr="00506640" w:rsidRDefault="0016361F" w:rsidP="00167656">
      <w:pPr>
        <w:pStyle w:val="Heading3"/>
      </w:pPr>
      <w:bookmarkStart w:id="95" w:name="_CR4_5_3"/>
      <w:bookmarkStart w:id="96" w:name="_Toc202514789"/>
      <w:bookmarkEnd w:id="95"/>
      <w:r w:rsidRPr="00506640">
        <w:t>4.5.3</w:t>
      </w:r>
      <w:r w:rsidR="00167656" w:rsidRPr="00506640">
        <w:tab/>
      </w:r>
      <w:r w:rsidR="005C76F1" w:rsidRPr="00506640">
        <w:t>Expectation Objects</w:t>
      </w:r>
      <w:bookmarkEnd w:id="94"/>
      <w:bookmarkEnd w:id="96"/>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0A2533">
        <w:rPr>
          <w:rFonts w:hint="eastAsia"/>
        </w:rPr>
        <w:t xml:space="preserve"> </w:t>
      </w:r>
      <w:r w:rsidRPr="00506640">
        <w:t>or may be cumbersome for some intents.</w:t>
      </w:r>
    </w:p>
    <w:p w14:paraId="22766852" w14:textId="073C285F" w:rsidR="00C97F4B" w:rsidRPr="00506640" w:rsidRDefault="00C97F4B" w:rsidP="000A2533">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A2533">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97" w:name="_CR4_5_4"/>
      <w:bookmarkStart w:id="98" w:name="_Toc106192933"/>
      <w:bookmarkStart w:id="99" w:name="_Toc202514790"/>
      <w:bookmarkEnd w:id="97"/>
      <w:r w:rsidRPr="00506640">
        <w:rPr>
          <w:lang w:eastAsia="zh-CN"/>
        </w:rPr>
        <w:t>4.5.4</w:t>
      </w:r>
      <w:r w:rsidRPr="00506640">
        <w:rPr>
          <w:lang w:eastAsia="zh-CN"/>
        </w:rPr>
        <w:tab/>
        <w:t>Context</w:t>
      </w:r>
      <w:bookmarkEnd w:id="98"/>
      <w:bookmarkEnd w:id="99"/>
    </w:p>
    <w:p w14:paraId="67B7972D" w14:textId="1713FBE3"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lastRenderedPageBreak/>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E24008">
      <w:pPr>
        <w:pStyle w:val="Heading3"/>
        <w:rPr>
          <w:lang w:eastAsia="zh-CN"/>
        </w:rPr>
      </w:pPr>
      <w:bookmarkStart w:id="100" w:name="_CR4_5_5"/>
      <w:bookmarkStart w:id="101" w:name="_Toc202514791"/>
      <w:bookmarkEnd w:id="100"/>
      <w:r w:rsidRPr="00E24008">
        <w:t>4.</w:t>
      </w:r>
      <w:r w:rsidRPr="00E24008">
        <w:rPr>
          <w:rFonts w:hint="eastAsia"/>
        </w:rPr>
        <w:t>5</w:t>
      </w:r>
      <w:r w:rsidRPr="00E24008">
        <w:t>.5</w:t>
      </w:r>
      <w:r w:rsidRPr="00E24008">
        <w:tab/>
        <w:t>General Requirements</w:t>
      </w:r>
      <w:bookmarkEnd w:id="101"/>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48AF04EC" w14:textId="77777777" w:rsidR="00FA20E3" w:rsidRPr="00506640" w:rsidRDefault="006A29F4" w:rsidP="00FA20E3">
      <w:pPr>
        <w:pStyle w:val="Heading1"/>
      </w:pPr>
      <w:bookmarkStart w:id="102" w:name="_CR5"/>
      <w:bookmarkStart w:id="103" w:name="_Toc106192934"/>
      <w:bookmarkStart w:id="104" w:name="_Toc202514792"/>
      <w:bookmarkEnd w:id="102"/>
      <w:r w:rsidRPr="00506640">
        <w:t>5</w:t>
      </w:r>
      <w:r w:rsidRPr="00506640">
        <w:tab/>
        <w:t>Specification</w:t>
      </w:r>
      <w:r w:rsidR="00FA20E3" w:rsidRPr="00506640">
        <w:t xml:space="preserve"> Level Requirements</w:t>
      </w:r>
      <w:bookmarkEnd w:id="103"/>
      <w:bookmarkEnd w:id="104"/>
    </w:p>
    <w:p w14:paraId="66E70F10" w14:textId="77777777" w:rsidR="00FA20E3" w:rsidRPr="00506640" w:rsidRDefault="00FA20E3" w:rsidP="00FA20E3">
      <w:pPr>
        <w:pStyle w:val="Heading2"/>
        <w:tabs>
          <w:tab w:val="left" w:pos="1140"/>
        </w:tabs>
      </w:pPr>
      <w:bookmarkStart w:id="105" w:name="_CR5_1"/>
      <w:bookmarkStart w:id="106" w:name="_Toc106192935"/>
      <w:bookmarkStart w:id="107" w:name="_Toc202514793"/>
      <w:bookmarkEnd w:id="105"/>
      <w:r w:rsidRPr="00506640">
        <w:t>5.1</w:t>
      </w:r>
      <w:r w:rsidRPr="00506640">
        <w:tab/>
        <w:t>Use cases</w:t>
      </w:r>
      <w:bookmarkEnd w:id="106"/>
      <w:bookmarkEnd w:id="107"/>
    </w:p>
    <w:p w14:paraId="46BB1480" w14:textId="77777777" w:rsidR="007436A6" w:rsidRPr="00506640" w:rsidRDefault="007436A6" w:rsidP="007436A6">
      <w:pPr>
        <w:pStyle w:val="Heading3"/>
      </w:pPr>
      <w:bookmarkStart w:id="108" w:name="_CR5_1_1"/>
      <w:bookmarkStart w:id="109" w:name="_Toc106192936"/>
      <w:bookmarkStart w:id="110" w:name="_Toc202514794"/>
      <w:bookmarkEnd w:id="108"/>
      <w:r w:rsidRPr="00506640">
        <w:t>5.1.1</w:t>
      </w:r>
      <w:r w:rsidRPr="00506640">
        <w:tab/>
        <w:t>Intent containing an expectation for delivering radio network</w:t>
      </w:r>
      <w:bookmarkEnd w:id="109"/>
      <w:bookmarkEnd w:id="110"/>
    </w:p>
    <w:p w14:paraId="120E5F4D" w14:textId="77777777" w:rsidR="007436A6" w:rsidRPr="00506640" w:rsidRDefault="007436A6" w:rsidP="007436A6">
      <w:pPr>
        <w:pStyle w:val="Heading4"/>
        <w:rPr>
          <w:lang w:eastAsia="zh-CN"/>
        </w:rPr>
      </w:pPr>
      <w:bookmarkStart w:id="111" w:name="_CR5_1_1_1"/>
      <w:bookmarkStart w:id="112" w:name="_Toc106192937"/>
      <w:bookmarkStart w:id="113" w:name="_Toc202514795"/>
      <w:bookmarkEnd w:id="111"/>
      <w:r w:rsidRPr="00506640">
        <w:rPr>
          <w:rFonts w:hint="eastAsia"/>
          <w:lang w:eastAsia="zh-CN"/>
        </w:rPr>
        <w:t>5</w:t>
      </w:r>
      <w:r w:rsidRPr="00506640">
        <w:rPr>
          <w:lang w:eastAsia="zh-CN"/>
        </w:rPr>
        <w:t>.1.1.1</w:t>
      </w:r>
      <w:r w:rsidRPr="00506640">
        <w:rPr>
          <w:lang w:eastAsia="zh-CN"/>
        </w:rPr>
        <w:tab/>
        <w:t>Introduction</w:t>
      </w:r>
      <w:bookmarkEnd w:id="112"/>
      <w:bookmarkEnd w:id="113"/>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MnS consumer express intent containing an expectation for delivering a radio network in the specified area to a MnS producer.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14" w:name="_CR5_1_1_2"/>
      <w:bookmarkStart w:id="115" w:name="_Toc106192938"/>
      <w:bookmarkStart w:id="116" w:name="_Toc202514796"/>
      <w:bookmarkEnd w:id="114"/>
      <w:r w:rsidRPr="00506640">
        <w:rPr>
          <w:rFonts w:hint="eastAsia"/>
          <w:lang w:eastAsia="zh-CN"/>
        </w:rPr>
        <w:t>5</w:t>
      </w:r>
      <w:r w:rsidRPr="00506640">
        <w:rPr>
          <w:lang w:eastAsia="zh-CN"/>
        </w:rPr>
        <w:t>.1.1.2</w:t>
      </w:r>
      <w:r w:rsidRPr="00506640">
        <w:rPr>
          <w:lang w:eastAsia="zh-CN"/>
        </w:rPr>
        <w:tab/>
        <w:t>Requirements</w:t>
      </w:r>
      <w:bookmarkEnd w:id="115"/>
      <w:bookmarkEnd w:id="116"/>
    </w:p>
    <w:p w14:paraId="361E0162" w14:textId="77777777" w:rsidR="0036694C" w:rsidRPr="00506640" w:rsidRDefault="0036694C" w:rsidP="0036694C">
      <w:pPr>
        <w:rPr>
          <w:lang w:eastAsia="zh-CN" w:bidi="ar-KW"/>
        </w:rPr>
      </w:pPr>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17" w:name="_CR5_1_2"/>
      <w:bookmarkStart w:id="118" w:name="_Toc106192939"/>
      <w:bookmarkStart w:id="119" w:name="_Toc202514797"/>
      <w:bookmarkEnd w:id="117"/>
      <w:r w:rsidRPr="00506640">
        <w:lastRenderedPageBreak/>
        <w:t>5.1.2</w:t>
      </w:r>
      <w:r w:rsidRPr="00506640">
        <w:tab/>
        <w:t>Intent containing an expectation for delivering a radio service</w:t>
      </w:r>
      <w:bookmarkEnd w:id="118"/>
      <w:bookmarkEnd w:id="119"/>
    </w:p>
    <w:p w14:paraId="54A3576F" w14:textId="77777777" w:rsidR="007436A6" w:rsidRPr="00506640" w:rsidRDefault="007436A6" w:rsidP="007436A6">
      <w:pPr>
        <w:pStyle w:val="Heading4"/>
        <w:rPr>
          <w:lang w:eastAsia="zh-CN"/>
        </w:rPr>
      </w:pPr>
      <w:bookmarkStart w:id="120" w:name="_CR5_1_2_1"/>
      <w:bookmarkStart w:id="121" w:name="_Toc106192940"/>
      <w:bookmarkStart w:id="122" w:name="_Toc202514798"/>
      <w:bookmarkEnd w:id="120"/>
      <w:r w:rsidRPr="00506640">
        <w:rPr>
          <w:rFonts w:hint="eastAsia"/>
          <w:lang w:eastAsia="zh-CN"/>
        </w:rPr>
        <w:t>5</w:t>
      </w:r>
      <w:r w:rsidRPr="00506640">
        <w:rPr>
          <w:lang w:eastAsia="zh-CN"/>
        </w:rPr>
        <w:t>.1.2.1</w:t>
      </w:r>
      <w:r w:rsidRPr="00506640">
        <w:rPr>
          <w:lang w:eastAsia="zh-CN"/>
        </w:rPr>
        <w:tab/>
        <w:t>Introduction</w:t>
      </w:r>
      <w:bookmarkEnd w:id="121"/>
      <w:bookmarkEnd w:id="122"/>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0A2533">
        <w:rPr>
          <w:rFonts w:hint="eastAsia"/>
        </w:rPr>
        <w:t>N</w:t>
      </w:r>
      <w:r w:rsidRPr="000A2533">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23" w:name="_CR5_1_2_2"/>
      <w:bookmarkStart w:id="124" w:name="_Toc106192941"/>
      <w:bookmarkStart w:id="125" w:name="_Toc202514799"/>
      <w:bookmarkEnd w:id="123"/>
      <w:r w:rsidRPr="00506640">
        <w:rPr>
          <w:rFonts w:hint="eastAsia"/>
          <w:lang w:eastAsia="zh-CN"/>
        </w:rPr>
        <w:t>5</w:t>
      </w:r>
      <w:r w:rsidRPr="00506640">
        <w:rPr>
          <w:lang w:eastAsia="zh-CN"/>
        </w:rPr>
        <w:t>.1.2.2</w:t>
      </w:r>
      <w:r w:rsidRPr="00506640">
        <w:rPr>
          <w:lang w:eastAsia="zh-CN"/>
        </w:rPr>
        <w:tab/>
        <w:t>Requirements</w:t>
      </w:r>
      <w:bookmarkEnd w:id="124"/>
      <w:bookmarkEnd w:id="125"/>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7E92CBC5" w14:textId="77777777" w:rsidR="008B50A7" w:rsidRPr="00506640" w:rsidRDefault="008B50A7" w:rsidP="008B50A7">
      <w:pPr>
        <w:rPr>
          <w:lang w:eastAsia="zh-CN" w:bidi="ar-KW"/>
        </w:rPr>
      </w:pPr>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426F0E06" w14:textId="219ADA26" w:rsidR="007436A6" w:rsidRPr="00506640" w:rsidRDefault="007436A6" w:rsidP="007436A6">
      <w:pPr>
        <w:pStyle w:val="Heading3"/>
      </w:pPr>
      <w:bookmarkStart w:id="126" w:name="_CR5_1_3"/>
      <w:bookmarkStart w:id="127" w:name="_Toc106192942"/>
      <w:bookmarkStart w:id="128" w:name="_Toc202514800"/>
      <w:bookmarkEnd w:id="126"/>
      <w:r w:rsidRPr="00506640">
        <w:t>5.1.3</w:t>
      </w:r>
      <w:r w:rsidRPr="00506640">
        <w:tab/>
        <w:t>Intent containing an expectation for delivering a service</w:t>
      </w:r>
      <w:bookmarkEnd w:id="127"/>
      <w:r w:rsidR="003B76FD" w:rsidRPr="003B76FD">
        <w:t xml:space="preserve"> at the edge.</w:t>
      </w:r>
      <w:bookmarkEnd w:id="128"/>
    </w:p>
    <w:p w14:paraId="3979D27F" w14:textId="77777777" w:rsidR="007436A6" w:rsidRPr="00506640" w:rsidRDefault="007436A6" w:rsidP="007436A6">
      <w:pPr>
        <w:pStyle w:val="Heading4"/>
        <w:rPr>
          <w:lang w:eastAsia="zh-CN"/>
        </w:rPr>
      </w:pPr>
      <w:bookmarkStart w:id="129" w:name="_CR5_1_3_1"/>
      <w:bookmarkStart w:id="130" w:name="_Toc106192943"/>
      <w:bookmarkStart w:id="131" w:name="_Toc202514801"/>
      <w:bookmarkEnd w:id="129"/>
      <w:r w:rsidRPr="00506640">
        <w:rPr>
          <w:rFonts w:hint="eastAsia"/>
          <w:lang w:eastAsia="zh-CN"/>
        </w:rPr>
        <w:t>5</w:t>
      </w:r>
      <w:r w:rsidRPr="00506640">
        <w:rPr>
          <w:lang w:eastAsia="zh-CN"/>
        </w:rPr>
        <w:t>.1.3.1</w:t>
      </w:r>
      <w:r w:rsidRPr="00506640">
        <w:rPr>
          <w:lang w:eastAsia="zh-CN"/>
        </w:rPr>
        <w:tab/>
        <w:t>Introduction</w:t>
      </w:r>
      <w:bookmarkEnd w:id="130"/>
      <w:bookmarkEnd w:id="131"/>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32" w:name="_CR5_1_3_2"/>
      <w:bookmarkStart w:id="133" w:name="_Toc106192944"/>
      <w:bookmarkStart w:id="134" w:name="_Toc202514802"/>
      <w:bookmarkEnd w:id="132"/>
      <w:r w:rsidRPr="00506640">
        <w:rPr>
          <w:rFonts w:hint="eastAsia"/>
          <w:lang w:eastAsia="zh-CN"/>
        </w:rPr>
        <w:t>5</w:t>
      </w:r>
      <w:r w:rsidRPr="00506640">
        <w:rPr>
          <w:lang w:eastAsia="zh-CN"/>
        </w:rPr>
        <w:t>.1.3.2</w:t>
      </w:r>
      <w:r w:rsidRPr="00506640">
        <w:rPr>
          <w:lang w:eastAsia="zh-CN"/>
        </w:rPr>
        <w:tab/>
        <w:t>Requirements</w:t>
      </w:r>
      <w:bookmarkEnd w:id="133"/>
      <w:bookmarkEnd w:id="134"/>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35" w:name="_CR5_1_4"/>
      <w:bookmarkStart w:id="136" w:name="_Toc106192945"/>
      <w:bookmarkStart w:id="137" w:name="_Toc202514803"/>
      <w:bookmarkEnd w:id="135"/>
      <w:r w:rsidRPr="00506640">
        <w:lastRenderedPageBreak/>
        <w:t>5.</w:t>
      </w:r>
      <w:r w:rsidRPr="00506640">
        <w:rPr>
          <w:lang w:eastAsia="zh-CN"/>
        </w:rPr>
        <w:t>1.</w:t>
      </w:r>
      <w:r w:rsidRPr="00506640">
        <w:t>4</w:t>
      </w:r>
      <w:r w:rsidRPr="00506640">
        <w:tab/>
        <w:t>Intent containing an expectation on coverage performance to be assured</w:t>
      </w:r>
      <w:bookmarkEnd w:id="136"/>
      <w:bookmarkEnd w:id="137"/>
    </w:p>
    <w:p w14:paraId="48AD215D" w14:textId="77777777" w:rsidR="007436A6" w:rsidRPr="00506640" w:rsidRDefault="007436A6" w:rsidP="007436A6">
      <w:pPr>
        <w:pStyle w:val="Heading4"/>
        <w:rPr>
          <w:lang w:eastAsia="zh-CN"/>
        </w:rPr>
      </w:pPr>
      <w:bookmarkStart w:id="138" w:name="_CR5_1_4_1"/>
      <w:bookmarkStart w:id="139" w:name="_Toc106192946"/>
      <w:bookmarkStart w:id="140" w:name="_Toc202514804"/>
      <w:bookmarkEnd w:id="138"/>
      <w:r w:rsidRPr="00506640">
        <w:rPr>
          <w:rFonts w:hint="eastAsia"/>
          <w:lang w:eastAsia="zh-CN"/>
        </w:rPr>
        <w:t>5</w:t>
      </w:r>
      <w:r w:rsidRPr="00506640">
        <w:rPr>
          <w:lang w:eastAsia="zh-CN"/>
        </w:rPr>
        <w:t>.1.4.1</w:t>
      </w:r>
      <w:r w:rsidRPr="00506640">
        <w:rPr>
          <w:lang w:eastAsia="zh-CN"/>
        </w:rPr>
        <w:tab/>
        <w:t>Introduction</w:t>
      </w:r>
      <w:bookmarkEnd w:id="139"/>
      <w:bookmarkEnd w:id="140"/>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p w14:paraId="70911C4F" w14:textId="4CB29490"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A2533">
        <w:t>online iteration optimization technologies may be used to selecting the best coverage configuration parameters rapidly.</w:t>
      </w:r>
    </w:p>
    <w:p w14:paraId="09F7EF93" w14:textId="79FA36CB" w:rsidR="007436A6" w:rsidRPr="00506640" w:rsidRDefault="007436A6" w:rsidP="00E24008">
      <w:pPr>
        <w:rPr>
          <w:lang w:eastAsia="zh-CN"/>
        </w:rPr>
      </w:pPr>
      <w:r w:rsidRPr="00E24008">
        <w:t xml:space="preserve">MnS producer continuously monitors the coverage performance (e.g. weak coverage ratio, average RSRP) for the specified area, and decides whether coverage targets described in the intent is satisfied. If not satisfied, </w:t>
      </w:r>
      <w:r w:rsidR="000160AF" w:rsidRPr="00E24008">
        <w:t xml:space="preserve">MnS producer </w:t>
      </w:r>
      <w:r w:rsidRPr="00E24008">
        <w:t>iteratively executes above workflows (including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41" w:name="_CR5_1_4_2"/>
      <w:bookmarkStart w:id="142" w:name="_Toc106192947"/>
      <w:bookmarkStart w:id="143" w:name="_Toc202514805"/>
      <w:bookmarkEnd w:id="141"/>
      <w:r w:rsidRPr="00506640">
        <w:t>5.1.4.2</w:t>
      </w:r>
      <w:r w:rsidRPr="00506640">
        <w:tab/>
        <w:t>Requirements</w:t>
      </w:r>
      <w:bookmarkEnd w:id="142"/>
      <w:bookmarkEnd w:id="143"/>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44" w:name="_CR5_1_5"/>
      <w:bookmarkStart w:id="145" w:name="_Toc106192948"/>
      <w:bookmarkStart w:id="146" w:name="_Toc202514806"/>
      <w:bookmarkEnd w:id="144"/>
      <w:r w:rsidRPr="00506640">
        <w:t>5.1.5</w:t>
      </w:r>
      <w:r w:rsidRPr="00506640">
        <w:tab/>
        <w:t xml:space="preserve">Intent containing an expectation on </w:t>
      </w:r>
      <w:r w:rsidR="009F133D" w:rsidRPr="009F133D">
        <w:t xml:space="preserve">radio network </w:t>
      </w:r>
      <w:r w:rsidRPr="00506640">
        <w:t>performance to be assured</w:t>
      </w:r>
      <w:bookmarkEnd w:id="145"/>
      <w:bookmarkEnd w:id="146"/>
    </w:p>
    <w:p w14:paraId="7AE69BDB" w14:textId="77777777" w:rsidR="007436A6" w:rsidRPr="00506640" w:rsidRDefault="007436A6" w:rsidP="007436A6">
      <w:pPr>
        <w:pStyle w:val="Heading4"/>
        <w:rPr>
          <w:lang w:eastAsia="zh-CN"/>
        </w:rPr>
      </w:pPr>
      <w:bookmarkStart w:id="147" w:name="_CR5_1_5_1"/>
      <w:bookmarkStart w:id="148" w:name="_Toc106192949"/>
      <w:bookmarkStart w:id="149" w:name="_Toc202514807"/>
      <w:bookmarkEnd w:id="147"/>
      <w:r w:rsidRPr="00506640">
        <w:rPr>
          <w:rFonts w:hint="eastAsia"/>
          <w:lang w:eastAsia="zh-CN"/>
        </w:rPr>
        <w:t>5</w:t>
      </w:r>
      <w:r w:rsidRPr="00506640">
        <w:rPr>
          <w:lang w:eastAsia="zh-CN"/>
        </w:rPr>
        <w:t>.1.5.1</w:t>
      </w:r>
      <w:r w:rsidRPr="00506640">
        <w:rPr>
          <w:lang w:eastAsia="zh-CN"/>
        </w:rPr>
        <w:tab/>
        <w:t>Introduction</w:t>
      </w:r>
      <w:bookmarkEnd w:id="148"/>
      <w:bookmarkEnd w:id="149"/>
    </w:p>
    <w:p w14:paraId="29105455" w14:textId="057EE7C2" w:rsidR="009F133D" w:rsidRDefault="007436A6" w:rsidP="00ED314A">
      <w:pPr>
        <w:rPr>
          <w:lang w:eastAsia="zh-CN"/>
        </w:rPr>
      </w:pP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3B3F2D46" w:rsidR="007436A6" w:rsidRPr="00506640" w:rsidRDefault="007436A6" w:rsidP="00E24008">
      <w:pPr>
        <w:rPr>
          <w:lang w:eastAsia="zh-CN"/>
        </w:rPr>
      </w:pPr>
      <w:r w:rsidRPr="00E24008">
        <w:t xml:space="preserve">Based on the intent containing expectation on </w:t>
      </w:r>
      <w:r w:rsidR="009F133D" w:rsidRPr="00E24008">
        <w:t>radio network performance</w:t>
      </w:r>
      <w:r w:rsidRPr="00E24008">
        <w:t xml:space="preserve"> </w:t>
      </w:r>
      <w:r w:rsidR="00E82E13" w:rsidRPr="00E24008">
        <w:t xml:space="preserve">for the specified area </w:t>
      </w:r>
      <w:r w:rsidRPr="00E24008">
        <w:t xml:space="preserve">to be assured received, </w:t>
      </w:r>
      <w:r w:rsidRPr="00E24008">
        <w:rPr>
          <w:rFonts w:hint="eastAsia"/>
        </w:rPr>
        <w:t>MnS</w:t>
      </w:r>
      <w:r w:rsidRPr="00E24008">
        <w:t xml:space="preserve"> producer collects and analyses corresponding </w:t>
      </w:r>
      <w:r w:rsidR="009F133D" w:rsidRPr="00E24008">
        <w:t>radio network</w:t>
      </w:r>
      <w:r w:rsidRPr="00E24008">
        <w:t xml:space="preserve"> </w:t>
      </w:r>
      <w:r w:rsidR="009F133D" w:rsidRPr="00E24008">
        <w:t xml:space="preserve">performance </w:t>
      </w:r>
      <w:r w:rsidRPr="00E24008">
        <w:t>related data</w:t>
      </w:r>
      <w:r w:rsidR="009F133D" w:rsidRPr="00E24008">
        <w:t xml:space="preserve"> (e.g. RAN UE throughput </w:t>
      </w:r>
      <w:r w:rsidR="009F133D" w:rsidRPr="00E24008">
        <w:lastRenderedPageBreak/>
        <w:t>data, number of PRBs used for UL/DL traffic transmission)</w:t>
      </w:r>
      <w:r w:rsidRPr="00E24008">
        <w:t xml:space="preserve"> in the specified areas, identifies the potential</w:t>
      </w:r>
      <w:r w:rsidR="009F133D" w:rsidRPr="00E24008">
        <w:t xml:space="preserve"> radio network performance</w:t>
      </w:r>
      <w:r w:rsidRPr="00E24008">
        <w:t xml:space="preserve"> </w:t>
      </w:r>
      <w:r w:rsidR="009F133D" w:rsidRPr="00E24008">
        <w:t xml:space="preserve">issues (e.g. </w:t>
      </w:r>
      <w:r w:rsidRPr="00E24008">
        <w:t>low RAN UE throughput for certain areas, high load for certain areas</w:t>
      </w:r>
      <w:r w:rsidR="009F133D" w:rsidRPr="00E24008">
        <w:t>, high UL/DL PRB Load issue)</w:t>
      </w:r>
      <w:r w:rsidRPr="00E24008">
        <w:t xml:space="preserve">, which will impact </w:t>
      </w:r>
      <w:r w:rsidR="009F133D" w:rsidRPr="00E24008">
        <w:t>radio network</w:t>
      </w:r>
      <w:r w:rsidRPr="00E24008">
        <w:t xml:space="preserve"> </w:t>
      </w:r>
      <w:r w:rsidR="009F133D" w:rsidRPr="00E24008">
        <w:t xml:space="preserve">performance </w:t>
      </w:r>
      <w:r w:rsidRPr="00E24008">
        <w:t>intent satisfaction, analyses</w:t>
      </w:r>
      <w:r w:rsidR="00E82E13" w:rsidRPr="00E24008">
        <w:t xml:space="preserve"> the cause</w:t>
      </w:r>
      <w:r w:rsidRPr="00E24008">
        <w:t xml:space="preserve">, evaluates, decides and adjusts the radio feature configuration parameters for impacted RAN NEs/Cells </w:t>
      </w:r>
      <w:r w:rsidR="00E82E13" w:rsidRPr="00E24008">
        <w:t xml:space="preserve">to address the radio network performance issues </w:t>
      </w:r>
      <w:r w:rsidRPr="00E24008">
        <w:t xml:space="preserve">in the specified areas. The </w:t>
      </w:r>
      <w:r w:rsidR="000938FE" w:rsidRPr="00E24008">
        <w:t xml:space="preserve">artificial </w:t>
      </w:r>
      <w:r w:rsidRPr="00E24008">
        <w:t xml:space="preserve">intelligence or machine learning technologies may be used to select the optimal radio feature configuration parameters to satisfy </w:t>
      </w:r>
      <w:r w:rsidR="009F133D" w:rsidRPr="00E24008">
        <w:t>radio network performance</w:t>
      </w:r>
      <w:r w:rsidRPr="00E24008">
        <w:t xml:space="preserve"> target</w:t>
      </w:r>
      <w:r w:rsidR="009F133D" w:rsidRPr="00E24008">
        <w:t>s</w:t>
      </w:r>
      <w:r w:rsidRPr="00E24008">
        <w:t>.</w:t>
      </w:r>
    </w:p>
    <w:p w14:paraId="7EF99A8E" w14:textId="151B7B60" w:rsidR="007436A6" w:rsidRPr="00506640" w:rsidRDefault="007436A6" w:rsidP="00ED314A">
      <w:pPr>
        <w:rPr>
          <w:lang w:eastAsia="zh-CN"/>
        </w:rPr>
      </w:pPr>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50" w:name="_CR5_1_5_2"/>
      <w:bookmarkStart w:id="151" w:name="_Toc106192950"/>
      <w:bookmarkStart w:id="152" w:name="_Toc202514808"/>
      <w:bookmarkEnd w:id="150"/>
      <w:r w:rsidRPr="00506640">
        <w:rPr>
          <w:rFonts w:hint="eastAsia"/>
          <w:lang w:eastAsia="zh-CN"/>
        </w:rPr>
        <w:t>5</w:t>
      </w:r>
      <w:r w:rsidRPr="00506640">
        <w:rPr>
          <w:lang w:eastAsia="zh-CN"/>
        </w:rPr>
        <w:t>.1.5.2</w:t>
      </w:r>
      <w:r w:rsidRPr="00506640">
        <w:rPr>
          <w:lang w:eastAsia="zh-CN"/>
        </w:rPr>
        <w:tab/>
        <w:t>Requirements</w:t>
      </w:r>
      <w:bookmarkEnd w:id="151"/>
      <w:bookmarkEnd w:id="152"/>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153" w:name="_CR5_1_6"/>
      <w:bookmarkStart w:id="154" w:name="_Toc202514809"/>
      <w:bookmarkEnd w:id="153"/>
      <w:r>
        <w:t>5.1.6</w:t>
      </w:r>
      <w:r>
        <w:tab/>
        <w:t>Intent containing an expectation for end-to-end network optimization</w:t>
      </w:r>
      <w:bookmarkEnd w:id="154"/>
    </w:p>
    <w:p w14:paraId="0F6DF06E" w14:textId="3E2EC6EC" w:rsidR="0026057C" w:rsidRDefault="0026057C" w:rsidP="0026057C">
      <w:pPr>
        <w:pStyle w:val="Heading4"/>
        <w:rPr>
          <w:lang w:eastAsia="zh-CN"/>
        </w:rPr>
      </w:pPr>
      <w:bookmarkStart w:id="155" w:name="_CR5_1_6_1"/>
      <w:bookmarkStart w:id="156" w:name="_Toc202514810"/>
      <w:bookmarkEnd w:id="155"/>
      <w:r>
        <w:rPr>
          <w:lang w:eastAsia="zh-CN"/>
        </w:rPr>
        <w:t>5.1.6.1</w:t>
      </w:r>
      <w:r>
        <w:rPr>
          <w:lang w:eastAsia="zh-CN"/>
        </w:rPr>
        <w:tab/>
        <w:t>Introduction</w:t>
      </w:r>
      <w:bookmarkEnd w:id="156"/>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57" w:name="_CR5_1_6_2"/>
      <w:bookmarkStart w:id="158" w:name="_Toc202514811"/>
      <w:bookmarkEnd w:id="157"/>
      <w:r>
        <w:rPr>
          <w:lang w:eastAsia="zh-CN"/>
        </w:rPr>
        <w:t>5.1.6.2</w:t>
      </w:r>
      <w:r>
        <w:rPr>
          <w:lang w:eastAsia="zh-CN"/>
        </w:rPr>
        <w:tab/>
        <w:t>Requirements</w:t>
      </w:r>
      <w:bookmarkEnd w:id="158"/>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lastRenderedPageBreak/>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159" w:name="_CR5_1_7"/>
      <w:bookmarkStart w:id="160" w:name="_Toc202514812"/>
      <w:bookmarkEnd w:id="159"/>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60"/>
      <w:r>
        <w:t xml:space="preserve"> </w:t>
      </w:r>
    </w:p>
    <w:p w14:paraId="6732D304" w14:textId="4CABE083" w:rsidR="00CF2109" w:rsidRPr="00506640" w:rsidRDefault="00CF2109" w:rsidP="00CF2109">
      <w:pPr>
        <w:pStyle w:val="Heading4"/>
        <w:rPr>
          <w:lang w:eastAsia="zh-CN"/>
        </w:rPr>
      </w:pPr>
      <w:bookmarkStart w:id="161" w:name="_CR5_1_7_1"/>
      <w:bookmarkStart w:id="162" w:name="_Toc130464599"/>
      <w:bookmarkStart w:id="163" w:name="_Toc202514813"/>
      <w:bookmarkEnd w:id="161"/>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62"/>
      <w:bookmarkEnd w:id="163"/>
    </w:p>
    <w:p w14:paraId="6D2222B6" w14:textId="77777777" w:rsidR="00CF2109" w:rsidRDefault="00CF2109" w:rsidP="00CF2109">
      <w:pPr>
        <w:rPr>
          <w:lang w:eastAsia="zh-CN"/>
        </w:rPr>
      </w:pPr>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sidRPr="000A2533">
        <w:t xml:space="preserve">Some contexts for RAN energy saving (e.g. RAN energy saving allowed time </w:t>
      </w:r>
      <w:r>
        <w:rPr>
          <w:lang w:eastAsia="zh-CN"/>
        </w:rPr>
        <w:t>(e.g., 1:00 am-5:00 am)</w:t>
      </w:r>
      <w:r w:rsidRPr="000A2533">
        <w:t xml:space="preserve">, RAN energy saving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sidRPr="000A2533">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(e.g.</w:t>
      </w:r>
      <w:r w:rsidRPr="002E2996">
        <w:rPr>
          <w:lang w:eastAsia="zh-CN"/>
        </w:rPr>
        <w:t xml:space="preserve"> </w:t>
      </w:r>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0A2533">
        <w:t>energy saving</w:t>
      </w:r>
      <w:r w:rsidRPr="00295A99">
        <w:rPr>
          <w:lang w:eastAsia="zh-CN"/>
        </w:rPr>
        <w:t xml:space="preserve"> target is satisfied.</w:t>
      </w:r>
    </w:p>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64" w:name="_CR5_1_7_2"/>
      <w:bookmarkStart w:id="165" w:name="_Toc130464600"/>
      <w:bookmarkStart w:id="166" w:name="_Toc202514814"/>
      <w:bookmarkEnd w:id="164"/>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65"/>
      <w:bookmarkEnd w:id="166"/>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67" w:name="_CR5_1_8"/>
      <w:bookmarkStart w:id="168" w:name="_Toc202514815"/>
      <w:bookmarkEnd w:id="167"/>
      <w:r w:rsidRPr="00506640">
        <w:t>5.1.</w:t>
      </w:r>
      <w:r>
        <w:t>8</w:t>
      </w:r>
      <w:r w:rsidRPr="00506640">
        <w:tab/>
        <w:t xml:space="preserve">Intent containing an expectation for </w:t>
      </w:r>
      <w:r>
        <w:t>5GC</w:t>
      </w:r>
      <w:r w:rsidRPr="00506640">
        <w:t xml:space="preserve"> network</w:t>
      </w:r>
      <w:bookmarkEnd w:id="168"/>
    </w:p>
    <w:p w14:paraId="059AF6F0" w14:textId="5A3BCE7F" w:rsidR="005D6785" w:rsidRPr="000D516E" w:rsidRDefault="005D6785" w:rsidP="005D6785">
      <w:pPr>
        <w:pStyle w:val="Heading4"/>
        <w:rPr>
          <w:lang w:eastAsia="zh-CN"/>
        </w:rPr>
      </w:pPr>
      <w:bookmarkStart w:id="169" w:name="_CR5_1_8_1"/>
      <w:bookmarkStart w:id="170" w:name="_Toc202514816"/>
      <w:bookmarkEnd w:id="169"/>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70"/>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 which may </w:t>
      </w:r>
      <w:r w:rsidRPr="00506640">
        <w:rPr>
          <w:lang w:eastAsia="zh-CN" w:bidi="ar-KW"/>
        </w:rPr>
        <w:lastRenderedPageBreak/>
        <w:t>include</w:t>
      </w:r>
      <w:r w:rsidRPr="009A7D82">
        <w:rPr>
          <w:lang w:eastAsia="zh-CN" w:bidi="ar-KW"/>
        </w:rPr>
        <w:t xml:space="preserve"> </w:t>
      </w:r>
      <w:r w:rsidR="009058C2">
        <w:rPr>
          <w:rFonts w:hint="eastAsia"/>
          <w:lang w:val="en-US" w:eastAsia="zh-CN" w:bidi="ar-KW"/>
        </w:rPr>
        <w:t>area</w:t>
      </w:r>
      <w:r w:rsidR="009058C2">
        <w:rPr>
          <w:lang w:val="en-US" w:eastAsia="zh-CN" w:bidi="ar-KW"/>
        </w:rPr>
        <w:t xml:space="preserve"> </w:t>
      </w:r>
      <w:r>
        <w:rPr>
          <w:lang w:eastAsia="zh-CN" w:bidi="ar-KW"/>
        </w:rPr>
        <w:t xml:space="preserve">information (e.g. 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capacity information (e.g.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171" w:name="_CR5_1_8_2"/>
      <w:bookmarkStart w:id="172" w:name="_Toc130464588"/>
      <w:bookmarkStart w:id="173" w:name="_Toc202514817"/>
      <w:bookmarkEnd w:id="171"/>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72"/>
      <w:bookmarkEnd w:id="173"/>
    </w:p>
    <w:p w14:paraId="50167DBB" w14:textId="77777777" w:rsidR="003E47CB" w:rsidRPr="00506640" w:rsidRDefault="003E47CB" w:rsidP="00C37C18">
      <w:pPr>
        <w:rPr>
          <w:lang w:eastAsia="zh-CN" w:bidi="ar-KW"/>
        </w:rPr>
      </w:pPr>
      <w:bookmarkStart w:id="174" w:name="_PERM_MCCTEMPBM_CRPT19430004___7"/>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bookmarkEnd w:id="174"/>
    <w:p w14:paraId="09E25298" w14:textId="77777777" w:rsidR="003E47CB" w:rsidRDefault="003E47CB" w:rsidP="00C37C18">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C37C18">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506640" w:rsidRDefault="003E47CB" w:rsidP="00C37C18">
      <w:bookmarkStart w:id="175" w:name="_PERM_MCCTEMPBM_CRPT19430005___7"/>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76" w:name="_CR5_2"/>
      <w:bookmarkStart w:id="177" w:name="_Toc106192951"/>
      <w:bookmarkStart w:id="178" w:name="_Toc202514818"/>
      <w:bookmarkEnd w:id="175"/>
      <w:bookmarkEnd w:id="176"/>
      <w:r w:rsidRPr="00506640">
        <w:t>5.2</w:t>
      </w:r>
      <w:r w:rsidRPr="00506640">
        <w:tab/>
        <w:t>Generic requirements for intent driven MnS</w:t>
      </w:r>
      <w:bookmarkEnd w:id="177"/>
      <w:bookmarkEnd w:id="178"/>
    </w:p>
    <w:p w14:paraId="2DEA2F05" w14:textId="77777777" w:rsidR="00A30A59" w:rsidRPr="00506640" w:rsidRDefault="00A30A59" w:rsidP="00C37C18">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C37C18">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C37C18">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C37C18">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C37C18">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C37C18">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C37C18">
      <w:pPr>
        <w:rPr>
          <w:lang w:eastAsia="zh-CN" w:bidi="ar-KW"/>
        </w:rPr>
      </w:pPr>
      <w:r>
        <w:rPr>
          <w:b/>
        </w:rPr>
        <w:lastRenderedPageBreak/>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79" w:name="_CR5_3"/>
      <w:bookmarkStart w:id="180" w:name="_Toc130464601"/>
      <w:bookmarkStart w:id="181" w:name="_Toc202514819"/>
      <w:bookmarkEnd w:id="179"/>
      <w:r w:rsidRPr="00506640">
        <w:t>5.</w:t>
      </w:r>
      <w:r>
        <w:t>3</w:t>
      </w:r>
      <w:r w:rsidRPr="00506640">
        <w:tab/>
        <w:t xml:space="preserve">Generic </w:t>
      </w:r>
      <w:r>
        <w:t>use case</w:t>
      </w:r>
      <w:r w:rsidRPr="00506640">
        <w:t xml:space="preserve"> for intent driven </w:t>
      </w:r>
      <w:bookmarkEnd w:id="180"/>
      <w:r>
        <w:t>management</w:t>
      </w:r>
      <w:bookmarkEnd w:id="181"/>
    </w:p>
    <w:p w14:paraId="713254EE" w14:textId="25FD352E" w:rsidR="008D427E" w:rsidRPr="00374348" w:rsidRDefault="008D427E" w:rsidP="008D427E">
      <w:pPr>
        <w:pStyle w:val="Heading3"/>
        <w:rPr>
          <w:lang w:eastAsia="zh-CN"/>
        </w:rPr>
      </w:pPr>
      <w:bookmarkStart w:id="182" w:name="_CR5_3_1"/>
      <w:bookmarkStart w:id="183" w:name="_Toc202514820"/>
      <w:bookmarkEnd w:id="182"/>
      <w:r>
        <w:rPr>
          <w:rFonts w:hint="eastAsia"/>
          <w:lang w:eastAsia="zh-CN"/>
        </w:rPr>
        <w:t>5</w:t>
      </w:r>
      <w:r>
        <w:rPr>
          <w:lang w:eastAsia="zh-CN"/>
        </w:rPr>
        <w:t>.3.1</w:t>
      </w:r>
      <w:r>
        <w:rPr>
          <w:lang w:eastAsia="zh-CN"/>
        </w:rPr>
        <w:tab/>
      </w:r>
      <w:r w:rsidRPr="00374348">
        <w:rPr>
          <w:lang w:eastAsia="zh-CN"/>
        </w:rPr>
        <w:t>Intent handling capability obtaining</w:t>
      </w:r>
      <w:bookmarkEnd w:id="183"/>
    </w:p>
    <w:p w14:paraId="32F1334F" w14:textId="29C022F5" w:rsidR="008D427E" w:rsidRDefault="008D427E" w:rsidP="008D427E">
      <w:pPr>
        <w:pStyle w:val="Heading4"/>
        <w:rPr>
          <w:lang w:eastAsia="zh-CN"/>
        </w:rPr>
      </w:pPr>
      <w:bookmarkStart w:id="184" w:name="_CR5_3_1_1"/>
      <w:bookmarkStart w:id="185" w:name="_Toc202514821"/>
      <w:bookmarkEnd w:id="184"/>
      <w:r>
        <w:rPr>
          <w:rFonts w:hint="eastAsia"/>
          <w:lang w:eastAsia="zh-CN"/>
        </w:rPr>
        <w:t>5</w:t>
      </w:r>
      <w:r>
        <w:rPr>
          <w:lang w:eastAsia="zh-CN"/>
        </w:rPr>
        <w:t>.3.1.1</w:t>
      </w:r>
      <w:r>
        <w:rPr>
          <w:lang w:eastAsia="zh-CN"/>
        </w:rPr>
        <w:tab/>
        <w:t>Introduction</w:t>
      </w:r>
      <w:bookmarkEnd w:id="185"/>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0A2533" w:rsidRDefault="008D427E" w:rsidP="000A2533">
      <w:r w:rsidRPr="000A2533">
        <w:t>Before MnS consumer express</w:t>
      </w:r>
      <w:r w:rsidRPr="000A2533">
        <w:rPr>
          <w:rFonts w:hint="eastAsia"/>
        </w:rPr>
        <w:t>es</w:t>
      </w:r>
      <w:r w:rsidRPr="000A2533">
        <w:t xml:space="preserve"> the intent expectation targets and expectation objects to MnS producer,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function to express the intent.</w:t>
      </w:r>
    </w:p>
    <w:p w14:paraId="0818ED39" w14:textId="65DECD5A" w:rsidR="002C23C0" w:rsidRPr="000A2533" w:rsidRDefault="002C23C0" w:rsidP="000A2533">
      <w:r w:rsidRPr="000A2533">
        <w:t>In case the MnS producer updates the intent handling capabilities for one or more intent handling functions, the MnS producer may inform these updates to the MnS consumer.</w:t>
      </w:r>
    </w:p>
    <w:p w14:paraId="6A37CB61" w14:textId="519102BF" w:rsidR="008D427E" w:rsidRDefault="008D427E" w:rsidP="008D427E">
      <w:pPr>
        <w:pStyle w:val="Heading4"/>
        <w:rPr>
          <w:lang w:eastAsia="zh-CN"/>
        </w:rPr>
      </w:pPr>
      <w:bookmarkStart w:id="186" w:name="_CR5_3_1_2"/>
      <w:bookmarkStart w:id="187" w:name="_Toc202514822"/>
      <w:bookmarkEnd w:id="186"/>
      <w:r>
        <w:rPr>
          <w:rFonts w:hint="eastAsia"/>
          <w:lang w:eastAsia="zh-CN"/>
        </w:rPr>
        <w:t>5</w:t>
      </w:r>
      <w:r>
        <w:rPr>
          <w:lang w:eastAsia="zh-CN"/>
        </w:rPr>
        <w:t>.3.1.2</w:t>
      </w:r>
      <w:r>
        <w:rPr>
          <w:lang w:eastAsia="zh-CN"/>
        </w:rPr>
        <w:tab/>
        <w:t>Requirements</w:t>
      </w:r>
      <w:bookmarkEnd w:id="187"/>
    </w:p>
    <w:p w14:paraId="0077833F" w14:textId="77777777" w:rsidR="007C762A" w:rsidRPr="00B60D11" w:rsidRDefault="007C762A" w:rsidP="007C762A">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06640">
        <w:rPr>
          <w:lang w:eastAsia="zh-CN" w:bidi="ar-KW"/>
        </w:rPr>
        <w:t>.</w:t>
      </w:r>
    </w:p>
    <w:p w14:paraId="62ECB7A7" w14:textId="1B02F94E" w:rsidR="008E42BC" w:rsidRDefault="008E42BC" w:rsidP="008E42BC">
      <w:pPr>
        <w:pStyle w:val="Heading3"/>
        <w:rPr>
          <w:lang w:eastAsia="zh-CN"/>
        </w:rPr>
      </w:pPr>
      <w:bookmarkStart w:id="188" w:name="_CR5_3_2"/>
      <w:bookmarkStart w:id="189" w:name="_Toc130464574"/>
      <w:bookmarkStart w:id="190" w:name="_Toc202514823"/>
      <w:bookmarkEnd w:id="188"/>
      <w:r>
        <w:rPr>
          <w:lang w:eastAsia="zh-CN"/>
        </w:rPr>
        <w:t>5</w:t>
      </w:r>
      <w:r w:rsidRPr="00506640">
        <w:rPr>
          <w:lang w:eastAsia="zh-CN"/>
        </w:rPr>
        <w:t>.</w:t>
      </w:r>
      <w:r>
        <w:rPr>
          <w:lang w:eastAsia="zh-CN"/>
        </w:rPr>
        <w:t>3</w:t>
      </w:r>
      <w:r w:rsidRPr="00506640">
        <w:rPr>
          <w:lang w:eastAsia="zh-CN"/>
        </w:rPr>
        <w:t>.</w:t>
      </w:r>
      <w:bookmarkEnd w:id="189"/>
      <w:r>
        <w:rPr>
          <w:lang w:eastAsia="zh-CN"/>
        </w:rPr>
        <w:t>2</w:t>
      </w:r>
      <w:r>
        <w:rPr>
          <w:lang w:eastAsia="zh-CN"/>
        </w:rPr>
        <w:tab/>
        <w:t>Intent report</w:t>
      </w:r>
      <w:bookmarkEnd w:id="190"/>
    </w:p>
    <w:p w14:paraId="2E4E755C" w14:textId="27BD1019" w:rsidR="008E42BC" w:rsidRPr="004C1716" w:rsidRDefault="008E42BC" w:rsidP="008E42BC">
      <w:pPr>
        <w:pStyle w:val="Heading4"/>
        <w:rPr>
          <w:lang w:eastAsia="zh-CN"/>
        </w:rPr>
      </w:pPr>
      <w:bookmarkStart w:id="191" w:name="_CR5_3_2_1"/>
      <w:bookmarkStart w:id="192" w:name="_Toc202514824"/>
      <w:bookmarkEnd w:id="191"/>
      <w:r>
        <w:rPr>
          <w:rFonts w:hint="eastAsia"/>
          <w:lang w:eastAsia="zh-CN"/>
        </w:rPr>
        <w:t>5</w:t>
      </w:r>
      <w:r>
        <w:rPr>
          <w:lang w:eastAsia="zh-CN"/>
        </w:rPr>
        <w:t>.3.2.1</w:t>
      </w:r>
      <w:r>
        <w:rPr>
          <w:lang w:eastAsia="zh-CN"/>
        </w:rPr>
        <w:tab/>
        <w:t>Introduction</w:t>
      </w:r>
      <w:bookmarkEnd w:id="192"/>
    </w:p>
    <w:p w14:paraId="12F90F49" w14:textId="4FCA8B8F" w:rsidR="008E42BC" w:rsidRPr="004876C7" w:rsidRDefault="008E42BC" w:rsidP="008E42BC">
      <w:r>
        <w:t>T</w:t>
      </w:r>
      <w:r w:rsidRPr="008B0737">
        <w:t xml:space="preserve">he </w:t>
      </w:r>
      <w:r w:rsidR="007415F4">
        <w:t>intent f</w:t>
      </w:r>
      <w:r w:rsidRPr="008B0737">
        <w:t xml:space="preserve">ulfilment information </w:t>
      </w:r>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lastRenderedPageBreak/>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lang w:eastAsia="zh-CN"/>
        </w:rPr>
      </w:pPr>
      <w:r w:rsidRPr="00134FFA">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sidRPr="00E24008">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MnS consumer or observations at the MnS producer or its intent </w:t>
      </w:r>
      <w:r w:rsidR="0044227B">
        <w:t>handling function</w:t>
      </w:r>
      <w:r>
        <w:t xml:space="preserve">.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bookmarkStart w:id="193" w:name="_CRFigure5_3_2_11"/>
      <w:r w:rsidRPr="00506640">
        <w:rPr>
          <w:lang w:eastAsia="zh-CN"/>
        </w:rPr>
        <w:t xml:space="preserve">Figure </w:t>
      </w:r>
      <w:bookmarkEnd w:id="193"/>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C37C18">
      <w:pPr>
        <w:pStyle w:val="B1"/>
        <w:rPr>
          <w:lang w:val="en-US"/>
        </w:rPr>
      </w:pPr>
      <w:r w:rsidRPr="00C37C18">
        <w:rPr>
          <w:rFonts w:eastAsia="SimSun"/>
        </w:rPr>
        <w:t>1.</w:t>
      </w:r>
      <w:r w:rsidRPr="00C37C18">
        <w:rPr>
          <w:rFonts w:eastAsia="SimSun"/>
        </w:rPr>
        <w:tab/>
        <w:t>ACKNOWLEDGED:</w:t>
      </w:r>
      <w:r w:rsidRPr="00C37C18">
        <w:t xml:space="preserve"> Wh</w:t>
      </w:r>
      <w:r w:rsidR="0067188A" w:rsidRPr="00C37C18">
        <w:t>e</w:t>
      </w:r>
      <w:r w:rsidRPr="00C37C18">
        <w:t>n an intent</w:t>
      </w:r>
      <w:r w:rsidR="0044227B" w:rsidRPr="00C37C18">
        <w:t xml:space="preserve"> instance</w:t>
      </w:r>
      <w:r w:rsidRPr="00C37C18">
        <w:t xml:space="preserve"> is created, its default state is "</w:t>
      </w:r>
      <w:r w:rsidRPr="00C37C18">
        <w:rPr>
          <w:rFonts w:eastAsia="SimSun"/>
        </w:rPr>
        <w:t>ACKNOWLEDGED</w:t>
      </w:r>
      <w:r w:rsidRPr="00C37C18">
        <w:t xml:space="preserve">". An intent report should be delivered to indicate that the intent </w:t>
      </w:r>
      <w:r w:rsidR="0044227B" w:rsidRPr="00C37C18">
        <w:t xml:space="preserve">instance </w:t>
      </w:r>
      <w:r w:rsidRPr="00C37C18">
        <w:t>has been created. The transitions from "</w:t>
      </w:r>
      <w:r w:rsidRPr="00C37C18">
        <w:rPr>
          <w:rFonts w:eastAsia="SimSun"/>
        </w:rPr>
        <w:t>ACKNOWLEDGED</w:t>
      </w:r>
      <w:r w:rsidRPr="00C37C18">
        <w:t>" state can only be to "</w:t>
      </w:r>
      <w:r w:rsidRPr="00C37C18">
        <w:rPr>
          <w:rFonts w:eastAsia="SimSun"/>
        </w:rPr>
        <w:t>COMPLIANT</w:t>
      </w:r>
      <w:r w:rsidRPr="00C37C18">
        <w:t>", "</w:t>
      </w:r>
      <w:r w:rsidRPr="00C37C18">
        <w:rPr>
          <w:rFonts w:eastAsia="SimSun"/>
        </w:rPr>
        <w:t>FULFILLMENT_FAILED</w:t>
      </w:r>
      <w:r w:rsidRPr="00C37C18">
        <w:t>" or "</w:t>
      </w:r>
      <w:r w:rsidRPr="00C37C18">
        <w:rPr>
          <w:rFonts w:eastAsia="SimSun"/>
        </w:rPr>
        <w:t>TERMINATED</w:t>
      </w:r>
      <w:r w:rsidRPr="00C37C18">
        <w:t xml:space="preserve"> " states as described hereafter.</w:t>
      </w:r>
    </w:p>
    <w:p w14:paraId="7D166C18" w14:textId="4FA37CAD" w:rsidR="00677780" w:rsidRPr="00C86BBD" w:rsidRDefault="00677780" w:rsidP="00C37C18">
      <w:pPr>
        <w:pStyle w:val="B1"/>
        <w:rPr>
          <w:lang w:val="en-US"/>
        </w:rPr>
      </w:pPr>
      <w:r w:rsidRPr="00C37C18">
        <w:rPr>
          <w:rFonts w:eastAsia="SimSun"/>
        </w:rPr>
        <w:t>2.</w:t>
      </w:r>
      <w:r w:rsidRPr="00C37C18">
        <w:rPr>
          <w:rFonts w:eastAsia="SimSun"/>
        </w:rPr>
        <w:tab/>
        <w:t xml:space="preserve">COMPLIANT: When the feasibility check for the intent is successful and the intent is accepted as being compliant, the intent state is changed to "COMPLIANT". </w:t>
      </w:r>
      <w:r w:rsidRPr="00C37C18">
        <w:t xml:space="preserve">An intent report should be delivered to indicate the results of the feasibility check. In the case of an intent delivered for fulfillment, a </w:t>
      </w:r>
      <w:r w:rsidRPr="00C37C18">
        <w:rPr>
          <w:rFonts w:eastAsia="SimSun"/>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C37C18">
      <w:pPr>
        <w:pStyle w:val="B1"/>
        <w:rPr>
          <w:lang w:val="en-US"/>
        </w:rPr>
      </w:pPr>
      <w:r w:rsidRPr="00C37C18">
        <w:tab/>
      </w:r>
      <w:r w:rsidR="00677780" w:rsidRPr="00C37C18">
        <w:t>The transitions from "</w:t>
      </w:r>
      <w:r w:rsidR="00677780" w:rsidRPr="00C37C18">
        <w:rPr>
          <w:rFonts w:eastAsia="SimSun"/>
        </w:rPr>
        <w:t>COMPLIANT</w:t>
      </w:r>
      <w:r w:rsidR="00677780" w:rsidRPr="00C37C18">
        <w:t>" state are either to "</w:t>
      </w:r>
      <w:r w:rsidR="00677780" w:rsidRPr="00C37C18">
        <w:rPr>
          <w:rFonts w:eastAsia="SimSun"/>
        </w:rPr>
        <w:t>ACKNOWLEDGED</w:t>
      </w:r>
      <w:r w:rsidR="00677780" w:rsidRPr="00C37C18">
        <w:t>" state when the intent attributes are modified by the MnS consumer, or to "</w:t>
      </w:r>
      <w:r w:rsidR="00677780" w:rsidRPr="00C37C18">
        <w:rPr>
          <w:rFonts w:eastAsia="SimSun"/>
        </w:rPr>
        <w:t>SUSPENDED</w:t>
      </w:r>
      <w:r w:rsidR="00677780" w:rsidRPr="00C37C18">
        <w:t>", "</w:t>
      </w:r>
      <w:r w:rsidR="007D468F" w:rsidRPr="00C37C18">
        <w:rPr>
          <w:rFonts w:eastAsia="SimSun"/>
        </w:rPr>
        <w:t xml:space="preserve"> FULFILLED</w:t>
      </w:r>
      <w:r w:rsidR="007D468F" w:rsidRPr="00C37C18" w:rsidDel="007D468F">
        <w:t xml:space="preserve"> </w:t>
      </w:r>
      <w:r w:rsidR="00677780" w:rsidRPr="00C37C18">
        <w:t>" or "</w:t>
      </w:r>
      <w:r w:rsidR="00677780" w:rsidRPr="00C37C18">
        <w:rPr>
          <w:rFonts w:eastAsia="SimSun"/>
        </w:rPr>
        <w:t>FULFILLMENT_FAILED</w:t>
      </w:r>
      <w:r w:rsidR="00677780" w:rsidRPr="00C37C18">
        <w:t>" states as described hereafter.</w:t>
      </w:r>
    </w:p>
    <w:p w14:paraId="73F782C1" w14:textId="64DAFC85" w:rsidR="00677780" w:rsidRDefault="0067188A" w:rsidP="00C37C18">
      <w:pPr>
        <w:pStyle w:val="B1"/>
        <w:rPr>
          <w:lang w:val="en-US"/>
        </w:rPr>
      </w:pPr>
      <w:r w:rsidRPr="00C37C18">
        <w:rPr>
          <w:rFonts w:eastAsia="SimSun"/>
        </w:rPr>
        <w:t>3.</w:t>
      </w:r>
      <w:r w:rsidRPr="00C37C18">
        <w:rPr>
          <w:rFonts w:eastAsia="SimSun"/>
        </w:rPr>
        <w:tab/>
      </w:r>
      <w:r w:rsidR="00677780" w:rsidRPr="00C37C18">
        <w:rPr>
          <w:rFonts w:eastAsia="SimSun"/>
        </w:rPr>
        <w:t xml:space="preserve">SUSPENDED: </w:t>
      </w:r>
      <w:r w:rsidR="00677780" w:rsidRPr="00C37C18">
        <w:t>If the MnS consumer decides to suspend the intent, the intent state changes to "</w:t>
      </w:r>
      <w:r w:rsidR="00677780" w:rsidRPr="00C37C18">
        <w:rPr>
          <w:rFonts w:eastAsia="SimSun"/>
        </w:rPr>
        <w:t>SUSPENDED</w:t>
      </w:r>
      <w:r w:rsidR="00677780" w:rsidRPr="00C37C18">
        <w:t xml:space="preserve">". Alternatively, an event may occur while the MnS producer attempts to fulfil the intent, in which case the </w:t>
      </w:r>
      <w:r w:rsidR="008733BF" w:rsidRPr="00C37C18">
        <w:t>MnS</w:t>
      </w:r>
      <w:r w:rsidR="00677780" w:rsidRPr="00C37C18">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sidRPr="00C37C18">
        <w:t>when</w:t>
      </w:r>
      <w:r w:rsidR="00677780" w:rsidRPr="00C37C18">
        <w:t xml:space="preserve"> the intent was suspended by the MnS producer.</w:t>
      </w:r>
    </w:p>
    <w:p w14:paraId="796012FB" w14:textId="40166A1C" w:rsidR="00677780" w:rsidRPr="00CA7175" w:rsidRDefault="0067188A" w:rsidP="00C37C18">
      <w:pPr>
        <w:pStyle w:val="B1"/>
        <w:rPr>
          <w:lang w:val="en-US"/>
        </w:rPr>
      </w:pPr>
      <w:r w:rsidRPr="00C37C18">
        <w:lastRenderedPageBreak/>
        <w:tab/>
      </w:r>
      <w:r w:rsidR="00677780" w:rsidRPr="00C37C18">
        <w:t>The transitions from "</w:t>
      </w:r>
      <w:r w:rsidR="00677780" w:rsidRPr="00C37C18">
        <w:rPr>
          <w:rFonts w:eastAsia="SimSun"/>
        </w:rPr>
        <w:t>SUSPENDED</w:t>
      </w:r>
      <w:r w:rsidR="00677780" w:rsidRPr="00C37C18">
        <w:t>" state are either to "</w:t>
      </w:r>
      <w:r w:rsidR="00677780" w:rsidRPr="00C37C18">
        <w:rPr>
          <w:rFonts w:eastAsia="SimSun"/>
        </w:rPr>
        <w:t>ACKNOWLEDGED</w:t>
      </w:r>
      <w:r w:rsidR="00677780" w:rsidRPr="00C37C18">
        <w:t>" state when the intent attributes are modified by the MnS consumer, or to "</w:t>
      </w:r>
      <w:r w:rsidR="00677780" w:rsidRPr="00C37C18">
        <w:rPr>
          <w:rFonts w:eastAsia="SimSun"/>
        </w:rPr>
        <w:t>COMPLIANT</w:t>
      </w:r>
      <w:r w:rsidR="00677780" w:rsidRPr="00C37C18">
        <w:t>" state if the suspension is lifted by the entity (MnS consumer or MnS producer) that suspended the intent. Otherwise, the state is "</w:t>
      </w:r>
      <w:r w:rsidR="00F75387" w:rsidRPr="00C37C18">
        <w:rPr>
          <w:rFonts w:eastAsia="SimSun"/>
        </w:rPr>
        <w:t>TERMINATED</w:t>
      </w:r>
      <w:r w:rsidR="00677780" w:rsidRPr="00C37C18">
        <w:t>" if the intent is deleted.</w:t>
      </w:r>
    </w:p>
    <w:p w14:paraId="75C52489" w14:textId="36F18E50" w:rsidR="00677780" w:rsidRDefault="0067188A" w:rsidP="00C37C18">
      <w:pPr>
        <w:pStyle w:val="B1"/>
        <w:rPr>
          <w:lang w:val="en-US"/>
        </w:rPr>
      </w:pPr>
      <w:r w:rsidRPr="00C37C18">
        <w:rPr>
          <w:rFonts w:eastAsia="SimSun"/>
        </w:rPr>
        <w:t>4.</w:t>
      </w:r>
      <w:r w:rsidRPr="00C37C18">
        <w:rPr>
          <w:rFonts w:eastAsia="SimSun"/>
        </w:rPr>
        <w:tab/>
      </w:r>
      <w:r w:rsidR="00677780" w:rsidRPr="00C37C18">
        <w:rPr>
          <w:rFonts w:eastAsia="SimSun"/>
        </w:rPr>
        <w:t xml:space="preserve">FULFILLED: </w:t>
      </w:r>
      <w:r w:rsidR="00677780" w:rsidRPr="00C37C18">
        <w:rPr>
          <w:rFonts w:eastAsia="DengXian"/>
        </w:rPr>
        <w:t>If the MnS producer considers that the intent, expectation or target ha</w:t>
      </w:r>
      <w:r w:rsidR="00F75387" w:rsidRPr="00C37C18">
        <w:rPr>
          <w:rFonts w:eastAsia="DengXian"/>
        </w:rPr>
        <w:t>s</w:t>
      </w:r>
      <w:r w:rsidR="00677780" w:rsidRPr="00C37C18">
        <w:rPr>
          <w:rFonts w:eastAsia="DengXian"/>
        </w:rPr>
        <w:t xml:space="preserve"> been fulfilled as stated by the MnS consumer,</w:t>
      </w:r>
      <w:r w:rsidR="00677780" w:rsidRPr="00C37C18">
        <w:rPr>
          <w:rFonts w:eastAsia="SimSun"/>
        </w:rPr>
        <w:t xml:space="preserve"> the state changes to "FULFILLED". </w:t>
      </w:r>
      <w:r w:rsidR="00677780" w:rsidRPr="00C37C18">
        <w:t>An intent report should be delivered to indicate that the intent has been fulfilled.</w:t>
      </w:r>
    </w:p>
    <w:p w14:paraId="271797A1" w14:textId="3E153488" w:rsidR="00677780" w:rsidRDefault="0067188A" w:rsidP="00C37C18">
      <w:pPr>
        <w:pStyle w:val="B1"/>
        <w:rPr>
          <w:lang w:val="en-US"/>
        </w:rPr>
      </w:pPr>
      <w:r w:rsidRPr="00C37C18">
        <w:tab/>
      </w:r>
      <w:r w:rsidR="00677780" w:rsidRPr="00C37C18">
        <w:t>The transitions from "</w:t>
      </w:r>
      <w:r w:rsidR="00677780" w:rsidRPr="00C37C18">
        <w:rPr>
          <w:rFonts w:eastAsia="SimSun"/>
        </w:rPr>
        <w:t>FULFILLED</w:t>
      </w:r>
      <w:r w:rsidR="00677780" w:rsidRPr="00C37C18">
        <w:t>" state are either to "</w:t>
      </w:r>
      <w:r w:rsidR="00677780" w:rsidRPr="00C37C18">
        <w:rPr>
          <w:rFonts w:eastAsia="SimSun"/>
        </w:rPr>
        <w:t>ACKNOWLEDGED</w:t>
      </w:r>
      <w:r w:rsidR="00677780" w:rsidRPr="00C37C18">
        <w:t>" state when the intent attributes are modified by the MnS consumer or to "</w:t>
      </w:r>
      <w:r w:rsidR="00677780" w:rsidRPr="00C37C18">
        <w:rPr>
          <w:rFonts w:eastAsia="SimSun"/>
        </w:rPr>
        <w:t>DEGRADED</w:t>
      </w:r>
      <w:r w:rsidR="00677780" w:rsidRPr="00C37C18">
        <w:t>" as described for the "</w:t>
      </w:r>
      <w:r w:rsidR="00677780" w:rsidRPr="00C37C18">
        <w:rPr>
          <w:rFonts w:eastAsia="SimSun"/>
        </w:rPr>
        <w:t>DEGRADED</w:t>
      </w:r>
      <w:r w:rsidR="00677780" w:rsidRPr="00C37C18">
        <w:t xml:space="preserve">" state </w:t>
      </w:r>
      <w:r w:rsidR="0044227B" w:rsidRPr="00C37C18">
        <w:t>below</w:t>
      </w:r>
      <w:r w:rsidR="00677780" w:rsidRPr="00C37C18">
        <w:t>.</w:t>
      </w:r>
    </w:p>
    <w:p w14:paraId="4F20B8B4" w14:textId="57849A17" w:rsidR="00677780" w:rsidRDefault="0067188A" w:rsidP="00C37C18">
      <w:pPr>
        <w:pStyle w:val="B1"/>
        <w:rPr>
          <w:lang w:val="en-US"/>
        </w:rPr>
      </w:pPr>
      <w:r w:rsidRPr="00C37C18">
        <w:rPr>
          <w:rFonts w:eastAsia="SimSun"/>
        </w:rPr>
        <w:t>5.</w:t>
      </w:r>
      <w:r w:rsidRPr="00C37C18">
        <w:rPr>
          <w:rFonts w:eastAsia="SimSun"/>
        </w:rPr>
        <w:tab/>
      </w:r>
      <w:r w:rsidR="00677780" w:rsidRPr="00C37C18">
        <w:rPr>
          <w:rFonts w:eastAsia="SimSun"/>
        </w:rPr>
        <w:t>DEGRADED: If an intent that was previous</w:t>
      </w:r>
      <w:r w:rsidR="00677780" w:rsidRPr="00C37C18">
        <w:rPr>
          <w:rFonts w:eastAsia="SimSun" w:hint="eastAsia"/>
        </w:rPr>
        <w:t>ly</w:t>
      </w:r>
      <w:r w:rsidR="00677780" w:rsidRPr="00C37C18">
        <w:rPr>
          <w:rFonts w:eastAsia="SimSun"/>
        </w:rPr>
        <w:t xml:space="preserve"> fulfilled </w:t>
      </w:r>
      <w:r w:rsidR="00677780" w:rsidRPr="00C37C18">
        <w:t>but after a period of observation it</w:t>
      </w:r>
      <w:r w:rsidR="00677780" w:rsidRPr="00C37C18">
        <w:rPr>
          <w:rFonts w:eastAsia="SimSun"/>
        </w:rPr>
        <w:t xml:space="preserve"> is found not be meeting the initially stated requirements, the state changes to "DEGRADED".</w:t>
      </w:r>
      <w:r w:rsidR="00677780" w:rsidRPr="00C37C18">
        <w:t xml:space="preserve"> An intent report should be delivered to indicate that the intent has degraded.</w:t>
      </w:r>
    </w:p>
    <w:p w14:paraId="355ABA97" w14:textId="415C87D0" w:rsidR="00677780" w:rsidRPr="00177EDC" w:rsidRDefault="0067188A" w:rsidP="00C37C18">
      <w:pPr>
        <w:pStyle w:val="B1"/>
        <w:rPr>
          <w:lang w:val="en-US"/>
        </w:rPr>
      </w:pPr>
      <w:r w:rsidRPr="00C37C18">
        <w:tab/>
      </w:r>
      <w:r w:rsidR="00677780" w:rsidRPr="00C37C18">
        <w:t>The transitions from "</w:t>
      </w:r>
      <w:r w:rsidR="00677780" w:rsidRPr="00C37C18">
        <w:rPr>
          <w:rFonts w:eastAsia="SimSun"/>
        </w:rPr>
        <w:t>DEGRADED</w:t>
      </w:r>
      <w:r w:rsidR="00677780" w:rsidRPr="00C37C18">
        <w:t>" state are either to "</w:t>
      </w:r>
      <w:r w:rsidR="00677780" w:rsidRPr="00C37C18">
        <w:rPr>
          <w:rFonts w:eastAsia="SimSun"/>
        </w:rPr>
        <w:t>ACKNOWLEDGED</w:t>
      </w:r>
      <w:r w:rsidR="00677780" w:rsidRPr="00C37C18">
        <w:t>" state when the intent attributes are modified by the MnS consumer, or to "</w:t>
      </w:r>
      <w:r w:rsidR="00677780" w:rsidRPr="00C37C18">
        <w:rPr>
          <w:rFonts w:eastAsia="SimSun"/>
        </w:rPr>
        <w:t>FULFILLED</w:t>
      </w:r>
      <w:r w:rsidR="00677780" w:rsidRPr="00C37C18">
        <w:t>" state if the MnS producer once again fulfills the intent.</w:t>
      </w:r>
    </w:p>
    <w:p w14:paraId="74B50D97" w14:textId="6BED5A3E" w:rsidR="00677780" w:rsidRDefault="0067188A" w:rsidP="00C37C18">
      <w:pPr>
        <w:pStyle w:val="B1"/>
        <w:rPr>
          <w:lang w:val="en-US"/>
        </w:rPr>
      </w:pPr>
      <w:r w:rsidRPr="00C37C18">
        <w:rPr>
          <w:rFonts w:eastAsia="SimSun"/>
        </w:rPr>
        <w:t>6.</w:t>
      </w:r>
      <w:r w:rsidRPr="00C37C18">
        <w:rPr>
          <w:rFonts w:eastAsia="SimSun"/>
        </w:rPr>
        <w:tab/>
      </w:r>
      <w:r w:rsidR="00677780" w:rsidRPr="00C37C18">
        <w:rPr>
          <w:rFonts w:eastAsia="SimSun"/>
        </w:rPr>
        <w:t xml:space="preserve">FULFILLMENT_FAILED: </w:t>
      </w:r>
      <w:r w:rsidR="00677780" w:rsidRPr="00C37C18">
        <w:t xml:space="preserve">If the MnS producer determines that they cannot do anything to fulfil the intent, the state </w:t>
      </w:r>
      <w:r w:rsidR="00691149" w:rsidRPr="00C37C18">
        <w:t xml:space="preserve">changes </w:t>
      </w:r>
      <w:r w:rsidR="00677780" w:rsidRPr="00C37C18">
        <w:t>to</w:t>
      </w:r>
      <w:r w:rsidR="00677780" w:rsidRPr="00C37C18">
        <w:rPr>
          <w:rFonts w:eastAsia="SimSun"/>
        </w:rPr>
        <w:t xml:space="preserve"> </w:t>
      </w:r>
      <w:r w:rsidR="00677780" w:rsidRPr="00C37C18">
        <w:t>"</w:t>
      </w:r>
      <w:r w:rsidR="00677780" w:rsidRPr="00C37C18">
        <w:rPr>
          <w:rFonts w:eastAsia="SimSun"/>
        </w:rPr>
        <w:t>FULFILLMENT_FAILED</w:t>
      </w:r>
      <w:r w:rsidR="00677780" w:rsidRPr="00C37C18">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C37C18">
      <w:pPr>
        <w:pStyle w:val="B1"/>
        <w:rPr>
          <w:lang w:val="en-US"/>
        </w:rPr>
      </w:pPr>
      <w:r w:rsidRPr="00C37C18">
        <w:tab/>
      </w:r>
      <w:r w:rsidR="00677780" w:rsidRPr="00C37C18">
        <w:t>The only transition from "</w:t>
      </w:r>
      <w:r w:rsidR="00677780" w:rsidRPr="00C37C18">
        <w:rPr>
          <w:rFonts w:eastAsia="SimSun"/>
        </w:rPr>
        <w:t>FULFILLMENT_FAILED</w:t>
      </w:r>
      <w:r w:rsidR="00677780" w:rsidRPr="00C37C18">
        <w:t>" state is to "</w:t>
      </w:r>
      <w:r w:rsidR="00677780" w:rsidRPr="00C37C18">
        <w:rPr>
          <w:rFonts w:eastAsia="SimSun"/>
        </w:rPr>
        <w:t>ACKNOWLEDGED</w:t>
      </w:r>
      <w:r w:rsidR="00677780" w:rsidRPr="00C37C18">
        <w:t>" state when the intent attributes are modified by the MnS consumer.</w:t>
      </w:r>
    </w:p>
    <w:p w14:paraId="4075E578" w14:textId="689570B1" w:rsidR="00677780" w:rsidRDefault="0067188A" w:rsidP="00C37C18">
      <w:pPr>
        <w:pStyle w:val="B1"/>
        <w:rPr>
          <w:lang w:val="en-US"/>
        </w:rPr>
      </w:pPr>
      <w:r w:rsidRPr="00C37C18">
        <w:rPr>
          <w:rFonts w:eastAsia="SimSun"/>
        </w:rPr>
        <w:t>7.</w:t>
      </w:r>
      <w:r w:rsidRPr="00C37C18">
        <w:rPr>
          <w:rFonts w:eastAsia="SimSun"/>
        </w:rPr>
        <w:tab/>
      </w:r>
      <w:r w:rsidR="00677780" w:rsidRPr="00C37C18">
        <w:rPr>
          <w:rFonts w:eastAsia="SimSun"/>
        </w:rPr>
        <w:t xml:space="preserve">TERMINATED: </w:t>
      </w:r>
      <w:r w:rsidR="00677780" w:rsidRPr="00C37C18">
        <w:t>If the MnS consumer requests to delete the intent, the state changes to</w:t>
      </w:r>
      <w:r w:rsidR="00677780" w:rsidRPr="00C37C18">
        <w:rPr>
          <w:rFonts w:eastAsia="SimSun"/>
        </w:rPr>
        <w:t xml:space="preserve"> </w:t>
      </w:r>
      <w:r w:rsidR="00677780" w:rsidRPr="00C37C18">
        <w:t>"</w:t>
      </w:r>
      <w:r w:rsidR="00677780" w:rsidRPr="00C37C18">
        <w:rPr>
          <w:rFonts w:eastAsia="SimSun"/>
        </w:rPr>
        <w:t>TERMINATED</w:t>
      </w:r>
      <w:r w:rsidR="00677780" w:rsidRPr="00C37C18">
        <w:t xml:space="preserve">". An intent report should be delivered to indicate that the intent has been terminated. </w:t>
      </w:r>
    </w:p>
    <w:p w14:paraId="05F10D41" w14:textId="6AE6DC96" w:rsidR="00677780" w:rsidRDefault="0067188A" w:rsidP="00C37C18">
      <w:pPr>
        <w:pStyle w:val="B1"/>
        <w:rPr>
          <w:lang w:val="en-US"/>
        </w:rPr>
      </w:pPr>
      <w:r w:rsidRPr="00C37C18">
        <w:tab/>
      </w:r>
      <w:r w:rsidR="00677780" w:rsidRPr="00C37C18">
        <w:t xml:space="preserve">There is no possible transition from </w:t>
      </w:r>
      <w:r w:rsidR="00677780" w:rsidRPr="00C37C18">
        <w:rPr>
          <w:rFonts w:eastAsia="SimSun"/>
        </w:rPr>
        <w:t>TERMINATED</w:t>
      </w:r>
      <w:r w:rsidR="00677780" w:rsidRPr="00C37C18">
        <w:t xml:space="preserve"> state.</w:t>
      </w:r>
    </w:p>
    <w:p w14:paraId="0B96363B" w14:textId="19B2FC1C" w:rsidR="00677780" w:rsidRPr="00580C37" w:rsidRDefault="0067188A" w:rsidP="00C37C18">
      <w:pPr>
        <w:pStyle w:val="B1"/>
        <w:rPr>
          <w:lang w:val="en-US"/>
        </w:rPr>
      </w:pPr>
      <w:r w:rsidRPr="00C37C18">
        <w:t>8.</w:t>
      </w:r>
      <w:r w:rsidRPr="00C37C18">
        <w:tab/>
      </w:r>
      <w:r w:rsidR="00677780" w:rsidRPr="00C37C18">
        <w:t>The intent may be modified when in any of the states "</w:t>
      </w:r>
      <w:r w:rsidR="00677780" w:rsidRPr="00C37C18">
        <w:rPr>
          <w:rFonts w:eastAsia="SimSun"/>
        </w:rPr>
        <w:t>ACKNOWLEDGED</w:t>
      </w:r>
      <w:r w:rsidR="00677780" w:rsidRPr="00C37C18">
        <w:t>", "</w:t>
      </w:r>
      <w:r w:rsidR="00677780" w:rsidRPr="00C37C18">
        <w:rPr>
          <w:rFonts w:eastAsia="SimSun"/>
        </w:rPr>
        <w:t>COMPLIANT</w:t>
      </w:r>
      <w:r w:rsidR="00677780" w:rsidRPr="00C37C18">
        <w:t xml:space="preserve"> ", "</w:t>
      </w:r>
      <w:r w:rsidR="00677780" w:rsidRPr="00C37C18">
        <w:rPr>
          <w:rFonts w:eastAsia="SimSun"/>
        </w:rPr>
        <w:t>SUSPENDED</w:t>
      </w:r>
      <w:r w:rsidR="00677780" w:rsidRPr="00C37C18">
        <w:t xml:space="preserve"> " "</w:t>
      </w:r>
      <w:r w:rsidR="00677780" w:rsidRPr="00C37C18">
        <w:rPr>
          <w:rFonts w:eastAsia="SimSun"/>
        </w:rPr>
        <w:t>FULFILLED</w:t>
      </w:r>
      <w:r w:rsidR="00677780" w:rsidRPr="00C37C18">
        <w:t xml:space="preserve"> ", "</w:t>
      </w:r>
      <w:r w:rsidR="00677780" w:rsidRPr="00C37C18">
        <w:rPr>
          <w:rFonts w:eastAsia="SimSun"/>
        </w:rPr>
        <w:t>DEGRADED</w:t>
      </w:r>
      <w:r w:rsidR="00677780" w:rsidRPr="00C37C18">
        <w:t>" or "</w:t>
      </w:r>
      <w:r w:rsidR="00677780" w:rsidRPr="00C37C18">
        <w:rPr>
          <w:rFonts w:eastAsia="SimSun"/>
        </w:rPr>
        <w:t>FULFILLMENT_FAILED</w:t>
      </w:r>
      <w:r w:rsidR="00677780" w:rsidRPr="00C37C18">
        <w:t>". An intent report should be delivered to indicate that the intent has been modified.</w:t>
      </w:r>
    </w:p>
    <w:p w14:paraId="0E7D118B" w14:textId="7C96140C" w:rsidR="00677780" w:rsidRPr="00677780" w:rsidRDefault="0067188A" w:rsidP="00C37C18">
      <w:pPr>
        <w:pStyle w:val="B1"/>
        <w:rPr>
          <w:lang w:val="en-US" w:eastAsia="zh-CN"/>
        </w:rPr>
      </w:pPr>
      <w:r w:rsidRPr="00C37C18">
        <w:t>9.</w:t>
      </w:r>
      <w:r w:rsidRPr="00C37C18">
        <w:tab/>
      </w:r>
      <w:r w:rsidR="00677780" w:rsidRPr="00C37C18">
        <w:t>The intent may be deleted when in any of the states "</w:t>
      </w:r>
      <w:r w:rsidR="00677780" w:rsidRPr="00C37C18">
        <w:rPr>
          <w:rFonts w:eastAsia="SimSun"/>
        </w:rPr>
        <w:t>ACKNOWLEDGED</w:t>
      </w:r>
      <w:r w:rsidR="00677780" w:rsidRPr="00C37C18">
        <w:t>", "</w:t>
      </w:r>
      <w:r w:rsidR="00677780" w:rsidRPr="00C37C18">
        <w:rPr>
          <w:rFonts w:eastAsia="SimSun"/>
        </w:rPr>
        <w:t>COMPLIANT</w:t>
      </w:r>
      <w:r w:rsidR="00677780" w:rsidRPr="00C37C18">
        <w:t xml:space="preserve"> ", "</w:t>
      </w:r>
      <w:r w:rsidR="00677780" w:rsidRPr="00C37C18">
        <w:rPr>
          <w:rFonts w:eastAsia="SimSun"/>
        </w:rPr>
        <w:t>SUSPENDED</w:t>
      </w:r>
      <w:r w:rsidR="00677780" w:rsidRPr="00C37C18">
        <w:t xml:space="preserve"> " "</w:t>
      </w:r>
      <w:r w:rsidR="00677780" w:rsidRPr="00C37C18">
        <w:rPr>
          <w:rFonts w:eastAsia="SimSun"/>
        </w:rPr>
        <w:t>FULFILLED</w:t>
      </w:r>
      <w:r w:rsidR="00677780" w:rsidRPr="00C37C18">
        <w:t xml:space="preserve"> ", "</w:t>
      </w:r>
      <w:r w:rsidR="00677780" w:rsidRPr="00C37C18">
        <w:rPr>
          <w:rFonts w:eastAsia="SimSun"/>
        </w:rPr>
        <w:t>DEGRADED</w:t>
      </w:r>
      <w:r w:rsidR="00677780" w:rsidRPr="00C37C18">
        <w:t>" or "</w:t>
      </w:r>
      <w:r w:rsidR="00677780" w:rsidRPr="00C37C18">
        <w:rPr>
          <w:rFonts w:eastAsia="SimSun"/>
        </w:rPr>
        <w:t>FULFILLMENT_FAILED</w:t>
      </w:r>
      <w:r w:rsidR="00677780" w:rsidRPr="00C37C18">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94" w:name="_CR5_3_2_2"/>
      <w:bookmarkStart w:id="195" w:name="_Toc202514825"/>
      <w:bookmarkEnd w:id="194"/>
      <w:r>
        <w:rPr>
          <w:rFonts w:hint="eastAsia"/>
          <w:lang w:eastAsia="zh-CN"/>
        </w:rPr>
        <w:t>5</w:t>
      </w:r>
      <w:r>
        <w:rPr>
          <w:lang w:eastAsia="zh-CN"/>
        </w:rPr>
        <w:t>.3.2.2</w:t>
      </w:r>
      <w:r>
        <w:rPr>
          <w:lang w:eastAsia="zh-CN"/>
        </w:rPr>
        <w:tab/>
        <w:t>Requirements</w:t>
      </w:r>
      <w:bookmarkEnd w:id="195"/>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0A2533">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0A2533">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0A2533">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0A2533">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0A2533">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0A2533">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lastRenderedPageBreak/>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777777" w:rsidR="00625D53" w:rsidRPr="00580C37" w:rsidRDefault="00625D53" w:rsidP="00C37C18">
      <w:pPr>
        <w:pStyle w:val="B1"/>
        <w:rPr>
          <w:lang w:eastAsia="zh-CN" w:bidi="ar-KW"/>
        </w:rPr>
      </w:pPr>
      <w:r w:rsidRPr="00C37C18">
        <w:t>-</w:t>
      </w:r>
      <w:r w:rsidRPr="00C37C18">
        <w:tab/>
        <w:t>the intent state has been changed to either "</w:t>
      </w:r>
      <w:r w:rsidRPr="00C37C18">
        <w:rPr>
          <w:rFonts w:eastAsia="SimSun"/>
        </w:rPr>
        <w:t>ACKNOWLEDGED</w:t>
      </w:r>
      <w:r w:rsidRPr="00C37C18">
        <w:t>" (intent has been created or modified), "</w:t>
      </w:r>
      <w:r w:rsidRPr="00C37C18">
        <w:rPr>
          <w:rFonts w:eastAsia="SimSun"/>
        </w:rPr>
        <w:t>COMPLIANT</w:t>
      </w:r>
      <w:r w:rsidRPr="00C37C18">
        <w:t xml:space="preserve"> ", "</w:t>
      </w:r>
      <w:r w:rsidRPr="00C37C18">
        <w:rPr>
          <w:rFonts w:eastAsia="SimSun"/>
        </w:rPr>
        <w:t>SUSPENDED</w:t>
      </w:r>
      <w:r w:rsidRPr="00C37C18">
        <w:t xml:space="preserve"> " "</w:t>
      </w:r>
      <w:r w:rsidRPr="00C37C18">
        <w:rPr>
          <w:rFonts w:eastAsia="SimSun"/>
        </w:rPr>
        <w:t>FULFILLED</w:t>
      </w:r>
      <w:r w:rsidRPr="00C37C18">
        <w:t xml:space="preserve"> ", "</w:t>
      </w:r>
      <w:r w:rsidRPr="00C37C18">
        <w:rPr>
          <w:rFonts w:eastAsia="SimSun"/>
        </w:rPr>
        <w:t>DEGRADED</w:t>
      </w:r>
      <w:r w:rsidRPr="00C37C18">
        <w:t>" or "</w:t>
      </w:r>
      <w:r w:rsidRPr="00C37C18">
        <w:rPr>
          <w:rFonts w:eastAsia="SimSun"/>
        </w:rPr>
        <w:t>TERMINATED</w:t>
      </w:r>
      <w:r w:rsidRPr="00C37C18">
        <w:t>" (intent has been deleted).</w:t>
      </w:r>
    </w:p>
    <w:p w14:paraId="3273093F" w14:textId="77777777" w:rsidR="00625D53" w:rsidRPr="00580C37" w:rsidRDefault="00625D53" w:rsidP="00C37C18">
      <w:pPr>
        <w:rPr>
          <w:lang w:eastAsia="zh-CN" w:bidi="ar-KW"/>
        </w:rPr>
      </w:pPr>
      <w:r w:rsidRPr="00C37C18">
        <w:rPr>
          <w:b/>
        </w:rPr>
        <w:t>REQ-IDMS_IntentReport-CON-9</w:t>
      </w:r>
      <w:r w:rsidRPr="00C37C18">
        <w:t xml:space="preserve"> The intent driven MnS producer shall have capability enabling MnS consumer to receive an intent report indicating the reasons associated with any of the following events: “</w:t>
      </w:r>
      <w:r w:rsidRPr="00C37C18">
        <w:rPr>
          <w:rFonts w:eastAsia="SimSun"/>
        </w:rPr>
        <w:t>SUSPENDED</w:t>
      </w:r>
      <w:r w:rsidRPr="00C37C18">
        <w:t>”, “</w:t>
      </w:r>
      <w:r w:rsidRPr="00C37C18">
        <w:rPr>
          <w:rFonts w:eastAsia="SimSun"/>
        </w:rPr>
        <w:t>DEGRADED</w:t>
      </w:r>
      <w:r w:rsidRPr="00C37C18">
        <w:t>” or “</w:t>
      </w:r>
      <w:r w:rsidRPr="00C37C18">
        <w:rPr>
          <w:rFonts w:eastAsia="SimSun"/>
        </w:rPr>
        <w:t>TERMINATED</w:t>
      </w:r>
      <w:r w:rsidRPr="00C37C18">
        <w:t>”.</w:t>
      </w:r>
    </w:p>
    <w:p w14:paraId="0236871D" w14:textId="0F2716DE" w:rsidR="00625D53" w:rsidRPr="004876C7" w:rsidRDefault="00625D53" w:rsidP="00625D53">
      <w:pPr>
        <w:rPr>
          <w:lang w:eastAsia="zh-CN" w:bidi="ar-KW"/>
        </w:rPr>
      </w:pPr>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on the outcomes of a feasibility check, the report indicating either of 1) </w:t>
      </w:r>
      <w:r w:rsidRPr="000A2533">
        <w:rPr>
          <w:rFonts w:eastAsia="SimSun"/>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FA3D85">
        <w:rPr>
          <w:lang w:val="en-US"/>
        </w:rPr>
        <w:t>E</w:t>
      </w:r>
      <w:r>
        <w:rPr>
          <w:lang w:val="en-US"/>
        </w:rPr>
        <w:t xml:space="preserve">xpectationTargets </w:t>
      </w:r>
      <w:r w:rsidRPr="003C2E96">
        <w:rPr>
          <w:lang w:val="en-US"/>
        </w:rPr>
        <w:t xml:space="preserve">are </w:t>
      </w:r>
      <w:r>
        <w:rPr>
          <w:lang w:val="en-US"/>
        </w:rPr>
        <w:t>in</w:t>
      </w:r>
      <w:r w:rsidRPr="003C2E96">
        <w:rPr>
          <w:lang w:val="en-US"/>
        </w:rPr>
        <w:t xml:space="preserve">feasible </w:t>
      </w:r>
      <w:r>
        <w:rPr>
          <w:lang w:val="en-US"/>
        </w:rPr>
        <w:t>and corresponding reasons.</w:t>
      </w:r>
    </w:p>
    <w:p w14:paraId="7AB6C2D2" w14:textId="6B3F160E" w:rsidR="00010C6A" w:rsidRDefault="00010C6A" w:rsidP="00010C6A">
      <w:pPr>
        <w:pStyle w:val="Heading3"/>
      </w:pPr>
      <w:bookmarkStart w:id="196" w:name="_CR5_3_3"/>
      <w:bookmarkStart w:id="197" w:name="_Toc202514826"/>
      <w:bookmarkEnd w:id="196"/>
      <w:r w:rsidRPr="00506640">
        <w:t>5.</w:t>
      </w:r>
      <w:r>
        <w:t>3</w:t>
      </w:r>
      <w:r w:rsidRPr="00506640">
        <w:t>.</w:t>
      </w:r>
      <w:r>
        <w:t>3</w:t>
      </w:r>
      <w:r w:rsidRPr="00506640">
        <w:tab/>
      </w:r>
      <w:r w:rsidRPr="00884E0D">
        <w:t>Inte</w:t>
      </w:r>
      <w:r>
        <w:t>nt fulfi</w:t>
      </w:r>
      <w:r w:rsidR="007415F4">
        <w:t>l</w:t>
      </w:r>
      <w:r>
        <w:t>ment feasibility check</w:t>
      </w:r>
      <w:bookmarkEnd w:id="197"/>
      <w:r w:rsidRPr="00884E0D">
        <w:t xml:space="preserve"> </w:t>
      </w:r>
    </w:p>
    <w:p w14:paraId="505CF809" w14:textId="6DDBB24E" w:rsidR="00010C6A" w:rsidRPr="002D2D6A" w:rsidRDefault="00010C6A" w:rsidP="00010C6A">
      <w:pPr>
        <w:pStyle w:val="Heading4"/>
        <w:rPr>
          <w:lang w:eastAsia="zh-CN"/>
        </w:rPr>
      </w:pPr>
      <w:bookmarkStart w:id="198" w:name="_CR5_3_3_1"/>
      <w:bookmarkStart w:id="199" w:name="_Toc202514827"/>
      <w:bookmarkEnd w:id="198"/>
      <w:r>
        <w:rPr>
          <w:rFonts w:hint="eastAsia"/>
          <w:lang w:eastAsia="zh-CN"/>
        </w:rPr>
        <w:t>5</w:t>
      </w:r>
      <w:r>
        <w:rPr>
          <w:lang w:eastAsia="zh-CN"/>
        </w:rPr>
        <w:t>.3.3.1</w:t>
      </w:r>
      <w:r>
        <w:rPr>
          <w:lang w:eastAsia="zh-CN"/>
        </w:rPr>
        <w:tab/>
        <w:t>Introduction</w:t>
      </w:r>
      <w:bookmarkEnd w:id="199"/>
    </w:p>
    <w:p w14:paraId="19A453F4" w14:textId="057205D2" w:rsidR="00010C6A" w:rsidRDefault="00010C6A" w:rsidP="00010C6A">
      <w:pPr>
        <w:rPr>
          <w:lang w:eastAsia="zh-CN"/>
        </w:rPr>
      </w:pPr>
      <w:r w:rsidRPr="00E24577">
        <w:rPr>
          <w:lang w:eastAsia="zh-CN"/>
        </w:rPr>
        <w:t>This cap</w:t>
      </w:r>
      <w:r w:rsidR="00ED314A">
        <w:rPr>
          <w:lang w:eastAsia="zh-CN"/>
        </w:rPr>
        <w:t>a</w:t>
      </w:r>
      <w:r w:rsidRPr="00E24577">
        <w:rPr>
          <w:lang w:eastAsia="zh-CN"/>
        </w:rPr>
        <w:t>bility can be used to assist MnS consumer to generate the suitable intent information</w:t>
      </w:r>
      <w:r w:rsidR="007415F4">
        <w:rPr>
          <w:rFonts w:hint="eastAsia"/>
          <w:lang w:val="en-US" w:eastAsia="zh-CN"/>
        </w:rPr>
        <w:t xml:space="preserve"> for intent driven MnS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and notify MnS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satisfy the intent instance. In case the result of intent</w:t>
      </w:r>
      <w:r>
        <w:rPr>
          <w:bCs/>
          <w:lang w:val="en-US" w:eastAsia="zh-CN"/>
        </w:rPr>
        <w:t xml:space="preserve"> fulfil</w:t>
      </w:r>
      <w:r w:rsidR="007415F4">
        <w:rPr>
          <w:bCs/>
          <w:lang w:val="en-US" w:eastAsia="zh-CN"/>
        </w:rPr>
        <w:t>l</w:t>
      </w:r>
      <w:r>
        <w:rPr>
          <w:bCs/>
          <w:lang w:val="en-US" w:eastAsia="zh-CN"/>
        </w:rPr>
        <w:t>ment feasibility check is infeasible, MnS producer notifies the Mn</w:t>
      </w:r>
      <w:r w:rsidR="007415F4">
        <w:rPr>
          <w:bCs/>
          <w:lang w:val="en-US" w:eastAsia="zh-CN"/>
        </w:rPr>
        <w:t>S</w:t>
      </w:r>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MnS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p>
    <w:p w14:paraId="50357395" w14:textId="38522CE6" w:rsidR="00010C6A" w:rsidRPr="00E24577" w:rsidRDefault="00010C6A" w:rsidP="00010C6A">
      <w:pPr>
        <w:pStyle w:val="Heading4"/>
        <w:rPr>
          <w:lang w:eastAsia="zh-CN"/>
        </w:rPr>
      </w:pPr>
      <w:bookmarkStart w:id="200" w:name="_CR5_3_3_2"/>
      <w:bookmarkStart w:id="201" w:name="_Toc202514828"/>
      <w:bookmarkEnd w:id="200"/>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01"/>
    </w:p>
    <w:p w14:paraId="3E2A824B" w14:textId="77777777" w:rsidR="00B062F1" w:rsidRDefault="00B062F1" w:rsidP="00B062F1">
      <w:pPr>
        <w:rPr>
          <w:b/>
        </w:rPr>
      </w:pPr>
      <w:r>
        <w:rPr>
          <w:b/>
        </w:rPr>
        <w:t xml:space="preserve">REQ-IDMS_IntentFeasibilityCheck-CON-1: </w:t>
      </w:r>
      <w:r w:rsidRPr="000A2533">
        <w:t xml:space="preserve">The intent-driven MnS producer should have capability to report the authorized </w:t>
      </w:r>
      <w:r>
        <w:rPr>
          <w:lang w:eastAsia="zh-CN" w:bidi="ar-KW"/>
        </w:rPr>
        <w:t>MnS consumer</w:t>
      </w:r>
      <w:r w:rsidRPr="000A2533">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0A2533">
        <w:t xml:space="preserve">The intent-driven MnS producer shall have capability to inform the authorized </w:t>
      </w:r>
      <w:r>
        <w:rPr>
          <w:lang w:eastAsia="zh-CN" w:bidi="ar-KW"/>
        </w:rPr>
        <w:t>MnS consumer</w:t>
      </w:r>
      <w:r w:rsidRPr="000A2533">
        <w:t xml:space="preserve"> about the result of intent fulfilment feasibility check, </w:t>
      </w:r>
      <w:r>
        <w:rPr>
          <w:lang w:eastAsia="zh-CN"/>
        </w:rPr>
        <w:t>including</w:t>
      </w:r>
      <w:r>
        <w:rPr>
          <w:lang w:val="en-US" w:eastAsia="zh-CN"/>
        </w:rPr>
        <w:t xml:space="preserve"> </w:t>
      </w:r>
      <w:r>
        <w:rPr>
          <w:lang w:eastAsia="zh-CN"/>
        </w:rPr>
        <w:t>feasible or infeasible.</w:t>
      </w:r>
    </w:p>
    <w:p w14:paraId="33A620E9" w14:textId="77777777" w:rsidR="00B062F1" w:rsidRPr="000A2533" w:rsidRDefault="00B062F1" w:rsidP="000A2533">
      <w:r>
        <w:rPr>
          <w:b/>
        </w:rPr>
        <w:t xml:space="preserve">REQ-IDMS_IntentFeasibilityCheck-CON-3: </w:t>
      </w:r>
      <w:r w:rsidRPr="000A2533">
        <w:t xml:space="preserve">The intent-driven MnS producer shall have capability to inform the authorized </w:t>
      </w:r>
      <w:r>
        <w:rPr>
          <w:lang w:eastAsia="zh-CN" w:bidi="ar-KW"/>
        </w:rPr>
        <w:t>MnS consumer</w:t>
      </w:r>
      <w:r w:rsidRPr="000A2533">
        <w:t xml:space="preserve"> about the infeasible reason and corresponding recommendations if the result of intent fulfilment feasibility check is infeasible.</w:t>
      </w:r>
    </w:p>
    <w:p w14:paraId="37254765" w14:textId="2FC28F6A" w:rsidR="003962AB" w:rsidRDefault="003962AB" w:rsidP="003962AB">
      <w:pPr>
        <w:pStyle w:val="Heading3"/>
      </w:pPr>
      <w:bookmarkStart w:id="202" w:name="_CR5_3_4"/>
      <w:bookmarkStart w:id="203" w:name="_Toc133427202"/>
      <w:bookmarkStart w:id="204" w:name="_Toc134169061"/>
      <w:bookmarkStart w:id="205" w:name="_Toc202514829"/>
      <w:bookmarkEnd w:id="202"/>
      <w:r>
        <w:t>5.3.4</w:t>
      </w:r>
      <w:r>
        <w:tab/>
        <w:t>Intent-related conflicts</w:t>
      </w:r>
      <w:bookmarkEnd w:id="203"/>
      <w:bookmarkEnd w:id="204"/>
      <w:bookmarkEnd w:id="205"/>
    </w:p>
    <w:p w14:paraId="2C30CBE1" w14:textId="217C4BBC" w:rsidR="003962AB" w:rsidRDefault="003962AB" w:rsidP="003962AB">
      <w:pPr>
        <w:pStyle w:val="Heading4"/>
        <w:rPr>
          <w:lang w:eastAsia="zh-CN"/>
        </w:rPr>
      </w:pPr>
      <w:bookmarkStart w:id="206" w:name="_CR5_3_4_1"/>
      <w:bookmarkStart w:id="207" w:name="_Toc202514830"/>
      <w:bookmarkEnd w:id="206"/>
      <w:r>
        <w:rPr>
          <w:lang w:eastAsia="zh-CN"/>
        </w:rPr>
        <w:t>5.3.4.1</w:t>
      </w:r>
      <w:r>
        <w:rPr>
          <w:lang w:eastAsia="zh-CN"/>
        </w:rPr>
        <w:tab/>
        <w:t>Introduction</w:t>
      </w:r>
      <w:bookmarkEnd w:id="207"/>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Pr="000A2533" w:rsidRDefault="003962AB" w:rsidP="000A2533">
      <w:pPr>
        <w:pStyle w:val="Heading4"/>
      </w:pPr>
      <w:bookmarkStart w:id="208" w:name="_CR5_3_4_2"/>
      <w:bookmarkStart w:id="209" w:name="_Toc202514831"/>
      <w:bookmarkEnd w:id="208"/>
      <w:r w:rsidRPr="000A2533">
        <w:t>5.3.4.2</w:t>
      </w:r>
      <w:r w:rsidRPr="000A2533">
        <w:tab/>
        <w:t>Detecting Intent-related conflicts</w:t>
      </w:r>
      <w:bookmarkEnd w:id="209"/>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w:t>
      </w:r>
      <w:r w:rsidR="00BC57E3" w:rsidRPr="0057074F">
        <w:rPr>
          <w:lang w:eastAsia="zh-CN"/>
        </w:rPr>
        <w:lastRenderedPageBreak/>
        <w:t>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Pr="000A2533" w:rsidRDefault="003962AB" w:rsidP="000A2533">
      <w:pPr>
        <w:pStyle w:val="Heading4"/>
      </w:pPr>
      <w:bookmarkStart w:id="210" w:name="_CR5_3_4_3"/>
      <w:bookmarkStart w:id="211" w:name="_Toc202514832"/>
      <w:bookmarkEnd w:id="210"/>
      <w:r w:rsidRPr="000A2533">
        <w:t>5.3.4.3</w:t>
      </w:r>
      <w:r w:rsidRPr="000A2533">
        <w:tab/>
        <w:t>Resolving Intent-related conflicts</w:t>
      </w:r>
      <w:bookmarkEnd w:id="211"/>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Pr="000A2533" w:rsidRDefault="003962AB" w:rsidP="00716731">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sidRPr="000A2533">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212" w:name="_CR5_3_4_4"/>
      <w:bookmarkStart w:id="213" w:name="_Toc202514833"/>
      <w:bookmarkEnd w:id="212"/>
      <w:r>
        <w:rPr>
          <w:lang w:eastAsia="zh-CN"/>
        </w:rPr>
        <w:t>5.3.4.4</w:t>
      </w:r>
      <w:r>
        <w:rPr>
          <w:lang w:eastAsia="zh-CN"/>
        </w:rPr>
        <w:tab/>
        <w:t>Requirements</w:t>
      </w:r>
      <w:bookmarkEnd w:id="213"/>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MnS producer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Pr="00506640" w:rsidRDefault="00716731" w:rsidP="00716731">
      <w:pPr>
        <w:rPr>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214" w:name="_CR6"/>
      <w:bookmarkStart w:id="215" w:name="_Toc106192952"/>
      <w:bookmarkStart w:id="216" w:name="_Toc202514834"/>
      <w:bookmarkEnd w:id="214"/>
      <w:r w:rsidRPr="00506640">
        <w:lastRenderedPageBreak/>
        <w:t>6</w:t>
      </w:r>
      <w:r w:rsidRPr="00506640">
        <w:tab/>
        <w:t xml:space="preserve">Stage 2 definition for </w:t>
      </w:r>
      <w:r w:rsidRPr="00506640">
        <w:rPr>
          <w:lang w:eastAsia="zh-CN"/>
        </w:rPr>
        <w:t>Intent Driven Management</w:t>
      </w:r>
      <w:bookmarkEnd w:id="215"/>
      <w:bookmarkEnd w:id="216"/>
    </w:p>
    <w:p w14:paraId="67ACE65A" w14:textId="1659871E" w:rsidR="002620FB" w:rsidRPr="00506640" w:rsidRDefault="002620FB" w:rsidP="002620FB">
      <w:pPr>
        <w:pStyle w:val="Heading2"/>
        <w:tabs>
          <w:tab w:val="left" w:pos="1140"/>
        </w:tabs>
      </w:pPr>
      <w:bookmarkStart w:id="217" w:name="_CR6_1"/>
      <w:bookmarkStart w:id="218" w:name="_Toc106192953"/>
      <w:bookmarkStart w:id="219" w:name="_Toc202514835"/>
      <w:bookmarkEnd w:id="217"/>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218"/>
      <w:bookmarkEnd w:id="219"/>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220" w:name="_CRTable6_11"/>
      <w:r>
        <w:rPr>
          <w:lang w:eastAsia="zh-CN"/>
        </w:rPr>
        <w:t xml:space="preserve">Table </w:t>
      </w:r>
      <w:bookmarkEnd w:id="220"/>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221" w:name="_CRTable6_12"/>
      <w:r>
        <w:rPr>
          <w:lang w:eastAsia="zh-CN"/>
        </w:rPr>
        <w:t xml:space="preserve">Table </w:t>
      </w:r>
      <w:bookmarkEnd w:id="221"/>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222" w:name="_CRTable6_13"/>
      <w:r>
        <w:rPr>
          <w:lang w:eastAsia="zh-CN"/>
        </w:rPr>
        <w:t xml:space="preserve">Table </w:t>
      </w:r>
      <w:bookmarkEnd w:id="222"/>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223" w:name="_CR6_2"/>
      <w:bookmarkStart w:id="224" w:name="_Toc106192954"/>
      <w:bookmarkStart w:id="225" w:name="_Toc202514836"/>
      <w:bookmarkEnd w:id="223"/>
      <w:r w:rsidRPr="00506640">
        <w:t>6.2</w:t>
      </w:r>
      <w:r w:rsidRPr="00506640">
        <w:tab/>
        <w:t>Information model definition for Intent (MnS component typeB)</w:t>
      </w:r>
      <w:bookmarkEnd w:id="224"/>
      <w:bookmarkEnd w:id="225"/>
    </w:p>
    <w:p w14:paraId="5E624D48" w14:textId="3C21D58A" w:rsidR="0057181E" w:rsidRDefault="0057181E" w:rsidP="0057181E">
      <w:pPr>
        <w:pStyle w:val="Heading3"/>
      </w:pPr>
      <w:bookmarkStart w:id="226" w:name="_CR6_2_1"/>
      <w:bookmarkStart w:id="227" w:name="_Toc106192955"/>
      <w:bookmarkStart w:id="228" w:name="_Toc202514837"/>
      <w:bookmarkEnd w:id="226"/>
      <w:r w:rsidRPr="00506640">
        <w:t>6.2.1</w:t>
      </w:r>
      <w:r w:rsidRPr="00506640">
        <w:tab/>
        <w:t>Generic Information model definition</w:t>
      </w:r>
      <w:bookmarkEnd w:id="227"/>
      <w:bookmarkEnd w:id="228"/>
    </w:p>
    <w:p w14:paraId="5F6F129A" w14:textId="77777777" w:rsidR="00E53EEB" w:rsidRDefault="00E53EEB" w:rsidP="00E53EEB">
      <w:pPr>
        <w:pStyle w:val="Heading4"/>
      </w:pPr>
      <w:bookmarkStart w:id="229" w:name="_CR6_2_1_0"/>
      <w:bookmarkStart w:id="230" w:name="_Toc202514838"/>
      <w:bookmarkEnd w:id="229"/>
      <w:r>
        <w:t>6.2.1.0</w:t>
      </w:r>
      <w:r>
        <w:tab/>
      </w:r>
      <w:r w:rsidRPr="001D628C">
        <w:t>Imported information entities and local labels</w:t>
      </w:r>
      <w:bookmarkEnd w:id="2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09597D2B" w:rsidR="00E53EEB" w:rsidRDefault="00E53EEB" w:rsidP="007A49E7">
            <w:pPr>
              <w:pStyle w:val="TAL"/>
              <w:rPr>
                <w:rFonts w:cs="Arial"/>
              </w:rPr>
            </w:pPr>
            <w:bookmarkStart w:id="231" w:name="_PERM_MCCTEMPBM_CRPT19430010___7"/>
            <w:r>
              <w:rPr>
                <w:rFonts w:cs="Arial"/>
              </w:rPr>
              <w:t xml:space="preserve">3GPP TS 28.622 [6], </w:t>
            </w:r>
            <w:r w:rsidR="002B4DB9">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bookmarkEnd w:id="231"/>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bookmarkStart w:id="232" w:name="_PERM_MCCTEMPBM_CRPT19430011___7"/>
            <w:r>
              <w:rPr>
                <w:rFonts w:ascii="Courier New" w:hAnsi="Courier New" w:cs="Courier New"/>
                <w:lang w:eastAsia="zh-CN"/>
              </w:rPr>
              <w:t>D</w:t>
            </w:r>
            <w:r w:rsidRPr="00522EBC">
              <w:rPr>
                <w:rFonts w:ascii="Courier New" w:hAnsi="Courier New" w:cs="Courier New"/>
                <w:lang w:eastAsia="zh-CN"/>
              </w:rPr>
              <w:t>ateTime</w:t>
            </w:r>
            <w:bookmarkEnd w:id="232"/>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2C347852" w:rsidR="00E53EEB" w:rsidRDefault="00E53EEB" w:rsidP="007A49E7">
            <w:pPr>
              <w:pStyle w:val="TAL"/>
              <w:rPr>
                <w:rFonts w:cs="Arial"/>
              </w:rPr>
            </w:pPr>
            <w:bookmarkStart w:id="233" w:name="_PERM_MCCTEMPBM_CRPT19430012___7"/>
            <w:r>
              <w:rPr>
                <w:rFonts w:cs="Arial"/>
              </w:rPr>
              <w:t xml:space="preserve">3GPP TS 28.622 [6], </w:t>
            </w:r>
            <w:r w:rsidR="002B4DB9">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bookmarkEnd w:id="233"/>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bookmarkStart w:id="234" w:name="_PERM_MCCTEMPBM_CRPT19430013___7"/>
            <w:r>
              <w:rPr>
                <w:rFonts w:ascii="Courier New" w:hAnsi="Courier New" w:cs="Courier New"/>
                <w:lang w:eastAsia="zh-CN"/>
              </w:rPr>
              <w:t>G</w:t>
            </w:r>
            <w:r w:rsidRPr="001D628C">
              <w:rPr>
                <w:rFonts w:ascii="Courier New" w:hAnsi="Courier New" w:cs="Courier New"/>
                <w:lang w:eastAsia="zh-CN"/>
              </w:rPr>
              <w:t>eoArea</w:t>
            </w:r>
            <w:bookmarkEnd w:id="234"/>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B1A5042" w:rsidR="00E53EEB" w:rsidRDefault="00E53EEB" w:rsidP="007A49E7">
            <w:pPr>
              <w:pStyle w:val="TAL"/>
              <w:rPr>
                <w:rFonts w:cs="Arial"/>
              </w:rPr>
            </w:pPr>
            <w:bookmarkStart w:id="235" w:name="_PERM_MCCTEMPBM_CRPT19430014___7"/>
            <w:r>
              <w:rPr>
                <w:rFonts w:cs="Arial"/>
              </w:rPr>
              <w:t xml:space="preserve">3GPP TS 28.658 [10], </w:t>
            </w:r>
            <w:r w:rsidR="002B4DB9">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bookmarkEnd w:id="235"/>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bookmarkStart w:id="236" w:name="_PERM_MCCTEMPBM_CRPT19430015___7"/>
            <w:r>
              <w:rPr>
                <w:rFonts w:ascii="Courier New" w:hAnsi="Courier New" w:cs="Courier New"/>
                <w:lang w:eastAsia="zh-CN"/>
              </w:rPr>
              <w:t>P</w:t>
            </w:r>
            <w:r w:rsidRPr="001D628C">
              <w:rPr>
                <w:rFonts w:ascii="Courier New" w:hAnsi="Courier New" w:cs="Courier New"/>
                <w:lang w:eastAsia="zh-CN"/>
              </w:rPr>
              <w:t>LMNId</w:t>
            </w:r>
            <w:bookmarkEnd w:id="236"/>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19901195" w:rsidR="00E53EEB" w:rsidRDefault="00E53EEB" w:rsidP="007A49E7">
            <w:pPr>
              <w:pStyle w:val="TAL"/>
              <w:rPr>
                <w:rFonts w:cs="Arial"/>
              </w:rPr>
            </w:pPr>
            <w:bookmarkStart w:id="237" w:name="_PERM_MCCTEMPBM_CRPT19430016___7"/>
            <w:r>
              <w:rPr>
                <w:rFonts w:cs="Arial"/>
              </w:rPr>
              <w:t xml:space="preserve">3GPP TS 28.622 [6], </w:t>
            </w:r>
            <w:r w:rsidR="002B4DB9">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bookmarkEnd w:id="237"/>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bookmarkStart w:id="238" w:name="_PERM_MCCTEMPBM_CRPT19430017___7"/>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bookmarkEnd w:id="238"/>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2496F77C" w:rsidR="00E53EEB" w:rsidRDefault="00E53EEB" w:rsidP="007A49E7">
            <w:pPr>
              <w:pStyle w:val="TAL"/>
              <w:rPr>
                <w:rFonts w:cs="Arial"/>
              </w:rPr>
            </w:pPr>
            <w:bookmarkStart w:id="239" w:name="_PERM_MCCTEMPBM_CRPT19430018___7"/>
            <w:r>
              <w:rPr>
                <w:rFonts w:cs="Arial"/>
              </w:rPr>
              <w:t xml:space="preserve">3GPP TS 28.622 [6], </w:t>
            </w:r>
            <w:r w:rsidR="002B4DB9">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bookmarkEnd w:id="239"/>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bookmarkStart w:id="240" w:name="_PERM_MCCTEMPBM_CRPT19430019___7"/>
            <w:r w:rsidRPr="00A15D12">
              <w:rPr>
                <w:rFonts w:ascii="Courier New" w:hAnsi="Courier New" w:cs="Courier New"/>
                <w:lang w:eastAsia="zh-CN"/>
              </w:rPr>
              <w:t>GeoCoordinate</w:t>
            </w:r>
            <w:bookmarkEnd w:id="240"/>
          </w:p>
        </w:tc>
      </w:tr>
      <w:tr w:rsidR="001E001B" w14:paraId="3411EF1F" w14:textId="77777777" w:rsidTr="007A49E7">
        <w:tc>
          <w:tcPr>
            <w:tcW w:w="3028" w:type="pct"/>
            <w:tcBorders>
              <w:top w:val="single" w:sz="4" w:space="0" w:color="auto"/>
              <w:left w:val="single" w:sz="4" w:space="0" w:color="auto"/>
              <w:bottom w:val="single" w:sz="4" w:space="0" w:color="auto"/>
              <w:right w:val="single" w:sz="4" w:space="0" w:color="auto"/>
            </w:tcBorders>
          </w:tcPr>
          <w:p w14:paraId="45ED3966" w14:textId="1FA3F918" w:rsidR="001E001B" w:rsidRDefault="001E001B" w:rsidP="001E001B">
            <w:pPr>
              <w:pStyle w:val="TAL"/>
              <w:rPr>
                <w:rFonts w:cs="Arial"/>
              </w:rPr>
            </w:pPr>
            <w:r>
              <w:rPr>
                <w:rFonts w:cs="Arial"/>
              </w:rPr>
              <w:t xml:space="preserve">3GPP TS 28.622 [6], </w:t>
            </w:r>
            <w:r>
              <w:rPr>
                <w:rFonts w:ascii="Courier New" w:hAnsi="Courier New" w:cs="Courier New"/>
              </w:rPr>
              <w:t>IOC</w:t>
            </w:r>
            <w:r w:rsidRPr="008927C0">
              <w:rPr>
                <w:rFonts w:ascii="Courier New" w:hAnsi="Courier New" w:cs="Courier New"/>
              </w:rPr>
              <w:t>, Top</w:t>
            </w:r>
          </w:p>
        </w:tc>
        <w:tc>
          <w:tcPr>
            <w:tcW w:w="1972" w:type="pct"/>
            <w:tcBorders>
              <w:top w:val="single" w:sz="4" w:space="0" w:color="auto"/>
              <w:left w:val="single" w:sz="4" w:space="0" w:color="auto"/>
              <w:bottom w:val="single" w:sz="4" w:space="0" w:color="auto"/>
              <w:right w:val="single" w:sz="4" w:space="0" w:color="auto"/>
            </w:tcBorders>
          </w:tcPr>
          <w:p w14:paraId="38BFE070" w14:textId="7097D9C5" w:rsidR="001E001B" w:rsidRPr="00A15D12" w:rsidRDefault="001E001B" w:rsidP="001E001B">
            <w:pPr>
              <w:pStyle w:val="TAL"/>
              <w:rPr>
                <w:rFonts w:ascii="Courier New" w:hAnsi="Courier New" w:cs="Courier New"/>
                <w:lang w:eastAsia="zh-CN"/>
              </w:rPr>
            </w:pPr>
            <w:r w:rsidRPr="008927C0">
              <w:rPr>
                <w:rFonts w:ascii="Courier New" w:hAnsi="Courier New" w:cs="Courier New"/>
                <w:lang w:eastAsia="zh-CN"/>
              </w:rPr>
              <w:t>Top</w:t>
            </w:r>
          </w:p>
        </w:tc>
      </w:tr>
      <w:tr w:rsidR="001E001B" w14:paraId="5754E203" w14:textId="77777777" w:rsidTr="007A49E7">
        <w:tc>
          <w:tcPr>
            <w:tcW w:w="3028" w:type="pct"/>
            <w:tcBorders>
              <w:top w:val="single" w:sz="4" w:space="0" w:color="auto"/>
              <w:left w:val="single" w:sz="4" w:space="0" w:color="auto"/>
              <w:bottom w:val="single" w:sz="4" w:space="0" w:color="auto"/>
              <w:right w:val="single" w:sz="4" w:space="0" w:color="auto"/>
            </w:tcBorders>
          </w:tcPr>
          <w:p w14:paraId="661593D3" w14:textId="1EA2ECEF" w:rsidR="001E001B" w:rsidRDefault="001E001B" w:rsidP="001E001B">
            <w:pPr>
              <w:pStyle w:val="TAL"/>
              <w:rPr>
                <w:rFonts w:cs="Arial"/>
              </w:rPr>
            </w:pPr>
            <w:r>
              <w:rPr>
                <w:rFonts w:cs="Arial"/>
              </w:rPr>
              <w:t xml:space="preserve">3GPP TS 28.622 [6], </w:t>
            </w:r>
            <w:r>
              <w:rPr>
                <w:rFonts w:ascii="Courier New" w:hAnsi="Courier New" w:cs="Courier New"/>
              </w:rPr>
              <w:t>IOC</w:t>
            </w:r>
            <w:r w:rsidRPr="008927C0">
              <w:rPr>
                <w:rFonts w:ascii="Courier New" w:hAnsi="Courier New" w:cs="Courier New"/>
              </w:rPr>
              <w:t>, SubNetwork</w:t>
            </w:r>
          </w:p>
        </w:tc>
        <w:tc>
          <w:tcPr>
            <w:tcW w:w="1972" w:type="pct"/>
            <w:tcBorders>
              <w:top w:val="single" w:sz="4" w:space="0" w:color="auto"/>
              <w:left w:val="single" w:sz="4" w:space="0" w:color="auto"/>
              <w:bottom w:val="single" w:sz="4" w:space="0" w:color="auto"/>
              <w:right w:val="single" w:sz="4" w:space="0" w:color="auto"/>
            </w:tcBorders>
          </w:tcPr>
          <w:p w14:paraId="64D4EB54" w14:textId="42E38919" w:rsidR="001E001B" w:rsidRPr="008927C0" w:rsidRDefault="001E001B" w:rsidP="001E001B">
            <w:pPr>
              <w:pStyle w:val="TAL"/>
              <w:rPr>
                <w:rFonts w:ascii="Courier New" w:hAnsi="Courier New" w:cs="Courier New"/>
                <w:lang w:eastAsia="zh-CN"/>
              </w:rPr>
            </w:pPr>
            <w:r w:rsidRPr="008927C0">
              <w:rPr>
                <w:rFonts w:ascii="Courier New" w:hAnsi="Courier New" w:cs="Courier New"/>
                <w:lang w:eastAsia="zh-CN"/>
              </w:rPr>
              <w:t>SubNetwork</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41" w:name="_CR6_2_1_1"/>
      <w:bookmarkStart w:id="242" w:name="_Toc106192956"/>
      <w:bookmarkStart w:id="243" w:name="_Toc202514839"/>
      <w:bookmarkEnd w:id="241"/>
      <w:r w:rsidRPr="00506640">
        <w:lastRenderedPageBreak/>
        <w:t>6.2.1.1</w:t>
      </w:r>
      <w:r w:rsidRPr="00506640">
        <w:tab/>
        <w:t>Class diagram</w:t>
      </w:r>
      <w:bookmarkEnd w:id="242"/>
      <w:bookmarkEnd w:id="243"/>
    </w:p>
    <w:p w14:paraId="5EA3D3FD" w14:textId="77777777" w:rsidR="005B1465" w:rsidRPr="00506640" w:rsidRDefault="005B1465" w:rsidP="005B1465">
      <w:pPr>
        <w:pStyle w:val="Heading5"/>
        <w:rPr>
          <w:lang w:eastAsia="zh-CN"/>
        </w:rPr>
      </w:pPr>
      <w:bookmarkStart w:id="244" w:name="_CR6_2_1_1_1"/>
      <w:bookmarkStart w:id="245" w:name="_Toc106192957"/>
      <w:bookmarkStart w:id="246" w:name="_Toc202514840"/>
      <w:bookmarkEnd w:id="244"/>
      <w:r w:rsidRPr="00506640">
        <w:rPr>
          <w:rFonts w:hint="eastAsia"/>
          <w:lang w:eastAsia="zh-CN"/>
        </w:rPr>
        <w:t>6</w:t>
      </w:r>
      <w:r w:rsidRPr="00506640">
        <w:rPr>
          <w:lang w:eastAsia="zh-CN"/>
        </w:rPr>
        <w:t>.2.1.1.1</w:t>
      </w:r>
      <w:r w:rsidRPr="00506640">
        <w:rPr>
          <w:lang w:eastAsia="zh-CN"/>
        </w:rPr>
        <w:tab/>
        <w:t>Relationship</w:t>
      </w:r>
      <w:bookmarkEnd w:id="245"/>
      <w:bookmarkEnd w:id="246"/>
    </w:p>
    <w:bookmarkStart w:id="247" w:name="_MON_1756821658"/>
    <w:bookmarkEnd w:id="247"/>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1pt;height:211.65pt" o:ole="">
            <v:imagedata r:id="rId28" o:title=""/>
          </v:shape>
          <o:OLEObject Type="Embed" ProgID="Word.Document.12" ShapeID="_x0000_i1027" DrawAspect="Content" ObjectID="_1813127559" r:id="rId29">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bookmarkStart w:id="248" w:name="_CRFigure6_2_1_1_11"/>
      <w:r w:rsidRPr="00506640">
        <w:rPr>
          <w:lang w:eastAsia="zh-CN"/>
        </w:rPr>
        <w:t xml:space="preserve">Figure </w:t>
      </w:r>
      <w:bookmarkEnd w:id="248"/>
      <w:r w:rsidRPr="00506640">
        <w:rPr>
          <w:lang w:eastAsia="zh-CN"/>
        </w:rPr>
        <w:t>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34AA77C" w:rsidR="00887E53" w:rsidRDefault="00887E53" w:rsidP="00887E53">
      <w:pPr>
        <w:pStyle w:val="TH"/>
        <w:rPr>
          <w:rFonts w:eastAsiaTheme="minorEastAsia"/>
          <w:lang w:eastAsia="zh-CN"/>
        </w:rPr>
      </w:pPr>
    </w:p>
    <w:p w14:paraId="76C003E6" w14:textId="26B4496F" w:rsidR="0048286E" w:rsidRPr="0048286E" w:rsidRDefault="0048286E" w:rsidP="00887E53">
      <w:pPr>
        <w:pStyle w:val="TH"/>
        <w:rPr>
          <w:rFonts w:eastAsiaTheme="minorEastAsia"/>
          <w:lang w:eastAsia="zh-CN"/>
        </w:rPr>
      </w:pPr>
      <w:r>
        <w:rPr>
          <w:noProof/>
        </w:rPr>
        <w:drawing>
          <wp:inline distT="0" distB="0" distL="0" distR="0" wp14:anchorId="6D71E7D6" wp14:editId="45D7E5A4">
            <wp:extent cx="4176736" cy="3298488"/>
            <wp:effectExtent l="0" t="0" r="0" b="0"/>
            <wp:docPr id="258597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85456" cy="3305375"/>
                    </a:xfrm>
                    <a:prstGeom prst="rect">
                      <a:avLst/>
                    </a:prstGeom>
                    <a:noFill/>
                    <a:ln>
                      <a:noFill/>
                    </a:ln>
                  </pic:spPr>
                </pic:pic>
              </a:graphicData>
            </a:graphic>
          </wp:inline>
        </w:drawing>
      </w:r>
    </w:p>
    <w:p w14:paraId="7D5F1495" w14:textId="5A9B1299" w:rsidR="00887E53" w:rsidRDefault="00887E53" w:rsidP="00804A58">
      <w:pPr>
        <w:pStyle w:val="TF"/>
        <w:rPr>
          <w:lang w:eastAsia="zh-CN"/>
        </w:rPr>
      </w:pPr>
      <w:bookmarkStart w:id="249" w:name="_CRFigure6_2_1_1_12"/>
      <w:r w:rsidRPr="00506640">
        <w:rPr>
          <w:lang w:eastAsia="zh-CN"/>
        </w:rPr>
        <w:t xml:space="preserve">Figure </w:t>
      </w:r>
      <w:bookmarkEnd w:id="249"/>
      <w:r w:rsidRPr="00506640">
        <w:rPr>
          <w:lang w:eastAsia="zh-CN"/>
        </w:rPr>
        <w:t>6.2.1.1.1-</w:t>
      </w:r>
      <w:r>
        <w:rPr>
          <w:lang w:eastAsia="zh-CN"/>
        </w:rPr>
        <w:t>2</w:t>
      </w:r>
      <w:r w:rsidRPr="00506640">
        <w:rPr>
          <w:lang w:eastAsia="zh-CN"/>
        </w:rPr>
        <w:t>: Relationship UML diagram for intent</w:t>
      </w:r>
    </w:p>
    <w:p w14:paraId="0A25608F" w14:textId="26BC98C6" w:rsidR="00887E53" w:rsidRDefault="00887E53" w:rsidP="00887E53">
      <w:pPr>
        <w:pStyle w:val="TH"/>
        <w:rPr>
          <w:rFonts w:eastAsiaTheme="minorEastAsia"/>
          <w:lang w:eastAsia="zh-CN"/>
        </w:rPr>
      </w:pPr>
    </w:p>
    <w:p w14:paraId="31C04778" w14:textId="02B59980" w:rsidR="001C423C" w:rsidRPr="001C423C" w:rsidRDefault="001C423C" w:rsidP="00887E53">
      <w:pPr>
        <w:pStyle w:val="TH"/>
        <w:rPr>
          <w:rFonts w:eastAsiaTheme="minorEastAsia"/>
          <w:lang w:eastAsia="zh-CN"/>
        </w:rPr>
      </w:pPr>
      <w:r>
        <w:rPr>
          <w:noProof/>
        </w:rPr>
        <w:drawing>
          <wp:inline distT="0" distB="0" distL="0" distR="0" wp14:anchorId="0BCE7362" wp14:editId="0A2D2CB5">
            <wp:extent cx="4389874" cy="2789499"/>
            <wp:effectExtent l="0" t="0" r="0" b="0"/>
            <wp:docPr id="2039610132"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16930" cy="2806692"/>
                    </a:xfrm>
                    <a:prstGeom prst="rect">
                      <a:avLst/>
                    </a:prstGeom>
                    <a:noFill/>
                    <a:ln>
                      <a:noFill/>
                    </a:ln>
                  </pic:spPr>
                </pic:pic>
              </a:graphicData>
            </a:graphic>
          </wp:inline>
        </w:drawing>
      </w:r>
    </w:p>
    <w:p w14:paraId="0A739856" w14:textId="0DE4039C" w:rsidR="00887E53" w:rsidRPr="00506640" w:rsidRDefault="00887E53" w:rsidP="00804A58">
      <w:pPr>
        <w:pStyle w:val="TF"/>
        <w:rPr>
          <w:lang w:eastAsia="zh-CN"/>
        </w:rPr>
      </w:pPr>
      <w:bookmarkStart w:id="250" w:name="_CRFigure6_2_1_1_13"/>
      <w:r w:rsidRPr="00506640">
        <w:rPr>
          <w:lang w:eastAsia="zh-CN"/>
        </w:rPr>
        <w:t xml:space="preserve">Figure </w:t>
      </w:r>
      <w:bookmarkEnd w:id="250"/>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51" w:name="_CR6_2_1_1_2"/>
      <w:bookmarkStart w:id="252" w:name="_Toc106192958"/>
      <w:bookmarkStart w:id="253" w:name="_Toc202514841"/>
      <w:bookmarkEnd w:id="251"/>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52"/>
      <w:bookmarkEnd w:id="253"/>
    </w:p>
    <w:bookmarkStart w:id="254" w:name="_MON_1756821837"/>
    <w:bookmarkEnd w:id="254"/>
    <w:p w14:paraId="5E74FC0A" w14:textId="06C3923C" w:rsidR="0016361F" w:rsidRPr="00506640" w:rsidRDefault="00887E53" w:rsidP="00804A58">
      <w:pPr>
        <w:pStyle w:val="TH"/>
        <w:rPr>
          <w:lang w:eastAsia="zh-CN"/>
        </w:rPr>
      </w:pPr>
      <w:r>
        <w:rPr>
          <w:lang w:eastAsia="zh-CN"/>
        </w:rPr>
        <w:object w:dxaOrig="9026" w:dyaOrig="2203" w14:anchorId="5B451D16">
          <v:shape id="_x0000_i1028" type="#_x0000_t75" style="width:451.1pt;height:111.25pt" o:ole="">
            <v:imagedata r:id="rId32" o:title=""/>
          </v:shape>
          <o:OLEObject Type="Embed" ProgID="Word.Document.12" ShapeID="_x0000_i1028" DrawAspect="Content" ObjectID="_1813127560" r:id="rId33">
            <o:FieldCodes>\s</o:FieldCodes>
          </o:OLEObject>
        </w:object>
      </w:r>
    </w:p>
    <w:p w14:paraId="48F60098" w14:textId="70705678" w:rsidR="00814FE8" w:rsidRPr="00506640" w:rsidRDefault="00814FE8" w:rsidP="00804A58">
      <w:pPr>
        <w:pStyle w:val="TF"/>
        <w:rPr>
          <w:lang w:eastAsia="zh-CN"/>
        </w:rPr>
      </w:pPr>
      <w:bookmarkStart w:id="255" w:name="_CRFigure6_2_1_1_21"/>
      <w:r w:rsidRPr="00506640">
        <w:rPr>
          <w:lang w:eastAsia="zh-CN"/>
        </w:rPr>
        <w:t xml:space="preserve">Figure </w:t>
      </w:r>
      <w:bookmarkEnd w:id="255"/>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56" w:name="_CR6_2_1_2"/>
      <w:bookmarkStart w:id="257" w:name="_Toc106192959"/>
      <w:bookmarkStart w:id="258" w:name="_Toc202514842"/>
      <w:bookmarkEnd w:id="256"/>
      <w:r w:rsidRPr="00506640">
        <w:t>6.2.1.2</w:t>
      </w:r>
      <w:r w:rsidRPr="00506640">
        <w:tab/>
        <w:t>Class definition</w:t>
      </w:r>
      <w:bookmarkEnd w:id="257"/>
      <w:bookmarkEnd w:id="258"/>
    </w:p>
    <w:p w14:paraId="2B28CA4D" w14:textId="56DFFF5F" w:rsidR="005B1465" w:rsidRPr="00506640" w:rsidRDefault="005B1465" w:rsidP="005B1465">
      <w:pPr>
        <w:pStyle w:val="Heading5"/>
        <w:rPr>
          <w:rFonts w:cs="Arial"/>
          <w:lang w:eastAsia="zh-CN"/>
        </w:rPr>
      </w:pPr>
      <w:bookmarkStart w:id="259" w:name="_CR6_2_1_2_1"/>
      <w:bookmarkStart w:id="260" w:name="_Toc106192960"/>
      <w:bookmarkStart w:id="261" w:name="_Toc202514843"/>
      <w:bookmarkEnd w:id="259"/>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260"/>
      <w:bookmarkEnd w:id="261"/>
    </w:p>
    <w:p w14:paraId="56E5A85D" w14:textId="77777777" w:rsidR="005B1465" w:rsidRPr="00506640" w:rsidRDefault="005B1465" w:rsidP="000A2533">
      <w:pPr>
        <w:pStyle w:val="H6"/>
      </w:pPr>
      <w:bookmarkStart w:id="262" w:name="_CR6_2_1_2_1_1"/>
      <w:r w:rsidRPr="00506640">
        <w:rPr>
          <w:rFonts w:hint="eastAsia"/>
          <w:lang w:eastAsia="zh-CN"/>
        </w:rPr>
        <w:t>6</w:t>
      </w:r>
      <w:r w:rsidRPr="00506640">
        <w:rPr>
          <w:lang w:eastAsia="zh-CN"/>
        </w:rPr>
        <w:t>.2.1.2.1.1</w:t>
      </w:r>
      <w:r w:rsidRPr="00506640">
        <w:rPr>
          <w:lang w:eastAsia="zh-CN"/>
        </w:rPr>
        <w:tab/>
        <w:t>Definition</w:t>
      </w:r>
    </w:p>
    <w:bookmarkEnd w:id="262"/>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C37C18">
      <w:pPr>
        <w:rPr>
          <w:rFonts w:eastAsia="Courier New"/>
          <w:i/>
          <w:iCs/>
        </w:rPr>
      </w:pPr>
      <w:bookmarkStart w:id="263" w:name="_PERM_MCCTEMPBM_CRPT19430020___7"/>
      <w:r w:rsidRPr="00506640">
        <w:rPr>
          <w:rFonts w:eastAsia="Courier New"/>
        </w:rPr>
        <w:t xml:space="preserve">The </w:t>
      </w:r>
      <w:r w:rsidRPr="00506640">
        <w:rPr>
          <w:rFonts w:ascii="Courier New" w:hAnsi="Courier New" w:cs="Courier New"/>
          <w:lang w:eastAsia="zh-CN"/>
        </w:rPr>
        <w:t>Intent</w:t>
      </w:r>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r w:rsidRPr="00506640">
        <w:rPr>
          <w:rFonts w:ascii="Courier New" w:hAnsi="Courier New" w:cs="Courier New"/>
          <w:lang w:eastAsia="zh-CN"/>
        </w:rPr>
        <w:t>IntentExpectation</w:t>
      </w:r>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C37C18">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bookmarkEnd w:id="263"/>
    <w:p w14:paraId="2346AC47" w14:textId="461DC481" w:rsidR="009E0C93" w:rsidRPr="00506640" w:rsidRDefault="00887E53" w:rsidP="00887E53">
      <w:pPr>
        <w:rPr>
          <w:rFonts w:eastAsia="Courier New"/>
        </w:rPr>
      </w:pPr>
      <w:r w:rsidRPr="00887E53">
        <w:rPr>
          <w:rFonts w:eastAsia="Courier New"/>
        </w:rPr>
        <w:t xml:space="preserve">The attribute "observationPeriod"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sidR="00244E21">
        <w:rPr>
          <w:rFonts w:eastAsia="Courier New"/>
        </w:rPr>
        <w:t xml:space="preserve"> is updated</w:t>
      </w:r>
      <w:r w:rsidRPr="00887E53">
        <w:rPr>
          <w:rFonts w:eastAsia="Courier New"/>
        </w:rPr>
        <w:t>. The observation period can be set by the MnS consumer or by the MnS producer if the MnS consumer does not provide a value</w:t>
      </w:r>
      <w:r w:rsidR="00EE1F59">
        <w:rPr>
          <w:rFonts w:eastAsia="Courier New"/>
        </w:rPr>
        <w:t>.</w:t>
      </w:r>
    </w:p>
    <w:p w14:paraId="694BD5AA" w14:textId="678CADE1" w:rsidR="009E0C93" w:rsidRDefault="009E0C93" w:rsidP="00C37C18">
      <w:pPr>
        <w:rPr>
          <w:rFonts w:eastAsia="Courier New"/>
        </w:rPr>
      </w:pPr>
      <w:bookmarkStart w:id="264" w:name="_PERM_MCCTEMPBM_CRPT19430021___7"/>
      <w:r w:rsidRPr="00506640">
        <w:rPr>
          <w:rFonts w:eastAsia="Courier New"/>
          <w:lang w:eastAsia="zh-CN"/>
        </w:rPr>
        <w:lastRenderedPageBreak/>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and</w:t>
      </w:r>
      <w:r w:rsidRPr="00506640">
        <w:rPr>
          <w:rFonts w:eastAsia="Courier New"/>
        </w:rPr>
        <w:t xml:space="preserv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 xml:space="preserve">is </w:t>
      </w:r>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r w:rsidRPr="00506640">
        <w:rPr>
          <w:rFonts w:eastAsia="Courier New"/>
          <w:lang w:eastAsia="zh-CN"/>
        </w:rPr>
        <w:t xml:space="preserve"> and the value of attribute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C37C18">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1EC74BFC" w14:textId="77777777" w:rsidR="001C6F7D" w:rsidRPr="00506640" w:rsidRDefault="001C6F7D" w:rsidP="000A2533">
      <w:pPr>
        <w:pStyle w:val="H6"/>
        <w:rPr>
          <w:rFonts w:eastAsia="SimSun"/>
        </w:rPr>
      </w:pPr>
      <w:bookmarkStart w:id="265" w:name="_CR6_2_1_2_1_2"/>
      <w:bookmarkEnd w:id="264"/>
      <w:r w:rsidRPr="00506640">
        <w:rPr>
          <w:rFonts w:eastAsia="SimSun"/>
          <w:lang w:eastAsia="zh-CN"/>
        </w:rPr>
        <w:t>6.2.1.2.1.2</w:t>
      </w:r>
      <w:r w:rsidRPr="00506640">
        <w:rPr>
          <w:rFonts w:eastAsia="SimSun"/>
          <w:lang w:eastAsia="zh-CN"/>
        </w:rPr>
        <w:tab/>
        <w:t>Attributes</w:t>
      </w:r>
    </w:p>
    <w:p w14:paraId="5EBABECA" w14:textId="078E0866" w:rsidR="001C6F7D" w:rsidRPr="00506640" w:rsidRDefault="001C6F7D" w:rsidP="00C37C18">
      <w:pPr>
        <w:rPr>
          <w:rFonts w:eastAsia="SimSun"/>
        </w:rPr>
      </w:pPr>
      <w:bookmarkStart w:id="266" w:name="_PERM_MCCTEMPBM_CRPT19430022___7"/>
      <w:bookmarkEnd w:id="265"/>
      <w:r w:rsidRPr="00506640">
        <w:rPr>
          <w:rFonts w:eastAsia="SimSun"/>
        </w:rPr>
        <w:t xml:space="preserve">The </w:t>
      </w:r>
      <w:r w:rsidRPr="00506640">
        <w:rPr>
          <w:rFonts w:ascii="Courier New" w:eastAsia="SimSun" w:hAnsi="Courier New" w:cs="Courier New"/>
          <w:lang w:eastAsia="zh-CN"/>
        </w:rPr>
        <w:t>Intent</w:t>
      </w:r>
      <w:r w:rsidRPr="00506640">
        <w:rPr>
          <w:rFonts w:eastAsia="SimSun"/>
        </w:rPr>
        <w:t xml:space="preserve"> IOC includes attributes inherited from</w:t>
      </w:r>
      <w:r w:rsidRPr="00506640">
        <w:rPr>
          <w:rFonts w:eastAsia="SimSun"/>
          <w:i/>
        </w:rPr>
        <w:t xml:space="preserve"> </w:t>
      </w:r>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267" w:name="_CRTable6_2_1_2_1_21"/>
      <w:bookmarkEnd w:id="266"/>
      <w:r w:rsidRPr="00506640">
        <w:rPr>
          <w:rFonts w:eastAsia="SimSun"/>
        </w:rPr>
        <w:t xml:space="preserve">Table </w:t>
      </w:r>
      <w:bookmarkEnd w:id="267"/>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68" w:name="_PERM_MCCTEMPBM_CRPT19430023___6"/>
            <w:r w:rsidRPr="00506640">
              <w:rPr>
                <w:rFonts w:ascii="Courier New" w:eastAsia="SimSun" w:hAnsi="Courier New" w:cs="Courier New"/>
                <w:sz w:val="18"/>
                <w:szCs w:val="18"/>
                <w:lang w:eastAsia="zh-CN"/>
              </w:rPr>
              <w:t>intentExpectations</w:t>
            </w:r>
            <w:bookmarkEnd w:id="268"/>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E24008">
            <w:pPr>
              <w:pStyle w:val="TAC"/>
              <w:rPr>
                <w:rFonts w:eastAsia="SimSun"/>
                <w:lang w:eastAsia="zh-CN"/>
              </w:rPr>
            </w:pPr>
            <w:r w:rsidRPr="00E24008">
              <w:rPr>
                <w:rFonts w:eastAsia="SimSu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E24008">
            <w:pPr>
              <w:pStyle w:val="TAC"/>
              <w:rPr>
                <w:rFonts w:eastAsia="SimSun"/>
                <w:lang w:eastAsia="zh-CN"/>
              </w:rPr>
            </w:pPr>
            <w:r w:rsidRPr="00E24008">
              <w:rPr>
                <w:rFonts w:eastAsia="SimSu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E24008">
            <w:pPr>
              <w:pStyle w:val="TAC"/>
              <w:rPr>
                <w:rFonts w:eastAsia="SimSun"/>
                <w:lang w:eastAsia="zh-CN"/>
              </w:rPr>
            </w:pPr>
            <w:r w:rsidRPr="00E24008">
              <w:rPr>
                <w:rFonts w:eastAsia="SimSu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E24008">
            <w:pPr>
              <w:pStyle w:val="TAC"/>
              <w:rPr>
                <w:rFonts w:eastAsia="SimSun"/>
                <w:lang w:eastAsia="zh-CN"/>
              </w:rPr>
            </w:pPr>
            <w:r w:rsidRPr="00E24008">
              <w:rPr>
                <w:rFonts w:eastAsia="SimSu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E24008">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69" w:name="_PERM_MCCTEMPBM_CRPT19430025___6"/>
            <w:bookmarkStart w:id="270" w:name="_MCCTEMPBM_CRPT19430026___4" w:colFirst="1" w:colLast="4"/>
            <w:r w:rsidRPr="00506640">
              <w:rPr>
                <w:rFonts w:ascii="Courier New" w:eastAsia="SimSun" w:hAnsi="Courier New" w:cs="Courier New"/>
                <w:sz w:val="18"/>
                <w:lang w:eastAsia="zh-CN"/>
              </w:rPr>
              <w:t>userLabel</w:t>
            </w:r>
            <w:bookmarkEnd w:id="269"/>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E24008">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E24008">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E24008">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E24008">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E24008">
            <w:pPr>
              <w:pStyle w:val="TAC"/>
              <w:rPr>
                <w:rFonts w:eastAsia="SimSun"/>
                <w:lang w:eastAsia="zh-CN"/>
              </w:rPr>
            </w:pPr>
            <w:r w:rsidRPr="00506640">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71" w:name="_PERM_MCCTEMPBM_CRPT19430027___6"/>
            <w:bookmarkStart w:id="272" w:name="_PERM_MCCTEMPBM_CRPT19430028___4" w:colFirst="1" w:colLast="4"/>
            <w:bookmarkEnd w:id="270"/>
            <w:r w:rsidRPr="001205A6">
              <w:rPr>
                <w:rFonts w:ascii="Courier New" w:eastAsia="SimSun" w:hAnsi="Courier New" w:cs="Courier New"/>
                <w:sz w:val="18"/>
                <w:szCs w:val="18"/>
                <w:lang w:eastAsia="zh-CN"/>
              </w:rPr>
              <w:t>contextSelectivity</w:t>
            </w:r>
            <w:bookmarkEnd w:id="271"/>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E24008">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E24008">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E24008">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E24008">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E24008">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73" w:name="_PERM_MCCTEMPBM_CRPT19430029___6"/>
            <w:bookmarkStart w:id="274" w:name="_PERM_MCCTEMPBM_CRPT19430030___4" w:colFirst="1" w:colLast="4"/>
            <w:bookmarkEnd w:id="272"/>
            <w:r w:rsidRPr="00506640">
              <w:rPr>
                <w:rFonts w:ascii="Courier New" w:eastAsia="SimSun" w:hAnsi="Courier New" w:cs="Courier New"/>
                <w:sz w:val="18"/>
                <w:lang w:eastAsia="zh-CN"/>
              </w:rPr>
              <w:t>intentContexts</w:t>
            </w:r>
            <w:bookmarkEnd w:id="273"/>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E24008">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E24008">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E24008">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E24008">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E24008">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bookmarkStart w:id="275" w:name="_PERM_MCCTEMPBM_CRPT19430031___6"/>
            <w:bookmarkStart w:id="276" w:name="_PERM_MCCTEMPBM_CRPT19430032___4" w:colFirst="1" w:colLast="4"/>
            <w:bookmarkEnd w:id="274"/>
            <w:r>
              <w:rPr>
                <w:rFonts w:ascii="Courier New" w:eastAsia="SimSun" w:hAnsi="Courier New" w:cs="Courier New" w:hint="eastAsia"/>
                <w:sz w:val="18"/>
                <w:lang w:eastAsia="zh-CN"/>
              </w:rPr>
              <w:t>observationPeriod</w:t>
            </w:r>
            <w:bookmarkEnd w:id="275"/>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E24008">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E24008">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E24008">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E24008">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E24008">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86D9ADE"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77" w:name="_PERM_MCCTEMPBM_CRPT19430033___6"/>
            <w:bookmarkStart w:id="278" w:name="_PERM_MCCTEMPBM_CRPT19430034___4" w:colFirst="1" w:colLast="4"/>
            <w:bookmarkEnd w:id="276"/>
            <w:r w:rsidRPr="00E271BF">
              <w:rPr>
                <w:rFonts w:ascii="Courier New" w:hAnsi="Courier New" w:cs="Courier New"/>
                <w:sz w:val="18"/>
                <w:szCs w:val="18"/>
                <w:lang w:eastAsia="zh-CN"/>
              </w:rPr>
              <w:t>intentPriority</w:t>
            </w:r>
            <w:bookmarkEnd w:id="277"/>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E24008">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E24008">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E24008">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E24008">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E24008">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79" w:name="_PERM_MCCTEMPBM_CRPT19430035___6"/>
            <w:bookmarkStart w:id="280" w:name="_PERM_MCCTEMPBM_CRPT19430036___4" w:colFirst="1" w:colLast="4"/>
            <w:bookmarkEnd w:id="278"/>
            <w:r>
              <w:rPr>
                <w:rFonts w:ascii="Courier New" w:eastAsia="DengXian" w:hAnsi="Courier New" w:cs="Courier New" w:hint="eastAsia"/>
                <w:sz w:val="18"/>
                <w:szCs w:val="18"/>
                <w:lang w:eastAsia="zh-CN"/>
              </w:rPr>
              <w:t>intentAdminState</w:t>
            </w:r>
            <w:bookmarkEnd w:id="279"/>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E24008">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E24008">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E24008">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E24008">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E24008">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bookmarkStart w:id="281" w:name="_PERM_MCCTEMPBM_CRPT19430037___6"/>
            <w:bookmarkStart w:id="282" w:name="_PERM_MCCTEMPBM_CRPT19430038___4" w:colFirst="1" w:colLast="4"/>
            <w:bookmarkEnd w:id="280"/>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bookmarkEnd w:id="281"/>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E24008">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E24008">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E24008">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E24008">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E24008">
            <w:pPr>
              <w:pStyle w:val="TAC"/>
              <w:rPr>
                <w:rFonts w:eastAsia="SimSun"/>
                <w:lang w:eastAsia="zh-CN"/>
              </w:rPr>
            </w:pPr>
            <w:r>
              <w:rPr>
                <w:rFonts w:hint="eastAsia"/>
                <w:lang w:eastAsia="ja-JP"/>
              </w:rPr>
              <w:t>F</w:t>
            </w:r>
          </w:p>
        </w:tc>
      </w:tr>
      <w:bookmarkEnd w:id="282"/>
      <w:tr w:rsidR="00887E53" w:rsidRPr="00E24008"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Pr="00E24008" w:rsidRDefault="00887E53" w:rsidP="00E24008">
            <w:pPr>
              <w:pStyle w:val="TAL"/>
              <w:rPr>
                <w:rFonts w:eastAsia="SimSun"/>
                <w:b/>
                <w:bCs/>
                <w:lang w:eastAsia="zh-CN"/>
              </w:rPr>
            </w:pPr>
            <w:r w:rsidRPr="00E24008">
              <w:rPr>
                <w:rFonts w:hint="eastAsia"/>
                <w:b/>
                <w:bCs/>
              </w:rPr>
              <w:t>Attribute</w:t>
            </w:r>
            <w:r w:rsidRPr="00E24008">
              <w:rPr>
                <w:b/>
                <w:bCs/>
              </w:rPr>
              <w:t xml:space="preserve"> </w:t>
            </w:r>
            <w:r w:rsidRPr="00E24008">
              <w:rPr>
                <w:rFonts w:hint="eastAsia"/>
                <w:b/>
                <w:bCs/>
              </w:rPr>
              <w:t>related</w:t>
            </w:r>
            <w:r w:rsidRPr="00E24008">
              <w:rPr>
                <w:b/>
                <w:bCs/>
              </w:rPr>
              <w:t xml:space="preserve"> </w:t>
            </w:r>
            <w:r w:rsidRPr="00E24008">
              <w:rPr>
                <w:rFonts w:hint="eastAsia"/>
                <w:b/>
                <w:bCs/>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83" w:name="_PERM_MCCTEMPBM_CRPT19430039___6"/>
            <w:bookmarkStart w:id="284" w:name="_PERM_MCCTEMPBM_CRPT19430040___4" w:colFirst="1" w:colLast="4"/>
            <w:r w:rsidRPr="00033C5E">
              <w:rPr>
                <w:rFonts w:ascii="Courier New" w:eastAsia="DengXian" w:hAnsi="Courier New" w:cs="Courier New"/>
                <w:sz w:val="18"/>
                <w:szCs w:val="18"/>
                <w:lang w:eastAsia="zh-CN"/>
              </w:rPr>
              <w:t>intentReportReference</w:t>
            </w:r>
            <w:bookmarkEnd w:id="283"/>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E24008">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E24008">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E24008">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E24008">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E24008">
            <w:pPr>
              <w:pStyle w:val="TAC"/>
              <w:rPr>
                <w:rFonts w:eastAsia="SimSun"/>
                <w:lang w:eastAsia="zh-CN"/>
              </w:rPr>
            </w:pPr>
            <w:r>
              <w:rPr>
                <w:rFonts w:eastAsia="SimSun" w:hint="eastAsia"/>
                <w:lang w:eastAsia="zh-CN"/>
              </w:rPr>
              <w:t>F</w:t>
            </w:r>
          </w:p>
        </w:tc>
      </w:tr>
      <w:bookmarkEnd w:id="284"/>
    </w:tbl>
    <w:p w14:paraId="7A7C6AFB" w14:textId="77777777" w:rsidR="005B1465" w:rsidRPr="00506640" w:rsidRDefault="005B1465" w:rsidP="005B1465">
      <w:pPr>
        <w:rPr>
          <w:lang w:eastAsia="zh-CN"/>
        </w:rPr>
      </w:pPr>
    </w:p>
    <w:p w14:paraId="194866F6" w14:textId="77777777" w:rsidR="005B1465" w:rsidRPr="00506640" w:rsidRDefault="005B1465" w:rsidP="000A2533">
      <w:pPr>
        <w:pStyle w:val="H6"/>
      </w:pPr>
      <w:bookmarkStart w:id="285" w:name="_CR6_2_1_2_1_3"/>
      <w:r w:rsidRPr="00506640">
        <w:rPr>
          <w:rFonts w:hint="eastAsia"/>
          <w:lang w:eastAsia="zh-CN"/>
        </w:rPr>
        <w:t>6</w:t>
      </w:r>
      <w:r w:rsidRPr="00506640">
        <w:rPr>
          <w:lang w:eastAsia="zh-CN"/>
        </w:rPr>
        <w:t>.2.1.2.1.3</w:t>
      </w:r>
      <w:r w:rsidRPr="00506640">
        <w:rPr>
          <w:lang w:eastAsia="zh-CN"/>
        </w:rPr>
        <w:tab/>
        <w:t>Attribute constraints</w:t>
      </w:r>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C37C18">
            <w:pPr>
              <w:pStyle w:val="TAL"/>
            </w:pPr>
            <w:bookmarkStart w:id="286" w:name="_PERM_MCCTEMPBM_CRPT19430041___7"/>
            <w:r>
              <w:rPr>
                <w:noProof/>
                <w:lang w:eastAsia="zh-CN"/>
              </w:rPr>
              <w:t>Condition: MnS consumer-suspension mechanism is supported.</w:t>
            </w:r>
            <w:bookmarkEnd w:id="286"/>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bookmarkStart w:id="287" w:name="_PERM_MCCTEMPBM_CRPT19430042___6"/>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bookmarkEnd w:id="287"/>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C37C18">
            <w:pPr>
              <w:pStyle w:val="TAL"/>
              <w:rPr>
                <w:noProof/>
                <w:lang w:eastAsia="zh-CN"/>
              </w:rPr>
            </w:pPr>
            <w:bookmarkStart w:id="288" w:name="_PERM_MCCTEMPBM_CRPT19430043___7"/>
            <w:r w:rsidRPr="00244E21">
              <w:rPr>
                <w:noProof/>
                <w:lang w:eastAsia="zh-CN"/>
              </w:rPr>
              <w:t xml:space="preserve">Condition: The preemption </w:t>
            </w:r>
            <w:r>
              <w:rPr>
                <w:noProof/>
                <w:lang w:eastAsia="zh-CN"/>
              </w:rPr>
              <w:t>mechanism is supported.</w:t>
            </w:r>
            <w:bookmarkEnd w:id="288"/>
          </w:p>
        </w:tc>
      </w:tr>
    </w:tbl>
    <w:p w14:paraId="36EF7C82" w14:textId="5B32DBA5" w:rsidR="00814FE8" w:rsidRDefault="00814FE8" w:rsidP="003C0696">
      <w:pPr>
        <w:rPr>
          <w:lang w:eastAsia="zh-CN"/>
        </w:rPr>
      </w:pPr>
    </w:p>
    <w:p w14:paraId="7CF49FC8" w14:textId="77777777" w:rsidR="00487269" w:rsidRPr="00E97C1A" w:rsidRDefault="00487269" w:rsidP="000A2533">
      <w:pPr>
        <w:pStyle w:val="H6"/>
      </w:pPr>
      <w:bookmarkStart w:id="289" w:name="_CR6_2_1_2_1_4"/>
      <w:r>
        <w:t>6.2.1.2.1.4</w:t>
      </w:r>
      <w:r w:rsidRPr="00E97C1A">
        <w:tab/>
        <w:t>Notifications</w:t>
      </w:r>
    </w:p>
    <w:bookmarkEnd w:id="289"/>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E24008">
            <w:pPr>
              <w:pStyle w:val="TAC"/>
            </w:pPr>
            <w:bookmarkStart w:id="290" w:name="_PERM_MCCTEMPBM_CRPT19430044___4"/>
            <w:r>
              <w:t>M</w:t>
            </w:r>
            <w:bookmarkEnd w:id="290"/>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291" w:name="_CR6_2_1_2_2"/>
      <w:bookmarkStart w:id="292" w:name="_Toc202514844"/>
      <w:bookmarkEnd w:id="291"/>
      <w:r w:rsidRPr="00506640">
        <w:rPr>
          <w:rFonts w:cs="Arial"/>
        </w:rPr>
        <w:t>6.2.1.2</w:t>
      </w:r>
      <w:r w:rsidRPr="000A2533">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92"/>
    </w:p>
    <w:p w14:paraId="31EC9447" w14:textId="2E0949EE" w:rsidR="00B54FA3" w:rsidRPr="00506640" w:rsidRDefault="00B54FA3" w:rsidP="000A2533">
      <w:pPr>
        <w:pStyle w:val="H6"/>
      </w:pPr>
      <w:bookmarkStart w:id="293"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p>
    <w:bookmarkEnd w:id="293"/>
    <w:p w14:paraId="5C0146CD" w14:textId="0910876D"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bookmarkStart w:id="294" w:name="_PERM_MCCTEMPBM_CRPT19430045___7"/>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5500A544" w:rsidR="00B54FA3" w:rsidRDefault="00B54FA3" w:rsidP="00B54FA3">
      <w:pPr>
        <w:pStyle w:val="B1"/>
        <w:rPr>
          <w:rFonts w:eastAsia="Courier New"/>
        </w:rPr>
      </w:pPr>
      <w:bookmarkStart w:id="295" w:name="_PERM_MCCTEMPBM_CRPT19430046___7"/>
      <w:bookmarkEnd w:id="294"/>
      <w:r w:rsidRPr="002A70BC">
        <w:rPr>
          <w:lang w:eastAsia="zh-CN"/>
        </w:rPr>
        <w:t>-</w:t>
      </w:r>
      <w:r w:rsidR="00C37C18">
        <w:rPr>
          <w:lang w:eastAsia="zh-CN"/>
        </w:rPr>
        <w:tab/>
      </w:r>
      <w:r w:rsidRPr="002A70BC">
        <w:rPr>
          <w:rFonts w:ascii="Courier New" w:hAnsi="Courier New" w:cs="Courier New"/>
          <w:lang w:eastAsia="zh-CN"/>
        </w:rPr>
        <w:t>intentFulfilmentReport</w:t>
      </w:r>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p>
    <w:p w14:paraId="3191B1C2" w14:textId="0465238C" w:rsidR="00B54FA3" w:rsidRDefault="00B54FA3" w:rsidP="00B54FA3">
      <w:pPr>
        <w:pStyle w:val="B1"/>
        <w:rPr>
          <w:rFonts w:eastAsia="Courier New"/>
        </w:rPr>
      </w:pPr>
      <w:r w:rsidRPr="002A70BC">
        <w:rPr>
          <w:lang w:eastAsia="zh-CN"/>
        </w:rPr>
        <w:lastRenderedPageBreak/>
        <w:t>-</w:t>
      </w:r>
      <w:r w:rsidR="00C37C18">
        <w:rPr>
          <w:lang w:eastAsia="zh-CN"/>
        </w:rPr>
        <w:tab/>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0750DBF9" w:rsidR="00B54FA3" w:rsidRPr="002A70BC" w:rsidRDefault="00B54FA3" w:rsidP="00B54FA3">
      <w:pPr>
        <w:pStyle w:val="B1"/>
        <w:rPr>
          <w:rFonts w:eastAsia="Courier New"/>
        </w:rPr>
      </w:pPr>
      <w:r w:rsidRPr="002A70BC">
        <w:rPr>
          <w:lang w:eastAsia="zh-CN"/>
        </w:rPr>
        <w:t>-</w:t>
      </w:r>
      <w:r w:rsidR="00C37C18">
        <w:rPr>
          <w:lang w:eastAsia="zh-CN"/>
        </w:rPr>
        <w:tab/>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rsidR="000C67D8">
        <w:t>ing</w:t>
      </w:r>
      <w:r w:rsidRPr="00D20C9E">
        <w:t xml:space="preserve"> the intent creation and modification request from MnS consumer.</w:t>
      </w:r>
    </w:p>
    <w:p w14:paraId="3864B887" w14:textId="34010575" w:rsidR="00B54FA3" w:rsidRDefault="00B54FA3" w:rsidP="00B54FA3">
      <w:pPr>
        <w:rPr>
          <w:lang w:eastAsia="zh-CN"/>
        </w:rPr>
      </w:pPr>
      <w:bookmarkStart w:id="296" w:name="_PERM_MCCTEMPBM_CRPT19430047___7"/>
      <w:bookmarkEnd w:id="295"/>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386B4F82" w:rsidR="00B54FA3" w:rsidRDefault="00B54FA3" w:rsidP="00B54FA3">
      <w:r>
        <w:t>Different</w:t>
      </w:r>
      <w:r w:rsidRPr="00134FFA">
        <w:t xml:space="preserve"> MnS consumer</w:t>
      </w:r>
      <w:r>
        <w:t>s</w:t>
      </w:r>
      <w:r w:rsidRPr="00134FFA">
        <w:t xml:space="preserve"> can use the "</w:t>
      </w:r>
      <w:r w:rsidR="00BD48F1">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bookmarkEnd w:id="296"/>
    <w:p w14:paraId="4127F31A" w14:textId="77777777" w:rsidR="00B54FA3" w:rsidRDefault="00B54FA3" w:rsidP="00B54FA3">
      <w:r>
        <w:t>Different</w:t>
      </w:r>
      <w:r w:rsidRPr="00134FFA">
        <w:t xml:space="preserve"> MnS consumer</w:t>
      </w:r>
      <w:r>
        <w:t>s</w:t>
      </w:r>
      <w:r w:rsidRPr="00134FFA">
        <w:t xml:space="preserve"> </w:t>
      </w:r>
      <w:r>
        <w:t xml:space="preserve">can </w:t>
      </w:r>
      <w:r w:rsidRPr="00134FFA">
        <w:t>subscribe</w:t>
      </w:r>
      <w:r>
        <w:t xml:space="preserve"> </w:t>
      </w:r>
      <w:r w:rsidRPr="00134FFA">
        <w:t>attribute value change notifications for IntentReport &lt;&lt;IOC&gt;&gt; to obtain the notification for different intent report information.</w:t>
      </w:r>
    </w:p>
    <w:p w14:paraId="5A91AB5B" w14:textId="76538DA5" w:rsidR="00B54FA3" w:rsidRPr="00506640" w:rsidRDefault="00B54FA3" w:rsidP="000A2533">
      <w:pPr>
        <w:pStyle w:val="H6"/>
        <w:rPr>
          <w:rFonts w:eastAsia="SimSun"/>
        </w:rPr>
      </w:pPr>
      <w:bookmarkStart w:id="297" w:name="_CR6_2_1_2_2_2"/>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p>
    <w:p w14:paraId="2167AD95" w14:textId="1784D17B" w:rsidR="00B54FA3" w:rsidRDefault="00B54FA3" w:rsidP="00B54FA3">
      <w:bookmarkStart w:id="298" w:name="_PERM_MCCTEMPBM_CRPT19430048___7"/>
      <w:bookmarkEnd w:id="297"/>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299" w:name="_CRTable6_2_1_2_2_21"/>
      <w:bookmarkEnd w:id="298"/>
      <w:r w:rsidRPr="00506640">
        <w:rPr>
          <w:rFonts w:eastAsia="SimSun"/>
        </w:rPr>
        <w:t xml:space="preserve">Table </w:t>
      </w:r>
      <w:bookmarkEnd w:id="299"/>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bookmarkStart w:id="300" w:name="_PERM_MCCTEMPBM_CRPT19430049___6"/>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bookmarkEnd w:id="300"/>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bookmarkStart w:id="301" w:name="_PERM_MCCTEMPBM_CRPT19430050___6"/>
            <w:r>
              <w:rPr>
                <w:rFonts w:ascii="Courier New" w:hAnsi="Courier New" w:cs="Courier New" w:hint="eastAsia"/>
                <w:sz w:val="18"/>
                <w:szCs w:val="18"/>
              </w:rPr>
              <w:t>i</w:t>
            </w:r>
            <w:r>
              <w:rPr>
                <w:rFonts w:ascii="Courier New" w:hAnsi="Courier New" w:cs="Courier New"/>
                <w:sz w:val="18"/>
                <w:szCs w:val="18"/>
              </w:rPr>
              <w:t>ntentConflictReports</w:t>
            </w:r>
            <w:bookmarkEnd w:id="301"/>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bookmarkStart w:id="302" w:name="_PERM_MCCTEMPBM_CRPT19430051___6"/>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bookmarkEnd w:id="302"/>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bookmarkStart w:id="303" w:name="_PERM_MCCTEMPBM_CRPT19430052___6"/>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bookmarkEnd w:id="303"/>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Pr="00E24008" w:rsidRDefault="00B54FA3" w:rsidP="00E24008">
            <w:pPr>
              <w:pStyle w:val="TAL"/>
              <w:rPr>
                <w:rFonts w:eastAsia="SimSun"/>
                <w:b/>
                <w:bCs/>
                <w:lang w:eastAsia="zh-CN"/>
              </w:rPr>
            </w:pPr>
            <w:bookmarkStart w:id="304" w:name="_PERM_MCCTEMPBM_CRPT19430053___4"/>
            <w:r w:rsidRPr="00E24008">
              <w:rPr>
                <w:rFonts w:hint="eastAsia"/>
                <w:b/>
                <w:bCs/>
              </w:rPr>
              <w:t>Attribute</w:t>
            </w:r>
            <w:r w:rsidRPr="00E24008">
              <w:rPr>
                <w:b/>
                <w:bCs/>
              </w:rPr>
              <w:t xml:space="preserve"> </w:t>
            </w:r>
            <w:r w:rsidRPr="00E24008">
              <w:rPr>
                <w:rFonts w:hint="eastAsia"/>
                <w:b/>
                <w:bCs/>
              </w:rPr>
              <w:t>related</w:t>
            </w:r>
            <w:r w:rsidRPr="00E24008">
              <w:rPr>
                <w:b/>
                <w:bCs/>
              </w:rPr>
              <w:t xml:space="preserve"> to </w:t>
            </w:r>
            <w:r w:rsidRPr="00E24008">
              <w:rPr>
                <w:rFonts w:hint="eastAsia"/>
                <w:b/>
                <w:bCs/>
              </w:rPr>
              <w:t>roles</w:t>
            </w:r>
            <w:bookmarkEnd w:id="304"/>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bookmarkStart w:id="305" w:name="_PERM_MCCTEMPBM_CRPT19430054___6"/>
            <w:r w:rsidRPr="00506640">
              <w:rPr>
                <w:rFonts w:ascii="Courier New" w:eastAsia="SimSun" w:hAnsi="Courier New" w:cs="Courier New"/>
                <w:sz w:val="18"/>
                <w:szCs w:val="18"/>
                <w:lang w:eastAsia="zh-CN"/>
              </w:rPr>
              <w:t>intent</w:t>
            </w:r>
            <w:r>
              <w:rPr>
                <w:rFonts w:ascii="Courier New" w:hAnsi="Courier New" w:cs="Courier New"/>
                <w:sz w:val="18"/>
                <w:szCs w:val="18"/>
              </w:rPr>
              <w:t>Reference</w:t>
            </w:r>
            <w:bookmarkEnd w:id="305"/>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0A2533">
      <w:pPr>
        <w:pStyle w:val="H6"/>
      </w:pPr>
      <w:bookmarkStart w:id="306" w:name="_CR6_2_1_2_2_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p>
    <w:p w14:paraId="4F0FD790" w14:textId="490D2B4F" w:rsidR="00B54FA3" w:rsidRPr="00B54FA3" w:rsidRDefault="00B54FA3" w:rsidP="00B54FA3">
      <w:pPr>
        <w:pStyle w:val="TH"/>
        <w:rPr>
          <w:lang w:eastAsia="zh-CN"/>
        </w:rPr>
      </w:pPr>
      <w:bookmarkStart w:id="307" w:name="_CRTable6_2_1_2_2_31"/>
      <w:bookmarkEnd w:id="306"/>
      <w:r w:rsidRPr="00506640">
        <w:rPr>
          <w:rFonts w:eastAsia="SimSun"/>
        </w:rPr>
        <w:t xml:space="preserve">Table </w:t>
      </w:r>
      <w:bookmarkEnd w:id="307"/>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bookmarkStart w:id="308" w:name="_PERM_MCCTEMPBM_CRPT19430055___7"/>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bookmarkEnd w:id="308"/>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bookmarkStart w:id="309" w:name="_PERM_MCCTEMPBM_CRPT19430056___7"/>
            <w:r>
              <w:rPr>
                <w:rFonts w:ascii="Courier New" w:hAnsi="Courier New" w:cs="Courier New" w:hint="eastAsia"/>
                <w:szCs w:val="18"/>
              </w:rPr>
              <w:t>i</w:t>
            </w:r>
            <w:r>
              <w:rPr>
                <w:rFonts w:ascii="Courier New" w:hAnsi="Courier New" w:cs="Courier New"/>
                <w:szCs w:val="18"/>
              </w:rPr>
              <w:t>ntentConflictReports</w:t>
            </w:r>
          </w:p>
          <w:bookmarkEnd w:id="309"/>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bookmarkStart w:id="310" w:name="_PERM_MCCTEMPBM_CRPT19430057___7"/>
            <w:r>
              <w:rPr>
                <w:rFonts w:ascii="Courier New" w:hAnsi="Courier New" w:cs="Courier New" w:hint="eastAsia"/>
                <w:szCs w:val="18"/>
                <w:lang w:eastAsia="zh-CN"/>
              </w:rPr>
              <w:t>i</w:t>
            </w:r>
            <w:r>
              <w:rPr>
                <w:rFonts w:ascii="Courier New" w:hAnsi="Courier New" w:cs="Courier New"/>
                <w:szCs w:val="18"/>
                <w:lang w:eastAsia="zh-CN"/>
              </w:rPr>
              <w:t>ntentFeasibilityCheckReport</w:t>
            </w:r>
          </w:p>
          <w:bookmarkEnd w:id="310"/>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0A2533">
      <w:pPr>
        <w:pStyle w:val="H6"/>
      </w:pPr>
      <w:bookmarkStart w:id="311" w:name="_CR6_2_1_2_2_4"/>
      <w:r>
        <w:t>6.2.1.2.2.4</w:t>
      </w:r>
      <w:r w:rsidRPr="00E97C1A">
        <w:tab/>
        <w:t>Notifications</w:t>
      </w:r>
    </w:p>
    <w:bookmarkEnd w:id="311"/>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312" w:name="_CR6_2_1_2_3"/>
      <w:bookmarkStart w:id="313" w:name="_Toc202514845"/>
      <w:bookmarkEnd w:id="312"/>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313"/>
    </w:p>
    <w:p w14:paraId="5A1214C6" w14:textId="4EF6F4DA" w:rsidR="00B54FA3" w:rsidRPr="00506640" w:rsidRDefault="00B54FA3" w:rsidP="000A2533">
      <w:pPr>
        <w:pStyle w:val="H6"/>
      </w:pPr>
      <w:bookmarkStart w:id="314"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p w14:paraId="02B3D337" w14:textId="4845E13F" w:rsidR="00B54FA3" w:rsidRDefault="00B54FA3" w:rsidP="00C37C18">
      <w:bookmarkStart w:id="315" w:name="_PERM_MCCTEMPBM_CRPT19430058___7"/>
      <w:bookmarkEnd w:id="314"/>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1A754A77" w:rsidR="00B54FA3" w:rsidRDefault="00B54FA3" w:rsidP="00C37C18">
      <w:r w:rsidRPr="00134FFA">
        <w:rPr>
          <w:rFonts w:hint="eastAsia"/>
        </w:rPr>
        <w:lastRenderedPageBreak/>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consumer’s management requuirements</w:t>
      </w:r>
      <w:r>
        <w:t>.</w:t>
      </w:r>
    </w:p>
    <w:bookmarkEnd w:id="315"/>
    <w:p w14:paraId="453FC39D" w14:textId="07D5FD34" w:rsidR="00B54FA3" w:rsidRDefault="00B54FA3" w:rsidP="00C37C18">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0A2533">
      <w:pPr>
        <w:pStyle w:val="H6"/>
        <w:rPr>
          <w:rFonts w:eastAsia="SimSun"/>
        </w:rPr>
      </w:pPr>
      <w:bookmarkStart w:id="316"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p>
    <w:bookmarkEnd w:id="316"/>
    <w:p w14:paraId="0506C453" w14:textId="40FC1CA9" w:rsidR="00B54FA3" w:rsidRDefault="00B54FA3" w:rsidP="00C37C18">
      <w:r w:rsidRPr="00C37C18">
        <w:t xml:space="preserve">The IntentHandlingFunction &lt;&lt;IOC&gt;&gt; </w:t>
      </w:r>
      <w:r w:rsidRPr="00C37C18">
        <w:rPr>
          <w:rFonts w:eastAsia="SimSun"/>
        </w:rPr>
        <w:t>includes attributes inherited from</w:t>
      </w:r>
      <w:r w:rsidRPr="00C37C18">
        <w:rPr>
          <w:rFonts w:eastAsia="SimSun"/>
          <w:i/>
        </w:rPr>
        <w:t xml:space="preserve"> </w:t>
      </w:r>
      <w:r w:rsidRPr="00C37C18">
        <w:rPr>
          <w:rFonts w:eastAsia="SimSun"/>
        </w:rPr>
        <w:t>Top IOC (defined in TS 28.622 [6]) and the following</w:t>
      </w:r>
      <w:r w:rsidRPr="00C37C18">
        <w:t xml:space="preserve"> attributes</w:t>
      </w:r>
    </w:p>
    <w:p w14:paraId="6FA65707" w14:textId="3FAF00E9" w:rsidR="00B54FA3" w:rsidRPr="00FC2DD0" w:rsidRDefault="00B54FA3" w:rsidP="00B54FA3">
      <w:pPr>
        <w:pStyle w:val="TH"/>
        <w:rPr>
          <w:rFonts w:eastAsia="SimSun"/>
        </w:rPr>
      </w:pPr>
      <w:bookmarkStart w:id="317" w:name="_CRTable6_2_1_2_3_21"/>
      <w:r w:rsidRPr="00506640">
        <w:rPr>
          <w:rFonts w:eastAsia="SimSun"/>
        </w:rPr>
        <w:t xml:space="preserve">Table </w:t>
      </w:r>
      <w:bookmarkEnd w:id="317"/>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bookmarkStart w:id="318" w:name="_PERM_MCCTEMPBM_CRPT19430060___6"/>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bookmarkEnd w:id="318"/>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E24008">
            <w:pPr>
              <w:pStyle w:val="TAC"/>
              <w:rPr>
                <w:rFonts w:eastAsia="SimSun"/>
                <w:lang w:eastAsia="zh-CN"/>
              </w:rPr>
            </w:pPr>
            <w:r w:rsidRPr="00E24008">
              <w:rPr>
                <w:rFonts w:eastAsia="SimSu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E24008">
            <w:pPr>
              <w:pStyle w:val="TAC"/>
              <w:rPr>
                <w:rFonts w:eastAsia="SimSun"/>
                <w:lang w:eastAsia="zh-CN"/>
              </w:rPr>
            </w:pPr>
            <w:r w:rsidRPr="00E24008">
              <w:rPr>
                <w:rFonts w:eastAsia="SimSu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E24008">
            <w:pPr>
              <w:pStyle w:val="TAC"/>
              <w:rPr>
                <w:rFonts w:eastAsia="SimSun"/>
                <w:lang w:eastAsia="zh-CN"/>
              </w:rPr>
            </w:pPr>
            <w:r w:rsidRPr="00E24008">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E24008">
            <w:pPr>
              <w:pStyle w:val="TAC"/>
              <w:rPr>
                <w:rFonts w:eastAsia="SimSun"/>
                <w:lang w:eastAsia="zh-CN"/>
              </w:rPr>
            </w:pPr>
            <w:r w:rsidRPr="00E24008">
              <w:rPr>
                <w:rFonts w:eastAsia="SimSu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0A2533">
      <w:pPr>
        <w:pStyle w:val="H6"/>
      </w:pPr>
      <w:bookmarkStart w:id="319" w:name="_CR6_2_1_2_3_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p>
    <w:bookmarkEnd w:id="319"/>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0A2533">
      <w:pPr>
        <w:pStyle w:val="H6"/>
      </w:pPr>
      <w:bookmarkStart w:id="320" w:name="_CR6_2_1_2_3_4"/>
      <w:r>
        <w:t>6.2.1.2.3.4</w:t>
      </w:r>
      <w:r w:rsidRPr="00E97C1A">
        <w:tab/>
        <w:t>Notifications</w:t>
      </w:r>
    </w:p>
    <w:bookmarkEnd w:id="320"/>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321" w:name="_CR6_2_1_3"/>
      <w:bookmarkStart w:id="322" w:name="_Toc106192961"/>
      <w:bookmarkStart w:id="323" w:name="_Toc202514846"/>
      <w:bookmarkEnd w:id="321"/>
      <w:r w:rsidRPr="00506640">
        <w:t>6.2.1.3</w:t>
      </w:r>
      <w:r w:rsidRPr="00506640">
        <w:tab/>
        <w:t>DataType definition</w:t>
      </w:r>
      <w:bookmarkEnd w:id="322"/>
      <w:bookmarkEnd w:id="323"/>
    </w:p>
    <w:p w14:paraId="3E5B715F" w14:textId="66344D05" w:rsidR="009E0C93" w:rsidRPr="000A2533" w:rsidRDefault="009E0C93" w:rsidP="002756E6">
      <w:pPr>
        <w:pStyle w:val="Heading5"/>
      </w:pPr>
      <w:bookmarkStart w:id="324" w:name="_CR6_2_1_3_1"/>
      <w:bookmarkStart w:id="325" w:name="_Toc106192962"/>
      <w:bookmarkStart w:id="326" w:name="_Toc202514847"/>
      <w:bookmarkEnd w:id="324"/>
      <w:r w:rsidRPr="00506640">
        <w:t>6.2.1.3.1</w:t>
      </w:r>
      <w:r w:rsidRPr="00506640">
        <w:tab/>
      </w:r>
      <w:r w:rsidRPr="00506640">
        <w:rPr>
          <w:lang w:eastAsia="zh-CN"/>
        </w:rPr>
        <w:t>IntentExpectation &lt;&lt;dataType&gt;&gt;</w:t>
      </w:r>
      <w:bookmarkEnd w:id="325"/>
      <w:bookmarkEnd w:id="326"/>
    </w:p>
    <w:p w14:paraId="55191C9B" w14:textId="2F5CD37F" w:rsidR="009E0C93" w:rsidRPr="00506640" w:rsidRDefault="009E0C93" w:rsidP="000B1F58">
      <w:pPr>
        <w:pStyle w:val="H6"/>
        <w:rPr>
          <w:lang w:eastAsia="zh-CN"/>
        </w:rPr>
      </w:pPr>
      <w:bookmarkStart w:id="327" w:name="_CR6_2_1_3_1_1"/>
      <w:r w:rsidRPr="00506640">
        <w:rPr>
          <w:lang w:eastAsia="zh-CN"/>
        </w:rPr>
        <w:t>6.2.1.3.1.1</w:t>
      </w:r>
      <w:r w:rsidRPr="00506640">
        <w:rPr>
          <w:lang w:eastAsia="zh-CN"/>
        </w:rPr>
        <w:tab/>
        <w:t>Definition</w:t>
      </w:r>
    </w:p>
    <w:p w14:paraId="3F6050F7" w14:textId="77777777" w:rsidR="00677780" w:rsidRDefault="009E0C93" w:rsidP="00C37C18">
      <w:pPr>
        <w:rPr>
          <w:rFonts w:eastAsia="Courier New"/>
          <w:i/>
          <w:iCs/>
        </w:rPr>
      </w:pPr>
      <w:bookmarkStart w:id="328" w:name="_PERM_MCCTEMPBM_CRPT19430062___7"/>
      <w:bookmarkEnd w:id="327"/>
      <w:r w:rsidRPr="00506640">
        <w:rPr>
          <w:rFonts w:ascii="Courier New" w:hAnsi="Courier New" w:cs="Courier New"/>
          <w:lang w:eastAsia="zh-CN"/>
        </w:rPr>
        <w:t>IntentExpectation</w:t>
      </w:r>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C37C18">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55A30A1C" w14:textId="2D3AACD5" w:rsidR="009E0C93" w:rsidRPr="00506640" w:rsidRDefault="009E0C93" w:rsidP="000B1F58">
      <w:pPr>
        <w:pStyle w:val="H6"/>
        <w:rPr>
          <w:lang w:eastAsia="zh-CN"/>
        </w:rPr>
      </w:pPr>
      <w:bookmarkStart w:id="329" w:name="_CR6_2_1_3_1_2"/>
      <w:bookmarkEnd w:id="328"/>
      <w:r w:rsidRPr="00506640">
        <w:rPr>
          <w:lang w:eastAsia="zh-CN"/>
        </w:rPr>
        <w:t>6.2.1.3.1.2</w:t>
      </w:r>
      <w:r w:rsidRPr="00506640">
        <w:rPr>
          <w:lang w:eastAsia="zh-CN"/>
        </w:rPr>
        <w:tab/>
        <w:t>Attributes</w:t>
      </w:r>
    </w:p>
    <w:bookmarkEnd w:id="329"/>
    <w:p w14:paraId="6AC7A9F6" w14:textId="776855D5" w:rsidR="009E0C93" w:rsidRPr="00506640" w:rsidRDefault="009E0C93" w:rsidP="000A2533">
      <w:pPr>
        <w:pStyle w:val="FP"/>
        <w:pBdr>
          <w:bottom w:val="single" w:sz="6" w:space="1" w:color="auto"/>
        </w:pBdr>
        <w:ind w:left="2835" w:right="2835"/>
        <w:jc w:val="center"/>
        <w:rPr>
          <w:rFonts w:eastAsia="Courier New"/>
        </w:rPr>
      </w:pPr>
      <w:r w:rsidRPr="00506640">
        <w:rPr>
          <w:rFonts w:eastAsia="Courier New"/>
        </w:rPr>
        <w:t xml:space="preserve">The </w:t>
      </w:r>
      <w:r w:rsidRPr="00506640">
        <w:rPr>
          <w:rFonts w:ascii="Courier New" w:hAnsi="Courier New" w:cs="Courier New"/>
          <w:lang w:eastAsia="zh-CN"/>
        </w:rPr>
        <w:t>IntentExpectation</w:t>
      </w:r>
      <w:r w:rsidRPr="000A2533">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330" w:name="_CRTable6_2_1_3_1_21"/>
      <w:r w:rsidRPr="00506640">
        <w:rPr>
          <w:rFonts w:eastAsia="Courier New"/>
        </w:rPr>
        <w:t xml:space="preserve">Table </w:t>
      </w:r>
      <w:bookmarkEnd w:id="330"/>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331" w:name="_PERM_MCCTEMPBM_CRPT19430063___7"/>
            <w:r w:rsidRPr="00506640">
              <w:rPr>
                <w:rFonts w:ascii="Courier New" w:hAnsi="Courier New" w:cs="Courier New"/>
                <w:lang w:eastAsia="zh-CN"/>
              </w:rPr>
              <w:t>expectationId</w:t>
            </w:r>
            <w:bookmarkEnd w:id="331"/>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E24008">
            <w:pPr>
              <w:pStyle w:val="TAC"/>
            </w:pPr>
            <w:r w:rsidRPr="00E24008">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E24008">
            <w:pPr>
              <w:pStyle w:val="TAC"/>
            </w:pPr>
            <w:r w:rsidRPr="00E24008">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E24008">
            <w:pPr>
              <w:pStyle w:val="TAC"/>
            </w:pPr>
            <w:r w:rsidRPr="00E24008">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E24008">
            <w:pPr>
              <w:pStyle w:val="TAC"/>
            </w:pPr>
            <w:r w:rsidRPr="00E24008">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E24008">
            <w:pPr>
              <w:pStyle w:val="TAC"/>
              <w:rPr>
                <w:rFonts w:cs="Arial"/>
              </w:rPr>
            </w:pPr>
            <w:r w:rsidRPr="00255BC4">
              <w:rPr>
                <w:rFonts w:cs="Arial"/>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bookmarkStart w:id="332" w:name="_PERM_MCCTEMPBM_CRPT19430065___7"/>
            <w:bookmarkStart w:id="333" w:name="_PERM_MCCTEMPBM_CRPT19430066___4" w:colFirst="1" w:colLast="4"/>
            <w:r w:rsidRPr="00506640">
              <w:rPr>
                <w:rFonts w:ascii="Courier New" w:hAnsi="Courier New" w:cs="Courier New"/>
                <w:lang w:eastAsia="zh-CN"/>
              </w:rPr>
              <w:t>expectationVerb</w:t>
            </w:r>
            <w:bookmarkEnd w:id="332"/>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E24008">
            <w:pPr>
              <w:pStyle w:val="TAC"/>
              <w:rPr>
                <w:rFonts w:cs="Arial"/>
              </w:rPr>
            </w:pPr>
            <w:r w:rsidRPr="00506640">
              <w:rPr>
                <w:rFonts w:cs="Arial"/>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E24008">
            <w:pPr>
              <w:pStyle w:val="TAC"/>
              <w:rPr>
                <w:rFonts w:cs="Arial"/>
              </w:rPr>
            </w:pPr>
            <w:r w:rsidRPr="00506640">
              <w:rPr>
                <w:rFonts w:cs="Arial"/>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E24008">
            <w:pPr>
              <w:pStyle w:val="TAC"/>
              <w:rPr>
                <w:rFonts w:cs="Arial"/>
              </w:rPr>
            </w:pPr>
            <w:r w:rsidRPr="00506640">
              <w:rPr>
                <w:rFonts w:cs="Arial"/>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E24008">
            <w:pPr>
              <w:pStyle w:val="TAC"/>
              <w:rPr>
                <w:rFonts w:cs="Arial"/>
              </w:rPr>
            </w:pPr>
            <w:r w:rsidRPr="00506640">
              <w:rPr>
                <w:rFonts w:cs="Arial"/>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E24008">
            <w:pPr>
              <w:pStyle w:val="TAC"/>
              <w:rPr>
                <w:rFonts w:cs="Arial"/>
              </w:rPr>
            </w:pPr>
            <w:r w:rsidRPr="00506640">
              <w:rPr>
                <w:rFonts w:cs="Arial"/>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bookmarkStart w:id="334" w:name="_PERM_MCCTEMPBM_CRPT19430067___7"/>
            <w:bookmarkStart w:id="335" w:name="_PERM_MCCTEMPBM_CRPT19430068___4" w:colFirst="1" w:colLast="4"/>
            <w:bookmarkEnd w:id="333"/>
            <w:r w:rsidRPr="00506640">
              <w:rPr>
                <w:rFonts w:ascii="Courier New" w:hAnsi="Courier New" w:cs="Courier New"/>
                <w:lang w:eastAsia="zh-CN"/>
              </w:rPr>
              <w:t>expectationObject</w:t>
            </w:r>
            <w:bookmarkEnd w:id="334"/>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E24008">
            <w:pPr>
              <w:pStyle w:val="TAC"/>
              <w:rPr>
                <w:rFonts w:cs="Arial"/>
              </w:rPr>
            </w:pPr>
            <w:r w:rsidRPr="00B64BAC">
              <w:rPr>
                <w:rFonts w:cs="Arial"/>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E24008">
            <w:pPr>
              <w:pStyle w:val="TAC"/>
              <w:rPr>
                <w:rFonts w:cs="Arial"/>
              </w:rPr>
            </w:pPr>
            <w:r w:rsidRPr="00506640">
              <w:rPr>
                <w:rFonts w:cs="Arial"/>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E24008">
            <w:pPr>
              <w:pStyle w:val="TAC"/>
              <w:rPr>
                <w:rFonts w:cs="Arial"/>
              </w:rPr>
            </w:pPr>
            <w:r w:rsidRPr="00506640">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E24008">
            <w:pPr>
              <w:pStyle w:val="TAC"/>
              <w:rPr>
                <w:rFonts w:cs="Arial"/>
              </w:rPr>
            </w:pPr>
            <w:r w:rsidRPr="00506640">
              <w:rPr>
                <w:rFonts w:cs="Arial"/>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E24008">
            <w:pPr>
              <w:pStyle w:val="TAC"/>
              <w:rPr>
                <w:rFonts w:cs="Arial"/>
              </w:rPr>
            </w:pPr>
            <w:r w:rsidRPr="00506640">
              <w:rPr>
                <w:rFonts w:cs="Arial"/>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bookmarkStart w:id="336" w:name="_PERM_MCCTEMPBM_CRPT19430069___7"/>
            <w:bookmarkStart w:id="337" w:name="_PERM_MCCTEMPBM_CRPT19430070___4" w:colFirst="1" w:colLast="4"/>
            <w:bookmarkEnd w:id="335"/>
            <w:r w:rsidRPr="00506640">
              <w:rPr>
                <w:rFonts w:ascii="Courier New" w:hAnsi="Courier New" w:cs="Courier New"/>
                <w:lang w:eastAsia="zh-CN"/>
              </w:rPr>
              <w:t>expectationTargets</w:t>
            </w:r>
            <w:bookmarkEnd w:id="336"/>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E24008">
            <w:pPr>
              <w:pStyle w:val="TAC"/>
              <w:rPr>
                <w:rFonts w:cs="Arial"/>
              </w:rPr>
            </w:pPr>
            <w:r w:rsidRPr="00506640">
              <w:rPr>
                <w:rFonts w:cs="Arial"/>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E24008">
            <w:pPr>
              <w:pStyle w:val="TAC"/>
              <w:rPr>
                <w:rFonts w:cs="Arial"/>
              </w:rPr>
            </w:pPr>
            <w:r w:rsidRPr="00506640">
              <w:rPr>
                <w:rFonts w:cs="Arial"/>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E24008">
            <w:pPr>
              <w:pStyle w:val="TAC"/>
              <w:rPr>
                <w:rFonts w:cs="Arial"/>
              </w:rPr>
            </w:pPr>
            <w:r w:rsidRPr="00506640">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E24008">
            <w:pPr>
              <w:pStyle w:val="TAC"/>
              <w:rPr>
                <w:rFonts w:cs="Arial"/>
              </w:rPr>
            </w:pPr>
            <w:r w:rsidRPr="00506640">
              <w:rPr>
                <w:rFonts w:cs="Arial"/>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E24008">
            <w:pPr>
              <w:pStyle w:val="TAC"/>
              <w:rPr>
                <w:rFonts w:cs="Arial"/>
              </w:rPr>
            </w:pPr>
            <w:r w:rsidRPr="00506640">
              <w:rPr>
                <w:rFonts w:cs="Arial"/>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bookmarkStart w:id="338" w:name="_PERM_MCCTEMPBM_CRPT19430071___7"/>
            <w:bookmarkStart w:id="339" w:name="_PERM_MCCTEMPBM_CRPT19430072___4" w:colFirst="1" w:colLast="4"/>
            <w:bookmarkEnd w:id="337"/>
            <w:r w:rsidRPr="001205A6">
              <w:rPr>
                <w:rFonts w:ascii="Courier New" w:eastAsia="SimSun" w:hAnsi="Courier New" w:cs="Courier New"/>
                <w:szCs w:val="18"/>
                <w:lang w:eastAsia="zh-CN"/>
              </w:rPr>
              <w:t>contextSelectivity</w:t>
            </w:r>
            <w:bookmarkEnd w:id="338"/>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E24008">
            <w:pPr>
              <w:pStyle w:val="TAC"/>
              <w:rPr>
                <w:rFonts w:cs="Arial"/>
              </w:rPr>
            </w:pPr>
            <w:r>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E24008">
            <w:pPr>
              <w:pStyle w:val="TAC"/>
              <w:rPr>
                <w:rFonts w:cs="Arial"/>
              </w:rPr>
            </w:pPr>
            <w:r w:rsidRPr="00506640">
              <w:rPr>
                <w:rFonts w:eastAsia="SimSun"/>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E24008">
            <w:pPr>
              <w:pStyle w:val="TAC"/>
              <w:rPr>
                <w:rFonts w:cs="Arial"/>
              </w:rPr>
            </w:pPr>
            <w:r w:rsidRPr="00506640">
              <w:rPr>
                <w:rFonts w:eastAsia="SimSun"/>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E24008">
            <w:pPr>
              <w:pStyle w:val="TAC"/>
              <w:rPr>
                <w:rFonts w:cs="Arial"/>
              </w:rPr>
            </w:pPr>
            <w:r w:rsidRPr="00506640">
              <w:rPr>
                <w:rFonts w:eastAsia="SimSun"/>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E24008">
            <w:pPr>
              <w:pStyle w:val="TAC"/>
              <w:rPr>
                <w:rFonts w:cs="Arial"/>
              </w:rPr>
            </w:pPr>
            <w:r w:rsidRPr="00506640">
              <w:rPr>
                <w:rFonts w:eastAsia="SimSun"/>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bookmarkStart w:id="340" w:name="_PERM_MCCTEMPBM_CRPT19430073___7"/>
            <w:bookmarkStart w:id="341" w:name="_PERM_MCCTEMPBM_CRPT19430074___4" w:colFirst="1" w:colLast="4"/>
            <w:bookmarkEnd w:id="339"/>
            <w:r w:rsidRPr="00506640">
              <w:rPr>
                <w:rFonts w:ascii="Courier New" w:hAnsi="Courier New" w:cs="Courier New"/>
                <w:lang w:eastAsia="zh-CN"/>
              </w:rPr>
              <w:t>expectationContexts</w:t>
            </w:r>
            <w:bookmarkEnd w:id="340"/>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E24008">
            <w:pPr>
              <w:pStyle w:val="TAC"/>
              <w:rPr>
                <w:rFonts w:cs="Arial"/>
              </w:rPr>
            </w:pPr>
            <w:r w:rsidRPr="00506640">
              <w:rPr>
                <w:rFonts w:cs="Arial"/>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E24008">
            <w:pPr>
              <w:pStyle w:val="TAC"/>
              <w:rPr>
                <w:rFonts w:cs="Arial"/>
              </w:rPr>
            </w:pPr>
            <w:r w:rsidRPr="00506640">
              <w:rPr>
                <w:rFonts w:cs="Arial"/>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E24008">
            <w:pPr>
              <w:pStyle w:val="TAC"/>
              <w:rPr>
                <w:rFonts w:cs="Arial"/>
              </w:rPr>
            </w:pPr>
            <w:r w:rsidRPr="00506640">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E24008">
            <w:pPr>
              <w:pStyle w:val="TAC"/>
              <w:rPr>
                <w:rFonts w:cs="Arial"/>
              </w:rPr>
            </w:pPr>
            <w:r w:rsidRPr="00506640">
              <w:rPr>
                <w:rFonts w:cs="Arial"/>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E24008">
            <w:pPr>
              <w:pStyle w:val="TAC"/>
              <w:rPr>
                <w:rFonts w:cs="Arial"/>
              </w:rPr>
            </w:pPr>
            <w:r w:rsidRPr="00506640">
              <w:rPr>
                <w:rFonts w:cs="Arial"/>
              </w:rPr>
              <w:t>F</w:t>
            </w:r>
          </w:p>
        </w:tc>
      </w:tr>
      <w:bookmarkEnd w:id="341"/>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342" w:name="_CR6_2_1_3_1_3"/>
      <w:r w:rsidRPr="00506640">
        <w:rPr>
          <w:lang w:eastAsia="zh-CN"/>
        </w:rPr>
        <w:t>6.2.1.3.1.3</w:t>
      </w:r>
      <w:r w:rsidRPr="00506640">
        <w:rPr>
          <w:lang w:eastAsia="zh-CN"/>
        </w:rPr>
        <w:tab/>
        <w:t>Attribute constraints</w:t>
      </w:r>
    </w:p>
    <w:bookmarkEnd w:id="342"/>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0A2533">
      <w:pPr>
        <w:pStyle w:val="H6"/>
      </w:pPr>
      <w:bookmarkStart w:id="343" w:name="_CR6_2_1_3_1_4"/>
      <w:r>
        <w:lastRenderedPageBreak/>
        <w:t>6.2.1.3.1.4</w:t>
      </w:r>
      <w:r w:rsidRPr="0011620D">
        <w:tab/>
        <w:t>Notifications</w:t>
      </w:r>
    </w:p>
    <w:bookmarkEnd w:id="343"/>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344" w:name="_CR6_2_1_3_2"/>
      <w:bookmarkStart w:id="345" w:name="_Toc106192963"/>
      <w:bookmarkStart w:id="346" w:name="_Toc202514848"/>
      <w:bookmarkEnd w:id="344"/>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345"/>
      <w:bookmarkEnd w:id="346"/>
    </w:p>
    <w:p w14:paraId="189CC0C5" w14:textId="451A2F2E" w:rsidR="009E0C93" w:rsidRPr="00506640" w:rsidRDefault="009E0C93" w:rsidP="000B1F58">
      <w:pPr>
        <w:pStyle w:val="H6"/>
        <w:rPr>
          <w:rFonts w:eastAsia="Courier New"/>
          <w:lang w:eastAsia="zh-CN"/>
        </w:rPr>
      </w:pPr>
      <w:bookmarkStart w:id="347"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347"/>
    <w:p w14:paraId="509BF838" w14:textId="04AD37F4" w:rsidR="009E0C93" w:rsidRDefault="009E0C93" w:rsidP="000A2533">
      <w:pPr>
        <w:pStyle w:val="FP"/>
        <w:pBdr>
          <w:bottom w:val="single" w:sz="6" w:space="1" w:color="auto"/>
        </w:pBdr>
        <w:ind w:left="2835" w:right="2835"/>
        <w:jc w:val="center"/>
        <w:rPr>
          <w:rFonts w:eastAsia="Courier New"/>
        </w:rPr>
      </w:pPr>
      <w:r w:rsidRPr="00506640">
        <w:rPr>
          <w:rFonts w:eastAsia="Courier New"/>
        </w:rPr>
        <w:t xml:space="preserve">The </w:t>
      </w:r>
      <w:r w:rsidRPr="00506640">
        <w:rPr>
          <w:rFonts w:ascii="Courier New" w:hAnsi="Courier New" w:cs="Courier New"/>
          <w:lang w:eastAsia="zh-CN"/>
        </w:rPr>
        <w:t>ExpectationObject</w:t>
      </w:r>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0A2533">
        <w:rPr>
          <w:rFonts w:eastAsia="Courier New"/>
        </w:rPr>
        <w:t xml:space="preserve"> </w:t>
      </w:r>
      <w:r w:rsidRPr="00506640">
        <w:rPr>
          <w:rFonts w:ascii="Courier New" w:hAnsi="Courier New" w:cs="Courier New"/>
          <w:lang w:eastAsia="zh-CN"/>
        </w:rPr>
        <w:t>IntentExpectation</w:t>
      </w:r>
      <w:r w:rsidRPr="000A2533">
        <w:rPr>
          <w:rFonts w:eastAsia="Courier New"/>
        </w:rPr>
        <w:t xml:space="preserve"> </w:t>
      </w:r>
      <w:r w:rsidR="006324A3" w:rsidRPr="006324A3">
        <w:rPr>
          <w:rFonts w:eastAsia="Courier New"/>
        </w:rPr>
        <w:t>should</w:t>
      </w:r>
      <w:r w:rsidR="006324A3" w:rsidRPr="000A2533">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348"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bookmarkEnd w:id="348"/>
    <w:p w14:paraId="1056A8B7" w14:textId="1F241140" w:rsidR="009E0C93" w:rsidRPr="00506640" w:rsidRDefault="009E0C93" w:rsidP="000A2533">
      <w:pPr>
        <w:pStyle w:val="FP"/>
        <w:pBdr>
          <w:bottom w:val="single" w:sz="6" w:space="1" w:color="auto"/>
        </w:pBdr>
        <w:ind w:left="2835" w:right="2835"/>
        <w:jc w:val="center"/>
        <w:rPr>
          <w:rFonts w:eastAsia="Courier New"/>
        </w:rPr>
      </w:pPr>
      <w:r w:rsidRPr="00506640">
        <w:rPr>
          <w:rFonts w:eastAsia="Courier New"/>
        </w:rPr>
        <w:t xml:space="preserve">The </w:t>
      </w:r>
      <w:r w:rsidRPr="00506640">
        <w:rPr>
          <w:rFonts w:ascii="Courier New" w:hAnsi="Courier New" w:cs="Courier New"/>
          <w:lang w:eastAsia="zh-CN"/>
        </w:rPr>
        <w:t>ExpectationObject</w:t>
      </w:r>
      <w:r w:rsidRPr="000A2533">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349" w:name="_CRTable6_2_1_3_2_21"/>
      <w:r w:rsidRPr="00506640">
        <w:rPr>
          <w:rFonts w:eastAsia="Courier New"/>
        </w:rPr>
        <w:t xml:space="preserve">Table </w:t>
      </w:r>
      <w:bookmarkEnd w:id="349"/>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350" w:name="_PERM_MCCTEMPBM_CRPT19430075___7"/>
            <w:bookmarkStart w:id="351" w:name="_PERM_MCCTEMPBM_CRPT19430076___4" w:colFirst="1" w:colLast="4"/>
            <w:r w:rsidRPr="00506640">
              <w:rPr>
                <w:rFonts w:ascii="Courier New" w:hAnsi="Courier New" w:cs="Courier New"/>
                <w:lang w:eastAsia="zh-CN"/>
              </w:rPr>
              <w:t>o</w:t>
            </w:r>
            <w:r w:rsidR="009E0C93" w:rsidRPr="00506640">
              <w:rPr>
                <w:rFonts w:ascii="Courier New" w:hAnsi="Courier New" w:cs="Courier New"/>
                <w:lang w:eastAsia="zh-CN"/>
              </w:rPr>
              <w:t>bjectType</w:t>
            </w:r>
            <w:bookmarkEnd w:id="350"/>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E24008">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E24008">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E24008">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E24008">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E24008">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bookmarkStart w:id="352" w:name="_PERM_MCCTEMPBM_CRPT19430077___7"/>
            <w:bookmarkStart w:id="353" w:name="_PERM_MCCTEMPBM_CRPT19430078___4" w:colFirst="1" w:colLast="4"/>
            <w:bookmarkEnd w:id="351"/>
            <w:r w:rsidRPr="00506640">
              <w:rPr>
                <w:rFonts w:ascii="Courier New" w:hAnsi="Courier New" w:cs="Courier New"/>
                <w:lang w:eastAsia="zh-CN"/>
              </w:rPr>
              <w:t>o</w:t>
            </w:r>
            <w:r w:rsidR="009E0C93" w:rsidRPr="00506640">
              <w:rPr>
                <w:rFonts w:ascii="Courier New" w:hAnsi="Courier New" w:cs="Courier New"/>
                <w:lang w:eastAsia="zh-CN"/>
              </w:rPr>
              <w:t>bjectInstance</w:t>
            </w:r>
            <w:bookmarkEnd w:id="352"/>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E24008">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E24008">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E24008">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E24008">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E24008">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bookmarkStart w:id="354" w:name="_PERM_MCCTEMPBM_CRPT19430079___7"/>
            <w:bookmarkStart w:id="355" w:name="_PERM_MCCTEMPBM_CRPT19430080___4" w:colFirst="1" w:colLast="4"/>
            <w:bookmarkEnd w:id="353"/>
            <w:r w:rsidRPr="00506640">
              <w:rPr>
                <w:rFonts w:ascii="Courier New" w:hAnsi="Courier New" w:cs="Courier New"/>
                <w:lang w:eastAsia="zh-CN"/>
              </w:rPr>
              <w:t>o</w:t>
            </w:r>
            <w:r w:rsidR="009E0C93" w:rsidRPr="00506640">
              <w:rPr>
                <w:rFonts w:ascii="Courier New" w:hAnsi="Courier New" w:cs="Courier New"/>
                <w:lang w:eastAsia="zh-CN"/>
              </w:rPr>
              <w:t>bjectContexts</w:t>
            </w:r>
            <w:bookmarkEnd w:id="354"/>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E24008">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E24008">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E24008">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E24008">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E24008">
            <w:pPr>
              <w:pStyle w:val="TAC"/>
              <w:rPr>
                <w:rFonts w:eastAsia="Courier New"/>
                <w:lang w:eastAsia="zh-CN"/>
              </w:rPr>
            </w:pPr>
            <w:r w:rsidRPr="00506640">
              <w:rPr>
                <w:rFonts w:eastAsia="Courier New"/>
                <w:lang w:eastAsia="zh-CN"/>
              </w:rPr>
              <w:t>F</w:t>
            </w:r>
          </w:p>
        </w:tc>
      </w:tr>
      <w:bookmarkEnd w:id="355"/>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356" w:name="_CR6_2_1_3_2_3"/>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357" w:name="_CRTable6_2_1_3_2_31"/>
      <w:bookmarkEnd w:id="356"/>
      <w:r w:rsidRPr="00506640">
        <w:rPr>
          <w:rFonts w:eastAsia="Courier New"/>
          <w:lang w:eastAsia="zh-CN"/>
        </w:rPr>
        <w:t xml:space="preserve">Table </w:t>
      </w:r>
      <w:bookmarkEnd w:id="357"/>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358" w:name="_PERM_MCCTEMPBM_CRPT19430081___7"/>
            <w:r w:rsidRPr="00506640">
              <w:rPr>
                <w:rFonts w:ascii="Courier New" w:hAnsi="Courier New" w:cs="Courier New"/>
                <w:lang w:eastAsia="zh-CN"/>
              </w:rPr>
              <w:t>o</w:t>
            </w:r>
            <w:r w:rsidR="009E0C93" w:rsidRPr="00506640">
              <w:rPr>
                <w:rFonts w:ascii="Courier New" w:hAnsi="Courier New" w:cs="Courier New"/>
                <w:lang w:eastAsia="zh-CN"/>
              </w:rPr>
              <w:t>bjectType</w:t>
            </w:r>
          </w:p>
          <w:bookmarkEnd w:id="358"/>
          <w:p w14:paraId="7B84C61F" w14:textId="611CEDE5"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bookmarkStart w:id="359" w:name="_PERM_MCCTEMPBM_CRPT19430082___7"/>
            <w:r w:rsidRPr="00506640">
              <w:rPr>
                <w:rFonts w:ascii="Courier New" w:hAnsi="Courier New" w:cs="Courier New"/>
                <w:lang w:eastAsia="zh-CN"/>
              </w:rPr>
              <w:t>o</w:t>
            </w:r>
            <w:r w:rsidR="009E0C93" w:rsidRPr="00506640">
              <w:rPr>
                <w:rFonts w:ascii="Courier New" w:hAnsi="Courier New" w:cs="Courier New"/>
                <w:lang w:eastAsia="zh-CN"/>
              </w:rPr>
              <w:t>bjectInstance</w:t>
            </w:r>
          </w:p>
          <w:bookmarkEnd w:id="359"/>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360" w:name="_CR6_2_1_3_3"/>
      <w:bookmarkStart w:id="361" w:name="_Toc106192964"/>
      <w:bookmarkStart w:id="362" w:name="_Toc202514849"/>
      <w:bookmarkEnd w:id="360"/>
      <w:r w:rsidRPr="00506640">
        <w:t>6.2.1.3.</w:t>
      </w:r>
      <w:r w:rsidR="007913C6">
        <w:t>3</w:t>
      </w:r>
      <w:r w:rsidRPr="00506640">
        <w:tab/>
      </w:r>
      <w:r w:rsidRPr="00506640">
        <w:rPr>
          <w:lang w:eastAsia="zh-CN"/>
        </w:rPr>
        <w:t>ExpectationTarget &lt;&lt;dataType&gt;&gt;</w:t>
      </w:r>
      <w:bookmarkEnd w:id="361"/>
      <w:bookmarkEnd w:id="362"/>
    </w:p>
    <w:p w14:paraId="3E9FA776" w14:textId="7C5A559A" w:rsidR="009E0C93" w:rsidRPr="00506640" w:rsidRDefault="009E0C93" w:rsidP="000A2533">
      <w:pPr>
        <w:pStyle w:val="H6"/>
      </w:pPr>
      <w:bookmarkStart w:id="363" w:name="_CR6_2_1_3_3_1"/>
      <w:r w:rsidRPr="00506640">
        <w:rPr>
          <w:lang w:eastAsia="zh-CN"/>
        </w:rPr>
        <w:t>6.2.1.3.</w:t>
      </w:r>
      <w:r w:rsidR="007913C6">
        <w:rPr>
          <w:lang w:eastAsia="zh-CN"/>
        </w:rPr>
        <w:t>3</w:t>
      </w:r>
      <w:r w:rsidRPr="00506640">
        <w:rPr>
          <w:lang w:eastAsia="zh-CN"/>
        </w:rPr>
        <w:t>.1</w:t>
      </w:r>
      <w:r w:rsidRPr="00506640">
        <w:rPr>
          <w:lang w:eastAsia="zh-CN"/>
        </w:rPr>
        <w:tab/>
        <w:t>Definition</w:t>
      </w:r>
    </w:p>
    <w:bookmarkEnd w:id="363"/>
    <w:p w14:paraId="0DE83728" w14:textId="571194F9" w:rsidR="009E0C93" w:rsidRDefault="009E0C93" w:rsidP="000A2533">
      <w:pPr>
        <w:pStyle w:val="FP"/>
        <w:pBdr>
          <w:bottom w:val="single" w:sz="6" w:space="1" w:color="auto"/>
        </w:pBdr>
        <w:ind w:left="2835" w:right="2835"/>
        <w:jc w:val="center"/>
        <w:rPr>
          <w:rFonts w:eastAsia="Courier New"/>
        </w:rPr>
      </w:pPr>
      <w:r w:rsidRPr="00506640">
        <w:rPr>
          <w:rFonts w:eastAsia="Courier New"/>
        </w:rPr>
        <w:t xml:space="preserve">The </w:t>
      </w:r>
      <w:r w:rsidRPr="00506640">
        <w:rPr>
          <w:rFonts w:ascii="Courier New" w:hAnsi="Courier New" w:cs="Courier New"/>
          <w:lang w:eastAsia="zh-CN"/>
        </w:rPr>
        <w:t>ExpectationTarget</w:t>
      </w:r>
      <w:r w:rsidRPr="000A2533" w:rsidDel="00195D56">
        <w:rPr>
          <w:rFonts w:eastAsia="Courier New"/>
        </w:rPr>
        <w:t xml:space="preserve"> </w:t>
      </w:r>
      <w:r w:rsidRPr="00506640">
        <w:rPr>
          <w:rFonts w:eastAsia="Courier New"/>
        </w:rPr>
        <w:t>&lt;&lt;dataType&gt;&gt; represents the target of the</w:t>
      </w:r>
      <w:r w:rsidRPr="000A2533">
        <w:rPr>
          <w:rFonts w:eastAsia="Courier New"/>
        </w:rPr>
        <w:t xml:space="preserve"> </w:t>
      </w:r>
      <w:r w:rsidRPr="00506640">
        <w:rPr>
          <w:rFonts w:ascii="Courier New" w:hAnsi="Courier New" w:cs="Courier New"/>
          <w:lang w:eastAsia="zh-CN"/>
        </w:rPr>
        <w:t>IntentExpectation</w:t>
      </w:r>
      <w:r w:rsidRPr="000A2533">
        <w:rPr>
          <w:rFonts w:eastAsia="Courier New"/>
        </w:rPr>
        <w:t xml:space="preserve"> </w:t>
      </w:r>
      <w:r w:rsidRPr="00506640">
        <w:rPr>
          <w:rFonts w:eastAsia="Courier New"/>
        </w:rPr>
        <w:t>that are required to be achieved.</w:t>
      </w:r>
    </w:p>
    <w:p w14:paraId="4C5A9A27" w14:textId="0B6186DE" w:rsidR="008733BF" w:rsidRPr="00506640" w:rsidRDefault="008733BF" w:rsidP="000A2533">
      <w:pPr>
        <w:pStyle w:val="FP"/>
        <w:pBdr>
          <w:bottom w:val="single" w:sz="6" w:space="1" w:color="auto"/>
        </w:pBdr>
        <w:ind w:left="2835" w:right="2835"/>
        <w:jc w:val="center"/>
        <w:rPr>
          <w:rFonts w:eastAsia="Courier New"/>
        </w:rPr>
      </w:pPr>
      <w:r>
        <w:rPr>
          <w:rFonts w:eastAsia="Courier New"/>
        </w:rPr>
        <w:t xml:space="preserve">The </w:t>
      </w:r>
      <w:r w:rsidRPr="00506640">
        <w:rPr>
          <w:rFonts w:ascii="Courier New" w:hAnsi="Courier New" w:cs="Courier New"/>
          <w:lang w:eastAsia="zh-CN"/>
        </w:rPr>
        <w:t>ExpectationTarget</w:t>
      </w:r>
      <w:r w:rsidRPr="000A2533" w:rsidDel="00195D56">
        <w:rPr>
          <w:rFonts w:eastAsia="Courier New"/>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6C8A4A3C" w14:textId="3092F30D" w:rsidR="001C6F7D" w:rsidRPr="00506640" w:rsidRDefault="001C6F7D" w:rsidP="000A2533">
      <w:pPr>
        <w:pStyle w:val="H6"/>
      </w:pPr>
      <w:bookmarkStart w:id="364" w:name="_CR6_2_1_3_3_2"/>
      <w:r w:rsidRPr="00506640">
        <w:rPr>
          <w:lang w:eastAsia="zh-CN"/>
        </w:rPr>
        <w:t>6.2.1.3.</w:t>
      </w:r>
      <w:r w:rsidR="007913C6">
        <w:rPr>
          <w:lang w:eastAsia="zh-CN"/>
        </w:rPr>
        <w:t>3</w:t>
      </w:r>
      <w:r w:rsidRPr="00506640">
        <w:rPr>
          <w:lang w:eastAsia="zh-CN"/>
        </w:rPr>
        <w:t>.2</w:t>
      </w:r>
      <w:r w:rsidRPr="00506640">
        <w:rPr>
          <w:lang w:eastAsia="zh-CN"/>
        </w:rPr>
        <w:tab/>
        <w:t>Attributes</w:t>
      </w:r>
    </w:p>
    <w:bookmarkEnd w:id="364"/>
    <w:p w14:paraId="104ED630" w14:textId="70204C84" w:rsidR="001C6F7D" w:rsidRPr="00506640" w:rsidRDefault="001C6F7D" w:rsidP="000A2533">
      <w:pPr>
        <w:pStyle w:val="FP"/>
        <w:pBdr>
          <w:bottom w:val="single" w:sz="6" w:space="1" w:color="auto"/>
        </w:pBdr>
        <w:ind w:left="2835" w:right="2835"/>
        <w:jc w:val="center"/>
        <w:rPr>
          <w:rFonts w:eastAsia="Courier New"/>
        </w:rPr>
      </w:pPr>
      <w:r w:rsidRPr="00506640">
        <w:rPr>
          <w:rFonts w:eastAsia="Courier New"/>
        </w:rPr>
        <w:t xml:space="preserve">The </w:t>
      </w:r>
      <w:r w:rsidRPr="00506640">
        <w:rPr>
          <w:rFonts w:ascii="Courier New" w:hAnsi="Courier New" w:cs="Courier New"/>
          <w:lang w:eastAsia="zh-CN"/>
        </w:rPr>
        <w:t>ExpectationTarget</w:t>
      </w:r>
      <w:r w:rsidRPr="000A2533">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365" w:name="_CRTable6_2_1_3_3_21"/>
      <w:r w:rsidRPr="00506640">
        <w:rPr>
          <w:rFonts w:eastAsia="Courier New"/>
        </w:rPr>
        <w:t xml:space="preserve">Table </w:t>
      </w:r>
      <w:bookmarkEnd w:id="365"/>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366" w:name="_PERM_MCCTEMPBM_CRPT19430083___6"/>
            <w:bookmarkStart w:id="367" w:name="_PERM_MCCTEMPBM_CRPT19430084___4" w:colFirst="1" w:colLast="4"/>
            <w:r w:rsidRPr="00506640">
              <w:rPr>
                <w:rFonts w:ascii="Courier New" w:hAnsi="Courier New" w:cs="Courier New"/>
                <w:sz w:val="18"/>
                <w:lang w:eastAsia="zh-CN"/>
              </w:rPr>
              <w:t>targetName</w:t>
            </w:r>
            <w:bookmarkEnd w:id="366"/>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E24008">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E24008">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E24008">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E24008">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E24008">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bookmarkStart w:id="368" w:name="_PERM_MCCTEMPBM_CRPT19430085___6"/>
            <w:bookmarkStart w:id="369" w:name="_PERM_MCCTEMPBM_CRPT19430086___4" w:colFirst="1" w:colLast="4"/>
            <w:bookmarkEnd w:id="367"/>
            <w:r w:rsidRPr="00506640">
              <w:rPr>
                <w:rFonts w:ascii="Courier New" w:hAnsi="Courier New" w:cs="Courier New"/>
                <w:sz w:val="18"/>
                <w:lang w:eastAsia="zh-CN"/>
              </w:rPr>
              <w:t>targetCondition</w:t>
            </w:r>
            <w:bookmarkEnd w:id="368"/>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E24008">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E2400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E24008">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bookmarkStart w:id="370" w:name="_PERM_MCCTEMPBM_CRPT19430087___6"/>
            <w:bookmarkStart w:id="371" w:name="_PERM_MCCTEMPBM_CRPT19430088___4" w:colFirst="1" w:colLast="4"/>
            <w:bookmarkEnd w:id="369"/>
            <w:r w:rsidRPr="00506640">
              <w:rPr>
                <w:rFonts w:ascii="Courier New" w:hAnsi="Courier New" w:cs="Courier New"/>
                <w:sz w:val="18"/>
                <w:lang w:eastAsia="zh-CN"/>
              </w:rPr>
              <w:t>targetValueRange</w:t>
            </w:r>
            <w:bookmarkEnd w:id="370"/>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E24008">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E2400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E24008">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bookmarkStart w:id="372" w:name="_PERM_MCCTEMPBM_CRPT19430089___6"/>
            <w:bookmarkStart w:id="373" w:name="_PERM_MCCTEMPBM_CRPT19430090___4" w:colFirst="1" w:colLast="4"/>
            <w:bookmarkEnd w:id="371"/>
            <w:r w:rsidRPr="001205A6">
              <w:rPr>
                <w:rFonts w:ascii="Courier New" w:eastAsia="SimSun" w:hAnsi="Courier New" w:cs="Courier New"/>
                <w:sz w:val="18"/>
                <w:szCs w:val="18"/>
                <w:lang w:eastAsia="zh-CN"/>
              </w:rPr>
              <w:t>contextSelectivity</w:t>
            </w:r>
            <w:bookmarkEnd w:id="372"/>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E24008">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E24008">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E24008">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E24008">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E24008">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bookmarkStart w:id="374" w:name="_PERM_MCCTEMPBM_CRPT19430091___6"/>
            <w:bookmarkStart w:id="375" w:name="_PERM_MCCTEMPBM_CRPT19430092___4" w:colFirst="1" w:colLast="4"/>
            <w:bookmarkEnd w:id="373"/>
            <w:r w:rsidRPr="00506640">
              <w:rPr>
                <w:rFonts w:ascii="Courier New" w:hAnsi="Courier New" w:cs="Courier New"/>
                <w:sz w:val="18"/>
                <w:lang w:eastAsia="zh-CN"/>
              </w:rPr>
              <w:t>targetContexts</w:t>
            </w:r>
            <w:bookmarkEnd w:id="374"/>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E24008">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E2400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E24008">
            <w:pPr>
              <w:pStyle w:val="TAC"/>
              <w:rPr>
                <w:lang w:eastAsia="zh-CN"/>
              </w:rPr>
            </w:pPr>
            <w:r w:rsidRPr="00506640">
              <w:rPr>
                <w:lang w:eastAsia="zh-CN"/>
              </w:rPr>
              <w:t>F</w:t>
            </w:r>
          </w:p>
        </w:tc>
      </w:tr>
      <w:bookmarkEnd w:id="375"/>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0A2533">
      <w:pPr>
        <w:pStyle w:val="H6"/>
      </w:pPr>
      <w:bookmarkStart w:id="376" w:name="_CR6_2_1_3_3_3"/>
      <w:r w:rsidRPr="00506640">
        <w:rPr>
          <w:lang w:eastAsia="zh-CN"/>
        </w:rPr>
        <w:lastRenderedPageBreak/>
        <w:t>6.2.1.3.</w:t>
      </w:r>
      <w:r w:rsidR="007913C6">
        <w:rPr>
          <w:lang w:eastAsia="zh-CN"/>
        </w:rPr>
        <w:t>3</w:t>
      </w:r>
      <w:r w:rsidRPr="00506640">
        <w:rPr>
          <w:lang w:eastAsia="zh-CN"/>
        </w:rPr>
        <w:t>.3</w:t>
      </w:r>
      <w:r w:rsidRPr="00506640">
        <w:rPr>
          <w:lang w:eastAsia="zh-CN"/>
        </w:rPr>
        <w:tab/>
        <w:t>Attribute constraints</w:t>
      </w:r>
    </w:p>
    <w:bookmarkEnd w:id="376"/>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0A2533">
      <w:pPr>
        <w:pStyle w:val="H6"/>
      </w:pPr>
      <w:bookmarkStart w:id="377" w:name="_CR6_2_1_3_3_4"/>
      <w:r>
        <w:t>6.2.1.3.3.4</w:t>
      </w:r>
      <w:r w:rsidRPr="0011620D">
        <w:tab/>
        <w:t>Notifications</w:t>
      </w:r>
    </w:p>
    <w:bookmarkEnd w:id="377"/>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378" w:name="_CR6_2_1_3_4"/>
      <w:bookmarkStart w:id="379" w:name="_Toc106192965"/>
      <w:bookmarkStart w:id="380" w:name="_Toc202514850"/>
      <w:bookmarkEnd w:id="378"/>
      <w:r w:rsidRPr="00506640">
        <w:t>6.2.1.3.</w:t>
      </w:r>
      <w:r w:rsidR="007913C6">
        <w:t>4</w:t>
      </w:r>
      <w:r w:rsidRPr="00506640">
        <w:tab/>
      </w:r>
      <w:r w:rsidRPr="00506640">
        <w:rPr>
          <w:lang w:eastAsia="zh-CN"/>
        </w:rPr>
        <w:t>Context &lt;&lt;dataType&gt;&gt;</w:t>
      </w:r>
      <w:bookmarkEnd w:id="379"/>
      <w:bookmarkEnd w:id="380"/>
    </w:p>
    <w:p w14:paraId="4712BAB6" w14:textId="37CB4F65" w:rsidR="009E0C93" w:rsidRPr="00506640" w:rsidRDefault="009E0C93" w:rsidP="000B1F58">
      <w:pPr>
        <w:pStyle w:val="H6"/>
        <w:rPr>
          <w:lang w:eastAsia="zh-CN"/>
        </w:rPr>
      </w:pPr>
      <w:bookmarkStart w:id="381" w:name="_CR6_2_1_3_4_1"/>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3EAE8724" w:rsidR="009E0C93" w:rsidRPr="00506640" w:rsidRDefault="009E0C93" w:rsidP="00C37C18">
      <w:pPr>
        <w:rPr>
          <w:rFonts w:eastAsia="Courier New"/>
        </w:rPr>
      </w:pPr>
      <w:bookmarkStart w:id="382" w:name="_PERM_MCCTEMPBM_CRPT19430093___7"/>
      <w:bookmarkEnd w:id="381"/>
      <w:r w:rsidRPr="00506640">
        <w:rPr>
          <w:rFonts w:eastAsia="Courier New"/>
        </w:rPr>
        <w:t>The</w:t>
      </w:r>
      <w:r w:rsidR="00FC2A1C" w:rsidRPr="00506640">
        <w:rPr>
          <w:rFonts w:eastAsia="Courier New"/>
        </w:rPr>
        <w:t xml:space="preserve"> </w:t>
      </w:r>
      <w:r w:rsidRPr="00506640">
        <w:rPr>
          <w:rFonts w:ascii="Courier New" w:hAnsi="Courier New" w:cs="Courier New"/>
          <w:lang w:eastAsia="zh-CN"/>
        </w:rPr>
        <w:t>Context</w:t>
      </w:r>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383" w:name="_CR6_2_1_3_4_2"/>
      <w:bookmarkEnd w:id="38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E24008" w:rsidRDefault="009E0C93" w:rsidP="00C37C18">
      <w:pPr>
        <w:rPr>
          <w:rFonts w:eastAsia="Courier New"/>
        </w:rPr>
      </w:pPr>
      <w:bookmarkStart w:id="384" w:name="_PERM_MCCTEMPBM_CRPT19430094___7"/>
      <w:bookmarkEnd w:id="383"/>
      <w:r w:rsidRPr="00E24008">
        <w:rPr>
          <w:rFonts w:eastAsia="Courier New"/>
        </w:rPr>
        <w:t xml:space="preserve">The </w:t>
      </w:r>
      <w:r w:rsidRPr="00E24008">
        <w:rPr>
          <w:rFonts w:ascii="Courier New" w:hAnsi="Courier New" w:cs="Courier New"/>
        </w:rPr>
        <w:t>Context</w:t>
      </w:r>
      <w:r w:rsidRPr="00E24008">
        <w:rPr>
          <w:rFonts w:eastAsia="Courier New"/>
        </w:rPr>
        <w:t xml:space="preserve"> includes the following attributes</w:t>
      </w:r>
      <w:r w:rsidR="00FC2A1C" w:rsidRPr="00E24008">
        <w:rPr>
          <w:rFonts w:eastAsia="Courier New"/>
        </w:rPr>
        <w:t>.</w:t>
      </w:r>
    </w:p>
    <w:p w14:paraId="6B70E4B7" w14:textId="72072456" w:rsidR="00FC2A1C" w:rsidRPr="00506640" w:rsidRDefault="00FC2A1C" w:rsidP="000B1F58">
      <w:pPr>
        <w:pStyle w:val="TH"/>
        <w:rPr>
          <w:rFonts w:eastAsia="Courier New"/>
        </w:rPr>
      </w:pPr>
      <w:bookmarkStart w:id="385" w:name="_CRTable6_2_1_3_4_21"/>
      <w:bookmarkEnd w:id="384"/>
      <w:r w:rsidRPr="00506640">
        <w:rPr>
          <w:rFonts w:eastAsia="Courier New"/>
        </w:rPr>
        <w:t xml:space="preserve">Table </w:t>
      </w:r>
      <w:bookmarkEnd w:id="385"/>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386" w:name="_PERM_MCCTEMPBM_CRPT19430095___6"/>
            <w:bookmarkStart w:id="387" w:name="_PERM_MCCTEMPBM_CRPT19430096___4" w:colFirst="1" w:colLast="4"/>
            <w:r w:rsidRPr="00506640">
              <w:rPr>
                <w:rFonts w:ascii="Courier New" w:hAnsi="Courier New" w:cs="Courier New"/>
                <w:sz w:val="18"/>
                <w:lang w:eastAsia="zh-CN"/>
              </w:rPr>
              <w:t>contextAttribute</w:t>
            </w:r>
            <w:bookmarkEnd w:id="386"/>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C37C18">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C37C18">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C37C18">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C37C18">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C37C18">
            <w:pPr>
              <w:pStyle w:val="TAC"/>
              <w:rPr>
                <w:lang w:eastAsia="zh-CN"/>
              </w:rPr>
            </w:pPr>
            <w:r w:rsidRPr="00506640">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bookmarkStart w:id="388" w:name="_PERM_MCCTEMPBM_CRPT19430097___6"/>
            <w:bookmarkStart w:id="389" w:name="_PERM_MCCTEMPBM_CRPT19430098___4" w:colFirst="1" w:colLast="4"/>
            <w:bookmarkEnd w:id="387"/>
            <w:r w:rsidRPr="00506640">
              <w:rPr>
                <w:rFonts w:ascii="Courier New" w:hAnsi="Courier New" w:cs="Courier New"/>
                <w:sz w:val="18"/>
                <w:lang w:eastAsia="zh-CN"/>
              </w:rPr>
              <w:t>contextCondition</w:t>
            </w:r>
            <w:bookmarkEnd w:id="388"/>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C37C18">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C37C1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C37C1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C37C1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C37C18">
            <w:pPr>
              <w:pStyle w:val="TAC"/>
              <w:rPr>
                <w:lang w:eastAsia="zh-CN"/>
              </w:rPr>
            </w:pPr>
            <w:r w:rsidRPr="00506640">
              <w:rPr>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bookmarkStart w:id="390" w:name="_PERM_MCCTEMPBM_CRPT19430099___6"/>
            <w:bookmarkStart w:id="391" w:name="_PERM_MCCTEMPBM_CRPT19430100___4" w:colFirst="1" w:colLast="4"/>
            <w:bookmarkEnd w:id="389"/>
            <w:r w:rsidRPr="00506640">
              <w:rPr>
                <w:rFonts w:ascii="Courier New" w:hAnsi="Courier New" w:cs="Courier New"/>
                <w:sz w:val="18"/>
                <w:lang w:eastAsia="zh-CN"/>
              </w:rPr>
              <w:t>contextValueRange</w:t>
            </w:r>
            <w:bookmarkEnd w:id="390"/>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C37C18">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C37C1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C37C1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C37C1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C37C18">
            <w:pPr>
              <w:pStyle w:val="TAC"/>
              <w:rPr>
                <w:lang w:eastAsia="zh-CN"/>
              </w:rPr>
            </w:pPr>
            <w:r w:rsidRPr="00506640">
              <w:rPr>
                <w:lang w:eastAsia="zh-CN"/>
              </w:rPr>
              <w:t>F</w:t>
            </w:r>
          </w:p>
        </w:tc>
      </w:tr>
      <w:bookmarkEnd w:id="391"/>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392"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392"/>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393" w:name="_CR6_2_1_3_5"/>
      <w:bookmarkStart w:id="394" w:name="_Toc106192966"/>
      <w:bookmarkStart w:id="395" w:name="_Toc202514851"/>
      <w:bookmarkEnd w:id="393"/>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394"/>
      <w:bookmarkEnd w:id="395"/>
    </w:p>
    <w:p w14:paraId="59CAD98F" w14:textId="3CBD3CAE" w:rsidR="001C6F7D" w:rsidRPr="00506640" w:rsidRDefault="001C6F7D" w:rsidP="000A2533">
      <w:pPr>
        <w:pStyle w:val="H6"/>
        <w:rPr>
          <w:rFonts w:eastAsia="SimSun"/>
        </w:rPr>
      </w:pPr>
      <w:bookmarkStart w:id="396"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bookmarkEnd w:id="396"/>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C37C18">
      <w:pPr>
        <w:rPr>
          <w:rFonts w:eastAsia="DengXian"/>
        </w:rPr>
      </w:pPr>
      <w:bookmarkStart w:id="397" w:name="_PERM_MCCTEMPBM_CRPT19430101___7"/>
      <w:r w:rsidRPr="00506640">
        <w:rPr>
          <w:rFonts w:eastAsia="DengXian"/>
        </w:rPr>
        <w:t xml:space="preserve">The </w:t>
      </w:r>
      <w:r w:rsidRPr="00506640">
        <w:rPr>
          <w:rFonts w:ascii="Courier New" w:eastAsia="SimSun" w:hAnsi="Courier New" w:cs="Courier New"/>
          <w:bCs/>
          <w:lang w:eastAsia="zh-CN"/>
        </w:rPr>
        <w:t>fulfilmentStatus</w:t>
      </w:r>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398" w:name="_PERM_MCCTEMPBM_CRPT19430102___7"/>
      <w:bookmarkEnd w:id="397"/>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r w:rsidR="001C6F7D" w:rsidRPr="00506640">
        <w:rPr>
          <w:rFonts w:eastAsia="DengXian"/>
        </w:rPr>
        <w:t xml:space="preserve">: This is the default status for any aspect of the intent and the </w:t>
      </w:r>
      <w:r w:rsidR="001C6F7D" w:rsidRPr="00506640">
        <w:rPr>
          <w:rFonts w:ascii="Courier New" w:eastAsia="SimSun" w:hAnsi="Courier New" w:cs="Courier New"/>
          <w:bCs/>
          <w:lang w:eastAsia="zh-CN"/>
        </w:rPr>
        <w:t>fulfilmentStatus</w:t>
      </w:r>
      <w:r w:rsidR="001C6F7D" w:rsidRPr="00506640">
        <w:rPr>
          <w:rFonts w:eastAsia="DengXian"/>
        </w:rPr>
        <w:t xml:space="preserve"> remains as "</w:t>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bookmarkStart w:id="399" w:name="_PERM_MCCTEMPBM_CRPT19430103___7"/>
      <w:bookmarkEnd w:id="398"/>
      <w:r w:rsidRPr="00506640">
        <w:rPr>
          <w:rFonts w:eastAsia="DengXian"/>
        </w:rPr>
        <w:t xml:space="preserve">The degree of fulfilment of an intent with the </w:t>
      </w:r>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r w:rsidRPr="00506640">
        <w:rPr>
          <w:rFonts w:eastAsia="DengXian"/>
        </w:rPr>
        <w:t xml:space="preserve"> status may have multiple explanations and related states. These different progress states and conditions are recorded in the </w:t>
      </w:r>
      <w:r w:rsidRPr="00506640">
        <w:rPr>
          <w:rFonts w:ascii="Courier New" w:eastAsia="SimSun" w:hAnsi="Courier New" w:cs="Courier New"/>
          <w:bCs/>
          <w:lang w:eastAsia="zh-CN"/>
        </w:rPr>
        <w:t>notFulfilledState</w:t>
      </w:r>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r w:rsidRPr="00506640">
        <w:rPr>
          <w:rFonts w:ascii="Courier New" w:eastAsia="SimSun" w:hAnsi="Courier New" w:cs="Courier New"/>
          <w:bCs/>
          <w:lang w:eastAsia="zh-CN"/>
        </w:rPr>
        <w:t>notFulfilledState</w:t>
      </w:r>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400" w:name="_PERM_MCCTEMPBM_CRPT19430104___7"/>
      <w:bookmarkEnd w:id="399"/>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r w:rsidR="001C6F7D" w:rsidRPr="00506640">
        <w:rPr>
          <w:rFonts w:ascii="Courier New" w:eastAsia="SimSun" w:hAnsi="Courier New" w:cs="Courier New"/>
          <w:bCs/>
          <w:lang w:eastAsia="zh-CN"/>
        </w:rPr>
        <w:t>notFulfilledState</w:t>
      </w:r>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r w:rsidR="001C6F7D" w:rsidRPr="000A2533">
        <w:rPr>
          <w:rFonts w:eastAsia="SimSun"/>
        </w:rPr>
        <w:t>: this is the state after the feasibility check has been run for the intent and the intent</w:t>
      </w:r>
      <w:r w:rsidR="00AF787E" w:rsidRPr="000A2533">
        <w:rPr>
          <w:rFonts w:eastAsia="SimSun"/>
        </w:rPr>
        <w:t xml:space="preserve"> is</w:t>
      </w:r>
      <w:r w:rsidR="001C6F7D" w:rsidRPr="000A2533">
        <w:rPr>
          <w:rFonts w:eastAsia="SimSun"/>
        </w:rPr>
        <w:t xml:space="preserve"> accepted as being compliant for fulfilment</w:t>
      </w:r>
      <w:r w:rsidR="00FC2A1C" w:rsidRPr="000A2533">
        <w:rPr>
          <w:rFonts w:eastAsia="SimSun"/>
        </w:rPr>
        <w:t>.</w:t>
      </w:r>
    </w:p>
    <w:p w14:paraId="49858F25" w14:textId="40587B2A" w:rsidR="001C6F7D" w:rsidRPr="00506640" w:rsidRDefault="00357ADA" w:rsidP="00357ADA">
      <w:pPr>
        <w:pStyle w:val="B1"/>
        <w:rPr>
          <w:rFonts w:eastAsia="DengXian"/>
        </w:rPr>
      </w:pPr>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DEGRADED</w:t>
      </w:r>
      <w:r w:rsidR="001C6F7D" w:rsidRPr="000A2533">
        <w:rPr>
          <w:rFonts w:eastAsia="SimSun"/>
        </w:rPr>
        <w:t>: this is the state if an intent that was previous</w:t>
      </w:r>
      <w:r w:rsidR="001C6F7D" w:rsidRPr="000A2533">
        <w:rPr>
          <w:rFonts w:eastAsia="SimSun" w:hint="eastAsia"/>
        </w:rPr>
        <w:t>ly</w:t>
      </w:r>
      <w:r w:rsidR="001C6F7D" w:rsidRPr="000A2533">
        <w:rPr>
          <w:rFonts w:eastAsia="SimSun"/>
        </w:rPr>
        <w:t xml:space="preserve"> fulfilled </w:t>
      </w:r>
      <w:r w:rsidR="00497066" w:rsidRPr="000A2533">
        <w:t>but after a period of observation it</w:t>
      </w:r>
      <w:r w:rsidR="00497066" w:rsidRPr="000A2533">
        <w:rPr>
          <w:rFonts w:eastAsia="SimSun"/>
        </w:rPr>
        <w:t xml:space="preserve"> </w:t>
      </w:r>
      <w:r w:rsidR="001C6F7D" w:rsidRPr="000A2533">
        <w:rPr>
          <w:rFonts w:eastAsia="SimSun"/>
        </w:rPr>
        <w:t>is found not be meeting the initially stated requirements.</w:t>
      </w:r>
    </w:p>
    <w:p w14:paraId="23D165D8" w14:textId="24CA7295" w:rsidR="001C6F7D" w:rsidRPr="00506640" w:rsidRDefault="00357ADA" w:rsidP="00357ADA">
      <w:pPr>
        <w:pStyle w:val="B1"/>
        <w:rPr>
          <w:rFonts w:eastAsia="DengXian"/>
        </w:rPr>
      </w:pPr>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r w:rsidR="001C6F7D" w:rsidRPr="00506640">
        <w:rPr>
          <w:rFonts w:ascii="Courier New" w:eastAsia="SimSun" w:hAnsi="Courier New" w:cs="Courier New"/>
          <w:bCs/>
          <w:lang w:eastAsia="zh-CN"/>
        </w:rPr>
        <w:t>notFulfilledState</w:t>
      </w:r>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bookmarkStart w:id="401" w:name="_PERM_MCCTEMPBM_CRPT19430105___7"/>
      <w:bookmarkEnd w:id="400"/>
      <w:r w:rsidRPr="00506640">
        <w:rPr>
          <w:rFonts w:eastAsia="DengXian"/>
        </w:rPr>
        <w:t xml:space="preserve">For some scenarios (in particular for the </w:t>
      </w:r>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r w:rsidRPr="00506640">
        <w:rPr>
          <w:rFonts w:eastAsia="DengXian"/>
        </w:rPr>
        <w:t xml:space="preserve"> and "</w:t>
      </w:r>
      <w:r w:rsidRPr="00506640">
        <w:rPr>
          <w:rFonts w:ascii="Courier New" w:eastAsia="SimSun" w:hAnsi="Courier New" w:cs="Courier New"/>
          <w:bCs/>
          <w:lang w:eastAsia="zh-CN"/>
        </w:rPr>
        <w:t>FULFILMENTFAILED</w:t>
      </w:r>
      <w:r w:rsidRPr="00506640">
        <w:rPr>
          <w:rFonts w:eastAsia="DengXian"/>
        </w:rPr>
        <w:t xml:space="preserve">"), the </w:t>
      </w:r>
      <w:r w:rsidRPr="00506640">
        <w:rPr>
          <w:rFonts w:ascii="Courier New" w:eastAsia="SimSun" w:hAnsi="Courier New" w:cs="Courier New"/>
          <w:bCs/>
          <w:sz w:val="18"/>
          <w:lang w:eastAsia="zh-CN"/>
        </w:rPr>
        <w:t>notFulfilledState</w:t>
      </w:r>
      <w:r w:rsidRPr="00506640">
        <w:rPr>
          <w:rFonts w:eastAsia="DengXian"/>
        </w:rPr>
        <w:t xml:space="preserve"> should be supported by extra information describing or related to the state. This extra information is recorded into the </w:t>
      </w:r>
      <w:r w:rsidRPr="00506640">
        <w:rPr>
          <w:rFonts w:ascii="Courier New" w:eastAsia="SimSun" w:hAnsi="Courier New" w:cs="Courier New"/>
          <w:bCs/>
          <w:sz w:val="18"/>
          <w:lang w:eastAsia="zh-CN"/>
        </w:rPr>
        <w:t>notFulfilledReasons</w:t>
      </w:r>
      <w:r w:rsidRPr="00506640">
        <w:rPr>
          <w:rFonts w:eastAsia="DengXian"/>
        </w:rPr>
        <w:t xml:space="preserve"> field.</w:t>
      </w:r>
    </w:p>
    <w:p w14:paraId="3C3CDDBA" w14:textId="42CDA8B7" w:rsidR="001C6F7D" w:rsidRPr="00506640" w:rsidRDefault="001C6F7D" w:rsidP="000A2533">
      <w:pPr>
        <w:pStyle w:val="H6"/>
        <w:rPr>
          <w:rFonts w:eastAsia="SimSun"/>
        </w:rPr>
      </w:pPr>
      <w:bookmarkStart w:id="402" w:name="_CR6_2_1_3_5_2"/>
      <w:bookmarkEnd w:id="401"/>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E24008" w:rsidRDefault="001C6F7D" w:rsidP="00D060EE">
      <w:pPr>
        <w:overflowPunct/>
        <w:autoSpaceDE/>
        <w:autoSpaceDN/>
        <w:adjustRightInd/>
        <w:textAlignment w:val="auto"/>
        <w:rPr>
          <w:rFonts w:eastAsia="DengXian"/>
        </w:rPr>
      </w:pPr>
      <w:bookmarkStart w:id="403" w:name="_PERM_MCCTEMPBM_CRPT19430106___7"/>
      <w:bookmarkEnd w:id="402"/>
      <w:r w:rsidRPr="00E24008">
        <w:rPr>
          <w:rFonts w:eastAsia="DengXian"/>
        </w:rPr>
        <w:t xml:space="preserve">The </w:t>
      </w:r>
      <w:r w:rsidRPr="00E24008">
        <w:rPr>
          <w:rFonts w:ascii="Courier New" w:eastAsia="SimSun" w:hAnsi="Courier New" w:cs="Courier New"/>
        </w:rPr>
        <w:t>FulfilmentInfo</w:t>
      </w:r>
      <w:r w:rsidRPr="00E24008">
        <w:rPr>
          <w:rFonts w:eastAsia="SimSun"/>
        </w:rPr>
        <w:t xml:space="preserve"> </w:t>
      </w:r>
      <w:r w:rsidRPr="00E24008">
        <w:rPr>
          <w:rFonts w:eastAsia="DengXian"/>
        </w:rPr>
        <w:t>includes the following attributes</w:t>
      </w:r>
      <w:r w:rsidR="00FC2A1C" w:rsidRPr="00E24008">
        <w:rPr>
          <w:rFonts w:eastAsia="DengXian"/>
        </w:rPr>
        <w:t>.</w:t>
      </w:r>
    </w:p>
    <w:p w14:paraId="3F33947B" w14:textId="66CE5596" w:rsidR="00FC2A1C" w:rsidRPr="00506640" w:rsidRDefault="00FC2A1C" w:rsidP="000B1F58">
      <w:pPr>
        <w:pStyle w:val="TH"/>
        <w:rPr>
          <w:rFonts w:eastAsia="DengXian"/>
        </w:rPr>
      </w:pPr>
      <w:bookmarkStart w:id="404" w:name="_CRTable6_2_1_3_5_21"/>
      <w:bookmarkEnd w:id="403"/>
      <w:r w:rsidRPr="00506640">
        <w:rPr>
          <w:rFonts w:eastAsia="DengXian"/>
        </w:rPr>
        <w:t xml:space="preserve">Table </w:t>
      </w:r>
      <w:bookmarkEnd w:id="404"/>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405" w:name="_PERM_MCCTEMPBM_CRPT19430107___6"/>
            <w:bookmarkStart w:id="406" w:name="_PERM_MCCTEMPBM_CRPT19430108___4" w:colFirst="1" w:colLast="4"/>
            <w:r w:rsidRPr="00506640">
              <w:rPr>
                <w:rFonts w:ascii="Courier New" w:eastAsia="SimSun" w:hAnsi="Courier New" w:cs="Courier New"/>
                <w:bCs/>
                <w:sz w:val="18"/>
                <w:lang w:eastAsia="zh-CN"/>
              </w:rPr>
              <w:t>fulfilmentStatus</w:t>
            </w:r>
            <w:bookmarkEnd w:id="405"/>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C37C18">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C37C18">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C37C18">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C37C18">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C37C18">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407" w:name="_PERM_MCCTEMPBM_CRPT19430109___6"/>
            <w:bookmarkStart w:id="408" w:name="_PERM_MCCTEMPBM_CRPT19430110___4" w:colFirst="1" w:colLast="4"/>
            <w:bookmarkEnd w:id="406"/>
            <w:r w:rsidRPr="00506640">
              <w:rPr>
                <w:rFonts w:ascii="Courier New" w:eastAsia="SimSun" w:hAnsi="Courier New" w:cs="Courier New"/>
                <w:bCs/>
                <w:sz w:val="18"/>
                <w:lang w:eastAsia="zh-CN"/>
              </w:rPr>
              <w:t>notFulfilledState</w:t>
            </w:r>
            <w:bookmarkEnd w:id="407"/>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C37C18">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C37C18">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C37C18">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C37C18">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C37C18">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409" w:name="_PERM_MCCTEMPBM_CRPT19430111___6"/>
            <w:bookmarkStart w:id="410" w:name="_PERM_MCCTEMPBM_CRPT19430112___4" w:colFirst="1" w:colLast="4"/>
            <w:bookmarkEnd w:id="408"/>
            <w:r w:rsidRPr="00506640">
              <w:rPr>
                <w:rFonts w:ascii="Courier New" w:eastAsia="SimSun" w:hAnsi="Courier New" w:cs="Courier New"/>
                <w:bCs/>
                <w:sz w:val="18"/>
                <w:lang w:eastAsia="zh-CN"/>
              </w:rPr>
              <w:t>notFulfilledReasons</w:t>
            </w:r>
            <w:bookmarkEnd w:id="409"/>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C37C18">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C37C18">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C37C18">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C37C18">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C37C18">
            <w:pPr>
              <w:pStyle w:val="TAC"/>
              <w:rPr>
                <w:rFonts w:eastAsia="SimSun"/>
                <w:lang w:eastAsia="zh-CN"/>
              </w:rPr>
            </w:pPr>
            <w:r w:rsidRPr="00506640">
              <w:rPr>
                <w:rFonts w:eastAsia="SimSun"/>
                <w:lang w:eastAsia="zh-CN"/>
              </w:rPr>
              <w:t>T</w:t>
            </w:r>
          </w:p>
        </w:tc>
      </w:tr>
      <w:bookmarkEnd w:id="410"/>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0A2533">
      <w:pPr>
        <w:pStyle w:val="H6"/>
      </w:pPr>
      <w:bookmarkStart w:id="411" w:name="_CR6_2_1_3_5_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412" w:name="_CRTable6_2_1_3_5_31"/>
      <w:bookmarkEnd w:id="411"/>
      <w:r w:rsidRPr="00506640">
        <w:rPr>
          <w:rFonts w:eastAsiaTheme="minorEastAsia"/>
          <w:lang w:eastAsia="zh-CN"/>
        </w:rPr>
        <w:t xml:space="preserve">Table </w:t>
      </w:r>
      <w:bookmarkEnd w:id="412"/>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E24008" w:rsidRDefault="001C6F7D" w:rsidP="00E24008">
            <w:pPr>
              <w:pStyle w:val="TAL"/>
              <w:rPr>
                <w:rFonts w:ascii="Courier New" w:eastAsia="SimSun" w:hAnsi="Courier New" w:cs="Courier New"/>
              </w:rPr>
            </w:pPr>
            <w:bookmarkStart w:id="413" w:name="_PERM_MCCTEMPBM_CRPT19430113___7"/>
            <w:r w:rsidRPr="00E24008">
              <w:rPr>
                <w:rFonts w:ascii="Courier New" w:eastAsia="SimSun" w:hAnsi="Courier New" w:cs="Courier New"/>
                <w:lang w:eastAsia="zh-CN"/>
              </w:rPr>
              <w:t>notFulfilledState</w:t>
            </w:r>
            <w:r w:rsidR="00D060EE" w:rsidRPr="00E24008">
              <w:rPr>
                <w:rFonts w:ascii="Courier New" w:eastAsia="SimSun" w:hAnsi="Courier New" w:cs="Courier New"/>
              </w:rPr>
              <w:t xml:space="preserve"> </w:t>
            </w:r>
          </w:p>
          <w:bookmarkEnd w:id="413"/>
          <w:p w14:paraId="1A6082AF" w14:textId="0DB51711" w:rsidR="001C6F7D" w:rsidRPr="00506640" w:rsidRDefault="001C6F7D" w:rsidP="00E24008">
            <w:pPr>
              <w:pStyle w:val="TAL"/>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3678" w:type="pct"/>
            <w:tcBorders>
              <w:top w:val="single" w:sz="4" w:space="0" w:color="auto"/>
              <w:left w:val="single" w:sz="4" w:space="0" w:color="auto"/>
              <w:bottom w:val="single" w:sz="4" w:space="0" w:color="auto"/>
              <w:right w:val="single" w:sz="4" w:space="0" w:color="auto"/>
            </w:tcBorders>
            <w:hideMark/>
          </w:tcPr>
          <w:p w14:paraId="0382428D" w14:textId="6CD11FB4" w:rsidR="001C6F7D" w:rsidRPr="00506640" w:rsidRDefault="001C6F7D" w:rsidP="00E24008">
            <w:pPr>
              <w:pStyle w:val="TAL"/>
              <w:rPr>
                <w:rFonts w:eastAsia="SimSun"/>
                <w:szCs w:val="18"/>
                <w:lang w:eastAsia="de-DE"/>
              </w:rPr>
            </w:pPr>
            <w:bookmarkStart w:id="414" w:name="_PERM_MCCTEMPBM_CRPT19430114___7"/>
            <w:r w:rsidRPr="00506640">
              <w:rPr>
                <w:rFonts w:eastAsia="SimSun" w:cs="Arial"/>
                <w:szCs w:val="18"/>
              </w:rPr>
              <w:t>Condition:</w:t>
            </w:r>
            <w:r w:rsidR="00D060EE" w:rsidRPr="00506640">
              <w:rPr>
                <w:rFonts w:eastAsia="SimSun" w:cs="Arial"/>
                <w:szCs w:val="18"/>
              </w:rPr>
              <w:t xml:space="preserve"> </w:t>
            </w:r>
            <w:r w:rsidRPr="00506640">
              <w:rPr>
                <w:rFonts w:eastAsia="SimSun" w:cs="Arial"/>
                <w:szCs w:val="18"/>
                <w:lang w:eastAsia="zh-CN"/>
              </w:rPr>
              <w:t>when</w:t>
            </w:r>
            <w:r w:rsidR="00D060EE" w:rsidRPr="00506640">
              <w:rPr>
                <w:rFonts w:eastAsia="SimSun" w:cs="Arial"/>
                <w:szCs w:val="18"/>
                <w:lang w:eastAsia="zh-CN"/>
              </w:rPr>
              <w:t xml:space="preserve"> </w:t>
            </w:r>
            <w:r w:rsidRPr="00E24008">
              <w:rPr>
                <w:rFonts w:ascii="Courier New" w:eastAsia="SimSun" w:hAnsi="Courier New" w:cs="Courier New"/>
                <w:lang w:eastAsia="zh-CN"/>
              </w:rPr>
              <w:t>FulfilmentInfo</w:t>
            </w:r>
            <w:r w:rsidR="00D060EE" w:rsidRPr="00506640">
              <w:rPr>
                <w:rFonts w:eastAsia="SimSun" w:cs="Arial"/>
                <w:szCs w:val="18"/>
                <w:lang w:eastAsia="zh-CN"/>
              </w:rPr>
              <w:t xml:space="preserve"> </w:t>
            </w:r>
            <w:r w:rsidRPr="00506640">
              <w:rPr>
                <w:rFonts w:eastAsia="SimSun" w:cs="Arial"/>
                <w:szCs w:val="18"/>
                <w:lang w:eastAsia="zh-CN"/>
              </w:rPr>
              <w:t>is</w:t>
            </w:r>
            <w:r w:rsidR="00D060EE" w:rsidRPr="00506640">
              <w:rPr>
                <w:rFonts w:eastAsia="SimSun" w:cs="Arial"/>
                <w:szCs w:val="18"/>
                <w:lang w:eastAsia="zh-CN"/>
              </w:rPr>
              <w:t xml:space="preserve"> </w:t>
            </w:r>
            <w:r w:rsidRPr="00506640">
              <w:rPr>
                <w:rFonts w:eastAsia="SimSun" w:cs="Arial"/>
                <w:szCs w:val="18"/>
                <w:lang w:eastAsia="zh-CN"/>
              </w:rPr>
              <w:t>implemented</w:t>
            </w:r>
            <w:r w:rsidR="00D060EE" w:rsidRPr="00506640">
              <w:rPr>
                <w:rFonts w:eastAsia="SimSun" w:cs="Arial"/>
                <w:szCs w:val="18"/>
                <w:lang w:eastAsia="zh-CN"/>
              </w:rPr>
              <w:t xml:space="preserve"> </w:t>
            </w:r>
            <w:r w:rsidRPr="00506640">
              <w:rPr>
                <w:rFonts w:eastAsia="SimSun" w:cs="Arial"/>
                <w:szCs w:val="18"/>
                <w:lang w:eastAsia="zh-CN"/>
              </w:rPr>
              <w:t>for</w:t>
            </w:r>
            <w:r w:rsidR="00D060EE" w:rsidRPr="00506640">
              <w:rPr>
                <w:rFonts w:eastAsia="SimSun" w:cs="Arial"/>
                <w:szCs w:val="18"/>
                <w:lang w:eastAsia="zh-CN"/>
              </w:rPr>
              <w:t xml:space="preserve"> </w:t>
            </w:r>
            <w:r w:rsidRPr="00E24008">
              <w:rPr>
                <w:rFonts w:ascii="Courier New" w:eastAsia="SimSun" w:hAnsi="Courier New" w:cs="Courier New"/>
                <w:lang w:eastAsia="zh-CN"/>
              </w:rPr>
              <w:t>IntentFulfilmentInfo</w:t>
            </w:r>
            <w:bookmarkEnd w:id="414"/>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E24008" w:rsidRDefault="001C6F7D" w:rsidP="00E24008">
            <w:pPr>
              <w:pStyle w:val="TAL"/>
              <w:rPr>
                <w:rFonts w:ascii="Courier New" w:eastAsia="SimSun" w:hAnsi="Courier New" w:cs="Courier New"/>
                <w:lang w:eastAsia="zh-CN"/>
              </w:rPr>
            </w:pPr>
            <w:bookmarkStart w:id="415" w:name="_PERM_MCCTEMPBM_CRPT19430115___7"/>
            <w:r w:rsidRPr="00E24008">
              <w:rPr>
                <w:rFonts w:ascii="Courier New" w:eastAsia="SimSun" w:hAnsi="Courier New" w:cs="Courier New"/>
                <w:lang w:eastAsia="zh-CN"/>
              </w:rPr>
              <w:t>notFulfilledReasons</w:t>
            </w:r>
          </w:p>
          <w:bookmarkEnd w:id="415"/>
          <w:p w14:paraId="1C582146" w14:textId="731354B6" w:rsidR="001C6F7D" w:rsidRPr="00506640" w:rsidRDefault="001C6F7D" w:rsidP="00E24008">
            <w:pPr>
              <w:pStyle w:val="TAL"/>
              <w:rPr>
                <w:rFonts w:eastAsia="SimSun"/>
                <w:lang w:eastAsia="zh-CN"/>
              </w:rPr>
            </w:pPr>
            <w:r w:rsidRPr="00506640">
              <w:rPr>
                <w:rFonts w:eastAsia="SimSun"/>
              </w:rPr>
              <w:t>Support</w:t>
            </w:r>
            <w:r w:rsidR="00D060EE" w:rsidRPr="00506640">
              <w:rPr>
                <w:rFonts w:eastAsia="SimSun"/>
              </w:rPr>
              <w:t xml:space="preserve"> </w:t>
            </w:r>
            <w:r w:rsidRPr="00506640">
              <w:rPr>
                <w:rFonts w:eastAsia="SimSun"/>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3809BAE6" w:rsidR="001C6F7D" w:rsidRPr="00506640" w:rsidRDefault="001C6F7D" w:rsidP="00E24008">
            <w:pPr>
              <w:pStyle w:val="TAL"/>
              <w:rPr>
                <w:rFonts w:eastAsia="SimSun"/>
                <w:szCs w:val="18"/>
              </w:rPr>
            </w:pPr>
            <w:bookmarkStart w:id="416" w:name="_PERM_MCCTEMPBM_CRPT19430116___7"/>
            <w:r w:rsidRPr="00506640">
              <w:rPr>
                <w:rFonts w:eastAsia="SimSun" w:cs="Arial"/>
                <w:szCs w:val="18"/>
              </w:rPr>
              <w:t>Condition:</w:t>
            </w:r>
            <w:r w:rsidR="00D060EE" w:rsidRPr="00506640">
              <w:rPr>
                <w:rFonts w:eastAsia="SimSun" w:cs="Arial"/>
                <w:szCs w:val="18"/>
              </w:rPr>
              <w:t xml:space="preserve"> </w:t>
            </w:r>
            <w:r w:rsidRPr="00506640">
              <w:rPr>
                <w:rFonts w:eastAsia="SimSun" w:cs="Arial"/>
                <w:szCs w:val="18"/>
                <w:lang w:eastAsia="zh-CN"/>
              </w:rPr>
              <w:t>when</w:t>
            </w:r>
            <w:r w:rsidR="00D060EE" w:rsidRPr="00506640">
              <w:rPr>
                <w:rFonts w:eastAsia="SimSun" w:cs="Arial"/>
                <w:szCs w:val="18"/>
                <w:lang w:eastAsia="zh-CN"/>
              </w:rPr>
              <w:t xml:space="preserve"> </w:t>
            </w:r>
            <w:r w:rsidR="009058C2" w:rsidRPr="00E24008">
              <w:rPr>
                <w:rFonts w:ascii="Courier New" w:eastAsia="SimSun" w:hAnsi="Courier New" w:cs="Courier New"/>
                <w:lang w:eastAsia="zh-CN"/>
              </w:rPr>
              <w:t>FulfilmentInfo</w:t>
            </w:r>
            <w:r w:rsidR="009058C2" w:rsidRPr="00506640" w:rsidDel="009058C2">
              <w:rPr>
                <w:rFonts w:eastAsia="SimSun" w:cs="Arial"/>
                <w:szCs w:val="18"/>
                <w:lang w:eastAsia="zh-CN"/>
              </w:rPr>
              <w:t xml:space="preserve"> </w:t>
            </w:r>
            <w:r w:rsidRPr="00506640">
              <w:rPr>
                <w:rFonts w:eastAsia="SimSun" w:cs="Arial"/>
                <w:szCs w:val="18"/>
                <w:lang w:eastAsia="zh-CN"/>
              </w:rPr>
              <w:t>is</w:t>
            </w:r>
            <w:r w:rsidR="00D060EE" w:rsidRPr="00506640">
              <w:rPr>
                <w:rFonts w:eastAsia="SimSun" w:cs="Arial"/>
                <w:szCs w:val="18"/>
                <w:lang w:eastAsia="zh-CN"/>
              </w:rPr>
              <w:t xml:space="preserve"> </w:t>
            </w:r>
            <w:r w:rsidRPr="00506640">
              <w:rPr>
                <w:rFonts w:eastAsia="SimSun" w:cs="Arial"/>
                <w:szCs w:val="18"/>
                <w:lang w:eastAsia="zh-CN"/>
              </w:rPr>
              <w:t>implemented</w:t>
            </w:r>
            <w:r w:rsidR="00D060EE" w:rsidRPr="00506640">
              <w:rPr>
                <w:rFonts w:eastAsia="SimSun" w:cs="Arial"/>
                <w:szCs w:val="18"/>
                <w:lang w:eastAsia="zh-CN"/>
              </w:rPr>
              <w:t xml:space="preserve"> </w:t>
            </w:r>
            <w:r w:rsidRPr="00506640">
              <w:rPr>
                <w:rFonts w:eastAsia="SimSun" w:cs="Arial"/>
                <w:szCs w:val="18"/>
                <w:lang w:eastAsia="zh-CN"/>
              </w:rPr>
              <w:t>for</w:t>
            </w:r>
            <w:r w:rsidR="00D060EE" w:rsidRPr="00506640">
              <w:rPr>
                <w:rFonts w:eastAsia="SimSun" w:cs="Arial"/>
                <w:color w:val="ED7D31"/>
              </w:rPr>
              <w:t xml:space="preserve"> </w:t>
            </w:r>
            <w:r w:rsidRPr="00E24008">
              <w:rPr>
                <w:rFonts w:ascii="Courier New" w:eastAsia="SimSun" w:hAnsi="Courier New" w:cs="Courier New"/>
                <w:lang w:eastAsia="zh-CN"/>
              </w:rPr>
              <w:t>IntentFulfilmentInfo</w:t>
            </w:r>
            <w:bookmarkEnd w:id="416"/>
          </w:p>
        </w:tc>
      </w:tr>
    </w:tbl>
    <w:p w14:paraId="7D3EDAEC" w14:textId="03CA6C62" w:rsidR="00097EAB" w:rsidRDefault="00097EAB" w:rsidP="00E24008">
      <w:pPr>
        <w:rPr>
          <w:rFonts w:eastAsia="Courier New"/>
          <w:lang w:eastAsia="zh-CN"/>
        </w:rPr>
      </w:pPr>
    </w:p>
    <w:p w14:paraId="4235E19C" w14:textId="77777777" w:rsidR="007913C6" w:rsidRPr="0011620D" w:rsidRDefault="007913C6" w:rsidP="000A2533">
      <w:pPr>
        <w:pStyle w:val="H6"/>
      </w:pPr>
      <w:bookmarkStart w:id="417" w:name="_CR6_2_1_3_5_4"/>
      <w:r>
        <w:t>6.2.1.3.5.4</w:t>
      </w:r>
      <w:r w:rsidRPr="0011620D">
        <w:tab/>
        <w:t>Notifications</w:t>
      </w:r>
    </w:p>
    <w:bookmarkEnd w:id="417"/>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0A2533" w:rsidRDefault="00883193" w:rsidP="00883193">
      <w:pPr>
        <w:pStyle w:val="Heading5"/>
      </w:pPr>
      <w:bookmarkStart w:id="418" w:name="_CR6_2_1_3_6"/>
      <w:bookmarkStart w:id="419" w:name="_Toc202514852"/>
      <w:bookmarkEnd w:id="418"/>
      <w:r w:rsidRPr="00506640">
        <w:t>6.2.1.3.</w:t>
      </w:r>
      <w:r>
        <w:t>6</w:t>
      </w:r>
      <w:r w:rsidRPr="00506640">
        <w:tab/>
      </w:r>
      <w:r>
        <w:t>Intent</w:t>
      </w:r>
      <w:r>
        <w:rPr>
          <w:lang w:eastAsia="zh-CN"/>
        </w:rPr>
        <w:t>FulfilmentReport</w:t>
      </w:r>
      <w:r w:rsidRPr="00506640">
        <w:rPr>
          <w:lang w:eastAsia="zh-CN"/>
        </w:rPr>
        <w:t xml:space="preserve"> &lt;&lt;dataType&gt;&gt;</w:t>
      </w:r>
      <w:bookmarkEnd w:id="419"/>
    </w:p>
    <w:p w14:paraId="1A78817F" w14:textId="0F41201F" w:rsidR="00883193" w:rsidRDefault="00883193" w:rsidP="000A2533">
      <w:pPr>
        <w:pStyle w:val="H6"/>
      </w:pPr>
      <w:bookmarkStart w:id="420" w:name="_CR6_2_1_3_6_1"/>
      <w:r w:rsidRPr="00506640">
        <w:rPr>
          <w:lang w:eastAsia="zh-CN"/>
        </w:rPr>
        <w:t>6.2.1.3.</w:t>
      </w:r>
      <w:r>
        <w:rPr>
          <w:lang w:eastAsia="zh-CN"/>
        </w:rPr>
        <w:t>6</w:t>
      </w:r>
      <w:r w:rsidRPr="00506640">
        <w:rPr>
          <w:lang w:eastAsia="zh-CN"/>
        </w:rPr>
        <w:t>.1</w:t>
      </w:r>
      <w:r w:rsidRPr="00506640">
        <w:rPr>
          <w:lang w:eastAsia="zh-CN"/>
        </w:rPr>
        <w:tab/>
        <w:t>Definition</w:t>
      </w:r>
    </w:p>
    <w:p w14:paraId="1C0CA5CD" w14:textId="3AE2A18E" w:rsidR="00883193" w:rsidRDefault="00883193" w:rsidP="00883193">
      <w:pPr>
        <w:rPr>
          <w:rFonts w:eastAsia="SimSun"/>
          <w:lang w:eastAsia="zh-CN"/>
        </w:rPr>
      </w:pPr>
      <w:bookmarkStart w:id="421" w:name="_PERM_MCCTEMPBM_CRPT19430117___7"/>
      <w:bookmarkEnd w:id="420"/>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0A2533">
      <w:pPr>
        <w:pStyle w:val="H6"/>
      </w:pPr>
      <w:bookmarkStart w:id="422" w:name="_CR6_2_1_3_6_2"/>
      <w:bookmarkEnd w:id="421"/>
      <w:r w:rsidRPr="00506640">
        <w:rPr>
          <w:lang w:eastAsia="zh-CN"/>
        </w:rPr>
        <w:t>6.2.1.3.</w:t>
      </w:r>
      <w:r>
        <w:rPr>
          <w:lang w:eastAsia="zh-CN"/>
        </w:rPr>
        <w:t>6</w:t>
      </w:r>
      <w:r w:rsidRPr="00506640">
        <w:rPr>
          <w:lang w:eastAsia="zh-CN"/>
        </w:rPr>
        <w:t>.2</w:t>
      </w:r>
      <w:r w:rsidRPr="00506640">
        <w:rPr>
          <w:lang w:eastAsia="zh-CN"/>
        </w:rPr>
        <w:tab/>
        <w:t>Attributes</w:t>
      </w:r>
    </w:p>
    <w:bookmarkEnd w:id="422"/>
    <w:p w14:paraId="66F015E6" w14:textId="77777777" w:rsidR="00883193" w:rsidRPr="00506640" w:rsidRDefault="00883193" w:rsidP="000A2533">
      <w:pPr>
        <w:pStyle w:val="FP"/>
        <w:pBdr>
          <w:bottom w:val="single" w:sz="6" w:space="1" w:color="auto"/>
        </w:pBdr>
        <w:ind w:left="2835" w:right="2835"/>
        <w:jc w:val="center"/>
        <w:rPr>
          <w:rFonts w:eastAsia="Courier New"/>
        </w:rPr>
      </w:pPr>
      <w:r w:rsidRPr="00506640">
        <w:rPr>
          <w:rFonts w:eastAsia="Courier New"/>
        </w:rPr>
        <w:t xml:space="preserve">The </w:t>
      </w:r>
      <w:r w:rsidRPr="0072342F">
        <w:rPr>
          <w:rFonts w:ascii="Courier New" w:eastAsia="Courier New" w:hAnsi="Courier New" w:cs="Courier New"/>
        </w:rPr>
        <w:t>IntentFulfilmentReport</w:t>
      </w:r>
      <w:r w:rsidRPr="000A2533">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423" w:name="_CRTable6_2_1_3_6_21"/>
      <w:r w:rsidRPr="00506640">
        <w:rPr>
          <w:rFonts w:eastAsia="Courier New"/>
        </w:rPr>
        <w:lastRenderedPageBreak/>
        <w:t xml:space="preserve">Table </w:t>
      </w:r>
      <w:bookmarkEnd w:id="423"/>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bookmarkStart w:id="424" w:name="_PERM_MCCTEMPBM_CRPT19430118___7"/>
            <w:r>
              <w:rPr>
                <w:rFonts w:ascii="Courier New" w:hAnsi="Courier New" w:cs="Courier New"/>
                <w:lang w:eastAsia="zh-CN"/>
              </w:rPr>
              <w:t>intentF</w:t>
            </w:r>
            <w:r w:rsidRPr="0095703B">
              <w:rPr>
                <w:rFonts w:ascii="Courier New" w:hAnsi="Courier New" w:cs="Courier New"/>
                <w:lang w:eastAsia="zh-CN"/>
              </w:rPr>
              <w:t>ulfilmentInfo</w:t>
            </w:r>
            <w:bookmarkEnd w:id="424"/>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bookmarkStart w:id="425" w:name="_PERM_MCCTEMPBM_CRPT19430119___7"/>
            <w:r>
              <w:rPr>
                <w:rFonts w:ascii="Courier New" w:hAnsi="Courier New" w:cs="Courier New"/>
                <w:lang w:eastAsia="zh-CN"/>
              </w:rPr>
              <w:t>expectationFulfilmentResults</w:t>
            </w:r>
            <w:bookmarkEnd w:id="425"/>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0A2533">
      <w:pPr>
        <w:pStyle w:val="H6"/>
      </w:pPr>
      <w:bookmarkStart w:id="426"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p>
    <w:bookmarkEnd w:id="426"/>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0A2533" w:rsidRDefault="00883193" w:rsidP="00883193">
      <w:pPr>
        <w:pStyle w:val="Heading5"/>
      </w:pPr>
      <w:bookmarkStart w:id="427" w:name="_CR6_2_1_3_7"/>
      <w:bookmarkStart w:id="428" w:name="_Toc202514853"/>
      <w:bookmarkEnd w:id="427"/>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428"/>
    </w:p>
    <w:p w14:paraId="40E4ADD0" w14:textId="29F5370F" w:rsidR="00883193" w:rsidRDefault="00883193" w:rsidP="000A2533">
      <w:pPr>
        <w:pStyle w:val="H6"/>
      </w:pPr>
      <w:bookmarkStart w:id="429"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p>
    <w:p w14:paraId="1FECE7FF" w14:textId="22FF1CE3" w:rsidR="00883193" w:rsidRDefault="00883193" w:rsidP="00883193">
      <w:pPr>
        <w:rPr>
          <w:rFonts w:eastAsia="SimSun"/>
          <w:lang w:eastAsia="zh-CN"/>
        </w:rPr>
      </w:pPr>
      <w:bookmarkStart w:id="430" w:name="_PERM_MCCTEMPBM_CRPT19430120___7"/>
      <w:bookmarkEnd w:id="429"/>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0A2533">
      <w:pPr>
        <w:pStyle w:val="H6"/>
      </w:pPr>
      <w:bookmarkStart w:id="431" w:name="_CR6_2_1_3_7_2"/>
      <w:bookmarkEnd w:id="430"/>
      <w:r w:rsidRPr="00506640">
        <w:rPr>
          <w:lang w:eastAsia="zh-CN"/>
        </w:rPr>
        <w:t>6.2.1.3.</w:t>
      </w:r>
      <w:r>
        <w:rPr>
          <w:lang w:eastAsia="zh-CN"/>
        </w:rPr>
        <w:t>7</w:t>
      </w:r>
      <w:r w:rsidRPr="00506640">
        <w:rPr>
          <w:lang w:eastAsia="zh-CN"/>
        </w:rPr>
        <w:t>.2</w:t>
      </w:r>
      <w:r>
        <w:rPr>
          <w:lang w:eastAsia="zh-CN"/>
        </w:rPr>
        <w:tab/>
      </w:r>
      <w:r w:rsidRPr="00506640">
        <w:rPr>
          <w:lang w:eastAsia="zh-CN"/>
        </w:rPr>
        <w:t>Attributes</w:t>
      </w:r>
    </w:p>
    <w:bookmarkEnd w:id="431"/>
    <w:p w14:paraId="5C0F28C0" w14:textId="77777777" w:rsidR="00883193" w:rsidRPr="00506640" w:rsidRDefault="00883193" w:rsidP="000A2533">
      <w:pPr>
        <w:pStyle w:val="FP"/>
        <w:pBdr>
          <w:bottom w:val="single" w:sz="6" w:space="1" w:color="auto"/>
        </w:pBdr>
        <w:ind w:left="2835" w:right="2835"/>
        <w:jc w:val="cente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sidRPr="000A2533">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432" w:name="_CRTable6_2_1_3_7_21"/>
      <w:r w:rsidRPr="00506640">
        <w:rPr>
          <w:rFonts w:eastAsia="Courier New"/>
        </w:rPr>
        <w:t xml:space="preserve">Table </w:t>
      </w:r>
      <w:bookmarkEnd w:id="432"/>
      <w:r w:rsidRPr="00506640">
        <w:rPr>
          <w:rFonts w:eastAsia="Courier New"/>
        </w:rPr>
        <w:t>6.2.1.3</w:t>
      </w:r>
      <w:r>
        <w:rPr>
          <w:rFonts w:eastAsia="Courier New"/>
        </w:rPr>
        <w:t>.7</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bookmarkStart w:id="433" w:name="_PERM_MCCTEMPBM_CRPT19430121___7"/>
            <w:r w:rsidRPr="00B8101D">
              <w:rPr>
                <w:rFonts w:ascii="Courier New" w:hAnsi="Courier New" w:cs="Courier New"/>
                <w:lang w:eastAsia="zh-CN"/>
              </w:rPr>
              <w:t>expectationId</w:t>
            </w:r>
            <w:bookmarkEnd w:id="433"/>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bookmarkStart w:id="434" w:name="_PERM_MCCTEMPBM_CRPT19430122___7"/>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bookmarkEnd w:id="434"/>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bookmarkStart w:id="435" w:name="_PERM_MCCTEMPBM_CRPT19430123___7"/>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bookmarkEnd w:id="435"/>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0A2533">
      <w:pPr>
        <w:pStyle w:val="H6"/>
      </w:pPr>
      <w:bookmarkStart w:id="436" w:name="_CR6_2_1_3_7_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p>
    <w:bookmarkEnd w:id="436"/>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0A2533" w:rsidRDefault="00883193" w:rsidP="00883193">
      <w:pPr>
        <w:pStyle w:val="Heading5"/>
      </w:pPr>
      <w:bookmarkStart w:id="437" w:name="_CR6_2_1_3_8"/>
      <w:bookmarkStart w:id="438" w:name="_Toc202514854"/>
      <w:bookmarkEnd w:id="437"/>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438"/>
    </w:p>
    <w:p w14:paraId="04789DF0" w14:textId="212913B4" w:rsidR="00883193" w:rsidRPr="00506640" w:rsidRDefault="00883193" w:rsidP="000A2533">
      <w:pPr>
        <w:pStyle w:val="H6"/>
      </w:pPr>
      <w:bookmarkStart w:id="439"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p w14:paraId="224FB46A" w14:textId="77777777" w:rsidR="00883193" w:rsidRPr="009F0F8A" w:rsidRDefault="00883193" w:rsidP="00883193">
      <w:pPr>
        <w:rPr>
          <w:lang w:eastAsia="zh-CN" w:bidi="ar-KW"/>
        </w:rPr>
      </w:pPr>
      <w:bookmarkStart w:id="440" w:name="_PERM_MCCTEMPBM_CRPT19430124___7"/>
      <w:bookmarkEnd w:id="439"/>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0A2533">
      <w:pPr>
        <w:pStyle w:val="H6"/>
      </w:pPr>
      <w:bookmarkStart w:id="441" w:name="_CR6_2_1_3_8_2"/>
      <w:bookmarkEnd w:id="440"/>
      <w:r w:rsidRPr="00506640">
        <w:rPr>
          <w:lang w:eastAsia="zh-CN"/>
        </w:rPr>
        <w:t>6.2.1.3.</w:t>
      </w:r>
      <w:r>
        <w:rPr>
          <w:lang w:eastAsia="zh-CN"/>
        </w:rPr>
        <w:t>8</w:t>
      </w:r>
      <w:r w:rsidRPr="00506640">
        <w:rPr>
          <w:lang w:eastAsia="zh-CN"/>
        </w:rPr>
        <w:t>.2</w:t>
      </w:r>
      <w:r>
        <w:rPr>
          <w:lang w:eastAsia="zh-CN"/>
        </w:rPr>
        <w:tab/>
      </w:r>
      <w:r w:rsidRPr="00506640">
        <w:rPr>
          <w:lang w:eastAsia="zh-CN"/>
        </w:rPr>
        <w:t>Attributes</w:t>
      </w:r>
    </w:p>
    <w:bookmarkEnd w:id="441"/>
    <w:p w14:paraId="4AA34242" w14:textId="77777777" w:rsidR="00883193" w:rsidRPr="00506640" w:rsidRDefault="00883193" w:rsidP="000A2533">
      <w:pPr>
        <w:pStyle w:val="FP"/>
        <w:pBdr>
          <w:bottom w:val="single" w:sz="6" w:space="1" w:color="auto"/>
        </w:pBdr>
        <w:ind w:left="2835" w:right="2835"/>
        <w:jc w:val="cente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sidRPr="000A2533">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442" w:name="_CRTable6_2_1_3_8_21"/>
      <w:r w:rsidRPr="00506640">
        <w:rPr>
          <w:rFonts w:eastAsia="Courier New"/>
        </w:rPr>
        <w:t xml:space="preserve">Table </w:t>
      </w:r>
      <w:bookmarkEnd w:id="442"/>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bookmarkStart w:id="443" w:name="_PERM_MCCTEMPBM_CRPT19430125___6"/>
            <w:bookmarkStart w:id="444" w:name="_PERM_MCCTEMPBM_CRPT19430126___4" w:colFirst="1" w:colLast="4"/>
            <w:r w:rsidRPr="004820C8">
              <w:rPr>
                <w:rFonts w:ascii="Courier New" w:hAnsi="Courier New" w:cs="Courier New"/>
                <w:sz w:val="18"/>
                <w:lang w:eastAsia="zh-CN"/>
              </w:rPr>
              <w:t>targetName</w:t>
            </w:r>
            <w:bookmarkEnd w:id="443"/>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E240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E240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E24008">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E240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E24008">
            <w:pPr>
              <w:pStyle w:val="TAC"/>
              <w:rPr>
                <w:lang w:eastAsia="zh-CN"/>
              </w:rPr>
            </w:pPr>
            <w:r>
              <w:rPr>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bookmarkStart w:id="445" w:name="_PERM_MCCTEMPBM_CRPT19430127___6"/>
            <w:bookmarkStart w:id="446" w:name="_PERM_MCCTEMPBM_CRPT19430128___4" w:colFirst="1" w:colLast="4"/>
            <w:bookmarkEnd w:id="444"/>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bookmarkEnd w:id="445"/>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E240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E240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E240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E240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E24008">
            <w:pPr>
              <w:pStyle w:val="TAC"/>
              <w:rPr>
                <w:lang w:eastAsia="zh-CN"/>
              </w:rPr>
            </w:pPr>
            <w:r>
              <w:rPr>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bookmarkStart w:id="447" w:name="_PERM_MCCTEMPBM_CRPT19430129___6"/>
            <w:bookmarkStart w:id="448" w:name="_PERM_MCCTEMPBM_CRPT19430130___4" w:colFirst="1" w:colLast="4"/>
            <w:bookmarkEnd w:id="446"/>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bookmarkEnd w:id="447"/>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E24008">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E240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E240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E240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E24008">
            <w:pPr>
              <w:pStyle w:val="TAC"/>
              <w:rPr>
                <w:lang w:eastAsia="zh-CN"/>
              </w:rPr>
            </w:pPr>
            <w:r>
              <w:rPr>
                <w:lang w:eastAsia="zh-CN"/>
              </w:rPr>
              <w:t>T</w:t>
            </w:r>
          </w:p>
        </w:tc>
      </w:tr>
    </w:tbl>
    <w:p w14:paraId="617428FF" w14:textId="72F3DFA7" w:rsidR="00883193" w:rsidRPr="00506640" w:rsidRDefault="00883193" w:rsidP="000A2533">
      <w:pPr>
        <w:pStyle w:val="H6"/>
      </w:pPr>
      <w:bookmarkStart w:id="449" w:name="_CR6_2_1_3_8_3"/>
      <w:bookmarkEnd w:id="448"/>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p>
    <w:bookmarkEnd w:id="449"/>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450" w:name="_CR6_2_1_3_9"/>
      <w:bookmarkStart w:id="451" w:name="_Toc202514855"/>
      <w:bookmarkEnd w:id="450"/>
      <w:r w:rsidRPr="00506640">
        <w:rPr>
          <w:rFonts w:eastAsia="SimSun"/>
        </w:rPr>
        <w:lastRenderedPageBreak/>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451"/>
    </w:p>
    <w:p w14:paraId="272BFAA9" w14:textId="45D7D217" w:rsidR="00883193" w:rsidRPr="00506640" w:rsidRDefault="00883193" w:rsidP="000A2533">
      <w:pPr>
        <w:pStyle w:val="H6"/>
      </w:pPr>
      <w:bookmarkStart w:id="452" w:name="_CR6_2_1_3_9_1"/>
      <w:r w:rsidRPr="00506640">
        <w:rPr>
          <w:lang w:eastAsia="zh-CN"/>
        </w:rPr>
        <w:t>6.2.1.3.</w:t>
      </w:r>
      <w:r>
        <w:rPr>
          <w:lang w:eastAsia="zh-CN"/>
        </w:rPr>
        <w:t>9</w:t>
      </w:r>
      <w:r w:rsidRPr="00506640">
        <w:rPr>
          <w:lang w:eastAsia="zh-CN"/>
        </w:rPr>
        <w:t>.1</w:t>
      </w:r>
      <w:r w:rsidRPr="00506640">
        <w:rPr>
          <w:lang w:eastAsia="zh-CN"/>
        </w:rPr>
        <w:tab/>
        <w:t>Definition</w:t>
      </w:r>
    </w:p>
    <w:p w14:paraId="5D3BF50B" w14:textId="34EF7E28" w:rsidR="00883193" w:rsidRDefault="00883193" w:rsidP="00883193">
      <w:pPr>
        <w:rPr>
          <w:rFonts w:eastAsia="SimSun"/>
          <w:lang w:eastAsia="zh-CN"/>
        </w:rPr>
      </w:pPr>
      <w:bookmarkStart w:id="453" w:name="_PERM_MCCTEMPBM_CRPT19430131___7"/>
      <w:bookmarkEnd w:id="452"/>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bookmarkEnd w:id="453"/>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0A2533">
      <w:pPr>
        <w:pStyle w:val="H6"/>
      </w:pPr>
      <w:bookmarkStart w:id="454" w:name="_CR6_2_1_3_9_2"/>
      <w:r w:rsidRPr="00506640">
        <w:rPr>
          <w:lang w:eastAsia="zh-CN"/>
        </w:rPr>
        <w:t>6.2.1.3.</w:t>
      </w:r>
      <w:r>
        <w:rPr>
          <w:lang w:eastAsia="zh-CN"/>
        </w:rPr>
        <w:t>9</w:t>
      </w:r>
      <w:r w:rsidRPr="00506640">
        <w:rPr>
          <w:lang w:eastAsia="zh-CN"/>
        </w:rPr>
        <w:t>.2</w:t>
      </w:r>
      <w:r w:rsidRPr="00506640">
        <w:rPr>
          <w:lang w:eastAsia="zh-CN"/>
        </w:rPr>
        <w:tab/>
        <w:t>Attributes</w:t>
      </w:r>
    </w:p>
    <w:bookmarkEnd w:id="454"/>
    <w:p w14:paraId="75A97C31" w14:textId="77777777" w:rsidR="00883193" w:rsidRPr="00F13EC6" w:rsidRDefault="00883193" w:rsidP="00E24008">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sidRPr="000A2533">
        <w:rPr>
          <w:rFonts w:eastAsia="Courier New"/>
        </w:rPr>
        <w:t xml:space="preserve"> </w:t>
      </w:r>
      <w:r w:rsidRPr="00506640">
        <w:rPr>
          <w:rFonts w:eastAsia="Courier New"/>
        </w:rPr>
        <w:t>includes the following attributes.</w:t>
      </w:r>
    </w:p>
    <w:p w14:paraId="020E6881" w14:textId="52FF471A" w:rsidR="00883193" w:rsidRPr="003401AC" w:rsidRDefault="00883193" w:rsidP="00E24008">
      <w:pPr>
        <w:pStyle w:val="TH"/>
        <w:rPr>
          <w:rFonts w:eastAsia="Courier New"/>
        </w:rPr>
      </w:pPr>
      <w:bookmarkStart w:id="455" w:name="_CRTable6_2_1_3_9_21"/>
      <w:bookmarkStart w:id="456" w:name="_PERM_MCCTEMPBM_CRPT19430132___4"/>
      <w:r w:rsidRPr="003401AC">
        <w:rPr>
          <w:rFonts w:eastAsia="Courier New"/>
        </w:rPr>
        <w:t xml:space="preserve">Table </w:t>
      </w:r>
      <w:bookmarkEnd w:id="455"/>
      <w:r w:rsidRPr="003401AC">
        <w:rPr>
          <w:rFonts w:eastAsia="Courier New"/>
        </w:rPr>
        <w:t>6.2.1.3</w:t>
      </w:r>
      <w:r>
        <w:rPr>
          <w:rFonts w:eastAsia="Courier New"/>
        </w:rPr>
        <w:t>.9</w:t>
      </w:r>
      <w:r w:rsidRPr="003401AC">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bookmarkEnd w:id="456"/>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bookmarkStart w:id="457" w:name="_PERM_MCCTEMPBM_CRPT19430133___7"/>
            <w:r>
              <w:rPr>
                <w:rFonts w:ascii="Courier New" w:hAnsi="Courier New" w:cs="Courier New" w:hint="eastAsia"/>
                <w:lang w:eastAsia="zh-CN"/>
              </w:rPr>
              <w:t>c</w:t>
            </w:r>
            <w:r>
              <w:rPr>
                <w:rFonts w:ascii="Courier New" w:hAnsi="Courier New" w:cs="Courier New"/>
                <w:lang w:eastAsia="zh-CN"/>
              </w:rPr>
              <w:t>onflictId</w:t>
            </w:r>
            <w:bookmarkEnd w:id="457"/>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bookmarkStart w:id="458" w:name="_MCCTEMPBM_CRPT19430134___6"/>
            <w:bookmarkStart w:id="459" w:name="_PERM_MCCTEMPBM_CRPT19430135___4" w:colFirst="1" w:colLast="4"/>
            <w:r>
              <w:rPr>
                <w:rFonts w:ascii="Courier New" w:hAnsi="Courier New" w:cs="Courier New" w:hint="eastAsia"/>
                <w:sz w:val="18"/>
                <w:lang w:eastAsia="zh-CN"/>
              </w:rPr>
              <w:t>c</w:t>
            </w:r>
            <w:r>
              <w:rPr>
                <w:rFonts w:ascii="Courier New" w:hAnsi="Courier New" w:cs="Courier New"/>
                <w:sz w:val="18"/>
                <w:lang w:eastAsia="zh-CN"/>
              </w:rPr>
              <w:t>onflictType</w:t>
            </w:r>
            <w:bookmarkEnd w:id="458"/>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C37C18">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C37C18">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C37C18">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C37C18">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C37C18">
            <w:pPr>
              <w:pStyle w:val="TAC"/>
              <w:rPr>
                <w:lang w:eastAsia="zh-CN"/>
              </w:rPr>
            </w:pPr>
            <w:r>
              <w:rPr>
                <w:rFonts w:eastAsia="SimSun"/>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bookmarkStart w:id="460" w:name="_MCCTEMPBM_CRPT19430136___6"/>
            <w:bookmarkStart w:id="461" w:name="_PERM_MCCTEMPBM_CRPT19430137___4" w:colFirst="1" w:colLast="4"/>
            <w:bookmarkEnd w:id="459"/>
            <w:r>
              <w:rPr>
                <w:rFonts w:ascii="Courier New" w:hAnsi="Courier New" w:cs="Courier New"/>
                <w:sz w:val="18"/>
                <w:lang w:eastAsia="zh-CN"/>
              </w:rPr>
              <w:t>conflictingIntent</w:t>
            </w:r>
            <w:bookmarkEnd w:id="460"/>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C37C18">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C37C18">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C37C18">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C37C18">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C37C18">
            <w:pPr>
              <w:pStyle w:val="TAC"/>
            </w:pPr>
            <w:r>
              <w:rPr>
                <w:rFonts w:eastAsia="SimSun"/>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bookmarkStart w:id="462" w:name="_MCCTEMPBM_CRPT19430138___6"/>
            <w:bookmarkStart w:id="463" w:name="_PERM_MCCTEMPBM_CRPT19430139___4" w:colFirst="1" w:colLast="4"/>
            <w:bookmarkEnd w:id="461"/>
            <w:r>
              <w:rPr>
                <w:rFonts w:ascii="Courier New" w:hAnsi="Courier New" w:cs="Courier New" w:hint="eastAsia"/>
                <w:sz w:val="18"/>
                <w:lang w:eastAsia="zh-CN"/>
              </w:rPr>
              <w:t>c</w:t>
            </w:r>
            <w:r>
              <w:rPr>
                <w:rFonts w:ascii="Courier New" w:hAnsi="Courier New" w:cs="Courier New"/>
                <w:sz w:val="18"/>
                <w:lang w:eastAsia="zh-CN"/>
              </w:rPr>
              <w:t>onflictingExpectation</w:t>
            </w:r>
            <w:bookmarkEnd w:id="462"/>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C37C18">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C37C18">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C37C18">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C37C18">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C37C18">
            <w:pPr>
              <w:pStyle w:val="TAC"/>
              <w:rPr>
                <w:rFonts w:eastAsia="SimSun"/>
                <w:lang w:eastAsia="zh-CN"/>
              </w:rPr>
            </w:pPr>
            <w:r>
              <w:rPr>
                <w:rFonts w:eastAsia="SimSun"/>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bookmarkStart w:id="464" w:name="_MCCTEMPBM_CRPT19430140___6"/>
            <w:bookmarkStart w:id="465" w:name="_PERM_MCCTEMPBM_CRPT19430141___4" w:colFirst="1" w:colLast="4"/>
            <w:bookmarkEnd w:id="463"/>
            <w:r>
              <w:rPr>
                <w:rFonts w:ascii="Courier New" w:hAnsi="Courier New" w:cs="Courier New" w:hint="eastAsia"/>
                <w:sz w:val="18"/>
                <w:lang w:eastAsia="zh-CN"/>
              </w:rPr>
              <w:t>c</w:t>
            </w:r>
            <w:r>
              <w:rPr>
                <w:rFonts w:ascii="Courier New" w:hAnsi="Courier New" w:cs="Courier New"/>
                <w:sz w:val="18"/>
                <w:lang w:eastAsia="zh-CN"/>
              </w:rPr>
              <w:t>onflictingTarget</w:t>
            </w:r>
            <w:bookmarkEnd w:id="464"/>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C37C18">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C37C18">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C37C18">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C37C18">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C37C18">
            <w:pPr>
              <w:pStyle w:val="TAC"/>
              <w:rPr>
                <w:rFonts w:eastAsia="SimSun"/>
                <w:lang w:eastAsia="zh-CN"/>
              </w:rPr>
            </w:pPr>
            <w:r>
              <w:rPr>
                <w:rFonts w:eastAsia="SimSun"/>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bookmarkStart w:id="466" w:name="_MCCTEMPBM_CRPT19430142___6"/>
            <w:bookmarkStart w:id="467" w:name="_PERM_MCCTEMPBM_CRPT19430143___4" w:colFirst="1" w:colLast="4"/>
            <w:bookmarkEnd w:id="465"/>
            <w:r>
              <w:rPr>
                <w:rFonts w:ascii="Courier New" w:hAnsi="Courier New" w:cs="Courier New" w:hint="eastAsia"/>
                <w:sz w:val="18"/>
                <w:lang w:eastAsia="zh-CN"/>
              </w:rPr>
              <w:t>r</w:t>
            </w:r>
            <w:r>
              <w:rPr>
                <w:rFonts w:ascii="Courier New" w:hAnsi="Courier New" w:cs="Courier New"/>
                <w:sz w:val="18"/>
                <w:lang w:eastAsia="zh-CN"/>
              </w:rPr>
              <w:t>ecommendedSolutions</w:t>
            </w:r>
            <w:bookmarkEnd w:id="466"/>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C37C18">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C37C18">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C37C18">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C37C18">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C37C18">
            <w:pPr>
              <w:pStyle w:val="TAC"/>
              <w:rPr>
                <w:rFonts w:eastAsia="SimSun"/>
                <w:lang w:eastAsia="zh-CN"/>
              </w:rPr>
            </w:pPr>
            <w:r>
              <w:rPr>
                <w:rFonts w:eastAsia="SimSun" w:hint="eastAsia"/>
                <w:lang w:eastAsia="zh-CN"/>
              </w:rPr>
              <w:t>T</w:t>
            </w:r>
          </w:p>
        </w:tc>
      </w:tr>
      <w:bookmarkEnd w:id="467"/>
    </w:tbl>
    <w:p w14:paraId="656BCEAC" w14:textId="77777777" w:rsidR="00883193" w:rsidRDefault="00883193" w:rsidP="00883193">
      <w:pPr>
        <w:rPr>
          <w:rFonts w:eastAsia="SimSun"/>
          <w:lang w:eastAsia="zh-CN"/>
        </w:rPr>
      </w:pPr>
    </w:p>
    <w:p w14:paraId="73E4933E" w14:textId="7D3B9C5E" w:rsidR="00883193" w:rsidRDefault="00883193" w:rsidP="000A2533">
      <w:pPr>
        <w:pStyle w:val="H6"/>
        <w:rPr>
          <w:lang w:eastAsia="zh-CN"/>
        </w:rPr>
      </w:pPr>
      <w:bookmarkStart w:id="468" w:name="_CR6_2_1_3_9_3"/>
      <w:r w:rsidRPr="00506640">
        <w:rPr>
          <w:lang w:eastAsia="zh-CN"/>
        </w:rPr>
        <w:t>6.2.1.</w:t>
      </w:r>
      <w:r>
        <w:rPr>
          <w:lang w:eastAsia="zh-CN"/>
        </w:rPr>
        <w:t>3.9</w:t>
      </w:r>
      <w:r w:rsidRPr="00506640">
        <w:rPr>
          <w:lang w:eastAsia="zh-CN"/>
        </w:rPr>
        <w:t>.3</w:t>
      </w:r>
      <w:r w:rsidRPr="00506640">
        <w:rPr>
          <w:lang w:eastAsia="zh-CN"/>
        </w:rPr>
        <w:tab/>
        <w:t>Attribute constraints</w:t>
      </w:r>
    </w:p>
    <w:p w14:paraId="0FA25642" w14:textId="32D56564" w:rsidR="00C37C18" w:rsidRPr="003401AC" w:rsidRDefault="00C37C18" w:rsidP="00C37C18">
      <w:pPr>
        <w:pStyle w:val="TH"/>
        <w:rPr>
          <w:rFonts w:eastAsia="Courier New"/>
        </w:rPr>
      </w:pPr>
      <w:bookmarkStart w:id="469" w:name="_CRTable6_2_1_3_9_31"/>
      <w:bookmarkEnd w:id="468"/>
      <w:r w:rsidRPr="003401AC">
        <w:rPr>
          <w:rFonts w:eastAsia="Courier New"/>
        </w:rPr>
        <w:t xml:space="preserve">Table </w:t>
      </w:r>
      <w:bookmarkEnd w:id="469"/>
      <w:r w:rsidRPr="003401AC">
        <w:rPr>
          <w:rFonts w:eastAsia="Courier New"/>
        </w:rPr>
        <w:t>6.2.1.3</w:t>
      </w:r>
      <w:r>
        <w:rPr>
          <w:rFonts w:eastAsia="Courier New"/>
        </w:rPr>
        <w:t>.9</w:t>
      </w:r>
      <w:r w:rsidRPr="003401AC">
        <w:rPr>
          <w:rFonts w:eastAsia="Courier New"/>
        </w:rPr>
        <w:t>.</w:t>
      </w:r>
      <w:r>
        <w:rPr>
          <w:rFonts w:eastAsia="Courier New"/>
        </w:rPr>
        <w:t>3</w:t>
      </w:r>
      <w:r w:rsidRPr="003401AC">
        <w:rPr>
          <w:rFonts w:eastAsia="Courier New"/>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bookmarkStart w:id="470" w:name="_PERM_MCCTEMPBM_CRPT19430144___7"/>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bookmarkStart w:id="471" w:name="_PERM_MCCTEMPBM_CRPT19430145___7"/>
            <w:bookmarkEnd w:id="470"/>
            <w:r w:rsidRPr="00F0691B">
              <w:rPr>
                <w:rFonts w:ascii="Arial" w:eastAsia="Courier New" w:hAnsi="Arial"/>
                <w:sz w:val="18"/>
                <w:szCs w:val="18"/>
              </w:rPr>
              <w:t xml:space="preserve">Support Qualifier </w:t>
            </w:r>
            <w:bookmarkEnd w:id="471"/>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bookmarkStart w:id="472" w:name="_PERM_MCCTEMPBM_CRPT19430146___7"/>
            <w:r w:rsidRPr="00EF267C">
              <w:rPr>
                <w:rFonts w:ascii="Courier New" w:hAnsi="Courier New" w:cs="Courier New"/>
                <w:lang w:eastAsia="zh-CN"/>
              </w:rPr>
              <w:t>conflictingExpectation</w:t>
            </w:r>
          </w:p>
          <w:bookmarkEnd w:id="472"/>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bookmarkStart w:id="473" w:name="_PERM_MCCTEMPBM_CRPT19430147___7"/>
            <w:r w:rsidRPr="00EF267C">
              <w:rPr>
                <w:rFonts w:ascii="Courier New" w:hAnsi="Courier New" w:cs="Courier New"/>
                <w:lang w:eastAsia="zh-CN"/>
              </w:rPr>
              <w:t>conflictingTarget</w:t>
            </w:r>
          </w:p>
          <w:bookmarkEnd w:id="473"/>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0A2533" w:rsidRDefault="00883193" w:rsidP="00883193">
      <w:pPr>
        <w:pStyle w:val="Heading5"/>
      </w:pPr>
      <w:bookmarkStart w:id="474" w:name="_CR6_2_1_3_10"/>
      <w:bookmarkStart w:id="475" w:name="_Toc202514856"/>
      <w:bookmarkEnd w:id="474"/>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475"/>
    </w:p>
    <w:p w14:paraId="07D60F7B" w14:textId="06D7260D" w:rsidR="00883193" w:rsidRPr="00506640" w:rsidRDefault="00883193" w:rsidP="000A2533">
      <w:pPr>
        <w:pStyle w:val="H6"/>
      </w:pPr>
      <w:bookmarkStart w:id="476" w:name="_CR6_2_1_3_10_1"/>
      <w:r w:rsidRPr="00506640">
        <w:rPr>
          <w:lang w:eastAsia="zh-CN"/>
        </w:rPr>
        <w:t>6.2.1.3.</w:t>
      </w:r>
      <w:r>
        <w:rPr>
          <w:lang w:eastAsia="zh-CN"/>
        </w:rPr>
        <w:t>10</w:t>
      </w:r>
      <w:r w:rsidRPr="00506640">
        <w:rPr>
          <w:lang w:eastAsia="zh-CN"/>
        </w:rPr>
        <w:t>.1</w:t>
      </w:r>
      <w:r w:rsidRPr="00506640">
        <w:rPr>
          <w:lang w:eastAsia="zh-CN"/>
        </w:rPr>
        <w:tab/>
        <w:t>Definition</w:t>
      </w:r>
    </w:p>
    <w:p w14:paraId="3A1CA798" w14:textId="17100350" w:rsidR="00883193" w:rsidRPr="00C82DE4" w:rsidRDefault="00883193" w:rsidP="00883193">
      <w:pPr>
        <w:rPr>
          <w:rFonts w:eastAsia="SimSun"/>
          <w:lang w:eastAsia="zh-CN"/>
        </w:rPr>
      </w:pPr>
      <w:bookmarkStart w:id="477" w:name="_PERM_MCCTEMPBM_CRPT19430148___7"/>
      <w:bookmarkEnd w:id="476"/>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0A2533">
      <w:pPr>
        <w:pStyle w:val="H6"/>
      </w:pPr>
      <w:bookmarkStart w:id="478" w:name="_CR6_2_1_3_10_2"/>
      <w:bookmarkEnd w:id="477"/>
      <w:r w:rsidRPr="00506640">
        <w:rPr>
          <w:lang w:eastAsia="zh-CN"/>
        </w:rPr>
        <w:t>6.2.1.3.</w:t>
      </w:r>
      <w:r>
        <w:rPr>
          <w:lang w:eastAsia="zh-CN"/>
        </w:rPr>
        <w:t>10</w:t>
      </w:r>
      <w:r w:rsidRPr="00506640">
        <w:rPr>
          <w:lang w:eastAsia="zh-CN"/>
        </w:rPr>
        <w:t>.2</w:t>
      </w:r>
      <w:r w:rsidRPr="00506640">
        <w:rPr>
          <w:lang w:eastAsia="zh-CN"/>
        </w:rPr>
        <w:tab/>
        <w:t>Attributes</w:t>
      </w:r>
    </w:p>
    <w:bookmarkEnd w:id="478"/>
    <w:p w14:paraId="1EA5B02C" w14:textId="0B50F8FB" w:rsidR="00883193" w:rsidRPr="00506640" w:rsidRDefault="00883193" w:rsidP="000A2533">
      <w:pPr>
        <w:pStyle w:val="FP"/>
        <w:pBdr>
          <w:bottom w:val="single" w:sz="6" w:space="1" w:color="auto"/>
        </w:pBdr>
        <w:ind w:left="2835" w:right="2835"/>
        <w:jc w:val="cente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sidRPr="000A2533">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479" w:name="_CRTable6_2_1_3_10_21"/>
      <w:r w:rsidRPr="00506640">
        <w:rPr>
          <w:rFonts w:eastAsia="Courier New"/>
        </w:rPr>
        <w:lastRenderedPageBreak/>
        <w:t xml:space="preserve">Table </w:t>
      </w:r>
      <w:bookmarkEnd w:id="479"/>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bookmarkStart w:id="480" w:name="_MCCTEMPBM_CRPT19430149___6"/>
            <w:bookmarkStart w:id="481" w:name="_PERM_MCCTEMPBM_CRPT19430150___4" w:colFirst="1" w:colLast="4"/>
            <w:r w:rsidRPr="005E6817">
              <w:rPr>
                <w:rFonts w:ascii="Courier New" w:hAnsi="Courier New" w:cs="Courier New" w:hint="eastAsia"/>
                <w:sz w:val="18"/>
                <w:lang w:eastAsia="zh-CN"/>
              </w:rPr>
              <w:t>feasibilityCheckResult</w:t>
            </w:r>
            <w:bookmarkEnd w:id="480"/>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C37C18">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C37C18">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C37C18">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C37C18">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C37C18">
            <w:pPr>
              <w:pStyle w:val="TAC"/>
              <w:rPr>
                <w:lang w:eastAsia="zh-CN"/>
              </w:rPr>
            </w:pPr>
            <w:r>
              <w:rPr>
                <w:rFonts w:eastAsia="SimSun"/>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bookmarkStart w:id="482" w:name="_MCCTEMPBM_CRPT19430151___6"/>
            <w:bookmarkStart w:id="483" w:name="_PERM_MCCTEMPBM_CRPT19430152___4" w:colFirst="1" w:colLast="4"/>
            <w:bookmarkEnd w:id="481"/>
            <w:r>
              <w:rPr>
                <w:rFonts w:ascii="Courier New" w:hAnsi="Courier New" w:cs="Courier New"/>
                <w:sz w:val="18"/>
                <w:lang w:eastAsia="zh-CN"/>
              </w:rPr>
              <w:t>infeasibilityReasons</w:t>
            </w:r>
            <w:bookmarkEnd w:id="482"/>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C37C18">
            <w:pPr>
              <w:pStyle w:val="TAC"/>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C37C18">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C37C18">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C37C18">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C37C18">
            <w:pPr>
              <w:pStyle w:val="TAC"/>
            </w:pPr>
            <w:r>
              <w:rPr>
                <w:rFonts w:eastAsia="SimSun"/>
                <w:lang w:eastAsia="zh-CN"/>
              </w:rPr>
              <w:t>T</w:t>
            </w:r>
          </w:p>
        </w:tc>
      </w:tr>
    </w:tbl>
    <w:p w14:paraId="601D136E" w14:textId="6F79F55D" w:rsidR="00883193" w:rsidRPr="005D7826" w:rsidRDefault="00883193" w:rsidP="000A2533">
      <w:pPr>
        <w:pStyle w:val="H6"/>
      </w:pPr>
      <w:bookmarkStart w:id="484" w:name="_CR6_2_1_3_10_3"/>
      <w:bookmarkEnd w:id="483"/>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p>
    <w:bookmarkEnd w:id="484"/>
    <w:p w14:paraId="772BE726" w14:textId="465AA684" w:rsidR="00883193" w:rsidRDefault="00E4688F" w:rsidP="00883193">
      <w:pPr>
        <w:rPr>
          <w:lang w:eastAsia="zh-CN"/>
        </w:rPr>
      </w:pPr>
      <w:r>
        <w:rPr>
          <w:lang w:eastAsia="zh-CN"/>
        </w:rPr>
        <w:t>Void.</w:t>
      </w:r>
    </w:p>
    <w:p w14:paraId="6A4FA625" w14:textId="2F8537FA" w:rsidR="00883193" w:rsidRPr="000A2533" w:rsidRDefault="00883193" w:rsidP="00883193">
      <w:pPr>
        <w:pStyle w:val="Heading5"/>
      </w:pPr>
      <w:bookmarkStart w:id="485" w:name="_CR6_2_1_3_11"/>
      <w:bookmarkStart w:id="486" w:name="_Toc202514857"/>
      <w:bookmarkEnd w:id="485"/>
      <w:r w:rsidRPr="00506640">
        <w:t>6.2.1.3.</w:t>
      </w:r>
      <w:r>
        <w:t>11</w:t>
      </w:r>
      <w:r w:rsidRPr="00506640">
        <w:tab/>
      </w:r>
      <w:r>
        <w:rPr>
          <w:lang w:eastAsia="zh-CN"/>
        </w:rPr>
        <w:t>IntentHandlingCapability</w:t>
      </w:r>
      <w:r w:rsidRPr="00506640">
        <w:rPr>
          <w:lang w:eastAsia="zh-CN"/>
        </w:rPr>
        <w:t xml:space="preserve"> &lt;&lt;dataType&gt;&gt;</w:t>
      </w:r>
      <w:bookmarkEnd w:id="486"/>
    </w:p>
    <w:p w14:paraId="0CA5D7B3" w14:textId="03ECD721" w:rsidR="00883193" w:rsidRPr="00506640" w:rsidRDefault="00883193" w:rsidP="000A2533">
      <w:pPr>
        <w:pStyle w:val="H6"/>
      </w:pPr>
      <w:bookmarkStart w:id="487" w:name="_CR6_2_1_3_11_1"/>
      <w:r w:rsidRPr="00506640">
        <w:rPr>
          <w:lang w:eastAsia="zh-CN"/>
        </w:rPr>
        <w:t>6.2.1.3.</w:t>
      </w:r>
      <w:r>
        <w:rPr>
          <w:lang w:eastAsia="zh-CN"/>
        </w:rPr>
        <w:t>11</w:t>
      </w:r>
      <w:r w:rsidRPr="00506640">
        <w:rPr>
          <w:lang w:eastAsia="zh-CN"/>
        </w:rPr>
        <w:t>.1</w:t>
      </w:r>
      <w:r w:rsidRPr="00506640">
        <w:rPr>
          <w:lang w:eastAsia="zh-CN"/>
        </w:rPr>
        <w:tab/>
        <w:t>Definition</w:t>
      </w:r>
    </w:p>
    <w:p w14:paraId="5150A3FA" w14:textId="168F8C51" w:rsidR="00883193" w:rsidRDefault="00883193" w:rsidP="00883193">
      <w:pPr>
        <w:rPr>
          <w:rFonts w:eastAsia="Courier New"/>
        </w:rPr>
      </w:pPr>
      <w:bookmarkStart w:id="488" w:name="_PERM_MCCTEMPBM_CRPT19430153___7"/>
      <w:bookmarkEnd w:id="487"/>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0A2533">
      <w:pPr>
        <w:pStyle w:val="H6"/>
      </w:pPr>
      <w:bookmarkStart w:id="489" w:name="_CR6_2_1_3_11_2"/>
      <w:bookmarkEnd w:id="488"/>
      <w:r w:rsidRPr="00506640">
        <w:rPr>
          <w:lang w:eastAsia="zh-CN"/>
        </w:rPr>
        <w:t>6.2.1.3.</w:t>
      </w:r>
      <w:r>
        <w:rPr>
          <w:lang w:eastAsia="zh-CN"/>
        </w:rPr>
        <w:t>11</w:t>
      </w:r>
      <w:r w:rsidRPr="00506640">
        <w:rPr>
          <w:lang w:eastAsia="zh-CN"/>
        </w:rPr>
        <w:t>.2</w:t>
      </w:r>
      <w:r w:rsidRPr="00506640">
        <w:rPr>
          <w:lang w:eastAsia="zh-CN"/>
        </w:rPr>
        <w:tab/>
        <w:t>Attributes</w:t>
      </w:r>
    </w:p>
    <w:bookmarkEnd w:id="489"/>
    <w:p w14:paraId="011681D1" w14:textId="77777777" w:rsidR="00883193" w:rsidRPr="00506640" w:rsidRDefault="00883193" w:rsidP="000A2533">
      <w:pPr>
        <w:pStyle w:val="FP"/>
        <w:pBdr>
          <w:bottom w:val="single" w:sz="6" w:space="1" w:color="auto"/>
        </w:pBdr>
        <w:ind w:left="2835" w:right="2835"/>
        <w:jc w:val="center"/>
        <w:rPr>
          <w:rFonts w:eastAsia="Courier New"/>
        </w:rPr>
      </w:pPr>
      <w:r w:rsidRPr="00506640">
        <w:rPr>
          <w:rFonts w:eastAsia="Courier New"/>
        </w:rPr>
        <w:t xml:space="preserve">The </w:t>
      </w:r>
      <w:r>
        <w:rPr>
          <w:rFonts w:ascii="Courier New" w:hAnsi="Courier New" w:cs="Courier New"/>
          <w:lang w:eastAsia="zh-CN"/>
        </w:rPr>
        <w:t>IntentHandlingCapability</w:t>
      </w:r>
      <w:r w:rsidRPr="000A2533">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490" w:name="_CRTable6_2_1_3_11_21"/>
      <w:r w:rsidRPr="00506640">
        <w:rPr>
          <w:rFonts w:eastAsia="Courier New"/>
        </w:rPr>
        <w:t xml:space="preserve">Table </w:t>
      </w:r>
      <w:bookmarkEnd w:id="490"/>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bookmarkStart w:id="491" w:name="_MCCTEMPBM_CRPT19430154___6"/>
            <w:bookmarkStart w:id="492" w:name="_PERM_MCCTEMPBM_CRPT19430155___4" w:colFirst="1" w:colLast="4"/>
            <w:r>
              <w:rPr>
                <w:rFonts w:ascii="Courier New" w:hAnsi="Courier New" w:cs="Courier New" w:hint="eastAsia"/>
                <w:sz w:val="18"/>
                <w:lang w:eastAsia="zh-CN"/>
              </w:rPr>
              <w:t>i</w:t>
            </w:r>
            <w:r>
              <w:rPr>
                <w:rFonts w:ascii="Courier New" w:hAnsi="Courier New" w:cs="Courier New"/>
                <w:sz w:val="18"/>
                <w:lang w:eastAsia="zh-CN"/>
              </w:rPr>
              <w:t>ntentHandlingCapabilityId</w:t>
            </w:r>
            <w:bookmarkEnd w:id="491"/>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C37C1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C37C1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C37C18">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C37C1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C37C18">
            <w:pPr>
              <w:pStyle w:val="TAC"/>
              <w:rPr>
                <w:lang w:eastAsia="zh-CN"/>
              </w:rPr>
            </w:pPr>
            <w:r>
              <w:rPr>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bookmarkStart w:id="493" w:name="_MCCTEMPBM_CRPT19430156___6"/>
            <w:bookmarkStart w:id="494" w:name="_PERM_MCCTEMPBM_CRPT19430157___4" w:colFirst="1" w:colLast="4"/>
            <w:bookmarkEnd w:id="492"/>
            <w:r w:rsidRPr="00A477E9">
              <w:rPr>
                <w:rFonts w:ascii="Courier New" w:hAnsi="Courier New" w:cs="Courier New"/>
                <w:sz w:val="18"/>
                <w:lang w:eastAsia="zh-CN"/>
              </w:rPr>
              <w:t>supportedExpectationObject</w:t>
            </w:r>
            <w:r>
              <w:rPr>
                <w:rFonts w:ascii="Courier New" w:hAnsi="Courier New" w:cs="Courier New"/>
                <w:sz w:val="18"/>
                <w:lang w:eastAsia="zh-CN"/>
              </w:rPr>
              <w:t>Type</w:t>
            </w:r>
            <w:bookmarkEnd w:id="493"/>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C37C1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C37C1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C37C18">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C37C1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C37C18">
            <w:pPr>
              <w:pStyle w:val="TAC"/>
              <w:rPr>
                <w:lang w:eastAsia="zh-CN"/>
              </w:rPr>
            </w:pPr>
            <w:r>
              <w:rPr>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bookmarkStart w:id="495" w:name="_MCCTEMPBM_CRPT19430158___6"/>
            <w:bookmarkStart w:id="496" w:name="_PERM_MCCTEMPBM_CRPT19430159___4" w:colFirst="1" w:colLast="4"/>
            <w:bookmarkEnd w:id="494"/>
            <w:r>
              <w:rPr>
                <w:rFonts w:ascii="Courier New" w:hAnsi="Courier New" w:cs="Courier New"/>
                <w:sz w:val="18"/>
                <w:lang w:eastAsia="zh-CN"/>
              </w:rPr>
              <w:t>supportedExpectationTargetNames</w:t>
            </w:r>
            <w:bookmarkEnd w:id="495"/>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C37C1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C37C1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C37C1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C37C1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C37C18">
            <w:pPr>
              <w:pStyle w:val="TAC"/>
              <w:rPr>
                <w:lang w:eastAsia="zh-CN"/>
              </w:rPr>
            </w:pPr>
            <w:r>
              <w:rPr>
                <w:lang w:eastAsia="zh-CN"/>
              </w:rPr>
              <w:t>T</w:t>
            </w:r>
          </w:p>
        </w:tc>
      </w:tr>
    </w:tbl>
    <w:p w14:paraId="61ED85EB" w14:textId="2FB9FF2A" w:rsidR="00883193" w:rsidRPr="005D7826" w:rsidRDefault="00883193" w:rsidP="000A2533">
      <w:pPr>
        <w:pStyle w:val="H6"/>
      </w:pPr>
      <w:bookmarkStart w:id="497" w:name="_CR6_2_1_3_11_3"/>
      <w:bookmarkEnd w:id="496"/>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p>
    <w:bookmarkEnd w:id="497"/>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498" w:name="_CR6_2_1_3_12"/>
      <w:bookmarkStart w:id="499" w:name="_Toc202514858"/>
      <w:bookmarkEnd w:id="498"/>
      <w:r>
        <w:rPr>
          <w:rFonts w:hint="eastAsia"/>
          <w:noProof/>
          <w:lang w:eastAsia="zh-CN"/>
        </w:rPr>
        <w:t>6</w:t>
      </w:r>
      <w:r>
        <w:rPr>
          <w:noProof/>
          <w:lang w:eastAsia="zh-CN"/>
        </w:rPr>
        <w:t>.2.1.3.12</w:t>
      </w:r>
      <w:r>
        <w:rPr>
          <w:noProof/>
          <w:lang w:eastAsia="zh-CN"/>
        </w:rPr>
        <w:tab/>
        <w:t>ValueRangeType&lt;&lt;choice&gt;&gt;</w:t>
      </w:r>
      <w:bookmarkEnd w:id="499"/>
    </w:p>
    <w:p w14:paraId="7DD72C84" w14:textId="1B7CD51D" w:rsidR="00E53EEB" w:rsidRDefault="00E53EEB" w:rsidP="000A2533">
      <w:pPr>
        <w:pStyle w:val="H6"/>
        <w:rPr>
          <w:noProof/>
        </w:rPr>
      </w:pPr>
      <w:bookmarkStart w:id="500" w:name="_CR6_2_1_3_12_1"/>
      <w:r>
        <w:rPr>
          <w:rFonts w:hint="eastAsia"/>
          <w:noProof/>
          <w:lang w:eastAsia="zh-CN"/>
        </w:rPr>
        <w:t>6</w:t>
      </w:r>
      <w:r>
        <w:rPr>
          <w:noProof/>
          <w:lang w:eastAsia="zh-CN"/>
        </w:rPr>
        <w:t>.2.1.3.12.1</w:t>
      </w:r>
      <w:r>
        <w:rPr>
          <w:noProof/>
          <w:lang w:eastAsia="zh-CN"/>
        </w:rPr>
        <w:tab/>
        <w:t>Definition</w:t>
      </w:r>
    </w:p>
    <w:p w14:paraId="42D3CD12" w14:textId="451CCAC9" w:rsidR="00E53EEB" w:rsidRDefault="00E53EEB" w:rsidP="000A2533">
      <w:pPr>
        <w:rPr>
          <w:noProof/>
          <w:lang w:eastAsia="zh-CN"/>
        </w:rPr>
      </w:pPr>
      <w:bookmarkStart w:id="501" w:name="_PERM_MCCTEMPBM_CRPT19430160___7"/>
      <w:bookmarkEnd w:id="500"/>
      <w:r>
        <w:rPr>
          <w:noProof/>
          <w:lang w:eastAsia="zh-CN"/>
        </w:rPr>
        <w:t xml:space="preserve">This &lt;&lt;choice&gt;&gt; defines the data type for value of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0A2533">
      <w:pPr>
        <w:pStyle w:val="H6"/>
        <w:rPr>
          <w:noProof/>
        </w:rPr>
      </w:pPr>
      <w:bookmarkStart w:id="502" w:name="_CR6_2_1_3_12_2"/>
      <w:bookmarkEnd w:id="501"/>
      <w:r>
        <w:rPr>
          <w:rFonts w:hint="eastAsia"/>
          <w:noProof/>
          <w:lang w:eastAsia="zh-CN"/>
        </w:rPr>
        <w:lastRenderedPageBreak/>
        <w:t>6</w:t>
      </w:r>
      <w:r>
        <w:rPr>
          <w:noProof/>
          <w:lang w:eastAsia="zh-CN"/>
        </w:rPr>
        <w:t>.2.1.3.12.2</w:t>
      </w:r>
      <w:r>
        <w:rPr>
          <w:noProof/>
          <w:lang w:eastAsia="zh-CN"/>
        </w:rPr>
        <w:tab/>
        <w:t>Attributes</w:t>
      </w:r>
    </w:p>
    <w:p w14:paraId="078D6C4C" w14:textId="0045E864" w:rsidR="00E53EEB" w:rsidRPr="007614E4" w:rsidRDefault="00E53EEB" w:rsidP="00E53EEB">
      <w:pPr>
        <w:pStyle w:val="TH"/>
        <w:rPr>
          <w:rFonts w:eastAsia="SimSun"/>
        </w:rPr>
      </w:pPr>
      <w:bookmarkStart w:id="503" w:name="_CRTable6_2_1_3_12_21"/>
      <w:bookmarkEnd w:id="502"/>
      <w:r w:rsidRPr="00506640">
        <w:rPr>
          <w:rFonts w:eastAsia="SimSun"/>
        </w:rPr>
        <w:t xml:space="preserve">Table </w:t>
      </w:r>
      <w:bookmarkEnd w:id="503"/>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bookmarkStart w:id="504" w:name="_MCCTEMPBM_CRPT19430161___6"/>
            <w:r>
              <w:rPr>
                <w:rFonts w:ascii="Courier New" w:hAnsi="Courier New" w:cs="Courier New"/>
                <w:sz w:val="18"/>
                <w:lang w:eastAsia="zh-CN"/>
              </w:rPr>
              <w:t>CHOICE_1.1 real</w:t>
            </w:r>
            <w:bookmarkEnd w:id="504"/>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bookmarkStart w:id="505" w:name="_MCCTEMPBM_CRPT19430162___6"/>
            <w:r>
              <w:rPr>
                <w:rFonts w:ascii="Courier New" w:hAnsi="Courier New" w:cs="Courier New"/>
                <w:sz w:val="18"/>
                <w:lang w:eastAsia="zh-CN"/>
              </w:rPr>
              <w:t>CHOICE_2.1 enum</w:t>
            </w:r>
            <w:bookmarkEnd w:id="505"/>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bookmarkStart w:id="506" w:name="_MCCTEMPBM_CRPT19430163___6"/>
            <w:r>
              <w:rPr>
                <w:rFonts w:ascii="Courier New" w:hAnsi="Courier New" w:cs="Courier New"/>
                <w:sz w:val="18"/>
                <w:lang w:eastAsia="zh-CN"/>
              </w:rPr>
              <w:t>CHOICE_3.1 string</w:t>
            </w:r>
            <w:bookmarkEnd w:id="506"/>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bookmarkStart w:id="507" w:name="_MCCTEMPBM_CRPT19430164___6"/>
            <w:r>
              <w:rPr>
                <w:rFonts w:ascii="Courier New" w:hAnsi="Courier New" w:cs="Courier New"/>
                <w:sz w:val="18"/>
                <w:lang w:eastAsia="zh-CN"/>
              </w:rPr>
              <w:t>CHOICE_4.1 boolean</w:t>
            </w:r>
            <w:bookmarkEnd w:id="507"/>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bookmarkStart w:id="508" w:name="_MCCTEMPBM_CRPT19430165___6"/>
            <w:r>
              <w:rPr>
                <w:rFonts w:ascii="Courier New" w:hAnsi="Courier New" w:cs="Courier New"/>
                <w:sz w:val="18"/>
                <w:lang w:eastAsia="zh-CN"/>
              </w:rPr>
              <w:t>CHOICE_5.1 i</w:t>
            </w:r>
            <w:r>
              <w:rPr>
                <w:rFonts w:ascii="Courier New" w:hAnsi="Courier New" w:cs="Courier New" w:hint="eastAsia"/>
                <w:sz w:val="18"/>
                <w:lang w:eastAsia="zh-CN"/>
              </w:rPr>
              <w:t>nteger</w:t>
            </w:r>
            <w:bookmarkEnd w:id="508"/>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bookmarkStart w:id="509" w:name="_MCCTEMPBM_CRPT19430166___6"/>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bookmarkEnd w:id="509"/>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bookmarkStart w:id="510" w:name="_MCCTEMPBM_CRPT19430167___6"/>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bookmarkEnd w:id="510"/>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bookmarkStart w:id="511" w:name="_MCCTEMPBM_CRPT19430168___6"/>
            <w:r w:rsidRPr="00522EBC">
              <w:rPr>
                <w:rFonts w:ascii="Courier New" w:hAnsi="Courier New" w:cs="Courier New"/>
                <w:sz w:val="18"/>
                <w:lang w:eastAsia="zh-CN"/>
              </w:rPr>
              <w:t xml:space="preserve">CHOICE_8.1 </w:t>
            </w:r>
            <w:r>
              <w:rPr>
                <w:rFonts w:ascii="Courier New" w:hAnsi="Courier New" w:cs="Courier New"/>
                <w:sz w:val="18"/>
                <w:lang w:eastAsia="zh-CN"/>
              </w:rPr>
              <w:t>geoArea</w:t>
            </w:r>
            <w:bookmarkEnd w:id="511"/>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bookmarkStart w:id="512" w:name="_MCCTEMPBM_CRPT19430169___6"/>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bookmarkEnd w:id="512"/>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bookmarkStart w:id="513" w:name="_MCCTEMPBM_CRPT19430170___6"/>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bookmarkEnd w:id="513"/>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bookmarkStart w:id="514" w:name="_MCCTEMPBM_CRPT19430171___6"/>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bookmarkEnd w:id="514"/>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bookmarkStart w:id="515" w:name="_MCCTEMPBM_CRPT19430172___6"/>
            <w:r>
              <w:rPr>
                <w:rFonts w:ascii="Courier New" w:hAnsi="Courier New" w:cs="Courier New" w:hint="eastAsia"/>
                <w:sz w:val="18"/>
                <w:lang w:eastAsia="zh-CN"/>
              </w:rPr>
              <w:t>C</w:t>
            </w:r>
            <w:r>
              <w:rPr>
                <w:rFonts w:ascii="Courier New" w:hAnsi="Courier New" w:cs="Courier New"/>
                <w:sz w:val="18"/>
                <w:lang w:eastAsia="zh-CN"/>
              </w:rPr>
              <w:t>HOICE_12.1 frequency</w:t>
            </w:r>
            <w:bookmarkEnd w:id="515"/>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0A2533">
      <w:pPr>
        <w:pStyle w:val="H6"/>
        <w:rPr>
          <w:noProof/>
        </w:rPr>
      </w:pPr>
      <w:bookmarkStart w:id="516" w:name="_CR6_2_1_3_12_3"/>
      <w:r>
        <w:rPr>
          <w:rFonts w:hint="eastAsia"/>
          <w:noProof/>
          <w:lang w:eastAsia="zh-CN"/>
        </w:rPr>
        <w:t>6</w:t>
      </w:r>
      <w:r>
        <w:rPr>
          <w:noProof/>
          <w:lang w:eastAsia="zh-CN"/>
        </w:rPr>
        <w:t>.2.1.3.12.3</w:t>
      </w:r>
      <w:r>
        <w:rPr>
          <w:noProof/>
          <w:lang w:eastAsia="zh-CN"/>
        </w:rPr>
        <w:tab/>
        <w:t>Attribute constrains</w:t>
      </w:r>
    </w:p>
    <w:p w14:paraId="1D9F32BA" w14:textId="64A7E384" w:rsidR="00E53EEB" w:rsidRPr="00D946AB" w:rsidRDefault="00E53EEB" w:rsidP="00E53EEB">
      <w:pPr>
        <w:pStyle w:val="TH"/>
        <w:rPr>
          <w:rFonts w:eastAsia="SimSun"/>
        </w:rPr>
      </w:pPr>
      <w:bookmarkStart w:id="517" w:name="_CRTable6_2_1_3_12_31"/>
      <w:bookmarkEnd w:id="516"/>
      <w:r w:rsidRPr="00506640">
        <w:rPr>
          <w:rFonts w:eastAsia="SimSun"/>
        </w:rPr>
        <w:t xml:space="preserve">Table </w:t>
      </w:r>
      <w:bookmarkEnd w:id="517"/>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bookmarkStart w:id="518" w:name="_MCCTEMPBM_CRPT19430173___6"/>
            <w:r>
              <w:rPr>
                <w:rFonts w:ascii="Courier New" w:hAnsi="Courier New" w:cs="Courier New"/>
                <w:sz w:val="18"/>
                <w:lang w:eastAsia="zh-CN"/>
              </w:rPr>
              <w:t xml:space="preserve">CHOICE_1.1 real </w:t>
            </w:r>
            <w:r w:rsidRPr="008D13C2">
              <w:t xml:space="preserve">CM </w:t>
            </w:r>
            <w:r w:rsidRPr="00506640">
              <w:t>Support Qualifier</w:t>
            </w:r>
            <w:bookmarkEnd w:id="518"/>
          </w:p>
        </w:tc>
        <w:tc>
          <w:tcPr>
            <w:tcW w:w="3457" w:type="pct"/>
          </w:tcPr>
          <w:p w14:paraId="248D593E" w14:textId="77777777" w:rsidR="00E53EEB" w:rsidRPr="00F3719F" w:rsidRDefault="00E53EEB" w:rsidP="00C37C18">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bookmarkStart w:id="519" w:name="_MCCTEMPBM_CRPT19430174___6"/>
            <w:r>
              <w:rPr>
                <w:rFonts w:ascii="Courier New" w:hAnsi="Courier New" w:cs="Courier New"/>
                <w:sz w:val="18"/>
                <w:lang w:eastAsia="zh-CN"/>
              </w:rPr>
              <w:t xml:space="preserve">CHOICE_2.1 enum </w:t>
            </w:r>
            <w:r w:rsidRPr="008D13C2">
              <w:t xml:space="preserve">CM </w:t>
            </w:r>
            <w:r w:rsidRPr="00506640">
              <w:t>Support Qualifier</w:t>
            </w:r>
            <w:bookmarkEnd w:id="519"/>
          </w:p>
        </w:tc>
        <w:tc>
          <w:tcPr>
            <w:tcW w:w="3457" w:type="pct"/>
          </w:tcPr>
          <w:p w14:paraId="072393CD" w14:textId="77777777" w:rsidR="00E53EEB" w:rsidRDefault="00E53EEB" w:rsidP="00C37C18">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bookmarkStart w:id="520" w:name="_MCCTEMPBM_CRPT19430175___6"/>
            <w:r>
              <w:rPr>
                <w:rFonts w:ascii="Courier New" w:hAnsi="Courier New" w:cs="Courier New"/>
                <w:sz w:val="18"/>
                <w:lang w:eastAsia="zh-CN"/>
              </w:rPr>
              <w:t>CHOICE_3.1 string</w:t>
            </w:r>
            <w:r w:rsidRPr="008D13C2">
              <w:t xml:space="preserve"> CM </w:t>
            </w:r>
            <w:r w:rsidRPr="00506640">
              <w:t>Support Qualifier</w:t>
            </w:r>
            <w:bookmarkEnd w:id="520"/>
          </w:p>
        </w:tc>
        <w:tc>
          <w:tcPr>
            <w:tcW w:w="3457" w:type="pct"/>
          </w:tcPr>
          <w:p w14:paraId="41F4C361" w14:textId="77777777" w:rsidR="00E53EEB" w:rsidRDefault="00E53EEB" w:rsidP="00C37C18">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bookmarkStart w:id="521" w:name="_MCCTEMPBM_CRPT19430176___6"/>
            <w:r>
              <w:rPr>
                <w:rFonts w:ascii="Courier New" w:hAnsi="Courier New" w:cs="Courier New"/>
                <w:sz w:val="18"/>
                <w:lang w:eastAsia="zh-CN"/>
              </w:rPr>
              <w:t>CHOICE_4.1 boolean</w:t>
            </w:r>
            <w:r w:rsidRPr="008D13C2">
              <w:t xml:space="preserve"> CM </w:t>
            </w:r>
            <w:r w:rsidRPr="00506640">
              <w:t>Support Qualifier</w:t>
            </w:r>
            <w:bookmarkEnd w:id="521"/>
          </w:p>
        </w:tc>
        <w:tc>
          <w:tcPr>
            <w:tcW w:w="3457" w:type="pct"/>
          </w:tcPr>
          <w:p w14:paraId="6FD00FE0" w14:textId="77777777" w:rsidR="00E53EEB" w:rsidRDefault="00E53EEB" w:rsidP="00C37C18">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bookmarkStart w:id="522" w:name="_MCCTEMPBM_CRPT19430177___6"/>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bookmarkEnd w:id="522"/>
          </w:p>
        </w:tc>
        <w:tc>
          <w:tcPr>
            <w:tcW w:w="3457" w:type="pct"/>
          </w:tcPr>
          <w:p w14:paraId="3FA3A85B" w14:textId="77777777" w:rsidR="00E53EEB" w:rsidRDefault="00E53EEB" w:rsidP="00C37C18">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bookmarkStart w:id="523" w:name="_MCCTEMPBM_CRPT19430178___6"/>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bookmarkEnd w:id="523"/>
          </w:p>
        </w:tc>
        <w:tc>
          <w:tcPr>
            <w:tcW w:w="3457" w:type="pct"/>
          </w:tcPr>
          <w:p w14:paraId="6AE2B375" w14:textId="77777777" w:rsidR="00E53EEB" w:rsidRDefault="00E53EEB" w:rsidP="00C37C18">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bookmarkStart w:id="524" w:name="_MCCTEMPBM_CRPT19430179___6"/>
            <w:r>
              <w:rPr>
                <w:rFonts w:ascii="Courier New" w:hAnsi="Courier New" w:cs="Courier New"/>
                <w:sz w:val="18"/>
                <w:lang w:eastAsia="zh-CN"/>
              </w:rPr>
              <w:t>CHOICE_7.1 dateTime</w:t>
            </w:r>
            <w:r w:rsidRPr="008D13C2">
              <w:t xml:space="preserve"> CM </w:t>
            </w:r>
            <w:r w:rsidRPr="00506640">
              <w:t>Support Qualifier</w:t>
            </w:r>
            <w:bookmarkEnd w:id="524"/>
          </w:p>
        </w:tc>
        <w:tc>
          <w:tcPr>
            <w:tcW w:w="3457" w:type="pct"/>
          </w:tcPr>
          <w:p w14:paraId="2A69E5F0" w14:textId="77777777" w:rsidR="00E53EEB" w:rsidRDefault="00E53EEB" w:rsidP="00C37C18">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bookmarkStart w:id="525" w:name="_MCCTEMPBM_CRPT19430180___6"/>
            <w:r>
              <w:rPr>
                <w:rFonts w:ascii="Courier New" w:hAnsi="Courier New" w:cs="Courier New"/>
                <w:sz w:val="18"/>
                <w:lang w:eastAsia="zh-CN"/>
              </w:rPr>
              <w:t>CHOICE_8.1 geoArea</w:t>
            </w:r>
            <w:r w:rsidRPr="008D13C2">
              <w:t xml:space="preserve"> CM </w:t>
            </w:r>
            <w:r w:rsidRPr="00506640">
              <w:t>Support Qualifier</w:t>
            </w:r>
            <w:bookmarkEnd w:id="525"/>
          </w:p>
        </w:tc>
        <w:tc>
          <w:tcPr>
            <w:tcW w:w="3457" w:type="pct"/>
          </w:tcPr>
          <w:p w14:paraId="0FB46913" w14:textId="77777777" w:rsidR="00E53EEB" w:rsidRPr="008D13C2" w:rsidRDefault="00E53EEB" w:rsidP="00C37C18">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bookmarkStart w:id="526" w:name="_MCCTEMPBM_CRPT19430181___6"/>
            <w:r>
              <w:rPr>
                <w:rFonts w:ascii="Courier New" w:hAnsi="Courier New" w:cs="Courier New"/>
                <w:sz w:val="18"/>
                <w:lang w:eastAsia="zh-CN"/>
              </w:rPr>
              <w:t>CHOICE_9.1 pLMNId</w:t>
            </w:r>
            <w:r w:rsidRPr="008D13C2">
              <w:t xml:space="preserve"> CM </w:t>
            </w:r>
            <w:r w:rsidRPr="00506640">
              <w:t>Support Qualifier</w:t>
            </w:r>
            <w:bookmarkEnd w:id="526"/>
          </w:p>
        </w:tc>
        <w:tc>
          <w:tcPr>
            <w:tcW w:w="3457" w:type="pct"/>
          </w:tcPr>
          <w:p w14:paraId="2D3EBA98" w14:textId="77777777" w:rsidR="00E53EEB" w:rsidRPr="008D13C2" w:rsidRDefault="00E53EEB" w:rsidP="00C37C18">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bookmarkStart w:id="527" w:name="_MCCTEMPBM_CRPT19430182___6"/>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bookmarkEnd w:id="527"/>
          </w:p>
        </w:tc>
        <w:tc>
          <w:tcPr>
            <w:tcW w:w="3457" w:type="pct"/>
          </w:tcPr>
          <w:p w14:paraId="2188BB56" w14:textId="77777777" w:rsidR="00E53EEB" w:rsidRDefault="00E53EEB" w:rsidP="00C37C18">
            <w:pPr>
              <w:pStyle w:val="TAL"/>
            </w:pPr>
            <w:bookmarkStart w:id="528" w:name="_PERM_MCCTEMPBM_CRPT19430183___7"/>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bookmarkEnd w:id="528"/>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bookmarkStart w:id="529" w:name="_MCCTEMPBM_CRPT19430184___6"/>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bookmarkEnd w:id="529"/>
          </w:p>
        </w:tc>
        <w:tc>
          <w:tcPr>
            <w:tcW w:w="3457" w:type="pct"/>
          </w:tcPr>
          <w:p w14:paraId="47B08E97" w14:textId="7266B607" w:rsidR="004B06F8" w:rsidRDefault="004B06F8" w:rsidP="00C37C18">
            <w:pPr>
              <w:pStyle w:val="TAL"/>
            </w:pPr>
            <w:bookmarkStart w:id="530" w:name="_PERM_MCCTEMPBM_CRPT19430185___7"/>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bookmarkEnd w:id="530"/>
          </w:p>
        </w:tc>
      </w:tr>
      <w:tr w:rsidR="0044227B" w14:paraId="5FCED84C" w14:textId="77777777" w:rsidTr="007A49E7">
        <w:trPr>
          <w:jc w:val="center"/>
        </w:trPr>
        <w:tc>
          <w:tcPr>
            <w:tcW w:w="1543" w:type="pct"/>
          </w:tcPr>
          <w:p w14:paraId="7C9323DD" w14:textId="2DD68BC1" w:rsidR="0044227B" w:rsidRDefault="0044227B" w:rsidP="0044227B">
            <w:pPr>
              <w:keepNext/>
              <w:keepLines/>
              <w:spacing w:after="0"/>
              <w:ind w:right="318"/>
              <w:rPr>
                <w:rFonts w:ascii="Courier New" w:hAnsi="Courier New" w:cs="Courier New"/>
                <w:sz w:val="18"/>
                <w:lang w:eastAsia="zh-CN"/>
              </w:rPr>
            </w:pPr>
            <w:bookmarkStart w:id="531" w:name="_MCCTEMPBM_CRPT19430186___6"/>
            <w:r>
              <w:rPr>
                <w:rFonts w:ascii="Courier New" w:hAnsi="Courier New" w:cs="Courier New"/>
                <w:sz w:val="18"/>
                <w:lang w:eastAsia="zh-CN"/>
              </w:rPr>
              <w:t>CHOICE_12.1 frequency</w:t>
            </w:r>
            <w:r>
              <w:t xml:space="preserve"> CM Support Qualifier</w:t>
            </w:r>
            <w:bookmarkEnd w:id="531"/>
          </w:p>
        </w:tc>
        <w:tc>
          <w:tcPr>
            <w:tcW w:w="3457" w:type="pct"/>
          </w:tcPr>
          <w:p w14:paraId="33D3CF92" w14:textId="1ABC396A" w:rsidR="0044227B" w:rsidRDefault="0044227B" w:rsidP="00C37C18">
            <w:pPr>
              <w:pStyle w:val="TAL"/>
            </w:pPr>
            <w:bookmarkStart w:id="532" w:name="_PERM_MCCTEMPBM_CRPT19430187___7"/>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bookmarkEnd w:id="532"/>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533" w:name="_CR6_2_1_3_13"/>
      <w:bookmarkStart w:id="534" w:name="_Toc202514859"/>
      <w:bookmarkEnd w:id="533"/>
      <w:r>
        <w:rPr>
          <w:noProof/>
          <w:lang w:eastAsia="zh-CN"/>
        </w:rPr>
        <w:t>6.2.1.3.13</w:t>
      </w:r>
      <w:r>
        <w:rPr>
          <w:noProof/>
          <w:lang w:eastAsia="zh-CN"/>
        </w:rPr>
        <w:tab/>
        <w:t>Frequency&lt;&lt;dataType&gt;&gt;</w:t>
      </w:r>
      <w:bookmarkEnd w:id="534"/>
    </w:p>
    <w:p w14:paraId="7CAD44CE" w14:textId="0451C8DF" w:rsidR="00914321" w:rsidRDefault="00914321" w:rsidP="000A2533">
      <w:pPr>
        <w:pStyle w:val="H6"/>
        <w:rPr>
          <w:noProof/>
        </w:rPr>
      </w:pPr>
      <w:bookmarkStart w:id="535" w:name="_CR6_2_1_3_13_1"/>
      <w:r>
        <w:rPr>
          <w:noProof/>
          <w:lang w:eastAsia="zh-CN"/>
        </w:rPr>
        <w:t>6.2.1.3.13.1</w:t>
      </w:r>
      <w:r>
        <w:rPr>
          <w:noProof/>
          <w:lang w:eastAsia="zh-CN"/>
        </w:rPr>
        <w:tab/>
        <w:t>Definition</w:t>
      </w:r>
    </w:p>
    <w:bookmarkEnd w:id="535"/>
    <w:p w14:paraId="1E3588A0" w14:textId="77777777" w:rsidR="00914321" w:rsidRDefault="00914321" w:rsidP="000A2533">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0A2533">
      <w:pPr>
        <w:pStyle w:val="H6"/>
        <w:rPr>
          <w:noProof/>
        </w:rPr>
      </w:pPr>
      <w:bookmarkStart w:id="536" w:name="_CR6_2_1_3_13_2"/>
      <w:r>
        <w:rPr>
          <w:noProof/>
          <w:lang w:eastAsia="zh-CN"/>
        </w:rPr>
        <w:lastRenderedPageBreak/>
        <w:t>6.2.1.3.13.2</w:t>
      </w:r>
      <w:r>
        <w:rPr>
          <w:noProof/>
          <w:lang w:eastAsia="zh-CN"/>
        </w:rPr>
        <w:tab/>
        <w:t>Attributes</w:t>
      </w:r>
    </w:p>
    <w:p w14:paraId="21ADE2ED" w14:textId="755BC909" w:rsidR="00914321" w:rsidRDefault="00914321" w:rsidP="00914321">
      <w:pPr>
        <w:pStyle w:val="TH"/>
        <w:rPr>
          <w:rFonts w:eastAsia="SimSun"/>
        </w:rPr>
      </w:pPr>
      <w:bookmarkStart w:id="537" w:name="_CRTable6_2_1_3_13_21"/>
      <w:bookmarkEnd w:id="536"/>
      <w:r>
        <w:rPr>
          <w:rFonts w:eastAsia="SimSun"/>
        </w:rPr>
        <w:t xml:space="preserve">Table </w:t>
      </w:r>
      <w:bookmarkEnd w:id="537"/>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bookmarkStart w:id="538" w:name="_MCCTEMPBM_CRPT19430188___6"/>
            <w:r>
              <w:rPr>
                <w:rFonts w:ascii="Courier New" w:hAnsi="Courier New" w:cs="Courier New" w:hint="eastAsia"/>
                <w:sz w:val="18"/>
                <w:lang w:eastAsia="zh-CN"/>
              </w:rPr>
              <w:t>a</w:t>
            </w:r>
            <w:r>
              <w:rPr>
                <w:rFonts w:ascii="Courier New" w:hAnsi="Courier New" w:cs="Courier New"/>
                <w:sz w:val="18"/>
                <w:lang w:eastAsia="zh-CN"/>
              </w:rPr>
              <w:t>rfcn</w:t>
            </w:r>
            <w:bookmarkEnd w:id="538"/>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bookmarkStart w:id="539" w:name="_MCCTEMPBM_CRPT19430189___6"/>
            <w:r>
              <w:rPr>
                <w:rFonts w:ascii="Courier New" w:hAnsi="Courier New" w:cs="Courier New" w:hint="eastAsia"/>
                <w:sz w:val="18"/>
                <w:lang w:eastAsia="zh-CN"/>
              </w:rPr>
              <w:t>f</w:t>
            </w:r>
            <w:r>
              <w:rPr>
                <w:rFonts w:ascii="Courier New" w:hAnsi="Courier New" w:cs="Courier New"/>
                <w:sz w:val="18"/>
                <w:lang w:eastAsia="zh-CN"/>
              </w:rPr>
              <w:t>reqband</w:t>
            </w:r>
            <w:bookmarkEnd w:id="539"/>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0A2533">
      <w:pPr>
        <w:pStyle w:val="H6"/>
        <w:rPr>
          <w:noProof/>
        </w:rPr>
      </w:pPr>
      <w:bookmarkStart w:id="540" w:name="_CR6_2_1_3_13_3"/>
      <w:r>
        <w:rPr>
          <w:noProof/>
          <w:lang w:eastAsia="zh-CN"/>
        </w:rPr>
        <w:t>6.2.1.3.13.3</w:t>
      </w:r>
      <w:r>
        <w:rPr>
          <w:noProof/>
          <w:lang w:eastAsia="zh-CN"/>
        </w:rPr>
        <w:tab/>
        <w:t>Attribute constrains</w:t>
      </w:r>
    </w:p>
    <w:p w14:paraId="1222C1D7" w14:textId="7AE83833" w:rsidR="00914321" w:rsidRDefault="00914321" w:rsidP="00914321">
      <w:pPr>
        <w:pStyle w:val="TH"/>
        <w:rPr>
          <w:rFonts w:eastAsia="SimSun"/>
        </w:rPr>
      </w:pPr>
      <w:bookmarkStart w:id="541" w:name="_CRTable6_2_1_3_13_31"/>
      <w:bookmarkEnd w:id="540"/>
      <w:r>
        <w:rPr>
          <w:rFonts w:eastAsia="SimSun"/>
        </w:rPr>
        <w:t xml:space="preserve">Table </w:t>
      </w:r>
      <w:bookmarkEnd w:id="541"/>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bookmarkStart w:id="542" w:name="_MCCTEMPBM_CRPT19430190___6"/>
            <w:r>
              <w:rPr>
                <w:rFonts w:ascii="Courier New" w:hAnsi="Courier New" w:cs="Courier New"/>
                <w:sz w:val="18"/>
                <w:lang w:eastAsia="zh-CN"/>
              </w:rPr>
              <w:t xml:space="preserve">arfcn </w:t>
            </w:r>
            <w:r>
              <w:t>CM Support Qualifier</w:t>
            </w:r>
            <w:bookmarkEnd w:id="542"/>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bookmarkStart w:id="543" w:name="_MCCTEMPBM_CRPT19430191___6"/>
            <w:r>
              <w:rPr>
                <w:rFonts w:ascii="Courier New" w:hAnsi="Courier New" w:cs="Courier New"/>
                <w:sz w:val="18"/>
                <w:lang w:eastAsia="zh-CN"/>
              </w:rPr>
              <w:t xml:space="preserve">freqband </w:t>
            </w:r>
            <w:r>
              <w:t>CM Support Qualifier</w:t>
            </w:r>
            <w:bookmarkEnd w:id="543"/>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544" w:name="_CR6_2_1_3_14"/>
      <w:bookmarkStart w:id="545" w:name="_Toc202514860"/>
      <w:bookmarkEnd w:id="544"/>
      <w:r>
        <w:rPr>
          <w:noProof/>
          <w:lang w:eastAsia="zh-CN"/>
        </w:rPr>
        <w:t>6.2.1.3.14</w:t>
      </w:r>
      <w:r>
        <w:rPr>
          <w:noProof/>
          <w:lang w:eastAsia="zh-CN"/>
        </w:rPr>
        <w:tab/>
        <w:t>UEGroup &lt;&lt;dataType&gt;&gt;</w:t>
      </w:r>
      <w:bookmarkEnd w:id="545"/>
    </w:p>
    <w:p w14:paraId="7CC6C8D9" w14:textId="0B2009A2" w:rsidR="004B06F8" w:rsidRDefault="004B06F8" w:rsidP="000A2533">
      <w:pPr>
        <w:pStyle w:val="H6"/>
        <w:rPr>
          <w:noProof/>
        </w:rPr>
      </w:pPr>
      <w:bookmarkStart w:id="546" w:name="_CR6_2_1_3_14_1"/>
      <w:r>
        <w:rPr>
          <w:noProof/>
          <w:lang w:eastAsia="zh-CN"/>
        </w:rPr>
        <w:t>6.2.1.3.14.1</w:t>
      </w:r>
      <w:r>
        <w:rPr>
          <w:noProof/>
          <w:lang w:eastAsia="zh-CN"/>
        </w:rPr>
        <w:tab/>
        <w:t>Definition</w:t>
      </w:r>
    </w:p>
    <w:bookmarkEnd w:id="546"/>
    <w:p w14:paraId="711422EB" w14:textId="77777777" w:rsidR="004B06F8" w:rsidRDefault="004B06F8" w:rsidP="000A2533">
      <w:pPr>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0A2533">
      <w:pPr>
        <w:pStyle w:val="H6"/>
        <w:rPr>
          <w:noProof/>
        </w:rPr>
      </w:pPr>
      <w:bookmarkStart w:id="547" w:name="_CR6_2_1_3_14_2"/>
      <w:r>
        <w:rPr>
          <w:noProof/>
          <w:lang w:eastAsia="zh-CN"/>
        </w:rPr>
        <w:t>6.2.1.3.14.2</w:t>
      </w:r>
      <w:r>
        <w:rPr>
          <w:noProof/>
          <w:lang w:eastAsia="zh-CN"/>
        </w:rPr>
        <w:tab/>
        <w:t>Attributes</w:t>
      </w:r>
    </w:p>
    <w:p w14:paraId="26F60EF2" w14:textId="2BD41A1E" w:rsidR="004B06F8" w:rsidRDefault="004B06F8" w:rsidP="00C37C18">
      <w:pPr>
        <w:pStyle w:val="TH"/>
        <w:rPr>
          <w:rFonts w:eastAsia="SimSun"/>
        </w:rPr>
      </w:pPr>
      <w:bookmarkStart w:id="548" w:name="_CRTable6_2_1_3_14_21"/>
      <w:bookmarkEnd w:id="547"/>
      <w:r>
        <w:rPr>
          <w:rFonts w:eastAsia="SimSun"/>
        </w:rPr>
        <w:t xml:space="preserve">Table </w:t>
      </w:r>
      <w:bookmarkEnd w:id="548"/>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bookmarkStart w:id="549" w:name="_MCCTEMPBM_CRPT19430192___6"/>
            <w:r>
              <w:rPr>
                <w:rFonts w:ascii="Courier New" w:hAnsi="Courier New" w:cs="Courier New"/>
                <w:sz w:val="18"/>
                <w:lang w:eastAsia="zh-CN"/>
              </w:rPr>
              <w:t>fiveQI</w:t>
            </w:r>
            <w:bookmarkEnd w:id="549"/>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bookmarkStart w:id="550" w:name="_MCCTEMPBM_CRPT19430193___6"/>
            <w:r>
              <w:rPr>
                <w:rFonts w:ascii="Courier New" w:hAnsi="Courier New" w:cs="Courier New"/>
                <w:sz w:val="18"/>
                <w:lang w:eastAsia="zh-CN"/>
              </w:rPr>
              <w:t>sNSSAI</w:t>
            </w:r>
            <w:bookmarkEnd w:id="550"/>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0A2533">
      <w:pPr>
        <w:pStyle w:val="H6"/>
        <w:rPr>
          <w:noProof/>
        </w:rPr>
      </w:pPr>
      <w:bookmarkStart w:id="551" w:name="_CR6_2_1_3_14_3"/>
      <w:r>
        <w:rPr>
          <w:noProof/>
          <w:lang w:eastAsia="zh-CN"/>
        </w:rPr>
        <w:t>6.2.1.3.14.3</w:t>
      </w:r>
      <w:r>
        <w:rPr>
          <w:noProof/>
          <w:lang w:eastAsia="zh-CN"/>
        </w:rPr>
        <w:tab/>
        <w:t>Attribute constrains</w:t>
      </w:r>
    </w:p>
    <w:p w14:paraId="6B47A403" w14:textId="12829927" w:rsidR="004B06F8" w:rsidRDefault="004B06F8" w:rsidP="004B06F8">
      <w:pPr>
        <w:pStyle w:val="TH"/>
        <w:rPr>
          <w:rFonts w:eastAsia="SimSun"/>
        </w:rPr>
      </w:pPr>
      <w:bookmarkStart w:id="552" w:name="_CRTable6_2_1_3_14_31"/>
      <w:bookmarkEnd w:id="551"/>
      <w:r>
        <w:rPr>
          <w:rFonts w:eastAsia="SimSun"/>
        </w:rPr>
        <w:t xml:space="preserve">Table </w:t>
      </w:r>
      <w:bookmarkEnd w:id="552"/>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bookmarkStart w:id="553" w:name="_MCCTEMPBM_CRPT19430194___6"/>
            <w:r>
              <w:rPr>
                <w:rFonts w:ascii="Courier New" w:hAnsi="Courier New" w:cs="Courier New"/>
                <w:sz w:val="18"/>
                <w:lang w:eastAsia="zh-CN"/>
              </w:rPr>
              <w:t xml:space="preserve">fiveQI </w:t>
            </w:r>
            <w:r>
              <w:t>CM Support Qualifier</w:t>
            </w:r>
            <w:bookmarkEnd w:id="553"/>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bookmarkStart w:id="554" w:name="_MCCTEMPBM_CRPT19430195___6"/>
            <w:r>
              <w:rPr>
                <w:rFonts w:ascii="Courier New" w:hAnsi="Courier New" w:cs="Courier New"/>
                <w:sz w:val="18"/>
                <w:lang w:eastAsia="zh-CN"/>
              </w:rPr>
              <w:t xml:space="preserve">sNSSAI </w:t>
            </w:r>
            <w:r>
              <w:t>CM Support Qualifier</w:t>
            </w:r>
            <w:bookmarkEnd w:id="554"/>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555" w:name="_CR6_2_1_4"/>
      <w:bookmarkStart w:id="556" w:name="_Toc106192967"/>
      <w:bookmarkStart w:id="557" w:name="_Toc202514861"/>
      <w:bookmarkEnd w:id="555"/>
      <w:r w:rsidRPr="00506640">
        <w:rPr>
          <w:rFonts w:eastAsia="SimSun"/>
        </w:rPr>
        <w:t>6.2.1.4</w:t>
      </w:r>
      <w:r w:rsidRPr="00506640">
        <w:rPr>
          <w:rFonts w:eastAsia="SimSun"/>
        </w:rPr>
        <w:tab/>
        <w:t>Attribute definition</w:t>
      </w:r>
      <w:bookmarkEnd w:id="556"/>
      <w:bookmarkEnd w:id="557"/>
    </w:p>
    <w:p w14:paraId="4E3BA1CB" w14:textId="57CBE494" w:rsidR="001C6F7D" w:rsidRPr="00506640" w:rsidRDefault="00FC2A1C" w:rsidP="000B1F58">
      <w:pPr>
        <w:pStyle w:val="TH"/>
        <w:rPr>
          <w:rFonts w:eastAsia="SimSun"/>
        </w:rPr>
      </w:pPr>
      <w:bookmarkStart w:id="558" w:name="_CRTable6_2_1_41"/>
      <w:r w:rsidRPr="00506640">
        <w:rPr>
          <w:rFonts w:eastAsia="SimSun"/>
        </w:rPr>
        <w:t xml:space="preserve">Table </w:t>
      </w:r>
      <w:bookmarkEnd w:id="558"/>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559" w:name="_MCCTEMPBM_CRPT19430196___7"/>
            <w:r w:rsidRPr="00506640">
              <w:rPr>
                <w:rFonts w:ascii="Courier New" w:eastAsia="Courier New" w:hAnsi="Courier New" w:cs="Courier New"/>
                <w:lang w:eastAsia="zh-CN"/>
              </w:rPr>
              <w:t>userLabel</w:t>
            </w:r>
            <w:bookmarkEnd w:id="559"/>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bookmarkStart w:id="560" w:name="_MCCTEMPBM_CRPT19430197___7"/>
            <w:r w:rsidRPr="00506640">
              <w:rPr>
                <w:rFonts w:ascii="Courier New" w:eastAsia="Courier New" w:hAnsi="Courier New" w:cs="Courier New"/>
                <w:szCs w:val="18"/>
                <w:lang w:eastAsia="zh-CN"/>
              </w:rPr>
              <w:lastRenderedPageBreak/>
              <w:t>intentExpectations</w:t>
            </w:r>
            <w:bookmarkEnd w:id="560"/>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bookmarkStart w:id="561" w:name="_MCCTEMPBM_CRPT19430198___7"/>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bookmarkEnd w:id="561"/>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bookmarkStart w:id="562" w:name="_MCCTEMPBM_CRPT19430199___7"/>
            <w:r w:rsidRPr="00506640">
              <w:rPr>
                <w:rFonts w:ascii="Courier New" w:eastAsia="DengXian" w:hAnsi="Courier New" w:cs="Courier New"/>
                <w:szCs w:val="18"/>
                <w:lang w:eastAsia="zh-CN"/>
              </w:rPr>
              <w:t>expectationFulfilmentInfo</w:t>
            </w:r>
            <w:bookmarkEnd w:id="562"/>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bookmarkStart w:id="563" w:name="_MCCTEMPBM_CRPT19430200___7"/>
            <w:r w:rsidRPr="00506640">
              <w:rPr>
                <w:rFonts w:ascii="Courier New" w:eastAsia="DengXian" w:hAnsi="Courier New" w:cs="Courier New"/>
                <w:szCs w:val="18"/>
                <w:lang w:eastAsia="zh-CN"/>
              </w:rPr>
              <w:t>targetFulfilmentInfo</w:t>
            </w:r>
            <w:bookmarkEnd w:id="563"/>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bookmarkStart w:id="564" w:name="_MCCTEMPBM_CRPT19430201___7"/>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bookmarkEnd w:id="564"/>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bookmarkStart w:id="565" w:name="_MCCTEMPBM_CRPT19430202___7"/>
            <w:r w:rsidRPr="00506640">
              <w:rPr>
                <w:rFonts w:ascii="Courier New" w:eastAsia="SimSun" w:hAnsi="Courier New" w:cs="Courier New"/>
                <w:bCs/>
                <w:lang w:eastAsia="zh-CN"/>
              </w:rPr>
              <w:t>notFulfilledState</w:t>
            </w:r>
            <w:bookmarkEnd w:id="565"/>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E24008">
            <w:pPr>
              <w:pStyle w:val="TAL"/>
              <w:rPr>
                <w:rFonts w:eastAsia="DengXian"/>
              </w:rPr>
            </w:pPr>
            <w:r w:rsidRPr="00E24008">
              <w:rPr>
                <w:rFonts w:eastAsia="DengXian"/>
              </w:rPr>
              <w:t>allowedValues:</w:t>
            </w:r>
            <w:r w:rsidR="00D060EE" w:rsidRPr="00E24008">
              <w:rPr>
                <w:rFonts w:eastAsia="DengXian"/>
              </w:rPr>
              <w:t xml:space="preserve"> </w:t>
            </w:r>
            <w:r w:rsidRPr="00E24008">
              <w:rPr>
                <w:rFonts w:eastAsia="DengXian"/>
              </w:rPr>
              <w:t>"ACKNOWLEDGED",</w:t>
            </w:r>
            <w:r w:rsidR="00D060EE" w:rsidRPr="00E24008">
              <w:rPr>
                <w:rFonts w:eastAsia="DengXian"/>
              </w:rPr>
              <w:t xml:space="preserve"> </w:t>
            </w:r>
            <w:r w:rsidRPr="00E24008">
              <w:rPr>
                <w:rFonts w:eastAsia="DengXian"/>
              </w:rPr>
              <w:t>"</w:t>
            </w:r>
            <w:r w:rsidRPr="00E24008">
              <w:rPr>
                <w:rFonts w:eastAsia="SimSun"/>
              </w:rPr>
              <w:t>COMPLIANT",</w:t>
            </w:r>
            <w:r w:rsidR="00D060EE" w:rsidRPr="00E24008">
              <w:rPr>
                <w:rFonts w:eastAsia="SimSun"/>
              </w:rPr>
              <w:t xml:space="preserve"> </w:t>
            </w:r>
            <w:r w:rsidRPr="00E24008">
              <w:rPr>
                <w:rFonts w:eastAsia="SimSun"/>
              </w:rPr>
              <w:t>"DEGRADED",</w:t>
            </w:r>
            <w:r w:rsidR="00D060EE" w:rsidRPr="00E24008">
              <w:rPr>
                <w:rFonts w:eastAsia="DengXian"/>
              </w:rPr>
              <w:t xml:space="preserve"> </w:t>
            </w:r>
            <w:r w:rsidRPr="00E24008">
              <w:rPr>
                <w:rFonts w:eastAsia="DengXian"/>
              </w:rPr>
              <w:t>"SUSPENDED",</w:t>
            </w:r>
            <w:r w:rsidR="00D060EE" w:rsidRPr="00E24008">
              <w:rPr>
                <w:rFonts w:eastAsia="DengXian"/>
              </w:rPr>
              <w:t xml:space="preserve"> </w:t>
            </w:r>
            <w:r w:rsidRPr="00E24008">
              <w:rPr>
                <w:rFonts w:eastAsia="DengXian"/>
              </w:rPr>
              <w:t>"TERMINATED"</w:t>
            </w:r>
            <w:r w:rsidR="00D060EE" w:rsidRPr="00E24008">
              <w:rPr>
                <w:rFonts w:eastAsia="DengXian"/>
              </w:rPr>
              <w:t xml:space="preserve"> </w:t>
            </w:r>
            <w:r w:rsidRPr="00E24008">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bookmarkStart w:id="566" w:name="_MCCTEMPBM_CRPT19430204___7"/>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bookmarkEnd w:id="566"/>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bookmarkStart w:id="567" w:name="_MCCTEMPBM_CRPT19430205___7"/>
            <w:r w:rsidRPr="00506640">
              <w:rPr>
                <w:rFonts w:ascii="Courier New" w:eastAsia="Courier New" w:hAnsi="Courier New" w:cs="Courier New"/>
                <w:szCs w:val="18"/>
                <w:lang w:eastAsia="zh-CN"/>
              </w:rPr>
              <w:t>intentContexts</w:t>
            </w:r>
            <w:bookmarkEnd w:id="567"/>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bookmarkStart w:id="568" w:name="_MCCTEMPBM_CRPT19430206___7"/>
            <w:r w:rsidRPr="00506640">
              <w:rPr>
                <w:rFonts w:ascii="Courier New" w:eastAsia="Courier New" w:hAnsi="Courier New" w:cs="Courier New"/>
                <w:szCs w:val="18"/>
                <w:lang w:eastAsia="zh-CN"/>
              </w:rPr>
              <w:t>expectationId</w:t>
            </w:r>
            <w:bookmarkEnd w:id="568"/>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lastRenderedPageBreak/>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bookmarkStart w:id="569" w:name="_MCCTEMPBM_CRPT19430207___7"/>
            <w:r w:rsidRPr="00506640">
              <w:rPr>
                <w:rFonts w:ascii="Courier New" w:eastAsia="Courier New" w:hAnsi="Courier New" w:cs="Courier New"/>
                <w:szCs w:val="18"/>
                <w:lang w:eastAsia="zh-CN"/>
              </w:rPr>
              <w:lastRenderedPageBreak/>
              <w:t>expectationVerb</w:t>
            </w:r>
            <w:bookmarkEnd w:id="569"/>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bookmarkStart w:id="570" w:name="_MCCTEMPBM_CRPT19430208___7"/>
            <w:r w:rsidRPr="00506640">
              <w:rPr>
                <w:rFonts w:ascii="Courier New" w:eastAsia="SimSun" w:hAnsi="Courier New" w:cs="Courier New"/>
                <w:lang w:eastAsia="zh-CN"/>
              </w:rPr>
              <w:t>expectationObject</w:t>
            </w:r>
            <w:bookmarkEnd w:id="570"/>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bookmarkStart w:id="571" w:name="_MCCTEMPBM_CRPT19430209___7"/>
            <w:r w:rsidRPr="00506640">
              <w:rPr>
                <w:rFonts w:ascii="Courier New" w:eastAsia="Courier New" w:hAnsi="Courier New" w:cs="Courier New"/>
                <w:bCs/>
                <w:lang w:eastAsia="zh-CN"/>
              </w:rPr>
              <w:t>objectType</w:t>
            </w:r>
            <w:bookmarkEnd w:id="571"/>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bookmarkStart w:id="572" w:name="_MCCTEMPBM_CRPT19430210___7"/>
            <w:r w:rsidRPr="00506640">
              <w:rPr>
                <w:rFonts w:ascii="Courier New" w:eastAsia="Courier New" w:hAnsi="Courier New" w:cs="Courier New"/>
                <w:szCs w:val="18"/>
                <w:lang w:eastAsia="zh-CN"/>
              </w:rPr>
              <w:t>objectInstance</w:t>
            </w:r>
          </w:p>
          <w:bookmarkEnd w:id="572"/>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bookmarkStart w:id="573" w:name="_MCCTEMPBM_CRPT19430211___7"/>
            <w:r w:rsidRPr="00506640">
              <w:rPr>
                <w:rFonts w:ascii="Courier New" w:eastAsia="Courier New" w:hAnsi="Courier New" w:cs="Courier New"/>
                <w:szCs w:val="18"/>
                <w:lang w:eastAsia="zh-CN"/>
              </w:rPr>
              <w:t>objectContexts</w:t>
            </w:r>
            <w:bookmarkEnd w:id="573"/>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bookmarkStart w:id="574" w:name="_MCCTEMPBM_CRPT19430212___7"/>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bookmarkEnd w:id="574"/>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bookmarkStart w:id="575" w:name="_MCCTEMPBM_CRPT19430213___7"/>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bookmarkEnd w:id="575"/>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bookmarkStart w:id="576" w:name="_MCCTEMPBM_CRPT19430214___7"/>
            <w:r w:rsidRPr="00506640">
              <w:rPr>
                <w:rFonts w:ascii="Courier New" w:eastAsia="Courier New" w:hAnsi="Courier New" w:cs="Courier New"/>
                <w:szCs w:val="18"/>
                <w:lang w:eastAsia="zh-CN"/>
              </w:rPr>
              <w:t>expectationContexts</w:t>
            </w:r>
            <w:bookmarkEnd w:id="576"/>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bookmarkStart w:id="577" w:name="_MCCTEMPBM_CRPT19430215___7"/>
            <w:r w:rsidRPr="00506640">
              <w:rPr>
                <w:rFonts w:ascii="Courier New" w:eastAsia="Courier New" w:hAnsi="Courier New" w:cs="Courier New"/>
                <w:szCs w:val="18"/>
                <w:lang w:eastAsia="zh-CN"/>
              </w:rPr>
              <w:lastRenderedPageBreak/>
              <w:t>targetName</w:t>
            </w:r>
            <w:bookmarkEnd w:id="577"/>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bookmarkStart w:id="578" w:name="_MCCTEMPBM_CRPT19430216___7"/>
            <w:r w:rsidRPr="00506640">
              <w:rPr>
                <w:rFonts w:ascii="Courier New" w:eastAsia="Courier New" w:hAnsi="Courier New" w:cs="Courier New"/>
                <w:szCs w:val="18"/>
                <w:lang w:eastAsia="zh-CN"/>
              </w:rPr>
              <w:t>targetCondition</w:t>
            </w:r>
            <w:bookmarkEnd w:id="578"/>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bookmarkStart w:id="579" w:name="_MCCTEMPBM_CRPT19430217___2"/>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bookmarkEnd w:id="579"/>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bookmarkStart w:id="580" w:name="_MCCTEMPBM_CRPT19430218___7"/>
            <w:r w:rsidRPr="00506640">
              <w:rPr>
                <w:rFonts w:ascii="Courier New" w:eastAsia="Courier New" w:hAnsi="Courier New" w:cs="Courier New"/>
                <w:szCs w:val="18"/>
                <w:lang w:eastAsia="zh-CN"/>
              </w:rPr>
              <w:t>targetValueRange</w:t>
            </w:r>
            <w:bookmarkEnd w:id="580"/>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bookmarkStart w:id="581" w:name="_MCCTEMPBM_CRPT19430219___7"/>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bookmarkEnd w:id="581"/>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bookmarkStart w:id="582" w:name="_MCCTEMPBM_CRPT19430220___7"/>
            <w:r w:rsidRPr="00506640">
              <w:rPr>
                <w:rFonts w:ascii="Courier New" w:eastAsia="Courier New" w:hAnsi="Courier New" w:cs="Courier New"/>
                <w:szCs w:val="18"/>
                <w:lang w:eastAsia="zh-CN"/>
              </w:rPr>
              <w:t>targetContexts</w:t>
            </w:r>
            <w:bookmarkEnd w:id="582"/>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bookmarkStart w:id="583" w:name="_MCCTEMPBM_CRPT19430221___7"/>
            <w:r w:rsidRPr="00506640">
              <w:rPr>
                <w:rFonts w:ascii="Courier New" w:eastAsia="Courier New" w:hAnsi="Courier New" w:cs="Courier New"/>
                <w:szCs w:val="18"/>
                <w:lang w:eastAsia="zh-CN"/>
              </w:rPr>
              <w:t>contextAttribute</w:t>
            </w:r>
            <w:bookmarkEnd w:id="583"/>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bookmarkStart w:id="584" w:name="_MCCTEMPBM_CRPT19430222___7"/>
            <w:r w:rsidRPr="00506640">
              <w:rPr>
                <w:rFonts w:ascii="Courier New" w:eastAsia="Courier New" w:hAnsi="Courier New" w:cs="Courier New"/>
                <w:szCs w:val="18"/>
                <w:lang w:eastAsia="zh-CN"/>
              </w:rPr>
              <w:t>contextCondition</w:t>
            </w:r>
            <w:bookmarkEnd w:id="584"/>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bookmarkStart w:id="585" w:name="_MCCTEMPBM_CRPT19430223___7"/>
            <w:r w:rsidRPr="00506640">
              <w:rPr>
                <w:rFonts w:ascii="Courier New" w:eastAsia="Courier New" w:hAnsi="Courier New" w:cs="Courier New"/>
                <w:szCs w:val="18"/>
                <w:lang w:eastAsia="zh-CN"/>
              </w:rPr>
              <w:t>contextValueRange</w:t>
            </w:r>
            <w:bookmarkEnd w:id="585"/>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bookmarkStart w:id="586" w:name="_MCCTEMPBM_CRPT19430224___7"/>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bookmarkEnd w:id="586"/>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bookmarkStart w:id="587" w:name="_MCCTEMPBM_CRPT19430225___7"/>
            <w:r w:rsidRPr="00E271BF">
              <w:rPr>
                <w:rFonts w:ascii="Courier New" w:hAnsi="Courier New" w:cs="Courier New"/>
                <w:szCs w:val="18"/>
                <w:lang w:eastAsia="zh-CN"/>
              </w:rPr>
              <w:t>intentPriority</w:t>
            </w:r>
            <w:bookmarkEnd w:id="587"/>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lastRenderedPageBreak/>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0B1967A0" w:rsidR="00325F94" w:rsidRPr="00E271BF" w:rsidRDefault="00325F94" w:rsidP="00325F94">
            <w:pPr>
              <w:pStyle w:val="TAL"/>
              <w:keepNext w:val="0"/>
              <w:rPr>
                <w:rFonts w:eastAsia="Courier New"/>
              </w:rPr>
            </w:pPr>
            <w:r w:rsidRPr="00E271BF">
              <w:rPr>
                <w:rFonts w:eastAsia="Courier New"/>
              </w:rPr>
              <w:lastRenderedPageBreak/>
              <w:t xml:space="preserve">isOrdered: </w:t>
            </w:r>
            <w:r w:rsidRPr="00506640">
              <w:rPr>
                <w:rFonts w:eastAsia="SimSun"/>
              </w:rPr>
              <w:t>N/A</w:t>
            </w:r>
            <w:r>
              <w:rPr>
                <w:rFonts w:eastAsia="Courier New"/>
              </w:rPr>
              <w:t xml:space="preserve"> </w:t>
            </w:r>
          </w:p>
          <w:p w14:paraId="2D7137D9" w14:textId="68A92051" w:rsidR="00325F94" w:rsidRPr="00E271BF" w:rsidRDefault="00325F94" w:rsidP="00325F9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r w:rsidRPr="00E271BF">
              <w:rPr>
                <w:rFonts w:eastAsia="Courier New"/>
              </w:rPr>
              <w:t>defaultValue: 1</w:t>
            </w:r>
          </w:p>
          <w:p w14:paraId="78325A3B" w14:textId="7EAB56FB" w:rsidR="0070324B" w:rsidRPr="00506640" w:rsidRDefault="00325F94" w:rsidP="00325F94">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bookmarkStart w:id="588" w:name="_MCCTEMPBM_CRPT19430226___7"/>
            <w:r>
              <w:rPr>
                <w:rFonts w:ascii="Courier New" w:eastAsia="Courier New" w:hAnsi="Courier New" w:cs="Courier New"/>
                <w:szCs w:val="18"/>
                <w:lang w:eastAsia="zh-CN"/>
              </w:rPr>
              <w:lastRenderedPageBreak/>
              <w:t>g</w:t>
            </w:r>
            <w:r w:rsidRPr="00394111">
              <w:rPr>
                <w:rFonts w:ascii="Courier New" w:eastAsia="Courier New" w:hAnsi="Courier New" w:cs="Courier New"/>
                <w:szCs w:val="18"/>
                <w:lang w:eastAsia="zh-CN"/>
              </w:rPr>
              <w:t>eoArea</w:t>
            </w:r>
            <w:bookmarkEnd w:id="588"/>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bookmarkStart w:id="589" w:name="_MCCTEMPBM_CRPT19430227___7"/>
            <w:r>
              <w:rPr>
                <w:rFonts w:ascii="Courier New" w:hAnsi="Courier New" w:cs="Courier New"/>
                <w:lang w:eastAsia="zh-CN"/>
              </w:rPr>
              <w:t>p</w:t>
            </w:r>
            <w:r w:rsidRPr="00994AC2">
              <w:rPr>
                <w:rFonts w:ascii="Courier New" w:hAnsi="Courier New" w:cs="Courier New"/>
                <w:lang w:eastAsia="zh-CN"/>
              </w:rPr>
              <w:t>LMNId</w:t>
            </w:r>
            <w:bookmarkEnd w:id="589"/>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bookmarkStart w:id="590" w:name="_MCCTEMPBM_CRPT19430228___7"/>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bookmarkStart w:id="591" w:name="_MCCTEMPBM_CRPT19430229___7"/>
            <w:bookmarkEnd w:id="590"/>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bookmarkStart w:id="592" w:name="_MCCTEMPBM_CRPT19430230___7"/>
            <w:bookmarkEnd w:id="591"/>
            <w:r w:rsidRPr="0045307C">
              <w:rPr>
                <w:rFonts w:ascii="Arial" w:hAnsi="Arial"/>
                <w:sz w:val="18"/>
                <w:szCs w:val="18"/>
              </w:rPr>
              <w:t xml:space="preserve">defaultValue: </w:t>
            </w:r>
            <w:r>
              <w:rPr>
                <w:rFonts w:ascii="Arial" w:hAnsi="Arial"/>
                <w:sz w:val="18"/>
                <w:szCs w:val="18"/>
              </w:rPr>
              <w:t>None</w:t>
            </w:r>
          </w:p>
          <w:bookmarkEnd w:id="592"/>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bookmarkStart w:id="593" w:name="_MCCTEMPBM_CRPT19430231___7"/>
            <w:r>
              <w:rPr>
                <w:rFonts w:ascii="Courier New" w:hAnsi="Courier New" w:cs="Courier New" w:hint="eastAsia"/>
                <w:lang w:eastAsia="zh-CN"/>
              </w:rPr>
              <w:t>d</w:t>
            </w:r>
            <w:r>
              <w:rPr>
                <w:rFonts w:ascii="Courier New" w:hAnsi="Courier New" w:cs="Courier New"/>
                <w:lang w:eastAsia="zh-CN"/>
              </w:rPr>
              <w:t>ateTime</w:t>
            </w:r>
            <w:bookmarkEnd w:id="593"/>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bookmarkStart w:id="594" w:name="_MCCTEMPBM_CRPT19430232___7"/>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bookmarkStart w:id="595" w:name="_MCCTEMPBM_CRPT19430233___7"/>
            <w:bookmarkEnd w:id="594"/>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bookmarkStart w:id="596" w:name="_MCCTEMPBM_CRPT19430234___7"/>
            <w:bookmarkEnd w:id="595"/>
            <w:r w:rsidRPr="0045307C">
              <w:rPr>
                <w:rFonts w:ascii="Arial" w:hAnsi="Arial"/>
                <w:sz w:val="18"/>
                <w:szCs w:val="18"/>
              </w:rPr>
              <w:t xml:space="preserve">defaultValue: </w:t>
            </w:r>
            <w:r>
              <w:rPr>
                <w:rFonts w:ascii="Arial" w:hAnsi="Arial"/>
                <w:sz w:val="18"/>
                <w:szCs w:val="18"/>
              </w:rPr>
              <w:t>None</w:t>
            </w:r>
          </w:p>
          <w:bookmarkEnd w:id="596"/>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bookmarkStart w:id="597" w:name="_MCCTEMPBM_CRPT19430235___7"/>
            <w:r>
              <w:rPr>
                <w:rFonts w:ascii="Courier New" w:hAnsi="Courier New" w:cs="Courier New" w:hint="eastAsia"/>
                <w:lang w:eastAsia="zh-CN"/>
              </w:rPr>
              <w:t>t</w:t>
            </w:r>
            <w:r>
              <w:rPr>
                <w:rFonts w:ascii="Courier New" w:hAnsi="Courier New" w:cs="Courier New"/>
                <w:lang w:eastAsia="zh-CN"/>
              </w:rPr>
              <w:t>imeWindow</w:t>
            </w:r>
            <w:bookmarkEnd w:id="597"/>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bookmarkStart w:id="598" w:name="_MCCTEMPBM_CRPT19430236___7"/>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bookmarkStart w:id="599" w:name="_MCCTEMPBM_CRPT19430237___7"/>
            <w:bookmarkEnd w:id="598"/>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bookmarkStart w:id="600" w:name="_MCCTEMPBM_CRPT19430238___7"/>
            <w:bookmarkEnd w:id="599"/>
            <w:r w:rsidRPr="0045307C">
              <w:rPr>
                <w:rFonts w:ascii="Arial" w:hAnsi="Arial"/>
                <w:sz w:val="18"/>
                <w:szCs w:val="18"/>
              </w:rPr>
              <w:t xml:space="preserve">defaultValue: </w:t>
            </w:r>
            <w:r>
              <w:rPr>
                <w:rFonts w:ascii="Arial" w:hAnsi="Arial"/>
                <w:sz w:val="18"/>
                <w:szCs w:val="18"/>
              </w:rPr>
              <w:t>None</w:t>
            </w:r>
          </w:p>
          <w:bookmarkEnd w:id="600"/>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bookmarkStart w:id="601" w:name="_MCCTEMPBM_CRPT19430239___7"/>
            <w:r w:rsidRPr="00A15D12">
              <w:rPr>
                <w:rFonts w:ascii="Courier New" w:hAnsi="Courier New" w:cs="Courier New"/>
                <w:lang w:eastAsia="zh-CN"/>
              </w:rPr>
              <w:t>geoCoordinate</w:t>
            </w:r>
            <w:bookmarkEnd w:id="601"/>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bookmarkStart w:id="602" w:name="_MCCTEMPBM_CRPT19430240___7"/>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bookmarkStart w:id="603" w:name="_MCCTEMPBM_CRPT19430241___7"/>
            <w:bookmarkEnd w:id="602"/>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bookmarkStart w:id="604" w:name="_MCCTEMPBM_CRPT19430242___7"/>
            <w:bookmarkEnd w:id="603"/>
            <w:r w:rsidRPr="0045307C">
              <w:rPr>
                <w:rFonts w:ascii="Arial" w:hAnsi="Arial"/>
                <w:sz w:val="18"/>
                <w:szCs w:val="18"/>
              </w:rPr>
              <w:t xml:space="preserve">defaultValue: </w:t>
            </w:r>
            <w:r>
              <w:rPr>
                <w:rFonts w:ascii="Arial" w:hAnsi="Arial"/>
                <w:sz w:val="18"/>
                <w:szCs w:val="18"/>
              </w:rPr>
              <w:t>None</w:t>
            </w:r>
          </w:p>
          <w:bookmarkEnd w:id="604"/>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bookmarkStart w:id="605" w:name="_MCCTEMPBM_CRPT19430243___7"/>
            <w:bookmarkStart w:id="606" w:name="_MCCTEMPBM_CRPT19430244___7" w:colFirst="2" w:colLast="2"/>
            <w:r>
              <w:rPr>
                <w:rFonts w:ascii="Courier New" w:hAnsi="Courier New" w:cs="Courier New" w:hint="eastAsia"/>
                <w:lang w:eastAsia="zh-CN"/>
              </w:rPr>
              <w:t>f</w:t>
            </w:r>
            <w:r>
              <w:rPr>
                <w:rFonts w:ascii="Courier New" w:hAnsi="Courier New" w:cs="Courier New"/>
                <w:lang w:eastAsia="zh-CN"/>
              </w:rPr>
              <w:t>requency</w:t>
            </w:r>
            <w:bookmarkEnd w:id="605"/>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bookmarkStart w:id="607" w:name="_MCCTEMPBM_CRPT19430245___7"/>
            <w:bookmarkStart w:id="608" w:name="_MCCTEMPBM_CRPT19430246___7" w:colFirst="2" w:colLast="2"/>
            <w:bookmarkEnd w:id="606"/>
            <w:r>
              <w:rPr>
                <w:rFonts w:ascii="Courier New" w:hAnsi="Courier New" w:cs="Courier New" w:hint="eastAsia"/>
                <w:lang w:eastAsia="zh-CN"/>
              </w:rPr>
              <w:t>a</w:t>
            </w:r>
            <w:r>
              <w:rPr>
                <w:rFonts w:ascii="Courier New" w:hAnsi="Courier New" w:cs="Courier New"/>
                <w:lang w:eastAsia="zh-CN"/>
              </w:rPr>
              <w:t>rfcn</w:t>
            </w:r>
            <w:bookmarkEnd w:id="607"/>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bookmarkStart w:id="609" w:name="_MCCTEMPBM_CRPT19430247___7"/>
            <w:bookmarkStart w:id="610" w:name="_MCCTEMPBM_CRPT19430248___7" w:colFirst="2" w:colLast="2"/>
            <w:bookmarkEnd w:id="608"/>
            <w:r>
              <w:rPr>
                <w:rFonts w:ascii="Courier New" w:hAnsi="Courier New" w:cs="Courier New" w:hint="eastAsia"/>
                <w:lang w:eastAsia="zh-CN"/>
              </w:rPr>
              <w:t>f</w:t>
            </w:r>
            <w:r>
              <w:rPr>
                <w:rFonts w:ascii="Courier New" w:hAnsi="Courier New" w:cs="Courier New"/>
                <w:lang w:eastAsia="zh-CN"/>
              </w:rPr>
              <w:t>reqband</w:t>
            </w:r>
            <w:bookmarkEnd w:id="609"/>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bookmarkStart w:id="611" w:name="_MCCTEMPBM_CRPT19430249___7"/>
            <w:bookmarkStart w:id="612" w:name="_MCCTEMPBM_CRPT19430250___7" w:colFirst="2" w:colLast="2"/>
            <w:bookmarkEnd w:id="610"/>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bookmarkEnd w:id="611"/>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lastRenderedPageBreak/>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lastRenderedPageBreak/>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bookmarkStart w:id="613" w:name="_MCCTEMPBM_CRPT19430251___7"/>
            <w:bookmarkStart w:id="614" w:name="_MCCTEMPBM_CRPT19430252___7" w:colFirst="2" w:colLast="2"/>
            <w:bookmarkEnd w:id="612"/>
            <w:r>
              <w:rPr>
                <w:rFonts w:ascii="Courier New" w:hAnsi="Courier New" w:cs="Courier New" w:hint="eastAsia"/>
                <w:szCs w:val="18"/>
                <w:lang w:eastAsia="zh-CN"/>
              </w:rPr>
              <w:lastRenderedPageBreak/>
              <w:t>f</w:t>
            </w:r>
            <w:r>
              <w:rPr>
                <w:rFonts w:ascii="Courier New" w:hAnsi="Courier New" w:cs="Courier New"/>
                <w:szCs w:val="18"/>
                <w:lang w:eastAsia="zh-CN"/>
              </w:rPr>
              <w:t>iveQI</w:t>
            </w:r>
            <w:bookmarkEnd w:id="613"/>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bookmarkStart w:id="615" w:name="_MCCTEMPBM_CRPT19430253___7"/>
            <w:bookmarkStart w:id="616" w:name="_MCCTEMPBM_CRPT19430254___7" w:colFirst="2" w:colLast="2"/>
            <w:bookmarkEnd w:id="614"/>
            <w:r>
              <w:rPr>
                <w:rFonts w:ascii="Courier New" w:hAnsi="Courier New" w:cs="Courier New" w:hint="eastAsia"/>
                <w:szCs w:val="18"/>
                <w:lang w:eastAsia="zh-CN"/>
              </w:rPr>
              <w:t>s</w:t>
            </w:r>
            <w:r>
              <w:rPr>
                <w:rFonts w:ascii="Courier New" w:hAnsi="Courier New" w:cs="Courier New"/>
                <w:szCs w:val="18"/>
                <w:lang w:eastAsia="zh-CN"/>
              </w:rPr>
              <w:t>NSSAI</w:t>
            </w:r>
            <w:bookmarkEnd w:id="615"/>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bookmarkStart w:id="617" w:name="_MCCTEMPBM_CRPT19430255___7"/>
            <w:bookmarkEnd w:id="616"/>
            <w:r>
              <w:rPr>
                <w:rFonts w:ascii="Courier New" w:hAnsi="Courier New" w:cs="Courier New" w:hint="eastAsia"/>
                <w:szCs w:val="18"/>
                <w:lang w:eastAsia="zh-CN"/>
              </w:rPr>
              <w:t>i</w:t>
            </w:r>
            <w:r>
              <w:rPr>
                <w:rFonts w:ascii="Courier New" w:hAnsi="Courier New" w:cs="Courier New"/>
                <w:szCs w:val="18"/>
                <w:lang w:eastAsia="zh-CN"/>
              </w:rPr>
              <w:t>ntentAdminState</w:t>
            </w:r>
            <w:bookmarkEnd w:id="617"/>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bookmarkStart w:id="618" w:name="_MCCTEMPBM_CRPT19430256___7"/>
            <w:r w:rsidRPr="00F21D0F">
              <w:rPr>
                <w:rFonts w:ascii="Courier New" w:eastAsia="Courier New" w:hAnsi="Courier New" w:cs="Courier New"/>
                <w:szCs w:val="18"/>
                <w:lang w:eastAsia="zh-CN"/>
              </w:rPr>
              <w:t>intentReference</w:t>
            </w:r>
            <w:bookmarkEnd w:id="618"/>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bookmarkStart w:id="619" w:name="_MCCTEMPBM_CRPT19430257___7"/>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bookmarkEnd w:id="619"/>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bookmarkStart w:id="620" w:name="_MCCTEMPBM_CRPT19430258___7"/>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bookmarkEnd w:id="620"/>
          </w:p>
        </w:tc>
        <w:tc>
          <w:tcPr>
            <w:tcW w:w="2686" w:type="pct"/>
          </w:tcPr>
          <w:p w14:paraId="3A1C7F29" w14:textId="73438F6E" w:rsidR="00812FFB" w:rsidRDefault="00812FFB" w:rsidP="00812FFB">
            <w:pPr>
              <w:pStyle w:val="TAL"/>
              <w:rPr>
                <w:rFonts w:eastAsia="Courier New"/>
              </w:rPr>
            </w:pPr>
            <w:bookmarkStart w:id="621" w:name="_MCCTEMPBM_CRPT19430259___7"/>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bookmarkEnd w:id="621"/>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bookmarkStart w:id="622" w:name="_MCCTEMPBM_CRPT19430260___7"/>
            <w:r>
              <w:t xml:space="preserve">The observation time is expressed in </w:t>
            </w:r>
            <w:r>
              <w:rPr>
                <w:rFonts w:ascii="Courier New" w:hAnsi="Courier New" w:cs="Courier New"/>
              </w:rPr>
              <w:t>seconds</w:t>
            </w:r>
            <w:r>
              <w:t>.</w:t>
            </w:r>
          </w:p>
          <w:bookmarkEnd w:id="622"/>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bookmarkStart w:id="623" w:name="_MCCTEMPBM_CRPT19430261___7"/>
            <w:r>
              <w:rPr>
                <w:rFonts w:ascii="Courier New" w:hAnsi="Courier New" w:cs="Courier New"/>
                <w:lang w:eastAsia="zh-CN"/>
              </w:rPr>
              <w:t>intentFulfilmentReport</w:t>
            </w:r>
            <w:bookmarkEnd w:id="623"/>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bookmarkStart w:id="624" w:name="_MCCTEMPBM_CRPT19430262___7"/>
            <w:r>
              <w:rPr>
                <w:rFonts w:ascii="Courier New" w:hAnsi="Courier New" w:cs="Courier New"/>
                <w:szCs w:val="18"/>
              </w:rPr>
              <w:lastRenderedPageBreak/>
              <w:t>intentConflictReports</w:t>
            </w:r>
            <w:bookmarkEnd w:id="624"/>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bookmarkStart w:id="625" w:name="_MCCTEMPBM_CRPT19430263___7"/>
            <w:r w:rsidRPr="009E73E1">
              <w:rPr>
                <w:rFonts w:ascii="Courier New" w:hAnsi="Courier New" w:cs="Courier New"/>
                <w:lang w:eastAsia="zh-CN"/>
              </w:rPr>
              <w:t>conflictId</w:t>
            </w:r>
            <w:bookmarkEnd w:id="625"/>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bookmarkStart w:id="626" w:name="_MCCTEMPBM_CRPT19430264___7"/>
            <w:r>
              <w:rPr>
                <w:rFonts w:ascii="Courier New" w:hAnsi="Courier New" w:cs="Courier New" w:hint="eastAsia"/>
                <w:lang w:eastAsia="zh-CN"/>
              </w:rPr>
              <w:t>c</w:t>
            </w:r>
            <w:r>
              <w:rPr>
                <w:rFonts w:ascii="Courier New" w:hAnsi="Courier New" w:cs="Courier New"/>
                <w:lang w:eastAsia="zh-CN"/>
              </w:rPr>
              <w:t>onflictType</w:t>
            </w:r>
            <w:bookmarkEnd w:id="626"/>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bookmarkStart w:id="627" w:name="_MCCTEMPBM_CRPT19430265___7"/>
            <w:r>
              <w:rPr>
                <w:rFonts w:ascii="Courier New" w:hAnsi="Courier New" w:cs="Courier New"/>
                <w:lang w:eastAsia="zh-CN"/>
              </w:rPr>
              <w:t>conflictingIntent</w:t>
            </w:r>
            <w:bookmarkEnd w:id="627"/>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bookmarkStart w:id="628" w:name="_MCCTEMPBM_CRPT19430266___7"/>
            <w:r>
              <w:rPr>
                <w:rFonts w:ascii="Courier New" w:hAnsi="Courier New" w:cs="Courier New" w:hint="eastAsia"/>
                <w:lang w:eastAsia="zh-CN"/>
              </w:rPr>
              <w:t>c</w:t>
            </w:r>
            <w:r>
              <w:rPr>
                <w:rFonts w:ascii="Courier New" w:hAnsi="Courier New" w:cs="Courier New"/>
                <w:lang w:eastAsia="zh-CN"/>
              </w:rPr>
              <w:t>onflictingExpectation</w:t>
            </w:r>
            <w:bookmarkEnd w:id="628"/>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bookmarkStart w:id="629" w:name="_MCCTEMPBM_CRPT19430267___7"/>
            <w:r>
              <w:rPr>
                <w:rFonts w:ascii="Courier New" w:hAnsi="Courier New" w:cs="Courier New" w:hint="eastAsia"/>
                <w:lang w:eastAsia="zh-CN"/>
              </w:rPr>
              <w:t>c</w:t>
            </w:r>
            <w:r>
              <w:rPr>
                <w:rFonts w:ascii="Courier New" w:hAnsi="Courier New" w:cs="Courier New"/>
                <w:lang w:eastAsia="zh-CN"/>
              </w:rPr>
              <w:t>onflictingTarget</w:t>
            </w:r>
            <w:bookmarkEnd w:id="629"/>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bookmarkStart w:id="630" w:name="_MCCTEMPBM_CRPT19430268___7"/>
            <w:r>
              <w:rPr>
                <w:rFonts w:ascii="Courier New" w:hAnsi="Courier New" w:cs="Courier New" w:hint="eastAsia"/>
                <w:lang w:eastAsia="zh-CN"/>
              </w:rPr>
              <w:t>r</w:t>
            </w:r>
            <w:r>
              <w:rPr>
                <w:rFonts w:ascii="Courier New" w:hAnsi="Courier New" w:cs="Courier New"/>
                <w:lang w:eastAsia="zh-CN"/>
              </w:rPr>
              <w:t>ecommendedSolutions</w:t>
            </w:r>
            <w:bookmarkEnd w:id="630"/>
          </w:p>
        </w:tc>
        <w:tc>
          <w:tcPr>
            <w:tcW w:w="2686" w:type="pct"/>
          </w:tcPr>
          <w:p w14:paraId="11F22CD6" w14:textId="77777777" w:rsidR="00244E21" w:rsidRPr="00BC74BE" w:rsidRDefault="00244E21" w:rsidP="00E24008">
            <w:pPr>
              <w:pStyle w:val="TAL"/>
              <w:rPr>
                <w:szCs w:val="18"/>
                <w:lang w:eastAsia="zh-CN"/>
              </w:rPr>
            </w:pPr>
            <w:r w:rsidRPr="00E24008">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3B49B04C" w:rsidR="00325F94" w:rsidRPr="00506640" w:rsidRDefault="00325F94" w:rsidP="00325F94">
            <w:pPr>
              <w:pStyle w:val="TAL"/>
              <w:keepNext w:val="0"/>
              <w:rPr>
                <w:rFonts w:eastAsia="DengXian"/>
              </w:rPr>
            </w:pPr>
            <w:r w:rsidRPr="00506640">
              <w:rPr>
                <w:rFonts w:eastAsia="DengXian"/>
              </w:rPr>
              <w:t xml:space="preserve">isOrdered: </w:t>
            </w:r>
            <w:r>
              <w:rPr>
                <w:rFonts w:eastAsia="DengXian"/>
              </w:rPr>
              <w:t>N/A</w:t>
            </w:r>
          </w:p>
          <w:p w14:paraId="07B2432B" w14:textId="14FD2A87" w:rsidR="00325F94" w:rsidRPr="00506640" w:rsidRDefault="00325F94" w:rsidP="00325F94">
            <w:pPr>
              <w:pStyle w:val="TAL"/>
              <w:keepNext w:val="0"/>
              <w:rPr>
                <w:rFonts w:eastAsia="DengXian"/>
              </w:rPr>
            </w:pPr>
            <w:r w:rsidRPr="00506640">
              <w:rPr>
                <w:rFonts w:eastAsia="DengXian"/>
              </w:rPr>
              <w:t xml:space="preserve">isUnique: </w:t>
            </w:r>
            <w:r>
              <w:rPr>
                <w:rFonts w:eastAsia="DengXian"/>
              </w:rPr>
              <w:t>N/A</w:t>
            </w:r>
          </w:p>
          <w:p w14:paraId="5CC77E91" w14:textId="77777777" w:rsidR="00325F94" w:rsidRPr="00506640" w:rsidRDefault="00325F94" w:rsidP="00325F94">
            <w:pPr>
              <w:pStyle w:val="TAL"/>
              <w:keepNext w:val="0"/>
              <w:rPr>
                <w:rFonts w:eastAsia="DengXian"/>
              </w:rPr>
            </w:pPr>
            <w:r w:rsidRPr="00506640">
              <w:rPr>
                <w:rFonts w:eastAsia="DengXian"/>
              </w:rPr>
              <w:t xml:space="preserve">defaultValue: None </w:t>
            </w:r>
          </w:p>
          <w:p w14:paraId="12139A70" w14:textId="6C4F787C" w:rsidR="00812FFB" w:rsidRPr="00506640" w:rsidRDefault="00325F94" w:rsidP="00325F94">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bookmarkStart w:id="631" w:name="_MCCTEMPBM_CRPT19430270___7"/>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bookmarkEnd w:id="631"/>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bookmarkStart w:id="632" w:name="_MCCTEMPBM_CRPT19430271___7"/>
            <w:r>
              <w:rPr>
                <w:rFonts w:ascii="Courier New" w:hAnsi="Courier New" w:cs="Courier New"/>
                <w:lang w:eastAsia="zh-CN"/>
              </w:rPr>
              <w:lastRenderedPageBreak/>
              <w:t>target</w:t>
            </w:r>
            <w:r w:rsidRPr="00A952CC">
              <w:rPr>
                <w:rFonts w:ascii="Courier New" w:hAnsi="Courier New" w:cs="Courier New"/>
                <w:lang w:eastAsia="zh-CN"/>
              </w:rPr>
              <w:t>FulfilmentRe</w:t>
            </w:r>
            <w:r>
              <w:rPr>
                <w:rFonts w:ascii="Courier New" w:hAnsi="Courier New" w:cs="Courier New"/>
                <w:lang w:eastAsia="zh-CN"/>
              </w:rPr>
              <w:t>sults</w:t>
            </w:r>
            <w:bookmarkEnd w:id="632"/>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0A2533" w:rsidRDefault="00812FFB" w:rsidP="000A2533">
            <w:pPr>
              <w:pStyle w:val="TAL"/>
              <w:rPr>
                <w:rFonts w:eastAsia="Courier New"/>
              </w:rPr>
            </w:pPr>
            <w:r w:rsidRPr="000A2533">
              <w:rPr>
                <w:rFonts w:eastAsia="Courier New"/>
              </w:rPr>
              <w:t>type: TargetFulfilmentResult</w:t>
            </w:r>
          </w:p>
          <w:p w14:paraId="305D2305" w14:textId="07A16DBC" w:rsidR="00812FFB" w:rsidRPr="000A2533" w:rsidRDefault="00812FFB" w:rsidP="000A2533">
            <w:pPr>
              <w:pStyle w:val="TAL"/>
              <w:rPr>
                <w:rFonts w:eastAsia="Courier New"/>
              </w:rPr>
            </w:pPr>
            <w:r w:rsidRPr="000A2533">
              <w:rPr>
                <w:rFonts w:eastAsia="Courier New"/>
              </w:rPr>
              <w:t>multiplicity: *</w:t>
            </w:r>
          </w:p>
          <w:p w14:paraId="001554DB" w14:textId="77777777" w:rsidR="00812FFB" w:rsidRPr="000A2533" w:rsidRDefault="00812FFB" w:rsidP="000A2533">
            <w:pPr>
              <w:pStyle w:val="TAL"/>
              <w:rPr>
                <w:rFonts w:eastAsia="Courier New"/>
              </w:rPr>
            </w:pPr>
            <w:r w:rsidRPr="000A2533">
              <w:rPr>
                <w:rFonts w:eastAsia="Courier New"/>
              </w:rPr>
              <w:t>isOrdered: False</w:t>
            </w:r>
          </w:p>
          <w:p w14:paraId="4D650776" w14:textId="29F67E45" w:rsidR="00812FFB" w:rsidRPr="000A2533" w:rsidRDefault="00812FFB" w:rsidP="000A2533">
            <w:pPr>
              <w:pStyle w:val="TAL"/>
              <w:rPr>
                <w:rFonts w:eastAsia="Courier New"/>
              </w:rPr>
            </w:pPr>
            <w:r w:rsidRPr="000A2533">
              <w:rPr>
                <w:rFonts w:eastAsia="Courier New"/>
              </w:rPr>
              <w:t xml:space="preserve">isUnique: </w:t>
            </w:r>
            <w:r w:rsidR="0044227B" w:rsidRPr="000A2533">
              <w:rPr>
                <w:rFonts w:eastAsia="Courier New"/>
              </w:rPr>
              <w:t>True</w:t>
            </w:r>
          </w:p>
          <w:p w14:paraId="37DC12A9" w14:textId="77777777" w:rsidR="00812FFB" w:rsidRPr="000A2533" w:rsidRDefault="00812FFB" w:rsidP="000A2533">
            <w:pPr>
              <w:pStyle w:val="TAL"/>
              <w:rPr>
                <w:rFonts w:eastAsia="Courier New"/>
              </w:rPr>
            </w:pPr>
            <w:r w:rsidRPr="000A2533">
              <w:rPr>
                <w:rFonts w:eastAsia="Courier New"/>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bookmarkStart w:id="633" w:name="_MCCTEMPBM_CRPT19430272___7"/>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bookmarkEnd w:id="633"/>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bookmarkStart w:id="634" w:name="_MCCTEMPBM_CRPT19430273___7"/>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bookmarkEnd w:id="634"/>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bookmarkStart w:id="635" w:name="_MCCTEMPBM_CRPT19430274___7"/>
            <w:r w:rsidRPr="005E6817">
              <w:rPr>
                <w:rFonts w:ascii="Courier New" w:hAnsi="Courier New" w:cs="Courier New" w:hint="eastAsia"/>
                <w:lang w:eastAsia="zh-CN"/>
              </w:rPr>
              <w:t>feasibilityCheckResult</w:t>
            </w:r>
            <w:bookmarkEnd w:id="635"/>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201992" w:rsidRPr="00506640" w14:paraId="2414F3CF" w14:textId="77777777" w:rsidTr="00FC2A1C">
        <w:trPr>
          <w:jc w:val="center"/>
        </w:trPr>
        <w:tc>
          <w:tcPr>
            <w:tcW w:w="1480" w:type="pct"/>
          </w:tcPr>
          <w:p w14:paraId="6CCED879" w14:textId="1D3A15FF" w:rsidR="00201992" w:rsidRPr="00506640" w:rsidRDefault="00201992" w:rsidP="00201992">
            <w:pPr>
              <w:pStyle w:val="TAL"/>
              <w:keepNext w:val="0"/>
              <w:rPr>
                <w:rFonts w:ascii="Courier New" w:eastAsia="Courier New" w:hAnsi="Courier New" w:cs="Courier New"/>
                <w:szCs w:val="18"/>
                <w:lang w:eastAsia="zh-CN"/>
              </w:rPr>
            </w:pPr>
            <w:bookmarkStart w:id="636" w:name="_MCCTEMPBM_CRPT19430275___7"/>
            <w:r>
              <w:rPr>
                <w:rFonts w:ascii="Courier New" w:hAnsi="Courier New" w:cs="Courier New"/>
                <w:lang w:eastAsia="zh-CN"/>
              </w:rPr>
              <w:t>infeasibilityReasons</w:t>
            </w:r>
            <w:bookmarkEnd w:id="636"/>
          </w:p>
        </w:tc>
        <w:tc>
          <w:tcPr>
            <w:tcW w:w="2686" w:type="pct"/>
          </w:tcPr>
          <w:p w14:paraId="35DD7B35"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lang w:eastAsia="zh-CN"/>
              </w:rPr>
              <w:t>e.g. invalid intent expression, the intent conflict</w:t>
            </w:r>
            <w:r>
              <w:rPr>
                <w:rFonts w:eastAsia="Courier New"/>
              </w:rPr>
              <w:t>) of the result of intent fulfilment feasibility check is INFEASIBLE</w:t>
            </w:r>
          </w:p>
          <w:p w14:paraId="0CCC6411" w14:textId="77777777" w:rsidR="00201992" w:rsidRPr="006477FC" w:rsidRDefault="00201992" w:rsidP="00201992">
            <w:pPr>
              <w:pStyle w:val="TAL"/>
              <w:rPr>
                <w:lang w:eastAsia="zh-CN"/>
              </w:rPr>
            </w:pPr>
          </w:p>
          <w:p w14:paraId="1827A26A" w14:textId="77777777" w:rsidR="00201992" w:rsidRDefault="00201992" w:rsidP="00201992">
            <w:pPr>
              <w:pStyle w:val="TAL"/>
              <w:rPr>
                <w:lang w:eastAsia="zh-CN"/>
              </w:rPr>
            </w:pPr>
          </w:p>
          <w:p w14:paraId="438E85DD" w14:textId="77777777" w:rsidR="00201992" w:rsidRDefault="00201992" w:rsidP="00201992">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565394C3" w14:textId="715AF2A7" w:rsidR="00201992" w:rsidRPr="00506640" w:rsidRDefault="00201992" w:rsidP="00201992">
            <w:pPr>
              <w:pStyle w:val="TAN"/>
              <w:rPr>
                <w:rFonts w:eastAsia="Courier New"/>
              </w:rPr>
            </w:pPr>
          </w:p>
        </w:tc>
        <w:tc>
          <w:tcPr>
            <w:tcW w:w="834" w:type="pct"/>
          </w:tcPr>
          <w:p w14:paraId="0C6F4754" w14:textId="77777777" w:rsidR="00201992" w:rsidRPr="00506640" w:rsidRDefault="00201992" w:rsidP="00201992">
            <w:pPr>
              <w:pStyle w:val="TAL"/>
              <w:keepNext w:val="0"/>
              <w:rPr>
                <w:rFonts w:eastAsia="DengXian"/>
              </w:rPr>
            </w:pPr>
            <w:r w:rsidRPr="00506640">
              <w:rPr>
                <w:rFonts w:eastAsia="DengXian"/>
              </w:rPr>
              <w:t xml:space="preserve">type: </w:t>
            </w:r>
            <w:r>
              <w:rPr>
                <w:rFonts w:eastAsia="DengXian"/>
              </w:rPr>
              <w:t>ENUM</w:t>
            </w:r>
          </w:p>
          <w:p w14:paraId="2410222E" w14:textId="77777777" w:rsidR="00201992" w:rsidRPr="00506640" w:rsidRDefault="00201992" w:rsidP="00201992">
            <w:pPr>
              <w:pStyle w:val="TAL"/>
              <w:keepNext w:val="0"/>
              <w:rPr>
                <w:rFonts w:eastAsia="DengXian"/>
              </w:rPr>
            </w:pPr>
            <w:r w:rsidRPr="00506640">
              <w:rPr>
                <w:rFonts w:eastAsia="DengXian"/>
              </w:rPr>
              <w:t>multiplicity: 1</w:t>
            </w:r>
            <w:r>
              <w:rPr>
                <w:rFonts w:eastAsia="DengXian"/>
              </w:rPr>
              <w:t>..*</w:t>
            </w:r>
          </w:p>
          <w:p w14:paraId="19FC0F30" w14:textId="56FB8210" w:rsidR="00201992" w:rsidRPr="00506640" w:rsidRDefault="00201992" w:rsidP="00201992">
            <w:pPr>
              <w:pStyle w:val="TAL"/>
              <w:keepNext w:val="0"/>
              <w:rPr>
                <w:rFonts w:eastAsia="DengXian"/>
              </w:rPr>
            </w:pPr>
            <w:r w:rsidRPr="00506640">
              <w:rPr>
                <w:rFonts w:eastAsia="DengXian"/>
              </w:rPr>
              <w:t xml:space="preserve">isOrdered: </w:t>
            </w:r>
            <w:r>
              <w:rPr>
                <w:rFonts w:eastAsia="DengXian"/>
              </w:rPr>
              <w:t>False</w:t>
            </w:r>
          </w:p>
          <w:p w14:paraId="75DF5B0F" w14:textId="09B98592" w:rsidR="00201992" w:rsidRPr="00506640" w:rsidRDefault="00201992" w:rsidP="00201992">
            <w:pPr>
              <w:pStyle w:val="TAL"/>
              <w:keepNext w:val="0"/>
              <w:rPr>
                <w:rFonts w:eastAsia="DengXian"/>
              </w:rPr>
            </w:pPr>
            <w:r w:rsidRPr="00506640">
              <w:rPr>
                <w:rFonts w:eastAsia="DengXian"/>
              </w:rPr>
              <w:t xml:space="preserve">isUnique: </w:t>
            </w:r>
            <w:r>
              <w:rPr>
                <w:rFonts w:eastAsia="DengXian"/>
              </w:rPr>
              <w:t>True</w:t>
            </w:r>
          </w:p>
          <w:p w14:paraId="14B53840"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5F7EF1F3" w14:textId="073BB503"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751B9E08" w14:textId="77777777" w:rsidTr="00FC2A1C">
        <w:trPr>
          <w:jc w:val="center"/>
        </w:trPr>
        <w:tc>
          <w:tcPr>
            <w:tcW w:w="1480" w:type="pct"/>
          </w:tcPr>
          <w:p w14:paraId="52DA21B1" w14:textId="189BEBB0" w:rsidR="00201992" w:rsidRPr="00506640" w:rsidRDefault="00201992" w:rsidP="00201992">
            <w:pPr>
              <w:pStyle w:val="TAL"/>
              <w:keepNext w:val="0"/>
              <w:rPr>
                <w:rFonts w:ascii="Courier New" w:eastAsia="Courier New" w:hAnsi="Courier New" w:cs="Courier New"/>
                <w:szCs w:val="18"/>
                <w:lang w:eastAsia="zh-CN"/>
              </w:rPr>
            </w:pPr>
            <w:bookmarkStart w:id="637" w:name="_MCCTEMPBM_CRPT19430276___7"/>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bookmarkEnd w:id="637"/>
          </w:p>
        </w:tc>
        <w:tc>
          <w:tcPr>
            <w:tcW w:w="2686" w:type="pct"/>
          </w:tcPr>
          <w:p w14:paraId="30AD903C" w14:textId="77777777" w:rsidR="00201992" w:rsidRDefault="00201992" w:rsidP="00201992">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201992" w:rsidRDefault="00201992" w:rsidP="00201992">
            <w:pPr>
              <w:pStyle w:val="TAL"/>
              <w:rPr>
                <w:rFonts w:eastAsia="Courier New"/>
              </w:rPr>
            </w:pPr>
          </w:p>
          <w:p w14:paraId="7C0A4495" w14:textId="77777777" w:rsidR="00201992" w:rsidRDefault="00201992" w:rsidP="00201992">
            <w:pPr>
              <w:pStyle w:val="TAL"/>
              <w:rPr>
                <w:rFonts w:eastAsia="Courier New"/>
              </w:rPr>
            </w:pPr>
          </w:p>
          <w:p w14:paraId="30F5F85F" w14:textId="77777777" w:rsidR="00201992" w:rsidRDefault="00201992" w:rsidP="00201992">
            <w:pPr>
              <w:pStyle w:val="TAL"/>
              <w:rPr>
                <w:rFonts w:eastAsia="Courier New"/>
              </w:rPr>
            </w:pPr>
          </w:p>
          <w:p w14:paraId="154B66CF" w14:textId="6746323F"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201992" w:rsidRPr="00506640" w:rsidRDefault="00201992" w:rsidP="00201992">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4670BDE7" w14:textId="77777777" w:rsidR="00201992" w:rsidRPr="00506640" w:rsidRDefault="00201992" w:rsidP="00201992">
            <w:pPr>
              <w:pStyle w:val="TAL"/>
              <w:keepNext w:val="0"/>
              <w:rPr>
                <w:rFonts w:eastAsia="DengXian"/>
              </w:rPr>
            </w:pPr>
            <w:r w:rsidRPr="00506640">
              <w:rPr>
                <w:rFonts w:eastAsia="DengXian"/>
              </w:rPr>
              <w:t xml:space="preserve">isOrdered: </w:t>
            </w:r>
            <w:r>
              <w:rPr>
                <w:rFonts w:eastAsia="DengXian"/>
              </w:rPr>
              <w:t>False</w:t>
            </w:r>
          </w:p>
          <w:p w14:paraId="6E321B5C" w14:textId="77777777" w:rsidR="00201992" w:rsidRPr="00506640" w:rsidRDefault="00201992" w:rsidP="00201992">
            <w:pPr>
              <w:pStyle w:val="TAL"/>
              <w:keepNext w:val="0"/>
              <w:rPr>
                <w:rFonts w:eastAsia="DengXian"/>
              </w:rPr>
            </w:pPr>
            <w:r w:rsidRPr="00506640">
              <w:rPr>
                <w:rFonts w:eastAsia="DengXian"/>
              </w:rPr>
              <w:t xml:space="preserve">isUnique: </w:t>
            </w:r>
            <w:r>
              <w:rPr>
                <w:rFonts w:eastAsia="DengXian"/>
              </w:rPr>
              <w:t>True</w:t>
            </w:r>
          </w:p>
          <w:p w14:paraId="13508D77"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08B3CF12" w14:textId="144FB738"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5DFED039" w14:textId="77777777" w:rsidTr="00FC2A1C">
        <w:trPr>
          <w:jc w:val="center"/>
        </w:trPr>
        <w:tc>
          <w:tcPr>
            <w:tcW w:w="1480" w:type="pct"/>
          </w:tcPr>
          <w:p w14:paraId="79F68C9E" w14:textId="5134A088" w:rsidR="00201992" w:rsidRPr="00506640" w:rsidRDefault="00201992" w:rsidP="00201992">
            <w:pPr>
              <w:pStyle w:val="TAL"/>
              <w:keepNext w:val="0"/>
              <w:rPr>
                <w:rFonts w:ascii="Courier New" w:eastAsia="Courier New" w:hAnsi="Courier New" w:cs="Courier New"/>
                <w:szCs w:val="18"/>
                <w:lang w:eastAsia="zh-CN"/>
              </w:rPr>
            </w:pPr>
            <w:bookmarkStart w:id="638" w:name="_MCCTEMPBM_CRPT19430277___7"/>
            <w:r w:rsidRPr="009722B1">
              <w:rPr>
                <w:rFonts w:ascii="Courier New" w:hAnsi="Courier New" w:cs="Courier New"/>
                <w:lang w:eastAsia="zh-CN"/>
              </w:rPr>
              <w:t>intentHandlingCapabilityId</w:t>
            </w:r>
            <w:bookmarkEnd w:id="638"/>
          </w:p>
        </w:tc>
        <w:tc>
          <w:tcPr>
            <w:tcW w:w="2686" w:type="pct"/>
          </w:tcPr>
          <w:p w14:paraId="6AFF5C4B" w14:textId="77777777" w:rsidR="00201992" w:rsidRDefault="00201992" w:rsidP="00201992">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201992" w:rsidRDefault="00201992" w:rsidP="00201992">
            <w:pPr>
              <w:pStyle w:val="TAL"/>
              <w:rPr>
                <w:rFonts w:eastAsia="Courier New"/>
              </w:rPr>
            </w:pPr>
          </w:p>
          <w:p w14:paraId="358B7ECF" w14:textId="77777777" w:rsidR="00201992" w:rsidRDefault="00201992" w:rsidP="00201992">
            <w:pPr>
              <w:pStyle w:val="TAL"/>
              <w:rPr>
                <w:rFonts w:eastAsia="Courier New"/>
              </w:rPr>
            </w:pPr>
          </w:p>
          <w:p w14:paraId="027D89E8" w14:textId="438C9EAB"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201992" w:rsidRDefault="00201992" w:rsidP="00201992">
            <w:pPr>
              <w:spacing w:after="0"/>
              <w:rPr>
                <w:rFonts w:ascii="Arial" w:hAnsi="Arial" w:cs="Arial"/>
                <w:sz w:val="18"/>
                <w:szCs w:val="18"/>
                <w:lang w:eastAsia="zh-CN"/>
              </w:rPr>
            </w:pPr>
            <w:bookmarkStart w:id="639" w:name="_MCCTEMPBM_CRPT19430278___7"/>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201992" w:rsidRDefault="00201992" w:rsidP="00201992">
            <w:pPr>
              <w:spacing w:after="0"/>
              <w:rPr>
                <w:rFonts w:ascii="Arial" w:hAnsi="Arial" w:cs="Arial"/>
                <w:sz w:val="18"/>
                <w:szCs w:val="18"/>
              </w:rPr>
            </w:pPr>
            <w:r>
              <w:rPr>
                <w:rFonts w:ascii="Arial" w:hAnsi="Arial" w:cs="Arial"/>
                <w:sz w:val="18"/>
                <w:szCs w:val="18"/>
              </w:rPr>
              <w:t>multiplicity: 1</w:t>
            </w:r>
          </w:p>
          <w:p w14:paraId="6FC3A38F" w14:textId="77777777" w:rsidR="00201992" w:rsidRDefault="00201992" w:rsidP="00201992">
            <w:pPr>
              <w:spacing w:after="0"/>
              <w:rPr>
                <w:rFonts w:ascii="Arial" w:hAnsi="Arial" w:cs="Arial"/>
                <w:sz w:val="18"/>
                <w:szCs w:val="18"/>
              </w:rPr>
            </w:pPr>
            <w:r>
              <w:rPr>
                <w:rFonts w:ascii="Arial" w:hAnsi="Arial" w:cs="Arial"/>
                <w:sz w:val="18"/>
                <w:szCs w:val="18"/>
              </w:rPr>
              <w:t>isOrdered: N/A</w:t>
            </w:r>
          </w:p>
          <w:p w14:paraId="3F668F93" w14:textId="77777777" w:rsidR="00201992" w:rsidRDefault="00201992" w:rsidP="00201992">
            <w:pPr>
              <w:spacing w:after="0"/>
              <w:rPr>
                <w:rFonts w:ascii="Arial" w:hAnsi="Arial" w:cs="Arial"/>
                <w:sz w:val="18"/>
                <w:szCs w:val="18"/>
              </w:rPr>
            </w:pPr>
            <w:r>
              <w:rPr>
                <w:rFonts w:ascii="Arial" w:hAnsi="Arial" w:cs="Arial"/>
                <w:sz w:val="18"/>
                <w:szCs w:val="18"/>
              </w:rPr>
              <w:t>isUnique: N/A</w:t>
            </w:r>
          </w:p>
          <w:p w14:paraId="5C9EC029" w14:textId="77777777" w:rsidR="00201992" w:rsidRDefault="00201992" w:rsidP="00201992">
            <w:pPr>
              <w:spacing w:after="0"/>
              <w:rPr>
                <w:rFonts w:ascii="Arial" w:hAnsi="Arial" w:cs="Arial"/>
                <w:sz w:val="18"/>
                <w:szCs w:val="18"/>
              </w:rPr>
            </w:pPr>
            <w:r>
              <w:rPr>
                <w:rFonts w:ascii="Arial" w:hAnsi="Arial" w:cs="Arial"/>
                <w:sz w:val="18"/>
                <w:szCs w:val="18"/>
              </w:rPr>
              <w:t>defaultValue: None</w:t>
            </w:r>
          </w:p>
          <w:bookmarkEnd w:id="639"/>
          <w:p w14:paraId="25202A2D" w14:textId="513EC2DB" w:rsidR="00201992" w:rsidRPr="00506640" w:rsidRDefault="00201992" w:rsidP="00201992">
            <w:pPr>
              <w:pStyle w:val="TAL"/>
              <w:keepNext w:val="0"/>
              <w:rPr>
                <w:rFonts w:eastAsia="Courier New"/>
              </w:rPr>
            </w:pPr>
            <w:r>
              <w:rPr>
                <w:rFonts w:cs="Arial"/>
                <w:szCs w:val="18"/>
              </w:rPr>
              <w:t>isNullable: False</w:t>
            </w:r>
          </w:p>
        </w:tc>
      </w:tr>
      <w:tr w:rsidR="00201992" w:rsidRPr="00506640" w14:paraId="48220A0F" w14:textId="77777777" w:rsidTr="00FC2A1C">
        <w:trPr>
          <w:jc w:val="center"/>
        </w:trPr>
        <w:tc>
          <w:tcPr>
            <w:tcW w:w="1480" w:type="pct"/>
          </w:tcPr>
          <w:p w14:paraId="1386FD51" w14:textId="6FC61CDA" w:rsidR="00201992" w:rsidRPr="00506640" w:rsidRDefault="00201992" w:rsidP="00201992">
            <w:pPr>
              <w:pStyle w:val="TAL"/>
              <w:keepNext w:val="0"/>
              <w:rPr>
                <w:rFonts w:ascii="Courier New" w:eastAsia="Courier New" w:hAnsi="Courier New" w:cs="Courier New"/>
                <w:szCs w:val="18"/>
                <w:lang w:eastAsia="zh-CN"/>
              </w:rPr>
            </w:pPr>
            <w:bookmarkStart w:id="640" w:name="_MCCTEMPBM_CRPT19430279___7"/>
            <w:r w:rsidRPr="00A477E9">
              <w:rPr>
                <w:rFonts w:ascii="Courier New" w:hAnsi="Courier New" w:cs="Courier New"/>
                <w:lang w:eastAsia="zh-CN"/>
              </w:rPr>
              <w:t>supportedExpectationObject</w:t>
            </w:r>
            <w:r>
              <w:rPr>
                <w:rFonts w:ascii="Courier New" w:hAnsi="Courier New" w:cs="Courier New"/>
                <w:lang w:eastAsia="zh-CN"/>
              </w:rPr>
              <w:t>Type</w:t>
            </w:r>
            <w:bookmarkEnd w:id="640"/>
          </w:p>
        </w:tc>
        <w:tc>
          <w:tcPr>
            <w:tcW w:w="2686" w:type="pct"/>
          </w:tcPr>
          <w:p w14:paraId="1E4DDA79"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201992" w:rsidRDefault="00201992" w:rsidP="00201992">
            <w:pPr>
              <w:pStyle w:val="TAL"/>
              <w:rPr>
                <w:lang w:eastAsia="zh-CN"/>
              </w:rPr>
            </w:pPr>
          </w:p>
          <w:p w14:paraId="7559EF79" w14:textId="77777777" w:rsidR="00201992" w:rsidRDefault="00201992" w:rsidP="00201992">
            <w:pPr>
              <w:pStyle w:val="TAL"/>
              <w:rPr>
                <w:lang w:eastAsia="zh-CN"/>
              </w:rPr>
            </w:pPr>
          </w:p>
          <w:p w14:paraId="1644F8E9" w14:textId="77777777" w:rsidR="00201992" w:rsidRDefault="00201992" w:rsidP="00201992">
            <w:pPr>
              <w:pStyle w:val="TAL"/>
              <w:rPr>
                <w:lang w:eastAsia="zh-CN"/>
              </w:rPr>
            </w:pPr>
          </w:p>
          <w:p w14:paraId="3CB0C167" w14:textId="2D45D8C7"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201992" w:rsidRPr="00506640" w:rsidRDefault="00201992" w:rsidP="00201992">
            <w:pPr>
              <w:pStyle w:val="TAL"/>
              <w:keepNext w:val="0"/>
              <w:rPr>
                <w:rFonts w:eastAsia="DengXian"/>
              </w:rPr>
            </w:pPr>
            <w:r w:rsidRPr="00506640">
              <w:rPr>
                <w:rFonts w:eastAsia="DengXian"/>
              </w:rPr>
              <w:t xml:space="preserve">type: </w:t>
            </w:r>
            <w:r>
              <w:rPr>
                <w:rFonts w:eastAsia="Courier New"/>
              </w:rPr>
              <w:t>Enum</w:t>
            </w:r>
          </w:p>
          <w:p w14:paraId="3507216E" w14:textId="77777777" w:rsidR="00201992" w:rsidRPr="00506640" w:rsidRDefault="00201992" w:rsidP="00201992">
            <w:pPr>
              <w:pStyle w:val="TAL"/>
              <w:keepNext w:val="0"/>
              <w:rPr>
                <w:rFonts w:eastAsia="DengXian"/>
              </w:rPr>
            </w:pPr>
            <w:r w:rsidRPr="00506640">
              <w:rPr>
                <w:rFonts w:eastAsia="DengXian"/>
              </w:rPr>
              <w:t>multiplicity: 1</w:t>
            </w:r>
          </w:p>
          <w:p w14:paraId="6D9A54E5" w14:textId="77777777" w:rsidR="00201992" w:rsidRPr="00506640" w:rsidRDefault="00201992" w:rsidP="00201992">
            <w:pPr>
              <w:pStyle w:val="TAL"/>
              <w:keepNext w:val="0"/>
              <w:rPr>
                <w:rFonts w:eastAsia="DengXian"/>
              </w:rPr>
            </w:pPr>
            <w:r w:rsidRPr="00506640">
              <w:rPr>
                <w:rFonts w:eastAsia="DengXian"/>
              </w:rPr>
              <w:t>isOrdered: N/A</w:t>
            </w:r>
          </w:p>
          <w:p w14:paraId="54B7D086" w14:textId="77777777" w:rsidR="00201992" w:rsidRPr="00506640" w:rsidRDefault="00201992" w:rsidP="00201992">
            <w:pPr>
              <w:pStyle w:val="TAL"/>
              <w:keepNext w:val="0"/>
              <w:rPr>
                <w:rFonts w:eastAsia="DengXian"/>
              </w:rPr>
            </w:pPr>
            <w:r w:rsidRPr="00506640">
              <w:rPr>
                <w:rFonts w:eastAsia="DengXian"/>
              </w:rPr>
              <w:t>isUnique: N/A</w:t>
            </w:r>
          </w:p>
          <w:p w14:paraId="2AC77DEC"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63F85000" w14:textId="42368706"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19A378E5" w14:textId="77777777" w:rsidTr="00FC2A1C">
        <w:trPr>
          <w:jc w:val="center"/>
        </w:trPr>
        <w:tc>
          <w:tcPr>
            <w:tcW w:w="1480" w:type="pct"/>
          </w:tcPr>
          <w:p w14:paraId="5CE8B72A" w14:textId="40E6C52D" w:rsidR="00201992" w:rsidRPr="00506640" w:rsidRDefault="00201992" w:rsidP="00201992">
            <w:pPr>
              <w:pStyle w:val="TAL"/>
              <w:keepNext w:val="0"/>
              <w:rPr>
                <w:rFonts w:ascii="Courier New" w:eastAsia="Courier New" w:hAnsi="Courier New" w:cs="Courier New"/>
                <w:szCs w:val="18"/>
                <w:lang w:eastAsia="zh-CN"/>
              </w:rPr>
            </w:pPr>
            <w:bookmarkStart w:id="641" w:name="_MCCTEMPBM_CRPT19430280___7"/>
            <w:r>
              <w:rPr>
                <w:rFonts w:ascii="Courier New" w:hAnsi="Courier New" w:cs="Courier New"/>
                <w:lang w:eastAsia="zh-CN"/>
              </w:rPr>
              <w:lastRenderedPageBreak/>
              <w:t>supportedExpectationTargetNames</w:t>
            </w:r>
            <w:bookmarkEnd w:id="641"/>
          </w:p>
        </w:tc>
        <w:tc>
          <w:tcPr>
            <w:tcW w:w="2686" w:type="pct"/>
          </w:tcPr>
          <w:p w14:paraId="70271A93"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201992" w:rsidRPr="002C6A33" w:rsidRDefault="00201992" w:rsidP="00201992">
            <w:pPr>
              <w:pStyle w:val="TAL"/>
              <w:rPr>
                <w:lang w:eastAsia="zh-CN"/>
              </w:rPr>
            </w:pPr>
          </w:p>
          <w:p w14:paraId="7929AAF4" w14:textId="77777777" w:rsidR="00201992" w:rsidRDefault="00201992" w:rsidP="00201992">
            <w:pPr>
              <w:pStyle w:val="TAL"/>
              <w:rPr>
                <w:lang w:eastAsia="zh-CN"/>
              </w:rPr>
            </w:pPr>
          </w:p>
          <w:p w14:paraId="4E9051DE" w14:textId="77777777" w:rsidR="00201992" w:rsidRDefault="00201992" w:rsidP="00201992">
            <w:pPr>
              <w:pStyle w:val="TAL"/>
              <w:rPr>
                <w:lang w:eastAsia="zh-CN"/>
              </w:rPr>
            </w:pPr>
          </w:p>
          <w:p w14:paraId="66C7BEAA" w14:textId="11A19BFA"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201992" w:rsidRPr="00506640" w:rsidRDefault="00201992" w:rsidP="00201992">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0CEA89BB" w14:textId="77777777" w:rsidR="00201992" w:rsidRPr="00506640" w:rsidRDefault="00201992" w:rsidP="00201992">
            <w:pPr>
              <w:pStyle w:val="TAL"/>
              <w:keepNext w:val="0"/>
              <w:rPr>
                <w:rFonts w:eastAsia="DengXian"/>
              </w:rPr>
            </w:pPr>
            <w:r w:rsidRPr="00506640">
              <w:rPr>
                <w:rFonts w:eastAsia="DengXian"/>
              </w:rPr>
              <w:t xml:space="preserve">isOrdered: </w:t>
            </w:r>
            <w:r>
              <w:rPr>
                <w:rFonts w:eastAsia="DengXian"/>
              </w:rPr>
              <w:t>False</w:t>
            </w:r>
          </w:p>
          <w:p w14:paraId="1CB26FCD" w14:textId="77777777" w:rsidR="00201992" w:rsidRPr="00506640" w:rsidRDefault="00201992" w:rsidP="00201992">
            <w:pPr>
              <w:pStyle w:val="TAL"/>
              <w:keepNext w:val="0"/>
              <w:rPr>
                <w:rFonts w:eastAsia="DengXian"/>
              </w:rPr>
            </w:pPr>
            <w:r w:rsidRPr="00506640">
              <w:rPr>
                <w:rFonts w:eastAsia="DengXian"/>
              </w:rPr>
              <w:t xml:space="preserve">isUnique: </w:t>
            </w:r>
            <w:r>
              <w:rPr>
                <w:rFonts w:eastAsia="DengXian"/>
              </w:rPr>
              <w:t>True</w:t>
            </w:r>
          </w:p>
          <w:p w14:paraId="0477CD0A"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17EA7BFE" w14:textId="0301A9A4"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297539B5" w14:textId="77777777" w:rsidTr="00FC2A1C">
        <w:trPr>
          <w:jc w:val="center"/>
        </w:trPr>
        <w:tc>
          <w:tcPr>
            <w:tcW w:w="1480" w:type="pct"/>
          </w:tcPr>
          <w:p w14:paraId="2F61B6D2" w14:textId="71D5A41C" w:rsidR="00201992" w:rsidRPr="00506640" w:rsidRDefault="00201992" w:rsidP="00201992">
            <w:pPr>
              <w:pStyle w:val="TAL"/>
              <w:keepNext w:val="0"/>
              <w:rPr>
                <w:rFonts w:ascii="Courier New" w:eastAsia="Courier New" w:hAnsi="Courier New" w:cs="Courier New"/>
                <w:szCs w:val="18"/>
                <w:lang w:eastAsia="zh-CN"/>
              </w:rPr>
            </w:pPr>
            <w:bookmarkStart w:id="642" w:name="_MCCTEMPBM_CRPT19430281___7"/>
            <w:r w:rsidRPr="00946BB9">
              <w:rPr>
                <w:rFonts w:ascii="Courier New" w:hAnsi="Courier New" w:cs="Courier New"/>
                <w:lang w:eastAsia="zh-CN"/>
              </w:rPr>
              <w:t>lastUpdated</w:t>
            </w:r>
            <w:r>
              <w:rPr>
                <w:rFonts w:ascii="Courier New" w:hAnsi="Courier New" w:cs="Courier New"/>
                <w:lang w:eastAsia="zh-CN"/>
              </w:rPr>
              <w:t>Time</w:t>
            </w:r>
            <w:bookmarkEnd w:id="642"/>
          </w:p>
        </w:tc>
        <w:tc>
          <w:tcPr>
            <w:tcW w:w="2686" w:type="pct"/>
          </w:tcPr>
          <w:p w14:paraId="52AF50A8" w14:textId="432720C0" w:rsidR="00201992" w:rsidRPr="00506640" w:rsidRDefault="00201992" w:rsidP="00201992">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71E93888" w14:textId="77777777" w:rsidR="00201992" w:rsidRPr="00506640" w:rsidRDefault="00201992" w:rsidP="00201992">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4EDDA17D" w14:textId="77777777" w:rsidR="00201992" w:rsidRPr="00506640" w:rsidRDefault="00201992" w:rsidP="00201992">
            <w:pPr>
              <w:pStyle w:val="TAL"/>
              <w:keepNext w:val="0"/>
              <w:rPr>
                <w:rFonts w:eastAsia="DengXian"/>
              </w:rPr>
            </w:pPr>
            <w:r w:rsidRPr="00506640">
              <w:rPr>
                <w:rFonts w:eastAsia="DengXian"/>
              </w:rPr>
              <w:t>isOrdered: N/A</w:t>
            </w:r>
          </w:p>
          <w:p w14:paraId="27891014" w14:textId="77777777" w:rsidR="00201992" w:rsidRPr="00506640" w:rsidRDefault="00201992" w:rsidP="00201992">
            <w:pPr>
              <w:pStyle w:val="TAL"/>
              <w:keepNext w:val="0"/>
              <w:rPr>
                <w:rFonts w:eastAsia="DengXian"/>
              </w:rPr>
            </w:pPr>
            <w:r w:rsidRPr="00506640">
              <w:rPr>
                <w:rFonts w:eastAsia="DengXian"/>
              </w:rPr>
              <w:t>isUnique: N/A</w:t>
            </w:r>
          </w:p>
          <w:p w14:paraId="503A96AC"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2AB629FB" w14:textId="72B3224B"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5B30D2F7" w14:textId="77777777" w:rsidTr="00FC2A1C">
        <w:trPr>
          <w:jc w:val="center"/>
        </w:trPr>
        <w:tc>
          <w:tcPr>
            <w:tcW w:w="1480" w:type="pct"/>
          </w:tcPr>
          <w:p w14:paraId="36734A37" w14:textId="69B48B5B" w:rsidR="00201992" w:rsidRPr="00946BB9" w:rsidRDefault="00201992" w:rsidP="00201992">
            <w:pPr>
              <w:pStyle w:val="TAL"/>
              <w:keepNext w:val="0"/>
              <w:rPr>
                <w:rFonts w:ascii="Courier New" w:hAnsi="Courier New" w:cs="Courier New"/>
                <w:lang w:eastAsia="zh-CN"/>
              </w:rPr>
            </w:pPr>
            <w:bookmarkStart w:id="643" w:name="_MCCTEMPBM_CRPT19430282___7"/>
            <w:r>
              <w:rPr>
                <w:rFonts w:ascii="Courier New" w:eastAsia="SimSun" w:hAnsi="Courier New" w:cs="Courier New"/>
                <w:szCs w:val="18"/>
                <w:lang w:eastAsia="zh-CN"/>
              </w:rPr>
              <w:t>ContextSelectivity</w:t>
            </w:r>
            <w:bookmarkEnd w:id="643"/>
          </w:p>
        </w:tc>
        <w:tc>
          <w:tcPr>
            <w:tcW w:w="2686" w:type="pct"/>
          </w:tcPr>
          <w:p w14:paraId="4E530E08" w14:textId="40C36503" w:rsidR="00201992" w:rsidRDefault="00201992" w:rsidP="00201992">
            <w:pPr>
              <w:pStyle w:val="TAL"/>
              <w:keepNext w:val="0"/>
              <w:rPr>
                <w:rFonts w:ascii="Courier New" w:hAnsi="Courier New" w:cs="Courier New"/>
                <w:szCs w:val="18"/>
                <w:lang w:eastAsia="zh-CN"/>
              </w:rPr>
            </w:pPr>
            <w:bookmarkStart w:id="644" w:name="_MCCTEMPBM_CRPT19430283___7"/>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bookmarkEnd w:id="644"/>
          <w:p w14:paraId="634E18EE" w14:textId="77777777" w:rsidR="00201992" w:rsidRDefault="00201992" w:rsidP="00201992">
            <w:pPr>
              <w:pStyle w:val="TAL"/>
              <w:keepNext w:val="0"/>
            </w:pPr>
          </w:p>
          <w:p w14:paraId="7FF2F180" w14:textId="461F3C00" w:rsidR="00201992" w:rsidRDefault="00201992" w:rsidP="00201992">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201992" w:rsidRPr="00506640" w:rsidRDefault="00201992" w:rsidP="00201992">
            <w:pPr>
              <w:pStyle w:val="TAL"/>
              <w:keepNext w:val="0"/>
              <w:rPr>
                <w:rFonts w:eastAsia="Courier New"/>
              </w:rPr>
            </w:pPr>
            <w:r w:rsidRPr="00506640">
              <w:rPr>
                <w:rFonts w:eastAsia="Courier New"/>
              </w:rPr>
              <w:t>type: Enum</w:t>
            </w:r>
          </w:p>
          <w:p w14:paraId="393916C5" w14:textId="77777777" w:rsidR="00201992" w:rsidRPr="00506640" w:rsidRDefault="00201992" w:rsidP="00201992">
            <w:pPr>
              <w:pStyle w:val="TAL"/>
              <w:keepNext w:val="0"/>
              <w:rPr>
                <w:rFonts w:eastAsia="Courier New"/>
              </w:rPr>
            </w:pPr>
            <w:r w:rsidRPr="00506640">
              <w:rPr>
                <w:rFonts w:eastAsia="Courier New"/>
              </w:rPr>
              <w:t>multiplicity: 1</w:t>
            </w:r>
          </w:p>
          <w:p w14:paraId="5E2B504B" w14:textId="77777777" w:rsidR="00201992" w:rsidRPr="00506640" w:rsidRDefault="00201992" w:rsidP="00201992">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201992" w:rsidRPr="00506640" w:rsidRDefault="00201992" w:rsidP="00201992">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201992" w:rsidRPr="00506640" w:rsidRDefault="00201992" w:rsidP="00201992">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201992" w:rsidRDefault="00201992" w:rsidP="00201992">
            <w:pPr>
              <w:pStyle w:val="TAL"/>
              <w:keepNext w:val="0"/>
              <w:rPr>
                <w:rFonts w:eastAsia="DengXian"/>
              </w:rPr>
            </w:pPr>
            <w:r w:rsidRPr="00506640">
              <w:rPr>
                <w:rFonts w:eastAsia="Courier New"/>
              </w:rPr>
              <w:t>isNullable: False</w:t>
            </w:r>
          </w:p>
        </w:tc>
      </w:tr>
      <w:tr w:rsidR="00201992" w:rsidRPr="00506640" w14:paraId="59B2D21C" w14:textId="77777777" w:rsidTr="00FC2A1C">
        <w:trPr>
          <w:jc w:val="center"/>
        </w:trPr>
        <w:tc>
          <w:tcPr>
            <w:tcW w:w="1480" w:type="pct"/>
          </w:tcPr>
          <w:p w14:paraId="28C695B8" w14:textId="26523281" w:rsidR="00201992" w:rsidRDefault="00201992" w:rsidP="00201992">
            <w:pPr>
              <w:pStyle w:val="TAL"/>
              <w:keepNext w:val="0"/>
              <w:rPr>
                <w:rFonts w:ascii="Courier New" w:eastAsia="SimSun" w:hAnsi="Courier New" w:cs="Courier New"/>
                <w:szCs w:val="18"/>
                <w:lang w:eastAsia="zh-CN"/>
              </w:rPr>
            </w:pPr>
            <w:bookmarkStart w:id="645" w:name="_MCCTEMPBM_CRPT19430284___7"/>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bookmarkEnd w:id="645"/>
          </w:p>
        </w:tc>
        <w:tc>
          <w:tcPr>
            <w:tcW w:w="2686" w:type="pct"/>
          </w:tcPr>
          <w:p w14:paraId="3A685841" w14:textId="77777777" w:rsidR="00201992" w:rsidRPr="0014329A" w:rsidRDefault="00201992" w:rsidP="00201992">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201992" w:rsidRDefault="00201992" w:rsidP="00201992">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656A7D59" w14:textId="77777777" w:rsidR="00201992" w:rsidRPr="006874F7" w:rsidRDefault="00201992" w:rsidP="00201992">
            <w:pPr>
              <w:pStyle w:val="TAL"/>
              <w:keepNext w:val="0"/>
              <w:rPr>
                <w:rFonts w:eastAsia="Courier New"/>
              </w:rPr>
            </w:pPr>
          </w:p>
        </w:tc>
        <w:tc>
          <w:tcPr>
            <w:tcW w:w="834" w:type="pct"/>
          </w:tcPr>
          <w:p w14:paraId="57E49ADB" w14:textId="710CBD55" w:rsidR="00201992" w:rsidRPr="00506640" w:rsidRDefault="00201992" w:rsidP="00201992">
            <w:pPr>
              <w:pStyle w:val="TAL"/>
              <w:keepNext w:val="0"/>
              <w:rPr>
                <w:rFonts w:eastAsia="Courier New"/>
              </w:rPr>
            </w:pPr>
            <w:r w:rsidRPr="00506640">
              <w:rPr>
                <w:rFonts w:eastAsia="Courier New"/>
              </w:rPr>
              <w:t xml:space="preserve">type: </w:t>
            </w:r>
            <w:r>
              <w:rPr>
                <w:rFonts w:eastAsia="DengXian"/>
                <w:lang w:eastAsia="zh-CN"/>
              </w:rPr>
              <w:t>Boolean</w:t>
            </w:r>
          </w:p>
          <w:p w14:paraId="7815B5E5" w14:textId="77777777" w:rsidR="00201992" w:rsidRPr="00506640" w:rsidRDefault="00201992" w:rsidP="00201992">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01992" w:rsidRPr="00506640" w:rsidRDefault="00201992" w:rsidP="00201992">
            <w:pPr>
              <w:pStyle w:val="TAL"/>
              <w:keepNext w:val="0"/>
              <w:rPr>
                <w:rFonts w:eastAsia="Courier New"/>
              </w:rPr>
            </w:pPr>
            <w:r w:rsidRPr="00506640">
              <w:rPr>
                <w:rFonts w:eastAsia="Courier New"/>
              </w:rPr>
              <w:t xml:space="preserve">isOrdered: </w:t>
            </w:r>
            <w:r>
              <w:rPr>
                <w:rFonts w:eastAsia="Courier New"/>
              </w:rPr>
              <w:t>N/A</w:t>
            </w:r>
          </w:p>
          <w:p w14:paraId="5D0CB248" w14:textId="77777777" w:rsidR="00201992" w:rsidRPr="00506640" w:rsidRDefault="00201992" w:rsidP="00201992">
            <w:pPr>
              <w:pStyle w:val="TAL"/>
              <w:keepNext w:val="0"/>
              <w:rPr>
                <w:rFonts w:eastAsia="Courier New"/>
              </w:rPr>
            </w:pPr>
            <w:r w:rsidRPr="00506640">
              <w:rPr>
                <w:rFonts w:eastAsia="Courier New"/>
              </w:rPr>
              <w:t xml:space="preserve">isUnique: </w:t>
            </w:r>
            <w:r>
              <w:rPr>
                <w:rFonts w:eastAsia="Courier New"/>
              </w:rPr>
              <w:t>N/A</w:t>
            </w:r>
          </w:p>
          <w:p w14:paraId="4B2050D8" w14:textId="77777777" w:rsidR="00201992" w:rsidRPr="00506640" w:rsidRDefault="00201992" w:rsidP="00201992">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201992" w:rsidRPr="00506640" w:rsidRDefault="00201992" w:rsidP="00201992">
            <w:pPr>
              <w:pStyle w:val="TAL"/>
              <w:keepNext w:val="0"/>
              <w:rPr>
                <w:rFonts w:eastAsia="Courier New"/>
              </w:rPr>
            </w:pPr>
            <w:r w:rsidRPr="00506640">
              <w:rPr>
                <w:rFonts w:eastAsia="Courier New"/>
              </w:rPr>
              <w:t xml:space="preserve">isNullable: </w:t>
            </w:r>
            <w:r>
              <w:rPr>
                <w:rFonts w:eastAsia="Courier New"/>
              </w:rPr>
              <w:t>False</w:t>
            </w:r>
          </w:p>
        </w:tc>
      </w:tr>
      <w:tr w:rsidR="00201992" w:rsidRPr="00506640" w14:paraId="080D733F" w14:textId="77777777" w:rsidTr="00B64BAC">
        <w:trPr>
          <w:jc w:val="center"/>
        </w:trPr>
        <w:tc>
          <w:tcPr>
            <w:tcW w:w="5000" w:type="pct"/>
            <w:gridSpan w:val="3"/>
          </w:tcPr>
          <w:p w14:paraId="545B8113" w14:textId="7EF894C8" w:rsidR="00201992" w:rsidRPr="00506640" w:rsidRDefault="00201992" w:rsidP="00201992">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646" w:name="_CR6_2_1_5"/>
      <w:bookmarkStart w:id="647" w:name="_Toc106015910"/>
      <w:bookmarkStart w:id="648" w:name="_Toc106098549"/>
      <w:bookmarkStart w:id="649" w:name="_Toc113634508"/>
      <w:bookmarkStart w:id="650" w:name="_Toc202514862"/>
      <w:bookmarkEnd w:id="646"/>
      <w:r w:rsidRPr="0082466B">
        <w:t>6.2.1.5</w:t>
      </w:r>
      <w:r w:rsidRPr="0082466B">
        <w:tab/>
        <w:t>Common notifications</w:t>
      </w:r>
      <w:bookmarkEnd w:id="647"/>
      <w:bookmarkEnd w:id="648"/>
      <w:bookmarkEnd w:id="649"/>
      <w:bookmarkEnd w:id="650"/>
    </w:p>
    <w:p w14:paraId="24EACF3B" w14:textId="68E4C057" w:rsidR="007913C6" w:rsidRPr="0082466B" w:rsidRDefault="007913C6" w:rsidP="007913C6">
      <w:pPr>
        <w:pStyle w:val="Heading5"/>
      </w:pPr>
      <w:bookmarkStart w:id="651" w:name="_CR6_2_1_5_1"/>
      <w:bookmarkStart w:id="652" w:name="_Toc106015911"/>
      <w:bookmarkStart w:id="653" w:name="_Toc106098550"/>
      <w:bookmarkStart w:id="654" w:name="_Toc113634509"/>
      <w:bookmarkStart w:id="655" w:name="_Toc202514863"/>
      <w:bookmarkEnd w:id="651"/>
      <w:r w:rsidRPr="0082466B">
        <w:t>6.2.1.5.1</w:t>
      </w:r>
      <w:r w:rsidRPr="0082466B">
        <w:tab/>
        <w:t>Configuration notifications</w:t>
      </w:r>
      <w:bookmarkEnd w:id="652"/>
      <w:bookmarkEnd w:id="653"/>
      <w:bookmarkEnd w:id="654"/>
      <w:bookmarkEnd w:id="655"/>
    </w:p>
    <w:p w14:paraId="5F1CD908" w14:textId="0A6A1DE6" w:rsidR="007913C6" w:rsidRPr="00DA19EF" w:rsidRDefault="007913C6" w:rsidP="007913C6">
      <w:bookmarkStart w:id="656" w:name="_MCCTEMPBM_CRPT19430285___7"/>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657" w:name="_CRTable6_2_1_5_11"/>
      <w:bookmarkEnd w:id="656"/>
      <w:r w:rsidRPr="00DA19EF">
        <w:rPr>
          <w:lang w:eastAsia="zh-CN"/>
        </w:rPr>
        <w:t xml:space="preserve">Table </w:t>
      </w:r>
      <w:bookmarkEnd w:id="657"/>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bookmarkStart w:id="658" w:name="_MCCTEMPBM_CRPT19430286___7"/>
            <w:bookmarkStart w:id="659" w:name="_PERM_MCCTEMPBM_CRPT19430287___4" w:colFirst="1" w:colLast="1"/>
            <w:r w:rsidRPr="00DA19EF">
              <w:rPr>
                <w:rFonts w:ascii="Courier New" w:hAnsi="Courier New" w:cs="Courier New"/>
                <w:sz w:val="18"/>
              </w:rPr>
              <w:t>notifyMOICreation</w:t>
            </w:r>
            <w:bookmarkEnd w:id="658"/>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C37C18">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C37C18">
            <w:pPr>
              <w:pStyle w:val="TAC"/>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bookmarkStart w:id="660" w:name="_MCCTEMPBM_CRPT19430288___7"/>
            <w:bookmarkStart w:id="661" w:name="_PERM_MCCTEMPBM_CRPT19430289___4" w:colFirst="1" w:colLast="1"/>
            <w:bookmarkEnd w:id="659"/>
            <w:r w:rsidRPr="00DA19EF">
              <w:rPr>
                <w:rFonts w:ascii="Courier New" w:hAnsi="Courier New" w:cs="Courier New"/>
                <w:sz w:val="18"/>
              </w:rPr>
              <w:t>notifyMOIDeletion</w:t>
            </w:r>
            <w:bookmarkEnd w:id="660"/>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C37C18">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C37C18">
            <w:pPr>
              <w:pStyle w:val="TAC"/>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bookmarkStart w:id="662" w:name="_MCCTEMPBM_CRPT19430290___7"/>
            <w:bookmarkStart w:id="663" w:name="_PERM_MCCTEMPBM_CRPT19430291___4" w:colFirst="1" w:colLast="1"/>
            <w:bookmarkEnd w:id="661"/>
            <w:r w:rsidRPr="00DA19EF">
              <w:rPr>
                <w:rFonts w:ascii="Courier New" w:hAnsi="Courier New" w:cs="Courier New"/>
                <w:sz w:val="18"/>
              </w:rPr>
              <w:t>notifyMOIAttributeValueChanges</w:t>
            </w:r>
            <w:bookmarkEnd w:id="662"/>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C37C18">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C37C18">
            <w:pPr>
              <w:pStyle w:val="TAC"/>
            </w:pPr>
            <w:r w:rsidRPr="00DA19EF">
              <w:t>--</w:t>
            </w:r>
          </w:p>
        </w:tc>
      </w:tr>
      <w:bookmarkEnd w:id="663"/>
    </w:tbl>
    <w:p w14:paraId="05E8F3A0" w14:textId="77777777" w:rsidR="007913C6" w:rsidRPr="00506640" w:rsidRDefault="007913C6" w:rsidP="003E36F7"/>
    <w:p w14:paraId="5019368F" w14:textId="53D74639" w:rsidR="0057181E" w:rsidRPr="00506640" w:rsidRDefault="0057181E" w:rsidP="0057181E">
      <w:pPr>
        <w:pStyle w:val="Heading3"/>
      </w:pPr>
      <w:bookmarkStart w:id="664" w:name="_CR6_2_2"/>
      <w:bookmarkStart w:id="665" w:name="_Toc106192968"/>
      <w:bookmarkStart w:id="666" w:name="_Toc202514864"/>
      <w:bookmarkEnd w:id="664"/>
      <w:r w:rsidRPr="00506640">
        <w:t>6.2.2</w:t>
      </w:r>
      <w:r w:rsidRPr="00506640">
        <w:tab/>
        <w:t>Scenario specific IntentExpectation definition</w:t>
      </w:r>
      <w:bookmarkEnd w:id="665"/>
      <w:bookmarkEnd w:id="666"/>
    </w:p>
    <w:p w14:paraId="724EF2C0" w14:textId="2BE3B59D" w:rsidR="0057181E" w:rsidRPr="00506640" w:rsidRDefault="0057181E" w:rsidP="0057181E">
      <w:pPr>
        <w:pStyle w:val="Heading4"/>
        <w:rPr>
          <w:lang w:eastAsia="zh-CN"/>
        </w:rPr>
      </w:pPr>
      <w:bookmarkStart w:id="667" w:name="_CR6_2_2_1"/>
      <w:bookmarkStart w:id="668" w:name="_Toc106192969"/>
      <w:bookmarkStart w:id="669" w:name="_Toc202514865"/>
      <w:bookmarkEnd w:id="667"/>
      <w:r w:rsidRPr="00506640">
        <w:rPr>
          <w:rFonts w:hint="eastAsia"/>
          <w:lang w:eastAsia="zh-CN"/>
        </w:rPr>
        <w:t>6</w:t>
      </w:r>
      <w:r w:rsidRPr="00506640">
        <w:rPr>
          <w:lang w:eastAsia="zh-CN"/>
        </w:rPr>
        <w:t>.2.2.1</w:t>
      </w:r>
      <w:r w:rsidRPr="00506640">
        <w:rPr>
          <w:lang w:eastAsia="zh-CN"/>
        </w:rPr>
        <w:tab/>
        <w:t>Scenario specific IntentExpectation definition</w:t>
      </w:r>
      <w:bookmarkEnd w:id="668"/>
      <w:bookmarkEnd w:id="669"/>
    </w:p>
    <w:p w14:paraId="59C391AE" w14:textId="45FE47D4" w:rsidR="0057181E" w:rsidRPr="00506640" w:rsidRDefault="0057181E" w:rsidP="0057181E">
      <w:pPr>
        <w:pStyle w:val="Heading5"/>
      </w:pPr>
      <w:bookmarkStart w:id="670" w:name="_CR6_2_2_1_1"/>
      <w:bookmarkStart w:id="671" w:name="_Toc106192970"/>
      <w:bookmarkStart w:id="672" w:name="_Toc202514866"/>
      <w:bookmarkEnd w:id="670"/>
      <w:r w:rsidRPr="00506640">
        <w:t>6.2.2.1.1</w:t>
      </w:r>
      <w:r w:rsidRPr="00506640">
        <w:tab/>
        <w:t>Radio Network Expectation</w:t>
      </w:r>
      <w:bookmarkEnd w:id="671"/>
      <w:bookmarkEnd w:id="672"/>
    </w:p>
    <w:p w14:paraId="3EB8A9A3" w14:textId="51D7B41D" w:rsidR="0057181E" w:rsidRPr="00506640" w:rsidRDefault="0057181E" w:rsidP="000B1F58">
      <w:pPr>
        <w:pStyle w:val="H6"/>
        <w:rPr>
          <w:lang w:eastAsia="zh-CN"/>
        </w:rPr>
      </w:pPr>
      <w:bookmarkStart w:id="673" w:name="_CR6_2_2_1_1_1"/>
      <w:r w:rsidRPr="00506640">
        <w:rPr>
          <w:lang w:eastAsia="zh-CN"/>
        </w:rPr>
        <w:t>6.2.2.1.1.1</w:t>
      </w:r>
      <w:r w:rsidRPr="00506640">
        <w:rPr>
          <w:lang w:eastAsia="zh-CN"/>
        </w:rPr>
        <w:tab/>
        <w:t>Definition</w:t>
      </w:r>
    </w:p>
    <w:bookmarkEnd w:id="673"/>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674" w:name="_CRTable6_2_2_1_1_11"/>
      <w:r w:rsidRPr="00506640">
        <w:rPr>
          <w:rFonts w:eastAsia="Liberation Sans"/>
          <w:lang w:eastAsia="zh-CN"/>
        </w:rPr>
        <w:lastRenderedPageBreak/>
        <w:t xml:space="preserve">Table </w:t>
      </w:r>
      <w:bookmarkEnd w:id="674"/>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675" w:name="_MCCTEMPBM_CRPT19430292___7"/>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675"/>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bookmarkStart w:id="676" w:name="_MCCTEMPBM_CRPT19430293___7"/>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676"/>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053206">
        <w:rPr>
          <w:rFonts w:eastAsia="Liberation Sans"/>
          <w:lang w:eastAsia="zh-CN"/>
        </w:rPr>
        <w:t>ob</w:t>
      </w:r>
      <w:r w:rsidR="0057181E" w:rsidRPr="00506640">
        <w:rPr>
          <w:rFonts w:eastAsia="Liberation Sans"/>
          <w:lang w:eastAsia="zh-CN"/>
        </w:rPr>
        <w:t>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bookmarkStart w:id="677" w:name="_CR6_2_2_1_1_2"/>
      <w:r w:rsidRPr="00506640">
        <w:rPr>
          <w:lang w:eastAsia="zh-CN"/>
        </w:rPr>
        <w:t>6.2.2.1.1.2</w:t>
      </w:r>
      <w:r w:rsidRPr="00506640">
        <w:rPr>
          <w:lang w:eastAsia="zh-CN"/>
        </w:rPr>
        <w:tab/>
        <w:t>ObjectContexts</w:t>
      </w:r>
    </w:p>
    <w:bookmarkEnd w:id="677"/>
    <w:p w14:paraId="0BA2228E" w14:textId="35996389" w:rsidR="0057181E" w:rsidRPr="00506640" w:rsidRDefault="0057181E" w:rsidP="0057181E">
      <w:pPr>
        <w:rPr>
          <w:rFonts w:eastAsia="Liberation Sans"/>
          <w:lang w:eastAsia="zh-CN"/>
        </w:rPr>
      </w:pPr>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678" w:name="_CRTable6_2_2_1_1_21"/>
      <w:r w:rsidRPr="00506640">
        <w:rPr>
          <w:rFonts w:eastAsia="Liberation Sans"/>
          <w:lang w:eastAsia="zh-CN"/>
        </w:rPr>
        <w:t xml:space="preserve">Table </w:t>
      </w:r>
      <w:bookmarkEnd w:id="678"/>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679" w:name="_MCCTEMPBM_CRPT19430294___6"/>
            <w:bookmarkStart w:id="680" w:name="_PERM_MCCTEMPBM_CRPT19430295___4" w:colFirst="1" w:colLast="4"/>
            <w:r w:rsidRPr="00506640">
              <w:rPr>
                <w:rFonts w:ascii="Courier New" w:hAnsi="Courier New" w:cs="Courier New"/>
              </w:rPr>
              <w:t>coverageAreaPolygonContext</w:t>
            </w:r>
            <w:bookmarkEnd w:id="679"/>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C37C18">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C37C18">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C37C18">
            <w:pPr>
              <w:pStyle w:val="TAC"/>
            </w:pPr>
            <w:r w:rsidRPr="00506640">
              <w:rPr>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bookmarkStart w:id="681" w:name="_MCCTEMPBM_CRPT19430296___6"/>
            <w:bookmarkStart w:id="682" w:name="_PERM_MCCTEMPBM_CRPT19430297___4" w:colFirst="1" w:colLast="4"/>
            <w:bookmarkEnd w:id="680"/>
            <w:r w:rsidRPr="00506640">
              <w:rPr>
                <w:rFonts w:ascii="Courier New" w:hAnsi="Courier New" w:cs="Courier New"/>
              </w:rPr>
              <w:t>coverageTACContext</w:t>
            </w:r>
            <w:bookmarkEnd w:id="681"/>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C37C18">
            <w:pPr>
              <w:pStyle w:val="TAC"/>
              <w:rPr>
                <w:lang w:eastAsia="zh-CN"/>
              </w:rPr>
            </w:pPr>
            <w:r w:rsidRPr="00506640">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C37C18">
            <w:pPr>
              <w:pStyle w:val="TAC"/>
              <w:rPr>
                <w:lang w:eastAsia="zh-CN"/>
              </w:rPr>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C37C18">
            <w:pPr>
              <w:pStyle w:val="TAC"/>
              <w:rPr>
                <w:lang w:eastAsia="zh-CN"/>
              </w:rPr>
            </w:pPr>
            <w:r w:rsidRPr="00506640">
              <w:rPr>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bookmarkStart w:id="683" w:name="_MCCTEMPBM_CRPT19430298___6"/>
            <w:bookmarkStart w:id="684" w:name="_PERM_MCCTEMPBM_CRPT19430299___4" w:colFirst="1" w:colLast="4"/>
            <w:bookmarkEnd w:id="682"/>
            <w:r w:rsidRPr="00506640">
              <w:rPr>
                <w:rFonts w:ascii="Courier New" w:eastAsia="DengXian" w:hAnsi="Courier New" w:cs="Courier New"/>
                <w:bCs/>
                <w:lang w:eastAsia="zh-CN"/>
              </w:rPr>
              <w:t>pLMNContext</w:t>
            </w:r>
            <w:bookmarkEnd w:id="683"/>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C37C18">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C37C18">
            <w:pPr>
              <w:pStyle w:val="TAC"/>
              <w:rPr>
                <w:lang w:eastAsia="zh-CN"/>
              </w:rPr>
            </w:pPr>
            <w:r w:rsidRPr="00506640">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Fonts w:ascii="Courier New" w:hAnsi="Courier New" w:cs="Courier New"/>
                <w:bCs/>
                <w:color w:val="333333"/>
                <w:lang w:eastAsia="zh-CN"/>
              </w:rPr>
            </w:pPr>
            <w:bookmarkStart w:id="685" w:name="_MCCTEMPBM_CRPT19430300___7"/>
            <w:bookmarkStart w:id="686" w:name="_PERM_MCCTEMPBM_CRPT19430301___4" w:colFirst="1" w:colLast="4"/>
            <w:bookmarkEnd w:id="684"/>
            <w:r w:rsidRPr="00D85FBE">
              <w:rPr>
                <w:rFonts w:ascii="Courier New" w:hAnsi="Courier New" w:cs="Courier New"/>
                <w:bCs/>
                <w:color w:val="333333"/>
                <w:lang w:eastAsia="zh-CN"/>
              </w:rPr>
              <w:t>dlFrequencyContext</w:t>
            </w:r>
            <w:bookmarkEnd w:id="685"/>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C37C18">
            <w:pPr>
              <w:pStyle w:val="TAC"/>
              <w:rPr>
                <w:bCs/>
                <w:color w:val="333333"/>
                <w:lang w:eastAsia="zh-CN"/>
              </w:rPr>
            </w:pPr>
            <w:r w:rsidRPr="00506640">
              <w:rPr>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C37C18">
            <w:pPr>
              <w:pStyle w:val="TAC"/>
              <w:rPr>
                <w:bCs/>
                <w:color w:val="333333"/>
                <w:lang w:eastAsia="zh-CN"/>
              </w:rPr>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C37C18">
            <w:pPr>
              <w:pStyle w:val="TAC"/>
              <w:rPr>
                <w:bCs/>
                <w:color w:val="333333"/>
                <w:lang w:eastAsia="zh-CN"/>
              </w:rPr>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C37C18">
            <w:pPr>
              <w:pStyle w:val="TAC"/>
              <w:rPr>
                <w:bCs/>
                <w:color w:val="333333"/>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C37C18">
            <w:pPr>
              <w:pStyle w:val="TAC"/>
              <w:rPr>
                <w:bCs/>
                <w:color w:val="333333"/>
                <w:lang w:eastAsia="zh-CN"/>
              </w:rPr>
            </w:pPr>
            <w:r w:rsidRPr="00506640">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Fonts w:ascii="Courier New" w:hAnsi="Courier New" w:cs="Courier New"/>
                <w:bCs/>
                <w:color w:val="333333"/>
                <w:lang w:eastAsia="zh-CN"/>
              </w:rPr>
            </w:pPr>
            <w:bookmarkStart w:id="687" w:name="_MCCTEMPBM_CRPT19430302___7"/>
            <w:bookmarkStart w:id="688" w:name="_PERM_MCCTEMPBM_CRPT19430303___4" w:colFirst="1" w:colLast="4"/>
            <w:bookmarkEnd w:id="686"/>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bookmarkEnd w:id="687"/>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C37C18">
            <w:pPr>
              <w:pStyle w:val="TAC"/>
              <w:rPr>
                <w:bCs/>
                <w:color w:val="333333"/>
                <w:lang w:eastAsia="zh-CN"/>
              </w:rPr>
            </w:pPr>
            <w:r w:rsidRPr="00506640">
              <w:rPr>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C37C18">
            <w:pPr>
              <w:pStyle w:val="TAC"/>
            </w:pPr>
            <w:r w:rsidRPr="00506640">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Fonts w:ascii="Courier New" w:hAnsi="Courier New" w:cs="Courier New"/>
                <w:bCs/>
                <w:color w:val="333333"/>
                <w:lang w:eastAsia="zh-CN"/>
              </w:rPr>
            </w:pPr>
            <w:bookmarkStart w:id="689" w:name="_MCCTEMPBM_CRPT19430304___7"/>
            <w:bookmarkStart w:id="690" w:name="_PERM_MCCTEMPBM_CRPT19430305___4" w:colFirst="1" w:colLast="4"/>
            <w:bookmarkEnd w:id="688"/>
            <w:r w:rsidRPr="00506640">
              <w:rPr>
                <w:rFonts w:ascii="Courier New" w:hAnsi="Courier New" w:cs="Courier New"/>
                <w:bCs/>
                <w:color w:val="333333"/>
                <w:lang w:eastAsia="zh-CN"/>
              </w:rPr>
              <w:t>rATContext</w:t>
            </w:r>
            <w:bookmarkEnd w:id="689"/>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C37C18">
            <w:pPr>
              <w:pStyle w:val="TAC"/>
              <w:rPr>
                <w:bCs/>
                <w:color w:val="333333"/>
                <w:lang w:eastAsia="zh-CN"/>
              </w:rPr>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C37C18">
            <w:pPr>
              <w:pStyle w:val="TAC"/>
            </w:pPr>
            <w:r w:rsidRPr="00506640">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Fonts w:ascii="Courier New" w:hAnsi="Courier New" w:cs="Courier New"/>
                <w:bCs/>
                <w:color w:val="333333"/>
                <w:lang w:eastAsia="zh-CN"/>
              </w:rPr>
            </w:pPr>
            <w:bookmarkStart w:id="691" w:name="_MCCTEMPBM_CRPT19430306___7"/>
            <w:bookmarkStart w:id="692" w:name="_PERM_MCCTEMPBM_CRPT19430307___4" w:colFirst="1" w:colLast="4"/>
            <w:bookmarkEnd w:id="690"/>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bookmarkEnd w:id="691"/>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C37C18">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C37C18">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C37C18">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C37C18">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C37C18">
            <w:pPr>
              <w:pStyle w:val="TAC"/>
            </w:pPr>
            <w:r>
              <w:rPr>
                <w:rFonts w:hint="eastAsia"/>
                <w:lang w:eastAsia="zh-CN"/>
              </w:rPr>
              <w:t>F</w:t>
            </w:r>
          </w:p>
        </w:tc>
      </w:tr>
      <w:bookmarkEnd w:id="692"/>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693" w:name="_CR6_2_2_1_1_3"/>
      <w:r w:rsidRPr="00506640">
        <w:rPr>
          <w:lang w:eastAsia="zh-CN"/>
        </w:rPr>
        <w:t>6.2.2.1.1.3</w:t>
      </w:r>
      <w:r w:rsidRPr="00506640">
        <w:rPr>
          <w:lang w:eastAsia="zh-CN"/>
        </w:rPr>
        <w:tab/>
        <w:t>ExpectationTargets</w:t>
      </w:r>
    </w:p>
    <w:bookmarkEnd w:id="693"/>
    <w:p w14:paraId="7B5DCC68" w14:textId="6B9204BF" w:rsidR="00FC2A1C" w:rsidRPr="00506640" w:rsidRDefault="0057181E" w:rsidP="00D060EE">
      <w:pPr>
        <w:rPr>
          <w:rFonts w:eastAsia="Liberation Sans"/>
          <w:lang w:eastAsia="zh-CN"/>
        </w:rPr>
      </w:pPr>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694" w:name="_CRTable6_2_2_1_1_31"/>
      <w:r w:rsidRPr="00506640">
        <w:rPr>
          <w:rFonts w:eastAsia="Liberation Sans"/>
          <w:lang w:eastAsia="zh-CN"/>
        </w:rPr>
        <w:t xml:space="preserve">Table </w:t>
      </w:r>
      <w:bookmarkEnd w:id="694"/>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C37C18"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695" w:name="_MCCTEMPBM_CRPT19430308___6"/>
            <w:bookmarkStart w:id="696" w:name="_PERM_MCCTEMPBM_CRPT19430309___4" w:colFirst="1" w:colLast="4"/>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695"/>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C37C18" w:rsidRDefault="0057181E" w:rsidP="00C37C18">
            <w:pPr>
              <w:pStyle w:val="TAC"/>
            </w:pPr>
            <w:r w:rsidRPr="00C37C18">
              <w:t>F</w:t>
            </w:r>
          </w:p>
        </w:tc>
      </w:tr>
      <w:tr w:rsidR="0057181E" w:rsidRPr="00C37C18"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bookmarkStart w:id="697" w:name="_MCCTEMPBM_CRPT19430310___6"/>
            <w:bookmarkStart w:id="698" w:name="_PERM_MCCTEMPBM_CRPT19430311___4" w:colFirst="1" w:colLast="4"/>
            <w:bookmarkEnd w:id="696"/>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bookmarkEnd w:id="697"/>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C37C18" w:rsidRDefault="0057181E" w:rsidP="00C37C18">
            <w:pPr>
              <w:pStyle w:val="TAC"/>
            </w:pPr>
            <w:r w:rsidRPr="00C37C18">
              <w:t>F</w:t>
            </w:r>
          </w:p>
        </w:tc>
      </w:tr>
      <w:tr w:rsidR="0057181E" w:rsidRPr="00C37C18"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bookmarkStart w:id="699" w:name="_MCCTEMPBM_CRPT19430312___6"/>
            <w:bookmarkStart w:id="700" w:name="_PERM_MCCTEMPBM_CRPT19430313___4" w:colFirst="1" w:colLast="4"/>
            <w:bookmarkEnd w:id="698"/>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bookmarkEnd w:id="699"/>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C37C18" w:rsidRDefault="0057181E" w:rsidP="00C37C18">
            <w:pPr>
              <w:pStyle w:val="TAC"/>
            </w:pPr>
            <w:r w:rsidRPr="00C37C18">
              <w:t>F</w:t>
            </w:r>
          </w:p>
        </w:tc>
      </w:tr>
      <w:tr w:rsidR="0057181E" w:rsidRPr="00C37C18"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bookmarkStart w:id="701" w:name="_MCCTEMPBM_CRPT19430314___6"/>
            <w:bookmarkStart w:id="702" w:name="_PERM_MCCTEMPBM_CRPT19430315___4" w:colFirst="1" w:colLast="4"/>
            <w:bookmarkEnd w:id="700"/>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bookmarkEnd w:id="701"/>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C37C18" w:rsidRDefault="0057181E" w:rsidP="00C37C18">
            <w:pPr>
              <w:pStyle w:val="TAC"/>
            </w:pPr>
            <w:r w:rsidRPr="00C37C18">
              <w:t>F</w:t>
            </w:r>
          </w:p>
        </w:tc>
      </w:tr>
      <w:tr w:rsidR="0057181E" w:rsidRPr="00C37C18"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bookmarkStart w:id="703" w:name="_MCCTEMPBM_CRPT19430316___6"/>
            <w:bookmarkStart w:id="704" w:name="_PERM_MCCTEMPBM_CRPT19430317___4" w:colFirst="1" w:colLast="4"/>
            <w:bookmarkEnd w:id="702"/>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bookmarkEnd w:id="703"/>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C37C18" w:rsidRDefault="0057181E" w:rsidP="00C37C18">
            <w:pPr>
              <w:pStyle w:val="TAC"/>
            </w:pPr>
            <w:r w:rsidRPr="00C37C18">
              <w:t>F</w:t>
            </w:r>
          </w:p>
        </w:tc>
      </w:tr>
      <w:tr w:rsidR="0057181E" w:rsidRPr="00C37C18"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bookmarkStart w:id="705" w:name="_MCCTEMPBM_CRPT19430318___6"/>
            <w:bookmarkStart w:id="706" w:name="_PERM_MCCTEMPBM_CRPT19430319___4" w:colFirst="1" w:colLast="4"/>
            <w:bookmarkEnd w:id="704"/>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bookmarkEnd w:id="705"/>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C37C18" w:rsidRDefault="0057181E" w:rsidP="00C37C18">
            <w:pPr>
              <w:pStyle w:val="TAC"/>
            </w:pPr>
            <w:r w:rsidRPr="00C37C18">
              <w:t>F</w:t>
            </w:r>
          </w:p>
        </w:tc>
      </w:tr>
      <w:tr w:rsidR="00E82E13" w:rsidRPr="00C37C18"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bookmarkStart w:id="707" w:name="_MCCTEMPBM_CRPT19430320___6"/>
            <w:bookmarkStart w:id="708" w:name="_PERM_MCCTEMPBM_CRPT19430321___4" w:colFirst="1" w:colLast="4"/>
            <w:bookmarkEnd w:id="706"/>
            <w:r w:rsidRPr="00D02007">
              <w:rPr>
                <w:rFonts w:ascii="Courier New" w:eastAsia="DengXian" w:hAnsi="Courier New" w:cs="Courier New"/>
                <w:bCs/>
                <w:lang w:eastAsia="zh-CN"/>
              </w:rPr>
              <w:t>highUlPrbLoadRatioTarget</w:t>
            </w:r>
            <w:bookmarkEnd w:id="707"/>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C37C18" w:rsidRDefault="00E82E13"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C37C18" w:rsidRDefault="00E82E13"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C37C18" w:rsidRDefault="00E82E13"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C37C18" w:rsidRDefault="00E82E13"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C37C18" w:rsidRDefault="00E82E13" w:rsidP="00C37C18">
            <w:pPr>
              <w:pStyle w:val="TAC"/>
            </w:pPr>
            <w:r w:rsidRPr="00C37C18">
              <w:t>F</w:t>
            </w:r>
          </w:p>
        </w:tc>
      </w:tr>
      <w:tr w:rsidR="00E82E13" w:rsidRPr="00C37C18"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bookmarkStart w:id="709" w:name="_MCCTEMPBM_CRPT19430322___6"/>
            <w:bookmarkStart w:id="710" w:name="_PERM_MCCTEMPBM_CRPT19430323___4" w:colFirst="1" w:colLast="4"/>
            <w:bookmarkEnd w:id="708"/>
            <w:r w:rsidRPr="00D02007">
              <w:rPr>
                <w:rFonts w:ascii="Courier New" w:eastAsia="DengXian" w:hAnsi="Courier New" w:cs="Courier New"/>
                <w:bCs/>
                <w:lang w:eastAsia="zh-CN"/>
              </w:rPr>
              <w:t>highDlPrbLoadRatioTarget</w:t>
            </w:r>
            <w:bookmarkEnd w:id="709"/>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C37C18" w:rsidRDefault="00E82E13"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C37C18" w:rsidRDefault="00E82E13"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C37C18" w:rsidRDefault="00E82E13"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C37C18" w:rsidRDefault="00E82E13"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C37C18" w:rsidRDefault="00E82E13" w:rsidP="00C37C18">
            <w:pPr>
              <w:pStyle w:val="TAC"/>
            </w:pPr>
            <w:r w:rsidRPr="00C37C18">
              <w:t>F</w:t>
            </w:r>
          </w:p>
        </w:tc>
      </w:tr>
      <w:tr w:rsidR="00E82E13" w:rsidRPr="00C37C18"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bookmarkStart w:id="711" w:name="_MCCTEMPBM_CRPT19430324___6"/>
            <w:bookmarkStart w:id="712" w:name="_PERM_MCCTEMPBM_CRPT19430325___4" w:colFirst="1" w:colLast="4"/>
            <w:bookmarkEnd w:id="710"/>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bookmarkEnd w:id="711"/>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C37C18" w:rsidRDefault="00E82E13"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C37C18" w:rsidRDefault="00E82E13"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C37C18" w:rsidRDefault="00E82E13"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C37C18" w:rsidRDefault="00E82E13"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C37C18" w:rsidRDefault="00E82E13" w:rsidP="00C37C18">
            <w:pPr>
              <w:pStyle w:val="TAC"/>
            </w:pPr>
            <w:r w:rsidRPr="00C37C18">
              <w:t>F</w:t>
            </w:r>
          </w:p>
        </w:tc>
      </w:tr>
      <w:tr w:rsidR="00E82E13" w:rsidRPr="00C37C18"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bookmarkStart w:id="713" w:name="_MCCTEMPBM_CRPT19430326___6"/>
            <w:bookmarkStart w:id="714" w:name="_PERM_MCCTEMPBM_CRPT19430327___4" w:colFirst="1" w:colLast="4"/>
            <w:bookmarkEnd w:id="712"/>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bookmarkEnd w:id="713"/>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C37C18" w:rsidRDefault="00E82E13"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C37C18" w:rsidRDefault="00E82E13"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C37C18" w:rsidRDefault="00E82E13"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C37C18" w:rsidRDefault="00E82E13"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C37C18" w:rsidRDefault="00E82E13" w:rsidP="00C37C18">
            <w:pPr>
              <w:pStyle w:val="TAC"/>
            </w:pPr>
            <w:r w:rsidRPr="00C37C18">
              <w:t>F</w:t>
            </w:r>
          </w:p>
        </w:tc>
      </w:tr>
      <w:tr w:rsidR="004E524F" w:rsidRPr="00C37C18"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bookmarkStart w:id="715" w:name="_MCCTEMPBM_CRPT19430328___6"/>
            <w:bookmarkStart w:id="716" w:name="_PERM_MCCTEMPBM_CRPT19430329___4" w:colFirst="1" w:colLast="4"/>
            <w:bookmarkEnd w:id="714"/>
            <w:r w:rsidRPr="001B49DB">
              <w:rPr>
                <w:rFonts w:ascii="Courier New" w:eastAsia="DengXian" w:hAnsi="Courier New" w:cs="Courier New"/>
                <w:bCs/>
                <w:lang w:eastAsia="zh-CN"/>
              </w:rPr>
              <w:t>rANEnergyConsumptionTarget</w:t>
            </w:r>
            <w:bookmarkEnd w:id="715"/>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C37C18" w:rsidRDefault="004E524F"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C37C18" w:rsidRDefault="004E524F"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C37C18" w:rsidRDefault="004E524F"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C37C18" w:rsidRDefault="004E524F"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C37C18" w:rsidRDefault="004E524F" w:rsidP="00C37C18">
            <w:pPr>
              <w:pStyle w:val="TAC"/>
            </w:pPr>
            <w:r w:rsidRPr="00C37C18">
              <w:t>F</w:t>
            </w:r>
          </w:p>
        </w:tc>
      </w:tr>
      <w:tr w:rsidR="004E524F" w:rsidRPr="00C37C18"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bookmarkStart w:id="717" w:name="_MCCTEMPBM_CRPT19430330___6"/>
            <w:bookmarkStart w:id="718" w:name="_PERM_MCCTEMPBM_CRPT19430331___4" w:colFirst="1" w:colLast="4"/>
            <w:bookmarkEnd w:id="716"/>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bookmarkEnd w:id="717"/>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C37C18" w:rsidRDefault="004E524F"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C37C18" w:rsidRDefault="004E524F"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C37C18" w:rsidRDefault="004E524F"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C37C18" w:rsidRDefault="004E524F"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C37C18" w:rsidRDefault="004E524F" w:rsidP="00C37C18">
            <w:pPr>
              <w:pStyle w:val="TAC"/>
            </w:pPr>
            <w:r w:rsidRPr="00C37C18">
              <w:t>F</w:t>
            </w:r>
          </w:p>
        </w:tc>
      </w:tr>
      <w:bookmarkEnd w:id="718"/>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719" w:name="_CR6_2_2_1_1_4"/>
      <w:r w:rsidRPr="00506640">
        <w:rPr>
          <w:lang w:eastAsia="zh-CN"/>
        </w:rPr>
        <w:lastRenderedPageBreak/>
        <w:t>6.2.2.1.1.</w:t>
      </w:r>
      <w:r>
        <w:rPr>
          <w:lang w:eastAsia="zh-CN"/>
        </w:rPr>
        <w:t>4</w:t>
      </w:r>
      <w:r w:rsidRPr="00506640">
        <w:rPr>
          <w:lang w:eastAsia="zh-CN"/>
        </w:rPr>
        <w:tab/>
        <w:t>Expectation</w:t>
      </w:r>
      <w:r>
        <w:rPr>
          <w:lang w:eastAsia="zh-CN"/>
        </w:rPr>
        <w:t>Contexts</w:t>
      </w:r>
    </w:p>
    <w:bookmarkEnd w:id="719"/>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720" w:name="_CRTable6_2_2_1_1_41"/>
      <w:r>
        <w:rPr>
          <w:rFonts w:eastAsia="Courier New"/>
        </w:rPr>
        <w:t xml:space="preserve">Table </w:t>
      </w:r>
      <w:bookmarkEnd w:id="720"/>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bookmarkStart w:id="721" w:name="_MCCTEMPBM_CRPT19430332___6"/>
            <w:bookmarkStart w:id="722" w:name="_PERM_MCCTEMPBM_CRPT19430333___4" w:colFirst="1" w:colLast="4"/>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bookmarkEnd w:id="721"/>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C37C18">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C37C18">
            <w:pPr>
              <w:pStyle w:val="TAC"/>
              <w:rPr>
                <w:rFonts w:eastAsia="Courier New"/>
                <w:lang w:eastAsia="zh-CN"/>
              </w:rPr>
            </w:pPr>
            <w:r w:rsidRPr="00506640">
              <w:t>T</w:t>
            </w:r>
          </w:p>
        </w:tc>
        <w:tc>
          <w:tcPr>
            <w:tcW w:w="1072" w:type="dxa"/>
            <w:tcBorders>
              <w:top w:val="single" w:sz="4" w:space="0" w:color="auto"/>
              <w:left w:val="single" w:sz="4" w:space="0" w:color="auto"/>
              <w:bottom w:val="single" w:sz="4" w:space="0" w:color="auto"/>
              <w:right w:val="single" w:sz="4" w:space="0" w:color="auto"/>
            </w:tcBorders>
          </w:tcPr>
          <w:p w14:paraId="673AE80F" w14:textId="491BEAE0" w:rsidR="00C45284" w:rsidRPr="00506640" w:rsidRDefault="00D306D6" w:rsidP="00C37C18">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C37C18">
            <w:pPr>
              <w:pStyle w:val="TAC"/>
              <w:rPr>
                <w:rFonts w:eastAsia="Courier New"/>
                <w:lang w:eastAsia="zh-CN"/>
              </w:rPr>
            </w:pPr>
            <w:r w:rsidRPr="00506640">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C37C18">
            <w:pPr>
              <w:pStyle w:val="TAC"/>
              <w:rPr>
                <w:lang w:eastAsia="zh-CN"/>
              </w:rPr>
            </w:pPr>
            <w:r>
              <w:rPr>
                <w:rFonts w:hint="eastAsia"/>
                <w:lang w:eastAsia="zh-CN"/>
              </w:rPr>
              <w:t>F</w:t>
            </w:r>
          </w:p>
        </w:tc>
      </w:tr>
      <w:bookmarkEnd w:id="722"/>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723" w:name="_CR6_2_2_1_2"/>
      <w:bookmarkStart w:id="724" w:name="_Toc106192971"/>
      <w:bookmarkStart w:id="725" w:name="_Toc202514867"/>
      <w:bookmarkEnd w:id="723"/>
      <w:r w:rsidRPr="00506640">
        <w:t>6.2.2.1.2</w:t>
      </w:r>
      <w:r w:rsidRPr="00506640">
        <w:tab/>
      </w:r>
      <w:r w:rsidR="00BC077A" w:rsidRPr="00BC077A">
        <w:t xml:space="preserve">Edge </w:t>
      </w:r>
      <w:r w:rsidRPr="00506640">
        <w:t>Service Support Expectation</w:t>
      </w:r>
      <w:bookmarkEnd w:id="724"/>
      <w:bookmarkEnd w:id="725"/>
    </w:p>
    <w:p w14:paraId="233AD231" w14:textId="77777777" w:rsidR="00C03047" w:rsidRPr="00506640" w:rsidRDefault="00C03047" w:rsidP="000B1F58">
      <w:pPr>
        <w:pStyle w:val="H6"/>
      </w:pPr>
      <w:bookmarkStart w:id="726" w:name="_CR6_2_2_1_2_1"/>
      <w:r w:rsidRPr="00506640">
        <w:t>6.2.2.1.2.1</w:t>
      </w:r>
      <w:r w:rsidRPr="00506640">
        <w:tab/>
        <w:t>Definition</w:t>
      </w:r>
    </w:p>
    <w:bookmarkEnd w:id="726"/>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727" w:name="_CRTable6_2_2_1_2_11"/>
      <w:r w:rsidRPr="00506640">
        <w:rPr>
          <w:rFonts w:eastAsia="Liberation Sans"/>
          <w:lang w:eastAsia="zh-CN"/>
        </w:rPr>
        <w:t xml:space="preserve">Table </w:t>
      </w:r>
      <w:bookmarkEnd w:id="727"/>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bookmarkStart w:id="728" w:name="_CR6_2_2_1_2_2"/>
      <w:r w:rsidRPr="00506640">
        <w:t>6.2.2.1.2.2</w:t>
      </w:r>
      <w:r w:rsidRPr="00506640">
        <w:rPr>
          <w:lang w:eastAsia="zh-CN"/>
        </w:rPr>
        <w:tab/>
        <w:t>ObjectContexts</w:t>
      </w:r>
    </w:p>
    <w:bookmarkEnd w:id="728"/>
    <w:p w14:paraId="2FE69373" w14:textId="32D690E6" w:rsidR="0057181E" w:rsidRPr="00506640" w:rsidRDefault="0057181E" w:rsidP="0057181E">
      <w:pPr>
        <w:rPr>
          <w:rFonts w:eastAsia="Liberation Sans"/>
          <w:lang w:eastAsia="zh-CN"/>
        </w:rPr>
      </w:pPr>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729" w:name="_CRTable6_2_2_1_2_21"/>
      <w:r w:rsidRPr="00506640">
        <w:rPr>
          <w:rFonts w:eastAsia="Liberation Sans"/>
          <w:lang w:eastAsia="zh-CN"/>
        </w:rPr>
        <w:t xml:space="preserve">Table </w:t>
      </w:r>
      <w:bookmarkEnd w:id="729"/>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730" w:name="_MCCTEMPBM_CRPT19430334___7"/>
            <w:bookmarkStart w:id="731" w:name="_PERM_MCCTEMPBM_CRPT19430335___4" w:colFirst="1" w:colLast="4"/>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730"/>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C37C1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C37C18">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bookmarkStart w:id="732" w:name="_MCCTEMPBM_CRPT19430336___7"/>
            <w:bookmarkStart w:id="733" w:name="_PERM_MCCTEMPBM_CRPT19430337___4" w:colFirst="1" w:colLast="4"/>
            <w:bookmarkEnd w:id="731"/>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bookmarkEnd w:id="732"/>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C37C1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C37C18">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bookmarkStart w:id="734" w:name="_MCCTEMPBM_CRPT19430338___7"/>
            <w:bookmarkStart w:id="735" w:name="_PERM_MCCTEMPBM_CRPT19430339___4" w:colFirst="1" w:colLast="4"/>
            <w:bookmarkEnd w:id="733"/>
            <w:r w:rsidRPr="00506640">
              <w:rPr>
                <w:rFonts w:ascii="Courier New" w:hAnsi="Courier New" w:cs="Courier New"/>
                <w:lang w:eastAsia="zh-CN"/>
              </w:rPr>
              <w:t>coverageAreaTAContext</w:t>
            </w:r>
            <w:bookmarkEnd w:id="734"/>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C37C1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C37C18">
            <w:pPr>
              <w:pStyle w:val="TAC"/>
            </w:pPr>
            <w:r w:rsidRPr="00506640">
              <w:t>F</w:t>
            </w:r>
          </w:p>
        </w:tc>
      </w:tr>
      <w:bookmarkEnd w:id="735"/>
    </w:tbl>
    <w:p w14:paraId="4F1DD97F" w14:textId="77777777" w:rsidR="0057181E" w:rsidRPr="00506640" w:rsidRDefault="0057181E" w:rsidP="00C12B51">
      <w:pPr>
        <w:rPr>
          <w:lang w:eastAsia="zh-CN"/>
        </w:rPr>
      </w:pPr>
    </w:p>
    <w:p w14:paraId="472DAA63" w14:textId="03F2E9C3" w:rsidR="0057181E" w:rsidRPr="00506640" w:rsidRDefault="00C12B51" w:rsidP="00426DF8">
      <w:pPr>
        <w:pStyle w:val="NO"/>
        <w:rPr>
          <w:rFonts w:eastAsia="Liberation Sans"/>
          <w:lang w:eastAsia="zh-CN"/>
        </w:rPr>
      </w:pPr>
      <w:bookmarkStart w:id="736" w:name="_MCCTEMPBM_CRPT19430340___7"/>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57181E" w:rsidRPr="00506640">
        <w:rPr>
          <w:rFonts w:ascii="Courier New" w:hAnsi="Courier New" w:cs="Courier New"/>
          <w:szCs w:val="18"/>
        </w:rPr>
        <w:t>edgeIdentificationId</w:t>
      </w:r>
      <w:r w:rsidR="00033C5E" w:rsidRPr="00506640">
        <w:rPr>
          <w:rFonts w:ascii="Courier New" w:hAnsi="Courier New" w:cs="Courier New"/>
          <w:szCs w:val="18"/>
        </w:rPr>
        <w:t>Context</w:t>
      </w:r>
      <w:r w:rsidR="0057181E" w:rsidRPr="00506640">
        <w:rPr>
          <w:rFonts w:eastAsia="Liberation Sans"/>
          <w:lang w:eastAsia="zh-CN"/>
        </w:rPr>
        <w:t>" and "</w:t>
      </w:r>
      <w:r w:rsidR="0057181E" w:rsidRPr="00506640">
        <w:rPr>
          <w:rFonts w:ascii="Courier New" w:hAnsi="Courier New" w:cs="Courier New"/>
          <w:szCs w:val="18"/>
        </w:rPr>
        <w:t>edgeIdentificationLoc</w:t>
      </w:r>
      <w:r w:rsidR="00033C5E" w:rsidRPr="00506640">
        <w:rPr>
          <w:rFonts w:ascii="Courier New" w:hAnsi="Courier New" w:cs="Courier New"/>
          <w:szCs w:val="18"/>
        </w:rPr>
        <w:t>Context</w:t>
      </w:r>
      <w:r w:rsidR="0057181E" w:rsidRPr="00506640">
        <w:rPr>
          <w:rFonts w:eastAsia="Liberation Sans"/>
          <w:lang w:eastAsia="zh-CN"/>
        </w:rPr>
        <w:t>":</w:t>
      </w:r>
    </w:p>
    <w:bookmarkEnd w:id="736"/>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bookmarkStart w:id="737" w:name="_CR6_2_2_1_2_3"/>
      <w:r w:rsidRPr="00506640">
        <w:lastRenderedPageBreak/>
        <w:t>6.2.2.1.2.3</w:t>
      </w:r>
      <w:r w:rsidRPr="00506640">
        <w:tab/>
        <w:t>ExpectationTargets</w:t>
      </w:r>
    </w:p>
    <w:bookmarkEnd w:id="737"/>
    <w:p w14:paraId="2F2B2F53" w14:textId="3C26630E"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738" w:name="_CRTable6_2_2_1_2_31"/>
      <w:r w:rsidRPr="00506640">
        <w:rPr>
          <w:rFonts w:eastAsia="Liberation Sans"/>
          <w:lang w:eastAsia="zh-CN"/>
        </w:rPr>
        <w:t xml:space="preserve">Table </w:t>
      </w:r>
      <w:bookmarkEnd w:id="738"/>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739" w:name="_MCCTEMPBM_CRPT19430341___6"/>
            <w:bookmarkStart w:id="740" w:name="_PERM_MCCTEMPBM_CRPT19430342___4" w:colFirst="1" w:colLast="4"/>
            <w:r w:rsidRPr="00506640">
              <w:rPr>
                <w:rFonts w:ascii="Courier New" w:hAnsi="Courier New" w:cs="Courier New"/>
                <w:sz w:val="18"/>
                <w:szCs w:val="18"/>
              </w:rPr>
              <w:t>dlThptPerUETarget</w:t>
            </w:r>
            <w:bookmarkEnd w:id="739"/>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741" w:name="_MCCTEMPBM_CRPT19430343___6"/>
            <w:bookmarkStart w:id="742" w:name="_PERM_MCCTEMPBM_CRPT19430344___4" w:colFirst="1" w:colLast="4"/>
            <w:bookmarkEnd w:id="740"/>
            <w:r w:rsidRPr="00506640">
              <w:rPr>
                <w:rFonts w:ascii="Courier New" w:hAnsi="Courier New" w:cs="Courier New"/>
                <w:sz w:val="18"/>
                <w:szCs w:val="18"/>
              </w:rPr>
              <w:t>UlThptPerUETarget</w:t>
            </w:r>
            <w:bookmarkEnd w:id="741"/>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743" w:name="_MCCTEMPBM_CRPT19430345___6"/>
            <w:bookmarkStart w:id="744" w:name="_PERM_MCCTEMPBM_CRPT19430346___4" w:colFirst="1" w:colLast="4"/>
            <w:bookmarkEnd w:id="742"/>
            <w:r w:rsidRPr="00506640">
              <w:rPr>
                <w:rFonts w:ascii="Courier New" w:hAnsi="Courier New" w:cs="Courier New"/>
                <w:sz w:val="18"/>
                <w:szCs w:val="18"/>
              </w:rPr>
              <w:t>dLLatencyTarget</w:t>
            </w:r>
            <w:bookmarkEnd w:id="743"/>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745" w:name="_MCCTEMPBM_CRPT19430347___6"/>
            <w:bookmarkStart w:id="746" w:name="_PERM_MCCTEMPBM_CRPT19430348___4" w:colFirst="1" w:colLast="4"/>
            <w:bookmarkEnd w:id="744"/>
            <w:r w:rsidRPr="00506640">
              <w:rPr>
                <w:rFonts w:ascii="Courier New" w:hAnsi="Courier New" w:cs="Courier New"/>
                <w:sz w:val="18"/>
                <w:szCs w:val="18"/>
              </w:rPr>
              <w:t>uLLatencyTarget</w:t>
            </w:r>
            <w:bookmarkEnd w:id="745"/>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bookmarkStart w:id="747" w:name="_MCCTEMPBM_CRPT19430349___6"/>
            <w:bookmarkStart w:id="748" w:name="_PERM_MCCTEMPBM_CRPT19430350___4" w:colFirst="1" w:colLast="4"/>
            <w:bookmarkEnd w:id="746"/>
            <w:r w:rsidRPr="00506640">
              <w:rPr>
                <w:rFonts w:ascii="Courier New" w:hAnsi="Courier New" w:cs="Courier New"/>
                <w:sz w:val="18"/>
                <w:szCs w:val="18"/>
              </w:rPr>
              <w:t>maxNumberofUEsTarget</w:t>
            </w:r>
            <w:bookmarkEnd w:id="747"/>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bookmarkStart w:id="749" w:name="_MCCTEMPBM_CRPT19430351___6"/>
            <w:bookmarkStart w:id="750" w:name="_PERM_MCCTEMPBM_CRPT19430352___4" w:colFirst="1" w:colLast="4"/>
            <w:bookmarkEnd w:id="748"/>
            <w:r w:rsidRPr="00506640">
              <w:rPr>
                <w:rFonts w:ascii="Courier New" w:hAnsi="Courier New" w:cs="Courier New"/>
                <w:sz w:val="18"/>
                <w:szCs w:val="18"/>
              </w:rPr>
              <w:t>activityFactorTarget</w:t>
            </w:r>
            <w:bookmarkEnd w:id="749"/>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bookmarkStart w:id="751" w:name="_MCCTEMPBM_CRPT19430353___6"/>
            <w:bookmarkStart w:id="752" w:name="_PERM_MCCTEMPBM_CRPT19430354___4" w:colFirst="1" w:colLast="4"/>
            <w:bookmarkEnd w:id="750"/>
            <w:r w:rsidRPr="00506640">
              <w:rPr>
                <w:rFonts w:ascii="Courier New" w:hAnsi="Courier New" w:cs="Courier New"/>
                <w:sz w:val="18"/>
                <w:szCs w:val="18"/>
              </w:rPr>
              <w:t>uESpeedTarget</w:t>
            </w:r>
            <w:bookmarkEnd w:id="751"/>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C37C18">
            <w:pPr>
              <w:pStyle w:val="TAC"/>
              <w:rPr>
                <w:rFonts w:eastAsia="Courier New"/>
                <w:lang w:eastAsia="zh-CN"/>
              </w:rPr>
            </w:pPr>
            <w:r w:rsidRPr="00506640">
              <w:rPr>
                <w:rFonts w:eastAsia="Courier New"/>
                <w:lang w:eastAsia="zh-CN"/>
              </w:rPr>
              <w:t>F</w:t>
            </w:r>
          </w:p>
        </w:tc>
      </w:tr>
      <w:bookmarkEnd w:id="752"/>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753" w:name="_CR6_2_2_1_2_4"/>
      <w:r w:rsidRPr="00506640">
        <w:t>6.2.2.1.2.4</w:t>
      </w:r>
      <w:r w:rsidRPr="00506640">
        <w:tab/>
        <w:t>ExpectationContext</w:t>
      </w:r>
      <w:r w:rsidR="003B7B01">
        <w:t>s</w:t>
      </w:r>
    </w:p>
    <w:bookmarkEnd w:id="753"/>
    <w:p w14:paraId="6B83165B" w14:textId="257BF1F4"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754" w:name="_CRTable6_2_2_1_2_41"/>
      <w:r w:rsidRPr="00506640">
        <w:rPr>
          <w:rFonts w:eastAsia="Liberation Sans"/>
          <w:lang w:eastAsia="zh-CN"/>
        </w:rPr>
        <w:t xml:space="preserve">Table </w:t>
      </w:r>
      <w:bookmarkEnd w:id="754"/>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755" w:name="_MCCTEMPBM_CRPT19430355___6"/>
            <w:bookmarkStart w:id="756" w:name="_PERM_MCCTEMPBM_CRPT19430356___4" w:colFirst="1" w:colLast="4"/>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755"/>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37C18">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37C18">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37C18">
            <w:pPr>
              <w:pStyle w:val="TAC"/>
              <w:rPr>
                <w:rFonts w:eastAsia="Courier New"/>
                <w:lang w:eastAsia="zh-CN"/>
              </w:rPr>
            </w:pPr>
            <w:r w:rsidRPr="00506640">
              <w:rPr>
                <w:rFonts w:eastAsia="Courier New"/>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757" w:name="_MCCTEMPBM_CRPT19430357___6"/>
            <w:bookmarkStart w:id="758" w:name="_PERM_MCCTEMPBM_CRPT19430358___4" w:colFirst="1" w:colLast="4"/>
            <w:bookmarkEnd w:id="756"/>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bookmarkEnd w:id="757"/>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37C18">
            <w:pPr>
              <w:pStyle w:val="TAC"/>
              <w:rPr>
                <w:rFonts w:eastAsia="Courier New"/>
                <w:lang w:eastAsia="zh-CN"/>
              </w:rPr>
            </w:pPr>
            <w:r w:rsidRPr="00506640">
              <w:rPr>
                <w:rFonts w:eastAsia="SimSun"/>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37C18">
            <w:pPr>
              <w:pStyle w:val="TAC"/>
              <w:rPr>
                <w:rFonts w:eastAsia="Courier New"/>
                <w:lang w:eastAsia="zh-CN"/>
              </w:rPr>
            </w:pPr>
            <w:r w:rsidRPr="00506640">
              <w:rPr>
                <w:rFonts w:eastAsia="SimSun"/>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37C18">
            <w:pPr>
              <w:pStyle w:val="TAC"/>
              <w:rPr>
                <w:rFonts w:eastAsia="Courier New"/>
                <w:lang w:eastAsia="zh-CN"/>
              </w:rPr>
            </w:pPr>
            <w:r w:rsidRPr="00506640">
              <w:rPr>
                <w:rFonts w:eastAsia="SimSun"/>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37C18">
            <w:pPr>
              <w:pStyle w:val="TAC"/>
              <w:rPr>
                <w:rFonts w:eastAsia="Courier New"/>
                <w:lang w:eastAsia="zh-CN"/>
              </w:rPr>
            </w:pPr>
            <w:r w:rsidRPr="00506640">
              <w:rPr>
                <w:rFonts w:eastAsia="SimSun"/>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37C18">
            <w:pPr>
              <w:pStyle w:val="TAC"/>
              <w:rPr>
                <w:rFonts w:eastAsia="Courier New"/>
                <w:lang w:eastAsia="zh-CN"/>
              </w:rPr>
            </w:pPr>
            <w:r w:rsidRPr="00506640">
              <w:rPr>
                <w:rFonts w:eastAsia="SimSun"/>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759" w:name="_MCCTEMPBM_CRPT19430359___6"/>
            <w:bookmarkStart w:id="760" w:name="_PERM_MCCTEMPBM_CRPT19430360___4" w:colFirst="1" w:colLast="4"/>
            <w:bookmarkEnd w:id="758"/>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bookmarkEnd w:id="759"/>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37C18">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37C18">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37C18">
            <w:pPr>
              <w:pStyle w:val="TAC"/>
              <w:rPr>
                <w:rFonts w:eastAsia="Courier New"/>
                <w:lang w:eastAsia="zh-CN"/>
              </w:rPr>
            </w:pPr>
            <w:r w:rsidRPr="00506640">
              <w:rPr>
                <w:rFonts w:eastAsia="Courier New"/>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761" w:name="_MCCTEMPBM_CRPT19430361___6"/>
            <w:bookmarkStart w:id="762" w:name="_PERM_MCCTEMPBM_CRPT19430362___4" w:colFirst="1" w:colLast="4"/>
            <w:bookmarkEnd w:id="760"/>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bookmarkEnd w:id="761"/>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37C18">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37C18">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37C18">
            <w:pPr>
              <w:pStyle w:val="TAC"/>
              <w:rPr>
                <w:rFonts w:eastAsia="Courier New"/>
                <w:lang w:eastAsia="zh-CN"/>
              </w:rPr>
            </w:pPr>
            <w:r w:rsidRPr="00506640">
              <w:rPr>
                <w:rFonts w:eastAsia="Courier New"/>
                <w:lang w:eastAsia="zh-CN"/>
              </w:rPr>
              <w:t>F</w:t>
            </w:r>
          </w:p>
        </w:tc>
      </w:tr>
      <w:bookmarkEnd w:id="762"/>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763" w:name="_CR6_2_2_1_3"/>
      <w:bookmarkStart w:id="764" w:name="_Toc202514868"/>
      <w:bookmarkEnd w:id="763"/>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764"/>
    </w:p>
    <w:p w14:paraId="06BD8522" w14:textId="56B0380B" w:rsidR="00AE5FE1" w:rsidRPr="00506640" w:rsidRDefault="00AE5FE1" w:rsidP="000A2533">
      <w:pPr>
        <w:pStyle w:val="H6"/>
      </w:pPr>
      <w:bookmarkStart w:id="765" w:name="_CR6_2_2_1_3_1"/>
      <w:r w:rsidRPr="00506640">
        <w:t>6.2.2.1.</w:t>
      </w:r>
      <w:r>
        <w:t>3</w:t>
      </w:r>
      <w:r w:rsidRPr="00506640">
        <w:t>.1</w:t>
      </w:r>
      <w:r w:rsidRPr="00506640">
        <w:tab/>
        <w:t>Definition</w:t>
      </w:r>
    </w:p>
    <w:bookmarkEnd w:id="765"/>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766" w:name="_CRTable6_2_2_1_3_11"/>
      <w:r w:rsidRPr="00506640">
        <w:rPr>
          <w:rFonts w:eastAsia="Liberation Sans"/>
          <w:lang w:eastAsia="zh-CN"/>
        </w:rPr>
        <w:t xml:space="preserve">Table </w:t>
      </w:r>
      <w:bookmarkEnd w:id="766"/>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006848D4" w:rsidRPr="00506640">
        <w:rPr>
          <w:rFonts w:eastAsia="Liberation Sans"/>
          <w:lang w:eastAsia="zh-CN"/>
        </w:rPr>
        <w:t>objectType</w:t>
      </w:r>
      <w:r w:rsidRPr="00506640">
        <w:rPr>
          <w:rFonts w:eastAsia="Liberation Sans"/>
          <w:lang w:eastAsia="zh-CN"/>
        </w:rPr>
        <w:t>"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lastRenderedPageBreak/>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0A2533">
      <w:pPr>
        <w:pStyle w:val="H6"/>
      </w:pPr>
      <w:bookmarkStart w:id="767" w:name="_CR6_2_2_1_3_2"/>
      <w:r w:rsidRPr="00506640">
        <w:t>6.2.2.1.</w:t>
      </w:r>
      <w:r w:rsidR="00991E7D">
        <w:t>3</w:t>
      </w:r>
      <w:r w:rsidRPr="00506640">
        <w:t>.2</w:t>
      </w:r>
      <w:r w:rsidRPr="00506640">
        <w:rPr>
          <w:lang w:eastAsia="zh-CN"/>
        </w:rPr>
        <w:tab/>
        <w:t>ObjectContexts</w:t>
      </w:r>
    </w:p>
    <w:bookmarkEnd w:id="767"/>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0A2533">
      <w:pPr>
        <w:pStyle w:val="H6"/>
      </w:pPr>
      <w:bookmarkStart w:id="768" w:name="_CR6_2_2_1_3_3"/>
      <w:r w:rsidRPr="00506640">
        <w:t>6.2.2.1.</w:t>
      </w:r>
      <w:r w:rsidR="00991E7D">
        <w:t>3</w:t>
      </w:r>
      <w:r w:rsidRPr="00506640">
        <w:t>.3</w:t>
      </w:r>
      <w:r w:rsidRPr="00506640">
        <w:tab/>
        <w:t>ExpectationTargets</w:t>
      </w:r>
    </w:p>
    <w:bookmarkEnd w:id="768"/>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769" w:name="_CR6_2_2_1_4"/>
      <w:bookmarkStart w:id="770" w:name="_Toc202514869"/>
      <w:bookmarkEnd w:id="769"/>
      <w:r w:rsidRPr="00EF0171">
        <w:t>6.2.2.1.</w:t>
      </w:r>
      <w:r w:rsidR="00991E7D">
        <w:t>4</w:t>
      </w:r>
      <w:r w:rsidRPr="00EF0171">
        <w:tab/>
      </w:r>
      <w:r>
        <w:t>5</w:t>
      </w:r>
      <w:r w:rsidRPr="001A2264">
        <w:rPr>
          <w:rFonts w:hint="eastAsia"/>
        </w:rPr>
        <w:t>GC</w:t>
      </w:r>
      <w:r w:rsidRPr="00EF0171">
        <w:t xml:space="preserve"> Network Expectation</w:t>
      </w:r>
      <w:bookmarkEnd w:id="770"/>
    </w:p>
    <w:p w14:paraId="4DE27A76" w14:textId="05764FD3" w:rsidR="0096738B" w:rsidRPr="00EF0171" w:rsidRDefault="0096738B" w:rsidP="000A2533">
      <w:pPr>
        <w:pStyle w:val="H6"/>
      </w:pPr>
      <w:bookmarkStart w:id="771" w:name="_CR6_2_2_1_4_1"/>
      <w:r w:rsidRPr="00EF0171">
        <w:rPr>
          <w:lang w:eastAsia="zh-CN"/>
        </w:rPr>
        <w:t>6.2.2.1.</w:t>
      </w:r>
      <w:r w:rsidR="00991E7D">
        <w:rPr>
          <w:lang w:eastAsia="zh-CN"/>
        </w:rPr>
        <w:t>4</w:t>
      </w:r>
      <w:r w:rsidRPr="00EF0171">
        <w:rPr>
          <w:lang w:eastAsia="zh-CN"/>
        </w:rPr>
        <w:t>.1</w:t>
      </w:r>
      <w:r w:rsidRPr="00EF0171">
        <w:rPr>
          <w:lang w:eastAsia="zh-CN"/>
        </w:rPr>
        <w:tab/>
        <w:t>Definition</w:t>
      </w:r>
    </w:p>
    <w:bookmarkEnd w:id="771"/>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Network Expectation.</w:t>
      </w:r>
    </w:p>
    <w:p w14:paraId="3DC70FFE" w14:textId="1591938D" w:rsidR="0096738B" w:rsidRPr="00EF0171" w:rsidRDefault="0096738B" w:rsidP="00C37C18">
      <w:pPr>
        <w:pStyle w:val="TH"/>
        <w:rPr>
          <w:rFonts w:eastAsia="DengXian"/>
          <w:lang w:eastAsia="zh-CN"/>
        </w:rPr>
      </w:pPr>
      <w:bookmarkStart w:id="772" w:name="_CRTable6_2_2_1_4_11"/>
      <w:bookmarkStart w:id="773" w:name="_PERM_MCCTEMPBM_CRPT19430363___4"/>
      <w:r w:rsidRPr="00EF0171">
        <w:rPr>
          <w:rFonts w:eastAsia="Liberation Sans"/>
          <w:lang w:eastAsia="zh-CN"/>
        </w:rPr>
        <w:t xml:space="preserve">Table </w:t>
      </w:r>
      <w:bookmarkEnd w:id="772"/>
      <w:r w:rsidRPr="00EF0171">
        <w:rPr>
          <w:rFonts w:eastAsia="Liberation Sans"/>
          <w:lang w:eastAsia="zh-CN"/>
        </w:rPr>
        <w:t>6.2.2.1.</w:t>
      </w:r>
      <w:r w:rsidR="00991E7D">
        <w:rPr>
          <w:rFonts w:eastAsia="Liberation Sans"/>
          <w:lang w:eastAsia="zh-CN"/>
        </w:rPr>
        <w:t>4</w:t>
      </w:r>
      <w:r w:rsidRPr="00EF0171">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328DC4A4" w:rsidR="0096738B" w:rsidRPr="00EF0171" w:rsidRDefault="0096738B" w:rsidP="00C37C18">
            <w:pPr>
              <w:pStyle w:val="TAH"/>
              <w:rPr>
                <w:rFonts w:eastAsia="Courier New"/>
              </w:rPr>
            </w:pPr>
            <w:r w:rsidRPr="00EF0171">
              <w:rPr>
                <w:rFonts w:eastAsia="Courier New"/>
              </w:rPr>
              <w:t>Attribute Name</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C37C18">
            <w:pPr>
              <w:pStyle w:val="TAH"/>
              <w:rPr>
                <w:rFonts w:eastAsia="DengXian"/>
                <w:lang w:eastAsia="zh-CN"/>
              </w:rPr>
            </w:pPr>
            <w:r w:rsidRPr="00EF0171">
              <w:rPr>
                <w:rFonts w:eastAsia="DengXian"/>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C37C18" w:rsidRDefault="0096738B" w:rsidP="00C37C18">
            <w:pPr>
              <w:pStyle w:val="TAL"/>
              <w:rPr>
                <w:rFonts w:ascii="Courier New" w:eastAsia="Courier New" w:hAnsi="Courier New" w:cs="Courier New"/>
                <w:lang w:eastAsia="zh-CN"/>
              </w:rPr>
            </w:pPr>
            <w:bookmarkStart w:id="774" w:name="_MCCTEMPBM_CRPT19430364___7"/>
            <w:bookmarkEnd w:id="773"/>
            <w:r w:rsidRPr="00C37C18">
              <w:rPr>
                <w:rFonts w:ascii="Courier New" w:eastAsia="Courier New" w:hAnsi="Courier New" w:cs="Courier New"/>
                <w:lang w:eastAsia="zh-CN"/>
              </w:rPr>
              <w:t>objectType (CM)</w:t>
            </w:r>
            <w:bookmarkEnd w:id="774"/>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C37C18">
            <w:pPr>
              <w:pStyle w:val="TAL"/>
              <w:rPr>
                <w:lang w:eastAsia="de-DE"/>
              </w:rPr>
            </w:pPr>
            <w:bookmarkStart w:id="775" w:name="_MCCTEMPBM_CRPT19430365___7"/>
            <w:r>
              <w:rPr>
                <w:lang w:eastAsia="de-DE"/>
              </w:rPr>
              <w:t>5</w:t>
            </w:r>
            <w:r w:rsidRPr="00EF0171">
              <w:rPr>
                <w:rFonts w:hint="eastAsia"/>
                <w:lang w:eastAsia="de-DE"/>
              </w:rPr>
              <w:t>G</w:t>
            </w:r>
            <w:r>
              <w:rPr>
                <w:lang w:eastAsia="de-DE"/>
              </w:rPr>
              <w:t xml:space="preserve">C </w:t>
            </w:r>
            <w:r w:rsidRPr="00EF0171">
              <w:rPr>
                <w:lang w:eastAsia="de-DE"/>
              </w:rPr>
              <w:t>SubNetwork</w:t>
            </w:r>
            <w:bookmarkEnd w:id="775"/>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C37C18" w:rsidRDefault="0096738B" w:rsidP="00C37C18">
            <w:pPr>
              <w:pStyle w:val="TAL"/>
              <w:rPr>
                <w:rFonts w:ascii="Courier New" w:eastAsia="Courier New" w:hAnsi="Courier New" w:cs="Courier New"/>
                <w:lang w:eastAsia="zh-CN"/>
              </w:rPr>
            </w:pPr>
            <w:bookmarkStart w:id="776" w:name="_MCCTEMPBM_CRPT19430366___7"/>
            <w:r w:rsidRPr="00C37C18">
              <w:rPr>
                <w:rFonts w:ascii="Courier New" w:eastAsia="Courier New" w:hAnsi="Courier New" w:cs="Courier New"/>
                <w:lang w:eastAsia="zh-CN"/>
              </w:rPr>
              <w:t>objectInstance (CM)</w:t>
            </w:r>
            <w:bookmarkEnd w:id="776"/>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C37C18">
            <w:pPr>
              <w:pStyle w:val="TAL"/>
              <w:rPr>
                <w:lang w:eastAsia="de-DE"/>
              </w:rPr>
            </w:pPr>
            <w:bookmarkStart w:id="777" w:name="_MCCTEMPBM_CRPT19430367___7"/>
            <w:r w:rsidRPr="00EF0171">
              <w:rPr>
                <w:lang w:eastAsia="de-DE"/>
              </w:rPr>
              <w:t xml:space="preserve">DN of the </w:t>
            </w:r>
            <w:r>
              <w:rPr>
                <w:lang w:eastAsia="de-DE"/>
              </w:rPr>
              <w:t>5</w:t>
            </w:r>
            <w:r w:rsidRPr="00EF0171">
              <w:rPr>
                <w:rFonts w:hint="eastAsia"/>
                <w:lang w:eastAsia="de-DE"/>
              </w:rPr>
              <w:t>G</w:t>
            </w:r>
            <w:r w:rsidRPr="00EF0171">
              <w:rPr>
                <w:lang w:eastAsia="de-DE"/>
              </w:rPr>
              <w:t>C SubNetwork</w:t>
            </w:r>
            <w:bookmarkEnd w:id="777"/>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00FE09FA" w:rsidRPr="00506640">
        <w:rPr>
          <w:rFonts w:eastAsia="Liberation Sans"/>
          <w:lang w:eastAsia="zh-CN"/>
        </w:rPr>
        <w:t>objectType</w:t>
      </w:r>
      <w:r w:rsidRPr="00EF0171">
        <w:rPr>
          <w:rFonts w:eastAsia="Liberation Sans"/>
          <w:lang w:eastAsia="zh-CN"/>
        </w:rPr>
        <w:t>"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0A2533">
      <w:pPr>
        <w:pStyle w:val="H6"/>
      </w:pPr>
      <w:bookmarkStart w:id="778" w:name="_CR6_2_2_1_4_2"/>
      <w:r w:rsidRPr="00EF0171">
        <w:rPr>
          <w:lang w:eastAsia="zh-CN"/>
        </w:rPr>
        <w:t>6.2.2.1.</w:t>
      </w:r>
      <w:r w:rsidR="00991E7D">
        <w:rPr>
          <w:lang w:eastAsia="zh-CN"/>
        </w:rPr>
        <w:t>4</w:t>
      </w:r>
      <w:r w:rsidRPr="00EF0171">
        <w:rPr>
          <w:lang w:eastAsia="zh-CN"/>
        </w:rPr>
        <w:t>.2</w:t>
      </w:r>
      <w:r w:rsidRPr="00EF0171">
        <w:rPr>
          <w:lang w:eastAsia="zh-CN"/>
        </w:rPr>
        <w:tab/>
        <w:t>ObjectContexts</w:t>
      </w:r>
    </w:p>
    <w:bookmarkEnd w:id="778"/>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C37C18">
      <w:pPr>
        <w:pStyle w:val="TH"/>
        <w:rPr>
          <w:rFonts w:eastAsia="Liberation Sans"/>
          <w:lang w:eastAsia="zh-CN"/>
        </w:rPr>
      </w:pPr>
      <w:bookmarkStart w:id="779" w:name="_CRTable6_2_2_1_4_21"/>
      <w:bookmarkStart w:id="780" w:name="_PERM_MCCTEMPBM_CRPT19430368___4"/>
      <w:r w:rsidRPr="00EF0171">
        <w:rPr>
          <w:rFonts w:eastAsia="Liberation Sans"/>
          <w:lang w:eastAsia="zh-CN"/>
        </w:rPr>
        <w:t xml:space="preserve">Table </w:t>
      </w:r>
      <w:bookmarkEnd w:id="779"/>
      <w:r w:rsidRPr="00EF0171">
        <w:rPr>
          <w:rFonts w:eastAsia="Liberation Sans"/>
          <w:lang w:eastAsia="zh-CN"/>
        </w:rPr>
        <w:t>6.2.2.1.</w:t>
      </w:r>
      <w:r w:rsidR="00991E7D">
        <w:rPr>
          <w:rFonts w:eastAsia="Liberation Sans"/>
          <w:lang w:eastAsia="zh-CN"/>
        </w:rPr>
        <w:t>4</w:t>
      </w:r>
      <w:r w:rsidRPr="00EF0171">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C37C18">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C37C18">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C37C18">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C37C18">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C37C18">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C37C18">
            <w:pPr>
              <w:pStyle w:val="TAH"/>
            </w:pPr>
            <w:r w:rsidRPr="00EF0171">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0A2533" w:rsidRDefault="0096738B" w:rsidP="000A2533">
            <w:pPr>
              <w:pStyle w:val="TAL"/>
              <w:rPr>
                <w:rFonts w:ascii="Courier New" w:hAnsi="Courier New" w:cs="Courier New"/>
              </w:rPr>
            </w:pPr>
            <w:bookmarkStart w:id="781" w:name="_MCCTEMPBM_CRPT19430369___7"/>
            <w:bookmarkStart w:id="782" w:name="_PERM_MCCTEMPBM_CRPT19430370___4" w:colFirst="1" w:colLast="4"/>
            <w:bookmarkEnd w:id="780"/>
            <w:r w:rsidRPr="000A2533">
              <w:rPr>
                <w:rFonts w:ascii="Courier New" w:hAnsi="Courier New" w:cs="Courier New"/>
              </w:rPr>
              <w:t>nfTypeContext</w:t>
            </w:r>
            <w:bookmarkEnd w:id="781"/>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C37C18">
            <w:pPr>
              <w:pStyle w:val="TAC"/>
              <w:rPr>
                <w:lang w:eastAsia="zh-CN"/>
              </w:rPr>
            </w:pPr>
            <w:r w:rsidRPr="00EF0171">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C37C18">
            <w:pPr>
              <w:pStyle w:val="TAC"/>
              <w:rPr>
                <w:lang w:eastAsia="zh-CN"/>
              </w:rPr>
            </w:pPr>
            <w:r w:rsidRPr="00EF0171">
              <w:rPr>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0A2533" w:rsidRDefault="0096738B" w:rsidP="000A2533">
            <w:pPr>
              <w:pStyle w:val="TAL"/>
              <w:rPr>
                <w:rFonts w:ascii="Courier New" w:hAnsi="Courier New" w:cs="Courier New"/>
              </w:rPr>
            </w:pPr>
            <w:bookmarkStart w:id="783" w:name="_MCCTEMPBM_CRPT19430371___7"/>
            <w:bookmarkStart w:id="784" w:name="_PERM_MCCTEMPBM_CRPT19430372___4" w:colFirst="1" w:colLast="4"/>
            <w:bookmarkEnd w:id="782"/>
            <w:r w:rsidRPr="000A2533">
              <w:rPr>
                <w:rFonts w:ascii="Courier New" w:hAnsi="Courier New" w:cs="Courier New"/>
              </w:rPr>
              <w:t>nfInstanceLocationContext</w:t>
            </w:r>
            <w:bookmarkEnd w:id="783"/>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C37C18">
            <w:pPr>
              <w:pStyle w:val="TAC"/>
              <w:rPr>
                <w:lang w:eastAsia="zh-CN"/>
              </w:rPr>
            </w:pPr>
            <w:r w:rsidRPr="00EF0171">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C37C18">
            <w:pPr>
              <w:pStyle w:val="TAC"/>
              <w:rPr>
                <w:lang w:eastAsia="zh-CN"/>
              </w:rPr>
            </w:pPr>
            <w:r w:rsidRPr="00EF0171">
              <w:rPr>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0A2533" w:rsidRDefault="0096738B" w:rsidP="000A2533">
            <w:pPr>
              <w:pStyle w:val="TAL"/>
              <w:rPr>
                <w:rFonts w:ascii="Courier New" w:hAnsi="Courier New" w:cs="Courier New"/>
              </w:rPr>
            </w:pPr>
            <w:bookmarkStart w:id="785" w:name="_MCCTEMPBM_CRPT19430373___7"/>
            <w:bookmarkStart w:id="786" w:name="_PERM_MCCTEMPBM_CRPT19430374___4" w:colFirst="1" w:colLast="4"/>
            <w:bookmarkEnd w:id="784"/>
            <w:r w:rsidRPr="000A2533">
              <w:rPr>
                <w:rFonts w:ascii="Courier New" w:hAnsi="Courier New" w:cs="Courier New"/>
              </w:rPr>
              <w:t>pLMNContext</w:t>
            </w:r>
            <w:bookmarkEnd w:id="785"/>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C37C18">
            <w:pPr>
              <w:pStyle w:val="TAC"/>
              <w:rPr>
                <w:lang w:eastAsia="zh-CN"/>
              </w:rPr>
            </w:pPr>
            <w:r w:rsidRPr="00EF0171">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C37C18">
            <w:pPr>
              <w:pStyle w:val="TAC"/>
              <w:rPr>
                <w:lang w:eastAsia="zh-CN"/>
              </w:rPr>
            </w:pPr>
            <w:r w:rsidRPr="00EF0171">
              <w:rPr>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0A2533" w:rsidRDefault="0096738B" w:rsidP="000A2533">
            <w:pPr>
              <w:pStyle w:val="TAL"/>
              <w:rPr>
                <w:rFonts w:ascii="Courier New" w:hAnsi="Courier New" w:cs="Courier New"/>
              </w:rPr>
            </w:pPr>
            <w:bookmarkStart w:id="787" w:name="_MCCTEMPBM_CRPT19430375___7"/>
            <w:bookmarkStart w:id="788" w:name="_PERM_MCCTEMPBM_CRPT19430376___4" w:colFirst="1" w:colLast="4"/>
            <w:bookmarkEnd w:id="786"/>
            <w:r w:rsidRPr="000A2533">
              <w:rPr>
                <w:rFonts w:ascii="Courier New" w:hAnsi="Courier New" w:cs="Courier New"/>
              </w:rPr>
              <w:t>taiContext</w:t>
            </w:r>
            <w:bookmarkEnd w:id="787"/>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C37C18">
            <w:pPr>
              <w:pStyle w:val="TAC"/>
              <w:rPr>
                <w:lang w:eastAsia="zh-CN"/>
              </w:rPr>
            </w:pPr>
            <w:r w:rsidRPr="00EF0171">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C37C18">
            <w:pPr>
              <w:pStyle w:val="TAC"/>
              <w:rPr>
                <w:lang w:eastAsia="zh-CN"/>
              </w:rPr>
            </w:pPr>
            <w:r w:rsidRPr="00EF0171">
              <w:rPr>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0A2533" w:rsidRDefault="000B3B1F" w:rsidP="000A2533">
            <w:pPr>
              <w:pStyle w:val="TAL"/>
              <w:rPr>
                <w:rFonts w:ascii="Courier New" w:hAnsi="Courier New" w:cs="Courier New"/>
              </w:rPr>
            </w:pPr>
            <w:bookmarkStart w:id="789" w:name="_MCCTEMPBM_CRPT19430377___7"/>
            <w:bookmarkStart w:id="790" w:name="_PERM_MCCTEMPBM_CRPT19430378___4" w:colFirst="1" w:colLast="4"/>
            <w:bookmarkEnd w:id="788"/>
            <w:r w:rsidRPr="000A2533">
              <w:rPr>
                <w:rFonts w:ascii="Courier New" w:hAnsi="Courier New" w:cs="Courier New"/>
              </w:rPr>
              <w:t>servingScopeContext</w:t>
            </w:r>
            <w:bookmarkEnd w:id="789"/>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C37C18">
            <w:pPr>
              <w:pStyle w:val="TAC"/>
              <w:rPr>
                <w:lang w:eastAsia="zh-CN"/>
              </w:rPr>
            </w:pPr>
            <w:r w:rsidRPr="00EF0171">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C37C18">
            <w:pPr>
              <w:pStyle w:val="TAC"/>
              <w:rPr>
                <w:lang w:eastAsia="zh-CN"/>
              </w:rPr>
            </w:pPr>
            <w:r w:rsidRPr="00EF0171">
              <w:rPr>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0A2533" w:rsidRDefault="000B3B1F" w:rsidP="000A2533">
            <w:pPr>
              <w:pStyle w:val="TAL"/>
              <w:rPr>
                <w:rFonts w:ascii="Courier New" w:hAnsi="Courier New" w:cs="Courier New"/>
              </w:rPr>
            </w:pPr>
            <w:bookmarkStart w:id="791" w:name="_MCCTEMPBM_CRPT19430379___7"/>
            <w:bookmarkStart w:id="792" w:name="_PERM_MCCTEMPBM_CRPT19430380___4" w:colFirst="1" w:colLast="4"/>
            <w:bookmarkEnd w:id="790"/>
            <w:r w:rsidRPr="000A2533">
              <w:rPr>
                <w:rFonts w:ascii="Courier New" w:hAnsi="Courier New" w:cs="Courier New"/>
              </w:rPr>
              <w:t>dnnContext</w:t>
            </w:r>
            <w:bookmarkEnd w:id="791"/>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C37C18">
            <w:pPr>
              <w:pStyle w:val="TAC"/>
              <w:rPr>
                <w:lang w:eastAsia="zh-CN"/>
              </w:rPr>
            </w:pPr>
            <w:r w:rsidRPr="00EF0171">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C37C18">
            <w:pPr>
              <w:pStyle w:val="TAC"/>
              <w:rPr>
                <w:lang w:eastAsia="zh-CN"/>
              </w:rPr>
            </w:pPr>
            <w:r w:rsidRPr="00EF0171">
              <w:rPr>
                <w:lang w:eastAsia="zh-CN"/>
              </w:rPr>
              <w:t>F</w:t>
            </w:r>
          </w:p>
        </w:tc>
      </w:tr>
      <w:bookmarkEnd w:id="792"/>
    </w:tbl>
    <w:p w14:paraId="7EF64863" w14:textId="77777777" w:rsidR="0096738B" w:rsidRPr="00EF0171" w:rsidRDefault="0096738B" w:rsidP="0096738B">
      <w:pPr>
        <w:rPr>
          <w:lang w:eastAsia="zh-CN"/>
        </w:rPr>
      </w:pPr>
    </w:p>
    <w:p w14:paraId="4943F121" w14:textId="44CE4C9B" w:rsidR="0096738B" w:rsidRPr="00EF0171" w:rsidRDefault="0096738B" w:rsidP="000A2533">
      <w:pPr>
        <w:pStyle w:val="H6"/>
      </w:pPr>
      <w:bookmarkStart w:id="793" w:name="_CR6_2_2_1_4_3"/>
      <w:r w:rsidRPr="00EF0171">
        <w:rPr>
          <w:lang w:eastAsia="zh-CN"/>
        </w:rPr>
        <w:lastRenderedPageBreak/>
        <w:t>6.2.2.1.</w:t>
      </w:r>
      <w:r w:rsidR="00991E7D">
        <w:rPr>
          <w:lang w:eastAsia="zh-CN"/>
        </w:rPr>
        <w:t>4</w:t>
      </w:r>
      <w:r w:rsidRPr="00EF0171">
        <w:rPr>
          <w:lang w:eastAsia="zh-CN"/>
        </w:rPr>
        <w:t>.3</w:t>
      </w:r>
      <w:r w:rsidRPr="00EF0171">
        <w:rPr>
          <w:lang w:eastAsia="zh-CN"/>
        </w:rPr>
        <w:tab/>
        <w:t>ExpectationTargets</w:t>
      </w:r>
    </w:p>
    <w:bookmarkEnd w:id="793"/>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C37C18">
      <w:pPr>
        <w:pStyle w:val="TH"/>
        <w:rPr>
          <w:rFonts w:eastAsia="Liberation Sans"/>
          <w:lang w:eastAsia="zh-CN"/>
        </w:rPr>
      </w:pPr>
      <w:bookmarkStart w:id="794" w:name="_CRTable6_2_2_1_4_31"/>
      <w:bookmarkStart w:id="795" w:name="_PERM_MCCTEMPBM_CRPT19430381___4"/>
      <w:r w:rsidRPr="00EF0171">
        <w:rPr>
          <w:rFonts w:eastAsia="Liberation Sans"/>
          <w:lang w:eastAsia="zh-CN"/>
        </w:rPr>
        <w:t xml:space="preserve">Table </w:t>
      </w:r>
      <w:bookmarkEnd w:id="794"/>
      <w:r w:rsidRPr="00EF0171">
        <w:rPr>
          <w:rFonts w:eastAsia="Liberation Sans"/>
          <w:lang w:eastAsia="zh-CN"/>
        </w:rPr>
        <w:t>6.2.2.1.</w:t>
      </w:r>
      <w:r w:rsidR="00991E7D">
        <w:rPr>
          <w:rFonts w:eastAsia="Liberation Sans"/>
          <w:lang w:eastAsia="zh-CN"/>
        </w:rPr>
        <w:t>4</w:t>
      </w:r>
      <w:r w:rsidRPr="00EF0171">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C37C18">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C37C18">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C37C18">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C37C18">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C37C18">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C37C18">
            <w:pPr>
              <w:pStyle w:val="TAH"/>
            </w:pPr>
            <w:r w:rsidRPr="00EF0171">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796" w:name="_MCCTEMPBM_CRPT19430382___6"/>
            <w:bookmarkStart w:id="797" w:name="_PERM_MCCTEMPBM_CRPT19430383___4" w:colFirst="1" w:colLast="4"/>
            <w:bookmarkEnd w:id="795"/>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bookmarkEnd w:id="796"/>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C37C18">
            <w:pPr>
              <w:pStyle w:val="TAC"/>
            </w:pPr>
            <w:r w:rsidRPr="00EF0171">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C37C18">
            <w:pPr>
              <w:pStyle w:val="TAC"/>
            </w:pPr>
            <w:r w:rsidRPr="00EF0171">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798" w:name="_MCCTEMPBM_CRPT19430384___6"/>
            <w:bookmarkStart w:id="799" w:name="_PERM_MCCTEMPBM_CRPT19430385___4" w:colFirst="1" w:colLast="4"/>
            <w:bookmarkEnd w:id="797"/>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bookmarkEnd w:id="798"/>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C37C18">
            <w:pPr>
              <w:pStyle w:val="TAC"/>
            </w:pPr>
            <w:r w:rsidRPr="00EF0171">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C37C18">
            <w:pPr>
              <w:pStyle w:val="TAC"/>
            </w:pPr>
            <w:r w:rsidRPr="00EF0171">
              <w:t>F</w:t>
            </w:r>
          </w:p>
        </w:tc>
      </w:tr>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bookmarkStart w:id="800" w:name="_MCCTEMPBM_CRPT19430386___6"/>
            <w:bookmarkStart w:id="801" w:name="_PERM_MCCTEMPBM_CRPT19430387___4" w:colFirst="1" w:colLast="4"/>
            <w:bookmarkEnd w:id="799"/>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bookmarkEnd w:id="800"/>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C37C18">
            <w:pPr>
              <w:pStyle w:val="TAC"/>
            </w:pPr>
            <w:r w:rsidRPr="00EF0171">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C37C18">
            <w:pPr>
              <w:pStyle w:val="TAC"/>
            </w:pPr>
            <w:r w:rsidRPr="00EF0171">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bookmarkStart w:id="802" w:name="_MCCTEMPBM_CRPT19430388___6"/>
            <w:bookmarkStart w:id="803" w:name="_PERM_MCCTEMPBM_CRPT19430389___4" w:colFirst="1" w:colLast="4"/>
            <w:bookmarkEnd w:id="801"/>
            <w:r>
              <w:rPr>
                <w:rFonts w:ascii="Courier New" w:eastAsia="DengXian" w:hAnsi="Courier New" w:cs="Courier New"/>
                <w:bCs/>
                <w:sz w:val="18"/>
                <w:lang w:eastAsia="zh-CN"/>
              </w:rPr>
              <w:t>outgoingDataTarget</w:t>
            </w:r>
            <w:bookmarkEnd w:id="802"/>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C37C18">
            <w:pPr>
              <w:pStyle w:val="TAC"/>
            </w:pPr>
            <w:r w:rsidRPr="00EF0171">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C37C18">
            <w:pPr>
              <w:pStyle w:val="TAC"/>
            </w:pPr>
            <w:r w:rsidRPr="00EF0171">
              <w:t>F</w:t>
            </w:r>
          </w:p>
        </w:tc>
      </w:tr>
      <w:bookmarkEnd w:id="803"/>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804" w:name="_CR6_2_2_1_4_4"/>
      <w:r w:rsidRPr="00506640">
        <w:t>6.2.2.1.</w:t>
      </w:r>
      <w:r w:rsidR="00991E7D">
        <w:t>4</w:t>
      </w:r>
      <w:r w:rsidRPr="00506640">
        <w:t>.4</w:t>
      </w:r>
      <w:r w:rsidRPr="00506640">
        <w:tab/>
        <w:t>ExpectationContext</w:t>
      </w:r>
      <w:r>
        <w:t>s</w:t>
      </w:r>
    </w:p>
    <w:bookmarkEnd w:id="804"/>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805" w:name="_CRTable6_2_2_1_4_41"/>
      <w:r w:rsidRPr="00506640">
        <w:rPr>
          <w:rFonts w:eastAsia="Liberation Sans"/>
          <w:lang w:eastAsia="zh-CN"/>
        </w:rPr>
        <w:t xml:space="preserve">Table </w:t>
      </w:r>
      <w:bookmarkEnd w:id="805"/>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bookmarkStart w:id="806" w:name="_MCCTEMPBM_CRPT19430390___6"/>
            <w:bookmarkStart w:id="807" w:name="_PERM_MCCTEMPBM_CRPT19430391___4" w:colFirst="1" w:colLast="4"/>
            <w:r>
              <w:rPr>
                <w:rFonts w:ascii="Courier New" w:eastAsia="SimSun" w:hAnsi="Courier New" w:cs="Courier New"/>
                <w:sz w:val="18"/>
                <w:szCs w:val="18"/>
              </w:rPr>
              <w:t>s</w:t>
            </w:r>
            <w:r w:rsidRPr="00506640">
              <w:rPr>
                <w:rFonts w:ascii="Courier New" w:eastAsia="SimSun" w:hAnsi="Courier New" w:cs="Courier New"/>
                <w:sz w:val="18"/>
                <w:szCs w:val="18"/>
              </w:rPr>
              <w:t>tartTimeContext</w:t>
            </w:r>
            <w:bookmarkEnd w:id="806"/>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C37C18">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C37C18">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C37C18">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C37C18">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C37C18">
            <w:pPr>
              <w:pStyle w:val="TAC"/>
              <w:rPr>
                <w:rFonts w:eastAsia="Courier New"/>
                <w:lang w:eastAsia="zh-CN"/>
              </w:rPr>
            </w:pPr>
            <w:r w:rsidRPr="00506640">
              <w:rPr>
                <w:rFonts w:eastAsia="Courier New"/>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bookmarkStart w:id="808" w:name="_MCCTEMPBM_CRPT19430392___6"/>
            <w:bookmarkStart w:id="809" w:name="_PERM_MCCTEMPBM_CRPT19430393___4" w:colFirst="1" w:colLast="4"/>
            <w:bookmarkEnd w:id="807"/>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bookmarkEnd w:id="808"/>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C37C18">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C37C18">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C37C18">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C37C18">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C37C18">
            <w:pPr>
              <w:pStyle w:val="TAC"/>
              <w:rPr>
                <w:rFonts w:eastAsia="Courier New"/>
                <w:lang w:eastAsia="zh-CN"/>
              </w:rPr>
            </w:pPr>
            <w:r w:rsidRPr="00506640">
              <w:rPr>
                <w:rFonts w:eastAsia="Courier New"/>
                <w:lang w:eastAsia="zh-CN"/>
              </w:rPr>
              <w:t>F</w:t>
            </w:r>
          </w:p>
        </w:tc>
      </w:tr>
      <w:bookmarkEnd w:id="809"/>
    </w:tbl>
    <w:p w14:paraId="0A4AAB2F" w14:textId="77777777" w:rsidR="000B3B1F" w:rsidRPr="001632DC" w:rsidRDefault="000B3B1F" w:rsidP="000A2533"/>
    <w:p w14:paraId="3DA62FFB" w14:textId="35322CF1" w:rsidR="002E439F" w:rsidRPr="00EF0171" w:rsidRDefault="002E439F" w:rsidP="002E439F">
      <w:pPr>
        <w:pStyle w:val="Heading5"/>
      </w:pPr>
      <w:bookmarkStart w:id="810" w:name="_CR6_2_2_1_5"/>
      <w:bookmarkStart w:id="811" w:name="_Toc146286115"/>
      <w:bookmarkStart w:id="812" w:name="_Toc202514870"/>
      <w:bookmarkEnd w:id="810"/>
      <w:r w:rsidRPr="00EF0171">
        <w:t>6.2.2.1.</w:t>
      </w:r>
      <w:r w:rsidR="00991E7D">
        <w:t>5</w:t>
      </w:r>
      <w:r w:rsidRPr="00EF0171">
        <w:tab/>
      </w:r>
      <w:r>
        <w:t>Radio Service</w:t>
      </w:r>
      <w:r w:rsidRPr="00EF0171">
        <w:t xml:space="preserve"> Expectation</w:t>
      </w:r>
      <w:bookmarkEnd w:id="811"/>
      <w:bookmarkEnd w:id="812"/>
    </w:p>
    <w:p w14:paraId="2B8B8B26" w14:textId="1EA3E229" w:rsidR="002E439F" w:rsidRPr="00EF0171" w:rsidRDefault="002E439F" w:rsidP="000A2533">
      <w:pPr>
        <w:pStyle w:val="H6"/>
      </w:pPr>
      <w:bookmarkStart w:id="813" w:name="_Toc146286116"/>
      <w:bookmarkStart w:id="814"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813"/>
    </w:p>
    <w:bookmarkEnd w:id="814"/>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815" w:name="_CRTable6_2_2_1_5_11"/>
      <w:r w:rsidRPr="00506640">
        <w:rPr>
          <w:rFonts w:eastAsia="Liberation Sans"/>
          <w:lang w:eastAsia="zh-CN"/>
        </w:rPr>
        <w:t xml:space="preserve">Table </w:t>
      </w:r>
      <w:bookmarkEnd w:id="815"/>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bookmarkStart w:id="816" w:name="_MCCTEMPBM_CRPT19430394___7"/>
            <w:r w:rsidRPr="00506640">
              <w:rPr>
                <w:rFonts w:ascii="Courier New" w:eastAsia="Courier New" w:hAnsi="Courier New" w:cs="Courier New"/>
                <w:lang w:eastAsia="zh-CN"/>
              </w:rPr>
              <w:t xml:space="preserve">objectType </w:t>
            </w:r>
            <w:bookmarkEnd w:id="816"/>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2D1F354E" w14:textId="77777777" w:rsidR="000A2533" w:rsidRDefault="000A2533" w:rsidP="000A2533">
      <w:pPr>
        <w:rPr>
          <w:rFonts w:eastAsia="Liberation Sans"/>
          <w:lang w:eastAsia="zh-CN"/>
        </w:rPr>
      </w:pPr>
    </w:p>
    <w:p w14:paraId="60749418" w14:textId="4D2F35BD" w:rsidR="002E439F" w:rsidRPr="000A2533" w:rsidRDefault="000A2533" w:rsidP="000A2533">
      <w:pPr>
        <w:pStyle w:val="EditorsNote"/>
      </w:pPr>
      <w:r>
        <w:t>Editor's note:</w:t>
      </w:r>
      <w:r>
        <w:tab/>
        <w:t>The allowed values for objectType needs further discussion (e.g., whether ObjectType value needs to refer to an IOC defined in an NRM fragment, the relation with RANSliceSubnet).</w:t>
      </w:r>
    </w:p>
    <w:p w14:paraId="73625101" w14:textId="3573B08B" w:rsidR="002E439F" w:rsidRPr="00506640" w:rsidRDefault="002E439F" w:rsidP="002E439F">
      <w:pPr>
        <w:pStyle w:val="H6"/>
        <w:rPr>
          <w:lang w:eastAsia="zh-CN"/>
        </w:rPr>
      </w:pPr>
      <w:bookmarkStart w:id="817" w:name="_CR6_2_2_1_5_2"/>
      <w:r w:rsidRPr="00506640">
        <w:rPr>
          <w:lang w:eastAsia="zh-CN"/>
        </w:rPr>
        <w:t>6.2.2.1.</w:t>
      </w:r>
      <w:r w:rsidR="00991E7D">
        <w:rPr>
          <w:lang w:eastAsia="zh-CN"/>
        </w:rPr>
        <w:t>5</w:t>
      </w:r>
      <w:r w:rsidRPr="00506640">
        <w:rPr>
          <w:lang w:eastAsia="zh-CN"/>
        </w:rPr>
        <w:t>.2</w:t>
      </w:r>
      <w:r w:rsidRPr="00506640">
        <w:rPr>
          <w:lang w:eastAsia="zh-CN"/>
        </w:rPr>
        <w:tab/>
        <w:t>ObjectContexts</w:t>
      </w:r>
    </w:p>
    <w:bookmarkEnd w:id="817"/>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818" w:name="_CRTable6_2_2_1_5_21"/>
      <w:r w:rsidRPr="00506640">
        <w:rPr>
          <w:rFonts w:eastAsia="Liberation Sans"/>
          <w:lang w:eastAsia="zh-CN"/>
        </w:rPr>
        <w:lastRenderedPageBreak/>
        <w:t xml:space="preserve">Table </w:t>
      </w:r>
      <w:bookmarkEnd w:id="818"/>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bookmarkStart w:id="819" w:name="_MCCTEMPBM_CRPT19430395___6"/>
            <w:bookmarkStart w:id="820" w:name="_PERM_MCCTEMPBM_CRPT19430396___4" w:colFirst="1" w:colLast="4"/>
            <w:r w:rsidRPr="00506640">
              <w:rPr>
                <w:rFonts w:ascii="Courier New" w:hAnsi="Courier New" w:cs="Courier New"/>
              </w:rPr>
              <w:t>coverageAreaPolygonContext</w:t>
            </w:r>
            <w:bookmarkEnd w:id="819"/>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C37C18">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C37C18">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C37C18">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C37C18">
            <w:pPr>
              <w:pStyle w:val="TAC"/>
            </w:pPr>
            <w:r w:rsidRPr="00506640">
              <w:rPr>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bookmarkStart w:id="821" w:name="_MCCTEMPBM_CRPT19430397___6"/>
            <w:bookmarkStart w:id="822" w:name="_PERM_MCCTEMPBM_CRPT19430398___4" w:colFirst="1" w:colLast="4"/>
            <w:bookmarkEnd w:id="820"/>
            <w:r>
              <w:rPr>
                <w:rFonts w:ascii="Courier New" w:hAnsi="Courier New" w:cs="Courier New" w:hint="eastAsia"/>
                <w:lang w:eastAsia="zh-CN"/>
              </w:rPr>
              <w:t>s</w:t>
            </w:r>
            <w:r>
              <w:rPr>
                <w:rFonts w:ascii="Courier New" w:hAnsi="Courier New" w:cs="Courier New"/>
                <w:lang w:eastAsia="zh-CN"/>
              </w:rPr>
              <w:t>erviceTypeContext</w:t>
            </w:r>
            <w:bookmarkEnd w:id="821"/>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C37C18">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C37C18">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C37C18">
            <w:pPr>
              <w:pStyle w:val="TAC"/>
              <w:rPr>
                <w:lang w:eastAsia="zh-CN"/>
              </w:rPr>
            </w:pPr>
            <w:r w:rsidRPr="00506640">
              <w:t>F</w:t>
            </w:r>
          </w:p>
        </w:tc>
      </w:tr>
      <w:bookmarkEnd w:id="822"/>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bookmarkStart w:id="823" w:name="_CR6_2_2_1_5_3"/>
      <w:r w:rsidRPr="00506640">
        <w:rPr>
          <w:lang w:eastAsia="zh-CN"/>
        </w:rPr>
        <w:t>6.2.2.1.</w:t>
      </w:r>
      <w:r w:rsidR="00991E7D">
        <w:rPr>
          <w:lang w:eastAsia="zh-CN"/>
        </w:rPr>
        <w:t>5</w:t>
      </w:r>
      <w:r w:rsidRPr="00506640">
        <w:rPr>
          <w:lang w:eastAsia="zh-CN"/>
        </w:rPr>
        <w:t>.3</w:t>
      </w:r>
      <w:r w:rsidRPr="00506640">
        <w:rPr>
          <w:lang w:eastAsia="zh-CN"/>
        </w:rPr>
        <w:tab/>
        <w:t>ExpectationTargets</w:t>
      </w:r>
    </w:p>
    <w:bookmarkEnd w:id="823"/>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824" w:name="_CRTable6_2_2_1_5_31"/>
      <w:r w:rsidRPr="00506640">
        <w:rPr>
          <w:rFonts w:eastAsia="Liberation Sans"/>
          <w:lang w:eastAsia="zh-CN"/>
        </w:rPr>
        <w:t xml:space="preserve">Table </w:t>
      </w:r>
      <w:bookmarkEnd w:id="824"/>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bookmarkStart w:id="825" w:name="_MCCTEMPBM_CRPT19430399___6"/>
            <w:bookmarkStart w:id="826" w:name="_PERM_MCCTEMPBM_CRPT19430400___4" w:colFirst="1" w:colLast="4"/>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bookmarkEnd w:id="825"/>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C37C18">
            <w:pPr>
              <w:pStyle w:val="TAC"/>
            </w:pPr>
            <w:r w:rsidRPr="00506640">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bookmarkStart w:id="827" w:name="_MCCTEMPBM_CRPT19430401___6"/>
            <w:bookmarkStart w:id="828" w:name="_PERM_MCCTEMPBM_CRPT19430402___4" w:colFirst="1" w:colLast="4"/>
            <w:bookmarkEnd w:id="826"/>
            <w:r w:rsidRPr="005C6968">
              <w:rPr>
                <w:rFonts w:ascii="Courier New" w:eastAsia="DengXian" w:hAnsi="Courier New" w:cs="Courier New"/>
                <w:bCs/>
                <w:lang w:eastAsia="zh-CN"/>
              </w:rPr>
              <w:t>uLLatencyTarget</w:t>
            </w:r>
            <w:bookmarkEnd w:id="827"/>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C37C18">
            <w:pPr>
              <w:pStyle w:val="TAC"/>
            </w:pPr>
            <w:r w:rsidRPr="00506640">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bookmarkStart w:id="829" w:name="_MCCTEMPBM_CRPT19430403___6"/>
            <w:bookmarkStart w:id="830" w:name="_PERM_MCCTEMPBM_CRPT19430404___4" w:colFirst="1" w:colLast="4"/>
            <w:bookmarkEnd w:id="828"/>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bookmarkEnd w:id="829"/>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C37C18">
            <w:pPr>
              <w:pStyle w:val="TAC"/>
            </w:pPr>
            <w:r w:rsidRPr="00506640">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bookmarkStart w:id="831" w:name="_MCCTEMPBM_CRPT19430405___6"/>
            <w:bookmarkStart w:id="832" w:name="_PERM_MCCTEMPBM_CRPT19430406___4" w:colFirst="1" w:colLast="4"/>
            <w:bookmarkEnd w:id="830"/>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bookmarkEnd w:id="831"/>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C37C18">
            <w:pPr>
              <w:pStyle w:val="TAC"/>
            </w:pPr>
            <w:r w:rsidRPr="00506640">
              <w:t>F</w:t>
            </w:r>
          </w:p>
        </w:tc>
      </w:tr>
      <w:bookmarkEnd w:id="832"/>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833" w:name="_CR6_2_2_2"/>
      <w:bookmarkStart w:id="834" w:name="_Toc106192972"/>
      <w:bookmarkStart w:id="835" w:name="_Toc202514871"/>
      <w:bookmarkEnd w:id="833"/>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834"/>
      <w:bookmarkEnd w:id="835"/>
    </w:p>
    <w:p w14:paraId="1FDF3761" w14:textId="442A21F5" w:rsidR="00C12B51" w:rsidRPr="00506640" w:rsidRDefault="00C12B51" w:rsidP="000B1F58">
      <w:pPr>
        <w:pStyle w:val="TH"/>
        <w:rPr>
          <w:rFonts w:eastAsia="SimSun"/>
          <w:lang w:eastAsia="zh-CN"/>
        </w:rPr>
      </w:pPr>
      <w:bookmarkStart w:id="836" w:name="_CRTable6_2_2_21"/>
      <w:r w:rsidRPr="00506640">
        <w:rPr>
          <w:rFonts w:eastAsia="SimSun"/>
          <w:lang w:eastAsia="zh-CN"/>
        </w:rPr>
        <w:t xml:space="preserve">Table </w:t>
      </w:r>
      <w:bookmarkEnd w:id="836"/>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837" w:name="_MCCTEMPBM_CRPT19430407___7"/>
            <w:bookmarkStart w:id="838" w:name="_MCCTEMPBM_CRPT19430408___2" w:colFirst="1" w:colLast="1"/>
            <w:r w:rsidRPr="00506640">
              <w:rPr>
                <w:rFonts w:ascii="Courier New" w:eastAsia="SimSun" w:hAnsi="Courier New" w:cs="Courier New"/>
                <w:lang w:eastAsia="de-DE"/>
              </w:rPr>
              <w:t>coverageAreaPolygonContext</w:t>
            </w:r>
            <w:bookmarkEnd w:id="837"/>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bookmarkStart w:id="839" w:name="_MCCTEMPBM_CRPT19430409___7"/>
            <w:bookmarkStart w:id="840" w:name="_MCCTEMPBM_CRPT19430410___2" w:colFirst="1" w:colLast="1"/>
            <w:bookmarkEnd w:id="838"/>
            <w:r w:rsidRPr="00506640">
              <w:rPr>
                <w:rFonts w:ascii="Courier New" w:eastAsia="SimSun" w:hAnsi="Courier New" w:cs="Courier New"/>
                <w:lang w:eastAsia="de-DE"/>
              </w:rPr>
              <w:t>coverageTACContext</w:t>
            </w:r>
            <w:bookmarkEnd w:id="839"/>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7B06" w:rsidRPr="00506640" w14:paraId="723C6E71" w14:textId="77777777" w:rsidTr="004E524F">
        <w:trPr>
          <w:jc w:val="center"/>
        </w:trPr>
        <w:tc>
          <w:tcPr>
            <w:tcW w:w="1188" w:type="pct"/>
          </w:tcPr>
          <w:p w14:paraId="07B89DCB" w14:textId="11CAE1B0" w:rsidR="00417B06" w:rsidRPr="00506640" w:rsidRDefault="00417B06" w:rsidP="00417B06">
            <w:pPr>
              <w:pStyle w:val="TAL"/>
              <w:keepNext w:val="0"/>
              <w:keepLines w:val="0"/>
              <w:rPr>
                <w:rFonts w:ascii="Courier New" w:eastAsia="SimSun" w:hAnsi="Courier New" w:cs="Courier New"/>
                <w:lang w:eastAsia="de-DE"/>
              </w:rPr>
            </w:pPr>
            <w:bookmarkStart w:id="841" w:name="_MCCTEMPBM_CRPT19430411___7"/>
            <w:bookmarkEnd w:id="840"/>
            <w:r>
              <w:rPr>
                <w:rFonts w:ascii="Courier New" w:hAnsi="Courier New" w:cs="Courier New"/>
                <w:lang w:eastAsia="zh-CN"/>
              </w:rPr>
              <w:t>plMNContext</w:t>
            </w:r>
            <w:bookmarkEnd w:id="841"/>
          </w:p>
        </w:tc>
        <w:tc>
          <w:tcPr>
            <w:tcW w:w="2992" w:type="pct"/>
          </w:tcPr>
          <w:p w14:paraId="2F40D090" w14:textId="77777777" w:rsidR="00417B06" w:rsidRDefault="00417B06" w:rsidP="00417B06">
            <w:pPr>
              <w:pStyle w:val="TAL"/>
              <w:keepNext w:val="0"/>
              <w:keepLines w:val="0"/>
              <w:rPr>
                <w:lang w:eastAsia="zh-CN"/>
              </w:rPr>
            </w:pPr>
            <w:r>
              <w:rPr>
                <w:lang w:eastAsia="zh-CN"/>
              </w:rPr>
              <w:t>It describes the PLMN(s) supported by the RAN SubNetwork that the intent expectation is applied.</w:t>
            </w:r>
          </w:p>
          <w:p w14:paraId="648E03EB" w14:textId="77777777" w:rsidR="00417B06" w:rsidRDefault="00417B06" w:rsidP="00417B06">
            <w:pPr>
              <w:pStyle w:val="TAL"/>
              <w:keepNext w:val="0"/>
              <w:keepLines w:val="0"/>
              <w:rPr>
                <w:lang w:eastAsia="zh-CN"/>
              </w:rPr>
            </w:pPr>
          </w:p>
          <w:p w14:paraId="373945E2" w14:textId="77777777" w:rsidR="00417B06" w:rsidRDefault="00417B06" w:rsidP="00417B06">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417B06" w:rsidRDefault="00417B06" w:rsidP="00417B06">
            <w:pPr>
              <w:pStyle w:val="TAL"/>
              <w:keepNext w:val="0"/>
              <w:keepLines w:val="0"/>
              <w:rPr>
                <w:lang w:eastAsia="de-DE"/>
              </w:rPr>
            </w:pPr>
          </w:p>
          <w:p w14:paraId="079AC9FB" w14:textId="77777777" w:rsidR="00417B06" w:rsidRDefault="00417B06" w:rsidP="00417B06">
            <w:pPr>
              <w:pStyle w:val="TAL"/>
              <w:keepNext w:val="0"/>
              <w:keepLines w:val="0"/>
              <w:rPr>
                <w:lang w:eastAsia="zh-CN"/>
              </w:rPr>
            </w:pPr>
            <w:r>
              <w:rPr>
                <w:lang w:eastAsia="de-DE"/>
              </w:rPr>
              <w:t>Following are the allowed values:</w:t>
            </w:r>
          </w:p>
          <w:p w14:paraId="584344F3" w14:textId="77777777" w:rsidR="00417B06" w:rsidRDefault="00417B06" w:rsidP="00417B06">
            <w:pPr>
              <w:pStyle w:val="TAL"/>
              <w:keepNext w:val="0"/>
              <w:keepLines w:val="0"/>
              <w:ind w:left="611" w:hanging="284"/>
              <w:rPr>
                <w:lang w:eastAsia="de-DE"/>
              </w:rPr>
            </w:pPr>
            <w:bookmarkStart w:id="842" w:name="_MCCTEMPBM_CRPT19430412___2"/>
            <w:r>
              <w:rPr>
                <w:lang w:eastAsia="de-DE"/>
              </w:rPr>
              <w:t>-</w:t>
            </w:r>
            <w:r>
              <w:rPr>
                <w:lang w:eastAsia="de-DE"/>
              </w:rPr>
              <w:tab/>
              <w:t>contextAttribute: "pLMN"</w:t>
            </w:r>
          </w:p>
          <w:p w14:paraId="27B902E8" w14:textId="77777777" w:rsidR="00417B06" w:rsidRDefault="00417B06" w:rsidP="00417B06">
            <w:pPr>
              <w:pStyle w:val="TAL"/>
              <w:keepNext w:val="0"/>
              <w:keepLines w:val="0"/>
              <w:ind w:left="611" w:hanging="284"/>
              <w:rPr>
                <w:lang w:eastAsia="de-DE"/>
              </w:rPr>
            </w:pPr>
            <w:r>
              <w:rPr>
                <w:lang w:eastAsia="de-DE"/>
              </w:rPr>
              <w:t>-</w:t>
            </w:r>
            <w:r>
              <w:rPr>
                <w:lang w:eastAsia="de-DE"/>
              </w:rPr>
              <w:tab/>
              <w:t>contextCondition: "IS_ALL_OF"</w:t>
            </w:r>
          </w:p>
          <w:bookmarkEnd w:id="842"/>
          <w:p w14:paraId="508A334F" w14:textId="7FB155F2" w:rsidR="00417B06" w:rsidRPr="00506640" w:rsidRDefault="00417B06" w:rsidP="00417B06">
            <w:pPr>
              <w:pStyle w:val="TAL"/>
              <w:keepNext w:val="0"/>
              <w:keepLines w:val="0"/>
              <w:rPr>
                <w:rFonts w:eastAsia="SimSun"/>
                <w:lang w:eastAsia="zh-CN"/>
              </w:rPr>
            </w:pPr>
            <w:r>
              <w:rPr>
                <w:lang w:eastAsia="de-DE"/>
              </w:rPr>
              <w:t>-</w:t>
            </w:r>
            <w:r>
              <w:rPr>
                <w:lang w:eastAsia="de-DE"/>
              </w:rPr>
              <w:tab/>
              <w:t>contextValueRange: a list of PLMNId defined in TS 28.</w:t>
            </w:r>
            <w:r>
              <w:t xml:space="preserve"> </w:t>
            </w:r>
            <w:r>
              <w:rPr>
                <w:lang w:eastAsia="de-DE"/>
              </w:rPr>
              <w:t>622 [6]</w:t>
            </w:r>
          </w:p>
        </w:tc>
        <w:tc>
          <w:tcPr>
            <w:tcW w:w="820" w:type="pct"/>
          </w:tcPr>
          <w:p w14:paraId="513B12AF" w14:textId="77777777" w:rsidR="00417B06" w:rsidRDefault="00417B06" w:rsidP="00417B06">
            <w:pPr>
              <w:pStyle w:val="TAL"/>
              <w:keepNext w:val="0"/>
              <w:keepLines w:val="0"/>
              <w:rPr>
                <w:snapToGrid w:val="0"/>
              </w:rPr>
            </w:pPr>
            <w:r>
              <w:rPr>
                <w:snapToGrid w:val="0"/>
              </w:rPr>
              <w:t>type: Context</w:t>
            </w:r>
          </w:p>
          <w:p w14:paraId="6248A175" w14:textId="77777777" w:rsidR="00417B06" w:rsidRDefault="00417B06" w:rsidP="00417B06">
            <w:pPr>
              <w:pStyle w:val="TAL"/>
              <w:keepNext w:val="0"/>
              <w:keepLines w:val="0"/>
              <w:rPr>
                <w:snapToGrid w:val="0"/>
              </w:rPr>
            </w:pPr>
            <w:r>
              <w:rPr>
                <w:snapToGrid w:val="0"/>
              </w:rPr>
              <w:t>multiplicity: 1</w:t>
            </w:r>
          </w:p>
          <w:p w14:paraId="1766F633" w14:textId="77777777" w:rsidR="00417B06" w:rsidRDefault="00417B06" w:rsidP="00417B06">
            <w:pPr>
              <w:pStyle w:val="TAL"/>
              <w:keepNext w:val="0"/>
              <w:keepLines w:val="0"/>
              <w:rPr>
                <w:snapToGrid w:val="0"/>
              </w:rPr>
            </w:pPr>
            <w:r>
              <w:rPr>
                <w:snapToGrid w:val="0"/>
              </w:rPr>
              <w:t>isOrdered: N/A</w:t>
            </w:r>
          </w:p>
          <w:p w14:paraId="63FFBD32" w14:textId="77777777" w:rsidR="00417B06" w:rsidRDefault="00417B06" w:rsidP="00417B06">
            <w:pPr>
              <w:pStyle w:val="TAL"/>
              <w:keepNext w:val="0"/>
              <w:keepLines w:val="0"/>
              <w:rPr>
                <w:snapToGrid w:val="0"/>
              </w:rPr>
            </w:pPr>
            <w:r>
              <w:rPr>
                <w:snapToGrid w:val="0"/>
              </w:rPr>
              <w:t>isUnique: N/A</w:t>
            </w:r>
          </w:p>
          <w:p w14:paraId="650A099E" w14:textId="77777777" w:rsidR="00417B06" w:rsidRDefault="00417B06" w:rsidP="00417B06">
            <w:pPr>
              <w:pStyle w:val="TAL"/>
              <w:keepNext w:val="0"/>
              <w:keepLines w:val="0"/>
              <w:rPr>
                <w:snapToGrid w:val="0"/>
              </w:rPr>
            </w:pPr>
            <w:r>
              <w:rPr>
                <w:snapToGrid w:val="0"/>
              </w:rPr>
              <w:t>defaultValue: None</w:t>
            </w:r>
          </w:p>
          <w:p w14:paraId="60DF513D" w14:textId="4D1FE62A" w:rsidR="00417B06" w:rsidRPr="00506640" w:rsidRDefault="00417B06" w:rsidP="00417B06">
            <w:pPr>
              <w:pStyle w:val="TAL"/>
              <w:keepNext w:val="0"/>
              <w:keepLines w:val="0"/>
              <w:rPr>
                <w:rFonts w:eastAsia="SimSun"/>
                <w:snapToGrid w:val="0"/>
              </w:rPr>
            </w:pPr>
            <w:r>
              <w:rPr>
                <w:snapToGrid w:val="0"/>
              </w:rPr>
              <w:t>isNullable: 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bookmarkStart w:id="843" w:name="_MCCTEMPBM_CRPT19430413___7"/>
            <w:bookmarkStart w:id="844" w:name="_MCCTEMPBM_CRPT19430414___2" w:colFirst="1" w:colLast="1"/>
            <w:r>
              <w:rPr>
                <w:rFonts w:ascii="Courier New" w:eastAsia="SimSun" w:hAnsi="Courier New" w:cs="Courier New"/>
                <w:bCs/>
                <w:color w:val="333333"/>
                <w:lang w:eastAsia="zh-CN"/>
              </w:rPr>
              <w:lastRenderedPageBreak/>
              <w:t>dlFrequency</w:t>
            </w:r>
            <w:r w:rsidR="00C03047" w:rsidRPr="00506640">
              <w:rPr>
                <w:rFonts w:ascii="Courier New" w:eastAsia="SimSun" w:hAnsi="Courier New" w:cs="Courier New"/>
                <w:bCs/>
                <w:color w:val="333333"/>
                <w:lang w:eastAsia="zh-CN"/>
              </w:rPr>
              <w:t>Context</w:t>
            </w:r>
            <w:bookmarkEnd w:id="843"/>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bookmarkStart w:id="845" w:name="_MCCTEMPBM_CRPT19430415___7"/>
            <w:bookmarkStart w:id="846" w:name="_MCCTEMPBM_CRPT19430416___2" w:colFirst="1" w:colLast="1"/>
            <w:bookmarkEnd w:id="844"/>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bookmarkEnd w:id="845"/>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bookmarkStart w:id="847" w:name="_MCCTEMPBM_CRPT19430417___7"/>
            <w:bookmarkStart w:id="848" w:name="_MCCTEMPBM_CRPT19430418___2" w:colFirst="1" w:colLast="1"/>
            <w:bookmarkEnd w:id="846"/>
            <w:r w:rsidRPr="00506640">
              <w:rPr>
                <w:rFonts w:ascii="Courier New" w:eastAsia="SimSun" w:hAnsi="Courier New" w:cs="Courier New"/>
                <w:bCs/>
                <w:color w:val="333333"/>
                <w:lang w:eastAsia="zh-CN"/>
              </w:rPr>
              <w:t>rATContext</w:t>
            </w:r>
            <w:bookmarkEnd w:id="847"/>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bookmarkStart w:id="849" w:name="_MCCTEMPBM_CRPT19430419___7"/>
            <w:bookmarkEnd w:id="848"/>
            <w:r>
              <w:rPr>
                <w:rFonts w:ascii="Courier New" w:hAnsi="Courier New" w:cs="Courier New"/>
                <w:bCs/>
                <w:color w:val="333333"/>
                <w:lang w:eastAsia="zh-CN"/>
              </w:rPr>
              <w:t>uEGroup</w:t>
            </w:r>
            <w:r w:rsidRPr="00F270C7">
              <w:rPr>
                <w:rFonts w:ascii="Courier New" w:hAnsi="Courier New" w:cs="Courier New"/>
                <w:bCs/>
                <w:color w:val="333333"/>
                <w:lang w:eastAsia="zh-CN"/>
              </w:rPr>
              <w:t>Context</w:t>
            </w:r>
            <w:bookmarkEnd w:id="849"/>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bookmarkStart w:id="850" w:name="_MCCTEMPBM_CRPT19430420___2"/>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bookmarkEnd w:id="850"/>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Fonts w:ascii="Courier New" w:hAnsi="Courier New" w:cs="Courier New"/>
                <w:bCs/>
                <w:color w:val="333333"/>
                <w:lang w:eastAsia="zh-CN"/>
              </w:rPr>
            </w:pPr>
            <w:bookmarkStart w:id="851" w:name="_MCCTEMPBM_CRPT19430421___7"/>
            <w:bookmarkStart w:id="852" w:name="_MCCTEMPBM_CRPT19430422___2" w:colFirst="1" w:colLast="1"/>
            <w:r w:rsidRPr="001D119A">
              <w:rPr>
                <w:rFonts w:ascii="Courier New" w:eastAsia="DengXian" w:hAnsi="Courier New" w:cs="Courier New"/>
                <w:bCs/>
                <w:lang w:eastAsia="zh-CN"/>
              </w:rPr>
              <w:t>targetAssuranceTimeContext</w:t>
            </w:r>
            <w:bookmarkEnd w:id="851"/>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bookmarkStart w:id="853" w:name="_MCCTEMPBM_CRPT19430423___7"/>
            <w:bookmarkStart w:id="854" w:name="_MCCTEMPBM_CRPT19430424___2" w:colFirst="1" w:colLast="1"/>
            <w:bookmarkEnd w:id="852"/>
            <w:r w:rsidRPr="00506640">
              <w:rPr>
                <w:rFonts w:ascii="Courier New" w:eastAsia="SimSun" w:hAnsi="Courier New" w:cs="Courier New"/>
                <w:lang w:eastAsia="de-DE"/>
              </w:rPr>
              <w:lastRenderedPageBreak/>
              <w:t>weakRSRPRatioTarget</w:t>
            </w:r>
            <w:bookmarkEnd w:id="853"/>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w:t>
            </w:r>
            <w:r w:rsidR="00582A01">
              <w:rPr>
                <w:rFonts w:eastAsia="SimSun"/>
                <w:lang w:eastAsia="de-DE"/>
              </w:rPr>
              <w:t xml:space="preserve"> </w:t>
            </w:r>
            <w:r w:rsidRPr="00506640">
              <w:rPr>
                <w:rFonts w:eastAsia="SimSun"/>
                <w:lang w:eastAsia="de-DE"/>
              </w:rPr>
              <w:t>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bookmarkStart w:id="855" w:name="_MCCTEMPBM_CRPT19430425___7"/>
            <w:bookmarkStart w:id="856" w:name="_MCCTEMPBM_CRPT19430426___2" w:colFirst="1" w:colLast="1"/>
            <w:bookmarkEnd w:id="854"/>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bookmarkEnd w:id="855"/>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bookmarkStart w:id="857" w:name="_MCCTEMPBM_CRPT19430427___7"/>
            <w:bookmarkStart w:id="858" w:name="_MCCTEMPBM_CRPT19430428___2" w:colFirst="1" w:colLast="1"/>
            <w:bookmarkEnd w:id="856"/>
            <w:r>
              <w:rPr>
                <w:rFonts w:ascii="Courier New" w:eastAsia="SimSun" w:hAnsi="Courier New" w:cs="Courier New"/>
                <w:lang w:eastAsia="de-DE"/>
              </w:rPr>
              <w:t>l</w:t>
            </w:r>
            <w:r w:rsidRPr="00506640">
              <w:rPr>
                <w:rFonts w:ascii="Courier New" w:eastAsia="SimSun" w:hAnsi="Courier New" w:cs="Courier New"/>
                <w:lang w:eastAsia="de-DE"/>
              </w:rPr>
              <w:t>owSINRRatioTarget</w:t>
            </w:r>
            <w:bookmarkEnd w:id="857"/>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sidR="0080610B">
              <w:rPr>
                <w:rFonts w:eastAsia="SimSun"/>
                <w:lang w:eastAsia="de-DE"/>
              </w:rPr>
              <w:t xml:space="preserve"> </w:t>
            </w:r>
            <w:r w:rsidRPr="00506640">
              <w:rPr>
                <w:rFonts w:eastAsia="SimSun"/>
                <w:lang w:eastAsia="de-DE"/>
              </w:rPr>
              <w:t>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bookmarkStart w:id="859" w:name="_MCCTEMPBM_CRPT19430429___7"/>
            <w:bookmarkStart w:id="860" w:name="_MCCTEMPBM_CRPT19430430___2" w:colFirst="1" w:colLast="1"/>
            <w:bookmarkEnd w:id="858"/>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bookmarkEnd w:id="859"/>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bookmarkStart w:id="861" w:name="_MCCTEMPBM_CRPT19430431___7"/>
            <w:bookmarkStart w:id="862" w:name="_MCCTEMPBM_CRPT19430432___2" w:colFirst="1" w:colLast="1"/>
            <w:bookmarkEnd w:id="860"/>
            <w:r w:rsidRPr="00506640">
              <w:rPr>
                <w:rFonts w:ascii="Courier New" w:eastAsia="SimSun" w:hAnsi="Courier New" w:cs="Courier New"/>
                <w:szCs w:val="18"/>
                <w:lang w:eastAsia="zh-CN"/>
              </w:rPr>
              <w:t>aveULRANUEThptTarget</w:t>
            </w:r>
            <w:bookmarkEnd w:id="861"/>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bookmarkStart w:id="863" w:name="_MCCTEMPBM_CRPT19430433___7"/>
            <w:bookmarkStart w:id="864" w:name="_MCCTEMPBM_CRPT19430434___2" w:colFirst="1" w:colLast="1"/>
            <w:bookmarkEnd w:id="862"/>
            <w:r w:rsidRPr="00506640">
              <w:rPr>
                <w:rFonts w:ascii="Courier New" w:eastAsia="SimSun" w:hAnsi="Courier New" w:cs="Courier New"/>
                <w:lang w:eastAsia="zh-CN"/>
              </w:rPr>
              <w:t>aveDLRANUEThptTarget</w:t>
            </w:r>
            <w:bookmarkEnd w:id="863"/>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bookmarkStart w:id="865" w:name="_MCCTEMPBM_CRPT19430435___7"/>
            <w:bookmarkStart w:id="866" w:name="_MCCTEMPBM_CRPT19430436___2" w:colFirst="1" w:colLast="1"/>
            <w:bookmarkEnd w:id="864"/>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bookmarkEnd w:id="865"/>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bookmarkStart w:id="867" w:name="_MCCTEMPBM_CRPT19430437___7"/>
            <w:bookmarkStart w:id="868" w:name="_MCCTEMPBM_CRPT19430438___2" w:colFirst="1" w:colLast="1"/>
            <w:bookmarkEnd w:id="866"/>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bookmarkEnd w:id="867"/>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bookmarkStart w:id="869" w:name="_MCCTEMPBM_CRPT19430439___7"/>
            <w:bookmarkStart w:id="870" w:name="_MCCTEMPBM_CRPT19430440___2" w:colFirst="1" w:colLast="1"/>
            <w:bookmarkEnd w:id="868"/>
            <w:r w:rsidRPr="00506640">
              <w:rPr>
                <w:rFonts w:ascii="Courier New" w:eastAsia="SimSun" w:hAnsi="Courier New" w:cs="Courier New"/>
                <w:szCs w:val="18"/>
                <w:lang w:eastAsia="zh-CN"/>
              </w:rPr>
              <w:t>lowDLRANUEThptRatioTarget</w:t>
            </w:r>
            <w:bookmarkEnd w:id="869"/>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bookmarkStart w:id="871" w:name="_MCCTEMPBM_CRPT19430441___7"/>
            <w:bookmarkStart w:id="872" w:name="_MCCTEMPBM_CRPT19430442___2" w:colFirst="1" w:colLast="1"/>
            <w:bookmarkEnd w:id="870"/>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bookmarkEnd w:id="871"/>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gNB and d</w:t>
            </w:r>
            <w:r w:rsidR="000F7540">
              <w:rPr>
                <w:lang w:eastAsia="zh-CN"/>
              </w:rPr>
              <w:t>istribution</w:t>
            </w:r>
            <w:r w:rsidR="000F7540">
              <w:t xml:space="preserve"> of DL UE throughput in gNB in TS 28.552[6]</w:t>
            </w:r>
            <w:r w:rsidR="000F7540">
              <w:rPr>
                <w:rFonts w:eastAsia="SimSun"/>
                <w:lang w:eastAsia="de-DE"/>
              </w:rPr>
              <w:t xml:space="preserve">) </w:t>
            </w:r>
            <w:r w:rsidR="000F7540" w:rsidRPr="00384F14">
              <w:rPr>
                <w:rFonts w:eastAsia="SimSun"/>
                <w:lang w:eastAsia="de-DE"/>
              </w:rPr>
              <w:t>of the RAN SubNetwork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873" w:name="_MCCTEMPBM_CRPT19430443___7"/>
            <w:bookmarkEnd w:id="872"/>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873"/>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bookmarkStart w:id="874" w:name="_MCCTEMPBM_CRPT19430444___2"/>
            <w:r>
              <w:rPr>
                <w:rFonts w:eastAsia="SimSun"/>
                <w:lang w:eastAsia="de-DE"/>
              </w:rPr>
              <w:t>-</w:t>
            </w:r>
            <w:r>
              <w:rPr>
                <w:rFonts w:eastAsia="SimSun"/>
                <w:lang w:eastAsia="de-DE"/>
              </w:rPr>
              <w:tab/>
              <w:t>contextAttribute: "</w:t>
            </w:r>
            <w:r>
              <w:rPr>
                <w:rFonts w:eastAsia="SimSun"/>
                <w:lang w:eastAsia="zh-CN"/>
              </w:rPr>
              <w:t xml:space="preserve"> nfType</w:t>
            </w:r>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t xml:space="preserve">contextValueRange: </w:t>
            </w:r>
            <w:r w:rsidRPr="0013717B">
              <w:rPr>
                <w:rFonts w:eastAsia="SimSun"/>
                <w:lang w:eastAsia="de-DE"/>
              </w:rPr>
              <w:t xml:space="preserve">a list of ENUM with allowed value: </w:t>
            </w:r>
          </w:p>
          <w:bookmarkEnd w:id="874"/>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lastRenderedPageBreak/>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875" w:name="_MCCTEMPBM_CRPT19430445___7"/>
            <w:r>
              <w:rPr>
                <w:rFonts w:ascii="Courier New" w:eastAsia="SimSun" w:hAnsi="Courier New" w:cs="Courier New"/>
                <w:lang w:eastAsia="zh-CN"/>
              </w:rPr>
              <w:t>nfInstanceLocationContext</w:t>
            </w:r>
            <w:bookmarkEnd w:id="875"/>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It describes the location of NF instance supported by the 5GC SubNetwork that the intent expectation is applied.</w:t>
            </w:r>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 xml:space="preserve">locationContext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bookmarkStart w:id="876" w:name="_MCCTEMPBM_CRPT19430446___2"/>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bookmarkEnd w:id="876"/>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bookmarkStart w:id="877" w:name="_MCCTEMPBM_CRPT19430447___7"/>
            <w:bookmarkStart w:id="878" w:name="_MCCTEMPBM_CRPT19430448___2" w:colFirst="1" w:colLast="1"/>
            <w:r>
              <w:rPr>
                <w:rFonts w:ascii="Courier New" w:hAnsi="Courier New" w:cs="Courier New"/>
                <w:szCs w:val="18"/>
              </w:rPr>
              <w:t>tai</w:t>
            </w:r>
            <w:r>
              <w:rPr>
                <w:rFonts w:ascii="Courier New" w:hAnsi="Courier New" w:cs="Courier New"/>
                <w:szCs w:val="18"/>
                <w:lang w:eastAsia="zh-CN"/>
              </w:rPr>
              <w:t>Context</w:t>
            </w:r>
            <w:bookmarkEnd w:id="877"/>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bookmarkStart w:id="879" w:name="_MCCTEMPBM_CRPT19430449___7"/>
            <w:bookmarkStart w:id="880" w:name="_MCCTEMPBM_CRPT19430450___2" w:colFirst="1" w:colLast="1"/>
            <w:bookmarkEnd w:id="878"/>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bookmarkEnd w:id="879"/>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maxNumberofPDUsessions</w:t>
            </w:r>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bookmarkStart w:id="881" w:name="_MCCTEMPBM_CRPT19430451___7"/>
            <w:bookmarkStart w:id="882" w:name="_MCCTEMPBM_CRPT19430452___2" w:colFirst="1" w:colLast="1"/>
            <w:bookmarkEnd w:id="880"/>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bookmarkEnd w:id="881"/>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883" w:name="_MCCTEMPBM_CRPT19430453___7"/>
            <w:bookmarkStart w:id="884" w:name="_MCCTEMPBM_CRPT19430454___2" w:colFirst="1" w:colLast="1"/>
            <w:bookmarkEnd w:id="882"/>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RegisteredsubscribersTarget</w:t>
            </w:r>
            <w:bookmarkEnd w:id="883"/>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bookmarkStart w:id="885" w:name="_MCCTEMPBM_CRPT19430455___7"/>
            <w:bookmarkEnd w:id="884"/>
            <w:r w:rsidRPr="00D02007">
              <w:rPr>
                <w:rFonts w:ascii="Courier New" w:eastAsia="DengXian" w:hAnsi="Courier New" w:cs="Courier New"/>
                <w:bCs/>
                <w:lang w:eastAsia="zh-CN"/>
              </w:rPr>
              <w:t>highUlPrbLoadRatioTarget</w:t>
            </w:r>
            <w:bookmarkEnd w:id="885"/>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bookmarkStart w:id="886" w:name="_MCCTEMPBM_CRPT19430456___2"/>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bookmarkEnd w:id="886"/>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lastRenderedPageBreak/>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bookmarkStart w:id="887" w:name="_MCCTEMPBM_CRPT19430457___7"/>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bookmarkEnd w:id="887"/>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bookmarkStart w:id="888" w:name="_MCCTEMPBM_CRPT19430458___2"/>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bookmarkEnd w:id="888"/>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bookmarkStart w:id="889" w:name="_MCCTEMPBM_CRPT19430459___7"/>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bookmarkEnd w:id="889"/>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bookmarkStart w:id="890" w:name="_MCCTEMPBM_CRPT19430460___2"/>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bookmarkEnd w:id="890"/>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bookmarkStart w:id="891" w:name="_MCCTEMPBM_CRPT19430461___7"/>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bookmarkEnd w:id="891"/>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bookmarkStart w:id="892" w:name="_MCCTEMPBM_CRPT19430462___2"/>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bookmarkEnd w:id="892"/>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bookmarkStart w:id="893" w:name="_MCCTEMPBM_CRPT19430463___7"/>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bookmarkEnd w:id="893"/>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bookmarkStart w:id="894" w:name="_MCCTEMPBM_CRPT19430464___2"/>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bookmarkEnd w:id="894"/>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bookmarkStart w:id="895" w:name="_MCCTEMPBM_CRPT19430465___7"/>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bookmarkEnd w:id="895"/>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bookmarkStart w:id="896" w:name="_MCCTEMPBM_CRPT19430466___2"/>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bookmarkEnd w:id="896"/>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bookmarkStart w:id="897" w:name="_MCCTEMPBM_CRPT19430467___7"/>
            <w:r>
              <w:rPr>
                <w:rFonts w:ascii="Courier New" w:eastAsia="DengXian" w:hAnsi="Courier New" w:cs="Courier New"/>
                <w:bCs/>
                <w:lang w:eastAsia="zh-CN"/>
              </w:rPr>
              <w:lastRenderedPageBreak/>
              <w:t>rAN</w:t>
            </w:r>
            <w:r w:rsidRPr="00895E5B">
              <w:rPr>
                <w:rFonts w:ascii="Courier New" w:eastAsia="DengXian" w:hAnsi="Courier New" w:cs="Courier New"/>
                <w:bCs/>
                <w:lang w:eastAsia="zh-CN"/>
              </w:rPr>
              <w:t>EnergyConsumptionTarget</w:t>
            </w:r>
            <w:bookmarkEnd w:id="897"/>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bookmarkStart w:id="898" w:name="_MCCTEMPBM_CRPT19430468___2"/>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bookmarkEnd w:id="898"/>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bookmarkStart w:id="899" w:name="_MCCTEMPBM_CRPT19430469___7"/>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bookmarkEnd w:id="899"/>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bookmarkStart w:id="900" w:name="_MCCTEMPBM_CRPT19430470___2"/>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bookmarkEnd w:id="900"/>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bookmarkStart w:id="901" w:name="_MCCTEMPBM_CRPT19430471___7"/>
            <w:bookmarkStart w:id="902" w:name="_MCCTEMPBM_CRPT19430472___2" w:colFirst="1" w:colLast="1"/>
            <w:r w:rsidRPr="00506640">
              <w:rPr>
                <w:rFonts w:ascii="Courier New" w:eastAsia="SimSun" w:hAnsi="Courier New" w:cs="Courier New"/>
                <w:szCs w:val="18"/>
                <w:lang w:eastAsia="zh-CN"/>
              </w:rPr>
              <w:t>serviceStartTimeContext</w:t>
            </w:r>
            <w:bookmarkEnd w:id="901"/>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bookmarkStart w:id="903" w:name="_MCCTEMPBM_CRPT19430473___7"/>
            <w:bookmarkStart w:id="904" w:name="_MCCTEMPBM_CRPT19430474___2" w:colFirst="1" w:colLast="1"/>
            <w:bookmarkEnd w:id="902"/>
            <w:r w:rsidRPr="00506640">
              <w:rPr>
                <w:rFonts w:ascii="Courier New" w:eastAsia="SimSun" w:hAnsi="Courier New" w:cs="Courier New"/>
                <w:szCs w:val="18"/>
                <w:lang w:eastAsia="zh-CN"/>
              </w:rPr>
              <w:t>serviceEndTimeContext</w:t>
            </w:r>
            <w:bookmarkEnd w:id="903"/>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bookmarkStart w:id="905" w:name="_MCCTEMPBM_CRPT19430475___7"/>
            <w:bookmarkStart w:id="906" w:name="_MCCTEMPBM_CRPT19430476___2" w:colFirst="1" w:colLast="1"/>
            <w:bookmarkEnd w:id="904"/>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bookmarkEnd w:id="905"/>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bookmarkStart w:id="907" w:name="_MCCTEMPBM_CRPT19430477___7"/>
            <w:bookmarkStart w:id="908" w:name="_MCCTEMPBM_CRPT19430478___2" w:colFirst="1" w:colLast="1"/>
            <w:bookmarkEnd w:id="906"/>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bookmarkEnd w:id="907"/>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bookmarkStart w:id="909" w:name="_MCCTEMPBM_CRPT19430479___7"/>
            <w:bookmarkStart w:id="910" w:name="_MCCTEMPBM_CRPT19430480___2" w:colFirst="1" w:colLast="1"/>
            <w:bookmarkEnd w:id="908"/>
            <w:r w:rsidRPr="00506640">
              <w:rPr>
                <w:rFonts w:ascii="Courier New" w:eastAsia="SimSun" w:hAnsi="Courier New" w:cs="Courier New"/>
                <w:szCs w:val="18"/>
                <w:lang w:eastAsia="zh-CN"/>
              </w:rPr>
              <w:t>coverageAreaTAContext</w:t>
            </w:r>
            <w:bookmarkEnd w:id="909"/>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bookmarkStart w:id="911" w:name="_MCCTEMPBM_CRPT19430481___7"/>
            <w:bookmarkStart w:id="912" w:name="_MCCTEMPBM_CRPT19430482___2" w:colFirst="1" w:colLast="1"/>
            <w:bookmarkEnd w:id="910"/>
            <w:r w:rsidRPr="00BC077A">
              <w:lastRenderedPageBreak/>
              <w:t>Edge</w:t>
            </w:r>
            <w:r w:rsidRPr="00506640">
              <w:t>ServiceSupport Expectatio</w:t>
            </w:r>
            <w:r w:rsidR="0060425E">
              <w:t xml:space="preserve">n. </w:t>
            </w:r>
            <w:r w:rsidR="00E53EEB" w:rsidRPr="00506640">
              <w:rPr>
                <w:rFonts w:ascii="Courier New" w:eastAsia="SimSun" w:hAnsi="Courier New" w:cs="Courier New"/>
                <w:szCs w:val="18"/>
                <w:lang w:eastAsia="zh-CN"/>
              </w:rPr>
              <w:t>dlThptPerUETarget</w:t>
            </w:r>
            <w:bookmarkEnd w:id="911"/>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bookmarkStart w:id="913" w:name="_MCCTEMPBM_CRPT19430483___7"/>
            <w:bookmarkStart w:id="914" w:name="_MCCTEMPBM_CRPT19430484___2" w:colFirst="1" w:colLast="1"/>
            <w:bookmarkEnd w:id="912"/>
            <w:r w:rsidRPr="00BC077A">
              <w:t>Edge</w:t>
            </w:r>
            <w:r w:rsidRPr="00506640">
              <w:t>ServiceSupport Expectatio</w:t>
            </w:r>
            <w:r>
              <w:t xml:space="preserve">n. </w:t>
            </w:r>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bookmarkEnd w:id="913"/>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bookmarkStart w:id="915" w:name="_MCCTEMPBM_CRPT19430485___7"/>
            <w:bookmarkStart w:id="916" w:name="_MCCTEMPBM_CRPT19430486___2" w:colFirst="1" w:colLast="1"/>
            <w:bookmarkEnd w:id="914"/>
            <w:r w:rsidRPr="00BC077A">
              <w:t>Edge</w:t>
            </w:r>
            <w:r w:rsidRPr="00506640">
              <w:t>ServiceSupport Expectatio</w:t>
            </w:r>
            <w:r>
              <w:t xml:space="preserve">n. </w:t>
            </w:r>
            <w:r w:rsidR="00E53EEB" w:rsidRPr="00506640">
              <w:rPr>
                <w:rFonts w:ascii="Courier New" w:eastAsia="SimSun" w:hAnsi="Courier New" w:cs="Courier New"/>
                <w:szCs w:val="18"/>
                <w:lang w:eastAsia="zh-CN"/>
              </w:rPr>
              <w:t>dLLatencyTarget</w:t>
            </w:r>
            <w:bookmarkEnd w:id="915"/>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bookmarkStart w:id="917" w:name="_MCCTEMPBM_CRPT19430487___7"/>
            <w:bookmarkStart w:id="918" w:name="_MCCTEMPBM_CRPT19430488___2" w:colFirst="1" w:colLast="1"/>
            <w:bookmarkEnd w:id="916"/>
            <w:r w:rsidRPr="00BC077A">
              <w:t>Edge</w:t>
            </w:r>
            <w:r w:rsidRPr="00506640">
              <w:t>ServiceSupport Expectatio</w:t>
            </w:r>
            <w:r>
              <w:t xml:space="preserve">n. </w:t>
            </w:r>
            <w:r w:rsidR="00E53EEB" w:rsidRPr="00506640">
              <w:rPr>
                <w:rFonts w:ascii="Courier New" w:eastAsia="SimSun" w:hAnsi="Courier New" w:cs="Courier New"/>
                <w:szCs w:val="18"/>
                <w:lang w:eastAsia="zh-CN"/>
              </w:rPr>
              <w:t>uLLatencyTarget</w:t>
            </w:r>
            <w:bookmarkEnd w:id="917"/>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bookmarkStart w:id="919" w:name="_MCCTEMPBM_CRPT19430489___7"/>
            <w:bookmarkStart w:id="920" w:name="_MCCTEMPBM_CRPT19430490___2" w:colFirst="1" w:colLast="1"/>
            <w:bookmarkEnd w:id="918"/>
            <w:r w:rsidRPr="00BC077A">
              <w:t>Edge</w:t>
            </w:r>
            <w:r w:rsidRPr="00506640">
              <w:t>ServiceSupport Expectatio</w:t>
            </w:r>
            <w:r>
              <w:t xml:space="preserve">n. </w:t>
            </w:r>
            <w:r w:rsidR="00E53EEB" w:rsidRPr="00506640">
              <w:rPr>
                <w:rFonts w:ascii="Courier New" w:eastAsia="SimSun" w:hAnsi="Courier New" w:cs="Courier New"/>
                <w:szCs w:val="18"/>
                <w:lang w:eastAsia="zh-CN"/>
              </w:rPr>
              <w:t>maxNumberofUEsTarget</w:t>
            </w:r>
            <w:bookmarkEnd w:id="919"/>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bookmarkStart w:id="921" w:name="_MCCTEMPBM_CRPT19430491___7"/>
            <w:bookmarkStart w:id="922" w:name="_MCCTEMPBM_CRPT19430492___2" w:colFirst="1" w:colLast="1"/>
            <w:bookmarkEnd w:id="920"/>
            <w:r w:rsidRPr="00BC077A">
              <w:t>Edge</w:t>
            </w:r>
            <w:r w:rsidRPr="00506640">
              <w:t>ServiceSupport Expectatio</w:t>
            </w:r>
            <w:r>
              <w:t xml:space="preserve">n. </w:t>
            </w:r>
            <w:r w:rsidR="00E53EEB" w:rsidRPr="00506640">
              <w:rPr>
                <w:rFonts w:ascii="Courier New" w:eastAsia="SimSun" w:hAnsi="Courier New" w:cs="Courier New"/>
                <w:szCs w:val="18"/>
                <w:lang w:eastAsia="zh-CN"/>
              </w:rPr>
              <w:t>activityFactorTarget</w:t>
            </w:r>
            <w:bookmarkEnd w:id="921"/>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bookmarkStart w:id="923" w:name="_MCCTEMPBM_CRPT19430493___7"/>
            <w:bookmarkStart w:id="924" w:name="_MCCTEMPBM_CRPT19430494___2" w:colFirst="1" w:colLast="1"/>
            <w:bookmarkEnd w:id="922"/>
            <w:r w:rsidRPr="00BC077A">
              <w:t>Edge</w:t>
            </w:r>
            <w:r w:rsidRPr="00506640">
              <w:t>ServiceSupport Expectatio</w:t>
            </w:r>
            <w:r>
              <w:t xml:space="preserve">n. </w:t>
            </w:r>
            <w:r w:rsidR="00E53EEB" w:rsidRPr="00506640">
              <w:rPr>
                <w:rFonts w:ascii="Courier New" w:eastAsia="SimSun" w:hAnsi="Courier New" w:cs="Courier New"/>
                <w:szCs w:val="18"/>
                <w:lang w:eastAsia="zh-CN"/>
              </w:rPr>
              <w:t>uESpeedTarget</w:t>
            </w:r>
            <w:bookmarkEnd w:id="923"/>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bookmarkStart w:id="925" w:name="_MCCTEMPBM_CRPT19430495___7"/>
            <w:bookmarkStart w:id="926" w:name="_MCCTEMPBM_CRPT19430496___2" w:colFirst="1" w:colLast="1"/>
            <w:bookmarkEnd w:id="924"/>
            <w:r w:rsidRPr="00BC077A">
              <w:lastRenderedPageBreak/>
              <w:t>Edge</w:t>
            </w:r>
            <w:r w:rsidRPr="00506640">
              <w:t>ServiceSupport Expectatio</w:t>
            </w:r>
            <w:r>
              <w:t xml:space="preserve">n. </w:t>
            </w:r>
            <w:r w:rsidR="00E53EEB" w:rsidRPr="00506640">
              <w:rPr>
                <w:rFonts w:ascii="Courier New" w:eastAsia="SimSun" w:hAnsi="Courier New" w:cs="Courier New"/>
                <w:szCs w:val="18"/>
                <w:lang w:eastAsia="zh-CN"/>
              </w:rPr>
              <w:t>uEMobilityLevelContext</w:t>
            </w:r>
            <w:bookmarkEnd w:id="925"/>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bookmarkStart w:id="927" w:name="_MCCTEMPBM_CRPT19430497___7"/>
            <w:bookmarkStart w:id="928" w:name="_MCCTEMPBM_CRPT19430498___2" w:colFirst="1" w:colLast="1"/>
            <w:bookmarkEnd w:id="926"/>
            <w:r w:rsidRPr="00BC077A">
              <w:t>Edge</w:t>
            </w:r>
            <w:r w:rsidRPr="00506640">
              <w:t>ServiceSupport Expectatio</w:t>
            </w:r>
            <w:r>
              <w:t xml:space="preserve">n. </w:t>
            </w:r>
            <w:r w:rsidR="00E53EEB" w:rsidRPr="00506640">
              <w:rPr>
                <w:rFonts w:ascii="Courier New" w:eastAsia="SimSun" w:hAnsi="Courier New" w:cs="Courier New"/>
                <w:szCs w:val="18"/>
                <w:lang w:eastAsia="zh-CN"/>
              </w:rPr>
              <w:t>resourceSharingLevelContext</w:t>
            </w:r>
            <w:bookmarkEnd w:id="927"/>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bookmarkStart w:id="929" w:name="_MCCTEMPBM_CRPT19430499___7"/>
            <w:bookmarkStart w:id="930" w:name="_MCCTEMPBM_CRPT19430500___2" w:colFirst="1" w:colLast="1"/>
            <w:bookmarkEnd w:id="928"/>
            <w:r>
              <w:rPr>
                <w:rFonts w:ascii="Courier New" w:eastAsia="SimSun" w:hAnsi="Courier New" w:cs="Courier New"/>
                <w:lang w:eastAsia="de-DE"/>
              </w:rPr>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bookmarkEnd w:id="929"/>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bookmarkStart w:id="931" w:name="_MCCTEMPBM_CRPT19430501___7"/>
            <w:bookmarkStart w:id="932" w:name="_MCCTEMPBM_CRPT19430502___2" w:colFirst="1" w:colLast="1"/>
            <w:bookmarkEnd w:id="930"/>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bookmarkEnd w:id="931"/>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bookmarkStart w:id="933" w:name="_MCCTEMPBM_CRPT19430503___7"/>
            <w:bookmarkStart w:id="934" w:name="_MCCTEMPBM_CRPT19430504___2" w:colFirst="1" w:colLast="1"/>
            <w:bookmarkEnd w:id="932"/>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bookmarkEnd w:id="933"/>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bookmarkStart w:id="935" w:name="_MCCTEMPBM_CRPT19430505___7"/>
            <w:bookmarkStart w:id="936" w:name="_MCCTEMPBM_CRPT19430506___2" w:colFirst="1" w:colLast="1"/>
            <w:bookmarkEnd w:id="934"/>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bookmarkEnd w:id="935"/>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lastRenderedPageBreak/>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lastRenderedPageBreak/>
              <w:t>isNullable: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bookmarkStart w:id="937" w:name="_MCCTEMPBM_CRPT19430507___7"/>
            <w:bookmarkStart w:id="938" w:name="_MCCTEMPBM_CRPT19430508___2" w:colFirst="1" w:colLast="1"/>
            <w:bookmarkEnd w:id="936"/>
            <w:r>
              <w:rPr>
                <w:rFonts w:ascii="Courier New" w:eastAsia="SimSun" w:hAnsi="Courier New" w:cs="Courier New"/>
                <w:lang w:eastAsia="de-DE"/>
              </w:rPr>
              <w:lastRenderedPageBreak/>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bookmarkEnd w:id="937"/>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bookmarkStart w:id="939" w:name="_MCCTEMPBM_CRPT19430509___7"/>
            <w:bookmarkStart w:id="940" w:name="_MCCTEMPBM_CRPT19430510___2" w:colFirst="1" w:colLast="1"/>
            <w:bookmarkEnd w:id="938"/>
            <w:r>
              <w:rPr>
                <w:rFonts w:ascii="Courier New" w:eastAsia="SimSun" w:hAnsi="Courier New" w:cs="Courier New"/>
                <w:lang w:eastAsia="de-DE"/>
              </w:rPr>
              <w:t>RadioService.</w:t>
            </w:r>
            <w:r w:rsidR="00FE5CDF">
              <w:rPr>
                <w:rFonts w:ascii="Courier New" w:eastAsia="SimSun" w:hAnsi="Courier New" w:cs="Courier New"/>
                <w:lang w:eastAsia="de-DE"/>
              </w:rPr>
              <w:t xml:space="preserve"> Expectation</w:t>
            </w:r>
            <w:r w:rsidRPr="00506640">
              <w:rPr>
                <w:rFonts w:ascii="Courier New" w:eastAsia="SimSun" w:hAnsi="Courier New" w:cs="Courier New"/>
                <w:szCs w:val="18"/>
                <w:lang w:eastAsia="zh-CN"/>
              </w:rPr>
              <w:t>uLLatencyTarget</w:t>
            </w:r>
            <w:bookmarkEnd w:id="939"/>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941" w:name="_MCCTEMPBM_CRPT19430511___7"/>
            <w:bookmarkStart w:id="942" w:name="_MCCTEMPBM_CRPT19430512___2" w:colFirst="1" w:colLast="1"/>
            <w:bookmarkStart w:id="943" w:name="_Toc106192973"/>
            <w:bookmarkEnd w:id="940"/>
            <w:r>
              <w:rPr>
                <w:rFonts w:ascii="Courier New" w:hAnsi="Courier New" w:cs="Courier New" w:hint="eastAsia"/>
                <w:szCs w:val="18"/>
                <w:lang w:eastAsia="zh-CN"/>
              </w:rPr>
              <w:t>s</w:t>
            </w:r>
            <w:r>
              <w:rPr>
                <w:rFonts w:ascii="Courier New" w:hAnsi="Courier New" w:cs="Courier New"/>
                <w:szCs w:val="18"/>
                <w:lang w:eastAsia="zh-CN"/>
              </w:rPr>
              <w:t>ervingScopeContext</w:t>
            </w:r>
            <w:bookmarkEnd w:id="941"/>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bookmarkStart w:id="944" w:name="_MCCTEMPBM_CRPT19430513___7"/>
            <w:bookmarkStart w:id="945" w:name="_MCCTEMPBM_CRPT19430514___2" w:colFirst="1" w:colLast="1"/>
            <w:bookmarkEnd w:id="942"/>
            <w:r>
              <w:rPr>
                <w:rFonts w:ascii="Courier New" w:hAnsi="Courier New" w:cs="Courier New" w:hint="eastAsia"/>
                <w:szCs w:val="18"/>
                <w:lang w:eastAsia="zh-CN"/>
              </w:rPr>
              <w:t>d</w:t>
            </w:r>
            <w:r>
              <w:rPr>
                <w:rFonts w:ascii="Courier New" w:hAnsi="Courier New" w:cs="Courier New"/>
                <w:szCs w:val="18"/>
                <w:lang w:eastAsia="zh-CN"/>
              </w:rPr>
              <w:t>nnContext</w:t>
            </w:r>
            <w:bookmarkEnd w:id="944"/>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946" w:name="_MCCTEMPBM_CRPT19430515___7"/>
            <w:bookmarkStart w:id="947" w:name="_MCCTEMPBM_CRPT19430516___2" w:colFirst="1" w:colLast="1"/>
            <w:bookmarkEnd w:id="945"/>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bookmarkEnd w:id="946"/>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bookmarkStart w:id="948" w:name="_MCCTEMPBM_CRPT19430517___7"/>
            <w:bookmarkStart w:id="949" w:name="_MCCTEMPBM_CRPT19430518___2" w:colFirst="1" w:colLast="1"/>
            <w:bookmarkEnd w:id="947"/>
            <w:r>
              <w:rPr>
                <w:rFonts w:ascii="Courier New" w:eastAsia="DengXian" w:hAnsi="Courier New" w:cs="Courier New"/>
                <w:bCs/>
                <w:lang w:eastAsia="zh-CN"/>
              </w:rPr>
              <w:t>outgoingDataTarget</w:t>
            </w:r>
            <w:bookmarkEnd w:id="948"/>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bookmarkStart w:id="950" w:name="_MCCTEMPBM_CRPT19430519___7"/>
            <w:bookmarkStart w:id="951" w:name="_MCCTEMPBM_CRPT19430520___2" w:colFirst="1" w:colLast="1"/>
            <w:bookmarkEnd w:id="949"/>
            <w:r>
              <w:rPr>
                <w:rFonts w:ascii="Courier New" w:eastAsia="SimSun" w:hAnsi="Courier New" w:cs="Courier New"/>
                <w:szCs w:val="18"/>
              </w:rPr>
              <w:lastRenderedPageBreak/>
              <w:t>s</w:t>
            </w:r>
            <w:r w:rsidRPr="00506640">
              <w:rPr>
                <w:rFonts w:ascii="Courier New" w:eastAsia="SimSun" w:hAnsi="Courier New" w:cs="Courier New"/>
                <w:szCs w:val="18"/>
              </w:rPr>
              <w:t>tartTimeContext</w:t>
            </w:r>
            <w:bookmarkEnd w:id="950"/>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952" w:name="_CR6_3"/>
      <w:bookmarkStart w:id="953" w:name="_Toc202514872"/>
      <w:bookmarkEnd w:id="951"/>
      <w:bookmarkEnd w:id="952"/>
      <w:r w:rsidRPr="00506640">
        <w:t>6.3</w:t>
      </w:r>
      <w:r w:rsidRPr="00506640">
        <w:tab/>
        <w:t>Procedures for intent management</w:t>
      </w:r>
      <w:bookmarkEnd w:id="943"/>
      <w:bookmarkEnd w:id="953"/>
    </w:p>
    <w:p w14:paraId="4B550FF5" w14:textId="77777777" w:rsidR="005B1465" w:rsidRPr="00506640" w:rsidRDefault="005B1465" w:rsidP="005B1465">
      <w:pPr>
        <w:pStyle w:val="Heading3"/>
      </w:pPr>
      <w:bookmarkStart w:id="954" w:name="_CR6_3_1"/>
      <w:bookmarkStart w:id="955" w:name="_Toc106192974"/>
      <w:bookmarkStart w:id="956" w:name="_Toc202514873"/>
      <w:bookmarkEnd w:id="954"/>
      <w:r w:rsidRPr="00506640">
        <w:t>6.3.1</w:t>
      </w:r>
      <w:r w:rsidRPr="00506640">
        <w:tab/>
        <w:t>Introduction</w:t>
      </w:r>
      <w:bookmarkEnd w:id="955"/>
      <w:bookmarkEnd w:id="956"/>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957" w:name="_CR6_3_2"/>
      <w:bookmarkStart w:id="958" w:name="_Toc106192975"/>
      <w:bookmarkStart w:id="959" w:name="_Toc202514874"/>
      <w:bookmarkEnd w:id="957"/>
      <w:r w:rsidRPr="00506640">
        <w:t>6.3.2</w:t>
      </w:r>
      <w:r w:rsidRPr="00506640">
        <w:tab/>
        <w:t>Create an intent</w:t>
      </w:r>
      <w:bookmarkEnd w:id="958"/>
      <w:bookmarkEnd w:id="959"/>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960" w:name="_MON_1766406797"/>
    <w:bookmarkEnd w:id="960"/>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29" type="#_x0000_t75" style="width:452.75pt;height:274.9pt" o:ole="">
            <v:imagedata r:id="rId34" o:title=""/>
          </v:shape>
          <o:OLEObject Type="Embed" ProgID="Word.Document.12" ShapeID="_x0000_i1029" DrawAspect="Content" ObjectID="_1813127561" r:id="rId35">
            <o:FieldCodes>\s</o:FieldCodes>
          </o:OLEObject>
        </w:object>
      </w:r>
    </w:p>
    <w:p w14:paraId="5509D0D2" w14:textId="2A10453E" w:rsidR="00C03047" w:rsidRPr="00506640" w:rsidRDefault="00C03047" w:rsidP="00130B54">
      <w:pPr>
        <w:pStyle w:val="TF"/>
        <w:rPr>
          <w:rFonts w:eastAsia="SimSun"/>
          <w:lang w:eastAsia="zh-CN"/>
        </w:rPr>
      </w:pPr>
      <w:bookmarkStart w:id="961" w:name="_CRFigure6_3_21"/>
      <w:r w:rsidRPr="00506640">
        <w:rPr>
          <w:rFonts w:eastAsia="SimSun"/>
          <w:lang w:eastAsia="zh-CN"/>
        </w:rPr>
        <w:t xml:space="preserve">Figure </w:t>
      </w:r>
      <w:bookmarkEnd w:id="961"/>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517ADEB2" w14:textId="53DF2452"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see</w:t>
      </w:r>
      <w:r w:rsidR="00A7564D">
        <w:rPr>
          <w:rFonts w:eastAsia="SimSun"/>
          <w:lang w:eastAsia="zh-CN"/>
        </w:rPr>
        <w:t>s</w:t>
      </w:r>
      <w:r w:rsidRPr="00506640">
        <w:rPr>
          <w:rFonts w:eastAsia="SimSun"/>
          <w:lang w:eastAsia="zh-CN"/>
        </w:rPr>
        <w:t xml:space="preserve"> </w:t>
      </w:r>
      <w:r w:rsidR="0028538A" w:rsidRPr="0028538A">
        <w:rPr>
          <w:rFonts w:eastAsia="SimSun"/>
          <w:lang w:eastAsia="zh-CN"/>
        </w:rPr>
        <w:t xml:space="preserve">attributes (attribute which "isWritable" property is "True") of </w:t>
      </w:r>
      <w:r w:rsidRPr="00506640">
        <w:rPr>
          <w:rFonts w:eastAsia="SimSun"/>
          <w:lang w:eastAsia="zh-CN"/>
        </w:rPr>
        <w:t>the concrete intent IOC defined in clause 6.2.</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experience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lastRenderedPageBreak/>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bookmarkStart w:id="962" w:name="_MCCTEMPBM_CRPT19430521___7"/>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sidRPr="000A2533">
        <w:rPr>
          <w:rFonts w:hint="eastAsia"/>
        </w:rPr>
        <w:t>i</w:t>
      </w:r>
      <w:r w:rsidR="00E96F85" w:rsidRPr="000A2533">
        <w:t xml:space="preserve">ntent report information that contains </w:t>
      </w:r>
      <w:r w:rsidR="00E96F85">
        <w:rPr>
          <w:lang w:eastAsia="zh-CN"/>
        </w:rPr>
        <w:t xml:space="preserve">one or any combination </w:t>
      </w:r>
      <w:r w:rsidR="00E96F85" w:rsidRPr="000A2533">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0A2533">
        <w:t xml:space="preserve"> which are required by the MnS </w:t>
      </w:r>
      <w:r w:rsidR="00BB7F6E" w:rsidRPr="000A2533">
        <w:t>C</w:t>
      </w:r>
      <w:r w:rsidR="00E96F85" w:rsidRPr="000A2533">
        <w:t>onsumer</w:t>
      </w:r>
      <w:r w:rsidR="00E96F85" w:rsidRPr="00F7701E">
        <w:rPr>
          <w:rFonts w:eastAsia="SimSun"/>
          <w:lang w:eastAsia="zh-CN"/>
        </w:rPr>
        <w:t>.</w:t>
      </w:r>
    </w:p>
    <w:bookmarkEnd w:id="962"/>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bookmarkStart w:id="963" w:name="_MCCTEMPBM_CRPT19430522___7"/>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964" w:name="_CR6_3_3"/>
      <w:bookmarkStart w:id="965" w:name="_Toc106192976"/>
      <w:bookmarkStart w:id="966" w:name="_Toc202514875"/>
      <w:bookmarkEnd w:id="963"/>
      <w:bookmarkEnd w:id="964"/>
      <w:r w:rsidRPr="00506640">
        <w:rPr>
          <w:rFonts w:hint="eastAsia"/>
        </w:rPr>
        <w:t>6</w:t>
      </w:r>
      <w:r w:rsidRPr="00506640">
        <w:t>.3.3</w:t>
      </w:r>
      <w:r w:rsidRPr="00506640">
        <w:tab/>
        <w:t>Modify an intent</w:t>
      </w:r>
      <w:bookmarkEnd w:id="965"/>
      <w:bookmarkEnd w:id="966"/>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967" w:name="_MON_1756881053"/>
    <w:bookmarkEnd w:id="967"/>
    <w:p w14:paraId="3C55CAD0" w14:textId="4792A3D1" w:rsidR="00E155FF" w:rsidRPr="00506640" w:rsidRDefault="00E96F85" w:rsidP="00804A58">
      <w:pPr>
        <w:pStyle w:val="TH"/>
        <w:rPr>
          <w:lang w:eastAsia="zh-CN"/>
        </w:rPr>
      </w:pPr>
      <w:r>
        <w:rPr>
          <w:lang w:eastAsia="zh-CN"/>
        </w:rPr>
        <w:object w:dxaOrig="9026" w:dyaOrig="5349" w14:anchorId="6248492A">
          <v:shape id="_x0000_i1030" type="#_x0000_t75" style="width:451.1pt;height:268.35pt" o:ole="">
            <v:imagedata r:id="rId36" o:title=""/>
          </v:shape>
          <o:OLEObject Type="Embed" ProgID="Word.Document.12" ShapeID="_x0000_i1030" DrawAspect="Content" ObjectID="_1813127562" r:id="rId37">
            <o:FieldCodes>\s</o:FieldCodes>
          </o:OLEObject>
        </w:object>
      </w:r>
    </w:p>
    <w:p w14:paraId="330D7F16" w14:textId="25D2D175" w:rsidR="005B1465" w:rsidRPr="00506640" w:rsidRDefault="005B1465" w:rsidP="00804A58">
      <w:pPr>
        <w:pStyle w:val="TF"/>
      </w:pPr>
      <w:bookmarkStart w:id="968" w:name="_CRFigure6_3_31"/>
      <w:r w:rsidRPr="00506640">
        <w:rPr>
          <w:lang w:eastAsia="zh-CN"/>
        </w:rPr>
        <w:t xml:space="preserve">Figure </w:t>
      </w:r>
      <w:bookmarkEnd w:id="968"/>
      <w:r w:rsidRPr="00506640">
        <w:rPr>
          <w:lang w:eastAsia="zh-CN"/>
        </w:rPr>
        <w:t>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w:t>
      </w:r>
      <w:r w:rsidRPr="00506640">
        <w:rPr>
          <w:lang w:eastAsia="zh-CN"/>
        </w:rPr>
        <w:lastRenderedPageBreak/>
        <w:t xml:space="preserve">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bookmarkStart w:id="969" w:name="_MCCTEMPBM_CRPT19430523___7"/>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bookmarkEnd w:id="969"/>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bookmarkStart w:id="970" w:name="_MCCTEMPBM_CRPT19430524___7"/>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971" w:name="_CR6_3_4"/>
      <w:bookmarkStart w:id="972" w:name="_Toc106192977"/>
      <w:bookmarkStart w:id="973" w:name="_Toc202514876"/>
      <w:bookmarkEnd w:id="970"/>
      <w:bookmarkEnd w:id="971"/>
      <w:r w:rsidRPr="00506640">
        <w:rPr>
          <w:rFonts w:hint="eastAsia"/>
        </w:rPr>
        <w:t>6</w:t>
      </w:r>
      <w:r w:rsidRPr="00506640">
        <w:t>.3.4</w:t>
      </w:r>
      <w:r w:rsidRPr="00506640">
        <w:tab/>
        <w:t>Delete an intent</w:t>
      </w:r>
      <w:bookmarkEnd w:id="972"/>
      <w:bookmarkEnd w:id="973"/>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974" w:name="_MON_1741074489"/>
    <w:bookmarkEnd w:id="974"/>
    <w:p w14:paraId="4DDAFBA2" w14:textId="6422DAA4" w:rsidR="005B1465" w:rsidRPr="00506640" w:rsidRDefault="008752E7" w:rsidP="00804A58">
      <w:pPr>
        <w:pStyle w:val="TH"/>
        <w:rPr>
          <w:lang w:eastAsia="zh-CN"/>
        </w:rPr>
      </w:pPr>
      <w:r>
        <w:rPr>
          <w:lang w:eastAsia="zh-CN"/>
        </w:rPr>
        <w:object w:dxaOrig="9026" w:dyaOrig="2971" w14:anchorId="4B3278C1">
          <v:shape id="_x0000_i1031" type="#_x0000_t75" style="width:452.2pt;height:147.8pt" o:ole="">
            <v:imagedata r:id="rId38" o:title=""/>
          </v:shape>
          <o:OLEObject Type="Embed" ProgID="Word.Document.12" ShapeID="_x0000_i1031" DrawAspect="Content" ObjectID="_1813127563" r:id="rId39">
            <o:FieldCodes>\s</o:FieldCodes>
          </o:OLEObject>
        </w:object>
      </w:r>
    </w:p>
    <w:p w14:paraId="64F44A4B" w14:textId="7A1D6D15" w:rsidR="005B1465" w:rsidRPr="00506640" w:rsidRDefault="005B1465" w:rsidP="00804A58">
      <w:pPr>
        <w:pStyle w:val="TF"/>
      </w:pPr>
      <w:bookmarkStart w:id="975" w:name="_CRFigure6_3_41"/>
      <w:r w:rsidRPr="00506640">
        <w:rPr>
          <w:lang w:eastAsia="zh-CN"/>
        </w:rPr>
        <w:t xml:space="preserve">Figure </w:t>
      </w:r>
      <w:bookmarkEnd w:id="975"/>
      <w:r w:rsidRPr="00506640">
        <w:rPr>
          <w:lang w:eastAsia="zh-CN"/>
        </w:rPr>
        <w:t>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976" w:name="_CR6_3_5"/>
      <w:bookmarkStart w:id="977" w:name="_Toc106192978"/>
      <w:bookmarkStart w:id="978" w:name="_Toc202514877"/>
      <w:bookmarkEnd w:id="976"/>
      <w:r w:rsidRPr="00506640">
        <w:lastRenderedPageBreak/>
        <w:t>6.3.5</w:t>
      </w:r>
      <w:r w:rsidRPr="00506640">
        <w:tab/>
        <w:t>Q</w:t>
      </w:r>
      <w:r w:rsidRPr="00506640">
        <w:rPr>
          <w:rFonts w:hint="eastAsia"/>
          <w:lang w:eastAsia="zh-CN"/>
        </w:rPr>
        <w:t>uery</w:t>
      </w:r>
      <w:r w:rsidRPr="00506640">
        <w:t xml:space="preserve"> an intent</w:t>
      </w:r>
      <w:bookmarkEnd w:id="977"/>
      <w:bookmarkEnd w:id="978"/>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979" w:name="_MON_1741074554"/>
    <w:bookmarkEnd w:id="979"/>
    <w:p w14:paraId="1BA9B38A" w14:textId="44B10444" w:rsidR="00814FE8" w:rsidRPr="00506640" w:rsidRDefault="008752E7" w:rsidP="007B17F3">
      <w:pPr>
        <w:pStyle w:val="TH"/>
        <w:rPr>
          <w:lang w:eastAsia="zh-CN"/>
        </w:rPr>
      </w:pPr>
      <w:r>
        <w:rPr>
          <w:lang w:eastAsia="zh-CN"/>
        </w:rPr>
        <w:object w:dxaOrig="9026" w:dyaOrig="450" w14:anchorId="3DC391EE">
          <v:shape id="_x0000_i1032" type="#_x0000_t75" style="width:452.2pt;height:22.35pt" o:ole="">
            <v:imagedata r:id="rId40" o:title=""/>
          </v:shape>
          <o:OLEObject Type="Embed" ProgID="Word.Document.12" ShapeID="_x0000_i1032" DrawAspect="Content" ObjectID="_1813127564" r:id="rId41">
            <o:FieldCodes>\s</o:FieldCodes>
          </o:OLEObject>
        </w:object>
      </w:r>
      <w:bookmarkStart w:id="980" w:name="_MON_1741074564"/>
      <w:bookmarkEnd w:id="980"/>
      <w:r>
        <w:rPr>
          <w:lang w:eastAsia="zh-CN"/>
        </w:rPr>
        <w:object w:dxaOrig="9026" w:dyaOrig="2282" w14:anchorId="4ECF5594">
          <v:shape id="_x0000_i1033" type="#_x0000_t75" style="width:452.2pt;height:114pt" o:ole="">
            <v:imagedata r:id="rId42" o:title=""/>
          </v:shape>
          <o:OLEObject Type="Embed" ProgID="Word.Document.12" ShapeID="_x0000_i1033" DrawAspect="Content" ObjectID="_1813127565" r:id="rId43">
            <o:FieldCodes>\s</o:FieldCodes>
          </o:OLEObject>
        </w:object>
      </w:r>
    </w:p>
    <w:p w14:paraId="5859792B" w14:textId="1A3E43AC" w:rsidR="00814FE8" w:rsidRPr="00506640" w:rsidRDefault="00814FE8" w:rsidP="00804A58">
      <w:pPr>
        <w:pStyle w:val="TF"/>
      </w:pPr>
      <w:bookmarkStart w:id="981" w:name="_CRFigure6_3_51"/>
      <w:r w:rsidRPr="00506640">
        <w:rPr>
          <w:lang w:eastAsia="zh-CN"/>
        </w:rPr>
        <w:t xml:space="preserve">Figure </w:t>
      </w:r>
      <w:bookmarkEnd w:id="981"/>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982" w:name="_CR6_3_6"/>
      <w:bookmarkStart w:id="983" w:name="_Toc202514878"/>
      <w:bookmarkEnd w:id="982"/>
      <w:r w:rsidRPr="00506640">
        <w:t>6.3.</w:t>
      </w:r>
      <w:r>
        <w:t>6</w:t>
      </w:r>
      <w:r w:rsidRPr="00506640">
        <w:tab/>
      </w:r>
      <w:r>
        <w:t xml:space="preserve">Intent </w:t>
      </w:r>
      <w:r w:rsidR="00EA23AA">
        <w:t>c</w:t>
      </w:r>
      <w:r>
        <w:t xml:space="preserve">onflict </w:t>
      </w:r>
      <w:r w:rsidR="00EA23AA">
        <w:t>r</w:t>
      </w:r>
      <w:r>
        <w:t>esolution</w:t>
      </w:r>
      <w:bookmarkEnd w:id="983"/>
    </w:p>
    <w:p w14:paraId="22AA0483" w14:textId="77777777" w:rsidR="00662B52" w:rsidRDefault="00662B52" w:rsidP="00662B52">
      <w:pPr>
        <w:pStyle w:val="Heading4"/>
        <w:rPr>
          <w:lang w:eastAsia="ja-JP"/>
        </w:rPr>
      </w:pPr>
      <w:bookmarkStart w:id="984" w:name="_CR6_3_6_0"/>
      <w:bookmarkStart w:id="985" w:name="_Toc202514879"/>
      <w:bookmarkEnd w:id="984"/>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985"/>
    </w:p>
    <w:bookmarkStart w:id="986" w:name="_MON_1766327718"/>
    <w:bookmarkEnd w:id="986"/>
    <w:p w14:paraId="12FBA0F4" w14:textId="2208C357" w:rsidR="00331B72" w:rsidRDefault="00EA23AA" w:rsidP="00331B72">
      <w:pPr>
        <w:pStyle w:val="TH"/>
        <w:rPr>
          <w:rFonts w:eastAsia="SimSun"/>
        </w:rPr>
      </w:pPr>
      <w:r>
        <w:object w:dxaOrig="9026" w:dyaOrig="5911" w14:anchorId="6749B805">
          <v:shape id="_x0000_i1034" type="#_x0000_t75" style="width:451.1pt;height:296.2pt" o:ole="">
            <v:imagedata r:id="rId44" o:title=""/>
          </v:shape>
          <o:OLEObject Type="Embed" ProgID="Word.Document.12" ShapeID="_x0000_i1034" DrawAspect="Content" ObjectID="_1813127566" r:id="rId45">
            <o:FieldCodes>\s</o:FieldCodes>
          </o:OLEObject>
        </w:object>
      </w:r>
    </w:p>
    <w:p w14:paraId="5A5A65EA" w14:textId="75C449FD" w:rsidR="00331B72" w:rsidRPr="003C19CB" w:rsidRDefault="00331B72" w:rsidP="00331B72">
      <w:pPr>
        <w:pStyle w:val="TF"/>
        <w:rPr>
          <w:rFonts w:eastAsia="SimSun"/>
        </w:rPr>
      </w:pPr>
      <w:bookmarkStart w:id="987" w:name="_CRFigure6_3_61"/>
      <w:r w:rsidRPr="00506640">
        <w:rPr>
          <w:rFonts w:eastAsia="SimSun"/>
          <w:lang w:eastAsia="zh-CN"/>
        </w:rPr>
        <w:t xml:space="preserve">Figure </w:t>
      </w:r>
      <w:bookmarkEnd w:id="987"/>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lastRenderedPageBreak/>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988" w:name="_CR6_3_6_1"/>
      <w:bookmarkStart w:id="989" w:name="_Toc130464631"/>
      <w:bookmarkStart w:id="990" w:name="_Toc202514880"/>
      <w:bookmarkEnd w:id="988"/>
      <w:r>
        <w:rPr>
          <w:rFonts w:hint="eastAsia"/>
          <w:lang w:eastAsia="ja-JP"/>
        </w:rPr>
        <w:t>6</w:t>
      </w:r>
      <w:r>
        <w:rPr>
          <w:lang w:eastAsia="ja-JP"/>
        </w:rPr>
        <w:t>.3.6.1</w:t>
      </w:r>
      <w:r>
        <w:rPr>
          <w:lang w:eastAsia="ja-JP"/>
        </w:rPr>
        <w:tab/>
        <w:t>Resolution of an intent conflict based on pre-emption</w:t>
      </w:r>
      <w:bookmarkEnd w:id="990"/>
    </w:p>
    <w:p w14:paraId="22109878" w14:textId="40480E2A" w:rsidR="00F33E87" w:rsidRPr="000A2533" w:rsidRDefault="00F33E87" w:rsidP="00F33E87">
      <w:bookmarkStart w:id="991" w:name="_MCCTEMPBM_CRPT19430525___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989"/>
    </w:p>
    <w:p w14:paraId="7DCF534F" w14:textId="2C9116CE" w:rsidR="00A84FA6" w:rsidRDefault="00A84FA6" w:rsidP="00A84FA6">
      <w:pPr>
        <w:pStyle w:val="Heading3"/>
      </w:pPr>
      <w:bookmarkStart w:id="992" w:name="_CR6_3_7"/>
      <w:bookmarkStart w:id="993" w:name="_Toc202514881"/>
      <w:bookmarkEnd w:id="991"/>
      <w:bookmarkEnd w:id="992"/>
      <w:r>
        <w:rPr>
          <w:rFonts w:hint="eastAsia"/>
        </w:rPr>
        <w:t>6</w:t>
      </w:r>
      <w:r>
        <w:t>.3.7</w:t>
      </w:r>
      <w:r>
        <w:tab/>
        <w:t>Intent Report Management</w:t>
      </w:r>
      <w:bookmarkEnd w:id="993"/>
    </w:p>
    <w:p w14:paraId="15BBE81A" w14:textId="7437683F" w:rsidR="00A84FA6" w:rsidRDefault="00A84FA6" w:rsidP="00A84FA6">
      <w:pPr>
        <w:pStyle w:val="Heading4"/>
        <w:rPr>
          <w:lang w:eastAsia="zh-CN"/>
        </w:rPr>
      </w:pPr>
      <w:bookmarkStart w:id="994" w:name="_CR6_3_7_1"/>
      <w:bookmarkStart w:id="995" w:name="_Toc202514882"/>
      <w:bookmarkEnd w:id="994"/>
      <w:r>
        <w:rPr>
          <w:rFonts w:hint="eastAsia"/>
          <w:lang w:eastAsia="zh-CN"/>
        </w:rPr>
        <w:t>6</w:t>
      </w:r>
      <w:r>
        <w:rPr>
          <w:lang w:eastAsia="zh-CN"/>
        </w:rPr>
        <w:t>.3.7.1</w:t>
      </w:r>
      <w:r>
        <w:tab/>
      </w:r>
      <w:r>
        <w:rPr>
          <w:lang w:eastAsia="zh-CN"/>
        </w:rPr>
        <w:t>Overview of Intent Report Management</w:t>
      </w:r>
      <w:bookmarkEnd w:id="995"/>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0A2533">
      <w:pPr>
        <w:pStyle w:val="TH"/>
      </w:pPr>
      <w:r>
        <w:rPr>
          <w:noProof/>
        </w:rPr>
        <w:lastRenderedPageBreak/>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95942" cy="3229174"/>
                    </a:xfrm>
                    <a:prstGeom prst="rect">
                      <a:avLst/>
                    </a:prstGeom>
                  </pic:spPr>
                </pic:pic>
              </a:graphicData>
            </a:graphic>
          </wp:inline>
        </w:drawing>
      </w:r>
    </w:p>
    <w:p w14:paraId="7ADB7E1B" w14:textId="37590A55" w:rsidR="00A84FA6" w:rsidRDefault="00A84FA6" w:rsidP="000A2533">
      <w:pPr>
        <w:pStyle w:val="TF"/>
        <w:rPr>
          <w:lang w:eastAsia="zh-CN"/>
        </w:rPr>
      </w:pPr>
      <w:bookmarkStart w:id="996" w:name="_CRFigure6_3_7_11"/>
      <w:r>
        <w:rPr>
          <w:rFonts w:hint="eastAsia"/>
          <w:lang w:eastAsia="zh-CN"/>
        </w:rPr>
        <w:t>F</w:t>
      </w:r>
      <w:r>
        <w:rPr>
          <w:lang w:eastAsia="zh-CN"/>
        </w:rPr>
        <w:t xml:space="preserve">igure </w:t>
      </w:r>
      <w:bookmarkEnd w:id="996"/>
      <w:r>
        <w:rPr>
          <w:lang w:eastAsia="zh-CN"/>
        </w:rPr>
        <w:t>6.3.7</w:t>
      </w:r>
      <w:r>
        <w:rPr>
          <w:rFonts w:hint="eastAsia"/>
          <w:lang w:eastAsia="zh-CN"/>
        </w:rPr>
        <w:t>.</w:t>
      </w:r>
      <w:r>
        <w:rPr>
          <w:lang w:eastAsia="zh-CN"/>
        </w:rPr>
        <w:t>1-1: intent report management</w:t>
      </w:r>
    </w:p>
    <w:p w14:paraId="5181B8E9" w14:textId="579EF33C" w:rsidR="00A84FA6" w:rsidRDefault="00A84FA6" w:rsidP="000A2533">
      <w:pPr>
        <w:pStyle w:val="B1"/>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0A2533">
      <w:pPr>
        <w:pStyle w:val="B1"/>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‘intentReportReference’ of Intent MOI. The value of attribute ‘intentReportReference’ of Intent MOI represents the DN of the created IntentReport MOI.</w:t>
      </w:r>
    </w:p>
    <w:p w14:paraId="1DE716DC" w14:textId="5C4E7173" w:rsidR="00A84FA6" w:rsidRDefault="00A84FA6" w:rsidP="000A2533">
      <w:pPr>
        <w:pStyle w:val="B1"/>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0A2533">
      <w:pPr>
        <w:pStyle w:val="B1"/>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0A2533">
      <w:pPr>
        <w:pStyle w:val="B1"/>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0A2533">
      <w:pPr>
        <w:pStyle w:val="B1"/>
        <w:rPr>
          <w:lang w:eastAsia="zh-CN"/>
        </w:rPr>
      </w:pPr>
      <w:r>
        <w:rPr>
          <w:lang w:eastAsia="zh-CN"/>
        </w:rPr>
        <w:t>6.</w:t>
      </w:r>
      <w:r>
        <w:rPr>
          <w:lang w:eastAsia="zh-CN"/>
        </w:rPr>
        <w:tab/>
        <w:t>MnS producer sends a NotifyMOIDeletion notification notifies the MnS consumer about deletion of IntentReport MOI.</w:t>
      </w:r>
    </w:p>
    <w:p w14:paraId="1614248B" w14:textId="77777777" w:rsidR="001E22AA" w:rsidRPr="00506640" w:rsidRDefault="001E22AA" w:rsidP="00316E66">
      <w:pPr>
        <w:pStyle w:val="Heading1"/>
        <w:rPr>
          <w:rFonts w:eastAsia="SimSun"/>
        </w:rPr>
      </w:pPr>
      <w:bookmarkStart w:id="997" w:name="_CR7"/>
      <w:bookmarkStart w:id="998" w:name="_Toc106192979"/>
      <w:bookmarkStart w:id="999" w:name="_Toc202514883"/>
      <w:bookmarkEnd w:id="997"/>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998"/>
      <w:bookmarkEnd w:id="999"/>
    </w:p>
    <w:p w14:paraId="1DCA9575" w14:textId="77777777" w:rsidR="001E22AA" w:rsidRPr="00506640" w:rsidRDefault="001E22AA" w:rsidP="00316E66">
      <w:pPr>
        <w:pStyle w:val="Heading2"/>
        <w:rPr>
          <w:rFonts w:eastAsia="SimSun"/>
        </w:rPr>
      </w:pPr>
      <w:bookmarkStart w:id="1000" w:name="_CR7_1"/>
      <w:bookmarkStart w:id="1001" w:name="_Toc106192980"/>
      <w:bookmarkStart w:id="1002" w:name="_Toc202514884"/>
      <w:bookmarkEnd w:id="1000"/>
      <w:r w:rsidRPr="00506640">
        <w:rPr>
          <w:rFonts w:eastAsia="SimSun"/>
        </w:rPr>
        <w:t>7.1</w:t>
      </w:r>
      <w:r w:rsidRPr="00506640">
        <w:rPr>
          <w:rFonts w:eastAsia="SimSun"/>
        </w:rPr>
        <w:tab/>
        <w:t>RESTful HTTP-based solution set</w:t>
      </w:r>
      <w:bookmarkEnd w:id="1001"/>
      <w:bookmarkEnd w:id="1002"/>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1003" w:name="_CRTable7_11"/>
      <w:r>
        <w:rPr>
          <w:lang w:eastAsia="zh-CN"/>
        </w:rPr>
        <w:lastRenderedPageBreak/>
        <w:t xml:space="preserve">Table </w:t>
      </w:r>
      <w:bookmarkEnd w:id="1003"/>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bookmarkStart w:id="1004" w:name="_CRTable7_12"/>
      <w:r>
        <w:rPr>
          <w:lang w:eastAsia="zh-CN"/>
        </w:rPr>
        <w:t xml:space="preserve">Table </w:t>
      </w:r>
      <w:bookmarkEnd w:id="1004"/>
      <w:r>
        <w:rPr>
          <w:lang w:eastAsia="zh-CN"/>
        </w:rPr>
        <w:t>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1005" w:name="_CR7_2"/>
      <w:bookmarkStart w:id="1006" w:name="_Toc106192981"/>
      <w:bookmarkStart w:id="1007" w:name="_Toc202514885"/>
      <w:bookmarkEnd w:id="1005"/>
      <w:r w:rsidRPr="00506640">
        <w:rPr>
          <w:rFonts w:eastAsia="SimSun"/>
        </w:rPr>
        <w:t>7.2</w:t>
      </w:r>
      <w:r w:rsidRPr="00506640">
        <w:rPr>
          <w:rFonts w:eastAsia="SimSun"/>
        </w:rPr>
        <w:tab/>
        <w:t>OpenAPI specification</w:t>
      </w:r>
      <w:bookmarkEnd w:id="1006"/>
      <w:bookmarkEnd w:id="1007"/>
    </w:p>
    <w:p w14:paraId="3A834D72" w14:textId="0798583D" w:rsidR="001E22AA" w:rsidRPr="00506640" w:rsidRDefault="001E22AA" w:rsidP="00316E66">
      <w:pPr>
        <w:pStyle w:val="Heading3"/>
        <w:rPr>
          <w:rFonts w:eastAsia="SimSun"/>
          <w:lang w:eastAsia="zh-CN"/>
        </w:rPr>
      </w:pPr>
      <w:bookmarkStart w:id="1008" w:name="_CR7_2_1"/>
      <w:bookmarkStart w:id="1009" w:name="_Toc106192982"/>
      <w:bookmarkStart w:id="1010" w:name="_Toc202514886"/>
      <w:bookmarkEnd w:id="1008"/>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1009"/>
      <w:bookmarkEnd w:id="1010"/>
    </w:p>
    <w:p w14:paraId="0C811CC0" w14:textId="4DA226D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1011" w:name="_CR7_2_2"/>
      <w:bookmarkStart w:id="1012" w:name="_Toc106192983"/>
      <w:bookmarkStart w:id="1013" w:name="_Toc202514887"/>
      <w:bookmarkEnd w:id="1011"/>
      <w:r w:rsidRPr="00506640">
        <w:rPr>
          <w:rFonts w:eastAsia="SimSun" w:hint="eastAsia"/>
          <w:lang w:eastAsia="zh-CN"/>
        </w:rPr>
        <w:lastRenderedPageBreak/>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1012"/>
      <w:bookmarkEnd w:id="1013"/>
    </w:p>
    <w:p w14:paraId="529545B3" w14:textId="0A3CD183"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1014" w:name="_CR7_2_3"/>
      <w:bookmarkStart w:id="1015" w:name="_Toc202514888"/>
      <w:bookmarkEnd w:id="1014"/>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1015"/>
    </w:p>
    <w:p w14:paraId="317AD4A0" w14:textId="0E1251AA"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1016" w:name="_CR8"/>
      <w:bookmarkStart w:id="1017" w:name="_Toc202514889"/>
      <w:bookmarkEnd w:id="1016"/>
      <w:r>
        <w:rPr>
          <w:rFonts w:eastAsia="SimSun"/>
        </w:rPr>
        <w:t>8</w:t>
      </w:r>
      <w:r>
        <w:rPr>
          <w:rFonts w:eastAsia="SimSun"/>
        </w:rPr>
        <w:tab/>
        <w:t>Guidelines for using scenario specific intent expectation for intent driven use cases</w:t>
      </w:r>
      <w:bookmarkEnd w:id="1017"/>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1018" w:name="_CRTable81"/>
      <w:r>
        <w:rPr>
          <w:rFonts w:eastAsia="Liberation Sans"/>
          <w:lang w:eastAsia="zh-CN"/>
        </w:rPr>
        <w:lastRenderedPageBreak/>
        <w:t xml:space="preserve">Table </w:t>
      </w:r>
      <w:bookmarkEnd w:id="1018"/>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r w:rsidR="001B52C2">
              <w:t xml:space="preserve"> </w:t>
            </w: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pPr>
            <w:r>
              <w:t xml:space="preserve">- </w:t>
            </w:r>
            <w:r w:rsidR="00194183" w:rsidRPr="00C1031D">
              <w:t>d</w:t>
            </w:r>
            <w:r w:rsidR="00194183">
              <w:t>l</w:t>
            </w:r>
            <w:r w:rsidR="00194183" w:rsidRPr="00C1031D">
              <w:t>FrequencyContext</w:t>
            </w:r>
          </w:p>
          <w:p w14:paraId="16566BDA"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3CDD8213" w14:textId="5D9985B0" w:rsidR="00780267" w:rsidRDefault="00780267" w:rsidP="00780267">
            <w:pPr>
              <w:pStyle w:val="TAL"/>
            </w:pP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edgeIdenti</w:t>
            </w:r>
            <w:r w:rsidR="0044227B">
              <w:t>fi</w:t>
            </w:r>
            <w:r>
              <w:t>cationIdContext</w:t>
            </w:r>
          </w:p>
          <w:p w14:paraId="5005A313" w14:textId="4356E40B" w:rsidR="00780267" w:rsidRDefault="00780267" w:rsidP="00780267">
            <w:pPr>
              <w:pStyle w:val="TAL"/>
            </w:pPr>
            <w:r>
              <w:t>- edgeIdenti</w:t>
            </w:r>
            <w:r w:rsidR="0044227B">
              <w:t>fi</w:t>
            </w:r>
            <w:r>
              <w:t>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4ED0" w:rsidR="00780267" w:rsidRDefault="00780267" w:rsidP="00780267">
            <w:pPr>
              <w:pStyle w:val="TAL"/>
            </w:pPr>
            <w:r>
              <w:t xml:space="preserve">- </w:t>
            </w:r>
            <w:r w:rsidR="0044227B">
              <w:t>u</w:t>
            </w:r>
            <w:r>
              <w:t>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r w:rsidR="000142B5">
              <w:t xml:space="preserve"> </w:t>
            </w:r>
            <w:r>
              <w:t>coverageAreaPolygonContext</w:t>
            </w:r>
          </w:p>
          <w:p w14:paraId="083EC5FC" w14:textId="77777777" w:rsidR="00194183" w:rsidRDefault="00780267" w:rsidP="00194183">
            <w:pPr>
              <w:pStyle w:val="TAL"/>
            </w:pPr>
            <w:r>
              <w:t xml:space="preserve">- </w:t>
            </w:r>
            <w:r w:rsidR="00194183" w:rsidRPr="00C1031D">
              <w:t>d</w:t>
            </w:r>
            <w:r w:rsidR="00194183">
              <w:t>l</w:t>
            </w:r>
            <w:r w:rsidR="00194183" w:rsidRPr="00C1031D">
              <w:t>FrequencyContext</w:t>
            </w:r>
          </w:p>
          <w:p w14:paraId="6B3E064C"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6A129FC0" w14:textId="65AA95DD" w:rsidR="00780267" w:rsidRDefault="00780267" w:rsidP="00780267">
            <w:pPr>
              <w:pStyle w:val="TAL"/>
            </w:pP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r w:rsidR="007E64B7">
              <w:t xml:space="preserve"> </w:t>
            </w:r>
            <w:r>
              <w:t>coverageAreaPolygonContext</w:t>
            </w:r>
          </w:p>
          <w:p w14:paraId="7290845B" w14:textId="77777777" w:rsidR="00194183" w:rsidRDefault="00780267" w:rsidP="00194183">
            <w:pPr>
              <w:pStyle w:val="TAL"/>
            </w:pPr>
            <w:r>
              <w:t xml:space="preserve">- </w:t>
            </w:r>
            <w:r w:rsidR="00194183" w:rsidRPr="00C1031D">
              <w:t>d</w:t>
            </w:r>
            <w:r w:rsidR="00194183">
              <w:t>l</w:t>
            </w:r>
            <w:r w:rsidR="00194183" w:rsidRPr="00C1031D">
              <w:t>FrequencyContext</w:t>
            </w:r>
          </w:p>
          <w:p w14:paraId="2D3287E7"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r>
              <w:t>aveULRANUEThptTarget</w:t>
            </w:r>
          </w:p>
          <w:p w14:paraId="297B99B7" w14:textId="5AEF2F2D" w:rsidR="00780267" w:rsidRDefault="00780267" w:rsidP="00780267">
            <w:pPr>
              <w:pStyle w:val="TAL"/>
            </w:pPr>
            <w:r>
              <w:t>-</w:t>
            </w:r>
            <w:r w:rsidR="00256BF6">
              <w:t xml:space="preserve"> </w:t>
            </w:r>
            <w:r>
              <w:t>aveDLRANUEthptTarget</w:t>
            </w:r>
          </w:p>
          <w:p w14:paraId="05C4BF27" w14:textId="1C8E2F7A" w:rsidR="00780267" w:rsidRDefault="00780267" w:rsidP="00780267">
            <w:pPr>
              <w:pStyle w:val="TAL"/>
            </w:pPr>
            <w:r>
              <w:t>-</w:t>
            </w:r>
            <w:r w:rsidR="00256BF6">
              <w:t xml:space="preserve"> </w:t>
            </w:r>
            <w:r>
              <w:t>lowULRANUEThptRatioTarget</w:t>
            </w:r>
          </w:p>
          <w:p w14:paraId="67E5F217" w14:textId="707EEAB6" w:rsidR="00780267" w:rsidRDefault="00780267" w:rsidP="00780267">
            <w:pPr>
              <w:pStyle w:val="TAL"/>
            </w:pPr>
            <w:r>
              <w:t>-</w:t>
            </w:r>
            <w:r w:rsidR="00256BF6">
              <w:t xml:space="preserve"> </w:t>
            </w: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25F1D918" w:rsidR="007F2CC3" w:rsidRDefault="007F2CC3" w:rsidP="007F2CC3">
            <w:pPr>
              <w:pStyle w:val="TAL"/>
            </w:pPr>
            <w:r>
              <w:t>5GC Network Expect</w:t>
            </w:r>
            <w:r w:rsidR="00BD48F1">
              <w:t>at</w:t>
            </w:r>
            <w:r>
              <w: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94BF54" w14:textId="3F5EA5F0" w:rsidR="00256BF6" w:rsidRDefault="007F2CC3" w:rsidP="00256BF6">
            <w:pPr>
              <w:pStyle w:val="TAL"/>
              <w:rPr>
                <w:lang w:val="fr-FR"/>
              </w:rPr>
            </w:pPr>
            <w:r w:rsidRPr="00256BF6">
              <w:rPr>
                <w:lang w:val="fr-FR"/>
              </w:rPr>
              <w:t>- pLMNContext- taiContext</w:t>
            </w:r>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7F2CC3" w:rsidRPr="00256BF6" w:rsidRDefault="00256BF6" w:rsidP="00256BF6">
            <w:pPr>
              <w:pStyle w:val="TAL"/>
              <w:rPr>
                <w:lang w:val="fr-FR"/>
              </w:rPr>
            </w:pPr>
            <w:r w:rsidRPr="00992A45">
              <w:rPr>
                <w:lang w:val="fr-FR"/>
              </w:rPr>
              <w:t>- dnnContext</w:t>
            </w:r>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r>
              <w:t>maxNumberofPDUsessionsTarget</w:t>
            </w:r>
          </w:p>
          <w:p w14:paraId="74A72380" w14:textId="53CA86B0" w:rsidR="00256BF6" w:rsidRDefault="007F2CC3" w:rsidP="00256BF6">
            <w:pPr>
              <w:pStyle w:val="TAL"/>
            </w:pPr>
            <w:r>
              <w:t>-</w:t>
            </w:r>
            <w:r w:rsidR="00256BF6">
              <w:t xml:space="preserve"> </w:t>
            </w:r>
            <w:r>
              <w:t>maxNumberofRegisteredsubscribersTarget</w:t>
            </w:r>
          </w:p>
          <w:p w14:paraId="4D01EB59" w14:textId="04F4B58B" w:rsidR="00256BF6" w:rsidRDefault="00256BF6" w:rsidP="00256BF6">
            <w:pPr>
              <w:pStyle w:val="TAL"/>
            </w:pPr>
            <w:r>
              <w:t>- incomingDataTarget</w:t>
            </w:r>
          </w:p>
          <w:p w14:paraId="1FFFDF43" w14:textId="5E3A3409" w:rsidR="00256BF6" w:rsidRDefault="00256BF6" w:rsidP="00256BF6">
            <w:pPr>
              <w:pStyle w:val="TAL"/>
            </w:pPr>
            <w:r>
              <w:t>- outgogingDataTarget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r w:rsidR="008266DC">
              <w:t xml:space="preserve"> </w:t>
            </w:r>
            <w:r>
              <w:t>coverageAreaPolygonContext</w:t>
            </w:r>
          </w:p>
          <w:p w14:paraId="194AA16B" w14:textId="77777777" w:rsidR="00194183" w:rsidRDefault="00A56BC9" w:rsidP="00194183">
            <w:pPr>
              <w:pStyle w:val="TAL"/>
            </w:pPr>
            <w:r>
              <w:t xml:space="preserve">- </w:t>
            </w:r>
            <w:r w:rsidR="00194183" w:rsidRPr="00C1031D">
              <w:t>d</w:t>
            </w:r>
            <w:r w:rsidR="00194183">
              <w:t>l</w:t>
            </w:r>
            <w:r w:rsidR="00194183" w:rsidRPr="00C1031D">
              <w:t>FrequencyContext</w:t>
            </w:r>
          </w:p>
          <w:p w14:paraId="5F1F4C61"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pPr>
            <w:r>
              <w:t xml:space="preserve">- </w:t>
            </w:r>
            <w:r w:rsidR="00194183" w:rsidRPr="00C1031D">
              <w:t>d</w:t>
            </w:r>
            <w:r w:rsidR="00194183">
              <w:t>l</w:t>
            </w:r>
            <w:r w:rsidR="00194183" w:rsidRPr="00C1031D">
              <w:t>FrequencyContext</w:t>
            </w:r>
          </w:p>
          <w:p w14:paraId="1AF1E1E9"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coverageAreaPolygonContext</w:t>
            </w:r>
          </w:p>
          <w:p w14:paraId="1CB4E96A" w14:textId="2601A101" w:rsidR="002E439F" w:rsidRDefault="002E439F" w:rsidP="002E439F">
            <w:pPr>
              <w:pStyle w:val="TAL"/>
            </w:pPr>
            <w:r>
              <w:t>- serviceType</w:t>
            </w:r>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dLLatencyTarget</w:t>
            </w:r>
          </w:p>
          <w:p w14:paraId="0542D8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uLLatencyTarget</w:t>
            </w:r>
          </w:p>
          <w:p w14:paraId="708A331A"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dLThptPerUETarget</w:t>
            </w:r>
          </w:p>
          <w:p w14:paraId="636B544F" w14:textId="00D74F34"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uLThptPerUETarget</w:t>
            </w:r>
          </w:p>
        </w:tc>
      </w:tr>
    </w:tbl>
    <w:p w14:paraId="58207EDE" w14:textId="77777777" w:rsidR="0072411A" w:rsidRPr="00506640" w:rsidRDefault="0072411A" w:rsidP="00E24008">
      <w:pPr>
        <w:rPr>
          <w:rFonts w:eastAsia="SimSun"/>
          <w:lang w:eastAsia="zh-CN"/>
        </w:rPr>
      </w:pPr>
    </w:p>
    <w:p w14:paraId="314C6221" w14:textId="03ADE705" w:rsidR="005B1465" w:rsidRPr="000B1F58" w:rsidRDefault="00810B67" w:rsidP="005E6A04">
      <w:pPr>
        <w:pStyle w:val="Heading8"/>
        <w:rPr>
          <w:lang w:val="fr-FR"/>
        </w:rPr>
      </w:pPr>
      <w:bookmarkStart w:id="1019" w:name="_CRAnnexAinformative"/>
      <w:bookmarkEnd w:id="1019"/>
      <w:r w:rsidRPr="00780267">
        <w:rPr>
          <w:lang w:val="fr-FR"/>
        </w:rPr>
        <w:br w:type="page"/>
      </w:r>
      <w:bookmarkStart w:id="1020" w:name="_Toc106192984"/>
      <w:bookmarkStart w:id="1021" w:name="_Toc202514890"/>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1020"/>
      <w:bookmarkEnd w:id="1021"/>
    </w:p>
    <w:p w14:paraId="5A5D6959" w14:textId="77777777" w:rsidR="005B1465" w:rsidRPr="00506640" w:rsidRDefault="005B1465" w:rsidP="005E6A04">
      <w:pPr>
        <w:pStyle w:val="Heading1"/>
      </w:pPr>
      <w:bookmarkStart w:id="1022" w:name="_CRA_1"/>
      <w:bookmarkStart w:id="1023" w:name="_Toc106192985"/>
      <w:bookmarkStart w:id="1024" w:name="_Toc202514891"/>
      <w:bookmarkEnd w:id="1022"/>
      <w:r w:rsidRPr="00506640">
        <w:t>A.1</w:t>
      </w:r>
      <w:r w:rsidRPr="00506640">
        <w:tab/>
        <w:t>Procedures for intent management</w:t>
      </w:r>
      <w:bookmarkEnd w:id="1023"/>
      <w:bookmarkEnd w:id="1024"/>
    </w:p>
    <w:p w14:paraId="4C9F619C" w14:textId="4F0EDD38" w:rsidR="00814FE8" w:rsidRPr="00506640" w:rsidRDefault="00814FE8" w:rsidP="005E6A04">
      <w:pPr>
        <w:pStyle w:val="Heading2"/>
      </w:pPr>
      <w:bookmarkStart w:id="1025" w:name="_CRA_1_1"/>
      <w:bookmarkStart w:id="1026" w:name="_Toc106192986"/>
      <w:bookmarkStart w:id="1027" w:name="_Toc202514892"/>
      <w:bookmarkEnd w:id="1025"/>
      <w:r w:rsidRPr="00506640">
        <w:t>A.1.1</w:t>
      </w:r>
      <w:r w:rsidR="00C879F8" w:rsidRPr="00506640">
        <w:tab/>
      </w:r>
      <w:r w:rsidRPr="00506640">
        <w:t>Create an intent</w:t>
      </w:r>
      <w:bookmarkEnd w:id="1026"/>
      <w:bookmarkEnd w:id="1027"/>
    </w:p>
    <w:p w14:paraId="1752358B" w14:textId="77777777" w:rsidR="006C55D1" w:rsidRPr="00300D4D" w:rsidRDefault="006C55D1" w:rsidP="006C55D1">
      <w:pPr>
        <w:pStyle w:val="PL"/>
        <w:shd w:val="clear" w:color="auto" w:fill="E7E6E6"/>
        <w:rPr>
          <w:color w:val="808080"/>
        </w:rPr>
      </w:pPr>
      <w:bookmarkStart w:id="1028" w:name="_PERM_MCCTEMPBM_CRPT19430526___5"/>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0A2533" w:rsidRDefault="006C55D1" w:rsidP="000A2533">
      <w:pPr>
        <w:pStyle w:val="PL"/>
        <w:shd w:val="clear" w:color="auto" w:fill="E7E6E6"/>
        <w:rPr>
          <w:color w:val="808080"/>
        </w:rPr>
      </w:pPr>
      <w:r w:rsidRPr="00300D4D">
        <w:rPr>
          <w:color w:val="808080"/>
        </w:rPr>
        <w:t>@enduml</w:t>
      </w:r>
    </w:p>
    <w:p w14:paraId="696B7B48" w14:textId="77777777" w:rsidR="00E24008" w:rsidRPr="00506640" w:rsidRDefault="00E24008" w:rsidP="00E24008">
      <w:bookmarkStart w:id="1029" w:name="_Toc106192987"/>
      <w:bookmarkEnd w:id="1028"/>
    </w:p>
    <w:p w14:paraId="52C3C784" w14:textId="77777777" w:rsidR="005B1465" w:rsidRPr="00506640" w:rsidRDefault="005B1465" w:rsidP="005E6A04">
      <w:pPr>
        <w:pStyle w:val="Heading2"/>
      </w:pPr>
      <w:bookmarkStart w:id="1030" w:name="_CRA_1_2"/>
      <w:bookmarkStart w:id="1031" w:name="_Toc202514893"/>
      <w:bookmarkEnd w:id="1030"/>
      <w:r w:rsidRPr="00506640">
        <w:t>A.1.2</w:t>
      </w:r>
      <w:r w:rsidRPr="00506640">
        <w:tab/>
        <w:t>Modify an intent</w:t>
      </w:r>
      <w:bookmarkEnd w:id="1029"/>
      <w:bookmarkEnd w:id="1031"/>
    </w:p>
    <w:p w14:paraId="5AC64481" w14:textId="77777777" w:rsidR="006C55D1" w:rsidRPr="008F632C" w:rsidRDefault="006C55D1" w:rsidP="006C55D1">
      <w:pPr>
        <w:pStyle w:val="PL"/>
        <w:shd w:val="clear" w:color="auto" w:fill="E7E6E6"/>
        <w:rPr>
          <w:color w:val="808080"/>
        </w:rPr>
      </w:pPr>
      <w:bookmarkStart w:id="1032" w:name="_PERM_MCCTEMPBM_CRPT19430527___5"/>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bookmarkEnd w:id="1032"/>
    <w:p w14:paraId="3200A74D" w14:textId="5DDDC58C" w:rsidR="0072411A" w:rsidRPr="00E24008" w:rsidRDefault="00B776AC" w:rsidP="00E24008">
      <w:pPr>
        <w:pStyle w:val="PL"/>
        <w:shd w:val="clear" w:color="auto" w:fill="E7E6E6"/>
        <w:rPr>
          <w:color w:val="808080"/>
        </w:rPr>
      </w:pPr>
      <w:r w:rsidRPr="00E24008">
        <w:rPr>
          <w:color w:val="808080"/>
        </w:rPr>
        <w:t>@enduml</w:t>
      </w:r>
    </w:p>
    <w:p w14:paraId="62B56A26" w14:textId="77777777" w:rsidR="00E24008" w:rsidRPr="00506640" w:rsidRDefault="00E24008" w:rsidP="00E24008">
      <w:bookmarkStart w:id="1033" w:name="_Toc106192988"/>
    </w:p>
    <w:p w14:paraId="0107DD96" w14:textId="77777777" w:rsidR="005B1465" w:rsidRPr="00506640" w:rsidRDefault="005B1465" w:rsidP="0072411A">
      <w:pPr>
        <w:pStyle w:val="Heading2"/>
      </w:pPr>
      <w:bookmarkStart w:id="1034" w:name="_CRA_1_3"/>
      <w:bookmarkStart w:id="1035" w:name="_Toc202514894"/>
      <w:bookmarkEnd w:id="1034"/>
      <w:r w:rsidRPr="00506640">
        <w:t>A.1.3</w:t>
      </w:r>
      <w:r w:rsidRPr="00506640">
        <w:tab/>
        <w:t>Delete an intent</w:t>
      </w:r>
      <w:bookmarkEnd w:id="1033"/>
      <w:bookmarkEnd w:id="1035"/>
    </w:p>
    <w:p w14:paraId="25CC75EC" w14:textId="77777777" w:rsidR="005B1465" w:rsidRPr="00506640" w:rsidRDefault="005B1465" w:rsidP="0072411A">
      <w:pPr>
        <w:pStyle w:val="PL"/>
        <w:keepNext/>
        <w:keepLines/>
        <w:shd w:val="clear" w:color="auto" w:fill="E7E6E6"/>
        <w:rPr>
          <w:color w:val="808080"/>
        </w:rPr>
      </w:pPr>
      <w:bookmarkStart w:id="1036" w:name="_PERM_MCCTEMPBM_CRPT19430528___5"/>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bookmarkEnd w:id="1036"/>
    <w:p w14:paraId="38D136F7" w14:textId="77777777" w:rsidR="0072411A" w:rsidRPr="00506640" w:rsidRDefault="0072411A" w:rsidP="00E24008"/>
    <w:p w14:paraId="6771187E" w14:textId="37A39CC6" w:rsidR="00814FE8" w:rsidRPr="00506640" w:rsidRDefault="00814FE8" w:rsidP="005E6A04">
      <w:pPr>
        <w:pStyle w:val="Heading2"/>
      </w:pPr>
      <w:bookmarkStart w:id="1037" w:name="_CRA_1_4"/>
      <w:bookmarkStart w:id="1038" w:name="_Toc106192989"/>
      <w:bookmarkStart w:id="1039" w:name="_Toc202514895"/>
      <w:bookmarkEnd w:id="1037"/>
      <w:r w:rsidRPr="00506640">
        <w:t>A.1.</w:t>
      </w:r>
      <w:r w:rsidR="00545FDC" w:rsidRPr="00506640">
        <w:t>4</w:t>
      </w:r>
      <w:r w:rsidR="00804A58" w:rsidRPr="00506640">
        <w:tab/>
        <w:t>Q</w:t>
      </w:r>
      <w:r w:rsidRPr="00506640">
        <w:rPr>
          <w:rFonts w:hint="eastAsia"/>
          <w:lang w:eastAsia="zh-CN"/>
        </w:rPr>
        <w:t>uery</w:t>
      </w:r>
      <w:r w:rsidRPr="00506640">
        <w:t xml:space="preserve"> an intent</w:t>
      </w:r>
      <w:bookmarkEnd w:id="1038"/>
      <w:bookmarkEnd w:id="1039"/>
    </w:p>
    <w:p w14:paraId="200AE15A" w14:textId="77777777" w:rsidR="008752E7" w:rsidRPr="00076727" w:rsidRDefault="008752E7" w:rsidP="008752E7">
      <w:pPr>
        <w:pStyle w:val="PL"/>
        <w:shd w:val="clear" w:color="auto" w:fill="E7E6E6"/>
        <w:rPr>
          <w:color w:val="808080"/>
        </w:rPr>
      </w:pPr>
      <w:bookmarkStart w:id="1040" w:name="_PERM_MCCTEMPBM_CRPT19430529___5"/>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0A2533" w:rsidRDefault="008752E7" w:rsidP="008752E7">
      <w:pPr>
        <w:pStyle w:val="PL"/>
        <w:shd w:val="clear" w:color="auto" w:fill="E7E6E6"/>
        <w:rPr>
          <w:color w:val="808080"/>
          <w:lang w:val="fr-FR"/>
        </w:rPr>
      </w:pPr>
      <w:r w:rsidRPr="000A2533">
        <w:rPr>
          <w:color w:val="808080"/>
          <w:lang w:val="fr-FR"/>
        </w:rPr>
        <w:t>hide footbox</w:t>
      </w:r>
    </w:p>
    <w:p w14:paraId="2E745291" w14:textId="77777777" w:rsidR="008752E7" w:rsidRPr="000A2533" w:rsidRDefault="008752E7" w:rsidP="008752E7">
      <w:pPr>
        <w:pStyle w:val="PL"/>
        <w:shd w:val="clear" w:color="auto" w:fill="E7E6E6"/>
        <w:rPr>
          <w:color w:val="808080"/>
          <w:lang w:val="fr-FR"/>
        </w:rPr>
      </w:pPr>
      <w:r w:rsidRPr="000A2533">
        <w:rPr>
          <w:color w:val="808080"/>
          <w:lang w:val="fr-FR"/>
        </w:rPr>
        <w:t>@enduml</w:t>
      </w:r>
    </w:p>
    <w:bookmarkEnd w:id="1040"/>
    <w:p w14:paraId="7DFA2436" w14:textId="77777777" w:rsidR="009A4338" w:rsidRPr="000A2533" w:rsidRDefault="009A4338" w:rsidP="00E24008">
      <w:pPr>
        <w:rPr>
          <w:lang w:val="fr-FR"/>
        </w:rPr>
      </w:pPr>
    </w:p>
    <w:p w14:paraId="1967BFB4" w14:textId="2A74F57E" w:rsidR="00A84FA6" w:rsidRPr="000A2533" w:rsidRDefault="00A84FA6" w:rsidP="00A84FA6">
      <w:pPr>
        <w:pStyle w:val="Heading3"/>
        <w:rPr>
          <w:lang w:val="fr-FR"/>
        </w:rPr>
      </w:pPr>
      <w:bookmarkStart w:id="1041" w:name="_CRA_1_5"/>
      <w:bookmarkStart w:id="1042" w:name="_Toc138066002"/>
      <w:bookmarkStart w:id="1043" w:name="_Toc202514896"/>
      <w:bookmarkEnd w:id="1041"/>
      <w:r w:rsidRPr="000A2533">
        <w:rPr>
          <w:lang w:val="fr-FR"/>
        </w:rPr>
        <w:t>A.1.</w:t>
      </w:r>
      <w:r w:rsidRPr="000A2533">
        <w:rPr>
          <w:lang w:val="fr-FR" w:eastAsia="zh-CN"/>
        </w:rPr>
        <w:t>5</w:t>
      </w:r>
      <w:r w:rsidRPr="000A2533">
        <w:rPr>
          <w:lang w:val="fr-FR"/>
        </w:rPr>
        <w:tab/>
        <w:t>Intent Re</w:t>
      </w:r>
      <w:r w:rsidRPr="000A2533">
        <w:rPr>
          <w:rFonts w:hint="eastAsia"/>
          <w:lang w:val="fr-FR" w:eastAsia="zh-CN"/>
        </w:rPr>
        <w:t>p</w:t>
      </w:r>
      <w:r w:rsidRPr="000A2533">
        <w:rPr>
          <w:lang w:val="fr-FR"/>
        </w:rPr>
        <w:t>ort Management</w:t>
      </w:r>
      <w:bookmarkEnd w:id="1043"/>
    </w:p>
    <w:p w14:paraId="3C322B37" w14:textId="105E7555" w:rsidR="00A84FA6" w:rsidRPr="000A2533" w:rsidRDefault="00A84FA6" w:rsidP="00A84FA6">
      <w:pPr>
        <w:pStyle w:val="Heading4"/>
        <w:rPr>
          <w:lang w:val="fr-FR"/>
        </w:rPr>
      </w:pPr>
      <w:bookmarkStart w:id="1044" w:name="_CRA_1_5_1"/>
      <w:bookmarkStart w:id="1045" w:name="_Toc202514897"/>
      <w:bookmarkEnd w:id="1044"/>
      <w:r w:rsidRPr="000A2533">
        <w:rPr>
          <w:rFonts w:hint="eastAsia"/>
          <w:lang w:val="fr-FR" w:eastAsia="zh-CN"/>
        </w:rPr>
        <w:t>A</w:t>
      </w:r>
      <w:r w:rsidRPr="000A2533">
        <w:rPr>
          <w:lang w:val="fr-FR"/>
        </w:rPr>
        <w:t>.1.</w:t>
      </w:r>
      <w:r w:rsidRPr="000A2533">
        <w:rPr>
          <w:lang w:val="fr-FR" w:eastAsia="zh-CN"/>
        </w:rPr>
        <w:t>5</w:t>
      </w:r>
      <w:r w:rsidRPr="000A2533">
        <w:rPr>
          <w:lang w:val="fr-FR"/>
        </w:rPr>
        <w:t>.1</w:t>
      </w:r>
      <w:r w:rsidRPr="000A2533">
        <w:rPr>
          <w:lang w:val="fr-FR"/>
        </w:rPr>
        <w:tab/>
      </w:r>
      <w:r w:rsidRPr="000A2533">
        <w:rPr>
          <w:lang w:val="fr-FR" w:eastAsia="zh-CN"/>
        </w:rPr>
        <w:t>Intent report management</w:t>
      </w:r>
      <w:bookmarkEnd w:id="1045"/>
    </w:p>
    <w:p w14:paraId="6BB0BA1D" w14:textId="77777777" w:rsidR="00A84FA6" w:rsidRPr="000A2533" w:rsidRDefault="00A84FA6" w:rsidP="00A84FA6">
      <w:pPr>
        <w:pStyle w:val="PL"/>
        <w:shd w:val="clear" w:color="auto" w:fill="E7E6E6"/>
        <w:rPr>
          <w:color w:val="808080"/>
          <w:lang w:val="fr-FR"/>
        </w:rPr>
      </w:pPr>
      <w:bookmarkStart w:id="1046" w:name="_MCCTEMPBM_CRPT19430530___5"/>
      <w:r w:rsidRPr="000A2533">
        <w:rPr>
          <w:color w:val="808080"/>
          <w:lang w:val="fr-FR"/>
        </w:rPr>
        <w:t>@startuml</w:t>
      </w:r>
    </w:p>
    <w:p w14:paraId="75E0E245" w14:textId="77777777" w:rsidR="00A84FA6" w:rsidRPr="000A2533" w:rsidRDefault="00A84FA6" w:rsidP="00A84FA6">
      <w:pPr>
        <w:pStyle w:val="PL"/>
        <w:shd w:val="clear" w:color="auto" w:fill="E7E6E6"/>
        <w:rPr>
          <w:color w:val="808080"/>
          <w:lang w:val="fr-FR"/>
        </w:rPr>
      </w:pPr>
      <w:r w:rsidRPr="000A2533">
        <w:rPr>
          <w:color w:val="808080"/>
          <w:lang w:val="fr-FR"/>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bookmarkEnd w:id="1046"/>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1047" w:name="_CRA_1_5_2"/>
      <w:bookmarkStart w:id="1048" w:name="_Toc202514898"/>
      <w:bookmarkEnd w:id="1047"/>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1042"/>
      <w:r>
        <w:t xml:space="preserve"> report</w:t>
      </w:r>
      <w:bookmarkEnd w:id="1048"/>
    </w:p>
    <w:p w14:paraId="41D118C9" w14:textId="77777777" w:rsidR="00A84FA6" w:rsidRPr="00633E67" w:rsidRDefault="00A84FA6" w:rsidP="00A84FA6">
      <w:pPr>
        <w:pStyle w:val="PL"/>
        <w:shd w:val="clear" w:color="auto" w:fill="E7E6E6"/>
        <w:rPr>
          <w:color w:val="808080"/>
        </w:rPr>
      </w:pPr>
      <w:bookmarkStart w:id="1049" w:name="_PERM_MCCTEMPBM_CRPT19430531___5"/>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lastRenderedPageBreak/>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bookmarkEnd w:id="1049"/>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1050" w:name="_CRA_1_5_3"/>
      <w:bookmarkStart w:id="1051" w:name="_Toc202514899"/>
      <w:bookmarkEnd w:id="1050"/>
      <w:r w:rsidRPr="00506640">
        <w:rPr>
          <w:lang w:eastAsia="zh-CN"/>
        </w:rPr>
        <w:t>A.1.</w:t>
      </w:r>
      <w:r>
        <w:rPr>
          <w:lang w:eastAsia="zh-CN"/>
        </w:rPr>
        <w:t>5.3</w:t>
      </w:r>
      <w:r w:rsidRPr="00506640">
        <w:rPr>
          <w:lang w:eastAsia="zh-CN"/>
        </w:rPr>
        <w:tab/>
      </w:r>
      <w:r>
        <w:rPr>
          <w:lang w:eastAsia="zh-CN"/>
        </w:rPr>
        <w:t>Intent report subscription and notification</w:t>
      </w:r>
      <w:bookmarkEnd w:id="1051"/>
    </w:p>
    <w:p w14:paraId="63E86017" w14:textId="77777777" w:rsidR="00A84FA6" w:rsidRPr="00D702CE" w:rsidRDefault="00A84FA6" w:rsidP="00A84FA6">
      <w:pPr>
        <w:pStyle w:val="PL"/>
        <w:shd w:val="clear" w:color="auto" w:fill="E7E6E6"/>
        <w:rPr>
          <w:color w:val="808080"/>
        </w:rPr>
      </w:pPr>
      <w:bookmarkStart w:id="1052" w:name="_PERM_MCCTEMPBM_CRPT19430532___5"/>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bookmarkEnd w:id="1052"/>
    <w:p w14:paraId="702D3BB9" w14:textId="77777777" w:rsidR="00A84FA6" w:rsidRDefault="00A84FA6" w:rsidP="00A84FA6">
      <w:pPr>
        <w:rPr>
          <w:noProof/>
        </w:rPr>
      </w:pPr>
    </w:p>
    <w:p w14:paraId="125921D2" w14:textId="3F14747F" w:rsidR="00A84FA6" w:rsidRDefault="00A84FA6" w:rsidP="00A84FA6">
      <w:pPr>
        <w:pStyle w:val="Heading3"/>
      </w:pPr>
      <w:bookmarkStart w:id="1053" w:name="_CRA_1_6"/>
      <w:bookmarkStart w:id="1054" w:name="_Toc202514900"/>
      <w:bookmarkEnd w:id="1053"/>
      <w:r w:rsidRPr="00506640">
        <w:t>A.1.</w:t>
      </w:r>
      <w:r>
        <w:rPr>
          <w:lang w:eastAsia="zh-CN"/>
        </w:rPr>
        <w:t>6</w:t>
      </w:r>
      <w:r w:rsidRPr="00506640">
        <w:tab/>
      </w:r>
      <w:r>
        <w:t>Intent Handling Capability Obtaining</w:t>
      </w:r>
      <w:bookmarkEnd w:id="1054"/>
    </w:p>
    <w:p w14:paraId="00732147" w14:textId="1EF13546" w:rsidR="00A84FA6" w:rsidRPr="00506640" w:rsidRDefault="00A84FA6" w:rsidP="00A84FA6">
      <w:pPr>
        <w:pStyle w:val="Heading4"/>
      </w:pPr>
      <w:bookmarkStart w:id="1055" w:name="_CRA_1_6_1"/>
      <w:bookmarkStart w:id="1056" w:name="_Toc202514901"/>
      <w:bookmarkEnd w:id="1055"/>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1056"/>
    </w:p>
    <w:p w14:paraId="5BD045CE" w14:textId="77777777" w:rsidR="00A84FA6" w:rsidRPr="00633E67" w:rsidRDefault="00A84FA6" w:rsidP="00A84FA6">
      <w:pPr>
        <w:pStyle w:val="PL"/>
        <w:shd w:val="clear" w:color="auto" w:fill="E7E6E6"/>
        <w:rPr>
          <w:color w:val="808080"/>
        </w:rPr>
      </w:pPr>
      <w:bookmarkStart w:id="1057" w:name="_PERM_MCCTEMPBM_CRPT19430533___5"/>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24008"/>
    <w:p w14:paraId="613E8EE6" w14:textId="17E0BDAB" w:rsidR="00F33E87" w:rsidRPr="00506640" w:rsidRDefault="00F33E87" w:rsidP="00F33E87">
      <w:pPr>
        <w:pStyle w:val="Heading3"/>
      </w:pPr>
      <w:bookmarkStart w:id="1058" w:name="_CRA_1_7"/>
      <w:bookmarkStart w:id="1059" w:name="_Toc202514902"/>
      <w:bookmarkEnd w:id="1057"/>
      <w:bookmarkEnd w:id="1058"/>
      <w:r w:rsidRPr="00506640">
        <w:t>A.1.</w:t>
      </w:r>
      <w:r>
        <w:t>7</w:t>
      </w:r>
      <w:r w:rsidRPr="00506640">
        <w:tab/>
      </w:r>
      <w:r>
        <w:t>I</w:t>
      </w:r>
      <w:r w:rsidRPr="00506640">
        <w:t>ntent</w:t>
      </w:r>
      <w:r>
        <w:t xml:space="preserve"> conflict resolution</w:t>
      </w:r>
      <w:bookmarkEnd w:id="1059"/>
    </w:p>
    <w:p w14:paraId="37FD06DD" w14:textId="77777777" w:rsidR="00F33E87" w:rsidRPr="00076727" w:rsidRDefault="00F33E87" w:rsidP="00F33E87">
      <w:pPr>
        <w:pStyle w:val="PL"/>
        <w:shd w:val="clear" w:color="auto" w:fill="E7E6E6"/>
        <w:rPr>
          <w:color w:val="808080"/>
        </w:rPr>
      </w:pPr>
      <w:bookmarkStart w:id="1060" w:name="_PERM_MCCTEMPBM_CRPT19430534___5"/>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bookmarkEnd w:id="1060"/>
    <w:p w14:paraId="3C79D533" w14:textId="77777777" w:rsidR="00A84FA6" w:rsidRPr="00506640" w:rsidRDefault="00A84FA6" w:rsidP="00E24008"/>
    <w:p w14:paraId="004C2ED2" w14:textId="059D46E6" w:rsidR="00814FE8" w:rsidRPr="00506640" w:rsidRDefault="00814FE8" w:rsidP="005E6A04">
      <w:pPr>
        <w:pStyle w:val="Heading1"/>
      </w:pPr>
      <w:bookmarkStart w:id="1061" w:name="_CRA_2"/>
      <w:bookmarkStart w:id="1062" w:name="_Toc106192990"/>
      <w:bookmarkStart w:id="1063" w:name="_Toc202514903"/>
      <w:bookmarkEnd w:id="1061"/>
      <w:r w:rsidRPr="00506640">
        <w:lastRenderedPageBreak/>
        <w:t>A.2</w:t>
      </w:r>
      <w:r w:rsidRPr="00506640">
        <w:tab/>
        <w:t xml:space="preserve">Information model definition for </w:t>
      </w:r>
      <w:bookmarkEnd w:id="1062"/>
      <w:r w:rsidR="002A7936">
        <w:t>i</w:t>
      </w:r>
      <w:r w:rsidR="002A7936" w:rsidRPr="00506640">
        <w:t>ntent</w:t>
      </w:r>
      <w:bookmarkEnd w:id="1063"/>
    </w:p>
    <w:p w14:paraId="05ACE3DE" w14:textId="3A1B3553" w:rsidR="00814FE8" w:rsidRPr="00506640" w:rsidRDefault="00814FE8" w:rsidP="005E6A04">
      <w:pPr>
        <w:pStyle w:val="Heading2"/>
      </w:pPr>
      <w:bookmarkStart w:id="1064" w:name="_CRA_2_1"/>
      <w:bookmarkStart w:id="1065" w:name="_Toc106192991"/>
      <w:bookmarkStart w:id="1066" w:name="_Toc202514904"/>
      <w:bookmarkEnd w:id="1064"/>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1065"/>
      <w:bookmarkEnd w:id="1066"/>
    </w:p>
    <w:p w14:paraId="472B4721" w14:textId="77777777" w:rsidR="00787E5E" w:rsidRPr="00F91D3D" w:rsidRDefault="00787E5E" w:rsidP="00787E5E">
      <w:pPr>
        <w:pStyle w:val="PL"/>
        <w:shd w:val="clear" w:color="auto" w:fill="E7E6E6"/>
        <w:rPr>
          <w:color w:val="808080"/>
        </w:rPr>
      </w:pPr>
      <w:bookmarkStart w:id="1067" w:name="_PERM_MCCTEMPBM_CRPT19430535___5"/>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bookmarkEnd w:id="1067"/>
    <w:p w14:paraId="685AD95C" w14:textId="50062D39" w:rsidR="00814FE8" w:rsidRDefault="00814FE8" w:rsidP="00E24008"/>
    <w:p w14:paraId="2D326582" w14:textId="3AAD6690" w:rsidR="00787E5E" w:rsidRDefault="00787E5E" w:rsidP="00787E5E">
      <w:pPr>
        <w:pStyle w:val="Heading2"/>
      </w:pPr>
      <w:bookmarkStart w:id="1068" w:name="_CRA_2_2"/>
      <w:bookmarkStart w:id="1069" w:name="_Toc202514905"/>
      <w:bookmarkEnd w:id="1068"/>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1069"/>
    </w:p>
    <w:p w14:paraId="016D0578" w14:textId="77777777" w:rsidR="00787E5E" w:rsidRPr="00A952CC" w:rsidRDefault="00787E5E" w:rsidP="00787E5E">
      <w:pPr>
        <w:pStyle w:val="PL"/>
        <w:shd w:val="clear" w:color="auto" w:fill="E7E6E6"/>
        <w:rPr>
          <w:color w:val="808080"/>
        </w:rPr>
      </w:pPr>
      <w:bookmarkStart w:id="1070" w:name="_PERM_MCCTEMPBM_CRPT19430536___5"/>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CD07AA" w:rsidRDefault="00787E5E" w:rsidP="00787E5E">
      <w:pPr>
        <w:pStyle w:val="PL"/>
        <w:shd w:val="clear" w:color="auto" w:fill="E7E6E6"/>
        <w:rPr>
          <w:color w:val="808080"/>
          <w:lang w:val="fr-FR"/>
        </w:rPr>
      </w:pPr>
      <w:r w:rsidRPr="00CD07AA">
        <w:rPr>
          <w:color w:val="808080"/>
          <w:lang w:val="fr-FR"/>
        </w:rPr>
        <w:t>class "&lt;&lt;dataType&gt;&gt;\n Context" as ExpectationContext{}</w:t>
      </w:r>
    </w:p>
    <w:p w14:paraId="095EDBF6" w14:textId="77777777" w:rsidR="00787E5E" w:rsidRPr="00CD07AA" w:rsidRDefault="00787E5E" w:rsidP="00787E5E">
      <w:pPr>
        <w:pStyle w:val="PL"/>
        <w:shd w:val="clear" w:color="auto" w:fill="E7E6E6"/>
        <w:rPr>
          <w:color w:val="808080"/>
          <w:lang w:val="fr-FR"/>
        </w:rPr>
      </w:pPr>
    </w:p>
    <w:p w14:paraId="43210749" w14:textId="77777777" w:rsidR="00CD07AA" w:rsidRPr="00CD07AA" w:rsidRDefault="00CD07AA" w:rsidP="00CD07AA">
      <w:pPr>
        <w:pStyle w:val="PL"/>
        <w:shd w:val="clear" w:color="auto" w:fill="E7E6E6"/>
        <w:rPr>
          <w:color w:val="808080"/>
          <w:lang w:val="fr-FR"/>
        </w:rPr>
      </w:pPr>
      <w:r w:rsidRPr="00CD07AA">
        <w:rPr>
          <w:color w:val="808080"/>
          <w:lang w:val="fr-FR"/>
        </w:rPr>
        <w:t>Intent "1" -- "1..*" IntentExpectation: intentExpectations</w:t>
      </w:r>
    </w:p>
    <w:p w14:paraId="6521447F" w14:textId="77777777" w:rsidR="00CD07AA" w:rsidRPr="00CD07AA" w:rsidRDefault="00CD07AA" w:rsidP="00CD07AA">
      <w:pPr>
        <w:pStyle w:val="PL"/>
        <w:shd w:val="clear" w:color="auto" w:fill="E7E6E6"/>
        <w:rPr>
          <w:color w:val="808080"/>
          <w:lang w:val="fr-FR"/>
        </w:rPr>
      </w:pPr>
      <w:r w:rsidRPr="00CD07AA">
        <w:rPr>
          <w:color w:val="808080"/>
          <w:lang w:val="fr-FR"/>
        </w:rPr>
        <w:t>Intent "1" -- "*" IntentContext: intentContexts</w:t>
      </w:r>
    </w:p>
    <w:p w14:paraId="484DB931" w14:textId="77777777" w:rsidR="00CD07AA" w:rsidRPr="00CD07AA" w:rsidRDefault="00CD07AA" w:rsidP="00CD07AA">
      <w:pPr>
        <w:pStyle w:val="PL"/>
        <w:shd w:val="clear" w:color="auto" w:fill="E7E6E6"/>
        <w:rPr>
          <w:color w:val="808080"/>
          <w:lang w:val="fr-FR"/>
        </w:rPr>
      </w:pPr>
    </w:p>
    <w:p w14:paraId="68C66CB5" w14:textId="77777777" w:rsidR="00CD07AA" w:rsidRPr="00CD07AA" w:rsidRDefault="00CD07AA" w:rsidP="00CD07AA">
      <w:pPr>
        <w:pStyle w:val="PL"/>
        <w:shd w:val="clear" w:color="auto" w:fill="E7E6E6"/>
        <w:rPr>
          <w:color w:val="808080"/>
          <w:lang w:val="fr-FR"/>
        </w:rPr>
      </w:pPr>
      <w:r w:rsidRPr="00CD07AA">
        <w:rPr>
          <w:color w:val="808080"/>
          <w:lang w:val="fr-FR"/>
        </w:rPr>
        <w:t>IntentExpectation "1" -- "1..*" ExpectationTarget: expectationTargets</w:t>
      </w:r>
    </w:p>
    <w:p w14:paraId="1F4548C7" w14:textId="77777777" w:rsidR="00CD07AA" w:rsidRPr="006B3425" w:rsidRDefault="00CD07AA" w:rsidP="00CD07AA">
      <w:pPr>
        <w:pStyle w:val="PL"/>
        <w:shd w:val="clear" w:color="auto" w:fill="E7E6E6"/>
        <w:rPr>
          <w:color w:val="808080"/>
          <w:lang w:val="fr-FR"/>
        </w:rPr>
      </w:pPr>
      <w:r w:rsidRPr="006B3425">
        <w:rPr>
          <w:color w:val="808080"/>
          <w:lang w:val="fr-FR"/>
        </w:rPr>
        <w:t>IntentExpectation "1" -- "1" ExpectationObject: expectationObject</w:t>
      </w:r>
    </w:p>
    <w:p w14:paraId="4005B8C9" w14:textId="77777777" w:rsidR="00CD07AA" w:rsidRPr="006B3425" w:rsidRDefault="00CD07AA" w:rsidP="00CD07AA">
      <w:pPr>
        <w:pStyle w:val="PL"/>
        <w:shd w:val="clear" w:color="auto" w:fill="E7E6E6"/>
        <w:rPr>
          <w:color w:val="808080"/>
          <w:lang w:val="fr-FR"/>
        </w:rPr>
      </w:pPr>
      <w:r w:rsidRPr="006B3425">
        <w:rPr>
          <w:color w:val="808080"/>
          <w:lang w:val="fr-FR"/>
        </w:rPr>
        <w:t>IntentExpectation "1" -- "*" ExpectationContext: expectationContexts</w:t>
      </w:r>
    </w:p>
    <w:p w14:paraId="368EBD3A" w14:textId="77777777" w:rsidR="00CD07AA" w:rsidRPr="000A2533" w:rsidRDefault="00CD07AA" w:rsidP="00CD07AA">
      <w:pPr>
        <w:pStyle w:val="PL"/>
        <w:shd w:val="clear" w:color="auto" w:fill="E7E6E6"/>
        <w:rPr>
          <w:color w:val="808080"/>
          <w:lang w:val="fr-FR"/>
        </w:rPr>
      </w:pPr>
      <w:r w:rsidRPr="000A2533">
        <w:rPr>
          <w:color w:val="808080"/>
          <w:lang w:val="fr-FR"/>
        </w:rPr>
        <w:lastRenderedPageBreak/>
        <w:t>ExpectationObject "1" -- "*" ObjectContext: objectContexts</w:t>
      </w:r>
    </w:p>
    <w:p w14:paraId="1CFE3B7B" w14:textId="77777777" w:rsidR="00CD07AA" w:rsidRPr="000A2533" w:rsidRDefault="00CD07AA" w:rsidP="00CD07AA">
      <w:pPr>
        <w:pStyle w:val="PL"/>
        <w:shd w:val="clear" w:color="auto" w:fill="E7E6E6"/>
        <w:rPr>
          <w:color w:val="808080"/>
          <w:lang w:val="fr-FR"/>
        </w:rPr>
      </w:pPr>
      <w:r w:rsidRPr="000A2533">
        <w:rPr>
          <w:color w:val="808080"/>
          <w:lang w:val="fr-FR"/>
        </w:rPr>
        <w:t>ExpectationTarget "1" -- "*" TargetContext: targetContexts</w:t>
      </w:r>
    </w:p>
    <w:p w14:paraId="603C9641" w14:textId="77777777" w:rsidR="00CD07AA" w:rsidRPr="000A2533" w:rsidRDefault="00CD07AA" w:rsidP="00CD07AA">
      <w:pPr>
        <w:pStyle w:val="PL"/>
        <w:shd w:val="clear" w:color="auto" w:fill="E7E6E6"/>
        <w:rPr>
          <w:color w:val="808080"/>
          <w:lang w:val="fr-FR"/>
        </w:rPr>
      </w:pPr>
    </w:p>
    <w:p w14:paraId="33313EDD" w14:textId="77777777" w:rsidR="00CD07AA" w:rsidRPr="000A2533" w:rsidRDefault="00CD07AA" w:rsidP="00CD07AA">
      <w:pPr>
        <w:pStyle w:val="PL"/>
        <w:shd w:val="clear" w:color="auto" w:fill="E7E6E6"/>
        <w:rPr>
          <w:color w:val="808080"/>
          <w:lang w:val="fr-FR"/>
        </w:rPr>
      </w:pPr>
      <w:r w:rsidRPr="000A2533">
        <w:rPr>
          <w:color w:val="808080"/>
          <w:lang w:val="fr-FR"/>
        </w:rPr>
        <w:t>@enduml</w:t>
      </w:r>
    </w:p>
    <w:bookmarkEnd w:id="1070"/>
    <w:p w14:paraId="4FB93693" w14:textId="77777777" w:rsidR="00E24008" w:rsidRPr="00A952CC" w:rsidRDefault="00E24008" w:rsidP="00E24008"/>
    <w:p w14:paraId="486F6AB7" w14:textId="66584838" w:rsidR="00787E5E" w:rsidRPr="000A2533" w:rsidRDefault="00787E5E" w:rsidP="00787E5E">
      <w:pPr>
        <w:pStyle w:val="Heading2"/>
        <w:rPr>
          <w:lang w:val="fr-FR"/>
        </w:rPr>
      </w:pPr>
      <w:bookmarkStart w:id="1071" w:name="_CRA_2_3"/>
      <w:bookmarkStart w:id="1072" w:name="_Toc202514906"/>
      <w:bookmarkEnd w:id="1071"/>
      <w:r w:rsidRPr="000A2533">
        <w:rPr>
          <w:lang w:val="fr-FR"/>
        </w:rPr>
        <w:t>A.</w:t>
      </w:r>
      <w:r w:rsidRPr="000A2533">
        <w:rPr>
          <w:lang w:val="fr-FR" w:eastAsia="zh-CN"/>
        </w:rPr>
        <w:t>2</w:t>
      </w:r>
      <w:r w:rsidRPr="000A2533">
        <w:rPr>
          <w:lang w:val="fr-FR"/>
        </w:rPr>
        <w:t>.3</w:t>
      </w:r>
      <w:r w:rsidRPr="000A2533">
        <w:rPr>
          <w:lang w:val="fr-FR"/>
        </w:rPr>
        <w:tab/>
        <w:t xml:space="preserve">Relationship UML diagram for intentReport IOC (figure </w:t>
      </w:r>
      <w:r w:rsidRPr="000A2533">
        <w:rPr>
          <w:lang w:val="fr-FR" w:eastAsia="zh-CN"/>
        </w:rPr>
        <w:t>6.2.1.1.1-3</w:t>
      </w:r>
      <w:r w:rsidRPr="000A2533">
        <w:rPr>
          <w:lang w:val="fr-FR"/>
        </w:rPr>
        <w:t>)</w:t>
      </w:r>
      <w:bookmarkEnd w:id="1072"/>
    </w:p>
    <w:p w14:paraId="755DD282" w14:textId="77777777" w:rsidR="00787E5E" w:rsidRPr="000A2533" w:rsidRDefault="00787E5E" w:rsidP="00787E5E">
      <w:pPr>
        <w:pStyle w:val="PL"/>
        <w:shd w:val="clear" w:color="auto" w:fill="E7E6E6"/>
        <w:rPr>
          <w:color w:val="808080"/>
          <w:lang w:val="fr-FR"/>
        </w:rPr>
      </w:pPr>
      <w:bookmarkStart w:id="1073" w:name="_PERM_MCCTEMPBM_CRPT19430537___5"/>
      <w:r w:rsidRPr="000A2533">
        <w:rPr>
          <w:color w:val="808080"/>
          <w:lang w:val="fr-FR"/>
        </w:rPr>
        <w:t>@startuml</w:t>
      </w:r>
    </w:p>
    <w:p w14:paraId="2B61B1E0" w14:textId="77777777" w:rsidR="00787E5E" w:rsidRPr="000A2533" w:rsidRDefault="00787E5E" w:rsidP="00787E5E">
      <w:pPr>
        <w:pStyle w:val="PL"/>
        <w:shd w:val="clear" w:color="auto" w:fill="E7E6E6"/>
        <w:rPr>
          <w:color w:val="808080"/>
          <w:lang w:val="fr-FR"/>
        </w:rPr>
      </w:pPr>
      <w:r w:rsidRPr="000A2533">
        <w:rPr>
          <w:color w:val="808080"/>
          <w:lang w:val="fr-FR"/>
        </w:rPr>
        <w:t>hide circle</w:t>
      </w:r>
    </w:p>
    <w:p w14:paraId="5DF1A089" w14:textId="77777777" w:rsidR="00787E5E" w:rsidRPr="000A2533" w:rsidRDefault="00787E5E" w:rsidP="00787E5E">
      <w:pPr>
        <w:pStyle w:val="PL"/>
        <w:shd w:val="clear" w:color="auto" w:fill="E7E6E6"/>
        <w:rPr>
          <w:color w:val="808080"/>
          <w:lang w:val="fr-FR"/>
        </w:rPr>
      </w:pPr>
      <w:r w:rsidRPr="000A2533">
        <w:rPr>
          <w:color w:val="808080"/>
          <w:lang w:val="fr-FR"/>
        </w:rPr>
        <w:t>hide methods</w:t>
      </w:r>
    </w:p>
    <w:p w14:paraId="19A89086" w14:textId="77777777" w:rsidR="00787E5E" w:rsidRPr="000A2533" w:rsidRDefault="00787E5E" w:rsidP="00787E5E">
      <w:pPr>
        <w:pStyle w:val="PL"/>
        <w:shd w:val="clear" w:color="auto" w:fill="E7E6E6"/>
        <w:rPr>
          <w:color w:val="808080"/>
          <w:lang w:val="fr-FR"/>
        </w:rPr>
      </w:pPr>
      <w:r w:rsidRPr="000A2533">
        <w:rPr>
          <w:color w:val="808080"/>
          <w:lang w:val="fr-FR"/>
        </w:rPr>
        <w:t>hide members</w:t>
      </w:r>
    </w:p>
    <w:p w14:paraId="72BD159B" w14:textId="77777777" w:rsidR="00787E5E" w:rsidRPr="000A2533" w:rsidRDefault="00787E5E" w:rsidP="00787E5E">
      <w:pPr>
        <w:pStyle w:val="PL"/>
        <w:shd w:val="clear" w:color="auto" w:fill="E7E6E6"/>
        <w:rPr>
          <w:color w:val="808080"/>
          <w:lang w:val="fr-FR"/>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01FB9F13" w14:textId="77777777" w:rsidR="000C4A64" w:rsidRPr="00E1422B" w:rsidRDefault="000C4A64" w:rsidP="000C4A64">
      <w:pPr>
        <w:pStyle w:val="PL"/>
        <w:shd w:val="clear" w:color="auto" w:fill="E7E6E6"/>
        <w:rPr>
          <w:color w:val="808080"/>
        </w:rPr>
      </w:pPr>
      <w:r w:rsidRPr="00E1422B">
        <w:rPr>
          <w:color w:val="808080"/>
        </w:rPr>
        <w:t>IntentReport "1" -- "1" IntentFulfilmentReport</w:t>
      </w:r>
      <w:r>
        <w:rPr>
          <w:color w:val="808080"/>
        </w:rPr>
        <w:t>: i</w:t>
      </w:r>
      <w:r w:rsidRPr="00E1422B">
        <w:rPr>
          <w:color w:val="808080"/>
        </w:rPr>
        <w:t>ntentFulfilmentReport</w:t>
      </w:r>
    </w:p>
    <w:p w14:paraId="2D125287" w14:textId="77777777" w:rsidR="000C4A64" w:rsidRPr="00E1422B" w:rsidRDefault="000C4A64" w:rsidP="000C4A64">
      <w:pPr>
        <w:pStyle w:val="PL"/>
        <w:shd w:val="clear" w:color="auto" w:fill="E7E6E6"/>
        <w:rPr>
          <w:color w:val="808080"/>
        </w:rPr>
      </w:pPr>
      <w:r w:rsidRPr="00E1422B">
        <w:rPr>
          <w:color w:val="808080"/>
        </w:rPr>
        <w:t>IntentReport "1" -- "*" IntentConflictReport</w:t>
      </w:r>
      <w:r>
        <w:rPr>
          <w:color w:val="808080"/>
        </w:rPr>
        <w:t>: i</w:t>
      </w:r>
      <w:r w:rsidRPr="00E1422B">
        <w:rPr>
          <w:color w:val="808080"/>
        </w:rPr>
        <w:t>ntentConflictReport</w:t>
      </w:r>
      <w:r>
        <w:rPr>
          <w:color w:val="808080"/>
        </w:rPr>
        <w:t>s</w:t>
      </w:r>
    </w:p>
    <w:p w14:paraId="32F4C87B" w14:textId="77777777" w:rsidR="000C4A64" w:rsidRPr="00E1422B" w:rsidRDefault="000C4A64" w:rsidP="000C4A64">
      <w:pPr>
        <w:pStyle w:val="PL"/>
        <w:shd w:val="clear" w:color="auto" w:fill="E7E6E6"/>
        <w:rPr>
          <w:color w:val="808080"/>
        </w:rPr>
      </w:pPr>
      <w:r w:rsidRPr="00E1422B">
        <w:rPr>
          <w:color w:val="808080"/>
        </w:rPr>
        <w:t>IntentReport "1" -- "1" IntentFeasibilityCheckReport</w:t>
      </w:r>
      <w:r>
        <w:rPr>
          <w:color w:val="808080"/>
        </w:rPr>
        <w:t>: i</w:t>
      </w:r>
      <w:r w:rsidRPr="00E1422B">
        <w:rPr>
          <w:color w:val="808080"/>
        </w:rPr>
        <w:t>ntentFeasibilityCheckReport</w:t>
      </w:r>
      <w:r>
        <w:rPr>
          <w:color w:val="808080"/>
        </w:rPr>
        <w:t>s</w:t>
      </w:r>
    </w:p>
    <w:p w14:paraId="73BBF371" w14:textId="77777777" w:rsidR="000C4A64" w:rsidRPr="00E1422B" w:rsidRDefault="000C4A64" w:rsidP="000C4A64">
      <w:pPr>
        <w:pStyle w:val="PL"/>
        <w:shd w:val="clear" w:color="auto" w:fill="E7E6E6"/>
        <w:rPr>
          <w:color w:val="808080"/>
        </w:rPr>
      </w:pPr>
      <w:r w:rsidRPr="00E1422B">
        <w:rPr>
          <w:color w:val="808080"/>
        </w:rPr>
        <w:t>IntentFulfilmentReport "1" -- "1..*" ExpectationFulfilmentResult</w:t>
      </w:r>
      <w:r>
        <w:rPr>
          <w:color w:val="808080"/>
        </w:rPr>
        <w:t>: e</w:t>
      </w:r>
      <w:r w:rsidRPr="00E1422B">
        <w:rPr>
          <w:color w:val="808080"/>
        </w:rPr>
        <w:t>xpectationFulfilmentResult</w:t>
      </w:r>
      <w:r>
        <w:rPr>
          <w:color w:val="808080"/>
        </w:rPr>
        <w:t>s</w:t>
      </w:r>
    </w:p>
    <w:p w14:paraId="0C773150" w14:textId="77777777" w:rsidR="000C4A64" w:rsidRPr="00E1422B" w:rsidRDefault="000C4A64" w:rsidP="000C4A64">
      <w:pPr>
        <w:pStyle w:val="PL"/>
        <w:shd w:val="clear" w:color="auto" w:fill="E7E6E6"/>
        <w:rPr>
          <w:color w:val="808080"/>
        </w:rPr>
      </w:pPr>
      <w:r w:rsidRPr="00E1422B">
        <w:rPr>
          <w:color w:val="808080"/>
        </w:rPr>
        <w:t>ExpectationFulfilmentResult "1" -- "1..*" TargetFulfilmentResult</w:t>
      </w:r>
      <w:r>
        <w:rPr>
          <w:color w:val="808080"/>
        </w:rPr>
        <w:t>: t</w:t>
      </w:r>
      <w:r w:rsidRPr="00E1422B">
        <w:rPr>
          <w:color w:val="808080"/>
        </w:rPr>
        <w:t>argetFulfilmentResul</w:t>
      </w:r>
      <w:r>
        <w:rPr>
          <w:color w:val="808080"/>
        </w:rPr>
        <w:t>s</w:t>
      </w:r>
    </w:p>
    <w:p w14:paraId="53AB75E5" w14:textId="77777777" w:rsidR="000C4A64" w:rsidRPr="00E1422B" w:rsidRDefault="000C4A64" w:rsidP="000C4A64">
      <w:pPr>
        <w:pStyle w:val="PL"/>
        <w:shd w:val="clear" w:color="auto" w:fill="E7E6E6"/>
        <w:rPr>
          <w:color w:val="808080"/>
        </w:rPr>
      </w:pPr>
    </w:p>
    <w:p w14:paraId="73D6B5FE" w14:textId="77777777" w:rsidR="000C4A64" w:rsidRPr="009F0F8A" w:rsidRDefault="000C4A64" w:rsidP="000C4A64">
      <w:pPr>
        <w:pStyle w:val="PL"/>
        <w:shd w:val="clear" w:color="auto" w:fill="E7E6E6"/>
        <w:rPr>
          <w:color w:val="808080"/>
        </w:rPr>
      </w:pPr>
      <w:r w:rsidRPr="00E1422B">
        <w:rPr>
          <w:color w:val="808080"/>
        </w:rPr>
        <w:t>@enduml</w:t>
      </w:r>
    </w:p>
    <w:bookmarkEnd w:id="1073"/>
    <w:p w14:paraId="686F7ECD" w14:textId="77777777" w:rsidR="00787E5E" w:rsidRDefault="00787E5E" w:rsidP="00787E5E">
      <w:pPr>
        <w:rPr>
          <w:noProof/>
        </w:rPr>
      </w:pPr>
    </w:p>
    <w:p w14:paraId="18606248" w14:textId="2544AEAB" w:rsidR="00787E5E" w:rsidRDefault="00787E5E" w:rsidP="00787E5E">
      <w:pPr>
        <w:pStyle w:val="Heading2"/>
      </w:pPr>
      <w:bookmarkStart w:id="1074" w:name="_CRA_2_4"/>
      <w:bookmarkStart w:id="1075" w:name="_Toc202514907"/>
      <w:bookmarkEnd w:id="1074"/>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1075"/>
    </w:p>
    <w:p w14:paraId="44A71589" w14:textId="77777777" w:rsidR="00787E5E" w:rsidRPr="006C3033" w:rsidRDefault="00787E5E" w:rsidP="00787E5E">
      <w:pPr>
        <w:pStyle w:val="PL"/>
        <w:shd w:val="clear" w:color="auto" w:fill="E7E6E6"/>
        <w:rPr>
          <w:color w:val="808080"/>
        </w:rPr>
      </w:pPr>
      <w:bookmarkStart w:id="1076" w:name="_PERM_MCCTEMPBM_CRPT19430538___5"/>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bookmarkEnd w:id="1076"/>
    <w:p w14:paraId="1801D441" w14:textId="77777777" w:rsidR="00787E5E" w:rsidRPr="00506640" w:rsidRDefault="00787E5E" w:rsidP="00E24008"/>
    <w:p w14:paraId="556D5B3D" w14:textId="06B6910E" w:rsidR="00211A28" w:rsidRPr="00506640" w:rsidRDefault="00810B67" w:rsidP="005E6A04">
      <w:pPr>
        <w:pStyle w:val="Heading8"/>
      </w:pPr>
      <w:bookmarkStart w:id="1077" w:name="_CRAnnexBinformative"/>
      <w:bookmarkEnd w:id="1077"/>
      <w:r w:rsidRPr="00506640">
        <w:br w:type="page"/>
      </w:r>
      <w:bookmarkStart w:id="1078" w:name="_Toc106192992"/>
      <w:bookmarkStart w:id="1079" w:name="_Toc202514908"/>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1078"/>
      <w:bookmarkEnd w:id="1079"/>
    </w:p>
    <w:p w14:paraId="68CF844F" w14:textId="2C0F583C" w:rsidR="007436A6" w:rsidRPr="00506640" w:rsidRDefault="007436A6" w:rsidP="005E6A04">
      <w:pPr>
        <w:pStyle w:val="Heading1"/>
        <w:rPr>
          <w:lang w:eastAsia="zh-CN"/>
        </w:rPr>
      </w:pPr>
      <w:bookmarkStart w:id="1080" w:name="_CRB_1"/>
      <w:bookmarkStart w:id="1081" w:name="_Toc106192993"/>
      <w:bookmarkStart w:id="1082" w:name="_Toc202514909"/>
      <w:bookmarkEnd w:id="1080"/>
      <w:r w:rsidRPr="00506640">
        <w:rPr>
          <w:lang w:eastAsia="zh-CN"/>
        </w:rPr>
        <w:t>B.1</w:t>
      </w:r>
      <w:r w:rsidR="000C3127" w:rsidRPr="00506640">
        <w:rPr>
          <w:lang w:eastAsia="zh-CN"/>
        </w:rPr>
        <w:tab/>
      </w:r>
      <w:r w:rsidRPr="00506640">
        <w:rPr>
          <w:lang w:eastAsia="zh-CN"/>
        </w:rPr>
        <w:t>Intent Life Cycle Management</w:t>
      </w:r>
      <w:bookmarkEnd w:id="1081"/>
      <w:bookmarkEnd w:id="1082"/>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1083" w:name="_CRFigureB_11"/>
      <w:r w:rsidRPr="00506640">
        <w:t xml:space="preserve">Figure </w:t>
      </w:r>
      <w:bookmarkEnd w:id="1083"/>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MnS Consumer finds out what intent content (a list of expectations) are feasible. This has two aspects: first, it needs to find right MnS producer that have the right domain responsibilities and support the intent </w:t>
      </w:r>
      <w:r w:rsidRPr="00506640">
        <w:lastRenderedPageBreak/>
        <w:t>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7032FFD" w:rsidR="00035478" w:rsidRPr="00506640" w:rsidRDefault="00804A58" w:rsidP="005E6A04">
      <w:pPr>
        <w:pStyle w:val="Heading8"/>
      </w:pPr>
      <w:bookmarkStart w:id="1084" w:name="_CRAnnexCinformative"/>
      <w:bookmarkEnd w:id="1084"/>
      <w:r w:rsidRPr="00506640">
        <w:br w:type="page"/>
      </w:r>
      <w:bookmarkStart w:id="1085" w:name="_Toc106192994"/>
      <w:bookmarkStart w:id="1086" w:name="_Toc202514910"/>
      <w:r w:rsidR="00167656" w:rsidRPr="00506640">
        <w:lastRenderedPageBreak/>
        <w:t xml:space="preserve">Annex </w:t>
      </w:r>
      <w:r w:rsidR="00035478" w:rsidRPr="00506640">
        <w:t>C(informative):</w:t>
      </w:r>
      <w:r w:rsidRPr="00506640">
        <w:br/>
      </w:r>
      <w:r w:rsidR="00035478" w:rsidRPr="00506640">
        <w:t xml:space="preserve">Mapping the 3GPP and the TM Forum intentExpectation </w:t>
      </w:r>
      <w:r w:rsidR="00050D49">
        <w:t xml:space="preserve">and IntentReport </w:t>
      </w:r>
      <w:r w:rsidR="00035478" w:rsidRPr="00506640">
        <w:t>Models</w:t>
      </w:r>
      <w:bookmarkEnd w:id="1085"/>
      <w:bookmarkEnd w:id="1086"/>
    </w:p>
    <w:p w14:paraId="42E2BC96" w14:textId="4E5E8641"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w:t>
      </w:r>
      <w:r w:rsidR="00FE17E5" w:rsidRPr="00B134CA">
        <w:t>Param</w:t>
      </w:r>
      <w:r w:rsidR="00FE17E5" w:rsidRPr="00506640">
        <w:t xml:space="preserve"> and the </w:t>
      </w:r>
      <w:r w:rsidR="00FE17E5" w:rsidRPr="00B134CA">
        <w:t>icm:deliveryParam</w:t>
      </w:r>
      <w:r w:rsidRPr="00506640">
        <w:t>.</w:t>
      </w:r>
      <w:r w:rsidR="0087150C" w:rsidRPr="0087150C">
        <w:t xml:space="preserve"> </w:t>
      </w:r>
    </w:p>
    <w:p w14:paraId="6EEA90CA" w14:textId="1B513E69" w:rsidR="00FE17E5" w:rsidRDefault="00FE17E5" w:rsidP="00FE17E5">
      <w:r w:rsidRPr="00506640">
        <w:t>Table C.1 illustrates the mapping between 3GPP IntentExpectation and TM Forum ICM IntentExpectation.</w:t>
      </w:r>
    </w:p>
    <w:p w14:paraId="724A978B" w14:textId="16D410F9" w:rsidR="000B1F58" w:rsidRPr="00506640" w:rsidRDefault="00FE17E5" w:rsidP="00FE17E5">
      <w:pPr>
        <w:pStyle w:val="TH"/>
      </w:pPr>
      <w:bookmarkStart w:id="1087" w:name="_CRTableC_1_Mappingbetween3GPPIntentExp"/>
      <w:r>
        <w:t>T</w:t>
      </w:r>
      <w:r w:rsidRPr="00506640">
        <w:t xml:space="preserve">able </w:t>
      </w:r>
      <w:bookmarkEnd w:id="1087"/>
      <w:r w:rsidRPr="00506640">
        <w:t>C.1</w:t>
      </w:r>
      <w:r>
        <w:t>. M</w:t>
      </w:r>
      <w:r w:rsidRPr="00506640">
        <w:t>apping between 3GPP IntentExpectation and TM Forum ICM</w:t>
      </w:r>
      <w:r w:rsidRPr="00B134CA">
        <w:t xml:space="preserve"> IntentExpectation</w:t>
      </w:r>
    </w:p>
    <w:tbl>
      <w:tblPr>
        <w:tblW w:w="0" w:type="auto"/>
        <w:jc w:val="center"/>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4B0908">
        <w:trPr>
          <w:jc w:val="center"/>
        </w:trPr>
        <w:tc>
          <w:tcPr>
            <w:tcW w:w="4815" w:type="dxa"/>
            <w:shd w:val="clear" w:color="auto" w:fill="AEAAAA"/>
            <w:vAlign w:val="center"/>
          </w:tcPr>
          <w:p w14:paraId="2A8B8716" w14:textId="609BD73A"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559CC3CE" w:rsidR="00FE17E5" w:rsidRPr="00506640" w:rsidRDefault="00FE17E5" w:rsidP="00FE17E5">
            <w:pPr>
              <w:pStyle w:val="TAH"/>
            </w:pPr>
            <w:r w:rsidRPr="00506640">
              <w:t xml:space="preserve">TM Forum </w:t>
            </w:r>
            <w:r>
              <w:t xml:space="preserve">Intent Common Model - </w:t>
            </w:r>
            <w:r w:rsidRPr="00506640">
              <w:t>IntentExpectation (IG1253A v1.1.0 [7])</w:t>
            </w:r>
          </w:p>
        </w:tc>
      </w:tr>
      <w:tr w:rsidR="00FE17E5" w:rsidRPr="00506640" w14:paraId="731ACE6E" w14:textId="77777777" w:rsidTr="008B5C47">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CB4EB5">
        <w:trPr>
          <w:jc w:val="center"/>
        </w:trPr>
        <w:tc>
          <w:tcPr>
            <w:tcW w:w="4815" w:type="dxa"/>
            <w:vAlign w:val="center"/>
          </w:tcPr>
          <w:p w14:paraId="666E46C6" w14:textId="7A1099B6" w:rsidR="00FE17E5" w:rsidRPr="00506640" w:rsidRDefault="00FE17E5" w:rsidP="00FE17E5">
            <w:pPr>
              <w:pStyle w:val="TAL"/>
            </w:pPr>
            <w:bookmarkStart w:id="1088" w:name="_MCCTEMPBM_CRPT19430539___7" w:colFirst="0" w:colLast="0"/>
            <w:r w:rsidRPr="00506640">
              <w:rPr>
                <w:rFonts w:ascii="Courier New" w:hAnsi="Courier New" w:cs="Courier New"/>
                <w:lang w:eastAsia="zh-CN"/>
              </w:rPr>
              <w:t>expectationObject.</w:t>
            </w:r>
            <w:r>
              <w:rPr>
                <w:rFonts w:ascii="Courier New" w:hAnsi="Courier New" w:cs="Courier New"/>
                <w:lang w:eastAsia="zh-CN"/>
              </w:rPr>
              <w:t>o</w:t>
            </w:r>
            <w:r w:rsidRPr="00506640">
              <w:rPr>
                <w:rFonts w:ascii="Courier New" w:hAnsi="Courier New" w:cs="Courier New"/>
                <w:lang w:eastAsia="zh-CN"/>
              </w:rPr>
              <w:t>bjectInstance</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FE17E5" w:rsidRPr="00506640" w14:paraId="4249FB7A" w14:textId="77777777" w:rsidTr="00CB4EB5">
        <w:trPr>
          <w:jc w:val="center"/>
        </w:trPr>
        <w:tc>
          <w:tcPr>
            <w:tcW w:w="4815" w:type="dxa"/>
            <w:vAlign w:val="center"/>
          </w:tcPr>
          <w:p w14:paraId="301A717E" w14:textId="5B1BBE69" w:rsidR="00FE17E5" w:rsidRPr="00506640" w:rsidRDefault="00FE17E5" w:rsidP="00FE17E5">
            <w:pPr>
              <w:pStyle w:val="TAL"/>
            </w:pPr>
            <w:bookmarkStart w:id="1089" w:name="_MCCTEMPBM_CRPT19430540___7" w:colFirst="0" w:colLast="0"/>
            <w:bookmarkEnd w:id="1088"/>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69E5E030" w:rsidR="00FE17E5" w:rsidRPr="00506640" w:rsidRDefault="00FE17E5" w:rsidP="00FE17E5">
            <w:pPr>
              <w:pStyle w:val="TAL"/>
            </w:pPr>
            <w:r w:rsidRPr="00506640">
              <w:rPr>
                <w:rFonts w:ascii="Courier New" w:hAnsi="Courier New" w:cs="Courier New"/>
                <w:lang w:eastAsia="zh-CN"/>
              </w:rPr>
              <w:t>icm:propertyParam</w:t>
            </w:r>
          </w:p>
        </w:tc>
      </w:tr>
      <w:tr w:rsidR="00FE17E5" w:rsidRPr="00506640" w14:paraId="2012394A" w14:textId="77777777" w:rsidTr="00CB4EB5">
        <w:trPr>
          <w:jc w:val="center"/>
        </w:trPr>
        <w:tc>
          <w:tcPr>
            <w:tcW w:w="4815" w:type="dxa"/>
            <w:vAlign w:val="center"/>
          </w:tcPr>
          <w:p w14:paraId="2E24177B" w14:textId="762C86B3" w:rsidR="00FE17E5" w:rsidRPr="00506640" w:rsidRDefault="00FE17E5" w:rsidP="00FE17E5">
            <w:pPr>
              <w:pStyle w:val="TAL"/>
              <w:rPr>
                <w:rFonts w:ascii="Courier New" w:hAnsi="Courier New" w:cs="Courier New"/>
                <w:lang w:eastAsia="zh-CN"/>
              </w:rPr>
            </w:pPr>
            <w:bookmarkStart w:id="1090" w:name="_MCCTEMPBM_CRPT19430541___7"/>
            <w:bookmarkEnd w:id="1089"/>
            <w:r w:rsidRPr="00506640">
              <w:rPr>
                <w:rFonts w:ascii="Courier New" w:hAnsi="Courier New" w:cs="Courier New"/>
                <w:lang w:eastAsia="zh-CN"/>
              </w:rPr>
              <w:t>expectationContexts</w:t>
            </w:r>
            <w:bookmarkEnd w:id="1090"/>
          </w:p>
        </w:tc>
        <w:tc>
          <w:tcPr>
            <w:tcW w:w="4816" w:type="dxa"/>
            <w:vMerge/>
            <w:vAlign w:val="center"/>
          </w:tcPr>
          <w:p w14:paraId="39A59357" w14:textId="77777777" w:rsidR="00FE17E5" w:rsidRPr="00506640" w:rsidRDefault="00FE17E5" w:rsidP="00FE17E5">
            <w:pPr>
              <w:pStyle w:val="TAL"/>
            </w:pPr>
          </w:p>
        </w:tc>
      </w:tr>
      <w:tr w:rsidR="00FE17E5" w:rsidRPr="00506640" w14:paraId="15C315A0" w14:textId="77777777" w:rsidTr="00CB4EB5">
        <w:trPr>
          <w:jc w:val="center"/>
        </w:trPr>
        <w:tc>
          <w:tcPr>
            <w:tcW w:w="4815" w:type="dxa"/>
            <w:vAlign w:val="center"/>
          </w:tcPr>
          <w:p w14:paraId="74964C44" w14:textId="78215351" w:rsidR="00FE17E5" w:rsidRPr="00506640" w:rsidRDefault="00FE17E5" w:rsidP="00FE17E5">
            <w:pPr>
              <w:pStyle w:val="TAL"/>
              <w:rPr>
                <w:rFonts w:ascii="Courier New" w:hAnsi="Courier New" w:cs="Courier New"/>
                <w:lang w:eastAsia="zh-CN"/>
              </w:rPr>
            </w:pPr>
            <w:bookmarkStart w:id="1091" w:name="_MCCTEMPBM_CRPT19430542___7" w:colFirst="0" w:colLast="0"/>
            <w:r w:rsidRPr="00506640">
              <w:rPr>
                <w:rFonts w:ascii="Courier New" w:hAnsi="Courier New" w:cs="Courier New"/>
                <w:lang w:eastAsia="zh-CN"/>
              </w:rPr>
              <w:t>expectationObject.objectType</w:t>
            </w:r>
          </w:p>
        </w:tc>
        <w:tc>
          <w:tcPr>
            <w:tcW w:w="4816" w:type="dxa"/>
            <w:vMerge w:val="restart"/>
            <w:vAlign w:val="center"/>
          </w:tcPr>
          <w:p w14:paraId="44F8BEF8" w14:textId="32D6820E" w:rsidR="00FE17E5" w:rsidRPr="00506640" w:rsidRDefault="00FE17E5" w:rsidP="00FE17E5">
            <w:pPr>
              <w:pStyle w:val="TAL"/>
            </w:pPr>
            <w:r w:rsidRPr="00506640">
              <w:rPr>
                <w:rFonts w:ascii="Courier New" w:hAnsi="Courier New" w:cs="Courier New"/>
                <w:lang w:eastAsia="zh-CN"/>
              </w:rPr>
              <w:t>icm:deliveryParam</w:t>
            </w:r>
          </w:p>
        </w:tc>
      </w:tr>
      <w:tr w:rsidR="00FE17E5" w:rsidRPr="00506640" w14:paraId="650D98E2" w14:textId="77777777" w:rsidTr="00CB4EB5">
        <w:trPr>
          <w:jc w:val="center"/>
        </w:trPr>
        <w:tc>
          <w:tcPr>
            <w:tcW w:w="4815" w:type="dxa"/>
            <w:vAlign w:val="center"/>
          </w:tcPr>
          <w:p w14:paraId="04F4B142" w14:textId="45F35AEC" w:rsidR="00FE17E5" w:rsidRPr="00506640" w:rsidRDefault="00FE17E5" w:rsidP="00FE17E5">
            <w:pPr>
              <w:pStyle w:val="TAL"/>
              <w:rPr>
                <w:rFonts w:ascii="Courier New" w:hAnsi="Courier New" w:cs="Courier New"/>
                <w:lang w:eastAsia="zh-CN"/>
              </w:rPr>
            </w:pPr>
            <w:bookmarkStart w:id="1092" w:name="_MCCTEMPBM_CRPT19430543___7"/>
            <w:bookmarkEnd w:id="1091"/>
            <w:r w:rsidRPr="00506640">
              <w:rPr>
                <w:rFonts w:ascii="Courier New" w:hAnsi="Courier New" w:cs="Courier New"/>
                <w:lang w:eastAsia="zh-CN"/>
              </w:rPr>
              <w:t>expect</w:t>
            </w:r>
            <w:r w:rsidRPr="009B3079">
              <w:rPr>
                <w:rFonts w:ascii="Courier New" w:hAnsi="Courier New" w:cs="Courier New"/>
                <w:lang w:eastAsia="zh-CN"/>
              </w:rPr>
              <w:t>at</w:t>
            </w:r>
            <w:r w:rsidRPr="00506640">
              <w:rPr>
                <w:rFonts w:ascii="Courier New" w:hAnsi="Courier New" w:cs="Courier New"/>
                <w:lang w:eastAsia="zh-CN"/>
              </w:rPr>
              <w:t>ionObject.ObjectContexts</w:t>
            </w:r>
            <w:bookmarkEnd w:id="1092"/>
          </w:p>
        </w:tc>
        <w:tc>
          <w:tcPr>
            <w:tcW w:w="4816" w:type="dxa"/>
            <w:vMerge/>
            <w:vAlign w:val="center"/>
          </w:tcPr>
          <w:p w14:paraId="3A40DA90" w14:textId="77777777" w:rsidR="00FE17E5" w:rsidRPr="00506640" w:rsidRDefault="00FE17E5" w:rsidP="00FE17E5">
            <w:pPr>
              <w:pStyle w:val="TAL"/>
            </w:pPr>
          </w:p>
        </w:tc>
      </w:tr>
    </w:tbl>
    <w:p w14:paraId="5A49ED55" w14:textId="77777777" w:rsidR="00050D49" w:rsidRPr="00506640" w:rsidRDefault="00050D49" w:rsidP="00050D49"/>
    <w:p w14:paraId="6122C200" w14:textId="77777777" w:rsidR="00050D49" w:rsidRPr="00506640" w:rsidRDefault="00050D49" w:rsidP="00050D49">
      <w:r w:rsidRPr="00506640">
        <w:t xml:space="preserve">The TM forum defines the structure of an </w:t>
      </w:r>
      <w:r>
        <w:t>I</w:t>
      </w:r>
      <w:r w:rsidRPr="00506640">
        <w:t>ntent</w:t>
      </w:r>
      <w:r>
        <w:t>Report as a list of ExpectationReport</w:t>
      </w:r>
      <w:r w:rsidRPr="00506640">
        <w:t xml:space="preserve"> </w:t>
      </w:r>
      <w:r>
        <w:t>corresponding to</w:t>
      </w:r>
      <w:r w:rsidRPr="00506640">
        <w:t xml:space="preserve"> each expectation. </w:t>
      </w:r>
    </w:p>
    <w:p w14:paraId="0D7957F7" w14:textId="77777777" w:rsidR="00050D49" w:rsidRDefault="00050D49" w:rsidP="00050D49">
      <w:r w:rsidRPr="00506640">
        <w:t>Table C.</w:t>
      </w:r>
      <w:r>
        <w:t>2</w:t>
      </w:r>
      <w:r w:rsidRPr="00506640">
        <w:t xml:space="preserve"> illustrates </w:t>
      </w:r>
      <w:r>
        <w:t>the mapping between 3GPP IntentReport</w:t>
      </w:r>
      <w:r w:rsidRPr="00506640">
        <w:t xml:space="preserve"> and TM Forum ICM Intent</w:t>
      </w:r>
      <w:r>
        <w:t>Report</w:t>
      </w:r>
      <w:r w:rsidRPr="00506640">
        <w:t>.</w:t>
      </w:r>
    </w:p>
    <w:p w14:paraId="033049AB" w14:textId="77777777" w:rsidR="00050D49" w:rsidRPr="00506640" w:rsidRDefault="00050D49" w:rsidP="00050D49">
      <w:pPr>
        <w:pStyle w:val="TH"/>
      </w:pPr>
      <w:bookmarkStart w:id="1093" w:name="_CRTableC_2_Mappingbetween3GPPIntentRep"/>
      <w:r>
        <w:t>T</w:t>
      </w:r>
      <w:r w:rsidRPr="00506640">
        <w:t xml:space="preserve">able </w:t>
      </w:r>
      <w:bookmarkEnd w:id="1093"/>
      <w:r w:rsidRPr="00506640">
        <w:t>C.</w:t>
      </w:r>
      <w:r>
        <w:t>2. M</w:t>
      </w:r>
      <w:r w:rsidRPr="00506640">
        <w:t xml:space="preserve">apping between 3GPP Intent </w:t>
      </w:r>
      <w:r>
        <w:t>Report</w:t>
      </w:r>
      <w:r w:rsidRPr="00506640">
        <w:t xml:space="preserve"> and TM Forum ICM</w:t>
      </w:r>
      <w:r w:rsidRPr="00B134CA">
        <w:t xml:space="preserve"> Intent</w:t>
      </w:r>
      <w:r>
        <w:t>Report</w:t>
      </w:r>
    </w:p>
    <w:tbl>
      <w:tblPr>
        <w:tblW w:w="9631" w:type="dxa"/>
        <w:jc w:val="center"/>
        <w:tblLayout w:type="fixed"/>
        <w:tblCellMar>
          <w:left w:w="28" w:type="dxa"/>
        </w:tblCellMar>
        <w:tblLook w:val="04A0" w:firstRow="1" w:lastRow="0" w:firstColumn="1" w:lastColumn="0" w:noHBand="0" w:noVBand="1"/>
      </w:tblPr>
      <w:tblGrid>
        <w:gridCol w:w="4815"/>
        <w:gridCol w:w="4816"/>
      </w:tblGrid>
      <w:tr w:rsidR="00050D49" w:rsidRPr="00506640" w14:paraId="6C0B9E85" w14:textId="77777777" w:rsidTr="00687864">
        <w:trPr>
          <w:jc w:val="center"/>
        </w:trPr>
        <w:tc>
          <w:tcPr>
            <w:tcW w:w="4815" w:type="dxa"/>
            <w:shd w:val="clear" w:color="auto" w:fill="AEAAAA"/>
            <w:vAlign w:val="center"/>
          </w:tcPr>
          <w:p w14:paraId="6E86DBAB" w14:textId="77777777" w:rsidR="00050D49" w:rsidRPr="00506640" w:rsidRDefault="00050D49" w:rsidP="00687864">
            <w:pPr>
              <w:pStyle w:val="TAH"/>
            </w:pPr>
            <w:r w:rsidRPr="00506640">
              <w:t>3GPP</w:t>
            </w:r>
            <w:r>
              <w:t xml:space="preserve"> Generic Intent Information Model -</w:t>
            </w:r>
            <w:r w:rsidRPr="00506640">
              <w:t xml:space="preserve"> Intent </w:t>
            </w:r>
            <w:r>
              <w:t>Report</w:t>
            </w:r>
          </w:p>
        </w:tc>
        <w:tc>
          <w:tcPr>
            <w:tcW w:w="4816" w:type="dxa"/>
            <w:shd w:val="clear" w:color="auto" w:fill="AEAAAA"/>
            <w:vAlign w:val="center"/>
          </w:tcPr>
          <w:p w14:paraId="46A611F4" w14:textId="77777777" w:rsidR="00050D49" w:rsidRPr="00506640" w:rsidRDefault="00050D49" w:rsidP="00687864">
            <w:pPr>
              <w:pStyle w:val="TAH"/>
            </w:pPr>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p>
        </w:tc>
      </w:tr>
      <w:tr w:rsidR="00050D49" w:rsidRPr="00506640" w14:paraId="5525BC10" w14:textId="77777777" w:rsidTr="00687864">
        <w:trPr>
          <w:jc w:val="center"/>
        </w:trPr>
        <w:tc>
          <w:tcPr>
            <w:tcW w:w="4815" w:type="dxa"/>
            <w:vAlign w:val="center"/>
          </w:tcPr>
          <w:p w14:paraId="14CD4F34" w14:textId="77777777" w:rsidR="00050D49" w:rsidRPr="00506640" w:rsidRDefault="00050D49" w:rsidP="00687864">
            <w:pPr>
              <w:pStyle w:val="TAH"/>
            </w:pPr>
            <w:r w:rsidRPr="00B134CA">
              <w:t>Attribute</w:t>
            </w:r>
          </w:p>
        </w:tc>
        <w:tc>
          <w:tcPr>
            <w:tcW w:w="4816" w:type="dxa"/>
            <w:vAlign w:val="center"/>
          </w:tcPr>
          <w:p w14:paraId="23642D2C" w14:textId="77777777" w:rsidR="00050D49" w:rsidRPr="00506640" w:rsidRDefault="00050D49" w:rsidP="00687864">
            <w:pPr>
              <w:pStyle w:val="TAH"/>
            </w:pPr>
            <w:r w:rsidRPr="00506640">
              <w:t>Attribute</w:t>
            </w:r>
          </w:p>
        </w:tc>
      </w:tr>
      <w:tr w:rsidR="00050D49" w:rsidRPr="00506640" w14:paraId="0C8E51C8" w14:textId="77777777" w:rsidTr="00687864">
        <w:trPr>
          <w:jc w:val="center"/>
        </w:trPr>
        <w:tc>
          <w:tcPr>
            <w:tcW w:w="4815" w:type="dxa"/>
            <w:vAlign w:val="center"/>
          </w:tcPr>
          <w:p w14:paraId="23AC8BCE" w14:textId="77777777" w:rsidR="00050D49" w:rsidRPr="00506640" w:rsidRDefault="00050D49" w:rsidP="00687864">
            <w:pPr>
              <w:pStyle w:val="TAL"/>
            </w:pPr>
            <w:bookmarkStart w:id="1094" w:name="_MCCTEMPBM_CRPT19430544___7" w:colFirst="0" w:colLast="0"/>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intentF</w:t>
            </w:r>
            <w:r w:rsidRPr="0095703B">
              <w:rPr>
                <w:rFonts w:ascii="Courier New" w:hAnsi="Courier New" w:cs="Courier New"/>
                <w:lang w:eastAsia="zh-CN"/>
              </w:rPr>
              <w:t>ulfilmentInfo</w:t>
            </w:r>
          </w:p>
        </w:tc>
        <w:tc>
          <w:tcPr>
            <w:tcW w:w="4816" w:type="dxa"/>
            <w:vMerge w:val="restart"/>
            <w:vAlign w:val="center"/>
          </w:tcPr>
          <w:p w14:paraId="2D7C1715" w14:textId="77777777" w:rsidR="00050D49" w:rsidRPr="00506640" w:rsidRDefault="00050D49" w:rsidP="00687864">
            <w:pPr>
              <w:pStyle w:val="TAL"/>
            </w:pPr>
            <w:r w:rsidRPr="00506640">
              <w:rPr>
                <w:rFonts w:ascii="Courier New" w:hAnsi="Courier New" w:cs="Courier New"/>
                <w:lang w:eastAsia="zh-CN"/>
              </w:rPr>
              <w:t>icm:propertyParams</w:t>
            </w:r>
          </w:p>
        </w:tc>
      </w:tr>
      <w:tr w:rsidR="00050D49" w:rsidRPr="00506640" w14:paraId="7DF6686B" w14:textId="77777777" w:rsidTr="00687864">
        <w:trPr>
          <w:trHeight w:val="467"/>
          <w:jc w:val="center"/>
        </w:trPr>
        <w:tc>
          <w:tcPr>
            <w:tcW w:w="4815" w:type="dxa"/>
            <w:vAlign w:val="center"/>
          </w:tcPr>
          <w:p w14:paraId="4AE40E44" w14:textId="77777777" w:rsidR="00050D49" w:rsidRPr="00506640" w:rsidRDefault="00050D49" w:rsidP="00687864">
            <w:pPr>
              <w:pStyle w:val="TAL"/>
            </w:pPr>
            <w:bookmarkStart w:id="1095" w:name="_MCCTEMPBM_CRPT19430545___7"/>
            <w:bookmarkEnd w:id="1094"/>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expectationFulfilmentResults</w:t>
            </w:r>
            <w:bookmarkEnd w:id="1095"/>
          </w:p>
        </w:tc>
        <w:tc>
          <w:tcPr>
            <w:tcW w:w="4816" w:type="dxa"/>
            <w:vMerge/>
            <w:vAlign w:val="center"/>
          </w:tcPr>
          <w:p w14:paraId="2A0431C7" w14:textId="77777777" w:rsidR="00050D49" w:rsidRPr="00506640" w:rsidRDefault="00050D49" w:rsidP="00687864">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1096" w:name="_CRAnnexDinformative"/>
      <w:bookmarkStart w:id="1097" w:name="_Toc130464651"/>
      <w:bookmarkStart w:id="1098" w:name="_Toc202514911"/>
      <w:bookmarkEnd w:id="1096"/>
      <w:r>
        <w:lastRenderedPageBreak/>
        <w:t xml:space="preserve">Annex </w:t>
      </w:r>
      <w:r>
        <w:rPr>
          <w:rFonts w:hint="eastAsia"/>
          <w:lang w:eastAsia="zh-CN"/>
        </w:rPr>
        <w:t>D</w:t>
      </w:r>
      <w:r>
        <w:t>(informative):</w:t>
      </w:r>
      <w:r>
        <w:br/>
      </w:r>
      <w:bookmarkEnd w:id="1097"/>
      <w:r>
        <w:t>YAML document examples for scenario specific intent instance</w:t>
      </w:r>
      <w:bookmarkEnd w:id="1098"/>
    </w:p>
    <w:p w14:paraId="27E05F5A" w14:textId="77777777" w:rsidR="0044227B" w:rsidRDefault="0044227B" w:rsidP="0044227B">
      <w:pPr>
        <w:pStyle w:val="Heading1"/>
      </w:pPr>
      <w:bookmarkStart w:id="1099" w:name="_CRD_0"/>
      <w:bookmarkStart w:id="1100" w:name="_Toc202514912"/>
      <w:bookmarkEnd w:id="1099"/>
      <w:r>
        <w:t>D.0</w:t>
      </w:r>
      <w:r>
        <w:tab/>
        <w:t>Introduce</w:t>
      </w:r>
      <w:bookmarkEnd w:id="1100"/>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1101" w:name="_CRD_1"/>
      <w:bookmarkStart w:id="1102" w:name="_Toc130464642"/>
      <w:bookmarkStart w:id="1103" w:name="_Toc202514913"/>
      <w:bookmarkEnd w:id="1101"/>
      <w:r>
        <w:t>D.1</w:t>
      </w:r>
      <w:r>
        <w:tab/>
      </w:r>
      <w:r w:rsidRPr="00502029">
        <w:t>YAML document example</w:t>
      </w:r>
      <w:bookmarkEnd w:id="1102"/>
      <w:r>
        <w:t xml:space="preserve"> for </w:t>
      </w:r>
      <w:r w:rsidRPr="00502029">
        <w:t>Intent containing an expectation for delivering radio network</w:t>
      </w:r>
      <w:bookmarkEnd w:id="1103"/>
    </w:p>
    <w:p w14:paraId="367A041A" w14:textId="77777777" w:rsidR="00C971BE" w:rsidRPr="00E24008" w:rsidRDefault="00C971BE" w:rsidP="00C971BE">
      <w:pPr>
        <w:pStyle w:val="PL"/>
        <w:shd w:val="clear" w:color="auto" w:fill="E7E6E6"/>
        <w:rPr>
          <w:color w:val="808080"/>
        </w:rPr>
      </w:pPr>
      <w:bookmarkStart w:id="1104" w:name="_PERM_MCCTEMPBM_CRPT19430546___5"/>
      <w:r w:rsidRPr="00E24008">
        <w:rPr>
          <w:color w:val="808080"/>
        </w:rPr>
        <w:t>Intent:</w:t>
      </w:r>
    </w:p>
    <w:p w14:paraId="1B7D56AD" w14:textId="4309A295" w:rsidR="005017FD" w:rsidRPr="00E24008" w:rsidRDefault="005017FD" w:rsidP="00C971BE">
      <w:pPr>
        <w:pStyle w:val="PL"/>
        <w:shd w:val="clear" w:color="auto" w:fill="E7E6E6"/>
        <w:rPr>
          <w:color w:val="808080"/>
          <w:lang w:eastAsia="zh-CN"/>
        </w:rPr>
      </w:pPr>
      <w:r w:rsidRPr="00E24008">
        <w:rPr>
          <w:rFonts w:hint="eastAsia"/>
          <w:color w:val="808080"/>
          <w:lang w:eastAsia="zh-CN"/>
        </w:rPr>
        <w:t xml:space="preserve"> </w:t>
      </w:r>
      <w:r w:rsidRPr="00E24008">
        <w:rPr>
          <w:color w:val="808080"/>
          <w:lang w:eastAsia="zh-CN"/>
        </w:rPr>
        <w:t xml:space="preserve"> id: </w:t>
      </w:r>
      <w:r w:rsidRPr="00E24008">
        <w:rPr>
          <w:color w:val="808080"/>
        </w:rPr>
        <w:t>'Intent_1'</w:t>
      </w:r>
    </w:p>
    <w:p w14:paraId="01FC3815" w14:textId="77777777" w:rsidR="00C971BE" w:rsidRPr="00E24008" w:rsidRDefault="00C971BE" w:rsidP="00C971BE">
      <w:pPr>
        <w:pStyle w:val="PL"/>
        <w:shd w:val="clear" w:color="auto" w:fill="E7E6E6"/>
        <w:rPr>
          <w:color w:val="808080"/>
        </w:rPr>
      </w:pPr>
      <w:r w:rsidRPr="00E24008">
        <w:rPr>
          <w:color w:val="808080"/>
        </w:rPr>
        <w:t xml:space="preserve">  userLabel: 'Radio_Network_Deliver'</w:t>
      </w:r>
    </w:p>
    <w:p w14:paraId="440040EA" w14:textId="0C58B638" w:rsidR="00C971BE" w:rsidRPr="00E24008" w:rsidRDefault="00C971BE" w:rsidP="00C971BE">
      <w:pPr>
        <w:pStyle w:val="PL"/>
        <w:shd w:val="clear" w:color="auto" w:fill="E7E6E6"/>
        <w:rPr>
          <w:color w:val="808080"/>
        </w:rPr>
      </w:pPr>
      <w:r w:rsidRPr="00E24008">
        <w:rPr>
          <w:color w:val="808080"/>
        </w:rPr>
        <w:t xml:space="preserve">  </w:t>
      </w:r>
      <w:r w:rsidR="005017FD" w:rsidRPr="00E24008">
        <w:rPr>
          <w:color w:val="808080"/>
        </w:rPr>
        <w:t>i</w:t>
      </w:r>
      <w:r w:rsidRPr="00E24008">
        <w:rPr>
          <w:color w:val="808080"/>
        </w:rPr>
        <w:t>ntentExpectation:</w:t>
      </w:r>
    </w:p>
    <w:p w14:paraId="58C72F32" w14:textId="77777777" w:rsidR="00C971BE" w:rsidRPr="00E24008" w:rsidRDefault="00C971BE" w:rsidP="00C971BE">
      <w:pPr>
        <w:pStyle w:val="PL"/>
        <w:shd w:val="clear" w:color="auto" w:fill="E7E6E6"/>
        <w:rPr>
          <w:color w:val="808080"/>
        </w:rPr>
      </w:pPr>
      <w:r w:rsidRPr="00E24008">
        <w:rPr>
          <w:color w:val="808080"/>
        </w:rPr>
        <w:t xml:space="preserve">    - expectationId: '1'</w:t>
      </w:r>
    </w:p>
    <w:p w14:paraId="6C6A6801" w14:textId="77777777" w:rsidR="00C971BE" w:rsidRPr="00E24008" w:rsidRDefault="00C971BE" w:rsidP="00C971BE">
      <w:pPr>
        <w:pStyle w:val="PL"/>
        <w:shd w:val="clear" w:color="auto" w:fill="E7E6E6"/>
        <w:rPr>
          <w:color w:val="808080"/>
        </w:rPr>
      </w:pPr>
      <w:r w:rsidRPr="00E24008">
        <w:rPr>
          <w:color w:val="808080"/>
        </w:rPr>
        <w:t xml:space="preserve">      expectationVerb: 'Deliver'</w:t>
      </w:r>
    </w:p>
    <w:p w14:paraId="4924DC35" w14:textId="77777777" w:rsidR="00C971BE" w:rsidRPr="00E24008" w:rsidRDefault="00C971BE" w:rsidP="00C971BE">
      <w:pPr>
        <w:pStyle w:val="PL"/>
        <w:shd w:val="clear" w:color="auto" w:fill="E7E6E6"/>
        <w:rPr>
          <w:color w:val="808080"/>
        </w:rPr>
      </w:pPr>
      <w:r w:rsidRPr="00E24008">
        <w:rPr>
          <w:color w:val="808080"/>
        </w:rPr>
        <w:t xml:space="preserve">      expectationObjects:</w:t>
      </w:r>
    </w:p>
    <w:p w14:paraId="2620C22F" w14:textId="77777777" w:rsidR="00C971BE" w:rsidRPr="00E24008" w:rsidRDefault="00C971BE" w:rsidP="00C971BE">
      <w:pPr>
        <w:pStyle w:val="PL"/>
        <w:shd w:val="clear" w:color="auto" w:fill="E7E6E6"/>
        <w:rPr>
          <w:color w:val="808080"/>
        </w:rPr>
      </w:pPr>
      <w:r w:rsidRPr="00E24008">
        <w:rPr>
          <w:color w:val="808080"/>
        </w:rPr>
        <w:t xml:space="preserve">        - objectType: 'RAN_SubNetwork'</w:t>
      </w:r>
    </w:p>
    <w:p w14:paraId="51C65240" w14:textId="42533140" w:rsidR="00C971BE" w:rsidRPr="00E24008" w:rsidRDefault="00C971BE" w:rsidP="00C971BE">
      <w:pPr>
        <w:pStyle w:val="PL"/>
        <w:shd w:val="clear" w:color="auto" w:fill="E7E6E6"/>
        <w:rPr>
          <w:color w:val="808080"/>
        </w:rPr>
      </w:pPr>
      <w:r w:rsidRPr="00E24008">
        <w:rPr>
          <w:color w:val="808080"/>
        </w:rPr>
        <w:t xml:space="preserve">        </w:t>
      </w:r>
      <w:r w:rsidR="005017FD" w:rsidRPr="00E24008">
        <w:rPr>
          <w:color w:val="808080"/>
        </w:rPr>
        <w:t xml:space="preserve">  </w:t>
      </w:r>
      <w:r w:rsidRPr="00E24008">
        <w:rPr>
          <w:color w:val="808080"/>
        </w:rPr>
        <w:t>objectContexts:</w:t>
      </w:r>
    </w:p>
    <w:p w14:paraId="404E3E89" w14:textId="77777777" w:rsidR="00C971BE" w:rsidRPr="00E24008" w:rsidRDefault="00C971BE" w:rsidP="00C971BE">
      <w:pPr>
        <w:pStyle w:val="PL"/>
        <w:shd w:val="clear" w:color="auto" w:fill="E7E6E6"/>
        <w:rPr>
          <w:color w:val="808080"/>
        </w:rPr>
      </w:pPr>
      <w:r w:rsidRPr="00E24008">
        <w:rPr>
          <w:color w:val="808080"/>
        </w:rPr>
        <w:t xml:space="preserve">            - contextAttribute: 'CoverageAreaPolygon'</w:t>
      </w:r>
    </w:p>
    <w:p w14:paraId="14C1ED15" w14:textId="77777777" w:rsidR="00C971BE" w:rsidRPr="00E24008" w:rsidRDefault="00C971BE" w:rsidP="00C971BE">
      <w:pPr>
        <w:pStyle w:val="PL"/>
        <w:shd w:val="clear" w:color="auto" w:fill="E7E6E6"/>
        <w:rPr>
          <w:color w:val="808080"/>
        </w:rPr>
      </w:pPr>
      <w:r w:rsidRPr="00E24008">
        <w:rPr>
          <w:color w:val="808080"/>
        </w:rPr>
        <w:t xml:space="preserve">              contextCondition: 'IS_ALL_OF' </w:t>
      </w:r>
    </w:p>
    <w:p w14:paraId="384F1C87" w14:textId="77777777" w:rsidR="005017FD" w:rsidRPr="00E24008" w:rsidRDefault="00C971BE" w:rsidP="005017FD">
      <w:pPr>
        <w:pStyle w:val="PL"/>
        <w:shd w:val="clear" w:color="auto" w:fill="E7E6E6"/>
        <w:rPr>
          <w:color w:val="808080"/>
          <w:lang w:val="fr-FR"/>
        </w:rPr>
      </w:pPr>
      <w:r w:rsidRPr="00E24008">
        <w:rPr>
          <w:color w:val="808080"/>
        </w:rPr>
        <w:t xml:space="preserve">              </w:t>
      </w:r>
      <w:r w:rsidRPr="00E24008">
        <w:rPr>
          <w:color w:val="808080"/>
          <w:lang w:val="fr-FR"/>
        </w:rPr>
        <w:t>contextValueRange:</w:t>
      </w:r>
    </w:p>
    <w:p w14:paraId="4E062A7A" w14:textId="77777777" w:rsidR="005017FD" w:rsidRPr="00E24008" w:rsidRDefault="005017FD" w:rsidP="005017FD">
      <w:pPr>
        <w:pStyle w:val="PL"/>
        <w:shd w:val="clear" w:color="auto" w:fill="E7E6E6"/>
        <w:rPr>
          <w:color w:val="808080"/>
          <w:lang w:val="fr-FR"/>
        </w:rPr>
      </w:pPr>
      <w:r w:rsidRPr="00E24008">
        <w:rPr>
          <w:rFonts w:hint="eastAsia"/>
          <w:color w:val="808080"/>
          <w:lang w:val="fr-FR" w:eastAsia="zh-CN"/>
        </w:rPr>
        <w:t xml:space="preserve"> </w:t>
      </w:r>
      <w:r w:rsidRPr="00E24008">
        <w:rPr>
          <w:color w:val="808080"/>
          <w:lang w:val="fr-FR" w:eastAsia="zh-CN"/>
        </w:rPr>
        <w:t xml:space="preserve">               - </w:t>
      </w:r>
      <w:r w:rsidRPr="00E24008">
        <w:rPr>
          <w:rFonts w:hint="eastAsia"/>
          <w:color w:val="808080"/>
          <w:lang w:val="fr-FR" w:eastAsia="zh-CN"/>
        </w:rPr>
        <w:t>c</w:t>
      </w:r>
      <w:r w:rsidRPr="00E24008">
        <w:rPr>
          <w:color w:val="808080"/>
          <w:lang w:val="fr-FR" w:eastAsia="zh-CN"/>
        </w:rPr>
        <w:t>onvexGeoPolygon:</w:t>
      </w:r>
    </w:p>
    <w:p w14:paraId="5D987671" w14:textId="1C76B4C7" w:rsidR="005017FD" w:rsidRPr="00E24008" w:rsidRDefault="005017FD" w:rsidP="005017FD">
      <w:pPr>
        <w:pStyle w:val="PL"/>
        <w:shd w:val="clear" w:color="auto" w:fill="E7E6E6"/>
        <w:rPr>
          <w:color w:val="808080"/>
          <w:lang w:val="fr-FR"/>
        </w:rPr>
      </w:pPr>
      <w:r w:rsidRPr="00E24008">
        <w:rPr>
          <w:color w:val="808080"/>
          <w:lang w:val="fr-FR"/>
        </w:rPr>
        <w:t xml:space="preserve">                  - latitude: '</w:t>
      </w:r>
      <w:r w:rsidRPr="00E24008">
        <w:rPr>
          <w:color w:val="808080"/>
          <w:lang w:val="fr-FR" w:eastAsia="zh-CN"/>
        </w:rPr>
        <w:t>31.2696</w:t>
      </w:r>
      <w:r w:rsidRPr="00E24008">
        <w:rPr>
          <w:color w:val="808080"/>
          <w:lang w:val="fr-FR"/>
        </w:rPr>
        <w:t>'</w:t>
      </w:r>
    </w:p>
    <w:p w14:paraId="3D04AB03" w14:textId="77777777" w:rsidR="005017FD" w:rsidRPr="00E24008" w:rsidRDefault="005017FD" w:rsidP="005017FD">
      <w:pPr>
        <w:pStyle w:val="PL"/>
        <w:shd w:val="clear" w:color="auto" w:fill="E7E6E6"/>
        <w:rPr>
          <w:color w:val="808080"/>
          <w:lang w:val="fr-FR" w:eastAsia="zh-CN"/>
        </w:rPr>
      </w:pPr>
      <w:r w:rsidRPr="00E24008">
        <w:rPr>
          <w:rFonts w:hint="eastAsia"/>
          <w:color w:val="808080"/>
          <w:lang w:val="fr-FR" w:eastAsia="zh-CN"/>
        </w:rPr>
        <w:t xml:space="preserve"> </w:t>
      </w:r>
      <w:r w:rsidRPr="00E24008">
        <w:rPr>
          <w:color w:val="808080"/>
          <w:lang w:val="fr-FR" w:eastAsia="zh-CN"/>
        </w:rPr>
        <w:t xml:space="preserve">                   longitude: </w:t>
      </w:r>
      <w:r w:rsidRPr="00E24008">
        <w:rPr>
          <w:color w:val="808080"/>
          <w:lang w:val="fr-FR"/>
        </w:rPr>
        <w:t>'121.6322'</w:t>
      </w:r>
    </w:p>
    <w:p w14:paraId="77216362" w14:textId="77777777" w:rsidR="005017FD" w:rsidRPr="00E24008" w:rsidRDefault="005017FD" w:rsidP="005017FD">
      <w:pPr>
        <w:pStyle w:val="PL"/>
        <w:shd w:val="clear" w:color="auto" w:fill="E7E6E6"/>
        <w:rPr>
          <w:color w:val="808080"/>
          <w:lang w:val="fr-FR"/>
        </w:rPr>
      </w:pPr>
      <w:r w:rsidRPr="00E24008">
        <w:rPr>
          <w:color w:val="808080"/>
          <w:lang w:val="fr-FR"/>
        </w:rPr>
        <w:t xml:space="preserve">                  - latitude: '</w:t>
      </w:r>
      <w:r w:rsidRPr="00E24008">
        <w:rPr>
          <w:color w:val="808080"/>
          <w:lang w:val="fr-FR" w:eastAsia="zh-CN"/>
        </w:rPr>
        <w:t>31.2668</w:t>
      </w:r>
      <w:r w:rsidRPr="00E24008">
        <w:rPr>
          <w:color w:val="808080"/>
          <w:lang w:val="fr-FR"/>
        </w:rPr>
        <w:t>'</w:t>
      </w:r>
    </w:p>
    <w:p w14:paraId="56EEA9E0" w14:textId="77777777" w:rsidR="005017FD" w:rsidRPr="00E24008" w:rsidRDefault="005017FD" w:rsidP="005017FD">
      <w:pPr>
        <w:pStyle w:val="PL"/>
        <w:shd w:val="clear" w:color="auto" w:fill="E7E6E6"/>
        <w:rPr>
          <w:color w:val="808080"/>
          <w:lang w:val="fr-FR" w:eastAsia="zh-CN"/>
        </w:rPr>
      </w:pPr>
      <w:r w:rsidRPr="00E24008">
        <w:rPr>
          <w:rFonts w:hint="eastAsia"/>
          <w:color w:val="808080"/>
          <w:lang w:val="fr-FR" w:eastAsia="zh-CN"/>
        </w:rPr>
        <w:t xml:space="preserve"> </w:t>
      </w:r>
      <w:r w:rsidRPr="00E24008">
        <w:rPr>
          <w:color w:val="808080"/>
          <w:lang w:val="fr-FR" w:eastAsia="zh-CN"/>
        </w:rPr>
        <w:t xml:space="preserve">                   longitude: </w:t>
      </w:r>
      <w:r w:rsidRPr="00E24008">
        <w:rPr>
          <w:color w:val="808080"/>
          <w:lang w:val="fr-FR"/>
        </w:rPr>
        <w:t>'121.6323'</w:t>
      </w:r>
    </w:p>
    <w:p w14:paraId="1CF7D935" w14:textId="77777777" w:rsidR="005017FD" w:rsidRPr="00E24008" w:rsidRDefault="005017FD" w:rsidP="005017FD">
      <w:pPr>
        <w:pStyle w:val="PL"/>
        <w:shd w:val="clear" w:color="auto" w:fill="E7E6E6"/>
        <w:rPr>
          <w:color w:val="808080"/>
          <w:lang w:val="fr-FR"/>
        </w:rPr>
      </w:pPr>
      <w:r w:rsidRPr="00E24008">
        <w:rPr>
          <w:color w:val="808080"/>
          <w:lang w:val="fr-FR"/>
        </w:rPr>
        <w:t xml:space="preserve">                  - latitude: '</w:t>
      </w:r>
      <w:r w:rsidRPr="00E24008">
        <w:rPr>
          <w:color w:val="808080"/>
          <w:lang w:val="fr-FR" w:eastAsia="zh-CN"/>
        </w:rPr>
        <w:t>31.2669</w:t>
      </w:r>
      <w:r w:rsidRPr="00E24008">
        <w:rPr>
          <w:color w:val="808080"/>
          <w:lang w:val="fr-FR"/>
        </w:rPr>
        <w:t>'</w:t>
      </w:r>
    </w:p>
    <w:p w14:paraId="6B549022" w14:textId="77777777" w:rsidR="005017FD" w:rsidRPr="00E24008" w:rsidRDefault="005017FD" w:rsidP="005017FD">
      <w:pPr>
        <w:pStyle w:val="PL"/>
        <w:shd w:val="clear" w:color="auto" w:fill="E7E6E6"/>
        <w:rPr>
          <w:color w:val="808080"/>
          <w:lang w:val="fr-FR" w:eastAsia="zh-CN"/>
        </w:rPr>
      </w:pPr>
      <w:r w:rsidRPr="00E24008">
        <w:rPr>
          <w:rFonts w:hint="eastAsia"/>
          <w:color w:val="808080"/>
          <w:lang w:val="fr-FR" w:eastAsia="zh-CN"/>
        </w:rPr>
        <w:t xml:space="preserve"> </w:t>
      </w:r>
      <w:r w:rsidRPr="00E24008">
        <w:rPr>
          <w:color w:val="808080"/>
          <w:lang w:val="fr-FR" w:eastAsia="zh-CN"/>
        </w:rPr>
        <w:t xml:space="preserve">                   longitude: </w:t>
      </w:r>
      <w:r w:rsidRPr="00E24008">
        <w:rPr>
          <w:color w:val="808080"/>
          <w:lang w:val="fr-FR"/>
        </w:rPr>
        <w:t>'121.6412'</w:t>
      </w:r>
    </w:p>
    <w:p w14:paraId="262A45F0" w14:textId="77777777" w:rsidR="005017FD" w:rsidRPr="00E24008" w:rsidRDefault="005017FD" w:rsidP="005017FD">
      <w:pPr>
        <w:pStyle w:val="PL"/>
        <w:shd w:val="clear" w:color="auto" w:fill="E7E6E6"/>
        <w:rPr>
          <w:color w:val="808080"/>
          <w:lang w:val="fr-FR"/>
        </w:rPr>
      </w:pPr>
      <w:r w:rsidRPr="00E24008">
        <w:rPr>
          <w:color w:val="808080"/>
          <w:lang w:val="fr-FR"/>
        </w:rPr>
        <w:t xml:space="preserve">                  - latitude: '</w:t>
      </w:r>
      <w:r w:rsidRPr="00E24008">
        <w:rPr>
          <w:color w:val="808080"/>
          <w:lang w:val="fr-FR" w:eastAsia="zh-CN"/>
        </w:rPr>
        <w:t>31.2696</w:t>
      </w:r>
      <w:r w:rsidRPr="00E24008">
        <w:rPr>
          <w:color w:val="808080"/>
          <w:lang w:val="fr-FR"/>
        </w:rPr>
        <w:t>'</w:t>
      </w:r>
    </w:p>
    <w:p w14:paraId="3EC9DD15" w14:textId="77777777" w:rsidR="005017FD" w:rsidRPr="00E24008" w:rsidRDefault="005017FD" w:rsidP="005017FD">
      <w:pPr>
        <w:pStyle w:val="PL"/>
        <w:shd w:val="clear" w:color="auto" w:fill="E7E6E6"/>
        <w:rPr>
          <w:color w:val="808080"/>
          <w:lang w:val="fr-FR" w:eastAsia="zh-CN"/>
        </w:rPr>
      </w:pPr>
      <w:r w:rsidRPr="00E24008">
        <w:rPr>
          <w:rFonts w:hint="eastAsia"/>
          <w:color w:val="808080"/>
          <w:lang w:val="fr-FR" w:eastAsia="zh-CN"/>
        </w:rPr>
        <w:t xml:space="preserve"> </w:t>
      </w:r>
      <w:r w:rsidRPr="00E24008">
        <w:rPr>
          <w:color w:val="808080"/>
          <w:lang w:val="fr-FR" w:eastAsia="zh-CN"/>
        </w:rPr>
        <w:t xml:space="preserve">                   longitude: </w:t>
      </w:r>
      <w:r w:rsidRPr="00E24008">
        <w:rPr>
          <w:color w:val="808080"/>
          <w:lang w:val="fr-FR"/>
        </w:rPr>
        <w:t>'121.6410'</w:t>
      </w:r>
    </w:p>
    <w:p w14:paraId="613F8099" w14:textId="77777777" w:rsidR="00C971BE" w:rsidRPr="00E24008" w:rsidRDefault="00C971BE" w:rsidP="00C971BE">
      <w:pPr>
        <w:pStyle w:val="PL"/>
        <w:shd w:val="clear" w:color="auto" w:fill="E7E6E6"/>
        <w:rPr>
          <w:color w:val="808080"/>
        </w:rPr>
      </w:pPr>
      <w:r w:rsidRPr="00E24008">
        <w:rPr>
          <w:color w:val="808080"/>
          <w:lang w:val="fr-FR"/>
        </w:rPr>
        <w:t xml:space="preserve">            </w:t>
      </w:r>
      <w:r w:rsidRPr="00E24008">
        <w:rPr>
          <w:color w:val="808080"/>
        </w:rPr>
        <w:t>- contextAttribute: 'PLMN'</w:t>
      </w:r>
    </w:p>
    <w:p w14:paraId="5C3552BC" w14:textId="77777777" w:rsidR="00C971BE" w:rsidRPr="00E24008" w:rsidRDefault="00C971BE" w:rsidP="00C971BE">
      <w:pPr>
        <w:pStyle w:val="PL"/>
        <w:shd w:val="clear" w:color="auto" w:fill="E7E6E6"/>
        <w:rPr>
          <w:color w:val="808080"/>
        </w:rPr>
      </w:pPr>
      <w:r w:rsidRPr="00E24008">
        <w:rPr>
          <w:color w:val="808080"/>
        </w:rPr>
        <w:t xml:space="preserve">              contextCondition: 'IS_ALL_OF'</w:t>
      </w:r>
    </w:p>
    <w:p w14:paraId="04B3D862" w14:textId="77777777" w:rsidR="00C971BE" w:rsidRPr="00E24008" w:rsidRDefault="00C971BE" w:rsidP="00C971BE">
      <w:pPr>
        <w:pStyle w:val="PL"/>
        <w:shd w:val="clear" w:color="auto" w:fill="E7E6E6"/>
        <w:rPr>
          <w:color w:val="808080"/>
        </w:rPr>
      </w:pPr>
      <w:r w:rsidRPr="00E24008">
        <w:rPr>
          <w:color w:val="808080"/>
        </w:rPr>
        <w:t xml:space="preserve">              contextValueRange: </w:t>
      </w:r>
    </w:p>
    <w:p w14:paraId="0280D22A" w14:textId="77777777" w:rsidR="00C971BE" w:rsidRPr="00E24008" w:rsidRDefault="00C971BE" w:rsidP="00C971BE">
      <w:pPr>
        <w:pStyle w:val="PL"/>
        <w:shd w:val="clear" w:color="auto" w:fill="E7E6E6"/>
        <w:rPr>
          <w:color w:val="808080"/>
        </w:rPr>
      </w:pPr>
      <w:r w:rsidRPr="00E24008">
        <w:rPr>
          <w:color w:val="808080"/>
        </w:rPr>
        <w:t xml:space="preserve">                 - '46000'</w:t>
      </w:r>
    </w:p>
    <w:p w14:paraId="230B4F54" w14:textId="451ABC45" w:rsidR="00C971BE" w:rsidRPr="00E24008" w:rsidRDefault="00C971BE" w:rsidP="00C971BE">
      <w:pPr>
        <w:pStyle w:val="PL"/>
        <w:shd w:val="clear" w:color="auto" w:fill="E7E6E6"/>
        <w:rPr>
          <w:color w:val="808080"/>
        </w:rPr>
      </w:pPr>
      <w:r w:rsidRPr="00E24008">
        <w:rPr>
          <w:color w:val="808080"/>
        </w:rPr>
        <w:t xml:space="preserve">            - contextAttribute: 'CoverageAreaTA'</w:t>
      </w:r>
    </w:p>
    <w:p w14:paraId="03EF1A98" w14:textId="77777777" w:rsidR="00C971BE" w:rsidRPr="00E24008" w:rsidRDefault="00C971BE" w:rsidP="00C971BE">
      <w:pPr>
        <w:pStyle w:val="PL"/>
        <w:shd w:val="clear" w:color="auto" w:fill="E7E6E6"/>
        <w:rPr>
          <w:color w:val="808080"/>
        </w:rPr>
      </w:pPr>
      <w:r w:rsidRPr="00E24008">
        <w:rPr>
          <w:color w:val="808080"/>
        </w:rPr>
        <w:t xml:space="preserve">              contextCondition: 'IS_ALL_OF'</w:t>
      </w:r>
    </w:p>
    <w:p w14:paraId="06DBF1DE" w14:textId="77777777" w:rsidR="00C971BE" w:rsidRPr="00E24008" w:rsidRDefault="00C971BE" w:rsidP="00C971BE">
      <w:pPr>
        <w:pStyle w:val="PL"/>
        <w:shd w:val="clear" w:color="auto" w:fill="E7E6E6"/>
        <w:rPr>
          <w:color w:val="808080"/>
        </w:rPr>
      </w:pPr>
      <w:r w:rsidRPr="00E24008">
        <w:rPr>
          <w:color w:val="808080"/>
        </w:rPr>
        <w:t xml:space="preserve">              contextValueRange: </w:t>
      </w:r>
    </w:p>
    <w:p w14:paraId="3EDA916A" w14:textId="77777777" w:rsidR="00C971BE" w:rsidRPr="00E24008" w:rsidRDefault="00C971BE" w:rsidP="00C971BE">
      <w:pPr>
        <w:pStyle w:val="PL"/>
        <w:shd w:val="clear" w:color="auto" w:fill="E7E6E6"/>
        <w:rPr>
          <w:color w:val="808080"/>
        </w:rPr>
      </w:pPr>
      <w:r w:rsidRPr="00E24008">
        <w:rPr>
          <w:color w:val="808080"/>
        </w:rPr>
        <w:t xml:space="preserve">                 - '4457507'</w:t>
      </w:r>
    </w:p>
    <w:p w14:paraId="62095916" w14:textId="296CF111" w:rsidR="00C971BE" w:rsidRPr="00E24008" w:rsidRDefault="00C971BE" w:rsidP="00C971BE">
      <w:pPr>
        <w:pStyle w:val="PL"/>
        <w:shd w:val="clear" w:color="auto" w:fill="E7E6E6"/>
        <w:rPr>
          <w:color w:val="808080"/>
        </w:rPr>
      </w:pPr>
      <w:r w:rsidRPr="00E24008">
        <w:rPr>
          <w:color w:val="808080"/>
        </w:rPr>
        <w:t xml:space="preserve">            - contextAttribute: '</w:t>
      </w:r>
      <w:r w:rsidR="00AE2D76" w:rsidRPr="00E24008">
        <w:rPr>
          <w:rFonts w:hint="eastAsia"/>
          <w:color w:val="808080"/>
          <w:lang w:eastAsia="zh-CN"/>
        </w:rPr>
        <w:t>Dl</w:t>
      </w:r>
      <w:r w:rsidR="00AE2D76" w:rsidRPr="00E24008">
        <w:rPr>
          <w:color w:val="808080"/>
        </w:rPr>
        <w:t>Frequency</w:t>
      </w:r>
      <w:r w:rsidRPr="00E24008">
        <w:rPr>
          <w:color w:val="808080"/>
        </w:rPr>
        <w:t>'</w:t>
      </w:r>
    </w:p>
    <w:p w14:paraId="1BAB8912" w14:textId="77777777" w:rsidR="00C971BE" w:rsidRPr="00E24008" w:rsidRDefault="00C971BE" w:rsidP="00C971BE">
      <w:pPr>
        <w:pStyle w:val="PL"/>
        <w:shd w:val="clear" w:color="auto" w:fill="E7E6E6"/>
        <w:rPr>
          <w:color w:val="808080"/>
        </w:rPr>
      </w:pPr>
      <w:r w:rsidRPr="00E24008">
        <w:rPr>
          <w:color w:val="808080"/>
        </w:rPr>
        <w:t xml:space="preserve">              contextCondition: 'IS_ALL_OF'</w:t>
      </w:r>
    </w:p>
    <w:p w14:paraId="1EB6367B" w14:textId="77777777" w:rsidR="00C971BE" w:rsidRPr="00E24008" w:rsidRDefault="00C971BE" w:rsidP="00C971BE">
      <w:pPr>
        <w:pStyle w:val="PL"/>
        <w:shd w:val="clear" w:color="auto" w:fill="E7E6E6"/>
        <w:rPr>
          <w:color w:val="808080"/>
        </w:rPr>
      </w:pPr>
      <w:r w:rsidRPr="00E24008">
        <w:rPr>
          <w:color w:val="808080"/>
        </w:rPr>
        <w:t xml:space="preserve">              contextValueRange: </w:t>
      </w:r>
    </w:p>
    <w:p w14:paraId="4F54D656" w14:textId="3B839117" w:rsidR="00C971BE" w:rsidRPr="00E24008" w:rsidRDefault="00C971BE" w:rsidP="00C971BE">
      <w:pPr>
        <w:pStyle w:val="PL"/>
        <w:shd w:val="clear" w:color="auto" w:fill="E7E6E6"/>
        <w:rPr>
          <w:color w:val="808080"/>
        </w:rPr>
      </w:pPr>
      <w:r w:rsidRPr="00E24008">
        <w:rPr>
          <w:color w:val="808080"/>
        </w:rPr>
        <w:t xml:space="preserve">                 - </w:t>
      </w:r>
      <w:r w:rsidR="00194183" w:rsidRPr="00E24008">
        <w:rPr>
          <w:color w:val="808080"/>
          <w:lang w:eastAsia="zh-CN"/>
        </w:rPr>
        <w:t>arfcn</w:t>
      </w:r>
      <w:r w:rsidR="00194183" w:rsidRPr="00E24008">
        <w:rPr>
          <w:rFonts w:hint="eastAsia"/>
          <w:color w:val="808080"/>
          <w:lang w:eastAsia="zh-CN"/>
        </w:rPr>
        <w:t>:</w:t>
      </w:r>
      <w:r w:rsidR="00194183" w:rsidRPr="00E24008">
        <w:rPr>
          <w:color w:val="808080"/>
          <w:lang w:eastAsia="zh-CN"/>
        </w:rPr>
        <w:t xml:space="preserve"> </w:t>
      </w:r>
      <w:r w:rsidRPr="00E24008">
        <w:rPr>
          <w:color w:val="808080"/>
        </w:rPr>
        <w:t>'384000'</w:t>
      </w:r>
    </w:p>
    <w:p w14:paraId="04AF904A" w14:textId="0EC03C56" w:rsidR="00C971BE" w:rsidRPr="00E24008" w:rsidRDefault="00C971BE" w:rsidP="00C971BE">
      <w:pPr>
        <w:pStyle w:val="PL"/>
        <w:shd w:val="clear" w:color="auto" w:fill="E7E6E6"/>
        <w:rPr>
          <w:color w:val="808080"/>
        </w:rPr>
      </w:pPr>
      <w:r w:rsidRPr="00E24008">
        <w:rPr>
          <w:color w:val="808080"/>
        </w:rPr>
        <w:t xml:space="preserve">                 - </w:t>
      </w:r>
      <w:r w:rsidR="00194183" w:rsidRPr="00E24008">
        <w:rPr>
          <w:color w:val="808080"/>
        </w:rPr>
        <w:t xml:space="preserve">freqband: </w:t>
      </w:r>
      <w:r w:rsidRPr="00E24008">
        <w:rPr>
          <w:color w:val="808080"/>
        </w:rPr>
        <w:t>'</w:t>
      </w:r>
      <w:r w:rsidR="00194183" w:rsidRPr="00E24008">
        <w:rPr>
          <w:color w:val="808080"/>
        </w:rPr>
        <w:t>n39</w:t>
      </w:r>
      <w:r w:rsidRPr="00E24008">
        <w:rPr>
          <w:color w:val="808080"/>
        </w:rPr>
        <w:t xml:space="preserve">'                 </w:t>
      </w:r>
    </w:p>
    <w:p w14:paraId="430075DF" w14:textId="77777777" w:rsidR="00194183" w:rsidRPr="00E24008" w:rsidRDefault="00194183" w:rsidP="00194183">
      <w:pPr>
        <w:pStyle w:val="PL"/>
        <w:shd w:val="clear" w:color="auto" w:fill="E7E6E6"/>
        <w:rPr>
          <w:color w:val="808080"/>
        </w:rPr>
      </w:pPr>
      <w:r w:rsidRPr="00E24008">
        <w:rPr>
          <w:color w:val="808080"/>
        </w:rPr>
        <w:t xml:space="preserve">            - contextAttribute: 'UlFrequency'</w:t>
      </w:r>
    </w:p>
    <w:p w14:paraId="03B6C063" w14:textId="77777777" w:rsidR="00194183" w:rsidRPr="00E24008" w:rsidRDefault="00194183" w:rsidP="00194183">
      <w:pPr>
        <w:pStyle w:val="PL"/>
        <w:shd w:val="clear" w:color="auto" w:fill="E7E6E6"/>
        <w:rPr>
          <w:color w:val="808080"/>
        </w:rPr>
      </w:pPr>
      <w:r w:rsidRPr="00E24008">
        <w:rPr>
          <w:color w:val="808080"/>
        </w:rPr>
        <w:t xml:space="preserve">              contextCondition: 'IS_ALL_OF'</w:t>
      </w:r>
    </w:p>
    <w:p w14:paraId="14FF3750" w14:textId="77777777" w:rsidR="00194183" w:rsidRPr="00E24008" w:rsidRDefault="00194183" w:rsidP="00194183">
      <w:pPr>
        <w:pStyle w:val="PL"/>
        <w:shd w:val="clear" w:color="auto" w:fill="E7E6E6"/>
        <w:rPr>
          <w:color w:val="808080"/>
        </w:rPr>
      </w:pPr>
      <w:r w:rsidRPr="00E24008">
        <w:rPr>
          <w:color w:val="808080"/>
        </w:rPr>
        <w:t xml:space="preserve">              contextValueRange: </w:t>
      </w:r>
    </w:p>
    <w:p w14:paraId="1DF9A506" w14:textId="77777777" w:rsidR="00194183" w:rsidRPr="00E24008" w:rsidRDefault="00194183" w:rsidP="00194183">
      <w:pPr>
        <w:pStyle w:val="PL"/>
        <w:shd w:val="clear" w:color="auto" w:fill="E7E6E6"/>
        <w:rPr>
          <w:color w:val="808080"/>
        </w:rPr>
      </w:pPr>
      <w:r w:rsidRPr="00E24008">
        <w:rPr>
          <w:color w:val="808080"/>
        </w:rPr>
        <w:t xml:space="preserve">                 - </w:t>
      </w:r>
      <w:r w:rsidRPr="00E24008">
        <w:rPr>
          <w:color w:val="808080"/>
          <w:lang w:eastAsia="zh-CN"/>
        </w:rPr>
        <w:t>arfcn</w:t>
      </w:r>
      <w:r w:rsidRPr="00E24008">
        <w:rPr>
          <w:rFonts w:hint="eastAsia"/>
          <w:color w:val="808080"/>
          <w:lang w:eastAsia="zh-CN"/>
        </w:rPr>
        <w:t>:</w:t>
      </w:r>
      <w:r w:rsidRPr="00E24008">
        <w:rPr>
          <w:color w:val="808080"/>
          <w:lang w:eastAsia="zh-CN"/>
        </w:rPr>
        <w:t xml:space="preserve"> </w:t>
      </w:r>
      <w:r w:rsidRPr="00E24008">
        <w:rPr>
          <w:color w:val="808080"/>
        </w:rPr>
        <w:t>'380000'</w:t>
      </w:r>
    </w:p>
    <w:p w14:paraId="7D6D0D66" w14:textId="78F92DF7" w:rsidR="00194183" w:rsidRPr="00E24008" w:rsidRDefault="00194183" w:rsidP="00C971BE">
      <w:pPr>
        <w:pStyle w:val="PL"/>
        <w:shd w:val="clear" w:color="auto" w:fill="E7E6E6"/>
        <w:rPr>
          <w:color w:val="808080"/>
        </w:rPr>
      </w:pPr>
      <w:r w:rsidRPr="00E24008">
        <w:rPr>
          <w:color w:val="808080"/>
        </w:rPr>
        <w:t xml:space="preserve">                 - freqband: 'n2'              </w:t>
      </w:r>
    </w:p>
    <w:p w14:paraId="5E3F21B3" w14:textId="0452F426" w:rsidR="00C971BE" w:rsidRPr="00E24008" w:rsidRDefault="00C971BE" w:rsidP="00C971BE">
      <w:pPr>
        <w:pStyle w:val="PL"/>
        <w:shd w:val="clear" w:color="auto" w:fill="E7E6E6"/>
        <w:rPr>
          <w:color w:val="808080"/>
        </w:rPr>
      </w:pPr>
      <w:r w:rsidRPr="00E24008">
        <w:rPr>
          <w:color w:val="808080"/>
        </w:rPr>
        <w:t xml:space="preserve">            - contextAttribute: 'RAT'</w:t>
      </w:r>
    </w:p>
    <w:p w14:paraId="36FCC06C" w14:textId="77777777" w:rsidR="00C971BE" w:rsidRPr="00E24008" w:rsidRDefault="00C971BE" w:rsidP="00C971BE">
      <w:pPr>
        <w:pStyle w:val="PL"/>
        <w:shd w:val="clear" w:color="auto" w:fill="E7E6E6"/>
        <w:rPr>
          <w:color w:val="808080"/>
        </w:rPr>
      </w:pPr>
      <w:r w:rsidRPr="00E24008">
        <w:rPr>
          <w:color w:val="808080"/>
        </w:rPr>
        <w:t xml:space="preserve">              contextCondition: 'IS_ALL_OF'</w:t>
      </w:r>
    </w:p>
    <w:p w14:paraId="196EB465" w14:textId="77777777" w:rsidR="00C971BE" w:rsidRPr="00E24008" w:rsidRDefault="00C971BE" w:rsidP="00C971BE">
      <w:pPr>
        <w:pStyle w:val="PL"/>
        <w:shd w:val="clear" w:color="auto" w:fill="E7E6E6"/>
        <w:rPr>
          <w:color w:val="808080"/>
        </w:rPr>
      </w:pPr>
      <w:r w:rsidRPr="00E24008">
        <w:rPr>
          <w:color w:val="808080"/>
        </w:rPr>
        <w:t xml:space="preserve">              contextValueRange: </w:t>
      </w:r>
    </w:p>
    <w:p w14:paraId="470B5345" w14:textId="77777777" w:rsidR="00C971BE" w:rsidRPr="00E24008" w:rsidRDefault="00C971BE" w:rsidP="00C971BE">
      <w:pPr>
        <w:pStyle w:val="PL"/>
        <w:shd w:val="clear" w:color="auto" w:fill="E7E6E6"/>
        <w:rPr>
          <w:color w:val="808080"/>
        </w:rPr>
      </w:pPr>
      <w:r w:rsidRPr="00E24008">
        <w:rPr>
          <w:color w:val="808080"/>
        </w:rPr>
        <w:t xml:space="preserve">                  - 'NR'</w:t>
      </w:r>
    </w:p>
    <w:p w14:paraId="188649F9" w14:textId="77777777" w:rsidR="00C971BE" w:rsidRPr="00E24008" w:rsidRDefault="00C971BE" w:rsidP="00C971BE">
      <w:pPr>
        <w:pStyle w:val="PL"/>
        <w:shd w:val="clear" w:color="auto" w:fill="E7E6E6"/>
        <w:rPr>
          <w:color w:val="808080"/>
        </w:rPr>
      </w:pPr>
      <w:r w:rsidRPr="00E24008">
        <w:rPr>
          <w:color w:val="808080"/>
        </w:rPr>
        <w:t xml:space="preserve">      expectationTargets:</w:t>
      </w:r>
    </w:p>
    <w:p w14:paraId="72D08901" w14:textId="77777777" w:rsidR="00C971BE" w:rsidRPr="00E24008" w:rsidRDefault="00C971BE" w:rsidP="00C971BE">
      <w:pPr>
        <w:pStyle w:val="PL"/>
        <w:shd w:val="clear" w:color="auto" w:fill="E7E6E6"/>
        <w:rPr>
          <w:color w:val="808080"/>
        </w:rPr>
      </w:pPr>
      <w:r w:rsidRPr="00E24008">
        <w:rPr>
          <w:color w:val="808080"/>
        </w:rPr>
        <w:t xml:space="preserve">        - targetName: 'WeakRSRPRatio'</w:t>
      </w:r>
    </w:p>
    <w:p w14:paraId="4524EA5E" w14:textId="77777777" w:rsidR="00C971BE" w:rsidRPr="00E24008" w:rsidRDefault="00C971BE" w:rsidP="00C971BE">
      <w:pPr>
        <w:pStyle w:val="PL"/>
        <w:shd w:val="clear" w:color="auto" w:fill="E7E6E6"/>
        <w:rPr>
          <w:color w:val="808080"/>
        </w:rPr>
      </w:pPr>
      <w:r w:rsidRPr="00E24008">
        <w:rPr>
          <w:color w:val="808080"/>
        </w:rPr>
        <w:t xml:space="preserve">          targetCondition: 'IS_LESS_THAN'</w:t>
      </w:r>
    </w:p>
    <w:p w14:paraId="343FED7E" w14:textId="77777777" w:rsidR="00C971BE" w:rsidRPr="00E24008" w:rsidRDefault="00C971BE" w:rsidP="00C971BE">
      <w:pPr>
        <w:pStyle w:val="PL"/>
        <w:shd w:val="clear" w:color="auto" w:fill="E7E6E6"/>
        <w:rPr>
          <w:color w:val="808080"/>
        </w:rPr>
      </w:pPr>
      <w:r w:rsidRPr="00E24008">
        <w:rPr>
          <w:color w:val="808080"/>
        </w:rPr>
        <w:t xml:space="preserve">          targetValueRange: '10'</w:t>
      </w:r>
    </w:p>
    <w:p w14:paraId="1386D058" w14:textId="77777777" w:rsidR="00C971BE" w:rsidRPr="00E24008" w:rsidRDefault="00C971BE" w:rsidP="00C971BE">
      <w:pPr>
        <w:pStyle w:val="PL"/>
        <w:shd w:val="clear" w:color="auto" w:fill="E7E6E6"/>
        <w:rPr>
          <w:color w:val="808080"/>
        </w:rPr>
      </w:pPr>
      <w:r w:rsidRPr="00E24008">
        <w:rPr>
          <w:color w:val="808080"/>
        </w:rPr>
        <w:t xml:space="preserve">          targetContexts:</w:t>
      </w:r>
    </w:p>
    <w:p w14:paraId="35F38414" w14:textId="77777777" w:rsidR="00C971BE" w:rsidRPr="00E24008" w:rsidRDefault="00C971BE" w:rsidP="00C971BE">
      <w:pPr>
        <w:pStyle w:val="PL"/>
        <w:shd w:val="clear" w:color="auto" w:fill="E7E6E6"/>
        <w:rPr>
          <w:color w:val="808080"/>
        </w:rPr>
      </w:pPr>
      <w:r w:rsidRPr="00E24008">
        <w:rPr>
          <w:color w:val="808080"/>
        </w:rPr>
        <w:t xml:space="preserve">            - contextAttribute: 'WeakRSRPThreshold'</w:t>
      </w:r>
    </w:p>
    <w:p w14:paraId="5A1ED160" w14:textId="77777777" w:rsidR="00C971BE" w:rsidRPr="00E24008" w:rsidRDefault="00C971BE" w:rsidP="00C971BE">
      <w:pPr>
        <w:pStyle w:val="PL"/>
        <w:shd w:val="clear" w:color="auto" w:fill="E7E6E6"/>
        <w:rPr>
          <w:color w:val="808080"/>
        </w:rPr>
      </w:pPr>
      <w:r w:rsidRPr="00E24008">
        <w:rPr>
          <w:color w:val="808080"/>
        </w:rPr>
        <w:t xml:space="preserve">              contextCondition: 'IS_LESS_THAN'</w:t>
      </w:r>
    </w:p>
    <w:p w14:paraId="6B532F1B" w14:textId="77777777" w:rsidR="00C971BE" w:rsidRPr="00E24008" w:rsidRDefault="00C971BE" w:rsidP="00C971BE">
      <w:pPr>
        <w:pStyle w:val="PL"/>
        <w:shd w:val="clear" w:color="auto" w:fill="E7E6E6"/>
        <w:rPr>
          <w:color w:val="808080"/>
        </w:rPr>
      </w:pPr>
      <w:r w:rsidRPr="00E24008">
        <w:rPr>
          <w:color w:val="808080"/>
        </w:rPr>
        <w:t xml:space="preserve">              contextValueRange: '-130.00'</w:t>
      </w:r>
    </w:p>
    <w:p w14:paraId="714319D7" w14:textId="77777777" w:rsidR="00C971BE" w:rsidRPr="00E24008" w:rsidRDefault="00C971BE" w:rsidP="00C971BE">
      <w:pPr>
        <w:pStyle w:val="PL"/>
        <w:shd w:val="clear" w:color="auto" w:fill="E7E6E6"/>
        <w:rPr>
          <w:color w:val="808080"/>
        </w:rPr>
      </w:pPr>
      <w:r w:rsidRPr="00E24008">
        <w:rPr>
          <w:color w:val="808080"/>
        </w:rPr>
        <w:t xml:space="preserve">        - targetName: 'LowSINRRatio'</w:t>
      </w:r>
    </w:p>
    <w:p w14:paraId="364330D6" w14:textId="77777777" w:rsidR="00C971BE" w:rsidRPr="00E24008" w:rsidRDefault="00C971BE" w:rsidP="00C971BE">
      <w:pPr>
        <w:pStyle w:val="PL"/>
        <w:shd w:val="clear" w:color="auto" w:fill="E7E6E6"/>
        <w:rPr>
          <w:color w:val="808080"/>
        </w:rPr>
      </w:pPr>
      <w:r w:rsidRPr="00E24008">
        <w:rPr>
          <w:color w:val="808080"/>
        </w:rPr>
        <w:t xml:space="preserve">          targetCondition: 'IS_LESS_THAN'</w:t>
      </w:r>
    </w:p>
    <w:p w14:paraId="4AB55297" w14:textId="77777777" w:rsidR="00C971BE" w:rsidRPr="00E24008" w:rsidRDefault="00C971BE" w:rsidP="00C971BE">
      <w:pPr>
        <w:pStyle w:val="PL"/>
        <w:shd w:val="clear" w:color="auto" w:fill="E7E6E6"/>
        <w:rPr>
          <w:color w:val="808080"/>
        </w:rPr>
      </w:pPr>
      <w:r w:rsidRPr="00E24008">
        <w:rPr>
          <w:color w:val="808080"/>
        </w:rPr>
        <w:lastRenderedPageBreak/>
        <w:t xml:space="preserve">          targetValueRange: '5'</w:t>
      </w:r>
    </w:p>
    <w:p w14:paraId="292E4452" w14:textId="77777777" w:rsidR="00C971BE" w:rsidRPr="00E24008" w:rsidRDefault="00C971BE" w:rsidP="00C971BE">
      <w:pPr>
        <w:pStyle w:val="PL"/>
        <w:shd w:val="clear" w:color="auto" w:fill="E7E6E6"/>
        <w:rPr>
          <w:color w:val="808080"/>
        </w:rPr>
      </w:pPr>
      <w:r w:rsidRPr="00E24008">
        <w:rPr>
          <w:color w:val="808080"/>
        </w:rPr>
        <w:t xml:space="preserve">          targetContexts:</w:t>
      </w:r>
    </w:p>
    <w:p w14:paraId="6EFFD2FB" w14:textId="77777777" w:rsidR="00C971BE" w:rsidRPr="00E24008" w:rsidRDefault="00C971BE" w:rsidP="00C971BE">
      <w:pPr>
        <w:pStyle w:val="PL"/>
        <w:shd w:val="clear" w:color="auto" w:fill="E7E6E6"/>
        <w:rPr>
          <w:color w:val="808080"/>
        </w:rPr>
      </w:pPr>
      <w:r w:rsidRPr="00E24008">
        <w:rPr>
          <w:color w:val="808080"/>
        </w:rPr>
        <w:t xml:space="preserve">            - contextAttribute: 'LowSINRThreshold'</w:t>
      </w:r>
    </w:p>
    <w:p w14:paraId="674DD52D" w14:textId="77777777" w:rsidR="00C971BE" w:rsidRPr="00E24008" w:rsidRDefault="00C971BE" w:rsidP="00C971BE">
      <w:pPr>
        <w:pStyle w:val="PL"/>
        <w:shd w:val="clear" w:color="auto" w:fill="E7E6E6"/>
        <w:rPr>
          <w:color w:val="808080"/>
        </w:rPr>
      </w:pPr>
      <w:r w:rsidRPr="00E24008">
        <w:rPr>
          <w:color w:val="808080"/>
        </w:rPr>
        <w:t xml:space="preserve">              contextCondition: 'IS_LESS_THAN'</w:t>
      </w:r>
    </w:p>
    <w:p w14:paraId="2FF81210" w14:textId="77777777" w:rsidR="00C971BE" w:rsidRPr="00E24008" w:rsidRDefault="00C971BE" w:rsidP="00C971BE">
      <w:pPr>
        <w:pStyle w:val="PL"/>
        <w:shd w:val="clear" w:color="auto" w:fill="E7E6E6"/>
        <w:rPr>
          <w:color w:val="808080"/>
        </w:rPr>
      </w:pPr>
      <w:r w:rsidRPr="00E24008">
        <w:rPr>
          <w:color w:val="808080"/>
        </w:rPr>
        <w:t xml:space="preserve">              contextValueRange: '-20'</w:t>
      </w:r>
    </w:p>
    <w:p w14:paraId="5AD9CD2C" w14:textId="77777777" w:rsidR="00C971BE" w:rsidRPr="00E24008" w:rsidRDefault="00C971BE" w:rsidP="00C971BE">
      <w:pPr>
        <w:pStyle w:val="PL"/>
        <w:shd w:val="clear" w:color="auto" w:fill="E7E6E6"/>
        <w:rPr>
          <w:color w:val="808080"/>
        </w:rPr>
      </w:pPr>
      <w:r w:rsidRPr="00E24008">
        <w:rPr>
          <w:color w:val="808080"/>
        </w:rPr>
        <w:t xml:space="preserve">        - targetName: 'AveULRANUEThpt'</w:t>
      </w:r>
    </w:p>
    <w:p w14:paraId="70A0F742" w14:textId="77777777" w:rsidR="00C971BE" w:rsidRPr="00E24008" w:rsidRDefault="00C971BE" w:rsidP="00C971BE">
      <w:pPr>
        <w:pStyle w:val="PL"/>
        <w:shd w:val="clear" w:color="auto" w:fill="E7E6E6"/>
        <w:rPr>
          <w:color w:val="808080"/>
        </w:rPr>
      </w:pPr>
      <w:r w:rsidRPr="00E24008">
        <w:rPr>
          <w:color w:val="808080"/>
        </w:rPr>
        <w:t xml:space="preserve">          targetCondition: 'IS_GREATER_THAN'</w:t>
      </w:r>
    </w:p>
    <w:p w14:paraId="6A3A9CDB" w14:textId="77777777" w:rsidR="00C971BE" w:rsidRPr="00E24008" w:rsidRDefault="00C971BE" w:rsidP="00C971BE">
      <w:pPr>
        <w:pStyle w:val="PL"/>
        <w:shd w:val="clear" w:color="auto" w:fill="E7E6E6"/>
        <w:rPr>
          <w:color w:val="808080"/>
        </w:rPr>
      </w:pPr>
      <w:r w:rsidRPr="00E24008">
        <w:rPr>
          <w:color w:val="808080"/>
        </w:rPr>
        <w:t xml:space="preserve">          targetValueRange: '100'</w:t>
      </w:r>
    </w:p>
    <w:p w14:paraId="65A05D64" w14:textId="77777777" w:rsidR="00C971BE" w:rsidRPr="00E24008" w:rsidRDefault="00C971BE" w:rsidP="00C971BE">
      <w:pPr>
        <w:pStyle w:val="PL"/>
        <w:shd w:val="clear" w:color="auto" w:fill="E7E6E6"/>
        <w:rPr>
          <w:color w:val="808080"/>
        </w:rPr>
      </w:pPr>
      <w:r w:rsidRPr="00E24008">
        <w:rPr>
          <w:color w:val="808080"/>
        </w:rPr>
        <w:t xml:space="preserve">        - targetName: 'AveDLRANUEThpt'</w:t>
      </w:r>
    </w:p>
    <w:p w14:paraId="542BAB61" w14:textId="77777777" w:rsidR="00C971BE" w:rsidRPr="00E24008" w:rsidRDefault="00C971BE" w:rsidP="00C971BE">
      <w:pPr>
        <w:pStyle w:val="PL"/>
        <w:shd w:val="clear" w:color="auto" w:fill="E7E6E6"/>
        <w:rPr>
          <w:color w:val="808080"/>
        </w:rPr>
      </w:pPr>
      <w:r w:rsidRPr="00E24008">
        <w:rPr>
          <w:color w:val="808080"/>
        </w:rPr>
        <w:t xml:space="preserve">          targetCondition: 'IS_GREATER_THAN'</w:t>
      </w:r>
    </w:p>
    <w:p w14:paraId="7F7B2BCB" w14:textId="77777777" w:rsidR="005017FD" w:rsidRPr="00E24008" w:rsidRDefault="00C971BE" w:rsidP="005017FD">
      <w:pPr>
        <w:pStyle w:val="PL"/>
        <w:shd w:val="clear" w:color="auto" w:fill="E7E6E6"/>
        <w:rPr>
          <w:color w:val="808080"/>
        </w:rPr>
      </w:pPr>
      <w:r w:rsidRPr="00E24008">
        <w:rPr>
          <w:color w:val="808080"/>
        </w:rPr>
        <w:t xml:space="preserve">          targetValueRange: '300'    </w:t>
      </w:r>
    </w:p>
    <w:p w14:paraId="334BFC1D" w14:textId="77777777" w:rsidR="005017FD" w:rsidRPr="00E24008" w:rsidRDefault="005017FD" w:rsidP="005017FD">
      <w:pPr>
        <w:pStyle w:val="PL"/>
        <w:shd w:val="clear" w:color="auto" w:fill="E7E6E6"/>
        <w:rPr>
          <w:color w:val="808080"/>
        </w:rPr>
      </w:pPr>
      <w:r w:rsidRPr="00E24008">
        <w:rPr>
          <w:color w:val="808080"/>
        </w:rPr>
        <w:t xml:space="preserve">  intentPriority: '1'</w:t>
      </w:r>
    </w:p>
    <w:p w14:paraId="0513B7A2" w14:textId="77777777" w:rsidR="005017FD" w:rsidRPr="00E24008" w:rsidRDefault="005017FD" w:rsidP="005017FD">
      <w:pPr>
        <w:pStyle w:val="PL"/>
        <w:shd w:val="clear" w:color="auto" w:fill="E7E6E6"/>
        <w:rPr>
          <w:color w:val="808080"/>
        </w:rPr>
      </w:pPr>
      <w:r w:rsidRPr="00E24008">
        <w:rPr>
          <w:color w:val="808080"/>
        </w:rPr>
        <w:t xml:space="preserve">  observationPeriod: '60'</w:t>
      </w:r>
    </w:p>
    <w:p w14:paraId="2A5A9137" w14:textId="6DFBAB89" w:rsidR="00C971BE" w:rsidRPr="00E24008" w:rsidRDefault="005017FD" w:rsidP="00C971BE">
      <w:pPr>
        <w:pStyle w:val="PL"/>
        <w:shd w:val="clear" w:color="auto" w:fill="E7E6E6"/>
        <w:rPr>
          <w:color w:val="808080"/>
          <w:lang w:eastAsia="zh-CN"/>
        </w:rPr>
      </w:pPr>
      <w:r w:rsidRPr="00E24008">
        <w:rPr>
          <w:rFonts w:hint="eastAsia"/>
          <w:color w:val="808080"/>
          <w:lang w:eastAsia="zh-CN"/>
        </w:rPr>
        <w:t xml:space="preserve"> </w:t>
      </w:r>
      <w:r w:rsidRPr="00E24008">
        <w:rPr>
          <w:color w:val="808080"/>
          <w:lang w:eastAsia="zh-CN"/>
        </w:rPr>
        <w:t xml:space="preserve"> intentReportReferece: </w:t>
      </w:r>
      <w:r w:rsidRPr="00E24008">
        <w:rPr>
          <w:color w:val="808080"/>
        </w:rPr>
        <w:t>'</w:t>
      </w:r>
      <w:r w:rsidRPr="00E24008">
        <w:rPr>
          <w:rFonts w:hint="eastAsia"/>
          <w:color w:val="808080"/>
          <w:lang w:eastAsia="zh-CN"/>
        </w:rPr>
        <w:t>Intent</w:t>
      </w:r>
      <w:r w:rsidRPr="00E24008">
        <w:rPr>
          <w:color w:val="808080"/>
        </w:rPr>
        <w:t>Report_1'</w:t>
      </w:r>
    </w:p>
    <w:bookmarkEnd w:id="1104"/>
    <w:p w14:paraId="6F81B0D0" w14:textId="77777777" w:rsidR="00C971BE" w:rsidRDefault="00C971BE" w:rsidP="00C971BE">
      <w:pPr>
        <w:rPr>
          <w:noProof/>
        </w:rPr>
      </w:pPr>
    </w:p>
    <w:p w14:paraId="5D69007D" w14:textId="77777777" w:rsidR="00C971BE" w:rsidRDefault="00C971BE" w:rsidP="00C971BE">
      <w:pPr>
        <w:pStyle w:val="Heading1"/>
      </w:pPr>
      <w:bookmarkStart w:id="1105" w:name="_CRD_2"/>
      <w:bookmarkStart w:id="1106" w:name="_Toc202514914"/>
      <w:bookmarkEnd w:id="1105"/>
      <w:r>
        <w:t>D.2</w:t>
      </w:r>
      <w:r>
        <w:tab/>
      </w:r>
      <w:r w:rsidRPr="00502029">
        <w:t xml:space="preserve">YAML document example </w:t>
      </w:r>
      <w:r>
        <w:t xml:space="preserve">for </w:t>
      </w:r>
      <w:r w:rsidRPr="005C7445">
        <w:t>Intent containing an expectation for delivering a service</w:t>
      </w:r>
      <w:bookmarkEnd w:id="1106"/>
    </w:p>
    <w:p w14:paraId="5238001A" w14:textId="77777777" w:rsidR="005017FD" w:rsidRDefault="00C971BE" w:rsidP="005017FD">
      <w:pPr>
        <w:pStyle w:val="PL"/>
        <w:shd w:val="clear" w:color="auto" w:fill="E7E6E6"/>
        <w:rPr>
          <w:color w:val="808080"/>
        </w:rPr>
      </w:pPr>
      <w:bookmarkStart w:id="1107" w:name="_MCCTEMPBM_CRPT19430547___5"/>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2DB57C3C"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lastRenderedPageBreak/>
        <w:t xml:space="preserve">        - contextAttribute: 'ResourceSharingLevel'</w:t>
      </w:r>
    </w:p>
    <w:p w14:paraId="1B4A50B5" w14:textId="266BC31E"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bookmarkEnd w:id="1107"/>
    <w:p w14:paraId="424966A6" w14:textId="77777777" w:rsidR="00C971BE" w:rsidRDefault="00C971BE" w:rsidP="00C971BE">
      <w:pPr>
        <w:rPr>
          <w:noProof/>
        </w:rPr>
      </w:pPr>
    </w:p>
    <w:p w14:paraId="14F3B890" w14:textId="77777777" w:rsidR="00C971BE" w:rsidRDefault="00C971BE" w:rsidP="00C971BE">
      <w:pPr>
        <w:pStyle w:val="Heading1"/>
      </w:pPr>
      <w:bookmarkStart w:id="1108" w:name="_CRD_3"/>
      <w:bookmarkStart w:id="1109" w:name="_Toc202514915"/>
      <w:bookmarkEnd w:id="1108"/>
      <w:r>
        <w:t>D.3</w:t>
      </w:r>
      <w:r>
        <w:tab/>
      </w:r>
      <w:r w:rsidRPr="00502029">
        <w:t xml:space="preserve">YAML document example </w:t>
      </w:r>
      <w:r>
        <w:t xml:space="preserve">for </w:t>
      </w:r>
      <w:r w:rsidRPr="00502029">
        <w:t>Intent containing an expectation on coverage performance to be assured</w:t>
      </w:r>
      <w:bookmarkEnd w:id="1109"/>
    </w:p>
    <w:p w14:paraId="716C14F8" w14:textId="5184E526" w:rsidR="005017FD" w:rsidRDefault="00C971BE" w:rsidP="005017FD">
      <w:pPr>
        <w:pStyle w:val="PL"/>
        <w:shd w:val="clear" w:color="auto" w:fill="E7E6E6"/>
        <w:rPr>
          <w:color w:val="808080"/>
        </w:rPr>
      </w:pPr>
      <w:bookmarkStart w:id="1110" w:name="_MCCTEMPBM_CRPT19430548___5"/>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bookmarkEnd w:id="1110"/>
    <w:p w14:paraId="01EC1A21" w14:textId="77777777" w:rsidR="00C971BE" w:rsidRDefault="00C971BE" w:rsidP="00C971BE">
      <w:pPr>
        <w:rPr>
          <w:noProof/>
        </w:rPr>
      </w:pPr>
    </w:p>
    <w:p w14:paraId="59B3228D" w14:textId="77777777" w:rsidR="00C971BE" w:rsidRDefault="00C971BE" w:rsidP="00C971BE">
      <w:pPr>
        <w:pStyle w:val="Heading1"/>
      </w:pPr>
      <w:bookmarkStart w:id="1111" w:name="_CRD_4"/>
      <w:bookmarkStart w:id="1112" w:name="_Toc202514916"/>
      <w:bookmarkEnd w:id="1111"/>
      <w:r>
        <w:t>D.4</w:t>
      </w:r>
      <w:r>
        <w:tab/>
      </w:r>
      <w:r w:rsidRPr="00502029">
        <w:t xml:space="preserve">YAML document example </w:t>
      </w:r>
      <w:r>
        <w:t xml:space="preserve">for </w:t>
      </w:r>
      <w:r w:rsidRPr="00502029">
        <w:t>Intent containing an expectation on RAN UE throughput performance to be assured</w:t>
      </w:r>
      <w:bookmarkEnd w:id="1112"/>
    </w:p>
    <w:p w14:paraId="639B0DEC" w14:textId="77777777" w:rsidR="004B06F8" w:rsidRDefault="00C971BE" w:rsidP="004B06F8">
      <w:pPr>
        <w:pStyle w:val="PL"/>
        <w:shd w:val="clear" w:color="auto" w:fill="E7E6E6"/>
        <w:rPr>
          <w:color w:val="808080"/>
        </w:rPr>
      </w:pPr>
      <w:bookmarkStart w:id="1113" w:name="_MCCTEMPBM_CRPT19430549___5"/>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lastRenderedPageBreak/>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A2533" w:rsidRDefault="00C971BE" w:rsidP="00C971BE">
      <w:pPr>
        <w:pStyle w:val="PL"/>
        <w:shd w:val="clear" w:color="auto" w:fill="E7E6E6"/>
        <w:rPr>
          <w:color w:val="808080"/>
        </w:rPr>
      </w:pPr>
      <w:r w:rsidRPr="00014E88">
        <w:rPr>
          <w:color w:val="808080"/>
        </w:rPr>
        <w:t xml:space="preserve">              </w:t>
      </w:r>
      <w:r w:rsidRPr="000A2533">
        <w:rPr>
          <w:color w:val="808080"/>
        </w:rPr>
        <w:t xml:space="preserve">contextValueRange: </w:t>
      </w:r>
    </w:p>
    <w:p w14:paraId="3F9AF4D5" w14:textId="4D7142EB" w:rsidR="00C971BE" w:rsidRPr="000A2533" w:rsidRDefault="00C971BE" w:rsidP="00C971BE">
      <w:pPr>
        <w:pStyle w:val="PL"/>
        <w:shd w:val="clear" w:color="auto" w:fill="E7E6E6"/>
        <w:rPr>
          <w:color w:val="808080"/>
        </w:rPr>
      </w:pPr>
      <w:r w:rsidRPr="000A2533">
        <w:rPr>
          <w:color w:val="808080"/>
        </w:rPr>
        <w:t xml:space="preserve">                - </w:t>
      </w:r>
      <w:r w:rsidR="005017FD" w:rsidRPr="000A2533">
        <w:rPr>
          <w:color w:val="808080"/>
        </w:rPr>
        <w:t xml:space="preserve">arfcn: </w:t>
      </w:r>
      <w:r w:rsidRPr="000A2533">
        <w:rPr>
          <w:color w:val="808080"/>
        </w:rPr>
        <w:t>'384000'</w:t>
      </w:r>
    </w:p>
    <w:p w14:paraId="36AF5F07" w14:textId="77777777" w:rsidR="00C971BE" w:rsidRPr="000A2533" w:rsidRDefault="00C971BE" w:rsidP="00C971BE">
      <w:pPr>
        <w:pStyle w:val="PL"/>
        <w:shd w:val="clear" w:color="auto" w:fill="E7E6E6"/>
        <w:rPr>
          <w:color w:val="808080"/>
        </w:rPr>
      </w:pPr>
      <w:r w:rsidRPr="000A2533">
        <w:rPr>
          <w:color w:val="808080"/>
        </w:rPr>
        <w:t xml:space="preserve">            - contextAttribute: 'RAT'</w:t>
      </w:r>
    </w:p>
    <w:p w14:paraId="00DD6C9C" w14:textId="77777777" w:rsidR="00C971BE" w:rsidRPr="000A2533" w:rsidRDefault="00C971BE" w:rsidP="00C971BE">
      <w:pPr>
        <w:pStyle w:val="PL"/>
        <w:shd w:val="clear" w:color="auto" w:fill="E7E6E6"/>
        <w:rPr>
          <w:color w:val="808080"/>
        </w:rPr>
      </w:pPr>
      <w:r w:rsidRPr="000A2533">
        <w:rPr>
          <w:color w:val="808080"/>
        </w:rPr>
        <w:t xml:space="preserve">              contextCondition: 'IS_ALL_OF'</w:t>
      </w:r>
    </w:p>
    <w:p w14:paraId="499C40B6" w14:textId="77777777" w:rsidR="00C971BE" w:rsidRPr="000A2533" w:rsidRDefault="00C971BE" w:rsidP="00C971BE">
      <w:pPr>
        <w:pStyle w:val="PL"/>
        <w:shd w:val="clear" w:color="auto" w:fill="E7E6E6"/>
        <w:rPr>
          <w:color w:val="808080"/>
        </w:rPr>
      </w:pPr>
      <w:r w:rsidRPr="000A2533">
        <w:rPr>
          <w:color w:val="808080"/>
        </w:rPr>
        <w:t xml:space="preserve">              contextValueRange: </w:t>
      </w:r>
    </w:p>
    <w:p w14:paraId="6C24292F" w14:textId="77777777" w:rsidR="004B06F8" w:rsidRPr="000A2533" w:rsidRDefault="00C971BE" w:rsidP="004B06F8">
      <w:pPr>
        <w:pStyle w:val="PL"/>
        <w:shd w:val="clear" w:color="auto" w:fill="E7E6E6"/>
        <w:rPr>
          <w:color w:val="808080"/>
        </w:rPr>
      </w:pPr>
      <w:r w:rsidRPr="000A2533">
        <w:rPr>
          <w:color w:val="808080"/>
        </w:rPr>
        <w:t xml:space="preserve">                 - 'NR'</w:t>
      </w:r>
    </w:p>
    <w:p w14:paraId="424CEB42" w14:textId="77777777" w:rsidR="004B06F8" w:rsidRPr="000A2533" w:rsidRDefault="004B06F8" w:rsidP="004B06F8">
      <w:pPr>
        <w:pStyle w:val="PL"/>
        <w:shd w:val="clear" w:color="auto" w:fill="E7E6E6"/>
        <w:rPr>
          <w:color w:val="808080"/>
        </w:rPr>
      </w:pPr>
      <w:r w:rsidRPr="000A2533">
        <w:rPr>
          <w:color w:val="808080"/>
        </w:rPr>
        <w:t xml:space="preserve">            - contextAttribute: 'UEGroup'</w:t>
      </w:r>
    </w:p>
    <w:p w14:paraId="1BEA0E22" w14:textId="77777777" w:rsidR="004B06F8" w:rsidRPr="00014E88" w:rsidRDefault="004B06F8" w:rsidP="004B06F8">
      <w:pPr>
        <w:pStyle w:val="PL"/>
        <w:shd w:val="clear" w:color="auto" w:fill="E7E6E6"/>
        <w:rPr>
          <w:color w:val="808080"/>
        </w:rPr>
      </w:pPr>
      <w:r w:rsidRPr="000A2533">
        <w:rPr>
          <w:color w:val="808080"/>
        </w:rPr>
        <w:t xml:space="preserve">              </w:t>
      </w:r>
      <w:r w:rsidRPr="00014E88">
        <w:rPr>
          <w:color w:val="808080"/>
        </w:rPr>
        <w:t>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bookmarkEnd w:id="1113"/>
    <w:p w14:paraId="00CE87AD" w14:textId="3FE68748" w:rsidR="00C971BE" w:rsidRDefault="00C971BE" w:rsidP="00097EAB"/>
    <w:p w14:paraId="719363CD" w14:textId="3C736DDB" w:rsidR="0036212B" w:rsidRDefault="0036212B" w:rsidP="0036212B">
      <w:pPr>
        <w:pStyle w:val="Heading1"/>
      </w:pPr>
      <w:bookmarkStart w:id="1114" w:name="_CRD_5"/>
      <w:bookmarkStart w:id="1115" w:name="_Toc202514917"/>
      <w:bookmarkEnd w:id="1114"/>
      <w:r>
        <w:t>D.</w:t>
      </w:r>
      <w:r>
        <w:rPr>
          <w:lang w:eastAsia="zh-CN"/>
        </w:rPr>
        <w:t>5</w:t>
      </w:r>
      <w:r>
        <w:tab/>
        <w:t xml:space="preserve">YAML document example for Intent containing an expectation on </w:t>
      </w:r>
      <w:r>
        <w:rPr>
          <w:rFonts w:hint="eastAsia"/>
          <w:lang w:eastAsia="zh-CN"/>
        </w:rPr>
        <w:t>RAN</w:t>
      </w:r>
      <w:r>
        <w:t xml:space="preserve"> energy saving</w:t>
      </w:r>
      <w:bookmarkEnd w:id="1115"/>
      <w:r>
        <w:t xml:space="preserve"> </w:t>
      </w:r>
    </w:p>
    <w:p w14:paraId="3A601CE3" w14:textId="77777777" w:rsidR="004B06F8" w:rsidRDefault="0036212B" w:rsidP="004B06F8">
      <w:pPr>
        <w:pStyle w:val="PL"/>
        <w:shd w:val="clear" w:color="auto" w:fill="E7E6E6"/>
        <w:rPr>
          <w:color w:val="808080"/>
        </w:rPr>
      </w:pPr>
      <w:bookmarkStart w:id="1116" w:name="_MCCTEMPBM_CRPT19430550___5"/>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A2533" w:rsidRDefault="0036212B" w:rsidP="0036212B">
      <w:pPr>
        <w:pStyle w:val="PL"/>
        <w:shd w:val="clear" w:color="auto" w:fill="E7E6E6"/>
        <w:rPr>
          <w:color w:val="808080"/>
        </w:rPr>
      </w:pPr>
      <w:r w:rsidRPr="00F720D4">
        <w:rPr>
          <w:color w:val="808080"/>
          <w:lang w:val="fr-FR"/>
        </w:rPr>
        <w:t xml:space="preserve">            </w:t>
      </w:r>
      <w:r w:rsidRPr="000A2533">
        <w:rPr>
          <w:color w:val="808080"/>
        </w:rPr>
        <w:t>- contextAttribute: 'PLMN'</w:t>
      </w:r>
    </w:p>
    <w:p w14:paraId="2F665A88" w14:textId="77777777" w:rsidR="0036212B" w:rsidRPr="000A2533" w:rsidRDefault="0036212B" w:rsidP="0036212B">
      <w:pPr>
        <w:pStyle w:val="PL"/>
        <w:shd w:val="clear" w:color="auto" w:fill="E7E6E6"/>
        <w:rPr>
          <w:color w:val="808080"/>
        </w:rPr>
      </w:pPr>
      <w:r w:rsidRPr="000A2533">
        <w:rPr>
          <w:color w:val="808080"/>
        </w:rPr>
        <w:t xml:space="preserve">              contextCondition: 'IS_ALL_OF'</w:t>
      </w:r>
    </w:p>
    <w:p w14:paraId="04ABE96E" w14:textId="77777777" w:rsidR="0036212B" w:rsidRPr="000A2533" w:rsidRDefault="0036212B" w:rsidP="0036212B">
      <w:pPr>
        <w:pStyle w:val="PL"/>
        <w:shd w:val="clear" w:color="auto" w:fill="E7E6E6"/>
        <w:rPr>
          <w:color w:val="808080"/>
        </w:rPr>
      </w:pPr>
      <w:r w:rsidRPr="000A2533">
        <w:rPr>
          <w:color w:val="808080"/>
        </w:rPr>
        <w:t xml:space="preserve">              contextValueRange: </w:t>
      </w:r>
    </w:p>
    <w:p w14:paraId="5226C227" w14:textId="77777777" w:rsidR="0036212B" w:rsidRPr="000A2533" w:rsidRDefault="0036212B" w:rsidP="0036212B">
      <w:pPr>
        <w:pStyle w:val="PL"/>
        <w:shd w:val="clear" w:color="auto" w:fill="E7E6E6"/>
        <w:rPr>
          <w:color w:val="808080"/>
        </w:rPr>
      </w:pPr>
      <w:r w:rsidRPr="000A2533">
        <w:rPr>
          <w:color w:val="808080"/>
        </w:rPr>
        <w:t xml:space="preserve">                 - '46000'</w:t>
      </w:r>
    </w:p>
    <w:p w14:paraId="33F33DEA" w14:textId="233998FF" w:rsidR="0036212B" w:rsidRPr="000A2533" w:rsidRDefault="0036212B" w:rsidP="0036212B">
      <w:pPr>
        <w:pStyle w:val="PL"/>
        <w:shd w:val="clear" w:color="auto" w:fill="E7E6E6"/>
        <w:rPr>
          <w:color w:val="808080"/>
        </w:rPr>
      </w:pPr>
      <w:r w:rsidRPr="000A2533">
        <w:rPr>
          <w:color w:val="808080"/>
        </w:rPr>
        <w:t xml:space="preserve">            - contextAttribute: '</w:t>
      </w:r>
      <w:r w:rsidR="005017FD" w:rsidRPr="000A2533">
        <w:rPr>
          <w:color w:val="808080"/>
        </w:rPr>
        <w:t>DlFrequency</w:t>
      </w:r>
      <w:r w:rsidRPr="000A2533">
        <w:rPr>
          <w:color w:val="808080"/>
        </w:rPr>
        <w:t>'</w:t>
      </w:r>
    </w:p>
    <w:p w14:paraId="159B1B7E" w14:textId="77777777" w:rsidR="0036212B" w:rsidRPr="000A2533" w:rsidRDefault="0036212B" w:rsidP="0036212B">
      <w:pPr>
        <w:pStyle w:val="PL"/>
        <w:shd w:val="clear" w:color="auto" w:fill="E7E6E6"/>
        <w:rPr>
          <w:color w:val="808080"/>
        </w:rPr>
      </w:pPr>
      <w:r w:rsidRPr="000A2533">
        <w:rPr>
          <w:color w:val="808080"/>
        </w:rPr>
        <w:t xml:space="preserve">              contextCondition: 'IS_ALL_OF'</w:t>
      </w:r>
    </w:p>
    <w:p w14:paraId="7A7A704F" w14:textId="77777777" w:rsidR="0036212B" w:rsidRPr="000A2533" w:rsidRDefault="0036212B" w:rsidP="0036212B">
      <w:pPr>
        <w:pStyle w:val="PL"/>
        <w:shd w:val="clear" w:color="auto" w:fill="E7E6E6"/>
        <w:rPr>
          <w:color w:val="808080"/>
        </w:rPr>
      </w:pPr>
      <w:r w:rsidRPr="000A2533">
        <w:rPr>
          <w:color w:val="808080"/>
        </w:rPr>
        <w:t xml:space="preserve">              contextValueRange: </w:t>
      </w:r>
    </w:p>
    <w:p w14:paraId="4633881A" w14:textId="2645B84E" w:rsidR="0036212B" w:rsidRPr="000A2533" w:rsidRDefault="0036212B" w:rsidP="0036212B">
      <w:pPr>
        <w:pStyle w:val="PL"/>
        <w:shd w:val="clear" w:color="auto" w:fill="E7E6E6"/>
        <w:rPr>
          <w:color w:val="808080"/>
        </w:rPr>
      </w:pPr>
      <w:r w:rsidRPr="000A2533">
        <w:rPr>
          <w:color w:val="808080"/>
        </w:rPr>
        <w:t xml:space="preserve">                - </w:t>
      </w:r>
      <w:r w:rsidR="005017FD" w:rsidRPr="000A2533">
        <w:rPr>
          <w:color w:val="808080"/>
        </w:rPr>
        <w:t xml:space="preserve">arfcn: </w:t>
      </w:r>
      <w:r w:rsidRPr="000A2533">
        <w:rPr>
          <w:color w:val="808080"/>
        </w:rPr>
        <w:t>'384000'</w:t>
      </w:r>
    </w:p>
    <w:p w14:paraId="41F91B99" w14:textId="77777777" w:rsidR="0036212B" w:rsidRPr="000A2533" w:rsidRDefault="0036212B" w:rsidP="0036212B">
      <w:pPr>
        <w:pStyle w:val="PL"/>
        <w:shd w:val="clear" w:color="auto" w:fill="E7E6E6"/>
        <w:rPr>
          <w:color w:val="808080"/>
        </w:rPr>
      </w:pPr>
      <w:r w:rsidRPr="000A2533">
        <w:rPr>
          <w:color w:val="808080"/>
        </w:rPr>
        <w:t xml:space="preserve">            - contextAttribute: 'RAT'</w:t>
      </w:r>
    </w:p>
    <w:p w14:paraId="0CA4815F" w14:textId="77777777" w:rsidR="0036212B" w:rsidRPr="000A2533" w:rsidRDefault="0036212B" w:rsidP="0036212B">
      <w:pPr>
        <w:pStyle w:val="PL"/>
        <w:shd w:val="clear" w:color="auto" w:fill="E7E6E6"/>
        <w:rPr>
          <w:color w:val="808080"/>
        </w:rPr>
      </w:pPr>
      <w:r w:rsidRPr="000A2533">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A2533">
        <w:rPr>
          <w:color w:val="808080"/>
        </w:rPr>
        <w:t xml:space="preserve">              </w:t>
      </w:r>
      <w:r w:rsidRPr="00014E88">
        <w:rPr>
          <w:color w:val="808080"/>
        </w:rPr>
        <w:t xml:space="preserve">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3399A288" w14:textId="77777777" w:rsidR="00417D47" w:rsidRDefault="00417D47" w:rsidP="00417D47">
      <w:pPr>
        <w:pStyle w:val="PL"/>
        <w:shd w:val="clear" w:color="auto" w:fill="E7E6E6"/>
        <w:rPr>
          <w:color w:val="808080"/>
        </w:rPr>
      </w:pPr>
      <w:r>
        <w:rPr>
          <w:color w:val="808080"/>
        </w:rPr>
        <w:t xml:space="preserve">      expectationContexts:       </w:t>
      </w:r>
    </w:p>
    <w:p w14:paraId="27FD012B" w14:textId="77777777" w:rsidR="00417D47" w:rsidRDefault="00417D47" w:rsidP="00417D47">
      <w:pPr>
        <w:pStyle w:val="PL"/>
        <w:shd w:val="clear" w:color="auto" w:fill="E7E6E6"/>
        <w:rPr>
          <w:color w:val="808080"/>
        </w:rPr>
      </w:pPr>
      <w:r>
        <w:rPr>
          <w:color w:val="808080"/>
        </w:rPr>
        <w:t xml:space="preserve">        - contextAttribute: 'TargetAssuranceTime'</w:t>
      </w:r>
    </w:p>
    <w:p w14:paraId="30228638" w14:textId="77777777" w:rsidR="00417D47" w:rsidRDefault="00417D47" w:rsidP="00417D47">
      <w:pPr>
        <w:pStyle w:val="PL"/>
        <w:shd w:val="clear" w:color="auto" w:fill="E7E6E6"/>
        <w:rPr>
          <w:color w:val="808080"/>
        </w:rPr>
      </w:pPr>
      <w:r>
        <w:rPr>
          <w:color w:val="808080"/>
        </w:rPr>
        <w:t xml:space="preserve">          contextCondition: 'IS_EQUAL_TO'</w:t>
      </w:r>
    </w:p>
    <w:p w14:paraId="3783E3A4" w14:textId="77777777" w:rsidR="00417D47" w:rsidRDefault="00417D47" w:rsidP="00417D47">
      <w:pPr>
        <w:pStyle w:val="PL"/>
        <w:shd w:val="clear" w:color="auto" w:fill="E7E6E6"/>
        <w:rPr>
          <w:color w:val="808080"/>
        </w:rPr>
      </w:pPr>
      <w:r>
        <w:rPr>
          <w:color w:val="808080"/>
        </w:rPr>
        <w:t xml:space="preserve">          contextValueRange: </w:t>
      </w:r>
    </w:p>
    <w:p w14:paraId="59C0E77D" w14:textId="77777777" w:rsidR="00417D47" w:rsidRPr="00BA1540" w:rsidRDefault="00417D47" w:rsidP="00417D47">
      <w:pPr>
        <w:pStyle w:val="PL"/>
        <w:shd w:val="clear" w:color="auto" w:fill="E7E6E6"/>
        <w:rPr>
          <w:color w:val="808080"/>
        </w:rPr>
      </w:pPr>
      <w:r w:rsidRPr="00BA1540">
        <w:rPr>
          <w:color w:val="808080"/>
        </w:rPr>
        <w:t xml:space="preserve">             - startTime: '2023-10-27-22-00-00'</w:t>
      </w:r>
    </w:p>
    <w:p w14:paraId="5CB36B2F" w14:textId="661A95EC" w:rsidR="00417D47" w:rsidRDefault="00417D47" w:rsidP="004B06F8">
      <w:pPr>
        <w:pStyle w:val="PL"/>
        <w:shd w:val="clear" w:color="auto" w:fill="E7E6E6"/>
        <w:rPr>
          <w:color w:val="808080"/>
        </w:rPr>
      </w:pPr>
      <w:r w:rsidRPr="00BA1540">
        <w:rPr>
          <w:color w:val="808080"/>
        </w:rPr>
        <w:t xml:space="preserve">             - endTime: '2023-10-28-06-00-00'  </w:t>
      </w:r>
      <w:r>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bookmarkEnd w:id="1116"/>
    <w:p w14:paraId="09E0B0CC" w14:textId="04762FA7" w:rsidR="0036212B" w:rsidRDefault="0036212B" w:rsidP="00097EAB"/>
    <w:p w14:paraId="1669FB88" w14:textId="39FE6EB3" w:rsidR="002137CB" w:rsidRDefault="002137CB" w:rsidP="002137CB">
      <w:pPr>
        <w:pStyle w:val="Heading1"/>
      </w:pPr>
      <w:bookmarkStart w:id="1117" w:name="_CRD_6"/>
      <w:bookmarkStart w:id="1118" w:name="_Toc202514918"/>
      <w:bookmarkEnd w:id="1117"/>
      <w:r>
        <w:t>D.6</w:t>
      </w:r>
      <w:r>
        <w:tab/>
        <w:t>YAML document example for Intent containing an expectation on radio network capacity performance to be assured</w:t>
      </w:r>
      <w:bookmarkEnd w:id="1118"/>
    </w:p>
    <w:p w14:paraId="24BA215D" w14:textId="77777777" w:rsidR="004B06F8" w:rsidRDefault="002137CB" w:rsidP="004B06F8">
      <w:pPr>
        <w:pStyle w:val="PL"/>
        <w:shd w:val="clear" w:color="auto" w:fill="E7E6E6"/>
        <w:rPr>
          <w:color w:val="808080"/>
        </w:rPr>
      </w:pPr>
      <w:bookmarkStart w:id="1119" w:name="_MCCTEMPBM_CRPT19430551___5"/>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lastRenderedPageBreak/>
        <w:t xml:space="preserve">              contextCondition: 'IS_ALL_OF'</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1C14F3D"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Pr="00B83EF5">
        <w:rPr>
          <w:color w:val="808080"/>
          <w:lang w:val="fr-FR"/>
        </w:rPr>
        <w:t>'384000'</w:t>
      </w:r>
    </w:p>
    <w:p w14:paraId="4D0D0985" w14:textId="0AC0F23E" w:rsidR="00AE2D76" w:rsidRPr="00B83EF5" w:rsidRDefault="00AE2D76" w:rsidP="002137CB">
      <w:pPr>
        <w:pStyle w:val="PL"/>
        <w:shd w:val="clear" w:color="auto" w:fill="E7E6E6"/>
        <w:rPr>
          <w:color w:val="808080"/>
          <w:lang w:val="fr-FR"/>
        </w:rPr>
      </w:pPr>
      <w:r w:rsidRPr="00B83EF5">
        <w:rPr>
          <w:color w:val="808080"/>
          <w:lang w:val="fr-FR"/>
        </w:rPr>
        <w:t xml:space="preserve">                - freqband: 'n39'</w:t>
      </w:r>
    </w:p>
    <w:p w14:paraId="34E8F90C" w14:textId="77777777" w:rsidR="002137CB" w:rsidRPr="00B83EF5" w:rsidRDefault="002137CB" w:rsidP="002137CB">
      <w:pPr>
        <w:pStyle w:val="PL"/>
        <w:shd w:val="clear" w:color="auto" w:fill="E7E6E6"/>
        <w:rPr>
          <w:color w:val="808080"/>
          <w:lang w:val="fr-FR"/>
        </w:rPr>
      </w:pPr>
      <w:r w:rsidRPr="00B83EF5">
        <w:rPr>
          <w:color w:val="808080"/>
          <w:lang w:val="fr-FR"/>
        </w:rPr>
        <w:t xml:space="preserve">            - contextAttribute: 'RAT'</w:t>
      </w:r>
    </w:p>
    <w:p w14:paraId="68A6FF53" w14:textId="77777777" w:rsidR="002137CB" w:rsidRDefault="002137CB" w:rsidP="002137CB">
      <w:pPr>
        <w:pStyle w:val="PL"/>
        <w:shd w:val="clear" w:color="auto" w:fill="E7E6E6"/>
        <w:rPr>
          <w:color w:val="808080"/>
        </w:rPr>
      </w:pPr>
      <w:r w:rsidRPr="00B83EF5">
        <w:rPr>
          <w:color w:val="808080"/>
          <w:lang w:val="fr-FR"/>
        </w:rPr>
        <w:t xml:space="preserve">              </w:t>
      </w:r>
      <w:r>
        <w:rPr>
          <w:color w:val="808080"/>
        </w:rPr>
        <w:t>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bookmarkEnd w:id="1119"/>
    <w:p w14:paraId="450EC7E6" w14:textId="3766C52E" w:rsidR="002137CB" w:rsidRDefault="002137CB" w:rsidP="00097EAB"/>
    <w:p w14:paraId="5459FC92" w14:textId="053A4E54" w:rsidR="00775FFD" w:rsidRDefault="00775FFD" w:rsidP="00775FFD">
      <w:pPr>
        <w:pStyle w:val="Heading1"/>
      </w:pPr>
      <w:bookmarkStart w:id="1120" w:name="_CRD_7"/>
      <w:bookmarkStart w:id="1121" w:name="_Toc202514919"/>
      <w:bookmarkEnd w:id="1120"/>
      <w:r>
        <w:t>D.</w:t>
      </w:r>
      <w:r>
        <w:rPr>
          <w:lang w:eastAsia="zh-CN"/>
        </w:rPr>
        <w:t>7</w:t>
      </w:r>
      <w:r>
        <w:tab/>
        <w:t>YAML document example for Intent containing an expectation for delivering 5G</w:t>
      </w:r>
      <w:r>
        <w:rPr>
          <w:rFonts w:hint="eastAsia"/>
          <w:lang w:eastAsia="zh-CN"/>
        </w:rPr>
        <w:t>C</w:t>
      </w:r>
      <w:r>
        <w:t xml:space="preserve"> network</w:t>
      </w:r>
      <w:bookmarkEnd w:id="1121"/>
    </w:p>
    <w:p w14:paraId="0AA52832" w14:textId="77777777" w:rsidR="004B06F8" w:rsidRDefault="00775FFD" w:rsidP="004B06F8">
      <w:pPr>
        <w:pStyle w:val="PL"/>
        <w:shd w:val="clear" w:color="auto" w:fill="E7E6E6"/>
        <w:rPr>
          <w:color w:val="808080"/>
          <w:lang w:eastAsia="zh-CN"/>
        </w:rPr>
      </w:pPr>
      <w:bookmarkStart w:id="1122" w:name="_MCCTEMPBM_CRPT19430552___5"/>
      <w:r w:rsidRPr="007575A7">
        <w:rPr>
          <w:color w:val="808080"/>
          <w:lang w:eastAsia="zh-CN"/>
        </w:rPr>
        <w:t>Intent:</w:t>
      </w:r>
    </w:p>
    <w:p w14:paraId="1B3B45AF" w14:textId="7D03C16E" w:rsidR="00775FFD" w:rsidRPr="000A2533" w:rsidRDefault="004B06F8" w:rsidP="004B06F8">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7575A7">
        <w:rPr>
          <w:color w:val="808080"/>
          <w:lang w:eastAsia="zh-CN"/>
        </w:rPr>
        <w:t>'</w:t>
      </w:r>
      <w:r>
        <w:rPr>
          <w:color w:val="808080"/>
          <w:lang w:eastAsia="zh-CN"/>
        </w:rPr>
        <w:t>Intent_7</w:t>
      </w:r>
      <w:r w:rsidRPr="007575A7">
        <w:rPr>
          <w:color w:val="808080"/>
          <w:lang w:eastAsia="zh-CN"/>
        </w:rPr>
        <w:t>'</w:t>
      </w:r>
    </w:p>
    <w:p w14:paraId="4BECF97B"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userLabel: '5GC_Network_Deliver'</w:t>
      </w:r>
    </w:p>
    <w:p w14:paraId="5D2BB248" w14:textId="72E323E8" w:rsidR="00775FFD" w:rsidRPr="007575A7" w:rsidRDefault="00775FFD" w:rsidP="00775FFD">
      <w:pPr>
        <w:pStyle w:val="PL"/>
        <w:shd w:val="clear" w:color="auto" w:fill="E7E6E6"/>
        <w:rPr>
          <w:color w:val="808080"/>
          <w:lang w:eastAsia="zh-CN"/>
        </w:rPr>
      </w:pPr>
      <w:r w:rsidRPr="007575A7">
        <w:rPr>
          <w:color w:val="808080"/>
          <w:lang w:eastAsia="zh-CN"/>
        </w:rPr>
        <w:t xml:space="preserve">  </w:t>
      </w:r>
      <w:r w:rsidR="004B06F8">
        <w:rPr>
          <w:color w:val="808080"/>
          <w:lang w:eastAsia="zh-CN"/>
        </w:rPr>
        <w:t>i</w:t>
      </w:r>
      <w:r w:rsidRPr="007575A7">
        <w:rPr>
          <w:color w:val="808080"/>
          <w:lang w:eastAsia="zh-CN"/>
        </w:rPr>
        <w:t>ntentExpectation:</w:t>
      </w:r>
    </w:p>
    <w:p w14:paraId="706362BF"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expectationId: '1'</w:t>
      </w:r>
    </w:p>
    <w:p w14:paraId="2FD03D7D"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expectationVerb: 'Deliver'</w:t>
      </w:r>
    </w:p>
    <w:p w14:paraId="62D3A0E0"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expectationObjects:</w:t>
      </w:r>
    </w:p>
    <w:p w14:paraId="6BCFA19D"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objectType: '5GC_SubNetwork'</w:t>
      </w:r>
    </w:p>
    <w:p w14:paraId="177807FD" w14:textId="0EE56A1B" w:rsidR="00775FFD" w:rsidRPr="007575A7" w:rsidRDefault="00775FFD" w:rsidP="00775FFD">
      <w:pPr>
        <w:pStyle w:val="PL"/>
        <w:shd w:val="clear" w:color="auto" w:fill="E7E6E6"/>
        <w:rPr>
          <w:color w:val="808080"/>
          <w:lang w:eastAsia="zh-CN"/>
        </w:rPr>
      </w:pPr>
      <w:r w:rsidRPr="007575A7">
        <w:rPr>
          <w:color w:val="808080"/>
          <w:lang w:eastAsia="zh-CN"/>
        </w:rPr>
        <w:t xml:space="preserve">        </w:t>
      </w:r>
      <w:r w:rsidR="004B06F8">
        <w:rPr>
          <w:color w:val="808080"/>
          <w:lang w:eastAsia="zh-CN"/>
        </w:rPr>
        <w:t xml:space="preserve"> </w:t>
      </w:r>
      <w:r w:rsidRPr="007575A7">
        <w:rPr>
          <w:color w:val="808080"/>
          <w:lang w:eastAsia="zh-CN"/>
        </w:rPr>
        <w:t xml:space="preserve"> objectContexts:</w:t>
      </w:r>
    </w:p>
    <w:p w14:paraId="72D72370"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contextAttribute: 'NfType'</w:t>
      </w:r>
    </w:p>
    <w:p w14:paraId="4277782C"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contextCondition: 'IS_ALL_OF' </w:t>
      </w:r>
    </w:p>
    <w:p w14:paraId="7C4A0CD1"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contextValueRange: </w:t>
      </w:r>
    </w:p>
    <w:p w14:paraId="3FDAB027"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'UPF'</w:t>
      </w:r>
    </w:p>
    <w:p w14:paraId="43A49651"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contextAttribute: 'NfInstanceLocation'</w:t>
      </w:r>
    </w:p>
    <w:p w14:paraId="1C278C93"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contextCondition: 'IS_ALL_OF'</w:t>
      </w:r>
    </w:p>
    <w:p w14:paraId="3448B380"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contextValueRange: </w:t>
      </w:r>
    </w:p>
    <w:p w14:paraId="641B1601"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'Beijing</w:t>
      </w:r>
      <w:r w:rsidRPr="007575A7">
        <w:rPr>
          <w:rFonts w:hint="eastAsia"/>
          <w:color w:val="808080"/>
          <w:lang w:eastAsia="zh-CN"/>
        </w:rPr>
        <w:t>,</w:t>
      </w:r>
      <w:r w:rsidRPr="007575A7">
        <w:rPr>
          <w:color w:val="808080"/>
          <w:lang w:eastAsia="zh-CN"/>
        </w:rPr>
        <w:t xml:space="preserve"> China'</w:t>
      </w:r>
    </w:p>
    <w:p w14:paraId="7E2822C4"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contextAttribute: 'PLMN'</w:t>
      </w:r>
    </w:p>
    <w:p w14:paraId="64CAA373"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contextCondition: 'IS_ALL_OF'</w:t>
      </w:r>
    </w:p>
    <w:p w14:paraId="4CED627F"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contextValueRange: </w:t>
      </w:r>
    </w:p>
    <w:p w14:paraId="49E8754F"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'46000'</w:t>
      </w:r>
    </w:p>
    <w:p w14:paraId="75E92300"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contextAttribute: 'Tai'</w:t>
      </w:r>
    </w:p>
    <w:p w14:paraId="0BF0A5E6"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contextCondition: 'IS_ALL_OF'</w:t>
      </w:r>
    </w:p>
    <w:p w14:paraId="2A191570"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contextValueRange: </w:t>
      </w:r>
    </w:p>
    <w:p w14:paraId="1F583BF6"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'460000</w:t>
      </w:r>
      <w:r w:rsidRPr="007575A7">
        <w:rPr>
          <w:rFonts w:hint="eastAsia"/>
          <w:color w:val="808080"/>
          <w:lang w:eastAsia="zh-CN"/>
        </w:rPr>
        <w:t>x</w:t>
      </w:r>
      <w:r w:rsidRPr="007575A7">
        <w:rPr>
          <w:color w:val="808080"/>
          <w:lang w:eastAsia="zh-CN"/>
        </w:rPr>
        <w:t xml:space="preserve">65'               </w:t>
      </w:r>
    </w:p>
    <w:p w14:paraId="170110C8"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expectationTargets:</w:t>
      </w:r>
    </w:p>
    <w:p w14:paraId="1EED75EA"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targetName: 'MaxNumberofPDUsessions'</w:t>
      </w:r>
    </w:p>
    <w:p w14:paraId="16D160C3"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targetCondition: 'IS_</w:t>
      </w:r>
      <w:r w:rsidRPr="007575A7">
        <w:rPr>
          <w:rFonts w:hint="eastAsia"/>
          <w:color w:val="808080"/>
          <w:lang w:eastAsia="zh-CN"/>
        </w:rPr>
        <w:t>LESS</w:t>
      </w:r>
      <w:r w:rsidRPr="007575A7">
        <w:rPr>
          <w:color w:val="808080"/>
          <w:lang w:eastAsia="zh-CN"/>
        </w:rPr>
        <w:t>_THAN'</w:t>
      </w:r>
    </w:p>
    <w:p w14:paraId="7979C8A4"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targetValueRange: '250000'</w:t>
      </w:r>
    </w:p>
    <w:p w14:paraId="5013376F"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targetName: 'maxNumberofRegisteredsubscribers'</w:t>
      </w:r>
    </w:p>
    <w:p w14:paraId="0C4280E8"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targetCondition: 'IS_LESS_THAN'</w:t>
      </w:r>
    </w:p>
    <w:p w14:paraId="4BAE9246" w14:textId="2225E418" w:rsidR="004B06F8" w:rsidRDefault="00775FFD" w:rsidP="004B06F8">
      <w:pPr>
        <w:pStyle w:val="PL"/>
        <w:shd w:val="clear" w:color="auto" w:fill="E7E6E6"/>
        <w:rPr>
          <w:color w:val="808080"/>
          <w:lang w:eastAsia="zh-CN"/>
        </w:rPr>
      </w:pPr>
      <w:r w:rsidRPr="007575A7">
        <w:rPr>
          <w:color w:val="808080"/>
          <w:lang w:eastAsia="zh-CN"/>
        </w:rPr>
        <w:t xml:space="preserve">          targetValueRange: '2500'    </w:t>
      </w:r>
    </w:p>
    <w:p w14:paraId="032E6313" w14:textId="77777777" w:rsidR="004B06F8" w:rsidRPr="00C32072" w:rsidRDefault="004B06F8" w:rsidP="004B06F8">
      <w:pPr>
        <w:pStyle w:val="PL"/>
        <w:shd w:val="clear" w:color="auto" w:fill="E7E6E6"/>
        <w:rPr>
          <w:color w:val="808080"/>
          <w:lang w:eastAsia="zh-CN"/>
        </w:rPr>
      </w:pPr>
      <w:r w:rsidRPr="00C32072">
        <w:rPr>
          <w:color w:val="808080"/>
          <w:lang w:eastAsia="zh-CN"/>
        </w:rPr>
        <w:t xml:space="preserve">  intentPriority: '</w:t>
      </w:r>
      <w:r>
        <w:rPr>
          <w:color w:val="808080"/>
          <w:lang w:eastAsia="zh-CN"/>
        </w:rPr>
        <w:t>3</w:t>
      </w:r>
      <w:r w:rsidRPr="00C32072">
        <w:rPr>
          <w:color w:val="808080"/>
          <w:lang w:eastAsia="zh-CN"/>
        </w:rPr>
        <w:t>'</w:t>
      </w:r>
    </w:p>
    <w:p w14:paraId="259B79A4" w14:textId="77777777" w:rsidR="004B06F8" w:rsidRDefault="004B06F8" w:rsidP="004B06F8">
      <w:pPr>
        <w:pStyle w:val="PL"/>
        <w:shd w:val="clear" w:color="auto" w:fill="E7E6E6"/>
        <w:rPr>
          <w:color w:val="808080"/>
          <w:lang w:eastAsia="zh-CN"/>
        </w:rPr>
      </w:pPr>
      <w:r w:rsidRPr="00C32072">
        <w:rPr>
          <w:color w:val="808080"/>
          <w:lang w:eastAsia="zh-CN"/>
        </w:rPr>
        <w:t xml:space="preserve">  observationPeriod: '</w:t>
      </w:r>
      <w:r>
        <w:rPr>
          <w:color w:val="808080"/>
          <w:lang w:eastAsia="zh-CN"/>
        </w:rPr>
        <w:t>60</w:t>
      </w:r>
      <w:r w:rsidRPr="00C32072">
        <w:rPr>
          <w:color w:val="808080"/>
          <w:lang w:eastAsia="zh-CN"/>
        </w:rPr>
        <w:t>'</w:t>
      </w:r>
    </w:p>
    <w:p w14:paraId="5C935B4D" w14:textId="589642B9" w:rsidR="004B06F8" w:rsidRPr="007575A7" w:rsidRDefault="004B06F8" w:rsidP="004B06F8">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intentReportReference: </w:t>
      </w:r>
      <w:r w:rsidRPr="007575A7">
        <w:rPr>
          <w:color w:val="808080"/>
          <w:lang w:eastAsia="zh-CN"/>
        </w:rPr>
        <w:t>'</w:t>
      </w:r>
      <w:r>
        <w:rPr>
          <w:color w:val="808080"/>
          <w:lang w:eastAsia="zh-CN"/>
        </w:rPr>
        <w:t>IntentReport_7</w:t>
      </w:r>
      <w:r w:rsidRPr="007575A7">
        <w:rPr>
          <w:color w:val="808080"/>
          <w:lang w:eastAsia="zh-CN"/>
        </w:rPr>
        <w:t>'</w:t>
      </w:r>
    </w:p>
    <w:bookmarkEnd w:id="1122"/>
    <w:p w14:paraId="32E0BFB0" w14:textId="77777777" w:rsidR="00A84FA6" w:rsidRDefault="00A84FA6" w:rsidP="00A84FA6">
      <w:pPr>
        <w:rPr>
          <w:noProof/>
        </w:rPr>
      </w:pPr>
    </w:p>
    <w:p w14:paraId="73267FED" w14:textId="1164B274" w:rsidR="00A84FA6" w:rsidRDefault="00A84FA6" w:rsidP="00A84FA6">
      <w:pPr>
        <w:pStyle w:val="Heading1"/>
      </w:pPr>
      <w:bookmarkStart w:id="1123" w:name="_CRD_8"/>
      <w:bookmarkStart w:id="1124" w:name="_Toc202514920"/>
      <w:bookmarkEnd w:id="1123"/>
      <w:r>
        <w:lastRenderedPageBreak/>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1124"/>
    </w:p>
    <w:p w14:paraId="2706A1C2" w14:textId="77777777" w:rsidR="00A84FA6" w:rsidRPr="00DC2B76" w:rsidRDefault="00A84FA6" w:rsidP="00A84FA6">
      <w:pPr>
        <w:pStyle w:val="PL"/>
        <w:shd w:val="clear" w:color="auto" w:fill="E7E6E6"/>
        <w:rPr>
          <w:color w:val="808080"/>
          <w:lang w:eastAsia="zh-CN"/>
        </w:rPr>
      </w:pPr>
      <w:bookmarkStart w:id="1125" w:name="_MCCTEMPBM_CRPT19430553___5"/>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w:t>
      </w:r>
      <w:r w:rsidR="00AE2D76">
        <w:rPr>
          <w:color w:val="808080"/>
          <w:lang w:eastAsia="zh-CN"/>
        </w:rPr>
        <w:t>Time</w:t>
      </w:r>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bookmarkEnd w:id="1125"/>
    <w:p w14:paraId="7CA734F2" w14:textId="77777777" w:rsidR="00775FFD" w:rsidRDefault="00775FFD" w:rsidP="00097EAB"/>
    <w:p w14:paraId="7E80523B" w14:textId="34413015" w:rsidR="002E439F" w:rsidRDefault="002E439F" w:rsidP="002E439F">
      <w:pPr>
        <w:pStyle w:val="Heading1"/>
      </w:pPr>
      <w:bookmarkStart w:id="1126" w:name="_CRD_9"/>
      <w:bookmarkStart w:id="1127" w:name="_Toc146286155"/>
      <w:bookmarkStart w:id="1128" w:name="_Toc202514921"/>
      <w:bookmarkEnd w:id="1126"/>
      <w:r>
        <w:t>D.</w:t>
      </w:r>
      <w:r>
        <w:rPr>
          <w:lang w:eastAsia="zh-CN"/>
        </w:rPr>
        <w:t>9</w:t>
      </w:r>
      <w:r>
        <w:tab/>
        <w:t xml:space="preserve">YAML document example for Intent containing an expectation for delivering </w:t>
      </w:r>
      <w:bookmarkEnd w:id="1127"/>
      <w:r>
        <w:t>radio service</w:t>
      </w:r>
      <w:bookmarkEnd w:id="1128"/>
    </w:p>
    <w:p w14:paraId="0C475F56" w14:textId="77777777" w:rsidR="00AE2D76" w:rsidRDefault="002E439F" w:rsidP="00AE2D76">
      <w:pPr>
        <w:pStyle w:val="PL"/>
        <w:shd w:val="clear" w:color="auto" w:fill="E7E6E6"/>
        <w:rPr>
          <w:color w:val="808080"/>
        </w:rPr>
      </w:pPr>
      <w:bookmarkStart w:id="1129" w:name="_MCCTEMPBM_CRPT19430554___5"/>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B83EF5" w:rsidRDefault="002E439F" w:rsidP="002E439F">
      <w:pPr>
        <w:pStyle w:val="PL"/>
        <w:shd w:val="clear" w:color="auto" w:fill="E7E6E6"/>
        <w:rPr>
          <w:color w:val="808080"/>
          <w:lang w:val="fr-FR"/>
        </w:rPr>
      </w:pPr>
      <w:r w:rsidRPr="00014E88">
        <w:rPr>
          <w:color w:val="808080"/>
        </w:rPr>
        <w:t xml:space="preserve">              </w:t>
      </w:r>
      <w:r w:rsidRPr="00B83EF5">
        <w:rPr>
          <w:color w:val="808080"/>
          <w:lang w:val="fr-FR"/>
        </w:rPr>
        <w:t xml:space="preserve">contextValueRange: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B83EF5">
        <w:rPr>
          <w:color w:val="808080"/>
          <w:lang w:val="fr-FR"/>
        </w:rPr>
        <w:t xml:space="preserve">            </w:t>
      </w:r>
      <w:r w:rsidRPr="00014E88">
        <w:rPr>
          <w:color w:val="808080"/>
        </w:rPr>
        <w:t>-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lastRenderedPageBreak/>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7E8F2F71" w14:textId="1D4A86E6" w:rsidR="00AE2D76" w:rsidRDefault="002E439F" w:rsidP="00AE2D76">
      <w:pPr>
        <w:pStyle w:val="PL"/>
        <w:shd w:val="clear" w:color="auto" w:fill="E7E6E6"/>
        <w:rPr>
          <w:color w:val="808080"/>
        </w:rPr>
      </w:pPr>
      <w:r w:rsidRPr="00014E88">
        <w:rPr>
          <w:color w:val="808080"/>
        </w:rPr>
        <w:t xml:space="preserve">          targetValueRange: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intentPriority: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rFonts w:hint="eastAsia"/>
          <w:color w:val="808080"/>
          <w:lang w:eastAsia="zh-CN"/>
        </w:rPr>
        <w:t>Intent</w:t>
      </w:r>
      <w:r>
        <w:rPr>
          <w:color w:val="808080"/>
        </w:rPr>
        <w:t>Report_8</w:t>
      </w:r>
      <w:r w:rsidRPr="00014E88">
        <w:rPr>
          <w:color w:val="808080"/>
        </w:rPr>
        <w:t>'</w:t>
      </w:r>
    </w:p>
    <w:bookmarkEnd w:id="1129"/>
    <w:p w14:paraId="6A23D871" w14:textId="77777777" w:rsidR="002E439F" w:rsidRPr="00506640" w:rsidRDefault="002E439F" w:rsidP="00097EAB"/>
    <w:p w14:paraId="3F94833B" w14:textId="52B2F2A6" w:rsidR="00A84FA6" w:rsidRDefault="00A84FA6" w:rsidP="00A84FA6">
      <w:pPr>
        <w:pStyle w:val="Heading8"/>
      </w:pPr>
      <w:bookmarkStart w:id="1130" w:name="_CRAnnexEinformative"/>
      <w:bookmarkStart w:id="1131" w:name="_Toc202514922"/>
      <w:bookmarkEnd w:id="1130"/>
      <w:r w:rsidRPr="00965E93">
        <w:t xml:space="preserve">Annex </w:t>
      </w:r>
      <w:r>
        <w:t>E</w:t>
      </w:r>
      <w:r w:rsidR="00781805">
        <w:t xml:space="preserve"> (informative)</w:t>
      </w:r>
      <w:r w:rsidRPr="00965E93">
        <w:t>:</w:t>
      </w:r>
      <w:r>
        <w:t xml:space="preserve"> Intent management procedures</w:t>
      </w:r>
      <w:bookmarkEnd w:id="1131"/>
    </w:p>
    <w:p w14:paraId="3F7B3DDC" w14:textId="581A488E" w:rsidR="00A84FA6" w:rsidRPr="00965E93" w:rsidRDefault="00A84FA6" w:rsidP="00A84FA6">
      <w:pPr>
        <w:pStyle w:val="Heading2"/>
        <w:rPr>
          <w:lang w:eastAsia="zh-CN"/>
        </w:rPr>
      </w:pPr>
      <w:bookmarkStart w:id="1132" w:name="_CRE_1"/>
      <w:bookmarkStart w:id="1133" w:name="_Toc202514923"/>
      <w:bookmarkEnd w:id="1132"/>
      <w:r>
        <w:rPr>
          <w:lang w:eastAsia="zh-CN"/>
        </w:rPr>
        <w:t>E.1</w:t>
      </w:r>
      <w:r>
        <w:rPr>
          <w:lang w:eastAsia="zh-CN"/>
        </w:rPr>
        <w:tab/>
        <w:t>Basic intent report management</w:t>
      </w:r>
      <w:bookmarkEnd w:id="1133"/>
    </w:p>
    <w:p w14:paraId="7600E913" w14:textId="3541ED6B" w:rsidR="00A84FA6" w:rsidRDefault="00A84FA6" w:rsidP="00A84FA6">
      <w:pPr>
        <w:pStyle w:val="Heading3"/>
        <w:rPr>
          <w:lang w:eastAsia="zh-CN"/>
        </w:rPr>
      </w:pPr>
      <w:bookmarkStart w:id="1134" w:name="_CRE_1_1"/>
      <w:bookmarkStart w:id="1135" w:name="_Toc202514924"/>
      <w:bookmarkEnd w:id="1134"/>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1135"/>
    </w:p>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C37C18">
      <w:pPr>
        <w:pStyle w:val="TH"/>
        <w:rPr>
          <w:rFonts w:eastAsia="SimSun"/>
        </w:rPr>
      </w:pPr>
      <w:bookmarkStart w:id="1136" w:name="_PERM_MCCTEMPBM_CRPT19430555___4"/>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1137" w:name="_CRFigureE_1_11"/>
      <w:bookmarkEnd w:id="1136"/>
      <w:r w:rsidRPr="00506640">
        <w:rPr>
          <w:lang w:eastAsia="zh-CN"/>
        </w:rPr>
        <w:t xml:space="preserve">Figure </w:t>
      </w:r>
      <w:bookmarkEnd w:id="1137"/>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1138" w:name="_CRE_1_2"/>
      <w:bookmarkStart w:id="1139" w:name="_Toc202514925"/>
      <w:bookmarkEnd w:id="1138"/>
      <w:r>
        <w:rPr>
          <w:lang w:eastAsia="zh-CN"/>
        </w:rPr>
        <w:lastRenderedPageBreak/>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1139"/>
    </w:p>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C37C18">
      <w:pPr>
        <w:pStyle w:val="TH"/>
        <w:rPr>
          <w:rFonts w:eastAsia="SimSun"/>
        </w:rPr>
      </w:pPr>
      <w:bookmarkStart w:id="1140" w:name="_PERM_MCCTEMPBM_CRPT19430556___4"/>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bookmarkStart w:id="1141" w:name="_CRFigureE_1_21"/>
      <w:bookmarkEnd w:id="1140"/>
      <w:r w:rsidRPr="00506640">
        <w:rPr>
          <w:lang w:eastAsia="zh-CN"/>
        </w:rPr>
        <w:t xml:space="preserve">Figure </w:t>
      </w:r>
      <w:bookmarkEnd w:id="1141"/>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1142" w:name="_CRE_2"/>
      <w:bookmarkStart w:id="1143" w:name="_Toc202514926"/>
      <w:bookmarkEnd w:id="1142"/>
      <w:r>
        <w:t>E.2</w:t>
      </w:r>
      <w:r>
        <w:tab/>
        <w:t>Intent Handling Capability obtaining</w:t>
      </w:r>
      <w:bookmarkEnd w:id="1143"/>
    </w:p>
    <w:p w14:paraId="41279F39" w14:textId="692B4E48" w:rsidR="00A84FA6" w:rsidRPr="008A2497" w:rsidRDefault="00A84FA6" w:rsidP="00A84FA6">
      <w:pPr>
        <w:pStyle w:val="Heading3"/>
        <w:rPr>
          <w:lang w:eastAsia="zh-CN"/>
        </w:rPr>
      </w:pPr>
      <w:bookmarkStart w:id="1144" w:name="_CRE_2_1"/>
      <w:bookmarkStart w:id="1145" w:name="_Toc202514927"/>
      <w:bookmarkEnd w:id="1144"/>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1145"/>
    </w:p>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C37C18">
      <w:pPr>
        <w:pStyle w:val="TH"/>
        <w:rPr>
          <w:rFonts w:eastAsia="SimSun"/>
        </w:rPr>
      </w:pPr>
      <w:r w:rsidRPr="00C37C18">
        <w:rPr>
          <w:noProof/>
        </w:rPr>
        <w:lastRenderedPageBreak/>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1146" w:name="_CRFigureE_2_11"/>
      <w:r w:rsidRPr="00506640">
        <w:rPr>
          <w:lang w:eastAsia="zh-CN"/>
        </w:rPr>
        <w:t xml:space="preserve">Figure </w:t>
      </w:r>
      <w:bookmarkEnd w:id="1146"/>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Pr="00C37C18" w:rsidRDefault="00A84FA6" w:rsidP="00A84FA6">
      <w:pPr>
        <w:pStyle w:val="B1"/>
        <w:rPr>
          <w:lang w:eastAsia="zh-CN"/>
        </w:rPr>
      </w:pPr>
      <w:r w:rsidRPr="00C37C18">
        <w:rPr>
          <w:lang w:eastAsia="zh-CN"/>
        </w:rPr>
        <w:t>1.</w:t>
      </w:r>
      <w:r w:rsidRPr="00C37C18">
        <w:rPr>
          <w:lang w:eastAsia="zh-CN"/>
        </w:rPr>
        <w:tab/>
        <w:t xml:space="preserve">MnS Consumer sends a request to query intent handling capabilities supported by an intentHandlingFunction (see getMOIAttributes operation defined in TS 28.532[3]) to MnS Producer </w:t>
      </w:r>
      <w:r w:rsidRPr="00C37C18">
        <w:rPr>
          <w:rFonts w:hint="eastAsia"/>
          <w:lang w:eastAsia="zh-CN"/>
        </w:rPr>
        <w:t>with</w:t>
      </w:r>
      <w:r w:rsidRPr="00C37C18">
        <w:rPr>
          <w:lang w:eastAsia="zh-CN"/>
        </w:rPr>
        <w:t xml:space="preserve"> 'objectInstance' of the existing IntentHandlingFunction MOI and a list of attribute names of IntentHandlingFunction (including attribute 'intentHandlingCapability</w:t>
      </w:r>
      <w:r w:rsidRPr="00C37C18">
        <w:rPr>
          <w:rFonts w:hint="eastAsia"/>
          <w:lang w:eastAsia="zh-CN"/>
        </w:rPr>
        <w:t>List</w:t>
      </w:r>
      <w:r w:rsidRPr="00C37C18">
        <w:rPr>
          <w:lang w:eastAsia="zh-CN"/>
        </w:rPr>
        <w:t>', see clause 6.2.1.2.3)</w:t>
      </w:r>
      <w:r w:rsidRPr="00C37C18">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1147" w:name="_CRAnnexFinformative"/>
      <w:bookmarkStart w:id="1148" w:name="_Toc146286134"/>
      <w:bookmarkStart w:id="1149" w:name="_Toc202514928"/>
      <w:bookmarkEnd w:id="1147"/>
      <w:r w:rsidRPr="002E439F">
        <w:t xml:space="preserve">Annex </w:t>
      </w:r>
      <w:r>
        <w:t>F</w:t>
      </w:r>
      <w:r w:rsidRPr="002E439F">
        <w:t xml:space="preserve"> (informative):</w:t>
      </w:r>
      <w:r w:rsidRPr="002E439F">
        <w:br/>
      </w:r>
      <w:bookmarkEnd w:id="1148"/>
      <w:r w:rsidRPr="002E439F">
        <w:t>Potential deployment scenarios for intent interface</w:t>
      </w:r>
      <w:bookmarkEnd w:id="1149"/>
    </w:p>
    <w:p w14:paraId="56B6799B" w14:textId="41426E51" w:rsidR="002E439F" w:rsidRDefault="002E439F" w:rsidP="002E439F">
      <w:pPr>
        <w:pStyle w:val="Heading2"/>
        <w:rPr>
          <w:lang w:eastAsia="zh-CN"/>
        </w:rPr>
      </w:pPr>
      <w:bookmarkStart w:id="1150" w:name="_CRF_1"/>
      <w:bookmarkStart w:id="1151" w:name="_Toc202514929"/>
      <w:bookmarkEnd w:id="1150"/>
      <w:r>
        <w:rPr>
          <w:lang w:eastAsia="zh-CN"/>
        </w:rPr>
        <w:t>F.1</w:t>
      </w:r>
      <w:r>
        <w:rPr>
          <w:lang w:eastAsia="zh-CN"/>
        </w:rPr>
        <w:tab/>
        <w:t>Description</w:t>
      </w:r>
      <w:bookmarkEnd w:id="1151"/>
    </w:p>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0A2533" w:rsidRDefault="002E439F" w:rsidP="002E439F">
      <w:r w:rsidRPr="000A2533">
        <w:t>The present clause provides potential deployment scenarios for intent interface for the management of 3GPP network and services.</w:t>
      </w:r>
    </w:p>
    <w:p w14:paraId="621AB841" w14:textId="07BFE06A" w:rsidR="002E439F" w:rsidRDefault="002E439F" w:rsidP="002E439F">
      <w:pPr>
        <w:pStyle w:val="Heading2"/>
        <w:rPr>
          <w:lang w:eastAsia="zh-CN"/>
        </w:rPr>
      </w:pPr>
      <w:bookmarkStart w:id="1152" w:name="_CRF_2"/>
      <w:bookmarkStart w:id="1153" w:name="_Toc202514930"/>
      <w:bookmarkEnd w:id="1152"/>
      <w:r>
        <w:rPr>
          <w:lang w:eastAsia="zh-CN"/>
        </w:rPr>
        <w:t>F.2</w:t>
      </w:r>
      <w:r>
        <w:rPr>
          <w:lang w:eastAsia="zh-CN"/>
        </w:rPr>
        <w:tab/>
      </w:r>
      <w:r w:rsidRPr="00A26893">
        <w:rPr>
          <w:lang w:eastAsia="zh-CN"/>
        </w:rPr>
        <w:t>Potential deployment scenario#1</w:t>
      </w:r>
      <w:bookmarkEnd w:id="1153"/>
    </w:p>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0A2533">
      <w:pPr>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lastRenderedPageBreak/>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154" w:name="_CRFigureF_21"/>
      <w:r>
        <w:rPr>
          <w:lang w:eastAsia="zh-CN" w:bidi="ar-KW"/>
        </w:rPr>
        <w:t xml:space="preserve">Figure </w:t>
      </w:r>
      <w:bookmarkEnd w:id="1154"/>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155" w:name="_CRF_3"/>
      <w:bookmarkStart w:id="1156" w:name="_Toc138424080"/>
      <w:bookmarkStart w:id="1157" w:name="_Toc202514931"/>
      <w:bookmarkEnd w:id="1155"/>
      <w:r>
        <w:rPr>
          <w:lang w:eastAsia="zh-CN"/>
        </w:rPr>
        <w:t>F.3</w:t>
      </w:r>
      <w:r>
        <w:rPr>
          <w:lang w:eastAsia="zh-CN"/>
        </w:rPr>
        <w:tab/>
        <w:t>Potential deployment scenario#2</w:t>
      </w:r>
      <w:bookmarkEnd w:id="1156"/>
      <w:bookmarkEnd w:id="1157"/>
    </w:p>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158" w:name="_CRFigureF_31"/>
      <w:r>
        <w:rPr>
          <w:lang w:eastAsia="zh-CN" w:bidi="ar-KW"/>
        </w:rPr>
        <w:t xml:space="preserve">Figure </w:t>
      </w:r>
      <w:bookmarkEnd w:id="1158"/>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r>
        <w:t>-</w:t>
      </w:r>
      <w:r>
        <w:tab/>
      </w:r>
      <w:r w:rsidR="002E439F">
        <w:t>Mapping the 3GPP and the TM Forum intentExpectation Models described in Annex C.</w:t>
      </w:r>
    </w:p>
    <w:p w14:paraId="3272CBC1" w14:textId="53267B32" w:rsidR="00054A22" w:rsidRPr="00506640" w:rsidRDefault="00080512" w:rsidP="005E6A04">
      <w:pPr>
        <w:pStyle w:val="Heading8"/>
      </w:pPr>
      <w:bookmarkStart w:id="1159" w:name="_CRAnnexGinformative"/>
      <w:bookmarkEnd w:id="1159"/>
      <w:r w:rsidRPr="00506640">
        <w:br w:type="page"/>
      </w:r>
      <w:bookmarkStart w:id="1160" w:name="_Toc106192995"/>
      <w:bookmarkStart w:id="1161" w:name="_Toc202514932"/>
      <w:r w:rsidRPr="00506640">
        <w:lastRenderedPageBreak/>
        <w:t xml:space="preserve">Annex </w:t>
      </w:r>
      <w:r w:rsidR="002E439F">
        <w:t>G</w:t>
      </w:r>
      <w:r w:rsidR="00C971BE" w:rsidRPr="00506640">
        <w:t xml:space="preserve"> </w:t>
      </w:r>
      <w:r w:rsidRPr="00506640">
        <w:t>(informative):</w:t>
      </w:r>
      <w:r w:rsidRPr="00506640">
        <w:br/>
        <w:t>Change history</w:t>
      </w:r>
      <w:bookmarkStart w:id="1162" w:name="historyclause"/>
      <w:bookmarkEnd w:id="1160"/>
      <w:bookmarkEnd w:id="1161"/>
      <w:bookmarkEnd w:id="1162"/>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0A2533" w:rsidRDefault="003C3971" w:rsidP="000A2533">
            <w:pPr>
              <w:pStyle w:val="TAH"/>
              <w:rPr>
                <w:sz w:val="16"/>
                <w:szCs w:val="16"/>
              </w:rPr>
            </w:pPr>
            <w:r w:rsidRPr="000A2533">
              <w:rPr>
                <w:sz w:val="16"/>
                <w:szCs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0A2533" w:rsidRDefault="00DF2B1F" w:rsidP="000A2533">
            <w:pPr>
              <w:pStyle w:val="TAH"/>
              <w:rPr>
                <w:sz w:val="16"/>
                <w:szCs w:val="16"/>
              </w:rPr>
            </w:pPr>
            <w:r w:rsidRPr="000A2533">
              <w:rPr>
                <w:sz w:val="16"/>
                <w:szCs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0A2533" w:rsidRDefault="003C3971" w:rsidP="000A2533">
            <w:pPr>
              <w:pStyle w:val="TAH"/>
              <w:rPr>
                <w:sz w:val="16"/>
                <w:szCs w:val="16"/>
              </w:rPr>
            </w:pPr>
            <w:r w:rsidRPr="000A2533">
              <w:rPr>
                <w:sz w:val="16"/>
                <w:szCs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0A2533" w:rsidRDefault="003C3971" w:rsidP="000A2533">
            <w:pPr>
              <w:pStyle w:val="TAH"/>
              <w:rPr>
                <w:sz w:val="16"/>
                <w:szCs w:val="16"/>
              </w:rPr>
            </w:pPr>
            <w:r w:rsidRPr="000A2533">
              <w:rPr>
                <w:sz w:val="16"/>
                <w:szCs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0A2533" w:rsidRDefault="003C3971" w:rsidP="000A2533">
            <w:pPr>
              <w:pStyle w:val="TAH"/>
              <w:rPr>
                <w:sz w:val="16"/>
                <w:szCs w:val="16"/>
              </w:rPr>
            </w:pPr>
            <w:r w:rsidRPr="000A2533">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0A2533" w:rsidRDefault="003C3971" w:rsidP="000A2533">
            <w:pPr>
              <w:pStyle w:val="TAH"/>
              <w:rPr>
                <w:sz w:val="16"/>
                <w:szCs w:val="16"/>
              </w:rPr>
            </w:pPr>
            <w:r w:rsidRPr="000A2533">
              <w:rPr>
                <w:sz w:val="16"/>
                <w:szCs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0A2533" w:rsidRDefault="003C3971" w:rsidP="000A2533">
            <w:pPr>
              <w:pStyle w:val="TAH"/>
              <w:rPr>
                <w:sz w:val="16"/>
                <w:szCs w:val="16"/>
              </w:rPr>
            </w:pPr>
            <w:r w:rsidRPr="000A2533">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0A2533" w:rsidRDefault="003C3971" w:rsidP="000A2533">
            <w:pPr>
              <w:pStyle w:val="TAH"/>
              <w:rPr>
                <w:sz w:val="16"/>
                <w:szCs w:val="16"/>
              </w:rPr>
            </w:pPr>
            <w:r w:rsidRPr="000A2533">
              <w:rPr>
                <w:sz w:val="16"/>
                <w:szCs w:val="16"/>
              </w:rPr>
              <w:t>New</w:t>
            </w:r>
            <w:r w:rsidR="00D060EE" w:rsidRPr="000A2533">
              <w:rPr>
                <w:sz w:val="16"/>
                <w:szCs w:val="16"/>
              </w:rPr>
              <w:t xml:space="preserve"> </w:t>
            </w:r>
            <w:r w:rsidRPr="000A2533">
              <w:rPr>
                <w:sz w:val="16"/>
                <w:szCs w:val="16"/>
              </w:rPr>
              <w:t>vers</w:t>
            </w:r>
            <w:r w:rsidR="00DF2B1F" w:rsidRPr="000A2533">
              <w:rPr>
                <w:sz w:val="16"/>
                <w:szCs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sz w:val="16"/>
                <w:szCs w:val="16"/>
              </w:rPr>
            </w:pPr>
            <w:r>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sz w:val="16"/>
                <w:szCs w:val="16"/>
              </w:rPr>
            </w:pPr>
            <w:r>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sz w:val="16"/>
                <w:szCs w:val="16"/>
              </w:rPr>
            </w:pPr>
            <w:r>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sz w:val="16"/>
                <w:szCs w:val="16"/>
              </w:rPr>
            </w:pPr>
            <w:r>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sz w:val="16"/>
                <w:szCs w:val="16"/>
              </w:rPr>
            </w:pPr>
            <w:r>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Default="00B83EF5" w:rsidP="00B83EF5">
            <w:pPr>
              <w:pStyle w:val="TAL"/>
              <w:keepNext w:val="0"/>
              <w:rPr>
                <w:sz w:val="16"/>
                <w:szCs w:val="16"/>
              </w:rPr>
            </w:pPr>
            <w:r>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Default="00B83EF5" w:rsidP="00B83EF5">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Default="00B83EF5" w:rsidP="00B83EF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Default="00B83EF5" w:rsidP="00B83EF5">
            <w:pPr>
              <w:pStyle w:val="TAL"/>
              <w:keepNext w:val="0"/>
              <w:rPr>
                <w:sz w:val="16"/>
                <w:szCs w:val="16"/>
              </w:rPr>
            </w:pPr>
            <w:r>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Default="00B83EF5" w:rsidP="00B83EF5">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Default="00B83EF5" w:rsidP="00B83EF5">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Default="00B83EF5" w:rsidP="00B83EF5">
            <w:pPr>
              <w:pStyle w:val="TAL"/>
              <w:keepNext w:val="0"/>
              <w:rPr>
                <w:sz w:val="16"/>
                <w:szCs w:val="16"/>
              </w:rPr>
            </w:pPr>
            <w:r w:rsidRPr="00B83EF5">
              <w:rPr>
                <w:rFonts w:cs="Arial"/>
                <w:sz w:val="16"/>
                <w:szCs w:val="16"/>
                <w:lang w:eastAsia="ko-KR"/>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Default="00B83EF5" w:rsidP="00B83EF5">
            <w:pPr>
              <w:pStyle w:val="TAL"/>
              <w:keepNext w:val="0"/>
              <w:rPr>
                <w:sz w:val="16"/>
                <w:szCs w:val="16"/>
              </w:rPr>
            </w:pPr>
            <w:r w:rsidRPr="00B83EF5">
              <w:rPr>
                <w:rFonts w:cs="Arial"/>
                <w:sz w:val="16"/>
                <w:szCs w:val="16"/>
                <w:lang w:eastAsia="ko-KR"/>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Default="00B83EF5" w:rsidP="00B83EF5">
            <w:pPr>
              <w:pStyle w:val="TAC"/>
              <w:keepNext w:val="0"/>
              <w:rPr>
                <w:sz w:val="16"/>
                <w:szCs w:val="16"/>
              </w:rPr>
            </w:pPr>
            <w:r w:rsidRPr="00B83EF5">
              <w:rPr>
                <w:rFonts w:cs="Arial"/>
                <w:sz w:val="16"/>
                <w:szCs w:val="16"/>
                <w:lang w:eastAsia="ko-KR"/>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Default="00B83EF5" w:rsidP="00B83EF5">
            <w:pPr>
              <w:pStyle w:val="TAL"/>
              <w:keepNext w:val="0"/>
              <w:rPr>
                <w:sz w:val="16"/>
                <w:szCs w:val="16"/>
              </w:rPr>
            </w:pPr>
            <w:r w:rsidRPr="00B83EF5">
              <w:rPr>
                <w:rFonts w:cs="Arial"/>
                <w:sz w:val="16"/>
                <w:szCs w:val="16"/>
                <w:lang w:eastAsia="ko-KR"/>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Default="00B83EF5" w:rsidP="00B83EF5">
            <w:pPr>
              <w:pStyle w:val="TAL"/>
              <w:keepNext w:val="0"/>
              <w:rPr>
                <w:sz w:val="16"/>
                <w:szCs w:val="16"/>
              </w:rPr>
            </w:pPr>
            <w:r w:rsidRPr="00B83EF5">
              <w:rPr>
                <w:rFonts w:cs="Arial"/>
                <w:sz w:val="16"/>
                <w:szCs w:val="16"/>
                <w:lang w:eastAsia="ko-KR"/>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37474E" w:rsidRPr="00506640" w14:paraId="5E8F389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BE0BCB" w14:textId="3E681784" w:rsidR="0037474E" w:rsidRPr="00B83EF5" w:rsidRDefault="0037474E" w:rsidP="0037474E">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D735E6" w14:textId="29C1F0F7" w:rsidR="0037474E" w:rsidRPr="00B83EF5" w:rsidRDefault="0037474E" w:rsidP="0037474E">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3B9983" w14:textId="59EE36CD" w:rsidR="0037474E" w:rsidRPr="00B83EF5" w:rsidRDefault="0037474E" w:rsidP="0037474E">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7D123A" w14:textId="22B942D2" w:rsidR="0037474E" w:rsidRPr="00B83EF5" w:rsidRDefault="0037474E" w:rsidP="0037474E">
            <w:pPr>
              <w:pStyle w:val="TAL"/>
              <w:keepNext w:val="0"/>
              <w:rPr>
                <w:rFonts w:cs="Arial"/>
                <w:sz w:val="16"/>
                <w:szCs w:val="16"/>
                <w:lang w:eastAsia="ko-KR"/>
              </w:rPr>
            </w:pPr>
            <w:r>
              <w:rPr>
                <w:rFonts w:cs="Arial"/>
                <w:sz w:val="16"/>
                <w:szCs w:val="16"/>
              </w:rPr>
              <w:t>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11A88" w14:textId="38453ECB" w:rsidR="0037474E" w:rsidRPr="00B83EF5" w:rsidRDefault="0037474E" w:rsidP="0037474E">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D3969E" w14:textId="5386B6AE" w:rsidR="0037474E" w:rsidRPr="00B83EF5" w:rsidRDefault="0037474E" w:rsidP="0037474E">
            <w:pPr>
              <w:pStyle w:val="TAC"/>
              <w:keepNext w:val="0"/>
              <w:rPr>
                <w:rFonts w:cs="Arial"/>
                <w:sz w:val="16"/>
                <w:szCs w:val="16"/>
                <w:lang w:eastAsia="ko-KR"/>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46029D" w14:textId="721B0F3E" w:rsidR="0037474E" w:rsidRPr="00B83EF5" w:rsidRDefault="0037474E" w:rsidP="0037474E">
            <w:pPr>
              <w:pStyle w:val="TAL"/>
              <w:keepNext w:val="0"/>
              <w:rPr>
                <w:rFonts w:cs="Arial"/>
                <w:sz w:val="16"/>
                <w:szCs w:val="16"/>
                <w:lang w:eastAsia="ko-KR"/>
              </w:rPr>
            </w:pPr>
            <w:r>
              <w:rPr>
                <w:rFonts w:cs="Arial"/>
                <w:sz w:val="16"/>
                <w:szCs w:val="16"/>
              </w:rPr>
              <w:t>Rel-18 CR TS 28.312 Address the CR implementation issue for infeasibilityReasons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F2B5B" w14:textId="2ED56089" w:rsidR="0037474E" w:rsidRDefault="0037474E" w:rsidP="0037474E">
            <w:pPr>
              <w:pStyle w:val="TAC"/>
              <w:keepNext w:val="0"/>
              <w:rPr>
                <w:rFonts w:eastAsia="DengXian"/>
                <w:sz w:val="16"/>
                <w:szCs w:val="16"/>
                <w:lang w:eastAsia="zh-CN"/>
              </w:rPr>
            </w:pPr>
            <w:r>
              <w:rPr>
                <w:rFonts w:eastAsia="DengXian"/>
                <w:sz w:val="16"/>
                <w:szCs w:val="16"/>
                <w:lang w:eastAsia="zh-CN"/>
              </w:rPr>
              <w:t>18.7.0</w:t>
            </w:r>
          </w:p>
        </w:tc>
      </w:tr>
      <w:tr w:rsidR="0037474E" w:rsidRPr="00506640" w14:paraId="3E5F16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41F481" w14:textId="0DAA68C7" w:rsidR="0037474E" w:rsidRPr="00B83EF5" w:rsidRDefault="0037474E" w:rsidP="0037474E">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4DB089" w14:textId="5D82442D" w:rsidR="0037474E" w:rsidRPr="00B83EF5" w:rsidRDefault="0037474E" w:rsidP="0037474E">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7A5B89" w14:textId="1324BC28" w:rsidR="0037474E" w:rsidRPr="00B83EF5" w:rsidRDefault="0037474E" w:rsidP="0037474E">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16673F" w14:textId="0352FD1D" w:rsidR="0037474E" w:rsidRPr="00B83EF5" w:rsidRDefault="0037474E" w:rsidP="0037474E">
            <w:pPr>
              <w:pStyle w:val="TAL"/>
              <w:keepNext w:val="0"/>
              <w:rPr>
                <w:rFonts w:cs="Arial"/>
                <w:sz w:val="16"/>
                <w:szCs w:val="16"/>
                <w:lang w:eastAsia="ko-KR"/>
              </w:rPr>
            </w:pPr>
            <w:r>
              <w:rPr>
                <w:rFonts w:cs="Arial"/>
                <w:sz w:val="16"/>
                <w:szCs w:val="16"/>
              </w:rPr>
              <w:t>0303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39283" w14:textId="21C4E5F4" w:rsidR="0037474E" w:rsidRPr="00B83EF5" w:rsidRDefault="0037474E" w:rsidP="0037474E">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986F08" w14:textId="19B67FC3" w:rsidR="0037474E" w:rsidRPr="00B83EF5" w:rsidRDefault="0037474E" w:rsidP="0037474E">
            <w:pPr>
              <w:pStyle w:val="TAC"/>
              <w:keepNext w:val="0"/>
              <w:rPr>
                <w:rFonts w:cs="Arial"/>
                <w:sz w:val="16"/>
                <w:szCs w:val="16"/>
                <w:lang w:eastAsia="ko-KR"/>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E83C4D" w14:textId="09501636" w:rsidR="0037474E" w:rsidRPr="00B83EF5" w:rsidRDefault="0037474E" w:rsidP="0037474E">
            <w:pPr>
              <w:pStyle w:val="TAL"/>
              <w:keepNext w:val="0"/>
              <w:rPr>
                <w:rFonts w:cs="Arial"/>
                <w:sz w:val="16"/>
                <w:szCs w:val="16"/>
                <w:lang w:eastAsia="ko-KR"/>
              </w:rPr>
            </w:pPr>
            <w:r>
              <w:rPr>
                <w:rFonts w:cs="Arial"/>
                <w:sz w:val="16"/>
                <w:szCs w:val="16"/>
              </w:rPr>
              <w:t>Rel-18 CR TS 28.312 Add attribute names on association lines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5E513A" w14:textId="01F83F22" w:rsidR="0037474E" w:rsidRDefault="0037474E" w:rsidP="0037474E">
            <w:pPr>
              <w:pStyle w:val="TAC"/>
              <w:keepNext w:val="0"/>
              <w:rPr>
                <w:rFonts w:eastAsia="DengXian"/>
                <w:sz w:val="16"/>
                <w:szCs w:val="16"/>
                <w:lang w:eastAsia="zh-CN"/>
              </w:rPr>
            </w:pPr>
            <w:r>
              <w:rPr>
                <w:rFonts w:eastAsia="DengXian"/>
                <w:sz w:val="16"/>
                <w:szCs w:val="16"/>
                <w:lang w:eastAsia="zh-CN"/>
              </w:rPr>
              <w:t>18.7.0</w:t>
            </w:r>
          </w:p>
        </w:tc>
      </w:tr>
      <w:tr w:rsidR="002B4DB9" w:rsidRPr="00506640" w14:paraId="69D68BA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9F0439" w14:textId="66B8CE53" w:rsidR="002B4DB9" w:rsidRDefault="002B4DB9" w:rsidP="0037474E">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71E476" w14:textId="5AD030A0" w:rsidR="002B4DB9" w:rsidRDefault="002B4DB9" w:rsidP="0037474E">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564FF7" w14:textId="1C79D7F9" w:rsidR="002B4DB9" w:rsidRDefault="002B4DB9" w:rsidP="0037474E">
            <w:pPr>
              <w:pStyle w:val="TAC"/>
              <w:keepNext w:val="0"/>
              <w:rPr>
                <w:rFonts w:cs="Arial"/>
                <w:sz w:val="16"/>
                <w:szCs w:val="16"/>
              </w:rPr>
            </w:pPr>
            <w:r>
              <w:rPr>
                <w:rFonts w:cs="Arial"/>
                <w:sz w:val="16"/>
                <w:szCs w:val="16"/>
              </w:rPr>
              <w:t>SP-250535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A46B369" w14:textId="7FE6483B" w:rsidR="002B4DB9" w:rsidRDefault="002B4DB9" w:rsidP="0037474E">
            <w:pPr>
              <w:pStyle w:val="TAL"/>
              <w:keepNext w:val="0"/>
              <w:rPr>
                <w:rFonts w:cs="Arial"/>
                <w:sz w:val="16"/>
                <w:szCs w:val="16"/>
              </w:rPr>
            </w:pPr>
            <w:r>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5DA693" w14:textId="406E0508" w:rsidR="002B4DB9" w:rsidRDefault="002B4DB9" w:rsidP="0037474E">
            <w:pPr>
              <w:pStyle w:val="TAR"/>
              <w:keepNext w:val="0"/>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C30AA" w14:textId="57C3D8A6" w:rsidR="002B4DB9" w:rsidRDefault="002B4DB9" w:rsidP="0037474E">
            <w:pPr>
              <w:pStyle w:val="TAC"/>
              <w:keepNext w:val="0"/>
              <w:rPr>
                <w:rFonts w:cs="Arial"/>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73CCBE" w14:textId="0F5B42DB" w:rsidR="002B4DB9" w:rsidRDefault="002B4DB9" w:rsidP="0037474E">
            <w:pPr>
              <w:pStyle w:val="TAL"/>
              <w:keepNext w:val="0"/>
              <w:rPr>
                <w:rFonts w:cs="Arial"/>
                <w:sz w:val="16"/>
                <w:szCs w:val="16"/>
              </w:rPr>
            </w:pPr>
            <w:r>
              <w:rPr>
                <w:rFonts w:cs="Arial"/>
                <w:sz w:val="16"/>
                <w:szCs w:val="16"/>
              </w:rPr>
              <w:t>Rel-18 CR TS 28.312 Correct import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2467A" w14:textId="3B208A46" w:rsidR="002B4DB9" w:rsidRDefault="002B4DB9" w:rsidP="0037474E">
            <w:pPr>
              <w:pStyle w:val="TAC"/>
              <w:keepNext w:val="0"/>
              <w:rPr>
                <w:rFonts w:eastAsia="DengXian"/>
                <w:sz w:val="16"/>
                <w:szCs w:val="16"/>
                <w:lang w:eastAsia="zh-CN"/>
              </w:rPr>
            </w:pPr>
            <w:r>
              <w:rPr>
                <w:rFonts w:eastAsia="DengXian"/>
                <w:sz w:val="16"/>
                <w:szCs w:val="16"/>
                <w:lang w:eastAsia="zh-CN"/>
              </w:rPr>
              <w:t>18.8.0</w:t>
            </w:r>
          </w:p>
        </w:tc>
      </w:tr>
    </w:tbl>
    <w:p w14:paraId="74F4E12B" w14:textId="77777777" w:rsidR="00B83EF5" w:rsidRPr="00506640" w:rsidRDefault="00B83EF5" w:rsidP="00414877"/>
    <w:sectPr w:rsidR="00B83EF5" w:rsidRPr="0050664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E3B984" w14:textId="77777777" w:rsidR="00D23412" w:rsidRDefault="00D23412">
      <w:r>
        <w:separator/>
      </w:r>
    </w:p>
  </w:endnote>
  <w:endnote w:type="continuationSeparator" w:id="0">
    <w:p w14:paraId="31316D48" w14:textId="77777777" w:rsidR="00D23412" w:rsidRDefault="00D234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Liberation Sans">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E851C" w14:textId="77777777" w:rsidR="000A2533" w:rsidRPr="00C37C18" w:rsidRDefault="000A2533" w:rsidP="00C37C1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C05B1" w14:textId="77777777" w:rsidR="000A2533" w:rsidRDefault="000A253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B1B4B" w14:textId="77777777" w:rsidR="000A2533" w:rsidRPr="00C37C18" w:rsidRDefault="000A2533" w:rsidP="00C37C18">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Pr="00C37C18" w:rsidRDefault="00B911BB" w:rsidP="00C37C18">
    <w:pPr>
      <w:jc w:val="center"/>
      <w:rPr>
        <w:rFonts w:ascii="Arial" w:hAnsi="Arial" w:cs="Arial"/>
        <w:b/>
        <w:i/>
      </w:rPr>
    </w:pPr>
    <w:r w:rsidRPr="00C37C1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E18B13" w14:textId="77777777" w:rsidR="00D23412" w:rsidRDefault="00D23412">
      <w:r>
        <w:separator/>
      </w:r>
    </w:p>
  </w:footnote>
  <w:footnote w:type="continuationSeparator" w:id="0">
    <w:p w14:paraId="6FEF35CF" w14:textId="77777777" w:rsidR="00D23412" w:rsidRDefault="00D234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3B8DD" w14:textId="77777777" w:rsidR="000A2533" w:rsidRDefault="000A253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334A6" w14:textId="77777777" w:rsidR="000A2533" w:rsidRDefault="000A253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DA781" w14:textId="77777777" w:rsidR="000A2533" w:rsidRDefault="000A253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7E3E7210" w:rsidR="00B911BB" w:rsidRDefault="00B911BB">
    <w:pPr>
      <w:framePr w:h="284" w:hRule="exact" w:wrap="around" w:vAnchor="text" w:hAnchor="margin" w:xAlign="right" w:y="1"/>
      <w:rPr>
        <w:rFonts w:ascii="Arial" w:hAnsi="Arial" w:cs="Arial"/>
        <w:b/>
        <w:sz w:val="18"/>
        <w:szCs w:val="18"/>
      </w:rPr>
    </w:pPr>
    <w:r w:rsidRPr="00C37C18">
      <w:rPr>
        <w:rFonts w:ascii="Arial" w:hAnsi="Arial" w:cs="Arial"/>
        <w:b/>
        <w:szCs w:val="18"/>
      </w:rPr>
      <w:fldChar w:fldCharType="begin"/>
    </w:r>
    <w:r w:rsidRPr="00C37C18">
      <w:rPr>
        <w:rFonts w:ascii="Arial" w:hAnsi="Arial" w:cs="Arial"/>
        <w:b/>
        <w:szCs w:val="18"/>
      </w:rPr>
      <w:instrText xml:space="preserve"> STYLEREF ZA </w:instrText>
    </w:r>
    <w:r w:rsidRPr="00C37C18">
      <w:rPr>
        <w:rFonts w:ascii="Arial" w:hAnsi="Arial" w:cs="Arial"/>
        <w:b/>
        <w:szCs w:val="18"/>
      </w:rPr>
      <w:fldChar w:fldCharType="separate"/>
    </w:r>
    <w:r w:rsidR="00B42C59">
      <w:rPr>
        <w:rFonts w:ascii="Arial" w:hAnsi="Arial" w:cs="Arial"/>
        <w:b/>
        <w:noProof/>
        <w:szCs w:val="18"/>
      </w:rPr>
      <w:t>3GPP TS 28.312 V18.8.0 (2025-06)</w:t>
    </w:r>
    <w:r w:rsidRPr="00C37C18">
      <w:rPr>
        <w:rFonts w:ascii="Arial" w:hAnsi="Arial" w:cs="Arial"/>
        <w:b/>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sidRPr="00C37C18">
      <w:rPr>
        <w:rFonts w:ascii="Arial" w:hAnsi="Arial" w:cs="Arial"/>
        <w:b/>
        <w:szCs w:val="18"/>
      </w:rPr>
      <w:fldChar w:fldCharType="begin"/>
    </w:r>
    <w:r w:rsidRPr="00C37C18">
      <w:rPr>
        <w:rFonts w:ascii="Arial" w:hAnsi="Arial" w:cs="Arial"/>
        <w:b/>
        <w:szCs w:val="18"/>
      </w:rPr>
      <w:instrText xml:space="preserve"> PAGE </w:instrText>
    </w:r>
    <w:r w:rsidRPr="00C37C18">
      <w:rPr>
        <w:rFonts w:ascii="Arial" w:hAnsi="Arial" w:cs="Arial"/>
        <w:b/>
        <w:szCs w:val="18"/>
      </w:rPr>
      <w:fldChar w:fldCharType="separate"/>
    </w:r>
    <w:r w:rsidR="008F7264" w:rsidRPr="00C37C18">
      <w:rPr>
        <w:rFonts w:ascii="Arial" w:hAnsi="Arial" w:cs="Arial"/>
        <w:b/>
        <w:noProof/>
        <w:szCs w:val="18"/>
      </w:rPr>
      <w:t>54</w:t>
    </w:r>
    <w:r w:rsidRPr="00C37C18">
      <w:rPr>
        <w:rFonts w:ascii="Arial" w:hAnsi="Arial" w:cs="Arial"/>
        <w:b/>
        <w:szCs w:val="18"/>
      </w:rPr>
      <w:fldChar w:fldCharType="end"/>
    </w:r>
  </w:p>
  <w:p w14:paraId="7F13491C" w14:textId="01036F4E" w:rsidR="00B911BB" w:rsidRDefault="00B911BB">
    <w:pPr>
      <w:framePr w:h="284" w:hRule="exact" w:wrap="around" w:vAnchor="text" w:hAnchor="margin" w:y="7"/>
      <w:rPr>
        <w:rFonts w:ascii="Arial" w:hAnsi="Arial" w:cs="Arial"/>
        <w:b/>
        <w:sz w:val="18"/>
        <w:szCs w:val="18"/>
      </w:rPr>
    </w:pPr>
    <w:r w:rsidRPr="00C37C18">
      <w:rPr>
        <w:rFonts w:ascii="Arial" w:hAnsi="Arial" w:cs="Arial"/>
        <w:b/>
        <w:szCs w:val="18"/>
      </w:rPr>
      <w:fldChar w:fldCharType="begin"/>
    </w:r>
    <w:r w:rsidRPr="00C37C18">
      <w:rPr>
        <w:rFonts w:ascii="Arial" w:hAnsi="Arial" w:cs="Arial"/>
        <w:b/>
        <w:szCs w:val="18"/>
      </w:rPr>
      <w:instrText xml:space="preserve"> STYLEREF ZGSM </w:instrText>
    </w:r>
    <w:r w:rsidRPr="00C37C18">
      <w:rPr>
        <w:rFonts w:ascii="Arial" w:hAnsi="Arial" w:cs="Arial"/>
        <w:b/>
        <w:szCs w:val="18"/>
      </w:rPr>
      <w:fldChar w:fldCharType="separate"/>
    </w:r>
    <w:r w:rsidR="00B42C59">
      <w:rPr>
        <w:rFonts w:ascii="Arial" w:hAnsi="Arial" w:cs="Arial"/>
        <w:b/>
        <w:noProof/>
        <w:szCs w:val="18"/>
      </w:rPr>
      <w:t>Release 18</w:t>
    </w:r>
    <w:r w:rsidRPr="00C37C18">
      <w:rPr>
        <w:rFonts w:ascii="Arial" w:hAnsi="Arial" w:cs="Arial"/>
        <w:b/>
        <w:szCs w:val="18"/>
      </w:rPr>
      <w:fldChar w:fldCharType="end"/>
    </w:r>
  </w:p>
  <w:p w14:paraId="21E8A17F" w14:textId="77777777" w:rsidR="00B911BB" w:rsidRDefault="00B911B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DA01D9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6C8371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87434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DA30E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822CE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14832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88C30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D443D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4222CA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D280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1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7"/>
  </w:num>
  <w:num w:numId="5" w16cid:durableId="1131631851">
    <w:abstractNumId w:val="14"/>
  </w:num>
  <w:num w:numId="6" w16cid:durableId="4077738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9"/>
  </w:num>
  <w:num w:numId="8" w16cid:durableId="533888096">
    <w:abstractNumId w:val="12"/>
  </w:num>
  <w:num w:numId="9" w16cid:durableId="1186946202">
    <w:abstractNumId w:val="21"/>
  </w:num>
  <w:num w:numId="10" w16cid:durableId="1511137168">
    <w:abstractNumId w:val="22"/>
  </w:num>
  <w:num w:numId="11" w16cid:durableId="513156555">
    <w:abstractNumId w:val="16"/>
  </w:num>
  <w:num w:numId="12" w16cid:durableId="1234656568">
    <w:abstractNumId w:val="20"/>
  </w:num>
  <w:num w:numId="13" w16cid:durableId="1976644081">
    <w:abstractNumId w:val="10"/>
  </w:num>
  <w:num w:numId="14" w16cid:durableId="712727628">
    <w:abstractNumId w:val="11"/>
  </w:num>
  <w:num w:numId="15" w16cid:durableId="2098672253">
    <w:abstractNumId w:val="13"/>
  </w:num>
  <w:num w:numId="16" w16cid:durableId="2119441917">
    <w:abstractNumId w:val="18"/>
  </w:num>
  <w:num w:numId="17" w16cid:durableId="568032254">
    <w:abstractNumId w:val="9"/>
  </w:num>
  <w:num w:numId="18" w16cid:durableId="2016036468">
    <w:abstractNumId w:val="7"/>
  </w:num>
  <w:num w:numId="19" w16cid:durableId="1451894781">
    <w:abstractNumId w:val="6"/>
  </w:num>
  <w:num w:numId="20" w16cid:durableId="497693512">
    <w:abstractNumId w:val="5"/>
  </w:num>
  <w:num w:numId="21" w16cid:durableId="528839452">
    <w:abstractNumId w:val="4"/>
  </w:num>
  <w:num w:numId="22" w16cid:durableId="805853534">
    <w:abstractNumId w:val="8"/>
  </w:num>
  <w:num w:numId="23" w16cid:durableId="390615578">
    <w:abstractNumId w:val="3"/>
  </w:num>
  <w:num w:numId="24" w16cid:durableId="524297407">
    <w:abstractNumId w:val="2"/>
  </w:num>
  <w:num w:numId="25" w16cid:durableId="84307788">
    <w:abstractNumId w:val="1"/>
  </w:num>
  <w:num w:numId="26" w16cid:durableId="1623922047">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tKwFAHUMz7I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0D49"/>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76701"/>
    <w:rsid w:val="00080512"/>
    <w:rsid w:val="00084058"/>
    <w:rsid w:val="00084509"/>
    <w:rsid w:val="000910A1"/>
    <w:rsid w:val="000938FE"/>
    <w:rsid w:val="00094188"/>
    <w:rsid w:val="000946FE"/>
    <w:rsid w:val="00097EAB"/>
    <w:rsid w:val="000A2533"/>
    <w:rsid w:val="000B13E6"/>
    <w:rsid w:val="000B1E04"/>
    <w:rsid w:val="000B1F58"/>
    <w:rsid w:val="000B2BC2"/>
    <w:rsid w:val="000B3680"/>
    <w:rsid w:val="000B3B1F"/>
    <w:rsid w:val="000B5A36"/>
    <w:rsid w:val="000C0D12"/>
    <w:rsid w:val="000C305F"/>
    <w:rsid w:val="000C3127"/>
    <w:rsid w:val="000C47C3"/>
    <w:rsid w:val="000C4A64"/>
    <w:rsid w:val="000C67D8"/>
    <w:rsid w:val="000C74ED"/>
    <w:rsid w:val="000D0CD0"/>
    <w:rsid w:val="000D3D15"/>
    <w:rsid w:val="000D4D88"/>
    <w:rsid w:val="000D58AB"/>
    <w:rsid w:val="000D79FB"/>
    <w:rsid w:val="000F5624"/>
    <w:rsid w:val="000F58F4"/>
    <w:rsid w:val="000F7540"/>
    <w:rsid w:val="001026F2"/>
    <w:rsid w:val="001042F4"/>
    <w:rsid w:val="0010780F"/>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3599"/>
    <w:rsid w:val="00175056"/>
    <w:rsid w:val="00180B6B"/>
    <w:rsid w:val="0018296A"/>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423C"/>
    <w:rsid w:val="001C6F7D"/>
    <w:rsid w:val="001D02C2"/>
    <w:rsid w:val="001D4511"/>
    <w:rsid w:val="001D580A"/>
    <w:rsid w:val="001E001B"/>
    <w:rsid w:val="001E07ED"/>
    <w:rsid w:val="001E15FB"/>
    <w:rsid w:val="001E22AA"/>
    <w:rsid w:val="001E5E80"/>
    <w:rsid w:val="001E6B29"/>
    <w:rsid w:val="001F0C1D"/>
    <w:rsid w:val="001F1132"/>
    <w:rsid w:val="001F1546"/>
    <w:rsid w:val="001F168B"/>
    <w:rsid w:val="00201163"/>
    <w:rsid w:val="00201992"/>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4DB9"/>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3F26"/>
    <w:rsid w:val="00316E66"/>
    <w:rsid w:val="003172DC"/>
    <w:rsid w:val="00320E44"/>
    <w:rsid w:val="00322E49"/>
    <w:rsid w:val="00325F94"/>
    <w:rsid w:val="00327DFA"/>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474E"/>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16A01"/>
    <w:rsid w:val="00417B06"/>
    <w:rsid w:val="00417D47"/>
    <w:rsid w:val="00423334"/>
    <w:rsid w:val="004265E8"/>
    <w:rsid w:val="00426DF8"/>
    <w:rsid w:val="004345EC"/>
    <w:rsid w:val="0044227B"/>
    <w:rsid w:val="00442E6B"/>
    <w:rsid w:val="00445C0A"/>
    <w:rsid w:val="004477AC"/>
    <w:rsid w:val="00451DC0"/>
    <w:rsid w:val="00453718"/>
    <w:rsid w:val="004545B9"/>
    <w:rsid w:val="00465515"/>
    <w:rsid w:val="00465A2D"/>
    <w:rsid w:val="00465F2D"/>
    <w:rsid w:val="004704A9"/>
    <w:rsid w:val="0047269E"/>
    <w:rsid w:val="00477B25"/>
    <w:rsid w:val="0048286E"/>
    <w:rsid w:val="00487269"/>
    <w:rsid w:val="0049455F"/>
    <w:rsid w:val="00497066"/>
    <w:rsid w:val="004A1453"/>
    <w:rsid w:val="004A53BF"/>
    <w:rsid w:val="004A6E3C"/>
    <w:rsid w:val="004B06F8"/>
    <w:rsid w:val="004B0908"/>
    <w:rsid w:val="004B52AB"/>
    <w:rsid w:val="004B5B8D"/>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27BA"/>
    <w:rsid w:val="005160C3"/>
    <w:rsid w:val="005178A9"/>
    <w:rsid w:val="00521AC6"/>
    <w:rsid w:val="00521D53"/>
    <w:rsid w:val="005221F8"/>
    <w:rsid w:val="0052266A"/>
    <w:rsid w:val="00523828"/>
    <w:rsid w:val="00526F06"/>
    <w:rsid w:val="00527CFC"/>
    <w:rsid w:val="0053388B"/>
    <w:rsid w:val="00535773"/>
    <w:rsid w:val="0054090E"/>
    <w:rsid w:val="00542023"/>
    <w:rsid w:val="00542AE7"/>
    <w:rsid w:val="00543E6C"/>
    <w:rsid w:val="0054404E"/>
    <w:rsid w:val="00545568"/>
    <w:rsid w:val="00545FDC"/>
    <w:rsid w:val="00555858"/>
    <w:rsid w:val="00563809"/>
    <w:rsid w:val="00565087"/>
    <w:rsid w:val="00565145"/>
    <w:rsid w:val="00565494"/>
    <w:rsid w:val="00565861"/>
    <w:rsid w:val="00565C45"/>
    <w:rsid w:val="00566CAC"/>
    <w:rsid w:val="00570312"/>
    <w:rsid w:val="00570605"/>
    <w:rsid w:val="0057181E"/>
    <w:rsid w:val="00575762"/>
    <w:rsid w:val="00581133"/>
    <w:rsid w:val="0058240F"/>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24A8"/>
    <w:rsid w:val="0070324B"/>
    <w:rsid w:val="0070487B"/>
    <w:rsid w:val="007065E6"/>
    <w:rsid w:val="007071C1"/>
    <w:rsid w:val="007077F3"/>
    <w:rsid w:val="00713C44"/>
    <w:rsid w:val="00716033"/>
    <w:rsid w:val="00716731"/>
    <w:rsid w:val="00716A61"/>
    <w:rsid w:val="00723207"/>
    <w:rsid w:val="0072411A"/>
    <w:rsid w:val="0073396C"/>
    <w:rsid w:val="00734A5B"/>
    <w:rsid w:val="0074026F"/>
    <w:rsid w:val="0074031D"/>
    <w:rsid w:val="007415F4"/>
    <w:rsid w:val="007421B8"/>
    <w:rsid w:val="007429F6"/>
    <w:rsid w:val="007436A6"/>
    <w:rsid w:val="00744B9A"/>
    <w:rsid w:val="00744E76"/>
    <w:rsid w:val="00746DD6"/>
    <w:rsid w:val="00753265"/>
    <w:rsid w:val="00753A9F"/>
    <w:rsid w:val="0076072E"/>
    <w:rsid w:val="00765C2F"/>
    <w:rsid w:val="0077446A"/>
    <w:rsid w:val="00774DA4"/>
    <w:rsid w:val="00775FFD"/>
    <w:rsid w:val="00780267"/>
    <w:rsid w:val="007816D8"/>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41280"/>
    <w:rsid w:val="008446C2"/>
    <w:rsid w:val="008510C4"/>
    <w:rsid w:val="00851130"/>
    <w:rsid w:val="00853585"/>
    <w:rsid w:val="00856830"/>
    <w:rsid w:val="00861CD8"/>
    <w:rsid w:val="008669E6"/>
    <w:rsid w:val="0087150C"/>
    <w:rsid w:val="00871EC8"/>
    <w:rsid w:val="00872F95"/>
    <w:rsid w:val="008733BF"/>
    <w:rsid w:val="008747AA"/>
    <w:rsid w:val="008752E7"/>
    <w:rsid w:val="008768CA"/>
    <w:rsid w:val="0088007D"/>
    <w:rsid w:val="0088010E"/>
    <w:rsid w:val="0088224D"/>
    <w:rsid w:val="00883193"/>
    <w:rsid w:val="00887E53"/>
    <w:rsid w:val="00892804"/>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5655"/>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1C97"/>
    <w:rsid w:val="00952AD4"/>
    <w:rsid w:val="0096437F"/>
    <w:rsid w:val="0096664A"/>
    <w:rsid w:val="0096738B"/>
    <w:rsid w:val="00967C8B"/>
    <w:rsid w:val="009841F3"/>
    <w:rsid w:val="00984438"/>
    <w:rsid w:val="00986C98"/>
    <w:rsid w:val="0098749D"/>
    <w:rsid w:val="009874C8"/>
    <w:rsid w:val="00991E7D"/>
    <w:rsid w:val="009937C5"/>
    <w:rsid w:val="009A0466"/>
    <w:rsid w:val="009A4338"/>
    <w:rsid w:val="009A4484"/>
    <w:rsid w:val="009B3079"/>
    <w:rsid w:val="009B451B"/>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014D"/>
    <w:rsid w:val="00A049C5"/>
    <w:rsid w:val="00A075EA"/>
    <w:rsid w:val="00A10419"/>
    <w:rsid w:val="00A10F02"/>
    <w:rsid w:val="00A164B4"/>
    <w:rsid w:val="00A1797D"/>
    <w:rsid w:val="00A22061"/>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339"/>
    <w:rsid w:val="00A94487"/>
    <w:rsid w:val="00AA0529"/>
    <w:rsid w:val="00AB588F"/>
    <w:rsid w:val="00AC14E8"/>
    <w:rsid w:val="00AC3C46"/>
    <w:rsid w:val="00AC4FDA"/>
    <w:rsid w:val="00AC6BC6"/>
    <w:rsid w:val="00AD26C7"/>
    <w:rsid w:val="00AE140D"/>
    <w:rsid w:val="00AE2D76"/>
    <w:rsid w:val="00AE3181"/>
    <w:rsid w:val="00AE5FE1"/>
    <w:rsid w:val="00AE65E2"/>
    <w:rsid w:val="00AF3069"/>
    <w:rsid w:val="00AF4E3F"/>
    <w:rsid w:val="00AF787E"/>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2C59"/>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3EF5"/>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48F1"/>
    <w:rsid w:val="00BD7D31"/>
    <w:rsid w:val="00BE313F"/>
    <w:rsid w:val="00BE3255"/>
    <w:rsid w:val="00BE3AC8"/>
    <w:rsid w:val="00BE7E41"/>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C18"/>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07AA"/>
    <w:rsid w:val="00CD1B24"/>
    <w:rsid w:val="00CD7957"/>
    <w:rsid w:val="00CE0207"/>
    <w:rsid w:val="00CE0DAF"/>
    <w:rsid w:val="00CE1CA2"/>
    <w:rsid w:val="00CE272B"/>
    <w:rsid w:val="00CE4D9F"/>
    <w:rsid w:val="00CF2109"/>
    <w:rsid w:val="00CF2713"/>
    <w:rsid w:val="00CF285D"/>
    <w:rsid w:val="00CF70FF"/>
    <w:rsid w:val="00D01BD4"/>
    <w:rsid w:val="00D049CE"/>
    <w:rsid w:val="00D04C1A"/>
    <w:rsid w:val="00D060EE"/>
    <w:rsid w:val="00D10956"/>
    <w:rsid w:val="00D14796"/>
    <w:rsid w:val="00D21E14"/>
    <w:rsid w:val="00D22833"/>
    <w:rsid w:val="00D229E8"/>
    <w:rsid w:val="00D22CE9"/>
    <w:rsid w:val="00D23412"/>
    <w:rsid w:val="00D23F5B"/>
    <w:rsid w:val="00D27B9F"/>
    <w:rsid w:val="00D306D6"/>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3B04"/>
    <w:rsid w:val="00DB4EFC"/>
    <w:rsid w:val="00DC077C"/>
    <w:rsid w:val="00DC1DE5"/>
    <w:rsid w:val="00DC309B"/>
    <w:rsid w:val="00DC3D2D"/>
    <w:rsid w:val="00DC4DA2"/>
    <w:rsid w:val="00DD331F"/>
    <w:rsid w:val="00DD3EB6"/>
    <w:rsid w:val="00DD4C17"/>
    <w:rsid w:val="00DD65F8"/>
    <w:rsid w:val="00DD74A5"/>
    <w:rsid w:val="00DE063B"/>
    <w:rsid w:val="00DE5CA8"/>
    <w:rsid w:val="00DE7BBC"/>
    <w:rsid w:val="00DF2B1F"/>
    <w:rsid w:val="00DF336C"/>
    <w:rsid w:val="00DF62CD"/>
    <w:rsid w:val="00DF771E"/>
    <w:rsid w:val="00E071A6"/>
    <w:rsid w:val="00E121FC"/>
    <w:rsid w:val="00E155FF"/>
    <w:rsid w:val="00E16509"/>
    <w:rsid w:val="00E1660F"/>
    <w:rsid w:val="00E169BE"/>
    <w:rsid w:val="00E24008"/>
    <w:rsid w:val="00E24A3C"/>
    <w:rsid w:val="00E305AD"/>
    <w:rsid w:val="00E32DF3"/>
    <w:rsid w:val="00E36807"/>
    <w:rsid w:val="00E42AB1"/>
    <w:rsid w:val="00E436DC"/>
    <w:rsid w:val="00E44582"/>
    <w:rsid w:val="00E4688F"/>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502F"/>
    <w:rsid w:val="00F268E7"/>
    <w:rsid w:val="00F325C8"/>
    <w:rsid w:val="00F33E87"/>
    <w:rsid w:val="00F4190F"/>
    <w:rsid w:val="00F43803"/>
    <w:rsid w:val="00F44131"/>
    <w:rsid w:val="00F52E1B"/>
    <w:rsid w:val="00F54B77"/>
    <w:rsid w:val="00F54D24"/>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B66F5"/>
    <w:rsid w:val="00FC1192"/>
    <w:rsid w:val="00FC2A1C"/>
    <w:rsid w:val="00FC6F63"/>
    <w:rsid w:val="00FD5239"/>
    <w:rsid w:val="00FD764B"/>
    <w:rsid w:val="00FE025D"/>
    <w:rsid w:val="00FE09FA"/>
    <w:rsid w:val="00FE17E5"/>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7C18"/>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C37C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C37C18"/>
    <w:pPr>
      <w:pBdr>
        <w:top w:val="none" w:sz="0" w:space="0" w:color="auto"/>
      </w:pBdr>
      <w:spacing w:before="180"/>
      <w:outlineLvl w:val="1"/>
    </w:pPr>
    <w:rPr>
      <w:sz w:val="32"/>
    </w:rPr>
  </w:style>
  <w:style w:type="paragraph" w:styleId="Heading3">
    <w:name w:val="heading 3"/>
    <w:basedOn w:val="Heading2"/>
    <w:next w:val="Normal"/>
    <w:link w:val="Heading3Char"/>
    <w:qFormat/>
    <w:rsid w:val="00C37C18"/>
    <w:pPr>
      <w:spacing w:before="120"/>
      <w:outlineLvl w:val="2"/>
    </w:pPr>
    <w:rPr>
      <w:sz w:val="28"/>
    </w:rPr>
  </w:style>
  <w:style w:type="paragraph" w:styleId="Heading4">
    <w:name w:val="heading 4"/>
    <w:basedOn w:val="Heading3"/>
    <w:next w:val="Normal"/>
    <w:link w:val="Heading4Char"/>
    <w:qFormat/>
    <w:rsid w:val="00C37C18"/>
    <w:pPr>
      <w:ind w:left="1418" w:hanging="1418"/>
      <w:outlineLvl w:val="3"/>
    </w:pPr>
    <w:rPr>
      <w:sz w:val="24"/>
    </w:rPr>
  </w:style>
  <w:style w:type="paragraph" w:styleId="Heading5">
    <w:name w:val="heading 5"/>
    <w:basedOn w:val="Heading4"/>
    <w:next w:val="Normal"/>
    <w:link w:val="Heading5Char"/>
    <w:qFormat/>
    <w:rsid w:val="00C37C18"/>
    <w:pPr>
      <w:ind w:left="1701" w:hanging="1701"/>
      <w:outlineLvl w:val="4"/>
    </w:pPr>
    <w:rPr>
      <w:sz w:val="22"/>
    </w:rPr>
  </w:style>
  <w:style w:type="paragraph" w:styleId="Heading6">
    <w:name w:val="heading 6"/>
    <w:next w:val="Normal"/>
    <w:qFormat/>
    <w:rsid w:val="00451DC0"/>
    <w:pPr>
      <w:outlineLvl w:val="5"/>
    </w:pPr>
    <w:rPr>
      <w:rFonts w:ascii="Arial" w:eastAsia="Times New Roman" w:hAnsi="Arial"/>
      <w:lang w:val="en-GB" w:eastAsia="en-GB"/>
    </w:rPr>
  </w:style>
  <w:style w:type="paragraph" w:styleId="Heading7">
    <w:name w:val="heading 7"/>
    <w:next w:val="Normal"/>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C37C18"/>
    <w:pPr>
      <w:ind w:left="0" w:firstLine="0"/>
      <w:outlineLvl w:val="7"/>
    </w:pPr>
  </w:style>
  <w:style w:type="paragraph" w:styleId="Heading9">
    <w:name w:val="heading 9"/>
    <w:basedOn w:val="Heading8"/>
    <w:next w:val="Normal"/>
    <w:qFormat/>
    <w:rsid w:val="00C37C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7C18"/>
    <w:pPr>
      <w:ind w:left="1985" w:hanging="1985"/>
      <w:outlineLvl w:val="9"/>
    </w:pPr>
    <w:rPr>
      <w:sz w:val="20"/>
    </w:rPr>
  </w:style>
  <w:style w:type="paragraph" w:styleId="List">
    <w:name w:val="List"/>
    <w:basedOn w:val="Normal"/>
    <w:rsid w:val="00C37C18"/>
    <w:pPr>
      <w:ind w:left="283" w:hanging="283"/>
      <w:contextualSpacing/>
    </w:pPr>
  </w:style>
  <w:style w:type="paragraph" w:styleId="TOC8">
    <w:name w:val="toc 8"/>
    <w:basedOn w:val="TOC1"/>
    <w:uiPriority w:val="39"/>
    <w:rsid w:val="00C37C18"/>
    <w:pPr>
      <w:spacing w:before="180"/>
      <w:ind w:left="2693" w:hanging="2693"/>
    </w:pPr>
    <w:rPr>
      <w:b/>
    </w:rPr>
  </w:style>
  <w:style w:type="paragraph" w:styleId="TOC1">
    <w:name w:val="toc 1"/>
    <w:uiPriority w:val="39"/>
    <w:rsid w:val="00C37C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C37C18"/>
    <w:pPr>
      <w:keepLines/>
      <w:tabs>
        <w:tab w:val="center" w:pos="4536"/>
        <w:tab w:val="right" w:pos="9072"/>
      </w:tabs>
    </w:pPr>
    <w:rPr>
      <w:noProof/>
    </w:rPr>
  </w:style>
  <w:style w:type="character" w:customStyle="1" w:styleId="ZGSM">
    <w:name w:val="ZGSM"/>
    <w:rsid w:val="00C37C18"/>
  </w:style>
  <w:style w:type="paragraph" w:styleId="Index1">
    <w:name w:val="index 1"/>
    <w:basedOn w:val="Normal"/>
    <w:next w:val="Normal"/>
    <w:autoRedefine/>
    <w:rsid w:val="00C37C18"/>
    <w:pPr>
      <w:spacing w:after="0"/>
      <w:ind w:left="200" w:hanging="200"/>
    </w:pPr>
  </w:style>
  <w:style w:type="paragraph" w:customStyle="1" w:styleId="ZD">
    <w:name w:val="ZD"/>
    <w:rsid w:val="00C37C1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C37C18"/>
    <w:pPr>
      <w:ind w:left="1701" w:hanging="1701"/>
    </w:pPr>
  </w:style>
  <w:style w:type="paragraph" w:styleId="TOC4">
    <w:name w:val="toc 4"/>
    <w:basedOn w:val="TOC3"/>
    <w:uiPriority w:val="39"/>
    <w:rsid w:val="00C37C18"/>
    <w:pPr>
      <w:ind w:left="1418" w:hanging="1418"/>
    </w:pPr>
  </w:style>
  <w:style w:type="paragraph" w:styleId="TOC3">
    <w:name w:val="toc 3"/>
    <w:basedOn w:val="TOC2"/>
    <w:uiPriority w:val="39"/>
    <w:rsid w:val="00C37C18"/>
    <w:pPr>
      <w:ind w:left="1134" w:hanging="1134"/>
    </w:pPr>
  </w:style>
  <w:style w:type="paragraph" w:styleId="TOC2">
    <w:name w:val="toc 2"/>
    <w:basedOn w:val="TOC1"/>
    <w:uiPriority w:val="39"/>
    <w:rsid w:val="00C37C18"/>
    <w:pPr>
      <w:keepNext w:val="0"/>
      <w:spacing w:before="0"/>
      <w:ind w:left="851" w:hanging="851"/>
    </w:pPr>
    <w:rPr>
      <w:sz w:val="20"/>
    </w:rPr>
  </w:style>
  <w:style w:type="character" w:customStyle="1" w:styleId="MacroTextChar">
    <w:name w:val="Macro Text Char"/>
    <w:basedOn w:val="DefaultParagraphFont"/>
    <w:rsid w:val="00C37C18"/>
    <w:rPr>
      <w:rFonts w:ascii="Consolas" w:eastAsia="Times New Roman" w:hAnsi="Consolas"/>
      <w:lang w:val="en-GB" w:eastAsia="en-GB"/>
    </w:rPr>
  </w:style>
  <w:style w:type="paragraph" w:customStyle="1" w:styleId="TT">
    <w:name w:val="TT"/>
    <w:basedOn w:val="Heading1"/>
    <w:next w:val="Normal"/>
    <w:rsid w:val="00C37C18"/>
    <w:pPr>
      <w:outlineLvl w:val="9"/>
    </w:pPr>
  </w:style>
  <w:style w:type="paragraph" w:customStyle="1" w:styleId="NF">
    <w:name w:val="NF"/>
    <w:basedOn w:val="NO"/>
    <w:rsid w:val="00C37C18"/>
    <w:pPr>
      <w:keepNext/>
      <w:spacing w:after="0"/>
    </w:pPr>
    <w:rPr>
      <w:rFonts w:ascii="Arial" w:hAnsi="Arial"/>
      <w:sz w:val="18"/>
    </w:rPr>
  </w:style>
  <w:style w:type="paragraph" w:customStyle="1" w:styleId="NO">
    <w:name w:val="NO"/>
    <w:basedOn w:val="Normal"/>
    <w:link w:val="NOChar"/>
    <w:rsid w:val="00C37C18"/>
    <w:pPr>
      <w:keepLines/>
      <w:ind w:left="1135" w:hanging="851"/>
    </w:pPr>
  </w:style>
  <w:style w:type="paragraph" w:customStyle="1" w:styleId="PL">
    <w:name w:val="PL"/>
    <w:link w:val="PLChar"/>
    <w:rsid w:val="00C37C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37C18"/>
    <w:pPr>
      <w:jc w:val="right"/>
    </w:pPr>
  </w:style>
  <w:style w:type="paragraph" w:customStyle="1" w:styleId="TAL">
    <w:name w:val="TAL"/>
    <w:basedOn w:val="Normal"/>
    <w:link w:val="TALChar"/>
    <w:rsid w:val="00C37C18"/>
    <w:pPr>
      <w:keepNext/>
      <w:keepLines/>
      <w:spacing w:after="0"/>
    </w:pPr>
    <w:rPr>
      <w:rFonts w:ascii="Arial" w:hAnsi="Arial"/>
      <w:sz w:val="18"/>
    </w:rPr>
  </w:style>
  <w:style w:type="paragraph" w:customStyle="1" w:styleId="TAH">
    <w:name w:val="TAH"/>
    <w:basedOn w:val="TAC"/>
    <w:link w:val="TAHCar"/>
    <w:rsid w:val="00C37C18"/>
    <w:rPr>
      <w:b/>
    </w:rPr>
  </w:style>
  <w:style w:type="paragraph" w:customStyle="1" w:styleId="TAC">
    <w:name w:val="TAC"/>
    <w:basedOn w:val="TAL"/>
    <w:link w:val="TACChar"/>
    <w:rsid w:val="00C37C18"/>
    <w:pPr>
      <w:jc w:val="center"/>
    </w:pPr>
  </w:style>
  <w:style w:type="paragraph" w:customStyle="1" w:styleId="LD">
    <w:name w:val="LD"/>
    <w:rsid w:val="00C37C1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C37C18"/>
    <w:pPr>
      <w:keepLines/>
      <w:ind w:left="1702" w:hanging="1418"/>
    </w:pPr>
  </w:style>
  <w:style w:type="paragraph" w:customStyle="1" w:styleId="FP">
    <w:name w:val="FP"/>
    <w:basedOn w:val="Normal"/>
    <w:rsid w:val="00C37C18"/>
    <w:pPr>
      <w:spacing w:after="0"/>
    </w:pPr>
  </w:style>
  <w:style w:type="paragraph" w:customStyle="1" w:styleId="NW">
    <w:name w:val="NW"/>
    <w:basedOn w:val="NO"/>
    <w:rsid w:val="00C37C18"/>
    <w:pPr>
      <w:spacing w:after="0"/>
    </w:pPr>
  </w:style>
  <w:style w:type="paragraph" w:customStyle="1" w:styleId="EW">
    <w:name w:val="EW"/>
    <w:basedOn w:val="EX"/>
    <w:rsid w:val="00C37C18"/>
    <w:pPr>
      <w:spacing w:after="0"/>
    </w:pPr>
  </w:style>
  <w:style w:type="paragraph" w:customStyle="1" w:styleId="B1">
    <w:name w:val="B1"/>
    <w:basedOn w:val="List"/>
    <w:link w:val="B1Char"/>
    <w:rsid w:val="00C37C18"/>
    <w:pPr>
      <w:ind w:left="568" w:hanging="284"/>
      <w:contextualSpacing w:val="0"/>
    </w:pPr>
  </w:style>
  <w:style w:type="paragraph" w:styleId="TOC6">
    <w:name w:val="toc 6"/>
    <w:basedOn w:val="TOC5"/>
    <w:next w:val="Normal"/>
    <w:uiPriority w:val="39"/>
    <w:rsid w:val="00C37C18"/>
    <w:pPr>
      <w:ind w:left="1985" w:hanging="1985"/>
    </w:pPr>
  </w:style>
  <w:style w:type="character" w:customStyle="1" w:styleId="MessageHeaderChar">
    <w:name w:val="Message Header Char"/>
    <w:basedOn w:val="DefaultParagraphFont"/>
    <w:rsid w:val="00C37C18"/>
    <w:rPr>
      <w:rFonts w:asciiTheme="majorHAnsi" w:eastAsiaTheme="majorEastAsia" w:hAnsiTheme="majorHAnsi" w:cstheme="majorBidi"/>
      <w:sz w:val="24"/>
      <w:szCs w:val="24"/>
      <w:shd w:val="pct20" w:color="auto" w:fill="auto"/>
      <w:lang w:val="en-GB" w:eastAsia="en-GB"/>
    </w:rPr>
  </w:style>
  <w:style w:type="paragraph" w:customStyle="1" w:styleId="EditorsNote">
    <w:name w:val="Editor's Note"/>
    <w:basedOn w:val="NO"/>
    <w:link w:val="EditorsNoteChar"/>
    <w:rsid w:val="00C37C18"/>
    <w:pPr>
      <w:ind w:left="1559" w:hanging="1276"/>
    </w:pPr>
    <w:rPr>
      <w:color w:val="FF0000"/>
    </w:rPr>
  </w:style>
  <w:style w:type="paragraph" w:customStyle="1" w:styleId="TH">
    <w:name w:val="TH"/>
    <w:basedOn w:val="Normal"/>
    <w:link w:val="THChar"/>
    <w:rsid w:val="00C37C18"/>
    <w:pPr>
      <w:keepNext/>
      <w:keepLines/>
      <w:spacing w:before="60"/>
      <w:jc w:val="center"/>
    </w:pPr>
    <w:rPr>
      <w:rFonts w:ascii="Arial" w:hAnsi="Arial"/>
      <w:b/>
    </w:rPr>
  </w:style>
  <w:style w:type="paragraph" w:customStyle="1" w:styleId="ZA">
    <w:name w:val="ZA"/>
    <w:rsid w:val="00C37C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37C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37C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37C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C37C18"/>
    <w:pPr>
      <w:ind w:left="851" w:hanging="851"/>
    </w:pPr>
  </w:style>
  <w:style w:type="paragraph" w:customStyle="1" w:styleId="ZH">
    <w:name w:val="ZH"/>
    <w:rsid w:val="00C37C1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37C18"/>
    <w:pPr>
      <w:keepNext w:val="0"/>
      <w:spacing w:before="0" w:after="240"/>
    </w:pPr>
  </w:style>
  <w:style w:type="paragraph" w:customStyle="1" w:styleId="ZG">
    <w:name w:val="ZG"/>
    <w:rsid w:val="00C37C1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37C18"/>
    <w:pPr>
      <w:ind w:left="851" w:hanging="284"/>
      <w:contextualSpacing w:val="0"/>
    </w:pPr>
  </w:style>
  <w:style w:type="paragraph" w:customStyle="1" w:styleId="B3">
    <w:name w:val="B3"/>
    <w:basedOn w:val="List3"/>
    <w:rsid w:val="00C37C18"/>
    <w:pPr>
      <w:ind w:left="1135" w:hanging="284"/>
      <w:contextualSpacing w:val="0"/>
    </w:pPr>
  </w:style>
  <w:style w:type="paragraph" w:customStyle="1" w:styleId="B4">
    <w:name w:val="B4"/>
    <w:basedOn w:val="List4"/>
    <w:rsid w:val="00C37C18"/>
    <w:pPr>
      <w:ind w:left="1418" w:hanging="284"/>
      <w:contextualSpacing w:val="0"/>
    </w:pPr>
  </w:style>
  <w:style w:type="paragraph" w:customStyle="1" w:styleId="B5">
    <w:name w:val="B5"/>
    <w:basedOn w:val="List5"/>
    <w:rsid w:val="00C37C18"/>
    <w:pPr>
      <w:ind w:left="1702" w:hanging="284"/>
      <w:contextualSpacing w:val="0"/>
    </w:pPr>
  </w:style>
  <w:style w:type="paragraph" w:customStyle="1" w:styleId="ZTD">
    <w:name w:val="ZTD"/>
    <w:basedOn w:val="ZB"/>
    <w:rsid w:val="00C37C18"/>
    <w:pPr>
      <w:framePr w:hRule="auto" w:wrap="notBeside" w:y="852"/>
    </w:pPr>
    <w:rPr>
      <w:i w:val="0"/>
      <w:sz w:val="40"/>
    </w:rPr>
  </w:style>
  <w:style w:type="paragraph" w:customStyle="1" w:styleId="ZV">
    <w:name w:val="ZV"/>
    <w:basedOn w:val="ZU"/>
    <w:rsid w:val="00C37C18"/>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character" w:customStyle="1" w:styleId="HTMLAddressChar">
    <w:name w:val="HTML Address Char"/>
    <w:basedOn w:val="DefaultParagraphFont"/>
    <w:rsid w:val="00C37C18"/>
    <w:rPr>
      <w:rFonts w:eastAsia="Times New Roman"/>
      <w:i/>
      <w:iCs/>
      <w:lang w:val="en-GB" w:eastAsia="en-GB"/>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character" w:customStyle="1" w:styleId="NoteHeadingChar">
    <w:name w:val="Note Heading Char"/>
    <w:basedOn w:val="DefaultParagraphFont"/>
    <w:rsid w:val="00C37C18"/>
    <w:rPr>
      <w:rFonts w:eastAsia="Times New Roman"/>
      <w:lang w:val="en-GB" w:eastAsia="en-GB"/>
    </w:rPr>
  </w:style>
  <w:style w:type="character" w:customStyle="1" w:styleId="PlainTextChar1">
    <w:name w:val="Plain Text Char1"/>
    <w:basedOn w:val="DefaultParagraphFont"/>
    <w:rsid w:val="00C37C18"/>
    <w:rPr>
      <w:rFonts w:ascii="Consolas" w:eastAsia="Times New Roman" w:hAnsi="Consolas"/>
      <w:sz w:val="21"/>
      <w:szCs w:val="21"/>
      <w:lang w:val="en-GB" w:eastAsia="en-GB"/>
    </w:rPr>
  </w:style>
  <w:style w:type="paragraph" w:styleId="List2">
    <w:name w:val="List 2"/>
    <w:basedOn w:val="Normal"/>
    <w:rsid w:val="00C37C18"/>
    <w:pPr>
      <w:ind w:left="566" w:hanging="283"/>
      <w:contextualSpacing/>
    </w:pPr>
  </w:style>
  <w:style w:type="paragraph" w:styleId="List3">
    <w:name w:val="List 3"/>
    <w:basedOn w:val="Normal"/>
    <w:rsid w:val="00C37C18"/>
    <w:pPr>
      <w:ind w:left="849" w:hanging="283"/>
      <w:contextualSpacing/>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character" w:customStyle="1" w:styleId="EndnoteTextChar">
    <w:name w:val="Endnote Text Char"/>
    <w:basedOn w:val="DefaultParagraphFont"/>
    <w:rsid w:val="00C37C18"/>
    <w:rPr>
      <w:rFonts w:eastAsia="Times New Roman"/>
      <w:lang w:val="en-GB" w:eastAsia="en-GB"/>
    </w:rPr>
  </w:style>
  <w:style w:type="character" w:customStyle="1" w:styleId="TALChar">
    <w:name w:val="TAL Char"/>
    <w:link w:val="TAL"/>
    <w:qFormat/>
    <w:locked/>
    <w:rsid w:val="005B1465"/>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noProof/>
      <w:sz w:val="16"/>
      <w:lang w:val="en-GB" w:eastAsia="en-GB"/>
    </w:rPr>
  </w:style>
  <w:style w:type="character" w:customStyle="1" w:styleId="FooterChar">
    <w:name w:val="Footer Char"/>
    <w:basedOn w:val="DefaultParagraphFont"/>
    <w:rsid w:val="00C37C18"/>
    <w:rPr>
      <w:rFonts w:eastAsia="Times New Roman"/>
      <w:lang w:val="en-GB" w:eastAsia="en-GB"/>
    </w:rPr>
  </w:style>
  <w:style w:type="character" w:customStyle="1" w:styleId="FootnoteTextChar">
    <w:name w:val="Footnote Text Char"/>
    <w:basedOn w:val="DefaultParagraphFont"/>
    <w:rsid w:val="00C37C18"/>
    <w:rPr>
      <w:rFonts w:eastAsia="Times New Roman"/>
      <w:lang w:val="en-GB" w:eastAsia="en-GB"/>
    </w:rPr>
  </w:style>
  <w:style w:type="character" w:customStyle="1" w:styleId="HTMLPreformattedChar">
    <w:name w:val="HTML Preformatted Char"/>
    <w:basedOn w:val="DefaultParagraphFont"/>
    <w:rsid w:val="00C37C18"/>
    <w:rPr>
      <w:rFonts w:ascii="Consolas" w:eastAsia="Times New Roman" w:hAnsi="Consolas"/>
      <w:lang w:val="en-GB" w:eastAsia="en-GB"/>
    </w:rPr>
  </w:style>
  <w:style w:type="character" w:customStyle="1" w:styleId="QuoteChar1">
    <w:name w:val="Quote Char1"/>
    <w:basedOn w:val="DefaultParagraphFont"/>
    <w:uiPriority w:val="29"/>
    <w:rsid w:val="00C37C18"/>
    <w:rPr>
      <w:rFonts w:eastAsia="Times New Roman"/>
      <w:i/>
      <w:iCs/>
      <w:color w:val="404040" w:themeColor="text1" w:themeTint="BF"/>
      <w:lang w:val="en-GB" w:eastAsia="en-GB"/>
    </w:rPr>
  </w:style>
  <w:style w:type="character" w:customStyle="1" w:styleId="IntenseQuoteChar1">
    <w:name w:val="Intense Quote Char1"/>
    <w:basedOn w:val="DefaultParagraphFont"/>
    <w:uiPriority w:val="30"/>
    <w:rsid w:val="00C37C18"/>
    <w:rPr>
      <w:rFonts w:eastAsia="Times New Roman"/>
      <w:i/>
      <w:iCs/>
      <w:color w:val="4472C4" w:themeColor="accent1"/>
      <w:lang w:val="en-GB" w:eastAsia="en-GB"/>
    </w:rPr>
  </w:style>
  <w:style w:type="character" w:customStyle="1" w:styleId="SalutationChar1">
    <w:name w:val="Salutation Char1"/>
    <w:basedOn w:val="DefaultParagraphFont"/>
    <w:rsid w:val="00C37C18"/>
    <w:rPr>
      <w:rFonts w:eastAsia="Times New Roman"/>
      <w:lang w:val="en-GB" w:eastAsia="en-GB"/>
    </w:rPr>
  </w:style>
  <w:style w:type="character" w:customStyle="1" w:styleId="SignatureChar1">
    <w:name w:val="Signature Char1"/>
    <w:basedOn w:val="DefaultParagraphFont"/>
    <w:rsid w:val="00C37C18"/>
    <w:rPr>
      <w:rFonts w:eastAsia="Times New Roman"/>
      <w:lang w:val="en-GB" w:eastAsia="en-GB"/>
    </w:rPr>
  </w:style>
  <w:style w:type="character" w:customStyle="1" w:styleId="SubtitleChar1">
    <w:name w:val="Subtitle Char1"/>
    <w:basedOn w:val="DefaultParagraphFont"/>
    <w:rsid w:val="00C37C18"/>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C37C18"/>
    <w:rPr>
      <w:rFonts w:asciiTheme="majorHAnsi" w:eastAsiaTheme="majorEastAsia" w:hAnsiTheme="majorHAnsi" w:cstheme="majorBidi"/>
      <w:spacing w:val="-10"/>
      <w:kern w:val="28"/>
      <w:sz w:val="56"/>
      <w:szCs w:val="56"/>
      <w:lang w:val="en-GB" w:eastAsia="en-GB"/>
    </w:rPr>
  </w:style>
  <w:style w:type="paragraph" w:styleId="List4">
    <w:name w:val="List 4"/>
    <w:basedOn w:val="Normal"/>
    <w:rsid w:val="00C37C18"/>
    <w:pPr>
      <w:ind w:left="1132" w:hanging="283"/>
      <w:contextualSpacing/>
    </w:pPr>
  </w:style>
  <w:style w:type="paragraph" w:styleId="List5">
    <w:name w:val="List 5"/>
    <w:basedOn w:val="Normal"/>
    <w:rsid w:val="00C37C18"/>
    <w:pPr>
      <w:ind w:left="1415" w:hanging="283"/>
      <w:contextualSpacing/>
    </w:pPr>
  </w:style>
  <w:style w:type="paragraph" w:styleId="TOC7">
    <w:name w:val="toc 7"/>
    <w:basedOn w:val="TOC6"/>
    <w:next w:val="Normal"/>
    <w:uiPriority w:val="39"/>
    <w:rsid w:val="00C37C18"/>
    <w:pPr>
      <w:ind w:left="2268" w:hanging="2268"/>
    </w:pPr>
  </w:style>
  <w:style w:type="paragraph" w:styleId="TOC9">
    <w:name w:val="toc 9"/>
    <w:basedOn w:val="TOC8"/>
    <w:uiPriority w:val="39"/>
    <w:rsid w:val="00C37C18"/>
    <w:pPr>
      <w:ind w:left="1418" w:hanging="1418"/>
    </w:p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basedOn w:val="DefaultParagraphFont"/>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png"/><Relationship Id="rId39" Type="http://schemas.openxmlformats.org/officeDocument/2006/relationships/package" Target="embeddings/Microsoft_Word_Document5.docx"/><Relationship Id="rId21" Type="http://schemas.openxmlformats.org/officeDocument/2006/relationships/image" Target="media/image4.png"/><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7.png"/><Relationship Id="rId33" Type="http://schemas.openxmlformats.org/officeDocument/2006/relationships/package" Target="embeddings/Microsoft_Word_Document2.docx"/><Relationship Id="rId38" Type="http://schemas.openxmlformats.org/officeDocument/2006/relationships/image" Target="media/image16.emf"/><Relationship Id="rId46" Type="http://schemas.openxmlformats.org/officeDocument/2006/relationships/image" Target="media/image20.png"/><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package" Target="embeddings/Microsoft_Word_Document1.docx"/><Relationship Id="rId41" Type="http://schemas.openxmlformats.org/officeDocument/2006/relationships/package" Target="embeddings/Microsoft_Word_Document6.docx"/><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6.png"/><Relationship Id="rId32" Type="http://schemas.openxmlformats.org/officeDocument/2006/relationships/image" Target="media/image13.emf"/><Relationship Id="rId37" Type="http://schemas.openxmlformats.org/officeDocument/2006/relationships/package" Target="embeddings/Microsoft_Word_Document4.docx"/><Relationship Id="rId40" Type="http://schemas.openxmlformats.org/officeDocument/2006/relationships/image" Target="media/image17.emf"/><Relationship Id="rId45" Type="http://schemas.openxmlformats.org/officeDocument/2006/relationships/package" Target="embeddings/Microsoft_Word_Document8.docx"/><Relationship Id="rId53" Type="http://schemas.openxmlformats.org/officeDocument/2006/relationships/header" Target="header4.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image" Target="media/image23.png"/><Relationship Id="rId10" Type="http://schemas.openxmlformats.org/officeDocument/2006/relationships/image" Target="media/image1.emf"/><Relationship Id="rId19" Type="http://schemas.openxmlformats.org/officeDocument/2006/relationships/hyperlink" Target="file:///C:\3GPP\SA\SA%23108\CRs_a_Implementer\Done\Void" TargetMode="External"/><Relationship Id="rId31" Type="http://schemas.openxmlformats.org/officeDocument/2006/relationships/image" Target="media/image12.png"/><Relationship Id="rId44" Type="http://schemas.openxmlformats.org/officeDocument/2006/relationships/image" Target="media/image19.emf"/><Relationship Id="rId52" Type="http://schemas.openxmlformats.org/officeDocument/2006/relationships/image" Target="media/image2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package" Target="embeddings/Microsoft_Word_Document3.docx"/><Relationship Id="rId43" Type="http://schemas.openxmlformats.org/officeDocument/2006/relationships/package" Target="embeddings/Microsoft_Word_Document7.docx"/><Relationship Id="rId48" Type="http://schemas.openxmlformats.org/officeDocument/2006/relationships/image" Target="media/image22.pn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5.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37748</Words>
  <Characters>215166</Characters>
  <Application>Microsoft Office Word</Application>
  <DocSecurity>0</DocSecurity>
  <Lines>1793</Lines>
  <Paragraphs>504</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252410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4</cp:revision>
  <cp:lastPrinted>2019-02-25T14:05:00Z</cp:lastPrinted>
  <dcterms:created xsi:type="dcterms:W3CDTF">2025-07-04T07:25:00Z</dcterms:created>
  <dcterms:modified xsi:type="dcterms:W3CDTF">2025-07-04T07:46:00Z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