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2992E6DD"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E169BE">
              <w:rPr>
                <w:noProof w:val="0"/>
              </w:rPr>
              <w:t>17</w:t>
            </w:r>
            <w:r w:rsidR="009A4338" w:rsidRPr="00506640">
              <w:rPr>
                <w:noProof w:val="0"/>
              </w:rPr>
              <w:t>.</w:t>
            </w:r>
            <w:r w:rsidR="00780267">
              <w:rPr>
                <w:noProof w:val="0"/>
              </w:rPr>
              <w:t>1</w:t>
            </w:r>
            <w:r w:rsidRPr="00506640">
              <w:rPr>
                <w:noProof w:val="0"/>
              </w:rPr>
              <w:t>.</w:t>
            </w:r>
            <w:bookmarkEnd w:id="3"/>
            <w:r w:rsidR="000C0D12">
              <w:rPr>
                <w:noProof w:val="0"/>
              </w:rPr>
              <w:t>1</w:t>
            </w:r>
            <w:r w:rsidR="00780267" w:rsidRPr="00506640">
              <w:rPr>
                <w:noProof w:val="0"/>
              </w:rPr>
              <w:t xml:space="preserve"> </w:t>
            </w:r>
            <w:r w:rsidRPr="00506640">
              <w:rPr>
                <w:noProof w:val="0"/>
                <w:sz w:val="32"/>
              </w:rPr>
              <w:t>(</w:t>
            </w:r>
            <w:bookmarkStart w:id="4" w:name="issueDate"/>
            <w:r w:rsidR="0088224D" w:rsidRPr="00506640">
              <w:rPr>
                <w:noProof w:val="0"/>
                <w:sz w:val="32"/>
              </w:rPr>
              <w:t>2022</w:t>
            </w:r>
            <w:r w:rsidRPr="00506640">
              <w:rPr>
                <w:noProof w:val="0"/>
                <w:sz w:val="32"/>
              </w:rPr>
              <w:t>-</w:t>
            </w:r>
            <w:bookmarkEnd w:id="4"/>
            <w:r w:rsidR="00780267" w:rsidRPr="00506640">
              <w:rPr>
                <w:noProof w:val="0"/>
                <w:sz w:val="32"/>
              </w:rPr>
              <w:t>0</w:t>
            </w:r>
            <w:r w:rsidR="00780267">
              <w:rPr>
                <w:noProof w:val="0"/>
                <w:sz w:val="32"/>
              </w:rPr>
              <w:t>9</w:t>
            </w:r>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33C490E7" w:rsidR="00E16509" w:rsidRPr="00506640" w:rsidRDefault="00E16509" w:rsidP="00133525">
            <w:pPr>
              <w:pStyle w:val="FP"/>
              <w:jc w:val="center"/>
              <w:rPr>
                <w:sz w:val="18"/>
              </w:rPr>
            </w:pPr>
            <w:r w:rsidRPr="00506640">
              <w:rPr>
                <w:sz w:val="18"/>
              </w:rPr>
              <w:t xml:space="preserve">© </w:t>
            </w:r>
            <w:r w:rsidR="00810B67" w:rsidRPr="00506640">
              <w:rPr>
                <w:sz w:val="18"/>
              </w:rPr>
              <w:t>2022</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555F0BB8" w14:textId="024FE830" w:rsidR="00E1660F" w:rsidRDefault="00A37F5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E1660F">
        <w:rPr>
          <w:noProof/>
        </w:rPr>
        <w:t>Foreword</w:t>
      </w:r>
      <w:r w:rsidR="00E1660F">
        <w:rPr>
          <w:noProof/>
        </w:rPr>
        <w:tab/>
      </w:r>
      <w:r w:rsidR="00E1660F">
        <w:rPr>
          <w:noProof/>
        </w:rPr>
        <w:fldChar w:fldCharType="begin" w:fldLock="1"/>
      </w:r>
      <w:r w:rsidR="00E1660F">
        <w:rPr>
          <w:noProof/>
        </w:rPr>
        <w:instrText xml:space="preserve"> PAGEREF _Toc113872118 \h </w:instrText>
      </w:r>
      <w:r w:rsidR="00E1660F">
        <w:rPr>
          <w:noProof/>
        </w:rPr>
      </w:r>
      <w:r w:rsidR="00E1660F">
        <w:rPr>
          <w:noProof/>
        </w:rPr>
        <w:fldChar w:fldCharType="separate"/>
      </w:r>
      <w:r w:rsidR="00E1660F">
        <w:rPr>
          <w:noProof/>
        </w:rPr>
        <w:t>5</w:t>
      </w:r>
      <w:r w:rsidR="00E1660F">
        <w:rPr>
          <w:noProof/>
        </w:rPr>
        <w:fldChar w:fldCharType="end"/>
      </w:r>
    </w:p>
    <w:p w14:paraId="3A51780C" w14:textId="6CFAF8E9" w:rsidR="00E1660F" w:rsidRDefault="00E166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_Toc113872119 \h </w:instrText>
      </w:r>
      <w:r>
        <w:rPr>
          <w:noProof/>
        </w:rPr>
      </w:r>
      <w:r>
        <w:rPr>
          <w:noProof/>
        </w:rPr>
        <w:fldChar w:fldCharType="separate"/>
      </w:r>
      <w:r>
        <w:rPr>
          <w:noProof/>
        </w:rPr>
        <w:t>6</w:t>
      </w:r>
      <w:r>
        <w:rPr>
          <w:noProof/>
        </w:rPr>
        <w:fldChar w:fldCharType="end"/>
      </w:r>
    </w:p>
    <w:p w14:paraId="627734E8" w14:textId="7725E9D9" w:rsidR="00E1660F" w:rsidRDefault="00E1660F">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_Toc113872120 \h </w:instrText>
      </w:r>
      <w:r>
        <w:rPr>
          <w:noProof/>
        </w:rPr>
      </w:r>
      <w:r>
        <w:rPr>
          <w:noProof/>
        </w:rPr>
        <w:fldChar w:fldCharType="separate"/>
      </w:r>
      <w:r>
        <w:rPr>
          <w:noProof/>
        </w:rPr>
        <w:t>7</w:t>
      </w:r>
      <w:r>
        <w:rPr>
          <w:noProof/>
        </w:rPr>
        <w:fldChar w:fldCharType="end"/>
      </w:r>
    </w:p>
    <w:p w14:paraId="12358C3D" w14:textId="03F019C9" w:rsidR="00E1660F" w:rsidRDefault="00E1660F">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_Toc113872121 \h </w:instrText>
      </w:r>
      <w:r>
        <w:rPr>
          <w:noProof/>
        </w:rPr>
      </w:r>
      <w:r>
        <w:rPr>
          <w:noProof/>
        </w:rPr>
        <w:fldChar w:fldCharType="separate"/>
      </w:r>
      <w:r>
        <w:rPr>
          <w:noProof/>
        </w:rPr>
        <w:t>7</w:t>
      </w:r>
      <w:r>
        <w:rPr>
          <w:noProof/>
        </w:rPr>
        <w:fldChar w:fldCharType="end"/>
      </w:r>
    </w:p>
    <w:p w14:paraId="2B51BF7A" w14:textId="2F555867" w:rsidR="00E1660F" w:rsidRDefault="00E1660F">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_Toc113872122 \h </w:instrText>
      </w:r>
      <w:r>
        <w:rPr>
          <w:noProof/>
        </w:rPr>
      </w:r>
      <w:r>
        <w:rPr>
          <w:noProof/>
        </w:rPr>
        <w:fldChar w:fldCharType="separate"/>
      </w:r>
      <w:r>
        <w:rPr>
          <w:noProof/>
        </w:rPr>
        <w:t>7</w:t>
      </w:r>
      <w:r>
        <w:rPr>
          <w:noProof/>
        </w:rPr>
        <w:fldChar w:fldCharType="end"/>
      </w:r>
    </w:p>
    <w:p w14:paraId="7A2B7173" w14:textId="63A7C3C8" w:rsidR="00E1660F" w:rsidRDefault="00E1660F">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_Toc113872123 \h </w:instrText>
      </w:r>
      <w:r>
        <w:rPr>
          <w:noProof/>
        </w:rPr>
      </w:r>
      <w:r>
        <w:rPr>
          <w:noProof/>
        </w:rPr>
        <w:fldChar w:fldCharType="separate"/>
      </w:r>
      <w:r>
        <w:rPr>
          <w:noProof/>
        </w:rPr>
        <w:t>7</w:t>
      </w:r>
      <w:r>
        <w:rPr>
          <w:noProof/>
        </w:rPr>
        <w:fldChar w:fldCharType="end"/>
      </w:r>
    </w:p>
    <w:p w14:paraId="6FAC4994" w14:textId="5BA43158" w:rsidR="00E1660F" w:rsidRDefault="00E1660F">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_Toc113872124 \h </w:instrText>
      </w:r>
      <w:r>
        <w:rPr>
          <w:noProof/>
        </w:rPr>
      </w:r>
      <w:r>
        <w:rPr>
          <w:noProof/>
        </w:rPr>
        <w:fldChar w:fldCharType="separate"/>
      </w:r>
      <w:r>
        <w:rPr>
          <w:noProof/>
        </w:rPr>
        <w:t>7</w:t>
      </w:r>
      <w:r>
        <w:rPr>
          <w:noProof/>
        </w:rPr>
        <w:fldChar w:fldCharType="end"/>
      </w:r>
    </w:p>
    <w:p w14:paraId="3F8F95E5" w14:textId="554E8D01" w:rsidR="00E1660F" w:rsidRDefault="00E1660F">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_Toc113872125 \h </w:instrText>
      </w:r>
      <w:r>
        <w:rPr>
          <w:noProof/>
        </w:rPr>
      </w:r>
      <w:r>
        <w:rPr>
          <w:noProof/>
        </w:rPr>
        <w:fldChar w:fldCharType="separate"/>
      </w:r>
      <w:r>
        <w:rPr>
          <w:noProof/>
        </w:rPr>
        <w:t>8</w:t>
      </w:r>
      <w:r>
        <w:rPr>
          <w:noProof/>
        </w:rPr>
        <w:fldChar w:fldCharType="end"/>
      </w:r>
    </w:p>
    <w:p w14:paraId="02765806" w14:textId="22B1C49F" w:rsidR="00E1660F" w:rsidRDefault="00E1660F">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_Toc113872126 \h </w:instrText>
      </w:r>
      <w:r>
        <w:rPr>
          <w:noProof/>
        </w:rPr>
      </w:r>
      <w:r>
        <w:rPr>
          <w:noProof/>
        </w:rPr>
        <w:fldChar w:fldCharType="separate"/>
      </w:r>
      <w:r>
        <w:rPr>
          <w:noProof/>
        </w:rPr>
        <w:t>8</w:t>
      </w:r>
      <w:r>
        <w:rPr>
          <w:noProof/>
        </w:rPr>
        <w:fldChar w:fldCharType="end"/>
      </w:r>
    </w:p>
    <w:p w14:paraId="111B8BE4" w14:textId="60949D57" w:rsidR="00E1660F" w:rsidRDefault="00E1660F">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_Toc113872127 \h </w:instrText>
      </w:r>
      <w:r>
        <w:rPr>
          <w:noProof/>
        </w:rPr>
      </w:r>
      <w:r>
        <w:rPr>
          <w:noProof/>
        </w:rPr>
        <w:fldChar w:fldCharType="separate"/>
      </w:r>
      <w:r>
        <w:rPr>
          <w:noProof/>
        </w:rPr>
        <w:t>8</w:t>
      </w:r>
      <w:r>
        <w:rPr>
          <w:noProof/>
        </w:rPr>
        <w:fldChar w:fldCharType="end"/>
      </w:r>
    </w:p>
    <w:p w14:paraId="68D255A9" w14:textId="01FCC62B" w:rsidR="00E1660F" w:rsidRDefault="00E1660F">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_Toc113872128 \h </w:instrText>
      </w:r>
      <w:r>
        <w:rPr>
          <w:noProof/>
        </w:rPr>
      </w:r>
      <w:r>
        <w:rPr>
          <w:noProof/>
        </w:rPr>
        <w:fldChar w:fldCharType="separate"/>
      </w:r>
      <w:r>
        <w:rPr>
          <w:noProof/>
        </w:rPr>
        <w:t>8</w:t>
      </w:r>
      <w:r>
        <w:rPr>
          <w:noProof/>
        </w:rPr>
        <w:fldChar w:fldCharType="end"/>
      </w:r>
    </w:p>
    <w:p w14:paraId="682D2F33" w14:textId="54A0BF11" w:rsidR="00E1660F" w:rsidRDefault="00E1660F">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_Toc113872129 \h </w:instrText>
      </w:r>
      <w:r>
        <w:rPr>
          <w:noProof/>
        </w:rPr>
      </w:r>
      <w:r>
        <w:rPr>
          <w:noProof/>
        </w:rPr>
        <w:fldChar w:fldCharType="separate"/>
      </w:r>
      <w:r>
        <w:rPr>
          <w:noProof/>
        </w:rPr>
        <w:t>8</w:t>
      </w:r>
      <w:r>
        <w:rPr>
          <w:noProof/>
        </w:rPr>
        <w:fldChar w:fldCharType="end"/>
      </w:r>
    </w:p>
    <w:p w14:paraId="2878AC91" w14:textId="13FE3907" w:rsidR="00E1660F" w:rsidRDefault="00E1660F">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_Toc113872130 \h </w:instrText>
      </w:r>
      <w:r>
        <w:rPr>
          <w:noProof/>
        </w:rPr>
      </w:r>
      <w:r>
        <w:rPr>
          <w:noProof/>
        </w:rPr>
        <w:fldChar w:fldCharType="separate"/>
      </w:r>
      <w:r>
        <w:rPr>
          <w:noProof/>
        </w:rPr>
        <w:t>9</w:t>
      </w:r>
      <w:r>
        <w:rPr>
          <w:noProof/>
        </w:rPr>
        <w:fldChar w:fldCharType="end"/>
      </w:r>
    </w:p>
    <w:p w14:paraId="388105E0" w14:textId="1465E5C2" w:rsidR="00E1660F" w:rsidRDefault="00E1660F">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_Toc113872131 \h </w:instrText>
      </w:r>
      <w:r>
        <w:rPr>
          <w:noProof/>
        </w:rPr>
      </w:r>
      <w:r>
        <w:rPr>
          <w:noProof/>
        </w:rPr>
        <w:fldChar w:fldCharType="separate"/>
      </w:r>
      <w:r>
        <w:rPr>
          <w:noProof/>
        </w:rPr>
        <w:t>10</w:t>
      </w:r>
      <w:r>
        <w:rPr>
          <w:noProof/>
        </w:rPr>
        <w:fldChar w:fldCharType="end"/>
      </w:r>
    </w:p>
    <w:p w14:paraId="48CB3BFD" w14:textId="79FC5C2E" w:rsidR="00E1660F" w:rsidRDefault="00E1660F">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_Toc113872132 \h </w:instrText>
      </w:r>
      <w:r>
        <w:rPr>
          <w:noProof/>
        </w:rPr>
      </w:r>
      <w:r>
        <w:rPr>
          <w:noProof/>
        </w:rPr>
        <w:fldChar w:fldCharType="separate"/>
      </w:r>
      <w:r>
        <w:rPr>
          <w:noProof/>
        </w:rPr>
        <w:t>10</w:t>
      </w:r>
      <w:r>
        <w:rPr>
          <w:noProof/>
        </w:rPr>
        <w:fldChar w:fldCharType="end"/>
      </w:r>
    </w:p>
    <w:p w14:paraId="37C93C0B" w14:textId="6D17FDE3" w:rsidR="00E1660F" w:rsidRDefault="00E1660F">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_Toc113872133 \h </w:instrText>
      </w:r>
      <w:r>
        <w:rPr>
          <w:noProof/>
        </w:rPr>
      </w:r>
      <w:r>
        <w:rPr>
          <w:noProof/>
        </w:rPr>
        <w:fldChar w:fldCharType="separate"/>
      </w:r>
      <w:r>
        <w:rPr>
          <w:noProof/>
        </w:rPr>
        <w:t>10</w:t>
      </w:r>
      <w:r>
        <w:rPr>
          <w:noProof/>
        </w:rPr>
        <w:fldChar w:fldCharType="end"/>
      </w:r>
    </w:p>
    <w:p w14:paraId="3E113163" w14:textId="0929AFBB" w:rsidR="00E1660F" w:rsidRDefault="00E1660F">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_Toc113872134 \h </w:instrText>
      </w:r>
      <w:r>
        <w:rPr>
          <w:noProof/>
        </w:rPr>
      </w:r>
      <w:r>
        <w:rPr>
          <w:noProof/>
        </w:rPr>
        <w:fldChar w:fldCharType="separate"/>
      </w:r>
      <w:r>
        <w:rPr>
          <w:noProof/>
        </w:rPr>
        <w:t>11</w:t>
      </w:r>
      <w:r>
        <w:rPr>
          <w:noProof/>
        </w:rPr>
        <w:fldChar w:fldCharType="end"/>
      </w:r>
    </w:p>
    <w:p w14:paraId="34A07011" w14:textId="3F0F3EE0" w:rsidR="00E1660F" w:rsidRDefault="00E1660F">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_Toc113872135 \h </w:instrText>
      </w:r>
      <w:r>
        <w:rPr>
          <w:noProof/>
        </w:rPr>
      </w:r>
      <w:r>
        <w:rPr>
          <w:noProof/>
        </w:rPr>
        <w:fldChar w:fldCharType="separate"/>
      </w:r>
      <w:r>
        <w:rPr>
          <w:noProof/>
        </w:rPr>
        <w:t>12</w:t>
      </w:r>
      <w:r>
        <w:rPr>
          <w:noProof/>
        </w:rPr>
        <w:fldChar w:fldCharType="end"/>
      </w:r>
    </w:p>
    <w:p w14:paraId="09F8127F" w14:textId="4EE11FD3" w:rsidR="00E1660F" w:rsidRDefault="00E1660F">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_Toc113872136 \h </w:instrText>
      </w:r>
      <w:r>
        <w:rPr>
          <w:noProof/>
        </w:rPr>
      </w:r>
      <w:r>
        <w:rPr>
          <w:noProof/>
        </w:rPr>
        <w:fldChar w:fldCharType="separate"/>
      </w:r>
      <w:r>
        <w:rPr>
          <w:noProof/>
        </w:rPr>
        <w:t>12</w:t>
      </w:r>
      <w:r>
        <w:rPr>
          <w:noProof/>
        </w:rPr>
        <w:fldChar w:fldCharType="end"/>
      </w:r>
    </w:p>
    <w:p w14:paraId="0CEA4F35" w14:textId="54158E97" w:rsidR="00E1660F" w:rsidRDefault="00E1660F">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_Toc113872137 \h </w:instrText>
      </w:r>
      <w:r>
        <w:rPr>
          <w:noProof/>
        </w:rPr>
      </w:r>
      <w:r>
        <w:rPr>
          <w:noProof/>
        </w:rPr>
        <w:fldChar w:fldCharType="separate"/>
      </w:r>
      <w:r>
        <w:rPr>
          <w:noProof/>
        </w:rPr>
        <w:t>13</w:t>
      </w:r>
      <w:r>
        <w:rPr>
          <w:noProof/>
        </w:rPr>
        <w:fldChar w:fldCharType="end"/>
      </w:r>
    </w:p>
    <w:p w14:paraId="13ED5928" w14:textId="0DC20A7E" w:rsidR="00E1660F" w:rsidRDefault="00E1660F">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_Toc113872138 \h </w:instrText>
      </w:r>
      <w:r>
        <w:rPr>
          <w:noProof/>
        </w:rPr>
      </w:r>
      <w:r>
        <w:rPr>
          <w:noProof/>
        </w:rPr>
        <w:fldChar w:fldCharType="separate"/>
      </w:r>
      <w:r>
        <w:rPr>
          <w:noProof/>
        </w:rPr>
        <w:t>13</w:t>
      </w:r>
      <w:r>
        <w:rPr>
          <w:noProof/>
        </w:rPr>
        <w:fldChar w:fldCharType="end"/>
      </w:r>
    </w:p>
    <w:p w14:paraId="13821027" w14:textId="52FBB062" w:rsidR="00E1660F" w:rsidRDefault="00E1660F">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_Toc113872139 \h </w:instrText>
      </w:r>
      <w:r>
        <w:rPr>
          <w:noProof/>
        </w:rPr>
      </w:r>
      <w:r>
        <w:rPr>
          <w:noProof/>
        </w:rPr>
        <w:fldChar w:fldCharType="separate"/>
      </w:r>
      <w:r>
        <w:rPr>
          <w:noProof/>
        </w:rPr>
        <w:t>13</w:t>
      </w:r>
      <w:r>
        <w:rPr>
          <w:noProof/>
        </w:rPr>
        <w:fldChar w:fldCharType="end"/>
      </w:r>
    </w:p>
    <w:p w14:paraId="7FB2599E" w14:textId="7B6E31CE" w:rsidR="00E1660F" w:rsidRDefault="00E1660F">
      <w:pPr>
        <w:pStyle w:val="TOC3"/>
        <w:rPr>
          <w:rFonts w:asciiTheme="minorHAnsi" w:eastAsiaTheme="minorEastAsia" w:hAnsiTheme="minorHAnsi" w:cstheme="minorBidi"/>
          <w:noProof/>
          <w:sz w:val="22"/>
          <w:szCs w:val="22"/>
          <w:lang w:eastAsia="en-GB"/>
        </w:rPr>
      </w:pPr>
      <w:r>
        <w:rPr>
          <w:noProof/>
        </w:rPr>
        <w:t>4.5.3</w:t>
      </w:r>
      <w:r>
        <w:rPr>
          <w:noProof/>
        </w:rPr>
        <w:tab/>
        <w:t>Expectation Objects</w:t>
      </w:r>
      <w:r>
        <w:rPr>
          <w:noProof/>
        </w:rPr>
        <w:tab/>
      </w:r>
      <w:r>
        <w:rPr>
          <w:noProof/>
        </w:rPr>
        <w:fldChar w:fldCharType="begin" w:fldLock="1"/>
      </w:r>
      <w:r>
        <w:rPr>
          <w:noProof/>
        </w:rPr>
        <w:instrText xml:space="preserve"> PAGEREF _Toc113872140 \h </w:instrText>
      </w:r>
      <w:r>
        <w:rPr>
          <w:noProof/>
        </w:rPr>
      </w:r>
      <w:r>
        <w:rPr>
          <w:noProof/>
        </w:rPr>
        <w:fldChar w:fldCharType="separate"/>
      </w:r>
      <w:r>
        <w:rPr>
          <w:noProof/>
        </w:rPr>
        <w:t>14</w:t>
      </w:r>
      <w:r>
        <w:rPr>
          <w:noProof/>
        </w:rPr>
        <w:fldChar w:fldCharType="end"/>
      </w:r>
    </w:p>
    <w:p w14:paraId="7824FE1A" w14:textId="047B8C8F" w:rsidR="00E1660F" w:rsidRDefault="00E1660F">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_Toc113872141 \h </w:instrText>
      </w:r>
      <w:r>
        <w:rPr>
          <w:noProof/>
        </w:rPr>
      </w:r>
      <w:r>
        <w:rPr>
          <w:noProof/>
        </w:rPr>
        <w:fldChar w:fldCharType="separate"/>
      </w:r>
      <w:r>
        <w:rPr>
          <w:noProof/>
        </w:rPr>
        <w:t>14</w:t>
      </w:r>
      <w:r>
        <w:rPr>
          <w:noProof/>
        </w:rPr>
        <w:fldChar w:fldCharType="end"/>
      </w:r>
    </w:p>
    <w:p w14:paraId="3E352774" w14:textId="7350CD44" w:rsidR="00E1660F" w:rsidRDefault="00E1660F">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_Toc113872142 \h </w:instrText>
      </w:r>
      <w:r>
        <w:rPr>
          <w:noProof/>
        </w:rPr>
      </w:r>
      <w:r>
        <w:rPr>
          <w:noProof/>
        </w:rPr>
        <w:fldChar w:fldCharType="separate"/>
      </w:r>
      <w:r>
        <w:rPr>
          <w:noProof/>
        </w:rPr>
        <w:t>15</w:t>
      </w:r>
      <w:r>
        <w:rPr>
          <w:noProof/>
        </w:rPr>
        <w:fldChar w:fldCharType="end"/>
      </w:r>
    </w:p>
    <w:p w14:paraId="1837584C" w14:textId="0DD41F1C" w:rsidR="00E1660F" w:rsidRDefault="00E1660F">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_Toc113872143 \h </w:instrText>
      </w:r>
      <w:r>
        <w:rPr>
          <w:noProof/>
        </w:rPr>
      </w:r>
      <w:r>
        <w:rPr>
          <w:noProof/>
        </w:rPr>
        <w:fldChar w:fldCharType="separate"/>
      </w:r>
      <w:r>
        <w:rPr>
          <w:noProof/>
        </w:rPr>
        <w:t>15</w:t>
      </w:r>
      <w:r>
        <w:rPr>
          <w:noProof/>
        </w:rPr>
        <w:fldChar w:fldCharType="end"/>
      </w:r>
    </w:p>
    <w:p w14:paraId="1E431635" w14:textId="7F62EF12" w:rsidR="00E1660F" w:rsidRDefault="00E1660F">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_Toc113872144 \h </w:instrText>
      </w:r>
      <w:r>
        <w:rPr>
          <w:noProof/>
        </w:rPr>
      </w:r>
      <w:r>
        <w:rPr>
          <w:noProof/>
        </w:rPr>
        <w:fldChar w:fldCharType="separate"/>
      </w:r>
      <w:r>
        <w:rPr>
          <w:noProof/>
        </w:rPr>
        <w:t>15</w:t>
      </w:r>
      <w:r>
        <w:rPr>
          <w:noProof/>
        </w:rPr>
        <w:fldChar w:fldCharType="end"/>
      </w:r>
    </w:p>
    <w:p w14:paraId="0EB7A462" w14:textId="43BB612C" w:rsidR="00E1660F" w:rsidRDefault="00E1660F">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_Toc113872145 \h </w:instrText>
      </w:r>
      <w:r>
        <w:rPr>
          <w:noProof/>
        </w:rPr>
      </w:r>
      <w:r>
        <w:rPr>
          <w:noProof/>
        </w:rPr>
        <w:fldChar w:fldCharType="separate"/>
      </w:r>
      <w:r>
        <w:rPr>
          <w:noProof/>
        </w:rPr>
        <w:t>15</w:t>
      </w:r>
      <w:r>
        <w:rPr>
          <w:noProof/>
        </w:rPr>
        <w:fldChar w:fldCharType="end"/>
      </w:r>
    </w:p>
    <w:p w14:paraId="3629EEC3" w14:textId="0508DFC1" w:rsidR="00E1660F" w:rsidRDefault="00E1660F">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_Toc113872146 \h </w:instrText>
      </w:r>
      <w:r>
        <w:rPr>
          <w:noProof/>
        </w:rPr>
      </w:r>
      <w:r>
        <w:rPr>
          <w:noProof/>
        </w:rPr>
        <w:fldChar w:fldCharType="separate"/>
      </w:r>
      <w:r>
        <w:rPr>
          <w:noProof/>
        </w:rPr>
        <w:t>15</w:t>
      </w:r>
      <w:r>
        <w:rPr>
          <w:noProof/>
        </w:rPr>
        <w:fldChar w:fldCharType="end"/>
      </w:r>
    </w:p>
    <w:p w14:paraId="01B97A4C" w14:textId="706A547B" w:rsidR="00E1660F" w:rsidRDefault="00E1660F">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_Toc113872147 \h </w:instrText>
      </w:r>
      <w:r>
        <w:rPr>
          <w:noProof/>
        </w:rPr>
      </w:r>
      <w:r>
        <w:rPr>
          <w:noProof/>
        </w:rPr>
        <w:fldChar w:fldCharType="separate"/>
      </w:r>
      <w:r>
        <w:rPr>
          <w:noProof/>
        </w:rPr>
        <w:t>15</w:t>
      </w:r>
      <w:r>
        <w:rPr>
          <w:noProof/>
        </w:rPr>
        <w:fldChar w:fldCharType="end"/>
      </w:r>
    </w:p>
    <w:p w14:paraId="439565B7" w14:textId="2E240728" w:rsidR="00E1660F" w:rsidRDefault="00E1660F">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_Toc113872148 \h </w:instrText>
      </w:r>
      <w:r>
        <w:rPr>
          <w:noProof/>
        </w:rPr>
      </w:r>
      <w:r>
        <w:rPr>
          <w:noProof/>
        </w:rPr>
        <w:fldChar w:fldCharType="separate"/>
      </w:r>
      <w:r>
        <w:rPr>
          <w:noProof/>
        </w:rPr>
        <w:t>15</w:t>
      </w:r>
      <w:r>
        <w:rPr>
          <w:noProof/>
        </w:rPr>
        <w:fldChar w:fldCharType="end"/>
      </w:r>
    </w:p>
    <w:p w14:paraId="556BE87C" w14:textId="24C1F45D" w:rsidR="00E1660F" w:rsidRDefault="00E1660F">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_Toc113872149 \h </w:instrText>
      </w:r>
      <w:r>
        <w:rPr>
          <w:noProof/>
        </w:rPr>
      </w:r>
      <w:r>
        <w:rPr>
          <w:noProof/>
        </w:rPr>
        <w:fldChar w:fldCharType="separate"/>
      </w:r>
      <w:r>
        <w:rPr>
          <w:noProof/>
        </w:rPr>
        <w:t>16</w:t>
      </w:r>
      <w:r>
        <w:rPr>
          <w:noProof/>
        </w:rPr>
        <w:fldChar w:fldCharType="end"/>
      </w:r>
    </w:p>
    <w:p w14:paraId="27C2C712" w14:textId="4C366CF8" w:rsidR="00E1660F" w:rsidRDefault="00E1660F">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_Toc113872150 \h </w:instrText>
      </w:r>
      <w:r>
        <w:rPr>
          <w:noProof/>
        </w:rPr>
      </w:r>
      <w:r>
        <w:rPr>
          <w:noProof/>
        </w:rPr>
        <w:fldChar w:fldCharType="separate"/>
      </w:r>
      <w:r>
        <w:rPr>
          <w:noProof/>
        </w:rPr>
        <w:t>16</w:t>
      </w:r>
      <w:r>
        <w:rPr>
          <w:noProof/>
        </w:rPr>
        <w:fldChar w:fldCharType="end"/>
      </w:r>
    </w:p>
    <w:p w14:paraId="765BD833" w14:textId="28691134" w:rsidR="00E1660F" w:rsidRDefault="00E1660F">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_Toc113872151 \h </w:instrText>
      </w:r>
      <w:r>
        <w:rPr>
          <w:noProof/>
        </w:rPr>
      </w:r>
      <w:r>
        <w:rPr>
          <w:noProof/>
        </w:rPr>
        <w:fldChar w:fldCharType="separate"/>
      </w:r>
      <w:r>
        <w:rPr>
          <w:noProof/>
        </w:rPr>
        <w:t>16</w:t>
      </w:r>
      <w:r>
        <w:rPr>
          <w:noProof/>
        </w:rPr>
        <w:fldChar w:fldCharType="end"/>
      </w:r>
    </w:p>
    <w:p w14:paraId="3C82147D" w14:textId="3F8B679D" w:rsidR="00E1660F" w:rsidRDefault="00E1660F">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_Toc113872152 \h </w:instrText>
      </w:r>
      <w:r>
        <w:rPr>
          <w:noProof/>
        </w:rPr>
      </w:r>
      <w:r>
        <w:rPr>
          <w:noProof/>
        </w:rPr>
        <w:fldChar w:fldCharType="separate"/>
      </w:r>
      <w:r>
        <w:rPr>
          <w:noProof/>
        </w:rPr>
        <w:t>16</w:t>
      </w:r>
      <w:r>
        <w:rPr>
          <w:noProof/>
        </w:rPr>
        <w:fldChar w:fldCharType="end"/>
      </w:r>
    </w:p>
    <w:p w14:paraId="6558D1E7" w14:textId="0C38459F" w:rsidR="00E1660F" w:rsidRDefault="00E1660F">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_Toc113872153 \h </w:instrText>
      </w:r>
      <w:r>
        <w:rPr>
          <w:noProof/>
        </w:rPr>
      </w:r>
      <w:r>
        <w:rPr>
          <w:noProof/>
        </w:rPr>
        <w:fldChar w:fldCharType="separate"/>
      </w:r>
      <w:r>
        <w:rPr>
          <w:noProof/>
        </w:rPr>
        <w:t>16</w:t>
      </w:r>
      <w:r>
        <w:rPr>
          <w:noProof/>
        </w:rPr>
        <w:fldChar w:fldCharType="end"/>
      </w:r>
    </w:p>
    <w:p w14:paraId="1B798A99" w14:textId="58D6EE17" w:rsidR="00E1660F" w:rsidRDefault="00E1660F">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_Toc113872154 \h </w:instrText>
      </w:r>
      <w:r>
        <w:rPr>
          <w:noProof/>
        </w:rPr>
      </w:r>
      <w:r>
        <w:rPr>
          <w:noProof/>
        </w:rPr>
        <w:fldChar w:fldCharType="separate"/>
      </w:r>
      <w:r>
        <w:rPr>
          <w:noProof/>
        </w:rPr>
        <w:t>16</w:t>
      </w:r>
      <w:r>
        <w:rPr>
          <w:noProof/>
        </w:rPr>
        <w:fldChar w:fldCharType="end"/>
      </w:r>
    </w:p>
    <w:p w14:paraId="20C6D6D7" w14:textId="72399D32" w:rsidR="00E1660F" w:rsidRDefault="00E1660F">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_Toc113872155 \h </w:instrText>
      </w:r>
      <w:r>
        <w:rPr>
          <w:noProof/>
        </w:rPr>
      </w:r>
      <w:r>
        <w:rPr>
          <w:noProof/>
        </w:rPr>
        <w:fldChar w:fldCharType="separate"/>
      </w:r>
      <w:r>
        <w:rPr>
          <w:noProof/>
        </w:rPr>
        <w:t>16</w:t>
      </w:r>
      <w:r>
        <w:rPr>
          <w:noProof/>
        </w:rPr>
        <w:fldChar w:fldCharType="end"/>
      </w:r>
    </w:p>
    <w:p w14:paraId="072CC5FC" w14:textId="0F95806F" w:rsidR="00E1660F" w:rsidRDefault="00E1660F">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_Toc113872156 \h </w:instrText>
      </w:r>
      <w:r>
        <w:rPr>
          <w:noProof/>
        </w:rPr>
      </w:r>
      <w:r>
        <w:rPr>
          <w:noProof/>
        </w:rPr>
        <w:fldChar w:fldCharType="separate"/>
      </w:r>
      <w:r>
        <w:rPr>
          <w:noProof/>
        </w:rPr>
        <w:t>17</w:t>
      </w:r>
      <w:r>
        <w:rPr>
          <w:noProof/>
        </w:rPr>
        <w:fldChar w:fldCharType="end"/>
      </w:r>
    </w:p>
    <w:p w14:paraId="5BB3F9C9" w14:textId="32061E9C" w:rsidR="00E1660F" w:rsidRDefault="00E1660F">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_Toc113872157 \h </w:instrText>
      </w:r>
      <w:r>
        <w:rPr>
          <w:noProof/>
        </w:rPr>
      </w:r>
      <w:r>
        <w:rPr>
          <w:noProof/>
        </w:rPr>
        <w:fldChar w:fldCharType="separate"/>
      </w:r>
      <w:r>
        <w:rPr>
          <w:noProof/>
        </w:rPr>
        <w:t>17</w:t>
      </w:r>
      <w:r>
        <w:rPr>
          <w:noProof/>
        </w:rPr>
        <w:fldChar w:fldCharType="end"/>
      </w:r>
    </w:p>
    <w:p w14:paraId="2282786D" w14:textId="55B23B97" w:rsidR="00E1660F" w:rsidRDefault="00E1660F">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_Toc113872158 \h </w:instrText>
      </w:r>
      <w:r>
        <w:rPr>
          <w:noProof/>
        </w:rPr>
      </w:r>
      <w:r>
        <w:rPr>
          <w:noProof/>
        </w:rPr>
        <w:fldChar w:fldCharType="separate"/>
      </w:r>
      <w:r>
        <w:rPr>
          <w:noProof/>
        </w:rPr>
        <w:t>17</w:t>
      </w:r>
      <w:r>
        <w:rPr>
          <w:noProof/>
        </w:rPr>
        <w:fldChar w:fldCharType="end"/>
      </w:r>
    </w:p>
    <w:p w14:paraId="0252B05D" w14:textId="5CA78AE2" w:rsidR="00E1660F" w:rsidRDefault="00E1660F">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_Toc113872159 \h </w:instrText>
      </w:r>
      <w:r>
        <w:rPr>
          <w:noProof/>
        </w:rPr>
      </w:r>
      <w:r>
        <w:rPr>
          <w:noProof/>
        </w:rPr>
        <w:fldChar w:fldCharType="separate"/>
      </w:r>
      <w:r>
        <w:rPr>
          <w:noProof/>
        </w:rPr>
        <w:t>17</w:t>
      </w:r>
      <w:r>
        <w:rPr>
          <w:noProof/>
        </w:rPr>
        <w:fldChar w:fldCharType="end"/>
      </w:r>
    </w:p>
    <w:p w14:paraId="39448D31" w14:textId="1797EF50" w:rsidR="00E1660F" w:rsidRDefault="00E1660F">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_Toc113872160 \h </w:instrText>
      </w:r>
      <w:r>
        <w:rPr>
          <w:noProof/>
        </w:rPr>
      </w:r>
      <w:r>
        <w:rPr>
          <w:noProof/>
        </w:rPr>
        <w:fldChar w:fldCharType="separate"/>
      </w:r>
      <w:r>
        <w:rPr>
          <w:noProof/>
        </w:rPr>
        <w:t>17</w:t>
      </w:r>
      <w:r>
        <w:rPr>
          <w:noProof/>
        </w:rPr>
        <w:fldChar w:fldCharType="end"/>
      </w:r>
    </w:p>
    <w:p w14:paraId="15E96D7E" w14:textId="35D9BD32" w:rsidR="00E1660F" w:rsidRDefault="00E1660F">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_Toc113872161 \h </w:instrText>
      </w:r>
      <w:r>
        <w:rPr>
          <w:noProof/>
        </w:rPr>
      </w:r>
      <w:r>
        <w:rPr>
          <w:noProof/>
        </w:rPr>
        <w:fldChar w:fldCharType="separate"/>
      </w:r>
      <w:r>
        <w:rPr>
          <w:noProof/>
        </w:rPr>
        <w:t>17</w:t>
      </w:r>
      <w:r>
        <w:rPr>
          <w:noProof/>
        </w:rPr>
        <w:fldChar w:fldCharType="end"/>
      </w:r>
    </w:p>
    <w:p w14:paraId="371A3957" w14:textId="0A0F198A" w:rsidR="00E1660F" w:rsidRDefault="00E1660F">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_Toc113872162 \h </w:instrText>
      </w:r>
      <w:r>
        <w:rPr>
          <w:noProof/>
        </w:rPr>
      </w:r>
      <w:r>
        <w:rPr>
          <w:noProof/>
        </w:rPr>
        <w:fldChar w:fldCharType="separate"/>
      </w:r>
      <w:r>
        <w:rPr>
          <w:noProof/>
        </w:rPr>
        <w:t>18</w:t>
      </w:r>
      <w:r>
        <w:rPr>
          <w:noProof/>
        </w:rPr>
        <w:fldChar w:fldCharType="end"/>
      </w:r>
    </w:p>
    <w:p w14:paraId="04168BC9" w14:textId="0B07A56F" w:rsidR="00E1660F" w:rsidRDefault="00E1660F">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_Toc113872163 \h </w:instrText>
      </w:r>
      <w:r>
        <w:rPr>
          <w:noProof/>
        </w:rPr>
      </w:r>
      <w:r>
        <w:rPr>
          <w:noProof/>
        </w:rPr>
        <w:fldChar w:fldCharType="separate"/>
      </w:r>
      <w:r>
        <w:rPr>
          <w:noProof/>
        </w:rPr>
        <w:t>18</w:t>
      </w:r>
      <w:r>
        <w:rPr>
          <w:noProof/>
        </w:rPr>
        <w:fldChar w:fldCharType="end"/>
      </w:r>
    </w:p>
    <w:p w14:paraId="6FFD54F0" w14:textId="05C87FAC" w:rsidR="00E1660F" w:rsidRDefault="00E1660F">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_Toc113872164 \h </w:instrText>
      </w:r>
      <w:r>
        <w:rPr>
          <w:noProof/>
        </w:rPr>
      </w:r>
      <w:r>
        <w:rPr>
          <w:noProof/>
        </w:rPr>
        <w:fldChar w:fldCharType="separate"/>
      </w:r>
      <w:r>
        <w:rPr>
          <w:noProof/>
        </w:rPr>
        <w:t>18</w:t>
      </w:r>
      <w:r>
        <w:rPr>
          <w:noProof/>
        </w:rPr>
        <w:fldChar w:fldCharType="end"/>
      </w:r>
    </w:p>
    <w:p w14:paraId="64B080DC" w14:textId="58F17189" w:rsidR="00E1660F" w:rsidRDefault="00E1660F">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_Toc113872165 \h </w:instrText>
      </w:r>
      <w:r>
        <w:rPr>
          <w:noProof/>
        </w:rPr>
      </w:r>
      <w:r>
        <w:rPr>
          <w:noProof/>
        </w:rPr>
        <w:fldChar w:fldCharType="separate"/>
      </w:r>
      <w:r>
        <w:rPr>
          <w:noProof/>
        </w:rPr>
        <w:t>18</w:t>
      </w:r>
      <w:r>
        <w:rPr>
          <w:noProof/>
        </w:rPr>
        <w:fldChar w:fldCharType="end"/>
      </w:r>
    </w:p>
    <w:p w14:paraId="624C538F" w14:textId="67B654BF" w:rsidR="00E1660F" w:rsidRDefault="00E1660F">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_Toc113872166 \h </w:instrText>
      </w:r>
      <w:r>
        <w:rPr>
          <w:noProof/>
        </w:rPr>
      </w:r>
      <w:r>
        <w:rPr>
          <w:noProof/>
        </w:rPr>
        <w:fldChar w:fldCharType="separate"/>
      </w:r>
      <w:r>
        <w:rPr>
          <w:noProof/>
        </w:rPr>
        <w:t>18</w:t>
      </w:r>
      <w:r>
        <w:rPr>
          <w:noProof/>
        </w:rPr>
        <w:fldChar w:fldCharType="end"/>
      </w:r>
    </w:p>
    <w:p w14:paraId="252E7469" w14:textId="66588D41" w:rsidR="00E1660F" w:rsidRDefault="00E1660F">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_Toc113872167 \h </w:instrText>
      </w:r>
      <w:r>
        <w:rPr>
          <w:noProof/>
        </w:rPr>
      </w:r>
      <w:r>
        <w:rPr>
          <w:noProof/>
        </w:rPr>
        <w:fldChar w:fldCharType="separate"/>
      </w:r>
      <w:r>
        <w:rPr>
          <w:noProof/>
        </w:rPr>
        <w:t>19</w:t>
      </w:r>
      <w:r>
        <w:rPr>
          <w:noProof/>
        </w:rPr>
        <w:fldChar w:fldCharType="end"/>
      </w:r>
    </w:p>
    <w:p w14:paraId="0234A35C" w14:textId="33AB320D" w:rsidR="00E1660F" w:rsidRDefault="00E1660F">
      <w:pPr>
        <w:pStyle w:val="TOC5"/>
        <w:rPr>
          <w:rFonts w:asciiTheme="minorHAnsi" w:eastAsiaTheme="minorEastAsia" w:hAnsiTheme="minorHAnsi" w:cstheme="minorBidi"/>
          <w:noProof/>
          <w:sz w:val="22"/>
          <w:szCs w:val="22"/>
          <w:lang w:eastAsia="en-GB"/>
        </w:rPr>
      </w:pPr>
      <w:r w:rsidRPr="00286539">
        <w:rPr>
          <w:rFonts w:cs="Arial"/>
          <w:noProof/>
        </w:rPr>
        <w:t>6.2.1.2.1</w:t>
      </w:r>
      <w:r w:rsidRPr="00286539">
        <w:rPr>
          <w:rFonts w:cs="Arial"/>
          <w:noProof/>
        </w:rPr>
        <w:tab/>
      </w:r>
      <w:r w:rsidRPr="00286539">
        <w:rPr>
          <w:rFonts w:cs="Arial"/>
          <w:noProof/>
          <w:lang w:eastAsia="zh-CN"/>
        </w:rPr>
        <w:t>Intent &lt;&lt;IOC&gt;&gt;</w:t>
      </w:r>
      <w:r>
        <w:rPr>
          <w:noProof/>
        </w:rPr>
        <w:tab/>
      </w:r>
      <w:r>
        <w:rPr>
          <w:noProof/>
        </w:rPr>
        <w:fldChar w:fldCharType="begin" w:fldLock="1"/>
      </w:r>
      <w:r>
        <w:rPr>
          <w:noProof/>
        </w:rPr>
        <w:instrText xml:space="preserve"> PAGEREF _Toc113872168 \h </w:instrText>
      </w:r>
      <w:r>
        <w:rPr>
          <w:noProof/>
        </w:rPr>
      </w:r>
      <w:r>
        <w:rPr>
          <w:noProof/>
        </w:rPr>
        <w:fldChar w:fldCharType="separate"/>
      </w:r>
      <w:r>
        <w:rPr>
          <w:noProof/>
        </w:rPr>
        <w:t>19</w:t>
      </w:r>
      <w:r>
        <w:rPr>
          <w:noProof/>
        </w:rPr>
        <w:fldChar w:fldCharType="end"/>
      </w:r>
    </w:p>
    <w:p w14:paraId="386BB147" w14:textId="651F3D57" w:rsidR="00E1660F" w:rsidRDefault="00E1660F">
      <w:pPr>
        <w:pStyle w:val="TOC4"/>
        <w:rPr>
          <w:rFonts w:asciiTheme="minorHAnsi" w:eastAsiaTheme="minorEastAsia" w:hAnsiTheme="minorHAnsi" w:cstheme="minorBidi"/>
          <w:noProof/>
          <w:sz w:val="22"/>
          <w:szCs w:val="22"/>
          <w:lang w:eastAsia="en-GB"/>
        </w:rPr>
      </w:pPr>
      <w:r>
        <w:rPr>
          <w:noProof/>
        </w:rPr>
        <w:t>6.2.1.3</w:t>
      </w:r>
      <w:r>
        <w:rPr>
          <w:noProof/>
        </w:rPr>
        <w:tab/>
        <w:t>DataType definition</w:t>
      </w:r>
      <w:r>
        <w:rPr>
          <w:noProof/>
        </w:rPr>
        <w:tab/>
      </w:r>
      <w:r>
        <w:rPr>
          <w:noProof/>
        </w:rPr>
        <w:fldChar w:fldCharType="begin" w:fldLock="1"/>
      </w:r>
      <w:r>
        <w:rPr>
          <w:noProof/>
        </w:rPr>
        <w:instrText xml:space="preserve"> PAGEREF _Toc113872169 \h </w:instrText>
      </w:r>
      <w:r>
        <w:rPr>
          <w:noProof/>
        </w:rPr>
      </w:r>
      <w:r>
        <w:rPr>
          <w:noProof/>
        </w:rPr>
        <w:fldChar w:fldCharType="separate"/>
      </w:r>
      <w:r>
        <w:rPr>
          <w:noProof/>
        </w:rPr>
        <w:t>19</w:t>
      </w:r>
      <w:r>
        <w:rPr>
          <w:noProof/>
        </w:rPr>
        <w:fldChar w:fldCharType="end"/>
      </w:r>
    </w:p>
    <w:p w14:paraId="167CB4C2" w14:textId="39EB369C" w:rsidR="00E1660F" w:rsidRDefault="00E1660F">
      <w:pPr>
        <w:pStyle w:val="TOC5"/>
        <w:rPr>
          <w:rFonts w:asciiTheme="minorHAnsi" w:eastAsiaTheme="minorEastAsia" w:hAnsiTheme="minorHAnsi" w:cstheme="minorBidi"/>
          <w:noProof/>
          <w:sz w:val="22"/>
          <w:szCs w:val="22"/>
          <w:lang w:eastAsia="en-GB"/>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_Toc113872170 \h </w:instrText>
      </w:r>
      <w:r>
        <w:rPr>
          <w:noProof/>
        </w:rPr>
      </w:r>
      <w:r>
        <w:rPr>
          <w:noProof/>
        </w:rPr>
        <w:fldChar w:fldCharType="separate"/>
      </w:r>
      <w:r>
        <w:rPr>
          <w:noProof/>
        </w:rPr>
        <w:t>19</w:t>
      </w:r>
      <w:r>
        <w:rPr>
          <w:noProof/>
        </w:rPr>
        <w:fldChar w:fldCharType="end"/>
      </w:r>
    </w:p>
    <w:p w14:paraId="492F374A" w14:textId="41D297A8" w:rsidR="00E1660F" w:rsidRDefault="00E1660F">
      <w:pPr>
        <w:pStyle w:val="TOC5"/>
        <w:rPr>
          <w:rFonts w:asciiTheme="minorHAnsi" w:eastAsiaTheme="minorEastAsia" w:hAnsiTheme="minorHAnsi" w:cstheme="minorBidi"/>
          <w:noProof/>
          <w:sz w:val="22"/>
          <w:szCs w:val="22"/>
          <w:lang w:eastAsia="en-GB"/>
        </w:rPr>
      </w:pPr>
      <w:r w:rsidRPr="00286539">
        <w:rPr>
          <w:rFonts w:eastAsia="Courier New"/>
          <w:noProof/>
        </w:rPr>
        <w:t>6.2.1.3.3</w:t>
      </w:r>
      <w:r w:rsidRPr="00286539">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_Toc113872171 \h </w:instrText>
      </w:r>
      <w:r>
        <w:rPr>
          <w:noProof/>
        </w:rPr>
      </w:r>
      <w:r>
        <w:rPr>
          <w:noProof/>
        </w:rPr>
        <w:fldChar w:fldCharType="separate"/>
      </w:r>
      <w:r>
        <w:rPr>
          <w:noProof/>
        </w:rPr>
        <w:t>20</w:t>
      </w:r>
      <w:r>
        <w:rPr>
          <w:noProof/>
        </w:rPr>
        <w:fldChar w:fldCharType="end"/>
      </w:r>
    </w:p>
    <w:p w14:paraId="3368F04B" w14:textId="6BE84B84" w:rsidR="00E1660F" w:rsidRDefault="00E1660F">
      <w:pPr>
        <w:pStyle w:val="TOC5"/>
        <w:rPr>
          <w:rFonts w:asciiTheme="minorHAnsi" w:eastAsiaTheme="minorEastAsia" w:hAnsiTheme="minorHAnsi" w:cstheme="minorBidi"/>
          <w:noProof/>
          <w:sz w:val="22"/>
          <w:szCs w:val="22"/>
          <w:lang w:eastAsia="en-GB"/>
        </w:rPr>
      </w:pPr>
      <w:r>
        <w:rPr>
          <w:noProof/>
        </w:rPr>
        <w:lastRenderedPageBreak/>
        <w:t>6.2.1.3.4</w:t>
      </w:r>
      <w:r>
        <w:rPr>
          <w:noProof/>
        </w:rPr>
        <w:tab/>
      </w:r>
      <w:r>
        <w:rPr>
          <w:noProof/>
          <w:lang w:eastAsia="zh-CN"/>
        </w:rPr>
        <w:t>ExpectationTarget &lt;&lt;dataType&gt;&gt;</w:t>
      </w:r>
      <w:r>
        <w:rPr>
          <w:noProof/>
        </w:rPr>
        <w:tab/>
      </w:r>
      <w:r>
        <w:rPr>
          <w:noProof/>
        </w:rPr>
        <w:fldChar w:fldCharType="begin" w:fldLock="1"/>
      </w:r>
      <w:r>
        <w:rPr>
          <w:noProof/>
        </w:rPr>
        <w:instrText xml:space="preserve"> PAGEREF _Toc113872172 \h </w:instrText>
      </w:r>
      <w:r>
        <w:rPr>
          <w:noProof/>
        </w:rPr>
      </w:r>
      <w:r>
        <w:rPr>
          <w:noProof/>
        </w:rPr>
        <w:fldChar w:fldCharType="separate"/>
      </w:r>
      <w:r>
        <w:rPr>
          <w:noProof/>
        </w:rPr>
        <w:t>20</w:t>
      </w:r>
      <w:r>
        <w:rPr>
          <w:noProof/>
        </w:rPr>
        <w:fldChar w:fldCharType="end"/>
      </w:r>
    </w:p>
    <w:p w14:paraId="5BD741FD" w14:textId="5C0E41CA" w:rsidR="00E1660F" w:rsidRDefault="00E1660F">
      <w:pPr>
        <w:pStyle w:val="TOC5"/>
        <w:rPr>
          <w:rFonts w:asciiTheme="minorHAnsi" w:eastAsiaTheme="minorEastAsia" w:hAnsiTheme="minorHAnsi" w:cstheme="minorBidi"/>
          <w:noProof/>
          <w:sz w:val="22"/>
          <w:szCs w:val="22"/>
          <w:lang w:eastAsia="en-GB"/>
        </w:rPr>
      </w:pPr>
      <w:r>
        <w:rPr>
          <w:noProof/>
        </w:rPr>
        <w:t>6.2.1.3.5</w:t>
      </w:r>
      <w:r>
        <w:rPr>
          <w:noProof/>
        </w:rPr>
        <w:tab/>
      </w:r>
      <w:r>
        <w:rPr>
          <w:noProof/>
          <w:lang w:eastAsia="zh-CN"/>
        </w:rPr>
        <w:t>Context &lt;&lt;dataType&gt;&gt;</w:t>
      </w:r>
      <w:r>
        <w:rPr>
          <w:noProof/>
        </w:rPr>
        <w:tab/>
      </w:r>
      <w:r>
        <w:rPr>
          <w:noProof/>
        </w:rPr>
        <w:fldChar w:fldCharType="begin" w:fldLock="1"/>
      </w:r>
      <w:r>
        <w:rPr>
          <w:noProof/>
        </w:rPr>
        <w:instrText xml:space="preserve"> PAGEREF _Toc113872173 \h </w:instrText>
      </w:r>
      <w:r>
        <w:rPr>
          <w:noProof/>
        </w:rPr>
      </w:r>
      <w:r>
        <w:rPr>
          <w:noProof/>
        </w:rPr>
        <w:fldChar w:fldCharType="separate"/>
      </w:r>
      <w:r>
        <w:rPr>
          <w:noProof/>
        </w:rPr>
        <w:t>21</w:t>
      </w:r>
      <w:r>
        <w:rPr>
          <w:noProof/>
        </w:rPr>
        <w:fldChar w:fldCharType="end"/>
      </w:r>
    </w:p>
    <w:p w14:paraId="6C0B7175" w14:textId="3958DEE5" w:rsidR="00E1660F" w:rsidRDefault="00E1660F">
      <w:pPr>
        <w:pStyle w:val="TOC5"/>
        <w:rPr>
          <w:rFonts w:asciiTheme="minorHAnsi" w:eastAsiaTheme="minorEastAsia" w:hAnsiTheme="minorHAnsi" w:cstheme="minorBidi"/>
          <w:noProof/>
          <w:sz w:val="22"/>
          <w:szCs w:val="22"/>
          <w:lang w:eastAsia="en-GB"/>
        </w:rPr>
      </w:pPr>
      <w:r w:rsidRPr="00286539">
        <w:rPr>
          <w:rFonts w:eastAsia="SimSun"/>
          <w:noProof/>
        </w:rPr>
        <w:t>6.2.1.3.6</w:t>
      </w:r>
      <w:r w:rsidRPr="00286539">
        <w:rPr>
          <w:rFonts w:eastAsia="SimSun"/>
          <w:noProof/>
        </w:rPr>
        <w:tab/>
      </w:r>
      <w:r w:rsidRPr="00286539">
        <w:rPr>
          <w:rFonts w:eastAsia="SimSun"/>
          <w:noProof/>
          <w:lang w:eastAsia="zh-CN"/>
        </w:rPr>
        <w:t>FulfilmentInfo &lt;&lt; dataType &gt;&gt;</w:t>
      </w:r>
      <w:r>
        <w:rPr>
          <w:noProof/>
        </w:rPr>
        <w:tab/>
      </w:r>
      <w:r>
        <w:rPr>
          <w:noProof/>
        </w:rPr>
        <w:fldChar w:fldCharType="begin" w:fldLock="1"/>
      </w:r>
      <w:r>
        <w:rPr>
          <w:noProof/>
        </w:rPr>
        <w:instrText xml:space="preserve"> PAGEREF _Toc113872174 \h </w:instrText>
      </w:r>
      <w:r>
        <w:rPr>
          <w:noProof/>
        </w:rPr>
      </w:r>
      <w:r>
        <w:rPr>
          <w:noProof/>
        </w:rPr>
        <w:fldChar w:fldCharType="separate"/>
      </w:r>
      <w:r>
        <w:rPr>
          <w:noProof/>
        </w:rPr>
        <w:t>21</w:t>
      </w:r>
      <w:r>
        <w:rPr>
          <w:noProof/>
        </w:rPr>
        <w:fldChar w:fldCharType="end"/>
      </w:r>
    </w:p>
    <w:p w14:paraId="0E0C7A96" w14:textId="57F09C59" w:rsidR="00E1660F" w:rsidRDefault="00E1660F">
      <w:pPr>
        <w:pStyle w:val="TOC4"/>
        <w:rPr>
          <w:rFonts w:asciiTheme="minorHAnsi" w:eastAsiaTheme="minorEastAsia" w:hAnsiTheme="minorHAnsi" w:cstheme="minorBidi"/>
          <w:noProof/>
          <w:sz w:val="22"/>
          <w:szCs w:val="22"/>
          <w:lang w:eastAsia="en-GB"/>
        </w:rPr>
      </w:pPr>
      <w:r w:rsidRPr="00286539">
        <w:rPr>
          <w:rFonts w:eastAsia="SimSun"/>
          <w:noProof/>
        </w:rPr>
        <w:t>6.2.1.4</w:t>
      </w:r>
      <w:r w:rsidRPr="00286539">
        <w:rPr>
          <w:rFonts w:eastAsia="SimSun"/>
          <w:noProof/>
        </w:rPr>
        <w:tab/>
        <w:t>Attribute definition</w:t>
      </w:r>
      <w:r>
        <w:rPr>
          <w:noProof/>
        </w:rPr>
        <w:tab/>
      </w:r>
      <w:r>
        <w:rPr>
          <w:noProof/>
        </w:rPr>
        <w:fldChar w:fldCharType="begin" w:fldLock="1"/>
      </w:r>
      <w:r>
        <w:rPr>
          <w:noProof/>
        </w:rPr>
        <w:instrText xml:space="preserve"> PAGEREF _Toc113872175 \h </w:instrText>
      </w:r>
      <w:r>
        <w:rPr>
          <w:noProof/>
        </w:rPr>
      </w:r>
      <w:r>
        <w:rPr>
          <w:noProof/>
        </w:rPr>
        <w:fldChar w:fldCharType="separate"/>
      </w:r>
      <w:r>
        <w:rPr>
          <w:noProof/>
        </w:rPr>
        <w:t>22</w:t>
      </w:r>
      <w:r>
        <w:rPr>
          <w:noProof/>
        </w:rPr>
        <w:fldChar w:fldCharType="end"/>
      </w:r>
    </w:p>
    <w:p w14:paraId="0FC78152" w14:textId="2E074B68" w:rsidR="00E1660F" w:rsidRDefault="00E1660F">
      <w:pPr>
        <w:pStyle w:val="TOC3"/>
        <w:rPr>
          <w:rFonts w:asciiTheme="minorHAnsi" w:eastAsiaTheme="minorEastAsia" w:hAnsiTheme="minorHAnsi" w:cstheme="minorBidi"/>
          <w:noProof/>
          <w:sz w:val="22"/>
          <w:szCs w:val="22"/>
          <w:lang w:eastAsia="en-GB"/>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_Toc113872176 \h </w:instrText>
      </w:r>
      <w:r>
        <w:rPr>
          <w:noProof/>
        </w:rPr>
      </w:r>
      <w:r>
        <w:rPr>
          <w:noProof/>
        </w:rPr>
        <w:fldChar w:fldCharType="separate"/>
      </w:r>
      <w:r>
        <w:rPr>
          <w:noProof/>
        </w:rPr>
        <w:t>25</w:t>
      </w:r>
      <w:r>
        <w:rPr>
          <w:noProof/>
        </w:rPr>
        <w:fldChar w:fldCharType="end"/>
      </w:r>
    </w:p>
    <w:p w14:paraId="73B8DC6F" w14:textId="2B9C2B63" w:rsidR="00E1660F" w:rsidRDefault="00E1660F">
      <w:pPr>
        <w:pStyle w:val="TOC4"/>
        <w:rPr>
          <w:rFonts w:asciiTheme="minorHAnsi" w:eastAsiaTheme="minorEastAsia" w:hAnsiTheme="minorHAnsi" w:cstheme="minorBidi"/>
          <w:noProof/>
          <w:sz w:val="22"/>
          <w:szCs w:val="22"/>
          <w:lang w:eastAsia="en-GB"/>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_Toc113872177 \h </w:instrText>
      </w:r>
      <w:r>
        <w:rPr>
          <w:noProof/>
        </w:rPr>
      </w:r>
      <w:r>
        <w:rPr>
          <w:noProof/>
        </w:rPr>
        <w:fldChar w:fldCharType="separate"/>
      </w:r>
      <w:r>
        <w:rPr>
          <w:noProof/>
        </w:rPr>
        <w:t>25</w:t>
      </w:r>
      <w:r>
        <w:rPr>
          <w:noProof/>
        </w:rPr>
        <w:fldChar w:fldCharType="end"/>
      </w:r>
    </w:p>
    <w:p w14:paraId="15ED90A1" w14:textId="43C72902" w:rsidR="00E1660F" w:rsidRDefault="00E1660F">
      <w:pPr>
        <w:pStyle w:val="TOC5"/>
        <w:rPr>
          <w:rFonts w:asciiTheme="minorHAnsi" w:eastAsiaTheme="minorEastAsia" w:hAnsiTheme="minorHAnsi" w:cstheme="minorBidi"/>
          <w:noProof/>
          <w:sz w:val="22"/>
          <w:szCs w:val="22"/>
          <w:lang w:eastAsia="en-GB"/>
        </w:rPr>
      </w:pPr>
      <w:r>
        <w:rPr>
          <w:noProof/>
        </w:rPr>
        <w:t>6.2.2.1.1</w:t>
      </w:r>
      <w:r>
        <w:rPr>
          <w:noProof/>
        </w:rPr>
        <w:tab/>
        <w:t>Radio Network Expectation</w:t>
      </w:r>
      <w:r>
        <w:rPr>
          <w:noProof/>
        </w:rPr>
        <w:tab/>
      </w:r>
      <w:r>
        <w:rPr>
          <w:noProof/>
        </w:rPr>
        <w:fldChar w:fldCharType="begin" w:fldLock="1"/>
      </w:r>
      <w:r>
        <w:rPr>
          <w:noProof/>
        </w:rPr>
        <w:instrText xml:space="preserve"> PAGEREF _Toc113872178 \h </w:instrText>
      </w:r>
      <w:r>
        <w:rPr>
          <w:noProof/>
        </w:rPr>
      </w:r>
      <w:r>
        <w:rPr>
          <w:noProof/>
        </w:rPr>
        <w:fldChar w:fldCharType="separate"/>
      </w:r>
      <w:r>
        <w:rPr>
          <w:noProof/>
        </w:rPr>
        <w:t>25</w:t>
      </w:r>
      <w:r>
        <w:rPr>
          <w:noProof/>
        </w:rPr>
        <w:fldChar w:fldCharType="end"/>
      </w:r>
    </w:p>
    <w:p w14:paraId="55D21F2B" w14:textId="687BD1A0" w:rsidR="00E1660F" w:rsidRDefault="00E1660F">
      <w:pPr>
        <w:pStyle w:val="TOC5"/>
        <w:rPr>
          <w:rFonts w:asciiTheme="minorHAnsi" w:eastAsiaTheme="minorEastAsia" w:hAnsiTheme="minorHAnsi" w:cstheme="minorBidi"/>
          <w:noProof/>
          <w:sz w:val="22"/>
          <w:szCs w:val="22"/>
          <w:lang w:eastAsia="en-GB"/>
        </w:rPr>
      </w:pPr>
      <w:r>
        <w:rPr>
          <w:noProof/>
        </w:rPr>
        <w:t>6.2.2.1.2</w:t>
      </w:r>
      <w:r>
        <w:rPr>
          <w:noProof/>
        </w:rPr>
        <w:tab/>
        <w:t>Service Support Expectation</w:t>
      </w:r>
      <w:r>
        <w:rPr>
          <w:noProof/>
        </w:rPr>
        <w:tab/>
      </w:r>
      <w:r>
        <w:rPr>
          <w:noProof/>
        </w:rPr>
        <w:fldChar w:fldCharType="begin" w:fldLock="1"/>
      </w:r>
      <w:r>
        <w:rPr>
          <w:noProof/>
        </w:rPr>
        <w:instrText xml:space="preserve"> PAGEREF _Toc113872179 \h </w:instrText>
      </w:r>
      <w:r>
        <w:rPr>
          <w:noProof/>
        </w:rPr>
      </w:r>
      <w:r>
        <w:rPr>
          <w:noProof/>
        </w:rPr>
        <w:fldChar w:fldCharType="separate"/>
      </w:r>
      <w:r>
        <w:rPr>
          <w:noProof/>
        </w:rPr>
        <w:t>26</w:t>
      </w:r>
      <w:r>
        <w:rPr>
          <w:noProof/>
        </w:rPr>
        <w:fldChar w:fldCharType="end"/>
      </w:r>
    </w:p>
    <w:p w14:paraId="790294AD" w14:textId="292AC362" w:rsidR="00E1660F" w:rsidRDefault="00E1660F">
      <w:pPr>
        <w:pStyle w:val="TOC4"/>
        <w:rPr>
          <w:rFonts w:asciiTheme="minorHAnsi" w:eastAsiaTheme="minorEastAsia" w:hAnsiTheme="minorHAnsi" w:cstheme="minorBidi"/>
          <w:noProof/>
          <w:sz w:val="22"/>
          <w:szCs w:val="22"/>
          <w:lang w:eastAsia="en-GB"/>
        </w:rPr>
      </w:pPr>
      <w:r w:rsidRPr="00286539">
        <w:rPr>
          <w:rFonts w:eastAsia="SimSun"/>
          <w:noProof/>
          <w:lang w:eastAsia="zh-CN"/>
        </w:rPr>
        <w:t>6.2.2.2</w:t>
      </w:r>
      <w:r w:rsidRPr="00286539">
        <w:rPr>
          <w:rFonts w:eastAsia="SimSun"/>
          <w:noProof/>
          <w:lang w:eastAsia="zh-CN"/>
        </w:rPr>
        <w:tab/>
        <w:t>Attribute definition</w:t>
      </w:r>
      <w:r>
        <w:rPr>
          <w:noProof/>
        </w:rPr>
        <w:tab/>
      </w:r>
      <w:r>
        <w:rPr>
          <w:noProof/>
        </w:rPr>
        <w:fldChar w:fldCharType="begin" w:fldLock="1"/>
      </w:r>
      <w:r>
        <w:rPr>
          <w:noProof/>
        </w:rPr>
        <w:instrText xml:space="preserve"> PAGEREF _Toc113872180 \h </w:instrText>
      </w:r>
      <w:r>
        <w:rPr>
          <w:noProof/>
        </w:rPr>
      </w:r>
      <w:r>
        <w:rPr>
          <w:noProof/>
        </w:rPr>
        <w:fldChar w:fldCharType="separate"/>
      </w:r>
      <w:r>
        <w:rPr>
          <w:noProof/>
        </w:rPr>
        <w:t>28</w:t>
      </w:r>
      <w:r>
        <w:rPr>
          <w:noProof/>
        </w:rPr>
        <w:fldChar w:fldCharType="end"/>
      </w:r>
    </w:p>
    <w:p w14:paraId="730EABCD" w14:textId="53C7ACCC" w:rsidR="00E1660F" w:rsidRDefault="00E1660F">
      <w:pPr>
        <w:pStyle w:val="TOC2"/>
        <w:rPr>
          <w:rFonts w:asciiTheme="minorHAnsi" w:eastAsiaTheme="minorEastAsia" w:hAnsiTheme="minorHAnsi" w:cstheme="minorBidi"/>
          <w:noProof/>
          <w:sz w:val="22"/>
          <w:szCs w:val="22"/>
          <w:lang w:eastAsia="en-GB"/>
        </w:rPr>
      </w:pPr>
      <w:r>
        <w:rPr>
          <w:noProof/>
        </w:rPr>
        <w:t>6.3</w:t>
      </w:r>
      <w:r>
        <w:rPr>
          <w:noProof/>
        </w:rPr>
        <w:tab/>
        <w:t>Procedures for intent management</w:t>
      </w:r>
      <w:r>
        <w:rPr>
          <w:noProof/>
        </w:rPr>
        <w:tab/>
      </w:r>
      <w:r>
        <w:rPr>
          <w:noProof/>
        </w:rPr>
        <w:fldChar w:fldCharType="begin" w:fldLock="1"/>
      </w:r>
      <w:r>
        <w:rPr>
          <w:noProof/>
        </w:rPr>
        <w:instrText xml:space="preserve"> PAGEREF _Toc113872181 \h </w:instrText>
      </w:r>
      <w:r>
        <w:rPr>
          <w:noProof/>
        </w:rPr>
      </w:r>
      <w:r>
        <w:rPr>
          <w:noProof/>
        </w:rPr>
        <w:fldChar w:fldCharType="separate"/>
      </w:r>
      <w:r>
        <w:rPr>
          <w:noProof/>
        </w:rPr>
        <w:t>33</w:t>
      </w:r>
      <w:r>
        <w:rPr>
          <w:noProof/>
        </w:rPr>
        <w:fldChar w:fldCharType="end"/>
      </w:r>
    </w:p>
    <w:p w14:paraId="14E1DA86" w14:textId="03CB736C" w:rsidR="00E1660F" w:rsidRDefault="00E1660F">
      <w:pPr>
        <w:pStyle w:val="TOC3"/>
        <w:rPr>
          <w:rFonts w:asciiTheme="minorHAnsi" w:eastAsiaTheme="minorEastAsia" w:hAnsiTheme="minorHAnsi" w:cstheme="minorBidi"/>
          <w:noProof/>
          <w:sz w:val="22"/>
          <w:szCs w:val="22"/>
          <w:lang w:eastAsia="en-GB"/>
        </w:rPr>
      </w:pPr>
      <w:r>
        <w:rPr>
          <w:noProof/>
        </w:rPr>
        <w:t>6.3.1</w:t>
      </w:r>
      <w:r>
        <w:rPr>
          <w:noProof/>
        </w:rPr>
        <w:tab/>
        <w:t>Introduction</w:t>
      </w:r>
      <w:r>
        <w:rPr>
          <w:noProof/>
        </w:rPr>
        <w:tab/>
      </w:r>
      <w:r>
        <w:rPr>
          <w:noProof/>
        </w:rPr>
        <w:fldChar w:fldCharType="begin" w:fldLock="1"/>
      </w:r>
      <w:r>
        <w:rPr>
          <w:noProof/>
        </w:rPr>
        <w:instrText xml:space="preserve"> PAGEREF _Toc113872182 \h </w:instrText>
      </w:r>
      <w:r>
        <w:rPr>
          <w:noProof/>
        </w:rPr>
      </w:r>
      <w:r>
        <w:rPr>
          <w:noProof/>
        </w:rPr>
        <w:fldChar w:fldCharType="separate"/>
      </w:r>
      <w:r>
        <w:rPr>
          <w:noProof/>
        </w:rPr>
        <w:t>33</w:t>
      </w:r>
      <w:r>
        <w:rPr>
          <w:noProof/>
        </w:rPr>
        <w:fldChar w:fldCharType="end"/>
      </w:r>
    </w:p>
    <w:p w14:paraId="378914AE" w14:textId="2821605C" w:rsidR="00E1660F" w:rsidRDefault="00E1660F">
      <w:pPr>
        <w:pStyle w:val="TOC3"/>
        <w:rPr>
          <w:rFonts w:asciiTheme="minorHAnsi" w:eastAsiaTheme="minorEastAsia" w:hAnsiTheme="minorHAnsi" w:cstheme="minorBidi"/>
          <w:noProof/>
          <w:sz w:val="22"/>
          <w:szCs w:val="22"/>
          <w:lang w:eastAsia="en-GB"/>
        </w:rPr>
      </w:pPr>
      <w:r>
        <w:rPr>
          <w:noProof/>
        </w:rPr>
        <w:t>6.3.2</w:t>
      </w:r>
      <w:r>
        <w:rPr>
          <w:noProof/>
        </w:rPr>
        <w:tab/>
        <w:t>Create an intent</w:t>
      </w:r>
      <w:r>
        <w:rPr>
          <w:noProof/>
        </w:rPr>
        <w:tab/>
      </w:r>
      <w:r>
        <w:rPr>
          <w:noProof/>
        </w:rPr>
        <w:fldChar w:fldCharType="begin" w:fldLock="1"/>
      </w:r>
      <w:r>
        <w:rPr>
          <w:noProof/>
        </w:rPr>
        <w:instrText xml:space="preserve"> PAGEREF _Toc113872183 \h </w:instrText>
      </w:r>
      <w:r>
        <w:rPr>
          <w:noProof/>
        </w:rPr>
      </w:r>
      <w:r>
        <w:rPr>
          <w:noProof/>
        </w:rPr>
        <w:fldChar w:fldCharType="separate"/>
      </w:r>
      <w:r>
        <w:rPr>
          <w:noProof/>
        </w:rPr>
        <w:t>33</w:t>
      </w:r>
      <w:r>
        <w:rPr>
          <w:noProof/>
        </w:rPr>
        <w:fldChar w:fldCharType="end"/>
      </w:r>
    </w:p>
    <w:p w14:paraId="20EB346D" w14:textId="39209264" w:rsidR="00E1660F" w:rsidRDefault="00E1660F">
      <w:pPr>
        <w:pStyle w:val="TOC3"/>
        <w:rPr>
          <w:rFonts w:asciiTheme="minorHAnsi" w:eastAsiaTheme="minorEastAsia" w:hAnsiTheme="minorHAnsi" w:cstheme="minorBidi"/>
          <w:noProof/>
          <w:sz w:val="22"/>
          <w:szCs w:val="22"/>
          <w:lang w:eastAsia="en-GB"/>
        </w:rPr>
      </w:pPr>
      <w:r>
        <w:rPr>
          <w:noProof/>
        </w:rPr>
        <w:t>6.3.3</w:t>
      </w:r>
      <w:r>
        <w:rPr>
          <w:noProof/>
        </w:rPr>
        <w:tab/>
        <w:t>Modify an intent</w:t>
      </w:r>
      <w:r>
        <w:rPr>
          <w:noProof/>
        </w:rPr>
        <w:tab/>
      </w:r>
      <w:r>
        <w:rPr>
          <w:noProof/>
        </w:rPr>
        <w:fldChar w:fldCharType="begin" w:fldLock="1"/>
      </w:r>
      <w:r>
        <w:rPr>
          <w:noProof/>
        </w:rPr>
        <w:instrText xml:space="preserve"> PAGEREF _Toc113872184 \h </w:instrText>
      </w:r>
      <w:r>
        <w:rPr>
          <w:noProof/>
        </w:rPr>
      </w:r>
      <w:r>
        <w:rPr>
          <w:noProof/>
        </w:rPr>
        <w:fldChar w:fldCharType="separate"/>
      </w:r>
      <w:r>
        <w:rPr>
          <w:noProof/>
        </w:rPr>
        <w:t>34</w:t>
      </w:r>
      <w:r>
        <w:rPr>
          <w:noProof/>
        </w:rPr>
        <w:fldChar w:fldCharType="end"/>
      </w:r>
    </w:p>
    <w:p w14:paraId="7A46EB92" w14:textId="487A0331" w:rsidR="00E1660F" w:rsidRDefault="00E1660F">
      <w:pPr>
        <w:pStyle w:val="TOC3"/>
        <w:rPr>
          <w:rFonts w:asciiTheme="minorHAnsi" w:eastAsiaTheme="minorEastAsia" w:hAnsiTheme="minorHAnsi" w:cstheme="minorBidi"/>
          <w:noProof/>
          <w:sz w:val="22"/>
          <w:szCs w:val="22"/>
          <w:lang w:eastAsia="en-GB"/>
        </w:rPr>
      </w:pPr>
      <w:r>
        <w:rPr>
          <w:noProof/>
        </w:rPr>
        <w:t>6.3.4</w:t>
      </w:r>
      <w:r>
        <w:rPr>
          <w:noProof/>
        </w:rPr>
        <w:tab/>
        <w:t>Delete an intent</w:t>
      </w:r>
      <w:r>
        <w:rPr>
          <w:noProof/>
        </w:rPr>
        <w:tab/>
      </w:r>
      <w:r>
        <w:rPr>
          <w:noProof/>
        </w:rPr>
        <w:fldChar w:fldCharType="begin" w:fldLock="1"/>
      </w:r>
      <w:r>
        <w:rPr>
          <w:noProof/>
        </w:rPr>
        <w:instrText xml:space="preserve"> PAGEREF _Toc113872185 \h </w:instrText>
      </w:r>
      <w:r>
        <w:rPr>
          <w:noProof/>
        </w:rPr>
      </w:r>
      <w:r>
        <w:rPr>
          <w:noProof/>
        </w:rPr>
        <w:fldChar w:fldCharType="separate"/>
      </w:r>
      <w:r>
        <w:rPr>
          <w:noProof/>
        </w:rPr>
        <w:t>35</w:t>
      </w:r>
      <w:r>
        <w:rPr>
          <w:noProof/>
        </w:rPr>
        <w:fldChar w:fldCharType="end"/>
      </w:r>
    </w:p>
    <w:p w14:paraId="0DC8462A" w14:textId="36E8A86A" w:rsidR="00E1660F" w:rsidRDefault="00E1660F">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_Toc113872186 \h </w:instrText>
      </w:r>
      <w:r>
        <w:rPr>
          <w:noProof/>
        </w:rPr>
      </w:r>
      <w:r>
        <w:rPr>
          <w:noProof/>
        </w:rPr>
        <w:fldChar w:fldCharType="separate"/>
      </w:r>
      <w:r>
        <w:rPr>
          <w:noProof/>
        </w:rPr>
        <w:t>36</w:t>
      </w:r>
      <w:r>
        <w:rPr>
          <w:noProof/>
        </w:rPr>
        <w:fldChar w:fldCharType="end"/>
      </w:r>
    </w:p>
    <w:p w14:paraId="57387221" w14:textId="55CBB889" w:rsidR="00E1660F" w:rsidRDefault="00E1660F">
      <w:pPr>
        <w:pStyle w:val="TOC1"/>
        <w:rPr>
          <w:rFonts w:asciiTheme="minorHAnsi" w:eastAsiaTheme="minorEastAsia" w:hAnsiTheme="minorHAnsi" w:cstheme="minorBidi"/>
          <w:noProof/>
          <w:szCs w:val="22"/>
          <w:lang w:eastAsia="en-GB"/>
        </w:rPr>
      </w:pPr>
      <w:r w:rsidRPr="00286539">
        <w:rPr>
          <w:rFonts w:eastAsia="SimSun"/>
          <w:noProof/>
        </w:rPr>
        <w:t>7</w:t>
      </w:r>
      <w:r w:rsidRPr="00286539">
        <w:rPr>
          <w:rFonts w:eastAsia="SimSun"/>
          <w:noProof/>
        </w:rPr>
        <w:tab/>
        <w:t xml:space="preserve">Stage 3 definition for </w:t>
      </w:r>
      <w:r w:rsidRPr="00286539">
        <w:rPr>
          <w:rFonts w:eastAsia="SimSun"/>
          <w:noProof/>
          <w:lang w:eastAsia="zh-CN"/>
        </w:rPr>
        <w:t>Intent Driven Management</w:t>
      </w:r>
      <w:r>
        <w:rPr>
          <w:noProof/>
        </w:rPr>
        <w:tab/>
      </w:r>
      <w:r>
        <w:rPr>
          <w:noProof/>
        </w:rPr>
        <w:fldChar w:fldCharType="begin" w:fldLock="1"/>
      </w:r>
      <w:r>
        <w:rPr>
          <w:noProof/>
        </w:rPr>
        <w:instrText xml:space="preserve"> PAGEREF _Toc113872187 \h </w:instrText>
      </w:r>
      <w:r>
        <w:rPr>
          <w:noProof/>
        </w:rPr>
      </w:r>
      <w:r>
        <w:rPr>
          <w:noProof/>
        </w:rPr>
        <w:fldChar w:fldCharType="separate"/>
      </w:r>
      <w:r>
        <w:rPr>
          <w:noProof/>
        </w:rPr>
        <w:t>36</w:t>
      </w:r>
      <w:r>
        <w:rPr>
          <w:noProof/>
        </w:rPr>
        <w:fldChar w:fldCharType="end"/>
      </w:r>
    </w:p>
    <w:p w14:paraId="2B7F30A9" w14:textId="74A1C11D" w:rsidR="00E1660F" w:rsidRDefault="00E1660F">
      <w:pPr>
        <w:pStyle w:val="TOC2"/>
        <w:rPr>
          <w:rFonts w:asciiTheme="minorHAnsi" w:eastAsiaTheme="minorEastAsia" w:hAnsiTheme="minorHAnsi" w:cstheme="minorBidi"/>
          <w:noProof/>
          <w:sz w:val="22"/>
          <w:szCs w:val="22"/>
          <w:lang w:eastAsia="en-GB"/>
        </w:rPr>
      </w:pPr>
      <w:r w:rsidRPr="00286539">
        <w:rPr>
          <w:rFonts w:eastAsia="SimSun"/>
          <w:noProof/>
        </w:rPr>
        <w:t>7.1</w:t>
      </w:r>
      <w:r w:rsidRPr="00286539">
        <w:rPr>
          <w:rFonts w:eastAsia="SimSun"/>
          <w:noProof/>
        </w:rPr>
        <w:tab/>
        <w:t>RESTful HTTP-based solution set</w:t>
      </w:r>
      <w:r>
        <w:rPr>
          <w:noProof/>
        </w:rPr>
        <w:tab/>
      </w:r>
      <w:r>
        <w:rPr>
          <w:noProof/>
        </w:rPr>
        <w:fldChar w:fldCharType="begin" w:fldLock="1"/>
      </w:r>
      <w:r>
        <w:rPr>
          <w:noProof/>
        </w:rPr>
        <w:instrText xml:space="preserve"> PAGEREF _Toc113872188 \h </w:instrText>
      </w:r>
      <w:r>
        <w:rPr>
          <w:noProof/>
        </w:rPr>
      </w:r>
      <w:r>
        <w:rPr>
          <w:noProof/>
        </w:rPr>
        <w:fldChar w:fldCharType="separate"/>
      </w:r>
      <w:r>
        <w:rPr>
          <w:noProof/>
        </w:rPr>
        <w:t>36</w:t>
      </w:r>
      <w:r>
        <w:rPr>
          <w:noProof/>
        </w:rPr>
        <w:fldChar w:fldCharType="end"/>
      </w:r>
    </w:p>
    <w:p w14:paraId="497A809C" w14:textId="25F623CC" w:rsidR="00E1660F" w:rsidRDefault="00E1660F">
      <w:pPr>
        <w:pStyle w:val="TOC2"/>
        <w:rPr>
          <w:rFonts w:asciiTheme="minorHAnsi" w:eastAsiaTheme="minorEastAsia" w:hAnsiTheme="minorHAnsi" w:cstheme="minorBidi"/>
          <w:noProof/>
          <w:sz w:val="22"/>
          <w:szCs w:val="22"/>
          <w:lang w:eastAsia="en-GB"/>
        </w:rPr>
      </w:pPr>
      <w:r w:rsidRPr="00286539">
        <w:rPr>
          <w:rFonts w:eastAsia="SimSun"/>
          <w:noProof/>
        </w:rPr>
        <w:t>7.2</w:t>
      </w:r>
      <w:r w:rsidRPr="00286539">
        <w:rPr>
          <w:rFonts w:eastAsia="SimSun"/>
          <w:noProof/>
        </w:rPr>
        <w:tab/>
        <w:t>OpenAPI specification</w:t>
      </w:r>
      <w:r>
        <w:rPr>
          <w:noProof/>
        </w:rPr>
        <w:tab/>
      </w:r>
      <w:r>
        <w:rPr>
          <w:noProof/>
        </w:rPr>
        <w:fldChar w:fldCharType="begin" w:fldLock="1"/>
      </w:r>
      <w:r>
        <w:rPr>
          <w:noProof/>
        </w:rPr>
        <w:instrText xml:space="preserve"> PAGEREF _Toc113872189 \h </w:instrText>
      </w:r>
      <w:r>
        <w:rPr>
          <w:noProof/>
        </w:rPr>
      </w:r>
      <w:r>
        <w:rPr>
          <w:noProof/>
        </w:rPr>
        <w:fldChar w:fldCharType="separate"/>
      </w:r>
      <w:r>
        <w:rPr>
          <w:noProof/>
        </w:rPr>
        <w:t>36</w:t>
      </w:r>
      <w:r>
        <w:rPr>
          <w:noProof/>
        </w:rPr>
        <w:fldChar w:fldCharType="end"/>
      </w:r>
    </w:p>
    <w:p w14:paraId="7BA4C9DE" w14:textId="3DD17052" w:rsidR="00E1660F" w:rsidRDefault="00E1660F">
      <w:pPr>
        <w:pStyle w:val="TOC3"/>
        <w:rPr>
          <w:rFonts w:asciiTheme="minorHAnsi" w:eastAsiaTheme="minorEastAsia" w:hAnsiTheme="minorHAnsi" w:cstheme="minorBidi"/>
          <w:noProof/>
          <w:sz w:val="22"/>
          <w:szCs w:val="22"/>
          <w:lang w:eastAsia="en-GB"/>
        </w:rPr>
      </w:pPr>
      <w:r w:rsidRPr="00286539">
        <w:rPr>
          <w:rFonts w:eastAsia="SimSun"/>
          <w:noProof/>
          <w:lang w:eastAsia="zh-CN"/>
        </w:rPr>
        <w:t>7.2.1</w:t>
      </w:r>
      <w:r w:rsidRPr="00286539">
        <w:rPr>
          <w:rFonts w:eastAsia="SimSun"/>
          <w:noProof/>
          <w:lang w:eastAsia="zh-CN"/>
        </w:rPr>
        <w:tab/>
        <w:t>OpenAPI document "TS28532_P</w:t>
      </w:r>
      <w:r w:rsidRPr="00286539">
        <w:rPr>
          <w:rFonts w:eastAsia="SimSun"/>
          <w:noProof/>
          <w:lang w:eastAsia="de-DE"/>
        </w:rPr>
        <w:t>rovMnS.yaml</w:t>
      </w:r>
      <w:r w:rsidRPr="00286539">
        <w:rPr>
          <w:rFonts w:eastAsia="SimSun"/>
          <w:noProof/>
          <w:lang w:eastAsia="zh-CN"/>
        </w:rPr>
        <w:t>"</w:t>
      </w:r>
      <w:r>
        <w:rPr>
          <w:noProof/>
        </w:rPr>
        <w:tab/>
      </w:r>
      <w:r>
        <w:rPr>
          <w:noProof/>
        </w:rPr>
        <w:fldChar w:fldCharType="begin" w:fldLock="1"/>
      </w:r>
      <w:r>
        <w:rPr>
          <w:noProof/>
        </w:rPr>
        <w:instrText xml:space="preserve"> PAGEREF _Toc113872190 \h </w:instrText>
      </w:r>
      <w:r>
        <w:rPr>
          <w:noProof/>
        </w:rPr>
      </w:r>
      <w:r>
        <w:rPr>
          <w:noProof/>
        </w:rPr>
        <w:fldChar w:fldCharType="separate"/>
      </w:r>
      <w:r>
        <w:rPr>
          <w:noProof/>
        </w:rPr>
        <w:t>36</w:t>
      </w:r>
      <w:r>
        <w:rPr>
          <w:noProof/>
        </w:rPr>
        <w:fldChar w:fldCharType="end"/>
      </w:r>
    </w:p>
    <w:p w14:paraId="7BE14ABF" w14:textId="0E827886" w:rsidR="00E1660F" w:rsidRDefault="00E1660F">
      <w:pPr>
        <w:pStyle w:val="TOC3"/>
        <w:rPr>
          <w:rFonts w:asciiTheme="minorHAnsi" w:eastAsiaTheme="minorEastAsia" w:hAnsiTheme="minorHAnsi" w:cstheme="minorBidi"/>
          <w:noProof/>
          <w:sz w:val="22"/>
          <w:szCs w:val="22"/>
          <w:lang w:eastAsia="en-GB"/>
        </w:rPr>
      </w:pPr>
      <w:r w:rsidRPr="00286539">
        <w:rPr>
          <w:rFonts w:eastAsia="SimSun"/>
          <w:noProof/>
          <w:lang w:eastAsia="zh-CN"/>
        </w:rPr>
        <w:t>7.2.2</w:t>
      </w:r>
      <w:r w:rsidRPr="00286539">
        <w:rPr>
          <w:rFonts w:eastAsia="SimSun"/>
          <w:noProof/>
          <w:lang w:eastAsia="zh-CN"/>
        </w:rPr>
        <w:tab/>
        <w:t>OpenAPI document "TS28312_IntentNrm.yaml"</w:t>
      </w:r>
      <w:r>
        <w:rPr>
          <w:noProof/>
        </w:rPr>
        <w:tab/>
      </w:r>
      <w:r>
        <w:rPr>
          <w:noProof/>
        </w:rPr>
        <w:fldChar w:fldCharType="begin" w:fldLock="1"/>
      </w:r>
      <w:r>
        <w:rPr>
          <w:noProof/>
        </w:rPr>
        <w:instrText xml:space="preserve"> PAGEREF _Toc113872191 \h </w:instrText>
      </w:r>
      <w:r>
        <w:rPr>
          <w:noProof/>
        </w:rPr>
      </w:r>
      <w:r>
        <w:rPr>
          <w:noProof/>
        </w:rPr>
        <w:fldChar w:fldCharType="separate"/>
      </w:r>
      <w:r>
        <w:rPr>
          <w:noProof/>
        </w:rPr>
        <w:t>36</w:t>
      </w:r>
      <w:r>
        <w:rPr>
          <w:noProof/>
        </w:rPr>
        <w:fldChar w:fldCharType="end"/>
      </w:r>
    </w:p>
    <w:p w14:paraId="0CFD8065" w14:textId="6179F166" w:rsidR="00E1660F" w:rsidRDefault="00E1660F">
      <w:pPr>
        <w:pStyle w:val="TOC1"/>
        <w:rPr>
          <w:rFonts w:asciiTheme="minorHAnsi" w:eastAsiaTheme="minorEastAsia" w:hAnsiTheme="minorHAnsi" w:cstheme="minorBidi"/>
          <w:noProof/>
          <w:szCs w:val="22"/>
          <w:lang w:eastAsia="en-GB"/>
        </w:rPr>
      </w:pPr>
      <w:r w:rsidRPr="00286539">
        <w:rPr>
          <w:rFonts w:eastAsia="SimSun"/>
          <w:noProof/>
        </w:rPr>
        <w:t>8</w:t>
      </w:r>
      <w:r w:rsidRPr="00286539">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_Toc113872192 \h </w:instrText>
      </w:r>
      <w:r>
        <w:rPr>
          <w:noProof/>
        </w:rPr>
      </w:r>
      <w:r>
        <w:rPr>
          <w:noProof/>
        </w:rPr>
        <w:fldChar w:fldCharType="separate"/>
      </w:r>
      <w:r>
        <w:rPr>
          <w:noProof/>
        </w:rPr>
        <w:t>47</w:t>
      </w:r>
      <w:r>
        <w:rPr>
          <w:noProof/>
        </w:rPr>
        <w:fldChar w:fldCharType="end"/>
      </w:r>
    </w:p>
    <w:p w14:paraId="743351AB" w14:textId="1530FD44" w:rsidR="00E1660F" w:rsidRPr="00E1660F" w:rsidRDefault="00E1660F" w:rsidP="00E1660F">
      <w:pPr>
        <w:pStyle w:val="TOC8"/>
        <w:rPr>
          <w:rFonts w:asciiTheme="minorHAnsi" w:eastAsiaTheme="minorEastAsia" w:hAnsiTheme="minorHAnsi" w:cstheme="minorBidi"/>
          <w:b w:val="0"/>
          <w:noProof/>
          <w:szCs w:val="22"/>
          <w:lang w:val="fr-FR" w:eastAsia="en-GB"/>
        </w:rPr>
      </w:pPr>
      <w:r w:rsidRPr="00286539">
        <w:rPr>
          <w:noProof/>
          <w:lang w:val="fr-FR"/>
        </w:rPr>
        <w:t>Annex A (informative): PlantUML source code</w:t>
      </w:r>
      <w:r w:rsidRPr="00E1660F">
        <w:rPr>
          <w:noProof/>
          <w:lang w:val="fr-FR"/>
        </w:rPr>
        <w:tab/>
      </w:r>
      <w:r>
        <w:rPr>
          <w:noProof/>
        </w:rPr>
        <w:fldChar w:fldCharType="begin" w:fldLock="1"/>
      </w:r>
      <w:r w:rsidRPr="00E1660F">
        <w:rPr>
          <w:noProof/>
          <w:lang w:val="fr-FR"/>
        </w:rPr>
        <w:instrText xml:space="preserve"> PAGEREF _Toc113872193 \h </w:instrText>
      </w:r>
      <w:r>
        <w:rPr>
          <w:noProof/>
        </w:rPr>
      </w:r>
      <w:r>
        <w:rPr>
          <w:noProof/>
        </w:rPr>
        <w:fldChar w:fldCharType="separate"/>
      </w:r>
      <w:r w:rsidRPr="00E1660F">
        <w:rPr>
          <w:noProof/>
          <w:lang w:val="fr-FR"/>
        </w:rPr>
        <w:t>49</w:t>
      </w:r>
      <w:r>
        <w:rPr>
          <w:noProof/>
        </w:rPr>
        <w:fldChar w:fldCharType="end"/>
      </w:r>
    </w:p>
    <w:p w14:paraId="6FD1090D" w14:textId="614DBE23" w:rsidR="00E1660F" w:rsidRDefault="00E1660F">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_Toc113872194 \h </w:instrText>
      </w:r>
      <w:r>
        <w:rPr>
          <w:noProof/>
        </w:rPr>
      </w:r>
      <w:r>
        <w:rPr>
          <w:noProof/>
        </w:rPr>
        <w:fldChar w:fldCharType="separate"/>
      </w:r>
      <w:r>
        <w:rPr>
          <w:noProof/>
        </w:rPr>
        <w:t>49</w:t>
      </w:r>
      <w:r>
        <w:rPr>
          <w:noProof/>
        </w:rPr>
        <w:fldChar w:fldCharType="end"/>
      </w:r>
    </w:p>
    <w:p w14:paraId="41552259" w14:textId="187A2D46" w:rsidR="00E1660F" w:rsidRDefault="00E1660F">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_Toc113872195 \h </w:instrText>
      </w:r>
      <w:r>
        <w:rPr>
          <w:noProof/>
        </w:rPr>
      </w:r>
      <w:r>
        <w:rPr>
          <w:noProof/>
        </w:rPr>
        <w:fldChar w:fldCharType="separate"/>
      </w:r>
      <w:r>
        <w:rPr>
          <w:noProof/>
        </w:rPr>
        <w:t>49</w:t>
      </w:r>
      <w:r>
        <w:rPr>
          <w:noProof/>
        </w:rPr>
        <w:fldChar w:fldCharType="end"/>
      </w:r>
    </w:p>
    <w:p w14:paraId="7A137616" w14:textId="23872668" w:rsidR="00E1660F" w:rsidRDefault="00E1660F">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_Toc113872196 \h </w:instrText>
      </w:r>
      <w:r>
        <w:rPr>
          <w:noProof/>
        </w:rPr>
      </w:r>
      <w:r>
        <w:rPr>
          <w:noProof/>
        </w:rPr>
        <w:fldChar w:fldCharType="separate"/>
      </w:r>
      <w:r>
        <w:rPr>
          <w:noProof/>
        </w:rPr>
        <w:t>49</w:t>
      </w:r>
      <w:r>
        <w:rPr>
          <w:noProof/>
        </w:rPr>
        <w:fldChar w:fldCharType="end"/>
      </w:r>
    </w:p>
    <w:p w14:paraId="57A62E50" w14:textId="004F4876" w:rsidR="00E1660F" w:rsidRDefault="00E1660F">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_Toc113872197 \h </w:instrText>
      </w:r>
      <w:r>
        <w:rPr>
          <w:noProof/>
        </w:rPr>
      </w:r>
      <w:r>
        <w:rPr>
          <w:noProof/>
        </w:rPr>
        <w:fldChar w:fldCharType="separate"/>
      </w:r>
      <w:r>
        <w:rPr>
          <w:noProof/>
        </w:rPr>
        <w:t>50</w:t>
      </w:r>
      <w:r>
        <w:rPr>
          <w:noProof/>
        </w:rPr>
        <w:fldChar w:fldCharType="end"/>
      </w:r>
    </w:p>
    <w:p w14:paraId="1D4BAAE0" w14:textId="47B67720" w:rsidR="00E1660F" w:rsidRDefault="00E1660F">
      <w:pPr>
        <w:pStyle w:val="TOC2"/>
        <w:rPr>
          <w:rFonts w:asciiTheme="minorHAnsi" w:eastAsiaTheme="minorEastAsia" w:hAnsiTheme="minorHAnsi" w:cstheme="minorBidi"/>
          <w:noProof/>
          <w:sz w:val="22"/>
          <w:szCs w:val="22"/>
          <w:lang w:eastAsia="en-GB"/>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_Toc113872198 \h </w:instrText>
      </w:r>
      <w:r>
        <w:rPr>
          <w:noProof/>
        </w:rPr>
      </w:r>
      <w:r>
        <w:rPr>
          <w:noProof/>
        </w:rPr>
        <w:fldChar w:fldCharType="separate"/>
      </w:r>
      <w:r>
        <w:rPr>
          <w:noProof/>
        </w:rPr>
        <w:t>50</w:t>
      </w:r>
      <w:r>
        <w:rPr>
          <w:noProof/>
        </w:rPr>
        <w:fldChar w:fldCharType="end"/>
      </w:r>
    </w:p>
    <w:p w14:paraId="7AE717DB" w14:textId="6143D87F" w:rsidR="00E1660F" w:rsidRDefault="00E1660F">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_Toc113872199 \h </w:instrText>
      </w:r>
      <w:r>
        <w:rPr>
          <w:noProof/>
        </w:rPr>
      </w:r>
      <w:r>
        <w:rPr>
          <w:noProof/>
        </w:rPr>
        <w:fldChar w:fldCharType="separate"/>
      </w:r>
      <w:r>
        <w:rPr>
          <w:noProof/>
        </w:rPr>
        <w:t>50</w:t>
      </w:r>
      <w:r>
        <w:rPr>
          <w:noProof/>
        </w:rPr>
        <w:fldChar w:fldCharType="end"/>
      </w:r>
    </w:p>
    <w:p w14:paraId="0E8B2D83" w14:textId="162CA710" w:rsidR="00E1660F" w:rsidRDefault="00E1660F">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_Toc113872200 \h </w:instrText>
      </w:r>
      <w:r>
        <w:rPr>
          <w:noProof/>
        </w:rPr>
      </w:r>
      <w:r>
        <w:rPr>
          <w:noProof/>
        </w:rPr>
        <w:fldChar w:fldCharType="separate"/>
      </w:r>
      <w:r>
        <w:rPr>
          <w:noProof/>
        </w:rPr>
        <w:t>50</w:t>
      </w:r>
      <w:r>
        <w:rPr>
          <w:noProof/>
        </w:rPr>
        <w:fldChar w:fldCharType="end"/>
      </w:r>
    </w:p>
    <w:p w14:paraId="0C5DC54C" w14:textId="6D47D2CD" w:rsidR="00E1660F" w:rsidRDefault="00E1660F" w:rsidP="00E1660F">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_Toc113872201 \h </w:instrText>
      </w:r>
      <w:r>
        <w:rPr>
          <w:noProof/>
        </w:rPr>
      </w:r>
      <w:r>
        <w:rPr>
          <w:noProof/>
        </w:rPr>
        <w:fldChar w:fldCharType="separate"/>
      </w:r>
      <w:r>
        <w:rPr>
          <w:noProof/>
        </w:rPr>
        <w:t>52</w:t>
      </w:r>
      <w:r>
        <w:rPr>
          <w:noProof/>
        </w:rPr>
        <w:fldChar w:fldCharType="end"/>
      </w:r>
    </w:p>
    <w:p w14:paraId="0466ABC3" w14:textId="4A48BFBB" w:rsidR="00E1660F" w:rsidRDefault="00E1660F">
      <w:pPr>
        <w:pStyle w:val="TOC1"/>
        <w:rPr>
          <w:rFonts w:asciiTheme="minorHAnsi" w:eastAsiaTheme="minorEastAsia" w:hAnsiTheme="minorHAnsi" w:cstheme="minorBidi"/>
          <w:noProof/>
          <w:szCs w:val="22"/>
          <w:lang w:eastAsia="en-GB"/>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_Toc113872202 \h </w:instrText>
      </w:r>
      <w:r>
        <w:rPr>
          <w:noProof/>
        </w:rPr>
      </w:r>
      <w:r>
        <w:rPr>
          <w:noProof/>
        </w:rPr>
        <w:fldChar w:fldCharType="separate"/>
      </w:r>
      <w:r>
        <w:rPr>
          <w:noProof/>
        </w:rPr>
        <w:t>52</w:t>
      </w:r>
      <w:r>
        <w:rPr>
          <w:noProof/>
        </w:rPr>
        <w:fldChar w:fldCharType="end"/>
      </w:r>
    </w:p>
    <w:p w14:paraId="71D7FF53" w14:textId="580FCD80" w:rsidR="00E1660F" w:rsidRDefault="00E1660F" w:rsidP="00E1660F">
      <w:pPr>
        <w:pStyle w:val="TOC8"/>
        <w:rPr>
          <w:rFonts w:asciiTheme="minorHAnsi" w:eastAsiaTheme="minorEastAsia" w:hAnsiTheme="minorHAnsi" w:cstheme="minorBidi"/>
          <w:b w:val="0"/>
          <w:noProof/>
          <w:szCs w:val="22"/>
          <w:lang w:eastAsia="en-GB"/>
        </w:rPr>
      </w:pPr>
      <w:r>
        <w:rPr>
          <w:noProof/>
        </w:rPr>
        <w:t>Annex C (informative): Mapping the 3GPP and the TM Forum intentExpectation Models</w:t>
      </w:r>
      <w:r>
        <w:rPr>
          <w:noProof/>
        </w:rPr>
        <w:tab/>
      </w:r>
      <w:r>
        <w:rPr>
          <w:noProof/>
        </w:rPr>
        <w:fldChar w:fldCharType="begin" w:fldLock="1"/>
      </w:r>
      <w:r>
        <w:rPr>
          <w:noProof/>
        </w:rPr>
        <w:instrText xml:space="preserve"> PAGEREF _Toc113872203 \h </w:instrText>
      </w:r>
      <w:r>
        <w:rPr>
          <w:noProof/>
        </w:rPr>
      </w:r>
      <w:r>
        <w:rPr>
          <w:noProof/>
        </w:rPr>
        <w:fldChar w:fldCharType="separate"/>
      </w:r>
      <w:r>
        <w:rPr>
          <w:noProof/>
        </w:rPr>
        <w:t>54</w:t>
      </w:r>
      <w:r>
        <w:rPr>
          <w:noProof/>
        </w:rPr>
        <w:fldChar w:fldCharType="end"/>
      </w:r>
    </w:p>
    <w:p w14:paraId="066B08CB" w14:textId="3D0CE200" w:rsidR="00E1660F" w:rsidRDefault="00E1660F" w:rsidP="00E1660F">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_Toc113872204 \h </w:instrText>
      </w:r>
      <w:r>
        <w:rPr>
          <w:noProof/>
        </w:rPr>
      </w:r>
      <w:r>
        <w:rPr>
          <w:noProof/>
        </w:rPr>
        <w:fldChar w:fldCharType="separate"/>
      </w:r>
      <w:r>
        <w:rPr>
          <w:noProof/>
        </w:rPr>
        <w:t>55</w:t>
      </w:r>
      <w:r>
        <w:rPr>
          <w:noProof/>
        </w:rPr>
        <w:fldChar w:fldCharType="end"/>
      </w:r>
    </w:p>
    <w:p w14:paraId="16CCB71E" w14:textId="533D0E1D"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13872118"/>
      <w:bookmarkEnd w:id="14"/>
      <w:r w:rsidRPr="00506640">
        <w:lastRenderedPageBreak/>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lastRenderedPageBreak/>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13872119"/>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13872120"/>
      <w:bookmarkEnd w:id="20"/>
      <w:r w:rsidRPr="00506640">
        <w:lastRenderedPageBreak/>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13872121"/>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145C47D5" w:rsidR="001C6F7D" w:rsidRPr="00506640" w:rsidRDefault="001C6F7D" w:rsidP="002071D6">
      <w:pPr>
        <w:pStyle w:val="EX"/>
      </w:pPr>
      <w:r w:rsidRPr="00506640">
        <w:t>[9]</w:t>
      </w:r>
      <w:r w:rsidRPr="00506640">
        <w:tab/>
        <w:t>3GPP TS 28.538: "Management and orchestration; Edge Computing Management".</w:t>
      </w:r>
    </w:p>
    <w:p w14:paraId="486A91C3" w14:textId="77777777" w:rsidR="00080512" w:rsidRPr="00506640" w:rsidRDefault="00080512">
      <w:pPr>
        <w:pStyle w:val="Heading1"/>
      </w:pPr>
      <w:bookmarkStart w:id="26" w:name="definitions"/>
      <w:bookmarkStart w:id="27" w:name="_Toc106192914"/>
      <w:bookmarkStart w:id="28" w:name="_Toc113872122"/>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13872123"/>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13872124"/>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13872125"/>
      <w:r w:rsidRPr="00506640">
        <w:lastRenderedPageBreak/>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13872126"/>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13872127"/>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13872128"/>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13872129"/>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13872130"/>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13872131"/>
      <w:r w:rsidRPr="00506640">
        <w:rPr>
          <w:rFonts w:hint="eastAsia"/>
          <w:lang w:eastAsia="zh-CN"/>
        </w:rPr>
        <w:lastRenderedPageBreak/>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13872132"/>
      <w:r w:rsidRPr="00506640">
        <w:rPr>
          <w:lang w:eastAsia="zh-CN"/>
        </w:rPr>
        <w:t>4.2.1</w:t>
      </w:r>
      <w:r w:rsidRPr="00506640">
        <w:rPr>
          <w:lang w:eastAsia="zh-CN"/>
        </w:rPr>
        <w:tab/>
        <w:t>Support for intent driven management</w:t>
      </w:r>
      <w:bookmarkEnd w:id="53"/>
      <w:bookmarkEnd w:id="54"/>
    </w:p>
    <w:p w14:paraId="5E2F6A02" w14:textId="77777777" w:rsidR="00814FE8" w:rsidRPr="00506640" w:rsidRDefault="00814FE8" w:rsidP="00D060EE">
      <w:pPr>
        <w:rPr>
          <w:lang w:eastAsia="zh-CN"/>
        </w:rPr>
      </w:pPr>
      <w:r w:rsidRPr="00506640">
        <w:rPr>
          <w:bCs/>
        </w:rPr>
        <w:t xml:space="preserve">In </w:t>
      </w:r>
      <w:r w:rsidRPr="00506640">
        <w:rPr>
          <w:bCs/>
          <w:lang w:eastAsia="zh-CN"/>
        </w:rPr>
        <w:t>Intent</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08FD2EAF"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the intent and then</w:t>
      </w:r>
      <w:r w:rsidR="00814FE8" w:rsidRPr="00506640">
        <w:t xml:space="preserve"> translates the intent to identify the required internal logic needed to fulfil the intent.</w:t>
      </w:r>
    </w:p>
    <w:p w14:paraId="7B288686" w14:textId="09DA7B96" w:rsidR="00814FE8" w:rsidRPr="00506640" w:rsidRDefault="00804A58" w:rsidP="00D060EE">
      <w:pPr>
        <w:pStyle w:val="B1"/>
      </w:pPr>
      <w:r w:rsidRPr="00506640">
        <w:t>-</w:t>
      </w:r>
      <w:r w:rsidRPr="00506640">
        <w:tab/>
      </w:r>
      <w:r w:rsidR="00814FE8" w:rsidRPr="00506640">
        <w:t>The producer executes the compiled logic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13872133"/>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2D96E8BE"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s state to satisfy the new or updated intent. The fulfilment of some intents may end at the intent deployment, the case, if the intent</w:t>
      </w:r>
      <w:r w:rsidR="00804A58" w:rsidRPr="00506640">
        <w:t>'</w:t>
      </w:r>
      <w:r w:rsidRPr="00506640">
        <w:t>s goal simply describes the availability or presence of a service. In other cases, the intent</w:t>
      </w:r>
      <w:r w:rsidR="00804A58" w:rsidRPr="00506640">
        <w:t>'</w:t>
      </w:r>
      <w:r w:rsidRPr="00506640">
        <w:t>s goal describes the assurance requirements for a network or service (</w:t>
      </w:r>
      <w:r w:rsidR="00804A58" w:rsidRPr="00506640">
        <w:t>e.g.</w:t>
      </w:r>
      <w:r w:rsidRPr="00506640">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506640" w:rsidRDefault="00FA20E3" w:rsidP="00D060EE">
      <w:pPr>
        <w:rPr>
          <w:lang w:eastAsia="zh-CN"/>
        </w:rPr>
      </w:pPr>
      <w:r w:rsidRPr="00506640">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54C20A1C"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Identifying, formulating and activating service or network management policies</w:t>
      </w:r>
      <w:r w:rsidR="00290E58" w:rsidRPr="00506640">
        <w:rPr>
          <w:lang w:eastAsia="zh-CN"/>
        </w:rPr>
        <w:t>.</w:t>
      </w:r>
    </w:p>
    <w:p w14:paraId="58991F65" w14:textId="52DD944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 xml:space="preserve">information about the intent fulfilment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p w14:paraId="5B25FB2D" w14:textId="5FEADFD2" w:rsidR="00FA20E3" w:rsidRPr="00506640" w:rsidRDefault="009E57D3" w:rsidP="00804A58">
      <w:pPr>
        <w:pStyle w:val="TH"/>
      </w:pPr>
      <w:r w:rsidRPr="00506640">
        <w:rPr>
          <w:noProof/>
          <w:lang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0E92A162" w:rsidR="001C6F7D" w:rsidRPr="00506640" w:rsidRDefault="001C6F7D" w:rsidP="00D060EE">
      <w:r w:rsidRPr="00506640">
        <w:t>When the intent is created on the MnS producer,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E61574C" w:rsidR="001C6F7D" w:rsidRPr="00506640" w:rsidRDefault="001C6F7D" w:rsidP="00D060EE">
      <w:pPr>
        <w:pStyle w:val="B1"/>
      </w:pPr>
      <w:r w:rsidRPr="00506640">
        <w:t>-</w:t>
      </w:r>
      <w:r w:rsidR="000C3127" w:rsidRPr="00506640">
        <w:tab/>
      </w:r>
      <w:r w:rsidRPr="00506640">
        <w:t>Create an intent, a MnS Consumer request to create a new intent on the MnS producer.</w:t>
      </w:r>
    </w:p>
    <w:p w14:paraId="03D4CC7F" w14:textId="19FC23F9" w:rsidR="001C6F7D" w:rsidRPr="00506640" w:rsidRDefault="001C6F7D" w:rsidP="00D060EE">
      <w:pPr>
        <w:pStyle w:val="B1"/>
      </w:pPr>
      <w:r w:rsidRPr="00506640">
        <w:t>-</w:t>
      </w:r>
      <w:r w:rsidR="000C3127" w:rsidRPr="00506640">
        <w:tab/>
      </w:r>
      <w:r w:rsidRPr="00506640">
        <w:t>Activate an intent, MnS Consumer request to activate an intent on the MnS producer when the intent is suspended.</w:t>
      </w:r>
    </w:p>
    <w:p w14:paraId="15B5DD9C" w14:textId="14905DFF" w:rsidR="001C6F7D" w:rsidRPr="00506640" w:rsidRDefault="001C6F7D" w:rsidP="00D060EE">
      <w:pPr>
        <w:pStyle w:val="B1"/>
      </w:pPr>
      <w:r w:rsidRPr="00506640">
        <w:t>-</w:t>
      </w:r>
      <w:r w:rsidR="000C3127" w:rsidRPr="00506640">
        <w:tab/>
      </w:r>
      <w:r w:rsidRPr="00506640">
        <w:t>De-activate an intent, MnS consumer request to de-activate an intent on the MnS producer for a temporary suspension.</w:t>
      </w:r>
    </w:p>
    <w:p w14:paraId="7D03695C" w14:textId="2A031D8D" w:rsidR="001C6F7D" w:rsidRPr="00506640" w:rsidRDefault="001C6F7D" w:rsidP="00D060EE">
      <w:pPr>
        <w:pStyle w:val="B1"/>
      </w:pPr>
      <w:r w:rsidRPr="00506640">
        <w:t>-</w:t>
      </w:r>
      <w:r w:rsidR="000C3127" w:rsidRPr="00506640">
        <w:tab/>
      </w:r>
      <w:r w:rsidRPr="00506640">
        <w:t>Delete an intent, MnS Consumer request to remove an intent on the MnS producer.</w:t>
      </w:r>
    </w:p>
    <w:p w14:paraId="06EDD766" w14:textId="6B900D7C" w:rsidR="001C6F7D" w:rsidRPr="00506640" w:rsidRDefault="001C6F7D" w:rsidP="00D060EE">
      <w:pPr>
        <w:pStyle w:val="B1"/>
      </w:pPr>
      <w:r w:rsidRPr="00506640">
        <w:t>-</w:t>
      </w:r>
      <w:r w:rsidR="000C3127" w:rsidRPr="00506640">
        <w:tab/>
      </w:r>
      <w:r w:rsidRPr="00506640">
        <w:t xml:space="preserve">Modify an intent, MnS Consumer request 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 on the MnS producer.</w:t>
      </w:r>
    </w:p>
    <w:p w14:paraId="6D6D29F6" w14:textId="26B9DB11" w:rsidR="001C6F7D" w:rsidRPr="00506640" w:rsidRDefault="001C6F7D" w:rsidP="00D060EE">
      <w:pPr>
        <w:pStyle w:val="B1"/>
      </w:pPr>
      <w:r w:rsidRPr="00506640">
        <w:t>-</w:t>
      </w:r>
      <w:r w:rsidR="000C3127" w:rsidRPr="00506640">
        <w:tab/>
      </w:r>
      <w:r w:rsidRPr="00506640">
        <w:t>Query an intent, MnS Consumer request to return the content and state (e.g. active, inactive) of the intent on the MnS producer.</w:t>
      </w:r>
    </w:p>
    <w:p w14:paraId="6D8D99C0" w14:textId="77777777" w:rsidR="007436A6" w:rsidRPr="00506640" w:rsidRDefault="007436A6" w:rsidP="00804A58">
      <w:pPr>
        <w:pStyle w:val="Heading3"/>
        <w:rPr>
          <w:lang w:eastAsia="zh-CN"/>
        </w:rPr>
      </w:pPr>
      <w:bookmarkStart w:id="65" w:name="_Toc106192926"/>
      <w:bookmarkStart w:id="66" w:name="_Toc113872134"/>
      <w:r w:rsidRPr="00506640">
        <w:rPr>
          <w:lang w:eastAsia="zh-CN"/>
        </w:rPr>
        <w:t>4.2.3</w:t>
      </w:r>
      <w:r w:rsidRPr="00506640">
        <w:rPr>
          <w:lang w:eastAsia="zh-CN"/>
        </w:rPr>
        <w:tab/>
        <w:t>Intent translation</w:t>
      </w:r>
      <w:bookmarkEnd w:id="65"/>
      <w:bookmarkEnd w:id="66"/>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16C2BDAE"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intents originating from CSC:</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506640" w:rsidRDefault="009E57D3" w:rsidP="007436A6">
      <w:pPr>
        <w:pStyle w:val="TH"/>
        <w:rPr>
          <w:lang w:eastAsia="zh-CN"/>
        </w:rPr>
      </w:pPr>
      <w:r w:rsidRPr="00506640">
        <w:rPr>
          <w:noProof/>
          <w:lang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506640" w:rsidRDefault="007436A6" w:rsidP="00804A58">
      <w:pPr>
        <w:pStyle w:val="TF"/>
      </w:pPr>
      <w:r w:rsidRPr="00506640">
        <w:rPr>
          <w:lang w:eastAsia="zh-CN"/>
        </w:rPr>
        <w:t>Figure 4.2.3-1: Potential way to satisfy intent-CSC originating from CSC</w:t>
      </w:r>
    </w:p>
    <w:p w14:paraId="6BB190F4" w14:textId="55DA4B9B" w:rsidR="00FA20E3" w:rsidRPr="00506640" w:rsidRDefault="00FA20E3" w:rsidP="00FA20E3">
      <w:pPr>
        <w:pStyle w:val="Heading2"/>
        <w:rPr>
          <w:lang w:eastAsia="zh-CN"/>
        </w:rPr>
      </w:pPr>
      <w:bookmarkStart w:id="67" w:name="_Toc106192927"/>
      <w:bookmarkStart w:id="68" w:name="_Toc113872135"/>
      <w:r w:rsidRPr="00506640">
        <w:rPr>
          <w:rFonts w:hint="eastAsia"/>
          <w:lang w:eastAsia="zh-CN"/>
        </w:rPr>
        <w:t>4</w:t>
      </w:r>
      <w:r w:rsidRPr="00506640">
        <w:rPr>
          <w:lang w:eastAsia="zh-CN"/>
        </w:rPr>
        <w:t>.3</w:t>
      </w:r>
      <w:r w:rsidRPr="00506640">
        <w:rPr>
          <w:lang w:eastAsia="zh-CN"/>
        </w:rPr>
        <w:tab/>
        <w:t>Intent driven closed-loop</w:t>
      </w:r>
      <w:bookmarkEnd w:id="67"/>
      <w:bookmarkEnd w:id="68"/>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69" w:name="OLE_LINK22"/>
      <w:r w:rsidR="009F0C8D" w:rsidRPr="00506640">
        <w:t>the mechanisms that the</w:t>
      </w:r>
      <w:bookmarkEnd w:id="69"/>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0" w:name="_Toc106192928"/>
      <w:bookmarkStart w:id="71" w:name="_Toc113872136"/>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0"/>
      <w:bookmarkEnd w:id="71"/>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2"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3" w:name="OLE_LINK7"/>
      <w:r w:rsidRPr="00506640">
        <w:t xml:space="preserve">an example for policy is when the average throughput is lower than certain threshold, </w:t>
      </w:r>
      <w:bookmarkEnd w:id="73"/>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2"/>
    </w:p>
    <w:p w14:paraId="23940290" w14:textId="0C4E766E" w:rsidR="00EB3AF7" w:rsidRPr="00506640" w:rsidRDefault="009E57D3" w:rsidP="00804A58">
      <w:pPr>
        <w:pStyle w:val="TH"/>
      </w:pPr>
      <w:r w:rsidRPr="00506640">
        <w:rPr>
          <w:noProof/>
          <w:lang w:eastAsia="zh-CN"/>
        </w:rPr>
        <w:lastRenderedPageBreak/>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4" w:name="_Toc106192929"/>
      <w:bookmarkStart w:id="75" w:name="_Toc113872137"/>
      <w:r w:rsidRPr="00506640">
        <w:rPr>
          <w:lang w:eastAsia="zh-CN"/>
        </w:rPr>
        <w:t>4.5</w:t>
      </w:r>
      <w:r w:rsidRPr="00506640">
        <w:rPr>
          <w:lang w:eastAsia="zh-CN"/>
        </w:rPr>
        <w:tab/>
        <w:t>General concept of Intent Content</w:t>
      </w:r>
      <w:bookmarkEnd w:id="74"/>
      <w:bookmarkEnd w:id="75"/>
    </w:p>
    <w:p w14:paraId="0227B6E1" w14:textId="77777777" w:rsidR="005C76F1" w:rsidRPr="00506640" w:rsidRDefault="005C76F1" w:rsidP="005C76F1">
      <w:pPr>
        <w:pStyle w:val="Heading3"/>
        <w:rPr>
          <w:lang w:eastAsia="zh-CN"/>
        </w:rPr>
      </w:pPr>
      <w:bookmarkStart w:id="76" w:name="_Toc106192930"/>
      <w:bookmarkStart w:id="77" w:name="_Toc113872138"/>
      <w:r w:rsidRPr="00506640">
        <w:rPr>
          <w:lang w:eastAsia="zh-CN"/>
        </w:rPr>
        <w:t>4.5.1</w:t>
      </w:r>
      <w:r w:rsidRPr="00506640">
        <w:rPr>
          <w:lang w:eastAsia="zh-CN"/>
        </w:rPr>
        <w:tab/>
        <w:t>Intent Expectation</w:t>
      </w:r>
      <w:bookmarkEnd w:id="76"/>
      <w:bookmarkEnd w:id="77"/>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8" w:name="_Toc106192931"/>
      <w:bookmarkStart w:id="79" w:name="_Toc113872139"/>
      <w:r w:rsidRPr="00506640">
        <w:rPr>
          <w:lang w:eastAsia="zh-CN"/>
        </w:rPr>
        <w:t>4.5.2</w:t>
      </w:r>
      <w:r w:rsidRPr="00506640">
        <w:rPr>
          <w:lang w:eastAsia="zh-CN"/>
        </w:rPr>
        <w:tab/>
        <w:t>E</w:t>
      </w:r>
      <w:r w:rsidRPr="00506640">
        <w:t>xpectation</w:t>
      </w:r>
      <w:r w:rsidRPr="00506640">
        <w:rPr>
          <w:lang w:eastAsia="zh-CN"/>
        </w:rPr>
        <w:t xml:space="preserve"> Targets</w:t>
      </w:r>
      <w:bookmarkEnd w:id="78"/>
      <w:bookmarkEnd w:id="79"/>
    </w:p>
    <w:p w14:paraId="69C76515" w14:textId="59509936"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lastRenderedPageBreak/>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77777777" w:rsidR="005C76F1" w:rsidRPr="00506640" w:rsidRDefault="005C76F1" w:rsidP="00824AE9">
            <w:pPr>
              <w:pStyle w:val="TAL"/>
            </w:pPr>
            <w:r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2A1D439E" w:rsidR="005C76F1" w:rsidRPr="00506640" w:rsidRDefault="005C76F1" w:rsidP="00824AE9">
            <w:pPr>
              <w:pStyle w:val="TAL"/>
            </w:pPr>
            <w:r w:rsidRPr="00506640">
              <w:t>Is</w:t>
            </w:r>
            <w:r w:rsidR="00D060EE" w:rsidRPr="00506640">
              <w:t xml:space="preserve"> </w:t>
            </w:r>
            <w:r w:rsidRPr="00506640">
              <w:t>at</w:t>
            </w:r>
            <w:r w:rsidR="00D060EE" w:rsidRPr="00506640">
              <w:t xml:space="preserve"> </w:t>
            </w:r>
            <w:r w:rsidRPr="00506640">
              <w:t>least</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0" w:name="_Toc106192932"/>
      <w:bookmarkStart w:id="81" w:name="_Toc113872140"/>
      <w:r w:rsidRPr="00506640">
        <w:t>4.5.3</w:t>
      </w:r>
      <w:r w:rsidR="00167656" w:rsidRPr="00506640">
        <w:tab/>
      </w:r>
      <w:r w:rsidR="005C76F1" w:rsidRPr="00506640">
        <w:t>Expectation Objects</w:t>
      </w:r>
      <w:bookmarkEnd w:id="80"/>
      <w:bookmarkEnd w:id="81"/>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6C8651BC" w:rsidR="00C97F4B" w:rsidRPr="00506640" w:rsidRDefault="00C97F4B" w:rsidP="000B1F58">
      <w:pPr>
        <w:pStyle w:val="EX"/>
      </w:pPr>
      <w:r w:rsidRPr="00506640">
        <w:t>EXAMPLE 1:</w:t>
      </w:r>
      <w:r w:rsidRPr="00506640">
        <w:tab/>
        <w:t>I</w:t>
      </w:r>
      <w:r w:rsidR="0016361F" w:rsidRPr="00506640">
        <w:t>t may be easier to state "all slices in city ABC" as opposed to listing the individual slices.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15BB237" w:rsidR="0016361F" w:rsidRPr="00506640" w:rsidRDefault="00C97F4B" w:rsidP="000B1F58">
      <w:pPr>
        <w:pStyle w:val="EX"/>
      </w:pPr>
      <w:r w:rsidRPr="00506640">
        <w:t>EXAMPLE 2:</w:t>
      </w:r>
      <w:r w:rsidRPr="00506640">
        <w:tab/>
        <w:t>I</w:t>
      </w:r>
      <w:r w:rsidR="0016361F" w:rsidRPr="00506640">
        <w:t xml:space="preserve">n the case of "all slices in a city" there is </w:t>
      </w:r>
      <w:r w:rsidR="007D6245" w:rsidRPr="00506640">
        <w:t>an</w:t>
      </w:r>
      <w:r w:rsidR="0016361F" w:rsidRPr="00506640">
        <w:t xml:space="preserve"> object context, which is the tuple "location, =, city_ABC" and "objectType=slice".</w:t>
      </w:r>
    </w:p>
    <w:p w14:paraId="5693307A" w14:textId="77777777" w:rsidR="0016361F" w:rsidRPr="00506640" w:rsidRDefault="0016361F" w:rsidP="0016361F">
      <w:pPr>
        <w:pStyle w:val="Heading3"/>
        <w:rPr>
          <w:lang w:eastAsia="zh-CN"/>
        </w:rPr>
      </w:pPr>
      <w:bookmarkStart w:id="82" w:name="_Toc106192933"/>
      <w:bookmarkStart w:id="83" w:name="_Toc113872141"/>
      <w:r w:rsidRPr="00506640">
        <w:rPr>
          <w:lang w:eastAsia="zh-CN"/>
        </w:rPr>
        <w:t>4.5.4</w:t>
      </w:r>
      <w:r w:rsidRPr="00506640">
        <w:rPr>
          <w:lang w:eastAsia="zh-CN"/>
        </w:rPr>
        <w:tab/>
        <w:t>Context</w:t>
      </w:r>
      <w:bookmarkEnd w:id="82"/>
      <w:bookmarkEnd w:id="83"/>
      <w:r w:rsidRPr="00506640">
        <w:rPr>
          <w:lang w:eastAsia="zh-CN"/>
        </w:rPr>
        <w:t xml:space="preserve"> </w:t>
      </w:r>
    </w:p>
    <w:p w14:paraId="67B7972D" w14:textId="704EA599" w:rsidR="0016361F" w:rsidRPr="00506640" w:rsidRDefault="0016361F" w:rsidP="00D060EE">
      <w:r w:rsidRPr="00506640">
        <w:t xml:space="preserve">Each target may be constrained to only be achieved for a very specific set of constraints. For example, the consumer may state that: </w:t>
      </w:r>
      <w:r w:rsidRPr="00506640">
        <w:rPr>
          <w:i/>
          <w:iCs/>
        </w:rPr>
        <w:t>"ensure that handoverFailureRate &lt; 2</w:t>
      </w:r>
      <w:r w:rsidR="00C97F4B" w:rsidRPr="00506640">
        <w:rPr>
          <w:i/>
          <w:iCs/>
        </w:rPr>
        <w:t xml:space="preserve"> </w:t>
      </w:r>
      <w:r w:rsidRPr="00506640">
        <w:rPr>
          <w:i/>
          <w:iCs/>
        </w:rPr>
        <w:t>% if Load &gt; 80</w:t>
      </w:r>
      <w:r w:rsidR="00C97F4B" w:rsidRPr="00506640">
        <w:rPr>
          <w:i/>
          <w:iCs/>
        </w:rPr>
        <w:t xml:space="preserve"> </w:t>
      </w:r>
      <w:r w:rsidRPr="00506640">
        <w:rPr>
          <w:i/>
          <w:iCs/>
        </w:rPr>
        <w:t>%"</w:t>
      </w:r>
      <w:r w:rsidRPr="00506640">
        <w:t xml:space="preserve">, where the target </w:t>
      </w:r>
      <w:r w:rsidRPr="00506640">
        <w:rPr>
          <w:i/>
          <w:iCs/>
        </w:rPr>
        <w:t>"HandoverFailureRate &lt; 2</w:t>
      </w:r>
      <w:r w:rsidR="00C97F4B" w:rsidRPr="00506640">
        <w:rPr>
          <w:i/>
          <w:iCs/>
        </w:rPr>
        <w:t> </w:t>
      </w:r>
      <w:r w:rsidRPr="00506640">
        <w:rPr>
          <w:i/>
          <w:iCs/>
        </w:rPr>
        <w:t>%"</w:t>
      </w:r>
      <w:r w:rsidRPr="00506640">
        <w:t xml:space="preserve"> is only to be achieved only in the context </w:t>
      </w:r>
      <w:r w:rsidRPr="00506640">
        <w:rPr>
          <w:i/>
          <w:iCs/>
        </w:rPr>
        <w:t>"Load &gt; 80</w:t>
      </w:r>
      <w:r w:rsidR="00C97F4B" w:rsidRPr="00506640">
        <w:rPr>
          <w:i/>
          <w:iCs/>
        </w:rPr>
        <w:t xml:space="preserve"> </w:t>
      </w:r>
      <w:r w:rsidRPr="00506640">
        <w:rPr>
          <w:i/>
          <w:iCs/>
        </w:rPr>
        <w:t>%"</w:t>
      </w:r>
      <w:r w:rsidRPr="00506640">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2A534988"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 be achieved and the context which is only to be considered as required conditions, the Context has to be explicitly stated separate</w:t>
      </w:r>
      <w:r w:rsidRPr="00506640">
        <w:rPr>
          <w:lang w:eastAsia="zh-CN"/>
        </w:rPr>
        <w:t xml:space="preserve"> from the target. For example, if the consumer may wish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62FD6C" w:rsidR="0016361F" w:rsidRPr="00506640" w:rsidRDefault="0016361F" w:rsidP="00D060EE">
      <w:r w:rsidRPr="00506640">
        <w:t xml:space="preserve">For a given expectation, the specific list of targets may be desired to be achieved for given combined contexts, </w:t>
      </w:r>
      <w:r w:rsidR="00C97F4B" w:rsidRPr="00506640">
        <w:t>i.e. </w:t>
      </w:r>
      <w:r w:rsidRPr="00506640">
        <w:t>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506640" w:rsidRDefault="006A29F4" w:rsidP="00FA20E3">
      <w:pPr>
        <w:pStyle w:val="Heading1"/>
      </w:pPr>
      <w:bookmarkStart w:id="84" w:name="_Toc106192934"/>
      <w:bookmarkStart w:id="85" w:name="_Toc113872142"/>
      <w:r w:rsidRPr="00506640">
        <w:lastRenderedPageBreak/>
        <w:t>5</w:t>
      </w:r>
      <w:r w:rsidRPr="00506640">
        <w:tab/>
        <w:t>Specification</w:t>
      </w:r>
      <w:r w:rsidR="00FA20E3" w:rsidRPr="00506640">
        <w:t xml:space="preserve"> Level Requirements</w:t>
      </w:r>
      <w:bookmarkEnd w:id="84"/>
      <w:bookmarkEnd w:id="85"/>
    </w:p>
    <w:p w14:paraId="66E70F10" w14:textId="77777777" w:rsidR="00FA20E3" w:rsidRPr="00506640" w:rsidRDefault="00FA20E3" w:rsidP="00FA20E3">
      <w:pPr>
        <w:pStyle w:val="Heading2"/>
        <w:tabs>
          <w:tab w:val="left" w:pos="1140"/>
        </w:tabs>
      </w:pPr>
      <w:bookmarkStart w:id="86" w:name="_Toc106192935"/>
      <w:bookmarkStart w:id="87" w:name="_Toc113872143"/>
      <w:r w:rsidRPr="00506640">
        <w:t>5.1</w:t>
      </w:r>
      <w:r w:rsidRPr="00506640">
        <w:tab/>
        <w:t>Use cases</w:t>
      </w:r>
      <w:bookmarkEnd w:id="86"/>
      <w:bookmarkEnd w:id="87"/>
    </w:p>
    <w:p w14:paraId="46BB1480" w14:textId="77777777" w:rsidR="007436A6" w:rsidRPr="00506640" w:rsidRDefault="007436A6" w:rsidP="007436A6">
      <w:pPr>
        <w:pStyle w:val="Heading3"/>
      </w:pPr>
      <w:bookmarkStart w:id="88" w:name="_Toc106192936"/>
      <w:bookmarkStart w:id="89" w:name="_Toc113872144"/>
      <w:bookmarkStart w:id="90" w:name="OLE_LINK19"/>
      <w:r w:rsidRPr="00506640">
        <w:t>5.1.1</w:t>
      </w:r>
      <w:r w:rsidRPr="00506640">
        <w:tab/>
      </w:r>
      <w:bookmarkStart w:id="91" w:name="OLE_LINK18"/>
      <w:r w:rsidRPr="00506640">
        <w:t>Intent containing an expectation for delivering radio network</w:t>
      </w:r>
      <w:bookmarkEnd w:id="88"/>
      <w:bookmarkEnd w:id="89"/>
      <w:bookmarkEnd w:id="91"/>
    </w:p>
    <w:p w14:paraId="120E5F4D" w14:textId="77777777" w:rsidR="007436A6" w:rsidRPr="00506640" w:rsidRDefault="007436A6" w:rsidP="007436A6">
      <w:pPr>
        <w:pStyle w:val="Heading4"/>
        <w:rPr>
          <w:lang w:eastAsia="zh-CN"/>
        </w:rPr>
      </w:pPr>
      <w:bookmarkStart w:id="92" w:name="_Toc106192937"/>
      <w:bookmarkStart w:id="93" w:name="_Toc113872145"/>
      <w:r w:rsidRPr="00506640">
        <w:rPr>
          <w:rFonts w:hint="eastAsia"/>
          <w:lang w:eastAsia="zh-CN"/>
        </w:rPr>
        <w:t>5</w:t>
      </w:r>
      <w:r w:rsidRPr="00506640">
        <w:rPr>
          <w:lang w:eastAsia="zh-CN"/>
        </w:rPr>
        <w:t>.1.1.1</w:t>
      </w:r>
      <w:r w:rsidRPr="00506640">
        <w:rPr>
          <w:lang w:eastAsia="zh-CN"/>
        </w:rPr>
        <w:tab/>
        <w:t>Introduction</w:t>
      </w:r>
      <w:bookmarkEnd w:id="92"/>
      <w:bookmarkEnd w:id="93"/>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4" w:name="OLE_LINK58"/>
      <w:bookmarkStart w:id="95" w:name="OLE_LINK30"/>
      <w:bookmarkEnd w:id="90"/>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4"/>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5"/>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6" w:name="_Toc106192938"/>
      <w:bookmarkStart w:id="97" w:name="_Toc113872146"/>
      <w:r w:rsidRPr="00506640">
        <w:rPr>
          <w:rFonts w:hint="eastAsia"/>
          <w:lang w:eastAsia="zh-CN"/>
        </w:rPr>
        <w:t>5</w:t>
      </w:r>
      <w:r w:rsidRPr="00506640">
        <w:rPr>
          <w:lang w:eastAsia="zh-CN"/>
        </w:rPr>
        <w:t>.1.1.2</w:t>
      </w:r>
      <w:r w:rsidRPr="00506640">
        <w:rPr>
          <w:lang w:eastAsia="zh-CN"/>
        </w:rPr>
        <w:tab/>
        <w:t>Requirements</w:t>
      </w:r>
      <w:bookmarkEnd w:id="96"/>
      <w:bookmarkEnd w:id="97"/>
    </w:p>
    <w:p w14:paraId="1BDAA4E1" w14:textId="77777777" w:rsidR="007436A6" w:rsidRPr="00506640" w:rsidRDefault="007436A6" w:rsidP="00D060EE">
      <w:pPr>
        <w:rPr>
          <w:lang w:eastAsia="zh-CN" w:bidi="ar-KW"/>
        </w:rPr>
      </w:pPr>
      <w:bookmarkStart w:id="98" w:name="OLE_LINK8"/>
      <w:r w:rsidRPr="00506640">
        <w:rPr>
          <w:b/>
        </w:rPr>
        <w:t>REQ-Intent_Deploy_Net-CON-</w:t>
      </w:r>
      <w:bookmarkEnd w:id="98"/>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99" w:name="_Toc106192939"/>
      <w:bookmarkStart w:id="100" w:name="_Toc113872147"/>
      <w:r w:rsidRPr="00506640">
        <w:t>5.1.2</w:t>
      </w:r>
      <w:r w:rsidRPr="00506640">
        <w:tab/>
        <w:t>I</w:t>
      </w:r>
      <w:bookmarkStart w:id="101" w:name="OLE_LINK9"/>
      <w:r w:rsidRPr="00506640">
        <w:t>ntent containing an expectation for delivering a radio service</w:t>
      </w:r>
      <w:bookmarkEnd w:id="99"/>
      <w:bookmarkEnd w:id="100"/>
      <w:bookmarkEnd w:id="101"/>
    </w:p>
    <w:p w14:paraId="54A3576F" w14:textId="77777777" w:rsidR="007436A6" w:rsidRPr="00506640" w:rsidRDefault="007436A6" w:rsidP="007436A6">
      <w:pPr>
        <w:pStyle w:val="Heading4"/>
        <w:rPr>
          <w:lang w:eastAsia="zh-CN"/>
        </w:rPr>
      </w:pPr>
      <w:bookmarkStart w:id="102" w:name="_Toc106192940"/>
      <w:bookmarkStart w:id="103" w:name="_Toc113872148"/>
      <w:r w:rsidRPr="00506640">
        <w:rPr>
          <w:rFonts w:hint="eastAsia"/>
          <w:lang w:eastAsia="zh-CN"/>
        </w:rPr>
        <w:t>5</w:t>
      </w:r>
      <w:r w:rsidRPr="00506640">
        <w:rPr>
          <w:lang w:eastAsia="zh-CN"/>
        </w:rPr>
        <w:t>.1.2.1</w:t>
      </w:r>
      <w:r w:rsidRPr="00506640">
        <w:rPr>
          <w:lang w:eastAsia="zh-CN"/>
        </w:rPr>
        <w:tab/>
        <w:t>Introduction</w:t>
      </w:r>
      <w:bookmarkEnd w:id="102"/>
      <w:bookmarkEnd w:id="103"/>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4" w:name="_Toc106192941"/>
      <w:bookmarkStart w:id="105" w:name="_Toc113872149"/>
      <w:r w:rsidRPr="00506640">
        <w:rPr>
          <w:rFonts w:hint="eastAsia"/>
          <w:lang w:eastAsia="zh-CN"/>
        </w:rPr>
        <w:t>5</w:t>
      </w:r>
      <w:r w:rsidRPr="00506640">
        <w:rPr>
          <w:lang w:eastAsia="zh-CN"/>
        </w:rPr>
        <w:t>.1.2.2</w:t>
      </w:r>
      <w:r w:rsidRPr="00506640">
        <w:rPr>
          <w:lang w:eastAsia="zh-CN"/>
        </w:rPr>
        <w:tab/>
        <w:t>Requirements</w:t>
      </w:r>
      <w:bookmarkEnd w:id="104"/>
      <w:bookmarkEnd w:id="105"/>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01DDD47D" w:rsidR="007436A6" w:rsidRPr="00506640" w:rsidRDefault="007436A6" w:rsidP="007436A6">
      <w:pPr>
        <w:pStyle w:val="Heading3"/>
      </w:pPr>
      <w:bookmarkStart w:id="106" w:name="_Toc106192942"/>
      <w:bookmarkStart w:id="107" w:name="_Toc113872150"/>
      <w:r w:rsidRPr="00506640">
        <w:t>5.1.3</w:t>
      </w:r>
      <w:r w:rsidRPr="00506640">
        <w:tab/>
        <w:t>Intent containing an expectation for delivering a service</w:t>
      </w:r>
      <w:bookmarkEnd w:id="106"/>
      <w:bookmarkEnd w:id="107"/>
    </w:p>
    <w:p w14:paraId="3979D27F" w14:textId="77777777" w:rsidR="007436A6" w:rsidRPr="00506640" w:rsidRDefault="007436A6" w:rsidP="007436A6">
      <w:pPr>
        <w:pStyle w:val="Heading4"/>
        <w:rPr>
          <w:lang w:eastAsia="zh-CN"/>
        </w:rPr>
      </w:pPr>
      <w:bookmarkStart w:id="108" w:name="_Toc106192943"/>
      <w:bookmarkStart w:id="109" w:name="_Toc113872151"/>
      <w:r w:rsidRPr="00506640">
        <w:rPr>
          <w:rFonts w:hint="eastAsia"/>
          <w:lang w:eastAsia="zh-CN"/>
        </w:rPr>
        <w:t>5</w:t>
      </w:r>
      <w:r w:rsidRPr="00506640">
        <w:rPr>
          <w:lang w:eastAsia="zh-CN"/>
        </w:rPr>
        <w:t>.1.3.1</w:t>
      </w:r>
      <w:r w:rsidRPr="00506640">
        <w:rPr>
          <w:lang w:eastAsia="zh-CN"/>
        </w:rPr>
        <w:tab/>
        <w:t>Introduction</w:t>
      </w:r>
      <w:bookmarkEnd w:id="108"/>
      <w:bookmarkEnd w:id="109"/>
    </w:p>
    <w:p w14:paraId="118D3592" w14:textId="476D14E2"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 (</w:t>
      </w:r>
      <w:r w:rsidR="007D6245" w:rsidRPr="00506640">
        <w:rPr>
          <w:lang w:eastAsia="zh-CN"/>
        </w:rPr>
        <w:t>e.g.</w:t>
      </w:r>
      <w:r w:rsidRPr="00506640">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0" w:name="_Toc106192944"/>
      <w:bookmarkStart w:id="111" w:name="_Toc113872152"/>
      <w:r w:rsidRPr="00506640">
        <w:rPr>
          <w:rFonts w:hint="eastAsia"/>
          <w:lang w:eastAsia="zh-CN"/>
        </w:rPr>
        <w:t>5</w:t>
      </w:r>
      <w:r w:rsidRPr="00506640">
        <w:rPr>
          <w:lang w:eastAsia="zh-CN"/>
        </w:rPr>
        <w:t>.1.3.2</w:t>
      </w:r>
      <w:r w:rsidRPr="00506640">
        <w:rPr>
          <w:lang w:eastAsia="zh-CN"/>
        </w:rPr>
        <w:tab/>
        <w:t>Requirements</w:t>
      </w:r>
      <w:bookmarkEnd w:id="110"/>
      <w:bookmarkEnd w:id="111"/>
    </w:p>
    <w:p w14:paraId="15808184" w14:textId="3EC6ED54"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w:t>
      </w:r>
      <w:r w:rsidR="007D6245" w:rsidRPr="00506640">
        <w:rPr>
          <w:lang w:eastAsia="zh-CN" w:bidi="ar-KW"/>
        </w:rPr>
        <w:t>e.g.</w:t>
      </w:r>
      <w:r w:rsidRPr="00506640">
        <w:rPr>
          <w:lang w:eastAsia="zh-CN" w:bidi="ar-KW"/>
        </w:rPr>
        <w:t xml:space="preserve"> at the edge of the network) to MnS producer.</w:t>
      </w:r>
    </w:p>
    <w:p w14:paraId="7DF55AE6" w14:textId="77777777" w:rsidR="007436A6" w:rsidRPr="00506640" w:rsidRDefault="007436A6" w:rsidP="007436A6">
      <w:pPr>
        <w:pStyle w:val="Heading3"/>
      </w:pPr>
      <w:bookmarkStart w:id="112" w:name="_Toc106192945"/>
      <w:bookmarkStart w:id="113" w:name="_Toc113872153"/>
      <w:r w:rsidRPr="00506640">
        <w:t>5.</w:t>
      </w:r>
      <w:r w:rsidRPr="00506640">
        <w:rPr>
          <w:lang w:eastAsia="zh-CN"/>
        </w:rPr>
        <w:t>1.</w:t>
      </w:r>
      <w:r w:rsidRPr="00506640">
        <w:t>4</w:t>
      </w:r>
      <w:r w:rsidRPr="00506640">
        <w:tab/>
        <w:t>Intent containing an expectation on coverage performance to be assured</w:t>
      </w:r>
      <w:bookmarkEnd w:id="112"/>
      <w:bookmarkEnd w:id="113"/>
    </w:p>
    <w:p w14:paraId="48AD215D" w14:textId="77777777" w:rsidR="007436A6" w:rsidRPr="00506640" w:rsidRDefault="007436A6" w:rsidP="007436A6">
      <w:pPr>
        <w:pStyle w:val="Heading4"/>
        <w:rPr>
          <w:lang w:eastAsia="zh-CN"/>
        </w:rPr>
      </w:pPr>
      <w:bookmarkStart w:id="114" w:name="_Toc106192946"/>
      <w:bookmarkStart w:id="115" w:name="_Toc113872154"/>
      <w:r w:rsidRPr="00506640">
        <w:rPr>
          <w:rFonts w:hint="eastAsia"/>
          <w:lang w:eastAsia="zh-CN"/>
        </w:rPr>
        <w:t>5</w:t>
      </w:r>
      <w:r w:rsidRPr="00506640">
        <w:rPr>
          <w:lang w:eastAsia="zh-CN"/>
        </w:rPr>
        <w:t>.1.4.1</w:t>
      </w:r>
      <w:r w:rsidRPr="00506640">
        <w:rPr>
          <w:lang w:eastAsia="zh-CN"/>
        </w:rPr>
        <w:tab/>
        <w:t>Introduction</w:t>
      </w:r>
      <w:bookmarkStart w:id="116" w:name="OLE_LINK45"/>
      <w:bookmarkEnd w:id="114"/>
      <w:bookmarkEnd w:id="115"/>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6"/>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7" w:name="_Toc106192947"/>
      <w:bookmarkStart w:id="118" w:name="_Toc113872155"/>
      <w:r w:rsidRPr="00506640">
        <w:t>5.1.4.2</w:t>
      </w:r>
      <w:r w:rsidRPr="00506640">
        <w:tab/>
        <w:t>Requirements</w:t>
      </w:r>
      <w:bookmarkEnd w:id="117"/>
      <w:bookmarkEnd w:id="118"/>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19" w:name="_Toc106192948"/>
      <w:bookmarkStart w:id="120" w:name="_Toc113872156"/>
      <w:r w:rsidRPr="00506640">
        <w:lastRenderedPageBreak/>
        <w:t>5.1.5</w:t>
      </w:r>
      <w:r w:rsidRPr="00506640">
        <w:tab/>
        <w:t>Intent containing an expectation on RAN UE throughput performance to be assured</w:t>
      </w:r>
      <w:bookmarkEnd w:id="119"/>
      <w:bookmarkEnd w:id="120"/>
    </w:p>
    <w:p w14:paraId="7AE69BDB" w14:textId="77777777" w:rsidR="007436A6" w:rsidRPr="00506640" w:rsidRDefault="007436A6" w:rsidP="007436A6">
      <w:pPr>
        <w:pStyle w:val="Heading4"/>
        <w:rPr>
          <w:lang w:eastAsia="zh-CN"/>
        </w:rPr>
      </w:pPr>
      <w:bookmarkStart w:id="121" w:name="_Toc106192949"/>
      <w:bookmarkStart w:id="122" w:name="_Toc113872157"/>
      <w:bookmarkStart w:id="123" w:name="OLE_LINK17"/>
      <w:r w:rsidRPr="00506640">
        <w:rPr>
          <w:rFonts w:hint="eastAsia"/>
          <w:lang w:eastAsia="zh-CN"/>
        </w:rPr>
        <w:t>5</w:t>
      </w:r>
      <w:r w:rsidRPr="00506640">
        <w:rPr>
          <w:lang w:eastAsia="zh-CN"/>
        </w:rPr>
        <w:t>.1.5.1</w:t>
      </w:r>
      <w:r w:rsidRPr="00506640">
        <w:rPr>
          <w:lang w:eastAsia="zh-CN"/>
        </w:rPr>
        <w:tab/>
        <w:t>Introduction</w:t>
      </w:r>
      <w:bookmarkEnd w:id="121"/>
      <w:bookmarkEnd w:id="122"/>
    </w:p>
    <w:p w14:paraId="7BF62D58" w14:textId="6653AE2E" w:rsidR="007436A6" w:rsidRPr="00506640" w:rsidRDefault="007436A6" w:rsidP="00D060EE">
      <w:pPr>
        <w:rPr>
          <w:lang w:eastAsia="zh-CN"/>
        </w:rPr>
      </w:pPr>
      <w:bookmarkStart w:id="124" w:name="OLE_LINK28"/>
      <w:bookmarkStart w:id="125" w:name="OLE_LINK29"/>
      <w:bookmarkEnd w:id="123"/>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6" w:name="OLE_LINK10"/>
      <w:bookmarkStart w:id="127" w:name="OLE_LINK11"/>
      <w:bookmarkEnd w:id="124"/>
      <w:bookmarkEnd w:id="125"/>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6"/>
      <w:bookmarkEnd w:id="127"/>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8"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29" w:name="_Toc106192950"/>
      <w:bookmarkStart w:id="130" w:name="_Toc113872158"/>
      <w:bookmarkEnd w:id="128"/>
      <w:r w:rsidRPr="00506640">
        <w:rPr>
          <w:rFonts w:hint="eastAsia"/>
          <w:lang w:eastAsia="zh-CN"/>
        </w:rPr>
        <w:t>5</w:t>
      </w:r>
      <w:r w:rsidRPr="00506640">
        <w:rPr>
          <w:lang w:eastAsia="zh-CN"/>
        </w:rPr>
        <w:t>.1.5.2</w:t>
      </w:r>
      <w:r w:rsidRPr="00506640">
        <w:rPr>
          <w:lang w:eastAsia="zh-CN"/>
        </w:rPr>
        <w:tab/>
        <w:t>Requirements</w:t>
      </w:r>
      <w:bookmarkEnd w:id="129"/>
      <w:bookmarkEnd w:id="130"/>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1" w:name="_Toc106192951"/>
      <w:bookmarkStart w:id="132" w:name="_Toc113872159"/>
      <w:r w:rsidRPr="00506640">
        <w:t>5.2</w:t>
      </w:r>
      <w:r w:rsidRPr="00506640">
        <w:tab/>
        <w:t>Generic requirements for intent driven MnS</w:t>
      </w:r>
      <w:bookmarkEnd w:id="131"/>
      <w:bookmarkEnd w:id="132"/>
    </w:p>
    <w:p w14:paraId="3AD8644B" w14:textId="77777777"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object.</w:t>
      </w:r>
    </w:p>
    <w:p w14:paraId="1A8C6F6F" w14:textId="77777777"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object.</w:t>
      </w:r>
    </w:p>
    <w:p w14:paraId="2881DCCF" w14:textId="084140F3" w:rsidR="00FA20E3" w:rsidRPr="00506640"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900AECB" w14:textId="77777777" w:rsidR="00FA20E3" w:rsidRPr="00506640" w:rsidRDefault="00FA20E3" w:rsidP="00FA20E3">
      <w:pPr>
        <w:pStyle w:val="Heading1"/>
      </w:pPr>
      <w:bookmarkStart w:id="133" w:name="_Toc106192952"/>
      <w:bookmarkStart w:id="134" w:name="_Toc113872160"/>
      <w:r w:rsidRPr="00506640">
        <w:t>6</w:t>
      </w:r>
      <w:r w:rsidRPr="00506640">
        <w:tab/>
        <w:t xml:space="preserve">Stage 2 definition for </w:t>
      </w:r>
      <w:r w:rsidRPr="00506640">
        <w:rPr>
          <w:lang w:eastAsia="zh-CN"/>
        </w:rPr>
        <w:t>Intent Driven Management</w:t>
      </w:r>
      <w:bookmarkEnd w:id="133"/>
      <w:bookmarkEnd w:id="134"/>
    </w:p>
    <w:p w14:paraId="67ACE65A" w14:textId="77777777" w:rsidR="002620FB" w:rsidRPr="00506640" w:rsidRDefault="002620FB" w:rsidP="002620FB">
      <w:pPr>
        <w:pStyle w:val="Heading2"/>
        <w:tabs>
          <w:tab w:val="left" w:pos="1140"/>
        </w:tabs>
      </w:pPr>
      <w:bookmarkStart w:id="135" w:name="_Toc106192953"/>
      <w:bookmarkStart w:id="136" w:name="_Toc113872161"/>
      <w:r w:rsidRPr="00506640">
        <w:t>6.1</w:t>
      </w:r>
      <w:r w:rsidRPr="00506640">
        <w:tab/>
        <w:t>Management operation for Intent (MnS component type A)</w:t>
      </w:r>
      <w:bookmarkEnd w:id="135"/>
      <w:bookmarkEnd w:id="136"/>
    </w:p>
    <w:p w14:paraId="6F0DEDBF" w14:textId="05D85B0F"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can be used for intent lifecycle management. The intent can be treated as object instance.</w:t>
      </w:r>
    </w:p>
    <w:p w14:paraId="74820210" w14:textId="77777777" w:rsidR="005B1465" w:rsidRPr="00506640" w:rsidRDefault="005B1465" w:rsidP="005B1465">
      <w:pPr>
        <w:pStyle w:val="Heading2"/>
        <w:tabs>
          <w:tab w:val="left" w:pos="1140"/>
        </w:tabs>
      </w:pPr>
      <w:bookmarkStart w:id="137" w:name="_Toc106192954"/>
      <w:bookmarkStart w:id="138" w:name="_Toc113872162"/>
      <w:r w:rsidRPr="00506640">
        <w:lastRenderedPageBreak/>
        <w:t>6.2</w:t>
      </w:r>
      <w:r w:rsidRPr="00506640">
        <w:tab/>
        <w:t>Information model definition for Intent (MnS component typeB)</w:t>
      </w:r>
      <w:bookmarkEnd w:id="137"/>
      <w:bookmarkEnd w:id="138"/>
    </w:p>
    <w:p w14:paraId="5E624D48" w14:textId="22EA7E89" w:rsidR="0057181E" w:rsidRPr="00506640" w:rsidRDefault="0057181E" w:rsidP="0057181E">
      <w:pPr>
        <w:pStyle w:val="Heading3"/>
      </w:pPr>
      <w:bookmarkStart w:id="139" w:name="_Toc106192955"/>
      <w:bookmarkStart w:id="140" w:name="_Toc113872163"/>
      <w:bookmarkStart w:id="141" w:name="OLE_LINK89"/>
      <w:bookmarkStart w:id="142" w:name="OLE_LINK100"/>
      <w:r w:rsidRPr="00506640">
        <w:t>6.2.1</w:t>
      </w:r>
      <w:r w:rsidRPr="00506640">
        <w:tab/>
        <w:t>Generic Information model definition</w:t>
      </w:r>
      <w:bookmarkEnd w:id="139"/>
      <w:bookmarkEnd w:id="140"/>
    </w:p>
    <w:p w14:paraId="4B999988" w14:textId="77777777" w:rsidR="005B1465" w:rsidRPr="00506640" w:rsidRDefault="005B1465" w:rsidP="005B1465">
      <w:pPr>
        <w:pStyle w:val="Heading4"/>
      </w:pPr>
      <w:bookmarkStart w:id="143" w:name="_Toc106192956"/>
      <w:bookmarkStart w:id="144" w:name="_Toc113872164"/>
      <w:bookmarkEnd w:id="141"/>
      <w:bookmarkEnd w:id="142"/>
      <w:r w:rsidRPr="00506640">
        <w:t>6.2.1.1</w:t>
      </w:r>
      <w:r w:rsidRPr="00506640">
        <w:tab/>
        <w:t>Class diagram</w:t>
      </w:r>
      <w:bookmarkEnd w:id="143"/>
      <w:bookmarkEnd w:id="144"/>
    </w:p>
    <w:p w14:paraId="5EA3D3FD" w14:textId="77777777" w:rsidR="005B1465" w:rsidRPr="00506640" w:rsidRDefault="005B1465" w:rsidP="005B1465">
      <w:pPr>
        <w:pStyle w:val="Heading5"/>
        <w:rPr>
          <w:lang w:eastAsia="zh-CN"/>
        </w:rPr>
      </w:pPr>
      <w:bookmarkStart w:id="145" w:name="_Toc106192957"/>
      <w:bookmarkStart w:id="146" w:name="_Toc113872165"/>
      <w:r w:rsidRPr="00506640">
        <w:rPr>
          <w:rFonts w:hint="eastAsia"/>
          <w:lang w:eastAsia="zh-CN"/>
        </w:rPr>
        <w:t>6</w:t>
      </w:r>
      <w:r w:rsidRPr="00506640">
        <w:rPr>
          <w:lang w:eastAsia="zh-CN"/>
        </w:rPr>
        <w:t>.2.1.1.1</w:t>
      </w:r>
      <w:r w:rsidRPr="00506640">
        <w:rPr>
          <w:lang w:eastAsia="zh-CN"/>
        </w:rPr>
        <w:tab/>
        <w:t>Relationship</w:t>
      </w:r>
      <w:bookmarkEnd w:id="145"/>
      <w:bookmarkEnd w:id="146"/>
    </w:p>
    <w:p w14:paraId="00036D7E" w14:textId="15F54A66" w:rsidR="0057181E" w:rsidRPr="00506640" w:rsidRDefault="0057181E" w:rsidP="00804A58">
      <w:pPr>
        <w:pStyle w:val="TH"/>
        <w:rPr>
          <w:rFonts w:eastAsiaTheme="minorEastAsia"/>
          <w:lang w:eastAsia="zh-CN"/>
        </w:rPr>
      </w:pPr>
      <w:r w:rsidRPr="00506640">
        <w:rPr>
          <w:noProof/>
          <w:lang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7" w:name="_Toc106192958"/>
      <w:bookmarkStart w:id="148" w:name="_Toc113872166"/>
      <w:r w:rsidRPr="00506640">
        <w:rPr>
          <w:rFonts w:hint="eastAsia"/>
          <w:lang w:eastAsia="zh-CN"/>
        </w:rPr>
        <w:t>6</w:t>
      </w:r>
      <w:r w:rsidRPr="00506640">
        <w:rPr>
          <w:lang w:eastAsia="zh-CN"/>
        </w:rPr>
        <w:t>.2.1.1.2</w:t>
      </w:r>
      <w:r w:rsidRPr="00506640">
        <w:rPr>
          <w:lang w:eastAsia="zh-CN"/>
        </w:rPr>
        <w:tab/>
      </w:r>
      <w:r w:rsidR="009275F9" w:rsidRPr="00506640">
        <w:rPr>
          <w:lang w:eastAsia="zh-CN"/>
        </w:rPr>
        <w:t>Inheritance</w:t>
      </w:r>
      <w:bookmarkEnd w:id="147"/>
      <w:bookmarkEnd w:id="148"/>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49" w:name="_Toc106192959"/>
      <w:bookmarkStart w:id="150" w:name="_Toc113872167"/>
      <w:r w:rsidRPr="00506640">
        <w:lastRenderedPageBreak/>
        <w:t>6.2.1.2</w:t>
      </w:r>
      <w:r w:rsidRPr="00506640">
        <w:tab/>
        <w:t>Class definition</w:t>
      </w:r>
      <w:bookmarkEnd w:id="149"/>
      <w:bookmarkEnd w:id="150"/>
    </w:p>
    <w:p w14:paraId="2B28CA4D" w14:textId="2B88E7FF" w:rsidR="005B1465" w:rsidRPr="00506640" w:rsidRDefault="005B1465" w:rsidP="005B1465">
      <w:pPr>
        <w:pStyle w:val="Heading5"/>
        <w:rPr>
          <w:rFonts w:cs="Arial"/>
          <w:lang w:eastAsia="zh-CN"/>
        </w:rPr>
      </w:pPr>
      <w:bookmarkStart w:id="151" w:name="_Toc106192960"/>
      <w:bookmarkStart w:id="152" w:name="_Toc113872168"/>
      <w:r w:rsidRPr="00506640">
        <w:rPr>
          <w:rFonts w:cs="Arial"/>
        </w:rPr>
        <w:t>6.2.1.2.1</w:t>
      </w:r>
      <w:r w:rsidR="000C3127" w:rsidRPr="00506640">
        <w:rPr>
          <w:rFonts w:cs="Arial"/>
        </w:rPr>
        <w:tab/>
      </w:r>
      <w:r w:rsidRPr="00506640">
        <w:rPr>
          <w:rFonts w:cs="Arial"/>
          <w:lang w:eastAsia="zh-CN"/>
        </w:rPr>
        <w:t>Intent &lt;&lt;IOC&gt;&gt;</w:t>
      </w:r>
      <w:bookmarkEnd w:id="151"/>
      <w:bookmarkEnd w:id="152"/>
    </w:p>
    <w:p w14:paraId="56E5A85D" w14:textId="77777777" w:rsidR="005B1465" w:rsidRPr="00506640" w:rsidRDefault="005B1465" w:rsidP="000B1F58">
      <w:pPr>
        <w:pStyle w:val="H6"/>
        <w:rPr>
          <w:lang w:eastAsia="zh-CN"/>
        </w:rPr>
      </w:pPr>
      <w:bookmarkStart w:id="153" w:name="OLE_LINK12"/>
      <w:bookmarkStart w:id="154" w:name="OLE_LINK13"/>
      <w:r w:rsidRPr="00506640">
        <w:rPr>
          <w:rFonts w:hint="eastAsia"/>
          <w:lang w:eastAsia="zh-CN"/>
        </w:rPr>
        <w:t>6</w:t>
      </w:r>
      <w:r w:rsidRPr="00506640">
        <w:rPr>
          <w:lang w:eastAsia="zh-CN"/>
        </w:rPr>
        <w:t>.2.1.2.1.1</w:t>
      </w:r>
      <w:r w:rsidRPr="00506640">
        <w:rPr>
          <w:lang w:eastAsia="zh-CN"/>
        </w:rPr>
        <w:tab/>
        <w:t>Definition</w:t>
      </w:r>
    </w:p>
    <w:bookmarkEnd w:id="153"/>
    <w:bookmarkEnd w:id="154"/>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5" w:name="MCCQCTEMPBM_00000091"/>
      <w:r w:rsidRPr="00506640">
        <w:rPr>
          <w:rFonts w:ascii="Courier New" w:hAnsi="Courier New" w:cs="Courier New"/>
          <w:lang w:eastAsia="zh-CN"/>
        </w:rPr>
        <w:t>Intent</w:t>
      </w:r>
      <w:bookmarkEnd w:id="155"/>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6" w:name="MCCQCTEMPBM_00000092"/>
      <w:r w:rsidRPr="00506640">
        <w:rPr>
          <w:rFonts w:ascii="Courier New" w:hAnsi="Courier New" w:cs="Courier New"/>
          <w:lang w:eastAsia="zh-CN"/>
        </w:rPr>
        <w:t>IntentExpectation</w:t>
      </w:r>
      <w:bookmarkEnd w:id="156"/>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7" w:name="MCCQCTEMPBM_00000093"/>
      <w:r w:rsidRPr="00506640">
        <w:rPr>
          <w:rFonts w:ascii="Courier New" w:hAnsi="Courier New" w:cs="Courier New"/>
          <w:lang w:eastAsia="zh-CN"/>
        </w:rPr>
        <w:t>Intent</w:t>
      </w:r>
      <w:bookmarkEnd w:id="157"/>
      <w:r w:rsidRPr="00506640">
        <w:rPr>
          <w:rFonts w:eastAsia="Courier New"/>
          <w:lang w:eastAsia="zh-CN"/>
        </w:rPr>
        <w:t xml:space="preserve"> IOC includes the attribute </w:t>
      </w:r>
      <w:bookmarkStart w:id="158" w:name="MCCQCTEMPBM_00000094"/>
      <w:r w:rsidRPr="00506640">
        <w:rPr>
          <w:rFonts w:ascii="Courier New" w:hAnsi="Courier New" w:cs="Courier New"/>
          <w:lang w:eastAsia="zh-CN"/>
        </w:rPr>
        <w:t>objectClass</w:t>
      </w:r>
      <w:bookmarkEnd w:id="158"/>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59" w:name="MCCQCTEMPBM_00000095"/>
      <w:r w:rsidRPr="00506640">
        <w:rPr>
          <w:rFonts w:ascii="Courier New" w:hAnsi="Courier New" w:cs="Courier New"/>
          <w:lang w:eastAsia="zh-CN"/>
        </w:rPr>
        <w:t>objectInstance</w:t>
      </w:r>
      <w:bookmarkEnd w:id="159"/>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0" w:name="MCCQCTEMPBM_00000096"/>
      <w:r w:rsidRPr="00506640">
        <w:rPr>
          <w:rFonts w:ascii="Courier New" w:hAnsi="Courier New" w:cs="Courier New"/>
          <w:lang w:eastAsia="zh-CN"/>
        </w:rPr>
        <w:t>TOP</w:t>
      </w:r>
      <w:bookmarkEnd w:id="160"/>
      <w:r w:rsidRPr="00506640">
        <w:rPr>
          <w:rFonts w:eastAsia="Courier New"/>
        </w:rPr>
        <w:t xml:space="preserve"> </w:t>
      </w:r>
      <w:r w:rsidRPr="00506640">
        <w:rPr>
          <w:rFonts w:eastAsia="Courier New"/>
          <w:lang w:eastAsia="zh-CN"/>
        </w:rPr>
        <w:t xml:space="preserve">IOC. The value of attribute </w:t>
      </w:r>
      <w:bookmarkStart w:id="161" w:name="MCCQCTEMPBM_00000097"/>
      <w:r w:rsidRPr="00506640">
        <w:rPr>
          <w:rFonts w:ascii="Courier New" w:hAnsi="Courier New" w:cs="Courier New"/>
          <w:lang w:eastAsia="zh-CN"/>
        </w:rPr>
        <w:t>objectClass</w:t>
      </w:r>
      <w:bookmarkEnd w:id="161"/>
      <w:r w:rsidRPr="00506640">
        <w:rPr>
          <w:rFonts w:eastAsia="Courier New"/>
        </w:rPr>
        <w:t xml:space="preserve"> </w:t>
      </w:r>
      <w:r w:rsidRPr="00506640">
        <w:rPr>
          <w:rFonts w:eastAsia="Courier New"/>
          <w:lang w:eastAsia="zh-CN"/>
        </w:rPr>
        <w:t xml:space="preserve">is </w:t>
      </w:r>
      <w:bookmarkStart w:id="162"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2"/>
      <w:r w:rsidRPr="00506640">
        <w:rPr>
          <w:rFonts w:eastAsia="Courier New"/>
          <w:lang w:eastAsia="zh-CN"/>
        </w:rPr>
        <w:t xml:space="preserve"> and the value of attribute </w:t>
      </w:r>
      <w:bookmarkStart w:id="163" w:name="MCCQCTEMPBM_00000099"/>
      <w:r w:rsidRPr="00506640">
        <w:rPr>
          <w:rFonts w:ascii="Courier New" w:hAnsi="Courier New" w:cs="Courier New"/>
          <w:lang w:eastAsia="zh-CN"/>
        </w:rPr>
        <w:t>objectInstance</w:t>
      </w:r>
      <w:bookmarkEnd w:id="163"/>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4" w:name="MCCQCTEMPBM_00000100"/>
      <w:r w:rsidRPr="00506640">
        <w:rPr>
          <w:rFonts w:ascii="Courier New" w:hAnsi="Courier New" w:cs="Courier New"/>
          <w:lang w:eastAsia="zh-CN"/>
        </w:rPr>
        <w:t>Intent</w:t>
      </w:r>
      <w:bookmarkEnd w:id="164"/>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5" w:name="MCCQCTEMPBM_00000156"/>
      <w:r w:rsidRPr="00506640">
        <w:rPr>
          <w:rFonts w:eastAsia="SimSun"/>
        </w:rPr>
        <w:t xml:space="preserve">The </w:t>
      </w:r>
      <w:bookmarkStart w:id="166" w:name="MCCQCTEMPBM_00000101"/>
      <w:r w:rsidRPr="00506640">
        <w:rPr>
          <w:rFonts w:ascii="Courier New" w:eastAsia="SimSun" w:hAnsi="Courier New" w:cs="Courier New"/>
          <w:lang w:eastAsia="zh-CN"/>
        </w:rPr>
        <w:t>Intent</w:t>
      </w:r>
      <w:bookmarkEnd w:id="166"/>
      <w:r w:rsidRPr="00506640">
        <w:rPr>
          <w:rFonts w:eastAsia="SimSun"/>
        </w:rPr>
        <w:t xml:space="preserve"> IOC includes attributes inherited from</w:t>
      </w:r>
      <w:r w:rsidRPr="00506640">
        <w:rPr>
          <w:rFonts w:eastAsia="SimSun"/>
          <w:i/>
        </w:rPr>
        <w:t xml:space="preserve"> </w:t>
      </w:r>
      <w:bookmarkStart w:id="167" w:name="MCCQCTEMPBM_00000102"/>
      <w:r w:rsidRPr="00506640">
        <w:rPr>
          <w:rFonts w:ascii="Courier New" w:eastAsia="SimSun" w:hAnsi="Courier New" w:cs="Courier New"/>
          <w:lang w:eastAsia="zh-CN"/>
        </w:rPr>
        <w:t xml:space="preserve">TOP </w:t>
      </w:r>
      <w:bookmarkEnd w:id="167"/>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5"/>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68" w:name="MCCQCTEMPBM_00000103"/>
            <w:r w:rsidRPr="00506640">
              <w:rPr>
                <w:rFonts w:ascii="Courier New" w:eastAsia="SimSun" w:hAnsi="Courier New" w:cs="Courier New"/>
                <w:sz w:val="18"/>
                <w:szCs w:val="18"/>
                <w:lang w:eastAsia="zh-CN"/>
              </w:rPr>
              <w:t>intentExpectations</w:t>
            </w:r>
            <w:bookmarkEnd w:id="168"/>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081EC934" w:rsidR="00814FE8" w:rsidRPr="00506640"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1C8859CD" w14:textId="77777777" w:rsidR="00035478" w:rsidRPr="00506640" w:rsidRDefault="00035478" w:rsidP="00035478">
      <w:pPr>
        <w:pStyle w:val="Heading4"/>
      </w:pPr>
      <w:bookmarkStart w:id="169" w:name="_Toc106192961"/>
      <w:bookmarkStart w:id="170" w:name="_Toc113872169"/>
      <w:r w:rsidRPr="00506640">
        <w:t>6.2.1.3</w:t>
      </w:r>
      <w:r w:rsidRPr="00506640">
        <w:tab/>
        <w:t>DataType definition</w:t>
      </w:r>
      <w:bookmarkEnd w:id="169"/>
      <w:bookmarkEnd w:id="170"/>
    </w:p>
    <w:p w14:paraId="3E5B715F" w14:textId="66344D05" w:rsidR="009E0C93" w:rsidRPr="00506640" w:rsidRDefault="009E0C93" w:rsidP="002756E6">
      <w:pPr>
        <w:pStyle w:val="Heading5"/>
        <w:rPr>
          <w:rFonts w:ascii="Liberation Sans" w:hAnsi="Liberation Sans" w:cs="Liberation Sans"/>
          <w:lang w:eastAsia="zh-CN"/>
        </w:rPr>
      </w:pPr>
      <w:bookmarkStart w:id="171" w:name="_Toc106192962"/>
      <w:bookmarkStart w:id="172" w:name="_Toc113872170"/>
      <w:r w:rsidRPr="00506640">
        <w:t>6.2.1.3.1</w:t>
      </w:r>
      <w:r w:rsidRPr="00506640">
        <w:tab/>
      </w:r>
      <w:r w:rsidRPr="00506640">
        <w:rPr>
          <w:lang w:eastAsia="zh-CN"/>
        </w:rPr>
        <w:t>IntentExpectation &lt;&lt;dataType&gt;&gt;</w:t>
      </w:r>
      <w:bookmarkEnd w:id="171"/>
      <w:bookmarkEnd w:id="172"/>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3" w:name="MCCQCTEMPBM_00000104"/>
      <w:r w:rsidRPr="00506640">
        <w:rPr>
          <w:rFonts w:ascii="Courier New" w:hAnsi="Courier New" w:cs="Courier New"/>
          <w:lang w:eastAsia="zh-CN"/>
        </w:rPr>
        <w:t>IntentExpectation</w:t>
      </w:r>
      <w:bookmarkEnd w:id="173"/>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4" w:name="MCCQCTEMPBM_00000157"/>
      <w:r w:rsidRPr="00506640">
        <w:rPr>
          <w:rFonts w:eastAsia="Courier New"/>
        </w:rPr>
        <w:t xml:space="preserve">The </w:t>
      </w:r>
      <w:bookmarkStart w:id="175" w:name="MCCQCTEMPBM_00000106"/>
      <w:r w:rsidRPr="00506640">
        <w:rPr>
          <w:rFonts w:ascii="Courier New" w:hAnsi="Courier New" w:cs="Courier New"/>
          <w:lang w:eastAsia="zh-CN"/>
        </w:rPr>
        <w:t>IntentExpectation</w:t>
      </w:r>
      <w:bookmarkEnd w:id="175"/>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4"/>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6" w:name="MCCQCTEMPBM_00000107"/>
            <w:r w:rsidRPr="00506640">
              <w:rPr>
                <w:rFonts w:ascii="Courier New" w:hAnsi="Courier New" w:cs="Courier New"/>
                <w:lang w:eastAsia="zh-CN"/>
              </w:rPr>
              <w:t>expectationId</w:t>
            </w:r>
            <w:bookmarkEnd w:id="176"/>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283156B1" w:rsidR="00BF0860" w:rsidRPr="00506640" w:rsidRDefault="00BF0860" w:rsidP="000B1F58">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66A76388" w14:textId="77777777" w:rsidR="009E0C93" w:rsidRPr="00506640" w:rsidRDefault="009E0C93" w:rsidP="009E0C93">
      <w:pPr>
        <w:rPr>
          <w:rFonts w:eastAsia="Courier New"/>
          <w:lang w:eastAsia="zh-CN"/>
        </w:rPr>
      </w:pPr>
    </w:p>
    <w:p w14:paraId="5409D6C0" w14:textId="35BE4770" w:rsidR="009E0C93" w:rsidRPr="00506640" w:rsidRDefault="009E0C93" w:rsidP="003C0696">
      <w:pPr>
        <w:pStyle w:val="NO"/>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5DFDEDF0" w:rsidR="009E0C93" w:rsidRPr="00506640" w:rsidRDefault="00357ADA" w:rsidP="00357ADA">
      <w:r w:rsidRPr="00506640">
        <w:rPr>
          <w:rFonts w:eastAsia="Courier New"/>
          <w:lang w:eastAsia="zh-CN"/>
        </w:rPr>
        <w:t>None.</w:t>
      </w:r>
    </w:p>
    <w:p w14:paraId="286DD54D" w14:textId="7A2F6ED4" w:rsidR="009E0C93" w:rsidRPr="00506640" w:rsidRDefault="009E0C93" w:rsidP="002756E6">
      <w:pPr>
        <w:pStyle w:val="Heading5"/>
        <w:rPr>
          <w:rFonts w:eastAsia="Courier New"/>
          <w:lang w:eastAsia="zh-CN"/>
        </w:rPr>
      </w:pPr>
      <w:bookmarkStart w:id="177" w:name="_Toc106192963"/>
      <w:bookmarkStart w:id="178" w:name="_Toc113872171"/>
      <w:r w:rsidRPr="00506640">
        <w:rPr>
          <w:rFonts w:eastAsia="Courier New"/>
        </w:rPr>
        <w:t>6.2.1.3.3</w:t>
      </w:r>
      <w:r w:rsidRPr="00506640">
        <w:rPr>
          <w:rFonts w:eastAsia="Courier New"/>
        </w:rPr>
        <w:tab/>
      </w:r>
      <w:r w:rsidRPr="00506640">
        <w:rPr>
          <w:lang w:eastAsia="zh-CN"/>
        </w:rPr>
        <w:t>ExpectationObject &lt;&lt;dataType&gt;&gt;</w:t>
      </w:r>
      <w:bookmarkEnd w:id="177"/>
      <w:bookmarkEnd w:id="178"/>
    </w:p>
    <w:p w14:paraId="189CC0C5" w14:textId="77777777"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.2.1.3.3.1</w:t>
      </w:r>
      <w:r w:rsidRPr="00506640">
        <w:rPr>
          <w:rFonts w:eastAsia="Courier New"/>
          <w:lang w:eastAsia="zh-CN"/>
        </w:rPr>
        <w:tab/>
        <w:t>Definition</w:t>
      </w:r>
    </w:p>
    <w:p w14:paraId="509BF838" w14:textId="673B579B" w:rsidR="009E0C93" w:rsidRPr="00506640" w:rsidRDefault="009E0C93" w:rsidP="00D060EE">
      <w:pPr>
        <w:rPr>
          <w:rFonts w:eastAsia="Courier New"/>
        </w:rPr>
      </w:pPr>
      <w:r w:rsidRPr="00506640">
        <w:rPr>
          <w:rFonts w:eastAsia="Courier New"/>
        </w:rPr>
        <w:t xml:space="preserve">The </w:t>
      </w:r>
      <w:bookmarkStart w:id="179" w:name="MCCQCTEMPBM_00000108"/>
      <w:r w:rsidRPr="00506640">
        <w:rPr>
          <w:rFonts w:ascii="Courier New" w:hAnsi="Courier New" w:cs="Courier New"/>
          <w:lang w:eastAsia="zh-CN"/>
        </w:rPr>
        <w:t>ExpectationObject</w:t>
      </w:r>
      <w:bookmarkEnd w:id="179"/>
      <w:r w:rsidRPr="00506640">
        <w:rPr>
          <w:rFonts w:eastAsia="Courier New"/>
        </w:rPr>
        <w:t xml:space="preserve"> &lt;&lt;dataType&gt;&gt; represents the Object of the</w:t>
      </w:r>
      <w:r w:rsidRPr="00506640">
        <w:rPr>
          <w:rFonts w:ascii="Liberation Sans" w:eastAsia="Courier New" w:hAnsi="Liberation Sans" w:cs="Liberation Sans"/>
          <w:lang w:eastAsia="zh-CN"/>
        </w:rPr>
        <w:t xml:space="preserve"> </w:t>
      </w:r>
      <w:bookmarkStart w:id="180" w:name="MCCQCTEMPBM_00000109"/>
      <w:r w:rsidRPr="00506640">
        <w:rPr>
          <w:rFonts w:ascii="Courier New" w:hAnsi="Courier New" w:cs="Courier New"/>
          <w:lang w:eastAsia="zh-CN"/>
        </w:rPr>
        <w:t>IntentExpectation</w:t>
      </w:r>
      <w:bookmarkEnd w:id="180"/>
      <w:r w:rsidRPr="00506640">
        <w:rPr>
          <w:rFonts w:ascii="Liberation Sans" w:eastAsia="Courier New" w:hAnsi="Liberation Sans" w:cs="Liberation Sans"/>
          <w:lang w:eastAsia="zh-CN"/>
        </w:rPr>
        <w:t xml:space="preserve"> </w:t>
      </w:r>
      <w:r w:rsidRPr="00506640">
        <w:rPr>
          <w:rFonts w:eastAsia="Courier New"/>
        </w:rPr>
        <w:t>that are required to be applied on.</w:t>
      </w:r>
    </w:p>
    <w:p w14:paraId="0A8E4E18" w14:textId="77777777"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.2.1.3.3.2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1" w:name="MCCQCTEMPBM_00000158"/>
      <w:r w:rsidRPr="00506640">
        <w:rPr>
          <w:rFonts w:eastAsia="Courier New"/>
        </w:rPr>
        <w:t xml:space="preserve">The </w:t>
      </w:r>
      <w:bookmarkStart w:id="182" w:name="MCCQCTEMPBM_00000110"/>
      <w:r w:rsidRPr="00506640">
        <w:rPr>
          <w:rFonts w:ascii="Courier New" w:hAnsi="Courier New" w:cs="Courier New"/>
          <w:lang w:eastAsia="zh-CN"/>
        </w:rPr>
        <w:t>ExpectationObjec</w:t>
      </w:r>
      <w:bookmarkEnd w:id="182"/>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20B77627" w:rsidR="00BF0860" w:rsidRPr="00506640" w:rsidRDefault="00BF0860" w:rsidP="000B1F58">
      <w:pPr>
        <w:pStyle w:val="TH"/>
        <w:rPr>
          <w:rFonts w:eastAsia="Courier New"/>
        </w:rPr>
      </w:pPr>
      <w:r w:rsidRPr="00506640">
        <w:rPr>
          <w:rFonts w:eastAsia="Courier New"/>
        </w:rPr>
        <w:t>Table 6.2.1.3.3.2-1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1"/>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3"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3"/>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32F46D27" w:rsidR="009E0C93" w:rsidRPr="00506640" w:rsidRDefault="009E0C93">
      <w:pPr>
        <w:pStyle w:val="H6"/>
        <w:rPr>
          <w:rFonts w:eastAsia="Courier New"/>
          <w:lang w:eastAsia="zh-CN"/>
        </w:rPr>
      </w:pPr>
      <w:bookmarkStart w:id="184" w:name="MCCQCTEMPBM_00000159"/>
      <w:r w:rsidRPr="00506640">
        <w:rPr>
          <w:rFonts w:eastAsia="Courier New" w:hint="eastAsia"/>
          <w:lang w:eastAsia="zh-CN"/>
        </w:rPr>
        <w:t>6</w:t>
      </w:r>
      <w:r w:rsidRPr="00506640">
        <w:rPr>
          <w:rFonts w:eastAsia="Courier New"/>
          <w:lang w:eastAsia="zh-CN"/>
        </w:rPr>
        <w:t>.2.1.3.3.3</w:t>
      </w:r>
      <w:r w:rsidRPr="00506640">
        <w:rPr>
          <w:rFonts w:eastAsia="Courier New"/>
          <w:lang w:eastAsia="zh-CN"/>
        </w:rPr>
        <w:tab/>
        <w:t>Attribute constraints</w:t>
      </w:r>
    </w:p>
    <w:p w14:paraId="660C4469" w14:textId="5893C4FA" w:rsidR="00BF0860" w:rsidRPr="00506640" w:rsidRDefault="00BF0860" w:rsidP="000B1F58">
      <w:pPr>
        <w:pStyle w:val="TH"/>
        <w:rPr>
          <w:rFonts w:eastAsia="Courier New"/>
          <w:lang w:eastAsia="zh-CN"/>
        </w:rPr>
      </w:pPr>
      <w:r w:rsidRPr="00506640">
        <w:rPr>
          <w:rFonts w:eastAsia="Courier New"/>
          <w:lang w:eastAsia="zh-CN"/>
        </w:rPr>
        <w:t>Table 6.2.1.3.3.3-1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4"/>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5"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5"/>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0D8811F1" w:rsidR="009E0C93" w:rsidRPr="00506640" w:rsidRDefault="009E0C93" w:rsidP="002756E6">
      <w:pPr>
        <w:pStyle w:val="Heading5"/>
        <w:rPr>
          <w:lang w:eastAsia="zh-CN"/>
        </w:rPr>
      </w:pPr>
      <w:bookmarkStart w:id="186" w:name="_Toc106192964"/>
      <w:bookmarkStart w:id="187" w:name="_Toc113872172"/>
      <w:r w:rsidRPr="00506640">
        <w:t>6.2.1.3.4</w:t>
      </w:r>
      <w:r w:rsidRPr="00506640">
        <w:tab/>
      </w:r>
      <w:r w:rsidRPr="00506640">
        <w:rPr>
          <w:lang w:eastAsia="zh-CN"/>
        </w:rPr>
        <w:t>ExpectationTarget &lt;&lt;dataType&gt;&gt;</w:t>
      </w:r>
      <w:bookmarkEnd w:id="186"/>
      <w:bookmarkEnd w:id="187"/>
    </w:p>
    <w:p w14:paraId="3E9FA776" w14:textId="65A0D028" w:rsidR="009E0C93" w:rsidRPr="00506640" w:rsidRDefault="009E0C93" w:rsidP="000B1F58">
      <w:pPr>
        <w:pStyle w:val="H6"/>
        <w:rPr>
          <w:lang w:eastAsia="zh-CN"/>
        </w:rPr>
      </w:pPr>
      <w:r w:rsidRPr="00506640">
        <w:rPr>
          <w:lang w:eastAsia="zh-CN"/>
        </w:rPr>
        <w:t>6.2.1.3.4.1</w:t>
      </w:r>
      <w:r w:rsidRPr="00506640">
        <w:rPr>
          <w:lang w:eastAsia="zh-CN"/>
        </w:rPr>
        <w:tab/>
        <w:t>Definition</w:t>
      </w:r>
    </w:p>
    <w:p w14:paraId="0DE83728" w14:textId="7513098B" w:rsidR="009E0C93" w:rsidRPr="00506640" w:rsidRDefault="009E0C93" w:rsidP="00D060EE">
      <w:pPr>
        <w:rPr>
          <w:rFonts w:eastAsia="Courier New"/>
        </w:rPr>
      </w:pPr>
      <w:r w:rsidRPr="00506640">
        <w:rPr>
          <w:rFonts w:eastAsia="Courier New"/>
        </w:rPr>
        <w:t xml:space="preserve">The </w:t>
      </w:r>
      <w:bookmarkStart w:id="188" w:name="MCCQCTEMPBM_00000113"/>
      <w:r w:rsidRPr="00506640">
        <w:rPr>
          <w:rFonts w:ascii="Courier New" w:hAnsi="Courier New" w:cs="Courier New"/>
          <w:lang w:eastAsia="zh-CN"/>
        </w:rPr>
        <w:t>ExpectationTarget</w:t>
      </w:r>
      <w:bookmarkEnd w:id="188"/>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189" w:name="MCCQCTEMPBM_00000114"/>
      <w:r w:rsidRPr="00506640">
        <w:rPr>
          <w:rFonts w:ascii="Courier New" w:hAnsi="Courier New" w:cs="Courier New"/>
          <w:lang w:eastAsia="zh-CN"/>
        </w:rPr>
        <w:t>IntentExpectation</w:t>
      </w:r>
      <w:bookmarkEnd w:id="189"/>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77777777" w:rsidR="001C6F7D" w:rsidRPr="00506640" w:rsidRDefault="001C6F7D" w:rsidP="000B1F58">
      <w:pPr>
        <w:pStyle w:val="H6"/>
        <w:rPr>
          <w:lang w:eastAsia="zh-CN"/>
        </w:rPr>
      </w:pPr>
      <w:r w:rsidRPr="00506640">
        <w:rPr>
          <w:lang w:eastAsia="zh-CN"/>
        </w:rPr>
        <w:t>6.2.1.3.4.2</w:t>
      </w:r>
      <w:r w:rsidRPr="00506640">
        <w:rPr>
          <w:lang w:eastAsia="zh-CN"/>
        </w:rPr>
        <w:tab/>
        <w:t>Attributes</w:t>
      </w:r>
    </w:p>
    <w:p w14:paraId="104ED630" w14:textId="70204C84" w:rsidR="001C6F7D" w:rsidRPr="00506640" w:rsidRDefault="001C6F7D" w:rsidP="00D060EE">
      <w:pPr>
        <w:rPr>
          <w:rFonts w:eastAsia="Courier New"/>
        </w:rPr>
      </w:pPr>
      <w:bookmarkStart w:id="190" w:name="MCCQCTEMPBM_00000160"/>
      <w:r w:rsidRPr="00506640">
        <w:rPr>
          <w:rFonts w:eastAsia="Courier New"/>
        </w:rPr>
        <w:t xml:space="preserve">The </w:t>
      </w:r>
      <w:bookmarkStart w:id="191" w:name="MCCQCTEMPBM_00000115"/>
      <w:r w:rsidRPr="00506640">
        <w:rPr>
          <w:rFonts w:ascii="Courier New" w:hAnsi="Courier New" w:cs="Courier New"/>
          <w:lang w:eastAsia="zh-CN"/>
        </w:rPr>
        <w:t>ExpectationTarget</w:t>
      </w:r>
      <w:bookmarkEnd w:id="191"/>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3D7E2C8B" w:rsidR="00BF0860" w:rsidRPr="00506640" w:rsidRDefault="00BF0860" w:rsidP="000B1F58">
      <w:pPr>
        <w:pStyle w:val="TH"/>
        <w:rPr>
          <w:rFonts w:eastAsia="Courier New"/>
        </w:rPr>
      </w:pPr>
      <w:r w:rsidRPr="00506640">
        <w:rPr>
          <w:rFonts w:eastAsia="Courier New"/>
        </w:rPr>
        <w:t>Table 6.2.1.3.4.2-1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0"/>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2" w:name="MCCQCTEMPBM_00000116"/>
            <w:r w:rsidRPr="00506640">
              <w:rPr>
                <w:rFonts w:ascii="Courier New" w:hAnsi="Courier New" w:cs="Courier New"/>
                <w:sz w:val="18"/>
                <w:lang w:eastAsia="zh-CN"/>
              </w:rPr>
              <w:t>targetName</w:t>
            </w:r>
            <w:bookmarkEnd w:id="192"/>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31787637" w:rsidR="009E0C93" w:rsidRPr="00506640" w:rsidRDefault="009E0C93" w:rsidP="000B1F58">
      <w:pPr>
        <w:pStyle w:val="H6"/>
        <w:rPr>
          <w:lang w:eastAsia="zh-CN"/>
        </w:rPr>
      </w:pPr>
      <w:r w:rsidRPr="00506640">
        <w:rPr>
          <w:lang w:eastAsia="zh-CN"/>
        </w:rPr>
        <w:t>6.2.1.3.4.3</w:t>
      </w:r>
      <w:r w:rsidRPr="00506640">
        <w:rPr>
          <w:lang w:eastAsia="zh-CN"/>
        </w:rPr>
        <w:tab/>
        <w:t>Attribute constraints</w:t>
      </w:r>
    </w:p>
    <w:p w14:paraId="3D43FD97" w14:textId="4385FEFF"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74644E0A" w14:textId="5843D671" w:rsidR="009E0C93" w:rsidRPr="00506640" w:rsidRDefault="009E0C93" w:rsidP="002756E6">
      <w:pPr>
        <w:pStyle w:val="Heading5"/>
        <w:rPr>
          <w:lang w:eastAsia="zh-CN"/>
        </w:rPr>
      </w:pPr>
      <w:bookmarkStart w:id="193" w:name="_Toc106192965"/>
      <w:bookmarkStart w:id="194" w:name="_Toc113872173"/>
      <w:r w:rsidRPr="00506640">
        <w:lastRenderedPageBreak/>
        <w:t>6.2.1.3.5</w:t>
      </w:r>
      <w:r w:rsidRPr="00506640">
        <w:tab/>
      </w:r>
      <w:r w:rsidRPr="00506640">
        <w:rPr>
          <w:lang w:eastAsia="zh-CN"/>
        </w:rPr>
        <w:t>Context &lt;&lt;dataType&gt;&gt;</w:t>
      </w:r>
      <w:bookmarkEnd w:id="193"/>
      <w:bookmarkEnd w:id="194"/>
    </w:p>
    <w:p w14:paraId="4712BAB6" w14:textId="58D2489A" w:rsidR="009E0C93" w:rsidRPr="00506640" w:rsidRDefault="009E0C93" w:rsidP="000B1F58">
      <w:pPr>
        <w:pStyle w:val="H6"/>
        <w:rPr>
          <w:lang w:eastAsia="zh-CN"/>
        </w:rPr>
      </w:pPr>
      <w:r w:rsidRPr="00506640">
        <w:rPr>
          <w:lang w:eastAsia="zh-CN"/>
        </w:rPr>
        <w:t>6.2.1.3.5.1</w:t>
      </w:r>
      <w:r w:rsidRPr="00506640">
        <w:rPr>
          <w:lang w:eastAsia="zh-CN"/>
        </w:rPr>
        <w:tab/>
        <w:t>Definition</w:t>
      </w:r>
    </w:p>
    <w:p w14:paraId="3491B34E" w14:textId="423BCBF3" w:rsidR="009E0C93" w:rsidRPr="00506640" w:rsidRDefault="009E0C93" w:rsidP="009E0C93">
      <w:pPr>
        <w:rPr>
          <w:rFonts w:eastAsia="Courier New"/>
        </w:rPr>
      </w:pPr>
      <w:r w:rsidRPr="00506640">
        <w:rPr>
          <w:rFonts w:eastAsia="Courier New"/>
        </w:rPr>
        <w:t>The</w:t>
      </w:r>
      <w:bookmarkStart w:id="195" w:name="MCCQCTEMPBM_00000117"/>
      <w:r w:rsidR="00FC2A1C" w:rsidRPr="00506640">
        <w:rPr>
          <w:rFonts w:eastAsia="Courier New"/>
        </w:rPr>
        <w:t xml:space="preserve"> </w:t>
      </w:r>
      <w:r w:rsidRPr="00506640">
        <w:rPr>
          <w:rFonts w:ascii="Courier New" w:hAnsi="Courier New" w:cs="Courier New"/>
          <w:lang w:eastAsia="zh-CN"/>
        </w:rPr>
        <w:t>Context</w:t>
      </w:r>
      <w:bookmarkEnd w:id="195"/>
      <w:r w:rsidRPr="00506640">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506640" w:rsidRDefault="009E0C93" w:rsidP="000B1F58">
      <w:pPr>
        <w:pStyle w:val="H6"/>
        <w:rPr>
          <w:lang w:eastAsia="zh-CN"/>
        </w:rPr>
      </w:pPr>
      <w:r w:rsidRPr="00506640">
        <w:rPr>
          <w:lang w:eastAsia="zh-CN"/>
        </w:rPr>
        <w:t>6.2.1.3.5.2</w:t>
      </w:r>
      <w:r w:rsidRPr="00506640">
        <w:rPr>
          <w:lang w:eastAsia="zh-CN"/>
        </w:rPr>
        <w:tab/>
        <w:t>Attributes</w:t>
      </w:r>
    </w:p>
    <w:p w14:paraId="7C599944" w14:textId="53F4A528" w:rsidR="009E0C93" w:rsidRPr="00506640" w:rsidRDefault="009E0C93" w:rsidP="00D060EE">
      <w:pPr>
        <w:rPr>
          <w:rFonts w:eastAsia="Courier New"/>
        </w:rPr>
      </w:pPr>
      <w:bookmarkStart w:id="196" w:name="MCCQCTEMPBM_00000161"/>
      <w:r w:rsidRPr="00506640">
        <w:rPr>
          <w:rFonts w:eastAsia="Courier New"/>
        </w:rPr>
        <w:t xml:space="preserve">The </w:t>
      </w:r>
      <w:bookmarkStart w:id="197" w:name="MCCQCTEMPBM_00000118"/>
      <w:r w:rsidRPr="00506640">
        <w:rPr>
          <w:rFonts w:ascii="Courier New" w:hAnsi="Courier New" w:cs="Courier New"/>
          <w:sz w:val="22"/>
          <w:lang w:eastAsia="zh-CN"/>
        </w:rPr>
        <w:t>Context</w:t>
      </w:r>
      <w:bookmarkEnd w:id="197"/>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550195F" w:rsidR="00FC2A1C" w:rsidRPr="00506640" w:rsidRDefault="00FC2A1C" w:rsidP="000B1F58">
      <w:pPr>
        <w:pStyle w:val="TH"/>
        <w:rPr>
          <w:rFonts w:eastAsia="Courier New"/>
        </w:rPr>
      </w:pPr>
      <w:r w:rsidRPr="00506640">
        <w:rPr>
          <w:rFonts w:eastAsia="Courier New"/>
        </w:rPr>
        <w:t>Table 6.2.1.3.5.2-1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6"/>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198" w:name="MCCQCTEMPBM_00000119"/>
            <w:r w:rsidRPr="00506640">
              <w:rPr>
                <w:rFonts w:ascii="Courier New" w:hAnsi="Courier New" w:cs="Courier New"/>
                <w:sz w:val="18"/>
                <w:lang w:eastAsia="zh-CN"/>
              </w:rPr>
              <w:t>contextAttribute</w:t>
            </w:r>
            <w:bookmarkEnd w:id="198"/>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71089099" w:rsidR="009E0C93" w:rsidRPr="00506640" w:rsidRDefault="009E0C93" w:rsidP="000B1F58">
      <w:pPr>
        <w:pStyle w:val="H6"/>
        <w:rPr>
          <w:lang w:eastAsia="zh-CN"/>
        </w:rPr>
      </w:pPr>
      <w:r w:rsidRPr="00506640">
        <w:rPr>
          <w:lang w:eastAsia="zh-CN"/>
        </w:rPr>
        <w:t>6.2.1.3.5.3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3A5A7E96" w:rsidR="001C6F7D" w:rsidRPr="00506640" w:rsidRDefault="001C6F7D" w:rsidP="00357ADA">
      <w:pPr>
        <w:pStyle w:val="Heading5"/>
        <w:rPr>
          <w:rFonts w:eastAsia="SimSun"/>
          <w:lang w:eastAsia="zh-CN"/>
        </w:rPr>
      </w:pPr>
      <w:bookmarkStart w:id="199" w:name="_Toc106192966"/>
      <w:bookmarkStart w:id="200" w:name="_Toc113872174"/>
      <w:r w:rsidRPr="00506640">
        <w:rPr>
          <w:rFonts w:eastAsia="SimSun"/>
        </w:rPr>
        <w:t>6.2.1.3.6</w:t>
      </w:r>
      <w:r w:rsidRPr="00506640">
        <w:rPr>
          <w:rFonts w:eastAsia="SimSun"/>
        </w:rPr>
        <w:tab/>
      </w:r>
      <w:r w:rsidRPr="00506640">
        <w:rPr>
          <w:rFonts w:eastAsia="SimSun"/>
          <w:lang w:eastAsia="zh-CN"/>
        </w:rPr>
        <w:t>FulfilmentInfo &lt;&lt; dataType &gt;&gt;</w:t>
      </w:r>
      <w:bookmarkEnd w:id="199"/>
      <w:bookmarkEnd w:id="200"/>
    </w:p>
    <w:p w14:paraId="59CAD98F" w14:textId="77777777" w:rsidR="001C6F7D" w:rsidRPr="00506640" w:rsidRDefault="001C6F7D" w:rsidP="002071D6">
      <w:pPr>
        <w:pStyle w:val="H6"/>
        <w:rPr>
          <w:rFonts w:eastAsia="SimSun"/>
          <w:lang w:eastAsia="zh-CN"/>
        </w:rPr>
      </w:pPr>
      <w:r w:rsidRPr="00506640">
        <w:rPr>
          <w:rFonts w:eastAsia="SimSun"/>
          <w:lang w:eastAsia="zh-CN"/>
        </w:rPr>
        <w:t>6.2.1.3.6.1</w:t>
      </w:r>
      <w:r w:rsidRPr="00506640">
        <w:rPr>
          <w:rFonts w:eastAsia="SimSun"/>
          <w:lang w:eastAsia="zh-CN"/>
        </w:rPr>
        <w:tab/>
        <w:t>Definition</w:t>
      </w:r>
    </w:p>
    <w:p w14:paraId="56091DC3" w14:textId="2F44C7BB"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1BAE472A"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1" w:name="MCCQCTEMPBM_00000120"/>
      <w:r w:rsidRPr="00506640">
        <w:rPr>
          <w:rFonts w:ascii="Courier New" w:eastAsia="SimSun" w:hAnsi="Courier New" w:cs="Courier New"/>
          <w:bCs/>
          <w:lang w:eastAsia="zh-CN"/>
        </w:rPr>
        <w:t>fulfilmentStatus</w:t>
      </w:r>
      <w:bookmarkEnd w:id="201"/>
      <w:r w:rsidRPr="00506640">
        <w:rPr>
          <w:rFonts w:eastAsia="DengXian"/>
        </w:rPr>
        <w:t xml:space="preserve"> field indicates whether the intent is fulfilled or not fulfilled. The possible values of the fulfilment include:</w:t>
      </w:r>
    </w:p>
    <w:p w14:paraId="2386AA0E" w14:textId="66A7E3BC" w:rsidR="001C6F7D" w:rsidRPr="00506640" w:rsidRDefault="00357ADA" w:rsidP="00357ADA">
      <w:pPr>
        <w:pStyle w:val="B1"/>
        <w:rPr>
          <w:rFonts w:eastAsia="DengXian"/>
        </w:rPr>
      </w:pPr>
      <w:bookmarkStart w:id="202"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2"/>
      <w:r w:rsidR="001C6F7D" w:rsidRPr="00506640">
        <w:rPr>
          <w:rFonts w:eastAsia="DengXian"/>
        </w:rPr>
        <w:t xml:space="preserve">: This is the default status for any aspect of the intent and the </w:t>
      </w:r>
      <w:bookmarkStart w:id="203" w:name="MCCQCTEMPBM_00000122"/>
      <w:r w:rsidR="001C6F7D" w:rsidRPr="00506640">
        <w:rPr>
          <w:rFonts w:ascii="Courier New" w:eastAsia="SimSun" w:hAnsi="Courier New" w:cs="Courier New"/>
          <w:bCs/>
          <w:lang w:eastAsia="zh-CN"/>
        </w:rPr>
        <w:t>fulfilmentStatus</w:t>
      </w:r>
      <w:bookmarkEnd w:id="203"/>
      <w:r w:rsidR="001C6F7D" w:rsidRPr="00506640">
        <w:rPr>
          <w:rFonts w:eastAsia="DengXian"/>
        </w:rPr>
        <w:t xml:space="preserve"> remains as "</w:t>
      </w:r>
      <w:bookmarkStart w:id="204" w:name="MCCQCTEMPBM_00000123"/>
      <w:r w:rsidR="001C6F7D" w:rsidRPr="00506640">
        <w:rPr>
          <w:rFonts w:ascii="Courier New" w:eastAsia="SimSun" w:hAnsi="Courier New" w:cs="Courier New"/>
          <w:bCs/>
          <w:lang w:eastAsia="zh-CN"/>
        </w:rPr>
        <w:t>NOTFULFILLED</w:t>
      </w:r>
      <w:bookmarkEnd w:id="204"/>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435FD965" w:rsidR="001C6F7D" w:rsidRPr="00506640" w:rsidRDefault="00357ADA" w:rsidP="00357ADA">
      <w:pPr>
        <w:pStyle w:val="B1"/>
        <w:rPr>
          <w:rFonts w:eastAsia="DengXian"/>
        </w:rPr>
      </w:pPr>
      <w:bookmarkStart w:id="205"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05"/>
      <w:r w:rsidR="001C6F7D"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06" w:name="MCCQCTEMPBM_00000125"/>
      <w:r w:rsidRPr="00506640">
        <w:rPr>
          <w:rFonts w:ascii="Courier New" w:eastAsia="SimSun" w:hAnsi="Courier New" w:cs="Courier New"/>
          <w:bCs/>
          <w:lang w:eastAsia="zh-CN"/>
        </w:rPr>
        <w:t>NOTFULFILLED</w:t>
      </w:r>
      <w:bookmarkEnd w:id="206"/>
      <w:r w:rsidRPr="00506640">
        <w:rPr>
          <w:rFonts w:eastAsia="DengXian"/>
        </w:rPr>
        <w:t xml:space="preserve"> status may have multiple explanations and related states. These different progress states and conditions are recorded in the </w:t>
      </w:r>
      <w:bookmarkStart w:id="207" w:name="MCCQCTEMPBM_00000126"/>
      <w:r w:rsidRPr="00506640">
        <w:rPr>
          <w:rFonts w:ascii="Courier New" w:eastAsia="SimSun" w:hAnsi="Courier New" w:cs="Courier New"/>
          <w:bCs/>
          <w:lang w:eastAsia="zh-CN"/>
        </w:rPr>
        <w:t>notFulfilledState</w:t>
      </w:r>
      <w:bookmarkEnd w:id="207"/>
      <w:r w:rsidRPr="00506640">
        <w:rPr>
          <w:rFonts w:eastAsia="DengXian"/>
        </w:rPr>
        <w:t xml:space="preserve"> field. The possible values of the </w:t>
      </w:r>
      <w:bookmarkStart w:id="208" w:name="MCCQCTEMPBM_00000127"/>
      <w:r w:rsidRPr="00506640">
        <w:rPr>
          <w:rFonts w:ascii="Courier New" w:eastAsia="SimSun" w:hAnsi="Courier New" w:cs="Courier New"/>
          <w:bCs/>
          <w:lang w:eastAsia="zh-CN"/>
        </w:rPr>
        <w:t>notFulfilledState</w:t>
      </w:r>
      <w:bookmarkEnd w:id="208"/>
      <w:r w:rsidRPr="00506640">
        <w:rPr>
          <w:rFonts w:eastAsia="DengXian"/>
        </w:rPr>
        <w:t xml:space="preserve"> include:</w:t>
      </w:r>
    </w:p>
    <w:p w14:paraId="3D6D59CC" w14:textId="5BD09D95" w:rsidR="001C6F7D" w:rsidRPr="00506640" w:rsidRDefault="00357ADA" w:rsidP="00357ADA">
      <w:pPr>
        <w:pStyle w:val="B1"/>
        <w:rPr>
          <w:rFonts w:eastAsia="DengXian"/>
        </w:rPr>
      </w:pPr>
      <w:bookmarkStart w:id="209"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09"/>
      <w:r w:rsidR="001C6F7D" w:rsidRPr="00506640">
        <w:rPr>
          <w:rFonts w:eastAsia="DengXian"/>
        </w:rPr>
        <w:t xml:space="preserve">: this is the default status and is the initial </w:t>
      </w:r>
      <w:bookmarkStart w:id="210" w:name="MCCQCTEMPBM_00000129"/>
      <w:r w:rsidR="001C6F7D" w:rsidRPr="00506640">
        <w:rPr>
          <w:rFonts w:ascii="Courier New" w:eastAsia="SimSun" w:hAnsi="Courier New" w:cs="Courier New"/>
          <w:bCs/>
          <w:lang w:eastAsia="zh-CN"/>
        </w:rPr>
        <w:t>notFulfilledState</w:t>
      </w:r>
      <w:bookmarkEnd w:id="210"/>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1"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1"/>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2"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2"/>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3"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3"/>
      <w:r w:rsidR="001C6F7D" w:rsidRPr="00506640">
        <w:rPr>
          <w:rFonts w:eastAsia="DengXian"/>
        </w:rPr>
        <w:t xml:space="preserve">: this is the state if the MnS producer decides to suspect the fulfilment of the intent, expectation or target for whatever reason. This </w:t>
      </w:r>
      <w:bookmarkStart w:id="214" w:name="MCCQCTEMPBM_00000133"/>
      <w:r w:rsidR="001C6F7D" w:rsidRPr="00506640">
        <w:rPr>
          <w:rFonts w:ascii="Courier New" w:eastAsia="SimSun" w:hAnsi="Courier New" w:cs="Courier New"/>
          <w:bCs/>
          <w:lang w:eastAsia="zh-CN"/>
        </w:rPr>
        <w:t>notFulfilledState</w:t>
      </w:r>
      <w:bookmarkEnd w:id="214"/>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15" w:name="MCCQCTEMPBM_00000134"/>
      <w:r w:rsidRPr="00506640">
        <w:rPr>
          <w:rFonts w:eastAsia="SimSun"/>
          <w:bCs/>
          <w:lang w:eastAsia="zh-CN"/>
        </w:rPr>
        <w:lastRenderedPageBreak/>
        <w:t>-</w:t>
      </w:r>
      <w:r w:rsidRPr="00506640">
        <w:rPr>
          <w:rFonts w:eastAsia="SimSun"/>
          <w:bCs/>
          <w:lang w:eastAsia="zh-CN"/>
        </w:rPr>
        <w:tab/>
      </w:r>
      <w:r w:rsidR="001C6F7D" w:rsidRPr="00506640">
        <w:rPr>
          <w:rFonts w:ascii="Courier New" w:eastAsia="SimSun" w:hAnsi="Courier New" w:cs="Courier New"/>
          <w:bCs/>
          <w:lang w:eastAsia="zh-CN"/>
        </w:rPr>
        <w:t>TERMINATED</w:t>
      </w:r>
      <w:bookmarkEnd w:id="215"/>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16"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16"/>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6034F830"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17" w:name="MCCQCTEMPBM_00000136"/>
      <w:r w:rsidRPr="00506640">
        <w:rPr>
          <w:rFonts w:ascii="Courier New" w:eastAsia="SimSun" w:hAnsi="Courier New" w:cs="Courier New"/>
          <w:bCs/>
          <w:lang w:eastAsia="zh-CN"/>
        </w:rPr>
        <w:t>"SUSPENDED"</w:t>
      </w:r>
      <w:bookmarkEnd w:id="217"/>
      <w:r w:rsidRPr="00506640">
        <w:rPr>
          <w:rFonts w:eastAsia="DengXian"/>
        </w:rPr>
        <w:t xml:space="preserve"> and the "</w:t>
      </w:r>
      <w:bookmarkStart w:id="218" w:name="MCCQCTEMPBM_00000137"/>
      <w:r w:rsidRPr="00506640">
        <w:rPr>
          <w:rFonts w:ascii="Courier New" w:eastAsia="SimSun" w:hAnsi="Courier New" w:cs="Courier New"/>
          <w:bCs/>
          <w:lang w:eastAsia="zh-CN"/>
        </w:rPr>
        <w:t>FULFILMENTFAILED</w:t>
      </w:r>
      <w:bookmarkEnd w:id="218"/>
      <w:r w:rsidRPr="00506640">
        <w:rPr>
          <w:rFonts w:eastAsia="DengXian"/>
        </w:rPr>
        <w:t xml:space="preserve">" </w:t>
      </w:r>
      <w:bookmarkStart w:id="219" w:name="MCCQCTEMPBM_00000138"/>
      <w:r w:rsidRPr="00506640">
        <w:rPr>
          <w:rFonts w:ascii="Courier New" w:eastAsia="SimSun" w:hAnsi="Courier New" w:cs="Courier New"/>
          <w:bCs/>
          <w:sz w:val="18"/>
          <w:lang w:eastAsia="zh-CN"/>
        </w:rPr>
        <w:t>notFulfilledStates</w:t>
      </w:r>
      <w:bookmarkEnd w:id="219"/>
      <w:r w:rsidRPr="00506640">
        <w:rPr>
          <w:rFonts w:eastAsia="DengXian"/>
        </w:rPr>
        <w:t xml:space="preserve">), the </w:t>
      </w:r>
      <w:bookmarkStart w:id="220" w:name="MCCQCTEMPBM_00000139"/>
      <w:r w:rsidRPr="00506640">
        <w:rPr>
          <w:rFonts w:ascii="Courier New" w:eastAsia="SimSun" w:hAnsi="Courier New" w:cs="Courier New"/>
          <w:bCs/>
          <w:sz w:val="18"/>
          <w:lang w:eastAsia="zh-CN"/>
        </w:rPr>
        <w:t>notFulfilledState</w:t>
      </w:r>
      <w:bookmarkEnd w:id="220"/>
      <w:r w:rsidRPr="00506640">
        <w:rPr>
          <w:rFonts w:eastAsia="DengXian"/>
        </w:rPr>
        <w:t xml:space="preserve"> should be supported by extra information describing or related to the state. This extra information is recorded into the </w:t>
      </w:r>
      <w:bookmarkStart w:id="221" w:name="MCCQCTEMPBM_00000140"/>
      <w:r w:rsidRPr="00506640">
        <w:rPr>
          <w:rFonts w:ascii="Courier New" w:eastAsia="SimSun" w:hAnsi="Courier New" w:cs="Courier New"/>
          <w:bCs/>
          <w:sz w:val="18"/>
          <w:lang w:eastAsia="zh-CN"/>
        </w:rPr>
        <w:t>notFulfilledReasons</w:t>
      </w:r>
      <w:bookmarkEnd w:id="221"/>
      <w:r w:rsidRPr="00506640">
        <w:rPr>
          <w:rFonts w:eastAsia="DengXian"/>
        </w:rPr>
        <w:t xml:space="preserve"> field.</w:t>
      </w:r>
    </w:p>
    <w:p w14:paraId="3C3CDDBA" w14:textId="77777777" w:rsidR="001C6F7D" w:rsidRPr="00506640" w:rsidRDefault="001C6F7D" w:rsidP="002071D6">
      <w:pPr>
        <w:pStyle w:val="H6"/>
        <w:rPr>
          <w:rFonts w:eastAsia="SimSun"/>
          <w:lang w:eastAsia="zh-CN"/>
        </w:rPr>
      </w:pPr>
      <w:r w:rsidRPr="00506640">
        <w:rPr>
          <w:rFonts w:eastAsia="SimSun"/>
          <w:lang w:eastAsia="zh-CN"/>
        </w:rPr>
        <w:t>6.2.1.3.6.2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2" w:name="MCCQCTEMPBM_00000162"/>
      <w:r w:rsidRPr="00506640">
        <w:rPr>
          <w:rFonts w:eastAsia="DengXian"/>
        </w:rPr>
        <w:t xml:space="preserve">The </w:t>
      </w:r>
      <w:bookmarkStart w:id="223" w:name="MCCQCTEMPBM_00000141"/>
      <w:r w:rsidRPr="00506640">
        <w:rPr>
          <w:rFonts w:ascii="Courier New" w:eastAsia="SimSun" w:hAnsi="Courier New" w:cs="Courier New"/>
          <w:sz w:val="22"/>
          <w:lang w:eastAsia="zh-CN"/>
        </w:rPr>
        <w:t xml:space="preserve">FulfilmentInfo </w:t>
      </w:r>
      <w:bookmarkEnd w:id="223"/>
      <w:r w:rsidRPr="00506640">
        <w:rPr>
          <w:rFonts w:eastAsia="DengXian"/>
        </w:rPr>
        <w:t>includes the following attributes</w:t>
      </w:r>
      <w:r w:rsidR="00FC2A1C" w:rsidRPr="00506640">
        <w:rPr>
          <w:rFonts w:eastAsia="DengXian"/>
        </w:rPr>
        <w:t>.</w:t>
      </w:r>
    </w:p>
    <w:p w14:paraId="3F33947B" w14:textId="6294C056" w:rsidR="00FC2A1C" w:rsidRPr="00506640" w:rsidRDefault="00FC2A1C" w:rsidP="000B1F58">
      <w:pPr>
        <w:pStyle w:val="TH"/>
        <w:rPr>
          <w:rFonts w:eastAsia="DengXian"/>
        </w:rPr>
      </w:pPr>
      <w:r w:rsidRPr="00506640">
        <w:rPr>
          <w:rFonts w:eastAsia="DengXian"/>
        </w:rPr>
        <w:t>Table 6.2.1.3.6.2-1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2"/>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4" w:name="MCCQCTEMPBM_00000142"/>
            <w:r w:rsidRPr="00506640">
              <w:rPr>
                <w:rFonts w:ascii="Courier New" w:eastAsia="SimSun" w:hAnsi="Courier New" w:cs="Courier New"/>
                <w:bCs/>
                <w:sz w:val="18"/>
                <w:lang w:eastAsia="zh-CN"/>
              </w:rPr>
              <w:t>fulfilmentStatus</w:t>
            </w:r>
            <w:bookmarkEnd w:id="224"/>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77777777" w:rsidR="001C6F7D" w:rsidRPr="00506640" w:rsidRDefault="001C6F7D" w:rsidP="002071D6">
      <w:pPr>
        <w:pStyle w:val="H6"/>
        <w:rPr>
          <w:lang w:eastAsia="zh-CN"/>
        </w:rPr>
      </w:pPr>
      <w:r w:rsidRPr="00506640">
        <w:rPr>
          <w:rFonts w:eastAsia="SimSun"/>
          <w:lang w:eastAsia="zh-CN"/>
        </w:rPr>
        <w:t>6.2.1.3.6.3</w:t>
      </w:r>
      <w:r w:rsidRPr="00506640">
        <w:rPr>
          <w:rFonts w:eastAsia="SimSun"/>
          <w:lang w:eastAsia="zh-CN"/>
        </w:rPr>
        <w:tab/>
        <w:t>Attribute constraints</w:t>
      </w:r>
    </w:p>
    <w:p w14:paraId="4EDB0EBB" w14:textId="31FF7F43" w:rsidR="001C6F7D" w:rsidRPr="00506640" w:rsidRDefault="00FC2A1C" w:rsidP="000B1F58">
      <w:pPr>
        <w:pStyle w:val="TH"/>
        <w:rPr>
          <w:rFonts w:eastAsiaTheme="minorEastAsia"/>
          <w:lang w:eastAsia="zh-CN"/>
        </w:rPr>
      </w:pPr>
      <w:bookmarkStart w:id="225" w:name="MCCQCTEMPBM_00000163"/>
      <w:r w:rsidRPr="00506640">
        <w:rPr>
          <w:rFonts w:eastAsiaTheme="minorEastAsia"/>
          <w:lang w:eastAsia="zh-CN"/>
        </w:rPr>
        <w:t>Table 6.2.1.3.6.3-1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25"/>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26"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26"/>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77777777" w:rsidR="00097EAB" w:rsidRPr="00506640" w:rsidRDefault="00097EAB" w:rsidP="00097EAB">
      <w:pPr>
        <w:rPr>
          <w:rFonts w:eastAsia="Courier New"/>
          <w:lang w:eastAsia="zh-CN"/>
        </w:rPr>
      </w:pPr>
    </w:p>
    <w:p w14:paraId="25371C0B" w14:textId="77777777" w:rsidR="001C6F7D" w:rsidRPr="00506640" w:rsidRDefault="001C6F7D" w:rsidP="00357ADA">
      <w:pPr>
        <w:pStyle w:val="Heading4"/>
        <w:rPr>
          <w:rFonts w:eastAsia="SimSun"/>
        </w:rPr>
      </w:pPr>
      <w:bookmarkStart w:id="227" w:name="_Toc106192967"/>
      <w:bookmarkStart w:id="228" w:name="_Toc113872175"/>
      <w:r w:rsidRPr="00506640">
        <w:rPr>
          <w:rFonts w:eastAsia="SimSun"/>
        </w:rPr>
        <w:t>6.2.1.4</w:t>
      </w:r>
      <w:r w:rsidRPr="00506640">
        <w:rPr>
          <w:rFonts w:eastAsia="SimSun"/>
        </w:rPr>
        <w:tab/>
        <w:t>Attribute definition</w:t>
      </w:r>
      <w:bookmarkEnd w:id="227"/>
      <w:bookmarkEnd w:id="228"/>
    </w:p>
    <w:p w14:paraId="4E3BA1CB" w14:textId="57CBE494" w:rsidR="001C6F7D" w:rsidRPr="00506640" w:rsidRDefault="00FC2A1C" w:rsidP="000B1F58">
      <w:pPr>
        <w:pStyle w:val="TH"/>
        <w:rPr>
          <w:rFonts w:eastAsia="SimSun"/>
        </w:rPr>
      </w:pPr>
      <w:bookmarkStart w:id="229"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1C6F7D" w:rsidRPr="00506640" w14:paraId="7EBDF71C" w14:textId="77777777" w:rsidTr="00FC2A1C">
        <w:trPr>
          <w:tblHeader/>
          <w:jc w:val="center"/>
        </w:trPr>
        <w:tc>
          <w:tcPr>
            <w:tcW w:w="1480" w:type="pct"/>
            <w:shd w:val="clear" w:color="auto" w:fill="D9D9D9"/>
            <w:hideMark/>
          </w:tcPr>
          <w:bookmarkEnd w:id="229"/>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1C6F7D"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0" w:name="MCCQCTEMPBM_00000144"/>
            <w:r w:rsidRPr="00506640">
              <w:rPr>
                <w:rFonts w:ascii="Courier New" w:eastAsia="Courier New" w:hAnsi="Courier New" w:cs="Courier New"/>
                <w:lang w:eastAsia="zh-CN"/>
              </w:rPr>
              <w:t>userLabel</w:t>
            </w:r>
            <w:bookmarkEnd w:id="230"/>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1"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1"/>
          </w:p>
        </w:tc>
      </w:tr>
      <w:tr w:rsidR="001C6F7D"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2" w:name="OLE_LINK102"/>
            <w:bookmarkStart w:id="233" w:name="OLE_LINK104"/>
            <w:r w:rsidRPr="00506640">
              <w:rPr>
                <w:rFonts w:ascii="Courier New" w:eastAsia="Courier New" w:hAnsi="Courier New" w:cs="Courier New"/>
                <w:szCs w:val="18"/>
                <w:lang w:eastAsia="zh-CN"/>
              </w:rPr>
              <w:t>Expectation</w:t>
            </w:r>
            <w:bookmarkEnd w:id="232"/>
            <w:bookmarkEnd w:id="233"/>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34" w:name="OLE_LINK84"/>
            <w:bookmarkStart w:id="235" w:name="OLE_LINK85"/>
            <w:bookmarkStart w:id="236"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37"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37"/>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34"/>
          <w:bookmarkEnd w:id="235"/>
          <w:bookmarkEnd w:id="236"/>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1C6F7D"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4AD2B3B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47C49C3E"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4DE1695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1A16B3EE" w14:textId="77777777" w:rsidTr="00FC2A1C">
        <w:trPr>
          <w:jc w:val="center"/>
        </w:trPr>
        <w:tc>
          <w:tcPr>
            <w:tcW w:w="1480" w:type="pct"/>
          </w:tcPr>
          <w:p w14:paraId="1909B85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38"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38"/>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66E1F83C"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0657A05" w14:textId="77777777" w:rsidTr="00FC2A1C">
        <w:trPr>
          <w:jc w:val="center"/>
        </w:trPr>
        <w:tc>
          <w:tcPr>
            <w:tcW w:w="1480" w:type="pct"/>
          </w:tcPr>
          <w:p w14:paraId="6C7DC9B5" w14:textId="6BE1129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289024B7"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74DE703" w14:textId="122F755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02A45561" w14:textId="7576F2D4"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AC157DB" w14:textId="2B71F19F" w:rsidR="001C6F7D" w:rsidRPr="00506640" w:rsidRDefault="001C6F7D" w:rsidP="00FC2A1C">
            <w:pPr>
              <w:pStyle w:val="TAL"/>
              <w:keepNext w:val="0"/>
              <w:rPr>
                <w:rFonts w:eastAsia="Courier New"/>
              </w:rPr>
            </w:pPr>
            <w:r w:rsidRPr="00506640">
              <w:rPr>
                <w:rFonts w:eastAsia="Courier New"/>
              </w:rPr>
              <w:t>A</w:t>
            </w:r>
            <w:r w:rsidR="00D060EE" w:rsidRPr="00506640">
              <w:rPr>
                <w:rFonts w:eastAsia="Courier New"/>
              </w:rPr>
              <w:t xml:space="preserve"> </w:t>
            </w:r>
            <w:r w:rsidRPr="00506640">
              <w:rPr>
                <w:rFonts w:eastAsia="Courier New"/>
              </w:rPr>
              <w:t>user-friendly</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user</w:t>
            </w:r>
            <w:r w:rsidR="00D060EE" w:rsidRPr="00506640">
              <w:rPr>
                <w:rFonts w:eastAsia="Courier New"/>
              </w:rPr>
              <w:t xml:space="preserve"> </w:t>
            </w:r>
            <w:r w:rsidRPr="00506640">
              <w:rPr>
                <w:rFonts w:eastAsia="Courier New"/>
              </w:rPr>
              <w:t>assignable)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9FB11B4" w14:textId="03E2B78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202E6DA9"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6120E6C7"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targets</w:t>
            </w:r>
            <w:r w:rsidR="00D060EE" w:rsidRPr="00506640">
              <w:rPr>
                <w:rFonts w:eastAsia="Courier New"/>
              </w:rPr>
              <w:t xml:space="preserve"> </w:t>
            </w:r>
            <w:r w:rsidRPr="00506640">
              <w:rPr>
                <w:rFonts w:eastAsia="Courier New"/>
              </w:rPr>
              <w:t>values</w:t>
            </w:r>
          </w:p>
          <w:p w14:paraId="51911245" w14:textId="77777777" w:rsidR="001C6F7D" w:rsidRPr="00506640" w:rsidRDefault="001C6F7D" w:rsidP="00FC2A1C">
            <w:pPr>
              <w:pStyle w:val="TAL"/>
              <w:keepNext w:val="0"/>
              <w:rPr>
                <w:rFonts w:eastAsia="Courier New"/>
              </w:rPr>
            </w:pPr>
          </w:p>
          <w:p w14:paraId="4576CFF6" w14:textId="3383CDC3"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Ensure</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lastRenderedPageBreak/>
              <w:t>expectationObject</w:t>
            </w:r>
          </w:p>
        </w:tc>
        <w:tc>
          <w:tcPr>
            <w:tcW w:w="2686" w:type="pct"/>
          </w:tcPr>
          <w:p w14:paraId="590448CC" w14:textId="3F10843F"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3035312A"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01A529B1"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ECAB6BD" w14:textId="77777777" w:rsidTr="00FC2A1C">
        <w:trPr>
          <w:jc w:val="center"/>
        </w:trPr>
        <w:tc>
          <w:tcPr>
            <w:tcW w:w="1480" w:type="pct"/>
          </w:tcPr>
          <w:p w14:paraId="001FABC9"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expectionTargets</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10C4A8B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3F133947" w14:textId="4E16643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7573C5E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EE764D4" w14:textId="77777777" w:rsidR="00FC2A1C"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less</w:t>
            </w:r>
            <w:r w:rsidR="00D060EE" w:rsidRPr="00506640">
              <w:rPr>
                <w:rFonts w:eastAsia="Courier New"/>
              </w:rPr>
              <w:t xml:space="preserve"> </w:t>
            </w:r>
            <w:r w:rsidRPr="00506640">
              <w:rPr>
                <w:rFonts w:eastAsia="Courier New"/>
              </w:rPr>
              <w:t>than;</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greater</w:t>
            </w:r>
            <w:r w:rsidR="00D060EE" w:rsidRPr="00506640">
              <w:rPr>
                <w:rFonts w:eastAsia="Courier New"/>
              </w:rPr>
              <w:t xml:space="preserve"> </w:t>
            </w:r>
            <w:r w:rsidRPr="00506640">
              <w:rPr>
                <w:rFonts w:eastAsia="Courier New"/>
              </w:rPr>
              <w:t>than:</w:t>
            </w:r>
          </w:p>
          <w:p w14:paraId="7F054DB4" w14:textId="05FCFB07" w:rsidR="00FC2A1C" w:rsidRPr="00506640" w:rsidRDefault="00FC2A1C" w:rsidP="00FC2A1C">
            <w:pPr>
              <w:pStyle w:val="TAL"/>
              <w:keepNext w:val="0"/>
              <w:ind w:left="692" w:hanging="425"/>
              <w:rPr>
                <w:rFonts w:eastAsia="Courier New"/>
              </w:rPr>
            </w:pPr>
            <w:r w:rsidRPr="00506640">
              <w:rPr>
                <w:rFonts w:eastAsia="Courier New"/>
              </w:rPr>
              <w:t>-</w:t>
            </w:r>
            <w:r w:rsidRPr="00506640">
              <w:rPr>
                <w:rFonts w:eastAsia="Courier New"/>
              </w:rPr>
              <w:tab/>
            </w:r>
            <w:r w:rsidR="001C6F7D" w:rsidRPr="00506640">
              <w:rPr>
                <w:rFonts w:eastAsia="Courier New"/>
              </w:rPr>
              <w:t>"is</w:t>
            </w:r>
            <w:r w:rsidR="00D060EE" w:rsidRPr="00506640">
              <w:rPr>
                <w:rFonts w:eastAsia="Courier New"/>
              </w:rPr>
              <w:t xml:space="preserve"> </w:t>
            </w:r>
            <w:r w:rsidR="001C6F7D" w:rsidRPr="00506640">
              <w:rPr>
                <w:rFonts w:eastAsia="Courier New"/>
              </w:rPr>
              <w:t>within</w:t>
            </w:r>
            <w:r w:rsidR="00D060EE" w:rsidRPr="00506640">
              <w:rPr>
                <w:rFonts w:eastAsia="Courier New"/>
              </w:rPr>
              <w:t xml:space="preserve"> </w:t>
            </w:r>
            <w:r w:rsidR="001C6F7D" w:rsidRPr="00506640">
              <w:rPr>
                <w:rFonts w:eastAsia="Courier New"/>
              </w:rPr>
              <w:t>the</w:t>
            </w:r>
            <w:r w:rsidR="00D060EE" w:rsidRPr="00506640">
              <w:rPr>
                <w:rFonts w:eastAsia="Courier New"/>
              </w:rPr>
              <w:t xml:space="preserve"> </w:t>
            </w:r>
            <w:r w:rsidR="001C6F7D" w:rsidRPr="00506640">
              <w:rPr>
                <w:rFonts w:eastAsia="Courier New"/>
              </w:rPr>
              <w:t>range";</w:t>
            </w:r>
          </w:p>
          <w:p w14:paraId="3985BD2C" w14:textId="2AAB2C47" w:rsidR="001C6F7D" w:rsidRPr="00506640" w:rsidRDefault="00FC2A1C" w:rsidP="000B1F58">
            <w:pPr>
              <w:pStyle w:val="TAL"/>
              <w:keepNext w:val="0"/>
              <w:ind w:left="692" w:hanging="425"/>
              <w:rPr>
                <w:rFonts w:eastAsia="Courier New"/>
              </w:rPr>
            </w:pPr>
            <w:r w:rsidRPr="00506640">
              <w:rPr>
                <w:rFonts w:eastAsia="Courier New"/>
              </w:rPr>
              <w:t>-</w:t>
            </w:r>
            <w:r w:rsidRPr="00506640">
              <w:rPr>
                <w:rFonts w:eastAsia="Courier New"/>
              </w:rPr>
              <w:tab/>
            </w:r>
            <w:r w:rsidR="001C6F7D" w:rsidRPr="00506640">
              <w:rPr>
                <w:rFonts w:eastAsia="Courier New"/>
              </w:rPr>
              <w:t>"is</w:t>
            </w:r>
            <w:r w:rsidR="00D060EE" w:rsidRPr="00506640">
              <w:rPr>
                <w:rFonts w:eastAsia="Courier New"/>
              </w:rPr>
              <w:t xml:space="preserve"> </w:t>
            </w:r>
            <w:r w:rsidR="001C6F7D" w:rsidRPr="00506640">
              <w:rPr>
                <w:rFonts w:eastAsia="Courier New"/>
              </w:rPr>
              <w:t>outside</w:t>
            </w:r>
            <w:r w:rsidR="00D060EE" w:rsidRPr="00506640">
              <w:rPr>
                <w:rFonts w:eastAsia="Courier New"/>
              </w:rPr>
              <w:t xml:space="preserve"> </w:t>
            </w:r>
            <w:r w:rsidR="001C6F7D" w:rsidRPr="00506640">
              <w:rPr>
                <w:rFonts w:eastAsia="Courier New"/>
              </w:rPr>
              <w:t>the</w:t>
            </w:r>
            <w:r w:rsidR="00D060EE" w:rsidRPr="00506640">
              <w:rPr>
                <w:rFonts w:eastAsia="Courier New"/>
              </w:rPr>
              <w:t xml:space="preserve"> </w:t>
            </w:r>
            <w:r w:rsidR="001C6F7D" w:rsidRPr="00506640">
              <w:rPr>
                <w:rFonts w:eastAsia="Courier New"/>
              </w:rPr>
              <w:t>range"</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5CD7B6D7" w14:textId="2B1E618E" w:rsidR="001C6F7D" w:rsidRPr="0050664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targetcondition.</w:t>
            </w:r>
            <w:r w:rsidR="00D060EE" w:rsidRPr="00506640">
              <w:rPr>
                <w:rFonts w:eastAsia="Courier New"/>
              </w:rPr>
              <w:t xml:space="preserve"> </w:t>
            </w:r>
          </w:p>
          <w:p w14:paraId="1FFF787B" w14:textId="055D1860" w:rsidR="001C6F7D" w:rsidRPr="00506640" w:rsidRDefault="001C6F7D" w:rsidP="002927F4">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79979A0A"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679D8A1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51A2226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less</w:t>
            </w:r>
            <w:r w:rsidR="00D060EE" w:rsidRPr="00506640">
              <w:rPr>
                <w:rFonts w:eastAsia="Courier New"/>
              </w:rPr>
              <w:t xml:space="preserve"> </w:t>
            </w:r>
            <w:r w:rsidRPr="00506640">
              <w:rPr>
                <w:rFonts w:eastAsia="Courier New"/>
              </w:rPr>
              <w:t>than;</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greater</w:t>
            </w:r>
            <w:r w:rsidR="00D060EE" w:rsidRPr="00506640">
              <w:rPr>
                <w:rFonts w:eastAsia="Courier New"/>
              </w:rPr>
              <w:t xml:space="preserve"> </w:t>
            </w:r>
            <w:r w:rsidRPr="00506640">
              <w:rPr>
                <w:rFonts w:eastAsia="Courier New"/>
              </w:rPr>
              <w:t>than;</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range";"is</w:t>
            </w:r>
            <w:r w:rsidR="00D060EE" w:rsidRPr="00506640">
              <w:rPr>
                <w:rFonts w:eastAsia="Courier New"/>
              </w:rPr>
              <w:t xml:space="preserve"> </w:t>
            </w:r>
            <w:r w:rsidRPr="00506640">
              <w:rPr>
                <w:rFonts w:eastAsia="Courier New"/>
              </w:rPr>
              <w:t>outside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22C2F8E1" w14:textId="27C608FF" w:rsidR="001C6F7D" w:rsidRPr="00506640"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7481AB1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762F879" w14:textId="3FAADF91"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6AE3131F" w14:textId="1DF00F1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bl>
    <w:p w14:paraId="6E22983D" w14:textId="77777777" w:rsidR="0057181E" w:rsidRPr="00506640" w:rsidRDefault="0057181E" w:rsidP="003E36F7"/>
    <w:p w14:paraId="5019368F" w14:textId="53D74639" w:rsidR="0057181E" w:rsidRPr="00506640" w:rsidRDefault="0057181E" w:rsidP="0057181E">
      <w:pPr>
        <w:pStyle w:val="Heading3"/>
      </w:pPr>
      <w:bookmarkStart w:id="239" w:name="_Toc106192968"/>
      <w:bookmarkStart w:id="240" w:name="_Toc113872176"/>
      <w:r w:rsidRPr="00506640">
        <w:t>6.2.2</w:t>
      </w:r>
      <w:r w:rsidRPr="00506640">
        <w:tab/>
        <w:t>Scenario specific IntentExpectation definition</w:t>
      </w:r>
      <w:bookmarkEnd w:id="239"/>
      <w:bookmarkEnd w:id="240"/>
    </w:p>
    <w:p w14:paraId="724EF2C0" w14:textId="2BE3B59D" w:rsidR="0057181E" w:rsidRPr="00506640" w:rsidRDefault="0057181E" w:rsidP="0057181E">
      <w:pPr>
        <w:pStyle w:val="Heading4"/>
        <w:rPr>
          <w:lang w:eastAsia="zh-CN"/>
        </w:rPr>
      </w:pPr>
      <w:bookmarkStart w:id="241" w:name="_Toc106192969"/>
      <w:bookmarkStart w:id="242" w:name="_Toc113872177"/>
      <w:r w:rsidRPr="00506640">
        <w:rPr>
          <w:rFonts w:hint="eastAsia"/>
          <w:lang w:eastAsia="zh-CN"/>
        </w:rPr>
        <w:t>6</w:t>
      </w:r>
      <w:r w:rsidRPr="00506640">
        <w:rPr>
          <w:lang w:eastAsia="zh-CN"/>
        </w:rPr>
        <w:t>.2.2.1</w:t>
      </w:r>
      <w:r w:rsidRPr="00506640">
        <w:rPr>
          <w:lang w:eastAsia="zh-CN"/>
        </w:rPr>
        <w:tab/>
        <w:t>Scenario specific IntentExpectation definition</w:t>
      </w:r>
      <w:bookmarkEnd w:id="241"/>
      <w:bookmarkEnd w:id="242"/>
    </w:p>
    <w:p w14:paraId="59C391AE" w14:textId="45FE47D4" w:rsidR="0057181E" w:rsidRPr="00506640" w:rsidRDefault="0057181E" w:rsidP="0057181E">
      <w:pPr>
        <w:pStyle w:val="Heading5"/>
      </w:pPr>
      <w:bookmarkStart w:id="243" w:name="_Toc106192970"/>
      <w:bookmarkStart w:id="244" w:name="_Toc113872178"/>
      <w:r w:rsidRPr="00506640">
        <w:t>6.2.2.1.1</w:t>
      </w:r>
      <w:r w:rsidRPr="00506640">
        <w:tab/>
        <w:t>Radio Network Expectation</w:t>
      </w:r>
      <w:bookmarkEnd w:id="243"/>
      <w:bookmarkEnd w:id="244"/>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45"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45"/>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46"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46"/>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lastRenderedPageBreak/>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47"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47"/>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48" w:name="MCCQCTEMPBM_00000146"/>
            <w:r w:rsidRPr="00506640">
              <w:rPr>
                <w:rFonts w:ascii="Courier New" w:hAnsi="Courier New" w:cs="Courier New"/>
              </w:rPr>
              <w:t>coverageAreaPolygonContext</w:t>
            </w:r>
            <w:bookmarkEnd w:id="248"/>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49"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49"/>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50"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50"/>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77777777" w:rsidR="00C03047" w:rsidRPr="00506640" w:rsidRDefault="00C03047" w:rsidP="00B9463F">
      <w:pPr>
        <w:pStyle w:val="Heading5"/>
      </w:pPr>
      <w:bookmarkStart w:id="251" w:name="_Toc106192971"/>
      <w:bookmarkStart w:id="252" w:name="_Toc113872179"/>
      <w:r w:rsidRPr="00506640">
        <w:t>6.2.2.1.2</w:t>
      </w:r>
      <w:r w:rsidRPr="00506640">
        <w:tab/>
        <w:t>Service Support Expectation</w:t>
      </w:r>
      <w:bookmarkEnd w:id="251"/>
      <w:bookmarkEnd w:id="252"/>
    </w:p>
    <w:p w14:paraId="233AD231" w14:textId="77777777" w:rsidR="00C03047" w:rsidRPr="00506640" w:rsidRDefault="00C03047" w:rsidP="000B1F58">
      <w:pPr>
        <w:pStyle w:val="H6"/>
      </w:pPr>
      <w:r w:rsidRPr="00506640">
        <w:t>6.2.2.1.2.1</w:t>
      </w:r>
      <w:r w:rsidRPr="00506640">
        <w:tab/>
        <w:t>Definition</w:t>
      </w:r>
    </w:p>
    <w:p w14:paraId="229E7712" w14:textId="163B4F7D" w:rsidR="00C03047" w:rsidRPr="00506640" w:rsidRDefault="00C03047" w:rsidP="00C03047">
      <w:pPr>
        <w:overflowPunct/>
        <w:autoSpaceDE/>
        <w:autoSpaceDN/>
        <w:adjustRightInd/>
        <w:textAlignment w:val="auto"/>
        <w:rPr>
          <w:rFonts w:eastAsia="DengXian"/>
          <w:lang w:eastAsia="zh-CN"/>
        </w:rPr>
      </w:pPr>
      <w:r w:rsidRPr="00506640">
        <w:rPr>
          <w:rFonts w:eastAsia="Liberation Sans"/>
          <w:lang w:eastAsia="zh-CN"/>
        </w:rPr>
        <w:t>Service Support Expectation is an IntentExpectation which can be used to represent MnS consumer's expectations for 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B80EF0C" w:rsidR="00C03047" w:rsidRPr="00506640" w:rsidRDefault="00C03047" w:rsidP="00C03047">
      <w:pPr>
        <w:overflowPunct/>
        <w:autoSpaceDE/>
        <w:autoSpaceDN/>
        <w:adjustRightInd/>
        <w:textAlignment w:val="auto"/>
        <w:rPr>
          <w:rFonts w:eastAsia="Liberation Sans"/>
          <w:lang w:eastAsia="zh-CN"/>
        </w:rPr>
      </w:pPr>
      <w:bookmarkStart w:id="253" w:name="MCCQCTEMPBM_00000168"/>
      <w:r w:rsidRPr="00506640">
        <w:rPr>
          <w:rFonts w:eastAsia="Liberation Sans"/>
          <w:lang w:eastAsia="zh-CN"/>
        </w:rPr>
        <w:t>Following are the specific allowed values when implemented the IntentExpectation for 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53"/>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4E81CFD5" w:rsidR="00C03047" w:rsidRPr="00506640" w:rsidRDefault="00C03047" w:rsidP="00426DF8">
            <w:pPr>
              <w:pStyle w:val="TAL"/>
              <w:rPr>
                <w:rFonts w:eastAsia="Liberation Sans"/>
                <w:lang w:eastAsia="zh-CN"/>
              </w:rPr>
            </w:pPr>
            <w:r w:rsidRPr="00506640">
              <w:rPr>
                <w:rFonts w:eastAsia="Liberation Sans"/>
                <w:lang w:eastAsia="zh-CN"/>
              </w:rPr>
              <w:t>ObjectType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C5BB98D" w14:textId="77777777" w:rsidR="00C03047" w:rsidRPr="00506640" w:rsidRDefault="00C03047" w:rsidP="00426DF8">
            <w:pPr>
              <w:pStyle w:val="TAL"/>
              <w:rPr>
                <w:rFonts w:eastAsia="Liberation Sans"/>
                <w:lang w:eastAsia="zh-CN"/>
              </w:rPr>
            </w:pPr>
            <w:r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6A62D272"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1E8B027C"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C03047" w:rsidRPr="00506640">
        <w:rPr>
          <w:rFonts w:ascii="DengXian" w:eastAsia="DengXian" w:hAnsi="DengXian" w:hint="eastAsia"/>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lastRenderedPageBreak/>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1605B73F" w:rsidR="0057181E" w:rsidRPr="00506640" w:rsidRDefault="0057181E" w:rsidP="0057181E">
      <w:pPr>
        <w:rPr>
          <w:rFonts w:eastAsia="Liberation Sans"/>
          <w:lang w:eastAsia="zh-CN"/>
        </w:rPr>
      </w:pPr>
      <w:bookmarkStart w:id="254"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54"/>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Pr="00506640" w:rsidRDefault="00283363" w:rsidP="00861CD8">
            <w:pPr>
              <w:pStyle w:val="TAL"/>
              <w:rPr>
                <w:rFonts w:ascii="Courier New" w:hAnsi="Courier New" w:cs="Courier New"/>
                <w:bCs/>
                <w:lang w:eastAsia="zh-CN"/>
              </w:rPr>
            </w:pPr>
            <w:bookmarkStart w:id="255" w:name="MCCQCTEMPBM_00000148"/>
            <w:r w:rsidRPr="00506640">
              <w:rPr>
                <w:rFonts w:ascii="Courier New" w:hAnsi="Courier New" w:cs="Courier New"/>
                <w:szCs w:val="18"/>
              </w:rPr>
              <w:t>edgeIdenfiticationIdContext</w:t>
            </w:r>
            <w:bookmarkEnd w:id="255"/>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5F57D769"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56" w:name="MCCQCTEMPBM_00000149"/>
      <w:r w:rsidR="0057181E" w:rsidRPr="00506640">
        <w:rPr>
          <w:rFonts w:ascii="Courier New" w:hAnsi="Courier New" w:cs="Courier New"/>
          <w:szCs w:val="18"/>
        </w:rPr>
        <w:t>edgeIdentificationId</w:t>
      </w:r>
      <w:bookmarkEnd w:id="256"/>
      <w:r w:rsidR="0057181E" w:rsidRPr="00506640">
        <w:rPr>
          <w:rFonts w:eastAsia="Liberation Sans"/>
          <w:lang w:eastAsia="zh-CN"/>
        </w:rPr>
        <w:t>" and "</w:t>
      </w:r>
      <w:bookmarkStart w:id="257" w:name="MCCQCTEMPBM_00000150"/>
      <w:r w:rsidR="0057181E" w:rsidRPr="00506640">
        <w:rPr>
          <w:rFonts w:ascii="Courier New" w:hAnsi="Courier New" w:cs="Courier New"/>
          <w:szCs w:val="18"/>
        </w:rPr>
        <w:t xml:space="preserve"> edgeIdentificationLoc</w:t>
      </w:r>
      <w:bookmarkEnd w:id="257"/>
      <w:r w:rsidR="0057181E" w:rsidRPr="00506640">
        <w:rPr>
          <w:rFonts w:eastAsia="Liberation Sans"/>
          <w:lang w:eastAsia="zh-CN"/>
        </w:rPr>
        <w:t>":</w:t>
      </w:r>
    </w:p>
    <w:p w14:paraId="3DEE7C38" w14:textId="22D1EAEF"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edge data network, the attribute " edgeIdentificationId " needs to be specified</w:t>
      </w:r>
      <w:r w:rsidR="00C12B51" w:rsidRPr="00506640">
        <w:rPr>
          <w:rFonts w:eastAsia="Liberation Sans"/>
          <w:lang w:eastAsia="zh-CN"/>
        </w:rPr>
        <w:t>.</w:t>
      </w:r>
    </w:p>
    <w:p w14:paraId="01204B89" w14:textId="3ACB242B"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location, the attribute "edgeIdentificationLoc"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17305F47" w:rsidR="00C03047" w:rsidRPr="00506640" w:rsidRDefault="00C03047" w:rsidP="00C03047">
      <w:pPr>
        <w:overflowPunct/>
        <w:autoSpaceDE/>
        <w:autoSpaceDN/>
        <w:adjustRightInd/>
        <w:textAlignment w:val="auto"/>
        <w:rPr>
          <w:rFonts w:eastAsia="Liberation Sans"/>
          <w:lang w:eastAsia="zh-CN"/>
        </w:rPr>
      </w:pPr>
      <w:bookmarkStart w:id="258"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58"/>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59" w:name="MCCQCTEMPBM_00000151"/>
            <w:r w:rsidRPr="00506640">
              <w:rPr>
                <w:rFonts w:ascii="Courier New" w:hAnsi="Courier New" w:cs="Courier New"/>
                <w:sz w:val="18"/>
                <w:szCs w:val="18"/>
              </w:rPr>
              <w:t>dlThptPerUETarget</w:t>
            </w:r>
            <w:bookmarkEnd w:id="259"/>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77777777" w:rsidR="00C03047" w:rsidRPr="00506640" w:rsidRDefault="00C03047" w:rsidP="000B1F58">
      <w:pPr>
        <w:pStyle w:val="H6"/>
      </w:pPr>
      <w:r w:rsidRPr="00506640">
        <w:t>6.2.2.1.2.4</w:t>
      </w:r>
      <w:r w:rsidRPr="00506640">
        <w:tab/>
        <w:t>ExpectationContext</w:t>
      </w:r>
    </w:p>
    <w:p w14:paraId="6B83165B" w14:textId="774E7466" w:rsidR="00C03047" w:rsidRPr="00506640" w:rsidRDefault="00C03047" w:rsidP="00C03047">
      <w:pPr>
        <w:overflowPunct/>
        <w:autoSpaceDE/>
        <w:autoSpaceDN/>
        <w:adjustRightInd/>
        <w:textAlignment w:val="auto"/>
        <w:rPr>
          <w:rFonts w:eastAsia="Liberation Sans"/>
          <w:lang w:eastAsia="zh-CN"/>
        </w:rPr>
      </w:pPr>
      <w:bookmarkStart w:id="260" w:name="MCCQCTEMPBM_00000171"/>
      <w:r w:rsidRPr="00506640">
        <w:rPr>
          <w:rFonts w:eastAsia="Liberation Sans"/>
          <w:lang w:eastAsia="zh-CN"/>
        </w:rPr>
        <w:t>Following provides the concrete ExpectationTargets for Service Deployment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60"/>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61"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61"/>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355A28EA"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serviceEndTimeTarget</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62" w:name="_Toc106192972"/>
      <w:bookmarkStart w:id="263" w:name="_Toc113872180"/>
      <w:bookmarkStart w:id="264" w:name="MCCQCTEMPBM_00000172"/>
      <w:r w:rsidRPr="00506640">
        <w:rPr>
          <w:rFonts w:eastAsia="SimSun" w:hint="eastAsia"/>
          <w:lang w:eastAsia="zh-CN"/>
        </w:rPr>
        <w:lastRenderedPageBreak/>
        <w:t>6</w:t>
      </w:r>
      <w:r w:rsidRPr="00506640">
        <w:rPr>
          <w:rFonts w:eastAsia="SimSun"/>
          <w:lang w:eastAsia="zh-CN"/>
        </w:rPr>
        <w:t>.2.2.2</w:t>
      </w:r>
      <w:r w:rsidRPr="00506640">
        <w:rPr>
          <w:rFonts w:eastAsia="SimSun"/>
          <w:lang w:eastAsia="zh-CN"/>
        </w:rPr>
        <w:tab/>
        <w:t>Attribute definition</w:t>
      </w:r>
      <w:bookmarkEnd w:id="262"/>
      <w:bookmarkEnd w:id="263"/>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64"/>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65" w:name="MCCQCTEMPBM_00000153"/>
            <w:r w:rsidRPr="00506640">
              <w:rPr>
                <w:rFonts w:ascii="Courier New" w:eastAsia="SimSun" w:hAnsi="Courier New" w:cs="Courier New"/>
                <w:lang w:eastAsia="de-DE"/>
              </w:rPr>
              <w:t>coverageAreaPolygonContext</w:t>
            </w:r>
            <w:bookmarkEnd w:id="265"/>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0315EBB9"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536ABE9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"CoverageAreaPolygon"</w:t>
            </w:r>
          </w:p>
          <w:p w14:paraId="4B2BDC16" w14:textId="5B2D8DAE"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6CA710B4" w14:textId="0F3752E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CoverageArea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2833CF8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520060E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"CoverageAreaTAC"</w:t>
            </w:r>
          </w:p>
          <w:p w14:paraId="7873D7DA" w14:textId="148D344D"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4256F927" w14:textId="6639F1C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4A59375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456F017"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1A545893"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"PLMN"</w:t>
            </w:r>
          </w:p>
          <w:p w14:paraId="375351BC" w14:textId="10392E8A"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12736367" w14:textId="53FF373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45C31EC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F63D8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"NRFqBand"</w:t>
            </w:r>
          </w:p>
          <w:p w14:paraId="50C8A28A" w14:textId="7EC7F99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20CDAD95"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00D0F691"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12D6C7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"RAT"</w:t>
            </w:r>
          </w:p>
          <w:p w14:paraId="46355EA6" w14:textId="6BD8E6B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range"</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4670517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lastRenderedPageBreak/>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6ABDD358"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1C4C9321" w14:textId="3E54BDA8"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0DB6BA3C"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WeakRSRPRatioTarget.weakRSRPContext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4C25865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"WeakRSRPThreshold"</w:t>
            </w:r>
          </w:p>
          <w:p w14:paraId="5243301C" w14:textId="0A61820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1E1AAB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LowSINRRatioTarget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17A055B5"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2706BBD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771A9427" w14:textId="0C3B0A3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77777777" w:rsidR="00C03047" w:rsidRPr="00506640" w:rsidRDefault="00C03047" w:rsidP="00C12B51">
            <w:pPr>
              <w:pStyle w:val="TAL"/>
              <w:keepNext w:val="0"/>
              <w:keepLines w:val="0"/>
              <w:rPr>
                <w:rFonts w:eastAsia="SimSun"/>
                <w:snapToGrid w:val="0"/>
              </w:rPr>
            </w:pPr>
            <w:r w:rsidRPr="00506640">
              <w:rPr>
                <w:rFonts w:eastAsia="SimSun"/>
                <w:snapToGrid w:val="0"/>
              </w:rPr>
              <w:t>type:ExpectationTarget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163538F2"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77777777" w:rsidR="00C03047" w:rsidRPr="00506640" w:rsidRDefault="00C03047" w:rsidP="00C12B51">
            <w:pPr>
              <w:pStyle w:val="TAL"/>
              <w:keepNext w:val="0"/>
              <w:keepLines w:val="0"/>
              <w:rPr>
                <w:rFonts w:ascii="Courier New" w:eastAsia="SimSun" w:hAnsi="Courier New" w:cs="Courier New"/>
                <w:color w:val="000000"/>
                <w:szCs w:val="18"/>
                <w:lang w:eastAsia="zh-CN"/>
              </w:rPr>
            </w:pPr>
            <w:r w:rsidRPr="00506640">
              <w:rPr>
                <w:rFonts w:ascii="Courier New" w:eastAsia="SimSun" w:hAnsi="Courier New" w:cs="Courier New"/>
                <w:lang w:eastAsia="de-DE"/>
              </w:rPr>
              <w:t>LowSINRRatioTarget.lowSINRContext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4C617502"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3632366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"LowSINRThreshold"</w:t>
            </w:r>
          </w:p>
          <w:p w14:paraId="0F28BFED" w14:textId="6F0271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2EA0D7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42A5D7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"AveULRANUEThpt"</w:t>
            </w:r>
          </w:p>
          <w:p w14:paraId="367FF849" w14:textId="68D3DCD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greater</w:t>
            </w:r>
            <w:r w:rsidR="00D060EE" w:rsidRPr="00506640">
              <w:rPr>
                <w:rFonts w:eastAsia="SimSun"/>
                <w:lang w:eastAsia="de-DE"/>
              </w:rPr>
              <w:t xml:space="preserve"> </w:t>
            </w:r>
            <w:r w:rsidRPr="00506640">
              <w:rPr>
                <w:rFonts w:eastAsia="SimSun"/>
                <w:lang w:eastAsia="de-DE"/>
              </w:rPr>
              <w:t>than"</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60A0CF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A49DB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"AveDLRANUEThpt"</w:t>
            </w:r>
          </w:p>
          <w:p w14:paraId="38DDB6F1" w14:textId="50DDB0A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greater</w:t>
            </w:r>
            <w:r w:rsidR="00D060EE" w:rsidRPr="00506640">
              <w:rPr>
                <w:rFonts w:eastAsia="SimSun"/>
                <w:lang w:eastAsia="de-DE"/>
              </w:rPr>
              <w:t xml:space="preserve"> </w:t>
            </w:r>
            <w:r w:rsidRPr="00506640">
              <w:rPr>
                <w:rFonts w:eastAsia="SimSun"/>
                <w:lang w:eastAsia="de-DE"/>
              </w:rPr>
              <w:t>than"</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19CC2E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lastRenderedPageBreak/>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2394F0F4"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04199FB6"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"LowULRANUEThptRatio"</w:t>
            </w:r>
          </w:p>
          <w:p w14:paraId="37E18142" w14:textId="463E7715"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14ABE0A9"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18B011BB"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3655E36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"LowULRANUEThptThreshold"</w:t>
            </w:r>
          </w:p>
          <w:p w14:paraId="51D3A5FC" w14:textId="5671053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00BAFB9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6BBF08F2"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6DA7982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"LowDLRANUEThptRatio"</w:t>
            </w:r>
          </w:p>
          <w:p w14:paraId="165C4549" w14:textId="6214E6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6B545CB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75EEF8C"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51C7229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"LowDLRANUEThptThreshold"</w:t>
            </w:r>
          </w:p>
          <w:p w14:paraId="008CD73C" w14:textId="3E0C2D2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less</w:t>
            </w:r>
            <w:r w:rsidR="00D060EE" w:rsidRPr="00506640">
              <w:rPr>
                <w:rFonts w:eastAsia="SimSun"/>
                <w:lang w:eastAsia="de-DE"/>
              </w:rPr>
              <w:t xml:space="preserve"> </w:t>
            </w:r>
            <w:r w:rsidRPr="00506640">
              <w:rPr>
                <w:rFonts w:eastAsia="SimSun"/>
                <w:lang w:eastAsia="de-DE"/>
              </w:rPr>
              <w:t>than"</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053178D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66A3420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414A9475" w14:textId="47A9A42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start</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256A753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2A8E6C6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1BDCF08A" w14:textId="7E56271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end</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3012128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026535C"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lastRenderedPageBreak/>
              <w:t>edgeIdenfiticationId</w:t>
            </w:r>
            <w:r w:rsidR="00412517" w:rsidRPr="00506640">
              <w:rPr>
                <w:rFonts w:ascii="Courier New" w:eastAsia="SimSun" w:hAnsi="Courier New" w:cs="Courier New"/>
                <w:szCs w:val="18"/>
                <w:lang w:eastAsia="zh-CN"/>
              </w:rPr>
              <w:t>Contextt</w:t>
            </w:r>
          </w:p>
        </w:tc>
        <w:tc>
          <w:tcPr>
            <w:tcW w:w="2992" w:type="pct"/>
          </w:tcPr>
          <w:p w14:paraId="14B2C64C" w14:textId="4305F22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26142D53"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16C71C85" w14:textId="4A317889"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EDNidentifier</w:t>
            </w:r>
            <w:r w:rsidR="00D060EE" w:rsidRPr="00506640">
              <w:rPr>
                <w:rFonts w:eastAsia="SimSun"/>
                <w:lang w:eastAsia="de-DE"/>
              </w:rPr>
              <w:t xml:space="preserve"> </w:t>
            </w:r>
            <w:r w:rsidRPr="00506640">
              <w:rPr>
                <w:rFonts w:eastAsia="SimSun"/>
                <w:lang w:eastAsia="de-DE"/>
              </w:rPr>
              <w:t>as</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96664A" w:rsidRPr="00506640">
              <w:rPr>
                <w:rFonts w:eastAsia="SimSun"/>
                <w:lang w:eastAsia="de-DE"/>
              </w:rPr>
              <w:t>3GPP TS </w:t>
            </w:r>
            <w:r w:rsidRPr="00506640">
              <w:rPr>
                <w:rFonts w:eastAsia="SimSun"/>
                <w:lang w:eastAsia="de-DE"/>
              </w:rPr>
              <w:t>28.538</w:t>
            </w:r>
            <w:r w:rsidR="00D060EE" w:rsidRPr="00506640">
              <w:rPr>
                <w:rFonts w:eastAsia="SimSun"/>
                <w:lang w:eastAsia="de-DE"/>
              </w:rPr>
              <w:t xml:space="preserve"> </w:t>
            </w:r>
            <w:r w:rsidRPr="00506640">
              <w:rPr>
                <w:rFonts w:eastAsia="SimSun"/>
                <w:lang w:eastAsia="de-DE"/>
              </w:rPr>
              <w:t>[</w:t>
            </w:r>
            <w:r w:rsidR="00497066" w:rsidRPr="00506640">
              <w:rPr>
                <w:rFonts w:eastAsia="SimSun"/>
                <w:lang w:eastAsia="de-DE"/>
              </w:rPr>
              <w:t>9</w:t>
            </w:r>
            <w:r w:rsidRPr="00506640">
              <w:rPr>
                <w:rFonts w:eastAsia="SimSun"/>
                <w:lang w:eastAsia="de-DE"/>
              </w:rPr>
              <w:t>]</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62C20CF5"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1726973A"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edgeIdenfiticationLoc</w:t>
            </w:r>
            <w:r w:rsidR="00412517" w:rsidRPr="00506640">
              <w:rPr>
                <w:rFonts w:ascii="Courier New" w:eastAsia="SimSun" w:hAnsi="Courier New" w:cs="Courier New"/>
                <w:szCs w:val="18"/>
                <w:lang w:eastAsia="zh-CN"/>
              </w:rPr>
              <w:t>Context</w:t>
            </w:r>
          </w:p>
        </w:tc>
        <w:tc>
          <w:tcPr>
            <w:tcW w:w="2992" w:type="pct"/>
          </w:tcPr>
          <w:p w14:paraId="591DD0C3" w14:textId="1BDC4CC5"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1CF74A5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"edgeIdentificationTarget"</w:t>
            </w:r>
          </w:p>
          <w:p w14:paraId="53E6DBF3" w14:textId="5A4F4A02"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equal</w:t>
            </w:r>
            <w:r w:rsidR="00D060EE" w:rsidRPr="00506640">
              <w:rPr>
                <w:rFonts w:eastAsia="SimSun"/>
                <w:lang w:eastAsia="de-DE"/>
              </w:rPr>
              <w:t xml:space="preserve"> </w:t>
            </w:r>
            <w:r w:rsidRPr="00506640">
              <w:rPr>
                <w:rFonts w:eastAsia="SimSun"/>
                <w:lang w:eastAsia="de-DE"/>
              </w:rPr>
              <w:t>than"</w:t>
            </w:r>
          </w:p>
          <w:p w14:paraId="5A90E699" w14:textId="34038DAB"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geographical</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location.</w:t>
            </w:r>
            <w:r w:rsidR="00D060EE" w:rsidRPr="00506640">
              <w:rPr>
                <w:rFonts w:eastAsia="SimSun"/>
                <w:lang w:eastAsia="de-DE"/>
              </w:rPr>
              <w:t xml:space="preserve"> </w:t>
            </w:r>
            <w:r w:rsidRPr="00506640">
              <w:rPr>
                <w:rFonts w:eastAsia="SimSun"/>
                <w:lang w:eastAsia="de-DE"/>
              </w:rPr>
              <w:t>This</w:t>
            </w:r>
            <w:r w:rsidR="00D060EE" w:rsidRPr="00506640">
              <w:rPr>
                <w:rFonts w:eastAsia="SimSun"/>
                <w:lang w:eastAsia="de-DE"/>
              </w:rPr>
              <w:t xml:space="preserve"> </w:t>
            </w:r>
            <w:r w:rsidRPr="00506640">
              <w:rPr>
                <w:rFonts w:eastAsia="SimSun"/>
                <w:lang w:eastAsia="de-DE"/>
              </w:rPr>
              <w:t>will</w:t>
            </w:r>
            <w:r w:rsidR="00D060EE" w:rsidRPr="00506640">
              <w:rPr>
                <w:rFonts w:eastAsia="SimSun"/>
                <w:lang w:eastAsia="de-DE"/>
              </w:rPr>
              <w:t xml:space="preserve"> </w:t>
            </w:r>
            <w:r w:rsidRPr="00506640">
              <w:rPr>
                <w:rFonts w:eastAsia="SimSun"/>
                <w:lang w:eastAsia="de-DE"/>
              </w:rPr>
              <w:t>take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form</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either</w:t>
            </w:r>
            <w:r w:rsidR="00D060EE" w:rsidRPr="00506640">
              <w:rPr>
                <w:rFonts w:eastAsia="SimSun"/>
                <w:lang w:eastAsia="de-DE"/>
              </w:rPr>
              <w:t xml:space="preserve"> </w:t>
            </w:r>
            <w:r w:rsidRPr="00506640">
              <w:rPr>
                <w:rFonts w:eastAsia="SimSun"/>
                <w:lang w:eastAsia="de-DE"/>
              </w:rPr>
              <w:t>single</w:t>
            </w:r>
            <w:r w:rsidR="00D060EE" w:rsidRPr="00506640">
              <w:rPr>
                <w:rFonts w:eastAsia="SimSun"/>
                <w:lang w:eastAsia="de-DE"/>
              </w:rPr>
              <w:t xml:space="preserve"> </w:t>
            </w:r>
            <w:r w:rsidRPr="00506640">
              <w:rPr>
                <w:rFonts w:eastAsia="SimSun"/>
                <w:lang w:eastAsia="de-DE"/>
              </w:rPr>
              <w:t>latitude</w:t>
            </w:r>
            <w:r w:rsidR="00D060EE" w:rsidRPr="00506640">
              <w:rPr>
                <w:rFonts w:eastAsia="SimSun"/>
                <w:lang w:eastAsia="de-DE"/>
              </w:rPr>
              <w:t xml:space="preserve"> </w:t>
            </w:r>
            <w:r w:rsidRPr="00506640">
              <w:rPr>
                <w:rFonts w:eastAsia="SimSun"/>
                <w:lang w:eastAsia="de-DE"/>
              </w:rPr>
              <w:t>&amp;</w:t>
            </w:r>
            <w:r w:rsidR="00D060EE" w:rsidRPr="00506640">
              <w:rPr>
                <w:rFonts w:eastAsia="SimSun"/>
                <w:lang w:eastAsia="de-DE"/>
              </w:rPr>
              <w:t xml:space="preserve"> </w:t>
            </w:r>
            <w:r w:rsidRPr="00506640">
              <w:rPr>
                <w:rFonts w:eastAsia="SimSun"/>
                <w:lang w:eastAsia="de-DE"/>
              </w:rPr>
              <w:t>longitude</w:t>
            </w:r>
            <w:r w:rsidR="00D060EE" w:rsidRPr="00506640">
              <w:rPr>
                <w:rFonts w:eastAsia="SimSun"/>
                <w:lang w:eastAsia="de-DE"/>
              </w:rPr>
              <w:t xml:space="preserve"> </w:t>
            </w:r>
            <w:r w:rsidRPr="00506640">
              <w:rPr>
                <w:rFonts w:eastAsia="SimSun"/>
                <w:lang w:eastAsia="de-DE"/>
              </w:rPr>
              <w:t>or</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TAI</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370E932"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38092315"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701A0C8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range"</w:t>
            </w:r>
          </w:p>
          <w:p w14:paraId="5EAA25EB" w14:textId="3427A13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coverageAreaTAList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28.541[5]</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721495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7141E8CD"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E62D12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greater</w:t>
            </w:r>
            <w:r w:rsidR="00D060EE" w:rsidRPr="00506640">
              <w:rPr>
                <w:rFonts w:eastAsia="SimSun"/>
                <w:lang w:eastAsia="zh-CN"/>
              </w:rPr>
              <w:t xml:space="preserve"> </w:t>
            </w:r>
            <w:r w:rsidRPr="00506640">
              <w:rPr>
                <w:rFonts w:eastAsia="SimSun"/>
                <w:lang w:eastAsia="zh-CN"/>
              </w:rPr>
              <w:t>than"</w:t>
            </w:r>
          </w:p>
          <w:p w14:paraId="5AB9142E" w14:textId="6702136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3005FC50"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6BC82A96"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UlThptPerUETarget</w:t>
            </w:r>
          </w:p>
        </w:tc>
        <w:tc>
          <w:tcPr>
            <w:tcW w:w="2992" w:type="pct"/>
          </w:tcPr>
          <w:p w14:paraId="76125AC4" w14:textId="220DF7FA"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7A09B52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162DD583" w14:textId="5216127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greater</w:t>
            </w:r>
            <w:r w:rsidR="00D060EE" w:rsidRPr="00506640">
              <w:rPr>
                <w:rFonts w:eastAsia="SimSun"/>
                <w:lang w:eastAsia="zh-CN"/>
              </w:rPr>
              <w:t xml:space="preserve"> </w:t>
            </w:r>
            <w:r w:rsidRPr="00506640">
              <w:rPr>
                <w:rFonts w:eastAsia="SimSun"/>
                <w:lang w:eastAsia="zh-CN"/>
              </w:rPr>
              <w:t>than"</w:t>
            </w:r>
          </w:p>
          <w:p w14:paraId="6EFDDE57" w14:textId="506548D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62423C05"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109837A4"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8951AEB" w14:textId="77777777" w:rsidR="00412517" w:rsidRPr="00506640" w:rsidRDefault="00412517" w:rsidP="00C12B51">
            <w:pPr>
              <w:pStyle w:val="TAL"/>
              <w:keepNext w:val="0"/>
              <w:keepLines w:val="0"/>
              <w:rPr>
                <w:rFonts w:eastAsia="SimSun"/>
                <w:lang w:eastAsia="zh-CN"/>
              </w:rPr>
            </w:pPr>
          </w:p>
          <w:p w14:paraId="7B366383" w14:textId="2F0B207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709496FE" w14:textId="77643EE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p>
          <w:p w14:paraId="38DD6B0A" w14:textId="6C61895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4172A2DD"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lastRenderedPageBreak/>
              <w:t>uLLatencyTarget</w:t>
            </w:r>
          </w:p>
        </w:tc>
        <w:tc>
          <w:tcPr>
            <w:tcW w:w="2992" w:type="pct"/>
          </w:tcPr>
          <w:p w14:paraId="51FBCD2F" w14:textId="4816B262"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3FB5825" w14:textId="77777777" w:rsidR="00412517" w:rsidRPr="00506640" w:rsidRDefault="00412517" w:rsidP="0096664A">
            <w:pPr>
              <w:pStyle w:val="TAL"/>
              <w:rPr>
                <w:rFonts w:eastAsia="SimSun"/>
                <w:lang w:eastAsia="zh-CN"/>
              </w:rPr>
            </w:pPr>
          </w:p>
          <w:p w14:paraId="1C7155A4" w14:textId="4686734C" w:rsidR="00412517" w:rsidRPr="00506640" w:rsidRDefault="00412517" w:rsidP="0096664A">
            <w:pPr>
              <w:pStyle w:val="TAL"/>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05A29EBE"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67345952" w14:textId="6BEE569F"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p>
          <w:p w14:paraId="6BFD154F" w14:textId="658BA173"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6E7B598F"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3B71AD29"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73E34AC4"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"maxNumberofUEs"</w:t>
            </w:r>
          </w:p>
          <w:p w14:paraId="5719A7A3" w14:textId="6BC8EF5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r w:rsidR="00D060EE" w:rsidRPr="00506640">
              <w:rPr>
                <w:rFonts w:eastAsia="SimSun"/>
                <w:lang w:eastAsia="zh-CN"/>
              </w:rPr>
              <w:t xml:space="preserve"> </w:t>
            </w:r>
            <w:r w:rsidRPr="00506640">
              <w:rPr>
                <w:rFonts w:eastAsia="SimSun"/>
                <w:lang w:eastAsia="zh-CN"/>
              </w:rPr>
              <w:t>"</w:t>
            </w:r>
          </w:p>
          <w:p w14:paraId="0EA94B58" w14:textId="5FE30F20"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maxNumberofUEs</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109393C7"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Pr="00506640">
              <w:rPr>
                <w:snapToGrid w:val="0"/>
              </w:rPr>
              <w:t>False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6F148D5E"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185FA5A" w14:textId="77777777" w:rsidR="00412517" w:rsidRPr="00506640" w:rsidRDefault="00412517" w:rsidP="00C12B51">
            <w:pPr>
              <w:pStyle w:val="TAL"/>
              <w:keepNext w:val="0"/>
              <w:keepLines w:val="0"/>
              <w:rPr>
                <w:rFonts w:eastAsia="SimSun"/>
                <w:lang w:eastAsia="zh-CN"/>
              </w:rPr>
            </w:pPr>
          </w:p>
          <w:p w14:paraId="4BE22C81" w14:textId="482A6DCB" w:rsidR="00412517" w:rsidRPr="00506640" w:rsidRDefault="00412517" w:rsidP="00C12B51">
            <w:pPr>
              <w:pStyle w:val="TAL"/>
              <w:keepNext w:val="0"/>
              <w:keepLines w:val="0"/>
              <w:rPr>
                <w:rFonts w:eastAsia="SimSun"/>
                <w:lang w:eastAsia="zh-CN"/>
              </w:rPr>
            </w:pP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78F3CB8F"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w:t>
            </w:r>
          </w:p>
          <w:p w14:paraId="1F331C1B" w14:textId="5584D204"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equal</w:t>
            </w:r>
            <w:r w:rsidR="00D060EE" w:rsidRPr="00506640">
              <w:rPr>
                <w:rFonts w:eastAsia="SimSun"/>
                <w:lang w:eastAsia="zh-CN"/>
              </w:rPr>
              <w:t xml:space="preserve"> </w:t>
            </w:r>
            <w:r w:rsidRPr="00506640">
              <w:rPr>
                <w:rFonts w:eastAsia="SimSun"/>
                <w:lang w:eastAsia="zh-CN"/>
              </w:rPr>
              <w:t>than</w:t>
            </w:r>
            <w:r w:rsidR="00D060EE" w:rsidRPr="00506640">
              <w:rPr>
                <w:rFonts w:eastAsia="SimSun"/>
                <w:lang w:eastAsia="zh-CN"/>
              </w:rPr>
              <w:t xml:space="preserve"> </w:t>
            </w:r>
            <w:r w:rsidRPr="00506640">
              <w:rPr>
                <w:rFonts w:eastAsia="SimSun"/>
                <w:lang w:eastAsia="zh-CN"/>
              </w:rPr>
              <w:t>"</w:t>
            </w:r>
          </w:p>
          <w:p w14:paraId="5A9314F3" w14:textId="6D50390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008ED58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Pr="00506640">
              <w:rPr>
                <w:rFonts w:eastAsia="SimSun"/>
                <w:lang w:eastAsia="zh-CN"/>
              </w:rPr>
              <w:t>False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042D9260"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3E734C2"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7357A3D1" w14:textId="77777777" w:rsidR="00412517" w:rsidRPr="00506640" w:rsidRDefault="00412517" w:rsidP="00C12B51">
            <w:pPr>
              <w:pStyle w:val="TAL"/>
              <w:keepNext w:val="0"/>
              <w:keepLines w:val="0"/>
              <w:rPr>
                <w:rFonts w:eastAsia="SimSun"/>
                <w:lang w:eastAsia="zh-CN"/>
              </w:rPr>
            </w:pPr>
          </w:p>
          <w:p w14:paraId="043490A0" w14:textId="45DBD0BF" w:rsidR="00412517" w:rsidRPr="00506640" w:rsidRDefault="00412517" w:rsidP="00C12B51">
            <w:pPr>
              <w:pStyle w:val="TAL"/>
              <w:keepNext w:val="0"/>
              <w:keepLines w:val="0"/>
              <w:rPr>
                <w:rFonts w:eastAsia="SimSun"/>
                <w:lang w:eastAsia="zh-CN"/>
              </w:rPr>
            </w:pP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3514CC7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targetAttribute:</w:t>
            </w:r>
            <w:r w:rsidR="00D060EE" w:rsidRPr="00506640">
              <w:rPr>
                <w:rFonts w:eastAsia="SimSun"/>
                <w:lang w:eastAsia="zh-CN"/>
              </w:rPr>
              <w:t xml:space="preserve"> </w:t>
            </w:r>
            <w:r w:rsidRPr="00506640">
              <w:rPr>
                <w:rFonts w:eastAsia="SimSun"/>
                <w:lang w:eastAsia="zh-CN"/>
              </w:rPr>
              <w:t>"uESpeedContext"</w:t>
            </w:r>
          </w:p>
          <w:p w14:paraId="192ABA8F" w14:textId="27DBFEEE"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less</w:t>
            </w:r>
            <w:r w:rsidR="00D060EE" w:rsidRPr="00506640">
              <w:rPr>
                <w:rFonts w:eastAsia="SimSun"/>
                <w:lang w:eastAsia="zh-CN"/>
              </w:rPr>
              <w:t xml:space="preserve"> </w:t>
            </w:r>
            <w:r w:rsidRPr="00506640">
              <w:rPr>
                <w:rFonts w:eastAsia="SimSun"/>
                <w:lang w:eastAsia="zh-CN"/>
              </w:rPr>
              <w:t>than</w:t>
            </w:r>
            <w:r w:rsidR="00D060EE" w:rsidRPr="00506640">
              <w:rPr>
                <w:rFonts w:eastAsia="SimSun"/>
                <w:lang w:eastAsia="zh-CN"/>
              </w:rPr>
              <w:t xml:space="preserve"> </w:t>
            </w:r>
            <w:r w:rsidRPr="00506640">
              <w:rPr>
                <w:rFonts w:eastAsia="SimSun"/>
                <w:lang w:eastAsia="zh-CN"/>
              </w:rPr>
              <w:t>"</w:t>
            </w:r>
          </w:p>
          <w:p w14:paraId="445ED74E" w14:textId="46FC65F4"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3418C673"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Pr="00506640">
              <w:rPr>
                <w:rFonts w:eastAsia="SimSun"/>
                <w:lang w:eastAsia="zh-CN"/>
              </w:rPr>
              <w:t>False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344B9C6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E71082A" w14:textId="77777777" w:rsidR="00661660" w:rsidRPr="00506640" w:rsidRDefault="00661660" w:rsidP="00C12B51">
            <w:pPr>
              <w:pStyle w:val="TAL"/>
              <w:keepNext w:val="0"/>
              <w:keepLines w:val="0"/>
              <w:rPr>
                <w:rFonts w:eastAsia="SimSun"/>
                <w:lang w:eastAsia="zh-CN"/>
              </w:rPr>
            </w:pPr>
          </w:p>
          <w:p w14:paraId="1152FE30" w14:textId="55982CAD"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6D711E40"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range"</w:t>
            </w:r>
          </w:p>
          <w:p w14:paraId="3860BDE0" w14:textId="3461BD67"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C95C1A7"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6DBBD90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7CACD3D" w14:textId="77777777" w:rsidR="00661660" w:rsidRPr="00506640" w:rsidRDefault="00661660" w:rsidP="00C12B51">
            <w:pPr>
              <w:pStyle w:val="TAL"/>
              <w:keepNext w:val="0"/>
              <w:keepLines w:val="0"/>
              <w:rPr>
                <w:rFonts w:eastAsia="SimSun"/>
                <w:lang w:eastAsia="zh-CN"/>
              </w:rPr>
            </w:pPr>
          </w:p>
          <w:p w14:paraId="0A30457A" w14:textId="4D021429"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7C8E2D2C"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range"</w:t>
            </w:r>
          </w:p>
          <w:p w14:paraId="7E7B8179" w14:textId="2A3C69D0"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resourceSharingLevel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36CCE0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Pr="00506640">
              <w:rPr>
                <w:rFonts w:eastAsia="SimSun"/>
                <w:snapToGrid w:val="0"/>
              </w:rPr>
              <w:t>False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66" w:name="_Toc106192973"/>
      <w:bookmarkStart w:id="267" w:name="_Toc113872181"/>
      <w:r w:rsidRPr="00506640">
        <w:lastRenderedPageBreak/>
        <w:t>6.3</w:t>
      </w:r>
      <w:r w:rsidRPr="00506640">
        <w:tab/>
        <w:t>Procedures for intent management</w:t>
      </w:r>
      <w:bookmarkEnd w:id="266"/>
      <w:bookmarkEnd w:id="267"/>
    </w:p>
    <w:p w14:paraId="4B550FF5" w14:textId="77777777" w:rsidR="005B1465" w:rsidRPr="00506640" w:rsidRDefault="005B1465" w:rsidP="005B1465">
      <w:pPr>
        <w:pStyle w:val="Heading3"/>
      </w:pPr>
      <w:bookmarkStart w:id="268" w:name="_Toc106192974"/>
      <w:bookmarkStart w:id="269" w:name="_Toc113872182"/>
      <w:r w:rsidRPr="00506640">
        <w:t>6.3.1</w:t>
      </w:r>
      <w:r w:rsidRPr="00506640">
        <w:tab/>
        <w:t>Introduction</w:t>
      </w:r>
      <w:bookmarkEnd w:id="268"/>
      <w:bookmarkEnd w:id="269"/>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70" w:name="_Toc106192975"/>
      <w:bookmarkStart w:id="271" w:name="_Toc113872183"/>
      <w:r w:rsidRPr="00506640">
        <w:t>6.3.2</w:t>
      </w:r>
      <w:r w:rsidRPr="00506640">
        <w:tab/>
        <w:t>Create an intent</w:t>
      </w:r>
      <w:bookmarkEnd w:id="270"/>
      <w:bookmarkEnd w:id="271"/>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bookmarkStart w:id="272" w:name="_MON_1724484708"/>
    <w:bookmarkEnd w:id="272"/>
    <w:p w14:paraId="2346E105" w14:textId="003B07F9" w:rsidR="00C03047" w:rsidRPr="00506640" w:rsidRDefault="00B04824" w:rsidP="00B04824">
      <w:pPr>
        <w:pStyle w:val="TH"/>
        <w:rPr>
          <w:rFonts w:eastAsia="DengXian"/>
          <w:lang w:eastAsia="zh-CN"/>
        </w:rPr>
      </w:pPr>
      <w:r>
        <w:rPr>
          <w:rFonts w:eastAsia="DengXian"/>
          <w:lang w:eastAsia="zh-CN"/>
        </w:rPr>
        <w:object w:dxaOrig="9630" w:dyaOrig="6248" w14:anchorId="1E4D6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12.45pt" o:ole="">
            <v:imagedata r:id="rId20" o:title=""/>
          </v:shape>
          <o:OLEObject Type="Embed" ProgID="Word.Document.8" ShapeID="_x0000_i1025" DrawAspect="Content" ObjectID="_1725795202" r:id="rId21">
            <o:FieldCodes>\s</o:FieldCodes>
          </o:OLEObject>
        </w:object>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749CECEA" w14:textId="7CCCE4A1" w:rsidR="00C03047" w:rsidRPr="00506640" w:rsidRDefault="00C03047" w:rsidP="00130B54">
      <w:pPr>
        <w:pStyle w:val="B1"/>
        <w:rPr>
          <w:rFonts w:eastAsia="SimSun"/>
          <w:lang w:eastAsia="zh-CN"/>
        </w:rPr>
      </w:pPr>
      <w:r w:rsidRPr="00506640">
        <w:rPr>
          <w:rFonts w:eastAsia="SimSun"/>
          <w:lang w:eastAsia="zh-CN"/>
        </w:rPr>
        <w:t>1.</w:t>
      </w:r>
      <w:r w:rsidRPr="00506640">
        <w:rPr>
          <w:rFonts w:eastAsia="SimSun"/>
          <w:lang w:eastAsia="zh-CN"/>
        </w:rPr>
        <w:tab/>
        <w:t xml:space="preserve">MnS Consumer sends a request to create an intent instance to MnS Producer with </w:t>
      </w:r>
      <w:r w:rsidR="000C3127" w:rsidRPr="00506640">
        <w:rPr>
          <w:rFonts w:eastAsia="SimSun"/>
          <w:lang w:eastAsia="zh-CN"/>
        </w:rPr>
        <w:t>'</w:t>
      </w:r>
      <w:r w:rsidRPr="00506640">
        <w:rPr>
          <w:rFonts w:eastAsia="SimSun"/>
          <w:lang w:eastAsia="zh-CN"/>
        </w:rPr>
        <w:t>objectClass</w:t>
      </w:r>
      <w:r w:rsidR="000C3127" w:rsidRPr="00506640">
        <w:rPr>
          <w:rFonts w:eastAsia="SimSun"/>
          <w:lang w:eastAsia="zh-CN"/>
        </w:rPr>
        <w:t>'</w:t>
      </w:r>
      <w:r w:rsidRPr="00506640">
        <w:rPr>
          <w:rFonts w:eastAsia="SimSun"/>
          <w:lang w:eastAsia="zh-CN"/>
        </w:rPr>
        <w:t xml:space="preserve"> and list of [Attribute,Value] for the new intent to be created. The detailed [Attribute,Value] see the concrete intent IOC defined in clause 6.2. </w:t>
      </w:r>
      <w:r w:rsidR="000C3127" w:rsidRPr="00506640">
        <w:rPr>
          <w:rFonts w:eastAsia="SimSun"/>
          <w:lang w:eastAsia="zh-CN"/>
        </w:rPr>
        <w:t>'</w:t>
      </w:r>
      <w:r w:rsidRPr="00506640">
        <w:rPr>
          <w:rFonts w:eastAsia="SimSun"/>
          <w:lang w:eastAsia="zh-CN"/>
        </w:rPr>
        <w:t>objectClass</w:t>
      </w:r>
      <w:r w:rsidR="000C3127" w:rsidRPr="00506640">
        <w:rPr>
          <w:rFonts w:eastAsia="SimSun"/>
          <w:lang w:eastAsia="zh-CN"/>
        </w:rPr>
        <w:t>'</w:t>
      </w:r>
      <w:r w:rsidRPr="00506640">
        <w:rPr>
          <w:rFonts w:eastAsia="SimSun"/>
          <w:lang w:eastAsia="zh-CN"/>
        </w:rPr>
        <w:t xml:space="preserve"> is the name for the concrete intent IOC.</w:t>
      </w:r>
    </w:p>
    <w:p w14:paraId="4339CB0A" w14:textId="379A1CA1" w:rsidR="00C03047" w:rsidRPr="00506640" w:rsidRDefault="00C03047" w:rsidP="00130B54">
      <w:pPr>
        <w:pStyle w:val="B1"/>
        <w:rPr>
          <w:rFonts w:eastAsia="SimSun"/>
          <w:lang w:eastAsia="zh-CN"/>
        </w:rPr>
      </w:pPr>
      <w:r w:rsidRPr="00506640">
        <w:rPr>
          <w:rFonts w:eastAsia="SimSun"/>
          <w:lang w:eastAsia="zh-CN"/>
        </w:rPr>
        <w:lastRenderedPageBreak/>
        <w:t>2.</w:t>
      </w:r>
      <w:r w:rsidRPr="00506640">
        <w:rPr>
          <w:rFonts w:eastAsia="SimSun"/>
          <w:lang w:eastAsia="zh-CN"/>
        </w:rPr>
        <w:tab/>
      </w:r>
      <w:r w:rsidR="009252C5" w:rsidRPr="009252C5">
        <w:rPr>
          <w:rFonts w:eastAsia="SimSun"/>
          <w:lang w:eastAsia="zh-CN"/>
        </w:rPr>
        <w:t xml:space="preserve">Based on the received request, </w:t>
      </w:r>
      <w:r w:rsidRPr="00506640">
        <w:rPr>
          <w:rFonts w:eastAsia="SimSun"/>
          <w:lang w:eastAsia="zh-CN"/>
        </w:rPr>
        <w:t>MnS Producer perform</w:t>
      </w:r>
      <w:r w:rsidR="009252C5" w:rsidRPr="009252C5">
        <w:rPr>
          <w:rFonts w:eastAsia="SimSun"/>
          <w:lang w:eastAsia="zh-CN"/>
        </w:rPr>
        <w:t>s</w:t>
      </w:r>
      <w:r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73" w:name="OLE_LINK14"/>
      <w:r w:rsidRPr="00506640">
        <w:rPr>
          <w:rFonts w:eastAsia="SimSun"/>
          <w:lang w:eastAsia="zh-CN"/>
        </w:rPr>
        <w:t>experience</w:t>
      </w:r>
      <w:bookmarkEnd w:id="273"/>
      <w:r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77DBDBA7" w:rsidR="00C03047" w:rsidRPr="00506640" w:rsidRDefault="00753265" w:rsidP="00130B54">
      <w:pPr>
        <w:pStyle w:val="NO"/>
        <w:rPr>
          <w:rFonts w:eastAsia="SimSun"/>
          <w:lang w:eastAsia="zh-CN"/>
        </w:rPr>
      </w:pPr>
      <w:r w:rsidRPr="00506640">
        <w:rPr>
          <w:rFonts w:eastAsia="SimSun"/>
          <w:lang w:eastAsia="zh-CN"/>
        </w:rPr>
        <w:t>NOTE</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760D4B2E" w14:textId="118C6BB1" w:rsidR="00C03047" w:rsidRPr="00506640" w:rsidRDefault="00C03047" w:rsidP="007B17F3">
      <w:pPr>
        <w:keepNext/>
        <w:keepLines/>
        <w:overflowPunct/>
        <w:autoSpaceDE/>
        <w:autoSpaceDN/>
        <w:adjustRightInd/>
        <w:ind w:left="400" w:hangingChars="200" w:hanging="400"/>
        <w:textAlignment w:val="auto"/>
        <w:rPr>
          <w:rFonts w:eastAsia="SimSun"/>
          <w:lang w:eastAsia="zh-CN"/>
        </w:rPr>
      </w:pPr>
      <w:r w:rsidRPr="00506640">
        <w:rPr>
          <w:rFonts w:eastAsia="SimSun"/>
          <w:lang w:eastAsia="zh-CN"/>
        </w:rPr>
        <w:t xml:space="preserve">If the feasibility check result is </w:t>
      </w:r>
      <w:r w:rsidR="000C3127" w:rsidRPr="00506640">
        <w:rPr>
          <w:rFonts w:eastAsia="SimSun"/>
          <w:lang w:eastAsia="zh-CN"/>
        </w:rPr>
        <w:t>'</w:t>
      </w:r>
      <w:r w:rsidRPr="00506640">
        <w:rPr>
          <w:rFonts w:eastAsia="SimSun"/>
          <w:lang w:eastAsia="zh-CN"/>
        </w:rPr>
        <w:t>feasible</w:t>
      </w:r>
      <w:r w:rsidR="000C3127" w:rsidRPr="00506640">
        <w:rPr>
          <w:rFonts w:eastAsia="SimSun"/>
          <w:lang w:eastAsia="zh-CN"/>
        </w:rPr>
        <w:t>'</w:t>
      </w:r>
      <w:r w:rsidR="007B17F3" w:rsidRPr="00506640">
        <w:rPr>
          <w:rFonts w:eastAsia="SimSun"/>
          <w:lang w:eastAsia="zh-CN"/>
        </w:rPr>
        <w:t>:</w:t>
      </w:r>
    </w:p>
    <w:p w14:paraId="770A2B8E" w14:textId="7F898BED" w:rsidR="00C03047" w:rsidRPr="00506640" w:rsidRDefault="00C03047" w:rsidP="007B17F3">
      <w:pPr>
        <w:pStyle w:val="B1"/>
        <w:keepNext/>
        <w:keepLines/>
        <w:rPr>
          <w:rFonts w:eastAsia="SimSun"/>
          <w:lang w:eastAsia="zh-CN"/>
        </w:rPr>
      </w:pPr>
      <w:r w:rsidRPr="00506640">
        <w:rPr>
          <w:rFonts w:eastAsia="SimSun"/>
          <w:lang w:eastAsia="zh-CN"/>
        </w:rPr>
        <w:t>3.</w:t>
      </w:r>
      <w:r w:rsidR="000C3127" w:rsidRPr="00506640">
        <w:rPr>
          <w:rFonts w:eastAsia="SimSun"/>
          <w:lang w:eastAsia="zh-CN"/>
        </w:rPr>
        <w:tab/>
      </w:r>
      <w:r w:rsidRPr="00506640">
        <w:rPr>
          <w:rFonts w:eastAsia="SimSun"/>
          <w:lang w:eastAsia="zh-CN"/>
        </w:rPr>
        <w:t xml:space="preserve">Based on the request, the MnS Producer creates the concrete intent MOI (i.e. instance of intent IOC) with value for attribute </w:t>
      </w:r>
      <w:r w:rsidR="000C3127" w:rsidRPr="00506640">
        <w:rPr>
          <w:rFonts w:eastAsia="SimSun"/>
          <w:lang w:eastAsia="zh-CN"/>
        </w:rPr>
        <w:t>'</w:t>
      </w:r>
      <w:r w:rsidRPr="00506640">
        <w:rPr>
          <w:rFonts w:eastAsia="SimSun"/>
          <w:lang w:eastAsia="zh-CN"/>
        </w:rPr>
        <w:t>objectInstance</w:t>
      </w:r>
      <w:r w:rsidR="000C3127" w:rsidRPr="00506640">
        <w:rPr>
          <w:rFonts w:eastAsia="SimSun"/>
          <w:lang w:eastAsia="zh-CN"/>
        </w:rPr>
        <w:t>'</w:t>
      </w:r>
      <w:r w:rsidRPr="00506640">
        <w:rPr>
          <w:rFonts w:eastAsia="SimSun"/>
          <w:lang w:eastAsia="zh-CN"/>
        </w:rPr>
        <w:t xml:space="preserve"> allocated, and configure the new created intent MOI with the received list of [Attribute, Value]. </w:t>
      </w:r>
      <w:r w:rsidR="000C3127" w:rsidRPr="00506640">
        <w:rPr>
          <w:rFonts w:eastAsia="SimSun"/>
          <w:lang w:eastAsia="zh-CN"/>
        </w:rPr>
        <w:t>'</w:t>
      </w:r>
      <w:r w:rsidRPr="00506640">
        <w:rPr>
          <w:rFonts w:eastAsia="SimSun"/>
          <w:lang w:eastAsia="zh-CN"/>
        </w:rPr>
        <w:t>objectInstance</w:t>
      </w:r>
      <w:r w:rsidR="000C3127" w:rsidRPr="00506640">
        <w:rPr>
          <w:rFonts w:eastAsia="SimSun"/>
          <w:lang w:eastAsia="zh-CN"/>
        </w:rPr>
        <w:t>'</w:t>
      </w:r>
      <w:r w:rsidRPr="00506640">
        <w:rPr>
          <w:rFonts w:eastAsia="SimSun"/>
          <w:lang w:eastAsia="zh-CN"/>
        </w:rPr>
        <w:t xml:space="preserve"> is the identifier (DN) for the concrete intent MOI.</w:t>
      </w:r>
    </w:p>
    <w:p w14:paraId="5C35CC90" w14:textId="6FC25406" w:rsidR="00C03047" w:rsidRPr="00506640" w:rsidRDefault="00C03047" w:rsidP="00130B54">
      <w:pPr>
        <w:pStyle w:val="B1"/>
        <w:rPr>
          <w:rFonts w:eastAsia="SimSun"/>
        </w:rPr>
      </w:pPr>
      <w:r w:rsidRPr="00506640">
        <w:rPr>
          <w:rFonts w:eastAsia="SimSun"/>
          <w:lang w:eastAsia="zh-CN"/>
        </w:rPr>
        <w:t>4.</w:t>
      </w:r>
      <w:r w:rsidR="000C3127" w:rsidRPr="00506640">
        <w:rPr>
          <w:rFonts w:eastAsia="SimSun"/>
          <w:lang w:eastAsia="zh-CN"/>
        </w:rPr>
        <w:tab/>
      </w:r>
      <w:r w:rsidRPr="00506640">
        <w:rPr>
          <w:rFonts w:eastAsia="SimSun"/>
          <w:lang w:eastAsia="zh-CN"/>
        </w:rPr>
        <w:t>MnS Producer sends a response to the MnS Consumer with status (</w:t>
      </w:r>
      <w:r w:rsidRPr="00506640">
        <w:rPr>
          <w:rFonts w:eastAsia="SimSun"/>
        </w:rPr>
        <w:t>OperationSucceeded or OperationFailed</w:t>
      </w:r>
      <w:r w:rsidRPr="00506640">
        <w:rPr>
          <w:rFonts w:eastAsia="SimSun"/>
          <w:lang w:eastAsia="zh-CN"/>
        </w:rPr>
        <w:t xml:space="preserve">) and </w:t>
      </w:r>
      <w:r w:rsidR="000C3127" w:rsidRPr="00506640">
        <w:rPr>
          <w:rFonts w:eastAsia="SimSun"/>
          <w:lang w:eastAsia="zh-CN"/>
        </w:rPr>
        <w:t>'</w:t>
      </w:r>
      <w:r w:rsidRPr="00506640">
        <w:rPr>
          <w:rFonts w:eastAsia="SimSun"/>
          <w:lang w:eastAsia="zh-CN"/>
        </w:rPr>
        <w:t>objectInstance</w:t>
      </w:r>
      <w:r w:rsidR="000C3127" w:rsidRPr="00506640">
        <w:rPr>
          <w:rFonts w:eastAsia="SimSun"/>
          <w:lang w:eastAsia="zh-CN"/>
        </w:rPr>
        <w:t>'</w:t>
      </w:r>
      <w:r w:rsidRPr="00506640">
        <w:rPr>
          <w:rFonts w:eastAsia="SimSun"/>
          <w:lang w:eastAsia="zh-CN"/>
        </w:rPr>
        <w:t xml:space="preserve"> of the created intent MOI. The response information may also include the possible reasons for the unsuccessful executions (</w:t>
      </w:r>
      <w:r w:rsidR="00FC2A1C" w:rsidRPr="00506640">
        <w:rPr>
          <w:rFonts w:eastAsia="SimSun"/>
          <w:lang w:eastAsia="zh-CN"/>
        </w:rPr>
        <w:t>e.g.</w:t>
      </w:r>
      <w:r w:rsidRPr="00506640">
        <w:rPr>
          <w:rFonts w:eastAsia="SimSun"/>
          <w:lang w:eastAsia="zh-CN"/>
        </w:rPr>
        <w:t xml:space="preserve"> conflicting with existing intents)</w:t>
      </w:r>
      <w:r w:rsidRPr="00506640">
        <w:rPr>
          <w:rFonts w:eastAsia="SimSun" w:hint="eastAsia"/>
          <w:lang w:eastAsia="zh-CN"/>
        </w:rPr>
        <w:t>.</w:t>
      </w:r>
    </w:p>
    <w:p w14:paraId="16F59265" w14:textId="659ED240" w:rsidR="00C03047" w:rsidRPr="00506640" w:rsidRDefault="00C03047" w:rsidP="00130B54">
      <w:pPr>
        <w:pStyle w:val="B1"/>
        <w:rPr>
          <w:rFonts w:eastAsia="SimSun"/>
        </w:rPr>
      </w:pPr>
      <w:r w:rsidRPr="00506640">
        <w:rPr>
          <w:rFonts w:eastAsia="SimSun"/>
          <w:lang w:eastAsia="zh-CN"/>
        </w:rPr>
        <w:t>5.</w:t>
      </w:r>
      <w:r w:rsidR="000C3127" w:rsidRPr="00506640">
        <w:rPr>
          <w:rFonts w:eastAsia="SimSun"/>
          <w:lang w:eastAsia="zh-CN"/>
        </w:rPr>
        <w:tab/>
      </w:r>
      <w:r w:rsidRPr="00506640">
        <w:rPr>
          <w:rFonts w:eastAsia="SimSun"/>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sidRPr="00506640">
        <w:rPr>
          <w:rFonts w:eastAsia="SimSun" w:hint="eastAsia"/>
          <w:lang w:eastAsia="zh-CN"/>
        </w:rPr>
        <w:t>.</w:t>
      </w:r>
    </w:p>
    <w:p w14:paraId="65FDFD9D" w14:textId="5D414A45"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status</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7CC94AF8"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may notify MnS Consumer about DN of intent MOI, and </w:t>
      </w:r>
      <w:r w:rsidR="009252C5" w:rsidRPr="009252C5">
        <w:rPr>
          <w:rFonts w:eastAsia="SimSun"/>
          <w:lang w:eastAsia="zh-CN"/>
        </w:rPr>
        <w:t>the intent fulfilment information</w:t>
      </w:r>
      <w:r w:rsidRPr="00506640">
        <w:rPr>
          <w:rFonts w:eastAsia="SimSun" w:hint="eastAsia"/>
          <w:lang w:eastAsia="zh-CN"/>
        </w:rPr>
        <w:t>.</w:t>
      </w:r>
    </w:p>
    <w:p w14:paraId="02DC5422" w14:textId="6A7C77AC" w:rsidR="00C03047" w:rsidRPr="00506640" w:rsidRDefault="00C03047" w:rsidP="00D060EE">
      <w:pPr>
        <w:overflowPunct/>
        <w:autoSpaceDE/>
        <w:autoSpaceDN/>
        <w:adjustRightInd/>
        <w:textAlignment w:val="auto"/>
        <w:rPr>
          <w:rFonts w:eastAsia="SimSun"/>
          <w:lang w:eastAsia="zh-CN"/>
        </w:rPr>
      </w:pPr>
      <w:r w:rsidRPr="00506640">
        <w:rPr>
          <w:rFonts w:eastAsia="SimSun"/>
          <w:lang w:eastAsia="zh-CN"/>
        </w:rPr>
        <w:t xml:space="preserve">If the feasibility check result is </w:t>
      </w:r>
      <w:r w:rsidR="000C3127" w:rsidRPr="00506640">
        <w:rPr>
          <w:rFonts w:eastAsia="SimSun"/>
          <w:lang w:eastAsia="zh-CN"/>
        </w:rPr>
        <w:t>'</w:t>
      </w:r>
      <w:r w:rsidRPr="00506640">
        <w:rPr>
          <w:rFonts w:eastAsia="SimSun"/>
          <w:lang w:eastAsia="zh-CN"/>
        </w:rPr>
        <w:t>infeasible</w:t>
      </w:r>
      <w:r w:rsidR="000C3127" w:rsidRPr="00506640">
        <w:rPr>
          <w:rFonts w:eastAsia="SimSun"/>
          <w:lang w:eastAsia="zh-CN"/>
        </w:rPr>
        <w:t>'</w:t>
      </w:r>
      <w:r w:rsidRPr="00506640">
        <w:rPr>
          <w:rFonts w:eastAsia="SimSun"/>
          <w:lang w:eastAsia="zh-CN"/>
        </w:rPr>
        <w:t>, MnS Producer does not create an intent MOI and feedback the feasibility check result information to MnS Consumer.</w:t>
      </w:r>
    </w:p>
    <w:p w14:paraId="53376E6E" w14:textId="77777777" w:rsidR="005B1465" w:rsidRPr="00506640" w:rsidRDefault="005B1465" w:rsidP="005B1465">
      <w:pPr>
        <w:pStyle w:val="Heading3"/>
      </w:pPr>
      <w:bookmarkStart w:id="274" w:name="_Toc106192976"/>
      <w:bookmarkStart w:id="275" w:name="_Toc113872184"/>
      <w:r w:rsidRPr="00506640">
        <w:rPr>
          <w:rFonts w:hint="eastAsia"/>
        </w:rPr>
        <w:t>6</w:t>
      </w:r>
      <w:r w:rsidRPr="00506640">
        <w:t>.3.3</w:t>
      </w:r>
      <w:r w:rsidRPr="00506640">
        <w:tab/>
        <w:t>Modify an intent</w:t>
      </w:r>
      <w:bookmarkEnd w:id="274"/>
      <w:bookmarkEnd w:id="275"/>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76" w:name="_MON_1724484802"/>
    <w:bookmarkEnd w:id="276"/>
    <w:p w14:paraId="3C55CAD0" w14:textId="514E1716" w:rsidR="00E155FF" w:rsidRPr="00506640" w:rsidRDefault="009252C5" w:rsidP="00804A58">
      <w:pPr>
        <w:pStyle w:val="TH"/>
        <w:rPr>
          <w:lang w:eastAsia="zh-CN"/>
        </w:rPr>
      </w:pPr>
      <w:r>
        <w:rPr>
          <w:lang w:eastAsia="zh-CN"/>
        </w:rPr>
        <w:object w:dxaOrig="9622" w:dyaOrig="7284" w14:anchorId="1B683FAC">
          <v:shape id="_x0000_i1026" type="#_x0000_t75" style="width:480.9pt;height:364.75pt" o:ole="">
            <v:imagedata r:id="rId22" o:title=""/>
          </v:shape>
          <o:OLEObject Type="Embed" ProgID="Word.Document.8" ShapeID="_x0000_i1026" DrawAspect="Content" ObjectID="_1725795203" r:id="rId23">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720BA5C7" w:rsidR="006E6D4E" w:rsidRPr="00506640" w:rsidRDefault="006E6D4E" w:rsidP="00F2180B">
      <w:pPr>
        <w:pStyle w:val="B1"/>
        <w:rPr>
          <w:lang w:eastAsia="zh-CN"/>
        </w:rPr>
      </w:pPr>
      <w:r w:rsidRPr="00506640">
        <w:rPr>
          <w:lang w:eastAsia="zh-CN"/>
        </w:rPr>
        <w:t>1.</w:t>
      </w:r>
      <w:r w:rsidRPr="00506640">
        <w:rPr>
          <w:lang w:eastAsia="zh-CN"/>
        </w:rPr>
        <w:tab/>
        <w:t>MnS Consumer sends a request to modify an intent ins</w:t>
      </w:r>
      <w:r w:rsidR="00B22AA0" w:rsidRPr="00506640">
        <w:rPr>
          <w:lang w:eastAsia="zh-CN"/>
        </w:rPr>
        <w:t>t</w:t>
      </w:r>
      <w:r w:rsidRPr="00506640">
        <w:rPr>
          <w:lang w:eastAsia="zh-CN"/>
        </w:rPr>
        <w:t xml:space="preserve">nace 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List of [</w:t>
      </w:r>
      <w:r w:rsidR="000C3127" w:rsidRPr="00506640">
        <w:rPr>
          <w:lang w:eastAsia="zh-CN"/>
        </w:rPr>
        <w:t>'</w:t>
      </w:r>
      <w:r w:rsidRPr="00506640">
        <w:rPr>
          <w:lang w:eastAsia="zh-CN"/>
        </w:rPr>
        <w:t>Attrribute</w:t>
      </w:r>
      <w:r w:rsidR="000C3127" w:rsidRPr="00506640">
        <w:rPr>
          <w:lang w:eastAsia="zh-CN"/>
        </w:rPr>
        <w:t>'</w:t>
      </w:r>
      <w:r w:rsidRPr="00506640">
        <w:rPr>
          <w:lang w:eastAsia="zh-CN"/>
        </w:rPr>
        <w:t xml:space="preserve">, </w:t>
      </w:r>
      <w:r w:rsidR="000C3127" w:rsidRPr="00506640">
        <w:rPr>
          <w:lang w:eastAsia="zh-CN"/>
        </w:rPr>
        <w:t>'</w:t>
      </w:r>
      <w:r w:rsidRPr="00506640">
        <w:rPr>
          <w:lang w:eastAsia="zh-CN"/>
        </w:rPr>
        <w:t>newValue</w:t>
      </w:r>
      <w:r w:rsidR="000C3127" w:rsidRPr="00506640">
        <w:rPr>
          <w:lang w:eastAsia="zh-CN"/>
        </w:rPr>
        <w:t>'</w:t>
      </w:r>
      <w:r w:rsidRPr="00506640">
        <w:rPr>
          <w:lang w:eastAsia="zh-CN"/>
        </w:rPr>
        <w:t>] to be modified. The detailed [Attribute,Value] see the concrete intent IOC defined in clause 6.2.</w:t>
      </w:r>
    </w:p>
    <w:p w14:paraId="5E2C30A1" w14:textId="437A7A0B" w:rsidR="006E6D4E" w:rsidRPr="00506640" w:rsidRDefault="006E6D4E" w:rsidP="00F2180B">
      <w:pPr>
        <w:pStyle w:val="B1"/>
        <w:rPr>
          <w:lang w:eastAsia="zh-CN"/>
        </w:rPr>
      </w:pPr>
      <w:r w:rsidRPr="00506640">
        <w:rPr>
          <w:lang w:eastAsia="zh-CN"/>
        </w:rPr>
        <w:t>2.</w:t>
      </w:r>
      <w:r w:rsidRPr="00506640">
        <w:rPr>
          <w:lang w:eastAsia="zh-CN"/>
        </w:rPr>
        <w:tab/>
      </w:r>
      <w:r w:rsidR="00575762" w:rsidRPr="00575762">
        <w:rPr>
          <w:lang w:eastAsia="zh-CN"/>
        </w:rPr>
        <w:t xml:space="preserve">Based on the received request, </w:t>
      </w:r>
      <w:r w:rsidRPr="00506640">
        <w:rPr>
          <w:rFonts w:eastAsia="SimSun" w:hint="eastAsia"/>
          <w:lang w:eastAsia="zh-CN"/>
        </w:rPr>
        <w:t>MnS Producer perform</w:t>
      </w:r>
      <w:r w:rsidR="00575762" w:rsidRPr="00575762">
        <w:rPr>
          <w:rFonts w:eastAsia="SimSun"/>
          <w:lang w:eastAsia="zh-CN"/>
        </w:rPr>
        <w:t>s</w:t>
      </w:r>
      <w:r w:rsidRPr="00506640">
        <w:rPr>
          <w:rFonts w:eastAsia="SimSun" w:hint="eastAsia"/>
          <w:lang w:eastAsia="zh-CN"/>
        </w:rPr>
        <w:t xml:space="preserve"> the feasibility check of the </w:t>
      </w:r>
      <w:r w:rsidRPr="00506640">
        <w:rPr>
          <w:rFonts w:eastAsia="SimSun"/>
          <w:lang w:eastAsia="zh-CN"/>
        </w:rPr>
        <w:t xml:space="preserve">modified </w:t>
      </w:r>
      <w:r w:rsidRPr="00506640">
        <w:rPr>
          <w:rFonts w:eastAsia="SimSun" w:hint="eastAsia"/>
          <w:lang w:eastAsia="zh-CN"/>
        </w:rPr>
        <w:t>intent instance. Whether to perform the feasibility check can be determined according to the feasibility check enabling policy.</w:t>
      </w:r>
    </w:p>
    <w:p w14:paraId="60527DF5" w14:textId="2EDA0DCE" w:rsidR="006E6D4E" w:rsidRPr="00506640" w:rsidRDefault="006E6D4E" w:rsidP="00D060EE">
      <w:pPr>
        <w:rPr>
          <w:lang w:eastAsia="zh-CN"/>
        </w:rPr>
      </w:pPr>
      <w:r w:rsidRPr="00506640">
        <w:rPr>
          <w:lang w:eastAsia="zh-CN"/>
        </w:rPr>
        <w:t xml:space="preserve">If the feasibility check result is </w:t>
      </w:r>
      <w:r w:rsidR="000C3127" w:rsidRPr="00506640">
        <w:rPr>
          <w:lang w:eastAsia="zh-CN"/>
        </w:rPr>
        <w:t>'</w:t>
      </w:r>
      <w:r w:rsidRPr="00506640">
        <w:rPr>
          <w:lang w:eastAsia="zh-CN"/>
        </w:rPr>
        <w:t>feasible</w:t>
      </w:r>
      <w:r w:rsidR="000C3127" w:rsidRPr="00506640">
        <w:rPr>
          <w:lang w:eastAsia="zh-CN"/>
        </w:rPr>
        <w:t>'</w:t>
      </w:r>
      <w:r w:rsidR="007B17F3" w:rsidRPr="00506640">
        <w:rPr>
          <w:lang w:eastAsia="zh-CN"/>
        </w:rPr>
        <w:t>:</w:t>
      </w:r>
    </w:p>
    <w:p w14:paraId="57B7084E" w14:textId="22347CE7" w:rsidR="006E6D4E" w:rsidRPr="00506640" w:rsidRDefault="006E6D4E" w:rsidP="00F2180B">
      <w:pPr>
        <w:pStyle w:val="B1"/>
        <w:rPr>
          <w:lang w:eastAsia="zh-CN"/>
        </w:rPr>
      </w:pPr>
      <w:r w:rsidRPr="00506640">
        <w:rPr>
          <w:lang w:eastAsia="zh-CN"/>
        </w:rPr>
        <w:t>3.</w:t>
      </w:r>
      <w:r w:rsidRPr="00506640">
        <w:rPr>
          <w:lang w:eastAsia="zh-CN"/>
        </w:rPr>
        <w:tab/>
      </w:r>
      <w:r w:rsidRPr="00506640">
        <w:rPr>
          <w:rFonts w:eastAsia="SimSun" w:hint="eastAsia"/>
          <w:lang w:eastAsia="zh-CN"/>
        </w:rPr>
        <w:t xml:space="preserve">Based on the request, MnS Producer configure the intent MOI with list of </w:t>
      </w:r>
      <w:r w:rsidR="000C3127" w:rsidRPr="00506640">
        <w:rPr>
          <w:rFonts w:eastAsia="SimSun"/>
          <w:lang w:eastAsia="zh-CN"/>
        </w:rPr>
        <w:t>'</w:t>
      </w:r>
      <w:r w:rsidRPr="00506640">
        <w:rPr>
          <w:rFonts w:eastAsia="SimSun" w:hint="eastAsia"/>
          <w:lang w:eastAsia="zh-CN"/>
        </w:rPr>
        <w:t>Attribute</w:t>
      </w:r>
      <w:r w:rsidR="000C3127" w:rsidRPr="00506640">
        <w:rPr>
          <w:rFonts w:eastAsia="SimSun"/>
          <w:lang w:eastAsia="zh-CN"/>
        </w:rPr>
        <w:t>'</w:t>
      </w:r>
      <w:r w:rsidRPr="00506640">
        <w:rPr>
          <w:rFonts w:eastAsia="SimSun" w:hint="eastAsia"/>
          <w:lang w:eastAsia="zh-CN"/>
        </w:rPr>
        <w:t xml:space="preserve"> = </w:t>
      </w:r>
      <w:r w:rsidR="000C3127" w:rsidRPr="00506640">
        <w:rPr>
          <w:rFonts w:eastAsia="SimSun"/>
          <w:lang w:eastAsia="zh-CN"/>
        </w:rPr>
        <w:t>'</w:t>
      </w:r>
      <w:r w:rsidRPr="00506640">
        <w:rPr>
          <w:rFonts w:eastAsia="SimSun" w:hint="eastAsia"/>
          <w:lang w:eastAsia="zh-CN"/>
        </w:rPr>
        <w:t>newValue</w:t>
      </w:r>
      <w:r w:rsidR="000C3127" w:rsidRPr="00506640">
        <w:rPr>
          <w:rFonts w:eastAsia="SimSun"/>
          <w:lang w:eastAsia="zh-CN"/>
        </w:rPr>
        <w:t>'</w:t>
      </w:r>
      <w:r w:rsidRPr="00506640">
        <w:rPr>
          <w:rFonts w:eastAsia="SimSun" w:hint="eastAsia"/>
          <w:lang w:eastAsia="zh-CN"/>
        </w:rPr>
        <w:t xml:space="preserve"> which is required to be modified.</w:t>
      </w:r>
    </w:p>
    <w:p w14:paraId="23C66C2F" w14:textId="0D1E4B5D" w:rsidR="006E6D4E" w:rsidRPr="00506640" w:rsidRDefault="006E6D4E" w:rsidP="00F2180B">
      <w:pPr>
        <w:pStyle w:val="B1"/>
        <w:rPr>
          <w:lang w:eastAsia="zh-CN"/>
        </w:rPr>
      </w:pPr>
      <w:r w:rsidRPr="00506640">
        <w:rPr>
          <w:lang w:eastAsia="zh-CN"/>
        </w:rPr>
        <w:t>4.</w:t>
      </w:r>
      <w:r w:rsidRPr="00506640">
        <w:rPr>
          <w:lang w:eastAsia="zh-CN"/>
        </w:rPr>
        <w:tab/>
      </w:r>
      <w:r w:rsidRPr="00506640">
        <w:rPr>
          <w:rFonts w:eastAsia="SimSun" w:hint="eastAsia"/>
          <w:lang w:eastAsia="zh-CN"/>
        </w:rPr>
        <w:t xml:space="preserve">MnS Producer sends a response to the MnS consumer with status (OperationSucceeded or OperationFailed), </w:t>
      </w:r>
      <w:r w:rsidRPr="00506640">
        <w:rPr>
          <w:rFonts w:eastAsia="SimSun"/>
          <w:lang w:eastAsia="zh-CN"/>
        </w:rPr>
        <w:t>and</w:t>
      </w:r>
      <w:r w:rsidR="000C3127" w:rsidRPr="00506640">
        <w:rPr>
          <w:rFonts w:eastAsia="SimSun"/>
          <w:lang w:eastAsia="zh-CN"/>
        </w:rPr>
        <w:t>'</w:t>
      </w:r>
      <w:r w:rsidRPr="00506640">
        <w:rPr>
          <w:rFonts w:eastAsia="SimSun" w:hint="eastAsia"/>
          <w:lang w:eastAsia="zh-CN"/>
        </w:rPr>
        <w:t>objectInstance</w:t>
      </w:r>
      <w:r w:rsidR="000C3127" w:rsidRPr="00506640">
        <w:rPr>
          <w:rFonts w:eastAsia="SimSun"/>
          <w:lang w:eastAsia="zh-CN"/>
        </w:rPr>
        <w:t>'</w:t>
      </w:r>
      <w:r w:rsidRPr="00506640">
        <w:rPr>
          <w:rFonts w:eastAsia="SimSun" w:hint="eastAsia"/>
          <w:lang w:eastAsia="zh-CN"/>
        </w:rPr>
        <w:t xml:space="preserve"> of the modified intent MOI, and list of [</w:t>
      </w:r>
      <w:r w:rsidR="000C3127" w:rsidRPr="00506640">
        <w:rPr>
          <w:rFonts w:eastAsia="SimSun"/>
          <w:lang w:eastAsia="zh-CN"/>
        </w:rPr>
        <w:t>'</w:t>
      </w:r>
      <w:r w:rsidRPr="00506640">
        <w:rPr>
          <w:rFonts w:eastAsia="SimSun" w:hint="eastAsia"/>
          <w:lang w:eastAsia="zh-CN"/>
        </w:rPr>
        <w:t>Attribute</w:t>
      </w:r>
      <w:r w:rsidR="000C3127" w:rsidRPr="00506640">
        <w:rPr>
          <w:rFonts w:eastAsia="SimSun"/>
          <w:lang w:eastAsia="zh-CN"/>
        </w:rPr>
        <w:t>'</w:t>
      </w:r>
      <w:r w:rsidRPr="00506640">
        <w:rPr>
          <w:rFonts w:eastAsia="SimSun" w:hint="eastAsia"/>
          <w:lang w:eastAsia="zh-CN"/>
        </w:rPr>
        <w:t xml:space="preserve">, </w:t>
      </w:r>
      <w:r w:rsidR="000C3127" w:rsidRPr="00506640">
        <w:rPr>
          <w:rFonts w:eastAsia="SimSun"/>
          <w:lang w:eastAsia="zh-CN"/>
        </w:rPr>
        <w:t>'</w:t>
      </w:r>
      <w:r w:rsidRPr="00506640">
        <w:rPr>
          <w:rFonts w:eastAsia="SimSun" w:hint="eastAsia"/>
          <w:lang w:eastAsia="zh-CN"/>
        </w:rPr>
        <w:t>newValue</w:t>
      </w:r>
      <w:r w:rsidR="000C3127" w:rsidRPr="00506640">
        <w:rPr>
          <w:rFonts w:eastAsia="SimSun"/>
          <w:lang w:eastAsia="zh-CN"/>
        </w:rPr>
        <w:t>'</w:t>
      </w:r>
      <w:r w:rsidRPr="00506640">
        <w:rPr>
          <w:rFonts w:eastAsia="SimSun" w:hint="eastAsia"/>
          <w:lang w:eastAsia="zh-CN"/>
        </w:rPr>
        <w:t>] which is modified.</w:t>
      </w:r>
      <w:r w:rsidRPr="00506640">
        <w:rPr>
          <w:lang w:eastAsia="zh-CN"/>
        </w:rPr>
        <w:t xml:space="preserve"> The response information may also include possible reasons for the unsuccessful executions (</w:t>
      </w:r>
      <w:r w:rsidR="00FC2A1C" w:rsidRPr="00506640">
        <w:rPr>
          <w:lang w:eastAsia="zh-CN"/>
        </w:rPr>
        <w:t>e.g.</w:t>
      </w:r>
      <w:r w:rsidRPr="00506640">
        <w:rPr>
          <w:lang w:eastAsia="zh-CN"/>
        </w:rPr>
        <w:t xml:space="preserve"> conflicting with other intents).</w:t>
      </w:r>
    </w:p>
    <w:p w14:paraId="0E31045E" w14:textId="6BF2975C" w:rsidR="006E6D4E" w:rsidRPr="00506640" w:rsidRDefault="007B17F3" w:rsidP="00F2180B">
      <w:pPr>
        <w:pStyle w:val="B1"/>
        <w:rPr>
          <w:lang w:eastAsia="zh-CN"/>
        </w:rPr>
      </w:pPr>
      <w:r w:rsidRPr="00506640">
        <w:rPr>
          <w:rFonts w:eastAsia="SimSun"/>
          <w:lang w:eastAsia="zh-CN"/>
        </w:rPr>
        <w:t>5.</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intent. </w:t>
      </w:r>
    </w:p>
    <w:p w14:paraId="098153F5" w14:textId="4A5CD59C"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During the execution of the intent, MnS producer continuously tracks intent fulfilment status.</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6C44BEB4"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may notify MnS Consumer about DN of intent MOI, and </w:t>
      </w:r>
      <w:r w:rsidR="00575762" w:rsidRPr="00575762">
        <w:rPr>
          <w:rFonts w:eastAsia="SimSun"/>
          <w:lang w:eastAsia="zh-CN"/>
        </w:rPr>
        <w:t>the intent fulfilment information</w:t>
      </w:r>
      <w:r w:rsidR="006E6D4E" w:rsidRPr="00506640">
        <w:rPr>
          <w:rFonts w:eastAsia="SimSun"/>
          <w:lang w:eastAsia="zh-CN"/>
        </w:rPr>
        <w:t xml:space="preserve"> via notification or intent reporting.</w:t>
      </w:r>
    </w:p>
    <w:p w14:paraId="1DDDB249" w14:textId="6231D9B3" w:rsidR="006E6D4E" w:rsidRPr="00506640" w:rsidRDefault="006E6D4E" w:rsidP="00D060EE">
      <w:pPr>
        <w:rPr>
          <w:lang w:eastAsia="zh-CN"/>
        </w:rPr>
      </w:pPr>
      <w:r w:rsidRPr="00506640">
        <w:rPr>
          <w:lang w:eastAsia="zh-CN"/>
        </w:rPr>
        <w:t xml:space="preserve">If the feasibility check result is </w:t>
      </w:r>
      <w:r w:rsidR="000C3127" w:rsidRPr="00506640">
        <w:rPr>
          <w:lang w:eastAsia="zh-CN"/>
        </w:rPr>
        <w:t>'</w:t>
      </w:r>
      <w:r w:rsidRPr="00506640">
        <w:rPr>
          <w:lang w:eastAsia="zh-CN"/>
        </w:rPr>
        <w:t>infeasible</w:t>
      </w:r>
      <w:r w:rsidR="000C3127" w:rsidRPr="00506640">
        <w:rPr>
          <w:lang w:eastAsia="zh-CN"/>
        </w:rPr>
        <w:t>'</w:t>
      </w:r>
      <w:r w:rsidRPr="00506640">
        <w:rPr>
          <w:lang w:eastAsia="zh-CN"/>
        </w:rPr>
        <w:t>, MnS Producer does not modify the intent MOI and feedback the feasibility check result information to MnS Consumer.</w:t>
      </w:r>
    </w:p>
    <w:p w14:paraId="1F200F08" w14:textId="77777777" w:rsidR="005B1465" w:rsidRPr="00506640" w:rsidRDefault="005B1465" w:rsidP="005B1465">
      <w:pPr>
        <w:pStyle w:val="Heading3"/>
      </w:pPr>
      <w:bookmarkStart w:id="277" w:name="_Toc106192977"/>
      <w:bookmarkStart w:id="278" w:name="_Toc113872185"/>
      <w:r w:rsidRPr="00506640">
        <w:rPr>
          <w:rFonts w:hint="eastAsia"/>
        </w:rPr>
        <w:lastRenderedPageBreak/>
        <w:t>6</w:t>
      </w:r>
      <w:r w:rsidRPr="00506640">
        <w:t>.3.4</w:t>
      </w:r>
      <w:r w:rsidRPr="00506640">
        <w:tab/>
        <w:t>Delete an intent</w:t>
      </w:r>
      <w:bookmarkEnd w:id="277"/>
      <w:bookmarkEnd w:id="278"/>
    </w:p>
    <w:p w14:paraId="2BED68D2" w14:textId="58AF3D46"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-1 illustrates the procedure for modify an existing intent.</w:t>
      </w:r>
    </w:p>
    <w:p w14:paraId="4DDAFBA2" w14:textId="7E75A268" w:rsidR="005B1465" w:rsidRPr="00506640" w:rsidRDefault="009E57D3" w:rsidP="00804A58">
      <w:pPr>
        <w:pStyle w:val="TH"/>
        <w:rPr>
          <w:lang w:eastAsia="zh-CN"/>
        </w:rPr>
      </w:pPr>
      <w:r w:rsidRPr="00506640">
        <w:rPr>
          <w:noProof/>
          <w:lang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767B54BC"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217F7735"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 to the MnS consumer with status (</w:t>
      </w:r>
      <w:r w:rsidR="005B1465" w:rsidRPr="00506640">
        <w:t>OperationSucceeded or OperationFailed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79" w:name="_Toc106192978"/>
      <w:bookmarkStart w:id="280" w:name="_Toc113872186"/>
      <w:r w:rsidRPr="00506640">
        <w:t>6.3.5</w:t>
      </w:r>
      <w:r w:rsidRPr="00506640">
        <w:tab/>
        <w:t>Q</w:t>
      </w:r>
      <w:r w:rsidRPr="00506640">
        <w:rPr>
          <w:rFonts w:hint="eastAsia"/>
          <w:lang w:eastAsia="zh-CN"/>
        </w:rPr>
        <w:t>uery</w:t>
      </w:r>
      <w:r w:rsidRPr="00506640">
        <w:t xml:space="preserve"> an intent</w:t>
      </w:r>
      <w:bookmarkEnd w:id="279"/>
      <w:bookmarkEnd w:id="280"/>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p w14:paraId="1BA9B38A" w14:textId="648AC128" w:rsidR="00814FE8" w:rsidRPr="00506640" w:rsidRDefault="009E57D3" w:rsidP="007B17F3">
      <w:pPr>
        <w:pStyle w:val="TH"/>
        <w:rPr>
          <w:lang w:eastAsia="zh-CN"/>
        </w:rPr>
      </w:pPr>
      <w:r w:rsidRPr="00506640">
        <w:rPr>
          <w:noProof/>
          <w:lang w:eastAsia="zh-CN"/>
        </w:rPr>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644D7B05"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 to MnS Producer</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with</w:t>
      </w:r>
      <w:r w:rsidR="00814FE8" w:rsidRPr="00506640">
        <w:rPr>
          <w:lang w:eastAsia="zh-CN"/>
        </w:rPr>
        <w:t xml:space="preserve"> objectInstance of the existing intent MOI</w:t>
      </w:r>
      <w:r w:rsidR="00814FE8" w:rsidRPr="00506640">
        <w:rPr>
          <w:rFonts w:hint="eastAsia"/>
          <w:lang w:eastAsia="zh-CN"/>
        </w:rPr>
        <w:t>,</w:t>
      </w:r>
      <w:r w:rsidR="00814FE8" w:rsidRPr="00506640">
        <w:rPr>
          <w:lang w:eastAsia="zh-CN"/>
        </w:rPr>
        <w:t xml:space="preserve"> scope, and list of attributes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7448A47D"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 xml:space="preserve">nS Producer sends a response to the MnS consumer </w:t>
      </w:r>
      <w:r w:rsidR="00814FE8" w:rsidRPr="00506640">
        <w:rPr>
          <w:rFonts w:hint="eastAsia"/>
          <w:lang w:eastAsia="zh-CN"/>
        </w:rPr>
        <w:t>with</w:t>
      </w:r>
      <w:r w:rsidR="00814FE8" w:rsidRPr="00506640">
        <w:rPr>
          <w:lang w:eastAsia="zh-CN"/>
        </w:rPr>
        <w:t xml:space="preserve"> objectClass, objectInstance, status (</w:t>
      </w:r>
      <w:r w:rsidR="00814FE8" w:rsidRPr="00506640">
        <w:rPr>
          <w:rFonts w:hint="eastAsia"/>
          <w:lang w:eastAsia="zh-CN"/>
        </w:rPr>
        <w:t>e.g.</w:t>
      </w:r>
      <w:r w:rsidR="00814FE8" w:rsidRPr="00506640">
        <w:rPr>
          <w:lang w:eastAsia="zh-CN"/>
        </w:rPr>
        <w:t xml:space="preserve"> </w:t>
      </w:r>
      <w:r w:rsidR="00814FE8" w:rsidRPr="00506640">
        <w:rPr>
          <w:rFonts w:hint="eastAsia"/>
          <w:lang w:eastAsia="zh-CN"/>
        </w:rPr>
        <w:t>fulfillStatus</w:t>
      </w:r>
      <w:r w:rsidR="00814FE8" w:rsidRPr="00506640">
        <w:rPr>
          <w:lang w:eastAsia="zh-CN"/>
        </w:rPr>
        <w:t xml:space="preserve"> and other status),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81" w:name="_Toc106192979"/>
      <w:bookmarkStart w:id="282" w:name="_Toc113872187"/>
      <w:r w:rsidRPr="00506640">
        <w:rPr>
          <w:rFonts w:eastAsia="SimSun"/>
        </w:rPr>
        <w:lastRenderedPageBreak/>
        <w:t>7</w:t>
      </w:r>
      <w:r w:rsidRPr="00506640">
        <w:rPr>
          <w:rFonts w:eastAsia="SimSun"/>
        </w:rPr>
        <w:tab/>
        <w:t xml:space="preserve">Stage 3 definition for </w:t>
      </w:r>
      <w:r w:rsidRPr="00506640">
        <w:rPr>
          <w:rFonts w:eastAsia="SimSun"/>
          <w:lang w:eastAsia="zh-CN"/>
        </w:rPr>
        <w:t>Intent Driven Management</w:t>
      </w:r>
      <w:bookmarkEnd w:id="281"/>
      <w:bookmarkEnd w:id="282"/>
    </w:p>
    <w:p w14:paraId="1DCA9575" w14:textId="77777777" w:rsidR="001E22AA" w:rsidRPr="00506640" w:rsidRDefault="001E22AA" w:rsidP="00316E66">
      <w:pPr>
        <w:pStyle w:val="Heading2"/>
        <w:rPr>
          <w:rFonts w:eastAsia="SimSun"/>
        </w:rPr>
      </w:pPr>
      <w:bookmarkStart w:id="283" w:name="_Toc106192980"/>
      <w:bookmarkStart w:id="284" w:name="_Toc113872188"/>
      <w:r w:rsidRPr="00506640">
        <w:rPr>
          <w:rFonts w:eastAsia="SimSun"/>
        </w:rPr>
        <w:t>7.1</w:t>
      </w:r>
      <w:r w:rsidRPr="00506640">
        <w:rPr>
          <w:rFonts w:eastAsia="SimSun"/>
        </w:rPr>
        <w:tab/>
        <w:t>RESTful HTTP-based solution set</w:t>
      </w:r>
      <w:bookmarkEnd w:id="283"/>
      <w:bookmarkEnd w:id="284"/>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285" w:name="_Toc106192981"/>
      <w:bookmarkStart w:id="286" w:name="_Toc113872189"/>
      <w:r w:rsidRPr="00506640">
        <w:rPr>
          <w:rFonts w:eastAsia="SimSun"/>
        </w:rPr>
        <w:t>7.2</w:t>
      </w:r>
      <w:r w:rsidRPr="00506640">
        <w:rPr>
          <w:rFonts w:eastAsia="SimSun"/>
        </w:rPr>
        <w:tab/>
        <w:t>OpenAPI specification</w:t>
      </w:r>
      <w:bookmarkEnd w:id="285"/>
      <w:bookmarkEnd w:id="286"/>
    </w:p>
    <w:p w14:paraId="3A834D72" w14:textId="0A4752A7" w:rsidR="001E22AA" w:rsidRPr="00506640" w:rsidRDefault="001E22AA" w:rsidP="00316E66">
      <w:pPr>
        <w:pStyle w:val="Heading3"/>
        <w:rPr>
          <w:rFonts w:eastAsia="SimSun"/>
          <w:lang w:eastAsia="zh-CN"/>
        </w:rPr>
      </w:pPr>
      <w:bookmarkStart w:id="287" w:name="_Toc106192982"/>
      <w:bookmarkStart w:id="288" w:name="_Toc113872190"/>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287"/>
      <w:bookmarkEnd w:id="288"/>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0F101929" w:rsidR="00B77D32" w:rsidRPr="00506640" w:rsidRDefault="00B77D32" w:rsidP="008F57C0">
      <w:pPr>
        <w:pStyle w:val="Heading3"/>
        <w:rPr>
          <w:rFonts w:eastAsia="SimSun"/>
          <w:lang w:eastAsia="zh-CN"/>
        </w:rPr>
      </w:pPr>
      <w:bookmarkStart w:id="289" w:name="_Toc106192983"/>
      <w:bookmarkStart w:id="290" w:name="_Toc113872191"/>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289"/>
      <w:bookmarkEnd w:id="290"/>
    </w:p>
    <w:p w14:paraId="2BE4B1F8" w14:textId="77777777" w:rsidR="005A376F" w:rsidRPr="0055606B" w:rsidRDefault="005A376F" w:rsidP="005A376F">
      <w:pPr>
        <w:pStyle w:val="PL"/>
        <w:rPr>
          <w:rFonts w:eastAsia="SimSun"/>
          <w:lang w:eastAsia="zh-CN"/>
        </w:rPr>
      </w:pPr>
      <w:r w:rsidRPr="0055606B">
        <w:rPr>
          <w:rFonts w:eastAsia="SimSun"/>
          <w:lang w:eastAsia="zh-CN"/>
        </w:rPr>
        <w:t>openapi: 3.0.1</w:t>
      </w:r>
    </w:p>
    <w:p w14:paraId="7F8C41F2" w14:textId="77777777" w:rsidR="005A376F" w:rsidRPr="0055606B" w:rsidRDefault="005A376F" w:rsidP="005A376F">
      <w:pPr>
        <w:pStyle w:val="PL"/>
        <w:rPr>
          <w:rFonts w:eastAsia="SimSun"/>
          <w:lang w:eastAsia="zh-CN"/>
        </w:rPr>
      </w:pPr>
      <w:r w:rsidRPr="0055606B">
        <w:rPr>
          <w:rFonts w:eastAsia="SimSun"/>
          <w:lang w:eastAsia="zh-CN"/>
        </w:rPr>
        <w:t>info:</w:t>
      </w:r>
    </w:p>
    <w:p w14:paraId="42CACC5D" w14:textId="77777777" w:rsidR="005A376F" w:rsidRPr="0055606B" w:rsidRDefault="005A376F" w:rsidP="005A376F">
      <w:pPr>
        <w:pStyle w:val="PL"/>
        <w:rPr>
          <w:rFonts w:eastAsia="SimSun"/>
          <w:lang w:eastAsia="zh-CN"/>
        </w:rPr>
      </w:pPr>
      <w:r w:rsidRPr="0055606B">
        <w:rPr>
          <w:rFonts w:eastAsia="SimSun"/>
          <w:lang w:eastAsia="zh-CN"/>
        </w:rPr>
        <w:t xml:space="preserve">  title: Intent NRM</w:t>
      </w:r>
    </w:p>
    <w:p w14:paraId="790ED18A" w14:textId="77777777" w:rsidR="005A376F" w:rsidRPr="0055606B" w:rsidRDefault="005A376F" w:rsidP="005A376F">
      <w:pPr>
        <w:pStyle w:val="PL"/>
        <w:rPr>
          <w:rFonts w:eastAsia="SimSun"/>
          <w:lang w:eastAsia="zh-CN"/>
        </w:rPr>
      </w:pPr>
      <w:r w:rsidRPr="0055606B">
        <w:rPr>
          <w:rFonts w:eastAsia="SimSun"/>
          <w:lang w:eastAsia="zh-CN"/>
        </w:rPr>
        <w:t xml:space="preserve">  version: 17.0.0</w:t>
      </w:r>
    </w:p>
    <w:p w14:paraId="48899F75"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62B71CF3" w14:textId="77777777" w:rsidR="005A376F" w:rsidRPr="0055606B" w:rsidRDefault="005A376F" w:rsidP="005A376F">
      <w:pPr>
        <w:pStyle w:val="PL"/>
        <w:rPr>
          <w:rFonts w:eastAsia="SimSun"/>
          <w:lang w:eastAsia="zh-CN"/>
        </w:rPr>
      </w:pPr>
      <w:r w:rsidRPr="0055606B">
        <w:rPr>
          <w:rFonts w:eastAsia="SimSun"/>
          <w:lang w:eastAsia="zh-CN"/>
        </w:rPr>
        <w:t xml:space="preserve">    OAS 3.0.1 definition of the Intent NRM</w:t>
      </w:r>
    </w:p>
    <w:p w14:paraId="25DE8121" w14:textId="77777777" w:rsidR="005A376F" w:rsidRPr="0055606B" w:rsidRDefault="005A376F" w:rsidP="005A376F">
      <w:pPr>
        <w:pStyle w:val="PL"/>
        <w:rPr>
          <w:rFonts w:eastAsia="SimSun"/>
          <w:lang w:eastAsia="zh-CN"/>
        </w:rPr>
      </w:pPr>
      <w:r w:rsidRPr="0055606B">
        <w:rPr>
          <w:rFonts w:eastAsia="SimSun"/>
          <w:lang w:eastAsia="zh-CN"/>
        </w:rPr>
        <w:t xml:space="preserve">    © 2022, 3GPP Organizational Partners (ARIB, ATIS, CCSA, ETSI, TSDSI, TTA, TTC).</w:t>
      </w:r>
    </w:p>
    <w:p w14:paraId="640C8336" w14:textId="77777777" w:rsidR="005A376F" w:rsidRPr="0055606B" w:rsidRDefault="005A376F" w:rsidP="005A376F">
      <w:pPr>
        <w:pStyle w:val="PL"/>
        <w:rPr>
          <w:rFonts w:eastAsia="SimSun"/>
          <w:lang w:eastAsia="zh-CN"/>
        </w:rPr>
      </w:pPr>
      <w:r w:rsidRPr="0055606B">
        <w:rPr>
          <w:rFonts w:eastAsia="SimSun"/>
          <w:lang w:eastAsia="zh-CN"/>
        </w:rPr>
        <w:t xml:space="preserve">    All rights reserved.</w:t>
      </w:r>
    </w:p>
    <w:p w14:paraId="4F129F9C" w14:textId="77777777" w:rsidR="005A376F" w:rsidRPr="0055606B" w:rsidRDefault="005A376F" w:rsidP="005A376F">
      <w:pPr>
        <w:pStyle w:val="PL"/>
        <w:rPr>
          <w:rFonts w:eastAsia="SimSun"/>
          <w:lang w:eastAsia="zh-CN"/>
        </w:rPr>
      </w:pPr>
      <w:r w:rsidRPr="0055606B">
        <w:rPr>
          <w:rFonts w:eastAsia="SimSun"/>
          <w:lang w:eastAsia="zh-CN"/>
        </w:rPr>
        <w:t>externalDocs:</w:t>
      </w:r>
    </w:p>
    <w:p w14:paraId="1881FA37" w14:textId="77777777" w:rsidR="005A376F" w:rsidRPr="0055606B" w:rsidRDefault="005A376F" w:rsidP="005A376F">
      <w:pPr>
        <w:pStyle w:val="PL"/>
        <w:rPr>
          <w:rFonts w:eastAsia="SimSun"/>
          <w:lang w:eastAsia="zh-CN"/>
        </w:rPr>
      </w:pPr>
      <w:r w:rsidRPr="0055606B">
        <w:rPr>
          <w:rFonts w:eastAsia="SimSun"/>
          <w:lang w:eastAsia="zh-CN"/>
        </w:rPr>
        <w:t xml:space="preserve">  description: 3GPP TS 28.312; Intent driven management services for mobile networks</w:t>
      </w:r>
    </w:p>
    <w:p w14:paraId="4D68E1F4" w14:textId="77777777" w:rsidR="005A376F" w:rsidRPr="0055606B" w:rsidRDefault="005A376F" w:rsidP="005A376F">
      <w:pPr>
        <w:pStyle w:val="PL"/>
        <w:rPr>
          <w:rFonts w:eastAsia="SimSun"/>
          <w:lang w:eastAsia="zh-CN"/>
        </w:rPr>
      </w:pPr>
      <w:r w:rsidRPr="0055606B">
        <w:rPr>
          <w:rFonts w:eastAsia="SimSun"/>
          <w:lang w:eastAsia="zh-CN"/>
        </w:rPr>
        <w:t xml:space="preserve">  url: http://www.3gpp.org/ftp/Specs/archive/28_series/28.312/</w:t>
      </w:r>
    </w:p>
    <w:p w14:paraId="4BB11C8A" w14:textId="77777777" w:rsidR="005A376F" w:rsidRPr="0055606B" w:rsidRDefault="005A376F" w:rsidP="005A376F">
      <w:pPr>
        <w:pStyle w:val="PL"/>
        <w:rPr>
          <w:rFonts w:eastAsia="SimSun"/>
          <w:lang w:eastAsia="zh-CN"/>
        </w:rPr>
      </w:pPr>
      <w:r w:rsidRPr="0055606B">
        <w:rPr>
          <w:rFonts w:eastAsia="SimSun"/>
          <w:lang w:eastAsia="zh-CN"/>
        </w:rPr>
        <w:t>paths: {}</w:t>
      </w:r>
    </w:p>
    <w:p w14:paraId="64A0BE3C" w14:textId="77777777" w:rsidR="005A376F" w:rsidRPr="0055606B" w:rsidRDefault="005A376F" w:rsidP="005A376F">
      <w:pPr>
        <w:pStyle w:val="PL"/>
        <w:rPr>
          <w:rFonts w:eastAsia="SimSun"/>
          <w:lang w:eastAsia="zh-CN"/>
        </w:rPr>
      </w:pPr>
      <w:r w:rsidRPr="0055606B">
        <w:rPr>
          <w:rFonts w:eastAsia="SimSun"/>
          <w:lang w:eastAsia="zh-CN"/>
        </w:rPr>
        <w:t>components:</w:t>
      </w:r>
    </w:p>
    <w:p w14:paraId="05AEF76A" w14:textId="77777777" w:rsidR="005A376F" w:rsidRPr="0055606B" w:rsidRDefault="005A376F" w:rsidP="005A376F">
      <w:pPr>
        <w:pStyle w:val="PL"/>
        <w:rPr>
          <w:rFonts w:eastAsia="SimSun"/>
          <w:lang w:eastAsia="zh-CN"/>
        </w:rPr>
      </w:pPr>
      <w:r w:rsidRPr="0055606B">
        <w:rPr>
          <w:rFonts w:eastAsia="SimSun"/>
          <w:lang w:eastAsia="zh-CN"/>
        </w:rPr>
        <w:t xml:space="preserve">  schemas:</w:t>
      </w:r>
    </w:p>
    <w:p w14:paraId="24565B67" w14:textId="77777777" w:rsidR="005A376F" w:rsidRPr="0055606B" w:rsidRDefault="005A376F" w:rsidP="005A376F">
      <w:pPr>
        <w:pStyle w:val="PL"/>
        <w:rPr>
          <w:rFonts w:eastAsia="SimSun"/>
          <w:lang w:eastAsia="zh-CN"/>
        </w:rPr>
      </w:pPr>
      <w:r w:rsidRPr="0055606B">
        <w:rPr>
          <w:rFonts w:eastAsia="SimSun"/>
          <w:lang w:eastAsia="zh-CN"/>
        </w:rPr>
        <w:t xml:space="preserve">    Intent-Single:</w:t>
      </w:r>
    </w:p>
    <w:p w14:paraId="1FFD333F" w14:textId="77777777" w:rsidR="005A376F" w:rsidRPr="0055606B" w:rsidRDefault="005A376F" w:rsidP="005A376F">
      <w:pPr>
        <w:pStyle w:val="PL"/>
        <w:rPr>
          <w:rFonts w:eastAsia="SimSun"/>
          <w:lang w:eastAsia="zh-CN"/>
        </w:rPr>
      </w:pPr>
      <w:r w:rsidRPr="0055606B">
        <w:rPr>
          <w:rFonts w:eastAsia="SimSun"/>
          <w:lang w:eastAsia="zh-CN"/>
        </w:rPr>
        <w:t xml:space="preserve">      allOf:</w:t>
      </w:r>
    </w:p>
    <w:p w14:paraId="4FA3AD89" w14:textId="77777777" w:rsidR="005A376F" w:rsidRPr="0055606B" w:rsidRDefault="005A376F" w:rsidP="005A376F">
      <w:pPr>
        <w:pStyle w:val="PL"/>
        <w:rPr>
          <w:rFonts w:eastAsia="SimSun"/>
          <w:lang w:eastAsia="zh-CN"/>
        </w:rPr>
      </w:pPr>
      <w:r w:rsidRPr="0055606B">
        <w:rPr>
          <w:rFonts w:eastAsia="SimSun"/>
          <w:lang w:eastAsia="zh-CN"/>
        </w:rPr>
        <w:t xml:space="preserve">      - $ref: 'TS28623_GenericNrm.yaml#/components/schemas/Top'    </w:t>
      </w:r>
    </w:p>
    <w:p w14:paraId="55453CB5" w14:textId="77777777" w:rsidR="005A376F" w:rsidRPr="0055606B" w:rsidRDefault="005A376F" w:rsidP="005A376F">
      <w:pPr>
        <w:pStyle w:val="PL"/>
        <w:rPr>
          <w:rFonts w:eastAsia="SimSun"/>
          <w:lang w:eastAsia="zh-CN"/>
        </w:rPr>
      </w:pPr>
      <w:r w:rsidRPr="0055606B">
        <w:rPr>
          <w:rFonts w:eastAsia="SimSun"/>
          <w:lang w:eastAsia="zh-CN"/>
        </w:rPr>
        <w:t xml:space="preserve">      - type: object</w:t>
      </w:r>
    </w:p>
    <w:p w14:paraId="5C36C0B9"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3B8C524C" w14:textId="77777777" w:rsidR="005A376F" w:rsidRPr="0055606B" w:rsidRDefault="005A376F" w:rsidP="005A376F">
      <w:pPr>
        <w:pStyle w:val="PL"/>
        <w:rPr>
          <w:rFonts w:eastAsia="SimSun"/>
          <w:lang w:eastAsia="zh-CN"/>
        </w:rPr>
      </w:pPr>
      <w:r w:rsidRPr="0055606B">
        <w:rPr>
          <w:rFonts w:eastAsia="SimSun"/>
          <w:lang w:eastAsia="zh-CN"/>
        </w:rPr>
        <w:t xml:space="preserve">          userLabel:</w:t>
      </w:r>
    </w:p>
    <w:p w14:paraId="113E0654"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3857A64" w14:textId="77777777" w:rsidR="005A376F" w:rsidRPr="0055606B" w:rsidRDefault="005A376F" w:rsidP="005A376F">
      <w:pPr>
        <w:pStyle w:val="PL"/>
        <w:rPr>
          <w:rFonts w:eastAsia="SimSun"/>
          <w:lang w:eastAsia="zh-CN"/>
        </w:rPr>
      </w:pPr>
      <w:r w:rsidRPr="0055606B">
        <w:rPr>
          <w:rFonts w:eastAsia="SimSun"/>
          <w:lang w:eastAsia="zh-CN"/>
        </w:rPr>
        <w:t xml:space="preserve">          intentExpectations:</w:t>
      </w:r>
    </w:p>
    <w:p w14:paraId="02B518D0"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788585CD"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356B0A0E"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666D79F3" w14:textId="77777777" w:rsidR="005A376F" w:rsidRPr="0055606B" w:rsidRDefault="005A376F" w:rsidP="005A376F">
      <w:pPr>
        <w:pStyle w:val="PL"/>
        <w:rPr>
          <w:rFonts w:eastAsia="SimSun"/>
          <w:lang w:eastAsia="zh-CN"/>
        </w:rPr>
      </w:pPr>
      <w:r w:rsidRPr="0055606B">
        <w:rPr>
          <w:rFonts w:eastAsia="SimSun"/>
          <w:lang w:eastAsia="zh-CN"/>
        </w:rPr>
        <w:t xml:space="preserve">              oneOf:</w:t>
      </w:r>
    </w:p>
    <w:p w14:paraId="10EC4854"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"#/components/schemas/IntentExpectation"</w:t>
      </w:r>
    </w:p>
    <w:p w14:paraId="539F8B51"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"#/components/schemas/RadioNetworkExpectation"</w:t>
      </w:r>
    </w:p>
    <w:p w14:paraId="2AB0833C"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"#/components/schemas/ServiceSupportExpectation"                </w:t>
      </w:r>
    </w:p>
    <w:p w14:paraId="50A76259" w14:textId="77777777" w:rsidR="005A376F" w:rsidRPr="0055606B" w:rsidRDefault="005A376F" w:rsidP="005A376F">
      <w:pPr>
        <w:pStyle w:val="PL"/>
        <w:rPr>
          <w:rFonts w:eastAsia="SimSun"/>
          <w:lang w:eastAsia="zh-CN"/>
        </w:rPr>
      </w:pPr>
      <w:r w:rsidRPr="0055606B">
        <w:rPr>
          <w:rFonts w:eastAsia="SimSun"/>
          <w:lang w:eastAsia="zh-CN"/>
        </w:rPr>
        <w:t xml:space="preserve">          intentContexts:</w:t>
      </w:r>
    </w:p>
    <w:p w14:paraId="4074CA19"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5B79EBC9"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6F575B87"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"#/components/schemas/IntentContext"</w:t>
      </w:r>
    </w:p>
    <w:p w14:paraId="055F3E43" w14:textId="77777777" w:rsidR="005A376F" w:rsidRPr="0055606B" w:rsidRDefault="005A376F" w:rsidP="005A376F">
      <w:pPr>
        <w:pStyle w:val="PL"/>
        <w:rPr>
          <w:rFonts w:eastAsia="SimSun"/>
          <w:lang w:eastAsia="zh-CN"/>
        </w:rPr>
      </w:pPr>
      <w:r w:rsidRPr="0055606B">
        <w:rPr>
          <w:rFonts w:eastAsia="SimSun"/>
          <w:lang w:eastAsia="zh-CN"/>
        </w:rPr>
        <w:t xml:space="preserve">          intentFulfilmentInfo:</w:t>
      </w:r>
    </w:p>
    <w:p w14:paraId="31E43954"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w:t>
      </w:r>
    </w:p>
    <w:p w14:paraId="1B780CB5" w14:textId="77777777" w:rsidR="005A376F" w:rsidRPr="0055606B" w:rsidRDefault="005A376F" w:rsidP="005A376F">
      <w:pPr>
        <w:pStyle w:val="PL"/>
        <w:rPr>
          <w:rFonts w:eastAsia="SimSun"/>
          <w:lang w:eastAsia="zh-CN"/>
        </w:rPr>
      </w:pPr>
    </w:p>
    <w:p w14:paraId="678C3047" w14:textId="77777777" w:rsidR="005A376F" w:rsidRPr="0055606B" w:rsidRDefault="005A376F" w:rsidP="005A376F">
      <w:pPr>
        <w:pStyle w:val="PL"/>
        <w:rPr>
          <w:rFonts w:eastAsia="SimSun"/>
          <w:lang w:eastAsia="zh-CN"/>
        </w:rPr>
      </w:pPr>
      <w:r w:rsidRPr="0055606B">
        <w:rPr>
          <w:rFonts w:eastAsia="SimSun"/>
          <w:lang w:eastAsia="zh-CN"/>
        </w:rPr>
        <w:t xml:space="preserve">   #-------Definition of the IntentExpectation dataType ----------#    </w:t>
      </w:r>
    </w:p>
    <w:p w14:paraId="0824FA4C" w14:textId="77777777" w:rsidR="005A376F" w:rsidRPr="0055606B" w:rsidRDefault="005A376F" w:rsidP="005A376F">
      <w:pPr>
        <w:pStyle w:val="PL"/>
        <w:rPr>
          <w:rFonts w:eastAsia="SimSun"/>
          <w:lang w:eastAsia="zh-CN"/>
        </w:rPr>
      </w:pPr>
      <w:r w:rsidRPr="0055606B">
        <w:rPr>
          <w:rFonts w:eastAsia="SimSun"/>
          <w:lang w:eastAsia="zh-CN"/>
        </w:rPr>
        <w:t xml:space="preserve">    IntentExpectation:</w:t>
      </w:r>
    </w:p>
    <w:p w14:paraId="0DA2FBAC"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409DA297"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"IntentExpectation" data type without specialisations</w:t>
      </w:r>
    </w:p>
    <w:p w14:paraId="7A736207"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3784AB51"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77AD172B" w14:textId="77777777" w:rsidR="005A376F" w:rsidRPr="0055606B" w:rsidRDefault="005A376F" w:rsidP="005A376F">
      <w:pPr>
        <w:pStyle w:val="PL"/>
        <w:rPr>
          <w:rFonts w:eastAsia="SimSun"/>
          <w:lang w:eastAsia="zh-CN"/>
        </w:rPr>
      </w:pPr>
      <w:r w:rsidRPr="0055606B">
        <w:rPr>
          <w:rFonts w:eastAsia="SimSun"/>
          <w:lang w:eastAsia="zh-CN"/>
        </w:rPr>
        <w:t xml:space="preserve">        expectationId:</w:t>
      </w:r>
    </w:p>
    <w:p w14:paraId="465EB72B"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AA5D1DA" w14:textId="77777777" w:rsidR="005A376F" w:rsidRPr="0055606B" w:rsidRDefault="005A376F" w:rsidP="005A376F">
      <w:pPr>
        <w:pStyle w:val="PL"/>
        <w:rPr>
          <w:rFonts w:eastAsia="SimSun"/>
          <w:lang w:eastAsia="zh-CN"/>
        </w:rPr>
      </w:pPr>
      <w:r w:rsidRPr="0055606B">
        <w:rPr>
          <w:rFonts w:eastAsia="SimSun"/>
          <w:lang w:eastAsia="zh-CN"/>
        </w:rPr>
        <w:t xml:space="preserve">        expectationVerb:</w:t>
      </w:r>
    </w:p>
    <w:p w14:paraId="06705AE3"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"#/components/schemas/ExpectationVerb"</w:t>
      </w:r>
    </w:p>
    <w:p w14:paraId="1F5B5CE8" w14:textId="77777777" w:rsidR="005A376F" w:rsidRPr="0055606B" w:rsidRDefault="005A376F" w:rsidP="005A376F">
      <w:pPr>
        <w:pStyle w:val="PL"/>
        <w:rPr>
          <w:rFonts w:eastAsia="SimSun"/>
          <w:lang w:eastAsia="zh-CN"/>
        </w:rPr>
      </w:pPr>
      <w:r w:rsidRPr="0055606B">
        <w:rPr>
          <w:rFonts w:eastAsia="SimSun"/>
          <w:lang w:eastAsia="zh-CN"/>
        </w:rPr>
        <w:t xml:space="preserve">        expectationObjects:</w:t>
      </w:r>
    </w:p>
    <w:p w14:paraId="0F07EABB"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3DC4AF1F"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3D7F1207"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"#/components/schemas/ExpectationObject"</w:t>
      </w:r>
    </w:p>
    <w:p w14:paraId="4EE3613F" w14:textId="77777777" w:rsidR="005A376F" w:rsidRPr="0055606B" w:rsidRDefault="005A376F" w:rsidP="005A376F">
      <w:pPr>
        <w:pStyle w:val="PL"/>
        <w:rPr>
          <w:rFonts w:eastAsia="SimSun"/>
          <w:lang w:eastAsia="zh-CN"/>
        </w:rPr>
      </w:pPr>
      <w:r w:rsidRPr="0055606B">
        <w:rPr>
          <w:rFonts w:eastAsia="SimSun"/>
          <w:lang w:eastAsia="zh-CN"/>
        </w:rPr>
        <w:t xml:space="preserve">        expectationTargets:</w:t>
      </w:r>
    </w:p>
    <w:p w14:paraId="04168B67"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6FEE95E7"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2EF9B48F"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$ref: "#/components/schemas/ExpectationTarget"</w:t>
      </w:r>
    </w:p>
    <w:p w14:paraId="3C908C52" w14:textId="77777777" w:rsidR="005A376F" w:rsidRPr="0055606B" w:rsidRDefault="005A376F" w:rsidP="005A376F">
      <w:pPr>
        <w:pStyle w:val="PL"/>
        <w:rPr>
          <w:rFonts w:eastAsia="SimSun"/>
          <w:lang w:eastAsia="zh-CN"/>
        </w:rPr>
      </w:pPr>
      <w:r w:rsidRPr="0055606B">
        <w:rPr>
          <w:rFonts w:eastAsia="SimSun"/>
          <w:lang w:eastAsia="zh-CN"/>
        </w:rPr>
        <w:t xml:space="preserve">        expectationContexts:</w:t>
      </w:r>
    </w:p>
    <w:p w14:paraId="1063EC60"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646FD665"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3180D162"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"#/components/schemas/ExpectationContext"</w:t>
      </w:r>
    </w:p>
    <w:p w14:paraId="35ED7DA2" w14:textId="77777777" w:rsidR="005A376F" w:rsidRPr="0055606B" w:rsidRDefault="005A376F" w:rsidP="005A376F">
      <w:pPr>
        <w:pStyle w:val="PL"/>
        <w:rPr>
          <w:rFonts w:eastAsia="SimSun"/>
          <w:lang w:eastAsia="zh-CN"/>
        </w:rPr>
      </w:pPr>
      <w:r w:rsidRPr="0055606B">
        <w:rPr>
          <w:rFonts w:eastAsia="SimSun"/>
          <w:lang w:eastAsia="zh-CN"/>
        </w:rPr>
        <w:t xml:space="preserve">        expectationfulfilmentInfo:</w:t>
      </w:r>
    </w:p>
    <w:p w14:paraId="72F9924E"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            </w:t>
      </w:r>
    </w:p>
    <w:p w14:paraId="6B6EAE19" w14:textId="77777777" w:rsidR="005A376F" w:rsidRPr="0055606B" w:rsidRDefault="005A376F" w:rsidP="005A376F">
      <w:pPr>
        <w:pStyle w:val="PL"/>
        <w:rPr>
          <w:rFonts w:eastAsia="SimSun"/>
          <w:lang w:eastAsia="zh-CN"/>
        </w:rPr>
      </w:pPr>
      <w:r w:rsidRPr="0055606B">
        <w:rPr>
          <w:rFonts w:eastAsia="SimSun"/>
          <w:lang w:eastAsia="zh-CN"/>
        </w:rPr>
        <w:t xml:space="preserve">    RadioNetworkExpectation:</w:t>
      </w:r>
    </w:p>
    <w:p w14:paraId="1019E75A"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4CCD1B52"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"IntentExpectation" data type with specialisations to represent MnS consumer's expectations for radio network  delivering and performance assurance    </w:t>
      </w:r>
    </w:p>
    <w:p w14:paraId="739DF865"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0E4F3235"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0F45C3F1" w14:textId="77777777" w:rsidR="005A376F" w:rsidRPr="0055606B" w:rsidRDefault="005A376F" w:rsidP="005A376F">
      <w:pPr>
        <w:pStyle w:val="PL"/>
        <w:rPr>
          <w:rFonts w:eastAsia="SimSun"/>
          <w:lang w:eastAsia="zh-CN"/>
        </w:rPr>
      </w:pPr>
      <w:r w:rsidRPr="0055606B">
        <w:rPr>
          <w:rFonts w:eastAsia="SimSun"/>
          <w:lang w:eastAsia="zh-CN"/>
        </w:rPr>
        <w:t xml:space="preserve">        expectationId:</w:t>
      </w:r>
    </w:p>
    <w:p w14:paraId="027AC03C"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A2D5C71" w14:textId="77777777" w:rsidR="005A376F" w:rsidRPr="0055606B" w:rsidRDefault="005A376F" w:rsidP="005A376F">
      <w:pPr>
        <w:pStyle w:val="PL"/>
        <w:rPr>
          <w:rFonts w:eastAsia="SimSun"/>
          <w:lang w:eastAsia="zh-CN"/>
        </w:rPr>
      </w:pPr>
      <w:r w:rsidRPr="0055606B">
        <w:rPr>
          <w:rFonts w:eastAsia="SimSun"/>
          <w:lang w:eastAsia="zh-CN"/>
        </w:rPr>
        <w:t xml:space="preserve">        expectationVerb:</w:t>
      </w:r>
    </w:p>
    <w:p w14:paraId="7940400E"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"#/components/schemas/ExpectationVerb"</w:t>
      </w:r>
    </w:p>
    <w:p w14:paraId="30E6443C" w14:textId="77777777" w:rsidR="005A376F" w:rsidRPr="0055606B" w:rsidRDefault="005A376F" w:rsidP="005A376F">
      <w:pPr>
        <w:pStyle w:val="PL"/>
        <w:rPr>
          <w:rFonts w:eastAsia="SimSun"/>
          <w:lang w:eastAsia="zh-CN"/>
        </w:rPr>
      </w:pPr>
      <w:r w:rsidRPr="0055606B">
        <w:rPr>
          <w:rFonts w:eastAsia="SimSun"/>
          <w:lang w:eastAsia="zh-CN"/>
        </w:rPr>
        <w:t xml:space="preserve">        expectationObjects:</w:t>
      </w:r>
    </w:p>
    <w:p w14:paraId="0CD4820C"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4F8DCE71"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0E3594DA"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"#/components/schemas/RadioNetworkExpectationObject"</w:t>
      </w:r>
    </w:p>
    <w:p w14:paraId="389C33D5" w14:textId="77777777" w:rsidR="005A376F" w:rsidRPr="0055606B" w:rsidRDefault="005A376F" w:rsidP="005A376F">
      <w:pPr>
        <w:pStyle w:val="PL"/>
        <w:rPr>
          <w:rFonts w:eastAsia="SimSun"/>
          <w:lang w:eastAsia="zh-CN"/>
        </w:rPr>
      </w:pPr>
      <w:r w:rsidRPr="0055606B">
        <w:rPr>
          <w:rFonts w:eastAsia="SimSun"/>
          <w:lang w:eastAsia="zh-CN"/>
        </w:rPr>
        <w:t xml:space="preserve">        expectationTargets:</w:t>
      </w:r>
    </w:p>
    <w:p w14:paraId="5B7D348A"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6D557AE1"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03580766"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632078B1" w14:textId="77777777" w:rsidR="005A376F" w:rsidRPr="0055606B" w:rsidRDefault="005A376F" w:rsidP="005A376F">
      <w:pPr>
        <w:pStyle w:val="PL"/>
        <w:rPr>
          <w:rFonts w:eastAsia="SimSun"/>
          <w:lang w:eastAsia="zh-CN"/>
        </w:rPr>
      </w:pPr>
      <w:r w:rsidRPr="0055606B">
        <w:rPr>
          <w:rFonts w:eastAsia="SimSun"/>
          <w:lang w:eastAsia="zh-CN"/>
        </w:rPr>
        <w:t xml:space="preserve">            oneOf:</w:t>
      </w:r>
    </w:p>
    <w:p w14:paraId="6FC317AF"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"#/components/schemas/WeakRSRPRatioTarget"</w:t>
      </w:r>
    </w:p>
    <w:p w14:paraId="2A70784E"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"#/components/schemas/LowSINRRatioTarget"</w:t>
      </w:r>
    </w:p>
    <w:p w14:paraId="37C4192F"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"#/components/schemas/AveULRANUEThptTarget"</w:t>
      </w:r>
    </w:p>
    <w:p w14:paraId="7906F989"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"#/components/schemas/AveDLRANUEThptTarget"</w:t>
      </w:r>
    </w:p>
    <w:p w14:paraId="1B9FF854"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"#/components/schemas/LowULRANUEThptRatioTarget"</w:t>
      </w:r>
    </w:p>
    <w:p w14:paraId="63067638"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"#/components/schemas/LowDLRANUEThptRatioTarget" </w:t>
      </w:r>
    </w:p>
    <w:p w14:paraId="09F23C08"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"#/components/schemas/ExpectationTarget"</w:t>
      </w:r>
    </w:p>
    <w:p w14:paraId="2CF5B1C9" w14:textId="77777777" w:rsidR="005A376F" w:rsidRPr="0055606B" w:rsidRDefault="005A376F" w:rsidP="005A376F">
      <w:pPr>
        <w:pStyle w:val="PL"/>
        <w:rPr>
          <w:rFonts w:eastAsia="SimSun"/>
          <w:lang w:eastAsia="zh-CN"/>
        </w:rPr>
      </w:pPr>
      <w:r w:rsidRPr="0055606B">
        <w:rPr>
          <w:rFonts w:eastAsia="SimSun"/>
          <w:lang w:eastAsia="zh-CN"/>
        </w:rPr>
        <w:t xml:space="preserve">        expectationContexts:</w:t>
      </w:r>
    </w:p>
    <w:p w14:paraId="68B22C4E"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165AA6B2"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2EB9C5E5"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"#/components/schemas/ExpectationContext"</w:t>
      </w:r>
    </w:p>
    <w:p w14:paraId="27E9A3C1" w14:textId="77777777" w:rsidR="005A376F" w:rsidRPr="0055606B" w:rsidRDefault="005A376F" w:rsidP="005A376F">
      <w:pPr>
        <w:pStyle w:val="PL"/>
        <w:rPr>
          <w:rFonts w:eastAsia="SimSun"/>
          <w:lang w:eastAsia="zh-CN"/>
        </w:rPr>
      </w:pPr>
      <w:r w:rsidRPr="0055606B">
        <w:rPr>
          <w:rFonts w:eastAsia="SimSun"/>
          <w:lang w:eastAsia="zh-CN"/>
        </w:rPr>
        <w:t xml:space="preserve">        expectationfulfilmentInfo:</w:t>
      </w:r>
    </w:p>
    <w:p w14:paraId="493BFA7B"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                  </w:t>
      </w:r>
    </w:p>
    <w:p w14:paraId="1D051295" w14:textId="77777777" w:rsidR="005A376F" w:rsidRPr="0055606B" w:rsidRDefault="005A376F" w:rsidP="005A376F">
      <w:pPr>
        <w:pStyle w:val="PL"/>
        <w:rPr>
          <w:rFonts w:eastAsia="SimSun"/>
          <w:lang w:eastAsia="zh-CN"/>
        </w:rPr>
      </w:pPr>
      <w:r w:rsidRPr="0055606B">
        <w:rPr>
          <w:rFonts w:eastAsia="SimSun"/>
          <w:lang w:eastAsia="zh-CN"/>
        </w:rPr>
        <w:t xml:space="preserve">    ServiceSupportExpectation:</w:t>
      </w:r>
    </w:p>
    <w:p w14:paraId="66A6A60F"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223D75AD"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"IntentExpectation" data type with specialisations to represent MnS consumer's expectations for service deployment    </w:t>
      </w:r>
    </w:p>
    <w:p w14:paraId="2AD83ABA"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4451B2FC"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0D4C36FB" w14:textId="77777777" w:rsidR="005A376F" w:rsidRPr="0055606B" w:rsidRDefault="005A376F" w:rsidP="005A376F">
      <w:pPr>
        <w:pStyle w:val="PL"/>
        <w:rPr>
          <w:rFonts w:eastAsia="SimSun"/>
          <w:lang w:eastAsia="zh-CN"/>
        </w:rPr>
      </w:pPr>
      <w:r w:rsidRPr="0055606B">
        <w:rPr>
          <w:rFonts w:eastAsia="SimSun"/>
          <w:lang w:eastAsia="zh-CN"/>
        </w:rPr>
        <w:t xml:space="preserve">        expectationId:</w:t>
      </w:r>
    </w:p>
    <w:p w14:paraId="3FE5EEF6"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30D1A8C" w14:textId="77777777" w:rsidR="005A376F" w:rsidRPr="0055606B" w:rsidRDefault="005A376F" w:rsidP="005A376F">
      <w:pPr>
        <w:pStyle w:val="PL"/>
        <w:rPr>
          <w:rFonts w:eastAsia="SimSun"/>
          <w:lang w:eastAsia="zh-CN"/>
        </w:rPr>
      </w:pPr>
      <w:r w:rsidRPr="0055606B">
        <w:rPr>
          <w:rFonts w:eastAsia="SimSun"/>
          <w:lang w:eastAsia="zh-CN"/>
        </w:rPr>
        <w:t xml:space="preserve">        expectationVerb:</w:t>
      </w:r>
    </w:p>
    <w:p w14:paraId="58C05C20"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"#/components/schemas/ExpectationVerb"</w:t>
      </w:r>
    </w:p>
    <w:p w14:paraId="669B2DC9" w14:textId="77777777" w:rsidR="005A376F" w:rsidRPr="0055606B" w:rsidRDefault="005A376F" w:rsidP="005A376F">
      <w:pPr>
        <w:pStyle w:val="PL"/>
        <w:rPr>
          <w:rFonts w:eastAsia="SimSun"/>
          <w:lang w:eastAsia="zh-CN"/>
        </w:rPr>
      </w:pPr>
      <w:r w:rsidRPr="0055606B">
        <w:rPr>
          <w:rFonts w:eastAsia="SimSun"/>
          <w:lang w:eastAsia="zh-CN"/>
        </w:rPr>
        <w:t xml:space="preserve">        expectationObjects:</w:t>
      </w:r>
    </w:p>
    <w:p w14:paraId="6A386304"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103B78FB"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549CF792"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"#/components/schemas/ServiceSupportExpectationObject"</w:t>
      </w:r>
    </w:p>
    <w:p w14:paraId="24D27355" w14:textId="77777777" w:rsidR="005A376F" w:rsidRPr="0055606B" w:rsidRDefault="005A376F" w:rsidP="005A376F">
      <w:pPr>
        <w:pStyle w:val="PL"/>
        <w:rPr>
          <w:rFonts w:eastAsia="SimSun"/>
          <w:lang w:eastAsia="zh-CN"/>
        </w:rPr>
      </w:pPr>
      <w:r w:rsidRPr="0055606B">
        <w:rPr>
          <w:rFonts w:eastAsia="SimSun"/>
          <w:lang w:eastAsia="zh-CN"/>
        </w:rPr>
        <w:t xml:space="preserve">        expectationTargets:</w:t>
      </w:r>
    </w:p>
    <w:p w14:paraId="389F4ECF"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529F2740"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3EB1AA1A"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40D777D8" w14:textId="77777777" w:rsidR="005A376F" w:rsidRPr="0055606B" w:rsidRDefault="005A376F" w:rsidP="005A376F">
      <w:pPr>
        <w:pStyle w:val="PL"/>
        <w:rPr>
          <w:rFonts w:eastAsia="SimSun"/>
          <w:lang w:eastAsia="zh-CN"/>
        </w:rPr>
      </w:pPr>
      <w:r w:rsidRPr="0055606B">
        <w:rPr>
          <w:rFonts w:eastAsia="SimSun"/>
          <w:lang w:eastAsia="zh-CN"/>
        </w:rPr>
        <w:t xml:space="preserve">            oneOf:</w:t>
      </w:r>
    </w:p>
    <w:p w14:paraId="251D6F7D"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"#/components/schemas/DLThptPerUETarget"</w:t>
      </w:r>
    </w:p>
    <w:p w14:paraId="754AD5F7"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"#/components/schemas/ULThptPerUETarget"</w:t>
      </w:r>
    </w:p>
    <w:p w14:paraId="52FF507A"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"#/components/schemas/DLLatencyTarget"</w:t>
      </w:r>
    </w:p>
    <w:p w14:paraId="27BF39F4"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"#/components/schemas/ULLatencyTarget"</w:t>
      </w:r>
    </w:p>
    <w:p w14:paraId="6E1F131D"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"#/components/schemas/MaxNumberofUEsTarget"</w:t>
      </w:r>
    </w:p>
    <w:p w14:paraId="392D38B2"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"#/components/schemas/ActivityFactorTarget"</w:t>
      </w:r>
    </w:p>
    <w:p w14:paraId="16E4D391"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"#/components/schemas/UESpeedTarget"</w:t>
      </w:r>
    </w:p>
    <w:p w14:paraId="63951F6A"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"#/components/schemas/ExpectationTarget"</w:t>
      </w:r>
    </w:p>
    <w:p w14:paraId="6AE3191F" w14:textId="77777777" w:rsidR="005A376F" w:rsidRPr="0055606B" w:rsidRDefault="005A376F" w:rsidP="005A376F">
      <w:pPr>
        <w:pStyle w:val="PL"/>
        <w:rPr>
          <w:rFonts w:eastAsia="SimSun"/>
          <w:lang w:eastAsia="zh-CN"/>
        </w:rPr>
      </w:pPr>
      <w:r w:rsidRPr="0055606B">
        <w:rPr>
          <w:rFonts w:eastAsia="SimSun"/>
          <w:lang w:eastAsia="zh-CN"/>
        </w:rPr>
        <w:t xml:space="preserve">        expectationContexts:</w:t>
      </w:r>
    </w:p>
    <w:p w14:paraId="25479E85"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4799094A"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550645D5"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6CB1D012" w14:textId="77777777" w:rsidR="005A376F" w:rsidRPr="0055606B" w:rsidRDefault="005A376F" w:rsidP="005A376F">
      <w:pPr>
        <w:pStyle w:val="PL"/>
        <w:rPr>
          <w:rFonts w:eastAsia="SimSun"/>
          <w:lang w:eastAsia="zh-CN"/>
        </w:rPr>
      </w:pPr>
      <w:r w:rsidRPr="0055606B">
        <w:rPr>
          <w:rFonts w:eastAsia="SimSun"/>
          <w:lang w:eastAsia="zh-CN"/>
        </w:rPr>
        <w:t xml:space="preserve">            oneOf:</w:t>
      </w:r>
    </w:p>
    <w:p w14:paraId="7C883E9E"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"#/components/schemas/ServiceStartTimeContext"</w:t>
      </w:r>
    </w:p>
    <w:p w14:paraId="11D72BD0"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"#/components/schemas/ServiceEndTimeContext"</w:t>
      </w:r>
    </w:p>
    <w:p w14:paraId="06B87A25"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"#/components/schemas/UEMobilityLevelContext"</w:t>
      </w:r>
    </w:p>
    <w:p w14:paraId="6E329E07"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"#/components/schemas/ResourceSharingLevelContext"</w:t>
      </w:r>
    </w:p>
    <w:p w14:paraId="26E5626A"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"#/components/schemas/ExpectationContext"</w:t>
      </w:r>
    </w:p>
    <w:p w14:paraId="48FD3754" w14:textId="77777777" w:rsidR="005A376F" w:rsidRPr="0055606B" w:rsidRDefault="005A376F" w:rsidP="005A376F">
      <w:pPr>
        <w:pStyle w:val="PL"/>
        <w:rPr>
          <w:rFonts w:eastAsia="SimSun"/>
          <w:lang w:eastAsia="zh-CN"/>
        </w:rPr>
      </w:pPr>
      <w:r w:rsidRPr="0055606B">
        <w:rPr>
          <w:rFonts w:eastAsia="SimSun"/>
          <w:lang w:eastAsia="zh-CN"/>
        </w:rPr>
        <w:t xml:space="preserve">        expectationfulfilmentInfo:</w:t>
      </w:r>
    </w:p>
    <w:p w14:paraId="35405B8C"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              </w:t>
      </w:r>
    </w:p>
    <w:p w14:paraId="0104CF06"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#-------Definition of the IntentExpectation dataType ----------#    </w:t>
      </w:r>
    </w:p>
    <w:p w14:paraId="3086BF65" w14:textId="77777777" w:rsidR="005A376F" w:rsidRPr="0055606B" w:rsidRDefault="005A376F" w:rsidP="005A376F">
      <w:pPr>
        <w:pStyle w:val="PL"/>
        <w:rPr>
          <w:rFonts w:eastAsia="SimSun"/>
          <w:lang w:eastAsia="zh-CN"/>
        </w:rPr>
      </w:pPr>
    </w:p>
    <w:p w14:paraId="3C695198" w14:textId="77777777" w:rsidR="005A376F" w:rsidRPr="0055606B" w:rsidRDefault="005A376F" w:rsidP="005A376F">
      <w:pPr>
        <w:pStyle w:val="PL"/>
        <w:rPr>
          <w:rFonts w:eastAsia="SimSun"/>
          <w:lang w:eastAsia="zh-CN"/>
        </w:rPr>
      </w:pPr>
      <w:r w:rsidRPr="0055606B">
        <w:rPr>
          <w:rFonts w:eastAsia="SimSun"/>
          <w:lang w:eastAsia="zh-CN"/>
        </w:rPr>
        <w:t xml:space="preserve">   #-------Definition of the ExpectationObject dataType ----------#    </w:t>
      </w:r>
    </w:p>
    <w:p w14:paraId="2F6C19A3" w14:textId="77777777" w:rsidR="005A376F" w:rsidRPr="0055606B" w:rsidRDefault="005A376F" w:rsidP="005A376F">
      <w:pPr>
        <w:pStyle w:val="PL"/>
        <w:rPr>
          <w:rFonts w:eastAsia="SimSun"/>
          <w:lang w:eastAsia="zh-CN"/>
        </w:rPr>
      </w:pPr>
      <w:r w:rsidRPr="0055606B">
        <w:rPr>
          <w:rFonts w:eastAsia="SimSun"/>
          <w:lang w:eastAsia="zh-CN"/>
        </w:rPr>
        <w:t xml:space="preserve">    ExpectationObject:</w:t>
      </w:r>
    </w:p>
    <w:p w14:paraId="6120431A"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2DBB21D3"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"ExpectationObject" data type without specialisations</w:t>
      </w:r>
    </w:p>
    <w:p w14:paraId="7F0D6C46"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40FFA45A"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2A50F254" w14:textId="77777777" w:rsidR="005A376F" w:rsidRPr="0055606B" w:rsidRDefault="005A376F" w:rsidP="005A376F">
      <w:pPr>
        <w:pStyle w:val="PL"/>
        <w:rPr>
          <w:rFonts w:eastAsia="SimSun"/>
          <w:lang w:eastAsia="zh-CN"/>
        </w:rPr>
      </w:pPr>
      <w:r w:rsidRPr="0055606B">
        <w:rPr>
          <w:rFonts w:eastAsia="SimSun"/>
          <w:lang w:eastAsia="zh-CN"/>
        </w:rPr>
        <w:t xml:space="preserve">        objectType:</w:t>
      </w:r>
    </w:p>
    <w:p w14:paraId="7E6D4DFD"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255DC12"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2E86D70" w14:textId="77777777" w:rsidR="005A376F" w:rsidRPr="0055606B" w:rsidRDefault="005A376F" w:rsidP="005A376F">
      <w:pPr>
        <w:pStyle w:val="PL"/>
        <w:rPr>
          <w:rFonts w:eastAsia="SimSun"/>
          <w:lang w:eastAsia="zh-CN"/>
        </w:rPr>
      </w:pPr>
      <w:r w:rsidRPr="0055606B">
        <w:rPr>
          <w:rFonts w:eastAsia="SimSun"/>
          <w:lang w:eastAsia="zh-CN"/>
        </w:rPr>
        <w:t xml:space="preserve">            - RAN_SubNetwrok  #value for Radio Network Expectation--#</w:t>
      </w:r>
    </w:p>
    <w:p w14:paraId="59BB45CA" w14:textId="77777777" w:rsidR="005A376F" w:rsidRPr="0055606B" w:rsidRDefault="005A376F" w:rsidP="005A376F">
      <w:pPr>
        <w:pStyle w:val="PL"/>
        <w:rPr>
          <w:rFonts w:eastAsia="SimSun"/>
          <w:lang w:eastAsia="zh-CN"/>
        </w:rPr>
      </w:pPr>
      <w:r w:rsidRPr="0055606B">
        <w:rPr>
          <w:rFonts w:eastAsia="SimSun"/>
          <w:lang w:eastAsia="zh-CN"/>
        </w:rPr>
        <w:t xml:space="preserve">            - Service_Support  #value for Service Support Expectation--#</w:t>
      </w:r>
    </w:p>
    <w:p w14:paraId="00714A00" w14:textId="77777777" w:rsidR="005A376F" w:rsidRPr="0055606B" w:rsidRDefault="005A376F" w:rsidP="005A376F">
      <w:pPr>
        <w:pStyle w:val="PL"/>
        <w:rPr>
          <w:rFonts w:eastAsia="SimSun"/>
          <w:lang w:eastAsia="zh-CN"/>
        </w:rPr>
      </w:pPr>
      <w:r w:rsidRPr="0055606B">
        <w:rPr>
          <w:rFonts w:eastAsia="SimSun"/>
          <w:lang w:eastAsia="zh-CN"/>
        </w:rPr>
        <w:t xml:space="preserve">            - TBD    #-This will be added based on defined scenario specfic intent expectation-#</w:t>
      </w:r>
    </w:p>
    <w:p w14:paraId="15309FE5" w14:textId="77777777" w:rsidR="005A376F" w:rsidRPr="0055606B" w:rsidRDefault="005A376F" w:rsidP="005A376F">
      <w:pPr>
        <w:pStyle w:val="PL"/>
        <w:rPr>
          <w:rFonts w:eastAsia="SimSun"/>
          <w:lang w:eastAsia="zh-CN"/>
        </w:rPr>
      </w:pPr>
      <w:r w:rsidRPr="0055606B">
        <w:rPr>
          <w:rFonts w:eastAsia="SimSun"/>
          <w:lang w:eastAsia="zh-CN"/>
        </w:rPr>
        <w:t xml:space="preserve">        objectInstance:</w:t>
      </w:r>
    </w:p>
    <w:p w14:paraId="0572C905" w14:textId="77777777" w:rsidR="005A376F" w:rsidRPr="0055606B" w:rsidRDefault="005A376F" w:rsidP="005A376F">
      <w:pPr>
        <w:pStyle w:val="PL"/>
        <w:rPr>
          <w:rFonts w:eastAsia="SimSun"/>
          <w:lang w:eastAsia="zh-CN"/>
        </w:rPr>
      </w:pPr>
      <w:r w:rsidRPr="0055606B">
        <w:rPr>
          <w:rFonts w:eastAsia="SimSun"/>
          <w:lang w:eastAsia="zh-CN"/>
        </w:rPr>
        <w:t xml:space="preserve">          $ref: "TS28623_ComDefs.yaml#/components/schemas/Dn"</w:t>
      </w:r>
    </w:p>
    <w:p w14:paraId="1F9685F8" w14:textId="77777777" w:rsidR="005A376F" w:rsidRPr="0055606B" w:rsidRDefault="005A376F" w:rsidP="005A376F">
      <w:pPr>
        <w:pStyle w:val="PL"/>
        <w:rPr>
          <w:rFonts w:eastAsia="SimSun"/>
          <w:lang w:eastAsia="zh-CN"/>
        </w:rPr>
      </w:pPr>
      <w:r w:rsidRPr="0055606B">
        <w:rPr>
          <w:rFonts w:eastAsia="SimSun"/>
          <w:lang w:eastAsia="zh-CN"/>
        </w:rPr>
        <w:t xml:space="preserve">        objectContexts:</w:t>
      </w:r>
    </w:p>
    <w:p w14:paraId="6C9E3F50"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0DEFDBCF"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45D05A1B"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"#/components/schemas/ObjectContext"           </w:t>
      </w:r>
    </w:p>
    <w:p w14:paraId="651DA9B4" w14:textId="77777777" w:rsidR="005A376F" w:rsidRPr="0055606B" w:rsidRDefault="005A376F" w:rsidP="005A376F">
      <w:pPr>
        <w:pStyle w:val="PL"/>
        <w:rPr>
          <w:rFonts w:eastAsia="SimSun"/>
          <w:lang w:eastAsia="zh-CN"/>
        </w:rPr>
      </w:pPr>
      <w:r w:rsidRPr="0055606B">
        <w:rPr>
          <w:rFonts w:eastAsia="SimSun"/>
          <w:lang w:eastAsia="zh-CN"/>
        </w:rPr>
        <w:t xml:space="preserve">    RadioNetworkExpectationObject:</w:t>
      </w:r>
    </w:p>
    <w:p w14:paraId="3E044DCF"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4629DBDC"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"ExpectationObject" data type with specialisations for RadioNetworkExpectation</w:t>
      </w:r>
    </w:p>
    <w:p w14:paraId="4EE462B5"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2AABA727"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16383E24" w14:textId="77777777" w:rsidR="005A376F" w:rsidRPr="0055606B" w:rsidRDefault="005A376F" w:rsidP="005A376F">
      <w:pPr>
        <w:pStyle w:val="PL"/>
        <w:rPr>
          <w:rFonts w:eastAsia="SimSun"/>
          <w:lang w:eastAsia="zh-CN"/>
        </w:rPr>
      </w:pPr>
      <w:r w:rsidRPr="0055606B">
        <w:rPr>
          <w:rFonts w:eastAsia="SimSun"/>
          <w:lang w:eastAsia="zh-CN"/>
        </w:rPr>
        <w:t xml:space="preserve">        objectType:</w:t>
      </w:r>
    </w:p>
    <w:p w14:paraId="06B49CAF"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9EBA27D"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3FC5891A" w14:textId="77777777" w:rsidR="005A376F" w:rsidRPr="0055606B" w:rsidRDefault="005A376F" w:rsidP="005A376F">
      <w:pPr>
        <w:pStyle w:val="PL"/>
        <w:rPr>
          <w:rFonts w:eastAsia="SimSun"/>
          <w:lang w:eastAsia="zh-CN"/>
        </w:rPr>
      </w:pPr>
      <w:r w:rsidRPr="0055606B">
        <w:rPr>
          <w:rFonts w:eastAsia="SimSun"/>
          <w:lang w:eastAsia="zh-CN"/>
        </w:rPr>
        <w:t xml:space="preserve">            - RAN_SubNetwrok  #value for Radio Network Expectation--#</w:t>
      </w:r>
    </w:p>
    <w:p w14:paraId="18296F4F" w14:textId="77777777" w:rsidR="005A376F" w:rsidRPr="0055606B" w:rsidRDefault="005A376F" w:rsidP="005A376F">
      <w:pPr>
        <w:pStyle w:val="PL"/>
        <w:rPr>
          <w:rFonts w:eastAsia="SimSun"/>
          <w:lang w:eastAsia="zh-CN"/>
        </w:rPr>
      </w:pPr>
      <w:r w:rsidRPr="0055606B">
        <w:rPr>
          <w:rFonts w:eastAsia="SimSun"/>
          <w:lang w:eastAsia="zh-CN"/>
        </w:rPr>
        <w:t xml:space="preserve">        objectInstance:</w:t>
      </w:r>
    </w:p>
    <w:p w14:paraId="089FDA68" w14:textId="77777777" w:rsidR="005A376F" w:rsidRPr="0055606B" w:rsidRDefault="005A376F" w:rsidP="005A376F">
      <w:pPr>
        <w:pStyle w:val="PL"/>
        <w:rPr>
          <w:rFonts w:eastAsia="SimSun"/>
          <w:lang w:eastAsia="zh-CN"/>
        </w:rPr>
      </w:pPr>
      <w:r w:rsidRPr="0055606B">
        <w:rPr>
          <w:rFonts w:eastAsia="SimSun"/>
          <w:lang w:eastAsia="zh-CN"/>
        </w:rPr>
        <w:t xml:space="preserve">          $ref: "TS28623_ComDefs.yaml#/components/schemas/Dn"</w:t>
      </w:r>
    </w:p>
    <w:p w14:paraId="778A7DCD" w14:textId="77777777" w:rsidR="005A376F" w:rsidRPr="0055606B" w:rsidRDefault="005A376F" w:rsidP="005A376F">
      <w:pPr>
        <w:pStyle w:val="PL"/>
        <w:rPr>
          <w:rFonts w:eastAsia="SimSun"/>
          <w:lang w:eastAsia="zh-CN"/>
        </w:rPr>
      </w:pPr>
      <w:r w:rsidRPr="0055606B">
        <w:rPr>
          <w:rFonts w:eastAsia="SimSun"/>
          <w:lang w:eastAsia="zh-CN"/>
        </w:rPr>
        <w:t xml:space="preserve">        objectContexts:</w:t>
      </w:r>
    </w:p>
    <w:p w14:paraId="17092041"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54271DFA"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7BB5DAC8"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0A971821" w14:textId="77777777" w:rsidR="005A376F" w:rsidRPr="0055606B" w:rsidRDefault="005A376F" w:rsidP="005A376F">
      <w:pPr>
        <w:pStyle w:val="PL"/>
        <w:rPr>
          <w:rFonts w:eastAsia="SimSun"/>
          <w:lang w:eastAsia="zh-CN"/>
        </w:rPr>
      </w:pPr>
      <w:r w:rsidRPr="0055606B">
        <w:rPr>
          <w:rFonts w:eastAsia="SimSun"/>
          <w:lang w:eastAsia="zh-CN"/>
        </w:rPr>
        <w:t xml:space="preserve">            oneOf:</w:t>
      </w:r>
    </w:p>
    <w:p w14:paraId="61856C00"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"#/components/schemas/CoverageAreaPolygonContext"</w:t>
      </w:r>
    </w:p>
    <w:p w14:paraId="568D16D0"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"#/components/schemas/CoverageTACContext"</w:t>
      </w:r>
    </w:p>
    <w:p w14:paraId="7DB10918"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"#/components/schemas/PLMNContext"</w:t>
      </w:r>
    </w:p>
    <w:p w14:paraId="0BB6CE44"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"#/components/schemas/NRFqBandContext"</w:t>
      </w:r>
    </w:p>
    <w:p w14:paraId="7F13B395"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"#/components/schemas/RATContext"</w:t>
      </w:r>
    </w:p>
    <w:p w14:paraId="31DD53C4"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"#/components/schemas/ObjectContext"               </w:t>
      </w:r>
    </w:p>
    <w:p w14:paraId="12E34AC4" w14:textId="77777777" w:rsidR="005A376F" w:rsidRPr="0055606B" w:rsidRDefault="005A376F" w:rsidP="005A376F">
      <w:pPr>
        <w:pStyle w:val="PL"/>
        <w:rPr>
          <w:rFonts w:eastAsia="SimSun"/>
          <w:lang w:eastAsia="zh-CN"/>
        </w:rPr>
      </w:pPr>
      <w:r w:rsidRPr="0055606B">
        <w:rPr>
          <w:rFonts w:eastAsia="SimSun"/>
          <w:lang w:eastAsia="zh-CN"/>
        </w:rPr>
        <w:t xml:space="preserve">    ServiceSupportExpectationObject: </w:t>
      </w:r>
    </w:p>
    <w:p w14:paraId="34B7FC66"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115A9B91"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"ExpectationObject" data type with specialisations for ServiceSupportExpectation</w:t>
      </w:r>
    </w:p>
    <w:p w14:paraId="5C0EBA3A"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3C0B37E2"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156BB9C3" w14:textId="77777777" w:rsidR="005A376F" w:rsidRPr="0055606B" w:rsidRDefault="005A376F" w:rsidP="005A376F">
      <w:pPr>
        <w:pStyle w:val="PL"/>
        <w:rPr>
          <w:rFonts w:eastAsia="SimSun"/>
          <w:lang w:eastAsia="zh-CN"/>
        </w:rPr>
      </w:pPr>
      <w:r w:rsidRPr="0055606B">
        <w:rPr>
          <w:rFonts w:eastAsia="SimSun"/>
          <w:lang w:eastAsia="zh-CN"/>
        </w:rPr>
        <w:t xml:space="preserve">        objectType:</w:t>
      </w:r>
    </w:p>
    <w:p w14:paraId="60C22D74"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4569D26"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9D784C2" w14:textId="77777777" w:rsidR="005A376F" w:rsidRPr="0055606B" w:rsidRDefault="005A376F" w:rsidP="005A376F">
      <w:pPr>
        <w:pStyle w:val="PL"/>
        <w:rPr>
          <w:rFonts w:eastAsia="SimSun"/>
          <w:lang w:eastAsia="zh-CN"/>
        </w:rPr>
      </w:pPr>
      <w:r w:rsidRPr="0055606B">
        <w:rPr>
          <w:rFonts w:eastAsia="SimSun"/>
          <w:lang w:eastAsia="zh-CN"/>
        </w:rPr>
        <w:t xml:space="preserve">            - Service_Support  #value for Radio Network Expectation--#</w:t>
      </w:r>
    </w:p>
    <w:p w14:paraId="3C0CEB08" w14:textId="77777777" w:rsidR="005A376F" w:rsidRPr="0055606B" w:rsidRDefault="005A376F" w:rsidP="005A376F">
      <w:pPr>
        <w:pStyle w:val="PL"/>
        <w:rPr>
          <w:rFonts w:eastAsia="SimSun"/>
          <w:lang w:eastAsia="zh-CN"/>
        </w:rPr>
      </w:pPr>
      <w:r w:rsidRPr="0055606B">
        <w:rPr>
          <w:rFonts w:eastAsia="SimSun"/>
          <w:lang w:eastAsia="zh-CN"/>
        </w:rPr>
        <w:t xml:space="preserve">        objectInstance:</w:t>
      </w:r>
    </w:p>
    <w:p w14:paraId="56A1629A" w14:textId="77777777" w:rsidR="005A376F" w:rsidRPr="0055606B" w:rsidRDefault="005A376F" w:rsidP="005A376F">
      <w:pPr>
        <w:pStyle w:val="PL"/>
        <w:rPr>
          <w:rFonts w:eastAsia="SimSun"/>
          <w:lang w:eastAsia="zh-CN"/>
        </w:rPr>
      </w:pPr>
      <w:r w:rsidRPr="0055606B">
        <w:rPr>
          <w:rFonts w:eastAsia="SimSun"/>
          <w:lang w:eastAsia="zh-CN"/>
        </w:rPr>
        <w:t xml:space="preserve">          $ref: "TS28623_ComDefs.yaml#/components/schemas/Dn"</w:t>
      </w:r>
    </w:p>
    <w:p w14:paraId="08509FD7" w14:textId="77777777" w:rsidR="005A376F" w:rsidRPr="0055606B" w:rsidRDefault="005A376F" w:rsidP="005A376F">
      <w:pPr>
        <w:pStyle w:val="PL"/>
        <w:rPr>
          <w:rFonts w:eastAsia="SimSun"/>
          <w:lang w:eastAsia="zh-CN"/>
        </w:rPr>
      </w:pPr>
      <w:r w:rsidRPr="0055606B">
        <w:rPr>
          <w:rFonts w:eastAsia="SimSun"/>
          <w:lang w:eastAsia="zh-CN"/>
        </w:rPr>
        <w:t xml:space="preserve">        objectContexts:</w:t>
      </w:r>
    </w:p>
    <w:p w14:paraId="1810B22E"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53905598"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63307B9D"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5603163E" w14:textId="77777777" w:rsidR="005A376F" w:rsidRPr="0055606B" w:rsidRDefault="005A376F" w:rsidP="005A376F">
      <w:pPr>
        <w:pStyle w:val="PL"/>
        <w:rPr>
          <w:rFonts w:eastAsia="SimSun"/>
          <w:lang w:eastAsia="zh-CN"/>
        </w:rPr>
      </w:pPr>
      <w:r w:rsidRPr="0055606B">
        <w:rPr>
          <w:rFonts w:eastAsia="SimSun"/>
          <w:lang w:eastAsia="zh-CN"/>
        </w:rPr>
        <w:t xml:space="preserve">            oneOf:</w:t>
      </w:r>
    </w:p>
    <w:p w14:paraId="4F792B0E"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"#/components/schemas/EdgeIdenfiticationIdContext"</w:t>
      </w:r>
    </w:p>
    <w:p w14:paraId="76758C74"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"#/components/schemas/EdgeIdenfiticationLocContext"</w:t>
      </w:r>
    </w:p>
    <w:p w14:paraId="169A2C37"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"#/components/schemas/CoverageAreaTAContext"   </w:t>
      </w:r>
    </w:p>
    <w:p w14:paraId="339EE703"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"#/components/schemas/ObjectContext"   </w:t>
      </w:r>
    </w:p>
    <w:p w14:paraId="72113E4C" w14:textId="77777777" w:rsidR="005A376F" w:rsidRPr="0055606B" w:rsidRDefault="005A376F" w:rsidP="005A376F">
      <w:pPr>
        <w:pStyle w:val="PL"/>
        <w:rPr>
          <w:rFonts w:eastAsia="SimSun"/>
          <w:lang w:eastAsia="zh-CN"/>
        </w:rPr>
      </w:pPr>
      <w:r w:rsidRPr="0055606B">
        <w:rPr>
          <w:rFonts w:eastAsia="SimSun"/>
          <w:lang w:eastAsia="zh-CN"/>
        </w:rPr>
        <w:t xml:space="preserve">   #-------Definition of the ExpectationObject dataType ----------#    </w:t>
      </w:r>
    </w:p>
    <w:p w14:paraId="1A8FCC25" w14:textId="77777777" w:rsidR="005A376F" w:rsidRPr="0055606B" w:rsidRDefault="005A376F" w:rsidP="005A376F">
      <w:pPr>
        <w:pStyle w:val="PL"/>
        <w:rPr>
          <w:rFonts w:eastAsia="SimSun"/>
          <w:lang w:eastAsia="zh-CN"/>
        </w:rPr>
      </w:pPr>
    </w:p>
    <w:p w14:paraId="19975586" w14:textId="77777777" w:rsidR="005A376F" w:rsidRPr="0055606B" w:rsidRDefault="005A376F" w:rsidP="005A376F">
      <w:pPr>
        <w:pStyle w:val="PL"/>
        <w:rPr>
          <w:rFonts w:eastAsia="SimSun"/>
          <w:lang w:eastAsia="zh-CN"/>
        </w:rPr>
      </w:pPr>
      <w:r w:rsidRPr="0055606B">
        <w:rPr>
          <w:rFonts w:eastAsia="SimSun"/>
          <w:lang w:eastAsia="zh-CN"/>
        </w:rPr>
        <w:t xml:space="preserve">   #-------Definition of the generic dataType --------------#    </w:t>
      </w:r>
    </w:p>
    <w:p w14:paraId="5DB8C45A" w14:textId="77777777" w:rsidR="005A376F" w:rsidRPr="0055606B" w:rsidRDefault="005A376F" w:rsidP="005A376F">
      <w:pPr>
        <w:pStyle w:val="PL"/>
        <w:rPr>
          <w:rFonts w:eastAsia="SimSun"/>
          <w:lang w:eastAsia="zh-CN"/>
        </w:rPr>
      </w:pPr>
      <w:r w:rsidRPr="0055606B">
        <w:rPr>
          <w:rFonts w:eastAsia="SimSun"/>
          <w:lang w:eastAsia="zh-CN"/>
        </w:rPr>
        <w:t xml:space="preserve">    Condition:</w:t>
      </w:r>
    </w:p>
    <w:p w14:paraId="1451A643"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B640B98"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81D82FC" w14:textId="77777777" w:rsidR="005A376F" w:rsidRPr="0055606B" w:rsidRDefault="005A376F" w:rsidP="005A376F">
      <w:pPr>
        <w:pStyle w:val="PL"/>
        <w:rPr>
          <w:rFonts w:eastAsia="SimSun"/>
          <w:lang w:eastAsia="zh-CN"/>
        </w:rPr>
      </w:pPr>
      <w:r w:rsidRPr="0055606B">
        <w:rPr>
          <w:rFonts w:eastAsia="SimSun"/>
          <w:lang w:eastAsia="zh-CN"/>
        </w:rPr>
        <w:t xml:space="preserve">        - Is_equal_to</w:t>
      </w:r>
    </w:p>
    <w:p w14:paraId="4F36E34D"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07BACE14" w14:textId="77777777" w:rsidR="005A376F" w:rsidRPr="0055606B" w:rsidRDefault="005A376F" w:rsidP="005A376F">
      <w:pPr>
        <w:pStyle w:val="PL"/>
        <w:rPr>
          <w:rFonts w:eastAsia="SimSun"/>
          <w:lang w:eastAsia="zh-CN"/>
        </w:rPr>
      </w:pPr>
      <w:r w:rsidRPr="0055606B">
        <w:rPr>
          <w:rFonts w:eastAsia="SimSun"/>
          <w:lang w:eastAsia="zh-CN"/>
        </w:rPr>
        <w:t xml:space="preserve">        - Is_greater_than</w:t>
      </w:r>
    </w:p>
    <w:p w14:paraId="24808539" w14:textId="77777777" w:rsidR="005A376F" w:rsidRPr="0055606B" w:rsidRDefault="005A376F" w:rsidP="005A376F">
      <w:pPr>
        <w:pStyle w:val="PL"/>
        <w:rPr>
          <w:rFonts w:eastAsia="SimSun"/>
          <w:lang w:eastAsia="zh-CN"/>
        </w:rPr>
      </w:pPr>
      <w:r w:rsidRPr="0055606B">
        <w:rPr>
          <w:rFonts w:eastAsia="SimSun"/>
          <w:lang w:eastAsia="zh-CN"/>
        </w:rPr>
        <w:t xml:space="preserve">        - Is_within_the_range</w:t>
      </w:r>
    </w:p>
    <w:p w14:paraId="718398C5" w14:textId="77777777" w:rsidR="005A376F" w:rsidRPr="0055606B" w:rsidRDefault="005A376F" w:rsidP="005A376F">
      <w:pPr>
        <w:pStyle w:val="PL"/>
        <w:rPr>
          <w:rFonts w:eastAsia="SimSun"/>
          <w:lang w:eastAsia="zh-CN"/>
        </w:rPr>
      </w:pPr>
      <w:r w:rsidRPr="0055606B">
        <w:rPr>
          <w:rFonts w:eastAsia="SimSun"/>
          <w:lang w:eastAsia="zh-CN"/>
        </w:rPr>
        <w:t xml:space="preserve">    FulfilStatus:</w:t>
      </w:r>
    </w:p>
    <w:p w14:paraId="6088BF31"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91B9DEE"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33869937" w14:textId="77777777" w:rsidR="005A376F" w:rsidRPr="0055606B" w:rsidRDefault="005A376F" w:rsidP="005A376F">
      <w:pPr>
        <w:pStyle w:val="PL"/>
        <w:rPr>
          <w:rFonts w:eastAsia="SimSun"/>
          <w:lang w:eastAsia="zh-CN"/>
        </w:rPr>
      </w:pPr>
      <w:r w:rsidRPr="0055606B">
        <w:rPr>
          <w:rFonts w:eastAsia="SimSun"/>
          <w:lang w:eastAsia="zh-CN"/>
        </w:rPr>
        <w:t xml:space="preserve">          - FULFILLED</w:t>
      </w:r>
    </w:p>
    <w:p w14:paraId="4DB0A03B"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 NOT_FULFILLED</w:t>
      </w:r>
    </w:p>
    <w:p w14:paraId="0BFFDBB1" w14:textId="77777777" w:rsidR="005A376F" w:rsidRPr="0055606B" w:rsidRDefault="005A376F" w:rsidP="005A376F">
      <w:pPr>
        <w:pStyle w:val="PL"/>
        <w:rPr>
          <w:rFonts w:eastAsia="SimSun"/>
          <w:lang w:eastAsia="zh-CN"/>
        </w:rPr>
      </w:pPr>
      <w:r w:rsidRPr="0055606B">
        <w:rPr>
          <w:rFonts w:eastAsia="SimSun"/>
          <w:lang w:eastAsia="zh-CN"/>
        </w:rPr>
        <w:t xml:space="preserve">    NotFulfilledState:</w:t>
      </w:r>
    </w:p>
    <w:p w14:paraId="719BCA1F"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0A609A4"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CCC8E26" w14:textId="77777777" w:rsidR="005A376F" w:rsidRPr="0055606B" w:rsidRDefault="005A376F" w:rsidP="005A376F">
      <w:pPr>
        <w:pStyle w:val="PL"/>
        <w:rPr>
          <w:rFonts w:eastAsia="SimSun"/>
          <w:lang w:eastAsia="zh-CN"/>
        </w:rPr>
      </w:pPr>
      <w:r w:rsidRPr="0055606B">
        <w:rPr>
          <w:rFonts w:eastAsia="SimSun"/>
          <w:lang w:eastAsia="zh-CN"/>
        </w:rPr>
        <w:t xml:space="preserve">          - ACKNOWLEDGED</w:t>
      </w:r>
    </w:p>
    <w:p w14:paraId="4E764323" w14:textId="77777777" w:rsidR="005A376F" w:rsidRPr="0055606B" w:rsidRDefault="005A376F" w:rsidP="005A376F">
      <w:pPr>
        <w:pStyle w:val="PL"/>
        <w:rPr>
          <w:rFonts w:eastAsia="SimSun"/>
          <w:lang w:eastAsia="zh-CN"/>
        </w:rPr>
      </w:pPr>
      <w:r w:rsidRPr="0055606B">
        <w:rPr>
          <w:rFonts w:eastAsia="SimSun"/>
          <w:lang w:eastAsia="zh-CN"/>
        </w:rPr>
        <w:t xml:space="preserve">          - COMPLIANT</w:t>
      </w:r>
    </w:p>
    <w:p w14:paraId="29FA7A58" w14:textId="77777777" w:rsidR="005A376F" w:rsidRPr="0055606B" w:rsidRDefault="005A376F" w:rsidP="005A376F">
      <w:pPr>
        <w:pStyle w:val="PL"/>
        <w:rPr>
          <w:rFonts w:eastAsia="SimSun"/>
          <w:lang w:eastAsia="zh-CN"/>
        </w:rPr>
      </w:pPr>
      <w:r w:rsidRPr="0055606B">
        <w:rPr>
          <w:rFonts w:eastAsia="SimSun"/>
          <w:lang w:eastAsia="zh-CN"/>
        </w:rPr>
        <w:t xml:space="preserve">          - DEGRADED</w:t>
      </w:r>
    </w:p>
    <w:p w14:paraId="093459A3" w14:textId="77777777" w:rsidR="005A376F" w:rsidRPr="0055606B" w:rsidRDefault="005A376F" w:rsidP="005A376F">
      <w:pPr>
        <w:pStyle w:val="PL"/>
        <w:rPr>
          <w:rFonts w:eastAsia="SimSun"/>
          <w:lang w:eastAsia="zh-CN"/>
        </w:rPr>
      </w:pPr>
      <w:r w:rsidRPr="0055606B">
        <w:rPr>
          <w:rFonts w:eastAsia="SimSun"/>
          <w:lang w:eastAsia="zh-CN"/>
        </w:rPr>
        <w:t xml:space="preserve">          - SUSPENDED</w:t>
      </w:r>
    </w:p>
    <w:p w14:paraId="385F899F" w14:textId="77777777" w:rsidR="005A376F" w:rsidRPr="0055606B" w:rsidRDefault="005A376F" w:rsidP="005A376F">
      <w:pPr>
        <w:pStyle w:val="PL"/>
        <w:rPr>
          <w:rFonts w:eastAsia="SimSun"/>
          <w:lang w:eastAsia="zh-CN"/>
        </w:rPr>
      </w:pPr>
      <w:r w:rsidRPr="0055606B">
        <w:rPr>
          <w:rFonts w:eastAsia="SimSun"/>
          <w:lang w:eastAsia="zh-CN"/>
        </w:rPr>
        <w:t xml:space="preserve">          - TERMINATED</w:t>
      </w:r>
    </w:p>
    <w:p w14:paraId="442F7692" w14:textId="77777777" w:rsidR="005A376F" w:rsidRPr="0055606B" w:rsidRDefault="005A376F" w:rsidP="005A376F">
      <w:pPr>
        <w:pStyle w:val="PL"/>
        <w:rPr>
          <w:rFonts w:eastAsia="SimSun"/>
          <w:lang w:eastAsia="zh-CN"/>
        </w:rPr>
      </w:pPr>
      <w:r w:rsidRPr="0055606B">
        <w:rPr>
          <w:rFonts w:eastAsia="SimSun"/>
          <w:lang w:eastAsia="zh-CN"/>
        </w:rPr>
        <w:t xml:space="preserve">          - FULFILMENTFAILED</w:t>
      </w:r>
    </w:p>
    <w:p w14:paraId="6BE4A8C3" w14:textId="77777777" w:rsidR="005A376F" w:rsidRPr="0055606B" w:rsidRDefault="005A376F" w:rsidP="005A376F">
      <w:pPr>
        <w:pStyle w:val="PL"/>
        <w:rPr>
          <w:rFonts w:eastAsia="SimSun"/>
          <w:lang w:eastAsia="zh-CN"/>
        </w:rPr>
      </w:pPr>
      <w:r w:rsidRPr="0055606B">
        <w:rPr>
          <w:rFonts w:eastAsia="SimSun"/>
          <w:lang w:eastAsia="zh-CN"/>
        </w:rPr>
        <w:t xml:space="preserve">    FulfilmentInfo:</w:t>
      </w:r>
    </w:p>
    <w:p w14:paraId="3E2B25FE"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185D6382"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51BF2AB9" w14:textId="77777777" w:rsidR="005A376F" w:rsidRPr="0055606B" w:rsidRDefault="005A376F" w:rsidP="005A376F">
      <w:pPr>
        <w:pStyle w:val="PL"/>
        <w:rPr>
          <w:rFonts w:eastAsia="SimSun"/>
          <w:lang w:eastAsia="zh-CN"/>
        </w:rPr>
      </w:pPr>
      <w:r w:rsidRPr="0055606B">
        <w:rPr>
          <w:rFonts w:eastAsia="SimSun"/>
          <w:lang w:eastAsia="zh-CN"/>
        </w:rPr>
        <w:t xml:space="preserve">        fulfilStatus:</w:t>
      </w:r>
    </w:p>
    <w:p w14:paraId="2DD6D366"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"#/components/schemas/FulfilStatus"</w:t>
      </w:r>
    </w:p>
    <w:p w14:paraId="2578C1E1" w14:textId="77777777" w:rsidR="005A376F" w:rsidRPr="0055606B" w:rsidRDefault="005A376F" w:rsidP="005A376F">
      <w:pPr>
        <w:pStyle w:val="PL"/>
        <w:rPr>
          <w:rFonts w:eastAsia="SimSun"/>
          <w:lang w:eastAsia="zh-CN"/>
        </w:rPr>
      </w:pPr>
      <w:r w:rsidRPr="0055606B">
        <w:rPr>
          <w:rFonts w:eastAsia="SimSun"/>
          <w:lang w:eastAsia="zh-CN"/>
        </w:rPr>
        <w:t xml:space="preserve">        notFullfilledState:</w:t>
      </w:r>
    </w:p>
    <w:p w14:paraId="24B295B4"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7225E05F" w14:textId="77777777" w:rsidR="005A376F" w:rsidRPr="0055606B" w:rsidRDefault="005A376F" w:rsidP="005A376F">
      <w:pPr>
        <w:pStyle w:val="PL"/>
        <w:rPr>
          <w:rFonts w:eastAsia="SimSun"/>
          <w:lang w:eastAsia="zh-CN"/>
        </w:rPr>
      </w:pPr>
      <w:r w:rsidRPr="0055606B">
        <w:rPr>
          <w:rFonts w:eastAsia="SimSun"/>
          <w:lang w:eastAsia="zh-CN"/>
        </w:rPr>
        <w:t xml:space="preserve">            An attribute which is used when FulfilmentInfo is implemented for IntentFulfilmentInfo</w:t>
      </w:r>
    </w:p>
    <w:p w14:paraId="321D8F61"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"#/components/schemas/NotFulfilledState"</w:t>
      </w:r>
    </w:p>
    <w:p w14:paraId="33124140" w14:textId="77777777" w:rsidR="005A376F" w:rsidRPr="0055606B" w:rsidRDefault="005A376F" w:rsidP="005A376F">
      <w:pPr>
        <w:pStyle w:val="PL"/>
        <w:rPr>
          <w:rFonts w:eastAsia="SimSun"/>
          <w:lang w:eastAsia="zh-CN"/>
        </w:rPr>
      </w:pPr>
      <w:r w:rsidRPr="0055606B">
        <w:rPr>
          <w:rFonts w:eastAsia="SimSun"/>
          <w:lang w:eastAsia="zh-CN"/>
        </w:rPr>
        <w:t xml:space="preserve">        notFulfilledReasons:</w:t>
      </w:r>
    </w:p>
    <w:p w14:paraId="5E5DF2E3"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553BE8F9" w14:textId="77777777" w:rsidR="005A376F" w:rsidRPr="0055606B" w:rsidRDefault="005A376F" w:rsidP="005A376F">
      <w:pPr>
        <w:pStyle w:val="PL"/>
        <w:rPr>
          <w:rFonts w:eastAsia="SimSun"/>
          <w:lang w:eastAsia="zh-CN"/>
        </w:rPr>
      </w:pPr>
      <w:r w:rsidRPr="0055606B">
        <w:rPr>
          <w:rFonts w:eastAsia="SimSun"/>
          <w:lang w:eastAsia="zh-CN"/>
        </w:rPr>
        <w:t xml:space="preserve">            An attribute which is used when FulfilmentInfo is implemented for IntentFulfilmentInfo</w:t>
      </w:r>
    </w:p>
    <w:p w14:paraId="7665719E"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2CC4C072" w14:textId="77777777" w:rsidR="005A376F" w:rsidRPr="0055606B" w:rsidRDefault="005A376F" w:rsidP="005A376F">
      <w:pPr>
        <w:pStyle w:val="PL"/>
        <w:rPr>
          <w:rFonts w:eastAsia="SimSun"/>
          <w:lang w:eastAsia="zh-CN"/>
        </w:rPr>
      </w:pPr>
      <w:r w:rsidRPr="0055606B">
        <w:rPr>
          <w:rFonts w:eastAsia="SimSun"/>
          <w:lang w:eastAsia="zh-CN"/>
        </w:rPr>
        <w:t xml:space="preserve">    ExpectationVerb:</w:t>
      </w:r>
    </w:p>
    <w:p w14:paraId="1317AD9C"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E6BE522"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C420A50" w14:textId="77777777" w:rsidR="005A376F" w:rsidRPr="0055606B" w:rsidRDefault="005A376F" w:rsidP="005A376F">
      <w:pPr>
        <w:pStyle w:val="PL"/>
        <w:rPr>
          <w:rFonts w:eastAsia="SimSun"/>
          <w:lang w:eastAsia="zh-CN"/>
        </w:rPr>
      </w:pPr>
      <w:r w:rsidRPr="0055606B">
        <w:rPr>
          <w:rFonts w:eastAsia="SimSun"/>
          <w:lang w:eastAsia="zh-CN"/>
        </w:rPr>
        <w:t xml:space="preserve">          - DELIVER</w:t>
      </w:r>
    </w:p>
    <w:p w14:paraId="6C928B68" w14:textId="77777777" w:rsidR="005A376F" w:rsidRPr="0055606B" w:rsidRDefault="005A376F" w:rsidP="005A376F">
      <w:pPr>
        <w:pStyle w:val="PL"/>
        <w:rPr>
          <w:rFonts w:eastAsia="SimSun"/>
          <w:lang w:eastAsia="zh-CN"/>
        </w:rPr>
      </w:pPr>
      <w:r w:rsidRPr="0055606B">
        <w:rPr>
          <w:rFonts w:eastAsia="SimSun"/>
          <w:lang w:eastAsia="zh-CN"/>
        </w:rPr>
        <w:t xml:space="preserve">          - ENSURE</w:t>
      </w:r>
    </w:p>
    <w:p w14:paraId="4CFB07A5" w14:textId="77777777" w:rsidR="005A376F" w:rsidRPr="0055606B" w:rsidRDefault="005A376F" w:rsidP="005A376F">
      <w:pPr>
        <w:pStyle w:val="PL"/>
        <w:rPr>
          <w:rFonts w:eastAsia="SimSun"/>
          <w:lang w:eastAsia="zh-CN"/>
        </w:rPr>
      </w:pPr>
      <w:r w:rsidRPr="0055606B">
        <w:rPr>
          <w:rFonts w:eastAsia="SimSun"/>
          <w:lang w:eastAsia="zh-CN"/>
        </w:rPr>
        <w:t xml:space="preserve">   #-------Definition of the generic dataType --------------#    </w:t>
      </w:r>
    </w:p>
    <w:p w14:paraId="55613050" w14:textId="77777777" w:rsidR="005A376F" w:rsidRPr="0055606B" w:rsidRDefault="005A376F" w:rsidP="005A376F">
      <w:pPr>
        <w:pStyle w:val="PL"/>
        <w:rPr>
          <w:rFonts w:eastAsia="SimSun"/>
          <w:lang w:eastAsia="zh-CN"/>
        </w:rPr>
      </w:pPr>
    </w:p>
    <w:p w14:paraId="0C875212" w14:textId="77777777" w:rsidR="005A376F" w:rsidRPr="0055606B" w:rsidRDefault="005A376F" w:rsidP="005A376F">
      <w:pPr>
        <w:pStyle w:val="PL"/>
        <w:rPr>
          <w:rFonts w:eastAsia="SimSun"/>
          <w:lang w:eastAsia="zh-CN"/>
        </w:rPr>
      </w:pPr>
      <w:r w:rsidRPr="0055606B">
        <w:rPr>
          <w:rFonts w:eastAsia="SimSun"/>
          <w:lang w:eastAsia="zh-CN"/>
        </w:rPr>
        <w:t xml:space="preserve">   #-------Definition of the IntentContext dataType --------------#    </w:t>
      </w:r>
    </w:p>
    <w:p w14:paraId="3E642A52" w14:textId="77777777" w:rsidR="005A376F" w:rsidRPr="0055606B" w:rsidRDefault="005A376F" w:rsidP="005A376F">
      <w:pPr>
        <w:pStyle w:val="PL"/>
        <w:rPr>
          <w:rFonts w:eastAsia="SimSun"/>
          <w:lang w:eastAsia="zh-CN"/>
        </w:rPr>
      </w:pPr>
      <w:r w:rsidRPr="0055606B">
        <w:rPr>
          <w:rFonts w:eastAsia="SimSun"/>
          <w:lang w:eastAsia="zh-CN"/>
        </w:rPr>
        <w:t xml:space="preserve">    IntentContext:</w:t>
      </w:r>
    </w:p>
    <w:p w14:paraId="23B864F5"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7405C452"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"IntentContext" data type without specialisations</w:t>
      </w:r>
    </w:p>
    <w:p w14:paraId="1C497C45"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4A312DEB"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5BBB7BD1"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4289ECE6"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0520394"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25601E4F"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"#/components/schemas/Condition"</w:t>
      </w:r>
    </w:p>
    <w:p w14:paraId="7377727F"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48705C03"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1986ABE5"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5E7D2AA2" w14:textId="77777777" w:rsidR="005A376F" w:rsidRPr="0055606B" w:rsidRDefault="005A376F" w:rsidP="005A376F">
      <w:pPr>
        <w:pStyle w:val="PL"/>
        <w:rPr>
          <w:rFonts w:eastAsia="SimSun"/>
          <w:lang w:eastAsia="zh-CN"/>
        </w:rPr>
      </w:pPr>
      <w:r w:rsidRPr="0055606B">
        <w:rPr>
          <w:rFonts w:eastAsia="SimSun"/>
          <w:lang w:eastAsia="zh-CN"/>
        </w:rPr>
        <w:t xml:space="preserve">            type: number </w:t>
      </w:r>
    </w:p>
    <w:p w14:paraId="02D97CC5" w14:textId="77777777" w:rsidR="005A376F" w:rsidRPr="0055606B" w:rsidRDefault="005A376F" w:rsidP="005A376F">
      <w:pPr>
        <w:pStyle w:val="PL"/>
        <w:rPr>
          <w:rFonts w:eastAsia="SimSun"/>
          <w:lang w:eastAsia="zh-CN"/>
        </w:rPr>
      </w:pPr>
      <w:r w:rsidRPr="0055606B">
        <w:rPr>
          <w:rFonts w:eastAsia="SimSun"/>
          <w:lang w:eastAsia="zh-CN"/>
        </w:rPr>
        <w:t xml:space="preserve">   #-------Definition of the IntentContext dataType --------------#   </w:t>
      </w:r>
    </w:p>
    <w:p w14:paraId="6C9444F7" w14:textId="77777777" w:rsidR="005A376F" w:rsidRPr="0055606B" w:rsidRDefault="005A376F" w:rsidP="005A376F">
      <w:pPr>
        <w:pStyle w:val="PL"/>
        <w:rPr>
          <w:rFonts w:eastAsia="SimSun"/>
          <w:lang w:eastAsia="zh-CN"/>
        </w:rPr>
      </w:pPr>
      <w:r w:rsidRPr="0055606B">
        <w:rPr>
          <w:rFonts w:eastAsia="SimSun"/>
          <w:lang w:eastAsia="zh-CN"/>
        </w:rPr>
        <w:t xml:space="preserve">   </w:t>
      </w:r>
    </w:p>
    <w:p w14:paraId="0F26A8CE" w14:textId="77777777" w:rsidR="005A376F" w:rsidRPr="0055606B" w:rsidRDefault="005A376F" w:rsidP="005A376F">
      <w:pPr>
        <w:pStyle w:val="PL"/>
        <w:rPr>
          <w:rFonts w:eastAsia="SimSun"/>
          <w:lang w:eastAsia="zh-CN"/>
        </w:rPr>
      </w:pPr>
      <w:r w:rsidRPr="0055606B">
        <w:rPr>
          <w:rFonts w:eastAsia="SimSun"/>
          <w:lang w:eastAsia="zh-CN"/>
        </w:rPr>
        <w:t xml:space="preserve">   #-------Definition of the ExpectationTarget dataType----------#     </w:t>
      </w:r>
    </w:p>
    <w:p w14:paraId="59268E9F" w14:textId="77777777" w:rsidR="005A376F" w:rsidRPr="0055606B" w:rsidRDefault="005A376F" w:rsidP="005A376F">
      <w:pPr>
        <w:pStyle w:val="PL"/>
        <w:rPr>
          <w:rFonts w:eastAsia="SimSun"/>
          <w:lang w:eastAsia="zh-CN"/>
        </w:rPr>
      </w:pPr>
      <w:r w:rsidRPr="0055606B">
        <w:rPr>
          <w:rFonts w:eastAsia="SimSun"/>
          <w:lang w:eastAsia="zh-CN"/>
        </w:rPr>
        <w:t xml:space="preserve">    ExpectationTarget:</w:t>
      </w:r>
    </w:p>
    <w:p w14:paraId="373A54E9"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53D83EBE"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without specialisations</w:t>
      </w:r>
    </w:p>
    <w:p w14:paraId="29EBDF88"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58EB3C72"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537ACBA9"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28E401F7"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E2C25F7"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0EB94847"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"#/components/schemas/Condition"</w:t>
      </w:r>
    </w:p>
    <w:p w14:paraId="75169392"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7E2848B0" w14:textId="77777777" w:rsidR="005A376F" w:rsidRPr="0055606B" w:rsidRDefault="005A376F" w:rsidP="005A376F">
      <w:pPr>
        <w:pStyle w:val="PL"/>
        <w:rPr>
          <w:rFonts w:eastAsia="SimSun"/>
          <w:lang w:eastAsia="zh-CN"/>
        </w:rPr>
      </w:pPr>
      <w:r w:rsidRPr="0055606B">
        <w:rPr>
          <w:rFonts w:eastAsia="SimSun"/>
          <w:lang w:eastAsia="zh-CN"/>
        </w:rPr>
        <w:t xml:space="preserve">          type: number</w:t>
      </w:r>
    </w:p>
    <w:p w14:paraId="6A79837E" w14:textId="77777777" w:rsidR="005A376F" w:rsidRPr="0055606B" w:rsidRDefault="005A376F" w:rsidP="005A376F">
      <w:pPr>
        <w:pStyle w:val="PL"/>
        <w:rPr>
          <w:rFonts w:eastAsia="SimSun"/>
          <w:lang w:eastAsia="zh-CN"/>
        </w:rPr>
      </w:pPr>
      <w:r w:rsidRPr="0055606B">
        <w:rPr>
          <w:rFonts w:eastAsia="SimSun"/>
          <w:lang w:eastAsia="zh-CN"/>
        </w:rPr>
        <w:t xml:space="preserve">        targetContexts:</w:t>
      </w:r>
    </w:p>
    <w:p w14:paraId="52B666D8"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3A943FCA"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6460019F"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"#/components/schemas/TargetContext"</w:t>
      </w:r>
    </w:p>
    <w:p w14:paraId="522B176A" w14:textId="77777777" w:rsidR="005A376F" w:rsidRPr="0055606B" w:rsidRDefault="005A376F" w:rsidP="005A376F">
      <w:pPr>
        <w:pStyle w:val="PL"/>
        <w:rPr>
          <w:rFonts w:eastAsia="SimSun"/>
          <w:lang w:eastAsia="zh-CN"/>
        </w:rPr>
      </w:pPr>
      <w:r w:rsidRPr="0055606B">
        <w:rPr>
          <w:rFonts w:eastAsia="SimSun"/>
          <w:lang w:eastAsia="zh-CN"/>
        </w:rPr>
        <w:t xml:space="preserve">    TargetContext:</w:t>
      </w:r>
    </w:p>
    <w:p w14:paraId="5A2E1180"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34624D18"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"TargetContext" data type without specialisations</w:t>
      </w:r>
    </w:p>
    <w:p w14:paraId="3A345348"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046BC887"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35F88E94"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1B828BB3"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A3613E3"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07A5DEB5"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"#/components/schemas/Condition"</w:t>
      </w:r>
    </w:p>
    <w:p w14:paraId="015D8752"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7C1D05CA" w14:textId="77777777" w:rsidR="005A376F" w:rsidRPr="0055606B" w:rsidRDefault="005A376F" w:rsidP="005A376F">
      <w:pPr>
        <w:pStyle w:val="PL"/>
        <w:rPr>
          <w:rFonts w:eastAsia="SimSun"/>
          <w:lang w:eastAsia="zh-CN"/>
        </w:rPr>
      </w:pPr>
      <w:r w:rsidRPr="0055606B">
        <w:rPr>
          <w:rFonts w:eastAsia="SimSun"/>
          <w:lang w:eastAsia="zh-CN"/>
        </w:rPr>
        <w:t xml:space="preserve">          type: number        </w:t>
      </w:r>
    </w:p>
    <w:p w14:paraId="00740EA6" w14:textId="77777777" w:rsidR="005A376F" w:rsidRPr="0055606B" w:rsidRDefault="005A376F" w:rsidP="005A376F">
      <w:pPr>
        <w:pStyle w:val="PL"/>
        <w:rPr>
          <w:rFonts w:eastAsia="SimSun"/>
          <w:lang w:eastAsia="zh-CN"/>
        </w:rPr>
      </w:pPr>
      <w:r w:rsidRPr="0055606B">
        <w:rPr>
          <w:rFonts w:eastAsia="SimSun"/>
          <w:lang w:eastAsia="zh-CN"/>
        </w:rPr>
        <w:t xml:space="preserve">    WeakRSRPRatioTarget:</w:t>
      </w:r>
    </w:p>
    <w:p w14:paraId="7F62A37C"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0626BA32"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WeakRSRPRatioTarget</w:t>
      </w:r>
    </w:p>
    <w:p w14:paraId="16C1CFA2"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2447278F"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properties:</w:t>
      </w:r>
    </w:p>
    <w:p w14:paraId="58C56B25"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28AC4E3F"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5429EA0"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17CC54DE" w14:textId="77777777" w:rsidR="005A376F" w:rsidRPr="0055606B" w:rsidRDefault="005A376F" w:rsidP="005A376F">
      <w:pPr>
        <w:pStyle w:val="PL"/>
        <w:rPr>
          <w:rFonts w:eastAsia="SimSun"/>
          <w:lang w:eastAsia="zh-CN"/>
        </w:rPr>
      </w:pPr>
      <w:r w:rsidRPr="0055606B">
        <w:rPr>
          <w:rFonts w:eastAsia="SimSun"/>
          <w:lang w:eastAsia="zh-CN"/>
        </w:rPr>
        <w:t xml:space="preserve">            - WeakRSRPRatio</w:t>
      </w:r>
    </w:p>
    <w:p w14:paraId="14E07C21"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0306A94D"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199A200"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DE8A83A"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118A9BD4"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0D88D714"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55AFE38B" w14:textId="77777777" w:rsidR="005A376F" w:rsidRPr="0055606B" w:rsidRDefault="005A376F" w:rsidP="005A376F">
      <w:pPr>
        <w:pStyle w:val="PL"/>
        <w:rPr>
          <w:rFonts w:eastAsia="SimSun"/>
          <w:lang w:eastAsia="zh-CN"/>
        </w:rPr>
      </w:pPr>
      <w:r w:rsidRPr="0055606B">
        <w:rPr>
          <w:rFonts w:eastAsia="SimSun"/>
          <w:lang w:eastAsia="zh-CN"/>
        </w:rPr>
        <w:t xml:space="preserve">          minimum: 0</w:t>
      </w:r>
    </w:p>
    <w:p w14:paraId="57B93E0F" w14:textId="77777777" w:rsidR="005A376F" w:rsidRPr="0055606B" w:rsidRDefault="005A376F" w:rsidP="005A376F">
      <w:pPr>
        <w:pStyle w:val="PL"/>
        <w:rPr>
          <w:rFonts w:eastAsia="SimSun"/>
          <w:lang w:eastAsia="zh-CN"/>
        </w:rPr>
      </w:pPr>
      <w:r w:rsidRPr="0055606B">
        <w:rPr>
          <w:rFonts w:eastAsia="SimSun"/>
          <w:lang w:eastAsia="zh-CN"/>
        </w:rPr>
        <w:t xml:space="preserve">          maximum: 100</w:t>
      </w:r>
    </w:p>
    <w:p w14:paraId="788EBB3C" w14:textId="77777777" w:rsidR="005A376F" w:rsidRPr="0055606B" w:rsidRDefault="005A376F" w:rsidP="005A376F">
      <w:pPr>
        <w:pStyle w:val="PL"/>
        <w:rPr>
          <w:rFonts w:eastAsia="SimSun"/>
          <w:lang w:eastAsia="zh-CN"/>
        </w:rPr>
      </w:pPr>
      <w:r w:rsidRPr="0055606B">
        <w:rPr>
          <w:rFonts w:eastAsia="SimSun"/>
          <w:lang w:eastAsia="zh-CN"/>
        </w:rPr>
        <w:t xml:space="preserve">        targetContexts:</w:t>
      </w:r>
    </w:p>
    <w:p w14:paraId="16B1DB52"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"#/components/schemas/WeakRSRPContext"</w:t>
      </w:r>
    </w:p>
    <w:p w14:paraId="40378945" w14:textId="77777777" w:rsidR="005A376F" w:rsidRPr="0055606B" w:rsidRDefault="005A376F" w:rsidP="005A376F">
      <w:pPr>
        <w:pStyle w:val="PL"/>
        <w:rPr>
          <w:rFonts w:eastAsia="SimSun"/>
          <w:lang w:eastAsia="zh-CN"/>
        </w:rPr>
      </w:pPr>
      <w:r w:rsidRPr="0055606B">
        <w:rPr>
          <w:rFonts w:eastAsia="SimSun"/>
          <w:lang w:eastAsia="zh-CN"/>
        </w:rPr>
        <w:t xml:space="preserve">        targetFulfilmentInfo:</w:t>
      </w:r>
    </w:p>
    <w:p w14:paraId="2D99E38D"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w:t>
      </w:r>
    </w:p>
    <w:p w14:paraId="03BB56A4" w14:textId="77777777" w:rsidR="005A376F" w:rsidRPr="0055606B" w:rsidRDefault="005A376F" w:rsidP="005A376F">
      <w:pPr>
        <w:pStyle w:val="PL"/>
        <w:rPr>
          <w:rFonts w:eastAsia="SimSun"/>
          <w:lang w:eastAsia="zh-CN"/>
        </w:rPr>
      </w:pPr>
      <w:r w:rsidRPr="0055606B">
        <w:rPr>
          <w:rFonts w:eastAsia="SimSun"/>
          <w:lang w:eastAsia="zh-CN"/>
        </w:rPr>
        <w:t xml:space="preserve">    WeakRSRPContext:</w:t>
      </w:r>
    </w:p>
    <w:p w14:paraId="44F790D1"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687B8774"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"TargetContext" data type with specialisations for WeakRSRPContext</w:t>
      </w:r>
    </w:p>
    <w:p w14:paraId="66084BB3"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674CF4B5"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0E54A610"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60737346"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81A3EDD"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31EA767C" w14:textId="77777777" w:rsidR="005A376F" w:rsidRPr="0055606B" w:rsidRDefault="005A376F" w:rsidP="005A376F">
      <w:pPr>
        <w:pStyle w:val="PL"/>
        <w:rPr>
          <w:rFonts w:eastAsia="SimSun"/>
          <w:lang w:eastAsia="zh-CN"/>
        </w:rPr>
      </w:pPr>
      <w:r w:rsidRPr="0055606B">
        <w:rPr>
          <w:rFonts w:eastAsia="SimSun"/>
          <w:lang w:eastAsia="zh-CN"/>
        </w:rPr>
        <w:t xml:space="preserve">            - WeakRSRPThreshold</w:t>
      </w:r>
    </w:p>
    <w:p w14:paraId="0AD0307E"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6FE10326"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2642BD8B"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96E5755"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49194FEA"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6B1B9D65" w14:textId="77777777" w:rsidR="005A376F" w:rsidRPr="0055606B" w:rsidRDefault="005A376F" w:rsidP="005A376F">
      <w:pPr>
        <w:pStyle w:val="PL"/>
        <w:rPr>
          <w:rFonts w:eastAsia="SimSun"/>
          <w:lang w:eastAsia="zh-CN"/>
        </w:rPr>
      </w:pPr>
      <w:r w:rsidRPr="0055606B">
        <w:rPr>
          <w:rFonts w:eastAsia="SimSun"/>
          <w:lang w:eastAsia="zh-CN"/>
        </w:rPr>
        <w:t xml:space="preserve">          type: number</w:t>
      </w:r>
    </w:p>
    <w:p w14:paraId="1D722048" w14:textId="77777777" w:rsidR="005A376F" w:rsidRPr="0055606B" w:rsidRDefault="005A376F" w:rsidP="005A376F">
      <w:pPr>
        <w:pStyle w:val="PL"/>
        <w:rPr>
          <w:rFonts w:eastAsia="SimSun"/>
          <w:lang w:eastAsia="zh-CN"/>
        </w:rPr>
      </w:pPr>
      <w:r w:rsidRPr="0055606B">
        <w:rPr>
          <w:rFonts w:eastAsia="SimSun"/>
          <w:lang w:eastAsia="zh-CN"/>
        </w:rPr>
        <w:t xml:space="preserve">    LowSINRRatioTarget:</w:t>
      </w:r>
    </w:p>
    <w:p w14:paraId="3E4D35E9"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3319F79F"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LowSINRatioTarget</w:t>
      </w:r>
    </w:p>
    <w:p w14:paraId="063D6FA6"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7DF0E175"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1D064183"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140C09BF"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2CDE9EFB"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385DEAB" w14:textId="77777777" w:rsidR="005A376F" w:rsidRPr="0055606B" w:rsidRDefault="005A376F" w:rsidP="005A376F">
      <w:pPr>
        <w:pStyle w:val="PL"/>
        <w:rPr>
          <w:rFonts w:eastAsia="SimSun"/>
          <w:lang w:eastAsia="zh-CN"/>
        </w:rPr>
      </w:pPr>
      <w:r w:rsidRPr="0055606B">
        <w:rPr>
          <w:rFonts w:eastAsia="SimSun"/>
          <w:lang w:eastAsia="zh-CN"/>
        </w:rPr>
        <w:t xml:space="preserve">            - LowSINRRatio</w:t>
      </w:r>
    </w:p>
    <w:p w14:paraId="71BC3E01"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5DA39E2E"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8F82140"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12208C97"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05BE2565"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6AAD516E"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1619DC94" w14:textId="77777777" w:rsidR="005A376F" w:rsidRPr="0055606B" w:rsidRDefault="005A376F" w:rsidP="005A376F">
      <w:pPr>
        <w:pStyle w:val="PL"/>
        <w:rPr>
          <w:rFonts w:eastAsia="SimSun"/>
          <w:lang w:eastAsia="zh-CN"/>
        </w:rPr>
      </w:pPr>
      <w:r w:rsidRPr="0055606B">
        <w:rPr>
          <w:rFonts w:eastAsia="SimSun"/>
          <w:lang w:eastAsia="zh-CN"/>
        </w:rPr>
        <w:t xml:space="preserve">          minimum: 0</w:t>
      </w:r>
    </w:p>
    <w:p w14:paraId="792FD7A7" w14:textId="77777777" w:rsidR="005A376F" w:rsidRPr="0055606B" w:rsidRDefault="005A376F" w:rsidP="005A376F">
      <w:pPr>
        <w:pStyle w:val="PL"/>
        <w:rPr>
          <w:rFonts w:eastAsia="SimSun"/>
          <w:lang w:eastAsia="zh-CN"/>
        </w:rPr>
      </w:pPr>
      <w:r w:rsidRPr="0055606B">
        <w:rPr>
          <w:rFonts w:eastAsia="SimSun"/>
          <w:lang w:eastAsia="zh-CN"/>
        </w:rPr>
        <w:t xml:space="preserve">          maximum: 100</w:t>
      </w:r>
    </w:p>
    <w:p w14:paraId="3B712338" w14:textId="77777777" w:rsidR="005A376F" w:rsidRPr="0055606B" w:rsidRDefault="005A376F" w:rsidP="005A376F">
      <w:pPr>
        <w:pStyle w:val="PL"/>
        <w:rPr>
          <w:rFonts w:eastAsia="SimSun"/>
          <w:lang w:eastAsia="zh-CN"/>
        </w:rPr>
      </w:pPr>
      <w:r w:rsidRPr="0055606B">
        <w:rPr>
          <w:rFonts w:eastAsia="SimSun"/>
          <w:lang w:eastAsia="zh-CN"/>
        </w:rPr>
        <w:t xml:space="preserve">        targetContexts:</w:t>
      </w:r>
    </w:p>
    <w:p w14:paraId="7E60F76D"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"#/components/schemas/LowSINRContext"</w:t>
      </w:r>
    </w:p>
    <w:p w14:paraId="690119DD" w14:textId="77777777" w:rsidR="005A376F" w:rsidRPr="0055606B" w:rsidRDefault="005A376F" w:rsidP="005A376F">
      <w:pPr>
        <w:pStyle w:val="PL"/>
        <w:rPr>
          <w:rFonts w:eastAsia="SimSun"/>
          <w:lang w:eastAsia="zh-CN"/>
        </w:rPr>
      </w:pPr>
      <w:r w:rsidRPr="0055606B">
        <w:rPr>
          <w:rFonts w:eastAsia="SimSun"/>
          <w:lang w:eastAsia="zh-CN"/>
        </w:rPr>
        <w:t xml:space="preserve">        targetFulfilmentInfo:</w:t>
      </w:r>
    </w:p>
    <w:p w14:paraId="6A4A2A7E"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w:t>
      </w:r>
    </w:p>
    <w:p w14:paraId="3A4D239A" w14:textId="77777777" w:rsidR="005A376F" w:rsidRPr="0055606B" w:rsidRDefault="005A376F" w:rsidP="005A376F">
      <w:pPr>
        <w:pStyle w:val="PL"/>
        <w:rPr>
          <w:rFonts w:eastAsia="SimSun"/>
          <w:lang w:eastAsia="zh-CN"/>
        </w:rPr>
      </w:pPr>
      <w:r w:rsidRPr="0055606B">
        <w:rPr>
          <w:rFonts w:eastAsia="SimSun"/>
          <w:lang w:eastAsia="zh-CN"/>
        </w:rPr>
        <w:t xml:space="preserve">    LowSINRContext:</w:t>
      </w:r>
    </w:p>
    <w:p w14:paraId="3C5BA024"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221B4CB6"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"TargetContext" data type with specialisations for LowSINRContext</w:t>
      </w:r>
    </w:p>
    <w:p w14:paraId="0C5AAE79"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0DE40EF5"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011E8CEC"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0C10EAE4"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00FE64E"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D02E329" w14:textId="77777777" w:rsidR="005A376F" w:rsidRPr="0055606B" w:rsidRDefault="005A376F" w:rsidP="005A376F">
      <w:pPr>
        <w:pStyle w:val="PL"/>
        <w:rPr>
          <w:rFonts w:eastAsia="SimSun"/>
          <w:lang w:eastAsia="zh-CN"/>
        </w:rPr>
      </w:pPr>
      <w:r w:rsidRPr="0055606B">
        <w:rPr>
          <w:rFonts w:eastAsia="SimSun"/>
          <w:lang w:eastAsia="zh-CN"/>
        </w:rPr>
        <w:t xml:space="preserve">            - LowSINRThreshold</w:t>
      </w:r>
    </w:p>
    <w:p w14:paraId="72D19384"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6D15294F"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FDEAD5D"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CADB7C0"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2F6F4154" w14:textId="77777777" w:rsidR="005A376F" w:rsidRPr="00A5674D" w:rsidRDefault="005A376F" w:rsidP="005A376F">
      <w:pPr>
        <w:pStyle w:val="PL"/>
        <w:rPr>
          <w:rFonts w:eastAsia="SimSun"/>
          <w:lang w:val="fr-FR" w:eastAsia="zh-CN"/>
        </w:rPr>
      </w:pPr>
      <w:r w:rsidRPr="0055606B">
        <w:rPr>
          <w:rFonts w:eastAsia="SimSun"/>
          <w:lang w:eastAsia="zh-CN"/>
        </w:rPr>
        <w:t xml:space="preserve">        </w:t>
      </w:r>
      <w:r w:rsidRPr="00A5674D">
        <w:rPr>
          <w:rFonts w:eastAsia="SimSun"/>
          <w:lang w:val="fr-FR" w:eastAsia="zh-CN"/>
        </w:rPr>
        <w:t>contextValueRange:</w:t>
      </w:r>
    </w:p>
    <w:p w14:paraId="5A2A01AA" w14:textId="77777777" w:rsidR="005A376F" w:rsidRPr="00A5674D" w:rsidRDefault="005A376F" w:rsidP="005A376F">
      <w:pPr>
        <w:pStyle w:val="PL"/>
        <w:rPr>
          <w:rFonts w:eastAsia="SimSun"/>
          <w:lang w:val="fr-FR" w:eastAsia="zh-CN"/>
        </w:rPr>
      </w:pPr>
      <w:r w:rsidRPr="00A5674D">
        <w:rPr>
          <w:rFonts w:eastAsia="SimSun"/>
          <w:lang w:val="fr-FR" w:eastAsia="zh-CN"/>
        </w:rPr>
        <w:t xml:space="preserve">          type: integer</w:t>
      </w:r>
    </w:p>
    <w:p w14:paraId="188EC1E8" w14:textId="77777777" w:rsidR="005A376F" w:rsidRPr="00A5674D" w:rsidRDefault="005A376F" w:rsidP="005A376F">
      <w:pPr>
        <w:pStyle w:val="PL"/>
        <w:rPr>
          <w:rFonts w:eastAsia="SimSun"/>
          <w:lang w:val="fr-FR" w:eastAsia="zh-CN"/>
        </w:rPr>
      </w:pPr>
      <w:r w:rsidRPr="00A5674D">
        <w:rPr>
          <w:rFonts w:eastAsia="SimSun"/>
          <w:lang w:val="fr-FR" w:eastAsia="zh-CN"/>
        </w:rPr>
        <w:t xml:space="preserve">    AveULRANUEThptTarget:</w:t>
      </w:r>
    </w:p>
    <w:p w14:paraId="37B1B161" w14:textId="77777777" w:rsidR="005A376F" w:rsidRPr="00A5674D" w:rsidRDefault="005A376F" w:rsidP="005A376F">
      <w:pPr>
        <w:pStyle w:val="PL"/>
        <w:rPr>
          <w:rFonts w:eastAsia="SimSun"/>
          <w:lang w:val="fr-FR" w:eastAsia="zh-CN"/>
        </w:rPr>
      </w:pPr>
      <w:r w:rsidRPr="00A5674D">
        <w:rPr>
          <w:rFonts w:eastAsia="SimSun"/>
          <w:lang w:val="fr-FR" w:eastAsia="zh-CN"/>
        </w:rPr>
        <w:t xml:space="preserve">      description: &gt;-</w:t>
      </w:r>
    </w:p>
    <w:p w14:paraId="36EEB6BF" w14:textId="77777777" w:rsidR="005A376F" w:rsidRPr="0055606B" w:rsidRDefault="005A376F" w:rsidP="005A376F">
      <w:pPr>
        <w:pStyle w:val="PL"/>
        <w:rPr>
          <w:rFonts w:eastAsia="SimSun"/>
          <w:lang w:eastAsia="zh-CN"/>
        </w:rPr>
      </w:pPr>
      <w:r w:rsidRPr="00A5674D">
        <w:rPr>
          <w:rFonts w:eastAsia="SimSun"/>
          <w:lang w:val="fr-FR" w:eastAsia="zh-CN"/>
        </w:rPr>
        <w:t xml:space="preserve">        </w:t>
      </w:r>
      <w:r w:rsidRPr="0055606B">
        <w:rPr>
          <w:rFonts w:eastAsia="SimSun"/>
          <w:lang w:eastAsia="zh-CN"/>
        </w:rPr>
        <w:t>This data type is the "ExpectationTarget" data type with specialisations for AveULRANUEThptTarget</w:t>
      </w:r>
    </w:p>
    <w:p w14:paraId="7EE5956D"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48A260D9"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186A2E31"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3C7ABA9C"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B55BDF9"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3365E85A"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 AveULRANUEThpt</w:t>
      </w:r>
    </w:p>
    <w:p w14:paraId="678F97F0"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0AC4CAD3"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AA5C510"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0485CA70" w14:textId="77777777" w:rsidR="005A376F" w:rsidRPr="0055606B" w:rsidRDefault="005A376F" w:rsidP="005A376F">
      <w:pPr>
        <w:pStyle w:val="PL"/>
        <w:rPr>
          <w:rFonts w:eastAsia="SimSun"/>
          <w:lang w:eastAsia="zh-CN"/>
        </w:rPr>
      </w:pPr>
      <w:r w:rsidRPr="0055606B">
        <w:rPr>
          <w:rFonts w:eastAsia="SimSun"/>
          <w:lang w:eastAsia="zh-CN"/>
        </w:rPr>
        <w:t xml:space="preserve">            - Is_greater_than</w:t>
      </w:r>
    </w:p>
    <w:p w14:paraId="1BB3D314"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5CB55612"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33B3C609" w14:textId="77777777" w:rsidR="005A376F" w:rsidRPr="0055606B" w:rsidRDefault="005A376F" w:rsidP="005A376F">
      <w:pPr>
        <w:pStyle w:val="PL"/>
        <w:rPr>
          <w:rFonts w:eastAsia="SimSun"/>
          <w:lang w:eastAsia="zh-CN"/>
        </w:rPr>
      </w:pPr>
      <w:r w:rsidRPr="0055606B">
        <w:rPr>
          <w:rFonts w:eastAsia="SimSun"/>
          <w:lang w:eastAsia="zh-CN"/>
        </w:rPr>
        <w:t xml:space="preserve">        targetFulfilmentInfo:</w:t>
      </w:r>
    </w:p>
    <w:p w14:paraId="12C1046A"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w:t>
      </w:r>
    </w:p>
    <w:p w14:paraId="11D31261" w14:textId="77777777" w:rsidR="005A376F" w:rsidRPr="0055606B" w:rsidRDefault="005A376F" w:rsidP="005A376F">
      <w:pPr>
        <w:pStyle w:val="PL"/>
        <w:rPr>
          <w:rFonts w:eastAsia="SimSun"/>
          <w:lang w:eastAsia="zh-CN"/>
        </w:rPr>
      </w:pPr>
      <w:r w:rsidRPr="0055606B">
        <w:rPr>
          <w:rFonts w:eastAsia="SimSun"/>
          <w:lang w:eastAsia="zh-CN"/>
        </w:rPr>
        <w:t xml:space="preserve">    AveDLRANUEThptTarget:</w:t>
      </w:r>
    </w:p>
    <w:p w14:paraId="6974CBBB"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40B8C37D"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AveDLRANUEThptTarget    </w:t>
      </w:r>
    </w:p>
    <w:p w14:paraId="0B30643C"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5A8212C2"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4B1688D3"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3A8BD328"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21306A78"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9713544" w14:textId="77777777" w:rsidR="005A376F" w:rsidRPr="0055606B" w:rsidRDefault="005A376F" w:rsidP="005A376F">
      <w:pPr>
        <w:pStyle w:val="PL"/>
        <w:rPr>
          <w:rFonts w:eastAsia="SimSun"/>
          <w:lang w:eastAsia="zh-CN"/>
        </w:rPr>
      </w:pPr>
      <w:r w:rsidRPr="0055606B">
        <w:rPr>
          <w:rFonts w:eastAsia="SimSun"/>
          <w:lang w:eastAsia="zh-CN"/>
        </w:rPr>
        <w:t xml:space="preserve">            - AveDLRANUEThpt</w:t>
      </w:r>
    </w:p>
    <w:p w14:paraId="671549F7"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36C387E2"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640CC4F"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EEAB90E" w14:textId="77777777" w:rsidR="005A376F" w:rsidRPr="0055606B" w:rsidRDefault="005A376F" w:rsidP="005A376F">
      <w:pPr>
        <w:pStyle w:val="PL"/>
        <w:rPr>
          <w:rFonts w:eastAsia="SimSun"/>
          <w:lang w:eastAsia="zh-CN"/>
        </w:rPr>
      </w:pPr>
      <w:r w:rsidRPr="0055606B">
        <w:rPr>
          <w:rFonts w:eastAsia="SimSun"/>
          <w:lang w:eastAsia="zh-CN"/>
        </w:rPr>
        <w:t xml:space="preserve">            - Is_greater_than</w:t>
      </w:r>
    </w:p>
    <w:p w14:paraId="0DCA3D6F"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22A37BCE"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74D15551" w14:textId="77777777" w:rsidR="005A376F" w:rsidRPr="0055606B" w:rsidRDefault="005A376F" w:rsidP="005A376F">
      <w:pPr>
        <w:pStyle w:val="PL"/>
        <w:rPr>
          <w:rFonts w:eastAsia="SimSun"/>
          <w:lang w:eastAsia="zh-CN"/>
        </w:rPr>
      </w:pPr>
      <w:r w:rsidRPr="0055606B">
        <w:rPr>
          <w:rFonts w:eastAsia="SimSun"/>
          <w:lang w:eastAsia="zh-CN"/>
        </w:rPr>
        <w:t xml:space="preserve">        targetFulfilmentInfo:</w:t>
      </w:r>
    </w:p>
    <w:p w14:paraId="1DC2E935"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w:t>
      </w:r>
    </w:p>
    <w:p w14:paraId="59795591" w14:textId="77777777" w:rsidR="005A376F" w:rsidRPr="0055606B" w:rsidRDefault="005A376F" w:rsidP="005A376F">
      <w:pPr>
        <w:pStyle w:val="PL"/>
        <w:rPr>
          <w:rFonts w:eastAsia="SimSun"/>
          <w:lang w:eastAsia="zh-CN"/>
        </w:rPr>
      </w:pPr>
      <w:r w:rsidRPr="0055606B">
        <w:rPr>
          <w:rFonts w:eastAsia="SimSun"/>
          <w:lang w:eastAsia="zh-CN"/>
        </w:rPr>
        <w:t xml:space="preserve">    LowULRANUEThptRatioTarget:</w:t>
      </w:r>
    </w:p>
    <w:p w14:paraId="1ED4882D"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5A78DA6C"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LowULRANUEThptRatioTarget        </w:t>
      </w:r>
    </w:p>
    <w:p w14:paraId="6960444A"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2D28A9AB"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0C01D659"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3D88C3E9"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2D0A899"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9E0BF16" w14:textId="77777777" w:rsidR="005A376F" w:rsidRPr="0055606B" w:rsidRDefault="005A376F" w:rsidP="005A376F">
      <w:pPr>
        <w:pStyle w:val="PL"/>
        <w:rPr>
          <w:rFonts w:eastAsia="SimSun"/>
          <w:lang w:eastAsia="zh-CN"/>
        </w:rPr>
      </w:pPr>
      <w:r w:rsidRPr="0055606B">
        <w:rPr>
          <w:rFonts w:eastAsia="SimSun"/>
          <w:lang w:eastAsia="zh-CN"/>
        </w:rPr>
        <w:t xml:space="preserve">            - LowULRANUEThptRatio</w:t>
      </w:r>
    </w:p>
    <w:p w14:paraId="1E0F901A"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5617F881"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0A55C81"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12DAB36F"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6B225275"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1EC247FE"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1E50ADEC" w14:textId="77777777" w:rsidR="005A376F" w:rsidRPr="0055606B" w:rsidRDefault="005A376F" w:rsidP="005A376F">
      <w:pPr>
        <w:pStyle w:val="PL"/>
        <w:rPr>
          <w:rFonts w:eastAsia="SimSun"/>
          <w:lang w:eastAsia="zh-CN"/>
        </w:rPr>
      </w:pPr>
      <w:r w:rsidRPr="0055606B">
        <w:rPr>
          <w:rFonts w:eastAsia="SimSun"/>
          <w:lang w:eastAsia="zh-CN"/>
        </w:rPr>
        <w:t xml:space="preserve">          minimum: 0</w:t>
      </w:r>
    </w:p>
    <w:p w14:paraId="182CF7A0" w14:textId="77777777" w:rsidR="005A376F" w:rsidRPr="0055606B" w:rsidRDefault="005A376F" w:rsidP="005A376F">
      <w:pPr>
        <w:pStyle w:val="PL"/>
        <w:rPr>
          <w:rFonts w:eastAsia="SimSun"/>
          <w:lang w:eastAsia="zh-CN"/>
        </w:rPr>
      </w:pPr>
      <w:r w:rsidRPr="0055606B">
        <w:rPr>
          <w:rFonts w:eastAsia="SimSun"/>
          <w:lang w:eastAsia="zh-CN"/>
        </w:rPr>
        <w:t xml:space="preserve">          maximum: 100</w:t>
      </w:r>
    </w:p>
    <w:p w14:paraId="10247425" w14:textId="77777777" w:rsidR="005A376F" w:rsidRPr="0055606B" w:rsidRDefault="005A376F" w:rsidP="005A376F">
      <w:pPr>
        <w:pStyle w:val="PL"/>
        <w:rPr>
          <w:rFonts w:eastAsia="SimSun"/>
          <w:lang w:eastAsia="zh-CN"/>
        </w:rPr>
      </w:pPr>
      <w:r w:rsidRPr="0055606B">
        <w:rPr>
          <w:rFonts w:eastAsia="SimSun"/>
          <w:lang w:eastAsia="zh-CN"/>
        </w:rPr>
        <w:t xml:space="preserve">        targetContexts:</w:t>
      </w:r>
    </w:p>
    <w:p w14:paraId="618859B3"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"#/components/schemas/LowULRANUEThptContext"</w:t>
      </w:r>
    </w:p>
    <w:p w14:paraId="46E612F3" w14:textId="77777777" w:rsidR="005A376F" w:rsidRPr="0055606B" w:rsidRDefault="005A376F" w:rsidP="005A376F">
      <w:pPr>
        <w:pStyle w:val="PL"/>
        <w:rPr>
          <w:rFonts w:eastAsia="SimSun"/>
          <w:lang w:eastAsia="zh-CN"/>
        </w:rPr>
      </w:pPr>
      <w:r w:rsidRPr="0055606B">
        <w:rPr>
          <w:rFonts w:eastAsia="SimSun"/>
          <w:lang w:eastAsia="zh-CN"/>
        </w:rPr>
        <w:t xml:space="preserve">        targetFulfilmentInfo:</w:t>
      </w:r>
    </w:p>
    <w:p w14:paraId="0371D5D7"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w:t>
      </w:r>
    </w:p>
    <w:p w14:paraId="41253940" w14:textId="77777777" w:rsidR="005A376F" w:rsidRPr="0055606B" w:rsidRDefault="005A376F" w:rsidP="005A376F">
      <w:pPr>
        <w:pStyle w:val="PL"/>
        <w:rPr>
          <w:rFonts w:eastAsia="SimSun"/>
          <w:lang w:eastAsia="zh-CN"/>
        </w:rPr>
      </w:pPr>
      <w:r w:rsidRPr="0055606B">
        <w:rPr>
          <w:rFonts w:eastAsia="SimSun"/>
          <w:lang w:eastAsia="zh-CN"/>
        </w:rPr>
        <w:t xml:space="preserve">    LowULRANUEThptContext:</w:t>
      </w:r>
    </w:p>
    <w:p w14:paraId="4C12232B"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6EDBF712"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"TargetContext" data type with specialisations for LowULRANUEThptContext    </w:t>
      </w:r>
    </w:p>
    <w:p w14:paraId="07A24E33"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789EBA4A"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7C5D98D3"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2DBCBEE1"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CF38AB1"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61C70AE" w14:textId="77777777" w:rsidR="005A376F" w:rsidRPr="0055606B" w:rsidRDefault="005A376F" w:rsidP="005A376F">
      <w:pPr>
        <w:pStyle w:val="PL"/>
        <w:rPr>
          <w:rFonts w:eastAsia="SimSun"/>
          <w:lang w:eastAsia="zh-CN"/>
        </w:rPr>
      </w:pPr>
      <w:r w:rsidRPr="0055606B">
        <w:rPr>
          <w:rFonts w:eastAsia="SimSun"/>
          <w:lang w:eastAsia="zh-CN"/>
        </w:rPr>
        <w:t xml:space="preserve">            - LowULRANUEThptThreshold</w:t>
      </w:r>
    </w:p>
    <w:p w14:paraId="6C1BAEE1"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7D10EE9D"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D9EE710"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24130530"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08BADB02"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037083AB" w14:textId="77777777" w:rsidR="005A376F" w:rsidRPr="0055606B" w:rsidRDefault="005A376F" w:rsidP="005A376F">
      <w:pPr>
        <w:pStyle w:val="PL"/>
        <w:rPr>
          <w:rFonts w:eastAsia="SimSun"/>
          <w:lang w:eastAsia="zh-CN"/>
        </w:rPr>
      </w:pPr>
      <w:r w:rsidRPr="0055606B">
        <w:rPr>
          <w:rFonts w:eastAsia="SimSun"/>
          <w:lang w:eastAsia="zh-CN"/>
        </w:rPr>
        <w:t xml:space="preserve">          type: number</w:t>
      </w:r>
    </w:p>
    <w:p w14:paraId="0E77E37B" w14:textId="77777777" w:rsidR="005A376F" w:rsidRPr="0055606B" w:rsidRDefault="005A376F" w:rsidP="005A376F">
      <w:pPr>
        <w:pStyle w:val="PL"/>
        <w:rPr>
          <w:rFonts w:eastAsia="SimSun"/>
          <w:lang w:eastAsia="zh-CN"/>
        </w:rPr>
      </w:pPr>
      <w:r w:rsidRPr="0055606B">
        <w:rPr>
          <w:rFonts w:eastAsia="SimSun"/>
          <w:lang w:eastAsia="zh-CN"/>
        </w:rPr>
        <w:t xml:space="preserve">    LowDLRANUEThptRatioTarget:</w:t>
      </w:r>
    </w:p>
    <w:p w14:paraId="285EAD8B"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53346864"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LowDLRANUEThptRatioTarget         </w:t>
      </w:r>
    </w:p>
    <w:p w14:paraId="1C959554"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318E788E"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41B3AC8A"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24EEF284"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DDA7742"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411E1FDA" w14:textId="77777777" w:rsidR="005A376F" w:rsidRPr="0055606B" w:rsidRDefault="005A376F" w:rsidP="005A376F">
      <w:pPr>
        <w:pStyle w:val="PL"/>
        <w:rPr>
          <w:rFonts w:eastAsia="SimSun"/>
          <w:lang w:eastAsia="zh-CN"/>
        </w:rPr>
      </w:pPr>
      <w:r w:rsidRPr="0055606B">
        <w:rPr>
          <w:rFonts w:eastAsia="SimSun"/>
          <w:lang w:eastAsia="zh-CN"/>
        </w:rPr>
        <w:t xml:space="preserve">            - LowDLRANUEThptRatio</w:t>
      </w:r>
    </w:p>
    <w:p w14:paraId="3BB8D838"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3D4BB702"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CB89953"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0DED792"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 Is_less_than</w:t>
      </w:r>
    </w:p>
    <w:p w14:paraId="3000F4C0"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2FBA3534"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1597E25C" w14:textId="77777777" w:rsidR="005A376F" w:rsidRPr="0055606B" w:rsidRDefault="005A376F" w:rsidP="005A376F">
      <w:pPr>
        <w:pStyle w:val="PL"/>
        <w:rPr>
          <w:rFonts w:eastAsia="SimSun"/>
          <w:lang w:eastAsia="zh-CN"/>
        </w:rPr>
      </w:pPr>
      <w:r w:rsidRPr="0055606B">
        <w:rPr>
          <w:rFonts w:eastAsia="SimSun"/>
          <w:lang w:eastAsia="zh-CN"/>
        </w:rPr>
        <w:t xml:space="preserve">          minimum: 0</w:t>
      </w:r>
    </w:p>
    <w:p w14:paraId="7ED3AE6C" w14:textId="77777777" w:rsidR="005A376F" w:rsidRPr="0055606B" w:rsidRDefault="005A376F" w:rsidP="005A376F">
      <w:pPr>
        <w:pStyle w:val="PL"/>
        <w:rPr>
          <w:rFonts w:eastAsia="SimSun"/>
          <w:lang w:eastAsia="zh-CN"/>
        </w:rPr>
      </w:pPr>
      <w:r w:rsidRPr="0055606B">
        <w:rPr>
          <w:rFonts w:eastAsia="SimSun"/>
          <w:lang w:eastAsia="zh-CN"/>
        </w:rPr>
        <w:t xml:space="preserve">          maximum: 100</w:t>
      </w:r>
    </w:p>
    <w:p w14:paraId="19D75E9F" w14:textId="77777777" w:rsidR="005A376F" w:rsidRPr="0055606B" w:rsidRDefault="005A376F" w:rsidP="005A376F">
      <w:pPr>
        <w:pStyle w:val="PL"/>
        <w:rPr>
          <w:rFonts w:eastAsia="SimSun"/>
          <w:lang w:eastAsia="zh-CN"/>
        </w:rPr>
      </w:pPr>
      <w:r w:rsidRPr="0055606B">
        <w:rPr>
          <w:rFonts w:eastAsia="SimSun"/>
          <w:lang w:eastAsia="zh-CN"/>
        </w:rPr>
        <w:t xml:space="preserve">        targetContexts:</w:t>
      </w:r>
    </w:p>
    <w:p w14:paraId="7655B720"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"#/components/schemas/LowDLRANUEThptContext"</w:t>
      </w:r>
    </w:p>
    <w:p w14:paraId="515F3DC3" w14:textId="77777777" w:rsidR="005A376F" w:rsidRPr="0055606B" w:rsidRDefault="005A376F" w:rsidP="005A376F">
      <w:pPr>
        <w:pStyle w:val="PL"/>
        <w:rPr>
          <w:rFonts w:eastAsia="SimSun"/>
          <w:lang w:eastAsia="zh-CN"/>
        </w:rPr>
      </w:pPr>
      <w:r w:rsidRPr="0055606B">
        <w:rPr>
          <w:rFonts w:eastAsia="SimSun"/>
          <w:lang w:eastAsia="zh-CN"/>
        </w:rPr>
        <w:t xml:space="preserve">        targetFulfilmentInfo:</w:t>
      </w:r>
    </w:p>
    <w:p w14:paraId="4DD1347C"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"#/components/schemas/FulfilmentInfo"</w:t>
      </w:r>
    </w:p>
    <w:p w14:paraId="6DD7604C" w14:textId="77777777" w:rsidR="005A376F" w:rsidRPr="0055606B" w:rsidRDefault="005A376F" w:rsidP="005A376F">
      <w:pPr>
        <w:pStyle w:val="PL"/>
        <w:rPr>
          <w:rFonts w:eastAsia="SimSun"/>
          <w:lang w:eastAsia="zh-CN"/>
        </w:rPr>
      </w:pPr>
      <w:r w:rsidRPr="0055606B">
        <w:rPr>
          <w:rFonts w:eastAsia="SimSun"/>
          <w:lang w:eastAsia="zh-CN"/>
        </w:rPr>
        <w:t xml:space="preserve">    LowDLRANUEThptContext:</w:t>
      </w:r>
    </w:p>
    <w:p w14:paraId="7A9628FC"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6DAF429B"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"TargetContext" data type with specialisations for LowDLRANUEThptContext      </w:t>
      </w:r>
    </w:p>
    <w:p w14:paraId="779B2645"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16182FE9"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38F2C773"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54DA5D65"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83DC4A1"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4AD45A1" w14:textId="77777777" w:rsidR="005A376F" w:rsidRPr="0055606B" w:rsidRDefault="005A376F" w:rsidP="005A376F">
      <w:pPr>
        <w:pStyle w:val="PL"/>
        <w:rPr>
          <w:rFonts w:eastAsia="SimSun"/>
          <w:lang w:eastAsia="zh-CN"/>
        </w:rPr>
      </w:pPr>
      <w:r w:rsidRPr="0055606B">
        <w:rPr>
          <w:rFonts w:eastAsia="SimSun"/>
          <w:lang w:eastAsia="zh-CN"/>
        </w:rPr>
        <w:t xml:space="preserve">            - LowDLRANUEThptThreshold</w:t>
      </w:r>
    </w:p>
    <w:p w14:paraId="165515F8"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593894D2"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AB2324D"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1409108"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3508D0AD"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2E3A3E7C" w14:textId="77777777" w:rsidR="005A376F" w:rsidRPr="0055606B" w:rsidRDefault="005A376F" w:rsidP="005A376F">
      <w:pPr>
        <w:pStyle w:val="PL"/>
        <w:rPr>
          <w:rFonts w:eastAsia="SimSun"/>
          <w:lang w:eastAsia="zh-CN"/>
        </w:rPr>
      </w:pPr>
      <w:r w:rsidRPr="0055606B">
        <w:rPr>
          <w:rFonts w:eastAsia="SimSun"/>
          <w:lang w:eastAsia="zh-CN"/>
        </w:rPr>
        <w:t xml:space="preserve">          type: number</w:t>
      </w:r>
    </w:p>
    <w:p w14:paraId="0B7BF963" w14:textId="77777777" w:rsidR="005A376F" w:rsidRPr="0055606B" w:rsidRDefault="005A376F" w:rsidP="005A376F">
      <w:pPr>
        <w:pStyle w:val="PL"/>
        <w:rPr>
          <w:rFonts w:eastAsia="SimSun"/>
          <w:lang w:eastAsia="zh-CN"/>
        </w:rPr>
      </w:pPr>
      <w:r w:rsidRPr="0055606B">
        <w:rPr>
          <w:rFonts w:eastAsia="SimSun"/>
          <w:lang w:eastAsia="zh-CN"/>
        </w:rPr>
        <w:t xml:space="preserve">    DLThptPerUETarget:</w:t>
      </w:r>
    </w:p>
    <w:p w14:paraId="2E1AF261"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5AD13B8B"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DLThptPerUETarget       </w:t>
      </w:r>
    </w:p>
    <w:p w14:paraId="27E62834"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43A10B29"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14360D8C"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78B26BAE"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FD9D869"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13502B0F" w14:textId="77777777" w:rsidR="005A376F" w:rsidRPr="0055606B" w:rsidRDefault="005A376F" w:rsidP="005A376F">
      <w:pPr>
        <w:pStyle w:val="PL"/>
        <w:rPr>
          <w:rFonts w:eastAsia="SimSun"/>
          <w:lang w:eastAsia="zh-CN"/>
        </w:rPr>
      </w:pPr>
      <w:r w:rsidRPr="0055606B">
        <w:rPr>
          <w:rFonts w:eastAsia="SimSun"/>
          <w:lang w:eastAsia="zh-CN"/>
        </w:rPr>
        <w:t xml:space="preserve">            - DlThptPerUE</w:t>
      </w:r>
    </w:p>
    <w:p w14:paraId="05909C1E"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17C1F12F"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64E5A17"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06E2D8CF" w14:textId="77777777" w:rsidR="005A376F" w:rsidRPr="0055606B" w:rsidRDefault="005A376F" w:rsidP="005A376F">
      <w:pPr>
        <w:pStyle w:val="PL"/>
        <w:rPr>
          <w:rFonts w:eastAsia="SimSun"/>
          <w:lang w:eastAsia="zh-CN"/>
        </w:rPr>
      </w:pPr>
      <w:r w:rsidRPr="0055606B">
        <w:rPr>
          <w:rFonts w:eastAsia="SimSun"/>
          <w:lang w:eastAsia="zh-CN"/>
        </w:rPr>
        <w:t xml:space="preserve">            - Is_greater_than</w:t>
      </w:r>
    </w:p>
    <w:p w14:paraId="47A4365F"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01C6A4B2" w14:textId="77777777" w:rsidR="005A376F" w:rsidRPr="0055606B" w:rsidRDefault="005A376F" w:rsidP="005A376F">
      <w:pPr>
        <w:pStyle w:val="PL"/>
        <w:rPr>
          <w:rFonts w:eastAsia="SimSun"/>
          <w:lang w:eastAsia="zh-CN"/>
        </w:rPr>
      </w:pPr>
      <w:r w:rsidRPr="0055606B">
        <w:rPr>
          <w:rFonts w:eastAsia="SimSun"/>
          <w:lang w:eastAsia="zh-CN"/>
        </w:rPr>
        <w:t xml:space="preserve">          $ref: "TS28541_SliceNrm.yaml#/components/schemas/XLThpt"</w:t>
      </w:r>
    </w:p>
    <w:p w14:paraId="3CA8ED66" w14:textId="77777777" w:rsidR="005A376F" w:rsidRPr="0055606B" w:rsidRDefault="005A376F" w:rsidP="005A376F">
      <w:pPr>
        <w:pStyle w:val="PL"/>
        <w:rPr>
          <w:rFonts w:eastAsia="SimSun"/>
          <w:lang w:eastAsia="zh-CN"/>
        </w:rPr>
      </w:pPr>
      <w:r w:rsidRPr="0055606B">
        <w:rPr>
          <w:rFonts w:eastAsia="SimSun"/>
          <w:lang w:eastAsia="zh-CN"/>
        </w:rPr>
        <w:t xml:space="preserve">    ULThptPerUETarget:</w:t>
      </w:r>
    </w:p>
    <w:p w14:paraId="37A82664"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48D5ADFC"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ULThptPerUETarget       </w:t>
      </w:r>
    </w:p>
    <w:p w14:paraId="4880665A"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00E36151"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2E191301"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12FAD825"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C42CD0F"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9C190D3" w14:textId="77777777" w:rsidR="005A376F" w:rsidRPr="0055606B" w:rsidRDefault="005A376F" w:rsidP="005A376F">
      <w:pPr>
        <w:pStyle w:val="PL"/>
        <w:rPr>
          <w:rFonts w:eastAsia="SimSun"/>
          <w:lang w:eastAsia="zh-CN"/>
        </w:rPr>
      </w:pPr>
      <w:r w:rsidRPr="0055606B">
        <w:rPr>
          <w:rFonts w:eastAsia="SimSun"/>
          <w:lang w:eastAsia="zh-CN"/>
        </w:rPr>
        <w:t xml:space="preserve">            - UlThptPerUE</w:t>
      </w:r>
    </w:p>
    <w:p w14:paraId="41DDE50A"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78A88A2B"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4C99625"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491F376" w14:textId="77777777" w:rsidR="005A376F" w:rsidRPr="0055606B" w:rsidRDefault="005A376F" w:rsidP="005A376F">
      <w:pPr>
        <w:pStyle w:val="PL"/>
        <w:rPr>
          <w:rFonts w:eastAsia="SimSun"/>
          <w:lang w:eastAsia="zh-CN"/>
        </w:rPr>
      </w:pPr>
      <w:r w:rsidRPr="0055606B">
        <w:rPr>
          <w:rFonts w:eastAsia="SimSun"/>
          <w:lang w:eastAsia="zh-CN"/>
        </w:rPr>
        <w:t xml:space="preserve">            - Is_greater_than</w:t>
      </w:r>
    </w:p>
    <w:p w14:paraId="1E35F6F9"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175060BD" w14:textId="77777777" w:rsidR="005A376F" w:rsidRPr="0055606B" w:rsidRDefault="005A376F" w:rsidP="005A376F">
      <w:pPr>
        <w:pStyle w:val="PL"/>
        <w:rPr>
          <w:rFonts w:eastAsia="SimSun"/>
          <w:lang w:eastAsia="zh-CN"/>
        </w:rPr>
      </w:pPr>
      <w:r w:rsidRPr="0055606B">
        <w:rPr>
          <w:rFonts w:eastAsia="SimSun"/>
          <w:lang w:eastAsia="zh-CN"/>
        </w:rPr>
        <w:t xml:space="preserve">          $ref: "TS28541_SliceNrm.yaml#/components/schemas/XLThpt"</w:t>
      </w:r>
    </w:p>
    <w:p w14:paraId="019BE192" w14:textId="77777777" w:rsidR="005A376F" w:rsidRPr="0055606B" w:rsidRDefault="005A376F" w:rsidP="005A376F">
      <w:pPr>
        <w:pStyle w:val="PL"/>
        <w:rPr>
          <w:rFonts w:eastAsia="SimSun"/>
          <w:lang w:eastAsia="zh-CN"/>
        </w:rPr>
      </w:pPr>
      <w:r w:rsidRPr="0055606B">
        <w:rPr>
          <w:rFonts w:eastAsia="SimSun"/>
          <w:lang w:eastAsia="zh-CN"/>
        </w:rPr>
        <w:t xml:space="preserve">    DLLatencyTarget:</w:t>
      </w:r>
    </w:p>
    <w:p w14:paraId="54294646"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4E79DA06"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DLLatencyTarget       </w:t>
      </w:r>
    </w:p>
    <w:p w14:paraId="33AE0161"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3577C0FA"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4E330F63"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17E21745"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7A35E6C"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316A4375" w14:textId="77777777" w:rsidR="005A376F" w:rsidRPr="0055606B" w:rsidRDefault="005A376F" w:rsidP="005A376F">
      <w:pPr>
        <w:pStyle w:val="PL"/>
        <w:rPr>
          <w:rFonts w:eastAsia="SimSun"/>
          <w:lang w:eastAsia="zh-CN"/>
        </w:rPr>
      </w:pPr>
      <w:r w:rsidRPr="0055606B">
        <w:rPr>
          <w:rFonts w:eastAsia="SimSun"/>
          <w:lang w:eastAsia="zh-CN"/>
        </w:rPr>
        <w:t xml:space="preserve">            - DlLatency</w:t>
      </w:r>
    </w:p>
    <w:p w14:paraId="54AA9A66"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2FF20C0E"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3C5361F"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FBA3693"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55CC9438"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245F1B10"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6F9DEBCF" w14:textId="77777777" w:rsidR="005A376F" w:rsidRPr="0055606B" w:rsidRDefault="005A376F" w:rsidP="005A376F">
      <w:pPr>
        <w:pStyle w:val="PL"/>
        <w:rPr>
          <w:rFonts w:eastAsia="SimSun"/>
          <w:lang w:eastAsia="zh-CN"/>
        </w:rPr>
      </w:pPr>
      <w:r w:rsidRPr="0055606B">
        <w:rPr>
          <w:rFonts w:eastAsia="SimSun"/>
          <w:lang w:eastAsia="zh-CN"/>
        </w:rPr>
        <w:t xml:space="preserve">    ULLatencyTarget:</w:t>
      </w:r>
    </w:p>
    <w:p w14:paraId="186C4A7B"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0D7201EA"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ULLatencyTarget     </w:t>
      </w:r>
    </w:p>
    <w:p w14:paraId="69C02E72"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0CC2AD59"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2380F252" w14:textId="77777777" w:rsidR="005A376F" w:rsidRPr="0055606B" w:rsidRDefault="005A376F" w:rsidP="005A376F">
      <w:pPr>
        <w:pStyle w:val="PL"/>
        <w:rPr>
          <w:rFonts w:eastAsia="SimSun"/>
          <w:lang w:eastAsia="zh-CN"/>
        </w:rPr>
      </w:pPr>
      <w:r w:rsidRPr="0055606B">
        <w:rPr>
          <w:rFonts w:eastAsia="SimSun"/>
          <w:lang w:eastAsia="zh-CN"/>
        </w:rPr>
        <w:t xml:space="preserve">        targetName:</w:t>
      </w:r>
    </w:p>
    <w:p w14:paraId="24DCF61A"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type: string</w:t>
      </w:r>
    </w:p>
    <w:p w14:paraId="4BDA13C5"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08353B9F" w14:textId="77777777" w:rsidR="005A376F" w:rsidRPr="0055606B" w:rsidRDefault="005A376F" w:rsidP="005A376F">
      <w:pPr>
        <w:pStyle w:val="PL"/>
        <w:rPr>
          <w:rFonts w:eastAsia="SimSun"/>
          <w:lang w:eastAsia="zh-CN"/>
        </w:rPr>
      </w:pPr>
      <w:r w:rsidRPr="0055606B">
        <w:rPr>
          <w:rFonts w:eastAsia="SimSun"/>
          <w:lang w:eastAsia="zh-CN"/>
        </w:rPr>
        <w:t xml:space="preserve">            - UlLatency</w:t>
      </w:r>
    </w:p>
    <w:p w14:paraId="7D3CE813"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24A00C47"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2B03BE82"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49B05C57" w14:textId="77777777" w:rsidR="005A376F" w:rsidRPr="0055606B" w:rsidRDefault="005A376F" w:rsidP="005A376F">
      <w:pPr>
        <w:pStyle w:val="PL"/>
        <w:rPr>
          <w:rFonts w:eastAsia="SimSun"/>
          <w:lang w:eastAsia="zh-CN"/>
        </w:rPr>
      </w:pPr>
      <w:r w:rsidRPr="0055606B">
        <w:rPr>
          <w:rFonts w:eastAsia="SimSun"/>
          <w:lang w:eastAsia="zh-CN"/>
        </w:rPr>
        <w:t xml:space="preserve">            - Is_less_than</w:t>
      </w:r>
    </w:p>
    <w:p w14:paraId="0DD34AA7"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7DE3A25C"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20D89E62" w14:textId="77777777" w:rsidR="005A376F" w:rsidRPr="0055606B" w:rsidRDefault="005A376F" w:rsidP="005A376F">
      <w:pPr>
        <w:pStyle w:val="PL"/>
        <w:rPr>
          <w:rFonts w:eastAsia="SimSun"/>
          <w:lang w:eastAsia="zh-CN"/>
        </w:rPr>
      </w:pPr>
      <w:r w:rsidRPr="0055606B">
        <w:rPr>
          <w:rFonts w:eastAsia="SimSun"/>
          <w:lang w:eastAsia="zh-CN"/>
        </w:rPr>
        <w:t xml:space="preserve">    MaxNumberofUEsTarget:</w:t>
      </w:r>
    </w:p>
    <w:p w14:paraId="3140CBED"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1DDC1107"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MaxNumberofUEsTarget     </w:t>
      </w:r>
    </w:p>
    <w:p w14:paraId="1E85E96D"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1258B0B3"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6F7F7C0C" w14:textId="77777777" w:rsidR="005A376F" w:rsidRPr="0055606B" w:rsidRDefault="005A376F" w:rsidP="005A376F">
      <w:pPr>
        <w:pStyle w:val="PL"/>
        <w:rPr>
          <w:rFonts w:eastAsia="SimSun"/>
          <w:lang w:eastAsia="zh-CN"/>
        </w:rPr>
      </w:pPr>
      <w:r w:rsidRPr="0055606B">
        <w:rPr>
          <w:rFonts w:eastAsia="SimSun"/>
          <w:lang w:eastAsia="zh-CN"/>
        </w:rPr>
        <w:t xml:space="preserve">        targetAttribute:</w:t>
      </w:r>
    </w:p>
    <w:p w14:paraId="08C6BAF8"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AFF7111"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44A18320" w14:textId="77777777" w:rsidR="005A376F" w:rsidRPr="0055606B" w:rsidRDefault="005A376F" w:rsidP="005A376F">
      <w:pPr>
        <w:pStyle w:val="PL"/>
        <w:rPr>
          <w:rFonts w:eastAsia="SimSun"/>
          <w:lang w:eastAsia="zh-CN"/>
        </w:rPr>
      </w:pPr>
      <w:r w:rsidRPr="0055606B">
        <w:rPr>
          <w:rFonts w:eastAsia="SimSun"/>
          <w:lang w:eastAsia="zh-CN"/>
        </w:rPr>
        <w:t xml:space="preserve">            - maxNumberofUEs</w:t>
      </w:r>
    </w:p>
    <w:p w14:paraId="03303653"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6BA0BD81"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092F647"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0FEC84C" w14:textId="77777777" w:rsidR="005A376F" w:rsidRPr="0055606B" w:rsidRDefault="005A376F" w:rsidP="005A376F">
      <w:pPr>
        <w:pStyle w:val="PL"/>
        <w:rPr>
          <w:rFonts w:eastAsia="SimSun"/>
          <w:lang w:eastAsia="zh-CN"/>
        </w:rPr>
      </w:pPr>
      <w:r w:rsidRPr="0055606B">
        <w:rPr>
          <w:rFonts w:eastAsia="SimSun"/>
          <w:lang w:eastAsia="zh-CN"/>
        </w:rPr>
        <w:t xml:space="preserve">            - Is_less _than</w:t>
      </w:r>
    </w:p>
    <w:p w14:paraId="795708E3"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1AFCE148"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725B4186" w14:textId="77777777" w:rsidR="005A376F" w:rsidRPr="0055606B" w:rsidRDefault="005A376F" w:rsidP="005A376F">
      <w:pPr>
        <w:pStyle w:val="PL"/>
        <w:rPr>
          <w:rFonts w:eastAsia="SimSun"/>
          <w:lang w:eastAsia="zh-CN"/>
        </w:rPr>
      </w:pPr>
      <w:r w:rsidRPr="0055606B">
        <w:rPr>
          <w:rFonts w:eastAsia="SimSun"/>
          <w:lang w:eastAsia="zh-CN"/>
        </w:rPr>
        <w:t xml:space="preserve">    ActivityFactorTarget:</w:t>
      </w:r>
    </w:p>
    <w:p w14:paraId="31ED9EA0"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03EB3E2A"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ActivityFactorTarget       </w:t>
      </w:r>
    </w:p>
    <w:p w14:paraId="72BC8328"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450094AF"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4254E0DB" w14:textId="77777777" w:rsidR="005A376F" w:rsidRPr="0055606B" w:rsidRDefault="005A376F" w:rsidP="005A376F">
      <w:pPr>
        <w:pStyle w:val="PL"/>
        <w:rPr>
          <w:rFonts w:eastAsia="SimSun"/>
          <w:lang w:eastAsia="zh-CN"/>
        </w:rPr>
      </w:pPr>
      <w:r w:rsidRPr="0055606B">
        <w:rPr>
          <w:rFonts w:eastAsia="SimSun"/>
          <w:lang w:eastAsia="zh-CN"/>
        </w:rPr>
        <w:t xml:space="preserve">        targetAttribute:</w:t>
      </w:r>
    </w:p>
    <w:p w14:paraId="4D42FEE2"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E390F54"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0E0DBA39" w14:textId="77777777" w:rsidR="005A376F" w:rsidRPr="0055606B" w:rsidRDefault="005A376F" w:rsidP="005A376F">
      <w:pPr>
        <w:pStyle w:val="PL"/>
        <w:rPr>
          <w:rFonts w:eastAsia="SimSun"/>
          <w:lang w:eastAsia="zh-CN"/>
        </w:rPr>
      </w:pPr>
      <w:r w:rsidRPr="0055606B">
        <w:rPr>
          <w:rFonts w:eastAsia="SimSun"/>
          <w:lang w:eastAsia="zh-CN"/>
        </w:rPr>
        <w:t xml:space="preserve">            - activityFactor</w:t>
      </w:r>
    </w:p>
    <w:p w14:paraId="3FADD2BB"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0A7A285A"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B6AC510"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1A16AB6A" w14:textId="77777777" w:rsidR="005A376F" w:rsidRPr="0055606B" w:rsidRDefault="005A376F" w:rsidP="005A376F">
      <w:pPr>
        <w:pStyle w:val="PL"/>
        <w:rPr>
          <w:rFonts w:eastAsia="SimSun"/>
          <w:lang w:eastAsia="zh-CN"/>
        </w:rPr>
      </w:pPr>
      <w:r w:rsidRPr="0055606B">
        <w:rPr>
          <w:rFonts w:eastAsia="SimSun"/>
          <w:lang w:eastAsia="zh-CN"/>
        </w:rPr>
        <w:t xml:space="preserve">            - Is_equal _than</w:t>
      </w:r>
    </w:p>
    <w:p w14:paraId="72BAC89D"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02AF1757"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121F1217" w14:textId="77777777" w:rsidR="005A376F" w:rsidRPr="0055606B" w:rsidRDefault="005A376F" w:rsidP="005A376F">
      <w:pPr>
        <w:pStyle w:val="PL"/>
        <w:rPr>
          <w:rFonts w:eastAsia="SimSun"/>
          <w:lang w:eastAsia="zh-CN"/>
        </w:rPr>
      </w:pPr>
      <w:r w:rsidRPr="0055606B">
        <w:rPr>
          <w:rFonts w:eastAsia="SimSun"/>
          <w:lang w:eastAsia="zh-CN"/>
        </w:rPr>
        <w:t xml:space="preserve">    UESpeedTarget:</w:t>
      </w:r>
    </w:p>
    <w:p w14:paraId="4D05B9A6"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6FAFF61C"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"ExpectationTarget" data type with specialisations for UESpeedTarget      </w:t>
      </w:r>
    </w:p>
    <w:p w14:paraId="4C818416"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1FB519D5"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01ACD20E" w14:textId="77777777" w:rsidR="005A376F" w:rsidRPr="0055606B" w:rsidRDefault="005A376F" w:rsidP="005A376F">
      <w:pPr>
        <w:pStyle w:val="PL"/>
        <w:rPr>
          <w:rFonts w:eastAsia="SimSun"/>
          <w:lang w:eastAsia="zh-CN"/>
        </w:rPr>
      </w:pPr>
      <w:r w:rsidRPr="0055606B">
        <w:rPr>
          <w:rFonts w:eastAsia="SimSun"/>
          <w:lang w:eastAsia="zh-CN"/>
        </w:rPr>
        <w:t xml:space="preserve">        targetAttribute:</w:t>
      </w:r>
    </w:p>
    <w:p w14:paraId="5E03161C"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77424C3"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DB32F98" w14:textId="77777777" w:rsidR="005A376F" w:rsidRPr="0055606B" w:rsidRDefault="005A376F" w:rsidP="005A376F">
      <w:pPr>
        <w:pStyle w:val="PL"/>
        <w:rPr>
          <w:rFonts w:eastAsia="SimSun"/>
          <w:lang w:eastAsia="zh-CN"/>
        </w:rPr>
      </w:pPr>
      <w:r w:rsidRPr="0055606B">
        <w:rPr>
          <w:rFonts w:eastAsia="SimSun"/>
          <w:lang w:eastAsia="zh-CN"/>
        </w:rPr>
        <w:t xml:space="preserve">            - uESpeed</w:t>
      </w:r>
    </w:p>
    <w:p w14:paraId="5E35C37E" w14:textId="77777777" w:rsidR="005A376F" w:rsidRPr="0055606B" w:rsidRDefault="005A376F" w:rsidP="005A376F">
      <w:pPr>
        <w:pStyle w:val="PL"/>
        <w:rPr>
          <w:rFonts w:eastAsia="SimSun"/>
          <w:lang w:eastAsia="zh-CN"/>
        </w:rPr>
      </w:pPr>
      <w:r w:rsidRPr="0055606B">
        <w:rPr>
          <w:rFonts w:eastAsia="SimSun"/>
          <w:lang w:eastAsia="zh-CN"/>
        </w:rPr>
        <w:t xml:space="preserve">        targetCondition:</w:t>
      </w:r>
    </w:p>
    <w:p w14:paraId="4F999A8E"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2CB14FF"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3F16B8E" w14:textId="77777777" w:rsidR="005A376F" w:rsidRPr="0055606B" w:rsidRDefault="005A376F" w:rsidP="005A376F">
      <w:pPr>
        <w:pStyle w:val="PL"/>
        <w:rPr>
          <w:rFonts w:eastAsia="SimSun"/>
          <w:lang w:eastAsia="zh-CN"/>
        </w:rPr>
      </w:pPr>
      <w:r w:rsidRPr="0055606B">
        <w:rPr>
          <w:rFonts w:eastAsia="SimSun"/>
          <w:lang w:eastAsia="zh-CN"/>
        </w:rPr>
        <w:t xml:space="preserve">            - Is_less _than</w:t>
      </w:r>
    </w:p>
    <w:p w14:paraId="6FB7F628" w14:textId="77777777" w:rsidR="005A376F" w:rsidRPr="0055606B" w:rsidRDefault="005A376F" w:rsidP="005A376F">
      <w:pPr>
        <w:pStyle w:val="PL"/>
        <w:rPr>
          <w:rFonts w:eastAsia="SimSun"/>
          <w:lang w:eastAsia="zh-CN"/>
        </w:rPr>
      </w:pPr>
      <w:r w:rsidRPr="0055606B">
        <w:rPr>
          <w:rFonts w:eastAsia="SimSun"/>
          <w:lang w:eastAsia="zh-CN"/>
        </w:rPr>
        <w:t xml:space="preserve">        targetValueRange:</w:t>
      </w:r>
    </w:p>
    <w:p w14:paraId="7F6B58FC"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5441B082" w14:textId="77777777" w:rsidR="005A376F" w:rsidRPr="0055606B" w:rsidRDefault="005A376F" w:rsidP="005A376F">
      <w:pPr>
        <w:pStyle w:val="PL"/>
        <w:rPr>
          <w:rFonts w:eastAsia="SimSun"/>
          <w:lang w:eastAsia="zh-CN"/>
        </w:rPr>
      </w:pPr>
      <w:r w:rsidRPr="0055606B">
        <w:rPr>
          <w:rFonts w:eastAsia="SimSun"/>
          <w:lang w:eastAsia="zh-CN"/>
        </w:rPr>
        <w:t xml:space="preserve">   #-------Definition of the concrete ExpectationTarget  dataType----------#  </w:t>
      </w:r>
    </w:p>
    <w:p w14:paraId="771D59E5" w14:textId="77777777" w:rsidR="005A376F" w:rsidRPr="0055606B" w:rsidRDefault="005A376F" w:rsidP="005A376F">
      <w:pPr>
        <w:pStyle w:val="PL"/>
        <w:rPr>
          <w:rFonts w:eastAsia="SimSun"/>
          <w:lang w:eastAsia="zh-CN"/>
        </w:rPr>
      </w:pPr>
      <w:r w:rsidRPr="0055606B">
        <w:rPr>
          <w:rFonts w:eastAsia="SimSun"/>
          <w:lang w:eastAsia="zh-CN"/>
        </w:rPr>
        <w:t xml:space="preserve">   </w:t>
      </w:r>
    </w:p>
    <w:p w14:paraId="3C0E8AE5" w14:textId="77777777" w:rsidR="005A376F" w:rsidRPr="0055606B" w:rsidRDefault="005A376F" w:rsidP="005A376F">
      <w:pPr>
        <w:pStyle w:val="PL"/>
        <w:rPr>
          <w:rFonts w:eastAsia="SimSun"/>
          <w:lang w:eastAsia="zh-CN"/>
        </w:rPr>
      </w:pPr>
      <w:r w:rsidRPr="0055606B">
        <w:rPr>
          <w:rFonts w:eastAsia="SimSun"/>
          <w:lang w:eastAsia="zh-CN"/>
        </w:rPr>
        <w:t xml:space="preserve">   #-------Definition of the concrete ObjectTarget dataType----------------#</w:t>
      </w:r>
    </w:p>
    <w:p w14:paraId="14F351D4" w14:textId="77777777" w:rsidR="005A376F" w:rsidRPr="0055606B" w:rsidRDefault="005A376F" w:rsidP="005A376F">
      <w:pPr>
        <w:pStyle w:val="PL"/>
        <w:rPr>
          <w:rFonts w:eastAsia="SimSun"/>
          <w:lang w:eastAsia="zh-CN"/>
        </w:rPr>
      </w:pPr>
      <w:r w:rsidRPr="0055606B">
        <w:rPr>
          <w:rFonts w:eastAsia="SimSun"/>
          <w:lang w:eastAsia="zh-CN"/>
        </w:rPr>
        <w:t xml:space="preserve">    ObjectContext:</w:t>
      </w:r>
    </w:p>
    <w:p w14:paraId="5596F54D"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1B4D6929"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"ObjectContext" data type without specialisations        </w:t>
      </w:r>
    </w:p>
    <w:p w14:paraId="03C809BD"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2C2A41D9"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6C2CDF6C"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108417EA"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6963237"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3B114963"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"#/components/schemas/Condition"</w:t>
      </w:r>
    </w:p>
    <w:p w14:paraId="213939E7"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2B6F0BB7"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5E21392E"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3B9B816A" w14:textId="77777777" w:rsidR="005A376F" w:rsidRPr="0055606B" w:rsidRDefault="005A376F" w:rsidP="005A376F">
      <w:pPr>
        <w:pStyle w:val="PL"/>
        <w:rPr>
          <w:rFonts w:eastAsia="SimSun"/>
          <w:lang w:eastAsia="zh-CN"/>
        </w:rPr>
      </w:pPr>
      <w:r w:rsidRPr="0055606B">
        <w:rPr>
          <w:rFonts w:eastAsia="SimSun"/>
          <w:lang w:eastAsia="zh-CN"/>
        </w:rPr>
        <w:t xml:space="preserve">            type: number </w:t>
      </w:r>
    </w:p>
    <w:p w14:paraId="57C081F8" w14:textId="77777777" w:rsidR="005A376F" w:rsidRPr="0055606B" w:rsidRDefault="005A376F" w:rsidP="005A376F">
      <w:pPr>
        <w:pStyle w:val="PL"/>
        <w:rPr>
          <w:rFonts w:eastAsia="SimSun"/>
          <w:lang w:eastAsia="zh-CN"/>
        </w:rPr>
      </w:pPr>
      <w:r w:rsidRPr="0055606B">
        <w:rPr>
          <w:rFonts w:eastAsia="SimSun"/>
          <w:lang w:eastAsia="zh-CN"/>
        </w:rPr>
        <w:t xml:space="preserve">    CoverageAreaPolygonContext:</w:t>
      </w:r>
    </w:p>
    <w:p w14:paraId="0F46E55B"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2DD99ADE"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"ObjectContext" data type with specialisations for CoverageAreaPolygonContext          </w:t>
      </w:r>
    </w:p>
    <w:p w14:paraId="10170314"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5DDDD43B"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2223BD98"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contextAttribute:</w:t>
      </w:r>
    </w:p>
    <w:p w14:paraId="502D21BF"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E7478B2"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05473C7A" w14:textId="77777777" w:rsidR="005A376F" w:rsidRPr="0055606B" w:rsidRDefault="005A376F" w:rsidP="005A376F">
      <w:pPr>
        <w:pStyle w:val="PL"/>
        <w:rPr>
          <w:rFonts w:eastAsia="SimSun"/>
          <w:lang w:eastAsia="zh-CN"/>
        </w:rPr>
      </w:pPr>
      <w:r w:rsidRPr="0055606B">
        <w:rPr>
          <w:rFonts w:eastAsia="SimSun"/>
          <w:lang w:eastAsia="zh-CN"/>
        </w:rPr>
        <w:t xml:space="preserve">            - CoverageAreaPolygon</w:t>
      </w:r>
    </w:p>
    <w:p w14:paraId="18E7D8E2"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1178114C"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63C571E"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13E6F0D1" w14:textId="77777777" w:rsidR="005A376F" w:rsidRPr="0055606B" w:rsidRDefault="005A376F" w:rsidP="005A376F">
      <w:pPr>
        <w:pStyle w:val="PL"/>
        <w:rPr>
          <w:rFonts w:eastAsia="SimSun"/>
          <w:lang w:eastAsia="zh-CN"/>
        </w:rPr>
      </w:pPr>
      <w:r w:rsidRPr="0055606B">
        <w:rPr>
          <w:rFonts w:eastAsia="SimSun"/>
          <w:lang w:eastAsia="zh-CN"/>
        </w:rPr>
        <w:t xml:space="preserve">            - Is_within_the_range</w:t>
      </w:r>
    </w:p>
    <w:p w14:paraId="1DB15061"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36655389"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68426E62"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5791879B"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"#/components/schemas/CoverageArea"</w:t>
      </w:r>
    </w:p>
    <w:p w14:paraId="050C35A1" w14:textId="77777777" w:rsidR="005A376F" w:rsidRPr="0055606B" w:rsidRDefault="005A376F" w:rsidP="005A376F">
      <w:pPr>
        <w:pStyle w:val="PL"/>
        <w:rPr>
          <w:rFonts w:eastAsia="SimSun"/>
          <w:lang w:eastAsia="zh-CN"/>
        </w:rPr>
      </w:pPr>
      <w:r w:rsidRPr="0055606B">
        <w:rPr>
          <w:rFonts w:eastAsia="SimSun"/>
          <w:lang w:eastAsia="zh-CN"/>
        </w:rPr>
        <w:t xml:space="preserve">    CoverageArea:</w:t>
      </w:r>
    </w:p>
    <w:p w14:paraId="40721FAE"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53626E8" w14:textId="77777777" w:rsidR="005A376F" w:rsidRPr="0055606B" w:rsidRDefault="005A376F" w:rsidP="005A376F">
      <w:pPr>
        <w:pStyle w:val="PL"/>
        <w:rPr>
          <w:rFonts w:eastAsia="SimSun"/>
          <w:lang w:eastAsia="zh-CN"/>
        </w:rPr>
      </w:pPr>
      <w:r w:rsidRPr="0055606B">
        <w:rPr>
          <w:rFonts w:eastAsia="SimSun"/>
          <w:lang w:eastAsia="zh-CN"/>
        </w:rPr>
        <w:t xml:space="preserve">    CoverageTACContext:</w:t>
      </w:r>
    </w:p>
    <w:p w14:paraId="397F842C"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6BFE696B"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"ObjectContext" data type with specialisations for CoverageTACContext     </w:t>
      </w:r>
    </w:p>
    <w:p w14:paraId="1A1F1B1F"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36602172"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20EFDA33"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2C928A74"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CD65943"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162B2001" w14:textId="77777777" w:rsidR="005A376F" w:rsidRPr="0055606B" w:rsidRDefault="005A376F" w:rsidP="005A376F">
      <w:pPr>
        <w:pStyle w:val="PL"/>
        <w:rPr>
          <w:rFonts w:eastAsia="SimSun"/>
          <w:lang w:eastAsia="zh-CN"/>
        </w:rPr>
      </w:pPr>
      <w:r w:rsidRPr="0055606B">
        <w:rPr>
          <w:rFonts w:eastAsia="SimSun"/>
          <w:lang w:eastAsia="zh-CN"/>
        </w:rPr>
        <w:t xml:space="preserve">            - CoverageAreaTac</w:t>
      </w:r>
    </w:p>
    <w:p w14:paraId="0F7796D7"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79E26CBA"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E72055E"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744D344" w14:textId="77777777" w:rsidR="005A376F" w:rsidRPr="0055606B" w:rsidRDefault="005A376F" w:rsidP="005A376F">
      <w:pPr>
        <w:pStyle w:val="PL"/>
        <w:rPr>
          <w:rFonts w:eastAsia="SimSun"/>
          <w:lang w:eastAsia="zh-CN"/>
        </w:rPr>
      </w:pPr>
      <w:r w:rsidRPr="0055606B">
        <w:rPr>
          <w:rFonts w:eastAsia="SimSun"/>
          <w:lang w:eastAsia="zh-CN"/>
        </w:rPr>
        <w:t xml:space="preserve">            - Is_within_the_range</w:t>
      </w:r>
    </w:p>
    <w:p w14:paraId="2669DC1A"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462DA9C9"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60D763C7"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421BA861" w14:textId="77777777" w:rsidR="005A376F" w:rsidRPr="0055606B" w:rsidRDefault="005A376F" w:rsidP="005A376F">
      <w:pPr>
        <w:pStyle w:val="PL"/>
        <w:rPr>
          <w:rFonts w:eastAsia="SimSun"/>
          <w:lang w:eastAsia="zh-CN"/>
        </w:rPr>
      </w:pPr>
      <w:r w:rsidRPr="0055606B">
        <w:rPr>
          <w:rFonts w:eastAsia="SimSun"/>
          <w:lang w:eastAsia="zh-CN"/>
        </w:rPr>
        <w:t xml:space="preserve">            $ref: "TS28541_NrNrm.yaml#/components/schemas/NrTac"</w:t>
      </w:r>
    </w:p>
    <w:p w14:paraId="3A1757F9" w14:textId="77777777" w:rsidR="005A376F" w:rsidRPr="0055606B" w:rsidRDefault="005A376F" w:rsidP="005A376F">
      <w:pPr>
        <w:pStyle w:val="PL"/>
        <w:rPr>
          <w:rFonts w:eastAsia="SimSun"/>
          <w:lang w:eastAsia="zh-CN"/>
        </w:rPr>
      </w:pPr>
      <w:r w:rsidRPr="0055606B">
        <w:rPr>
          <w:rFonts w:eastAsia="SimSun"/>
          <w:lang w:eastAsia="zh-CN"/>
        </w:rPr>
        <w:t xml:space="preserve">    PLMNContext:</w:t>
      </w:r>
    </w:p>
    <w:p w14:paraId="2C96B0EB"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2C0DE976"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"ObjectContext" data type with specialisations for PLMNContext       </w:t>
      </w:r>
    </w:p>
    <w:p w14:paraId="2CC20F49"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2BD13EEF"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15682161"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56D555D0"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149E2A8"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1A89158F" w14:textId="77777777" w:rsidR="005A376F" w:rsidRPr="0055606B" w:rsidRDefault="005A376F" w:rsidP="005A376F">
      <w:pPr>
        <w:pStyle w:val="PL"/>
        <w:rPr>
          <w:rFonts w:eastAsia="SimSun"/>
          <w:lang w:eastAsia="zh-CN"/>
        </w:rPr>
      </w:pPr>
      <w:r w:rsidRPr="0055606B">
        <w:rPr>
          <w:rFonts w:eastAsia="SimSun"/>
          <w:lang w:eastAsia="zh-CN"/>
        </w:rPr>
        <w:t xml:space="preserve">            - PLMN</w:t>
      </w:r>
    </w:p>
    <w:p w14:paraId="180CD037"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3E9C8979"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652C957"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0102D50B" w14:textId="77777777" w:rsidR="005A376F" w:rsidRPr="0055606B" w:rsidRDefault="005A376F" w:rsidP="005A376F">
      <w:pPr>
        <w:pStyle w:val="PL"/>
        <w:rPr>
          <w:rFonts w:eastAsia="SimSun"/>
          <w:lang w:eastAsia="zh-CN"/>
        </w:rPr>
      </w:pPr>
      <w:r w:rsidRPr="0055606B">
        <w:rPr>
          <w:rFonts w:eastAsia="SimSun"/>
          <w:lang w:eastAsia="zh-CN"/>
        </w:rPr>
        <w:t xml:space="preserve">            - Is_within_the_range</w:t>
      </w:r>
    </w:p>
    <w:p w14:paraId="64B3B094"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5C8A16B3"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3895BCC6"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6377D969" w14:textId="77777777" w:rsidR="005A376F" w:rsidRPr="0055606B" w:rsidRDefault="005A376F" w:rsidP="005A376F">
      <w:pPr>
        <w:pStyle w:val="PL"/>
        <w:rPr>
          <w:rFonts w:eastAsia="SimSun"/>
          <w:lang w:eastAsia="zh-CN"/>
        </w:rPr>
      </w:pPr>
      <w:r w:rsidRPr="0055606B">
        <w:rPr>
          <w:rFonts w:eastAsia="SimSun"/>
          <w:lang w:eastAsia="zh-CN"/>
        </w:rPr>
        <w:t xml:space="preserve">            $ref: "TS28541_NrNrm.yaml#/components/schemas/PlmnId"</w:t>
      </w:r>
    </w:p>
    <w:p w14:paraId="07DC770D" w14:textId="77777777" w:rsidR="005A376F" w:rsidRPr="0055606B" w:rsidRDefault="005A376F" w:rsidP="005A376F">
      <w:pPr>
        <w:pStyle w:val="PL"/>
        <w:rPr>
          <w:rFonts w:eastAsia="SimSun"/>
          <w:lang w:eastAsia="zh-CN"/>
        </w:rPr>
      </w:pPr>
      <w:r w:rsidRPr="0055606B">
        <w:rPr>
          <w:rFonts w:eastAsia="SimSun"/>
          <w:lang w:eastAsia="zh-CN"/>
        </w:rPr>
        <w:t xml:space="preserve">    NRFqBandContext:</w:t>
      </w:r>
    </w:p>
    <w:p w14:paraId="2FCFE266"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552D3121"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"ObjectContext" data type with specialisations for NRFqBandContext       </w:t>
      </w:r>
    </w:p>
    <w:p w14:paraId="41C2A32B"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62FA7CD7"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3E94243D"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543F13B9"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2E478B3"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1F7325B" w14:textId="77777777" w:rsidR="005A376F" w:rsidRPr="0055606B" w:rsidRDefault="005A376F" w:rsidP="005A376F">
      <w:pPr>
        <w:pStyle w:val="PL"/>
        <w:rPr>
          <w:rFonts w:eastAsia="SimSun"/>
          <w:lang w:eastAsia="zh-CN"/>
        </w:rPr>
      </w:pPr>
      <w:r w:rsidRPr="0055606B">
        <w:rPr>
          <w:rFonts w:eastAsia="SimSun"/>
          <w:lang w:eastAsia="zh-CN"/>
        </w:rPr>
        <w:t xml:space="preserve">            - NRFqBand</w:t>
      </w:r>
    </w:p>
    <w:p w14:paraId="6353CA43"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20835A30"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A27A1DA"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0D790DCD" w14:textId="77777777" w:rsidR="005A376F" w:rsidRPr="0055606B" w:rsidRDefault="005A376F" w:rsidP="005A376F">
      <w:pPr>
        <w:pStyle w:val="PL"/>
        <w:rPr>
          <w:rFonts w:eastAsia="SimSun"/>
          <w:lang w:eastAsia="zh-CN"/>
        </w:rPr>
      </w:pPr>
      <w:r w:rsidRPr="0055606B">
        <w:rPr>
          <w:rFonts w:eastAsia="SimSun"/>
          <w:lang w:eastAsia="zh-CN"/>
        </w:rPr>
        <w:t xml:space="preserve">            - Is_within_the_range</w:t>
      </w:r>
    </w:p>
    <w:p w14:paraId="781330A2"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133DBBC7"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42597DC3"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7E3A6BB7"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22434F6E" w14:textId="77777777" w:rsidR="005A376F" w:rsidRPr="0055606B" w:rsidRDefault="005A376F" w:rsidP="005A376F">
      <w:pPr>
        <w:pStyle w:val="PL"/>
        <w:rPr>
          <w:rFonts w:eastAsia="SimSun"/>
          <w:lang w:eastAsia="zh-CN"/>
        </w:rPr>
      </w:pPr>
      <w:r w:rsidRPr="0055606B">
        <w:rPr>
          <w:rFonts w:eastAsia="SimSun"/>
          <w:lang w:eastAsia="zh-CN"/>
        </w:rPr>
        <w:t xml:space="preserve">    RATContext:</w:t>
      </w:r>
    </w:p>
    <w:p w14:paraId="0B4B03DC"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57DFBAAE"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"ObjectContext" data type with specialisations for RATContext           </w:t>
      </w:r>
    </w:p>
    <w:p w14:paraId="3D09820C"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30CEE239"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0BC972B6"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4A4266F7"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074EA11"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044944C" w14:textId="77777777" w:rsidR="005A376F" w:rsidRPr="0055606B" w:rsidRDefault="005A376F" w:rsidP="005A376F">
      <w:pPr>
        <w:pStyle w:val="PL"/>
        <w:rPr>
          <w:rFonts w:eastAsia="SimSun"/>
          <w:lang w:eastAsia="zh-CN"/>
        </w:rPr>
      </w:pPr>
      <w:r w:rsidRPr="0055606B">
        <w:rPr>
          <w:rFonts w:eastAsia="SimSun"/>
          <w:lang w:eastAsia="zh-CN"/>
        </w:rPr>
        <w:t xml:space="preserve">            - RAT</w:t>
      </w:r>
    </w:p>
    <w:p w14:paraId="71FA06D7"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1FE56124"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DCC5F72"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476692F" w14:textId="77777777" w:rsidR="005A376F" w:rsidRPr="0055606B" w:rsidRDefault="005A376F" w:rsidP="005A376F">
      <w:pPr>
        <w:pStyle w:val="PL"/>
        <w:rPr>
          <w:rFonts w:eastAsia="SimSun"/>
          <w:lang w:eastAsia="zh-CN"/>
        </w:rPr>
      </w:pPr>
      <w:r w:rsidRPr="0055606B">
        <w:rPr>
          <w:rFonts w:eastAsia="SimSun"/>
          <w:lang w:eastAsia="zh-CN"/>
        </w:rPr>
        <w:t xml:space="preserve">            - Is_within_the_range</w:t>
      </w:r>
    </w:p>
    <w:p w14:paraId="2DAE28EF"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contextValueRange:</w:t>
      </w:r>
    </w:p>
    <w:p w14:paraId="0D653224"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7E415655"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2B99F11E"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BC3D7A7"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3334EDA5" w14:textId="77777777" w:rsidR="005A376F" w:rsidRPr="0055606B" w:rsidRDefault="005A376F" w:rsidP="005A376F">
      <w:pPr>
        <w:pStyle w:val="PL"/>
        <w:rPr>
          <w:rFonts w:eastAsia="SimSun"/>
          <w:lang w:eastAsia="zh-CN"/>
        </w:rPr>
      </w:pPr>
      <w:r w:rsidRPr="0055606B">
        <w:rPr>
          <w:rFonts w:eastAsia="SimSun"/>
          <w:lang w:eastAsia="zh-CN"/>
        </w:rPr>
        <w:t xml:space="preserve">              - UTRAN</w:t>
      </w:r>
    </w:p>
    <w:p w14:paraId="108DB3D4" w14:textId="77777777" w:rsidR="005A376F" w:rsidRPr="0055606B" w:rsidRDefault="005A376F" w:rsidP="005A376F">
      <w:pPr>
        <w:pStyle w:val="PL"/>
        <w:rPr>
          <w:rFonts w:eastAsia="SimSun"/>
          <w:lang w:eastAsia="zh-CN"/>
        </w:rPr>
      </w:pPr>
      <w:r w:rsidRPr="0055606B">
        <w:rPr>
          <w:rFonts w:eastAsia="SimSun"/>
          <w:lang w:eastAsia="zh-CN"/>
        </w:rPr>
        <w:t xml:space="preserve">              - EUTRAN</w:t>
      </w:r>
    </w:p>
    <w:p w14:paraId="27387A2C" w14:textId="77777777" w:rsidR="005A376F" w:rsidRPr="0055606B" w:rsidRDefault="005A376F" w:rsidP="005A376F">
      <w:pPr>
        <w:pStyle w:val="PL"/>
        <w:rPr>
          <w:rFonts w:eastAsia="SimSun"/>
          <w:lang w:eastAsia="zh-CN"/>
        </w:rPr>
      </w:pPr>
      <w:r w:rsidRPr="0055606B">
        <w:rPr>
          <w:rFonts w:eastAsia="SimSun"/>
          <w:lang w:eastAsia="zh-CN"/>
        </w:rPr>
        <w:t xml:space="preserve">              - NR</w:t>
      </w:r>
    </w:p>
    <w:p w14:paraId="3CB3BFA1" w14:textId="77777777" w:rsidR="005A376F" w:rsidRPr="0055606B" w:rsidRDefault="005A376F" w:rsidP="005A376F">
      <w:pPr>
        <w:pStyle w:val="PL"/>
        <w:rPr>
          <w:rFonts w:eastAsia="SimSun"/>
          <w:lang w:eastAsia="zh-CN"/>
        </w:rPr>
      </w:pPr>
      <w:r w:rsidRPr="0055606B">
        <w:rPr>
          <w:rFonts w:eastAsia="SimSun"/>
          <w:lang w:eastAsia="zh-CN"/>
        </w:rPr>
        <w:t xml:space="preserve">    EdgeIdenfiticationIdContext:</w:t>
      </w:r>
    </w:p>
    <w:p w14:paraId="56CB4E91"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5091EAAA"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"ObjectContext" data type with specialisations for EdgeIdenfiticationIdContext      </w:t>
      </w:r>
    </w:p>
    <w:p w14:paraId="08E45B5F"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3B91F64C"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69A29095"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1C918F34"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72F8706"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155BAF73" w14:textId="77777777" w:rsidR="005A376F" w:rsidRPr="0055606B" w:rsidRDefault="005A376F" w:rsidP="005A376F">
      <w:pPr>
        <w:pStyle w:val="PL"/>
        <w:rPr>
          <w:rFonts w:eastAsia="SimSun"/>
          <w:lang w:eastAsia="zh-CN"/>
        </w:rPr>
      </w:pPr>
      <w:r w:rsidRPr="0055606B">
        <w:rPr>
          <w:rFonts w:eastAsia="SimSun"/>
          <w:lang w:eastAsia="zh-CN"/>
        </w:rPr>
        <w:t xml:space="preserve">            - edgeIdentificationId</w:t>
      </w:r>
    </w:p>
    <w:p w14:paraId="79668014"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6C4C6D08"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AFFD028"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2E158EF" w14:textId="77777777" w:rsidR="005A376F" w:rsidRPr="0055606B" w:rsidRDefault="005A376F" w:rsidP="005A376F">
      <w:pPr>
        <w:pStyle w:val="PL"/>
        <w:rPr>
          <w:rFonts w:eastAsia="SimSun"/>
          <w:lang w:eastAsia="zh-CN"/>
        </w:rPr>
      </w:pPr>
      <w:r w:rsidRPr="0055606B">
        <w:rPr>
          <w:rFonts w:eastAsia="SimSun"/>
          <w:lang w:eastAsia="zh-CN"/>
        </w:rPr>
        <w:t xml:space="preserve">            - Is_equal_than</w:t>
      </w:r>
    </w:p>
    <w:p w14:paraId="2A1DB0D4"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50156CFD"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6102F3AF"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494B6F3E"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DF78239" w14:textId="77777777" w:rsidR="005A376F" w:rsidRPr="0055606B" w:rsidRDefault="005A376F" w:rsidP="005A376F">
      <w:pPr>
        <w:pStyle w:val="PL"/>
        <w:rPr>
          <w:rFonts w:eastAsia="SimSun"/>
          <w:lang w:eastAsia="zh-CN"/>
        </w:rPr>
      </w:pPr>
      <w:r w:rsidRPr="0055606B">
        <w:rPr>
          <w:rFonts w:eastAsia="SimSun"/>
          <w:lang w:eastAsia="zh-CN"/>
        </w:rPr>
        <w:t xml:space="preserve">    EdgeIdenfiticationLocContext:</w:t>
      </w:r>
    </w:p>
    <w:p w14:paraId="4B4BC9B4"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3585E81E"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"ObjectContext" data type with specialisations for EdgeIdenfiticationLocContext    </w:t>
      </w:r>
    </w:p>
    <w:p w14:paraId="6D2685B0"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79E39304"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2A8BF7D1"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56AECE0A"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B23298E"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EFDF0D8" w14:textId="77777777" w:rsidR="005A376F" w:rsidRPr="0055606B" w:rsidRDefault="005A376F" w:rsidP="005A376F">
      <w:pPr>
        <w:pStyle w:val="PL"/>
        <w:rPr>
          <w:rFonts w:eastAsia="SimSun"/>
          <w:lang w:eastAsia="zh-CN"/>
        </w:rPr>
      </w:pPr>
      <w:r w:rsidRPr="0055606B">
        <w:rPr>
          <w:rFonts w:eastAsia="SimSun"/>
          <w:lang w:eastAsia="zh-CN"/>
        </w:rPr>
        <w:t xml:space="preserve">            - edgeIdentificationTarget</w:t>
      </w:r>
    </w:p>
    <w:p w14:paraId="4F0D7A84"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5321F0F2"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8254955"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297B1E6B" w14:textId="77777777" w:rsidR="005A376F" w:rsidRPr="0055606B" w:rsidRDefault="005A376F" w:rsidP="005A376F">
      <w:pPr>
        <w:pStyle w:val="PL"/>
        <w:rPr>
          <w:rFonts w:eastAsia="SimSun"/>
          <w:lang w:eastAsia="zh-CN"/>
        </w:rPr>
      </w:pPr>
      <w:r w:rsidRPr="0055606B">
        <w:rPr>
          <w:rFonts w:eastAsia="SimSun"/>
          <w:lang w:eastAsia="zh-CN"/>
        </w:rPr>
        <w:t xml:space="preserve">            - Is_equal_than</w:t>
      </w:r>
    </w:p>
    <w:p w14:paraId="734AAEDB"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13230C69"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429FCD92"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079E2113"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86790DF" w14:textId="77777777" w:rsidR="005A376F" w:rsidRPr="0055606B" w:rsidRDefault="005A376F" w:rsidP="005A376F">
      <w:pPr>
        <w:pStyle w:val="PL"/>
        <w:rPr>
          <w:rFonts w:eastAsia="SimSun"/>
          <w:lang w:eastAsia="zh-CN"/>
        </w:rPr>
      </w:pPr>
      <w:r w:rsidRPr="0055606B">
        <w:rPr>
          <w:rFonts w:eastAsia="SimSun"/>
          <w:lang w:eastAsia="zh-CN"/>
        </w:rPr>
        <w:t xml:space="preserve">    CoverageAreaTAContext:</w:t>
      </w:r>
    </w:p>
    <w:p w14:paraId="182D92FB"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276C641A"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"ObjectContext" data type with specialisations for CoverageAreaTAContext       </w:t>
      </w:r>
    </w:p>
    <w:p w14:paraId="044906C6"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00959ECB"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06F98274"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2D0E522B"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1972F92D"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ACE025B" w14:textId="77777777" w:rsidR="005A376F" w:rsidRPr="0055606B" w:rsidRDefault="005A376F" w:rsidP="005A376F">
      <w:pPr>
        <w:pStyle w:val="PL"/>
        <w:rPr>
          <w:rFonts w:eastAsia="SimSun"/>
          <w:lang w:eastAsia="zh-CN"/>
        </w:rPr>
      </w:pPr>
      <w:r w:rsidRPr="0055606B">
        <w:rPr>
          <w:rFonts w:eastAsia="SimSun"/>
          <w:lang w:eastAsia="zh-CN"/>
        </w:rPr>
        <w:t xml:space="preserve">            - coverageAreaTA</w:t>
      </w:r>
    </w:p>
    <w:p w14:paraId="7C3D5ECB"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596A9266"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87F283F"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137E6E1" w14:textId="77777777" w:rsidR="005A376F" w:rsidRPr="0055606B" w:rsidRDefault="005A376F" w:rsidP="005A376F">
      <w:pPr>
        <w:pStyle w:val="PL"/>
        <w:rPr>
          <w:rFonts w:eastAsia="SimSun"/>
          <w:lang w:eastAsia="zh-CN"/>
        </w:rPr>
      </w:pPr>
      <w:r w:rsidRPr="0055606B">
        <w:rPr>
          <w:rFonts w:eastAsia="SimSun"/>
          <w:lang w:eastAsia="zh-CN"/>
        </w:rPr>
        <w:t xml:space="preserve">            - Is_within_the_range</w:t>
      </w:r>
    </w:p>
    <w:p w14:paraId="08A13875"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2BFF9794"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0766CFA7"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0E38E6B4"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"#/components/schemas/CoverageAreaTAList"</w:t>
      </w:r>
    </w:p>
    <w:p w14:paraId="37F7413C" w14:textId="77777777" w:rsidR="005A376F" w:rsidRPr="0055606B" w:rsidRDefault="005A376F" w:rsidP="005A376F">
      <w:pPr>
        <w:pStyle w:val="PL"/>
        <w:rPr>
          <w:rFonts w:eastAsia="SimSun"/>
          <w:lang w:eastAsia="zh-CN"/>
        </w:rPr>
      </w:pPr>
      <w:r w:rsidRPr="0055606B">
        <w:rPr>
          <w:rFonts w:eastAsia="SimSun"/>
          <w:lang w:eastAsia="zh-CN"/>
        </w:rPr>
        <w:t xml:space="preserve">    CoverageAreaTAList:</w:t>
      </w:r>
    </w:p>
    <w:p w14:paraId="238E7D54" w14:textId="77777777" w:rsidR="005A376F" w:rsidRPr="0055606B" w:rsidRDefault="005A376F" w:rsidP="005A376F">
      <w:pPr>
        <w:pStyle w:val="PL"/>
        <w:rPr>
          <w:rFonts w:eastAsia="SimSun"/>
          <w:lang w:eastAsia="zh-CN"/>
        </w:rPr>
      </w:pPr>
      <w:r w:rsidRPr="0055606B">
        <w:rPr>
          <w:rFonts w:eastAsia="SimSun"/>
          <w:lang w:eastAsia="zh-CN"/>
        </w:rPr>
        <w:t xml:space="preserve">          type: integer</w:t>
      </w:r>
    </w:p>
    <w:p w14:paraId="2C6AD3E3" w14:textId="77777777" w:rsidR="005A376F" w:rsidRPr="0055606B" w:rsidRDefault="005A376F" w:rsidP="005A376F">
      <w:pPr>
        <w:pStyle w:val="PL"/>
        <w:rPr>
          <w:rFonts w:eastAsia="SimSun"/>
          <w:lang w:eastAsia="zh-CN"/>
        </w:rPr>
      </w:pPr>
      <w:r w:rsidRPr="0055606B">
        <w:rPr>
          <w:rFonts w:eastAsia="SimSun"/>
          <w:lang w:eastAsia="zh-CN"/>
        </w:rPr>
        <w:t xml:space="preserve">   #-------Definition of the concrete ObjectTarget dataType----------------#</w:t>
      </w:r>
    </w:p>
    <w:p w14:paraId="194F732D" w14:textId="77777777" w:rsidR="005A376F" w:rsidRPr="0055606B" w:rsidRDefault="005A376F" w:rsidP="005A376F">
      <w:pPr>
        <w:pStyle w:val="PL"/>
        <w:rPr>
          <w:rFonts w:eastAsia="SimSun"/>
          <w:lang w:eastAsia="zh-CN"/>
        </w:rPr>
      </w:pPr>
      <w:r w:rsidRPr="0055606B">
        <w:rPr>
          <w:rFonts w:eastAsia="SimSun"/>
          <w:lang w:eastAsia="zh-CN"/>
        </w:rPr>
        <w:t xml:space="preserve">   </w:t>
      </w:r>
    </w:p>
    <w:p w14:paraId="1802324F" w14:textId="77777777" w:rsidR="005A376F" w:rsidRPr="0055606B" w:rsidRDefault="005A376F" w:rsidP="005A376F">
      <w:pPr>
        <w:pStyle w:val="PL"/>
        <w:rPr>
          <w:rFonts w:eastAsia="SimSun"/>
          <w:lang w:eastAsia="zh-CN"/>
        </w:rPr>
      </w:pPr>
      <w:r w:rsidRPr="0055606B">
        <w:rPr>
          <w:rFonts w:eastAsia="SimSun"/>
          <w:lang w:eastAsia="zh-CN"/>
        </w:rPr>
        <w:t xml:space="preserve">   #-------Definition of the concrete ExpectionContext dataType----------------#</w:t>
      </w:r>
    </w:p>
    <w:p w14:paraId="2750B394" w14:textId="77777777" w:rsidR="005A376F" w:rsidRPr="0055606B" w:rsidRDefault="005A376F" w:rsidP="005A376F">
      <w:pPr>
        <w:pStyle w:val="PL"/>
        <w:rPr>
          <w:rFonts w:eastAsia="SimSun"/>
          <w:lang w:eastAsia="zh-CN"/>
        </w:rPr>
      </w:pPr>
      <w:r w:rsidRPr="0055606B">
        <w:rPr>
          <w:rFonts w:eastAsia="SimSun"/>
          <w:lang w:eastAsia="zh-CN"/>
        </w:rPr>
        <w:t xml:space="preserve">    ExpectationContext:</w:t>
      </w:r>
    </w:p>
    <w:p w14:paraId="5E05F50D"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2596EE15"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"ExpectationContext" data type without specialisations       </w:t>
      </w:r>
    </w:p>
    <w:p w14:paraId="2A3866DC"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50CEC77C"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27C7B76A"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33D42F68"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E2B70B6"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138FDE58" w14:textId="77777777" w:rsidR="005A376F" w:rsidRPr="0055606B" w:rsidRDefault="005A376F" w:rsidP="005A376F">
      <w:pPr>
        <w:pStyle w:val="PL"/>
        <w:rPr>
          <w:rFonts w:eastAsia="SimSun"/>
          <w:lang w:eastAsia="zh-CN"/>
        </w:rPr>
      </w:pPr>
      <w:r w:rsidRPr="0055606B">
        <w:rPr>
          <w:rFonts w:eastAsia="SimSun"/>
          <w:lang w:eastAsia="zh-CN"/>
        </w:rPr>
        <w:t xml:space="preserve">          $ref: "#/components/schemas/Condition"</w:t>
      </w:r>
    </w:p>
    <w:p w14:paraId="1151A2EC"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03E4001E"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5CE54435"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items:</w:t>
      </w:r>
    </w:p>
    <w:p w14:paraId="62767FC4" w14:textId="77777777" w:rsidR="005A376F" w:rsidRPr="0055606B" w:rsidRDefault="005A376F" w:rsidP="005A376F">
      <w:pPr>
        <w:pStyle w:val="PL"/>
        <w:rPr>
          <w:rFonts w:eastAsia="SimSun"/>
          <w:lang w:eastAsia="zh-CN"/>
        </w:rPr>
      </w:pPr>
      <w:r w:rsidRPr="0055606B">
        <w:rPr>
          <w:rFonts w:eastAsia="SimSun"/>
          <w:lang w:eastAsia="zh-CN"/>
        </w:rPr>
        <w:t xml:space="preserve">            type: number </w:t>
      </w:r>
    </w:p>
    <w:p w14:paraId="77106C39" w14:textId="77777777" w:rsidR="005A376F" w:rsidRPr="0055606B" w:rsidRDefault="005A376F" w:rsidP="005A376F">
      <w:pPr>
        <w:pStyle w:val="PL"/>
        <w:rPr>
          <w:rFonts w:eastAsia="SimSun"/>
          <w:lang w:eastAsia="zh-CN"/>
        </w:rPr>
      </w:pPr>
      <w:r w:rsidRPr="0055606B">
        <w:rPr>
          <w:rFonts w:eastAsia="SimSun"/>
          <w:lang w:eastAsia="zh-CN"/>
        </w:rPr>
        <w:t xml:space="preserve">    ServiceStartTimeContext:</w:t>
      </w:r>
    </w:p>
    <w:p w14:paraId="4C14C7BC"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543F490B"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"ExpectationContext" data type with specialisations for ServiceStartTimeContext       </w:t>
      </w:r>
    </w:p>
    <w:p w14:paraId="1AE20B5B"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6CDA6C29"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12745363"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13AFC56C"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9358C83"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765C53FB" w14:textId="77777777" w:rsidR="005A376F" w:rsidRPr="0055606B" w:rsidRDefault="005A376F" w:rsidP="005A376F">
      <w:pPr>
        <w:pStyle w:val="PL"/>
        <w:rPr>
          <w:rFonts w:eastAsia="SimSun"/>
          <w:lang w:eastAsia="zh-CN"/>
        </w:rPr>
      </w:pPr>
      <w:r w:rsidRPr="0055606B">
        <w:rPr>
          <w:rFonts w:eastAsia="SimSun"/>
          <w:lang w:eastAsia="zh-CN"/>
        </w:rPr>
        <w:t xml:space="preserve">            - ServiceStartTime</w:t>
      </w:r>
    </w:p>
    <w:p w14:paraId="4F0EAE95"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014C6146"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A3C776B"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2CBE3E88" w14:textId="77777777" w:rsidR="005A376F" w:rsidRPr="0055606B" w:rsidRDefault="005A376F" w:rsidP="005A376F">
      <w:pPr>
        <w:pStyle w:val="PL"/>
        <w:rPr>
          <w:rFonts w:eastAsia="SimSun"/>
          <w:lang w:eastAsia="zh-CN"/>
        </w:rPr>
      </w:pPr>
      <w:r w:rsidRPr="0055606B">
        <w:rPr>
          <w:rFonts w:eastAsia="SimSun"/>
          <w:lang w:eastAsia="zh-CN"/>
        </w:rPr>
        <w:t xml:space="preserve">            - Is_equal_than</w:t>
      </w:r>
    </w:p>
    <w:p w14:paraId="1971B39C"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3A043719"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EC2823D" w14:textId="77777777" w:rsidR="005A376F" w:rsidRPr="0055606B" w:rsidRDefault="005A376F" w:rsidP="005A376F">
      <w:pPr>
        <w:pStyle w:val="PL"/>
        <w:rPr>
          <w:rFonts w:eastAsia="SimSun"/>
          <w:lang w:eastAsia="zh-CN"/>
        </w:rPr>
      </w:pPr>
      <w:r w:rsidRPr="0055606B">
        <w:rPr>
          <w:rFonts w:eastAsia="SimSun"/>
          <w:lang w:eastAsia="zh-CN"/>
        </w:rPr>
        <w:t xml:space="preserve">    ServiceEndTimeContext:</w:t>
      </w:r>
    </w:p>
    <w:p w14:paraId="170B34EE"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23FA4EFA"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"ExpectationContext" data type with specialisations for ServiceEndTimeContext         </w:t>
      </w:r>
    </w:p>
    <w:p w14:paraId="54B48F5B"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2DEC7B4A"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64428891"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677E15D7"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6B18B9E9"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2EA1138F" w14:textId="77777777" w:rsidR="005A376F" w:rsidRPr="0055606B" w:rsidRDefault="005A376F" w:rsidP="005A376F">
      <w:pPr>
        <w:pStyle w:val="PL"/>
        <w:rPr>
          <w:rFonts w:eastAsia="SimSun"/>
          <w:lang w:eastAsia="zh-CN"/>
        </w:rPr>
      </w:pPr>
      <w:r w:rsidRPr="0055606B">
        <w:rPr>
          <w:rFonts w:eastAsia="SimSun"/>
          <w:lang w:eastAsia="zh-CN"/>
        </w:rPr>
        <w:t xml:space="preserve">            - ServiceEndTime</w:t>
      </w:r>
    </w:p>
    <w:p w14:paraId="74782EC9"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41A7CD0E"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D726BA0"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0997B54A" w14:textId="77777777" w:rsidR="005A376F" w:rsidRPr="0055606B" w:rsidRDefault="005A376F" w:rsidP="005A376F">
      <w:pPr>
        <w:pStyle w:val="PL"/>
        <w:rPr>
          <w:rFonts w:eastAsia="SimSun"/>
          <w:lang w:eastAsia="zh-CN"/>
        </w:rPr>
      </w:pPr>
      <w:r w:rsidRPr="0055606B">
        <w:rPr>
          <w:rFonts w:eastAsia="SimSun"/>
          <w:lang w:eastAsia="zh-CN"/>
        </w:rPr>
        <w:t xml:space="preserve">            - Is_equal_than</w:t>
      </w:r>
    </w:p>
    <w:p w14:paraId="1C129B65"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10E03E6C"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05C768B7" w14:textId="77777777" w:rsidR="005A376F" w:rsidRPr="0055606B" w:rsidRDefault="005A376F" w:rsidP="005A376F">
      <w:pPr>
        <w:pStyle w:val="PL"/>
        <w:rPr>
          <w:rFonts w:eastAsia="SimSun"/>
          <w:lang w:eastAsia="zh-CN"/>
        </w:rPr>
      </w:pPr>
      <w:r w:rsidRPr="0055606B">
        <w:rPr>
          <w:rFonts w:eastAsia="SimSun"/>
          <w:lang w:eastAsia="zh-CN"/>
        </w:rPr>
        <w:t xml:space="preserve">    UEMobilityLevelContext:</w:t>
      </w:r>
    </w:p>
    <w:p w14:paraId="4E08DFCA"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457E21C6"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"ExpectationContext" data type with specialisations for UEMobilityLevelContext       </w:t>
      </w:r>
    </w:p>
    <w:p w14:paraId="12E27728"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15020549"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09918D80"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2FEE2205"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5D9BEE56"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42132EE3" w14:textId="77777777" w:rsidR="005A376F" w:rsidRPr="0055606B" w:rsidRDefault="005A376F" w:rsidP="005A376F">
      <w:pPr>
        <w:pStyle w:val="PL"/>
        <w:rPr>
          <w:rFonts w:eastAsia="SimSun"/>
          <w:lang w:eastAsia="zh-CN"/>
        </w:rPr>
      </w:pPr>
      <w:r w:rsidRPr="0055606B">
        <w:rPr>
          <w:rFonts w:eastAsia="SimSun"/>
          <w:lang w:eastAsia="zh-CN"/>
        </w:rPr>
        <w:t xml:space="preserve">            - UEMobilityLevel</w:t>
      </w:r>
    </w:p>
    <w:p w14:paraId="74FA858A"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49E1FF7C"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7E1317BA"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3D82390D" w14:textId="77777777" w:rsidR="005A376F" w:rsidRPr="0055606B" w:rsidRDefault="005A376F" w:rsidP="005A376F">
      <w:pPr>
        <w:pStyle w:val="PL"/>
        <w:rPr>
          <w:rFonts w:eastAsia="SimSun"/>
          <w:lang w:eastAsia="zh-CN"/>
        </w:rPr>
      </w:pPr>
      <w:r w:rsidRPr="0055606B">
        <w:rPr>
          <w:rFonts w:eastAsia="SimSun"/>
          <w:lang w:eastAsia="zh-CN"/>
        </w:rPr>
        <w:t xml:space="preserve">            - Is_within_the_range</w:t>
      </w:r>
    </w:p>
    <w:p w14:paraId="47D37293"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15DF5CDA"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34F9DCCE"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70989ADB" w14:textId="77777777" w:rsidR="005A376F" w:rsidRPr="0055606B" w:rsidRDefault="005A376F" w:rsidP="005A376F">
      <w:pPr>
        <w:pStyle w:val="PL"/>
        <w:rPr>
          <w:rFonts w:eastAsia="SimSun"/>
          <w:lang w:eastAsia="zh-CN"/>
        </w:rPr>
      </w:pPr>
      <w:r w:rsidRPr="0055606B">
        <w:rPr>
          <w:rFonts w:eastAsia="SimSun"/>
          <w:lang w:eastAsia="zh-CN"/>
        </w:rPr>
        <w:t xml:space="preserve">            $ref: "TS28541_SliceNrm.yaml#/components/schemas/MobilityLevel"</w:t>
      </w:r>
    </w:p>
    <w:p w14:paraId="2979C377" w14:textId="77777777" w:rsidR="005A376F" w:rsidRPr="0055606B" w:rsidRDefault="005A376F" w:rsidP="005A376F">
      <w:pPr>
        <w:pStyle w:val="PL"/>
        <w:rPr>
          <w:rFonts w:eastAsia="SimSun"/>
          <w:lang w:eastAsia="zh-CN"/>
        </w:rPr>
      </w:pPr>
      <w:r w:rsidRPr="0055606B">
        <w:rPr>
          <w:rFonts w:eastAsia="SimSun"/>
          <w:lang w:eastAsia="zh-CN"/>
        </w:rPr>
        <w:t xml:space="preserve">    ResourceSharingLevelContext:</w:t>
      </w:r>
    </w:p>
    <w:p w14:paraId="3F4C621B" w14:textId="77777777" w:rsidR="005A376F" w:rsidRPr="0055606B" w:rsidRDefault="005A376F" w:rsidP="005A376F">
      <w:pPr>
        <w:pStyle w:val="PL"/>
        <w:rPr>
          <w:rFonts w:eastAsia="SimSun"/>
          <w:lang w:eastAsia="zh-CN"/>
        </w:rPr>
      </w:pPr>
      <w:r w:rsidRPr="0055606B">
        <w:rPr>
          <w:rFonts w:eastAsia="SimSun"/>
          <w:lang w:eastAsia="zh-CN"/>
        </w:rPr>
        <w:t xml:space="preserve">      description: &gt;-</w:t>
      </w:r>
    </w:p>
    <w:p w14:paraId="705C7049" w14:textId="77777777" w:rsidR="005A376F" w:rsidRPr="0055606B" w:rsidRDefault="005A376F" w:rsidP="005A376F">
      <w:pPr>
        <w:pStyle w:val="PL"/>
        <w:rPr>
          <w:rFonts w:eastAsia="SimSun"/>
          <w:lang w:eastAsia="zh-CN"/>
        </w:rPr>
      </w:pPr>
      <w:r w:rsidRPr="0055606B">
        <w:rPr>
          <w:rFonts w:eastAsia="SimSun"/>
          <w:lang w:eastAsia="zh-CN"/>
        </w:rPr>
        <w:t xml:space="preserve">        This data type is the "ExpectationContext" data type with specialisations for ResourceSharingLevelContext          </w:t>
      </w:r>
    </w:p>
    <w:p w14:paraId="254C8F7E" w14:textId="77777777" w:rsidR="005A376F" w:rsidRPr="0055606B" w:rsidRDefault="005A376F" w:rsidP="005A376F">
      <w:pPr>
        <w:pStyle w:val="PL"/>
        <w:rPr>
          <w:rFonts w:eastAsia="SimSun"/>
          <w:lang w:eastAsia="zh-CN"/>
        </w:rPr>
      </w:pPr>
      <w:r w:rsidRPr="0055606B">
        <w:rPr>
          <w:rFonts w:eastAsia="SimSun"/>
          <w:lang w:eastAsia="zh-CN"/>
        </w:rPr>
        <w:t xml:space="preserve">      type: object</w:t>
      </w:r>
    </w:p>
    <w:p w14:paraId="052988B4" w14:textId="77777777" w:rsidR="005A376F" w:rsidRPr="0055606B" w:rsidRDefault="005A376F" w:rsidP="005A376F">
      <w:pPr>
        <w:pStyle w:val="PL"/>
        <w:rPr>
          <w:rFonts w:eastAsia="SimSun"/>
          <w:lang w:eastAsia="zh-CN"/>
        </w:rPr>
      </w:pPr>
      <w:r w:rsidRPr="0055606B">
        <w:rPr>
          <w:rFonts w:eastAsia="SimSun"/>
          <w:lang w:eastAsia="zh-CN"/>
        </w:rPr>
        <w:t xml:space="preserve">      properties:</w:t>
      </w:r>
    </w:p>
    <w:p w14:paraId="256E1026" w14:textId="77777777" w:rsidR="005A376F" w:rsidRPr="0055606B" w:rsidRDefault="005A376F" w:rsidP="005A376F">
      <w:pPr>
        <w:pStyle w:val="PL"/>
        <w:rPr>
          <w:rFonts w:eastAsia="SimSun"/>
          <w:lang w:eastAsia="zh-CN"/>
        </w:rPr>
      </w:pPr>
      <w:r w:rsidRPr="0055606B">
        <w:rPr>
          <w:rFonts w:eastAsia="SimSun"/>
          <w:lang w:eastAsia="zh-CN"/>
        </w:rPr>
        <w:t xml:space="preserve">        contextAttribute:</w:t>
      </w:r>
    </w:p>
    <w:p w14:paraId="0A6E4279"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42F8C611"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5CD35729" w14:textId="77777777" w:rsidR="005A376F" w:rsidRPr="0055606B" w:rsidRDefault="005A376F" w:rsidP="005A376F">
      <w:pPr>
        <w:pStyle w:val="PL"/>
        <w:rPr>
          <w:rFonts w:eastAsia="SimSun"/>
          <w:lang w:eastAsia="zh-CN"/>
        </w:rPr>
      </w:pPr>
      <w:r w:rsidRPr="0055606B">
        <w:rPr>
          <w:rFonts w:eastAsia="SimSun"/>
          <w:lang w:eastAsia="zh-CN"/>
        </w:rPr>
        <w:t xml:space="preserve">            - ResourceSharingLevel</w:t>
      </w:r>
    </w:p>
    <w:p w14:paraId="32C3A9B2" w14:textId="77777777" w:rsidR="005A376F" w:rsidRPr="0055606B" w:rsidRDefault="005A376F" w:rsidP="005A376F">
      <w:pPr>
        <w:pStyle w:val="PL"/>
        <w:rPr>
          <w:rFonts w:eastAsia="SimSun"/>
          <w:lang w:eastAsia="zh-CN"/>
        </w:rPr>
      </w:pPr>
      <w:r w:rsidRPr="0055606B">
        <w:rPr>
          <w:rFonts w:eastAsia="SimSun"/>
          <w:lang w:eastAsia="zh-CN"/>
        </w:rPr>
        <w:t xml:space="preserve">        contextCondition:</w:t>
      </w:r>
    </w:p>
    <w:p w14:paraId="1751D76D" w14:textId="77777777" w:rsidR="005A376F" w:rsidRPr="0055606B" w:rsidRDefault="005A376F" w:rsidP="005A376F">
      <w:pPr>
        <w:pStyle w:val="PL"/>
        <w:rPr>
          <w:rFonts w:eastAsia="SimSun"/>
          <w:lang w:eastAsia="zh-CN"/>
        </w:rPr>
      </w:pPr>
      <w:r w:rsidRPr="0055606B">
        <w:rPr>
          <w:rFonts w:eastAsia="SimSun"/>
          <w:lang w:eastAsia="zh-CN"/>
        </w:rPr>
        <w:t xml:space="preserve">          type: string</w:t>
      </w:r>
    </w:p>
    <w:p w14:paraId="39C22832" w14:textId="77777777" w:rsidR="005A376F" w:rsidRPr="0055606B" w:rsidRDefault="005A376F" w:rsidP="005A376F">
      <w:pPr>
        <w:pStyle w:val="PL"/>
        <w:rPr>
          <w:rFonts w:eastAsia="SimSun"/>
          <w:lang w:eastAsia="zh-CN"/>
        </w:rPr>
      </w:pPr>
      <w:r w:rsidRPr="0055606B">
        <w:rPr>
          <w:rFonts w:eastAsia="SimSun"/>
          <w:lang w:eastAsia="zh-CN"/>
        </w:rPr>
        <w:t xml:space="preserve">          enum:</w:t>
      </w:r>
    </w:p>
    <w:p w14:paraId="688CD776" w14:textId="77777777" w:rsidR="005A376F" w:rsidRPr="0055606B" w:rsidRDefault="005A376F" w:rsidP="005A376F">
      <w:pPr>
        <w:pStyle w:val="PL"/>
        <w:rPr>
          <w:rFonts w:eastAsia="SimSun"/>
          <w:lang w:eastAsia="zh-CN"/>
        </w:rPr>
      </w:pPr>
      <w:r w:rsidRPr="0055606B">
        <w:rPr>
          <w:rFonts w:eastAsia="SimSun"/>
          <w:lang w:eastAsia="zh-CN"/>
        </w:rPr>
        <w:t xml:space="preserve">            - Is_within_the_range</w:t>
      </w:r>
    </w:p>
    <w:p w14:paraId="7E32A6C6" w14:textId="77777777" w:rsidR="005A376F" w:rsidRPr="0055606B" w:rsidRDefault="005A376F" w:rsidP="005A376F">
      <w:pPr>
        <w:pStyle w:val="PL"/>
        <w:rPr>
          <w:rFonts w:eastAsia="SimSun"/>
          <w:lang w:eastAsia="zh-CN"/>
        </w:rPr>
      </w:pPr>
      <w:r w:rsidRPr="0055606B">
        <w:rPr>
          <w:rFonts w:eastAsia="SimSun"/>
          <w:lang w:eastAsia="zh-CN"/>
        </w:rPr>
        <w:t xml:space="preserve">        contextValueRange:</w:t>
      </w:r>
    </w:p>
    <w:p w14:paraId="7835031F"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24C5AC95"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4E7A8E65" w14:textId="77777777" w:rsidR="005A376F" w:rsidRPr="0055606B" w:rsidRDefault="005A376F" w:rsidP="005A376F">
      <w:pPr>
        <w:pStyle w:val="PL"/>
        <w:rPr>
          <w:rFonts w:eastAsia="SimSun"/>
          <w:lang w:eastAsia="zh-CN"/>
        </w:rPr>
      </w:pPr>
      <w:r w:rsidRPr="0055606B">
        <w:rPr>
          <w:rFonts w:eastAsia="SimSun"/>
          <w:lang w:eastAsia="zh-CN"/>
        </w:rPr>
        <w:t xml:space="preserve">            $ref: "TS28541_SliceNrm.yaml#/components/schemas/SharingLevel"</w:t>
      </w:r>
    </w:p>
    <w:p w14:paraId="4EB5905B" w14:textId="77777777" w:rsidR="005A376F" w:rsidRPr="0055606B" w:rsidRDefault="005A376F" w:rsidP="005A376F">
      <w:pPr>
        <w:pStyle w:val="PL"/>
        <w:rPr>
          <w:rFonts w:eastAsia="SimSun"/>
          <w:lang w:eastAsia="zh-CN"/>
        </w:rPr>
      </w:pPr>
      <w:r w:rsidRPr="0055606B">
        <w:rPr>
          <w:rFonts w:eastAsia="SimSun"/>
          <w:lang w:eastAsia="zh-CN"/>
        </w:rPr>
        <w:t xml:space="preserve">   #-------Definition of the concrete ExpectionContext dataType----------------#</w:t>
      </w:r>
    </w:p>
    <w:p w14:paraId="266FE0D5" w14:textId="77777777" w:rsidR="005A376F" w:rsidRPr="0055606B" w:rsidRDefault="005A376F" w:rsidP="005A376F">
      <w:pPr>
        <w:pStyle w:val="PL"/>
        <w:rPr>
          <w:rFonts w:eastAsia="SimSun"/>
          <w:lang w:eastAsia="zh-CN"/>
        </w:rPr>
      </w:pPr>
    </w:p>
    <w:p w14:paraId="2D1102D4" w14:textId="77777777" w:rsidR="005A376F" w:rsidRPr="0055606B" w:rsidRDefault="005A376F" w:rsidP="005A376F">
      <w:pPr>
        <w:pStyle w:val="PL"/>
        <w:rPr>
          <w:rFonts w:eastAsia="SimSun"/>
          <w:lang w:eastAsia="zh-CN"/>
        </w:rPr>
      </w:pPr>
      <w:r w:rsidRPr="0055606B">
        <w:rPr>
          <w:rFonts w:eastAsia="SimSun"/>
          <w:lang w:eastAsia="zh-CN"/>
        </w:rPr>
        <w:t xml:space="preserve">   </w:t>
      </w:r>
    </w:p>
    <w:p w14:paraId="00A64261" w14:textId="77777777" w:rsidR="005A376F" w:rsidRPr="0055606B" w:rsidRDefault="005A376F" w:rsidP="005A376F">
      <w:pPr>
        <w:pStyle w:val="PL"/>
        <w:rPr>
          <w:rFonts w:eastAsia="SimSun"/>
          <w:lang w:eastAsia="zh-CN"/>
        </w:rPr>
      </w:pPr>
      <w:r w:rsidRPr="0055606B">
        <w:rPr>
          <w:rFonts w:eastAsia="SimSun"/>
          <w:lang w:eastAsia="zh-CN"/>
        </w:rPr>
        <w:t xml:space="preserve">   #------Definition of JSON arrays for name-contained IOCs ---------------#</w:t>
      </w:r>
    </w:p>
    <w:p w14:paraId="054D4208" w14:textId="77777777" w:rsidR="005A376F" w:rsidRPr="0055606B" w:rsidRDefault="005A376F" w:rsidP="005A376F">
      <w:pPr>
        <w:pStyle w:val="PL"/>
        <w:rPr>
          <w:rFonts w:eastAsia="SimSun"/>
          <w:lang w:eastAsia="zh-CN"/>
        </w:rPr>
      </w:pPr>
      <w:r w:rsidRPr="0055606B">
        <w:rPr>
          <w:rFonts w:eastAsia="SimSun"/>
          <w:lang w:eastAsia="zh-CN"/>
        </w:rPr>
        <w:t xml:space="preserve">                                </w:t>
      </w:r>
    </w:p>
    <w:p w14:paraId="7FEAE89F" w14:textId="77777777" w:rsidR="005A376F" w:rsidRPr="0055606B" w:rsidRDefault="005A376F" w:rsidP="005A376F">
      <w:pPr>
        <w:pStyle w:val="PL"/>
        <w:rPr>
          <w:rFonts w:eastAsia="SimSun"/>
          <w:lang w:eastAsia="zh-CN"/>
        </w:rPr>
      </w:pPr>
      <w:r w:rsidRPr="0055606B">
        <w:rPr>
          <w:rFonts w:eastAsia="SimSun"/>
          <w:lang w:eastAsia="zh-CN"/>
        </w:rPr>
        <w:t xml:space="preserve">    Intent-Multiple:</w:t>
      </w:r>
    </w:p>
    <w:p w14:paraId="71EB1E8B" w14:textId="77777777" w:rsidR="005A376F" w:rsidRPr="0055606B" w:rsidRDefault="005A376F" w:rsidP="005A376F">
      <w:pPr>
        <w:pStyle w:val="PL"/>
        <w:rPr>
          <w:rFonts w:eastAsia="SimSun"/>
          <w:lang w:eastAsia="zh-CN"/>
        </w:rPr>
      </w:pPr>
      <w:r w:rsidRPr="0055606B">
        <w:rPr>
          <w:rFonts w:eastAsia="SimSun"/>
          <w:lang w:eastAsia="zh-CN"/>
        </w:rPr>
        <w:t xml:space="preserve">      type: array</w:t>
      </w:r>
    </w:p>
    <w:p w14:paraId="63FFA1F8" w14:textId="77777777" w:rsidR="005A376F" w:rsidRPr="0055606B" w:rsidRDefault="005A376F" w:rsidP="005A376F">
      <w:pPr>
        <w:pStyle w:val="PL"/>
        <w:rPr>
          <w:rFonts w:eastAsia="SimSun"/>
          <w:lang w:eastAsia="zh-CN"/>
        </w:rPr>
      </w:pPr>
      <w:r w:rsidRPr="0055606B">
        <w:rPr>
          <w:rFonts w:eastAsia="SimSun"/>
          <w:lang w:eastAsia="zh-CN"/>
        </w:rPr>
        <w:t xml:space="preserve">      items:</w:t>
      </w:r>
    </w:p>
    <w:p w14:paraId="60F5A173" w14:textId="77777777" w:rsidR="005A376F" w:rsidRPr="0055606B" w:rsidRDefault="005A376F" w:rsidP="005A376F">
      <w:pPr>
        <w:pStyle w:val="PL"/>
        <w:rPr>
          <w:rFonts w:eastAsia="SimSun"/>
          <w:lang w:eastAsia="zh-CN"/>
        </w:rPr>
      </w:pPr>
      <w:r w:rsidRPr="0055606B">
        <w:rPr>
          <w:rFonts w:eastAsia="SimSun"/>
          <w:lang w:eastAsia="zh-CN"/>
        </w:rPr>
        <w:lastRenderedPageBreak/>
        <w:t xml:space="preserve">        $ref: '#/components/schemas/Intent-Single'              </w:t>
      </w:r>
    </w:p>
    <w:p w14:paraId="4A3FAA5E" w14:textId="77777777" w:rsidR="005A376F" w:rsidRPr="0055606B" w:rsidRDefault="005A376F" w:rsidP="005A376F">
      <w:pPr>
        <w:pStyle w:val="PL"/>
        <w:rPr>
          <w:rFonts w:eastAsia="SimSun"/>
          <w:lang w:eastAsia="zh-CN"/>
        </w:rPr>
      </w:pPr>
      <w:r w:rsidRPr="0055606B">
        <w:rPr>
          <w:rFonts w:eastAsia="SimSun"/>
          <w:lang w:eastAsia="zh-CN"/>
        </w:rPr>
        <w:t xml:space="preserve">   #------Definition of JSON arrays for name-contained IOCs ---------------#</w:t>
      </w:r>
    </w:p>
    <w:p w14:paraId="0777C014" w14:textId="77777777" w:rsidR="005A376F" w:rsidRPr="0055606B" w:rsidRDefault="005A376F" w:rsidP="005A376F">
      <w:pPr>
        <w:pStyle w:val="PL"/>
        <w:rPr>
          <w:rFonts w:eastAsia="SimSun"/>
          <w:lang w:eastAsia="zh-CN"/>
        </w:rPr>
      </w:pPr>
      <w:r w:rsidRPr="0055606B">
        <w:rPr>
          <w:rFonts w:eastAsia="SimSun"/>
          <w:lang w:eastAsia="zh-CN"/>
        </w:rPr>
        <w:t xml:space="preserve">   </w:t>
      </w:r>
    </w:p>
    <w:p w14:paraId="18107046" w14:textId="77777777" w:rsidR="005A376F" w:rsidRPr="0055606B" w:rsidRDefault="005A376F" w:rsidP="005A376F">
      <w:pPr>
        <w:pStyle w:val="PL"/>
        <w:rPr>
          <w:rFonts w:eastAsia="SimSun"/>
          <w:lang w:eastAsia="zh-CN"/>
        </w:rPr>
      </w:pPr>
      <w:r w:rsidRPr="0055606B">
        <w:rPr>
          <w:rFonts w:eastAsia="SimSun"/>
          <w:lang w:eastAsia="zh-CN"/>
        </w:rPr>
        <w:t xml:space="preserve">   #----- Definitions in TS 28.312 for TS 28.532 --------------------------#</w:t>
      </w:r>
    </w:p>
    <w:p w14:paraId="49AFD8F6" w14:textId="77777777" w:rsidR="005A376F" w:rsidRPr="0055606B" w:rsidRDefault="005A376F" w:rsidP="005A376F">
      <w:pPr>
        <w:pStyle w:val="PL"/>
        <w:rPr>
          <w:rFonts w:eastAsia="SimSun"/>
          <w:lang w:eastAsia="zh-CN"/>
        </w:rPr>
      </w:pPr>
      <w:r w:rsidRPr="0055606B">
        <w:rPr>
          <w:rFonts w:eastAsia="SimSun"/>
          <w:lang w:eastAsia="zh-CN"/>
        </w:rPr>
        <w:t xml:space="preserve">    resources-intentNrm:</w:t>
      </w:r>
    </w:p>
    <w:p w14:paraId="7A2343A9" w14:textId="77777777" w:rsidR="005A376F" w:rsidRPr="0055606B" w:rsidRDefault="005A376F" w:rsidP="005A376F">
      <w:pPr>
        <w:pStyle w:val="PL"/>
        <w:rPr>
          <w:rFonts w:eastAsia="SimSun"/>
          <w:lang w:eastAsia="zh-CN"/>
        </w:rPr>
      </w:pPr>
      <w:r w:rsidRPr="0055606B">
        <w:rPr>
          <w:rFonts w:eastAsia="SimSun"/>
          <w:lang w:eastAsia="zh-CN"/>
        </w:rPr>
        <w:t xml:space="preserve">      oneOf:</w:t>
      </w:r>
    </w:p>
    <w:p w14:paraId="35E7929F" w14:textId="77777777" w:rsidR="005A376F" w:rsidRPr="0055606B" w:rsidRDefault="005A376F" w:rsidP="005A376F">
      <w:pPr>
        <w:pStyle w:val="PL"/>
        <w:rPr>
          <w:rFonts w:eastAsia="SimSun"/>
          <w:lang w:eastAsia="zh-CN"/>
        </w:rPr>
      </w:pPr>
      <w:r w:rsidRPr="0055606B">
        <w:rPr>
          <w:rFonts w:eastAsia="SimSun"/>
          <w:lang w:eastAsia="zh-CN"/>
        </w:rPr>
        <w:t xml:space="preserve">       - $ref: '#/components/schemas/Intent-Single'</w:t>
      </w:r>
    </w:p>
    <w:p w14:paraId="0FF0AAB7" w14:textId="77777777" w:rsidR="005A376F" w:rsidRDefault="005A376F" w:rsidP="005A376F">
      <w:pPr>
        <w:pStyle w:val="PL"/>
        <w:rPr>
          <w:rFonts w:eastAsia="SimSun"/>
          <w:lang w:eastAsia="zh-CN"/>
        </w:rPr>
      </w:pPr>
      <w:r w:rsidRPr="0055606B">
        <w:rPr>
          <w:rFonts w:eastAsia="SimSun"/>
          <w:lang w:eastAsia="zh-CN"/>
        </w:rPr>
        <w:t xml:space="preserve">   #----- Definitions in TS 28.312 for TS 28.532 --------------------------#</w:t>
      </w:r>
    </w:p>
    <w:p w14:paraId="073B8AFE" w14:textId="1EDBD8A2" w:rsidR="00780267" w:rsidRDefault="00780267" w:rsidP="00284182">
      <w:pPr>
        <w:pStyle w:val="PL"/>
        <w:rPr>
          <w:rFonts w:eastAsia="SimSun"/>
          <w:lang w:eastAsia="zh-CN"/>
        </w:rPr>
      </w:pPr>
    </w:p>
    <w:p w14:paraId="44589142" w14:textId="4F783429" w:rsidR="00780267" w:rsidRDefault="00780267" w:rsidP="00780267">
      <w:pPr>
        <w:pStyle w:val="Heading1"/>
        <w:rPr>
          <w:rFonts w:eastAsia="SimSun"/>
        </w:rPr>
      </w:pPr>
      <w:bookmarkStart w:id="291" w:name="_Toc113872192"/>
      <w:r>
        <w:rPr>
          <w:rFonts w:eastAsia="SimSun"/>
        </w:rPr>
        <w:lastRenderedPageBreak/>
        <w:t>8</w:t>
      </w:r>
      <w:r>
        <w:rPr>
          <w:rFonts w:eastAsia="SimSun"/>
        </w:rPr>
        <w:tab/>
        <w:t>Guidelines for using scenario specific intent expectation for intent driven use cases</w:t>
      </w:r>
      <w:bookmarkEnd w:id="291"/>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77777777" w:rsidR="00780267" w:rsidRDefault="00780267" w:rsidP="00780267">
            <w:pPr>
              <w:pStyle w:val="TAL"/>
              <w:rPr>
                <w:noProof/>
                <w:lang w:eastAsia="zh-CN"/>
              </w:rPr>
            </w:pPr>
            <w:r>
              <w:t>Intent containing an expectation for delivering a service (clause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77777777" w:rsidR="00780267" w:rsidRDefault="00780267" w:rsidP="00780267">
            <w:pPr>
              <w:pStyle w:val="TAL"/>
              <w:rPr>
                <w:noProof/>
                <w:lang w:eastAsia="zh-CN"/>
              </w:rPr>
            </w:pPr>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292" w:name="_Toc106192984"/>
      <w:bookmarkStart w:id="293" w:name="_Toc113872193"/>
      <w:r w:rsidR="005B1465" w:rsidRPr="000B1F58">
        <w:rPr>
          <w:lang w:val="fr-FR"/>
        </w:rPr>
        <w:lastRenderedPageBreak/>
        <w:t>Annex A (informative):</w:t>
      </w:r>
      <w:r w:rsidR="00804A58" w:rsidRPr="000B1F58">
        <w:rPr>
          <w:lang w:val="fr-FR"/>
        </w:rPr>
        <w:br/>
      </w:r>
      <w:r w:rsidR="005B1465" w:rsidRPr="000B1F58">
        <w:rPr>
          <w:lang w:val="fr-FR"/>
        </w:rPr>
        <w:t>PlantUML source code</w:t>
      </w:r>
      <w:bookmarkEnd w:id="292"/>
      <w:bookmarkEnd w:id="293"/>
    </w:p>
    <w:p w14:paraId="5A5D6959" w14:textId="77777777" w:rsidR="005B1465" w:rsidRPr="00506640" w:rsidRDefault="005B1465" w:rsidP="005E6A04">
      <w:pPr>
        <w:pStyle w:val="Heading1"/>
      </w:pPr>
      <w:bookmarkStart w:id="294" w:name="_Toc106192985"/>
      <w:bookmarkStart w:id="295" w:name="_Toc113872194"/>
      <w:r w:rsidRPr="00506640">
        <w:t>A.1</w:t>
      </w:r>
      <w:r w:rsidRPr="00506640">
        <w:tab/>
        <w:t>Procedures for intent management</w:t>
      </w:r>
      <w:bookmarkEnd w:id="294"/>
      <w:bookmarkEnd w:id="295"/>
    </w:p>
    <w:p w14:paraId="4C9F619C" w14:textId="4F0EDD38" w:rsidR="00814FE8" w:rsidRPr="00506640" w:rsidRDefault="00814FE8" w:rsidP="005E6A04">
      <w:pPr>
        <w:pStyle w:val="Heading2"/>
      </w:pPr>
      <w:bookmarkStart w:id="296" w:name="_Toc106192986"/>
      <w:bookmarkStart w:id="297" w:name="_Toc113872195"/>
      <w:r w:rsidRPr="00506640">
        <w:t>A.1.1</w:t>
      </w:r>
      <w:r w:rsidR="00C879F8" w:rsidRPr="00506640">
        <w:tab/>
      </w:r>
      <w:r w:rsidRPr="00506640">
        <w:t>Create an intent</w:t>
      </w:r>
      <w:bookmarkEnd w:id="296"/>
      <w:bookmarkEnd w:id="297"/>
    </w:p>
    <w:p w14:paraId="79A686D5" w14:textId="77777777" w:rsidR="00D14796" w:rsidRPr="00506640" w:rsidRDefault="00D14796" w:rsidP="00D14796">
      <w:pPr>
        <w:pStyle w:val="PL"/>
        <w:shd w:val="clear" w:color="auto" w:fill="E7E6E6"/>
        <w:rPr>
          <w:color w:val="808080"/>
        </w:rPr>
      </w:pPr>
      <w:r w:rsidRPr="00506640">
        <w:rPr>
          <w:color w:val="808080"/>
        </w:rPr>
        <w:t>@startuml</w:t>
      </w:r>
    </w:p>
    <w:p w14:paraId="048FA13A" w14:textId="77777777" w:rsidR="00D14796" w:rsidRPr="00506640" w:rsidRDefault="00D14796" w:rsidP="00D14796">
      <w:pPr>
        <w:pStyle w:val="PL"/>
        <w:shd w:val="clear" w:color="auto" w:fill="E7E6E6"/>
        <w:rPr>
          <w:color w:val="808080"/>
        </w:rPr>
      </w:pPr>
      <w:r w:rsidRPr="00506640">
        <w:rPr>
          <w:color w:val="808080"/>
        </w:rPr>
        <w:t>title "[Create an intent]"</w:t>
      </w:r>
    </w:p>
    <w:p w14:paraId="1528EDB0" w14:textId="77777777" w:rsidR="00D14796" w:rsidRPr="00506640" w:rsidRDefault="00D14796" w:rsidP="00D14796">
      <w:pPr>
        <w:pStyle w:val="PL"/>
        <w:shd w:val="clear" w:color="auto" w:fill="E7E6E6"/>
        <w:rPr>
          <w:color w:val="808080"/>
        </w:rPr>
      </w:pPr>
      <w:r w:rsidRPr="00506640">
        <w:rPr>
          <w:color w:val="808080"/>
        </w:rPr>
        <w:t>actor "MnS Consumer" as MnS_Consumer</w:t>
      </w:r>
    </w:p>
    <w:p w14:paraId="5E333494" w14:textId="77777777" w:rsidR="00D14796" w:rsidRPr="00506640" w:rsidRDefault="00D14796" w:rsidP="00D14796">
      <w:pPr>
        <w:pStyle w:val="PL"/>
        <w:shd w:val="clear" w:color="auto" w:fill="E7E6E6"/>
        <w:rPr>
          <w:color w:val="808080"/>
        </w:rPr>
      </w:pPr>
      <w:r w:rsidRPr="00506640">
        <w:rPr>
          <w:color w:val="808080"/>
        </w:rPr>
        <w:t>participant "MnS Producer" as MnS_Producer</w:t>
      </w:r>
    </w:p>
    <w:p w14:paraId="6D750215" w14:textId="77777777" w:rsidR="00D14796" w:rsidRPr="00506640" w:rsidRDefault="00D14796" w:rsidP="00D14796">
      <w:pPr>
        <w:pStyle w:val="PL"/>
        <w:shd w:val="clear" w:color="auto" w:fill="E7E6E6"/>
        <w:rPr>
          <w:color w:val="808080"/>
        </w:rPr>
      </w:pPr>
      <w:r w:rsidRPr="00506640">
        <w:rPr>
          <w:color w:val="808080"/>
        </w:rPr>
        <w:t>Collections "ManagedEntity" as ManagedEntity</w:t>
      </w:r>
    </w:p>
    <w:p w14:paraId="3CDDC42F" w14:textId="77777777" w:rsidR="00D14796" w:rsidRPr="00506640" w:rsidRDefault="00D14796" w:rsidP="00D14796">
      <w:pPr>
        <w:pStyle w:val="PL"/>
        <w:shd w:val="clear" w:color="auto" w:fill="E7E6E6"/>
        <w:rPr>
          <w:color w:val="808080"/>
        </w:rPr>
      </w:pPr>
      <w:r w:rsidRPr="00506640">
        <w:rPr>
          <w:color w:val="808080"/>
        </w:rPr>
        <w:t>MnS_Consumer -&gt; MnS_Producer: 1. Request to create an intent instance ('objectClass',list of \n[Attribute,Value] of intent IOC)</w:t>
      </w:r>
    </w:p>
    <w:p w14:paraId="22BC0FED" w14:textId="77777777" w:rsidR="00D14796" w:rsidRPr="00506640" w:rsidRDefault="00D14796" w:rsidP="00D14796">
      <w:pPr>
        <w:pStyle w:val="PL"/>
        <w:shd w:val="clear" w:color="auto" w:fill="E7E6E6"/>
        <w:rPr>
          <w:color w:val="808080"/>
        </w:rPr>
      </w:pPr>
      <w:r w:rsidRPr="00506640">
        <w:rPr>
          <w:rFonts w:hint="eastAsia"/>
          <w:color w:val="808080"/>
        </w:rPr>
        <w:t>MnS_Producer -&gt; MnS_Producer: 2. Perform the feasibility check of the intent instance</w:t>
      </w:r>
    </w:p>
    <w:p w14:paraId="23BBAA33" w14:textId="3460C08E" w:rsidR="00D14796" w:rsidRPr="00506640" w:rsidRDefault="00D14796" w:rsidP="00D14796">
      <w:pPr>
        <w:pStyle w:val="PL"/>
        <w:shd w:val="clear" w:color="auto" w:fill="E7E6E6"/>
        <w:rPr>
          <w:color w:val="808080"/>
        </w:rPr>
      </w:pPr>
      <w:r w:rsidRPr="00506640">
        <w:rPr>
          <w:rFonts w:hint="eastAsia"/>
          <w:color w:val="808080"/>
        </w:rPr>
        <w:t xml:space="preserve">alt feasibility check result is </w:t>
      </w:r>
      <w:r w:rsidR="000C3127" w:rsidRPr="00506640">
        <w:rPr>
          <w:color w:val="808080"/>
        </w:rPr>
        <w:t>"</w:t>
      </w:r>
      <w:r w:rsidRPr="00506640">
        <w:rPr>
          <w:rFonts w:hint="eastAsia"/>
          <w:color w:val="808080"/>
        </w:rPr>
        <w:t>Feasible</w:t>
      </w:r>
      <w:r w:rsidR="000C3127" w:rsidRPr="00506640">
        <w:rPr>
          <w:color w:val="808080"/>
        </w:rPr>
        <w:t>"</w:t>
      </w:r>
    </w:p>
    <w:p w14:paraId="717D3BB8" w14:textId="738C3788" w:rsidR="00D14796" w:rsidRPr="00506640" w:rsidRDefault="00D14796" w:rsidP="00D14796">
      <w:pPr>
        <w:pStyle w:val="PL"/>
        <w:shd w:val="clear" w:color="auto" w:fill="E7E6E6"/>
        <w:rPr>
          <w:color w:val="808080"/>
        </w:rPr>
      </w:pPr>
      <w:r w:rsidRPr="00506640">
        <w:rPr>
          <w:color w:val="808080"/>
        </w:rPr>
        <w:t>MnS_Producer -&gt; MnS_Producer: 3. Create and configure intent MOI</w:t>
      </w:r>
    </w:p>
    <w:p w14:paraId="6C68EFD6" w14:textId="653B6479" w:rsidR="00D14796" w:rsidRPr="00506640" w:rsidRDefault="00D14796" w:rsidP="00D14796">
      <w:pPr>
        <w:pStyle w:val="PL"/>
        <w:shd w:val="clear" w:color="auto" w:fill="E7E6E6"/>
        <w:rPr>
          <w:color w:val="808080"/>
        </w:rPr>
      </w:pPr>
      <w:r w:rsidRPr="00506640">
        <w:rPr>
          <w:color w:val="808080"/>
        </w:rPr>
        <w:t>MnS_Producer -&gt; MnS_Consumer: 4. Response for create an intent instance \n (status, DN of intent MOI, reason)</w:t>
      </w:r>
    </w:p>
    <w:p w14:paraId="10C5D776" w14:textId="77777777" w:rsidR="00D14796" w:rsidRPr="00506640" w:rsidRDefault="00D14796" w:rsidP="00D14796">
      <w:pPr>
        <w:pStyle w:val="PL"/>
        <w:shd w:val="clear" w:color="auto" w:fill="E7E6E6"/>
        <w:rPr>
          <w:color w:val="808080"/>
        </w:rPr>
      </w:pPr>
      <w:r w:rsidRPr="00506640">
        <w:rPr>
          <w:color w:val="808080"/>
        </w:rPr>
        <w:t xml:space="preserve">alt status is OperationSucceeded </w:t>
      </w:r>
    </w:p>
    <w:p w14:paraId="10E780F1" w14:textId="328A70C4" w:rsidR="00D14796" w:rsidRPr="00506640" w:rsidRDefault="00D14796" w:rsidP="00D14796">
      <w:pPr>
        <w:pStyle w:val="PL"/>
        <w:shd w:val="clear" w:color="auto" w:fill="E7E6E6"/>
        <w:rPr>
          <w:color w:val="808080"/>
        </w:rPr>
      </w:pPr>
      <w:r w:rsidRPr="00506640">
        <w:rPr>
          <w:color w:val="808080"/>
        </w:rPr>
        <w:t xml:space="preserve">  Ref over MnS_Producer, ManagedEntity: 5. Perform service or network management tasks</w:t>
      </w:r>
    </w:p>
    <w:p w14:paraId="1C4A646F" w14:textId="77777777" w:rsidR="00D14796" w:rsidRPr="00506640" w:rsidRDefault="00D14796" w:rsidP="00D14796">
      <w:pPr>
        <w:pStyle w:val="PL"/>
        <w:shd w:val="clear" w:color="auto" w:fill="E7E6E6"/>
        <w:rPr>
          <w:color w:val="808080"/>
        </w:rPr>
      </w:pPr>
      <w:r w:rsidRPr="00506640">
        <w:rPr>
          <w:color w:val="808080"/>
        </w:rPr>
        <w:t xml:space="preserve">  loop </w:t>
      </w:r>
    </w:p>
    <w:p w14:paraId="6CFBC9B8" w14:textId="0414DDE2" w:rsidR="00D14796" w:rsidRPr="00506640" w:rsidRDefault="00D14796" w:rsidP="00D14796">
      <w:pPr>
        <w:pStyle w:val="PL"/>
        <w:shd w:val="clear" w:color="auto" w:fill="E7E6E6"/>
        <w:rPr>
          <w:color w:val="808080"/>
        </w:rPr>
      </w:pPr>
      <w:r w:rsidRPr="00506640">
        <w:rPr>
          <w:color w:val="808080"/>
        </w:rPr>
        <w:t xml:space="preserve">   Ref over MnS_Producer, ManagedEntity: 6. Evaluate intent fulfilment </w:t>
      </w:r>
    </w:p>
    <w:p w14:paraId="1276780E" w14:textId="77777777" w:rsidR="00D14796" w:rsidRPr="00506640" w:rsidRDefault="00D14796" w:rsidP="00D14796">
      <w:pPr>
        <w:pStyle w:val="PL"/>
        <w:shd w:val="clear" w:color="auto" w:fill="E7E6E6"/>
        <w:rPr>
          <w:color w:val="808080"/>
        </w:rPr>
      </w:pPr>
      <w:r w:rsidRPr="00506640">
        <w:rPr>
          <w:color w:val="808080"/>
        </w:rPr>
        <w:t xml:space="preserve">     opt</w:t>
      </w:r>
    </w:p>
    <w:p w14:paraId="65E86D40" w14:textId="2F90CFF0" w:rsidR="00D14796" w:rsidRPr="00506640" w:rsidRDefault="00D14796" w:rsidP="00D14796">
      <w:pPr>
        <w:pStyle w:val="PL"/>
        <w:shd w:val="clear" w:color="auto" w:fill="E7E6E6"/>
        <w:rPr>
          <w:color w:val="808080"/>
        </w:rPr>
      </w:pPr>
      <w:r w:rsidRPr="00506640">
        <w:rPr>
          <w:color w:val="808080"/>
        </w:rPr>
        <w:t xml:space="preserve">  Ref over MnS_Producer, ManagedEntity: 7. Adjust to fulfil the intent requirement</w:t>
      </w:r>
    </w:p>
    <w:p w14:paraId="20B42AFC" w14:textId="77777777" w:rsidR="00D14796" w:rsidRPr="00506640" w:rsidRDefault="00D14796" w:rsidP="00D14796">
      <w:pPr>
        <w:pStyle w:val="PL"/>
        <w:shd w:val="clear" w:color="auto" w:fill="E7E6E6"/>
        <w:rPr>
          <w:color w:val="808080"/>
        </w:rPr>
      </w:pPr>
      <w:r w:rsidRPr="00506640">
        <w:rPr>
          <w:color w:val="808080"/>
        </w:rPr>
        <w:t xml:space="preserve">     end</w:t>
      </w:r>
    </w:p>
    <w:p w14:paraId="3AE1CD41" w14:textId="77777777" w:rsidR="00D14796" w:rsidRPr="00506640" w:rsidRDefault="00D14796" w:rsidP="00D14796">
      <w:pPr>
        <w:pStyle w:val="PL"/>
        <w:shd w:val="clear" w:color="auto" w:fill="E7E6E6"/>
        <w:rPr>
          <w:color w:val="808080"/>
        </w:rPr>
      </w:pPr>
      <w:r w:rsidRPr="00506640">
        <w:rPr>
          <w:color w:val="808080"/>
        </w:rPr>
        <w:t xml:space="preserve">  end</w:t>
      </w:r>
    </w:p>
    <w:p w14:paraId="038C09F0" w14:textId="66BB8D5E" w:rsidR="00D14796" w:rsidRPr="00506640" w:rsidRDefault="00D14796" w:rsidP="00D14796">
      <w:pPr>
        <w:pStyle w:val="PL"/>
        <w:shd w:val="clear" w:color="auto" w:fill="E7E6E6"/>
        <w:rPr>
          <w:color w:val="808080"/>
        </w:rPr>
      </w:pPr>
      <w:r w:rsidRPr="00506640">
        <w:rPr>
          <w:color w:val="808080"/>
        </w:rPr>
        <w:t xml:space="preserve">  MnS_Producer -&gt; MnS_Consumer:8. Notify of feedback\n (DN of intent MOI, </w:t>
      </w:r>
      <w:r w:rsidR="00984438" w:rsidRPr="00984438">
        <w:rPr>
          <w:color w:val="808080"/>
        </w:rPr>
        <w:t>FulfilmentInfo</w:t>
      </w:r>
      <w:r w:rsidRPr="00506640">
        <w:rPr>
          <w:color w:val="808080"/>
        </w:rPr>
        <w:t>)</w:t>
      </w:r>
    </w:p>
    <w:p w14:paraId="2E65EF11" w14:textId="77777777" w:rsidR="00D14796" w:rsidRPr="00506640" w:rsidRDefault="00D14796" w:rsidP="00D14796">
      <w:pPr>
        <w:pStyle w:val="PL"/>
        <w:shd w:val="clear" w:color="auto" w:fill="E7E6E6"/>
        <w:rPr>
          <w:color w:val="808080"/>
        </w:rPr>
      </w:pPr>
      <w:r w:rsidRPr="00506640">
        <w:rPr>
          <w:rFonts w:hint="eastAsia"/>
          <w:color w:val="808080"/>
        </w:rPr>
        <w:t>end</w:t>
      </w:r>
    </w:p>
    <w:p w14:paraId="17911F78" w14:textId="77777777" w:rsidR="00D14796" w:rsidRPr="00506640" w:rsidRDefault="00D14796" w:rsidP="00D14796">
      <w:pPr>
        <w:pStyle w:val="PL"/>
        <w:shd w:val="clear" w:color="auto" w:fill="E7E6E6"/>
        <w:rPr>
          <w:color w:val="808080"/>
        </w:rPr>
      </w:pPr>
      <w:r w:rsidRPr="00506640">
        <w:rPr>
          <w:color w:val="808080"/>
        </w:rPr>
        <w:t>End</w:t>
      </w:r>
    </w:p>
    <w:p w14:paraId="3570EC3A" w14:textId="77777777" w:rsidR="00D14796" w:rsidRPr="00506640" w:rsidRDefault="00D14796" w:rsidP="00D14796">
      <w:pPr>
        <w:pStyle w:val="PL"/>
        <w:shd w:val="clear" w:color="auto" w:fill="E7E6E6"/>
        <w:rPr>
          <w:color w:val="808080"/>
        </w:rPr>
      </w:pPr>
      <w:r w:rsidRPr="00506640">
        <w:rPr>
          <w:color w:val="808080"/>
        </w:rPr>
        <w:t>hide footbox</w:t>
      </w:r>
    </w:p>
    <w:p w14:paraId="4823384C" w14:textId="77777777" w:rsidR="00D14796" w:rsidRPr="00506640" w:rsidRDefault="00D14796" w:rsidP="00D14796">
      <w:pPr>
        <w:pStyle w:val="PL"/>
        <w:shd w:val="clear" w:color="auto" w:fill="E7E6E6"/>
        <w:rPr>
          <w:color w:val="808080"/>
        </w:rPr>
      </w:pPr>
      <w:r w:rsidRPr="00506640">
        <w:rPr>
          <w:color w:val="808080"/>
        </w:rPr>
        <w:t>@enduml</w:t>
      </w:r>
    </w:p>
    <w:p w14:paraId="053B65F9" w14:textId="77777777" w:rsidR="005B1465" w:rsidRPr="00506640" w:rsidRDefault="005B1465" w:rsidP="0072411A">
      <w:pPr>
        <w:pStyle w:val="PL"/>
      </w:pPr>
    </w:p>
    <w:p w14:paraId="52C3C784" w14:textId="77777777" w:rsidR="005B1465" w:rsidRPr="00506640" w:rsidRDefault="005B1465" w:rsidP="005E6A04">
      <w:pPr>
        <w:pStyle w:val="Heading2"/>
      </w:pPr>
      <w:bookmarkStart w:id="298" w:name="_Toc106192987"/>
      <w:bookmarkStart w:id="299" w:name="_Toc113872196"/>
      <w:r w:rsidRPr="00506640">
        <w:t>A.1.2</w:t>
      </w:r>
      <w:r w:rsidRPr="00506640">
        <w:tab/>
        <w:t>Modify an intent</w:t>
      </w:r>
      <w:bookmarkEnd w:id="298"/>
      <w:bookmarkEnd w:id="299"/>
    </w:p>
    <w:p w14:paraId="3DD67EB5" w14:textId="187EDE8D" w:rsidR="00E155FF" w:rsidRPr="00506640" w:rsidRDefault="00E155FF" w:rsidP="00E155FF">
      <w:pPr>
        <w:pStyle w:val="PL"/>
        <w:shd w:val="clear" w:color="auto" w:fill="E7E6E6"/>
        <w:rPr>
          <w:color w:val="808080"/>
        </w:rPr>
      </w:pPr>
      <w:r w:rsidRPr="00506640">
        <w:rPr>
          <w:color w:val="808080"/>
        </w:rPr>
        <w:t>@startuml</w:t>
      </w:r>
    </w:p>
    <w:p w14:paraId="68C7ACDC" w14:textId="77777777" w:rsidR="00E155FF" w:rsidRPr="00506640" w:rsidRDefault="00E155FF" w:rsidP="00E155FF">
      <w:pPr>
        <w:pStyle w:val="PL"/>
        <w:shd w:val="clear" w:color="auto" w:fill="E7E6E6"/>
        <w:rPr>
          <w:color w:val="808080"/>
        </w:rPr>
      </w:pPr>
      <w:r w:rsidRPr="00506640">
        <w:rPr>
          <w:color w:val="808080"/>
        </w:rPr>
        <w:t>title "[Modify an intent]"</w:t>
      </w:r>
    </w:p>
    <w:p w14:paraId="4F3F5C39" w14:textId="77777777" w:rsidR="00E155FF" w:rsidRPr="00506640" w:rsidRDefault="00E155FF" w:rsidP="00E155FF">
      <w:pPr>
        <w:pStyle w:val="PL"/>
        <w:shd w:val="clear" w:color="auto" w:fill="E7E6E6"/>
        <w:rPr>
          <w:color w:val="808080"/>
        </w:rPr>
      </w:pPr>
      <w:r w:rsidRPr="00506640">
        <w:rPr>
          <w:color w:val="808080"/>
        </w:rPr>
        <w:t>actor "MnS Consumer" as MnS_Consumer</w:t>
      </w:r>
    </w:p>
    <w:p w14:paraId="4CC1CA8D" w14:textId="77777777" w:rsidR="00E155FF" w:rsidRPr="00506640" w:rsidRDefault="00E155FF" w:rsidP="00E155FF">
      <w:pPr>
        <w:pStyle w:val="PL"/>
        <w:shd w:val="clear" w:color="auto" w:fill="E7E6E6"/>
        <w:rPr>
          <w:color w:val="808080"/>
        </w:rPr>
      </w:pPr>
      <w:r w:rsidRPr="00506640">
        <w:rPr>
          <w:color w:val="808080"/>
        </w:rPr>
        <w:t>participant "MnS Producer" as MnS_Producer</w:t>
      </w:r>
    </w:p>
    <w:p w14:paraId="418466E1" w14:textId="77777777" w:rsidR="00E155FF" w:rsidRPr="00506640" w:rsidRDefault="00E155FF" w:rsidP="00E155FF">
      <w:pPr>
        <w:pStyle w:val="PL"/>
        <w:shd w:val="clear" w:color="auto" w:fill="E7E6E6"/>
        <w:rPr>
          <w:color w:val="808080"/>
        </w:rPr>
      </w:pPr>
      <w:r w:rsidRPr="00506640">
        <w:rPr>
          <w:color w:val="808080"/>
        </w:rPr>
        <w:t xml:space="preserve">MnS_Consumer -&gt; MnS_Producer: 1.Request to modify an intent\n('objectInstance' of intent MOI,List of ['Attribute','newValue']) </w:t>
      </w:r>
    </w:p>
    <w:p w14:paraId="0F6B8F8C" w14:textId="77777777" w:rsidR="00E155FF" w:rsidRPr="00506640" w:rsidRDefault="00E155FF" w:rsidP="00E155FF">
      <w:pPr>
        <w:pStyle w:val="PL"/>
        <w:shd w:val="clear" w:color="auto" w:fill="E7E6E6"/>
        <w:rPr>
          <w:color w:val="808080"/>
        </w:rPr>
      </w:pPr>
      <w:r w:rsidRPr="00506640">
        <w:rPr>
          <w:color w:val="808080"/>
        </w:rPr>
        <w:t>MnS_Producer -&gt; MnS_Producer: 2. Perform the feasibility check of \n the modified intent</w:t>
      </w:r>
    </w:p>
    <w:p w14:paraId="2C6E9E1D" w14:textId="225BADB0" w:rsidR="00E155FF" w:rsidRPr="00506640" w:rsidRDefault="00E155FF" w:rsidP="00E155FF">
      <w:pPr>
        <w:pStyle w:val="PL"/>
        <w:shd w:val="clear" w:color="auto" w:fill="E7E6E6"/>
        <w:rPr>
          <w:color w:val="808080"/>
        </w:rPr>
      </w:pPr>
      <w:r w:rsidRPr="00506640">
        <w:rPr>
          <w:color w:val="808080"/>
        </w:rPr>
        <w:t xml:space="preserve">alt feasibility check result is </w:t>
      </w:r>
      <w:r w:rsidR="000C3127" w:rsidRPr="00506640">
        <w:rPr>
          <w:color w:val="808080"/>
        </w:rPr>
        <w:t>"</w:t>
      </w:r>
      <w:r w:rsidRPr="00506640">
        <w:rPr>
          <w:color w:val="808080"/>
        </w:rPr>
        <w:t>Feasible</w:t>
      </w:r>
      <w:r w:rsidR="000C3127" w:rsidRPr="00506640">
        <w:rPr>
          <w:color w:val="808080"/>
        </w:rPr>
        <w:t>"</w:t>
      </w:r>
    </w:p>
    <w:p w14:paraId="2AB4977A" w14:textId="77777777" w:rsidR="00E155FF" w:rsidRPr="00506640" w:rsidRDefault="00E155FF" w:rsidP="00E155FF">
      <w:pPr>
        <w:pStyle w:val="PL"/>
        <w:shd w:val="clear" w:color="auto" w:fill="E7E6E6"/>
        <w:rPr>
          <w:color w:val="808080"/>
        </w:rPr>
      </w:pPr>
      <w:r w:rsidRPr="00506640">
        <w:rPr>
          <w:color w:val="808080"/>
        </w:rPr>
        <w:t xml:space="preserve">  MnS_Producer -&gt; MnS_Producer: 3.Configure the intent MOI with \n List of ['Attribute' = 'newValue']</w:t>
      </w:r>
    </w:p>
    <w:p w14:paraId="6D23EE19" w14:textId="77777777" w:rsidR="00E155FF" w:rsidRPr="00506640" w:rsidRDefault="00E155FF" w:rsidP="00E155FF">
      <w:pPr>
        <w:pStyle w:val="PL"/>
        <w:shd w:val="clear" w:color="auto" w:fill="E7E6E6"/>
        <w:rPr>
          <w:color w:val="808080"/>
        </w:rPr>
      </w:pPr>
      <w:r w:rsidRPr="00506640">
        <w:rPr>
          <w:color w:val="808080"/>
        </w:rPr>
        <w:t xml:space="preserve">  MnS_Producer -&gt; MnS_Consumer: 4.Response for modify an intent\n ('objectInstance' of intent MOI)</w:t>
      </w:r>
    </w:p>
    <w:p w14:paraId="16721990" w14:textId="77777777" w:rsidR="00E155FF" w:rsidRPr="00506640" w:rsidRDefault="00E155FF" w:rsidP="00E155FF">
      <w:pPr>
        <w:pStyle w:val="PL"/>
        <w:shd w:val="clear" w:color="auto" w:fill="E7E6E6"/>
        <w:rPr>
          <w:color w:val="808080"/>
        </w:rPr>
      </w:pPr>
      <w:r w:rsidRPr="00506640">
        <w:rPr>
          <w:color w:val="808080"/>
        </w:rPr>
        <w:t xml:space="preserve">  Ref over MnS_Producer, ManagedEntity: 5. modify service or network management tasks</w:t>
      </w:r>
    </w:p>
    <w:p w14:paraId="324B731E" w14:textId="77777777" w:rsidR="00E155FF" w:rsidRPr="00506640" w:rsidRDefault="00E155FF" w:rsidP="00E155FF">
      <w:pPr>
        <w:pStyle w:val="PL"/>
        <w:shd w:val="clear" w:color="auto" w:fill="E7E6E6"/>
        <w:rPr>
          <w:color w:val="808080"/>
        </w:rPr>
      </w:pPr>
      <w:r w:rsidRPr="00506640">
        <w:rPr>
          <w:color w:val="808080"/>
        </w:rPr>
        <w:t xml:space="preserve">  loop </w:t>
      </w:r>
    </w:p>
    <w:p w14:paraId="138C1C85" w14:textId="77777777" w:rsidR="00E155FF" w:rsidRPr="00506640" w:rsidRDefault="00E155FF" w:rsidP="00E155FF">
      <w:pPr>
        <w:pStyle w:val="PL"/>
        <w:shd w:val="clear" w:color="auto" w:fill="E7E6E6"/>
        <w:rPr>
          <w:color w:val="808080"/>
        </w:rPr>
      </w:pPr>
      <w:r w:rsidRPr="00506640">
        <w:rPr>
          <w:color w:val="808080"/>
        </w:rPr>
        <w:t xml:space="preserve">    Ref over MnS_Producer, ManagedEntity: 6. Evaluate intent fulfilment </w:t>
      </w:r>
    </w:p>
    <w:p w14:paraId="012ECCE6" w14:textId="77777777" w:rsidR="00E155FF" w:rsidRPr="00506640" w:rsidRDefault="00E155FF" w:rsidP="00E155FF">
      <w:pPr>
        <w:pStyle w:val="PL"/>
        <w:shd w:val="clear" w:color="auto" w:fill="E7E6E6"/>
        <w:rPr>
          <w:color w:val="808080"/>
        </w:rPr>
      </w:pPr>
      <w:r w:rsidRPr="00506640">
        <w:rPr>
          <w:color w:val="808080"/>
        </w:rPr>
        <w:t xml:space="preserve">     opt</w:t>
      </w:r>
    </w:p>
    <w:p w14:paraId="7B7737F7" w14:textId="77777777" w:rsidR="00E155FF" w:rsidRPr="00506640" w:rsidRDefault="00E155FF" w:rsidP="00E155FF">
      <w:pPr>
        <w:pStyle w:val="PL"/>
        <w:shd w:val="clear" w:color="auto" w:fill="E7E6E6"/>
        <w:rPr>
          <w:color w:val="808080"/>
        </w:rPr>
      </w:pPr>
      <w:r w:rsidRPr="00506640">
        <w:rPr>
          <w:color w:val="808080"/>
        </w:rPr>
        <w:t xml:space="preserve">       Ref over MnS_Producer, ManagedEntity: 7. Adjust to fulfil the intent requirement</w:t>
      </w:r>
    </w:p>
    <w:p w14:paraId="27AB0993" w14:textId="77777777" w:rsidR="00E155FF" w:rsidRPr="00506640" w:rsidRDefault="00E155FF" w:rsidP="00E155FF">
      <w:pPr>
        <w:pStyle w:val="PL"/>
        <w:shd w:val="clear" w:color="auto" w:fill="E7E6E6"/>
        <w:rPr>
          <w:color w:val="808080"/>
        </w:rPr>
      </w:pPr>
      <w:r w:rsidRPr="00506640">
        <w:rPr>
          <w:color w:val="808080"/>
        </w:rPr>
        <w:t xml:space="preserve">     End  </w:t>
      </w:r>
    </w:p>
    <w:p w14:paraId="679B21BE" w14:textId="77777777" w:rsidR="00E155FF" w:rsidRPr="00506640" w:rsidRDefault="00E155FF" w:rsidP="00E155FF">
      <w:pPr>
        <w:pStyle w:val="PL"/>
        <w:shd w:val="clear" w:color="auto" w:fill="E7E6E6"/>
        <w:rPr>
          <w:color w:val="808080"/>
        </w:rPr>
      </w:pPr>
      <w:r w:rsidRPr="00506640">
        <w:rPr>
          <w:color w:val="808080"/>
        </w:rPr>
        <w:t xml:space="preserve">  End    </w:t>
      </w:r>
    </w:p>
    <w:p w14:paraId="456A71F4" w14:textId="442B2C82" w:rsidR="00E155FF" w:rsidRPr="00506640" w:rsidRDefault="00E155FF" w:rsidP="00E155FF">
      <w:pPr>
        <w:pStyle w:val="PL"/>
        <w:shd w:val="clear" w:color="auto" w:fill="E7E6E6"/>
        <w:rPr>
          <w:color w:val="808080"/>
        </w:rPr>
      </w:pPr>
      <w:r w:rsidRPr="00506640">
        <w:rPr>
          <w:color w:val="808080"/>
        </w:rPr>
        <w:t xml:space="preserve">  MnS_Producer -&gt; MnS_Consumer:8. Notify of feedback\n (DN of intent MOI, </w:t>
      </w:r>
      <w:r w:rsidR="00984438" w:rsidRPr="00984438">
        <w:rPr>
          <w:color w:val="808080"/>
        </w:rPr>
        <w:t>FulfilmentInfo</w:t>
      </w:r>
      <w:r w:rsidRPr="00506640">
        <w:rPr>
          <w:color w:val="808080"/>
        </w:rPr>
        <w:t>)</w:t>
      </w:r>
    </w:p>
    <w:p w14:paraId="1FA2881E" w14:textId="77777777" w:rsidR="00E155FF" w:rsidRPr="00506640" w:rsidRDefault="00E155FF" w:rsidP="00E155FF">
      <w:pPr>
        <w:pStyle w:val="PL"/>
        <w:shd w:val="clear" w:color="auto" w:fill="E7E6E6"/>
        <w:rPr>
          <w:color w:val="808080"/>
        </w:rPr>
      </w:pPr>
      <w:r w:rsidRPr="00506640">
        <w:rPr>
          <w:color w:val="808080"/>
        </w:rPr>
        <w:t>End</w:t>
      </w:r>
    </w:p>
    <w:p w14:paraId="394C9EA5" w14:textId="77777777" w:rsidR="00E155FF" w:rsidRPr="00506640" w:rsidRDefault="00E155FF" w:rsidP="00E155FF">
      <w:pPr>
        <w:pStyle w:val="PL"/>
        <w:shd w:val="clear" w:color="auto" w:fill="E7E6E6"/>
        <w:rPr>
          <w:color w:val="808080"/>
        </w:rPr>
      </w:pPr>
      <w:r w:rsidRPr="00506640">
        <w:rPr>
          <w:color w:val="808080"/>
        </w:rPr>
        <w:t>hide footbox</w:t>
      </w:r>
    </w:p>
    <w:p w14:paraId="3039007C" w14:textId="1228603C" w:rsidR="00E155FF" w:rsidRPr="00506640" w:rsidRDefault="00E155FF" w:rsidP="00E155FF">
      <w:pPr>
        <w:pStyle w:val="PL"/>
        <w:shd w:val="clear" w:color="auto" w:fill="E7E6E6"/>
        <w:rPr>
          <w:color w:val="808080"/>
        </w:rPr>
      </w:pPr>
      <w:r w:rsidRPr="00506640">
        <w:rPr>
          <w:color w:val="808080"/>
        </w:rPr>
        <w:t>@enduml</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00" w:name="_Toc106192988"/>
      <w:bookmarkStart w:id="301" w:name="_Toc113872197"/>
      <w:r w:rsidRPr="00506640">
        <w:lastRenderedPageBreak/>
        <w:t>A.1.3</w:t>
      </w:r>
      <w:r w:rsidRPr="00506640">
        <w:tab/>
        <w:t>Delete an intent</w:t>
      </w:r>
      <w:bookmarkEnd w:id="300"/>
      <w:bookmarkEnd w:id="301"/>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02" w:name="_Toc106192989"/>
      <w:bookmarkStart w:id="303" w:name="_Toc113872198"/>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02"/>
      <w:bookmarkEnd w:id="303"/>
    </w:p>
    <w:p w14:paraId="78C58BE3" w14:textId="77777777" w:rsidR="00814FE8" w:rsidRPr="00506640" w:rsidRDefault="00814FE8" w:rsidP="00814FE8">
      <w:pPr>
        <w:pStyle w:val="PL"/>
        <w:shd w:val="clear" w:color="auto" w:fill="E7E6E6"/>
        <w:rPr>
          <w:color w:val="808080"/>
        </w:rPr>
      </w:pPr>
      <w:r w:rsidRPr="00506640">
        <w:rPr>
          <w:color w:val="808080"/>
        </w:rPr>
        <w:t>@startuml</w:t>
      </w:r>
    </w:p>
    <w:p w14:paraId="4D9475CE" w14:textId="77777777" w:rsidR="00814FE8" w:rsidRPr="00506640" w:rsidRDefault="00814FE8" w:rsidP="00814FE8">
      <w:pPr>
        <w:pStyle w:val="PL"/>
        <w:shd w:val="clear" w:color="auto" w:fill="E7E6E6"/>
        <w:rPr>
          <w:color w:val="808080"/>
        </w:rPr>
      </w:pPr>
      <w:r w:rsidRPr="00506640">
        <w:rPr>
          <w:color w:val="808080"/>
        </w:rPr>
        <w:t>title "[Query an intent]"</w:t>
      </w:r>
    </w:p>
    <w:p w14:paraId="537840DE" w14:textId="77777777" w:rsidR="00814FE8" w:rsidRPr="00506640" w:rsidRDefault="00814FE8" w:rsidP="00814FE8">
      <w:pPr>
        <w:pStyle w:val="PL"/>
        <w:shd w:val="clear" w:color="auto" w:fill="E7E6E6"/>
        <w:rPr>
          <w:color w:val="808080"/>
        </w:rPr>
      </w:pPr>
      <w:r w:rsidRPr="00506640">
        <w:rPr>
          <w:color w:val="808080"/>
        </w:rPr>
        <w:t>actor "MnS Consumer" as MnS_Consumer</w:t>
      </w:r>
    </w:p>
    <w:p w14:paraId="475D671B" w14:textId="77777777" w:rsidR="00814FE8" w:rsidRPr="00506640" w:rsidRDefault="00814FE8" w:rsidP="00814FE8">
      <w:pPr>
        <w:pStyle w:val="PL"/>
        <w:shd w:val="clear" w:color="auto" w:fill="E7E6E6"/>
        <w:rPr>
          <w:color w:val="808080"/>
        </w:rPr>
      </w:pPr>
      <w:r w:rsidRPr="00506640">
        <w:rPr>
          <w:color w:val="808080"/>
        </w:rPr>
        <w:t>participant "MnS Producer" as MnS_Producer</w:t>
      </w:r>
    </w:p>
    <w:p w14:paraId="65494435" w14:textId="77777777" w:rsidR="00814FE8" w:rsidRPr="00506640" w:rsidRDefault="00814FE8" w:rsidP="00814FE8">
      <w:pPr>
        <w:pStyle w:val="PL"/>
        <w:shd w:val="clear" w:color="auto" w:fill="E7E6E6"/>
        <w:rPr>
          <w:color w:val="808080"/>
        </w:rPr>
      </w:pPr>
      <w:r w:rsidRPr="00506640">
        <w:rPr>
          <w:color w:val="808080"/>
        </w:rPr>
        <w:t xml:space="preserve">MnS_Consumer -&gt; MnS_Producer: 1.Request to query an intent instance(objectInstance,scope, filter,\n AttributeList of intent IOC ) </w:t>
      </w:r>
    </w:p>
    <w:p w14:paraId="46CA9772" w14:textId="77777777" w:rsidR="00814FE8" w:rsidRPr="00506640" w:rsidRDefault="00814FE8" w:rsidP="00814FE8">
      <w:pPr>
        <w:pStyle w:val="PL"/>
        <w:shd w:val="clear" w:color="auto" w:fill="E7E6E6"/>
        <w:rPr>
          <w:color w:val="808080"/>
        </w:rPr>
      </w:pPr>
      <w:r w:rsidRPr="00506640">
        <w:rPr>
          <w:color w:val="808080"/>
        </w:rPr>
        <w:t>MnS_Producer -&gt; MnS_Producer: 2.Query the intent MOI</w:t>
      </w:r>
    </w:p>
    <w:p w14:paraId="6520C35C" w14:textId="77777777" w:rsidR="00814FE8" w:rsidRPr="00506640" w:rsidRDefault="00814FE8" w:rsidP="00814FE8">
      <w:pPr>
        <w:pStyle w:val="PL"/>
        <w:shd w:val="clear" w:color="auto" w:fill="E7E6E6"/>
        <w:rPr>
          <w:color w:val="808080"/>
        </w:rPr>
      </w:pPr>
      <w:r w:rsidRPr="00506640">
        <w:rPr>
          <w:color w:val="808080"/>
        </w:rPr>
        <w:t>MnS_Producer -&gt; MnS_Consumer: 3.Response for query an intent instance \n (objectClass,objectInstance,status,list of [Attribute,value] of intent IOC )</w:t>
      </w:r>
    </w:p>
    <w:p w14:paraId="34F37D2F" w14:textId="77777777" w:rsidR="00814FE8" w:rsidRPr="00506640" w:rsidRDefault="00814FE8" w:rsidP="00814FE8">
      <w:pPr>
        <w:pStyle w:val="PL"/>
        <w:shd w:val="clear" w:color="auto" w:fill="E7E6E6"/>
        <w:rPr>
          <w:color w:val="808080"/>
        </w:rPr>
      </w:pPr>
      <w:r w:rsidRPr="00506640">
        <w:rPr>
          <w:color w:val="808080"/>
        </w:rPr>
        <w:t>hide footbox</w:t>
      </w:r>
    </w:p>
    <w:p w14:paraId="7C1648F7" w14:textId="77777777" w:rsidR="00814FE8" w:rsidRPr="00506640" w:rsidRDefault="00814FE8" w:rsidP="00814FE8">
      <w:pPr>
        <w:pStyle w:val="PL"/>
        <w:shd w:val="clear" w:color="auto" w:fill="E7E6E6"/>
        <w:rPr>
          <w:color w:val="808080"/>
        </w:rPr>
      </w:pPr>
      <w:r w:rsidRPr="00506640">
        <w:rPr>
          <w:color w:val="808080"/>
        </w:rPr>
        <w:t>@enduml</w:t>
      </w:r>
    </w:p>
    <w:p w14:paraId="7DFA2436" w14:textId="77777777" w:rsidR="009A4338" w:rsidRPr="00506640" w:rsidRDefault="009A4338" w:rsidP="0072411A">
      <w:pPr>
        <w:pStyle w:val="PL"/>
      </w:pPr>
    </w:p>
    <w:p w14:paraId="004C2ED2" w14:textId="77777777" w:rsidR="00814FE8" w:rsidRPr="00506640" w:rsidRDefault="00814FE8" w:rsidP="005E6A04">
      <w:pPr>
        <w:pStyle w:val="Heading1"/>
      </w:pPr>
      <w:bookmarkStart w:id="304" w:name="_Toc106192990"/>
      <w:bookmarkStart w:id="305" w:name="_Toc113872199"/>
      <w:r w:rsidRPr="00506640">
        <w:t>A.2</w:t>
      </w:r>
      <w:r w:rsidRPr="00506640">
        <w:tab/>
        <w:t>Information model definition for Intent</w:t>
      </w:r>
      <w:bookmarkEnd w:id="304"/>
      <w:bookmarkEnd w:id="305"/>
    </w:p>
    <w:p w14:paraId="05ACE3DE" w14:textId="77777777" w:rsidR="00814FE8" w:rsidRPr="00506640" w:rsidRDefault="00814FE8" w:rsidP="005E6A04">
      <w:pPr>
        <w:pStyle w:val="Heading2"/>
      </w:pPr>
      <w:bookmarkStart w:id="306" w:name="_Toc106192991"/>
      <w:bookmarkStart w:id="307" w:name="_Toc113872200"/>
      <w:r w:rsidRPr="00506640">
        <w:t>A.</w:t>
      </w:r>
      <w:r w:rsidRPr="00506640">
        <w:rPr>
          <w:lang w:eastAsia="zh-CN"/>
        </w:rPr>
        <w:t>2</w:t>
      </w:r>
      <w:r w:rsidRPr="00506640">
        <w:t>.1</w:t>
      </w:r>
      <w:r w:rsidRPr="00506640">
        <w:tab/>
        <w:t xml:space="preserve">Relationship UML diagram for intent (Figure </w:t>
      </w:r>
      <w:r w:rsidRPr="00506640">
        <w:rPr>
          <w:lang w:eastAsia="zh-CN"/>
        </w:rPr>
        <w:t>6.2.1.1.2-1</w:t>
      </w:r>
      <w:r w:rsidRPr="00506640">
        <w:t>)</w:t>
      </w:r>
      <w:bookmarkEnd w:id="306"/>
      <w:bookmarkEnd w:id="307"/>
    </w:p>
    <w:p w14:paraId="539183DD" w14:textId="77777777" w:rsidR="0057181E" w:rsidRPr="00506640" w:rsidRDefault="0057181E" w:rsidP="0057181E">
      <w:pPr>
        <w:pStyle w:val="PL"/>
        <w:shd w:val="clear" w:color="auto" w:fill="E7E6E6"/>
        <w:rPr>
          <w:color w:val="808080"/>
        </w:rPr>
      </w:pPr>
      <w:r w:rsidRPr="00506640">
        <w:rPr>
          <w:color w:val="808080"/>
        </w:rPr>
        <w:t>@startuml</w:t>
      </w:r>
    </w:p>
    <w:p w14:paraId="107C9049" w14:textId="77777777" w:rsidR="0057181E" w:rsidRPr="00506640" w:rsidRDefault="0057181E" w:rsidP="0057181E">
      <w:pPr>
        <w:pStyle w:val="PL"/>
        <w:shd w:val="clear" w:color="auto" w:fill="E7E6E6"/>
        <w:rPr>
          <w:color w:val="808080"/>
        </w:rPr>
      </w:pPr>
      <w:r w:rsidRPr="00506640">
        <w:rPr>
          <w:color w:val="808080"/>
        </w:rPr>
        <w:t>hide circle</w:t>
      </w:r>
    </w:p>
    <w:p w14:paraId="15B80754" w14:textId="77777777" w:rsidR="0057181E" w:rsidRPr="00506640" w:rsidRDefault="0057181E" w:rsidP="0057181E">
      <w:pPr>
        <w:pStyle w:val="PL"/>
        <w:shd w:val="clear" w:color="auto" w:fill="E7E6E6"/>
        <w:rPr>
          <w:color w:val="808080"/>
        </w:rPr>
      </w:pPr>
      <w:r w:rsidRPr="00506640">
        <w:rPr>
          <w:color w:val="808080"/>
        </w:rPr>
        <w:t>hide methods</w:t>
      </w:r>
    </w:p>
    <w:p w14:paraId="4FFDEDF1" w14:textId="77777777" w:rsidR="0057181E" w:rsidRPr="00506640" w:rsidRDefault="0057181E" w:rsidP="0057181E">
      <w:pPr>
        <w:pStyle w:val="PL"/>
        <w:shd w:val="clear" w:color="auto" w:fill="E7E6E6"/>
        <w:rPr>
          <w:color w:val="808080"/>
        </w:rPr>
      </w:pPr>
      <w:r w:rsidRPr="00506640">
        <w:rPr>
          <w:color w:val="808080"/>
        </w:rPr>
        <w:t>hide members</w:t>
      </w:r>
    </w:p>
    <w:p w14:paraId="5B9E1AE1" w14:textId="77777777" w:rsidR="0057181E" w:rsidRPr="00506640" w:rsidRDefault="0057181E" w:rsidP="0057181E">
      <w:pPr>
        <w:pStyle w:val="PL"/>
        <w:shd w:val="clear" w:color="auto" w:fill="E7E6E6"/>
        <w:rPr>
          <w:color w:val="808080"/>
        </w:rPr>
      </w:pPr>
    </w:p>
    <w:p w14:paraId="5B7A0BE5" w14:textId="77777777" w:rsidR="0057181E" w:rsidRPr="00506640" w:rsidRDefault="0057181E" w:rsidP="0057181E">
      <w:pPr>
        <w:pStyle w:val="PL"/>
        <w:shd w:val="clear" w:color="auto" w:fill="E7E6E6"/>
        <w:rPr>
          <w:color w:val="808080"/>
        </w:rPr>
      </w:pPr>
      <w:r w:rsidRPr="00506640">
        <w:rPr>
          <w:color w:val="808080"/>
        </w:rPr>
        <w:t>skinparam class {</w:t>
      </w:r>
    </w:p>
    <w:p w14:paraId="74272814" w14:textId="77777777" w:rsidR="0057181E" w:rsidRPr="00506640" w:rsidRDefault="0057181E" w:rsidP="0057181E">
      <w:pPr>
        <w:pStyle w:val="PL"/>
        <w:shd w:val="clear" w:color="auto" w:fill="E7E6E6"/>
        <w:rPr>
          <w:color w:val="808080"/>
        </w:rPr>
      </w:pPr>
      <w:r w:rsidRPr="00506640">
        <w:rPr>
          <w:color w:val="808080"/>
        </w:rPr>
        <w:tab/>
        <w:t>AttributeIconSize 0</w:t>
      </w:r>
    </w:p>
    <w:p w14:paraId="1D3989F1" w14:textId="77777777" w:rsidR="0057181E" w:rsidRPr="00506640" w:rsidRDefault="0057181E" w:rsidP="0057181E">
      <w:pPr>
        <w:pStyle w:val="PL"/>
        <w:shd w:val="clear" w:color="auto" w:fill="E7E6E6"/>
        <w:rPr>
          <w:color w:val="808080"/>
        </w:rPr>
      </w:pPr>
      <w:r w:rsidRPr="00506640">
        <w:rPr>
          <w:color w:val="808080"/>
        </w:rPr>
        <w:tab/>
        <w:t>BackgroundColor white</w:t>
      </w:r>
    </w:p>
    <w:p w14:paraId="436DB3FF" w14:textId="77777777" w:rsidR="0057181E" w:rsidRPr="00506640" w:rsidRDefault="0057181E" w:rsidP="0057181E">
      <w:pPr>
        <w:pStyle w:val="PL"/>
        <w:shd w:val="clear" w:color="auto" w:fill="E7E6E6"/>
        <w:rPr>
          <w:color w:val="808080"/>
        </w:rPr>
      </w:pPr>
      <w:r w:rsidRPr="00506640">
        <w:rPr>
          <w:color w:val="808080"/>
        </w:rPr>
        <w:tab/>
        <w:t>BorderColor black</w:t>
      </w:r>
    </w:p>
    <w:p w14:paraId="629F287C" w14:textId="77777777" w:rsidR="0057181E" w:rsidRPr="00506640" w:rsidRDefault="0057181E" w:rsidP="0057181E">
      <w:pPr>
        <w:pStyle w:val="PL"/>
        <w:shd w:val="clear" w:color="auto" w:fill="E7E6E6"/>
        <w:rPr>
          <w:color w:val="808080"/>
        </w:rPr>
      </w:pPr>
      <w:r w:rsidRPr="00506640">
        <w:rPr>
          <w:color w:val="808080"/>
        </w:rPr>
        <w:tab/>
        <w:t>ArrowColor black</w:t>
      </w:r>
    </w:p>
    <w:p w14:paraId="0EE0F7A3" w14:textId="77777777" w:rsidR="0057181E" w:rsidRPr="00506640" w:rsidRDefault="0057181E" w:rsidP="0057181E">
      <w:pPr>
        <w:pStyle w:val="PL"/>
        <w:shd w:val="clear" w:color="auto" w:fill="E7E6E6"/>
        <w:rPr>
          <w:color w:val="808080"/>
        </w:rPr>
      </w:pPr>
      <w:r w:rsidRPr="00506640">
        <w:rPr>
          <w:color w:val="808080"/>
        </w:rPr>
        <w:t>}</w:t>
      </w:r>
    </w:p>
    <w:p w14:paraId="6788F2D7" w14:textId="77777777" w:rsidR="0057181E" w:rsidRPr="00506640" w:rsidRDefault="0057181E" w:rsidP="0057181E">
      <w:pPr>
        <w:pStyle w:val="PL"/>
        <w:shd w:val="clear" w:color="auto" w:fill="E7E6E6"/>
        <w:rPr>
          <w:color w:val="808080"/>
        </w:rPr>
      </w:pPr>
      <w:r w:rsidRPr="00506640">
        <w:rPr>
          <w:color w:val="808080"/>
        </w:rPr>
        <w:t>skinparam   Shadowing false</w:t>
      </w:r>
    </w:p>
    <w:p w14:paraId="0BD91F04" w14:textId="77777777" w:rsidR="0057181E" w:rsidRPr="00506640" w:rsidRDefault="0057181E" w:rsidP="0057181E">
      <w:pPr>
        <w:pStyle w:val="PL"/>
        <w:shd w:val="clear" w:color="auto" w:fill="E7E6E6"/>
        <w:rPr>
          <w:color w:val="808080"/>
        </w:rPr>
      </w:pPr>
      <w:r w:rsidRPr="00506640">
        <w:rPr>
          <w:color w:val="808080"/>
        </w:rPr>
        <w:t>skinparam  Monochrome true</w:t>
      </w:r>
    </w:p>
    <w:p w14:paraId="23878810" w14:textId="77777777" w:rsidR="0057181E" w:rsidRPr="00506640" w:rsidRDefault="0057181E" w:rsidP="0057181E">
      <w:pPr>
        <w:pStyle w:val="PL"/>
        <w:shd w:val="clear" w:color="auto" w:fill="E7E6E6"/>
        <w:rPr>
          <w:color w:val="808080"/>
        </w:rPr>
      </w:pPr>
      <w:r w:rsidRPr="00506640">
        <w:rPr>
          <w:color w:val="808080"/>
        </w:rPr>
        <w:t>skinparam  ClassBackgroundColor White</w:t>
      </w:r>
    </w:p>
    <w:p w14:paraId="217B9CB7" w14:textId="77777777" w:rsidR="0057181E" w:rsidRPr="00506640" w:rsidRDefault="0057181E" w:rsidP="0057181E">
      <w:pPr>
        <w:pStyle w:val="PL"/>
        <w:shd w:val="clear" w:color="auto" w:fill="E7E6E6"/>
        <w:rPr>
          <w:color w:val="808080"/>
        </w:rPr>
      </w:pPr>
    </w:p>
    <w:p w14:paraId="1E37D639" w14:textId="02CE596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 xml:space="preserve">&lt;&lt;proxyClass&gt;&gt; \n  ManagedEntity </w:t>
      </w:r>
      <w:r w:rsidR="000C3127" w:rsidRPr="00506640">
        <w:rPr>
          <w:color w:val="808080"/>
        </w:rPr>
        <w:t>"</w:t>
      </w:r>
      <w:r w:rsidRPr="00506640">
        <w:rPr>
          <w:color w:val="808080"/>
        </w:rPr>
        <w:t xml:space="preserve"> as ManagedEntity{}</w:t>
      </w:r>
    </w:p>
    <w:p w14:paraId="5F2215F5" w14:textId="3163CD5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 xml:space="preserve">&lt;&lt;InformationObjectClass&gt;&gt;\n Intent </w:t>
      </w:r>
      <w:r w:rsidR="000C3127" w:rsidRPr="00506640">
        <w:rPr>
          <w:color w:val="808080"/>
        </w:rPr>
        <w:t>"</w:t>
      </w:r>
      <w:r w:rsidRPr="00506640">
        <w:rPr>
          <w:color w:val="808080"/>
        </w:rPr>
        <w:t xml:space="preserve"> as Intent {}</w:t>
      </w:r>
    </w:p>
    <w:p w14:paraId="39B13C42" w14:textId="511B22F8"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IntentExpectation</w:t>
      </w:r>
      <w:r w:rsidR="000C3127" w:rsidRPr="00506640">
        <w:rPr>
          <w:color w:val="808080"/>
        </w:rPr>
        <w:t>"</w:t>
      </w:r>
      <w:r w:rsidRPr="00506640">
        <w:rPr>
          <w:color w:val="808080"/>
        </w:rPr>
        <w:t xml:space="preserve"> as IntentExpectation{}</w:t>
      </w:r>
    </w:p>
    <w:p w14:paraId="5F618B2A" w14:textId="7C0D58D0"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IntentContext</w:t>
      </w:r>
      <w:r w:rsidR="000C3127" w:rsidRPr="00506640">
        <w:rPr>
          <w:color w:val="808080"/>
        </w:rPr>
        <w:t>"</w:t>
      </w:r>
      <w:r w:rsidRPr="00506640">
        <w:rPr>
          <w:color w:val="808080"/>
        </w:rPr>
        <w:t xml:space="preserve"> as IntentContext{}</w:t>
      </w:r>
    </w:p>
    <w:p w14:paraId="650B8100" w14:textId="71578488"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ExpectationObject</w:t>
      </w:r>
      <w:r w:rsidR="000C3127" w:rsidRPr="00506640">
        <w:rPr>
          <w:color w:val="808080"/>
        </w:rPr>
        <w:t>"</w:t>
      </w:r>
      <w:r w:rsidRPr="00506640">
        <w:rPr>
          <w:color w:val="808080"/>
        </w:rPr>
        <w:t xml:space="preserve"> as ExpectationObject{}</w:t>
      </w:r>
    </w:p>
    <w:p w14:paraId="0560D856" w14:textId="7DAD57D5"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ObjectContext</w:t>
      </w:r>
      <w:r w:rsidR="000C3127" w:rsidRPr="00506640">
        <w:rPr>
          <w:color w:val="808080"/>
        </w:rPr>
        <w:t>"</w:t>
      </w:r>
      <w:r w:rsidRPr="00506640">
        <w:rPr>
          <w:color w:val="808080"/>
        </w:rPr>
        <w:t xml:space="preserve"> as ObjectContext{}</w:t>
      </w:r>
    </w:p>
    <w:p w14:paraId="6F580DF7" w14:textId="3201929A"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ExpectationTarget</w:t>
      </w:r>
      <w:r w:rsidR="000C3127" w:rsidRPr="00506640">
        <w:rPr>
          <w:color w:val="808080"/>
        </w:rPr>
        <w:t>"</w:t>
      </w:r>
      <w:r w:rsidRPr="00506640">
        <w:rPr>
          <w:color w:val="808080"/>
        </w:rPr>
        <w:t xml:space="preserve"> as ExpectationTarget{}</w:t>
      </w:r>
    </w:p>
    <w:p w14:paraId="201CBBD0" w14:textId="2557B81C"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TargetContext</w:t>
      </w:r>
      <w:r w:rsidR="000C3127" w:rsidRPr="00506640">
        <w:rPr>
          <w:color w:val="808080"/>
        </w:rPr>
        <w:t>"</w:t>
      </w:r>
      <w:r w:rsidRPr="00506640">
        <w:rPr>
          <w:color w:val="808080"/>
        </w:rPr>
        <w:t xml:space="preserve"> as TargetContext{}</w:t>
      </w:r>
    </w:p>
    <w:p w14:paraId="095DD071" w14:textId="50B91290" w:rsidR="0057181E" w:rsidRPr="00506640" w:rsidRDefault="0057181E" w:rsidP="0057181E">
      <w:pPr>
        <w:pStyle w:val="PL"/>
        <w:shd w:val="clear" w:color="auto" w:fill="E7E6E6"/>
        <w:rPr>
          <w:color w:val="808080"/>
        </w:rPr>
      </w:pPr>
      <w:r w:rsidRPr="00506640">
        <w:rPr>
          <w:color w:val="808080"/>
        </w:rPr>
        <w:t xml:space="preserve">class </w:t>
      </w:r>
      <w:r w:rsidR="000C3127" w:rsidRPr="00506640">
        <w:rPr>
          <w:color w:val="808080"/>
        </w:rPr>
        <w:t>"</w:t>
      </w:r>
      <w:r w:rsidRPr="00506640">
        <w:rPr>
          <w:color w:val="808080"/>
        </w:rPr>
        <w:t>&lt;&lt;dataType&gt;&gt;\n ExpectationContext</w:t>
      </w:r>
      <w:r w:rsidR="000C3127" w:rsidRPr="00506640">
        <w:rPr>
          <w:color w:val="808080"/>
        </w:rPr>
        <w:t>"</w:t>
      </w:r>
      <w:r w:rsidRPr="00506640">
        <w:rPr>
          <w:color w:val="808080"/>
        </w:rPr>
        <w:t xml:space="preserve"> as ExpectationContext{}</w:t>
      </w:r>
    </w:p>
    <w:p w14:paraId="6F12232A" w14:textId="77777777" w:rsidR="0057181E" w:rsidRPr="00506640" w:rsidRDefault="0057181E" w:rsidP="0057181E">
      <w:pPr>
        <w:pStyle w:val="PL"/>
        <w:shd w:val="clear" w:color="auto" w:fill="E7E6E6"/>
        <w:rPr>
          <w:color w:val="808080"/>
        </w:rPr>
      </w:pPr>
    </w:p>
    <w:p w14:paraId="25DBF13B" w14:textId="77777777" w:rsidR="0057181E" w:rsidRPr="00506640" w:rsidRDefault="0057181E" w:rsidP="0057181E">
      <w:pPr>
        <w:pStyle w:val="PL"/>
        <w:shd w:val="clear" w:color="auto" w:fill="E7E6E6"/>
        <w:rPr>
          <w:color w:val="808080"/>
        </w:rPr>
      </w:pPr>
      <w:r w:rsidRPr="00506640">
        <w:rPr>
          <w:color w:val="808080"/>
        </w:rPr>
        <w:t>ManagedEntity  "1" *-- "*" Intent</w:t>
      </w:r>
    </w:p>
    <w:p w14:paraId="0E2D568B" w14:textId="77777777" w:rsidR="0057181E" w:rsidRPr="00506640" w:rsidRDefault="0057181E" w:rsidP="0057181E">
      <w:pPr>
        <w:pStyle w:val="PL"/>
        <w:shd w:val="clear" w:color="auto" w:fill="E7E6E6"/>
        <w:rPr>
          <w:color w:val="808080"/>
        </w:rPr>
      </w:pPr>
      <w:r w:rsidRPr="00506640">
        <w:rPr>
          <w:color w:val="808080"/>
        </w:rPr>
        <w:t>Intent --&gt; IntentReport</w:t>
      </w:r>
    </w:p>
    <w:p w14:paraId="7C5DD328" w14:textId="77777777" w:rsidR="0057181E" w:rsidRPr="00506640" w:rsidRDefault="0057181E" w:rsidP="0057181E">
      <w:pPr>
        <w:pStyle w:val="PL"/>
        <w:shd w:val="clear" w:color="auto" w:fill="E7E6E6"/>
        <w:rPr>
          <w:color w:val="808080"/>
        </w:rPr>
      </w:pPr>
      <w:r w:rsidRPr="00506640">
        <w:rPr>
          <w:color w:val="808080"/>
        </w:rPr>
        <w:t>Intent "1" *-- "1..*" IntentExpectation</w:t>
      </w:r>
    </w:p>
    <w:p w14:paraId="367AB35F" w14:textId="77777777" w:rsidR="0057181E" w:rsidRPr="00506640" w:rsidRDefault="0057181E" w:rsidP="0057181E">
      <w:pPr>
        <w:pStyle w:val="PL"/>
        <w:shd w:val="clear" w:color="auto" w:fill="E7E6E6"/>
        <w:rPr>
          <w:color w:val="808080"/>
        </w:rPr>
      </w:pPr>
      <w:r w:rsidRPr="00506640">
        <w:rPr>
          <w:color w:val="808080"/>
        </w:rPr>
        <w:t>Intent "1" *-- "*" IntentContext</w:t>
      </w:r>
    </w:p>
    <w:p w14:paraId="1C401782" w14:textId="77777777" w:rsidR="0057181E" w:rsidRPr="00506640" w:rsidRDefault="0057181E" w:rsidP="0057181E">
      <w:pPr>
        <w:pStyle w:val="PL"/>
        <w:shd w:val="clear" w:color="auto" w:fill="E7E6E6"/>
        <w:rPr>
          <w:color w:val="808080"/>
        </w:rPr>
      </w:pPr>
    </w:p>
    <w:p w14:paraId="61D2A174" w14:textId="77777777" w:rsidR="0057181E" w:rsidRPr="00506640" w:rsidRDefault="0057181E" w:rsidP="0057181E">
      <w:pPr>
        <w:pStyle w:val="PL"/>
        <w:shd w:val="clear" w:color="auto" w:fill="E7E6E6"/>
        <w:rPr>
          <w:color w:val="808080"/>
        </w:rPr>
      </w:pPr>
    </w:p>
    <w:p w14:paraId="6888C710" w14:textId="77777777" w:rsidR="0057181E" w:rsidRPr="00506640" w:rsidRDefault="0057181E" w:rsidP="0057181E">
      <w:pPr>
        <w:pStyle w:val="PL"/>
        <w:shd w:val="clear" w:color="auto" w:fill="E7E6E6"/>
        <w:rPr>
          <w:color w:val="808080"/>
        </w:rPr>
      </w:pPr>
      <w:r w:rsidRPr="00506640">
        <w:rPr>
          <w:color w:val="808080"/>
        </w:rPr>
        <w:t>IntentExpectation "1" *-- "*" ExpectationTarget</w:t>
      </w:r>
    </w:p>
    <w:p w14:paraId="6249AE8A" w14:textId="77777777" w:rsidR="0057181E" w:rsidRPr="00506640" w:rsidRDefault="0057181E" w:rsidP="0057181E">
      <w:pPr>
        <w:pStyle w:val="PL"/>
        <w:shd w:val="clear" w:color="auto" w:fill="E7E6E6"/>
        <w:rPr>
          <w:color w:val="808080"/>
        </w:rPr>
      </w:pPr>
      <w:r w:rsidRPr="00506640">
        <w:rPr>
          <w:color w:val="808080"/>
        </w:rPr>
        <w:t>IntentExpectation "1" *-- "*" ExpectationObject</w:t>
      </w:r>
    </w:p>
    <w:p w14:paraId="3FB9DC65" w14:textId="77777777" w:rsidR="0057181E" w:rsidRPr="00506640" w:rsidRDefault="0057181E" w:rsidP="0057181E">
      <w:pPr>
        <w:pStyle w:val="PL"/>
        <w:shd w:val="clear" w:color="auto" w:fill="E7E6E6"/>
        <w:rPr>
          <w:color w:val="808080"/>
        </w:rPr>
      </w:pPr>
      <w:r w:rsidRPr="00506640">
        <w:rPr>
          <w:color w:val="808080"/>
        </w:rPr>
        <w:t>IntentExpectation "1" *-- "*" ExpectationContext</w:t>
      </w:r>
    </w:p>
    <w:p w14:paraId="5848D69F" w14:textId="77777777" w:rsidR="0057181E" w:rsidRPr="00506640" w:rsidRDefault="0057181E" w:rsidP="0057181E">
      <w:pPr>
        <w:pStyle w:val="PL"/>
        <w:shd w:val="clear" w:color="auto" w:fill="E7E6E6"/>
        <w:rPr>
          <w:color w:val="808080"/>
        </w:rPr>
      </w:pPr>
      <w:r w:rsidRPr="00506640">
        <w:rPr>
          <w:color w:val="808080"/>
        </w:rPr>
        <w:t>ExpectationObject "1" *-- "*" ObjectContext</w:t>
      </w:r>
    </w:p>
    <w:p w14:paraId="7D5E79FC" w14:textId="77777777" w:rsidR="0057181E" w:rsidRPr="00506640" w:rsidRDefault="0057181E" w:rsidP="0057181E">
      <w:pPr>
        <w:pStyle w:val="PL"/>
        <w:shd w:val="clear" w:color="auto" w:fill="E7E6E6"/>
        <w:rPr>
          <w:color w:val="808080"/>
        </w:rPr>
      </w:pPr>
      <w:r w:rsidRPr="00506640">
        <w:rPr>
          <w:color w:val="808080"/>
        </w:rPr>
        <w:t>ExpectationTarget "1" *-- "*" TargetContext</w:t>
      </w:r>
    </w:p>
    <w:p w14:paraId="2C7AABCA" w14:textId="77777777" w:rsidR="0057181E" w:rsidRPr="00506640" w:rsidRDefault="0057181E" w:rsidP="0057181E">
      <w:pPr>
        <w:pStyle w:val="PL"/>
        <w:shd w:val="clear" w:color="auto" w:fill="E7E6E6"/>
        <w:rPr>
          <w:color w:val="808080"/>
        </w:rPr>
      </w:pPr>
    </w:p>
    <w:p w14:paraId="791D25F1" w14:textId="77777777" w:rsidR="0057181E" w:rsidRPr="00506640" w:rsidRDefault="0057181E" w:rsidP="0057181E">
      <w:pPr>
        <w:pStyle w:val="PL"/>
        <w:shd w:val="clear" w:color="auto" w:fill="E7E6E6"/>
        <w:rPr>
          <w:color w:val="808080"/>
        </w:rPr>
      </w:pPr>
      <w:r w:rsidRPr="00506640">
        <w:rPr>
          <w:color w:val="808080"/>
        </w:rPr>
        <w:t>note left of ManagedEntity</w:t>
      </w:r>
    </w:p>
    <w:p w14:paraId="6E458C47" w14:textId="77777777" w:rsidR="0057181E" w:rsidRPr="00506640" w:rsidRDefault="0057181E" w:rsidP="0057181E">
      <w:pPr>
        <w:pStyle w:val="PL"/>
        <w:shd w:val="clear" w:color="auto" w:fill="E7E6E6"/>
        <w:rPr>
          <w:color w:val="808080"/>
        </w:rPr>
      </w:pPr>
      <w:r w:rsidRPr="00506640">
        <w:rPr>
          <w:color w:val="808080"/>
        </w:rPr>
        <w:lastRenderedPageBreak/>
        <w:t>Represents the folllowing IOCs:</w:t>
      </w:r>
    </w:p>
    <w:p w14:paraId="7D237833" w14:textId="77777777" w:rsidR="0057181E" w:rsidRPr="00506640" w:rsidRDefault="0057181E" w:rsidP="0057181E">
      <w:pPr>
        <w:pStyle w:val="PL"/>
        <w:shd w:val="clear" w:color="auto" w:fill="E7E6E6"/>
        <w:rPr>
          <w:color w:val="808080"/>
        </w:rPr>
      </w:pPr>
      <w:r w:rsidRPr="00506640">
        <w:rPr>
          <w:color w:val="808080"/>
        </w:rPr>
        <w:t>Subnetwork</w:t>
      </w:r>
    </w:p>
    <w:p w14:paraId="54C738D5" w14:textId="77777777" w:rsidR="0057181E" w:rsidRPr="00506640" w:rsidRDefault="0057181E" w:rsidP="0057181E">
      <w:pPr>
        <w:pStyle w:val="PL"/>
        <w:shd w:val="clear" w:color="auto" w:fill="E7E6E6"/>
        <w:rPr>
          <w:color w:val="808080"/>
        </w:rPr>
      </w:pPr>
      <w:r w:rsidRPr="00506640">
        <w:rPr>
          <w:color w:val="808080"/>
        </w:rPr>
        <w:t>end note</w:t>
      </w:r>
    </w:p>
    <w:p w14:paraId="79DC2A67" w14:textId="77777777" w:rsidR="0057181E" w:rsidRPr="00506640" w:rsidRDefault="0057181E" w:rsidP="0057181E">
      <w:pPr>
        <w:pStyle w:val="PL"/>
        <w:shd w:val="clear" w:color="auto" w:fill="E7E6E6"/>
        <w:rPr>
          <w:color w:val="808080"/>
        </w:rPr>
      </w:pPr>
    </w:p>
    <w:p w14:paraId="0E53A842" w14:textId="77777777" w:rsidR="0057181E" w:rsidRPr="00506640" w:rsidRDefault="0057181E" w:rsidP="0057181E">
      <w:pPr>
        <w:pStyle w:val="PL"/>
        <w:shd w:val="clear" w:color="auto" w:fill="E7E6E6"/>
        <w:rPr>
          <w:color w:val="808080"/>
        </w:rPr>
      </w:pPr>
      <w:r w:rsidRPr="00506640">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08" w:name="_Toc106192992"/>
      <w:bookmarkStart w:id="309" w:name="_Toc113872201"/>
      <w:r w:rsidR="00211A28" w:rsidRPr="00506640">
        <w:lastRenderedPageBreak/>
        <w:t xml:space="preserve">Annex </w:t>
      </w:r>
      <w:r w:rsidR="007D5DCB" w:rsidRPr="00506640">
        <w:t>B</w:t>
      </w:r>
      <w:r w:rsidR="00211A28" w:rsidRPr="00506640">
        <w:t xml:space="preserve"> (informative):</w:t>
      </w:r>
      <w:r w:rsidR="00804A58" w:rsidRPr="00506640">
        <w:br/>
      </w:r>
      <w:r w:rsidR="00211A28" w:rsidRPr="00506640">
        <w:t>Intent Life Cycle Management</w:t>
      </w:r>
      <w:bookmarkEnd w:id="308"/>
      <w:bookmarkEnd w:id="309"/>
    </w:p>
    <w:p w14:paraId="68CF844F" w14:textId="2C0F583C" w:rsidR="007436A6" w:rsidRPr="00506640" w:rsidRDefault="007436A6" w:rsidP="005E6A04">
      <w:pPr>
        <w:pStyle w:val="Heading1"/>
        <w:rPr>
          <w:lang w:eastAsia="zh-CN"/>
        </w:rPr>
      </w:pPr>
      <w:bookmarkStart w:id="310" w:name="_Toc106192993"/>
      <w:bookmarkStart w:id="311" w:name="_Toc113872202"/>
      <w:r w:rsidRPr="00506640">
        <w:rPr>
          <w:lang w:eastAsia="zh-CN"/>
        </w:rPr>
        <w:t>B.1</w:t>
      </w:r>
      <w:r w:rsidR="000C3127" w:rsidRPr="00506640">
        <w:rPr>
          <w:lang w:eastAsia="zh-CN"/>
        </w:rPr>
        <w:tab/>
      </w:r>
      <w:r w:rsidRPr="00506640">
        <w:rPr>
          <w:lang w:eastAsia="zh-CN"/>
        </w:rPr>
        <w:t>Intent Life Cycle Management</w:t>
      </w:r>
      <w:bookmarkEnd w:id="310"/>
      <w:bookmarkEnd w:id="311"/>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 xml:space="preserve">In the investigation phase, the MnS Consumer finds out what intent content (a list of expectations) are feasible. This has two aspects: first, it needs to find right MnS producer that have the right domain responsibilities and support the intent </w:t>
      </w:r>
      <w:r w:rsidRPr="00506640">
        <w:lastRenderedPageBreak/>
        <w:t>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506640" w:rsidRDefault="00804A58" w:rsidP="005E6A04">
      <w:pPr>
        <w:pStyle w:val="Heading8"/>
      </w:pPr>
      <w:r w:rsidRPr="00506640">
        <w:br w:type="page"/>
      </w:r>
      <w:bookmarkStart w:id="312" w:name="_Toc106192994"/>
      <w:bookmarkStart w:id="313" w:name="_Toc113872203"/>
      <w:r w:rsidR="00167656" w:rsidRPr="00506640">
        <w:lastRenderedPageBreak/>
        <w:t xml:space="preserve">Annex </w:t>
      </w:r>
      <w:r w:rsidR="00035478" w:rsidRPr="00506640">
        <w:t>C (informative):</w:t>
      </w:r>
      <w:r w:rsidRPr="00506640">
        <w:br/>
      </w:r>
      <w:r w:rsidR="00035478" w:rsidRPr="00506640">
        <w:t>Mapping the 3GPP and the TM Forum intentExpectation Models</w:t>
      </w:r>
      <w:bookmarkEnd w:id="312"/>
      <w:bookmarkEnd w:id="313"/>
    </w:p>
    <w:p w14:paraId="42E2BC96" w14:textId="22946A1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icm:propertyParams</w:t>
      </w:r>
      <w:r w:rsidRPr="00506640">
        <w:t xml:space="preserve"> and the </w:t>
      </w:r>
      <w:r w:rsidR="00B134CA" w:rsidRPr="00B134CA">
        <w:t>icm:deliveryParams</w:t>
      </w:r>
      <w:r w:rsidRPr="00506640">
        <w:t>.</w:t>
      </w:r>
    </w:p>
    <w:p w14:paraId="43AC3715" w14:textId="53DE4A1A" w:rsidR="004B0908" w:rsidRPr="00506640" w:rsidRDefault="00097EAB" w:rsidP="00097EAB">
      <w:r w:rsidRPr="00506640">
        <w:t xml:space="preserve">The </w:t>
      </w:r>
      <w:r w:rsidR="00B134CA" w:rsidRPr="00B134CA">
        <w:t>I</w:t>
      </w:r>
      <w:r w:rsidRPr="00506640">
        <w:t>ntentExpectation defined in 3GPP (see clause 6.2.1.</w:t>
      </w:r>
      <w:r w:rsidR="00B134CA" w:rsidRPr="00B134CA">
        <w:t>3</w:t>
      </w:r>
      <w:r w:rsidRPr="00506640">
        <w:t>.</w:t>
      </w:r>
      <w:r w:rsidR="00B134CA" w:rsidRPr="00B134CA">
        <w:t>1</w:t>
      </w:r>
      <w:r w:rsidRPr="00506640">
        <w:t>) contains some attributes which can be mapped to the TM Forum mode</w:t>
      </w:r>
      <w:r w:rsidR="004B0908" w:rsidRPr="00506640">
        <w:t>l.</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14" w:name="_Toc106192995"/>
      <w:bookmarkStart w:id="315" w:name="_Toc113872204"/>
      <w:r w:rsidRPr="00506640">
        <w:lastRenderedPageBreak/>
        <w:t xml:space="preserve">Annex </w:t>
      </w:r>
      <w:r w:rsidR="00804A58" w:rsidRPr="00506640">
        <w:t>D</w:t>
      </w:r>
      <w:r w:rsidRPr="00506640">
        <w:t xml:space="preserve"> (informative):</w:t>
      </w:r>
      <w:r w:rsidRPr="00506640">
        <w:br/>
        <w:t>Change history</w:t>
      </w:r>
      <w:bookmarkStart w:id="316" w:name="historyclause"/>
      <w:bookmarkEnd w:id="314"/>
      <w:bookmarkEnd w:id="315"/>
      <w:bookmarkEnd w:id="316"/>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bl>
    <w:p w14:paraId="72632792" w14:textId="77777777" w:rsidR="00080512" w:rsidRPr="00506640" w:rsidRDefault="00080512" w:rsidP="00414877"/>
    <w:sectPr w:rsidR="00080512" w:rsidRPr="0050664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0C672" w14:textId="77777777" w:rsidR="00320E44" w:rsidRDefault="00320E44">
      <w:r>
        <w:separator/>
      </w:r>
    </w:p>
  </w:endnote>
  <w:endnote w:type="continuationSeparator" w:id="0">
    <w:p w14:paraId="50BB93E3" w14:textId="77777777" w:rsidR="00320E44" w:rsidRDefault="0032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EB852" w14:textId="77777777" w:rsidR="00320E44" w:rsidRDefault="00320E44">
      <w:r>
        <w:separator/>
      </w:r>
    </w:p>
  </w:footnote>
  <w:footnote w:type="continuationSeparator" w:id="0">
    <w:p w14:paraId="3F6D3E4D" w14:textId="77777777" w:rsidR="00320E44" w:rsidRDefault="00320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0AE41B6A"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1CBC">
      <w:rPr>
        <w:rFonts w:ascii="Arial" w:hAnsi="Arial" w:cs="Arial"/>
        <w:b/>
        <w:noProof/>
        <w:sz w:val="18"/>
        <w:szCs w:val="18"/>
      </w:rPr>
      <w:t>3GPP TS 28.312 V17.01.1 01 (2022-0609)</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4D927F85"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1CBC">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3030A"/>
    <w:rsid w:val="000317D8"/>
    <w:rsid w:val="00031876"/>
    <w:rsid w:val="000323CA"/>
    <w:rsid w:val="00033397"/>
    <w:rsid w:val="00035478"/>
    <w:rsid w:val="000372E5"/>
    <w:rsid w:val="00040095"/>
    <w:rsid w:val="00051834"/>
    <w:rsid w:val="00051C93"/>
    <w:rsid w:val="0005364A"/>
    <w:rsid w:val="00053829"/>
    <w:rsid w:val="00054A22"/>
    <w:rsid w:val="00054DD6"/>
    <w:rsid w:val="0005638B"/>
    <w:rsid w:val="00062023"/>
    <w:rsid w:val="00062FBA"/>
    <w:rsid w:val="000655A6"/>
    <w:rsid w:val="000725FB"/>
    <w:rsid w:val="00080512"/>
    <w:rsid w:val="00094188"/>
    <w:rsid w:val="00097EAB"/>
    <w:rsid w:val="000B1E04"/>
    <w:rsid w:val="000B1F58"/>
    <w:rsid w:val="000B2BC2"/>
    <w:rsid w:val="000C0D12"/>
    <w:rsid w:val="000C305F"/>
    <w:rsid w:val="000C3127"/>
    <w:rsid w:val="000C47C3"/>
    <w:rsid w:val="000C74ED"/>
    <w:rsid w:val="000D4D88"/>
    <w:rsid w:val="000D58AB"/>
    <w:rsid w:val="000D79FB"/>
    <w:rsid w:val="000F5624"/>
    <w:rsid w:val="001026F2"/>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2432"/>
    <w:rsid w:val="001B47FD"/>
    <w:rsid w:val="001B6637"/>
    <w:rsid w:val="001C21C3"/>
    <w:rsid w:val="001C6F7D"/>
    <w:rsid w:val="001D02C2"/>
    <w:rsid w:val="001D4511"/>
    <w:rsid w:val="001E15FB"/>
    <w:rsid w:val="001E22AA"/>
    <w:rsid w:val="001E5E80"/>
    <w:rsid w:val="001F0C1D"/>
    <w:rsid w:val="001F1132"/>
    <w:rsid w:val="001F168B"/>
    <w:rsid w:val="002071D6"/>
    <w:rsid w:val="00211A28"/>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90E58"/>
    <w:rsid w:val="002927F4"/>
    <w:rsid w:val="002B1E2D"/>
    <w:rsid w:val="002B2D11"/>
    <w:rsid w:val="002B6339"/>
    <w:rsid w:val="002E00EE"/>
    <w:rsid w:val="002E0156"/>
    <w:rsid w:val="002F1C54"/>
    <w:rsid w:val="002F5976"/>
    <w:rsid w:val="00302E3B"/>
    <w:rsid w:val="00304D57"/>
    <w:rsid w:val="00316E66"/>
    <w:rsid w:val="003172DC"/>
    <w:rsid w:val="00320E44"/>
    <w:rsid w:val="0033289E"/>
    <w:rsid w:val="003532D1"/>
    <w:rsid w:val="0035462D"/>
    <w:rsid w:val="00357ADA"/>
    <w:rsid w:val="00361D2E"/>
    <w:rsid w:val="00362D8A"/>
    <w:rsid w:val="00363DBF"/>
    <w:rsid w:val="003765B8"/>
    <w:rsid w:val="00386426"/>
    <w:rsid w:val="00391E07"/>
    <w:rsid w:val="003A1603"/>
    <w:rsid w:val="003B10EB"/>
    <w:rsid w:val="003B11BA"/>
    <w:rsid w:val="003C0696"/>
    <w:rsid w:val="003C3971"/>
    <w:rsid w:val="003D2B49"/>
    <w:rsid w:val="003D47E6"/>
    <w:rsid w:val="003E36F7"/>
    <w:rsid w:val="00404D7C"/>
    <w:rsid w:val="004100AD"/>
    <w:rsid w:val="00412517"/>
    <w:rsid w:val="00414877"/>
    <w:rsid w:val="00423334"/>
    <w:rsid w:val="00426DF8"/>
    <w:rsid w:val="004345EC"/>
    <w:rsid w:val="00451DC0"/>
    <w:rsid w:val="00453718"/>
    <w:rsid w:val="004545B9"/>
    <w:rsid w:val="00465515"/>
    <w:rsid w:val="00465F2D"/>
    <w:rsid w:val="0047269E"/>
    <w:rsid w:val="0049455F"/>
    <w:rsid w:val="00497066"/>
    <w:rsid w:val="004A1453"/>
    <w:rsid w:val="004A53BF"/>
    <w:rsid w:val="004B0908"/>
    <w:rsid w:val="004B52AB"/>
    <w:rsid w:val="004D3578"/>
    <w:rsid w:val="004E213A"/>
    <w:rsid w:val="004E5CEE"/>
    <w:rsid w:val="004F0988"/>
    <w:rsid w:val="004F29C2"/>
    <w:rsid w:val="004F3340"/>
    <w:rsid w:val="00506640"/>
    <w:rsid w:val="00523828"/>
    <w:rsid w:val="00526F06"/>
    <w:rsid w:val="00527CFC"/>
    <w:rsid w:val="0053388B"/>
    <w:rsid w:val="00535773"/>
    <w:rsid w:val="0054090E"/>
    <w:rsid w:val="00543E6C"/>
    <w:rsid w:val="00545FDC"/>
    <w:rsid w:val="00565087"/>
    <w:rsid w:val="00565145"/>
    <w:rsid w:val="00570605"/>
    <w:rsid w:val="0057181E"/>
    <w:rsid w:val="00575762"/>
    <w:rsid w:val="0058287A"/>
    <w:rsid w:val="00582F25"/>
    <w:rsid w:val="00584043"/>
    <w:rsid w:val="00591105"/>
    <w:rsid w:val="00597B11"/>
    <w:rsid w:val="005A376F"/>
    <w:rsid w:val="005B1465"/>
    <w:rsid w:val="005B5BD1"/>
    <w:rsid w:val="005C76F1"/>
    <w:rsid w:val="005D2BD2"/>
    <w:rsid w:val="005D2E01"/>
    <w:rsid w:val="005D4C2B"/>
    <w:rsid w:val="005D54D7"/>
    <w:rsid w:val="005D7526"/>
    <w:rsid w:val="005E4BB2"/>
    <w:rsid w:val="005E6A04"/>
    <w:rsid w:val="005F2A58"/>
    <w:rsid w:val="00602AEA"/>
    <w:rsid w:val="00614FDF"/>
    <w:rsid w:val="00631E67"/>
    <w:rsid w:val="00632BB1"/>
    <w:rsid w:val="0063543D"/>
    <w:rsid w:val="00636670"/>
    <w:rsid w:val="00647114"/>
    <w:rsid w:val="00661660"/>
    <w:rsid w:val="006811C6"/>
    <w:rsid w:val="006A29F4"/>
    <w:rsid w:val="006A323F"/>
    <w:rsid w:val="006B30D0"/>
    <w:rsid w:val="006B508E"/>
    <w:rsid w:val="006C0E3D"/>
    <w:rsid w:val="006C3D95"/>
    <w:rsid w:val="006D184C"/>
    <w:rsid w:val="006E5C86"/>
    <w:rsid w:val="006E6D4E"/>
    <w:rsid w:val="00701116"/>
    <w:rsid w:val="0070487B"/>
    <w:rsid w:val="007071C1"/>
    <w:rsid w:val="00713C44"/>
    <w:rsid w:val="00716033"/>
    <w:rsid w:val="00723207"/>
    <w:rsid w:val="0072411A"/>
    <w:rsid w:val="00734A5B"/>
    <w:rsid w:val="0074026F"/>
    <w:rsid w:val="007429F6"/>
    <w:rsid w:val="007436A6"/>
    <w:rsid w:val="00744B9A"/>
    <w:rsid w:val="00744E76"/>
    <w:rsid w:val="00753265"/>
    <w:rsid w:val="0076072E"/>
    <w:rsid w:val="00765C2F"/>
    <w:rsid w:val="0077446A"/>
    <w:rsid w:val="00774DA4"/>
    <w:rsid w:val="00780267"/>
    <w:rsid w:val="00781F0F"/>
    <w:rsid w:val="007948EF"/>
    <w:rsid w:val="00797E51"/>
    <w:rsid w:val="007A093B"/>
    <w:rsid w:val="007A0D14"/>
    <w:rsid w:val="007A5EB5"/>
    <w:rsid w:val="007B04B9"/>
    <w:rsid w:val="007B17F3"/>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AE9"/>
    <w:rsid w:val="00830747"/>
    <w:rsid w:val="008359D8"/>
    <w:rsid w:val="00861CD8"/>
    <w:rsid w:val="00871EC8"/>
    <w:rsid w:val="00872F95"/>
    <w:rsid w:val="008768CA"/>
    <w:rsid w:val="0088224D"/>
    <w:rsid w:val="008A0C49"/>
    <w:rsid w:val="008A22CE"/>
    <w:rsid w:val="008B11A1"/>
    <w:rsid w:val="008B7E7D"/>
    <w:rsid w:val="008C384C"/>
    <w:rsid w:val="008C38AB"/>
    <w:rsid w:val="008D21D5"/>
    <w:rsid w:val="008E43B8"/>
    <w:rsid w:val="008F57C0"/>
    <w:rsid w:val="008F7264"/>
    <w:rsid w:val="0090271F"/>
    <w:rsid w:val="00902E23"/>
    <w:rsid w:val="00910DCA"/>
    <w:rsid w:val="009114D7"/>
    <w:rsid w:val="0091348E"/>
    <w:rsid w:val="00914838"/>
    <w:rsid w:val="00917CCB"/>
    <w:rsid w:val="00924929"/>
    <w:rsid w:val="009252C5"/>
    <w:rsid w:val="00926EE0"/>
    <w:rsid w:val="009275F9"/>
    <w:rsid w:val="00927BA6"/>
    <w:rsid w:val="00941973"/>
    <w:rsid w:val="00942EC2"/>
    <w:rsid w:val="0096437F"/>
    <w:rsid w:val="0096664A"/>
    <w:rsid w:val="00967C8B"/>
    <w:rsid w:val="00984438"/>
    <w:rsid w:val="0098749D"/>
    <w:rsid w:val="009874C8"/>
    <w:rsid w:val="009A4338"/>
    <w:rsid w:val="009B3079"/>
    <w:rsid w:val="009C6640"/>
    <w:rsid w:val="009D4246"/>
    <w:rsid w:val="009D4AEF"/>
    <w:rsid w:val="009D7F96"/>
    <w:rsid w:val="009E0C93"/>
    <w:rsid w:val="009E57D3"/>
    <w:rsid w:val="009F0C8D"/>
    <w:rsid w:val="009F0D40"/>
    <w:rsid w:val="009F26B6"/>
    <w:rsid w:val="009F37B7"/>
    <w:rsid w:val="00A10F02"/>
    <w:rsid w:val="00A164B4"/>
    <w:rsid w:val="00A1797D"/>
    <w:rsid w:val="00A26956"/>
    <w:rsid w:val="00A27486"/>
    <w:rsid w:val="00A37F54"/>
    <w:rsid w:val="00A4706D"/>
    <w:rsid w:val="00A52D9A"/>
    <w:rsid w:val="00A53724"/>
    <w:rsid w:val="00A56066"/>
    <w:rsid w:val="00A63207"/>
    <w:rsid w:val="00A637EF"/>
    <w:rsid w:val="00A66CD4"/>
    <w:rsid w:val="00A73129"/>
    <w:rsid w:val="00A81CBC"/>
    <w:rsid w:val="00A82346"/>
    <w:rsid w:val="00A92BA1"/>
    <w:rsid w:val="00A94487"/>
    <w:rsid w:val="00AC14E8"/>
    <w:rsid w:val="00AC6BC6"/>
    <w:rsid w:val="00AE3181"/>
    <w:rsid w:val="00AE65E2"/>
    <w:rsid w:val="00AF4E3F"/>
    <w:rsid w:val="00B01C13"/>
    <w:rsid w:val="00B04824"/>
    <w:rsid w:val="00B114F6"/>
    <w:rsid w:val="00B134CA"/>
    <w:rsid w:val="00B15449"/>
    <w:rsid w:val="00B2136C"/>
    <w:rsid w:val="00B22AA0"/>
    <w:rsid w:val="00B26C8B"/>
    <w:rsid w:val="00B33904"/>
    <w:rsid w:val="00B508B1"/>
    <w:rsid w:val="00B60B97"/>
    <w:rsid w:val="00B61F0C"/>
    <w:rsid w:val="00B6372C"/>
    <w:rsid w:val="00B639F5"/>
    <w:rsid w:val="00B64E5E"/>
    <w:rsid w:val="00B77D32"/>
    <w:rsid w:val="00B84B44"/>
    <w:rsid w:val="00B911BB"/>
    <w:rsid w:val="00B92AE7"/>
    <w:rsid w:val="00B93086"/>
    <w:rsid w:val="00B9463F"/>
    <w:rsid w:val="00B96D73"/>
    <w:rsid w:val="00BA1564"/>
    <w:rsid w:val="00BA158B"/>
    <w:rsid w:val="00BA19ED"/>
    <w:rsid w:val="00BA2057"/>
    <w:rsid w:val="00BA3C55"/>
    <w:rsid w:val="00BA4B8D"/>
    <w:rsid w:val="00BA7ABB"/>
    <w:rsid w:val="00BC0F7D"/>
    <w:rsid w:val="00BC376A"/>
    <w:rsid w:val="00BC6D35"/>
    <w:rsid w:val="00BC7105"/>
    <w:rsid w:val="00BD25F0"/>
    <w:rsid w:val="00BD7D31"/>
    <w:rsid w:val="00BE313F"/>
    <w:rsid w:val="00BE3255"/>
    <w:rsid w:val="00BE3AC8"/>
    <w:rsid w:val="00BF0860"/>
    <w:rsid w:val="00BF128E"/>
    <w:rsid w:val="00C03047"/>
    <w:rsid w:val="00C074DD"/>
    <w:rsid w:val="00C11D35"/>
    <w:rsid w:val="00C12B51"/>
    <w:rsid w:val="00C1496A"/>
    <w:rsid w:val="00C27B4D"/>
    <w:rsid w:val="00C31430"/>
    <w:rsid w:val="00C33079"/>
    <w:rsid w:val="00C4145F"/>
    <w:rsid w:val="00C43202"/>
    <w:rsid w:val="00C45231"/>
    <w:rsid w:val="00C4686D"/>
    <w:rsid w:val="00C476C7"/>
    <w:rsid w:val="00C5009E"/>
    <w:rsid w:val="00C5742C"/>
    <w:rsid w:val="00C63468"/>
    <w:rsid w:val="00C63B3D"/>
    <w:rsid w:val="00C67DDB"/>
    <w:rsid w:val="00C72833"/>
    <w:rsid w:val="00C76962"/>
    <w:rsid w:val="00C8020D"/>
    <w:rsid w:val="00C809A5"/>
    <w:rsid w:val="00C80DBF"/>
    <w:rsid w:val="00C80EBB"/>
    <w:rsid w:val="00C80F1D"/>
    <w:rsid w:val="00C879F8"/>
    <w:rsid w:val="00C93F40"/>
    <w:rsid w:val="00C97F4B"/>
    <w:rsid w:val="00CA0AB5"/>
    <w:rsid w:val="00CA3D0C"/>
    <w:rsid w:val="00CA4D0C"/>
    <w:rsid w:val="00CB6B58"/>
    <w:rsid w:val="00CC60CF"/>
    <w:rsid w:val="00CD1B24"/>
    <w:rsid w:val="00CD7957"/>
    <w:rsid w:val="00CE1CA2"/>
    <w:rsid w:val="00D04C1A"/>
    <w:rsid w:val="00D060EE"/>
    <w:rsid w:val="00D14796"/>
    <w:rsid w:val="00D23F5B"/>
    <w:rsid w:val="00D3097A"/>
    <w:rsid w:val="00D35CBB"/>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1660F"/>
    <w:rsid w:val="00E169BE"/>
    <w:rsid w:val="00E32DF3"/>
    <w:rsid w:val="00E436DC"/>
    <w:rsid w:val="00E44582"/>
    <w:rsid w:val="00E62C7C"/>
    <w:rsid w:val="00E63F38"/>
    <w:rsid w:val="00E65954"/>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52E1B"/>
    <w:rsid w:val="00F54B77"/>
    <w:rsid w:val="00F559A3"/>
    <w:rsid w:val="00F653B8"/>
    <w:rsid w:val="00F71DFB"/>
    <w:rsid w:val="00F82549"/>
    <w:rsid w:val="00F9008D"/>
    <w:rsid w:val="00F918C5"/>
    <w:rsid w:val="00F97C0B"/>
    <w:rsid w:val="00FA1266"/>
    <w:rsid w:val="00FA20E3"/>
    <w:rsid w:val="00FA21A2"/>
    <w:rsid w:val="00FB14D6"/>
    <w:rsid w:val="00FB1A18"/>
    <w:rsid w:val="00FC1192"/>
    <w:rsid w:val="00FC2A1C"/>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contextualSpacing/>
    </w:pPr>
  </w:style>
  <w:style w:type="paragraph" w:styleId="ListNumber4">
    <w:name w:val="List Number 4"/>
    <w:basedOn w:val="Normal"/>
    <w:rsid w:val="003B10EB"/>
    <w:pPr>
      <w:numPr>
        <w:numId w:val="36"/>
      </w:numPr>
      <w:contextualSpacing/>
    </w:pPr>
  </w:style>
  <w:style w:type="paragraph" w:styleId="ListNumber5">
    <w:name w:val="List Number 5"/>
    <w:basedOn w:val="Normal"/>
    <w:rsid w:val="003B10EB"/>
    <w:pPr>
      <w:numPr>
        <w:numId w:val="37"/>
      </w:numPr>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pPr>
    <w:rPr>
      <w:sz w:val="24"/>
    </w:rPr>
  </w:style>
  <w:style w:type="paragraph" w:customStyle="1" w:styleId="List21">
    <w:name w:val="List 2.1"/>
    <w:basedOn w:val="List11"/>
    <w:rsid w:val="005A376F"/>
    <w:pPr>
      <w:numPr>
        <w:ilvl w:val="1"/>
      </w:numPr>
      <w:tabs>
        <w:tab w:val="clear" w:pos="2041"/>
        <w:tab w:val="num" w:pos="360"/>
        <w:tab w:val="num" w:pos="2608"/>
      </w:tabs>
      <w:ind w:left="2608" w:hanging="567"/>
    </w:pPr>
  </w:style>
  <w:style w:type="paragraph" w:customStyle="1" w:styleId="List31">
    <w:name w:val="List 3.1"/>
    <w:basedOn w:val="List21"/>
    <w:rsid w:val="005A376F"/>
    <w:pPr>
      <w:numPr>
        <w:ilvl w:val="2"/>
      </w:numPr>
      <w:tabs>
        <w:tab w:val="num" w:pos="360"/>
        <w:tab w:val="num" w:pos="1440"/>
        <w:tab w:val="left" w:pos="3175"/>
      </w:tabs>
      <w:ind w:left="360" w:hanging="794"/>
    </w:pPr>
  </w:style>
  <w:style w:type="paragraph" w:customStyle="1" w:styleId="List41">
    <w:name w:val="List 4.1"/>
    <w:basedOn w:val="List31"/>
    <w:rsid w:val="005A376F"/>
    <w:pPr>
      <w:numPr>
        <w:ilvl w:val="3"/>
      </w:numPr>
      <w:tabs>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overflowPunct/>
      <w:autoSpaceDE/>
      <w:autoSpaceDN/>
      <w:adjustRightInd/>
      <w:textAlignment w:val="auto"/>
    </w:pPr>
  </w:style>
  <w:style w:type="paragraph" w:customStyle="1" w:styleId="nornal">
    <w:name w:val="nornal"/>
    <w:basedOn w:val="cpde"/>
    <w:rsid w:val="005A376F"/>
    <w:pPr>
      <w:numPr>
        <w:numId w:val="47"/>
      </w:numPr>
      <w:overflowPunct/>
      <w:autoSpaceDE/>
      <w:autoSpaceDN/>
      <w:adjustRightInd/>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oleObject" Target="embeddings/Microsoft_Word_97_-_2003_Document.doc"/><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oleObject" Target="embeddings/Microsoft_Word_97_-_2003_Document1.doc"/><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2.xml><?xml version="1.0" encoding="utf-8"?>
<ds:datastoreItem xmlns:ds="http://schemas.openxmlformats.org/officeDocument/2006/customXml" ds:itemID="{D64AEE6F-E0C5-43AE-ADD1-C02A5C0ADB1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18858</Words>
  <Characters>107496</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126102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32.291_CR0429_(Rel-17)_TEI16, 5GS_Ph1-SBI_CH</cp:lastModifiedBy>
  <cp:revision>4</cp:revision>
  <cp:lastPrinted>2019-02-25T14:05:00Z</cp:lastPrinted>
  <dcterms:created xsi:type="dcterms:W3CDTF">2022-09-27T12:43:00Z</dcterms:created>
  <dcterms:modified xsi:type="dcterms:W3CDTF">2022-09-27T12:44:00Z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