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592FEF2D"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r w:rsidRPr="00F17505">
              <w:rPr>
                <w:noProof w:val="0"/>
              </w:rPr>
              <w:t>V</w:t>
            </w:r>
            <w:bookmarkStart w:id="3" w:name="specVersion"/>
            <w:r w:rsidR="00B83DEA">
              <w:rPr>
                <w:noProof w:val="0"/>
              </w:rPr>
              <w:t>17</w:t>
            </w:r>
            <w:r w:rsidRPr="00F17505">
              <w:rPr>
                <w:noProof w:val="0"/>
              </w:rPr>
              <w:t>.</w:t>
            </w:r>
            <w:r w:rsidR="00D11DA7">
              <w:rPr>
                <w:noProof w:val="0"/>
              </w:rPr>
              <w:t>2</w:t>
            </w:r>
            <w:r w:rsidRPr="00F17505">
              <w:rPr>
                <w:noProof w:val="0"/>
              </w:rPr>
              <w:t>.</w:t>
            </w:r>
            <w:bookmarkEnd w:id="3"/>
            <w:r w:rsidR="00D11DA7">
              <w:rPr>
                <w:noProof w:val="0"/>
              </w:rPr>
              <w:t>0</w:t>
            </w:r>
            <w:r w:rsidR="00D11DA7" w:rsidRPr="00F17505">
              <w:rPr>
                <w:noProof w:val="0"/>
              </w:rPr>
              <w:t xml:space="preserve"> </w:t>
            </w:r>
            <w:r w:rsidRPr="00F17505">
              <w:rPr>
                <w:noProof w:val="0"/>
                <w:sz w:val="32"/>
              </w:rPr>
              <w:t>(</w:t>
            </w:r>
            <w:bookmarkStart w:id="4" w:name="issueDate"/>
            <w:r w:rsidR="00BB7577" w:rsidRPr="00F17505">
              <w:rPr>
                <w:noProof w:val="0"/>
                <w:sz w:val="32"/>
              </w:rPr>
              <w:t>202</w:t>
            </w:r>
            <w:r w:rsidR="00D00313" w:rsidRPr="00F17505">
              <w:rPr>
                <w:noProof w:val="0"/>
                <w:sz w:val="32"/>
              </w:rPr>
              <w:t>2</w:t>
            </w:r>
            <w:r w:rsidRPr="00F17505">
              <w:rPr>
                <w:noProof w:val="0"/>
                <w:sz w:val="32"/>
              </w:rPr>
              <w:t>-</w:t>
            </w:r>
            <w:bookmarkEnd w:id="4"/>
            <w:r w:rsidR="00D11DA7">
              <w:rPr>
                <w:noProof w:val="0"/>
                <w:sz w:val="32"/>
              </w:rPr>
              <w:t>12</w:t>
            </w:r>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74E9AC6B"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40693C59"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bookmarkStart w:id="7" w:name="specRelease"/>
            <w:r w:rsidR="004F0988" w:rsidRPr="00AE7059">
              <w:rPr>
                <w:rStyle w:val="ZGSM"/>
              </w:rPr>
              <w:t>17</w:t>
            </w:r>
            <w:bookmarkEnd w:id="7"/>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tr w:rsidR="00D57972" w:rsidRPr="00F17505" w14:paraId="37AA4BC7" w14:textId="77777777" w:rsidTr="005E4BB2">
        <w:trPr>
          <w:trHeight w:hRule="exact" w:val="1531"/>
        </w:trPr>
        <w:tc>
          <w:tcPr>
            <w:tcW w:w="4883" w:type="dxa"/>
            <w:shd w:val="clear" w:color="auto" w:fill="auto"/>
          </w:tcPr>
          <w:p w14:paraId="271641EB" w14:textId="5A096F15" w:rsidR="00D57972" w:rsidRPr="00F17505" w:rsidRDefault="008D1802">
            <w:r w:rsidRPr="00F17505">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0E885B57"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r w:rsidR="009914C6" w:rsidRPr="00F17505">
              <w:rPr>
                <w:sz w:val="18"/>
              </w:rPr>
              <w:t>2</w:t>
            </w:r>
            <w:bookmarkEnd w:id="13"/>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4F08E4D8" w14:textId="52F68B92" w:rsidR="00C178AA" w:rsidRDefault="00CE6C33">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C178AA">
        <w:rPr>
          <w:noProof/>
        </w:rPr>
        <w:t>Foreword</w:t>
      </w:r>
      <w:r w:rsidR="00C178AA">
        <w:rPr>
          <w:noProof/>
        </w:rPr>
        <w:tab/>
      </w:r>
      <w:r w:rsidR="00C178AA">
        <w:rPr>
          <w:noProof/>
        </w:rPr>
        <w:fldChar w:fldCharType="begin" w:fldLock="1"/>
      </w:r>
      <w:r w:rsidR="00C178AA">
        <w:rPr>
          <w:noProof/>
        </w:rPr>
        <w:instrText xml:space="preserve"> PAGEREF _Toc113634440 \h </w:instrText>
      </w:r>
      <w:r w:rsidR="00C178AA">
        <w:rPr>
          <w:noProof/>
        </w:rPr>
      </w:r>
      <w:r w:rsidR="00C178AA">
        <w:rPr>
          <w:noProof/>
        </w:rPr>
        <w:fldChar w:fldCharType="separate"/>
      </w:r>
      <w:r w:rsidR="00C178AA">
        <w:rPr>
          <w:noProof/>
        </w:rPr>
        <w:t>5</w:t>
      </w:r>
      <w:r w:rsidR="00C178AA">
        <w:rPr>
          <w:noProof/>
        </w:rPr>
        <w:fldChar w:fldCharType="end"/>
      </w:r>
    </w:p>
    <w:p w14:paraId="2340220A" w14:textId="16168308" w:rsidR="00C178AA" w:rsidRDefault="00C178AA">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_Toc113634441 \h </w:instrText>
      </w:r>
      <w:r>
        <w:rPr>
          <w:noProof/>
        </w:rPr>
      </w:r>
      <w:r>
        <w:rPr>
          <w:noProof/>
        </w:rPr>
        <w:fldChar w:fldCharType="separate"/>
      </w:r>
      <w:r>
        <w:rPr>
          <w:noProof/>
        </w:rPr>
        <w:t>7</w:t>
      </w:r>
      <w:r>
        <w:rPr>
          <w:noProof/>
        </w:rPr>
        <w:fldChar w:fldCharType="end"/>
      </w:r>
    </w:p>
    <w:p w14:paraId="6E669EDD" w14:textId="2D24B15B" w:rsidR="00C178AA" w:rsidRDefault="00C178AA">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_Toc113634442 \h </w:instrText>
      </w:r>
      <w:r>
        <w:rPr>
          <w:noProof/>
        </w:rPr>
      </w:r>
      <w:r>
        <w:rPr>
          <w:noProof/>
        </w:rPr>
        <w:fldChar w:fldCharType="separate"/>
      </w:r>
      <w:r>
        <w:rPr>
          <w:noProof/>
        </w:rPr>
        <w:t>7</w:t>
      </w:r>
      <w:r>
        <w:rPr>
          <w:noProof/>
        </w:rPr>
        <w:fldChar w:fldCharType="end"/>
      </w:r>
    </w:p>
    <w:p w14:paraId="71E97E31" w14:textId="358A1501" w:rsidR="00C178AA" w:rsidRDefault="00C178AA">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_Toc113634443 \h </w:instrText>
      </w:r>
      <w:r>
        <w:rPr>
          <w:noProof/>
        </w:rPr>
      </w:r>
      <w:r>
        <w:rPr>
          <w:noProof/>
        </w:rPr>
        <w:fldChar w:fldCharType="separate"/>
      </w:r>
      <w:r>
        <w:rPr>
          <w:noProof/>
        </w:rPr>
        <w:t>8</w:t>
      </w:r>
      <w:r>
        <w:rPr>
          <w:noProof/>
        </w:rPr>
        <w:fldChar w:fldCharType="end"/>
      </w:r>
    </w:p>
    <w:p w14:paraId="259B0C06" w14:textId="20216DCB" w:rsidR="00C178AA" w:rsidRDefault="00C178AA">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_Toc113634444 \h </w:instrText>
      </w:r>
      <w:r>
        <w:rPr>
          <w:noProof/>
        </w:rPr>
      </w:r>
      <w:r>
        <w:rPr>
          <w:noProof/>
        </w:rPr>
        <w:fldChar w:fldCharType="separate"/>
      </w:r>
      <w:r>
        <w:rPr>
          <w:noProof/>
        </w:rPr>
        <w:t>8</w:t>
      </w:r>
      <w:r>
        <w:rPr>
          <w:noProof/>
        </w:rPr>
        <w:fldChar w:fldCharType="end"/>
      </w:r>
    </w:p>
    <w:p w14:paraId="4828FD26" w14:textId="1B088D3F" w:rsidR="00C178AA" w:rsidRDefault="00C178AA">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_Toc113634445 \h </w:instrText>
      </w:r>
      <w:r>
        <w:rPr>
          <w:noProof/>
        </w:rPr>
      </w:r>
      <w:r>
        <w:rPr>
          <w:noProof/>
        </w:rPr>
        <w:fldChar w:fldCharType="separate"/>
      </w:r>
      <w:r>
        <w:rPr>
          <w:noProof/>
        </w:rPr>
        <w:t>8</w:t>
      </w:r>
      <w:r>
        <w:rPr>
          <w:noProof/>
        </w:rPr>
        <w:fldChar w:fldCharType="end"/>
      </w:r>
    </w:p>
    <w:p w14:paraId="678472C5" w14:textId="285F7145" w:rsidR="00C178AA" w:rsidRDefault="00C178AA">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_Toc113634446 \h </w:instrText>
      </w:r>
      <w:r>
        <w:rPr>
          <w:noProof/>
        </w:rPr>
      </w:r>
      <w:r>
        <w:rPr>
          <w:noProof/>
        </w:rPr>
        <w:fldChar w:fldCharType="separate"/>
      </w:r>
      <w:r>
        <w:rPr>
          <w:noProof/>
        </w:rPr>
        <w:t>8</w:t>
      </w:r>
      <w:r>
        <w:rPr>
          <w:noProof/>
        </w:rPr>
        <w:fldChar w:fldCharType="end"/>
      </w:r>
    </w:p>
    <w:p w14:paraId="5F33D2D8" w14:textId="17085FC0" w:rsidR="00C178AA" w:rsidRDefault="00C178AA">
      <w:pPr>
        <w:pStyle w:val="TOC1"/>
        <w:rPr>
          <w:rFonts w:asciiTheme="minorHAnsi" w:eastAsiaTheme="minorEastAsia" w:hAnsiTheme="minorHAnsi" w:cstheme="minorBidi"/>
          <w:noProof/>
          <w:szCs w:val="22"/>
          <w:lang w:eastAsia="en-GB"/>
        </w:rPr>
      </w:pPr>
      <w:r w:rsidRPr="00732979">
        <w:rPr>
          <w:rFonts w:cs="Arial"/>
          <w:noProof/>
        </w:rPr>
        <w:t>4</w:t>
      </w:r>
      <w:r w:rsidRPr="00732979">
        <w:rPr>
          <w:rFonts w:cs="Arial"/>
          <w:noProof/>
        </w:rPr>
        <w:tab/>
      </w:r>
      <w:r>
        <w:rPr>
          <w:noProof/>
        </w:rPr>
        <w:t>Concepts and overview</w:t>
      </w:r>
      <w:r>
        <w:rPr>
          <w:noProof/>
        </w:rPr>
        <w:tab/>
      </w:r>
      <w:r>
        <w:rPr>
          <w:noProof/>
        </w:rPr>
        <w:fldChar w:fldCharType="begin" w:fldLock="1"/>
      </w:r>
      <w:r>
        <w:rPr>
          <w:noProof/>
        </w:rPr>
        <w:instrText xml:space="preserve"> PAGEREF _Toc113634447 \h </w:instrText>
      </w:r>
      <w:r>
        <w:rPr>
          <w:noProof/>
        </w:rPr>
      </w:r>
      <w:r>
        <w:rPr>
          <w:noProof/>
        </w:rPr>
        <w:fldChar w:fldCharType="separate"/>
      </w:r>
      <w:r>
        <w:rPr>
          <w:noProof/>
        </w:rPr>
        <w:t>8</w:t>
      </w:r>
      <w:r>
        <w:rPr>
          <w:noProof/>
        </w:rPr>
        <w:fldChar w:fldCharType="end"/>
      </w:r>
    </w:p>
    <w:p w14:paraId="622C9C28" w14:textId="33FBC1F8" w:rsidR="00C178AA" w:rsidRDefault="00C178AA">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_Toc113634448 \h </w:instrText>
      </w:r>
      <w:r>
        <w:rPr>
          <w:noProof/>
        </w:rPr>
      </w:r>
      <w:r>
        <w:rPr>
          <w:noProof/>
        </w:rPr>
        <w:fldChar w:fldCharType="separate"/>
      </w:r>
      <w:r>
        <w:rPr>
          <w:noProof/>
        </w:rPr>
        <w:t>8</w:t>
      </w:r>
      <w:r>
        <w:rPr>
          <w:noProof/>
        </w:rPr>
        <w:fldChar w:fldCharType="end"/>
      </w:r>
    </w:p>
    <w:p w14:paraId="646F95C0" w14:textId="61E7EE34" w:rsidR="00C178AA" w:rsidRDefault="00C178AA">
      <w:pPr>
        <w:pStyle w:val="TOC1"/>
        <w:rPr>
          <w:rFonts w:asciiTheme="minorHAnsi" w:eastAsiaTheme="minorEastAsia" w:hAnsiTheme="minorHAnsi" w:cstheme="minorBidi"/>
          <w:noProof/>
          <w:szCs w:val="22"/>
          <w:lang w:eastAsia="en-GB"/>
        </w:rPr>
      </w:pPr>
      <w:r w:rsidRPr="00732979">
        <w:rPr>
          <w:rFonts w:cs="Arial"/>
          <w:noProof/>
        </w:rPr>
        <w:t>5</w:t>
      </w:r>
      <w:r w:rsidRPr="00732979">
        <w:rPr>
          <w:rFonts w:cs="Arial"/>
          <w:noProof/>
        </w:rPr>
        <w:tab/>
      </w:r>
      <w:r>
        <w:rPr>
          <w:noProof/>
        </w:rPr>
        <w:t>AI/ML management</w:t>
      </w:r>
      <w:r w:rsidRPr="00732979">
        <w:rPr>
          <w:rFonts w:cs="Arial"/>
          <w:noProof/>
        </w:rPr>
        <w:t xml:space="preserve"> functionality and service framework</w:t>
      </w:r>
      <w:r>
        <w:rPr>
          <w:noProof/>
        </w:rPr>
        <w:tab/>
      </w:r>
      <w:r>
        <w:rPr>
          <w:noProof/>
        </w:rPr>
        <w:fldChar w:fldCharType="begin" w:fldLock="1"/>
      </w:r>
      <w:r>
        <w:rPr>
          <w:noProof/>
        </w:rPr>
        <w:instrText xml:space="preserve"> PAGEREF _Toc113634449 \h </w:instrText>
      </w:r>
      <w:r>
        <w:rPr>
          <w:noProof/>
        </w:rPr>
      </w:r>
      <w:r>
        <w:rPr>
          <w:noProof/>
        </w:rPr>
        <w:fldChar w:fldCharType="separate"/>
      </w:r>
      <w:r>
        <w:rPr>
          <w:noProof/>
        </w:rPr>
        <w:t>9</w:t>
      </w:r>
      <w:r>
        <w:rPr>
          <w:noProof/>
        </w:rPr>
        <w:fldChar w:fldCharType="end"/>
      </w:r>
    </w:p>
    <w:p w14:paraId="27D0E42F" w14:textId="04ED3119" w:rsidR="00C178AA" w:rsidRDefault="00C178AA">
      <w:pPr>
        <w:pStyle w:val="TOC2"/>
        <w:rPr>
          <w:rFonts w:asciiTheme="minorHAnsi" w:eastAsiaTheme="minorEastAsia" w:hAnsiTheme="minorHAnsi" w:cstheme="minorBidi"/>
          <w:noProof/>
          <w:sz w:val="22"/>
          <w:szCs w:val="22"/>
          <w:lang w:eastAsia="en-GB"/>
        </w:rPr>
      </w:pPr>
      <w:r w:rsidRPr="00732979">
        <w:rPr>
          <w:rFonts w:cs="Arial"/>
          <w:noProof/>
        </w:rPr>
        <w:t>5.1</w:t>
      </w:r>
      <w:r w:rsidRPr="00732979">
        <w:rPr>
          <w:rFonts w:cs="Arial"/>
          <w:noProof/>
        </w:rPr>
        <w:tab/>
        <w:t>Functionality and s</w:t>
      </w:r>
      <w:r>
        <w:rPr>
          <w:noProof/>
        </w:rPr>
        <w:t>ervice</w:t>
      </w:r>
      <w:r w:rsidRPr="00732979">
        <w:rPr>
          <w:rFonts w:cs="Arial"/>
          <w:noProof/>
        </w:rPr>
        <w:t xml:space="preserve"> framework for ML training</w:t>
      </w:r>
      <w:r>
        <w:rPr>
          <w:noProof/>
        </w:rPr>
        <w:tab/>
      </w:r>
      <w:r>
        <w:rPr>
          <w:noProof/>
        </w:rPr>
        <w:fldChar w:fldCharType="begin" w:fldLock="1"/>
      </w:r>
      <w:r>
        <w:rPr>
          <w:noProof/>
        </w:rPr>
        <w:instrText xml:space="preserve"> PAGEREF _Toc113634450 \h </w:instrText>
      </w:r>
      <w:r>
        <w:rPr>
          <w:noProof/>
        </w:rPr>
      </w:r>
      <w:r>
        <w:rPr>
          <w:noProof/>
        </w:rPr>
        <w:fldChar w:fldCharType="separate"/>
      </w:r>
      <w:r>
        <w:rPr>
          <w:noProof/>
        </w:rPr>
        <w:t>9</w:t>
      </w:r>
      <w:r>
        <w:rPr>
          <w:noProof/>
        </w:rPr>
        <w:fldChar w:fldCharType="end"/>
      </w:r>
    </w:p>
    <w:p w14:paraId="13CE951A" w14:textId="39E21C10" w:rsidR="00C178AA" w:rsidRDefault="00C178AA">
      <w:pPr>
        <w:pStyle w:val="TOC1"/>
        <w:rPr>
          <w:rFonts w:asciiTheme="minorHAnsi" w:eastAsiaTheme="minorEastAsia" w:hAnsiTheme="minorHAnsi" w:cstheme="minorBidi"/>
          <w:noProof/>
          <w:szCs w:val="22"/>
          <w:lang w:eastAsia="en-GB"/>
        </w:rPr>
      </w:pPr>
      <w:r>
        <w:rPr>
          <w:noProof/>
        </w:rPr>
        <w:t>6</w:t>
      </w:r>
      <w:r>
        <w:rPr>
          <w:noProof/>
        </w:rPr>
        <w:tab/>
        <w:t>AI/ML management use cases and requirements</w:t>
      </w:r>
      <w:r>
        <w:rPr>
          <w:noProof/>
        </w:rPr>
        <w:tab/>
      </w:r>
      <w:r>
        <w:rPr>
          <w:noProof/>
        </w:rPr>
        <w:fldChar w:fldCharType="begin" w:fldLock="1"/>
      </w:r>
      <w:r>
        <w:rPr>
          <w:noProof/>
        </w:rPr>
        <w:instrText xml:space="preserve"> PAGEREF _Toc113634451 \h </w:instrText>
      </w:r>
      <w:r>
        <w:rPr>
          <w:noProof/>
        </w:rPr>
      </w:r>
      <w:r>
        <w:rPr>
          <w:noProof/>
        </w:rPr>
        <w:fldChar w:fldCharType="separate"/>
      </w:r>
      <w:r>
        <w:rPr>
          <w:noProof/>
        </w:rPr>
        <w:t>10</w:t>
      </w:r>
      <w:r>
        <w:rPr>
          <w:noProof/>
        </w:rPr>
        <w:fldChar w:fldCharType="end"/>
      </w:r>
    </w:p>
    <w:p w14:paraId="773AB87F" w14:textId="49494B5F" w:rsidR="00C178AA" w:rsidRDefault="00C178AA">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_Toc113634452 \h </w:instrText>
      </w:r>
      <w:r>
        <w:rPr>
          <w:noProof/>
        </w:rPr>
      </w:r>
      <w:r>
        <w:rPr>
          <w:noProof/>
        </w:rPr>
        <w:fldChar w:fldCharType="separate"/>
      </w:r>
      <w:r>
        <w:rPr>
          <w:noProof/>
        </w:rPr>
        <w:t>10</w:t>
      </w:r>
      <w:r>
        <w:rPr>
          <w:noProof/>
        </w:rPr>
        <w:fldChar w:fldCharType="end"/>
      </w:r>
    </w:p>
    <w:p w14:paraId="22C4C6DE" w14:textId="696BF241" w:rsidR="00C178AA" w:rsidRDefault="00C178AA">
      <w:pPr>
        <w:pStyle w:val="TOC2"/>
        <w:rPr>
          <w:rFonts w:asciiTheme="minorHAnsi" w:eastAsiaTheme="minorEastAsia" w:hAnsiTheme="minorHAnsi" w:cstheme="minorBidi"/>
          <w:noProof/>
          <w:sz w:val="22"/>
          <w:szCs w:val="22"/>
          <w:lang w:eastAsia="en-GB"/>
        </w:rPr>
      </w:pPr>
      <w:r>
        <w:rPr>
          <w:noProof/>
        </w:rPr>
        <w:t>6.2</w:t>
      </w:r>
      <w:r>
        <w:rPr>
          <w:noProof/>
        </w:rPr>
        <w:tab/>
        <w:t>ML training</w:t>
      </w:r>
      <w:r>
        <w:rPr>
          <w:noProof/>
        </w:rPr>
        <w:tab/>
      </w:r>
      <w:r>
        <w:rPr>
          <w:noProof/>
        </w:rPr>
        <w:fldChar w:fldCharType="begin" w:fldLock="1"/>
      </w:r>
      <w:r>
        <w:rPr>
          <w:noProof/>
        </w:rPr>
        <w:instrText xml:space="preserve"> PAGEREF _Toc113634453 \h </w:instrText>
      </w:r>
      <w:r>
        <w:rPr>
          <w:noProof/>
        </w:rPr>
      </w:r>
      <w:r>
        <w:rPr>
          <w:noProof/>
        </w:rPr>
        <w:fldChar w:fldCharType="separate"/>
      </w:r>
      <w:r>
        <w:rPr>
          <w:noProof/>
        </w:rPr>
        <w:t>10</w:t>
      </w:r>
      <w:r>
        <w:rPr>
          <w:noProof/>
        </w:rPr>
        <w:fldChar w:fldCharType="end"/>
      </w:r>
    </w:p>
    <w:p w14:paraId="720DE752" w14:textId="73892E94" w:rsidR="00C178AA" w:rsidRDefault="00C178AA">
      <w:pPr>
        <w:pStyle w:val="TOC3"/>
        <w:rPr>
          <w:rFonts w:asciiTheme="minorHAnsi" w:eastAsiaTheme="minorEastAsia" w:hAnsiTheme="minorHAnsi" w:cstheme="minorBidi"/>
          <w:noProof/>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_Toc113634454 \h </w:instrText>
      </w:r>
      <w:r>
        <w:rPr>
          <w:noProof/>
        </w:rPr>
      </w:r>
      <w:r>
        <w:rPr>
          <w:noProof/>
        </w:rPr>
        <w:fldChar w:fldCharType="separate"/>
      </w:r>
      <w:r>
        <w:rPr>
          <w:noProof/>
        </w:rPr>
        <w:t>10</w:t>
      </w:r>
      <w:r>
        <w:rPr>
          <w:noProof/>
        </w:rPr>
        <w:fldChar w:fldCharType="end"/>
      </w:r>
    </w:p>
    <w:p w14:paraId="1A70293B" w14:textId="0D812D2E" w:rsidR="00C178AA" w:rsidRDefault="00C178AA">
      <w:pPr>
        <w:pStyle w:val="TOC3"/>
        <w:rPr>
          <w:rFonts w:asciiTheme="minorHAnsi" w:eastAsiaTheme="minorEastAsia" w:hAnsiTheme="minorHAnsi" w:cstheme="minorBidi"/>
          <w:noProof/>
          <w:sz w:val="22"/>
          <w:szCs w:val="22"/>
          <w:lang w:eastAsia="en-GB"/>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_Toc113634455 \h </w:instrText>
      </w:r>
      <w:r>
        <w:rPr>
          <w:noProof/>
        </w:rPr>
      </w:r>
      <w:r>
        <w:rPr>
          <w:noProof/>
        </w:rPr>
        <w:fldChar w:fldCharType="separate"/>
      </w:r>
      <w:r>
        <w:rPr>
          <w:noProof/>
        </w:rPr>
        <w:t>11</w:t>
      </w:r>
      <w:r>
        <w:rPr>
          <w:noProof/>
        </w:rPr>
        <w:fldChar w:fldCharType="end"/>
      </w:r>
    </w:p>
    <w:p w14:paraId="5BEA7A66" w14:textId="6A4664D1" w:rsidR="00C178AA" w:rsidRDefault="00C178AA">
      <w:pPr>
        <w:pStyle w:val="TOC4"/>
        <w:rPr>
          <w:rFonts w:asciiTheme="minorHAnsi" w:eastAsiaTheme="minorEastAsia" w:hAnsiTheme="minorHAnsi" w:cstheme="minorBidi"/>
          <w:noProof/>
          <w:sz w:val="22"/>
          <w:szCs w:val="22"/>
          <w:lang w:eastAsia="en-GB"/>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_Toc113634456 \h </w:instrText>
      </w:r>
      <w:r>
        <w:rPr>
          <w:noProof/>
        </w:rPr>
      </w:r>
      <w:r>
        <w:rPr>
          <w:noProof/>
        </w:rPr>
        <w:fldChar w:fldCharType="separate"/>
      </w:r>
      <w:r>
        <w:rPr>
          <w:noProof/>
        </w:rPr>
        <w:t>11</w:t>
      </w:r>
      <w:r>
        <w:rPr>
          <w:noProof/>
        </w:rPr>
        <w:fldChar w:fldCharType="end"/>
      </w:r>
    </w:p>
    <w:p w14:paraId="4D667D36" w14:textId="6D26DAFB" w:rsidR="00C178AA" w:rsidRDefault="00C178AA">
      <w:pPr>
        <w:pStyle w:val="TOC4"/>
        <w:rPr>
          <w:rFonts w:asciiTheme="minorHAnsi" w:eastAsiaTheme="minorEastAsia" w:hAnsiTheme="minorHAnsi" w:cstheme="minorBidi"/>
          <w:noProof/>
          <w:sz w:val="22"/>
          <w:szCs w:val="22"/>
          <w:lang w:eastAsia="en-GB"/>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_Toc113634457 \h </w:instrText>
      </w:r>
      <w:r>
        <w:rPr>
          <w:noProof/>
        </w:rPr>
      </w:r>
      <w:r>
        <w:rPr>
          <w:noProof/>
        </w:rPr>
        <w:fldChar w:fldCharType="separate"/>
      </w:r>
      <w:r>
        <w:rPr>
          <w:noProof/>
        </w:rPr>
        <w:t>11</w:t>
      </w:r>
      <w:r>
        <w:rPr>
          <w:noProof/>
        </w:rPr>
        <w:fldChar w:fldCharType="end"/>
      </w:r>
    </w:p>
    <w:p w14:paraId="6FDE5881" w14:textId="7BBE896D" w:rsidR="00C178AA" w:rsidRDefault="00C178AA">
      <w:pPr>
        <w:pStyle w:val="TOC4"/>
        <w:rPr>
          <w:rFonts w:asciiTheme="minorHAnsi" w:eastAsiaTheme="minorEastAsia" w:hAnsiTheme="minorHAnsi" w:cstheme="minorBidi"/>
          <w:noProof/>
          <w:sz w:val="22"/>
          <w:szCs w:val="22"/>
          <w:lang w:eastAsia="en-GB"/>
        </w:rPr>
      </w:pPr>
      <w:r>
        <w:rPr>
          <w:noProof/>
        </w:rPr>
        <w:t>6.2.2.3</w:t>
      </w:r>
      <w:r>
        <w:rPr>
          <w:noProof/>
        </w:rPr>
        <w:tab/>
        <w:t>ML model and and ML entity selection</w:t>
      </w:r>
      <w:r>
        <w:rPr>
          <w:noProof/>
        </w:rPr>
        <w:tab/>
      </w:r>
      <w:r>
        <w:rPr>
          <w:noProof/>
        </w:rPr>
        <w:fldChar w:fldCharType="begin" w:fldLock="1"/>
      </w:r>
      <w:r>
        <w:rPr>
          <w:noProof/>
        </w:rPr>
        <w:instrText xml:space="preserve"> PAGEREF _Toc113634458 \h </w:instrText>
      </w:r>
      <w:r>
        <w:rPr>
          <w:noProof/>
        </w:rPr>
      </w:r>
      <w:r>
        <w:rPr>
          <w:noProof/>
        </w:rPr>
        <w:fldChar w:fldCharType="separate"/>
      </w:r>
      <w:r>
        <w:rPr>
          <w:noProof/>
        </w:rPr>
        <w:t>12</w:t>
      </w:r>
      <w:r>
        <w:rPr>
          <w:noProof/>
        </w:rPr>
        <w:fldChar w:fldCharType="end"/>
      </w:r>
    </w:p>
    <w:p w14:paraId="3FF64F8A" w14:textId="3EA10885" w:rsidR="00C178AA" w:rsidRDefault="00C178AA">
      <w:pPr>
        <w:pStyle w:val="TOC4"/>
        <w:rPr>
          <w:rFonts w:asciiTheme="minorHAnsi" w:eastAsiaTheme="minorEastAsia" w:hAnsiTheme="minorHAnsi" w:cstheme="minorBidi"/>
          <w:noProof/>
          <w:sz w:val="22"/>
          <w:szCs w:val="22"/>
          <w:lang w:eastAsia="en-GB"/>
        </w:rPr>
      </w:pPr>
      <w:r>
        <w:rPr>
          <w:noProof/>
        </w:rPr>
        <w:t>6.2.2.4</w:t>
      </w:r>
      <w:r>
        <w:rPr>
          <w:noProof/>
        </w:rPr>
        <w:tab/>
        <w:t>Managing ML training processes</w:t>
      </w:r>
      <w:r>
        <w:rPr>
          <w:noProof/>
        </w:rPr>
        <w:tab/>
      </w:r>
      <w:r>
        <w:rPr>
          <w:noProof/>
        </w:rPr>
        <w:fldChar w:fldCharType="begin" w:fldLock="1"/>
      </w:r>
      <w:r>
        <w:rPr>
          <w:noProof/>
        </w:rPr>
        <w:instrText xml:space="preserve"> PAGEREF _Toc113634459 \h </w:instrText>
      </w:r>
      <w:r>
        <w:rPr>
          <w:noProof/>
        </w:rPr>
      </w:r>
      <w:r>
        <w:rPr>
          <w:noProof/>
        </w:rPr>
        <w:fldChar w:fldCharType="separate"/>
      </w:r>
      <w:r>
        <w:rPr>
          <w:noProof/>
        </w:rPr>
        <w:t>12</w:t>
      </w:r>
      <w:r>
        <w:rPr>
          <w:noProof/>
        </w:rPr>
        <w:fldChar w:fldCharType="end"/>
      </w:r>
    </w:p>
    <w:p w14:paraId="67563294" w14:textId="5487D650" w:rsidR="00C178AA" w:rsidRDefault="00C178AA">
      <w:pPr>
        <w:pStyle w:val="TOC4"/>
        <w:rPr>
          <w:rFonts w:asciiTheme="minorHAnsi" w:eastAsiaTheme="minorEastAsia" w:hAnsiTheme="minorHAnsi" w:cstheme="minorBidi"/>
          <w:noProof/>
          <w:sz w:val="22"/>
          <w:szCs w:val="22"/>
          <w:lang w:eastAsia="en-GB"/>
        </w:rPr>
      </w:pPr>
      <w:r>
        <w:rPr>
          <w:noProof/>
        </w:rPr>
        <w:t>6.2.2.5</w:t>
      </w:r>
      <w:r>
        <w:rPr>
          <w:noProof/>
        </w:rPr>
        <w:tab/>
        <w:t>Handling errors in data and ML decisions</w:t>
      </w:r>
      <w:r>
        <w:rPr>
          <w:noProof/>
        </w:rPr>
        <w:tab/>
      </w:r>
      <w:r>
        <w:rPr>
          <w:noProof/>
        </w:rPr>
        <w:fldChar w:fldCharType="begin" w:fldLock="1"/>
      </w:r>
      <w:r>
        <w:rPr>
          <w:noProof/>
        </w:rPr>
        <w:instrText xml:space="preserve"> PAGEREF _Toc113634460 \h </w:instrText>
      </w:r>
      <w:r>
        <w:rPr>
          <w:noProof/>
        </w:rPr>
      </w:r>
      <w:r>
        <w:rPr>
          <w:noProof/>
        </w:rPr>
        <w:fldChar w:fldCharType="separate"/>
      </w:r>
      <w:r>
        <w:rPr>
          <w:noProof/>
        </w:rPr>
        <w:t>12</w:t>
      </w:r>
      <w:r>
        <w:rPr>
          <w:noProof/>
        </w:rPr>
        <w:fldChar w:fldCharType="end"/>
      </w:r>
    </w:p>
    <w:p w14:paraId="70DF429C" w14:textId="744D1E6D" w:rsidR="00C178AA" w:rsidRDefault="00C178AA">
      <w:pPr>
        <w:pStyle w:val="TOC3"/>
        <w:rPr>
          <w:rFonts w:asciiTheme="minorHAnsi" w:eastAsiaTheme="minorEastAsia" w:hAnsiTheme="minorHAnsi" w:cstheme="minorBidi"/>
          <w:noProof/>
          <w:sz w:val="22"/>
          <w:szCs w:val="22"/>
          <w:lang w:eastAsia="en-GB"/>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_Toc113634461 \h </w:instrText>
      </w:r>
      <w:r>
        <w:rPr>
          <w:noProof/>
        </w:rPr>
      </w:r>
      <w:r>
        <w:rPr>
          <w:noProof/>
        </w:rPr>
        <w:fldChar w:fldCharType="separate"/>
      </w:r>
      <w:r>
        <w:rPr>
          <w:noProof/>
        </w:rPr>
        <w:t>13</w:t>
      </w:r>
      <w:r>
        <w:rPr>
          <w:noProof/>
        </w:rPr>
        <w:fldChar w:fldCharType="end"/>
      </w:r>
    </w:p>
    <w:p w14:paraId="400B5BA0" w14:textId="45F10FE8" w:rsidR="00C178AA" w:rsidRDefault="00C178AA">
      <w:pPr>
        <w:pStyle w:val="TOC1"/>
        <w:rPr>
          <w:rFonts w:asciiTheme="minorHAnsi" w:eastAsiaTheme="minorEastAsia" w:hAnsiTheme="minorHAnsi" w:cstheme="minorBidi"/>
          <w:noProof/>
          <w:szCs w:val="22"/>
          <w:lang w:eastAsia="en-GB"/>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_Toc113634462 \h </w:instrText>
      </w:r>
      <w:r>
        <w:rPr>
          <w:noProof/>
        </w:rPr>
      </w:r>
      <w:r>
        <w:rPr>
          <w:noProof/>
        </w:rPr>
        <w:fldChar w:fldCharType="separate"/>
      </w:r>
      <w:r>
        <w:rPr>
          <w:noProof/>
        </w:rPr>
        <w:t>15</w:t>
      </w:r>
      <w:r>
        <w:rPr>
          <w:noProof/>
        </w:rPr>
        <w:fldChar w:fldCharType="end"/>
      </w:r>
    </w:p>
    <w:p w14:paraId="0EC6D3D5" w14:textId="5734D346" w:rsidR="00C178AA" w:rsidRDefault="00C178AA">
      <w:pPr>
        <w:pStyle w:val="TOC2"/>
        <w:rPr>
          <w:rFonts w:asciiTheme="minorHAnsi" w:eastAsiaTheme="minorEastAsia" w:hAnsiTheme="minorHAnsi" w:cstheme="minorBidi"/>
          <w:noProof/>
          <w:sz w:val="22"/>
          <w:szCs w:val="22"/>
          <w:lang w:eastAsia="en-GB"/>
        </w:rPr>
      </w:pPr>
      <w:r>
        <w:rPr>
          <w:noProof/>
        </w:rPr>
        <w:t>7.1</w:t>
      </w:r>
      <w:r>
        <w:rPr>
          <w:noProof/>
        </w:rPr>
        <w:tab/>
        <w:t>Imported and associated information entities</w:t>
      </w:r>
      <w:r>
        <w:rPr>
          <w:noProof/>
        </w:rPr>
        <w:tab/>
      </w:r>
      <w:r>
        <w:rPr>
          <w:noProof/>
        </w:rPr>
        <w:fldChar w:fldCharType="begin" w:fldLock="1"/>
      </w:r>
      <w:r>
        <w:rPr>
          <w:noProof/>
        </w:rPr>
        <w:instrText xml:space="preserve"> PAGEREF _Toc113634463 \h </w:instrText>
      </w:r>
      <w:r>
        <w:rPr>
          <w:noProof/>
        </w:rPr>
      </w:r>
      <w:r>
        <w:rPr>
          <w:noProof/>
        </w:rPr>
        <w:fldChar w:fldCharType="separate"/>
      </w:r>
      <w:r>
        <w:rPr>
          <w:noProof/>
        </w:rPr>
        <w:t>15</w:t>
      </w:r>
      <w:r>
        <w:rPr>
          <w:noProof/>
        </w:rPr>
        <w:fldChar w:fldCharType="end"/>
      </w:r>
    </w:p>
    <w:p w14:paraId="7CB94986" w14:textId="4F9C8750" w:rsidR="00C178AA" w:rsidRDefault="00C178AA">
      <w:pPr>
        <w:pStyle w:val="TOC3"/>
        <w:rPr>
          <w:rFonts w:asciiTheme="minorHAnsi" w:eastAsiaTheme="minorEastAsia" w:hAnsiTheme="minorHAnsi" w:cstheme="minorBidi"/>
          <w:noProof/>
          <w:sz w:val="22"/>
          <w:szCs w:val="22"/>
          <w:lang w:eastAsia="en-GB"/>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_Toc113634464 \h </w:instrText>
      </w:r>
      <w:r>
        <w:rPr>
          <w:noProof/>
        </w:rPr>
      </w:r>
      <w:r>
        <w:rPr>
          <w:noProof/>
        </w:rPr>
        <w:fldChar w:fldCharType="separate"/>
      </w:r>
      <w:r>
        <w:rPr>
          <w:noProof/>
        </w:rPr>
        <w:t>15</w:t>
      </w:r>
      <w:r>
        <w:rPr>
          <w:noProof/>
        </w:rPr>
        <w:fldChar w:fldCharType="end"/>
      </w:r>
    </w:p>
    <w:p w14:paraId="6B468DE4" w14:textId="59681B85" w:rsidR="00C178AA" w:rsidRDefault="00C178AA">
      <w:pPr>
        <w:pStyle w:val="TOC2"/>
        <w:rPr>
          <w:rFonts w:asciiTheme="minorHAnsi" w:eastAsiaTheme="minorEastAsia" w:hAnsiTheme="minorHAnsi" w:cstheme="minorBidi"/>
          <w:noProof/>
          <w:sz w:val="22"/>
          <w:szCs w:val="22"/>
          <w:lang w:eastAsia="en-GB"/>
        </w:rPr>
      </w:pPr>
      <w:r>
        <w:rPr>
          <w:noProof/>
        </w:rPr>
        <w:t>7.2</w:t>
      </w:r>
      <w:r>
        <w:rPr>
          <w:noProof/>
        </w:rPr>
        <w:tab/>
        <w:t>Class diagram</w:t>
      </w:r>
      <w:r>
        <w:rPr>
          <w:noProof/>
        </w:rPr>
        <w:tab/>
      </w:r>
      <w:r>
        <w:rPr>
          <w:noProof/>
        </w:rPr>
        <w:fldChar w:fldCharType="begin" w:fldLock="1"/>
      </w:r>
      <w:r>
        <w:rPr>
          <w:noProof/>
        </w:rPr>
        <w:instrText xml:space="preserve"> PAGEREF _Toc113634465 \h </w:instrText>
      </w:r>
      <w:r>
        <w:rPr>
          <w:noProof/>
        </w:rPr>
      </w:r>
      <w:r>
        <w:rPr>
          <w:noProof/>
        </w:rPr>
        <w:fldChar w:fldCharType="separate"/>
      </w:r>
      <w:r>
        <w:rPr>
          <w:noProof/>
        </w:rPr>
        <w:t>15</w:t>
      </w:r>
      <w:r>
        <w:rPr>
          <w:noProof/>
        </w:rPr>
        <w:fldChar w:fldCharType="end"/>
      </w:r>
    </w:p>
    <w:p w14:paraId="0CBE598B" w14:textId="3F50DA89" w:rsidR="00C178AA" w:rsidRDefault="00C178AA">
      <w:pPr>
        <w:pStyle w:val="TOC3"/>
        <w:rPr>
          <w:rFonts w:asciiTheme="minorHAnsi" w:eastAsiaTheme="minorEastAsia" w:hAnsiTheme="minorHAnsi" w:cstheme="minorBidi"/>
          <w:noProof/>
          <w:sz w:val="22"/>
          <w:szCs w:val="22"/>
          <w:lang w:eastAsia="en-GB"/>
        </w:rPr>
      </w:pPr>
      <w:r>
        <w:rPr>
          <w:noProof/>
        </w:rPr>
        <w:t>7.2.1</w:t>
      </w:r>
      <w:r>
        <w:rPr>
          <w:noProof/>
        </w:rPr>
        <w:tab/>
        <w:t>Relationships</w:t>
      </w:r>
      <w:r>
        <w:rPr>
          <w:noProof/>
        </w:rPr>
        <w:tab/>
      </w:r>
      <w:r>
        <w:rPr>
          <w:noProof/>
        </w:rPr>
        <w:fldChar w:fldCharType="begin" w:fldLock="1"/>
      </w:r>
      <w:r>
        <w:rPr>
          <w:noProof/>
        </w:rPr>
        <w:instrText xml:space="preserve"> PAGEREF _Toc113634466 \h </w:instrText>
      </w:r>
      <w:r>
        <w:rPr>
          <w:noProof/>
        </w:rPr>
      </w:r>
      <w:r>
        <w:rPr>
          <w:noProof/>
        </w:rPr>
        <w:fldChar w:fldCharType="separate"/>
      </w:r>
      <w:r>
        <w:rPr>
          <w:noProof/>
        </w:rPr>
        <w:t>15</w:t>
      </w:r>
      <w:r>
        <w:rPr>
          <w:noProof/>
        </w:rPr>
        <w:fldChar w:fldCharType="end"/>
      </w:r>
    </w:p>
    <w:p w14:paraId="7D7DEAC1" w14:textId="38F22D8D" w:rsidR="00C178AA" w:rsidRDefault="00C178AA">
      <w:pPr>
        <w:pStyle w:val="TOC3"/>
        <w:rPr>
          <w:rFonts w:asciiTheme="minorHAnsi" w:eastAsiaTheme="minorEastAsia" w:hAnsiTheme="minorHAnsi" w:cstheme="minorBidi"/>
          <w:noProof/>
          <w:sz w:val="22"/>
          <w:szCs w:val="22"/>
          <w:lang w:eastAsia="en-GB"/>
        </w:rPr>
      </w:pPr>
      <w:r>
        <w:rPr>
          <w:noProof/>
        </w:rPr>
        <w:t>7.2.2</w:t>
      </w:r>
      <w:r>
        <w:rPr>
          <w:noProof/>
        </w:rPr>
        <w:tab/>
        <w:t>Inheritance</w:t>
      </w:r>
      <w:r>
        <w:rPr>
          <w:noProof/>
        </w:rPr>
        <w:tab/>
      </w:r>
      <w:r>
        <w:rPr>
          <w:noProof/>
        </w:rPr>
        <w:fldChar w:fldCharType="begin" w:fldLock="1"/>
      </w:r>
      <w:r>
        <w:rPr>
          <w:noProof/>
        </w:rPr>
        <w:instrText xml:space="preserve"> PAGEREF _Toc113634467 \h </w:instrText>
      </w:r>
      <w:r>
        <w:rPr>
          <w:noProof/>
        </w:rPr>
      </w:r>
      <w:r>
        <w:rPr>
          <w:noProof/>
        </w:rPr>
        <w:fldChar w:fldCharType="separate"/>
      </w:r>
      <w:r>
        <w:rPr>
          <w:noProof/>
        </w:rPr>
        <w:t>15</w:t>
      </w:r>
      <w:r>
        <w:rPr>
          <w:noProof/>
        </w:rPr>
        <w:fldChar w:fldCharType="end"/>
      </w:r>
    </w:p>
    <w:p w14:paraId="62A3F655" w14:textId="6EE43830" w:rsidR="00C178AA" w:rsidRDefault="00C178AA">
      <w:pPr>
        <w:pStyle w:val="TOC2"/>
        <w:rPr>
          <w:rFonts w:asciiTheme="minorHAnsi" w:eastAsiaTheme="minorEastAsia" w:hAnsiTheme="minorHAnsi" w:cstheme="minorBidi"/>
          <w:noProof/>
          <w:sz w:val="22"/>
          <w:szCs w:val="22"/>
          <w:lang w:eastAsia="en-GB"/>
        </w:rPr>
      </w:pPr>
      <w:r>
        <w:rPr>
          <w:noProof/>
        </w:rPr>
        <w:t>7.3</w:t>
      </w:r>
      <w:r>
        <w:rPr>
          <w:noProof/>
        </w:rPr>
        <w:tab/>
        <w:t>Class definitions</w:t>
      </w:r>
      <w:r>
        <w:rPr>
          <w:noProof/>
        </w:rPr>
        <w:tab/>
      </w:r>
      <w:r>
        <w:rPr>
          <w:noProof/>
        </w:rPr>
        <w:fldChar w:fldCharType="begin" w:fldLock="1"/>
      </w:r>
      <w:r>
        <w:rPr>
          <w:noProof/>
        </w:rPr>
        <w:instrText xml:space="preserve"> PAGEREF _Toc113634468 \h </w:instrText>
      </w:r>
      <w:r>
        <w:rPr>
          <w:noProof/>
        </w:rPr>
      </w:r>
      <w:r>
        <w:rPr>
          <w:noProof/>
        </w:rPr>
        <w:fldChar w:fldCharType="separate"/>
      </w:r>
      <w:r>
        <w:rPr>
          <w:noProof/>
        </w:rPr>
        <w:t>16</w:t>
      </w:r>
      <w:r>
        <w:rPr>
          <w:noProof/>
        </w:rPr>
        <w:fldChar w:fldCharType="end"/>
      </w:r>
    </w:p>
    <w:p w14:paraId="472DFD69" w14:textId="6D741353" w:rsidR="00C178AA" w:rsidRDefault="00C178AA">
      <w:pPr>
        <w:pStyle w:val="TOC3"/>
        <w:rPr>
          <w:rFonts w:asciiTheme="minorHAnsi" w:eastAsiaTheme="minorEastAsia" w:hAnsiTheme="minorHAnsi" w:cstheme="minorBidi"/>
          <w:noProof/>
          <w:sz w:val="22"/>
          <w:szCs w:val="22"/>
          <w:lang w:eastAsia="en-GB"/>
        </w:rPr>
      </w:pPr>
      <w:r>
        <w:rPr>
          <w:noProof/>
        </w:rPr>
        <w:t>7.3.1</w:t>
      </w:r>
      <w:r>
        <w:rPr>
          <w:noProof/>
        </w:rPr>
        <w:tab/>
      </w:r>
      <w:r w:rsidRPr="00732979">
        <w:rPr>
          <w:rFonts w:ascii="Courier New" w:hAnsi="Courier New" w:cs="Courier New"/>
          <w:noProof/>
        </w:rPr>
        <w:t>MLTrainingFunction</w:t>
      </w:r>
      <w:r>
        <w:rPr>
          <w:noProof/>
        </w:rPr>
        <w:tab/>
      </w:r>
      <w:r>
        <w:rPr>
          <w:noProof/>
        </w:rPr>
        <w:fldChar w:fldCharType="begin" w:fldLock="1"/>
      </w:r>
      <w:r>
        <w:rPr>
          <w:noProof/>
        </w:rPr>
        <w:instrText xml:space="preserve"> PAGEREF _Toc113634469 \h </w:instrText>
      </w:r>
      <w:r>
        <w:rPr>
          <w:noProof/>
        </w:rPr>
      </w:r>
      <w:r>
        <w:rPr>
          <w:noProof/>
        </w:rPr>
        <w:fldChar w:fldCharType="separate"/>
      </w:r>
      <w:r>
        <w:rPr>
          <w:noProof/>
        </w:rPr>
        <w:t>16</w:t>
      </w:r>
      <w:r>
        <w:rPr>
          <w:noProof/>
        </w:rPr>
        <w:fldChar w:fldCharType="end"/>
      </w:r>
    </w:p>
    <w:p w14:paraId="4A5F7983" w14:textId="3C3518A7" w:rsidR="00C178AA" w:rsidRDefault="00C178AA">
      <w:pPr>
        <w:pStyle w:val="TOC4"/>
        <w:rPr>
          <w:rFonts w:asciiTheme="minorHAnsi" w:eastAsiaTheme="minorEastAsia" w:hAnsiTheme="minorHAnsi" w:cstheme="minorBidi"/>
          <w:noProof/>
          <w:sz w:val="22"/>
          <w:szCs w:val="22"/>
          <w:lang w:eastAsia="en-GB"/>
        </w:rPr>
      </w:pPr>
      <w:r>
        <w:rPr>
          <w:noProof/>
        </w:rPr>
        <w:t>7.3.1.1</w:t>
      </w:r>
      <w:r>
        <w:rPr>
          <w:noProof/>
        </w:rPr>
        <w:tab/>
        <w:t>Definition</w:t>
      </w:r>
      <w:r>
        <w:rPr>
          <w:noProof/>
        </w:rPr>
        <w:tab/>
      </w:r>
      <w:r>
        <w:rPr>
          <w:noProof/>
        </w:rPr>
        <w:fldChar w:fldCharType="begin" w:fldLock="1"/>
      </w:r>
      <w:r>
        <w:rPr>
          <w:noProof/>
        </w:rPr>
        <w:instrText xml:space="preserve"> PAGEREF _Toc113634470 \h </w:instrText>
      </w:r>
      <w:r>
        <w:rPr>
          <w:noProof/>
        </w:rPr>
      </w:r>
      <w:r>
        <w:rPr>
          <w:noProof/>
        </w:rPr>
        <w:fldChar w:fldCharType="separate"/>
      </w:r>
      <w:r>
        <w:rPr>
          <w:noProof/>
        </w:rPr>
        <w:t>16</w:t>
      </w:r>
      <w:r>
        <w:rPr>
          <w:noProof/>
        </w:rPr>
        <w:fldChar w:fldCharType="end"/>
      </w:r>
    </w:p>
    <w:p w14:paraId="4BC584A9" w14:textId="10014044" w:rsidR="00C178AA" w:rsidRDefault="00C178AA">
      <w:pPr>
        <w:pStyle w:val="TOC4"/>
        <w:rPr>
          <w:rFonts w:asciiTheme="minorHAnsi" w:eastAsiaTheme="minorEastAsia" w:hAnsiTheme="minorHAnsi" w:cstheme="minorBidi"/>
          <w:noProof/>
          <w:sz w:val="22"/>
          <w:szCs w:val="22"/>
          <w:lang w:eastAsia="en-GB"/>
        </w:rPr>
      </w:pPr>
      <w:r>
        <w:rPr>
          <w:noProof/>
        </w:rPr>
        <w:t>7.3.1.2</w:t>
      </w:r>
      <w:r>
        <w:rPr>
          <w:noProof/>
        </w:rPr>
        <w:tab/>
        <w:t>Attributes</w:t>
      </w:r>
      <w:r>
        <w:rPr>
          <w:noProof/>
        </w:rPr>
        <w:tab/>
      </w:r>
      <w:r>
        <w:rPr>
          <w:noProof/>
        </w:rPr>
        <w:fldChar w:fldCharType="begin" w:fldLock="1"/>
      </w:r>
      <w:r>
        <w:rPr>
          <w:noProof/>
        </w:rPr>
        <w:instrText xml:space="preserve"> PAGEREF _Toc113634471 \h </w:instrText>
      </w:r>
      <w:r>
        <w:rPr>
          <w:noProof/>
        </w:rPr>
      </w:r>
      <w:r>
        <w:rPr>
          <w:noProof/>
        </w:rPr>
        <w:fldChar w:fldCharType="separate"/>
      </w:r>
      <w:r>
        <w:rPr>
          <w:noProof/>
        </w:rPr>
        <w:t>16</w:t>
      </w:r>
      <w:r>
        <w:rPr>
          <w:noProof/>
        </w:rPr>
        <w:fldChar w:fldCharType="end"/>
      </w:r>
    </w:p>
    <w:p w14:paraId="737F1AB6" w14:textId="23F45865" w:rsidR="00C178AA" w:rsidRDefault="00C178AA">
      <w:pPr>
        <w:pStyle w:val="TOC4"/>
        <w:rPr>
          <w:rFonts w:asciiTheme="minorHAnsi" w:eastAsiaTheme="minorEastAsia" w:hAnsiTheme="minorHAnsi" w:cstheme="minorBidi"/>
          <w:noProof/>
          <w:sz w:val="22"/>
          <w:szCs w:val="22"/>
          <w:lang w:eastAsia="en-GB"/>
        </w:rPr>
      </w:pPr>
      <w:r>
        <w:rPr>
          <w:noProof/>
        </w:rPr>
        <w:t>7.3.1.3</w:t>
      </w:r>
      <w:r>
        <w:rPr>
          <w:noProof/>
        </w:rPr>
        <w:tab/>
        <w:t>Attribute constraints</w:t>
      </w:r>
      <w:r>
        <w:rPr>
          <w:noProof/>
        </w:rPr>
        <w:tab/>
      </w:r>
      <w:r>
        <w:rPr>
          <w:noProof/>
        </w:rPr>
        <w:fldChar w:fldCharType="begin" w:fldLock="1"/>
      </w:r>
      <w:r>
        <w:rPr>
          <w:noProof/>
        </w:rPr>
        <w:instrText xml:space="preserve"> PAGEREF _Toc113634472 \h </w:instrText>
      </w:r>
      <w:r>
        <w:rPr>
          <w:noProof/>
        </w:rPr>
      </w:r>
      <w:r>
        <w:rPr>
          <w:noProof/>
        </w:rPr>
        <w:fldChar w:fldCharType="separate"/>
      </w:r>
      <w:r>
        <w:rPr>
          <w:noProof/>
        </w:rPr>
        <w:t>16</w:t>
      </w:r>
      <w:r>
        <w:rPr>
          <w:noProof/>
        </w:rPr>
        <w:fldChar w:fldCharType="end"/>
      </w:r>
    </w:p>
    <w:p w14:paraId="6E30B7B8" w14:textId="0827C1B7" w:rsidR="00C178AA" w:rsidRDefault="00C178AA">
      <w:pPr>
        <w:pStyle w:val="TOC4"/>
        <w:rPr>
          <w:rFonts w:asciiTheme="minorHAnsi" w:eastAsiaTheme="minorEastAsia" w:hAnsiTheme="minorHAnsi" w:cstheme="minorBidi"/>
          <w:noProof/>
          <w:sz w:val="22"/>
          <w:szCs w:val="22"/>
          <w:lang w:eastAsia="en-GB"/>
        </w:rPr>
      </w:pPr>
      <w:r>
        <w:rPr>
          <w:noProof/>
        </w:rPr>
        <w:t>7.3.1.4</w:t>
      </w:r>
      <w:r>
        <w:rPr>
          <w:noProof/>
        </w:rPr>
        <w:tab/>
        <w:t>Notifications</w:t>
      </w:r>
      <w:r>
        <w:rPr>
          <w:noProof/>
        </w:rPr>
        <w:tab/>
      </w:r>
      <w:r>
        <w:rPr>
          <w:noProof/>
        </w:rPr>
        <w:fldChar w:fldCharType="begin" w:fldLock="1"/>
      </w:r>
      <w:r>
        <w:rPr>
          <w:noProof/>
        </w:rPr>
        <w:instrText xml:space="preserve"> PAGEREF _Toc113634473 \h </w:instrText>
      </w:r>
      <w:r>
        <w:rPr>
          <w:noProof/>
        </w:rPr>
      </w:r>
      <w:r>
        <w:rPr>
          <w:noProof/>
        </w:rPr>
        <w:fldChar w:fldCharType="separate"/>
      </w:r>
      <w:r>
        <w:rPr>
          <w:noProof/>
        </w:rPr>
        <w:t>16</w:t>
      </w:r>
      <w:r>
        <w:rPr>
          <w:noProof/>
        </w:rPr>
        <w:fldChar w:fldCharType="end"/>
      </w:r>
    </w:p>
    <w:p w14:paraId="5E04F492" w14:textId="50A87305" w:rsidR="00C178AA" w:rsidRDefault="00C178AA">
      <w:pPr>
        <w:pStyle w:val="TOC3"/>
        <w:rPr>
          <w:rFonts w:asciiTheme="minorHAnsi" w:eastAsiaTheme="minorEastAsia" w:hAnsiTheme="minorHAnsi" w:cstheme="minorBidi"/>
          <w:noProof/>
          <w:sz w:val="22"/>
          <w:szCs w:val="22"/>
          <w:lang w:eastAsia="en-GB"/>
        </w:rPr>
      </w:pPr>
      <w:r>
        <w:rPr>
          <w:noProof/>
        </w:rPr>
        <w:t>7.3.2</w:t>
      </w:r>
      <w:r>
        <w:rPr>
          <w:noProof/>
        </w:rPr>
        <w:tab/>
      </w:r>
      <w:r w:rsidRPr="00732979">
        <w:rPr>
          <w:rFonts w:ascii="Courier New" w:hAnsi="Courier New" w:cs="Courier New"/>
          <w:noProof/>
        </w:rPr>
        <w:t>MLTrainingRequest</w:t>
      </w:r>
      <w:r>
        <w:rPr>
          <w:noProof/>
        </w:rPr>
        <w:tab/>
      </w:r>
      <w:r>
        <w:rPr>
          <w:noProof/>
        </w:rPr>
        <w:fldChar w:fldCharType="begin" w:fldLock="1"/>
      </w:r>
      <w:r>
        <w:rPr>
          <w:noProof/>
        </w:rPr>
        <w:instrText xml:space="preserve"> PAGEREF _Toc113634474 \h </w:instrText>
      </w:r>
      <w:r>
        <w:rPr>
          <w:noProof/>
        </w:rPr>
      </w:r>
      <w:r>
        <w:rPr>
          <w:noProof/>
        </w:rPr>
        <w:fldChar w:fldCharType="separate"/>
      </w:r>
      <w:r>
        <w:rPr>
          <w:noProof/>
        </w:rPr>
        <w:t>16</w:t>
      </w:r>
      <w:r>
        <w:rPr>
          <w:noProof/>
        </w:rPr>
        <w:fldChar w:fldCharType="end"/>
      </w:r>
    </w:p>
    <w:p w14:paraId="7F276013" w14:textId="5171D712" w:rsidR="00C178AA" w:rsidRDefault="00C178AA">
      <w:pPr>
        <w:pStyle w:val="TOC4"/>
        <w:rPr>
          <w:rFonts w:asciiTheme="minorHAnsi" w:eastAsiaTheme="minorEastAsia" w:hAnsiTheme="minorHAnsi" w:cstheme="minorBidi"/>
          <w:noProof/>
          <w:sz w:val="22"/>
          <w:szCs w:val="22"/>
          <w:lang w:eastAsia="en-GB"/>
        </w:rPr>
      </w:pPr>
      <w:r>
        <w:rPr>
          <w:noProof/>
        </w:rPr>
        <w:t>7.3.2.1</w:t>
      </w:r>
      <w:r>
        <w:rPr>
          <w:noProof/>
        </w:rPr>
        <w:tab/>
        <w:t>Definition</w:t>
      </w:r>
      <w:r>
        <w:rPr>
          <w:noProof/>
        </w:rPr>
        <w:tab/>
      </w:r>
      <w:r>
        <w:rPr>
          <w:noProof/>
        </w:rPr>
        <w:fldChar w:fldCharType="begin" w:fldLock="1"/>
      </w:r>
      <w:r>
        <w:rPr>
          <w:noProof/>
        </w:rPr>
        <w:instrText xml:space="preserve"> PAGEREF _Toc113634475 \h </w:instrText>
      </w:r>
      <w:r>
        <w:rPr>
          <w:noProof/>
        </w:rPr>
      </w:r>
      <w:r>
        <w:rPr>
          <w:noProof/>
        </w:rPr>
        <w:fldChar w:fldCharType="separate"/>
      </w:r>
      <w:r>
        <w:rPr>
          <w:noProof/>
        </w:rPr>
        <w:t>16</w:t>
      </w:r>
      <w:r>
        <w:rPr>
          <w:noProof/>
        </w:rPr>
        <w:fldChar w:fldCharType="end"/>
      </w:r>
    </w:p>
    <w:p w14:paraId="249DAD58" w14:textId="5758DF7A" w:rsidR="00C178AA" w:rsidRDefault="00C178AA">
      <w:pPr>
        <w:pStyle w:val="TOC4"/>
        <w:rPr>
          <w:rFonts w:asciiTheme="minorHAnsi" w:eastAsiaTheme="minorEastAsia" w:hAnsiTheme="minorHAnsi" w:cstheme="minorBidi"/>
          <w:noProof/>
          <w:sz w:val="22"/>
          <w:szCs w:val="22"/>
          <w:lang w:eastAsia="en-GB"/>
        </w:rPr>
      </w:pPr>
      <w:r>
        <w:rPr>
          <w:noProof/>
        </w:rPr>
        <w:t>7.3.2.2</w:t>
      </w:r>
      <w:r>
        <w:rPr>
          <w:noProof/>
        </w:rPr>
        <w:tab/>
        <w:t>Attributes</w:t>
      </w:r>
      <w:r>
        <w:rPr>
          <w:noProof/>
        </w:rPr>
        <w:tab/>
      </w:r>
      <w:r>
        <w:rPr>
          <w:noProof/>
        </w:rPr>
        <w:fldChar w:fldCharType="begin" w:fldLock="1"/>
      </w:r>
      <w:r>
        <w:rPr>
          <w:noProof/>
        </w:rPr>
        <w:instrText xml:space="preserve"> PAGEREF _Toc113634476 \h </w:instrText>
      </w:r>
      <w:r>
        <w:rPr>
          <w:noProof/>
        </w:rPr>
      </w:r>
      <w:r>
        <w:rPr>
          <w:noProof/>
        </w:rPr>
        <w:fldChar w:fldCharType="separate"/>
      </w:r>
      <w:r>
        <w:rPr>
          <w:noProof/>
        </w:rPr>
        <w:t>17</w:t>
      </w:r>
      <w:r>
        <w:rPr>
          <w:noProof/>
        </w:rPr>
        <w:fldChar w:fldCharType="end"/>
      </w:r>
    </w:p>
    <w:p w14:paraId="500FC6EF" w14:textId="181C8E35" w:rsidR="00C178AA" w:rsidRDefault="00C178AA">
      <w:pPr>
        <w:pStyle w:val="TOC4"/>
        <w:rPr>
          <w:rFonts w:asciiTheme="minorHAnsi" w:eastAsiaTheme="minorEastAsia" w:hAnsiTheme="minorHAnsi" w:cstheme="minorBidi"/>
          <w:noProof/>
          <w:sz w:val="22"/>
          <w:szCs w:val="22"/>
          <w:lang w:eastAsia="en-GB"/>
        </w:rPr>
      </w:pPr>
      <w:r>
        <w:rPr>
          <w:noProof/>
        </w:rPr>
        <w:t>7.3.2.3</w:t>
      </w:r>
      <w:r>
        <w:rPr>
          <w:noProof/>
        </w:rPr>
        <w:tab/>
        <w:t>Attribute constraints</w:t>
      </w:r>
      <w:r>
        <w:rPr>
          <w:noProof/>
        </w:rPr>
        <w:tab/>
      </w:r>
      <w:r>
        <w:rPr>
          <w:noProof/>
        </w:rPr>
        <w:fldChar w:fldCharType="begin" w:fldLock="1"/>
      </w:r>
      <w:r>
        <w:rPr>
          <w:noProof/>
        </w:rPr>
        <w:instrText xml:space="preserve"> PAGEREF _Toc113634477 \h </w:instrText>
      </w:r>
      <w:r>
        <w:rPr>
          <w:noProof/>
        </w:rPr>
      </w:r>
      <w:r>
        <w:rPr>
          <w:noProof/>
        </w:rPr>
        <w:fldChar w:fldCharType="separate"/>
      </w:r>
      <w:r>
        <w:rPr>
          <w:noProof/>
        </w:rPr>
        <w:t>17</w:t>
      </w:r>
      <w:r>
        <w:rPr>
          <w:noProof/>
        </w:rPr>
        <w:fldChar w:fldCharType="end"/>
      </w:r>
    </w:p>
    <w:p w14:paraId="084FA0FC" w14:textId="443A2F5C" w:rsidR="00C178AA" w:rsidRDefault="00C178AA">
      <w:pPr>
        <w:pStyle w:val="TOC4"/>
        <w:rPr>
          <w:rFonts w:asciiTheme="minorHAnsi" w:eastAsiaTheme="minorEastAsia" w:hAnsiTheme="minorHAnsi" w:cstheme="minorBidi"/>
          <w:noProof/>
          <w:sz w:val="22"/>
          <w:szCs w:val="22"/>
          <w:lang w:eastAsia="en-GB"/>
        </w:rPr>
      </w:pPr>
      <w:r>
        <w:rPr>
          <w:noProof/>
        </w:rPr>
        <w:t>7.3.2.4</w:t>
      </w:r>
      <w:r>
        <w:rPr>
          <w:noProof/>
        </w:rPr>
        <w:tab/>
        <w:t>Notifications</w:t>
      </w:r>
      <w:r>
        <w:rPr>
          <w:noProof/>
        </w:rPr>
        <w:tab/>
      </w:r>
      <w:r>
        <w:rPr>
          <w:noProof/>
        </w:rPr>
        <w:fldChar w:fldCharType="begin" w:fldLock="1"/>
      </w:r>
      <w:r>
        <w:rPr>
          <w:noProof/>
        </w:rPr>
        <w:instrText xml:space="preserve"> PAGEREF _Toc113634478 \h </w:instrText>
      </w:r>
      <w:r>
        <w:rPr>
          <w:noProof/>
        </w:rPr>
      </w:r>
      <w:r>
        <w:rPr>
          <w:noProof/>
        </w:rPr>
        <w:fldChar w:fldCharType="separate"/>
      </w:r>
      <w:r>
        <w:rPr>
          <w:noProof/>
        </w:rPr>
        <w:t>17</w:t>
      </w:r>
      <w:r>
        <w:rPr>
          <w:noProof/>
        </w:rPr>
        <w:fldChar w:fldCharType="end"/>
      </w:r>
    </w:p>
    <w:p w14:paraId="71DF9512" w14:textId="4DB7F49A" w:rsidR="00C178AA" w:rsidRDefault="00C178AA">
      <w:pPr>
        <w:pStyle w:val="TOC3"/>
        <w:rPr>
          <w:rFonts w:asciiTheme="minorHAnsi" w:eastAsiaTheme="minorEastAsia" w:hAnsiTheme="minorHAnsi" w:cstheme="minorBidi"/>
          <w:noProof/>
          <w:sz w:val="22"/>
          <w:szCs w:val="22"/>
          <w:lang w:eastAsia="en-GB"/>
        </w:rPr>
      </w:pPr>
      <w:r>
        <w:rPr>
          <w:noProof/>
        </w:rPr>
        <w:t>7.3.3</w:t>
      </w:r>
      <w:r>
        <w:rPr>
          <w:noProof/>
        </w:rPr>
        <w:tab/>
      </w:r>
      <w:r w:rsidRPr="00732979">
        <w:rPr>
          <w:rFonts w:ascii="Courier New" w:hAnsi="Courier New" w:cs="Courier New"/>
          <w:noProof/>
        </w:rPr>
        <w:t>MLTrainingReport</w:t>
      </w:r>
      <w:r>
        <w:rPr>
          <w:noProof/>
        </w:rPr>
        <w:tab/>
      </w:r>
      <w:r>
        <w:rPr>
          <w:noProof/>
        </w:rPr>
        <w:fldChar w:fldCharType="begin" w:fldLock="1"/>
      </w:r>
      <w:r>
        <w:rPr>
          <w:noProof/>
        </w:rPr>
        <w:instrText xml:space="preserve"> PAGEREF _Toc113634479 \h </w:instrText>
      </w:r>
      <w:r>
        <w:rPr>
          <w:noProof/>
        </w:rPr>
      </w:r>
      <w:r>
        <w:rPr>
          <w:noProof/>
        </w:rPr>
        <w:fldChar w:fldCharType="separate"/>
      </w:r>
      <w:r>
        <w:rPr>
          <w:noProof/>
        </w:rPr>
        <w:t>17</w:t>
      </w:r>
      <w:r>
        <w:rPr>
          <w:noProof/>
        </w:rPr>
        <w:fldChar w:fldCharType="end"/>
      </w:r>
    </w:p>
    <w:p w14:paraId="2966D637" w14:textId="723AAC29" w:rsidR="00C178AA" w:rsidRDefault="00C178AA">
      <w:pPr>
        <w:pStyle w:val="TOC4"/>
        <w:rPr>
          <w:rFonts w:asciiTheme="minorHAnsi" w:eastAsiaTheme="minorEastAsia" w:hAnsiTheme="minorHAnsi" w:cstheme="minorBidi"/>
          <w:noProof/>
          <w:sz w:val="22"/>
          <w:szCs w:val="22"/>
          <w:lang w:eastAsia="en-GB"/>
        </w:rPr>
      </w:pPr>
      <w:r>
        <w:rPr>
          <w:noProof/>
        </w:rPr>
        <w:t>7.3.3.1</w:t>
      </w:r>
      <w:r>
        <w:rPr>
          <w:noProof/>
        </w:rPr>
        <w:tab/>
        <w:t>Definition</w:t>
      </w:r>
      <w:r>
        <w:rPr>
          <w:noProof/>
        </w:rPr>
        <w:tab/>
      </w:r>
      <w:r>
        <w:rPr>
          <w:noProof/>
        </w:rPr>
        <w:fldChar w:fldCharType="begin" w:fldLock="1"/>
      </w:r>
      <w:r>
        <w:rPr>
          <w:noProof/>
        </w:rPr>
        <w:instrText xml:space="preserve"> PAGEREF _Toc113634480 \h </w:instrText>
      </w:r>
      <w:r>
        <w:rPr>
          <w:noProof/>
        </w:rPr>
      </w:r>
      <w:r>
        <w:rPr>
          <w:noProof/>
        </w:rPr>
        <w:fldChar w:fldCharType="separate"/>
      </w:r>
      <w:r>
        <w:rPr>
          <w:noProof/>
        </w:rPr>
        <w:t>17</w:t>
      </w:r>
      <w:r>
        <w:rPr>
          <w:noProof/>
        </w:rPr>
        <w:fldChar w:fldCharType="end"/>
      </w:r>
    </w:p>
    <w:p w14:paraId="6934CD6D" w14:textId="6841AA87" w:rsidR="00C178AA" w:rsidRDefault="00C178AA">
      <w:pPr>
        <w:pStyle w:val="TOC4"/>
        <w:rPr>
          <w:rFonts w:asciiTheme="minorHAnsi" w:eastAsiaTheme="minorEastAsia" w:hAnsiTheme="minorHAnsi" w:cstheme="minorBidi"/>
          <w:noProof/>
          <w:sz w:val="22"/>
          <w:szCs w:val="22"/>
          <w:lang w:eastAsia="en-GB"/>
        </w:rPr>
      </w:pPr>
      <w:r>
        <w:rPr>
          <w:noProof/>
        </w:rPr>
        <w:t>7.3.3.2</w:t>
      </w:r>
      <w:r>
        <w:rPr>
          <w:noProof/>
        </w:rPr>
        <w:tab/>
        <w:t>Attributes</w:t>
      </w:r>
      <w:r>
        <w:rPr>
          <w:noProof/>
        </w:rPr>
        <w:tab/>
      </w:r>
      <w:r>
        <w:rPr>
          <w:noProof/>
        </w:rPr>
        <w:fldChar w:fldCharType="begin" w:fldLock="1"/>
      </w:r>
      <w:r>
        <w:rPr>
          <w:noProof/>
        </w:rPr>
        <w:instrText xml:space="preserve"> PAGEREF _Toc113634481 \h </w:instrText>
      </w:r>
      <w:r>
        <w:rPr>
          <w:noProof/>
        </w:rPr>
      </w:r>
      <w:r>
        <w:rPr>
          <w:noProof/>
        </w:rPr>
        <w:fldChar w:fldCharType="separate"/>
      </w:r>
      <w:r>
        <w:rPr>
          <w:noProof/>
        </w:rPr>
        <w:t>18</w:t>
      </w:r>
      <w:r>
        <w:rPr>
          <w:noProof/>
        </w:rPr>
        <w:fldChar w:fldCharType="end"/>
      </w:r>
    </w:p>
    <w:p w14:paraId="29B9B972" w14:textId="7367BECD" w:rsidR="00C178AA" w:rsidRDefault="00C178AA">
      <w:pPr>
        <w:pStyle w:val="TOC4"/>
        <w:rPr>
          <w:rFonts w:asciiTheme="minorHAnsi" w:eastAsiaTheme="minorEastAsia" w:hAnsiTheme="minorHAnsi" w:cstheme="minorBidi"/>
          <w:noProof/>
          <w:sz w:val="22"/>
          <w:szCs w:val="22"/>
          <w:lang w:eastAsia="en-GB"/>
        </w:rPr>
      </w:pPr>
      <w:r>
        <w:rPr>
          <w:noProof/>
        </w:rPr>
        <w:t>7.3.3.3</w:t>
      </w:r>
      <w:r>
        <w:rPr>
          <w:noProof/>
        </w:rPr>
        <w:tab/>
        <w:t>Attribute constraints</w:t>
      </w:r>
      <w:r>
        <w:rPr>
          <w:noProof/>
        </w:rPr>
        <w:tab/>
      </w:r>
      <w:r>
        <w:rPr>
          <w:noProof/>
        </w:rPr>
        <w:fldChar w:fldCharType="begin" w:fldLock="1"/>
      </w:r>
      <w:r>
        <w:rPr>
          <w:noProof/>
        </w:rPr>
        <w:instrText xml:space="preserve"> PAGEREF _Toc113634482 \h </w:instrText>
      </w:r>
      <w:r>
        <w:rPr>
          <w:noProof/>
        </w:rPr>
      </w:r>
      <w:r>
        <w:rPr>
          <w:noProof/>
        </w:rPr>
        <w:fldChar w:fldCharType="separate"/>
      </w:r>
      <w:r>
        <w:rPr>
          <w:noProof/>
        </w:rPr>
        <w:t>18</w:t>
      </w:r>
      <w:r>
        <w:rPr>
          <w:noProof/>
        </w:rPr>
        <w:fldChar w:fldCharType="end"/>
      </w:r>
    </w:p>
    <w:p w14:paraId="550C2500" w14:textId="4379A0D0" w:rsidR="00C178AA" w:rsidRDefault="00C178AA">
      <w:pPr>
        <w:pStyle w:val="TOC4"/>
        <w:rPr>
          <w:rFonts w:asciiTheme="minorHAnsi" w:eastAsiaTheme="minorEastAsia" w:hAnsiTheme="minorHAnsi" w:cstheme="minorBidi"/>
          <w:noProof/>
          <w:sz w:val="22"/>
          <w:szCs w:val="22"/>
          <w:lang w:eastAsia="en-GB"/>
        </w:rPr>
      </w:pPr>
      <w:r>
        <w:rPr>
          <w:noProof/>
        </w:rPr>
        <w:t>7.3.3.4</w:t>
      </w:r>
      <w:r>
        <w:rPr>
          <w:noProof/>
        </w:rPr>
        <w:tab/>
        <w:t>Notifications</w:t>
      </w:r>
      <w:r>
        <w:rPr>
          <w:noProof/>
        </w:rPr>
        <w:tab/>
      </w:r>
      <w:r>
        <w:rPr>
          <w:noProof/>
        </w:rPr>
        <w:fldChar w:fldCharType="begin" w:fldLock="1"/>
      </w:r>
      <w:r>
        <w:rPr>
          <w:noProof/>
        </w:rPr>
        <w:instrText xml:space="preserve"> PAGEREF _Toc113634483 \h </w:instrText>
      </w:r>
      <w:r>
        <w:rPr>
          <w:noProof/>
        </w:rPr>
      </w:r>
      <w:r>
        <w:rPr>
          <w:noProof/>
        </w:rPr>
        <w:fldChar w:fldCharType="separate"/>
      </w:r>
      <w:r>
        <w:rPr>
          <w:noProof/>
        </w:rPr>
        <w:t>18</w:t>
      </w:r>
      <w:r>
        <w:rPr>
          <w:noProof/>
        </w:rPr>
        <w:fldChar w:fldCharType="end"/>
      </w:r>
    </w:p>
    <w:p w14:paraId="4DF461FE" w14:textId="2C04DB09" w:rsidR="00C178AA" w:rsidRDefault="00C178AA">
      <w:pPr>
        <w:pStyle w:val="TOC3"/>
        <w:rPr>
          <w:rFonts w:asciiTheme="minorHAnsi" w:eastAsiaTheme="minorEastAsia" w:hAnsiTheme="minorHAnsi" w:cstheme="minorBidi"/>
          <w:noProof/>
          <w:sz w:val="22"/>
          <w:szCs w:val="22"/>
          <w:lang w:eastAsia="en-GB"/>
        </w:rPr>
      </w:pPr>
      <w:r>
        <w:rPr>
          <w:noProof/>
        </w:rPr>
        <w:t>7.3.4</w:t>
      </w:r>
      <w:r>
        <w:rPr>
          <w:noProof/>
        </w:rPr>
        <w:tab/>
      </w:r>
      <w:r w:rsidRPr="00732979">
        <w:rPr>
          <w:rFonts w:ascii="Courier New" w:hAnsi="Courier New" w:cs="Courier New"/>
          <w:noProof/>
        </w:rPr>
        <w:t>MLTrainingProcess</w:t>
      </w:r>
      <w:r>
        <w:rPr>
          <w:noProof/>
        </w:rPr>
        <w:tab/>
      </w:r>
      <w:r>
        <w:rPr>
          <w:noProof/>
        </w:rPr>
        <w:fldChar w:fldCharType="begin" w:fldLock="1"/>
      </w:r>
      <w:r>
        <w:rPr>
          <w:noProof/>
        </w:rPr>
        <w:instrText xml:space="preserve"> PAGEREF _Toc113634484 \h </w:instrText>
      </w:r>
      <w:r>
        <w:rPr>
          <w:noProof/>
        </w:rPr>
      </w:r>
      <w:r>
        <w:rPr>
          <w:noProof/>
        </w:rPr>
        <w:fldChar w:fldCharType="separate"/>
      </w:r>
      <w:r>
        <w:rPr>
          <w:noProof/>
        </w:rPr>
        <w:t>18</w:t>
      </w:r>
      <w:r>
        <w:rPr>
          <w:noProof/>
        </w:rPr>
        <w:fldChar w:fldCharType="end"/>
      </w:r>
    </w:p>
    <w:p w14:paraId="336023D1" w14:textId="77E18E49" w:rsidR="00C178AA" w:rsidRDefault="00C178AA">
      <w:pPr>
        <w:pStyle w:val="TOC4"/>
        <w:rPr>
          <w:rFonts w:asciiTheme="minorHAnsi" w:eastAsiaTheme="minorEastAsia" w:hAnsiTheme="minorHAnsi" w:cstheme="minorBidi"/>
          <w:noProof/>
          <w:sz w:val="22"/>
          <w:szCs w:val="22"/>
          <w:lang w:eastAsia="en-GB"/>
        </w:rPr>
      </w:pPr>
      <w:r>
        <w:rPr>
          <w:noProof/>
        </w:rPr>
        <w:t>7.3.4.1</w:t>
      </w:r>
      <w:r>
        <w:rPr>
          <w:noProof/>
        </w:rPr>
        <w:tab/>
        <w:t>Definition</w:t>
      </w:r>
      <w:r>
        <w:rPr>
          <w:noProof/>
        </w:rPr>
        <w:tab/>
      </w:r>
      <w:r>
        <w:rPr>
          <w:noProof/>
        </w:rPr>
        <w:fldChar w:fldCharType="begin" w:fldLock="1"/>
      </w:r>
      <w:r>
        <w:rPr>
          <w:noProof/>
        </w:rPr>
        <w:instrText xml:space="preserve"> PAGEREF _Toc113634485 \h </w:instrText>
      </w:r>
      <w:r>
        <w:rPr>
          <w:noProof/>
        </w:rPr>
      </w:r>
      <w:r>
        <w:rPr>
          <w:noProof/>
        </w:rPr>
        <w:fldChar w:fldCharType="separate"/>
      </w:r>
      <w:r>
        <w:rPr>
          <w:noProof/>
        </w:rPr>
        <w:t>18</w:t>
      </w:r>
      <w:r>
        <w:rPr>
          <w:noProof/>
        </w:rPr>
        <w:fldChar w:fldCharType="end"/>
      </w:r>
    </w:p>
    <w:p w14:paraId="0A4ADAE7" w14:textId="472FFF44" w:rsidR="00C178AA" w:rsidRDefault="00C178AA">
      <w:pPr>
        <w:pStyle w:val="TOC4"/>
        <w:rPr>
          <w:rFonts w:asciiTheme="minorHAnsi" w:eastAsiaTheme="minorEastAsia" w:hAnsiTheme="minorHAnsi" w:cstheme="minorBidi"/>
          <w:noProof/>
          <w:sz w:val="22"/>
          <w:szCs w:val="22"/>
          <w:lang w:eastAsia="en-GB"/>
        </w:rPr>
      </w:pPr>
      <w:r>
        <w:rPr>
          <w:noProof/>
        </w:rPr>
        <w:t>7.3.4.2</w:t>
      </w:r>
      <w:r>
        <w:rPr>
          <w:noProof/>
        </w:rPr>
        <w:tab/>
        <w:t>Attributes</w:t>
      </w:r>
      <w:r>
        <w:rPr>
          <w:noProof/>
        </w:rPr>
        <w:tab/>
      </w:r>
      <w:r>
        <w:rPr>
          <w:noProof/>
        </w:rPr>
        <w:fldChar w:fldCharType="begin" w:fldLock="1"/>
      </w:r>
      <w:r>
        <w:rPr>
          <w:noProof/>
        </w:rPr>
        <w:instrText xml:space="preserve"> PAGEREF _Toc113634486 \h </w:instrText>
      </w:r>
      <w:r>
        <w:rPr>
          <w:noProof/>
        </w:rPr>
      </w:r>
      <w:r>
        <w:rPr>
          <w:noProof/>
        </w:rPr>
        <w:fldChar w:fldCharType="separate"/>
      </w:r>
      <w:r>
        <w:rPr>
          <w:noProof/>
        </w:rPr>
        <w:t>19</w:t>
      </w:r>
      <w:r>
        <w:rPr>
          <w:noProof/>
        </w:rPr>
        <w:fldChar w:fldCharType="end"/>
      </w:r>
    </w:p>
    <w:p w14:paraId="74BC7874" w14:textId="781B87A8" w:rsidR="00C178AA" w:rsidRDefault="00C178AA">
      <w:pPr>
        <w:pStyle w:val="TOC4"/>
        <w:rPr>
          <w:rFonts w:asciiTheme="minorHAnsi" w:eastAsiaTheme="minorEastAsia" w:hAnsiTheme="minorHAnsi" w:cstheme="minorBidi"/>
          <w:noProof/>
          <w:sz w:val="22"/>
          <w:szCs w:val="22"/>
          <w:lang w:eastAsia="en-GB"/>
        </w:rPr>
      </w:pPr>
      <w:r>
        <w:rPr>
          <w:noProof/>
        </w:rPr>
        <w:t>7.3.4.3</w:t>
      </w:r>
      <w:r>
        <w:rPr>
          <w:noProof/>
        </w:rPr>
        <w:tab/>
        <w:t>Attribute constraints</w:t>
      </w:r>
      <w:r>
        <w:rPr>
          <w:noProof/>
        </w:rPr>
        <w:tab/>
      </w:r>
      <w:r>
        <w:rPr>
          <w:noProof/>
        </w:rPr>
        <w:fldChar w:fldCharType="begin" w:fldLock="1"/>
      </w:r>
      <w:r>
        <w:rPr>
          <w:noProof/>
        </w:rPr>
        <w:instrText xml:space="preserve"> PAGEREF _Toc113634487 \h </w:instrText>
      </w:r>
      <w:r>
        <w:rPr>
          <w:noProof/>
        </w:rPr>
      </w:r>
      <w:r>
        <w:rPr>
          <w:noProof/>
        </w:rPr>
        <w:fldChar w:fldCharType="separate"/>
      </w:r>
      <w:r>
        <w:rPr>
          <w:noProof/>
        </w:rPr>
        <w:t>19</w:t>
      </w:r>
      <w:r>
        <w:rPr>
          <w:noProof/>
        </w:rPr>
        <w:fldChar w:fldCharType="end"/>
      </w:r>
    </w:p>
    <w:p w14:paraId="7D65DE3E" w14:textId="2FFA3CFA" w:rsidR="00C178AA" w:rsidRDefault="00C178AA">
      <w:pPr>
        <w:pStyle w:val="TOC4"/>
        <w:rPr>
          <w:rFonts w:asciiTheme="minorHAnsi" w:eastAsiaTheme="minorEastAsia" w:hAnsiTheme="minorHAnsi" w:cstheme="minorBidi"/>
          <w:noProof/>
          <w:sz w:val="22"/>
          <w:szCs w:val="22"/>
          <w:lang w:eastAsia="en-GB"/>
        </w:rPr>
      </w:pPr>
      <w:r>
        <w:rPr>
          <w:noProof/>
        </w:rPr>
        <w:t>7.3.4.4</w:t>
      </w:r>
      <w:r>
        <w:rPr>
          <w:noProof/>
        </w:rPr>
        <w:tab/>
        <w:t>Notifications</w:t>
      </w:r>
      <w:r>
        <w:rPr>
          <w:noProof/>
        </w:rPr>
        <w:tab/>
      </w:r>
      <w:r>
        <w:rPr>
          <w:noProof/>
        </w:rPr>
        <w:fldChar w:fldCharType="begin" w:fldLock="1"/>
      </w:r>
      <w:r>
        <w:rPr>
          <w:noProof/>
        </w:rPr>
        <w:instrText xml:space="preserve"> PAGEREF _Toc113634488 \h </w:instrText>
      </w:r>
      <w:r>
        <w:rPr>
          <w:noProof/>
        </w:rPr>
      </w:r>
      <w:r>
        <w:rPr>
          <w:noProof/>
        </w:rPr>
        <w:fldChar w:fldCharType="separate"/>
      </w:r>
      <w:r>
        <w:rPr>
          <w:noProof/>
        </w:rPr>
        <w:t>20</w:t>
      </w:r>
      <w:r>
        <w:rPr>
          <w:noProof/>
        </w:rPr>
        <w:fldChar w:fldCharType="end"/>
      </w:r>
    </w:p>
    <w:p w14:paraId="480BE423" w14:textId="325262EE" w:rsidR="00C178AA" w:rsidRDefault="00C178AA">
      <w:pPr>
        <w:pStyle w:val="TOC2"/>
        <w:rPr>
          <w:rFonts w:asciiTheme="minorHAnsi" w:eastAsiaTheme="minorEastAsia" w:hAnsiTheme="minorHAnsi" w:cstheme="minorBidi"/>
          <w:noProof/>
          <w:sz w:val="22"/>
          <w:szCs w:val="22"/>
          <w:lang w:eastAsia="en-GB"/>
        </w:rPr>
      </w:pPr>
      <w:r>
        <w:rPr>
          <w:noProof/>
        </w:rPr>
        <w:t>7.4</w:t>
      </w:r>
      <w:r>
        <w:rPr>
          <w:noProof/>
        </w:rPr>
        <w:tab/>
        <w:t>Data type definitions</w:t>
      </w:r>
      <w:r>
        <w:rPr>
          <w:noProof/>
        </w:rPr>
        <w:tab/>
      </w:r>
      <w:r>
        <w:rPr>
          <w:noProof/>
        </w:rPr>
        <w:fldChar w:fldCharType="begin" w:fldLock="1"/>
      </w:r>
      <w:r>
        <w:rPr>
          <w:noProof/>
        </w:rPr>
        <w:instrText xml:space="preserve"> PAGEREF _Toc113634489 \h </w:instrText>
      </w:r>
      <w:r>
        <w:rPr>
          <w:noProof/>
        </w:rPr>
      </w:r>
      <w:r>
        <w:rPr>
          <w:noProof/>
        </w:rPr>
        <w:fldChar w:fldCharType="separate"/>
      </w:r>
      <w:r>
        <w:rPr>
          <w:noProof/>
        </w:rPr>
        <w:t>20</w:t>
      </w:r>
      <w:r>
        <w:rPr>
          <w:noProof/>
        </w:rPr>
        <w:fldChar w:fldCharType="end"/>
      </w:r>
    </w:p>
    <w:p w14:paraId="0B3BF70C" w14:textId="2FFD3D28" w:rsidR="00C178AA" w:rsidRDefault="00C178AA">
      <w:pPr>
        <w:pStyle w:val="TOC3"/>
        <w:rPr>
          <w:rFonts w:asciiTheme="minorHAnsi" w:eastAsiaTheme="minorEastAsia" w:hAnsiTheme="minorHAnsi" w:cstheme="minorBidi"/>
          <w:noProof/>
          <w:sz w:val="22"/>
          <w:szCs w:val="22"/>
          <w:lang w:eastAsia="en-GB"/>
        </w:rPr>
      </w:pPr>
      <w:r>
        <w:rPr>
          <w:noProof/>
        </w:rPr>
        <w:t>7.4.1</w:t>
      </w:r>
      <w:r>
        <w:rPr>
          <w:noProof/>
        </w:rPr>
        <w:tab/>
      </w:r>
      <w:r w:rsidRPr="00732979">
        <w:rPr>
          <w:rFonts w:ascii="Courier New" w:hAnsi="Courier New" w:cs="Courier New"/>
          <w:noProof/>
        </w:rPr>
        <w:t>ModelPerformance &lt;&lt;dataType&gt;&gt;</w:t>
      </w:r>
      <w:r>
        <w:rPr>
          <w:noProof/>
        </w:rPr>
        <w:tab/>
      </w:r>
      <w:r>
        <w:rPr>
          <w:noProof/>
        </w:rPr>
        <w:fldChar w:fldCharType="begin" w:fldLock="1"/>
      </w:r>
      <w:r>
        <w:rPr>
          <w:noProof/>
        </w:rPr>
        <w:instrText xml:space="preserve"> PAGEREF _Toc113634490 \h </w:instrText>
      </w:r>
      <w:r>
        <w:rPr>
          <w:noProof/>
        </w:rPr>
      </w:r>
      <w:r>
        <w:rPr>
          <w:noProof/>
        </w:rPr>
        <w:fldChar w:fldCharType="separate"/>
      </w:r>
      <w:r>
        <w:rPr>
          <w:noProof/>
        </w:rPr>
        <w:t>20</w:t>
      </w:r>
      <w:r>
        <w:rPr>
          <w:noProof/>
        </w:rPr>
        <w:fldChar w:fldCharType="end"/>
      </w:r>
    </w:p>
    <w:p w14:paraId="16814328" w14:textId="67E4AE8D" w:rsidR="00C178AA" w:rsidRDefault="00C178AA">
      <w:pPr>
        <w:pStyle w:val="TOC4"/>
        <w:rPr>
          <w:rFonts w:asciiTheme="minorHAnsi" w:eastAsiaTheme="minorEastAsia" w:hAnsiTheme="minorHAnsi" w:cstheme="minorBidi"/>
          <w:noProof/>
          <w:sz w:val="22"/>
          <w:szCs w:val="22"/>
          <w:lang w:eastAsia="en-GB"/>
        </w:rPr>
      </w:pPr>
      <w:r>
        <w:rPr>
          <w:noProof/>
        </w:rPr>
        <w:t>7.4.1.1</w:t>
      </w:r>
      <w:r>
        <w:rPr>
          <w:noProof/>
        </w:rPr>
        <w:tab/>
        <w:t>Definition</w:t>
      </w:r>
      <w:r>
        <w:rPr>
          <w:noProof/>
        </w:rPr>
        <w:tab/>
      </w:r>
      <w:r>
        <w:rPr>
          <w:noProof/>
        </w:rPr>
        <w:fldChar w:fldCharType="begin" w:fldLock="1"/>
      </w:r>
      <w:r>
        <w:rPr>
          <w:noProof/>
        </w:rPr>
        <w:instrText xml:space="preserve"> PAGEREF _Toc113634491 \h </w:instrText>
      </w:r>
      <w:r>
        <w:rPr>
          <w:noProof/>
        </w:rPr>
      </w:r>
      <w:r>
        <w:rPr>
          <w:noProof/>
        </w:rPr>
        <w:fldChar w:fldCharType="separate"/>
      </w:r>
      <w:r>
        <w:rPr>
          <w:noProof/>
        </w:rPr>
        <w:t>20</w:t>
      </w:r>
      <w:r>
        <w:rPr>
          <w:noProof/>
        </w:rPr>
        <w:fldChar w:fldCharType="end"/>
      </w:r>
    </w:p>
    <w:p w14:paraId="77FA070E" w14:textId="0F70ECDE" w:rsidR="00C178AA" w:rsidRDefault="00C178AA">
      <w:pPr>
        <w:pStyle w:val="TOC4"/>
        <w:rPr>
          <w:rFonts w:asciiTheme="minorHAnsi" w:eastAsiaTheme="minorEastAsia" w:hAnsiTheme="minorHAnsi" w:cstheme="minorBidi"/>
          <w:noProof/>
          <w:sz w:val="22"/>
          <w:szCs w:val="22"/>
          <w:lang w:eastAsia="en-GB"/>
        </w:rPr>
      </w:pPr>
      <w:r>
        <w:rPr>
          <w:noProof/>
        </w:rPr>
        <w:t>7.4.1.2</w:t>
      </w:r>
      <w:r>
        <w:rPr>
          <w:noProof/>
        </w:rPr>
        <w:tab/>
        <w:t>Attributes</w:t>
      </w:r>
      <w:r>
        <w:rPr>
          <w:noProof/>
        </w:rPr>
        <w:tab/>
      </w:r>
      <w:r>
        <w:rPr>
          <w:noProof/>
        </w:rPr>
        <w:fldChar w:fldCharType="begin" w:fldLock="1"/>
      </w:r>
      <w:r>
        <w:rPr>
          <w:noProof/>
        </w:rPr>
        <w:instrText xml:space="preserve"> PAGEREF _Toc113634492 \h </w:instrText>
      </w:r>
      <w:r>
        <w:rPr>
          <w:noProof/>
        </w:rPr>
      </w:r>
      <w:r>
        <w:rPr>
          <w:noProof/>
        </w:rPr>
        <w:fldChar w:fldCharType="separate"/>
      </w:r>
      <w:r>
        <w:rPr>
          <w:noProof/>
        </w:rPr>
        <w:t>20</w:t>
      </w:r>
      <w:r>
        <w:rPr>
          <w:noProof/>
        </w:rPr>
        <w:fldChar w:fldCharType="end"/>
      </w:r>
    </w:p>
    <w:p w14:paraId="4DEDA6C3" w14:textId="1D46E939" w:rsidR="00C178AA" w:rsidRDefault="00C178AA">
      <w:pPr>
        <w:pStyle w:val="TOC4"/>
        <w:rPr>
          <w:rFonts w:asciiTheme="minorHAnsi" w:eastAsiaTheme="minorEastAsia" w:hAnsiTheme="minorHAnsi" w:cstheme="minorBidi"/>
          <w:noProof/>
          <w:sz w:val="22"/>
          <w:szCs w:val="22"/>
          <w:lang w:eastAsia="en-GB"/>
        </w:rPr>
      </w:pPr>
      <w:r>
        <w:rPr>
          <w:noProof/>
        </w:rPr>
        <w:lastRenderedPageBreak/>
        <w:t>7.4.1.3</w:t>
      </w:r>
      <w:r>
        <w:rPr>
          <w:noProof/>
        </w:rPr>
        <w:tab/>
        <w:t>Attribute constraints</w:t>
      </w:r>
      <w:r>
        <w:rPr>
          <w:noProof/>
        </w:rPr>
        <w:tab/>
      </w:r>
      <w:r>
        <w:rPr>
          <w:noProof/>
        </w:rPr>
        <w:fldChar w:fldCharType="begin" w:fldLock="1"/>
      </w:r>
      <w:r>
        <w:rPr>
          <w:noProof/>
        </w:rPr>
        <w:instrText xml:space="preserve"> PAGEREF _Toc113634493 \h </w:instrText>
      </w:r>
      <w:r>
        <w:rPr>
          <w:noProof/>
        </w:rPr>
      </w:r>
      <w:r>
        <w:rPr>
          <w:noProof/>
        </w:rPr>
        <w:fldChar w:fldCharType="separate"/>
      </w:r>
      <w:r>
        <w:rPr>
          <w:noProof/>
        </w:rPr>
        <w:t>20</w:t>
      </w:r>
      <w:r>
        <w:rPr>
          <w:noProof/>
        </w:rPr>
        <w:fldChar w:fldCharType="end"/>
      </w:r>
    </w:p>
    <w:p w14:paraId="3123584A" w14:textId="6E556DB3" w:rsidR="00C178AA" w:rsidRDefault="00C178AA">
      <w:pPr>
        <w:pStyle w:val="TOC4"/>
        <w:rPr>
          <w:rFonts w:asciiTheme="minorHAnsi" w:eastAsiaTheme="minorEastAsia" w:hAnsiTheme="minorHAnsi" w:cstheme="minorBidi"/>
          <w:noProof/>
          <w:sz w:val="22"/>
          <w:szCs w:val="22"/>
          <w:lang w:eastAsia="en-GB"/>
        </w:rPr>
      </w:pPr>
      <w:r>
        <w:rPr>
          <w:noProof/>
        </w:rPr>
        <w:t>7.4.1.4</w:t>
      </w:r>
      <w:r>
        <w:rPr>
          <w:noProof/>
        </w:rPr>
        <w:tab/>
        <w:t>Notifications</w:t>
      </w:r>
      <w:r>
        <w:rPr>
          <w:noProof/>
        </w:rPr>
        <w:tab/>
      </w:r>
      <w:r>
        <w:rPr>
          <w:noProof/>
        </w:rPr>
        <w:fldChar w:fldCharType="begin" w:fldLock="1"/>
      </w:r>
      <w:r>
        <w:rPr>
          <w:noProof/>
        </w:rPr>
        <w:instrText xml:space="preserve"> PAGEREF _Toc113634494 \h </w:instrText>
      </w:r>
      <w:r>
        <w:rPr>
          <w:noProof/>
        </w:rPr>
      </w:r>
      <w:r>
        <w:rPr>
          <w:noProof/>
        </w:rPr>
        <w:fldChar w:fldCharType="separate"/>
      </w:r>
      <w:r>
        <w:rPr>
          <w:noProof/>
        </w:rPr>
        <w:t>20</w:t>
      </w:r>
      <w:r>
        <w:rPr>
          <w:noProof/>
        </w:rPr>
        <w:fldChar w:fldCharType="end"/>
      </w:r>
    </w:p>
    <w:p w14:paraId="33FED35E" w14:textId="559B16A2" w:rsidR="00C178AA" w:rsidRDefault="00C178AA">
      <w:pPr>
        <w:pStyle w:val="TOC3"/>
        <w:rPr>
          <w:rFonts w:asciiTheme="minorHAnsi" w:eastAsiaTheme="minorEastAsia" w:hAnsiTheme="minorHAnsi" w:cstheme="minorBidi"/>
          <w:noProof/>
          <w:sz w:val="22"/>
          <w:szCs w:val="22"/>
          <w:lang w:eastAsia="en-GB"/>
        </w:rPr>
      </w:pPr>
      <w:r>
        <w:rPr>
          <w:noProof/>
        </w:rPr>
        <w:t>7.4.2</w:t>
      </w:r>
      <w:r>
        <w:rPr>
          <w:noProof/>
        </w:rPr>
        <w:tab/>
      </w:r>
      <w:r w:rsidRPr="00732979">
        <w:rPr>
          <w:rFonts w:ascii="Courier New" w:hAnsi="Courier New" w:cs="Courier New"/>
          <w:noProof/>
        </w:rPr>
        <w:t>MLEntity &lt;&lt;dataType&gt;&gt;</w:t>
      </w:r>
      <w:r>
        <w:rPr>
          <w:noProof/>
        </w:rPr>
        <w:tab/>
      </w:r>
      <w:r>
        <w:rPr>
          <w:noProof/>
        </w:rPr>
        <w:fldChar w:fldCharType="begin" w:fldLock="1"/>
      </w:r>
      <w:r>
        <w:rPr>
          <w:noProof/>
        </w:rPr>
        <w:instrText xml:space="preserve"> PAGEREF _Toc113634495 \h </w:instrText>
      </w:r>
      <w:r>
        <w:rPr>
          <w:noProof/>
        </w:rPr>
      </w:r>
      <w:r>
        <w:rPr>
          <w:noProof/>
        </w:rPr>
        <w:fldChar w:fldCharType="separate"/>
      </w:r>
      <w:r>
        <w:rPr>
          <w:noProof/>
        </w:rPr>
        <w:t>20</w:t>
      </w:r>
      <w:r>
        <w:rPr>
          <w:noProof/>
        </w:rPr>
        <w:fldChar w:fldCharType="end"/>
      </w:r>
    </w:p>
    <w:p w14:paraId="51FF97BC" w14:textId="5F2618A2" w:rsidR="00C178AA" w:rsidRDefault="00C178AA">
      <w:pPr>
        <w:pStyle w:val="TOC4"/>
        <w:rPr>
          <w:rFonts w:asciiTheme="minorHAnsi" w:eastAsiaTheme="minorEastAsia" w:hAnsiTheme="minorHAnsi" w:cstheme="minorBidi"/>
          <w:noProof/>
          <w:sz w:val="22"/>
          <w:szCs w:val="22"/>
          <w:lang w:eastAsia="en-GB"/>
        </w:rPr>
      </w:pPr>
      <w:r>
        <w:rPr>
          <w:noProof/>
        </w:rPr>
        <w:t>7.4.2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_Toc113634496 \h </w:instrText>
      </w:r>
      <w:r>
        <w:rPr>
          <w:noProof/>
        </w:rPr>
      </w:r>
      <w:r>
        <w:rPr>
          <w:noProof/>
        </w:rPr>
        <w:fldChar w:fldCharType="separate"/>
      </w:r>
      <w:r>
        <w:rPr>
          <w:noProof/>
        </w:rPr>
        <w:t>20</w:t>
      </w:r>
      <w:r>
        <w:rPr>
          <w:noProof/>
        </w:rPr>
        <w:fldChar w:fldCharType="end"/>
      </w:r>
    </w:p>
    <w:p w14:paraId="556CF84A" w14:textId="7BFE54B4" w:rsidR="00C178AA" w:rsidRDefault="00C178AA">
      <w:pPr>
        <w:pStyle w:val="TOC4"/>
        <w:rPr>
          <w:rFonts w:asciiTheme="minorHAnsi" w:eastAsiaTheme="minorEastAsia" w:hAnsiTheme="minorHAnsi" w:cstheme="minorBidi"/>
          <w:noProof/>
          <w:sz w:val="22"/>
          <w:szCs w:val="22"/>
          <w:lang w:eastAsia="en-GB"/>
        </w:rPr>
      </w:pPr>
      <w:r>
        <w:rPr>
          <w:noProof/>
        </w:rPr>
        <w:t>7.4.2.2</w:t>
      </w:r>
      <w:r>
        <w:rPr>
          <w:noProof/>
        </w:rPr>
        <w:tab/>
        <w:t>Attributes</w:t>
      </w:r>
      <w:r>
        <w:rPr>
          <w:noProof/>
        </w:rPr>
        <w:tab/>
      </w:r>
      <w:r>
        <w:rPr>
          <w:noProof/>
        </w:rPr>
        <w:fldChar w:fldCharType="begin" w:fldLock="1"/>
      </w:r>
      <w:r>
        <w:rPr>
          <w:noProof/>
        </w:rPr>
        <w:instrText xml:space="preserve"> PAGEREF _Toc113634497 \h </w:instrText>
      </w:r>
      <w:r>
        <w:rPr>
          <w:noProof/>
        </w:rPr>
      </w:r>
      <w:r>
        <w:rPr>
          <w:noProof/>
        </w:rPr>
        <w:fldChar w:fldCharType="separate"/>
      </w:r>
      <w:r>
        <w:rPr>
          <w:noProof/>
        </w:rPr>
        <w:t>21</w:t>
      </w:r>
      <w:r>
        <w:rPr>
          <w:noProof/>
        </w:rPr>
        <w:fldChar w:fldCharType="end"/>
      </w:r>
    </w:p>
    <w:p w14:paraId="507E056D" w14:textId="537BFB54" w:rsidR="00C178AA" w:rsidRDefault="00C178AA">
      <w:pPr>
        <w:pStyle w:val="TOC4"/>
        <w:rPr>
          <w:rFonts w:asciiTheme="minorHAnsi" w:eastAsiaTheme="minorEastAsia" w:hAnsiTheme="minorHAnsi" w:cstheme="minorBidi"/>
          <w:noProof/>
          <w:sz w:val="22"/>
          <w:szCs w:val="22"/>
          <w:lang w:eastAsia="en-GB"/>
        </w:rPr>
      </w:pPr>
      <w:r>
        <w:rPr>
          <w:noProof/>
        </w:rPr>
        <w:t>7.4.3.3</w:t>
      </w:r>
      <w:r>
        <w:rPr>
          <w:noProof/>
        </w:rPr>
        <w:tab/>
        <w:t>Attribute constraints</w:t>
      </w:r>
      <w:r>
        <w:rPr>
          <w:noProof/>
        </w:rPr>
        <w:tab/>
      </w:r>
      <w:r>
        <w:rPr>
          <w:noProof/>
        </w:rPr>
        <w:fldChar w:fldCharType="begin" w:fldLock="1"/>
      </w:r>
      <w:r>
        <w:rPr>
          <w:noProof/>
        </w:rPr>
        <w:instrText xml:space="preserve"> PAGEREF _Toc113634498 \h </w:instrText>
      </w:r>
      <w:r>
        <w:rPr>
          <w:noProof/>
        </w:rPr>
      </w:r>
      <w:r>
        <w:rPr>
          <w:noProof/>
        </w:rPr>
        <w:fldChar w:fldCharType="separate"/>
      </w:r>
      <w:r>
        <w:rPr>
          <w:noProof/>
        </w:rPr>
        <w:t>21</w:t>
      </w:r>
      <w:r>
        <w:rPr>
          <w:noProof/>
        </w:rPr>
        <w:fldChar w:fldCharType="end"/>
      </w:r>
    </w:p>
    <w:p w14:paraId="0DA2F893" w14:textId="24D1F88C" w:rsidR="00C178AA" w:rsidRPr="00C178AA" w:rsidRDefault="00C178AA">
      <w:pPr>
        <w:pStyle w:val="TOC4"/>
        <w:rPr>
          <w:rFonts w:asciiTheme="minorHAnsi" w:eastAsiaTheme="minorEastAsia" w:hAnsiTheme="minorHAnsi" w:cstheme="minorBidi"/>
          <w:noProof/>
          <w:sz w:val="22"/>
          <w:szCs w:val="22"/>
          <w:lang w:val="fr-FR" w:eastAsia="en-GB"/>
        </w:rPr>
      </w:pPr>
      <w:r w:rsidRPr="00C178AA">
        <w:rPr>
          <w:noProof/>
          <w:lang w:val="fr-FR"/>
        </w:rPr>
        <w:t>7.4.3.4</w:t>
      </w:r>
      <w:r w:rsidRPr="00C178AA">
        <w:rPr>
          <w:noProof/>
          <w:lang w:val="fr-FR"/>
        </w:rPr>
        <w:tab/>
        <w:t>Notifications</w:t>
      </w:r>
      <w:r w:rsidRPr="00C178AA">
        <w:rPr>
          <w:noProof/>
          <w:lang w:val="fr-FR"/>
        </w:rPr>
        <w:tab/>
      </w:r>
      <w:r>
        <w:rPr>
          <w:noProof/>
        </w:rPr>
        <w:fldChar w:fldCharType="begin" w:fldLock="1"/>
      </w:r>
      <w:r w:rsidRPr="00C178AA">
        <w:rPr>
          <w:noProof/>
          <w:lang w:val="fr-FR"/>
        </w:rPr>
        <w:instrText xml:space="preserve"> PAGEREF _Toc113634499 \h </w:instrText>
      </w:r>
      <w:r>
        <w:rPr>
          <w:noProof/>
        </w:rPr>
      </w:r>
      <w:r>
        <w:rPr>
          <w:noProof/>
        </w:rPr>
        <w:fldChar w:fldCharType="separate"/>
      </w:r>
      <w:r w:rsidRPr="00C178AA">
        <w:rPr>
          <w:noProof/>
          <w:lang w:val="fr-FR"/>
        </w:rPr>
        <w:t>21</w:t>
      </w:r>
      <w:r>
        <w:rPr>
          <w:noProof/>
        </w:rPr>
        <w:fldChar w:fldCharType="end"/>
      </w:r>
    </w:p>
    <w:p w14:paraId="4026C7F0" w14:textId="07A63E77" w:rsidR="00C178AA" w:rsidRPr="00C178AA" w:rsidRDefault="00C178AA">
      <w:pPr>
        <w:pStyle w:val="TOC3"/>
        <w:rPr>
          <w:rFonts w:asciiTheme="minorHAnsi" w:eastAsiaTheme="minorEastAsia" w:hAnsiTheme="minorHAnsi" w:cstheme="minorBidi"/>
          <w:noProof/>
          <w:sz w:val="22"/>
          <w:szCs w:val="22"/>
          <w:lang w:val="fr-FR" w:eastAsia="en-GB"/>
        </w:rPr>
      </w:pPr>
      <w:r w:rsidRPr="00C178AA">
        <w:rPr>
          <w:noProof/>
          <w:lang w:val="fr-FR"/>
        </w:rPr>
        <w:t>7.4.3</w:t>
      </w:r>
      <w:r w:rsidRPr="00C178AA">
        <w:rPr>
          <w:noProof/>
          <w:lang w:val="fr-FR"/>
        </w:rPr>
        <w:tab/>
      </w:r>
      <w:r w:rsidRPr="00C178AA">
        <w:rPr>
          <w:rFonts w:ascii="Courier New" w:hAnsi="Courier New" w:cs="Courier New"/>
          <w:noProof/>
          <w:lang w:val="fr-FR"/>
        </w:rPr>
        <w:t>MLContext &lt;&lt;dataType&gt;&gt;</w:t>
      </w:r>
      <w:r w:rsidRPr="00C178AA">
        <w:rPr>
          <w:noProof/>
          <w:lang w:val="fr-FR"/>
        </w:rPr>
        <w:tab/>
      </w:r>
      <w:r>
        <w:rPr>
          <w:noProof/>
        </w:rPr>
        <w:fldChar w:fldCharType="begin" w:fldLock="1"/>
      </w:r>
      <w:r w:rsidRPr="00C178AA">
        <w:rPr>
          <w:noProof/>
          <w:lang w:val="fr-FR"/>
        </w:rPr>
        <w:instrText xml:space="preserve"> PAGEREF _Toc113634500 \h </w:instrText>
      </w:r>
      <w:r>
        <w:rPr>
          <w:noProof/>
        </w:rPr>
      </w:r>
      <w:r>
        <w:rPr>
          <w:noProof/>
        </w:rPr>
        <w:fldChar w:fldCharType="separate"/>
      </w:r>
      <w:r w:rsidRPr="00C178AA">
        <w:rPr>
          <w:noProof/>
          <w:lang w:val="fr-FR"/>
        </w:rPr>
        <w:t>21</w:t>
      </w:r>
      <w:r>
        <w:rPr>
          <w:noProof/>
        </w:rPr>
        <w:fldChar w:fldCharType="end"/>
      </w:r>
    </w:p>
    <w:p w14:paraId="2AD1264B" w14:textId="6BC4DF2E" w:rsidR="00C178AA" w:rsidRPr="00C178AA" w:rsidRDefault="00C178AA">
      <w:pPr>
        <w:pStyle w:val="TOC4"/>
        <w:rPr>
          <w:rFonts w:asciiTheme="minorHAnsi" w:eastAsiaTheme="minorEastAsia" w:hAnsiTheme="minorHAnsi" w:cstheme="minorBidi"/>
          <w:noProof/>
          <w:sz w:val="22"/>
          <w:szCs w:val="22"/>
          <w:lang w:val="fr-FR" w:eastAsia="en-GB"/>
        </w:rPr>
      </w:pPr>
      <w:r w:rsidRPr="00C178AA">
        <w:rPr>
          <w:noProof/>
          <w:lang w:val="fr-FR"/>
        </w:rPr>
        <w:t>7.4.3.1</w:t>
      </w:r>
      <w:r w:rsidRPr="00C178AA">
        <w:rPr>
          <w:noProof/>
          <w:lang w:val="fr-FR"/>
        </w:rPr>
        <w:tab/>
        <w:t>Definition</w:t>
      </w:r>
      <w:r w:rsidRPr="00C178AA">
        <w:rPr>
          <w:noProof/>
          <w:lang w:val="fr-FR"/>
        </w:rPr>
        <w:tab/>
      </w:r>
      <w:r>
        <w:rPr>
          <w:noProof/>
        </w:rPr>
        <w:fldChar w:fldCharType="begin" w:fldLock="1"/>
      </w:r>
      <w:r w:rsidRPr="00C178AA">
        <w:rPr>
          <w:noProof/>
          <w:lang w:val="fr-FR"/>
        </w:rPr>
        <w:instrText xml:space="preserve"> PAGEREF _Toc113634501 \h </w:instrText>
      </w:r>
      <w:r>
        <w:rPr>
          <w:noProof/>
        </w:rPr>
      </w:r>
      <w:r>
        <w:rPr>
          <w:noProof/>
        </w:rPr>
        <w:fldChar w:fldCharType="separate"/>
      </w:r>
      <w:r w:rsidRPr="00C178AA">
        <w:rPr>
          <w:noProof/>
          <w:lang w:val="fr-FR"/>
        </w:rPr>
        <w:t>21</w:t>
      </w:r>
      <w:r>
        <w:rPr>
          <w:noProof/>
        </w:rPr>
        <w:fldChar w:fldCharType="end"/>
      </w:r>
    </w:p>
    <w:p w14:paraId="34B6D880" w14:textId="5FA5BC50" w:rsidR="00C178AA" w:rsidRPr="00C178AA" w:rsidRDefault="00C178AA">
      <w:pPr>
        <w:pStyle w:val="TOC4"/>
        <w:rPr>
          <w:rFonts w:asciiTheme="minorHAnsi" w:eastAsiaTheme="minorEastAsia" w:hAnsiTheme="minorHAnsi" w:cstheme="minorBidi"/>
          <w:noProof/>
          <w:sz w:val="22"/>
          <w:szCs w:val="22"/>
          <w:lang w:val="fr-FR" w:eastAsia="en-GB"/>
        </w:rPr>
      </w:pPr>
      <w:r w:rsidRPr="00C178AA">
        <w:rPr>
          <w:noProof/>
          <w:lang w:val="fr-FR"/>
        </w:rPr>
        <w:t>7.4.3.2</w:t>
      </w:r>
      <w:r w:rsidRPr="00C178AA">
        <w:rPr>
          <w:noProof/>
          <w:lang w:val="fr-FR"/>
        </w:rPr>
        <w:tab/>
        <w:t>Attributes</w:t>
      </w:r>
      <w:r w:rsidRPr="00C178AA">
        <w:rPr>
          <w:noProof/>
          <w:lang w:val="fr-FR"/>
        </w:rPr>
        <w:tab/>
      </w:r>
      <w:r>
        <w:rPr>
          <w:noProof/>
        </w:rPr>
        <w:fldChar w:fldCharType="begin" w:fldLock="1"/>
      </w:r>
      <w:r w:rsidRPr="00C178AA">
        <w:rPr>
          <w:noProof/>
          <w:lang w:val="fr-FR"/>
        </w:rPr>
        <w:instrText xml:space="preserve"> PAGEREF _Toc113634502 \h </w:instrText>
      </w:r>
      <w:r>
        <w:rPr>
          <w:noProof/>
        </w:rPr>
      </w:r>
      <w:r>
        <w:rPr>
          <w:noProof/>
        </w:rPr>
        <w:fldChar w:fldCharType="separate"/>
      </w:r>
      <w:r w:rsidRPr="00C178AA">
        <w:rPr>
          <w:noProof/>
          <w:lang w:val="fr-FR"/>
        </w:rPr>
        <w:t>21</w:t>
      </w:r>
      <w:r>
        <w:rPr>
          <w:noProof/>
        </w:rPr>
        <w:fldChar w:fldCharType="end"/>
      </w:r>
    </w:p>
    <w:p w14:paraId="659C6464" w14:textId="7D3E8C08" w:rsidR="00C178AA" w:rsidRPr="00C178AA" w:rsidRDefault="00C178AA">
      <w:pPr>
        <w:pStyle w:val="TOC4"/>
        <w:rPr>
          <w:rFonts w:asciiTheme="minorHAnsi" w:eastAsiaTheme="minorEastAsia" w:hAnsiTheme="minorHAnsi" w:cstheme="minorBidi"/>
          <w:noProof/>
          <w:sz w:val="22"/>
          <w:szCs w:val="22"/>
          <w:lang w:val="fr-FR" w:eastAsia="en-GB"/>
        </w:rPr>
      </w:pPr>
      <w:r w:rsidRPr="00C178AA">
        <w:rPr>
          <w:noProof/>
          <w:lang w:val="fr-FR"/>
        </w:rPr>
        <w:t>7.4.3.3</w:t>
      </w:r>
      <w:r w:rsidRPr="00C178AA">
        <w:rPr>
          <w:noProof/>
          <w:lang w:val="fr-FR"/>
        </w:rPr>
        <w:tab/>
        <w:t>Attribute constraints</w:t>
      </w:r>
      <w:r w:rsidRPr="00C178AA">
        <w:rPr>
          <w:noProof/>
          <w:lang w:val="fr-FR"/>
        </w:rPr>
        <w:tab/>
      </w:r>
      <w:r>
        <w:rPr>
          <w:noProof/>
        </w:rPr>
        <w:fldChar w:fldCharType="begin" w:fldLock="1"/>
      </w:r>
      <w:r w:rsidRPr="00C178AA">
        <w:rPr>
          <w:noProof/>
          <w:lang w:val="fr-FR"/>
        </w:rPr>
        <w:instrText xml:space="preserve"> PAGEREF _Toc113634503 \h </w:instrText>
      </w:r>
      <w:r>
        <w:rPr>
          <w:noProof/>
        </w:rPr>
      </w:r>
      <w:r>
        <w:rPr>
          <w:noProof/>
        </w:rPr>
        <w:fldChar w:fldCharType="separate"/>
      </w:r>
      <w:r w:rsidRPr="00C178AA">
        <w:rPr>
          <w:noProof/>
          <w:lang w:val="fr-FR"/>
        </w:rPr>
        <w:t>21</w:t>
      </w:r>
      <w:r>
        <w:rPr>
          <w:noProof/>
        </w:rPr>
        <w:fldChar w:fldCharType="end"/>
      </w:r>
    </w:p>
    <w:p w14:paraId="3BC42B84" w14:textId="08A717E7" w:rsidR="00C178AA" w:rsidRPr="00C178AA" w:rsidRDefault="00C178AA">
      <w:pPr>
        <w:pStyle w:val="TOC4"/>
        <w:rPr>
          <w:rFonts w:asciiTheme="minorHAnsi" w:eastAsiaTheme="minorEastAsia" w:hAnsiTheme="minorHAnsi" w:cstheme="minorBidi"/>
          <w:noProof/>
          <w:sz w:val="22"/>
          <w:szCs w:val="22"/>
          <w:lang w:val="fr-FR" w:eastAsia="en-GB"/>
        </w:rPr>
      </w:pPr>
      <w:r w:rsidRPr="00C178AA">
        <w:rPr>
          <w:noProof/>
          <w:lang w:val="fr-FR"/>
        </w:rPr>
        <w:t>7.4.3.4</w:t>
      </w:r>
      <w:r w:rsidRPr="00C178AA">
        <w:rPr>
          <w:noProof/>
          <w:lang w:val="fr-FR"/>
        </w:rPr>
        <w:tab/>
        <w:t>Notifications</w:t>
      </w:r>
      <w:r w:rsidRPr="00C178AA">
        <w:rPr>
          <w:noProof/>
          <w:lang w:val="fr-FR"/>
        </w:rPr>
        <w:tab/>
      </w:r>
      <w:r>
        <w:rPr>
          <w:noProof/>
        </w:rPr>
        <w:fldChar w:fldCharType="begin" w:fldLock="1"/>
      </w:r>
      <w:r w:rsidRPr="00C178AA">
        <w:rPr>
          <w:noProof/>
          <w:lang w:val="fr-FR"/>
        </w:rPr>
        <w:instrText xml:space="preserve"> PAGEREF _Toc113634504 \h </w:instrText>
      </w:r>
      <w:r>
        <w:rPr>
          <w:noProof/>
        </w:rPr>
      </w:r>
      <w:r>
        <w:rPr>
          <w:noProof/>
        </w:rPr>
        <w:fldChar w:fldCharType="separate"/>
      </w:r>
      <w:r w:rsidRPr="00C178AA">
        <w:rPr>
          <w:noProof/>
          <w:lang w:val="fr-FR"/>
        </w:rPr>
        <w:t>21</w:t>
      </w:r>
      <w:r>
        <w:rPr>
          <w:noProof/>
        </w:rPr>
        <w:fldChar w:fldCharType="end"/>
      </w:r>
    </w:p>
    <w:p w14:paraId="6FC642F6" w14:textId="48ED27A7" w:rsidR="00C178AA" w:rsidRPr="00C178AA" w:rsidRDefault="00C178AA">
      <w:pPr>
        <w:pStyle w:val="TOC2"/>
        <w:rPr>
          <w:rFonts w:asciiTheme="minorHAnsi" w:eastAsiaTheme="minorEastAsia" w:hAnsiTheme="minorHAnsi" w:cstheme="minorBidi"/>
          <w:noProof/>
          <w:sz w:val="22"/>
          <w:szCs w:val="22"/>
          <w:lang w:val="fr-FR" w:eastAsia="en-GB"/>
        </w:rPr>
      </w:pPr>
      <w:r w:rsidRPr="00C178AA">
        <w:rPr>
          <w:noProof/>
          <w:lang w:val="fr-FR"/>
        </w:rPr>
        <w:t>7.5</w:t>
      </w:r>
      <w:r w:rsidRPr="00C178AA">
        <w:rPr>
          <w:noProof/>
          <w:lang w:val="fr-FR"/>
        </w:rPr>
        <w:tab/>
        <w:t>Attribute definitions</w:t>
      </w:r>
      <w:r w:rsidRPr="00C178AA">
        <w:rPr>
          <w:noProof/>
          <w:lang w:val="fr-FR"/>
        </w:rPr>
        <w:tab/>
      </w:r>
      <w:r>
        <w:rPr>
          <w:noProof/>
        </w:rPr>
        <w:fldChar w:fldCharType="begin" w:fldLock="1"/>
      </w:r>
      <w:r w:rsidRPr="00C178AA">
        <w:rPr>
          <w:noProof/>
          <w:lang w:val="fr-FR"/>
        </w:rPr>
        <w:instrText xml:space="preserve"> PAGEREF _Toc113634505 \h </w:instrText>
      </w:r>
      <w:r>
        <w:rPr>
          <w:noProof/>
        </w:rPr>
      </w:r>
      <w:r>
        <w:rPr>
          <w:noProof/>
        </w:rPr>
        <w:fldChar w:fldCharType="separate"/>
      </w:r>
      <w:r w:rsidRPr="00C178AA">
        <w:rPr>
          <w:noProof/>
          <w:lang w:val="fr-FR"/>
        </w:rPr>
        <w:t>22</w:t>
      </w:r>
      <w:r>
        <w:rPr>
          <w:noProof/>
        </w:rPr>
        <w:fldChar w:fldCharType="end"/>
      </w:r>
    </w:p>
    <w:p w14:paraId="2403D9AB" w14:textId="29724B40" w:rsidR="00C178AA" w:rsidRPr="00C178AA" w:rsidRDefault="00C178AA">
      <w:pPr>
        <w:pStyle w:val="TOC3"/>
        <w:rPr>
          <w:rFonts w:asciiTheme="minorHAnsi" w:eastAsiaTheme="minorEastAsia" w:hAnsiTheme="minorHAnsi" w:cstheme="minorBidi"/>
          <w:noProof/>
          <w:sz w:val="22"/>
          <w:szCs w:val="22"/>
          <w:lang w:val="fr-FR" w:eastAsia="en-GB"/>
        </w:rPr>
      </w:pPr>
      <w:r w:rsidRPr="00C178AA">
        <w:rPr>
          <w:noProof/>
          <w:lang w:val="fr-FR"/>
        </w:rPr>
        <w:t>7.5.1</w:t>
      </w:r>
      <w:r w:rsidRPr="00C178AA">
        <w:rPr>
          <w:noProof/>
          <w:lang w:val="fr-FR"/>
        </w:rPr>
        <w:tab/>
        <w:t>Attribute properties</w:t>
      </w:r>
      <w:r w:rsidRPr="00C178AA">
        <w:rPr>
          <w:noProof/>
          <w:lang w:val="fr-FR"/>
        </w:rPr>
        <w:tab/>
      </w:r>
      <w:r>
        <w:rPr>
          <w:noProof/>
        </w:rPr>
        <w:fldChar w:fldCharType="begin" w:fldLock="1"/>
      </w:r>
      <w:r w:rsidRPr="00C178AA">
        <w:rPr>
          <w:noProof/>
          <w:lang w:val="fr-FR"/>
        </w:rPr>
        <w:instrText xml:space="preserve"> PAGEREF _Toc113634506 \h </w:instrText>
      </w:r>
      <w:r>
        <w:rPr>
          <w:noProof/>
        </w:rPr>
      </w:r>
      <w:r>
        <w:rPr>
          <w:noProof/>
        </w:rPr>
        <w:fldChar w:fldCharType="separate"/>
      </w:r>
      <w:r w:rsidRPr="00C178AA">
        <w:rPr>
          <w:noProof/>
          <w:lang w:val="fr-FR"/>
        </w:rPr>
        <w:t>22</w:t>
      </w:r>
      <w:r>
        <w:rPr>
          <w:noProof/>
        </w:rPr>
        <w:fldChar w:fldCharType="end"/>
      </w:r>
    </w:p>
    <w:p w14:paraId="42C24A2A" w14:textId="58CFC55B" w:rsidR="00C178AA" w:rsidRPr="00C178AA" w:rsidRDefault="00C178AA">
      <w:pPr>
        <w:pStyle w:val="TOC3"/>
        <w:rPr>
          <w:rFonts w:asciiTheme="minorHAnsi" w:eastAsiaTheme="minorEastAsia" w:hAnsiTheme="minorHAnsi" w:cstheme="minorBidi"/>
          <w:noProof/>
          <w:sz w:val="22"/>
          <w:szCs w:val="22"/>
          <w:lang w:val="fr-FR" w:eastAsia="en-GB"/>
        </w:rPr>
      </w:pPr>
      <w:r w:rsidRPr="00C178AA">
        <w:rPr>
          <w:noProof/>
          <w:lang w:val="fr-FR"/>
        </w:rPr>
        <w:t>7.5.2</w:t>
      </w:r>
      <w:r w:rsidRPr="00C178AA">
        <w:rPr>
          <w:noProof/>
          <w:lang w:val="fr-FR"/>
        </w:rPr>
        <w:tab/>
        <w:t>Constraints</w:t>
      </w:r>
      <w:r w:rsidRPr="00C178AA">
        <w:rPr>
          <w:noProof/>
          <w:lang w:val="fr-FR"/>
        </w:rPr>
        <w:tab/>
      </w:r>
      <w:r>
        <w:rPr>
          <w:noProof/>
        </w:rPr>
        <w:fldChar w:fldCharType="begin" w:fldLock="1"/>
      </w:r>
      <w:r w:rsidRPr="00C178AA">
        <w:rPr>
          <w:noProof/>
          <w:lang w:val="fr-FR"/>
        </w:rPr>
        <w:instrText xml:space="preserve"> PAGEREF _Toc113634507 \h </w:instrText>
      </w:r>
      <w:r>
        <w:rPr>
          <w:noProof/>
        </w:rPr>
      </w:r>
      <w:r>
        <w:rPr>
          <w:noProof/>
        </w:rPr>
        <w:fldChar w:fldCharType="separate"/>
      </w:r>
      <w:r w:rsidRPr="00C178AA">
        <w:rPr>
          <w:noProof/>
          <w:lang w:val="fr-FR"/>
        </w:rPr>
        <w:t>25</w:t>
      </w:r>
      <w:r>
        <w:rPr>
          <w:noProof/>
        </w:rPr>
        <w:fldChar w:fldCharType="end"/>
      </w:r>
    </w:p>
    <w:p w14:paraId="32A40D51" w14:textId="5F7E309C" w:rsidR="00C178AA" w:rsidRPr="00C178AA" w:rsidRDefault="00C178AA">
      <w:pPr>
        <w:pStyle w:val="TOC2"/>
        <w:rPr>
          <w:rFonts w:asciiTheme="minorHAnsi" w:eastAsiaTheme="minorEastAsia" w:hAnsiTheme="minorHAnsi" w:cstheme="minorBidi"/>
          <w:noProof/>
          <w:sz w:val="22"/>
          <w:szCs w:val="22"/>
          <w:lang w:val="fr-FR" w:eastAsia="en-GB"/>
        </w:rPr>
      </w:pPr>
      <w:r w:rsidRPr="00C178AA">
        <w:rPr>
          <w:noProof/>
          <w:lang w:val="fr-FR"/>
        </w:rPr>
        <w:t>7.6</w:t>
      </w:r>
      <w:r w:rsidRPr="00C178AA">
        <w:rPr>
          <w:noProof/>
          <w:lang w:val="fr-FR"/>
        </w:rPr>
        <w:tab/>
        <w:t>Common notifications</w:t>
      </w:r>
      <w:r w:rsidRPr="00C178AA">
        <w:rPr>
          <w:noProof/>
          <w:lang w:val="fr-FR"/>
        </w:rPr>
        <w:tab/>
      </w:r>
      <w:r>
        <w:rPr>
          <w:noProof/>
        </w:rPr>
        <w:fldChar w:fldCharType="begin" w:fldLock="1"/>
      </w:r>
      <w:r w:rsidRPr="00C178AA">
        <w:rPr>
          <w:noProof/>
          <w:lang w:val="fr-FR"/>
        </w:rPr>
        <w:instrText xml:space="preserve"> PAGEREF _Toc113634508 \h </w:instrText>
      </w:r>
      <w:r>
        <w:rPr>
          <w:noProof/>
        </w:rPr>
      </w:r>
      <w:r>
        <w:rPr>
          <w:noProof/>
        </w:rPr>
        <w:fldChar w:fldCharType="separate"/>
      </w:r>
      <w:r w:rsidRPr="00C178AA">
        <w:rPr>
          <w:noProof/>
          <w:lang w:val="fr-FR"/>
        </w:rPr>
        <w:t>26</w:t>
      </w:r>
      <w:r>
        <w:rPr>
          <w:noProof/>
        </w:rPr>
        <w:fldChar w:fldCharType="end"/>
      </w:r>
    </w:p>
    <w:p w14:paraId="5A9FB105" w14:textId="19E2E82D" w:rsidR="00C178AA" w:rsidRPr="00C178AA" w:rsidRDefault="00C178AA">
      <w:pPr>
        <w:pStyle w:val="TOC3"/>
        <w:rPr>
          <w:rFonts w:asciiTheme="minorHAnsi" w:eastAsiaTheme="minorEastAsia" w:hAnsiTheme="minorHAnsi" w:cstheme="minorBidi"/>
          <w:noProof/>
          <w:sz w:val="22"/>
          <w:szCs w:val="22"/>
          <w:lang w:val="fr-FR" w:eastAsia="en-GB"/>
        </w:rPr>
      </w:pPr>
      <w:r w:rsidRPr="00C178AA">
        <w:rPr>
          <w:noProof/>
          <w:lang w:val="fr-FR"/>
        </w:rPr>
        <w:t>7.6.1</w:t>
      </w:r>
      <w:r w:rsidRPr="00C178AA">
        <w:rPr>
          <w:noProof/>
          <w:lang w:val="fr-FR"/>
        </w:rPr>
        <w:tab/>
        <w:t>Configuration notifications</w:t>
      </w:r>
      <w:r w:rsidRPr="00C178AA">
        <w:rPr>
          <w:noProof/>
          <w:lang w:val="fr-FR"/>
        </w:rPr>
        <w:tab/>
      </w:r>
      <w:r>
        <w:rPr>
          <w:noProof/>
        </w:rPr>
        <w:fldChar w:fldCharType="begin" w:fldLock="1"/>
      </w:r>
      <w:r w:rsidRPr="00C178AA">
        <w:rPr>
          <w:noProof/>
          <w:lang w:val="fr-FR"/>
        </w:rPr>
        <w:instrText xml:space="preserve"> PAGEREF _Toc113634509 \h </w:instrText>
      </w:r>
      <w:r>
        <w:rPr>
          <w:noProof/>
        </w:rPr>
      </w:r>
      <w:r>
        <w:rPr>
          <w:noProof/>
        </w:rPr>
        <w:fldChar w:fldCharType="separate"/>
      </w:r>
      <w:r w:rsidRPr="00C178AA">
        <w:rPr>
          <w:noProof/>
          <w:lang w:val="fr-FR"/>
        </w:rPr>
        <w:t>26</w:t>
      </w:r>
      <w:r>
        <w:rPr>
          <w:noProof/>
        </w:rPr>
        <w:fldChar w:fldCharType="end"/>
      </w:r>
    </w:p>
    <w:p w14:paraId="3B56E96E" w14:textId="165426B2" w:rsidR="00C178AA" w:rsidRPr="00C178AA" w:rsidRDefault="00C178AA">
      <w:pPr>
        <w:pStyle w:val="TOC1"/>
        <w:rPr>
          <w:rFonts w:asciiTheme="minorHAnsi" w:eastAsiaTheme="minorEastAsia" w:hAnsiTheme="minorHAnsi" w:cstheme="minorBidi"/>
          <w:noProof/>
          <w:szCs w:val="22"/>
          <w:lang w:val="fr-FR" w:eastAsia="en-GB"/>
        </w:rPr>
      </w:pPr>
      <w:r w:rsidRPr="00C178AA">
        <w:rPr>
          <w:noProof/>
          <w:lang w:val="fr-FR"/>
        </w:rPr>
        <w:t>8</w:t>
      </w:r>
      <w:r w:rsidRPr="00C178AA">
        <w:rPr>
          <w:noProof/>
          <w:lang w:val="fr-FR"/>
        </w:rPr>
        <w:tab/>
      </w:r>
      <w:r w:rsidRPr="00C178AA">
        <w:rPr>
          <w:noProof/>
          <w:lang w:val="fr-FR" w:eastAsia="zh-CN"/>
        </w:rPr>
        <w:t>Service components</w:t>
      </w:r>
      <w:r w:rsidRPr="00C178AA">
        <w:rPr>
          <w:noProof/>
          <w:lang w:val="fr-FR"/>
        </w:rPr>
        <w:tab/>
      </w:r>
      <w:r>
        <w:rPr>
          <w:noProof/>
        </w:rPr>
        <w:fldChar w:fldCharType="begin" w:fldLock="1"/>
      </w:r>
      <w:r w:rsidRPr="00C178AA">
        <w:rPr>
          <w:noProof/>
          <w:lang w:val="fr-FR"/>
        </w:rPr>
        <w:instrText xml:space="preserve"> PAGEREF _Toc113634510 \h </w:instrText>
      </w:r>
      <w:r>
        <w:rPr>
          <w:noProof/>
        </w:rPr>
      </w:r>
      <w:r>
        <w:rPr>
          <w:noProof/>
        </w:rPr>
        <w:fldChar w:fldCharType="separate"/>
      </w:r>
      <w:r w:rsidRPr="00C178AA">
        <w:rPr>
          <w:noProof/>
          <w:lang w:val="fr-FR"/>
        </w:rPr>
        <w:t>26</w:t>
      </w:r>
      <w:r>
        <w:rPr>
          <w:noProof/>
        </w:rPr>
        <w:fldChar w:fldCharType="end"/>
      </w:r>
    </w:p>
    <w:p w14:paraId="1045E7EC" w14:textId="47134ACD" w:rsidR="00C178AA" w:rsidRPr="00C178AA" w:rsidRDefault="00C178AA">
      <w:pPr>
        <w:pStyle w:val="TOC2"/>
        <w:rPr>
          <w:rFonts w:asciiTheme="minorHAnsi" w:eastAsiaTheme="minorEastAsia" w:hAnsiTheme="minorHAnsi" w:cstheme="minorBidi"/>
          <w:noProof/>
          <w:sz w:val="22"/>
          <w:szCs w:val="22"/>
          <w:lang w:val="fr-FR" w:eastAsia="en-GB"/>
        </w:rPr>
      </w:pPr>
      <w:r w:rsidRPr="00C178AA">
        <w:rPr>
          <w:noProof/>
          <w:lang w:val="fr-FR"/>
        </w:rPr>
        <w:t>8.1</w:t>
      </w:r>
      <w:r w:rsidRPr="00C178AA">
        <w:rPr>
          <w:noProof/>
          <w:lang w:val="fr-FR"/>
        </w:rPr>
        <w:tab/>
      </w:r>
      <w:r w:rsidRPr="00C178AA">
        <w:rPr>
          <w:noProof/>
          <w:lang w:val="fr-FR" w:eastAsia="zh-CN"/>
        </w:rPr>
        <w:t>Service components for ML model training MnS</w:t>
      </w:r>
      <w:r w:rsidRPr="00C178AA">
        <w:rPr>
          <w:noProof/>
          <w:lang w:val="fr-FR"/>
        </w:rPr>
        <w:tab/>
      </w:r>
      <w:r>
        <w:rPr>
          <w:noProof/>
        </w:rPr>
        <w:fldChar w:fldCharType="begin" w:fldLock="1"/>
      </w:r>
      <w:r w:rsidRPr="00C178AA">
        <w:rPr>
          <w:noProof/>
          <w:lang w:val="fr-FR"/>
        </w:rPr>
        <w:instrText xml:space="preserve"> PAGEREF _Toc113634511 \h </w:instrText>
      </w:r>
      <w:r>
        <w:rPr>
          <w:noProof/>
        </w:rPr>
      </w:r>
      <w:r>
        <w:rPr>
          <w:noProof/>
        </w:rPr>
        <w:fldChar w:fldCharType="separate"/>
      </w:r>
      <w:r w:rsidRPr="00C178AA">
        <w:rPr>
          <w:noProof/>
          <w:lang w:val="fr-FR"/>
        </w:rPr>
        <w:t>26</w:t>
      </w:r>
      <w:r>
        <w:rPr>
          <w:noProof/>
        </w:rPr>
        <w:fldChar w:fldCharType="end"/>
      </w:r>
    </w:p>
    <w:p w14:paraId="64DEFCBC" w14:textId="4D46B8EE" w:rsidR="00C178AA" w:rsidRPr="00C178AA" w:rsidRDefault="00C178AA">
      <w:pPr>
        <w:pStyle w:val="TOC1"/>
        <w:rPr>
          <w:rFonts w:asciiTheme="minorHAnsi" w:eastAsiaTheme="minorEastAsia" w:hAnsiTheme="minorHAnsi" w:cstheme="minorBidi"/>
          <w:noProof/>
          <w:szCs w:val="22"/>
          <w:lang w:val="fr-FR" w:eastAsia="en-GB"/>
        </w:rPr>
      </w:pPr>
      <w:r w:rsidRPr="00C178AA">
        <w:rPr>
          <w:noProof/>
          <w:lang w:val="fr-FR"/>
        </w:rPr>
        <w:t>9</w:t>
      </w:r>
      <w:r w:rsidRPr="00C178AA">
        <w:rPr>
          <w:noProof/>
          <w:lang w:val="fr-FR"/>
        </w:rPr>
        <w:tab/>
        <w:t>Solution Set (SS)</w:t>
      </w:r>
      <w:r w:rsidRPr="00C178AA">
        <w:rPr>
          <w:noProof/>
          <w:lang w:val="fr-FR"/>
        </w:rPr>
        <w:tab/>
      </w:r>
      <w:r>
        <w:rPr>
          <w:noProof/>
        </w:rPr>
        <w:fldChar w:fldCharType="begin" w:fldLock="1"/>
      </w:r>
      <w:r w:rsidRPr="00C178AA">
        <w:rPr>
          <w:noProof/>
          <w:lang w:val="fr-FR"/>
        </w:rPr>
        <w:instrText xml:space="preserve"> PAGEREF _Toc113634512 \h </w:instrText>
      </w:r>
      <w:r>
        <w:rPr>
          <w:noProof/>
        </w:rPr>
      </w:r>
      <w:r>
        <w:rPr>
          <w:noProof/>
        </w:rPr>
        <w:fldChar w:fldCharType="separate"/>
      </w:r>
      <w:r w:rsidRPr="00C178AA">
        <w:rPr>
          <w:noProof/>
          <w:lang w:val="fr-FR"/>
        </w:rPr>
        <w:t>26</w:t>
      </w:r>
      <w:r>
        <w:rPr>
          <w:noProof/>
        </w:rPr>
        <w:fldChar w:fldCharType="end"/>
      </w:r>
    </w:p>
    <w:p w14:paraId="59929462" w14:textId="36961F76" w:rsidR="00C178AA" w:rsidRPr="00C178AA" w:rsidRDefault="00C178AA" w:rsidP="00C178AA">
      <w:pPr>
        <w:pStyle w:val="TOC8"/>
        <w:rPr>
          <w:rFonts w:asciiTheme="minorHAnsi" w:eastAsiaTheme="minorEastAsia" w:hAnsiTheme="minorHAnsi" w:cstheme="minorBidi"/>
          <w:b w:val="0"/>
          <w:noProof/>
          <w:szCs w:val="22"/>
          <w:lang w:val="fr-FR" w:eastAsia="en-GB"/>
        </w:rPr>
      </w:pPr>
      <w:r w:rsidRPr="00C178AA">
        <w:rPr>
          <w:noProof/>
          <w:lang w:val="fr-FR"/>
        </w:rPr>
        <w:t>Annex A (informative): PlantUML source code for NRM class diagrams</w:t>
      </w:r>
      <w:r w:rsidRPr="00C178AA">
        <w:rPr>
          <w:noProof/>
          <w:lang w:val="fr-FR"/>
        </w:rPr>
        <w:tab/>
      </w:r>
      <w:r>
        <w:rPr>
          <w:noProof/>
        </w:rPr>
        <w:fldChar w:fldCharType="begin" w:fldLock="1"/>
      </w:r>
      <w:r w:rsidRPr="00C178AA">
        <w:rPr>
          <w:noProof/>
          <w:lang w:val="fr-FR"/>
        </w:rPr>
        <w:instrText xml:space="preserve"> PAGEREF _Toc113634513 \h </w:instrText>
      </w:r>
      <w:r>
        <w:rPr>
          <w:noProof/>
        </w:rPr>
      </w:r>
      <w:r>
        <w:rPr>
          <w:noProof/>
        </w:rPr>
        <w:fldChar w:fldCharType="separate"/>
      </w:r>
      <w:r w:rsidRPr="00C178AA">
        <w:rPr>
          <w:noProof/>
          <w:lang w:val="fr-FR"/>
        </w:rPr>
        <w:t>27</w:t>
      </w:r>
      <w:r>
        <w:rPr>
          <w:noProof/>
        </w:rPr>
        <w:fldChar w:fldCharType="end"/>
      </w:r>
    </w:p>
    <w:p w14:paraId="67535681" w14:textId="33807F91" w:rsidR="00C178AA" w:rsidRDefault="00C178AA">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_Toc113634514 \h </w:instrText>
      </w:r>
      <w:r>
        <w:rPr>
          <w:noProof/>
        </w:rPr>
      </w:r>
      <w:r>
        <w:rPr>
          <w:noProof/>
        </w:rPr>
        <w:fldChar w:fldCharType="separate"/>
      </w:r>
      <w:r>
        <w:rPr>
          <w:noProof/>
        </w:rPr>
        <w:t>27</w:t>
      </w:r>
      <w:r>
        <w:rPr>
          <w:noProof/>
        </w:rPr>
        <w:fldChar w:fldCharType="end"/>
      </w:r>
    </w:p>
    <w:p w14:paraId="032A8A14" w14:textId="5B15DD5A" w:rsidR="00C178AA" w:rsidRDefault="00C178AA">
      <w:pPr>
        <w:pStyle w:val="TOC1"/>
        <w:rPr>
          <w:rFonts w:asciiTheme="minorHAnsi" w:eastAsiaTheme="minorEastAsia" w:hAnsiTheme="minorHAnsi" w:cstheme="minorBidi"/>
          <w:noProof/>
          <w:szCs w:val="22"/>
          <w:lang w:eastAsia="en-GB"/>
        </w:rPr>
      </w:pPr>
      <w:r>
        <w:rPr>
          <w:noProof/>
        </w:rPr>
        <w:t>A.2</w:t>
      </w:r>
      <w:r>
        <w:rPr>
          <w:noProof/>
        </w:rPr>
        <w:tab/>
        <w:t>PlantUML code for Figure 7.2.1-1: NRM fragment for AI/ML model training</w:t>
      </w:r>
      <w:r>
        <w:rPr>
          <w:noProof/>
        </w:rPr>
        <w:tab/>
      </w:r>
      <w:r>
        <w:rPr>
          <w:noProof/>
        </w:rPr>
        <w:fldChar w:fldCharType="begin" w:fldLock="1"/>
      </w:r>
      <w:r>
        <w:rPr>
          <w:noProof/>
        </w:rPr>
        <w:instrText xml:space="preserve"> PAGEREF _Toc113634515 \h </w:instrText>
      </w:r>
      <w:r>
        <w:rPr>
          <w:noProof/>
        </w:rPr>
      </w:r>
      <w:r>
        <w:rPr>
          <w:noProof/>
        </w:rPr>
        <w:fldChar w:fldCharType="separate"/>
      </w:r>
      <w:r>
        <w:rPr>
          <w:noProof/>
        </w:rPr>
        <w:t>27</w:t>
      </w:r>
      <w:r>
        <w:rPr>
          <w:noProof/>
        </w:rPr>
        <w:fldChar w:fldCharType="end"/>
      </w:r>
    </w:p>
    <w:p w14:paraId="11FFD45F" w14:textId="4CF144B4" w:rsidR="00C178AA" w:rsidRDefault="00C178AA">
      <w:pPr>
        <w:pStyle w:val="TOC1"/>
        <w:rPr>
          <w:rFonts w:asciiTheme="minorHAnsi" w:eastAsiaTheme="minorEastAsia" w:hAnsiTheme="minorHAnsi" w:cstheme="minorBidi"/>
          <w:noProof/>
          <w:szCs w:val="22"/>
          <w:lang w:eastAsia="en-GB"/>
        </w:rPr>
      </w:pPr>
      <w:r>
        <w:rPr>
          <w:noProof/>
        </w:rPr>
        <w:t>A.3</w:t>
      </w:r>
      <w:r>
        <w:rPr>
          <w:noProof/>
        </w:rPr>
        <w:tab/>
        <w:t>PlantUML code for Figure 7.2.2-1: Inheritance Hierarchy for AI/ML model training related NRMs</w:t>
      </w:r>
      <w:r>
        <w:rPr>
          <w:noProof/>
        </w:rPr>
        <w:tab/>
      </w:r>
      <w:r>
        <w:rPr>
          <w:noProof/>
        </w:rPr>
        <w:fldChar w:fldCharType="begin" w:fldLock="1"/>
      </w:r>
      <w:r>
        <w:rPr>
          <w:noProof/>
        </w:rPr>
        <w:instrText xml:space="preserve"> PAGEREF _Toc113634516 \h </w:instrText>
      </w:r>
      <w:r>
        <w:rPr>
          <w:noProof/>
        </w:rPr>
      </w:r>
      <w:r>
        <w:rPr>
          <w:noProof/>
        </w:rPr>
        <w:fldChar w:fldCharType="separate"/>
      </w:r>
      <w:r>
        <w:rPr>
          <w:noProof/>
        </w:rPr>
        <w:t>28</w:t>
      </w:r>
      <w:r>
        <w:rPr>
          <w:noProof/>
        </w:rPr>
        <w:fldChar w:fldCharType="end"/>
      </w:r>
    </w:p>
    <w:p w14:paraId="1E82EF59" w14:textId="510D7EBA" w:rsidR="00C178AA" w:rsidRDefault="00C178AA" w:rsidP="00C178AA">
      <w:pPr>
        <w:pStyle w:val="TOC8"/>
        <w:rPr>
          <w:rFonts w:asciiTheme="minorHAnsi" w:eastAsiaTheme="minorEastAsia" w:hAnsiTheme="minorHAnsi" w:cstheme="minorBidi"/>
          <w:b w:val="0"/>
          <w:noProof/>
          <w:szCs w:val="22"/>
          <w:lang w:eastAsia="en-GB"/>
        </w:rPr>
      </w:pPr>
      <w:r>
        <w:rPr>
          <w:noProof/>
        </w:rPr>
        <w:t>Annex B (normative): OpenAPI definition of the AI/ML NRM</w:t>
      </w:r>
      <w:r>
        <w:rPr>
          <w:noProof/>
        </w:rPr>
        <w:tab/>
      </w:r>
      <w:r>
        <w:rPr>
          <w:noProof/>
        </w:rPr>
        <w:fldChar w:fldCharType="begin" w:fldLock="1"/>
      </w:r>
      <w:r>
        <w:rPr>
          <w:noProof/>
        </w:rPr>
        <w:instrText xml:space="preserve"> PAGEREF _Toc113634517 \h </w:instrText>
      </w:r>
      <w:r>
        <w:rPr>
          <w:noProof/>
        </w:rPr>
      </w:r>
      <w:r>
        <w:rPr>
          <w:noProof/>
        </w:rPr>
        <w:fldChar w:fldCharType="separate"/>
      </w:r>
      <w:r>
        <w:rPr>
          <w:noProof/>
        </w:rPr>
        <w:t>29</w:t>
      </w:r>
      <w:r>
        <w:rPr>
          <w:noProof/>
        </w:rPr>
        <w:fldChar w:fldCharType="end"/>
      </w:r>
    </w:p>
    <w:p w14:paraId="2024E19B" w14:textId="36ABD1F0" w:rsidR="00C178AA" w:rsidRDefault="00C178AA">
      <w:pPr>
        <w:pStyle w:val="TOC1"/>
        <w:rPr>
          <w:rFonts w:asciiTheme="minorHAnsi" w:eastAsiaTheme="minorEastAsia" w:hAnsiTheme="minorHAnsi" w:cstheme="minorBidi"/>
          <w:noProof/>
          <w:szCs w:val="22"/>
          <w:lang w:eastAsia="en-GB"/>
        </w:rPr>
      </w:pPr>
      <w:r>
        <w:rPr>
          <w:noProof/>
        </w:rPr>
        <w:t>B.1</w:t>
      </w:r>
      <w:r>
        <w:rPr>
          <w:noProof/>
        </w:rPr>
        <w:tab/>
        <w:t>General</w:t>
      </w:r>
      <w:r>
        <w:rPr>
          <w:noProof/>
        </w:rPr>
        <w:tab/>
      </w:r>
      <w:r>
        <w:rPr>
          <w:noProof/>
        </w:rPr>
        <w:fldChar w:fldCharType="begin" w:fldLock="1"/>
      </w:r>
      <w:r>
        <w:rPr>
          <w:noProof/>
        </w:rPr>
        <w:instrText xml:space="preserve"> PAGEREF _Toc113634518 \h </w:instrText>
      </w:r>
      <w:r>
        <w:rPr>
          <w:noProof/>
        </w:rPr>
      </w:r>
      <w:r>
        <w:rPr>
          <w:noProof/>
        </w:rPr>
        <w:fldChar w:fldCharType="separate"/>
      </w:r>
      <w:r>
        <w:rPr>
          <w:noProof/>
        </w:rPr>
        <w:t>29</w:t>
      </w:r>
      <w:r>
        <w:rPr>
          <w:noProof/>
        </w:rPr>
        <w:fldChar w:fldCharType="end"/>
      </w:r>
    </w:p>
    <w:p w14:paraId="41EFBA98" w14:textId="19ED0783" w:rsidR="00C178AA" w:rsidRDefault="00C178AA">
      <w:pPr>
        <w:pStyle w:val="TOC1"/>
        <w:rPr>
          <w:rFonts w:asciiTheme="minorHAnsi" w:eastAsiaTheme="minorEastAsia" w:hAnsiTheme="minorHAnsi" w:cstheme="minorBidi"/>
          <w:noProof/>
          <w:szCs w:val="22"/>
          <w:lang w:eastAsia="en-GB"/>
        </w:rPr>
      </w:pPr>
      <w:r>
        <w:rPr>
          <w:noProof/>
        </w:rPr>
        <w:t>B.2</w:t>
      </w:r>
      <w:r>
        <w:rPr>
          <w:noProof/>
        </w:rPr>
        <w:tab/>
        <w:t>Solution Set (SS) definitions</w:t>
      </w:r>
      <w:r>
        <w:rPr>
          <w:noProof/>
        </w:rPr>
        <w:tab/>
      </w:r>
      <w:r>
        <w:rPr>
          <w:noProof/>
        </w:rPr>
        <w:fldChar w:fldCharType="begin" w:fldLock="1"/>
      </w:r>
      <w:r>
        <w:rPr>
          <w:noProof/>
        </w:rPr>
        <w:instrText xml:space="preserve"> PAGEREF _Toc113634519 \h </w:instrText>
      </w:r>
      <w:r>
        <w:rPr>
          <w:noProof/>
        </w:rPr>
      </w:r>
      <w:r>
        <w:rPr>
          <w:noProof/>
        </w:rPr>
        <w:fldChar w:fldCharType="separate"/>
      </w:r>
      <w:r>
        <w:rPr>
          <w:noProof/>
        </w:rPr>
        <w:t>29</w:t>
      </w:r>
      <w:r>
        <w:rPr>
          <w:noProof/>
        </w:rPr>
        <w:fldChar w:fldCharType="end"/>
      </w:r>
    </w:p>
    <w:p w14:paraId="24D63768" w14:textId="510427BB" w:rsidR="00C178AA" w:rsidRDefault="00C178AA">
      <w:pPr>
        <w:pStyle w:val="TOC2"/>
        <w:rPr>
          <w:rFonts w:asciiTheme="minorHAnsi" w:eastAsiaTheme="minorEastAsia" w:hAnsiTheme="minorHAnsi" w:cstheme="minorBidi"/>
          <w:noProof/>
          <w:sz w:val="22"/>
          <w:szCs w:val="22"/>
          <w:lang w:eastAsia="en-GB"/>
        </w:rPr>
      </w:pPr>
      <w:r>
        <w:rPr>
          <w:noProof/>
          <w:lang w:eastAsia="zh-CN"/>
        </w:rPr>
        <w:t>B.2.1</w:t>
      </w:r>
      <w:r>
        <w:rPr>
          <w:noProof/>
          <w:lang w:eastAsia="zh-CN"/>
        </w:rPr>
        <w:tab/>
        <w:t xml:space="preserve">OpenAPI document </w:t>
      </w:r>
      <w:r w:rsidRPr="00732979">
        <w:rPr>
          <w:rFonts w:ascii="Courier" w:eastAsia="MS Mincho" w:hAnsi="Courier"/>
          <w:noProof/>
        </w:rPr>
        <w:t>"TS28105_AiMlNrm.yaml"</w:t>
      </w:r>
      <w:r>
        <w:rPr>
          <w:noProof/>
        </w:rPr>
        <w:tab/>
      </w:r>
      <w:r>
        <w:rPr>
          <w:noProof/>
        </w:rPr>
        <w:fldChar w:fldCharType="begin" w:fldLock="1"/>
      </w:r>
      <w:r>
        <w:rPr>
          <w:noProof/>
        </w:rPr>
        <w:instrText xml:space="preserve"> PAGEREF _Toc113634520 \h </w:instrText>
      </w:r>
      <w:r>
        <w:rPr>
          <w:noProof/>
        </w:rPr>
      </w:r>
      <w:r>
        <w:rPr>
          <w:noProof/>
        </w:rPr>
        <w:fldChar w:fldCharType="separate"/>
      </w:r>
      <w:r>
        <w:rPr>
          <w:noProof/>
        </w:rPr>
        <w:t>29</w:t>
      </w:r>
      <w:r>
        <w:rPr>
          <w:noProof/>
        </w:rPr>
        <w:fldChar w:fldCharType="end"/>
      </w:r>
    </w:p>
    <w:p w14:paraId="4918509F" w14:textId="0F3225CD" w:rsidR="00C178AA" w:rsidRDefault="00C178AA" w:rsidP="00C178AA">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_Toc113634521 \h </w:instrText>
      </w:r>
      <w:r>
        <w:rPr>
          <w:noProof/>
        </w:rPr>
      </w:r>
      <w:r>
        <w:rPr>
          <w:noProof/>
        </w:rPr>
        <w:fldChar w:fldCharType="separate"/>
      </w:r>
      <w:r>
        <w:rPr>
          <w:noProof/>
        </w:rPr>
        <w:t>34</w:t>
      </w:r>
      <w:r>
        <w:rPr>
          <w:noProof/>
        </w:rPr>
        <w:fldChar w:fldCharType="end"/>
      </w:r>
    </w:p>
    <w:p w14:paraId="639CC865" w14:textId="44D9B44F"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13634440"/>
      <w:bookmarkEnd w:id="16"/>
      <w:bookmarkEnd w:id="17"/>
      <w:r w:rsidR="00DA539D" w:rsidRPr="00F17505">
        <w:lastRenderedPageBreak/>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13634441"/>
      <w:bookmarkEnd w:id="22"/>
      <w:bookmarkEnd w:id="23"/>
      <w:r w:rsidR="008B6334" w:rsidRPr="00F17505">
        <w:t>1</w:t>
      </w:r>
      <w:r w:rsidR="008B6334" w:rsidRPr="00F17505">
        <w:tab/>
        <w:t>Scope</w:t>
      </w:r>
      <w:bookmarkEnd w:id="24"/>
      <w:bookmarkEnd w:id="25"/>
      <w:bookmarkEnd w:id="26"/>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27" w:name="_Toc106015844"/>
      <w:bookmarkStart w:id="28" w:name="_Toc106098482"/>
      <w:bookmarkStart w:id="29" w:name="_Toc113634442"/>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61D47674" w:rsidR="001F6664" w:rsidRPr="00F17505" w:rsidRDefault="001F6664" w:rsidP="001F6664">
      <w:pPr>
        <w:pStyle w:val="EX"/>
      </w:pPr>
      <w:r w:rsidRPr="00F17505">
        <w:t>[8]</w:t>
      </w:r>
      <w:r w:rsidRPr="00F17505">
        <w:tab/>
        <w:t>3GPP TS 32.423: "Telecommunication management; Subscriber and equipment trace; Trace data definition and management".</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14D66F37" w:rsidR="001F6664" w:rsidRPr="00F17505" w:rsidRDefault="001F6664" w:rsidP="001F6664">
      <w:pPr>
        <w:pStyle w:val="EX"/>
      </w:pPr>
      <w:r w:rsidRPr="00F17505">
        <w:t>[10]</w:t>
      </w:r>
      <w:r w:rsidRPr="00F17505">
        <w:tab/>
        <w:t>3GPP TS 28.406: "Telecommunication management; Quality of Experience (QoE) measurement collection; Information definition and transport".</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B83DEA" w:rsidRDefault="001F6664" w:rsidP="001F6664">
      <w:pPr>
        <w:pStyle w:val="EX"/>
        <w:rPr>
          <w:lang w:val="fr-FR"/>
        </w:rPr>
      </w:pPr>
      <w:r w:rsidRPr="00B83DEA">
        <w:rPr>
          <w:lang w:val="fr-FR"/>
        </w:rPr>
        <w:t>[13]</w:t>
      </w:r>
      <w:r w:rsidRPr="00B83DEA">
        <w:rPr>
          <w:lang w:val="fr-FR"/>
        </w:rPr>
        <w:tab/>
        <w:t xml:space="preserve">3GPP TS 32.156: "Telecommunication management; Fixed Mobile Convergence (FMC) Model </w:t>
      </w:r>
      <w:r w:rsidR="005D2FBE" w:rsidRPr="00B83DEA">
        <w:rPr>
          <w:lang w:val="fr-FR"/>
        </w:rPr>
        <w:t>r</w:t>
      </w:r>
      <w:r w:rsidRPr="00B83DEA">
        <w:rPr>
          <w:lang w:val="fr-FR"/>
        </w:rPr>
        <w:t>epertoire".</w:t>
      </w:r>
    </w:p>
    <w:p w14:paraId="1220D6B7" w14:textId="434AD97E" w:rsidR="003473D4" w:rsidRPr="00F17505"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6AA49AC4" w14:textId="77777777" w:rsidR="00B63F75" w:rsidRPr="00F17505" w:rsidRDefault="00B63F75" w:rsidP="00B63F75">
      <w:pPr>
        <w:pStyle w:val="Heading1"/>
      </w:pPr>
      <w:bookmarkStart w:id="31" w:name="_Toc106015845"/>
      <w:bookmarkStart w:id="32" w:name="_Toc106098483"/>
      <w:bookmarkStart w:id="33" w:name="_Toc113634443"/>
      <w:r w:rsidRPr="00F17505">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13634444"/>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4B1DB5F4"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7121E08E" w14:textId="4DDA2748" w:rsidR="004144FF" w:rsidRPr="00F17505" w:rsidRDefault="004144FF" w:rsidP="001F6664">
      <w:r>
        <w:rPr>
          <w:b/>
          <w:bCs/>
        </w:rPr>
        <w:t>AI decision entity</w:t>
      </w:r>
      <w:r>
        <w:t>: an entity that applies a non-ML based logic for making AI decisions that can be managed as a single composite entity.</w:t>
      </w:r>
    </w:p>
    <w:p w14:paraId="784A720C" w14:textId="4521E699" w:rsidR="005D2FBE" w:rsidRPr="00F17505" w:rsidRDefault="005D2FBE" w:rsidP="005D2FBE">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rsidR="004144FF">
        <w:t>.</w:t>
      </w:r>
    </w:p>
    <w:p w14:paraId="1A9A4FBA" w14:textId="1552DFCE" w:rsidR="001F6664" w:rsidRPr="00F17505" w:rsidRDefault="001F6664" w:rsidP="001F6664">
      <w:r w:rsidRPr="00F17505">
        <w:rPr>
          <w:b/>
        </w:rPr>
        <w:t>ML model training:</w:t>
      </w:r>
      <w:r w:rsidRPr="00F17505">
        <w:rPr>
          <w:lang w:eastAsia="en-GB"/>
        </w:rPr>
        <w:t xml:space="preserve"> </w:t>
      </w:r>
      <w:r w:rsidRPr="00F17505">
        <w:t xml:space="preserve">capabilities of an ML </w:t>
      </w:r>
      <w:r w:rsidR="004144FF">
        <w:t>t</w:t>
      </w:r>
      <w:r w:rsidR="004144FF" w:rsidRPr="00F17505">
        <w:t xml:space="preserve">raining </w:t>
      </w:r>
      <w:r w:rsidR="004144FF">
        <w:t>f</w:t>
      </w:r>
      <w:r w:rsidR="004144FF" w:rsidRPr="00F17505">
        <w:t xml:space="preserve">unction </w:t>
      </w:r>
      <w:r w:rsidRPr="00F17505">
        <w:t>to take data, run it through an ML model, derive the associated loss and adjust the parameterization of that ML model based on the computed loss</w:t>
      </w:r>
      <w:r w:rsidR="004144FF">
        <w:t>.</w:t>
      </w:r>
    </w:p>
    <w:p w14:paraId="7C722473" w14:textId="0BCEB34E" w:rsidR="004F5DBB" w:rsidRDefault="001F6664" w:rsidP="004F5DBB">
      <w:r w:rsidRPr="00F17505">
        <w:rPr>
          <w:b/>
        </w:rPr>
        <w:t>ML training:</w:t>
      </w:r>
      <w:r w:rsidRPr="00F17505">
        <w:rPr>
          <w:lang w:eastAsia="en-GB"/>
        </w:rPr>
        <w:t xml:space="preserve"> </w:t>
      </w:r>
      <w:r w:rsidRPr="00F17505">
        <w:t xml:space="preserve">capabilities and associated end-to-end processes to enable an ML </w:t>
      </w:r>
      <w:r w:rsidR="004144FF">
        <w:t>t</w:t>
      </w:r>
      <w:r w:rsidR="004144FF" w:rsidRPr="00F17505">
        <w:t xml:space="preserve">raining </w:t>
      </w:r>
      <w:r w:rsidR="004144FF">
        <w:t>f</w:t>
      </w:r>
      <w:r w:rsidR="004144FF" w:rsidRPr="00F17505">
        <w:t xml:space="preserve">unction </w:t>
      </w:r>
      <w:r w:rsidRPr="00F17505">
        <w:t xml:space="preserve">to </w:t>
      </w:r>
      <w:r w:rsidR="004F5DBB">
        <w:t xml:space="preserve">perform /ML model training (as defined above). </w:t>
      </w:r>
    </w:p>
    <w:p w14:paraId="2B047068" w14:textId="2301C133" w:rsidR="004F5DBB" w:rsidRDefault="004F5DBB" w:rsidP="004F5DBB">
      <w:pPr>
        <w:pStyle w:val="NO"/>
      </w:pPr>
      <w:r>
        <w:t>NOTE 2: ML training capabilities may include interaction with other  parties to collect and format the data required for training the ML model, and ML model training.</w:t>
      </w:r>
    </w:p>
    <w:p w14:paraId="6459070B" w14:textId="77777777" w:rsidR="004F5DBB" w:rsidRDefault="004F5DBB" w:rsidP="004F5DBB">
      <w:r>
        <w:rPr>
          <w:b/>
          <w:bCs/>
        </w:rPr>
        <w:t>ML training function</w:t>
      </w:r>
      <w:r>
        <w:t>: a function with ML training capabilities; it is also referred to as MLT function.</w:t>
      </w:r>
    </w:p>
    <w:p w14:paraId="467012DA" w14:textId="77777777" w:rsidR="004F5DBB" w:rsidRDefault="004F5DBB" w:rsidP="004F5DBB">
      <w:r>
        <w:rPr>
          <w:b/>
          <w:bCs/>
        </w:rPr>
        <w:t>AI/ML inference function</w:t>
      </w:r>
      <w:r>
        <w:t xml:space="preserve">: a function that employs an ML model </w:t>
      </w:r>
      <w:bookmarkStart w:id="37" w:name="_Hlk109991689"/>
      <w:r>
        <w:t xml:space="preserve">and/or AI decision entity </w:t>
      </w:r>
      <w:bookmarkEnd w:id="37"/>
      <w:r>
        <w:t>to conduct inference.</w:t>
      </w:r>
    </w:p>
    <w:p w14:paraId="2CF160F2" w14:textId="78E86FF8" w:rsidR="001F6664" w:rsidRPr="00F17505" w:rsidRDefault="001F6664" w:rsidP="001F6664"/>
    <w:p w14:paraId="53CAC148" w14:textId="77777777" w:rsidR="00B63F75" w:rsidRPr="00F17505" w:rsidRDefault="00B63F75" w:rsidP="00B63F75">
      <w:pPr>
        <w:pStyle w:val="Heading2"/>
      </w:pPr>
      <w:bookmarkStart w:id="38" w:name="_Toc106015847"/>
      <w:bookmarkStart w:id="39" w:name="_Toc106098485"/>
      <w:bookmarkStart w:id="40" w:name="_Toc113634445"/>
      <w:r w:rsidRPr="00F17505">
        <w:t>3.2</w:t>
      </w:r>
      <w:r w:rsidRPr="00F17505">
        <w:tab/>
        <w:t>Symbols</w:t>
      </w:r>
      <w:bookmarkEnd w:id="38"/>
      <w:bookmarkEnd w:id="39"/>
      <w:bookmarkEnd w:id="40"/>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1" w:name="_Toc106015848"/>
      <w:bookmarkStart w:id="42" w:name="_Toc106098486"/>
      <w:bookmarkStart w:id="43" w:name="_Toc113634446"/>
      <w:r w:rsidRPr="00F17505">
        <w:t>3.3</w:t>
      </w:r>
      <w:r w:rsidRPr="00F17505">
        <w:tab/>
        <w:t>Abbreviations</w:t>
      </w:r>
      <w:bookmarkEnd w:id="41"/>
      <w:bookmarkEnd w:id="42"/>
      <w:bookmarkEnd w:id="43"/>
    </w:p>
    <w:p w14:paraId="00E912CA" w14:textId="03C024A0" w:rsidR="00B63F75" w:rsidRPr="00F17505" w:rsidRDefault="00B63F75" w:rsidP="00B63F75">
      <w:pPr>
        <w:keepNext/>
      </w:pPr>
      <w:r w:rsidRPr="00F17505">
        <w:t xml:space="preserve">For the purposes of the present document, the abbreviations given in </w:t>
      </w:r>
      <w:r w:rsidR="005D2FBE" w:rsidRPr="00F17505">
        <w:t xml:space="preserve">3GPP </w:t>
      </w:r>
      <w:r w:rsidR="007359B9" w:rsidRPr="00F17505">
        <w:t>TR</w:t>
      </w:r>
      <w:r w:rsidRPr="00F17505">
        <w:t xml:space="preserve"> 21.905 [1] and the following apply. An abbreviation defined in the present document takes precedence over the definition of the same abbreviation, if any, in </w:t>
      </w:r>
      <w:r w:rsidR="005D2FBE" w:rsidRPr="00F17505">
        <w:t xml:space="preserve">3GPP </w:t>
      </w:r>
      <w:r w:rsidR="007359B9" w:rsidRPr="00F17505">
        <w:t>TR</w:t>
      </w:r>
      <w:r w:rsidRPr="00F17505">
        <w:t> 21.905 [1].</w:t>
      </w:r>
    </w:p>
    <w:p w14:paraId="1189E79B" w14:textId="310DDFA7" w:rsidR="00B63F75" w:rsidRPr="00F17505" w:rsidRDefault="00E9324C" w:rsidP="005D2FBE">
      <w:pPr>
        <w:pStyle w:val="EX"/>
      </w:pPr>
      <w:r w:rsidRPr="00F17505">
        <w:t>SBMA</w:t>
      </w:r>
      <w:r w:rsidR="00B63F75" w:rsidRPr="00F17505">
        <w:tab/>
      </w:r>
      <w:r w:rsidRPr="00F17505">
        <w:t>Service Based Management Architecture</w:t>
      </w:r>
    </w:p>
    <w:p w14:paraId="78D5235F" w14:textId="3341F33A" w:rsidR="00B759E2" w:rsidRPr="00F17505" w:rsidRDefault="00B759E2" w:rsidP="00B759E2">
      <w:pPr>
        <w:pStyle w:val="Heading1"/>
        <w:rPr>
          <w:rFonts w:cs="Arial"/>
          <w:szCs w:val="36"/>
          <w:lang w:eastAsia="zh-CN"/>
        </w:rPr>
      </w:pPr>
      <w:bookmarkStart w:id="44" w:name="clause4"/>
      <w:bookmarkStart w:id="45" w:name="_Toc106015849"/>
      <w:bookmarkStart w:id="46" w:name="_Toc106098487"/>
      <w:bookmarkStart w:id="47" w:name="_Toc113634447"/>
      <w:bookmarkEnd w:id="44"/>
      <w:r w:rsidRPr="00F17505">
        <w:rPr>
          <w:rFonts w:cs="Arial"/>
          <w:szCs w:val="36"/>
        </w:rPr>
        <w:t>4</w:t>
      </w:r>
      <w:r w:rsidR="007359B9" w:rsidRPr="00F17505">
        <w:rPr>
          <w:rFonts w:cs="Arial"/>
          <w:szCs w:val="36"/>
        </w:rPr>
        <w:tab/>
      </w:r>
      <w:r w:rsidRPr="00F17505">
        <w:t>Concepts and overview</w:t>
      </w:r>
      <w:bookmarkEnd w:id="45"/>
      <w:bookmarkEnd w:id="46"/>
      <w:bookmarkEnd w:id="47"/>
    </w:p>
    <w:p w14:paraId="2F0DCD55" w14:textId="77777777" w:rsidR="008B02FF" w:rsidRPr="00F17505" w:rsidRDefault="008B02FF" w:rsidP="008B02FF">
      <w:pPr>
        <w:pStyle w:val="Heading2"/>
      </w:pPr>
      <w:bookmarkStart w:id="48" w:name="_Toc106015850"/>
      <w:bookmarkStart w:id="49" w:name="_Toc106098488"/>
      <w:bookmarkStart w:id="50" w:name="_Toc113634448"/>
      <w:r w:rsidRPr="00F17505">
        <w:t>4.1</w:t>
      </w:r>
      <w:r w:rsidRPr="00F17505">
        <w:tab/>
        <w:t>Overview</w:t>
      </w:r>
      <w:bookmarkEnd w:id="48"/>
      <w:bookmarkEnd w:id="49"/>
      <w:bookmarkEnd w:id="50"/>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3FD07975"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18F0082B" w:rsidR="008B02FF" w:rsidRPr="00F17505" w:rsidRDefault="008B02FF" w:rsidP="008B02FF">
      <w:r w:rsidRPr="00F17505">
        <w:t xml:space="preserve">The learning methods </w:t>
      </w:r>
      <w:r w:rsidRPr="00F17505">
        <w:rPr>
          <w:lang w:eastAsia="zh-CN"/>
        </w:rPr>
        <w:t>include sup</w:t>
      </w:r>
      <w:r w:rsidRPr="00F17505">
        <w:t>ervised learning, 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2872497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Pr="00F17505">
              <w:t>means</w:t>
            </w:r>
            <w:r w:rsidR="005D2FBE" w:rsidRPr="00F17505">
              <w:t xml:space="preserve"> </w:t>
            </w:r>
            <w:r w:rsidRPr="00F17505">
              <w:t>the</w:t>
            </w:r>
            <w:r w:rsidR="005D2FBE" w:rsidRPr="00F17505">
              <w:t xml:space="preserve"> </w:t>
            </w:r>
            <w:r w:rsidRPr="00F17505">
              <w:t>input</w:t>
            </w:r>
            <w:r w:rsidR="005D2FBE" w:rsidRPr="00F17505">
              <w:t xml:space="preserve"> </w:t>
            </w:r>
            <w:r w:rsidRPr="00F17505">
              <w:t>and</w:t>
            </w:r>
            <w:r w:rsidR="005D2FBE" w:rsidRPr="00F17505">
              <w:t xml:space="preserve"> </w:t>
            </w:r>
            <w:r w:rsidRPr="00F17505">
              <w:t>output</w:t>
            </w:r>
            <w:r w:rsidR="005D2FBE" w:rsidRPr="00F17505">
              <w:t xml:space="preserve"> </w:t>
            </w:r>
            <w:r w:rsidRPr="00F17505">
              <w:t>parameters</w:t>
            </w:r>
            <w:r w:rsidR="005D2FBE" w:rsidRPr="00F17505">
              <w:t xml:space="preserve"> </w:t>
            </w:r>
            <w:r w:rsidRPr="00F17505">
              <w:t>are</w:t>
            </w:r>
            <w:r w:rsidR="005D2FBE" w:rsidRPr="00F17505">
              <w:t xml:space="preserve"> </w:t>
            </w:r>
            <w:r w:rsidRPr="00F17505">
              <w:t>explicitly</w:t>
            </w:r>
            <w:r w:rsidR="005D2FBE" w:rsidRPr="00F17505">
              <w:t xml:space="preserve"> </w:t>
            </w:r>
            <w:r w:rsidRPr="00F17505">
              <w:t>labelled</w:t>
            </w:r>
            <w:r w:rsidR="005D2FBE" w:rsidRPr="00F17505">
              <w:t xml:space="preserve"> </w:t>
            </w:r>
            <w:r w:rsidRPr="00F17505">
              <w:t>for</w:t>
            </w:r>
            <w:r w:rsidR="005D2FBE" w:rsidRPr="00F17505">
              <w:t xml:space="preserve"> </w:t>
            </w:r>
            <w:r w:rsidRPr="00F17505">
              <w:t>each</w:t>
            </w:r>
            <w:r w:rsidR="005D2FBE" w:rsidRPr="00F17505">
              <w:t xml:space="preserve"> </w:t>
            </w:r>
            <w:r w:rsidRPr="00F17505">
              <w:t>training</w:t>
            </w:r>
            <w:r w:rsidR="005D2FBE" w:rsidRPr="00F17505">
              <w:t xml:space="preserve"> </w:t>
            </w:r>
            <w:r w:rsidRPr="00F17505">
              <w:t>data</w:t>
            </w:r>
            <w:r w:rsidR="005D2FBE" w:rsidRPr="00F17505">
              <w:t xml:space="preserve"> </w:t>
            </w:r>
            <w:r w:rsidRPr="00F17505">
              <w:t>example.</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490AF241" w:rsidR="008B02FF" w:rsidRPr="00F17505" w:rsidRDefault="008B02FF" w:rsidP="008B02FF">
      <w:r w:rsidRPr="00F17505">
        <w:t>The AI/ML-</w:t>
      </w:r>
      <w:r w:rsidR="00E85649">
        <w:t>inference</w:t>
      </w:r>
      <w:r w:rsidR="00E85649" w:rsidRPr="00F17505">
        <w:t xml:space="preserve"> </w:t>
      </w:r>
      <w:r w:rsidRPr="00F17505">
        <w:t xml:space="preserve">function in the 5GS uses the ML model </w:t>
      </w:r>
      <w:r w:rsidR="00E85649">
        <w:t xml:space="preserve">and/or AI decision entity </w:t>
      </w:r>
      <w:r w:rsidRPr="00F17505">
        <w:t>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65A2BA7D" w:rsidR="008B02FF" w:rsidRPr="00F17505" w:rsidRDefault="008B02FF" w:rsidP="009F6E19">
      <w:pPr>
        <w:pStyle w:val="B1"/>
      </w:pPr>
      <w:r w:rsidRPr="00F17505">
        <w:t>-</w:t>
      </w:r>
      <w:r w:rsidRPr="00F17505">
        <w:tab/>
        <w:t>ML training.</w:t>
      </w:r>
    </w:p>
    <w:p w14:paraId="0AA05960" w14:textId="01A92606" w:rsidR="003470A6" w:rsidRPr="00F17505" w:rsidRDefault="003470A6" w:rsidP="003470A6">
      <w:pPr>
        <w:pStyle w:val="Heading1"/>
        <w:rPr>
          <w:rFonts w:cs="Arial"/>
          <w:szCs w:val="36"/>
        </w:rPr>
      </w:pPr>
      <w:bookmarkStart w:id="51" w:name="_Toc106015851"/>
      <w:bookmarkStart w:id="52" w:name="_Toc106098489"/>
      <w:bookmarkStart w:id="53" w:name="_Toc113634449"/>
      <w:r w:rsidRPr="00F17505">
        <w:rPr>
          <w:rFonts w:cs="Arial"/>
          <w:szCs w:val="36"/>
        </w:rPr>
        <w:t>5</w:t>
      </w:r>
      <w:r w:rsidR="007359B9" w:rsidRPr="00F17505">
        <w:rPr>
          <w:rFonts w:cs="Arial"/>
          <w:szCs w:val="36"/>
        </w:rPr>
        <w:tab/>
      </w:r>
      <w:r w:rsidRPr="00F17505">
        <w:t>AI/ML management</w:t>
      </w:r>
      <w:r w:rsidRPr="00F17505">
        <w:rPr>
          <w:rFonts w:cs="Arial"/>
          <w:szCs w:val="36"/>
        </w:rPr>
        <w:t xml:space="preserve"> functionality and service framework</w:t>
      </w:r>
      <w:bookmarkEnd w:id="51"/>
      <w:bookmarkEnd w:id="52"/>
      <w:bookmarkEnd w:id="53"/>
    </w:p>
    <w:p w14:paraId="6C4F8027" w14:textId="2ED92C7F" w:rsidR="00B050FF" w:rsidRPr="00F17505" w:rsidRDefault="00B050FF" w:rsidP="00B050FF">
      <w:pPr>
        <w:pStyle w:val="Heading2"/>
        <w:rPr>
          <w:rFonts w:cs="Arial"/>
          <w:szCs w:val="32"/>
        </w:rPr>
      </w:pPr>
      <w:bookmarkStart w:id="54" w:name="_Toc106015852"/>
      <w:bookmarkStart w:id="55" w:name="_Toc106098490"/>
      <w:bookmarkStart w:id="56" w:name="_Toc113634450"/>
      <w:r w:rsidRPr="00F17505">
        <w:rPr>
          <w:rFonts w:cs="Arial"/>
          <w:szCs w:val="32"/>
        </w:rPr>
        <w:t>5.1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54"/>
      <w:bookmarkEnd w:id="55"/>
      <w:bookmarkEnd w:id="56"/>
    </w:p>
    <w:p w14:paraId="40F44557" w14:textId="1B266E5A" w:rsidR="00B050FF" w:rsidRPr="00F17505" w:rsidRDefault="00B050FF" w:rsidP="00B050FF">
      <w:pPr>
        <w:rPr>
          <w:rFonts w:cs="Arial"/>
          <w:szCs w:val="32"/>
        </w:rPr>
      </w:pPr>
      <w:r w:rsidRPr="00F17505">
        <w:rPr>
          <w:rFonts w:cs="Arial"/>
          <w:szCs w:val="32"/>
        </w:rPr>
        <w:t>An ML training Function playing the role of AI/ML training MnS producer, may consume various data for ML training purpose.</w:t>
      </w:r>
    </w:p>
    <w:p w14:paraId="63C31C0B" w14:textId="7D4CCAB7" w:rsidR="001D6A95" w:rsidRPr="00F17505" w:rsidRDefault="00B050FF" w:rsidP="008F60F1">
      <w:r w:rsidRPr="00F17505">
        <w:rPr>
          <w:rFonts w:cs="Arial"/>
          <w:szCs w:val="32"/>
        </w:rPr>
        <w:t xml:space="preserve">As illustrated in Figure 5.1-1 </w:t>
      </w:r>
      <w:r w:rsidRPr="00F17505">
        <w:t>the ML training capability is provided via ML training MnS in the context of SBMA to the authorized consumer(s) by ML training MnS producer.</w:t>
      </w:r>
    </w:p>
    <w:p w14:paraId="4F17C05D" w14:textId="0609D32F" w:rsidR="001D6A95" w:rsidRPr="00F17505" w:rsidRDefault="00692D4D" w:rsidP="009F6E19">
      <w:pPr>
        <w:pStyle w:val="TH"/>
      </w:pPr>
      <w:r>
        <w:rPr>
          <w:rFonts w:ascii="Times New Roman" w:eastAsiaTheme="minorEastAsia" w:hAnsi="Times New Roman"/>
        </w:rPr>
        <w:object w:dxaOrig="6000" w:dyaOrig="3135" w14:anchorId="6DACB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56.75pt" o:ole="">
            <v:imagedata r:id="rId11" o:title=""/>
          </v:shape>
          <o:OLEObject Type="Embed" ProgID="Visio.Drawing.15" ShapeID="_x0000_i1025" DrawAspect="Content" ObjectID="_1734527541" r:id="rId12"/>
        </w:object>
      </w:r>
    </w:p>
    <w:p w14:paraId="5D3B9EFA" w14:textId="41F75990" w:rsidR="001D6A95" w:rsidRPr="00F17505" w:rsidRDefault="001D6A95" w:rsidP="009F6E19">
      <w:pPr>
        <w:pStyle w:val="TF"/>
      </w:pPr>
      <w:r w:rsidRPr="00F17505">
        <w:t>Figure 5.1-1: Functional overview and service framework for ML model training</w:t>
      </w:r>
    </w:p>
    <w:p w14:paraId="2ABF0814" w14:textId="603D3313" w:rsidR="00B050FF" w:rsidRPr="00F17505" w:rsidRDefault="00B050FF" w:rsidP="00B050FF">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7DA5BE42" w14:textId="0E9F24D7" w:rsidR="00B050FF" w:rsidRPr="00F17505" w:rsidRDefault="00B050FF" w:rsidP="009F6E19">
      <w:pPr>
        <w:pStyle w:val="B1"/>
      </w:pPr>
      <w:r w:rsidRPr="00F17505">
        <w:t>-</w:t>
      </w:r>
      <w:r w:rsidRPr="00F17505">
        <w:tab/>
        <w:t>Performance Measurements</w:t>
      </w:r>
      <w:r w:rsidRPr="00F17505" w:rsidDel="00C477FE">
        <w:t xml:space="preserve"> </w:t>
      </w:r>
      <w:r w:rsidRPr="00F17505">
        <w:t xml:space="preserve">(PM) as per </w:t>
      </w:r>
      <w:r w:rsidR="008F60F1" w:rsidRPr="00F17505">
        <w:t xml:space="preserve">3GPP </w:t>
      </w:r>
      <w:r w:rsidRPr="00F17505">
        <w:t xml:space="preserve">TS 28.552 [4], </w:t>
      </w:r>
      <w:r w:rsidR="008F60F1" w:rsidRPr="00F17505">
        <w:t xml:space="preserve">3GPP </w:t>
      </w:r>
      <w:r w:rsidRPr="00F17505">
        <w:t xml:space="preserve">TS 32.425 [5] and Key Performance Indicators (KPIs) as per </w:t>
      </w:r>
      <w:r w:rsidR="008F60F1" w:rsidRPr="00F17505">
        <w:t xml:space="preserve">3GPP </w:t>
      </w:r>
      <w:r w:rsidRPr="00F17505">
        <w:t>TS 28.554 [6].</w:t>
      </w:r>
    </w:p>
    <w:p w14:paraId="5A80D666" w14:textId="67DEF604" w:rsidR="00B050FF" w:rsidRPr="00F17505" w:rsidRDefault="00B050FF" w:rsidP="009F6E19">
      <w:pPr>
        <w:pStyle w:val="B1"/>
      </w:pPr>
      <w:r w:rsidRPr="00F17505">
        <w:t>-</w:t>
      </w:r>
      <w:r w:rsidRPr="00F17505">
        <w:tab/>
        <w:t xml:space="preserve">Trace/MDT/RLF/RCEF data, as per </w:t>
      </w:r>
      <w:r w:rsidR="008F60F1" w:rsidRPr="00F17505">
        <w:t xml:space="preserve">3GPP </w:t>
      </w:r>
      <w:r w:rsidRPr="00F17505">
        <w:t xml:space="preserve">TS 32.422 [7] and </w:t>
      </w:r>
      <w:r w:rsidR="008F60F1" w:rsidRPr="00F17505">
        <w:t xml:space="preserve">3GPP </w:t>
      </w:r>
      <w:r w:rsidRPr="00F17505">
        <w:t>TS 32.423 [8].</w:t>
      </w:r>
    </w:p>
    <w:p w14:paraId="1BADDA9A" w14:textId="0FA78087" w:rsidR="00B050FF" w:rsidRPr="00F17505" w:rsidRDefault="00B050FF" w:rsidP="009F6E19">
      <w:pPr>
        <w:pStyle w:val="B1"/>
      </w:pPr>
      <w:r w:rsidRPr="00F17505">
        <w:t>-</w:t>
      </w:r>
      <w:r w:rsidRPr="00F17505">
        <w:tab/>
      </w:r>
      <w:r w:rsidRPr="00F17505">
        <w:rPr>
          <w:szCs w:val="18"/>
        </w:rPr>
        <w:t xml:space="preserve">QoE and service experience data as per </w:t>
      </w:r>
      <w:r w:rsidR="008F60F1" w:rsidRPr="00F17505">
        <w:t xml:space="preserve">3GPP </w:t>
      </w:r>
      <w:r w:rsidRPr="00F17505">
        <w:rPr>
          <w:szCs w:val="18"/>
        </w:rPr>
        <w:t xml:space="preserve">TS 28.405 [9] and </w:t>
      </w:r>
      <w:r w:rsidR="008F60F1" w:rsidRPr="00F17505">
        <w:t xml:space="preserve">3GPP </w:t>
      </w:r>
      <w:r w:rsidRPr="00F17505">
        <w:rPr>
          <w:szCs w:val="18"/>
        </w:rPr>
        <w:t>TS 28.406 [10].</w:t>
      </w:r>
    </w:p>
    <w:p w14:paraId="77A80DB9" w14:textId="04732CAD" w:rsidR="00B050FF" w:rsidRPr="00F17505" w:rsidRDefault="00B050FF" w:rsidP="009F6E19">
      <w:pPr>
        <w:pStyle w:val="B1"/>
        <w:rPr>
          <w:szCs w:val="18"/>
        </w:rPr>
      </w:pPr>
      <w:r w:rsidRPr="00F17505">
        <w:t>-</w:t>
      </w:r>
      <w:r w:rsidRPr="00F17505">
        <w:tab/>
      </w:r>
      <w:r w:rsidRPr="00F17505">
        <w:rPr>
          <w:szCs w:val="18"/>
        </w:rPr>
        <w:t xml:space="preserve">Analytics data offered by NWDAF as per </w:t>
      </w:r>
      <w:r w:rsidR="008F60F1" w:rsidRPr="00F17505">
        <w:t xml:space="preserve">3GPP </w:t>
      </w:r>
      <w:r w:rsidRPr="00F17505">
        <w:rPr>
          <w:szCs w:val="18"/>
        </w:rPr>
        <w:t>TS 23.288 [3].</w:t>
      </w:r>
    </w:p>
    <w:p w14:paraId="052372DD" w14:textId="137FAC1A" w:rsidR="00B050FF" w:rsidRPr="00F17505" w:rsidRDefault="00B050FF" w:rsidP="009F6E19">
      <w:pPr>
        <w:pStyle w:val="B1"/>
      </w:pPr>
      <w:r w:rsidRPr="00F17505">
        <w:t>-</w:t>
      </w:r>
      <w:r w:rsidRPr="00F17505">
        <w:tab/>
        <w:t xml:space="preserve">Alarm information and notifications as per </w:t>
      </w:r>
      <w:r w:rsidR="008F60F1" w:rsidRPr="00F17505">
        <w:t xml:space="preserve">3GPP </w:t>
      </w:r>
      <w:r w:rsidRPr="00F17505">
        <w:t>TS 28.532 [11].</w:t>
      </w:r>
    </w:p>
    <w:p w14:paraId="3BFA371E" w14:textId="77777777" w:rsidR="00B050FF" w:rsidRPr="00F17505" w:rsidRDefault="00B050FF" w:rsidP="009F6E19">
      <w:pPr>
        <w:pStyle w:val="B1"/>
      </w:pPr>
      <w:r w:rsidRPr="00F17505">
        <w:t>-</w:t>
      </w:r>
      <w:r w:rsidRPr="00F17505">
        <w:tab/>
        <w:t>CM information and notifications.</w:t>
      </w:r>
    </w:p>
    <w:p w14:paraId="09214189" w14:textId="33EF0F03" w:rsidR="00B050FF" w:rsidRPr="00F17505" w:rsidRDefault="00B050FF" w:rsidP="009F6E19">
      <w:pPr>
        <w:pStyle w:val="B1"/>
        <w:rPr>
          <w:szCs w:val="18"/>
        </w:rPr>
      </w:pPr>
      <w:r w:rsidRPr="00F17505">
        <w:t>-</w:t>
      </w:r>
      <w:r w:rsidRPr="00F17505">
        <w:tab/>
      </w:r>
      <w:r w:rsidRPr="00F17505">
        <w:rPr>
          <w:szCs w:val="18"/>
        </w:rPr>
        <w:t>MDA reports from MDA MnS producers</w:t>
      </w:r>
      <w:r w:rsidRPr="00F17505">
        <w:t xml:space="preserve"> as per </w:t>
      </w:r>
      <w:r w:rsidR="008F60F1" w:rsidRPr="00F17505">
        <w:t xml:space="preserve">3GPP </w:t>
      </w:r>
      <w:r w:rsidRPr="00F17505">
        <w:t>TS 28.104 [2].</w:t>
      </w:r>
    </w:p>
    <w:p w14:paraId="5BDBCAC2" w14:textId="77777777" w:rsidR="00B050FF" w:rsidRPr="00F17505" w:rsidRDefault="00B050FF" w:rsidP="009F6E19">
      <w:pPr>
        <w:pStyle w:val="B1"/>
        <w:rPr>
          <w:szCs w:val="18"/>
        </w:rPr>
      </w:pPr>
      <w:r w:rsidRPr="00F17505">
        <w:t>-</w:t>
      </w:r>
      <w:r w:rsidRPr="00F17505">
        <w:tab/>
      </w:r>
      <w:r w:rsidRPr="00F17505">
        <w:rPr>
          <w:szCs w:val="18"/>
        </w:rPr>
        <w:t>Management data from non-3GPP systems.</w:t>
      </w:r>
    </w:p>
    <w:p w14:paraId="66E0B10B" w14:textId="54D87777" w:rsidR="003470A6" w:rsidRPr="00F17505" w:rsidRDefault="00B050FF" w:rsidP="009F6E19">
      <w:pPr>
        <w:pStyle w:val="B1"/>
        <w:rPr>
          <w:rFonts w:eastAsia="Calibri"/>
          <w:szCs w:val="18"/>
        </w:rPr>
      </w:pPr>
      <w:r w:rsidRPr="00F17505">
        <w:t>-</w:t>
      </w:r>
      <w:r w:rsidRPr="00F17505">
        <w:rPr>
          <w:szCs w:val="18"/>
        </w:rPr>
        <w:tab/>
        <w:t>Other data that can be used for training.</w:t>
      </w:r>
    </w:p>
    <w:p w14:paraId="454D691B" w14:textId="4C2FDC1B" w:rsidR="00A57553" w:rsidRPr="00F17505" w:rsidRDefault="00A57553" w:rsidP="00A57553">
      <w:pPr>
        <w:pStyle w:val="Heading1"/>
        <w:rPr>
          <w:lang w:eastAsia="zh-CN"/>
        </w:rPr>
      </w:pPr>
      <w:bookmarkStart w:id="57" w:name="_Toc106015853"/>
      <w:bookmarkStart w:id="58" w:name="_Toc106098491"/>
      <w:bookmarkStart w:id="59" w:name="_Toc113634451"/>
      <w:r w:rsidRPr="00F17505">
        <w:t>6</w:t>
      </w:r>
      <w:r w:rsidRPr="00F17505">
        <w:tab/>
        <w:t>AI/ML management use cases and requirements</w:t>
      </w:r>
      <w:bookmarkEnd w:id="57"/>
      <w:bookmarkEnd w:id="58"/>
      <w:bookmarkEnd w:id="59"/>
    </w:p>
    <w:p w14:paraId="45C6087A" w14:textId="63666BEE" w:rsidR="00A57553" w:rsidRPr="00F17505" w:rsidRDefault="00A57553" w:rsidP="00A57553">
      <w:pPr>
        <w:pStyle w:val="Heading2"/>
      </w:pPr>
      <w:bookmarkStart w:id="60" w:name="_Toc106015854"/>
      <w:bookmarkStart w:id="61" w:name="_Toc106098492"/>
      <w:bookmarkStart w:id="62" w:name="_Toc113634452"/>
      <w:r w:rsidRPr="00F17505">
        <w:t>6.1</w:t>
      </w:r>
      <w:r w:rsidRPr="00F17505">
        <w:tab/>
        <w:t>General</w:t>
      </w:r>
      <w:bookmarkEnd w:id="60"/>
      <w:bookmarkEnd w:id="61"/>
      <w:bookmarkEnd w:id="62"/>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26DD3EEA" w:rsidR="00443AA8" w:rsidRPr="00F17505" w:rsidRDefault="00443AA8" w:rsidP="00443AA8">
      <w:pPr>
        <w:pStyle w:val="Heading2"/>
      </w:pPr>
      <w:bookmarkStart w:id="63" w:name="_Toc106015855"/>
      <w:bookmarkStart w:id="64" w:name="_Toc106098493"/>
      <w:bookmarkStart w:id="65" w:name="_Toc113634453"/>
      <w:r w:rsidRPr="00F17505">
        <w:t>6.2</w:t>
      </w:r>
      <w:r w:rsidRPr="00F17505">
        <w:tab/>
        <w:t>ML training</w:t>
      </w:r>
      <w:bookmarkEnd w:id="63"/>
      <w:bookmarkEnd w:id="64"/>
      <w:bookmarkEnd w:id="65"/>
    </w:p>
    <w:p w14:paraId="0782832D" w14:textId="77777777" w:rsidR="00443AA8" w:rsidRPr="00F17505" w:rsidRDefault="00443AA8" w:rsidP="00443AA8">
      <w:pPr>
        <w:pStyle w:val="Heading3"/>
      </w:pPr>
      <w:bookmarkStart w:id="66" w:name="_Toc106015856"/>
      <w:bookmarkStart w:id="67" w:name="_Toc106098494"/>
      <w:bookmarkStart w:id="68" w:name="_Toc113634454"/>
      <w:r w:rsidRPr="00F17505">
        <w:t>6.2.1</w:t>
      </w:r>
      <w:r w:rsidRPr="00F17505">
        <w:tab/>
        <w:t>Description</w:t>
      </w:r>
      <w:bookmarkEnd w:id="66"/>
      <w:bookmarkEnd w:id="67"/>
      <w:bookmarkEnd w:id="68"/>
    </w:p>
    <w:p w14:paraId="4C779D03" w14:textId="24031FD9" w:rsidR="00CD7337" w:rsidRDefault="00CD7337" w:rsidP="00CD7337">
      <w:bookmarkStart w:id="69" w:name="startOfAnnexes"/>
      <w:bookmarkEnd w:id="69"/>
      <w:r w:rsidRPr="00F17505">
        <w:t xml:space="preserve">In operational environment before the ML </w:t>
      </w:r>
      <w:r w:rsidR="00692D4D">
        <w:t>e</w:t>
      </w:r>
      <w:r w:rsidR="00692D4D" w:rsidRPr="00F17505">
        <w:t xml:space="preserve">ntity </w:t>
      </w:r>
      <w:r w:rsidRPr="00F17505">
        <w:t xml:space="preserve"> 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63DCFD85" w:rsidR="00EA670A" w:rsidRPr="00F17505" w:rsidRDefault="00EA670A" w:rsidP="00EA670A">
      <w:pPr>
        <w:pStyle w:val="NO"/>
      </w:pPr>
      <w:r>
        <w:t>NOTE: In th present document, ML entity training refers to ML model training associated with an ML entity.</w:t>
      </w:r>
    </w:p>
    <w:p w14:paraId="23CF6C1C" w14:textId="713B6C70" w:rsidR="00CD7337" w:rsidRPr="00F17505" w:rsidRDefault="00CD7337" w:rsidP="00CD7337">
      <w:r w:rsidRPr="00F17505">
        <w:t>The AI/ML Entity is trained by the ML training (MLT) MnS producer, and the training can be triggered by request(s) from one or more MLT MnS consumer(s), or initiated by the MLT MnS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70" w:name="_Toc106015857"/>
      <w:bookmarkStart w:id="71" w:name="_Toc106098495"/>
      <w:bookmarkStart w:id="72" w:name="_Toc113634455"/>
      <w:r w:rsidRPr="00F17505">
        <w:t>6.2.2</w:t>
      </w:r>
      <w:r w:rsidRPr="00F17505">
        <w:tab/>
      </w:r>
      <w:r w:rsidRPr="00F17505">
        <w:rPr>
          <w:lang w:eastAsia="zh-CN"/>
        </w:rPr>
        <w:t>Use cases</w:t>
      </w:r>
      <w:bookmarkEnd w:id="70"/>
      <w:bookmarkEnd w:id="71"/>
      <w:bookmarkEnd w:id="72"/>
    </w:p>
    <w:p w14:paraId="75A769E5" w14:textId="0FBBE952" w:rsidR="00443AA8" w:rsidRPr="00F17505" w:rsidRDefault="00443AA8" w:rsidP="00443AA8">
      <w:pPr>
        <w:pStyle w:val="Heading4"/>
      </w:pPr>
      <w:bookmarkStart w:id="73" w:name="_Toc106015858"/>
      <w:bookmarkStart w:id="74" w:name="_Toc106098496"/>
      <w:bookmarkStart w:id="75" w:name="_Toc113634456"/>
      <w:r w:rsidRPr="00F17505">
        <w:t>6.2.2.1</w:t>
      </w:r>
      <w:r w:rsidRPr="00F17505">
        <w:tab/>
      </w:r>
      <w:r w:rsidRPr="00F17505">
        <w:rPr>
          <w:lang w:eastAsia="zh-CN"/>
        </w:rPr>
        <w:t>ML training requested by consumer</w:t>
      </w:r>
      <w:bookmarkEnd w:id="73"/>
      <w:bookmarkEnd w:id="74"/>
      <w:bookmarkEnd w:id="75"/>
    </w:p>
    <w:p w14:paraId="329664B6" w14:textId="0E2ECC95" w:rsidR="00443AA8" w:rsidRPr="00F17505" w:rsidRDefault="00443AA8" w:rsidP="00443AA8">
      <w:r w:rsidRPr="00F17505">
        <w:t>The ML training capabilities are provided by an AIMLT MnS producer to one or more consumer(s).</w:t>
      </w:r>
    </w:p>
    <w:p w14:paraId="48D454D9" w14:textId="346B1C90" w:rsidR="00443AA8" w:rsidRPr="00F17505" w:rsidRDefault="00D3732E" w:rsidP="009F6E19">
      <w:pPr>
        <w:pStyle w:val="TH"/>
      </w:pPr>
      <w:r>
        <w:rPr>
          <w:rFonts w:ascii="Times New Roman" w:eastAsiaTheme="minorEastAsia" w:hAnsi="Times New Roman"/>
        </w:rPr>
        <w:object w:dxaOrig="7725" w:dyaOrig="2505" w14:anchorId="10AEB1CC">
          <v:shape id="_x0000_i1026" type="#_x0000_t75" style="width:387pt;height:124.5pt" o:ole="">
            <v:imagedata r:id="rId13" o:title=""/>
          </v:shape>
          <o:OLEObject Type="Embed" ProgID="Visio.Drawing.15" ShapeID="_x0000_i1026" DrawAspect="Content" ObjectID="_1734527542" r:id="rId14"/>
        </w:object>
      </w:r>
    </w:p>
    <w:p w14:paraId="14C7ED9D" w14:textId="31070EDA" w:rsidR="00443AA8" w:rsidRPr="00F17505" w:rsidRDefault="00443AA8" w:rsidP="009F6E19">
      <w:pPr>
        <w:pStyle w:val="TF"/>
        <w:rPr>
          <w:bCs/>
        </w:rPr>
      </w:pPr>
      <w:r w:rsidRPr="00F17505">
        <w:t>Figure 6.</w:t>
      </w:r>
      <w:r w:rsidR="00DB4F4F" w:rsidRPr="00F17505">
        <w:rPr>
          <w:lang w:eastAsia="zh-CN"/>
        </w:rPr>
        <w:t>2</w:t>
      </w:r>
      <w:r w:rsidRPr="00F17505">
        <w:t>.2.1-1: ML training requested by MLT MnS consumer</w:t>
      </w:r>
    </w:p>
    <w:p w14:paraId="54F35F46" w14:textId="02876EF6" w:rsidR="00443AA8" w:rsidRPr="00F17505" w:rsidRDefault="00443AA8" w:rsidP="00443AA8">
      <w:r w:rsidRPr="00F17505">
        <w:t xml:space="preserve">The ML training may be triggered by the request(s) from one or more MLT MnS consumer(s). </w:t>
      </w:r>
      <w:r w:rsidR="00600074" w:rsidRPr="00A43C8D">
        <w:t>The consumer may be for example a network function, a management function, an operator, or another functional differentiation</w:t>
      </w:r>
      <w:r w:rsidR="00600074" w:rsidRPr="00F17505">
        <w:t xml:space="preserve"> </w:t>
      </w:r>
      <w:r w:rsidRPr="00F17505">
        <w:t xml:space="preserve">To trigger an ML training, the AIMLT MnS consumer requests the MLT MnS producer to train the ML model </w:t>
      </w:r>
      <w:r w:rsidR="00D3732E">
        <w:t>associated with an</w:t>
      </w:r>
      <w:r w:rsidR="00D3732E" w:rsidRPr="00F17505">
        <w:t xml:space="preserve"> </w:t>
      </w:r>
      <w:r w:rsidRPr="00F17505">
        <w:t>ML enabled function.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rsidR="00D3732E">
        <w:t>e</w:t>
      </w:r>
      <w:r w:rsidR="00D3732E" w:rsidRPr="00F17505">
        <w:t>ntity</w:t>
      </w:r>
      <w:r w:rsidRPr="00F17505">
        <w:t xml:space="preserve">, </w:t>
      </w:r>
      <w:r w:rsidR="00897063" w:rsidRPr="00F17505">
        <w:t>e.g.</w:t>
      </w:r>
      <w:r w:rsidRPr="00F17505">
        <w:t xml:space="preserve"> CoverageProblemAnalysis.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20B87CBB" w:rsidR="00443AA8" w:rsidRPr="00F17505" w:rsidRDefault="00443AA8" w:rsidP="00443AA8">
      <w:r w:rsidRPr="00F17505">
        <w:t xml:space="preserve">The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6E4A243B" w:rsidR="00CD7337" w:rsidRPr="00F17505" w:rsidRDefault="00CD7337" w:rsidP="00CD7337">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r w:rsidR="008F60F1" w:rsidRPr="00F17505">
        <w:rPr>
          <w:bCs/>
        </w:rPr>
        <w:t>:</w:t>
      </w:r>
    </w:p>
    <w:p w14:paraId="33FDB898" w14:textId="709E50DA"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MLT MnS producer may examine the consumer</w:t>
      </w:r>
      <w:r w:rsidR="007359B9" w:rsidRPr="00F17505">
        <w:t>'</w:t>
      </w:r>
      <w:r w:rsidRPr="00F17505">
        <w:t>s provided training data and decide to select none, some or all of them. In addition, the MLT MnS producer may select some other training data that are available</w:t>
      </w:r>
      <w:r w:rsidR="008F60F1" w:rsidRPr="00F17505">
        <w:t>;</w:t>
      </w:r>
    </w:p>
    <w:p w14:paraId="279F6AE6" w14:textId="3C0DF0DC"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and</w:t>
      </w:r>
    </w:p>
    <w:p w14:paraId="29D4BE91" w14:textId="773195CF" w:rsidR="00CD7337" w:rsidRPr="00F17505" w:rsidRDefault="00CD7337" w:rsidP="009F6E19">
      <w:pPr>
        <w:pStyle w:val="B1"/>
      </w:pPr>
      <w:r w:rsidRPr="00F17505">
        <w:t>-</w:t>
      </w:r>
      <w:r w:rsidRPr="00F17505">
        <w:tab/>
        <w:t xml:space="preserve">provides the training results (including the location of the trained ML </w:t>
      </w:r>
      <w:r w:rsidR="00D3732E">
        <w:t>model or e</w:t>
      </w:r>
      <w:r w:rsidR="00D3732E" w:rsidRPr="00F17505">
        <w:t>ntity</w:t>
      </w:r>
      <w:r w:rsidRPr="00F17505">
        <w:t>, etc.) to the MLT MnS consumer(s).</w:t>
      </w:r>
    </w:p>
    <w:p w14:paraId="6E39785C" w14:textId="444D23EE" w:rsidR="00443AA8" w:rsidRPr="00F17505" w:rsidRDefault="00443AA8" w:rsidP="00443AA8">
      <w:pPr>
        <w:pStyle w:val="Heading4"/>
      </w:pPr>
      <w:bookmarkStart w:id="76" w:name="_Toc106015859"/>
      <w:bookmarkStart w:id="77" w:name="_Toc106098497"/>
      <w:bookmarkStart w:id="78" w:name="_Toc113634457"/>
      <w:r w:rsidRPr="00F17505">
        <w:t>6.2.2.2</w:t>
      </w:r>
      <w:r w:rsidRPr="00F17505">
        <w:tab/>
      </w:r>
      <w:r w:rsidRPr="00F17505">
        <w:rPr>
          <w:lang w:eastAsia="zh-CN"/>
        </w:rPr>
        <w:t>ML training initiated by producer</w:t>
      </w:r>
      <w:bookmarkEnd w:id="76"/>
      <w:bookmarkEnd w:id="77"/>
      <w:bookmarkEnd w:id="78"/>
    </w:p>
    <w:p w14:paraId="49776761" w14:textId="3FEB8DB8" w:rsidR="00CD7337" w:rsidRPr="00F17505" w:rsidRDefault="00CD7337" w:rsidP="00CD7337">
      <w:r w:rsidRPr="00F17505">
        <w:t>The ML training may be initiated by the MLT MnS producer, for instance as a result of performance evaluation of the AI/ML model, based on feedback or new training data received from the consumer, or when new training data which are not from the consumer describing the new network status/events become available.</w:t>
      </w:r>
    </w:p>
    <w:p w14:paraId="04C5BE6C" w14:textId="43FCEFD5" w:rsidR="00CD7337" w:rsidRPr="00F17505" w:rsidRDefault="00CD7337" w:rsidP="00CD7337">
      <w:pPr>
        <w:rPr>
          <w:bCs/>
        </w:rPr>
      </w:pPr>
      <w:r w:rsidRPr="00F17505">
        <w:t xml:space="preserve">When the </w:t>
      </w:r>
      <w:r w:rsidRPr="00F17505">
        <w:rPr>
          <w:bCs/>
        </w:rPr>
        <w:t>MLT MnS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0CC4437D"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and</w:t>
      </w:r>
    </w:p>
    <w:p w14:paraId="5A50BE65" w14:textId="09479E62" w:rsidR="00A57553" w:rsidRPr="00F17505" w:rsidRDefault="00443AA8" w:rsidP="009F6E19">
      <w:pPr>
        <w:pStyle w:val="B1"/>
      </w:pPr>
      <w:r w:rsidRPr="00F17505">
        <w:t>-</w:t>
      </w:r>
      <w:r w:rsidRPr="00F17505">
        <w:tab/>
      </w:r>
      <w:r w:rsidR="00CD7337" w:rsidRPr="00F17505">
        <w:t xml:space="preserve">provides the training results (including the location of the trained ML </w:t>
      </w:r>
      <w:r w:rsidR="00A54DA5">
        <w:t>e</w:t>
      </w:r>
      <w:r w:rsidR="00A54DA5" w:rsidRPr="00F17505">
        <w:t>ntity</w:t>
      </w:r>
      <w:r w:rsidR="00CD7337" w:rsidRPr="00F17505">
        <w:t>, etc</w:t>
      </w:r>
      <w:r w:rsidR="007F7761" w:rsidRPr="00F17505">
        <w:t>.</w:t>
      </w:r>
      <w:r w:rsidR="00CD7337" w:rsidRPr="00F17505">
        <w:t>) to the MLT MnS consumer(s) who have subscribed to receive the ML training results.</w:t>
      </w:r>
    </w:p>
    <w:p w14:paraId="1F0346E8" w14:textId="0490511B" w:rsidR="00E50E11" w:rsidRPr="00F17505" w:rsidRDefault="00E50E11" w:rsidP="00DB4F4F">
      <w:pPr>
        <w:pStyle w:val="Heading4"/>
      </w:pPr>
      <w:bookmarkStart w:id="79" w:name="_Toc106015860"/>
      <w:bookmarkStart w:id="80" w:name="_Toc106098498"/>
      <w:bookmarkStart w:id="81" w:name="_Toc113634458"/>
      <w:r w:rsidRPr="00F17505">
        <w:t>6.2.2.</w:t>
      </w:r>
      <w:r w:rsidR="0023706C" w:rsidRPr="00F17505">
        <w:t>3</w:t>
      </w:r>
      <w:r w:rsidRPr="00F17505">
        <w:tab/>
        <w:t xml:space="preserve">ML model and </w:t>
      </w:r>
      <w:r w:rsidR="00A54DA5">
        <w:t>and ML entity selection</w:t>
      </w:r>
      <w:bookmarkEnd w:id="79"/>
      <w:bookmarkEnd w:id="80"/>
      <w:bookmarkEnd w:id="81"/>
    </w:p>
    <w:p w14:paraId="4CF79199" w14:textId="21EC803A" w:rsidR="00CD7337" w:rsidRPr="00F17505" w:rsidRDefault="00CD7337" w:rsidP="00DB4F4F">
      <w:pPr>
        <w:keepNext/>
        <w:keepLines/>
      </w:pPr>
      <w:r w:rsidRPr="00F17505">
        <w:t xml:space="preserve">For a given machine learning-based use case, different entities that apply the respective ML model or AI/ML </w:t>
      </w:r>
      <w:r w:rsidR="0075293E">
        <w:t>inference</w:t>
      </w:r>
      <w:r w:rsidRPr="00F17505">
        <w:t xml:space="preserve"> function may have different inference 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 xml:space="preserve">model or </w:t>
      </w:r>
      <w:r w:rsidRPr="00F17505">
        <w:t xml:space="preserve"> </w:t>
      </w:r>
      <w:r w:rsidR="0075293E">
        <w:t>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50997C5D" w14:textId="56BD7C97" w:rsidR="00CD7337" w:rsidRPr="00F17505" w:rsidRDefault="00CD7337" w:rsidP="007F7761">
      <w:r w:rsidRPr="00F17505">
        <w:t>Besides</w:t>
      </w:r>
      <w:r w:rsidR="0075293E">
        <w:t>,</w:t>
      </w:r>
      <w:r w:rsidRPr="00F17505">
        <w:t xml:space="preserve"> there is no guarantee that the available ML </w:t>
      </w:r>
      <w:r w:rsidR="0075293E">
        <w:t>models/entities</w:t>
      </w:r>
      <w:r w:rsidRPr="00F17505">
        <w:t xml:space="preserve"> have been trained according to the characteristics that the consumers expect. As such the consumers need to know the conditions for which the </w:t>
      </w:r>
      <w:r w:rsidR="0075293E">
        <w:t xml:space="preserve">ML </w:t>
      </w:r>
      <w:r w:rsidRPr="00F17505">
        <w:t xml:space="preserve">models or ML </w:t>
      </w:r>
      <w:r w:rsidR="0075293E">
        <w:t>entities</w:t>
      </w:r>
      <w:r w:rsidRPr="00F17505">
        <w:t xml:space="preserve"> have been trained to then enable </w:t>
      </w:r>
      <w:r w:rsidR="00600074">
        <w:t>them</w:t>
      </w:r>
      <w:r w:rsidRPr="00F17505">
        <w:t xml:space="preserve"> to select the models that are best fit to their conditions</w:t>
      </w:r>
      <w:r w:rsidR="00600074">
        <w:t xml:space="preserve"> and needs</w:t>
      </w:r>
      <w:r w:rsidRPr="00F17505">
        <w:t>.</w:t>
      </w:r>
    </w:p>
    <w:p w14:paraId="0560FE1A" w14:textId="49902794" w:rsidR="00E50E11" w:rsidRPr="00F17505" w:rsidRDefault="00CD7337" w:rsidP="007F7761">
      <w:r w:rsidRPr="00F17505">
        <w:t>The models that have been trained may differ in terms of complexity and performance. For example, a generic comprehensive and complex model may have been trained in a cloud-like environment but when such a model cannot be used in the gNB and instead, a less complex model, trained as a derivative of this generic model, could be a better candidate. Moreover, multiple less complex models could be trained with different level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007F7761" w:rsidRPr="00F17505">
        <w:noBreakHyphen/>
      </w:r>
      <w:r w:rsidRPr="00F17505">
        <w:t>related constraints and performance</w:t>
      </w:r>
      <w:r w:rsidR="00600074">
        <w:t xml:space="preserve"> requirements</w:t>
      </w:r>
      <w:r w:rsidRPr="00F17505">
        <w:t>.</w:t>
      </w:r>
    </w:p>
    <w:p w14:paraId="25DC2731" w14:textId="7E7623A3" w:rsidR="00B13242" w:rsidRPr="00F17505" w:rsidRDefault="00B13242" w:rsidP="00B13242">
      <w:pPr>
        <w:pStyle w:val="Heading4"/>
      </w:pPr>
      <w:bookmarkStart w:id="82" w:name="_Toc106015861"/>
      <w:bookmarkStart w:id="83" w:name="_Toc106098499"/>
      <w:bookmarkStart w:id="84" w:name="_Toc113634459"/>
      <w:r w:rsidRPr="00F17505">
        <w:t>6.2.2.</w:t>
      </w:r>
      <w:r w:rsidR="0023706C" w:rsidRPr="00F17505">
        <w:t>4</w:t>
      </w:r>
      <w:r w:rsidRPr="00F17505">
        <w:tab/>
        <w:t xml:space="preserve">Managing ML </w:t>
      </w:r>
      <w:r w:rsidR="0075293E">
        <w:t>t</w:t>
      </w:r>
      <w:r w:rsidR="0075293E" w:rsidRPr="00F17505">
        <w:t xml:space="preserve">raining </w:t>
      </w:r>
      <w:bookmarkEnd w:id="82"/>
      <w:bookmarkEnd w:id="83"/>
      <w:r w:rsidR="0075293E">
        <w:t>p</w:t>
      </w:r>
      <w:r w:rsidR="0075293E" w:rsidRPr="00F17505">
        <w:t>rocesses</w:t>
      </w:r>
      <w:bookmarkEnd w:id="84"/>
    </w:p>
    <w:p w14:paraId="4C3BB330" w14:textId="1A95038E"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62185DFE"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applied for such analytics and decision making, needs to be trained with the appropriate data. The training may be undertaken in managed function or in a management function.</w:t>
      </w:r>
    </w:p>
    <w:p w14:paraId="6ACFC77F" w14:textId="70F0A760" w:rsidR="00E50E11" w:rsidRPr="00F17505" w:rsidRDefault="00CD7337" w:rsidP="007F7761">
      <w:pPr>
        <w:spacing w:line="264" w:lineRule="auto"/>
      </w:pPr>
      <w:r w:rsidRPr="00F17505">
        <w:t>In either case, the network (or the OAM system thereof) 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85" w:name="_Toc106015862"/>
      <w:bookmarkStart w:id="86" w:name="_Toc106098500"/>
      <w:bookmarkStart w:id="87" w:name="_Toc113634460"/>
      <w:r w:rsidRPr="00F17505">
        <w:t>6.2.2.5</w:t>
      </w:r>
      <w:r w:rsidRPr="00F17505">
        <w:tab/>
        <w:t>Handling errors in data and ML decisions</w:t>
      </w:r>
      <w:bookmarkEnd w:id="85"/>
      <w:bookmarkEnd w:id="86"/>
      <w:bookmarkEnd w:id="87"/>
    </w:p>
    <w:p w14:paraId="490920D4" w14:textId="187E179B"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 xml:space="preserve"> (</w:t>
      </w:r>
      <w:r w:rsidR="00897063" w:rsidRPr="00F17505">
        <w:rPr>
          <w:color w:val="000000" w:themeColor="text1"/>
          <w:szCs w:val="22"/>
        </w:rPr>
        <w:t>e.g.</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 xml:space="preserve">ntity </w:t>
      </w:r>
      <w:r w:rsidRPr="00F17505">
        <w:rPr>
          <w:szCs w:val="22"/>
        </w:rPr>
        <w:t xml:space="preserve"> 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04030EC5"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0E1709D7"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can depend on a few precise inputs, and don</w:t>
      </w:r>
      <w:r w:rsidR="007359B9" w:rsidRPr="00F17505">
        <w:rPr>
          <w:color w:val="000000" w:themeColor="text1"/>
          <w:szCs w:val="22"/>
        </w:rPr>
        <w:t>'</w:t>
      </w:r>
      <w:r w:rsidRPr="00F17505">
        <w:rPr>
          <w:color w:val="000000" w:themeColor="text1"/>
          <w:szCs w:val="22"/>
        </w:rPr>
        <w:t xml:space="preserve">t 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88" w:name="_MON_1724240922"/>
    <w:bookmarkEnd w:id="88"/>
    <w:p w14:paraId="5A7BE3E2" w14:textId="3966BE7D" w:rsidR="008B3446" w:rsidRPr="00F17505" w:rsidRDefault="0097476C" w:rsidP="0097476C">
      <w:pPr>
        <w:pStyle w:val="TH"/>
      </w:pPr>
      <w:r>
        <w:object w:dxaOrig="9026" w:dyaOrig="2733" w14:anchorId="1E68AE6E">
          <v:shape id="_x0000_i1027" type="#_x0000_t75" style="width:450.75pt;height:136.5pt" o:ole="">
            <v:imagedata r:id="rId15" o:title=""/>
          </v:shape>
          <o:OLEObject Type="Embed" ProgID="Word.Document.8" ShapeID="_x0000_i1027" DrawAspect="Content" ObjectID="_1734527543" r:id="rId16">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4F5367E6"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49581857"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 xml:space="preserve">ntity </w:t>
      </w:r>
      <w:r w:rsidRPr="00F17505">
        <w:t xml:space="preserve"> to deal with the errors</w:t>
      </w:r>
      <w:r w:rsidR="003E2DD8" w:rsidRPr="003E2DD8">
        <w:t xml:space="preserve"> in the training data</w:t>
      </w:r>
      <w:r w:rsidRPr="00F17505">
        <w:t xml:space="preserve">, </w:t>
      </w:r>
      <w:r w:rsidR="005D2FBE" w:rsidRPr="00F17505">
        <w:t>i.e.</w:t>
      </w:r>
      <w:r w:rsidRPr="00F17505">
        <w:t xml:space="preserve"> to identify the errors in the data during training; and</w:t>
      </w:r>
    </w:p>
    <w:p w14:paraId="32C3BDEF" w14:textId="540BAB39" w:rsidR="008F08A9" w:rsidRPr="00F17505" w:rsidRDefault="008F08A9" w:rsidP="00B83DEA">
      <w:pPr>
        <w:pStyle w:val="B1"/>
      </w:pPr>
      <w:r w:rsidRPr="00F17505">
        <w:t>2)</w:t>
      </w:r>
      <w:r w:rsidR="00DB4F4F" w:rsidRPr="00F17505">
        <w:tab/>
      </w:r>
      <w:r w:rsidRPr="00F17505">
        <w:t>enable the ML</w:t>
      </w:r>
      <w:r w:rsidR="003E2DD8" w:rsidRPr="003E2DD8">
        <w:t>T MnS</w:t>
      </w:r>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5EB48232" w:rsidR="00A57553" w:rsidRPr="00F17505" w:rsidRDefault="00A57553" w:rsidP="00A57553">
      <w:pPr>
        <w:pStyle w:val="Heading3"/>
      </w:pPr>
      <w:bookmarkStart w:id="89" w:name="_Toc106015863"/>
      <w:bookmarkStart w:id="90" w:name="_Toc106098501"/>
      <w:bookmarkStart w:id="91" w:name="_Toc113634461"/>
      <w:bookmarkStart w:id="92" w:name="MCCQCTEMPBM_00000143"/>
      <w:r w:rsidRPr="00F17505">
        <w:t>6.2.3</w:t>
      </w:r>
      <w:r w:rsidRPr="00F17505">
        <w:tab/>
      </w:r>
      <w:r w:rsidRPr="00F17505">
        <w:rPr>
          <w:lang w:eastAsia="zh-CN"/>
        </w:rPr>
        <w:t>Requirements</w:t>
      </w:r>
      <w:r w:rsidRPr="00F17505">
        <w:t xml:space="preserve"> for ML training</w:t>
      </w:r>
      <w:bookmarkEnd w:id="89"/>
      <w:bookmarkEnd w:id="90"/>
      <w:bookmarkEnd w:id="91"/>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2"/>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790BD95F"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2C864D1D"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37491113"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920E0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4EFC1D4E"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8FD0D8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5EFDE0B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395C27AF"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Pr="00F17505">
              <w:rPr>
                <w:lang w:eastAsia="zh-CN"/>
              </w:rPr>
              <w:t>i</w:t>
            </w:r>
            <w:r w:rsidRPr="00F17505">
              <w:rPr>
                <w:rFonts w:hint="eastAsia"/>
                <w:lang w:eastAsia="zh-CN"/>
              </w:rPr>
              <w:t>nference</w:t>
            </w:r>
            <w:r w:rsidR="00DB4F4F" w:rsidRPr="00F17505">
              <w:rPr>
                <w:lang w:eastAsia="zh-CN"/>
              </w:rPr>
              <w:t xml:space="preserve"> </w:t>
            </w:r>
            <w:r w:rsidRPr="00F17505">
              <w:rPr>
                <w:lang w:eastAsia="zh-CN"/>
              </w:rPr>
              <w:t>type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model e</w:t>
            </w:r>
            <w:r w:rsidR="009B4096" w:rsidRPr="00F17505">
              <w:rPr>
                <w:lang w:eastAsia="zh-CN"/>
              </w:rPr>
              <w:t xml:space="preserve">ntity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1F6B2C0F"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6D85F9DD"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0750CBD6"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(including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location</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trained</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model e</w:t>
            </w:r>
            <w:r w:rsidR="009B4096" w:rsidRPr="00F17505">
              <w:rPr>
                <w:lang w:eastAsia="zh-CN"/>
              </w:rPr>
              <w:t>ntity</w:t>
            </w:r>
            <w:r w:rsidRPr="00F17505">
              <w:rPr>
                <w:lang w:eastAsia="zh-CN"/>
              </w:rPr>
              <w: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06829C92"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5BBD4383"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078A3425"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00AA1453">
              <w:rPr>
                <w:lang w:eastAsia="zh-CN"/>
              </w:rPr>
              <w:t>to enable an</w:t>
            </w:r>
            <w:r w:rsidR="00AA1453"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discover</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available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including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contexts</w:t>
            </w:r>
            <w:r w:rsidR="00DB4F4F" w:rsidRPr="00F17505">
              <w:rPr>
                <w:rFonts w:cs="Arial"/>
              </w:rPr>
              <w:t xml:space="preserve"> </w:t>
            </w:r>
            <w:r w:rsidRPr="00F17505">
              <w:rPr>
                <w:rFonts w:cs="Arial"/>
              </w:rPr>
              <w:t>under</w:t>
            </w:r>
            <w:r w:rsidR="00DB4F4F" w:rsidRPr="00F17505">
              <w:rPr>
                <w:rFonts w:cs="Arial"/>
              </w:rPr>
              <w:t xml:space="preserve"> </w:t>
            </w:r>
            <w:r w:rsidRPr="00F17505">
              <w:rPr>
                <w:rFonts w:cs="Arial"/>
              </w:rPr>
              <w:t>which</w:t>
            </w:r>
            <w:r w:rsidR="00DB4F4F" w:rsidRPr="00F17505">
              <w:rPr>
                <w:rFonts w:cs="Arial"/>
              </w:rPr>
              <w:t xml:space="preserve"> </w:t>
            </w:r>
            <w:r w:rsidRPr="00F17505">
              <w:rPr>
                <w:rFonts w:cs="Arial"/>
              </w:rPr>
              <w:t>each</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was</w:t>
            </w:r>
            <w:r w:rsidR="00DB4F4F" w:rsidRPr="00F17505">
              <w:rPr>
                <w:rFonts w:cs="Arial"/>
              </w:rPr>
              <w:t xml:space="preserve"> </w:t>
            </w:r>
            <w:r w:rsidRPr="00F17505">
              <w:rPr>
                <w:rFonts w:cs="Arial"/>
              </w:rPr>
              <w:t>trained.</w:t>
            </w:r>
          </w:p>
        </w:tc>
        <w:tc>
          <w:tcPr>
            <w:tcW w:w="2008" w:type="dxa"/>
            <w:tcBorders>
              <w:top w:val="single" w:sz="4" w:space="0" w:color="auto"/>
              <w:left w:val="single" w:sz="4" w:space="0" w:color="auto"/>
              <w:bottom w:val="single" w:sz="4" w:space="0" w:color="auto"/>
              <w:right w:val="single" w:sz="4" w:space="0" w:color="auto"/>
            </w:tcBorders>
          </w:tcPr>
          <w:p w14:paraId="5E85F650" w14:textId="2FD5DD8A" w:rsidR="00CD7337" w:rsidRPr="00F17505" w:rsidRDefault="00CD7337" w:rsidP="00DB4F4F">
            <w:pPr>
              <w:pStyle w:val="TAL"/>
              <w:keepNext w:val="0"/>
              <w:rPr>
                <w:lang w:eastAsia="zh-CN"/>
              </w:rPr>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3AA0C762"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450DC2AF"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2DF6462A"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5BEE97BB"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5FFD01F0" w:rsidR="00E50E11" w:rsidRPr="00F17505" w:rsidRDefault="009C2AC9" w:rsidP="00DB4F4F">
            <w:pPr>
              <w:pStyle w:val="TAL"/>
              <w:keepNext w:val="0"/>
              <w:rPr>
                <w:lang w:eastAsia="zh-CN"/>
              </w:rPr>
            </w:pPr>
            <w:r w:rsidRPr="00AE49F3">
              <w:rPr>
                <w:lang w:eastAsia="zh-CN"/>
              </w:rPr>
              <w:t>The MLT MnS producer</w:t>
            </w:r>
            <w:r w:rsidR="00DB4F4F" w:rsidRPr="00F17505">
              <w:rPr>
                <w:lang w:eastAsia="zh-CN"/>
              </w:rPr>
              <w:t xml:space="preserve"> </w:t>
            </w:r>
            <w:r w:rsidR="00E50E11" w:rsidRPr="00F17505">
              <w:rPr>
                <w:lang w:eastAsia="zh-CN"/>
              </w:rPr>
              <w:t>shall</w:t>
            </w:r>
            <w:r w:rsidR="00DB4F4F" w:rsidRPr="00F17505">
              <w:rPr>
                <w:lang w:eastAsia="zh-CN"/>
              </w:rPr>
              <w:t xml:space="preserve"> </w:t>
            </w:r>
            <w:r w:rsidR="00E50E11" w:rsidRPr="00F17505">
              <w:rPr>
                <w:lang w:eastAsia="zh-CN"/>
              </w:rPr>
              <w:t>have</w:t>
            </w:r>
            <w:r w:rsidR="00DB4F4F" w:rsidRPr="00F17505">
              <w:rPr>
                <w:lang w:eastAsia="zh-CN"/>
              </w:rPr>
              <w:t xml:space="preserve"> </w:t>
            </w:r>
            <w:r w:rsidR="00E50E11" w:rsidRPr="00F17505">
              <w:rPr>
                <w:lang w:eastAsia="zh-CN"/>
              </w:rPr>
              <w:t>the</w:t>
            </w:r>
            <w:r w:rsidR="00DB4F4F" w:rsidRPr="00F17505">
              <w:rPr>
                <w:lang w:eastAsia="zh-CN"/>
              </w:rPr>
              <w:t xml:space="preserve"> </w:t>
            </w:r>
            <w:r w:rsidR="00E50E11" w:rsidRPr="00F17505">
              <w:rPr>
                <w:lang w:eastAsia="zh-CN"/>
              </w:rPr>
              <w:t>capability</w:t>
            </w:r>
            <w:r w:rsidR="00DB4F4F" w:rsidRPr="00F17505">
              <w:rPr>
                <w:lang w:eastAsia="zh-CN"/>
              </w:rPr>
              <w:t xml:space="preserve"> </w:t>
            </w:r>
            <w:r w:rsidR="00E50E11" w:rsidRPr="00F17505">
              <w:rPr>
                <w:lang w:eastAsia="zh-CN"/>
              </w:rPr>
              <w:t>to</w:t>
            </w:r>
            <w:r w:rsidR="00DB4F4F" w:rsidRPr="00F17505">
              <w:rPr>
                <w:lang w:eastAsia="zh-CN"/>
              </w:rPr>
              <w:t xml:space="preserve"> </w:t>
            </w:r>
            <w:r w:rsidR="00E50E11" w:rsidRPr="00F17505">
              <w:rPr>
                <w:lang w:eastAsia="zh-CN"/>
              </w:rPr>
              <w:t>enable</w:t>
            </w:r>
            <w:r w:rsidR="00DB4F4F" w:rsidRPr="00F17505">
              <w:rPr>
                <w:lang w:eastAsia="zh-CN"/>
              </w:rPr>
              <w:t xml:space="preserve"> </w:t>
            </w:r>
            <w:r w:rsidR="00E50E11" w:rsidRPr="00F17505">
              <w:rPr>
                <w:rFonts w:cs="Arial"/>
              </w:rPr>
              <w:t>an</w:t>
            </w:r>
            <w:r w:rsidR="00DB4F4F" w:rsidRPr="00F17505">
              <w:rPr>
                <w:rFonts w:cs="Arial"/>
              </w:rPr>
              <w:t xml:space="preserve"> </w:t>
            </w:r>
            <w:r w:rsidR="00E50E11" w:rsidRPr="00F17505">
              <w:rPr>
                <w:rFonts w:cs="Arial"/>
              </w:rPr>
              <w:t>authorized</w:t>
            </w:r>
            <w:r w:rsidR="00DB4F4F" w:rsidRPr="00F17505">
              <w:rPr>
                <w:rFonts w:cs="Arial"/>
              </w:rPr>
              <w:t xml:space="preserve"> </w:t>
            </w:r>
            <w:r w:rsidR="00E50E11" w:rsidRPr="00F17505">
              <w:rPr>
                <w:rFonts w:cs="Arial"/>
              </w:rPr>
              <w:t>consumer</w:t>
            </w:r>
            <w:r w:rsidR="00DB4F4F" w:rsidRPr="00F17505">
              <w:rPr>
                <w:rFonts w:cs="Arial"/>
              </w:rPr>
              <w:t xml:space="preserve"> </w:t>
            </w:r>
            <w:r w:rsidR="00E50E11" w:rsidRPr="00F17505">
              <w:t>to</w:t>
            </w:r>
            <w:r w:rsidR="00DB4F4F" w:rsidRPr="00F17505">
              <w:t xml:space="preserve"> </w:t>
            </w:r>
            <w:r w:rsidR="00E50E11" w:rsidRPr="00F17505">
              <w:t>request</w:t>
            </w:r>
            <w:r w:rsidR="00DB4F4F" w:rsidRPr="00F17505">
              <w:t xml:space="preserve"> </w:t>
            </w:r>
            <w:r w:rsidR="00E50E11" w:rsidRPr="00F17505">
              <w:t>for</w:t>
            </w:r>
            <w:r w:rsidR="00DB4F4F" w:rsidRPr="00F17505">
              <w:t xml:space="preserve"> </w:t>
            </w:r>
            <w:r w:rsidR="00E50E11" w:rsidRPr="00F17505">
              <w:t>a</w:t>
            </w:r>
            <w:r w:rsidR="00DB4F4F" w:rsidRPr="00F17505">
              <w:t xml:space="preserve"> </w:t>
            </w:r>
            <w:r w:rsidR="00E50E11" w:rsidRPr="00F17505">
              <w:t>model</w:t>
            </w:r>
            <w:r w:rsidR="00DB4F4F" w:rsidRPr="00F17505">
              <w:t xml:space="preserve"> </w:t>
            </w:r>
            <w:r w:rsidR="00E50E11" w:rsidRPr="00F17505">
              <w:t>to</w:t>
            </w:r>
            <w:r w:rsidR="00DB4F4F" w:rsidRPr="00F17505">
              <w:t xml:space="preserve"> </w:t>
            </w:r>
            <w:r w:rsidR="00E50E11" w:rsidRPr="00F17505">
              <w:t>be</w:t>
            </w:r>
            <w:r w:rsidR="00DB4F4F" w:rsidRPr="00F17505">
              <w:t xml:space="preserve"> </w:t>
            </w:r>
            <w:r w:rsidR="00E50E11" w:rsidRPr="00F17505">
              <w:t>trained</w:t>
            </w:r>
            <w:r w:rsidR="00DB4F4F" w:rsidRPr="00F17505">
              <w:t xml:space="preserve"> </w:t>
            </w:r>
            <w:r w:rsidR="00E50E11" w:rsidRPr="00F17505">
              <w:t>to</w:t>
            </w:r>
            <w:r w:rsidR="00DB4F4F" w:rsidRPr="00F17505">
              <w:t xml:space="preserve"> </w:t>
            </w:r>
            <w:r w:rsidR="00E50E11" w:rsidRPr="00F17505">
              <w:t>satisfy</w:t>
            </w:r>
            <w:r w:rsidR="00DB4F4F" w:rsidRPr="00F17505">
              <w:t xml:space="preserve"> </w:t>
            </w:r>
            <w:r w:rsidR="00E50E11" w:rsidRPr="00F17505">
              <w:t>the</w:t>
            </w:r>
            <w:r w:rsidR="00DB4F4F" w:rsidRPr="00F17505">
              <w:t xml:space="preserve"> </w:t>
            </w:r>
            <w:r w:rsidR="00E50E11" w:rsidRPr="00F17505">
              <w:t>consumer's</w:t>
            </w:r>
            <w:r w:rsidR="00DB4F4F" w:rsidRPr="00F17505">
              <w:t xml:space="preserve"> </w:t>
            </w:r>
            <w:r w:rsidR="00E50E11" w:rsidRPr="00F17505">
              <w:t>expectations.</w:t>
            </w:r>
          </w:p>
        </w:tc>
        <w:tc>
          <w:tcPr>
            <w:tcW w:w="2008" w:type="dxa"/>
            <w:tcBorders>
              <w:top w:val="single" w:sz="4" w:space="0" w:color="auto"/>
              <w:left w:val="single" w:sz="4" w:space="0" w:color="auto"/>
              <w:bottom w:val="single" w:sz="4" w:space="0" w:color="auto"/>
              <w:right w:val="single" w:sz="4" w:space="0" w:color="auto"/>
            </w:tcBorders>
          </w:tcPr>
          <w:p w14:paraId="0454C5F2" w14:textId="7205EF57" w:rsidR="00E50E11" w:rsidRPr="00F17505" w:rsidRDefault="00AA1453" w:rsidP="00DB4F4F">
            <w:pPr>
              <w:pStyle w:val="TAL"/>
              <w:keepNext w:val="0"/>
            </w:pPr>
            <w:r>
              <w:t xml:space="preserve">ML training requested by consumer (clause 6.2.2.1), </w:t>
            </w:r>
            <w:r w:rsidR="00DB4F4F" w:rsidRPr="00F17505">
              <w:t xml:space="preserve"> </w:t>
            </w:r>
            <w:r w:rsidR="00E50E11" w:rsidRPr="00F17505">
              <w:t>ML</w:t>
            </w:r>
            <w:r w:rsidR="00DB4F4F" w:rsidRPr="00F17505">
              <w:t xml:space="preserve"> </w:t>
            </w:r>
            <w:r w:rsidR="00E50E11" w:rsidRPr="00F17505">
              <w:t>model</w:t>
            </w:r>
            <w:r w:rsidR="00DB4F4F" w:rsidRPr="00F17505">
              <w:t xml:space="preserve"> </w:t>
            </w:r>
            <w:r>
              <w:t xml:space="preserve">and ML entity selection </w:t>
            </w:r>
            <w:r w:rsidR="00DB4F4F" w:rsidRPr="00F17505">
              <w:rPr>
                <w:lang w:eastAsia="zh-CN"/>
              </w:rPr>
              <w:t xml:space="preserve"> </w:t>
            </w:r>
            <w:r w:rsidR="00E50E11" w:rsidRPr="00F17505">
              <w:rPr>
                <w:lang w:eastAsia="zh-CN"/>
              </w:rPr>
              <w:t>(clause</w:t>
            </w:r>
            <w:r w:rsidR="00DB4F4F" w:rsidRPr="00F17505">
              <w:rPr>
                <w:lang w:eastAsia="zh-CN"/>
              </w:rPr>
              <w:t xml:space="preserve"> </w:t>
            </w:r>
            <w:r w:rsidR="00E50E11" w:rsidRPr="00F17505">
              <w:t>6.2.2.</w:t>
            </w:r>
            <w:r w:rsidR="0023706C" w:rsidRPr="00F17505">
              <w:t>3</w:t>
            </w:r>
            <w:r w:rsidR="00E50E11" w:rsidRPr="00F17505">
              <w:rPr>
                <w:lang w:eastAsia="zh-CN"/>
              </w:rPr>
              <w:t>)</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8BBCC8C"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0A5AFAB8"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for</w:t>
            </w:r>
            <w:r w:rsidR="00DB4F4F" w:rsidRPr="00F17505">
              <w:t xml:space="preserve"> </w:t>
            </w:r>
            <w:r w:rsidRPr="00F17505">
              <w:t>information</w:t>
            </w:r>
            <w:r w:rsidR="00DB4F4F" w:rsidRPr="00F17505">
              <w:t xml:space="preserve"> </w:t>
            </w:r>
            <w:r w:rsidRPr="00F17505">
              <w:t>and</w:t>
            </w:r>
            <w:r w:rsidR="00DB4F4F" w:rsidRPr="00F17505">
              <w:t xml:space="preserve"> </w:t>
            </w:r>
            <w:r w:rsidRPr="00F17505">
              <w:t>be</w:t>
            </w:r>
            <w:r w:rsidR="00DB4F4F" w:rsidRPr="00F17505">
              <w:t xml:space="preserve"> </w:t>
            </w:r>
            <w:r w:rsidRPr="00F17505">
              <w:t>informed</w:t>
            </w:r>
            <w:r w:rsidR="00DB4F4F" w:rsidRPr="00F17505">
              <w:t xml:space="preserve"> </w:t>
            </w:r>
            <w:r w:rsidRPr="00F17505">
              <w:t>about</w:t>
            </w:r>
            <w:r w:rsidR="00DB4F4F" w:rsidRPr="00F17505">
              <w:t xml:space="preserve"> </w:t>
            </w:r>
            <w:r w:rsidRPr="00F17505">
              <w:t>the</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p>
        </w:tc>
        <w:tc>
          <w:tcPr>
            <w:tcW w:w="2008" w:type="dxa"/>
            <w:tcBorders>
              <w:top w:val="single" w:sz="4" w:space="0" w:color="auto"/>
              <w:left w:val="single" w:sz="4" w:space="0" w:color="auto"/>
              <w:bottom w:val="single" w:sz="4" w:space="0" w:color="auto"/>
              <w:right w:val="single" w:sz="4" w:space="0" w:color="auto"/>
            </w:tcBorders>
          </w:tcPr>
          <w:p w14:paraId="4F2B88BC" w14:textId="33A8E940"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2E57683B"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5358FB4B"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one</w:t>
            </w:r>
            <w:r w:rsidR="00DB4F4F" w:rsidRPr="00F17505">
              <w:t xml:space="preserve"> </w:t>
            </w:r>
            <w:r w:rsidRPr="00F17505">
              <w:t>of</w:t>
            </w:r>
            <w:r w:rsidR="00DB4F4F" w:rsidRPr="00F17505">
              <w:t xml:space="preserve"> </w:t>
            </w:r>
            <w:r w:rsidRPr="00F17505">
              <w:t>the</w:t>
            </w:r>
            <w:r w:rsidR="00DB4F4F" w:rsidRPr="00F17505">
              <w:t xml:space="preserve"> </w:t>
            </w:r>
            <w:r w:rsidRPr="00F17505">
              <w:t>known</w:t>
            </w:r>
            <w:r w:rsidR="00DB4F4F" w:rsidRPr="00F17505">
              <w:t xml:space="preserve"> </w:t>
            </w:r>
            <w:r w:rsidRPr="00F17505">
              <w:t>or</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r w:rsidR="00DB4F4F" w:rsidRPr="00F17505">
              <w:t xml:space="preserve"> </w:t>
            </w:r>
            <w:r w:rsidRPr="00F17505">
              <w:t>to</w:t>
            </w:r>
            <w:r w:rsidR="00DB4F4F" w:rsidRPr="00F17505">
              <w:t xml:space="preserve"> </w:t>
            </w:r>
            <w:r w:rsidRPr="00F17505">
              <w:t>be</w:t>
            </w:r>
            <w:r w:rsidR="00DB4F4F" w:rsidRPr="00F17505">
              <w:t xml:space="preserve"> </w:t>
            </w:r>
            <w:r w:rsidRPr="00F17505">
              <w:t>used</w:t>
            </w:r>
            <w:r w:rsidR="00DB4F4F" w:rsidRPr="00F17505">
              <w:t xml:space="preserve"> </w:t>
            </w:r>
            <w:r w:rsidRPr="00F17505">
              <w:t>for</w:t>
            </w:r>
            <w:r w:rsidR="00DB4F4F" w:rsidRPr="00F17505">
              <w:t xml:space="preserve"> </w:t>
            </w:r>
            <w:r w:rsidRPr="00F17505">
              <w:t>inference.</w:t>
            </w:r>
          </w:p>
        </w:tc>
        <w:tc>
          <w:tcPr>
            <w:tcW w:w="2008" w:type="dxa"/>
            <w:tcBorders>
              <w:top w:val="single" w:sz="4" w:space="0" w:color="auto"/>
              <w:left w:val="single" w:sz="4" w:space="0" w:color="auto"/>
              <w:bottom w:val="single" w:sz="4" w:space="0" w:color="auto"/>
              <w:right w:val="single" w:sz="4" w:space="0" w:color="auto"/>
            </w:tcBorders>
          </w:tcPr>
          <w:p w14:paraId="2C79A20C" w14:textId="3BA42116"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2296198B" w:rsidR="00CD7337" w:rsidRPr="00F17505" w:rsidRDefault="00CD7337" w:rsidP="00DB4F4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4272A1B0"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r w:rsidR="00AA1453">
              <w:t>model/entity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42D7198"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5A1FE0A3"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4C9E01B8" w:rsidR="00CD7337" w:rsidRPr="00F17505" w:rsidRDefault="004F30CF" w:rsidP="00DB4F4F">
            <w:pPr>
              <w:pStyle w:val="TAL"/>
              <w:keepNext w:val="0"/>
              <w:rPr>
                <w:lang w:eastAsia="zh-CN"/>
              </w:rPr>
            </w:pPr>
            <w:r>
              <w:rPr>
                <w:lang w:eastAsia="zh-CN"/>
              </w:rPr>
              <w:t>The MLT MnS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64B4D31F"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08143FF4" w:rsidR="00247923" w:rsidRPr="00F17505" w:rsidRDefault="00247923" w:rsidP="00DB4F4F">
            <w:pPr>
              <w:pStyle w:val="TAL"/>
              <w:keepNext w:val="0"/>
              <w:rPr>
                <w:b/>
                <w:bCs/>
                <w:lang w:eastAsia="zh-CN"/>
              </w:rPr>
            </w:pPr>
            <w:r w:rsidRPr="00F17505">
              <w:rPr>
                <w:b/>
                <w:bCs/>
                <w:lang w:eastAsia="zh-CN"/>
              </w:rPr>
              <w:t>REQ-AIML_TRAIN-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54323C06" w:rsidR="00247923" w:rsidRPr="00F17505" w:rsidRDefault="004F30CF" w:rsidP="00DB4F4F">
            <w:pPr>
              <w:pStyle w:val="TAL"/>
              <w:keepNext w:val="0"/>
              <w:rPr>
                <w:lang w:eastAsia="zh-CN"/>
              </w:rPr>
            </w:pPr>
            <w:r>
              <w:rPr>
                <w:rFonts w:cs="Arial"/>
              </w:rPr>
              <w:t>The MLT MnS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1F7ED3F2"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0E2E82DC"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EF45808"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F52C0E"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356B6A68"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7BF448E4"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5BD29654"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0E75340A"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CBD34B9"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719C6642"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180BF60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DE939F0"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2929F48F"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4997DC6D"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61F0309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gNB)</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568404E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54AD9DF8"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93" w:name="_Toc106015864"/>
      <w:bookmarkStart w:id="94" w:name="_Toc106098502"/>
      <w:bookmarkStart w:id="95" w:name="_Toc113634462"/>
      <w:r w:rsidRPr="00F17505">
        <w:t>7</w:t>
      </w:r>
      <w:r w:rsidRPr="00F17505">
        <w:tab/>
      </w:r>
      <w:r w:rsidRPr="00F17505">
        <w:rPr>
          <w:lang w:eastAsia="zh-CN"/>
        </w:rPr>
        <w:t>Information model definitions for AI/ML management</w:t>
      </w:r>
      <w:bookmarkEnd w:id="93"/>
      <w:bookmarkEnd w:id="94"/>
      <w:bookmarkEnd w:id="95"/>
    </w:p>
    <w:p w14:paraId="1F850609" w14:textId="1533BEE6" w:rsidR="00EF6247" w:rsidRPr="00F17505" w:rsidRDefault="00EF6247" w:rsidP="00EF6247">
      <w:pPr>
        <w:pStyle w:val="Heading2"/>
        <w:rPr>
          <w:i/>
          <w:iCs/>
        </w:rPr>
      </w:pPr>
      <w:bookmarkStart w:id="96" w:name="_Toc106098503"/>
      <w:bookmarkStart w:id="97" w:name="_Toc113634463"/>
      <w:bookmarkStart w:id="98" w:name="_Toc106015865"/>
      <w:r w:rsidRPr="00F17505">
        <w:t>7.1</w:t>
      </w:r>
      <w:r w:rsidRPr="00F17505">
        <w:tab/>
        <w:t>Imported and associated information entities</w:t>
      </w:r>
      <w:bookmarkEnd w:id="96"/>
      <w:bookmarkEnd w:id="97"/>
      <w:r w:rsidRPr="00F17505">
        <w:rPr>
          <w:i/>
          <w:iCs/>
        </w:rPr>
        <w:t xml:space="preserve"> </w:t>
      </w:r>
      <w:bookmarkEnd w:id="98"/>
    </w:p>
    <w:p w14:paraId="4D45471C" w14:textId="5EF245A5" w:rsidR="00EF6247" w:rsidRPr="00F17505" w:rsidRDefault="00EF6247" w:rsidP="00EF6247">
      <w:pPr>
        <w:pStyle w:val="Heading3"/>
      </w:pPr>
      <w:bookmarkStart w:id="99" w:name="_Toc106015866"/>
      <w:bookmarkStart w:id="100" w:name="_Toc106098504"/>
      <w:bookmarkStart w:id="101" w:name="_Toc113634464"/>
      <w:bookmarkStart w:id="102" w:name="MCCQCTEMPBM_00000144"/>
      <w:r w:rsidRPr="00F17505">
        <w:t>7.1.1</w:t>
      </w:r>
      <w:r w:rsidRPr="00F17505">
        <w:tab/>
        <w:t>Imported information entities and local labels</w:t>
      </w:r>
      <w:bookmarkEnd w:id="99"/>
      <w:bookmarkEnd w:id="100"/>
      <w:bookmarkEnd w:id="101"/>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02"/>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03" w:name="MCCQCTEMPBM_00000034"/>
            <w:r w:rsidR="00CD7337" w:rsidRPr="00F17505">
              <w:rPr>
                <w:rFonts w:ascii="Courier New" w:hAnsi="Courier New" w:cs="Courier New"/>
                <w:lang w:eastAsia="zh-CN"/>
              </w:rPr>
              <w:t>Top</w:t>
            </w:r>
            <w:bookmarkEnd w:id="103"/>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bl>
    <w:p w14:paraId="20D8C538" w14:textId="77777777" w:rsidR="00EF6247" w:rsidRPr="00F17505" w:rsidRDefault="00EF6247" w:rsidP="00EF6247"/>
    <w:p w14:paraId="59FAE5A9" w14:textId="4BE2D79B" w:rsidR="00EF6247" w:rsidRPr="00F17505" w:rsidRDefault="00EF6247" w:rsidP="00EF6247">
      <w:pPr>
        <w:pStyle w:val="Heading2"/>
      </w:pPr>
      <w:bookmarkStart w:id="104" w:name="_Toc106015868"/>
      <w:bookmarkStart w:id="105" w:name="_Toc106098506"/>
      <w:bookmarkStart w:id="106" w:name="_Toc113634465"/>
      <w:r w:rsidRPr="00F17505">
        <w:t>7.2</w:t>
      </w:r>
      <w:r w:rsidRPr="00F17505">
        <w:tab/>
        <w:t>Class diagram</w:t>
      </w:r>
      <w:bookmarkEnd w:id="104"/>
      <w:bookmarkEnd w:id="105"/>
      <w:bookmarkEnd w:id="106"/>
    </w:p>
    <w:p w14:paraId="094962BC" w14:textId="785E47CE" w:rsidR="00EF6247" w:rsidRPr="00F17505" w:rsidRDefault="00EF6247" w:rsidP="00EF6247">
      <w:pPr>
        <w:pStyle w:val="Heading3"/>
      </w:pPr>
      <w:bookmarkStart w:id="107" w:name="_Toc106015869"/>
      <w:bookmarkStart w:id="108" w:name="_Toc106098507"/>
      <w:bookmarkStart w:id="109" w:name="_Toc113634466"/>
      <w:r w:rsidRPr="00F17505">
        <w:t>7.2.1</w:t>
      </w:r>
      <w:r w:rsidRPr="00F17505">
        <w:tab/>
        <w:t>Relationships</w:t>
      </w:r>
      <w:bookmarkEnd w:id="107"/>
      <w:bookmarkEnd w:id="108"/>
      <w:bookmarkEnd w:id="109"/>
    </w:p>
    <w:p w14:paraId="4B069DE0" w14:textId="584B0F09" w:rsidR="00CD7337" w:rsidRPr="00F17505" w:rsidRDefault="00CD7337" w:rsidP="00CD7337">
      <w:r w:rsidRPr="00F17505">
        <w:t>This clause depicts the set of classes (</w:t>
      </w:r>
      <w:r w:rsidR="00897063" w:rsidRPr="00F17505">
        <w:t>e.g.</w:t>
      </w:r>
      <w:r w:rsidRPr="00F17505">
        <w:t xml:space="preserve"> IOCs) that encapsulates the information relevant to AI/ML model training. For the UML semantics, see </w:t>
      </w:r>
      <w:r w:rsidR="00935D3F" w:rsidRPr="00F17505">
        <w:t xml:space="preserve">3GPP </w:t>
      </w:r>
      <w:r w:rsidR="007359B9" w:rsidRPr="00F17505">
        <w:t>TS</w:t>
      </w:r>
      <w:r w:rsidRPr="00F17505">
        <w:t xml:space="preserve"> 32.156 [13].</w:t>
      </w:r>
    </w:p>
    <w:bookmarkStart w:id="110" w:name="_MON_1724244016"/>
    <w:bookmarkEnd w:id="110"/>
    <w:p w14:paraId="1E46A76D" w14:textId="23920332" w:rsidR="00EF6247" w:rsidRPr="00F17505" w:rsidRDefault="009868D7" w:rsidP="009868D7">
      <w:pPr>
        <w:pStyle w:val="TH"/>
        <w:rPr>
          <w:lang w:eastAsia="zh-CN"/>
        </w:rPr>
      </w:pPr>
      <w:r>
        <w:rPr>
          <w:lang w:eastAsia="zh-CN"/>
        </w:rPr>
        <w:object w:dxaOrig="9001" w:dyaOrig="3949" w14:anchorId="3B27F0BA">
          <v:shape id="_x0000_i1028" type="#_x0000_t75" style="width:450.75pt;height:198pt" o:ole="">
            <v:imagedata r:id="rId17" o:title=""/>
          </v:shape>
          <o:OLEObject Type="Embed" ProgID="Word.Document.8" ShapeID="_x0000_i1028" DrawAspect="Content" ObjectID="_1734527544" r:id="rId18">
            <o:FieldCodes>\s</o:FieldCodes>
          </o:OLEObject>
        </w:object>
      </w:r>
    </w:p>
    <w:p w14:paraId="1791BEF1" w14:textId="77732E01" w:rsidR="00EF6247" w:rsidRPr="00F17505" w:rsidRDefault="00EF6247" w:rsidP="009F6E19">
      <w:pPr>
        <w:pStyle w:val="TF"/>
      </w:pPr>
      <w:r w:rsidRPr="00F17505">
        <w:t>Figure 7.2.1-1: NRM fragment for ML training</w:t>
      </w:r>
    </w:p>
    <w:p w14:paraId="69538407" w14:textId="5EBCF239" w:rsidR="00EF6247" w:rsidRPr="00F17505" w:rsidRDefault="00EF6247" w:rsidP="00EF6247">
      <w:pPr>
        <w:pStyle w:val="Heading3"/>
      </w:pPr>
      <w:bookmarkStart w:id="111" w:name="_Toc106015870"/>
      <w:bookmarkStart w:id="112" w:name="_Toc106098508"/>
      <w:bookmarkStart w:id="113" w:name="_Toc113634467"/>
      <w:r w:rsidRPr="00F17505">
        <w:t>7.2.2</w:t>
      </w:r>
      <w:r w:rsidRPr="00F17505">
        <w:tab/>
        <w:t>Inheritance</w:t>
      </w:r>
      <w:bookmarkEnd w:id="111"/>
      <w:bookmarkEnd w:id="112"/>
      <w:bookmarkEnd w:id="113"/>
    </w:p>
    <w:bookmarkStart w:id="114" w:name="_MON_1724244067"/>
    <w:bookmarkEnd w:id="114"/>
    <w:p w14:paraId="43FCE47F" w14:textId="18B8DD2B" w:rsidR="00EF6247" w:rsidRPr="00F17505" w:rsidRDefault="009868D7" w:rsidP="009F6E19">
      <w:pPr>
        <w:pStyle w:val="TH"/>
        <w:rPr>
          <w:lang w:eastAsia="zh-CN"/>
        </w:rPr>
      </w:pPr>
      <w:r>
        <w:rPr>
          <w:lang w:eastAsia="zh-CN"/>
        </w:rPr>
        <w:object w:dxaOrig="9016" w:dyaOrig="1849" w14:anchorId="39042D37">
          <v:shape id="_x0000_i1029" type="#_x0000_t75" style="width:450.75pt;height:92.25pt" o:ole="">
            <v:imagedata r:id="rId19" o:title=""/>
          </v:shape>
          <o:OLEObject Type="Embed" ProgID="Word.Document.8" ShapeID="_x0000_i1029" DrawAspect="Content" ObjectID="_1734527545" r:id="rId20">
            <o:FieldCodes>\s</o:FieldCodes>
          </o:OLEObject>
        </w:object>
      </w:r>
    </w:p>
    <w:p w14:paraId="57D6C1D0" w14:textId="423D2BD7" w:rsidR="00EF6247" w:rsidRPr="00F17505" w:rsidRDefault="00EF6247" w:rsidP="009F6E19">
      <w:pPr>
        <w:pStyle w:val="TF"/>
        <w:rPr>
          <w:lang w:eastAsia="zh-CN"/>
        </w:rPr>
      </w:pPr>
      <w:r w:rsidRPr="00F17505">
        <w:t>Figure 7.2.2-1: Inheritance Hierarchy for ML training related NRMs</w:t>
      </w:r>
    </w:p>
    <w:p w14:paraId="64D6350F" w14:textId="254BC23D" w:rsidR="00EF6247" w:rsidRPr="00F17505" w:rsidRDefault="00EF6247" w:rsidP="00EF6247">
      <w:pPr>
        <w:pStyle w:val="Heading2"/>
      </w:pPr>
      <w:bookmarkStart w:id="115" w:name="_Toc106015871"/>
      <w:bookmarkStart w:id="116" w:name="_Toc106098509"/>
      <w:bookmarkStart w:id="117" w:name="_Toc113634468"/>
      <w:r w:rsidRPr="00F17505">
        <w:t>7.3</w:t>
      </w:r>
      <w:r w:rsidRPr="00F17505">
        <w:tab/>
        <w:t>Class definitions</w:t>
      </w:r>
      <w:bookmarkEnd w:id="115"/>
      <w:bookmarkEnd w:id="116"/>
      <w:bookmarkEnd w:id="117"/>
    </w:p>
    <w:p w14:paraId="08BE5AE4" w14:textId="3FC7AEEC" w:rsidR="00EF6247" w:rsidRPr="00F17505" w:rsidRDefault="00EF6247" w:rsidP="00EF6247">
      <w:pPr>
        <w:pStyle w:val="Heading3"/>
      </w:pPr>
      <w:bookmarkStart w:id="118" w:name="_Toc106015872"/>
      <w:bookmarkStart w:id="119" w:name="_Toc106098510"/>
      <w:bookmarkStart w:id="120" w:name="_Toc113634469"/>
      <w:r w:rsidRPr="00F17505">
        <w:t>7.3.1</w:t>
      </w:r>
      <w:r w:rsidRPr="00F17505">
        <w:tab/>
      </w:r>
      <w:bookmarkStart w:id="121" w:name="MCCQCTEMPBM_00000035"/>
      <w:r w:rsidRPr="00F17505">
        <w:rPr>
          <w:rFonts w:ascii="Courier New" w:hAnsi="Courier New" w:cs="Courier New"/>
        </w:rPr>
        <w:t>MLTraining</w:t>
      </w:r>
      <w:r w:rsidR="00010D6F" w:rsidRPr="00F17505">
        <w:rPr>
          <w:rFonts w:ascii="Courier New" w:hAnsi="Courier New" w:cs="Courier New"/>
        </w:rPr>
        <w:t>Function</w:t>
      </w:r>
      <w:bookmarkEnd w:id="118"/>
      <w:bookmarkEnd w:id="119"/>
      <w:bookmarkEnd w:id="120"/>
      <w:bookmarkEnd w:id="121"/>
    </w:p>
    <w:p w14:paraId="09B19986" w14:textId="2C92BD44" w:rsidR="00EF6247" w:rsidRPr="00F17505" w:rsidRDefault="00EF6247" w:rsidP="00EF6247">
      <w:pPr>
        <w:pStyle w:val="Heading4"/>
      </w:pPr>
      <w:bookmarkStart w:id="122" w:name="_Toc106015873"/>
      <w:bookmarkStart w:id="123" w:name="_Toc106098511"/>
      <w:bookmarkStart w:id="124" w:name="_Toc113634470"/>
      <w:r w:rsidRPr="00F17505">
        <w:t>7.3.1.1</w:t>
      </w:r>
      <w:r w:rsidRPr="00F17505">
        <w:tab/>
        <w:t>Definition</w:t>
      </w:r>
      <w:bookmarkEnd w:id="122"/>
      <w:bookmarkEnd w:id="123"/>
      <w:bookmarkEnd w:id="124"/>
    </w:p>
    <w:p w14:paraId="7D5B6219" w14:textId="5981783D" w:rsidR="00EF6247" w:rsidRPr="00F17505" w:rsidRDefault="00EF6247" w:rsidP="00EF6247">
      <w:r w:rsidRPr="00F17505">
        <w:t xml:space="preserve">The IOC </w:t>
      </w:r>
      <w:bookmarkStart w:id="125" w:name="MCCQCTEMPBM_00000036"/>
      <w:r w:rsidRPr="00F17505">
        <w:rPr>
          <w:rFonts w:ascii="Courier New" w:hAnsi="Courier New" w:cs="Courier New"/>
        </w:rPr>
        <w:t>MLTraining</w:t>
      </w:r>
      <w:r w:rsidR="00010D6F" w:rsidRPr="00F17505">
        <w:rPr>
          <w:rFonts w:ascii="Courier New" w:hAnsi="Courier New" w:cs="Courier New"/>
        </w:rPr>
        <w:t>Function</w:t>
      </w:r>
      <w:bookmarkEnd w:id="125"/>
      <w:r w:rsidRPr="00F17505">
        <w:t xml:space="preserve"> represents the </w:t>
      </w:r>
      <w:r w:rsidR="009D66CC" w:rsidRPr="00F17505">
        <w:t xml:space="preserve">entity that undertakes ML training and is also the </w:t>
      </w:r>
      <w:r w:rsidRPr="00F17505">
        <w:t xml:space="preserve">container of the </w:t>
      </w:r>
      <w:bookmarkStart w:id="126" w:name="MCCQCTEMPBM_00000037"/>
      <w:r w:rsidRPr="00F17505">
        <w:rPr>
          <w:rFonts w:ascii="Courier New" w:hAnsi="Courier New" w:cs="Courier New"/>
        </w:rPr>
        <w:t xml:space="preserve">MLTrainingRequest </w:t>
      </w:r>
      <w:bookmarkEnd w:id="126"/>
      <w:r w:rsidRPr="00F17505">
        <w:t xml:space="preserve">IOC(s). </w:t>
      </w:r>
    </w:p>
    <w:p w14:paraId="52244C74" w14:textId="6C902A54" w:rsidR="00107025" w:rsidRPr="00F17505" w:rsidRDefault="00107025" w:rsidP="00107025">
      <w:r w:rsidRPr="00F17505">
        <w:rPr>
          <w:rFonts w:eastAsia="Courier New"/>
        </w:rPr>
        <w:t xml:space="preserve">The entity represented by </w:t>
      </w:r>
      <w:bookmarkStart w:id="127" w:name="MCCQCTEMPBM_00000038"/>
      <w:r w:rsidRPr="00F17505">
        <w:rPr>
          <w:rFonts w:ascii="Courier New" w:hAnsi="Courier New" w:cs="Courier New"/>
        </w:rPr>
        <w:t>MLTraining</w:t>
      </w:r>
      <w:r w:rsidR="00010D6F" w:rsidRPr="00F17505">
        <w:rPr>
          <w:rFonts w:ascii="Courier New" w:hAnsi="Courier New" w:cs="Courier New"/>
        </w:rPr>
        <w:t>Function</w:t>
      </w:r>
      <w:r w:rsidRPr="00F17505">
        <w:rPr>
          <w:rFonts w:ascii="Courier New" w:hAnsi="Courier New" w:cs="Courier New"/>
        </w:rPr>
        <w:t xml:space="preserve"> MOI</w:t>
      </w:r>
      <w:bookmarkEnd w:id="127"/>
      <w:r w:rsidRPr="00F17505">
        <w:rPr>
          <w:rFonts w:eastAsia="Courier New"/>
        </w:rPr>
        <w:t xml:space="preserve"> </w:t>
      </w:r>
      <w:r w:rsidRPr="00F17505">
        <w:rPr>
          <w:rFonts w:cs="Arial"/>
        </w:rPr>
        <w:t xml:space="preserve">supports training of one or more </w:t>
      </w:r>
      <w:bookmarkStart w:id="128" w:name="MCCQCTEMPBM_00000039"/>
      <w:r w:rsidRPr="00F17505">
        <w:rPr>
          <w:rFonts w:ascii="Courier New" w:hAnsi="Courier New" w:cs="Courier New"/>
          <w:lang w:eastAsia="zh-CN"/>
        </w:rPr>
        <w:t>MLEntity(s)</w:t>
      </w:r>
      <w:bookmarkEnd w:id="128"/>
      <w:r w:rsidRPr="00F17505">
        <w:t>.</w:t>
      </w:r>
    </w:p>
    <w:p w14:paraId="56B1D29E" w14:textId="12851828" w:rsidR="00111BF4" w:rsidRPr="00F17505" w:rsidRDefault="00EF6247" w:rsidP="003544D2">
      <w:pPr>
        <w:pStyle w:val="Heading4"/>
      </w:pPr>
      <w:bookmarkStart w:id="129" w:name="_Toc106015874"/>
      <w:bookmarkStart w:id="130" w:name="_Toc106098512"/>
      <w:bookmarkStart w:id="131" w:name="_Toc113634471"/>
      <w:bookmarkStart w:id="132" w:name="MCCQCTEMPBM_00000146"/>
      <w:r w:rsidRPr="00F17505">
        <w:t>7.3.1.2</w:t>
      </w:r>
      <w:r w:rsidRPr="00F17505">
        <w:tab/>
        <w:t>Attributes</w:t>
      </w:r>
      <w:bookmarkEnd w:id="129"/>
      <w:bookmarkEnd w:id="130"/>
      <w:bookmarkEnd w:id="131"/>
    </w:p>
    <w:p w14:paraId="16FC7027" w14:textId="420F77D0" w:rsidR="00935D3F" w:rsidRPr="00F17505" w:rsidRDefault="00935D3F" w:rsidP="00B83DEA">
      <w:pPr>
        <w:pStyle w:val="TH"/>
        <w:rPr>
          <w:rFonts w:eastAsia="Courier New"/>
        </w:rPr>
      </w:pPr>
      <w:r w:rsidRPr="00F17505">
        <w:rPr>
          <w:rFonts w:eastAsia="Courier New"/>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11BF4" w:rsidRPr="00F17505" w14:paraId="380DF4C1" w14:textId="77777777" w:rsidTr="00935D3F">
        <w:trPr>
          <w:cantSplit/>
          <w:jc w:val="center"/>
        </w:trPr>
        <w:tc>
          <w:tcPr>
            <w:tcW w:w="2605" w:type="dxa"/>
            <w:shd w:val="pct10" w:color="auto" w:fill="FFFFFF"/>
            <w:vAlign w:val="center"/>
          </w:tcPr>
          <w:bookmarkEnd w:id="132"/>
          <w:p w14:paraId="7EE9DF78" w14:textId="700DD7D2" w:rsidR="00111BF4" w:rsidRPr="00F17505" w:rsidRDefault="00111BF4" w:rsidP="00C76939">
            <w:pPr>
              <w:pStyle w:val="TAH"/>
              <w:spacing w:line="264" w:lineRule="auto"/>
              <w:ind w:right="142"/>
            </w:pPr>
            <w:r w:rsidRPr="00F17505">
              <w:t>Attribute</w:t>
            </w:r>
            <w:r w:rsidR="00935D3F" w:rsidRPr="00F17505">
              <w:t xml:space="preserve"> </w:t>
            </w:r>
            <w:r w:rsidRPr="00F17505">
              <w:t>name</w:t>
            </w:r>
          </w:p>
        </w:tc>
        <w:tc>
          <w:tcPr>
            <w:tcW w:w="1860" w:type="dxa"/>
            <w:shd w:val="pct10" w:color="auto" w:fill="FFFFFF"/>
            <w:vAlign w:val="center"/>
          </w:tcPr>
          <w:p w14:paraId="6D2F0A42" w14:textId="2E76C8B1" w:rsidR="00111BF4" w:rsidRPr="00F17505" w:rsidRDefault="00111BF4" w:rsidP="00C76939">
            <w:pPr>
              <w:pStyle w:val="TAH"/>
              <w:spacing w:line="264" w:lineRule="auto"/>
              <w:ind w:right="142"/>
            </w:pPr>
            <w:r w:rsidRPr="00F17505">
              <w:t>Support</w:t>
            </w:r>
            <w:r w:rsidR="00935D3F" w:rsidRPr="00F17505">
              <w:t xml:space="preserve"> </w:t>
            </w:r>
            <w:r w:rsidRPr="00F17505">
              <w:t>Qualifier</w:t>
            </w:r>
          </w:p>
        </w:tc>
        <w:tc>
          <w:tcPr>
            <w:tcW w:w="1309" w:type="dxa"/>
            <w:shd w:val="pct10" w:color="auto" w:fill="FFFFFF"/>
            <w:vAlign w:val="center"/>
          </w:tcPr>
          <w:p w14:paraId="40A975FF" w14:textId="77777777" w:rsidR="00111BF4" w:rsidRPr="00F17505" w:rsidRDefault="00111BF4" w:rsidP="00C76939">
            <w:pPr>
              <w:pStyle w:val="TAH"/>
              <w:spacing w:line="264" w:lineRule="auto"/>
              <w:ind w:right="142"/>
            </w:pPr>
            <w:r w:rsidRPr="00F17505">
              <w:t>isReadable</w:t>
            </w:r>
          </w:p>
        </w:tc>
        <w:tc>
          <w:tcPr>
            <w:tcW w:w="1219" w:type="dxa"/>
            <w:shd w:val="pct10" w:color="auto" w:fill="FFFFFF"/>
            <w:vAlign w:val="center"/>
          </w:tcPr>
          <w:p w14:paraId="40208064" w14:textId="77777777" w:rsidR="00111BF4" w:rsidRPr="00F17505" w:rsidRDefault="00111BF4" w:rsidP="00C76939">
            <w:pPr>
              <w:pStyle w:val="TAH"/>
              <w:spacing w:line="264" w:lineRule="auto"/>
              <w:ind w:right="142"/>
            </w:pPr>
            <w:r w:rsidRPr="00F17505">
              <w:t>isWritable</w:t>
            </w:r>
          </w:p>
        </w:tc>
        <w:tc>
          <w:tcPr>
            <w:tcW w:w="1259" w:type="dxa"/>
            <w:shd w:val="pct10" w:color="auto" w:fill="FFFFFF"/>
            <w:vAlign w:val="center"/>
          </w:tcPr>
          <w:p w14:paraId="39EA647B" w14:textId="77777777" w:rsidR="00111BF4" w:rsidRPr="00F17505" w:rsidRDefault="00111BF4" w:rsidP="00C76939">
            <w:pPr>
              <w:pStyle w:val="TAH"/>
              <w:spacing w:line="264" w:lineRule="auto"/>
              <w:ind w:right="142"/>
            </w:pPr>
            <w:r w:rsidRPr="00F17505">
              <w:rPr>
                <w:rFonts w:cs="Arial"/>
                <w:bCs/>
                <w:szCs w:val="18"/>
              </w:rPr>
              <w:t>isInvariant</w:t>
            </w:r>
          </w:p>
        </w:tc>
        <w:tc>
          <w:tcPr>
            <w:tcW w:w="1379" w:type="dxa"/>
            <w:shd w:val="pct10" w:color="auto" w:fill="FFFFFF"/>
            <w:vAlign w:val="center"/>
          </w:tcPr>
          <w:p w14:paraId="701D8897" w14:textId="77777777" w:rsidR="00111BF4" w:rsidRPr="00F17505" w:rsidRDefault="00111BF4" w:rsidP="00C76939">
            <w:pPr>
              <w:pStyle w:val="TAH"/>
              <w:spacing w:line="264" w:lineRule="auto"/>
              <w:ind w:right="142"/>
            </w:pPr>
            <w:r w:rsidRPr="00F17505">
              <w:t>isNotifyable</w:t>
            </w:r>
          </w:p>
        </w:tc>
      </w:tr>
      <w:tr w:rsidR="00111BF4" w:rsidRPr="00F17505" w14:paraId="12794AF0" w14:textId="77777777" w:rsidTr="00935D3F">
        <w:trPr>
          <w:cantSplit/>
          <w:jc w:val="center"/>
        </w:trPr>
        <w:tc>
          <w:tcPr>
            <w:tcW w:w="2605" w:type="dxa"/>
          </w:tcPr>
          <w:p w14:paraId="3362DBA6" w14:textId="52093E9E" w:rsidR="00111BF4" w:rsidRPr="00F17505" w:rsidRDefault="009868D7" w:rsidP="007F7761">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LEntityList</w:t>
            </w:r>
          </w:p>
        </w:tc>
        <w:tc>
          <w:tcPr>
            <w:tcW w:w="1860" w:type="dxa"/>
          </w:tcPr>
          <w:p w14:paraId="72913429" w14:textId="77777777" w:rsidR="00111BF4" w:rsidRPr="00F17505" w:rsidRDefault="00111BF4" w:rsidP="00C76939">
            <w:pPr>
              <w:pStyle w:val="TAL"/>
              <w:spacing w:line="264" w:lineRule="auto"/>
              <w:ind w:right="142"/>
              <w:jc w:val="center"/>
            </w:pPr>
            <w:r w:rsidRPr="00F17505">
              <w:t>M</w:t>
            </w:r>
          </w:p>
        </w:tc>
        <w:tc>
          <w:tcPr>
            <w:tcW w:w="1309" w:type="dxa"/>
          </w:tcPr>
          <w:p w14:paraId="478B0653" w14:textId="77777777" w:rsidR="00111BF4" w:rsidRPr="00F17505" w:rsidRDefault="00111BF4" w:rsidP="00C76939">
            <w:pPr>
              <w:pStyle w:val="TAL"/>
              <w:spacing w:line="264" w:lineRule="auto"/>
              <w:ind w:right="142"/>
              <w:jc w:val="center"/>
            </w:pPr>
            <w:r w:rsidRPr="00F17505">
              <w:t>T</w:t>
            </w:r>
          </w:p>
        </w:tc>
        <w:tc>
          <w:tcPr>
            <w:tcW w:w="1219" w:type="dxa"/>
          </w:tcPr>
          <w:p w14:paraId="3B7E7AB0" w14:textId="77777777" w:rsidR="00111BF4" w:rsidRPr="00F17505" w:rsidRDefault="00111BF4" w:rsidP="00C76939">
            <w:pPr>
              <w:pStyle w:val="TAL"/>
              <w:spacing w:line="264" w:lineRule="auto"/>
              <w:ind w:right="142"/>
              <w:jc w:val="center"/>
            </w:pPr>
            <w:r w:rsidRPr="00F17505">
              <w:t>F</w:t>
            </w:r>
          </w:p>
        </w:tc>
        <w:tc>
          <w:tcPr>
            <w:tcW w:w="1259" w:type="dxa"/>
          </w:tcPr>
          <w:p w14:paraId="7E359849" w14:textId="77777777" w:rsidR="00111BF4" w:rsidRPr="00F17505" w:rsidRDefault="00111BF4" w:rsidP="00C76939">
            <w:pPr>
              <w:pStyle w:val="TAL"/>
              <w:spacing w:line="264" w:lineRule="auto"/>
              <w:ind w:right="142"/>
              <w:jc w:val="center"/>
            </w:pPr>
            <w:r w:rsidRPr="00F17505">
              <w:t>F</w:t>
            </w:r>
          </w:p>
        </w:tc>
        <w:tc>
          <w:tcPr>
            <w:tcW w:w="1379" w:type="dxa"/>
          </w:tcPr>
          <w:p w14:paraId="69202D5D" w14:textId="77777777" w:rsidR="00111BF4" w:rsidRPr="00F17505" w:rsidRDefault="00111BF4" w:rsidP="00C76939">
            <w:pPr>
              <w:pStyle w:val="TAL"/>
              <w:spacing w:line="264" w:lineRule="auto"/>
              <w:ind w:right="142"/>
              <w:jc w:val="center"/>
              <w:rPr>
                <w:lang w:eastAsia="zh-CN"/>
              </w:rPr>
            </w:pPr>
            <w:r w:rsidRPr="00F17505">
              <w:rPr>
                <w:lang w:eastAsia="zh-CN"/>
              </w:rPr>
              <w:t>F</w:t>
            </w:r>
          </w:p>
        </w:tc>
      </w:tr>
    </w:tbl>
    <w:p w14:paraId="77E87126" w14:textId="77777777" w:rsidR="00935D3F" w:rsidRPr="00F17505" w:rsidRDefault="00935D3F" w:rsidP="00935D3F">
      <w:bookmarkStart w:id="133" w:name="_Toc106015875"/>
      <w:bookmarkStart w:id="134" w:name="MCCQCTEMPBM_00000141"/>
    </w:p>
    <w:p w14:paraId="2B61FAC4" w14:textId="0E5BEEE5" w:rsidR="00EF6247" w:rsidRPr="00F17505" w:rsidRDefault="00EF6247" w:rsidP="00EF6247">
      <w:pPr>
        <w:pStyle w:val="Heading4"/>
      </w:pPr>
      <w:bookmarkStart w:id="135" w:name="_Toc106098513"/>
      <w:bookmarkStart w:id="136" w:name="_Toc113634472"/>
      <w:r w:rsidRPr="00F17505">
        <w:t>7.3.1.3</w:t>
      </w:r>
      <w:r w:rsidRPr="00F17505">
        <w:tab/>
        <w:t>Attribute constraints</w:t>
      </w:r>
      <w:bookmarkEnd w:id="133"/>
      <w:bookmarkEnd w:id="135"/>
      <w:bookmarkEnd w:id="136"/>
    </w:p>
    <w:bookmarkEnd w:id="134"/>
    <w:p w14:paraId="68DDFADB" w14:textId="77777777" w:rsidR="00EF6247" w:rsidRPr="00F17505" w:rsidRDefault="00EF6247" w:rsidP="00EF6247">
      <w:r w:rsidRPr="00F17505">
        <w:t>None.</w:t>
      </w:r>
    </w:p>
    <w:p w14:paraId="26ED929B" w14:textId="11953A4D" w:rsidR="00EF6247" w:rsidRPr="00F17505" w:rsidRDefault="00EF6247" w:rsidP="00EF6247">
      <w:pPr>
        <w:pStyle w:val="Heading4"/>
      </w:pPr>
      <w:bookmarkStart w:id="137" w:name="_Toc106015876"/>
      <w:bookmarkStart w:id="138" w:name="_Toc106098514"/>
      <w:bookmarkStart w:id="139" w:name="_Toc113634473"/>
      <w:r w:rsidRPr="00F17505">
        <w:t>7.3.1.4</w:t>
      </w:r>
      <w:r w:rsidRPr="00F17505">
        <w:tab/>
        <w:t>Notifications</w:t>
      </w:r>
      <w:bookmarkEnd w:id="137"/>
      <w:bookmarkEnd w:id="138"/>
      <w:bookmarkEnd w:id="139"/>
    </w:p>
    <w:p w14:paraId="50FFF00C" w14:textId="0E5D9DAE" w:rsidR="00010D6F" w:rsidRPr="00F17505" w:rsidRDefault="00010D6F" w:rsidP="00010D6F">
      <w:r w:rsidRPr="00F17505">
        <w:t>The common notifications defined in clause 7.6 are valid for this IOC, without exceptions or additions.</w:t>
      </w:r>
    </w:p>
    <w:p w14:paraId="30D15F05" w14:textId="0DE93BB6" w:rsidR="00EF6247" w:rsidRPr="00F17505" w:rsidRDefault="00EF6247" w:rsidP="00EF6247">
      <w:pPr>
        <w:pStyle w:val="Heading3"/>
      </w:pPr>
      <w:bookmarkStart w:id="140" w:name="_Toc106015877"/>
      <w:bookmarkStart w:id="141" w:name="_Toc106098515"/>
      <w:bookmarkStart w:id="142" w:name="_Toc113634474"/>
      <w:r w:rsidRPr="00F17505">
        <w:t>7.3.2</w:t>
      </w:r>
      <w:r w:rsidRPr="00F17505">
        <w:tab/>
      </w:r>
      <w:bookmarkStart w:id="143" w:name="MCCQCTEMPBM_00000041"/>
      <w:r w:rsidRPr="00F17505">
        <w:rPr>
          <w:rFonts w:ascii="Courier New" w:hAnsi="Courier New" w:cs="Courier New"/>
        </w:rPr>
        <w:t>MLTrainingRequest</w:t>
      </w:r>
      <w:bookmarkEnd w:id="140"/>
      <w:bookmarkEnd w:id="141"/>
      <w:bookmarkEnd w:id="142"/>
      <w:bookmarkEnd w:id="143"/>
    </w:p>
    <w:p w14:paraId="6B3707FA" w14:textId="665D799B" w:rsidR="00EF6247" w:rsidRPr="00F17505" w:rsidRDefault="00EF6247" w:rsidP="00EF6247">
      <w:pPr>
        <w:pStyle w:val="Heading4"/>
      </w:pPr>
      <w:bookmarkStart w:id="144" w:name="_Toc106015878"/>
      <w:bookmarkStart w:id="145" w:name="_Toc106098516"/>
      <w:bookmarkStart w:id="146" w:name="_Toc113634475"/>
      <w:r w:rsidRPr="00F17505">
        <w:t>7.3.2.1</w:t>
      </w:r>
      <w:r w:rsidRPr="00F17505">
        <w:tab/>
        <w:t>Definition</w:t>
      </w:r>
      <w:bookmarkEnd w:id="144"/>
      <w:bookmarkEnd w:id="145"/>
      <w:bookmarkEnd w:id="146"/>
    </w:p>
    <w:p w14:paraId="707B285A" w14:textId="2E4606CA" w:rsidR="004E1C41" w:rsidRPr="00F17505" w:rsidRDefault="004E1C41" w:rsidP="004E1C41">
      <w:r w:rsidRPr="00F17505">
        <w:t xml:space="preserve">The IOC </w:t>
      </w:r>
      <w:bookmarkStart w:id="147" w:name="MCCQCTEMPBM_00000042"/>
      <w:r w:rsidRPr="00F17505">
        <w:rPr>
          <w:rFonts w:ascii="Courier New" w:hAnsi="Courier New" w:cs="Courier New"/>
        </w:rPr>
        <w:t>MLTrainingRequest</w:t>
      </w:r>
      <w:bookmarkEnd w:id="147"/>
      <w:r w:rsidRPr="00F17505">
        <w:t xml:space="preserve"> represents the AI/ML model training request that is created by the ML training MnS consumer.</w:t>
      </w:r>
    </w:p>
    <w:p w14:paraId="3FC7EDD2" w14:textId="43060BE8" w:rsidR="004E1C41" w:rsidRPr="00F17505" w:rsidRDefault="004E1C41" w:rsidP="004E1C41">
      <w:r w:rsidRPr="00F17505">
        <w:t xml:space="preserve">The </w:t>
      </w:r>
      <w:bookmarkStart w:id="148" w:name="MCCQCTEMPBM_00000043"/>
      <w:r w:rsidRPr="00F17505">
        <w:rPr>
          <w:rFonts w:ascii="Courier New" w:hAnsi="Courier New" w:cs="Courier New"/>
        </w:rPr>
        <w:t xml:space="preserve">MLTrainingRequest </w:t>
      </w:r>
      <w:bookmarkEnd w:id="148"/>
      <w:r w:rsidRPr="00F17505">
        <w:t xml:space="preserve">MOI is contained under one </w:t>
      </w:r>
      <w:bookmarkStart w:id="149" w:name="MCCQCTEMPBM_00000044"/>
      <w:r w:rsidRPr="00F17505">
        <w:rPr>
          <w:rFonts w:ascii="Courier New" w:hAnsi="Courier New" w:cs="Courier New"/>
        </w:rPr>
        <w:t>MLTrainingFunction</w:t>
      </w:r>
      <w:bookmarkEnd w:id="149"/>
      <w:r w:rsidRPr="00F17505">
        <w:t xml:space="preserve"> MOI. </w:t>
      </w:r>
      <w:r w:rsidRPr="00F17505">
        <w:rPr>
          <w:rFonts w:cs="Arial"/>
        </w:rPr>
        <w:t xml:space="preserve">Each </w:t>
      </w:r>
      <w:bookmarkStart w:id="150" w:name="MCCQCTEMPBM_00000045"/>
      <w:r w:rsidRPr="00F17505">
        <w:rPr>
          <w:rFonts w:ascii="Courier New" w:hAnsi="Courier New" w:cs="Courier New"/>
        </w:rPr>
        <w:t xml:space="preserve">AIMLTrainingRequest </w:t>
      </w:r>
      <w:bookmarkEnd w:id="150"/>
      <w:r w:rsidRPr="00F17505">
        <w:rPr>
          <w:rFonts w:cs="Arial"/>
        </w:rPr>
        <w:t xml:space="preserve">is associated to at least one </w:t>
      </w:r>
      <w:bookmarkStart w:id="151" w:name="MCCQCTEMPBM_00000046"/>
      <w:r w:rsidRPr="00F17505">
        <w:rPr>
          <w:rFonts w:ascii="Courier New" w:hAnsi="Courier New" w:cs="Courier New"/>
        </w:rPr>
        <w:t>MLEntity</w:t>
      </w:r>
      <w:r w:rsidRPr="00F17505">
        <w:rPr>
          <w:rFonts w:ascii="Courier New" w:hAnsi="Courier New" w:cs="Courier New"/>
          <w:lang w:eastAsia="zh-CN"/>
        </w:rPr>
        <w:t>.</w:t>
      </w:r>
      <w:bookmarkEnd w:id="151"/>
    </w:p>
    <w:p w14:paraId="73FB6522" w14:textId="18D55D68" w:rsidR="004E1C41" w:rsidRPr="00F17505" w:rsidRDefault="004E1C41" w:rsidP="007F7761">
      <w:pPr>
        <w:spacing w:line="264" w:lineRule="auto"/>
        <w:rPr>
          <w:rFonts w:cs="Arial"/>
        </w:rPr>
      </w:pPr>
      <w:r w:rsidRPr="00F17505">
        <w:rPr>
          <w:rFonts w:cs="Arial"/>
        </w:rPr>
        <w:t xml:space="preserve">The </w:t>
      </w:r>
      <w:bookmarkStart w:id="152" w:name="MCCQCTEMPBM_00000047"/>
      <w:r w:rsidRPr="00F17505">
        <w:rPr>
          <w:rFonts w:ascii="Courier New" w:hAnsi="Courier New" w:cs="Courier New"/>
        </w:rPr>
        <w:t xml:space="preserve">MLTrainingRequest </w:t>
      </w:r>
      <w:bookmarkEnd w:id="152"/>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E63AD02" w14:textId="704BBA1F" w:rsidR="004E1C41" w:rsidRPr="00F17505" w:rsidRDefault="004E1C41" w:rsidP="007F7761">
      <w:pPr>
        <w:spacing w:line="264" w:lineRule="auto"/>
      </w:pPr>
      <w:r w:rsidRPr="00F17505">
        <w:t xml:space="preserve">Each </w:t>
      </w:r>
      <w:bookmarkStart w:id="153" w:name="MCCQCTEMPBM_00000048"/>
      <w:r w:rsidRPr="00F17505">
        <w:rPr>
          <w:rFonts w:ascii="Courier New" w:hAnsi="Courier New" w:cs="Courier New"/>
        </w:rPr>
        <w:t xml:space="preserve">MLTrainingRequest </w:t>
      </w:r>
      <w:bookmarkEnd w:id="153"/>
      <w:r w:rsidRPr="00F17505">
        <w:t xml:space="preserve">may indicate the expectedRunTimeContext that describes the specific conditions for which the </w:t>
      </w:r>
      <w:bookmarkStart w:id="154" w:name="MCCQCTEMPBM_00000049"/>
      <w:r w:rsidRPr="00F17505">
        <w:rPr>
          <w:rFonts w:ascii="Courier New" w:hAnsi="Courier New" w:cs="Courier New"/>
        </w:rPr>
        <w:t>MLEntity</w:t>
      </w:r>
      <w:bookmarkEnd w:id="154"/>
      <w:r w:rsidRPr="00F17505">
        <w:t xml:space="preserve">  should be trained for.</w:t>
      </w:r>
    </w:p>
    <w:p w14:paraId="20F0EFAF" w14:textId="276F71BD" w:rsidR="004E1C41" w:rsidRPr="00F17505" w:rsidRDefault="004E1C41" w:rsidP="007F7761">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5627CAC4" w14:textId="2F8ECE00" w:rsidR="004E1C41" w:rsidRPr="00F17505" w:rsidRDefault="004E1C41" w:rsidP="009F6E19">
      <w:pPr>
        <w:pStyle w:val="B1"/>
      </w:pPr>
      <w:r w:rsidRPr="00F17505">
        <w:t>-</w:t>
      </w:r>
      <w:r w:rsidRPr="00F17505">
        <w:tab/>
        <w:t>collects (more) data for training, if the training data are not available or the data are available but not sufficient for the training</w:t>
      </w:r>
      <w:r w:rsidR="00935D3F" w:rsidRPr="00F17505">
        <w:t>;</w:t>
      </w:r>
    </w:p>
    <w:p w14:paraId="4F9A91E6" w14:textId="20BD9E5B" w:rsidR="004E1C41" w:rsidRPr="00F17505" w:rsidRDefault="004E1C41" w:rsidP="009F6E19">
      <w:pPr>
        <w:pStyle w:val="B1"/>
      </w:pPr>
      <w:r w:rsidRPr="00F17505">
        <w:t>-</w:t>
      </w:r>
      <w:r w:rsidRPr="00F17505">
        <w:tab/>
        <w:t>prepares and selects the</w:t>
      </w:r>
      <w:r w:rsidR="007C101F" w:rsidRPr="007C101F">
        <w:t xml:space="preserve"> required</w:t>
      </w:r>
      <w:r w:rsidRPr="00F17505">
        <w:t xml:space="preserve"> training data, with consideration of the consumer</w:t>
      </w:r>
      <w:r w:rsidR="007C101F" w:rsidRPr="007C101F">
        <w:t>’s request</w:t>
      </w:r>
      <w:r w:rsidRPr="00F17505">
        <w:t xml:space="preserve"> provided candidate training data if any. The ML training MnS producer may examine the consumer</w:t>
      </w:r>
      <w:r w:rsidR="007359B9" w:rsidRPr="00F17505">
        <w:t>'</w:t>
      </w:r>
      <w:r w:rsidRPr="00F17505">
        <w:t>s provided candidate training data and select none, some or all of them for training. In addition, the ML training MnS producer may select some other training data that are available</w:t>
      </w:r>
      <w:r w:rsidR="007C101F" w:rsidRPr="007C101F">
        <w:t xml:space="preserve"> in order to meet the consumer’s requirements for the MLentity training</w:t>
      </w:r>
      <w:r w:rsidR="00935D3F" w:rsidRPr="00F17505">
        <w:t>;</w:t>
      </w:r>
    </w:p>
    <w:p w14:paraId="77DC1671" w14:textId="2570D437" w:rsidR="004E1C41" w:rsidRPr="00F17505" w:rsidRDefault="004E1C41" w:rsidP="009F6E19">
      <w:pPr>
        <w:pStyle w:val="B1"/>
        <w:rPr>
          <w:rFonts w:cs="Arial"/>
        </w:rPr>
      </w:pPr>
      <w:r w:rsidRPr="00F17505">
        <w:t>-</w:t>
      </w:r>
      <w:r w:rsidRPr="00F17505">
        <w:tab/>
        <w:t xml:space="preserve">trains the </w:t>
      </w:r>
      <w:bookmarkStart w:id="155" w:name="MCCQCTEMPBM_00000050"/>
      <w:r w:rsidRPr="00F17505">
        <w:rPr>
          <w:rFonts w:ascii="Courier New" w:hAnsi="Courier New" w:cs="Courier New"/>
        </w:rPr>
        <w:t>MLEntity</w:t>
      </w:r>
      <w:bookmarkEnd w:id="155"/>
      <w:r w:rsidRPr="00F17505">
        <w:t xml:space="preserve"> using the selected and prepared training data.</w:t>
      </w:r>
    </w:p>
    <w:p w14:paraId="5155F0D9" w14:textId="23F6C7C3" w:rsidR="004E1C41" w:rsidRPr="00F17505" w:rsidRDefault="004E1C41" w:rsidP="007F7761">
      <w:pPr>
        <w:spacing w:line="264" w:lineRule="auto"/>
        <w:rPr>
          <w:rFonts w:cs="Arial"/>
        </w:rPr>
      </w:pPr>
      <w:r w:rsidRPr="00F17505">
        <w:rPr>
          <w:rFonts w:cs="Arial"/>
        </w:rPr>
        <w:t xml:space="preserve">The </w:t>
      </w:r>
      <w:bookmarkStart w:id="156" w:name="MCCQCTEMPBM_00000051"/>
      <w:r w:rsidRPr="00F17505">
        <w:rPr>
          <w:rFonts w:ascii="Courier New" w:hAnsi="Courier New" w:cs="Courier New"/>
        </w:rPr>
        <w:t xml:space="preserve">MLTrainingRequest </w:t>
      </w:r>
      <w:bookmarkEnd w:id="156"/>
      <w:r w:rsidRPr="00F17505">
        <w:rPr>
          <w:rFonts w:cs="Arial"/>
        </w:rPr>
        <w:t xml:space="preserve">may have a </w:t>
      </w:r>
      <w:bookmarkStart w:id="157" w:name="MCCQCTEMPBM_00000052"/>
      <w:r w:rsidRPr="00F17505">
        <w:rPr>
          <w:rFonts w:ascii="Courier New" w:hAnsi="Courier New" w:cs="Courier New"/>
          <w:lang w:eastAsia="zh-CN"/>
        </w:rPr>
        <w:t>requestStatus</w:t>
      </w:r>
      <w:bookmarkEnd w:id="157"/>
      <w:r w:rsidRPr="00F17505">
        <w:rPr>
          <w:rFonts w:cs="Arial"/>
        </w:rPr>
        <w:t xml:space="preserve"> field to represent the status of the specific </w:t>
      </w:r>
      <w:bookmarkStart w:id="158" w:name="MCCQCTEMPBM_00000053"/>
      <w:r w:rsidRPr="00F17505">
        <w:rPr>
          <w:rFonts w:ascii="Courier New" w:hAnsi="Courier New" w:cs="Courier New"/>
          <w:lang w:eastAsia="zh-CN"/>
        </w:rPr>
        <w:t>MLTrainingRequest</w:t>
      </w:r>
      <w:bookmarkEnd w:id="158"/>
      <w:r w:rsidRPr="00F17505">
        <w:rPr>
          <w:rFonts w:cs="Arial"/>
        </w:rPr>
        <w:t>:</w:t>
      </w:r>
    </w:p>
    <w:p w14:paraId="6905A226" w14:textId="77777777" w:rsidR="004E1C41" w:rsidRPr="00F17505" w:rsidRDefault="004E1C41" w:rsidP="009F6E19">
      <w:pPr>
        <w:pStyle w:val="B1"/>
      </w:pPr>
      <w:r w:rsidRPr="00F17505">
        <w:rPr>
          <w:bCs/>
        </w:rPr>
        <w:t>-</w:t>
      </w:r>
      <w:r w:rsidRPr="00F17505">
        <w:rPr>
          <w:bCs/>
        </w:rPr>
        <w:tab/>
      </w:r>
      <w:r w:rsidRPr="00F17505">
        <w:t>The attribute values are "NOT_STARTED", "TRAINING_IN_PROGRESS", "SUSPENDED", "FINISHED", and "CANCELLED".</w:t>
      </w:r>
    </w:p>
    <w:p w14:paraId="182A8C89" w14:textId="79E1C806" w:rsidR="004E1C41" w:rsidRPr="00F17505" w:rsidRDefault="004E1C41" w:rsidP="009F6E19">
      <w:pPr>
        <w:pStyle w:val="B1"/>
        <w:rPr>
          <w:rFonts w:cs="Arial"/>
        </w:rPr>
      </w:pPr>
      <w:r w:rsidRPr="00F17505">
        <w:t>-</w:t>
      </w:r>
      <w:r w:rsidRPr="00F17505">
        <w:tab/>
      </w:r>
      <w:r w:rsidRPr="00F17505">
        <w:rPr>
          <w:rFonts w:cs="Arial"/>
        </w:rPr>
        <w:t>When value turns to "</w:t>
      </w:r>
      <w:r w:rsidRPr="00F17505">
        <w:t>TrainingInProcess</w:t>
      </w:r>
      <w:r w:rsidRPr="00F17505">
        <w:rPr>
          <w:rFonts w:cs="Arial"/>
        </w:rPr>
        <w:t xml:space="preserve">", the ML training MnS producer instantiates one or more </w:t>
      </w:r>
      <w:bookmarkStart w:id="159" w:name="MCCQCTEMPBM_00000054"/>
      <w:r w:rsidRPr="00F17505">
        <w:rPr>
          <w:rFonts w:ascii="Courier New" w:hAnsi="Courier New" w:cs="Courier New"/>
        </w:rPr>
        <w:t xml:space="preserve">MLTrainingProcess </w:t>
      </w:r>
      <w:bookmarkEnd w:id="159"/>
      <w:r w:rsidRPr="00F17505">
        <w:rPr>
          <w:rFonts w:cs="Arial"/>
        </w:rPr>
        <w:t xml:space="preserve">MOI(s) representing the training process(es) being performed per the request and notifies the </w:t>
      </w:r>
      <w:r w:rsidR="007C101F" w:rsidRPr="007C101F">
        <w:rPr>
          <w:rFonts w:cs="Arial"/>
        </w:rPr>
        <w:t xml:space="preserve">MLT </w:t>
      </w:r>
      <w:r w:rsidRPr="00F17505">
        <w:rPr>
          <w:rFonts w:cs="Arial"/>
        </w:rPr>
        <w:t>MnS consumer(s) who subscribed to the notification.</w:t>
      </w:r>
    </w:p>
    <w:p w14:paraId="335E197F" w14:textId="77777777" w:rsidR="004E1C41" w:rsidRPr="00F17505" w:rsidRDefault="004E1C41" w:rsidP="004E1C41">
      <w:pPr>
        <w:rPr>
          <w:rFonts w:eastAsia="Calibri"/>
        </w:rPr>
      </w:pPr>
      <w:r w:rsidRPr="00F17505">
        <w:t>When all of the training process associated to this request are completed, the value turns to "FINISHED.</w:t>
      </w:r>
    </w:p>
    <w:p w14:paraId="3B3CB227" w14:textId="4BB270BF" w:rsidR="00EF6247" w:rsidRPr="00F17505" w:rsidRDefault="00EF6247" w:rsidP="00EF6247">
      <w:pPr>
        <w:pStyle w:val="Heading4"/>
      </w:pPr>
      <w:bookmarkStart w:id="160" w:name="_Toc106015879"/>
      <w:bookmarkStart w:id="161" w:name="_Toc106098517"/>
      <w:bookmarkStart w:id="162" w:name="_Toc113634476"/>
      <w:bookmarkStart w:id="163" w:name="MCCQCTEMPBM_00000147"/>
      <w:r w:rsidRPr="00F17505">
        <w:t>7.3.2.2</w:t>
      </w:r>
      <w:r w:rsidRPr="00F17505">
        <w:tab/>
        <w:t>Attributes</w:t>
      </w:r>
      <w:bookmarkEnd w:id="160"/>
      <w:bookmarkEnd w:id="161"/>
      <w:bookmarkEnd w:id="162"/>
    </w:p>
    <w:p w14:paraId="179C39A3" w14:textId="112F3822" w:rsidR="00935D3F" w:rsidRPr="00B83DEA" w:rsidRDefault="00935D3F" w:rsidP="00B83DEA">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0826CD6E" w14:textId="77777777" w:rsidTr="00935D3F">
        <w:trPr>
          <w:cantSplit/>
          <w:jc w:val="center"/>
        </w:trPr>
        <w:tc>
          <w:tcPr>
            <w:tcW w:w="3241" w:type="dxa"/>
            <w:shd w:val="clear" w:color="auto" w:fill="E5E5E5"/>
            <w:tcMar>
              <w:top w:w="0" w:type="dxa"/>
              <w:left w:w="28" w:type="dxa"/>
              <w:bottom w:w="0" w:type="dxa"/>
              <w:right w:w="108" w:type="dxa"/>
            </w:tcMar>
            <w:hideMark/>
          </w:tcPr>
          <w:bookmarkEnd w:id="163"/>
          <w:p w14:paraId="228B50D8"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55A93DAB"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8AFA2BC"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502E96D"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BC1E05A"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7C8A9CD" w14:textId="77777777" w:rsidR="00EF6247" w:rsidRPr="00F17505" w:rsidRDefault="00EF6247" w:rsidP="002360F1">
            <w:pPr>
              <w:pStyle w:val="TAH"/>
            </w:pPr>
            <w:r w:rsidRPr="00F17505">
              <w:rPr>
                <w:color w:val="000000"/>
              </w:rPr>
              <w:t>isNotifyable</w:t>
            </w:r>
          </w:p>
        </w:tc>
      </w:tr>
      <w:tr w:rsidR="00EF6247" w:rsidRPr="00F17505" w14:paraId="1C398EF5" w14:textId="77777777" w:rsidTr="00935D3F">
        <w:trPr>
          <w:cantSplit/>
          <w:jc w:val="center"/>
        </w:trPr>
        <w:tc>
          <w:tcPr>
            <w:tcW w:w="3241" w:type="dxa"/>
            <w:tcMar>
              <w:top w:w="0" w:type="dxa"/>
              <w:left w:w="28" w:type="dxa"/>
              <w:bottom w:w="0" w:type="dxa"/>
              <w:right w:w="108" w:type="dxa"/>
            </w:tcMar>
          </w:tcPr>
          <w:p w14:paraId="53A3B207" w14:textId="6BD38EB8" w:rsidR="00EF6247" w:rsidRPr="00F17505" w:rsidRDefault="005805F7" w:rsidP="002360F1">
            <w:pPr>
              <w:pStyle w:val="TAL"/>
              <w:rPr>
                <w:rFonts w:ascii="Courier New" w:hAnsi="Courier New" w:cs="Courier New"/>
              </w:rPr>
            </w:pPr>
            <w:bookmarkStart w:id="164" w:name="MCCQCTEMPBM_00000055"/>
            <w:r>
              <w:rPr>
                <w:rFonts w:ascii="Courier New" w:hAnsi="Courier New" w:cs="Courier New"/>
              </w:rPr>
              <w:t>m</w:t>
            </w:r>
            <w:r w:rsidR="00993CF2" w:rsidRPr="00F17505">
              <w:rPr>
                <w:rFonts w:ascii="Courier New" w:hAnsi="Courier New" w:cs="Courier New"/>
              </w:rPr>
              <w:t>LEntityId</w:t>
            </w:r>
            <w:bookmarkEnd w:id="164"/>
          </w:p>
        </w:tc>
        <w:tc>
          <w:tcPr>
            <w:tcW w:w="1687" w:type="dxa"/>
            <w:tcMar>
              <w:top w:w="0" w:type="dxa"/>
              <w:left w:w="28" w:type="dxa"/>
              <w:bottom w:w="0" w:type="dxa"/>
              <w:right w:w="108" w:type="dxa"/>
            </w:tcMar>
          </w:tcPr>
          <w:p w14:paraId="49F191CE" w14:textId="576296C2"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53736ED1"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0E6F1FBF"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5821915E"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1AD298B8" w14:textId="77777777" w:rsidR="00EF6247" w:rsidRPr="00F17505" w:rsidRDefault="00EF6247" w:rsidP="002360F1">
            <w:pPr>
              <w:pStyle w:val="TAL"/>
              <w:jc w:val="center"/>
            </w:pPr>
            <w:r w:rsidRPr="00F17505">
              <w:rPr>
                <w:lang w:eastAsia="zh-CN"/>
              </w:rPr>
              <w:t>T</w:t>
            </w:r>
          </w:p>
        </w:tc>
      </w:tr>
      <w:tr w:rsidR="00EF6247" w:rsidRPr="00F17505" w14:paraId="6ECBDAC7" w14:textId="77777777" w:rsidTr="00935D3F">
        <w:trPr>
          <w:cantSplit/>
          <w:jc w:val="center"/>
        </w:trPr>
        <w:tc>
          <w:tcPr>
            <w:tcW w:w="3241" w:type="dxa"/>
            <w:tcMar>
              <w:top w:w="0" w:type="dxa"/>
              <w:left w:w="28" w:type="dxa"/>
              <w:bottom w:w="0" w:type="dxa"/>
              <w:right w:w="108" w:type="dxa"/>
            </w:tcMar>
          </w:tcPr>
          <w:p w14:paraId="371B5BDA" w14:textId="77777777" w:rsidR="00EF6247" w:rsidRPr="00F17505" w:rsidRDefault="00EF6247" w:rsidP="002360F1">
            <w:pPr>
              <w:pStyle w:val="TAL"/>
              <w:rPr>
                <w:rFonts w:ascii="Courier New" w:hAnsi="Courier New" w:cs="Courier New"/>
                <w:b/>
                <w:bCs/>
              </w:rPr>
            </w:pPr>
            <w:r w:rsidRPr="00F17505">
              <w:rPr>
                <w:rFonts w:ascii="Courier New" w:hAnsi="Courier New" w:cs="Courier New"/>
              </w:rPr>
              <w:t>candidateTraingDataSource</w:t>
            </w:r>
          </w:p>
        </w:tc>
        <w:tc>
          <w:tcPr>
            <w:tcW w:w="1687" w:type="dxa"/>
            <w:tcMar>
              <w:top w:w="0" w:type="dxa"/>
              <w:left w:w="28" w:type="dxa"/>
              <w:bottom w:w="0" w:type="dxa"/>
              <w:right w:w="108" w:type="dxa"/>
            </w:tcMar>
          </w:tcPr>
          <w:p w14:paraId="2F9F8A12" w14:textId="77777777" w:rsidR="00EF6247" w:rsidRPr="00F17505" w:rsidRDefault="00EF6247" w:rsidP="002360F1">
            <w:pPr>
              <w:pStyle w:val="TAL"/>
              <w:jc w:val="center"/>
              <w:rPr>
                <w:rFonts w:cs="Arial"/>
              </w:rPr>
            </w:pPr>
            <w:r w:rsidRPr="00F17505">
              <w:t>O</w:t>
            </w:r>
          </w:p>
        </w:tc>
        <w:tc>
          <w:tcPr>
            <w:tcW w:w="1167" w:type="dxa"/>
            <w:tcMar>
              <w:top w:w="0" w:type="dxa"/>
              <w:left w:w="28" w:type="dxa"/>
              <w:bottom w:w="0" w:type="dxa"/>
              <w:right w:w="108" w:type="dxa"/>
            </w:tcMar>
          </w:tcPr>
          <w:p w14:paraId="1680A025"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5F8C697B"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28B77CCF"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223BE4F9" w14:textId="77777777" w:rsidR="00EF6247" w:rsidRPr="00F17505" w:rsidRDefault="00EF6247" w:rsidP="002360F1">
            <w:pPr>
              <w:pStyle w:val="TAL"/>
              <w:jc w:val="center"/>
            </w:pPr>
            <w:r w:rsidRPr="00F17505">
              <w:rPr>
                <w:lang w:eastAsia="zh-CN"/>
              </w:rPr>
              <w:t>T</w:t>
            </w:r>
          </w:p>
        </w:tc>
      </w:tr>
      <w:tr w:rsidR="001D256E" w:rsidRPr="00F17505" w14:paraId="3973E7C7" w14:textId="77777777" w:rsidTr="00935D3F">
        <w:trPr>
          <w:cantSplit/>
          <w:jc w:val="center"/>
        </w:trPr>
        <w:tc>
          <w:tcPr>
            <w:tcW w:w="3241" w:type="dxa"/>
            <w:tcMar>
              <w:top w:w="0" w:type="dxa"/>
              <w:left w:w="28" w:type="dxa"/>
              <w:bottom w:w="0" w:type="dxa"/>
              <w:right w:w="108" w:type="dxa"/>
            </w:tcMar>
          </w:tcPr>
          <w:p w14:paraId="53F7DA16" w14:textId="146A1E19" w:rsidR="001D256E" w:rsidRPr="00F17505" w:rsidRDefault="001D256E" w:rsidP="001D256E">
            <w:pPr>
              <w:pStyle w:val="TAL"/>
              <w:rPr>
                <w:rFonts w:ascii="Courier New" w:hAnsi="Courier New" w:cs="Courier New"/>
              </w:rPr>
            </w:pPr>
            <w:r w:rsidRPr="00F17505">
              <w:rPr>
                <w:rFonts w:ascii="Courier New" w:hAnsi="Courier New" w:cs="Courier New"/>
              </w:rPr>
              <w:t>traingDataQualityScore</w:t>
            </w:r>
          </w:p>
        </w:tc>
        <w:tc>
          <w:tcPr>
            <w:tcW w:w="1687" w:type="dxa"/>
            <w:tcMar>
              <w:top w:w="0" w:type="dxa"/>
              <w:left w:w="28" w:type="dxa"/>
              <w:bottom w:w="0" w:type="dxa"/>
              <w:right w:w="108" w:type="dxa"/>
            </w:tcMar>
          </w:tcPr>
          <w:p w14:paraId="66766B63" w14:textId="46115CAE"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6802964B" w14:textId="231D5083"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4CB993" w14:textId="36A66823"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8781FB0" w14:textId="28F5E98C"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6449E7" w14:textId="7D0D69BC" w:rsidR="001D256E" w:rsidRPr="00F17505" w:rsidRDefault="001D256E" w:rsidP="001D256E">
            <w:pPr>
              <w:pStyle w:val="TAL"/>
              <w:jc w:val="center"/>
              <w:rPr>
                <w:lang w:eastAsia="zh-CN"/>
              </w:rPr>
            </w:pPr>
            <w:r w:rsidRPr="00F17505">
              <w:rPr>
                <w:lang w:eastAsia="zh-CN"/>
              </w:rPr>
              <w:t>T</w:t>
            </w:r>
          </w:p>
        </w:tc>
      </w:tr>
      <w:tr w:rsidR="001D256E" w:rsidRPr="00F17505" w14:paraId="605630C3" w14:textId="77777777" w:rsidTr="00935D3F">
        <w:trPr>
          <w:cantSplit/>
          <w:jc w:val="center"/>
        </w:trPr>
        <w:tc>
          <w:tcPr>
            <w:tcW w:w="3241" w:type="dxa"/>
            <w:tcMar>
              <w:top w:w="0" w:type="dxa"/>
              <w:left w:w="28" w:type="dxa"/>
              <w:bottom w:w="0" w:type="dxa"/>
              <w:right w:w="108" w:type="dxa"/>
            </w:tcMar>
          </w:tcPr>
          <w:p w14:paraId="098DF490" w14:textId="04E56379" w:rsidR="001D256E" w:rsidRPr="00F17505" w:rsidRDefault="001D256E" w:rsidP="001D256E">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25EBF801" w14:textId="6F25BD5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689600F9" w14:textId="15DEC9F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5DB03CA7" w14:textId="1EF7DF15"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4D13B799" w14:textId="2635D8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7735C3" w14:textId="7ACE2F0A" w:rsidR="001D256E" w:rsidRPr="00F17505" w:rsidRDefault="001D256E" w:rsidP="001D256E">
            <w:pPr>
              <w:pStyle w:val="TAL"/>
              <w:jc w:val="center"/>
              <w:rPr>
                <w:lang w:eastAsia="zh-CN"/>
              </w:rPr>
            </w:pPr>
            <w:r w:rsidRPr="00F17505">
              <w:t>T</w:t>
            </w:r>
          </w:p>
        </w:tc>
      </w:tr>
      <w:tr w:rsidR="001D256E" w:rsidRPr="00F17505" w14:paraId="4A9CEE57" w14:textId="77777777" w:rsidTr="00935D3F">
        <w:trPr>
          <w:cantSplit/>
          <w:jc w:val="center"/>
        </w:trPr>
        <w:tc>
          <w:tcPr>
            <w:tcW w:w="3241" w:type="dxa"/>
            <w:tcMar>
              <w:top w:w="0" w:type="dxa"/>
              <w:left w:w="28" w:type="dxa"/>
              <w:bottom w:w="0" w:type="dxa"/>
              <w:right w:w="108" w:type="dxa"/>
            </w:tcMar>
          </w:tcPr>
          <w:p w14:paraId="3DB3BD2C" w14:textId="52EF83C6" w:rsidR="001D256E" w:rsidRPr="00F17505" w:rsidRDefault="001D256E" w:rsidP="001D256E">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336D12BB" w14:textId="499F278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7A74704A" w14:textId="79BD709D"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04B759" w14:textId="739624CD"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2FFAC3E6" w14:textId="620ED0B8"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3A1DFB" w14:textId="6D6A139C" w:rsidR="001D256E" w:rsidRPr="00F17505" w:rsidRDefault="001D256E" w:rsidP="001D256E">
            <w:pPr>
              <w:pStyle w:val="TAL"/>
              <w:jc w:val="center"/>
              <w:rPr>
                <w:lang w:eastAsia="zh-CN"/>
              </w:rPr>
            </w:pPr>
            <w:r w:rsidRPr="00F17505">
              <w:t>T</w:t>
            </w:r>
          </w:p>
        </w:tc>
      </w:tr>
      <w:tr w:rsidR="001D256E" w:rsidRPr="00F17505" w14:paraId="2E870AEB" w14:textId="77777777" w:rsidTr="00935D3F">
        <w:trPr>
          <w:cantSplit/>
          <w:jc w:val="center"/>
        </w:trPr>
        <w:tc>
          <w:tcPr>
            <w:tcW w:w="3241" w:type="dxa"/>
            <w:tcMar>
              <w:top w:w="0" w:type="dxa"/>
              <w:left w:w="28" w:type="dxa"/>
              <w:bottom w:w="0" w:type="dxa"/>
              <w:right w:w="108" w:type="dxa"/>
            </w:tcMar>
          </w:tcPr>
          <w:p w14:paraId="411BCBF1" w14:textId="48BC94DA" w:rsidR="001D256E" w:rsidRPr="00F17505" w:rsidRDefault="001D256E" w:rsidP="001D256E">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26BBEEE" w14:textId="331E88C2"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889D41" w14:textId="7E700704"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05BCED" w14:textId="2ACA1466"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652DA2AB" w14:textId="257D4EEB"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2C65A68" w14:textId="53495A3F" w:rsidR="001D256E" w:rsidRPr="00F17505" w:rsidRDefault="001D256E" w:rsidP="001D256E">
            <w:pPr>
              <w:pStyle w:val="TAL"/>
              <w:jc w:val="center"/>
              <w:rPr>
                <w:lang w:eastAsia="zh-CN"/>
              </w:rPr>
            </w:pPr>
            <w:r w:rsidRPr="00F17505">
              <w:t>T</w:t>
            </w:r>
          </w:p>
        </w:tc>
      </w:tr>
      <w:tr w:rsidR="001D256E" w:rsidRPr="00F17505" w14:paraId="0E235A06" w14:textId="77777777" w:rsidTr="00935D3F">
        <w:trPr>
          <w:cantSplit/>
          <w:jc w:val="center"/>
        </w:trPr>
        <w:tc>
          <w:tcPr>
            <w:tcW w:w="3241" w:type="dxa"/>
            <w:tcMar>
              <w:top w:w="0" w:type="dxa"/>
              <w:left w:w="28" w:type="dxa"/>
              <w:bottom w:w="0" w:type="dxa"/>
              <w:right w:w="108" w:type="dxa"/>
            </w:tcMar>
          </w:tcPr>
          <w:p w14:paraId="068ABD21" w14:textId="755DE52F" w:rsidR="001D256E" w:rsidRPr="00F17505" w:rsidRDefault="001D256E" w:rsidP="001D256E">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13865775" w14:textId="3ED6C106"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23D5ED63" w14:textId="5A288BB0"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100A62F" w14:textId="39E9C9BB"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70F45441" w14:textId="12287C14"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13321" w14:textId="7195030A" w:rsidR="001D256E" w:rsidRPr="00F17505" w:rsidRDefault="001D256E" w:rsidP="001D256E">
            <w:pPr>
              <w:pStyle w:val="TAL"/>
              <w:jc w:val="center"/>
              <w:rPr>
                <w:lang w:eastAsia="zh-CN"/>
              </w:rPr>
            </w:pPr>
            <w:r w:rsidRPr="00F17505">
              <w:rPr>
                <w:lang w:eastAsia="zh-CN"/>
              </w:rPr>
              <w:t>T</w:t>
            </w:r>
          </w:p>
        </w:tc>
      </w:tr>
      <w:tr w:rsidR="001D256E" w:rsidRPr="00F17505" w14:paraId="434059D7" w14:textId="77777777" w:rsidTr="00935D3F">
        <w:trPr>
          <w:cantSplit/>
          <w:jc w:val="center"/>
        </w:trPr>
        <w:tc>
          <w:tcPr>
            <w:tcW w:w="3241" w:type="dxa"/>
            <w:tcMar>
              <w:top w:w="0" w:type="dxa"/>
              <w:left w:w="28" w:type="dxa"/>
              <w:bottom w:w="0" w:type="dxa"/>
              <w:right w:w="108" w:type="dxa"/>
            </w:tcMar>
          </w:tcPr>
          <w:p w14:paraId="70166B43" w14:textId="53C8049E" w:rsidR="001D256E" w:rsidRPr="00F17505" w:rsidRDefault="001D256E" w:rsidP="001D256E">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271DD397" w14:textId="3B66079A"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E4B1136" w14:textId="543E6F7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E017C9" w14:textId="7A4818B9"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FFD6BB0" w14:textId="3AE97D40"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190779" w14:textId="2A76C676" w:rsidR="001D256E" w:rsidRPr="00F17505" w:rsidRDefault="001D256E" w:rsidP="001D256E">
            <w:pPr>
              <w:pStyle w:val="TAL"/>
              <w:jc w:val="center"/>
              <w:rPr>
                <w:lang w:eastAsia="zh-CN"/>
              </w:rPr>
            </w:pPr>
            <w:r w:rsidRPr="00F17505">
              <w:rPr>
                <w:lang w:eastAsia="zh-CN"/>
              </w:rPr>
              <w:t>T</w:t>
            </w:r>
          </w:p>
        </w:tc>
      </w:tr>
      <w:tr w:rsidR="001D256E" w:rsidRPr="00F17505" w14:paraId="32295282" w14:textId="77777777" w:rsidTr="00935D3F">
        <w:trPr>
          <w:cantSplit/>
          <w:jc w:val="center"/>
        </w:trPr>
        <w:tc>
          <w:tcPr>
            <w:tcW w:w="3241" w:type="dxa"/>
            <w:tcMar>
              <w:top w:w="0" w:type="dxa"/>
              <w:left w:w="28" w:type="dxa"/>
              <w:bottom w:w="0" w:type="dxa"/>
              <w:right w:w="108" w:type="dxa"/>
            </w:tcMar>
          </w:tcPr>
          <w:p w14:paraId="3C5DD877" w14:textId="29A857EA" w:rsidR="001D256E" w:rsidRPr="00F17505" w:rsidRDefault="001D256E" w:rsidP="001D256E">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774630CF" w14:textId="3A416494"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CB5E66" w14:textId="79BC60EC"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F149CB" w14:textId="4ADF31CC"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31A8C950" w14:textId="6F8646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3FD05D" w14:textId="0D5A3BE6" w:rsidR="001D256E" w:rsidRPr="00F17505" w:rsidRDefault="001D256E" w:rsidP="001D256E">
            <w:pPr>
              <w:pStyle w:val="TAL"/>
              <w:jc w:val="center"/>
              <w:rPr>
                <w:lang w:eastAsia="zh-CN"/>
              </w:rPr>
            </w:pPr>
            <w:r w:rsidRPr="00F17505">
              <w:rPr>
                <w:lang w:eastAsia="zh-CN"/>
              </w:rPr>
              <w:t>T</w:t>
            </w:r>
          </w:p>
        </w:tc>
      </w:tr>
      <w:tr w:rsidR="001D256E" w:rsidRPr="00F17505" w14:paraId="30013A42" w14:textId="77777777" w:rsidTr="00935D3F">
        <w:trPr>
          <w:cantSplit/>
          <w:jc w:val="center"/>
        </w:trPr>
        <w:tc>
          <w:tcPr>
            <w:tcW w:w="3241" w:type="dxa"/>
            <w:shd w:val="clear" w:color="auto" w:fill="D9D9D9"/>
            <w:tcMar>
              <w:top w:w="0" w:type="dxa"/>
              <w:left w:w="28" w:type="dxa"/>
              <w:bottom w:w="0" w:type="dxa"/>
              <w:right w:w="108" w:type="dxa"/>
            </w:tcMar>
            <w:hideMark/>
          </w:tcPr>
          <w:p w14:paraId="1D94F896" w14:textId="77777777" w:rsidR="001D256E" w:rsidRPr="00F17505" w:rsidRDefault="001D256E" w:rsidP="001D256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11425E" w14:textId="77777777" w:rsidR="001D256E" w:rsidRPr="00F17505" w:rsidRDefault="001D256E" w:rsidP="001D256E">
            <w:pPr>
              <w:pStyle w:val="TAL"/>
              <w:jc w:val="center"/>
              <w:rPr>
                <w:rFonts w:cs="Arial"/>
              </w:rPr>
            </w:pPr>
          </w:p>
        </w:tc>
        <w:tc>
          <w:tcPr>
            <w:tcW w:w="1167" w:type="dxa"/>
            <w:shd w:val="clear" w:color="auto" w:fill="D9D9D9"/>
            <w:tcMar>
              <w:top w:w="0" w:type="dxa"/>
              <w:left w:w="28" w:type="dxa"/>
              <w:bottom w:w="0" w:type="dxa"/>
              <w:right w:w="108" w:type="dxa"/>
            </w:tcMar>
          </w:tcPr>
          <w:p w14:paraId="6C2C12F9" w14:textId="77777777" w:rsidR="001D256E" w:rsidRPr="00F17505" w:rsidRDefault="001D256E" w:rsidP="001D256E">
            <w:pPr>
              <w:pStyle w:val="TAL"/>
              <w:jc w:val="center"/>
            </w:pPr>
          </w:p>
        </w:tc>
        <w:tc>
          <w:tcPr>
            <w:tcW w:w="1077" w:type="dxa"/>
            <w:shd w:val="clear" w:color="auto" w:fill="D9D9D9"/>
            <w:tcMar>
              <w:top w:w="0" w:type="dxa"/>
              <w:left w:w="28" w:type="dxa"/>
              <w:bottom w:w="0" w:type="dxa"/>
              <w:right w:w="108" w:type="dxa"/>
            </w:tcMar>
          </w:tcPr>
          <w:p w14:paraId="71E0B9FD" w14:textId="77777777" w:rsidR="001D256E" w:rsidRPr="00F17505" w:rsidRDefault="001D256E" w:rsidP="001D256E">
            <w:pPr>
              <w:pStyle w:val="TAL"/>
              <w:jc w:val="center"/>
            </w:pPr>
          </w:p>
        </w:tc>
        <w:tc>
          <w:tcPr>
            <w:tcW w:w="1117" w:type="dxa"/>
            <w:shd w:val="clear" w:color="auto" w:fill="D9D9D9"/>
            <w:tcMar>
              <w:top w:w="0" w:type="dxa"/>
              <w:left w:w="28" w:type="dxa"/>
              <w:bottom w:w="0" w:type="dxa"/>
              <w:right w:w="108" w:type="dxa"/>
            </w:tcMar>
          </w:tcPr>
          <w:p w14:paraId="554C0F87" w14:textId="77777777" w:rsidR="001D256E" w:rsidRPr="00F17505" w:rsidRDefault="001D256E" w:rsidP="001D256E">
            <w:pPr>
              <w:pStyle w:val="TAL"/>
              <w:jc w:val="center"/>
            </w:pPr>
          </w:p>
        </w:tc>
        <w:tc>
          <w:tcPr>
            <w:tcW w:w="1237" w:type="dxa"/>
            <w:shd w:val="clear" w:color="auto" w:fill="D9D9D9"/>
            <w:tcMar>
              <w:top w:w="0" w:type="dxa"/>
              <w:left w:w="28" w:type="dxa"/>
              <w:bottom w:w="0" w:type="dxa"/>
              <w:right w:w="108" w:type="dxa"/>
            </w:tcMar>
          </w:tcPr>
          <w:p w14:paraId="61FC882E" w14:textId="77777777" w:rsidR="001D256E" w:rsidRPr="00F17505" w:rsidRDefault="001D256E" w:rsidP="001D256E">
            <w:pPr>
              <w:pStyle w:val="TAL"/>
              <w:jc w:val="center"/>
            </w:pPr>
          </w:p>
        </w:tc>
      </w:tr>
      <w:tr w:rsidR="001D256E" w:rsidRPr="00F17505" w14:paraId="7A155487" w14:textId="77777777" w:rsidTr="00935D3F">
        <w:trPr>
          <w:cantSplit/>
          <w:jc w:val="center"/>
        </w:trPr>
        <w:tc>
          <w:tcPr>
            <w:tcW w:w="3241" w:type="dxa"/>
            <w:tcMar>
              <w:top w:w="0" w:type="dxa"/>
              <w:left w:w="28" w:type="dxa"/>
              <w:bottom w:w="0" w:type="dxa"/>
              <w:right w:w="108" w:type="dxa"/>
            </w:tcMar>
          </w:tcPr>
          <w:p w14:paraId="3A24BEE2" w14:textId="77777777" w:rsidR="001D256E" w:rsidRPr="00F17505" w:rsidRDefault="001D256E" w:rsidP="007F7761">
            <w:pPr>
              <w:pStyle w:val="TAL"/>
              <w:rPr>
                <w:rFonts w:ascii="Courier New" w:hAnsi="Courier New" w:cs="Courier New"/>
              </w:rPr>
            </w:pPr>
            <w:bookmarkStart w:id="165" w:name="MCCQCTEMPBM_00000161"/>
          </w:p>
        </w:tc>
        <w:tc>
          <w:tcPr>
            <w:tcW w:w="1687" w:type="dxa"/>
            <w:tcMar>
              <w:top w:w="0" w:type="dxa"/>
              <w:left w:w="28" w:type="dxa"/>
              <w:bottom w:w="0" w:type="dxa"/>
              <w:right w:w="108" w:type="dxa"/>
            </w:tcMar>
          </w:tcPr>
          <w:p w14:paraId="2EBBB3D4" w14:textId="77777777" w:rsidR="001D256E" w:rsidRPr="00F17505" w:rsidRDefault="001D256E" w:rsidP="001D256E">
            <w:pPr>
              <w:pStyle w:val="TAL"/>
              <w:jc w:val="center"/>
              <w:rPr>
                <w:rFonts w:cs="Arial"/>
              </w:rPr>
            </w:pPr>
          </w:p>
        </w:tc>
        <w:tc>
          <w:tcPr>
            <w:tcW w:w="1167" w:type="dxa"/>
            <w:tcMar>
              <w:top w:w="0" w:type="dxa"/>
              <w:left w:w="28" w:type="dxa"/>
              <w:bottom w:w="0" w:type="dxa"/>
              <w:right w:w="108" w:type="dxa"/>
            </w:tcMar>
          </w:tcPr>
          <w:p w14:paraId="71EE89AE" w14:textId="77777777" w:rsidR="001D256E" w:rsidRPr="00F17505" w:rsidRDefault="001D256E" w:rsidP="001D256E">
            <w:pPr>
              <w:pStyle w:val="TAL"/>
              <w:jc w:val="center"/>
            </w:pPr>
          </w:p>
        </w:tc>
        <w:tc>
          <w:tcPr>
            <w:tcW w:w="1077" w:type="dxa"/>
            <w:tcMar>
              <w:top w:w="0" w:type="dxa"/>
              <w:left w:w="28" w:type="dxa"/>
              <w:bottom w:w="0" w:type="dxa"/>
              <w:right w:w="108" w:type="dxa"/>
            </w:tcMar>
          </w:tcPr>
          <w:p w14:paraId="6724C4DB" w14:textId="77777777" w:rsidR="001D256E" w:rsidRPr="00F17505" w:rsidRDefault="001D256E" w:rsidP="001D256E">
            <w:pPr>
              <w:pStyle w:val="TAL"/>
              <w:jc w:val="center"/>
            </w:pPr>
          </w:p>
        </w:tc>
        <w:tc>
          <w:tcPr>
            <w:tcW w:w="1117" w:type="dxa"/>
            <w:tcMar>
              <w:top w:w="0" w:type="dxa"/>
              <w:left w:w="28" w:type="dxa"/>
              <w:bottom w:w="0" w:type="dxa"/>
              <w:right w:w="108" w:type="dxa"/>
            </w:tcMar>
          </w:tcPr>
          <w:p w14:paraId="08A0EE16" w14:textId="77777777" w:rsidR="001D256E" w:rsidRPr="00F17505" w:rsidRDefault="001D256E" w:rsidP="001D256E">
            <w:pPr>
              <w:pStyle w:val="TAL"/>
              <w:jc w:val="center"/>
            </w:pPr>
          </w:p>
        </w:tc>
        <w:tc>
          <w:tcPr>
            <w:tcW w:w="1237" w:type="dxa"/>
            <w:tcMar>
              <w:top w:w="0" w:type="dxa"/>
              <w:left w:w="28" w:type="dxa"/>
              <w:bottom w:w="0" w:type="dxa"/>
              <w:right w:w="108" w:type="dxa"/>
            </w:tcMar>
          </w:tcPr>
          <w:p w14:paraId="20DA8462" w14:textId="77777777" w:rsidR="001D256E" w:rsidRPr="00F17505" w:rsidRDefault="001D256E" w:rsidP="001D256E">
            <w:pPr>
              <w:pStyle w:val="TAL"/>
              <w:jc w:val="center"/>
            </w:pPr>
          </w:p>
        </w:tc>
      </w:tr>
    </w:tbl>
    <w:p w14:paraId="23C53D84" w14:textId="77777777" w:rsidR="00935D3F" w:rsidRPr="00F17505" w:rsidRDefault="00935D3F" w:rsidP="00935D3F">
      <w:bookmarkStart w:id="166" w:name="_Toc106015880"/>
      <w:bookmarkStart w:id="167" w:name="MCCQCTEMPBM_00000142"/>
      <w:bookmarkStart w:id="168" w:name="MCCQCTEMPBM_00000148"/>
      <w:bookmarkEnd w:id="165"/>
    </w:p>
    <w:p w14:paraId="28719F4C" w14:textId="76D9FCD4" w:rsidR="00EF6247" w:rsidRPr="00F17505" w:rsidRDefault="00EF6247" w:rsidP="00EF6247">
      <w:pPr>
        <w:pStyle w:val="Heading4"/>
      </w:pPr>
      <w:bookmarkStart w:id="169" w:name="_Toc106098518"/>
      <w:bookmarkStart w:id="170" w:name="_Toc113634477"/>
      <w:r w:rsidRPr="00F17505">
        <w:t>7.3.2.3</w:t>
      </w:r>
      <w:r w:rsidRPr="00F17505">
        <w:tab/>
        <w:t>Attribute constraints</w:t>
      </w:r>
      <w:bookmarkEnd w:id="166"/>
      <w:bookmarkEnd w:id="169"/>
      <w:bookmarkEnd w:id="170"/>
    </w:p>
    <w:bookmarkEnd w:id="167"/>
    <w:bookmarkEnd w:id="168"/>
    <w:p w14:paraId="4646DEEC" w14:textId="799F1D77" w:rsidR="00EF6247" w:rsidRPr="00F17505" w:rsidRDefault="00B83DEA" w:rsidP="00EF6247">
      <w:r>
        <w:t>None.</w:t>
      </w:r>
    </w:p>
    <w:p w14:paraId="59890128" w14:textId="77777777" w:rsidR="00093311" w:rsidRPr="00F17505" w:rsidRDefault="00093311" w:rsidP="00093311">
      <w:pPr>
        <w:pStyle w:val="Heading4"/>
      </w:pPr>
      <w:bookmarkStart w:id="171" w:name="_Toc106015881"/>
      <w:bookmarkStart w:id="172" w:name="_Toc106098519"/>
      <w:bookmarkStart w:id="173" w:name="_Toc113634478"/>
      <w:r w:rsidRPr="00F17505">
        <w:t>7.3.2.4</w:t>
      </w:r>
      <w:r w:rsidRPr="00F17505">
        <w:tab/>
        <w:t>Notifications</w:t>
      </w:r>
      <w:bookmarkEnd w:id="171"/>
      <w:bookmarkEnd w:id="172"/>
      <w:bookmarkEnd w:id="173"/>
    </w:p>
    <w:p w14:paraId="77FE4F38" w14:textId="1EFADBCE" w:rsidR="00093311" w:rsidRPr="00F17505" w:rsidRDefault="00093311" w:rsidP="00093311">
      <w:r w:rsidRPr="00F17505">
        <w:t>The common notifications defined in clause 7.6 are valid for this IOC, without exceptions or additions.</w:t>
      </w:r>
    </w:p>
    <w:p w14:paraId="7EDD58FE" w14:textId="79BB8A7F" w:rsidR="00EF6247" w:rsidRPr="00F17505" w:rsidRDefault="00EF6247" w:rsidP="00EF6247">
      <w:pPr>
        <w:pStyle w:val="Heading3"/>
      </w:pPr>
      <w:bookmarkStart w:id="174" w:name="_Toc106015882"/>
      <w:bookmarkStart w:id="175" w:name="_Toc106098520"/>
      <w:bookmarkStart w:id="176" w:name="_Toc113634479"/>
      <w:r w:rsidRPr="00B83DEA">
        <w:t>7.3.</w:t>
      </w:r>
      <w:r w:rsidR="00B83DEA" w:rsidRPr="00B83DEA">
        <w:t>3</w:t>
      </w:r>
      <w:r w:rsidRPr="00B83DEA">
        <w:tab/>
      </w:r>
      <w:bookmarkStart w:id="177" w:name="MCCQCTEMPBM_00000056"/>
      <w:r w:rsidRPr="00B83DEA">
        <w:rPr>
          <w:rFonts w:ascii="Courier New" w:hAnsi="Courier New" w:cs="Courier New"/>
        </w:rPr>
        <w:t>MLTrainingReport</w:t>
      </w:r>
      <w:bookmarkEnd w:id="174"/>
      <w:bookmarkEnd w:id="175"/>
      <w:bookmarkEnd w:id="176"/>
      <w:bookmarkEnd w:id="177"/>
    </w:p>
    <w:p w14:paraId="0CAC0BC7" w14:textId="5697EB5F" w:rsidR="00EF6247" w:rsidRPr="00F17505" w:rsidRDefault="00EF6247" w:rsidP="00EF6247">
      <w:pPr>
        <w:pStyle w:val="Heading4"/>
      </w:pPr>
      <w:bookmarkStart w:id="178" w:name="_Toc106015883"/>
      <w:bookmarkStart w:id="179" w:name="_Toc106098521"/>
      <w:bookmarkStart w:id="180" w:name="_Toc113634480"/>
      <w:r w:rsidRPr="00F17505">
        <w:t>7.3.</w:t>
      </w:r>
      <w:r w:rsidR="00B83DEA">
        <w:t>3</w:t>
      </w:r>
      <w:r w:rsidRPr="00F17505">
        <w:t>.1</w:t>
      </w:r>
      <w:r w:rsidRPr="00F17505">
        <w:tab/>
        <w:t>Definition</w:t>
      </w:r>
      <w:bookmarkEnd w:id="178"/>
      <w:bookmarkEnd w:id="179"/>
      <w:bookmarkEnd w:id="180"/>
    </w:p>
    <w:p w14:paraId="2549F2DC" w14:textId="64402710" w:rsidR="004E1C41" w:rsidRPr="00F17505" w:rsidRDefault="004E1C41" w:rsidP="004E1C41">
      <w:r w:rsidRPr="00F17505">
        <w:t xml:space="preserve">The IOC </w:t>
      </w:r>
      <w:bookmarkStart w:id="181" w:name="MCCQCTEMPBM_00000057"/>
      <w:r w:rsidRPr="00F17505">
        <w:rPr>
          <w:rFonts w:ascii="Courier New" w:hAnsi="Courier New" w:cs="Courier New"/>
        </w:rPr>
        <w:t xml:space="preserve">MLTrainingReport </w:t>
      </w:r>
      <w:bookmarkEnd w:id="181"/>
      <w:r w:rsidRPr="00F17505">
        <w:t xml:space="preserve">represents the ML model training report that is provided by the training MnS producer. </w:t>
      </w:r>
    </w:p>
    <w:p w14:paraId="590C1BC4" w14:textId="6BAA86B8" w:rsidR="004E1C41" w:rsidRPr="00F17505" w:rsidRDefault="00EE69AF" w:rsidP="00EE69AF">
      <w:r w:rsidRPr="00F17505">
        <w:t xml:space="preserve">The </w:t>
      </w:r>
      <w:bookmarkStart w:id="182" w:name="MCCQCTEMPBM_00000058"/>
      <w:r w:rsidRPr="00F17505">
        <w:rPr>
          <w:rFonts w:ascii="Courier New" w:hAnsi="Courier New" w:cs="Courier New"/>
        </w:rPr>
        <w:t xml:space="preserve">MLTrainingReport </w:t>
      </w:r>
      <w:bookmarkEnd w:id="182"/>
      <w:r w:rsidRPr="00F17505">
        <w:t xml:space="preserve">MOI is contained under one </w:t>
      </w:r>
      <w:bookmarkStart w:id="183" w:name="MCCQCTEMPBM_00000059"/>
      <w:r w:rsidRPr="00F17505">
        <w:rPr>
          <w:rFonts w:ascii="Courier New" w:hAnsi="Courier New" w:cs="Courier New"/>
        </w:rPr>
        <w:t xml:space="preserve">MLTrainingFunction </w:t>
      </w:r>
      <w:bookmarkEnd w:id="183"/>
      <w:r w:rsidRPr="00F17505">
        <w:t>MOI.</w:t>
      </w:r>
    </w:p>
    <w:p w14:paraId="301AE8CC" w14:textId="3ACA1D2C" w:rsidR="00EF6247" w:rsidRPr="00F17505" w:rsidRDefault="00EF6247" w:rsidP="00EF6247">
      <w:pPr>
        <w:pStyle w:val="Heading4"/>
      </w:pPr>
      <w:bookmarkStart w:id="184" w:name="_Toc106015884"/>
      <w:bookmarkStart w:id="185" w:name="_Toc106098522"/>
      <w:bookmarkStart w:id="186" w:name="_Toc113634481"/>
      <w:bookmarkStart w:id="187" w:name="MCCQCTEMPBM_00000149"/>
      <w:r w:rsidRPr="00F17505">
        <w:t>7.3.</w:t>
      </w:r>
      <w:r w:rsidR="00B83DEA">
        <w:t>3</w:t>
      </w:r>
      <w:r w:rsidRPr="00F17505">
        <w:t>.2</w:t>
      </w:r>
      <w:r w:rsidRPr="00F17505">
        <w:tab/>
        <w:t>Attributes</w:t>
      </w:r>
      <w:bookmarkEnd w:id="184"/>
      <w:bookmarkEnd w:id="185"/>
      <w:bookmarkEnd w:id="186"/>
    </w:p>
    <w:p w14:paraId="4DAF1FEC" w14:textId="1DBFF840" w:rsidR="00935D3F" w:rsidRPr="00B83DEA" w:rsidRDefault="00935D3F" w:rsidP="00B83DEA">
      <w:pPr>
        <w:pStyle w:val="TH"/>
      </w:pPr>
      <w:r w:rsidRPr="00F17505">
        <w:t>Table 7.3.</w:t>
      </w:r>
      <w:r w:rsidR="00B83DEA">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75726BC6" w14:textId="77777777" w:rsidTr="00935D3F">
        <w:trPr>
          <w:cantSplit/>
          <w:jc w:val="center"/>
        </w:trPr>
        <w:tc>
          <w:tcPr>
            <w:tcW w:w="3241" w:type="dxa"/>
            <w:shd w:val="clear" w:color="auto" w:fill="E5E5E5"/>
            <w:tcMar>
              <w:top w:w="0" w:type="dxa"/>
              <w:left w:w="28" w:type="dxa"/>
              <w:bottom w:w="0" w:type="dxa"/>
              <w:right w:w="108" w:type="dxa"/>
            </w:tcMar>
            <w:hideMark/>
          </w:tcPr>
          <w:bookmarkEnd w:id="187"/>
          <w:p w14:paraId="1361A4D1"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23FC9D13"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D22AFC1"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6BD4E64"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750C8C"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06F35DE" w14:textId="77777777" w:rsidR="00EF6247" w:rsidRPr="00F17505" w:rsidRDefault="00EF6247" w:rsidP="002360F1">
            <w:pPr>
              <w:pStyle w:val="TAH"/>
            </w:pPr>
            <w:r w:rsidRPr="00F17505">
              <w:rPr>
                <w:color w:val="000000"/>
              </w:rPr>
              <w:t>isNotifyable</w:t>
            </w:r>
          </w:p>
        </w:tc>
      </w:tr>
      <w:tr w:rsidR="00EF6247" w:rsidRPr="00F17505" w14:paraId="64CF601C" w14:textId="77777777" w:rsidTr="00935D3F">
        <w:trPr>
          <w:cantSplit/>
          <w:jc w:val="center"/>
        </w:trPr>
        <w:tc>
          <w:tcPr>
            <w:tcW w:w="3241" w:type="dxa"/>
            <w:tcMar>
              <w:top w:w="0" w:type="dxa"/>
              <w:left w:w="28" w:type="dxa"/>
              <w:bottom w:w="0" w:type="dxa"/>
              <w:right w:w="108" w:type="dxa"/>
            </w:tcMar>
          </w:tcPr>
          <w:p w14:paraId="419D7AF3" w14:textId="37CE5716" w:rsidR="00EF6247" w:rsidRPr="00F17505" w:rsidRDefault="005805F7" w:rsidP="002360F1">
            <w:pPr>
              <w:pStyle w:val="TAL"/>
              <w:rPr>
                <w:rFonts w:ascii="Courier New" w:hAnsi="Courier New" w:cs="Courier New"/>
              </w:rPr>
            </w:pPr>
            <w:bookmarkStart w:id="188" w:name="MCCQCTEMPBM_00000060"/>
            <w:r>
              <w:rPr>
                <w:rFonts w:ascii="Courier New" w:hAnsi="Courier New" w:cs="Courier New"/>
              </w:rPr>
              <w:t>m</w:t>
            </w:r>
            <w:r w:rsidR="00D23584" w:rsidRPr="00F17505">
              <w:rPr>
                <w:rFonts w:ascii="Courier New" w:hAnsi="Courier New" w:cs="Courier New"/>
              </w:rPr>
              <w:t>LEntityId</w:t>
            </w:r>
            <w:bookmarkEnd w:id="188"/>
          </w:p>
        </w:tc>
        <w:tc>
          <w:tcPr>
            <w:tcW w:w="1687" w:type="dxa"/>
            <w:tcMar>
              <w:top w:w="0" w:type="dxa"/>
              <w:left w:w="28" w:type="dxa"/>
              <w:bottom w:w="0" w:type="dxa"/>
              <w:right w:w="108" w:type="dxa"/>
            </w:tcMar>
          </w:tcPr>
          <w:p w14:paraId="51828508" w14:textId="77777777"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17366C0F"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DDC415C"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25C42BF5"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71D71F0E" w14:textId="77777777" w:rsidR="00EF6247" w:rsidRPr="00F17505" w:rsidRDefault="00EF6247" w:rsidP="002360F1">
            <w:pPr>
              <w:pStyle w:val="TAL"/>
              <w:jc w:val="center"/>
            </w:pPr>
            <w:r w:rsidRPr="00F17505">
              <w:rPr>
                <w:lang w:eastAsia="zh-CN"/>
              </w:rPr>
              <w:t>T</w:t>
            </w:r>
          </w:p>
        </w:tc>
      </w:tr>
      <w:tr w:rsidR="00EF6247" w:rsidRPr="00F17505" w14:paraId="3150A73E" w14:textId="77777777" w:rsidTr="00935D3F">
        <w:trPr>
          <w:cantSplit/>
          <w:jc w:val="center"/>
        </w:trPr>
        <w:tc>
          <w:tcPr>
            <w:tcW w:w="3241" w:type="dxa"/>
            <w:tcMar>
              <w:top w:w="0" w:type="dxa"/>
              <w:left w:w="28" w:type="dxa"/>
              <w:bottom w:w="0" w:type="dxa"/>
              <w:right w:w="108" w:type="dxa"/>
            </w:tcMar>
          </w:tcPr>
          <w:p w14:paraId="35C634F1" w14:textId="77777777" w:rsidR="00EF6247" w:rsidRPr="00F17505" w:rsidRDefault="00EF6247" w:rsidP="002360F1">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0FE9C3A4" w14:textId="77777777" w:rsidR="00EF6247" w:rsidRPr="00F17505" w:rsidRDefault="00EF6247" w:rsidP="002360F1">
            <w:pPr>
              <w:pStyle w:val="TAL"/>
              <w:jc w:val="center"/>
            </w:pPr>
            <w:r w:rsidRPr="00F17505">
              <w:t>M</w:t>
            </w:r>
          </w:p>
        </w:tc>
        <w:tc>
          <w:tcPr>
            <w:tcW w:w="1167" w:type="dxa"/>
            <w:tcMar>
              <w:top w:w="0" w:type="dxa"/>
              <w:left w:w="28" w:type="dxa"/>
              <w:bottom w:w="0" w:type="dxa"/>
              <w:right w:w="108" w:type="dxa"/>
            </w:tcMar>
          </w:tcPr>
          <w:p w14:paraId="16032600"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1D5830D"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471154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DAF75D" w14:textId="77777777" w:rsidR="00EF6247" w:rsidRPr="00F17505" w:rsidRDefault="00EF6247" w:rsidP="002360F1">
            <w:pPr>
              <w:pStyle w:val="TAL"/>
              <w:jc w:val="center"/>
              <w:rPr>
                <w:lang w:eastAsia="zh-CN"/>
              </w:rPr>
            </w:pPr>
            <w:r w:rsidRPr="00F17505">
              <w:rPr>
                <w:lang w:eastAsia="zh-CN"/>
              </w:rPr>
              <w:t>T</w:t>
            </w:r>
          </w:p>
        </w:tc>
      </w:tr>
      <w:tr w:rsidR="00EF6247" w:rsidRPr="00F17505" w14:paraId="1FD74129" w14:textId="77777777" w:rsidTr="00935D3F">
        <w:trPr>
          <w:cantSplit/>
          <w:jc w:val="center"/>
        </w:trPr>
        <w:tc>
          <w:tcPr>
            <w:tcW w:w="3241" w:type="dxa"/>
            <w:tcMar>
              <w:top w:w="0" w:type="dxa"/>
              <w:left w:w="28" w:type="dxa"/>
              <w:bottom w:w="0" w:type="dxa"/>
              <w:right w:w="108" w:type="dxa"/>
            </w:tcMar>
          </w:tcPr>
          <w:p w14:paraId="7E2CC41F" w14:textId="77777777" w:rsidR="00EF6247" w:rsidRPr="00F17505" w:rsidRDefault="00EF6247" w:rsidP="002360F1">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166CC7DC" w14:textId="77777777" w:rsidR="00EF6247" w:rsidRPr="00F17505" w:rsidRDefault="00EF6247" w:rsidP="002360F1">
            <w:pPr>
              <w:pStyle w:val="TAL"/>
              <w:jc w:val="center"/>
            </w:pPr>
            <w:r w:rsidRPr="00F17505">
              <w:t>CM</w:t>
            </w:r>
          </w:p>
        </w:tc>
        <w:tc>
          <w:tcPr>
            <w:tcW w:w="1167" w:type="dxa"/>
            <w:tcMar>
              <w:top w:w="0" w:type="dxa"/>
              <w:left w:w="28" w:type="dxa"/>
              <w:bottom w:w="0" w:type="dxa"/>
              <w:right w:w="108" w:type="dxa"/>
            </w:tcMar>
          </w:tcPr>
          <w:p w14:paraId="663BFA4B"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25FDF201"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A39D3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6B0623" w14:textId="77777777" w:rsidR="00EF6247" w:rsidRPr="00F17505" w:rsidRDefault="00EF6247" w:rsidP="002360F1">
            <w:pPr>
              <w:pStyle w:val="TAL"/>
              <w:jc w:val="center"/>
              <w:rPr>
                <w:lang w:eastAsia="zh-CN"/>
              </w:rPr>
            </w:pPr>
            <w:r w:rsidRPr="00F17505">
              <w:rPr>
                <w:lang w:eastAsia="zh-CN"/>
              </w:rPr>
              <w:t>T</w:t>
            </w:r>
          </w:p>
        </w:tc>
      </w:tr>
      <w:tr w:rsidR="00EF6247" w:rsidRPr="00F17505" w14:paraId="4DF62697" w14:textId="77777777" w:rsidTr="00935D3F">
        <w:trPr>
          <w:cantSplit/>
          <w:jc w:val="center"/>
        </w:trPr>
        <w:tc>
          <w:tcPr>
            <w:tcW w:w="3241" w:type="dxa"/>
            <w:tcMar>
              <w:top w:w="0" w:type="dxa"/>
              <w:left w:w="28" w:type="dxa"/>
              <w:bottom w:w="0" w:type="dxa"/>
              <w:right w:w="108" w:type="dxa"/>
            </w:tcMar>
          </w:tcPr>
          <w:p w14:paraId="1FEB9092" w14:textId="77777777" w:rsidR="00EF6247" w:rsidRPr="00F17505" w:rsidRDefault="00EF6247" w:rsidP="002360F1">
            <w:pPr>
              <w:pStyle w:val="TAL"/>
              <w:rPr>
                <w:rFonts w:ascii="Courier New" w:hAnsi="Courier New" w:cs="Courier New"/>
              </w:rPr>
            </w:pPr>
            <w:r w:rsidRPr="00F17505">
              <w:rPr>
                <w:rFonts w:ascii="Courier New" w:hAnsi="Courier New" w:cs="Courier New"/>
              </w:rPr>
              <w:t>confidenceIndication</w:t>
            </w:r>
          </w:p>
        </w:tc>
        <w:tc>
          <w:tcPr>
            <w:tcW w:w="1687" w:type="dxa"/>
            <w:tcMar>
              <w:top w:w="0" w:type="dxa"/>
              <w:left w:w="28" w:type="dxa"/>
              <w:bottom w:w="0" w:type="dxa"/>
              <w:right w:w="108" w:type="dxa"/>
            </w:tcMar>
          </w:tcPr>
          <w:p w14:paraId="2B16003D" w14:textId="77777777" w:rsidR="00EF6247" w:rsidRPr="00F17505" w:rsidRDefault="00EF6247" w:rsidP="002360F1">
            <w:pPr>
              <w:pStyle w:val="TAL"/>
              <w:jc w:val="center"/>
            </w:pPr>
            <w:r w:rsidRPr="00F17505">
              <w:t>O</w:t>
            </w:r>
          </w:p>
        </w:tc>
        <w:tc>
          <w:tcPr>
            <w:tcW w:w="1167" w:type="dxa"/>
            <w:tcMar>
              <w:top w:w="0" w:type="dxa"/>
              <w:left w:w="28" w:type="dxa"/>
              <w:bottom w:w="0" w:type="dxa"/>
              <w:right w:w="108" w:type="dxa"/>
            </w:tcMar>
          </w:tcPr>
          <w:p w14:paraId="0613FDC7"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47FB780F"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539BD34"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1C40FD" w14:textId="77777777" w:rsidR="00EF6247" w:rsidRPr="00F17505" w:rsidRDefault="00EF6247" w:rsidP="002360F1">
            <w:pPr>
              <w:pStyle w:val="TAL"/>
              <w:jc w:val="center"/>
              <w:rPr>
                <w:lang w:eastAsia="zh-CN"/>
              </w:rPr>
            </w:pPr>
            <w:r w:rsidRPr="00F17505">
              <w:rPr>
                <w:lang w:eastAsia="zh-CN"/>
              </w:rPr>
              <w:t>T</w:t>
            </w:r>
          </w:p>
        </w:tc>
      </w:tr>
      <w:tr w:rsidR="00D23584" w:rsidRPr="00F17505" w14:paraId="3243C3B1" w14:textId="77777777" w:rsidTr="00935D3F">
        <w:trPr>
          <w:cantSplit/>
          <w:jc w:val="center"/>
        </w:trPr>
        <w:tc>
          <w:tcPr>
            <w:tcW w:w="3241" w:type="dxa"/>
            <w:tcMar>
              <w:top w:w="0" w:type="dxa"/>
              <w:left w:w="28" w:type="dxa"/>
              <w:bottom w:w="0" w:type="dxa"/>
              <w:right w:w="108" w:type="dxa"/>
            </w:tcMar>
          </w:tcPr>
          <w:p w14:paraId="541381A3" w14:textId="44BC21BC" w:rsidR="00D23584" w:rsidRPr="00F17505" w:rsidRDefault="008B2DFF" w:rsidP="00D23584">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0B6126AE" w14:textId="40C40340" w:rsidR="00D23584" w:rsidRPr="00F17505" w:rsidRDefault="008F1ABC" w:rsidP="00D23584">
            <w:pPr>
              <w:pStyle w:val="TAL"/>
              <w:jc w:val="center"/>
            </w:pPr>
            <w:r w:rsidRPr="00F17505">
              <w:t>C</w:t>
            </w:r>
            <w:r w:rsidR="00D23584" w:rsidRPr="00F17505">
              <w:t>M</w:t>
            </w:r>
          </w:p>
        </w:tc>
        <w:tc>
          <w:tcPr>
            <w:tcW w:w="1167" w:type="dxa"/>
            <w:tcMar>
              <w:top w:w="0" w:type="dxa"/>
              <w:left w:w="28" w:type="dxa"/>
              <w:bottom w:w="0" w:type="dxa"/>
              <w:right w:w="108" w:type="dxa"/>
            </w:tcMar>
          </w:tcPr>
          <w:p w14:paraId="29159A3C" w14:textId="2C9B8AE7" w:rsidR="00D23584" w:rsidRPr="00F17505" w:rsidRDefault="00D23584" w:rsidP="00D23584">
            <w:pPr>
              <w:pStyle w:val="TAL"/>
              <w:jc w:val="center"/>
            </w:pPr>
            <w:r w:rsidRPr="00F17505">
              <w:t>T</w:t>
            </w:r>
          </w:p>
        </w:tc>
        <w:tc>
          <w:tcPr>
            <w:tcW w:w="1077" w:type="dxa"/>
            <w:tcMar>
              <w:top w:w="0" w:type="dxa"/>
              <w:left w:w="28" w:type="dxa"/>
              <w:bottom w:w="0" w:type="dxa"/>
              <w:right w:w="108" w:type="dxa"/>
            </w:tcMar>
          </w:tcPr>
          <w:p w14:paraId="3CCAAC0A" w14:textId="662C7BA2" w:rsidR="00D23584" w:rsidRPr="00F17505" w:rsidRDefault="00D23584" w:rsidP="00D23584">
            <w:pPr>
              <w:pStyle w:val="TAL"/>
              <w:jc w:val="center"/>
            </w:pPr>
            <w:r w:rsidRPr="00F17505">
              <w:t>F</w:t>
            </w:r>
          </w:p>
        </w:tc>
        <w:tc>
          <w:tcPr>
            <w:tcW w:w="1117" w:type="dxa"/>
            <w:tcMar>
              <w:top w:w="0" w:type="dxa"/>
              <w:left w:w="28" w:type="dxa"/>
              <w:bottom w:w="0" w:type="dxa"/>
              <w:right w:w="108" w:type="dxa"/>
            </w:tcMar>
          </w:tcPr>
          <w:p w14:paraId="4636D6F8" w14:textId="538FED23" w:rsidR="00D23584" w:rsidRPr="00F17505" w:rsidRDefault="00D23584" w:rsidP="00D2358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E1D20B" w14:textId="53893826" w:rsidR="00D23584" w:rsidRPr="00F17505" w:rsidRDefault="00D23584" w:rsidP="00D23584">
            <w:pPr>
              <w:pStyle w:val="TAL"/>
              <w:jc w:val="center"/>
              <w:rPr>
                <w:lang w:eastAsia="zh-CN"/>
              </w:rPr>
            </w:pPr>
            <w:r w:rsidRPr="00F17505">
              <w:rPr>
                <w:lang w:eastAsia="zh-CN"/>
              </w:rPr>
              <w:t>T</w:t>
            </w:r>
          </w:p>
        </w:tc>
      </w:tr>
      <w:tr w:rsidR="008F1ABC" w:rsidRPr="00F17505" w14:paraId="5730C186" w14:textId="77777777" w:rsidTr="00935D3F">
        <w:trPr>
          <w:cantSplit/>
          <w:jc w:val="center"/>
        </w:trPr>
        <w:tc>
          <w:tcPr>
            <w:tcW w:w="3241" w:type="dxa"/>
            <w:tcMar>
              <w:top w:w="0" w:type="dxa"/>
              <w:left w:w="28" w:type="dxa"/>
              <w:bottom w:w="0" w:type="dxa"/>
              <w:right w:w="108" w:type="dxa"/>
            </w:tcMar>
          </w:tcPr>
          <w:p w14:paraId="34C4D6E2" w14:textId="01F93DF1" w:rsidR="008F1ABC" w:rsidRPr="00F17505" w:rsidRDefault="008F1ABC" w:rsidP="008F1ABC">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7E7475F0" w14:textId="51CA07D0" w:rsidR="008F1ABC" w:rsidRPr="00F17505" w:rsidRDefault="008F1ABC" w:rsidP="008F1ABC">
            <w:pPr>
              <w:pStyle w:val="TAL"/>
              <w:jc w:val="center"/>
            </w:pPr>
            <w:r w:rsidRPr="00F17505">
              <w:t>CO</w:t>
            </w:r>
          </w:p>
        </w:tc>
        <w:tc>
          <w:tcPr>
            <w:tcW w:w="1167" w:type="dxa"/>
            <w:tcMar>
              <w:top w:w="0" w:type="dxa"/>
              <w:left w:w="28" w:type="dxa"/>
              <w:bottom w:w="0" w:type="dxa"/>
              <w:right w:w="108" w:type="dxa"/>
            </w:tcMar>
          </w:tcPr>
          <w:p w14:paraId="54DD7039" w14:textId="4E9A986C"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4E27143F" w14:textId="1BD63A42"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C40910C" w14:textId="0485B359"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09633B" w14:textId="183E07BF" w:rsidR="008F1ABC" w:rsidRPr="00F17505" w:rsidRDefault="008F1ABC" w:rsidP="008F1ABC">
            <w:pPr>
              <w:pStyle w:val="TAL"/>
              <w:jc w:val="center"/>
              <w:rPr>
                <w:lang w:eastAsia="zh-CN"/>
              </w:rPr>
            </w:pPr>
            <w:r w:rsidRPr="00F17505">
              <w:rPr>
                <w:lang w:eastAsia="zh-CN"/>
              </w:rPr>
              <w:t>T</w:t>
            </w:r>
          </w:p>
        </w:tc>
      </w:tr>
      <w:tr w:rsidR="008F1ABC" w:rsidRPr="00F17505" w14:paraId="2F018423" w14:textId="77777777" w:rsidTr="00935D3F">
        <w:trPr>
          <w:cantSplit/>
          <w:jc w:val="center"/>
        </w:trPr>
        <w:tc>
          <w:tcPr>
            <w:tcW w:w="3241" w:type="dxa"/>
            <w:shd w:val="clear" w:color="auto" w:fill="D9D9D9"/>
            <w:tcMar>
              <w:top w:w="0" w:type="dxa"/>
              <w:left w:w="28" w:type="dxa"/>
              <w:bottom w:w="0" w:type="dxa"/>
              <w:right w:w="108" w:type="dxa"/>
            </w:tcMar>
            <w:hideMark/>
          </w:tcPr>
          <w:p w14:paraId="77335248" w14:textId="77777777" w:rsidR="008F1ABC" w:rsidRPr="00F17505" w:rsidRDefault="008F1ABC" w:rsidP="008F1AB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E895C9" w14:textId="77777777" w:rsidR="008F1ABC" w:rsidRPr="00F17505" w:rsidRDefault="008F1ABC" w:rsidP="008F1ABC">
            <w:pPr>
              <w:pStyle w:val="TAL"/>
              <w:jc w:val="center"/>
              <w:rPr>
                <w:rFonts w:cs="Arial"/>
              </w:rPr>
            </w:pPr>
          </w:p>
        </w:tc>
        <w:tc>
          <w:tcPr>
            <w:tcW w:w="1167" w:type="dxa"/>
            <w:shd w:val="clear" w:color="auto" w:fill="D9D9D9"/>
            <w:tcMar>
              <w:top w:w="0" w:type="dxa"/>
              <w:left w:w="28" w:type="dxa"/>
              <w:bottom w:w="0" w:type="dxa"/>
              <w:right w:w="108" w:type="dxa"/>
            </w:tcMar>
          </w:tcPr>
          <w:p w14:paraId="23C6FCCA" w14:textId="77777777" w:rsidR="008F1ABC" w:rsidRPr="00F17505" w:rsidRDefault="008F1ABC" w:rsidP="008F1ABC">
            <w:pPr>
              <w:pStyle w:val="TAL"/>
              <w:jc w:val="center"/>
            </w:pPr>
          </w:p>
        </w:tc>
        <w:tc>
          <w:tcPr>
            <w:tcW w:w="1077" w:type="dxa"/>
            <w:shd w:val="clear" w:color="auto" w:fill="D9D9D9"/>
            <w:tcMar>
              <w:top w:w="0" w:type="dxa"/>
              <w:left w:w="28" w:type="dxa"/>
              <w:bottom w:w="0" w:type="dxa"/>
              <w:right w:w="108" w:type="dxa"/>
            </w:tcMar>
          </w:tcPr>
          <w:p w14:paraId="23DC90C6" w14:textId="77777777" w:rsidR="008F1ABC" w:rsidRPr="00F17505" w:rsidRDefault="008F1ABC" w:rsidP="008F1ABC">
            <w:pPr>
              <w:pStyle w:val="TAL"/>
              <w:jc w:val="center"/>
            </w:pPr>
          </w:p>
        </w:tc>
        <w:tc>
          <w:tcPr>
            <w:tcW w:w="1117" w:type="dxa"/>
            <w:shd w:val="clear" w:color="auto" w:fill="D9D9D9"/>
            <w:tcMar>
              <w:top w:w="0" w:type="dxa"/>
              <w:left w:w="28" w:type="dxa"/>
              <w:bottom w:w="0" w:type="dxa"/>
              <w:right w:w="108" w:type="dxa"/>
            </w:tcMar>
          </w:tcPr>
          <w:p w14:paraId="5FAAC907" w14:textId="77777777" w:rsidR="008F1ABC" w:rsidRPr="00F17505" w:rsidRDefault="008F1ABC" w:rsidP="008F1ABC">
            <w:pPr>
              <w:pStyle w:val="TAL"/>
              <w:jc w:val="center"/>
            </w:pPr>
          </w:p>
        </w:tc>
        <w:tc>
          <w:tcPr>
            <w:tcW w:w="1237" w:type="dxa"/>
            <w:shd w:val="clear" w:color="auto" w:fill="D9D9D9"/>
            <w:tcMar>
              <w:top w:w="0" w:type="dxa"/>
              <w:left w:w="28" w:type="dxa"/>
              <w:bottom w:w="0" w:type="dxa"/>
              <w:right w:w="108" w:type="dxa"/>
            </w:tcMar>
          </w:tcPr>
          <w:p w14:paraId="35EF0E39" w14:textId="77777777" w:rsidR="008F1ABC" w:rsidRPr="00F17505" w:rsidRDefault="008F1ABC" w:rsidP="008F1ABC">
            <w:pPr>
              <w:pStyle w:val="TAL"/>
              <w:jc w:val="center"/>
            </w:pPr>
          </w:p>
        </w:tc>
      </w:tr>
      <w:tr w:rsidR="008F1ABC" w:rsidRPr="00F17505" w14:paraId="63B6E50C" w14:textId="77777777" w:rsidTr="00935D3F">
        <w:trPr>
          <w:cantSplit/>
          <w:jc w:val="center"/>
        </w:trPr>
        <w:tc>
          <w:tcPr>
            <w:tcW w:w="3241" w:type="dxa"/>
            <w:tcMar>
              <w:top w:w="0" w:type="dxa"/>
              <w:left w:w="28" w:type="dxa"/>
              <w:bottom w:w="0" w:type="dxa"/>
              <w:right w:w="108" w:type="dxa"/>
            </w:tcMar>
          </w:tcPr>
          <w:p w14:paraId="68370DFA" w14:textId="77777777" w:rsidR="008F1ABC" w:rsidRPr="00F17505" w:rsidRDefault="008F1ABC" w:rsidP="007F7761">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232012CD" w14:textId="77777777" w:rsidR="008F1ABC" w:rsidRPr="00F17505" w:rsidRDefault="008F1ABC" w:rsidP="008F1ABC">
            <w:pPr>
              <w:pStyle w:val="TAL"/>
              <w:jc w:val="center"/>
              <w:rPr>
                <w:rFonts w:cs="Arial"/>
              </w:rPr>
            </w:pPr>
            <w:r w:rsidRPr="00F17505">
              <w:t>CM</w:t>
            </w:r>
          </w:p>
        </w:tc>
        <w:tc>
          <w:tcPr>
            <w:tcW w:w="1167" w:type="dxa"/>
            <w:tcMar>
              <w:top w:w="0" w:type="dxa"/>
              <w:left w:w="28" w:type="dxa"/>
              <w:bottom w:w="0" w:type="dxa"/>
              <w:right w:w="108" w:type="dxa"/>
            </w:tcMar>
          </w:tcPr>
          <w:p w14:paraId="207E1A4A"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0C35E3A"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202ACA4" w14:textId="77777777" w:rsidR="008F1ABC" w:rsidRPr="00F17505" w:rsidRDefault="008F1ABC" w:rsidP="008F1ABC">
            <w:pPr>
              <w:pStyle w:val="TAL"/>
              <w:jc w:val="center"/>
            </w:pPr>
            <w:r w:rsidRPr="00F17505">
              <w:rPr>
                <w:lang w:eastAsia="zh-CN"/>
              </w:rPr>
              <w:t>F</w:t>
            </w:r>
          </w:p>
        </w:tc>
        <w:tc>
          <w:tcPr>
            <w:tcW w:w="1237" w:type="dxa"/>
            <w:tcMar>
              <w:top w:w="0" w:type="dxa"/>
              <w:left w:w="28" w:type="dxa"/>
              <w:bottom w:w="0" w:type="dxa"/>
              <w:right w:w="108" w:type="dxa"/>
            </w:tcMar>
          </w:tcPr>
          <w:p w14:paraId="3BA5D3B0" w14:textId="77777777" w:rsidR="008F1ABC" w:rsidRPr="00F17505" w:rsidRDefault="008F1ABC" w:rsidP="008F1ABC">
            <w:pPr>
              <w:pStyle w:val="TAL"/>
              <w:jc w:val="center"/>
            </w:pPr>
            <w:r w:rsidRPr="00F17505">
              <w:rPr>
                <w:lang w:eastAsia="zh-CN"/>
              </w:rPr>
              <w:t>T</w:t>
            </w:r>
          </w:p>
        </w:tc>
      </w:tr>
      <w:tr w:rsidR="008F1ABC" w:rsidRPr="00F17505" w14:paraId="67E8B74D" w14:textId="77777777" w:rsidTr="00935D3F">
        <w:trPr>
          <w:cantSplit/>
          <w:jc w:val="center"/>
        </w:trPr>
        <w:tc>
          <w:tcPr>
            <w:tcW w:w="3241" w:type="dxa"/>
            <w:tcMar>
              <w:top w:w="0" w:type="dxa"/>
              <w:left w:w="28" w:type="dxa"/>
              <w:bottom w:w="0" w:type="dxa"/>
              <w:right w:w="108" w:type="dxa"/>
            </w:tcMar>
          </w:tcPr>
          <w:p w14:paraId="3AB3F1B0" w14:textId="3B9644B6" w:rsidR="008F1ABC" w:rsidRPr="00F17505" w:rsidRDefault="008F1ABC" w:rsidP="007F7761">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244BB04D" w14:textId="0ED6C666" w:rsidR="008F1ABC" w:rsidRPr="00F17505" w:rsidRDefault="008F1ABC" w:rsidP="008F1ABC">
            <w:pPr>
              <w:pStyle w:val="TAL"/>
              <w:jc w:val="center"/>
            </w:pPr>
            <w:r w:rsidRPr="00F17505">
              <w:t>M</w:t>
            </w:r>
          </w:p>
        </w:tc>
        <w:tc>
          <w:tcPr>
            <w:tcW w:w="1167" w:type="dxa"/>
            <w:tcMar>
              <w:top w:w="0" w:type="dxa"/>
              <w:left w:w="28" w:type="dxa"/>
              <w:bottom w:w="0" w:type="dxa"/>
              <w:right w:w="108" w:type="dxa"/>
            </w:tcMar>
          </w:tcPr>
          <w:p w14:paraId="06B738C4" w14:textId="6085E715"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3E0972EC" w14:textId="0BFEFB08"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B8A98A9" w14:textId="4FF112AF"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0F4576" w14:textId="6E66A6ED" w:rsidR="008F1ABC" w:rsidRPr="00F17505" w:rsidRDefault="008F1ABC" w:rsidP="008F1ABC">
            <w:pPr>
              <w:pStyle w:val="TAL"/>
              <w:jc w:val="center"/>
              <w:rPr>
                <w:lang w:eastAsia="zh-CN"/>
              </w:rPr>
            </w:pPr>
            <w:r w:rsidRPr="00F17505">
              <w:rPr>
                <w:lang w:eastAsia="zh-CN"/>
              </w:rPr>
              <w:t>T</w:t>
            </w:r>
          </w:p>
        </w:tc>
      </w:tr>
      <w:tr w:rsidR="008F1ABC" w:rsidRPr="00F17505" w14:paraId="10CECE23" w14:textId="77777777" w:rsidTr="00935D3F">
        <w:trPr>
          <w:cantSplit/>
          <w:jc w:val="center"/>
        </w:trPr>
        <w:tc>
          <w:tcPr>
            <w:tcW w:w="3241" w:type="dxa"/>
            <w:tcMar>
              <w:top w:w="0" w:type="dxa"/>
              <w:left w:w="28" w:type="dxa"/>
              <w:bottom w:w="0" w:type="dxa"/>
              <w:right w:w="108" w:type="dxa"/>
            </w:tcMar>
          </w:tcPr>
          <w:p w14:paraId="7A7DF398" w14:textId="77777777" w:rsidR="008F1ABC" w:rsidRPr="00F17505" w:rsidRDefault="008F1ABC" w:rsidP="007F7761">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4CF7002F" w14:textId="77777777" w:rsidR="008F1ABC" w:rsidRPr="00F17505" w:rsidRDefault="008F1ABC" w:rsidP="008F1ABC">
            <w:pPr>
              <w:pStyle w:val="TAL"/>
              <w:jc w:val="center"/>
            </w:pPr>
            <w:r w:rsidRPr="00F17505">
              <w:t>CM</w:t>
            </w:r>
          </w:p>
        </w:tc>
        <w:tc>
          <w:tcPr>
            <w:tcW w:w="1167" w:type="dxa"/>
            <w:tcMar>
              <w:top w:w="0" w:type="dxa"/>
              <w:left w:w="28" w:type="dxa"/>
              <w:bottom w:w="0" w:type="dxa"/>
              <w:right w:w="108" w:type="dxa"/>
            </w:tcMar>
          </w:tcPr>
          <w:p w14:paraId="3ACEEF8E"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FC8E451"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8EBC713" w14:textId="77777777"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4100F7" w14:textId="77777777" w:rsidR="008F1ABC" w:rsidRPr="00F17505" w:rsidRDefault="008F1ABC" w:rsidP="008F1ABC">
            <w:pPr>
              <w:pStyle w:val="TAL"/>
              <w:jc w:val="center"/>
              <w:rPr>
                <w:lang w:eastAsia="zh-CN"/>
              </w:rPr>
            </w:pPr>
            <w:r w:rsidRPr="00F17505">
              <w:rPr>
                <w:lang w:eastAsia="zh-CN"/>
              </w:rPr>
              <w:t>T</w:t>
            </w:r>
          </w:p>
        </w:tc>
      </w:tr>
    </w:tbl>
    <w:p w14:paraId="68C6D65A" w14:textId="77777777" w:rsidR="00EF6247" w:rsidRPr="00F17505" w:rsidRDefault="00EF6247" w:rsidP="00EF6247"/>
    <w:p w14:paraId="2F1A1908" w14:textId="7C50E192" w:rsidR="00EF6247" w:rsidRPr="00F17505" w:rsidRDefault="00EF6247" w:rsidP="00EF6247">
      <w:pPr>
        <w:pStyle w:val="Heading4"/>
      </w:pPr>
      <w:bookmarkStart w:id="189" w:name="_Toc106015885"/>
      <w:bookmarkStart w:id="190" w:name="_Toc106098523"/>
      <w:bookmarkStart w:id="191" w:name="_Toc113634482"/>
      <w:bookmarkStart w:id="192" w:name="MCCQCTEMPBM_00000150"/>
      <w:r w:rsidRPr="00F17505">
        <w:t>7.3.</w:t>
      </w:r>
      <w:r w:rsidR="00B83DEA">
        <w:t>3</w:t>
      </w:r>
      <w:r w:rsidRPr="00F17505">
        <w:t>.3</w:t>
      </w:r>
      <w:r w:rsidRPr="00F17505">
        <w:tab/>
        <w:t>Attribute constraints</w:t>
      </w:r>
      <w:bookmarkEnd w:id="189"/>
      <w:bookmarkEnd w:id="190"/>
      <w:bookmarkEnd w:id="191"/>
    </w:p>
    <w:p w14:paraId="537B7452" w14:textId="3856806F" w:rsidR="00935D3F" w:rsidRPr="00F17505" w:rsidRDefault="00935D3F" w:rsidP="00B83DEA">
      <w:pPr>
        <w:pStyle w:val="TH"/>
      </w:pPr>
      <w:r w:rsidRPr="00F17505">
        <w:t>Table 7.3.</w:t>
      </w:r>
      <w:r w:rsidR="00B83DEA">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F6247" w:rsidRPr="00F17505" w14:paraId="40887671" w14:textId="77777777" w:rsidTr="00935D3F">
        <w:trPr>
          <w:jc w:val="center"/>
        </w:trPr>
        <w:tc>
          <w:tcPr>
            <w:tcW w:w="3575" w:type="dxa"/>
            <w:shd w:val="clear" w:color="auto" w:fill="D9D9D9"/>
            <w:tcMar>
              <w:top w:w="0" w:type="dxa"/>
              <w:left w:w="28" w:type="dxa"/>
              <w:bottom w:w="0" w:type="dxa"/>
              <w:right w:w="108" w:type="dxa"/>
            </w:tcMar>
            <w:hideMark/>
          </w:tcPr>
          <w:bookmarkEnd w:id="192"/>
          <w:p w14:paraId="173F15AF" w14:textId="77777777" w:rsidR="00EF6247" w:rsidRPr="00F17505" w:rsidRDefault="00EF6247" w:rsidP="002360F1">
            <w:pPr>
              <w:pStyle w:val="TAH"/>
            </w:pPr>
            <w:r w:rsidRPr="00F17505">
              <w:t>Name</w:t>
            </w:r>
          </w:p>
        </w:tc>
        <w:tc>
          <w:tcPr>
            <w:tcW w:w="6061" w:type="dxa"/>
            <w:shd w:val="clear" w:color="auto" w:fill="D9D9D9"/>
            <w:tcMar>
              <w:top w:w="0" w:type="dxa"/>
              <w:left w:w="28" w:type="dxa"/>
              <w:bottom w:w="0" w:type="dxa"/>
              <w:right w:w="108" w:type="dxa"/>
            </w:tcMar>
            <w:hideMark/>
          </w:tcPr>
          <w:p w14:paraId="6A2FA2E1" w14:textId="77777777" w:rsidR="00EF6247" w:rsidRPr="00F17505" w:rsidRDefault="00EF6247" w:rsidP="002360F1">
            <w:pPr>
              <w:pStyle w:val="TAH"/>
            </w:pPr>
            <w:r w:rsidRPr="00F17505">
              <w:rPr>
                <w:color w:val="000000"/>
              </w:rPr>
              <w:t>Definition</w:t>
            </w:r>
          </w:p>
        </w:tc>
      </w:tr>
      <w:tr w:rsidR="00EF6247" w:rsidRPr="00F17505" w14:paraId="261862E5" w14:textId="77777777" w:rsidTr="00935D3F">
        <w:trPr>
          <w:jc w:val="center"/>
        </w:trPr>
        <w:tc>
          <w:tcPr>
            <w:tcW w:w="3575" w:type="dxa"/>
            <w:tcMar>
              <w:top w:w="0" w:type="dxa"/>
              <w:left w:w="28" w:type="dxa"/>
              <w:bottom w:w="0" w:type="dxa"/>
              <w:right w:w="108" w:type="dxa"/>
            </w:tcMar>
          </w:tcPr>
          <w:p w14:paraId="4E34ABAF" w14:textId="77777777" w:rsidR="00EF6247" w:rsidRPr="00F17505" w:rsidRDefault="00EF6247" w:rsidP="002360F1">
            <w:pPr>
              <w:pStyle w:val="TAL"/>
              <w:rPr>
                <w:rFonts w:ascii="Courier New" w:hAnsi="Courier New" w:cs="Courier New"/>
              </w:rPr>
            </w:pPr>
            <w:bookmarkStart w:id="193" w:name="MCCQCTEMPBM_00000061"/>
            <w:r w:rsidRPr="00F17505">
              <w:rPr>
                <w:rFonts w:ascii="Courier New" w:hAnsi="Courier New" w:cs="Courier New"/>
              </w:rPr>
              <w:t>usedConsumerTrainingData</w:t>
            </w:r>
            <w:r w:rsidRPr="00F17505">
              <w:rPr>
                <w:rFonts w:cs="Arial"/>
              </w:rPr>
              <w:t xml:space="preserve"> Support Qualifier</w:t>
            </w:r>
            <w:bookmarkEnd w:id="193"/>
          </w:p>
        </w:tc>
        <w:tc>
          <w:tcPr>
            <w:tcW w:w="6061" w:type="dxa"/>
            <w:tcMar>
              <w:top w:w="0" w:type="dxa"/>
              <w:left w:w="28" w:type="dxa"/>
              <w:bottom w:w="0" w:type="dxa"/>
              <w:right w:w="108" w:type="dxa"/>
            </w:tcMar>
          </w:tcPr>
          <w:p w14:paraId="55AB4239" w14:textId="77777777" w:rsidR="00EF6247" w:rsidRPr="00F17505" w:rsidRDefault="00EF6247" w:rsidP="002360F1">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EF6247" w:rsidRPr="00F17505" w14:paraId="5B32A018" w14:textId="77777777" w:rsidTr="00935D3F">
        <w:trPr>
          <w:jc w:val="center"/>
        </w:trPr>
        <w:tc>
          <w:tcPr>
            <w:tcW w:w="3575" w:type="dxa"/>
            <w:tcMar>
              <w:top w:w="0" w:type="dxa"/>
              <w:left w:w="28" w:type="dxa"/>
              <w:bottom w:w="0" w:type="dxa"/>
              <w:right w:w="108" w:type="dxa"/>
            </w:tcMar>
          </w:tcPr>
          <w:p w14:paraId="1096AB09" w14:textId="77777777" w:rsidR="00EF6247" w:rsidRPr="00F17505" w:rsidRDefault="00EF6247" w:rsidP="002360F1">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7F2C2273" w14:textId="270ACA76" w:rsidR="00EF6247" w:rsidRPr="00F17505" w:rsidRDefault="00EF6247" w:rsidP="002360F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AIMLTrainingReport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AI/ML model training that was requested by the MnS consumer (via </w:t>
            </w:r>
            <w:r w:rsidRPr="00F17505">
              <w:rPr>
                <w:rFonts w:ascii="Courier New" w:hAnsi="Courier New" w:cs="Courier New"/>
              </w:rPr>
              <w:t>AIMLTrainingRequest</w:t>
            </w:r>
            <w:r w:rsidRPr="00F17505">
              <w:rPr>
                <w:rFonts w:cs="Arial"/>
              </w:rPr>
              <w:t xml:space="preserve"> MOI).</w:t>
            </w:r>
          </w:p>
        </w:tc>
      </w:tr>
      <w:tr w:rsidR="008F1ABC" w:rsidRPr="00F17505" w14:paraId="5AAC25D5" w14:textId="77777777" w:rsidTr="00935D3F">
        <w:trPr>
          <w:jc w:val="center"/>
        </w:trPr>
        <w:tc>
          <w:tcPr>
            <w:tcW w:w="3575" w:type="dxa"/>
            <w:tcMar>
              <w:top w:w="0" w:type="dxa"/>
              <w:left w:w="28" w:type="dxa"/>
              <w:bottom w:w="0" w:type="dxa"/>
              <w:right w:w="108" w:type="dxa"/>
            </w:tcMar>
          </w:tcPr>
          <w:p w14:paraId="043B9BCB" w14:textId="5A1006D9" w:rsidR="008F1ABC" w:rsidRPr="00F17505" w:rsidRDefault="008F1ABC" w:rsidP="008F1ABC">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DD4757D" w14:textId="218B26B7" w:rsidR="008F1ABC" w:rsidRPr="00F17505" w:rsidRDefault="008F1ABC" w:rsidP="008F1ABC">
            <w:pPr>
              <w:pStyle w:val="TAL"/>
              <w:rPr>
                <w:rFonts w:cs="Arial"/>
                <w:lang w:eastAsia="zh-CN"/>
              </w:rPr>
            </w:pPr>
            <w:r w:rsidRPr="00F17505">
              <w:rPr>
                <w:rFonts w:cs="Arial"/>
                <w:lang w:eastAsia="zh-CN"/>
              </w:rPr>
              <w:t xml:space="preserve">Condition: The </w:t>
            </w:r>
            <w:r w:rsidRPr="00F17505">
              <w:rPr>
                <w:rFonts w:ascii="Courier New" w:hAnsi="Courier New" w:cs="Courier New"/>
              </w:rPr>
              <w:t>AIMLTrainingReport</w:t>
            </w:r>
            <w:r w:rsidRPr="00F17505">
              <w:rPr>
                <w:rFonts w:cs="Arial"/>
                <w:lang w:eastAsia="zh-CN"/>
              </w:rPr>
              <w:t xml:space="preserve"> MOI represents the report for the AI/ML model training that was not initial training (</w:t>
            </w:r>
            <w:r w:rsidR="005D2FBE" w:rsidRPr="00F17505">
              <w:rPr>
                <w:rFonts w:cs="Arial"/>
                <w:lang w:eastAsia="zh-CN"/>
              </w:rPr>
              <w:t>i.e.</w:t>
            </w:r>
            <w:r w:rsidRPr="00F17505">
              <w:rPr>
                <w:rFonts w:cs="Arial"/>
                <w:lang w:eastAsia="zh-CN"/>
              </w:rPr>
              <w:t xml:space="preserve"> the model has been trained before).</w:t>
            </w:r>
          </w:p>
        </w:tc>
      </w:tr>
      <w:tr w:rsidR="008F1ABC" w:rsidRPr="00F17505" w14:paraId="3BFCEA69" w14:textId="77777777" w:rsidTr="00935D3F">
        <w:trPr>
          <w:jc w:val="center"/>
        </w:trPr>
        <w:tc>
          <w:tcPr>
            <w:tcW w:w="3575" w:type="dxa"/>
            <w:tcMar>
              <w:top w:w="0" w:type="dxa"/>
              <w:left w:w="28" w:type="dxa"/>
              <w:bottom w:w="0" w:type="dxa"/>
              <w:right w:w="108" w:type="dxa"/>
            </w:tcMar>
          </w:tcPr>
          <w:p w14:paraId="36E27F0F" w14:textId="0072CA78" w:rsidR="008F1ABC" w:rsidRPr="00F17505" w:rsidRDefault="008B2DFF" w:rsidP="008F1ABC">
            <w:pPr>
              <w:pStyle w:val="TAL"/>
              <w:rPr>
                <w:rFonts w:ascii="Courier New" w:hAnsi="Courier New" w:cs="Courier New"/>
              </w:rPr>
            </w:pPr>
            <w:r w:rsidRPr="00F17505">
              <w:rPr>
                <w:rFonts w:ascii="Courier New" w:hAnsi="Courier New" w:cs="Courier New"/>
              </w:rPr>
              <w:t>modelPerformanceTraining</w:t>
            </w:r>
          </w:p>
        </w:tc>
        <w:tc>
          <w:tcPr>
            <w:tcW w:w="6061" w:type="dxa"/>
            <w:tcMar>
              <w:top w:w="0" w:type="dxa"/>
              <w:left w:w="28" w:type="dxa"/>
              <w:bottom w:w="0" w:type="dxa"/>
              <w:right w:w="108" w:type="dxa"/>
            </w:tcMar>
          </w:tcPr>
          <w:p w14:paraId="2A312FA1" w14:textId="63066F41" w:rsidR="008F1ABC" w:rsidRPr="00F17505" w:rsidRDefault="008F1ABC" w:rsidP="008F1ABC">
            <w:pPr>
              <w:pStyle w:val="TAL"/>
              <w:rPr>
                <w:rFonts w:cs="Arial"/>
                <w:lang w:eastAsia="zh-CN"/>
              </w:rPr>
            </w:pPr>
            <w:r w:rsidRPr="00F17505">
              <w:t>The condition is use case "</w:t>
            </w:r>
            <w:r w:rsidRPr="00F17505">
              <w:rPr>
                <w:lang w:eastAsia="zh-CN"/>
              </w:rPr>
              <w:t xml:space="preserve"> AI/ML training initiated by consumer</w:t>
            </w:r>
            <w:r w:rsidRPr="00F17505">
              <w:t>" is supported.</w:t>
            </w:r>
          </w:p>
        </w:tc>
      </w:tr>
      <w:tr w:rsidR="008F1ABC" w:rsidRPr="00F17505" w14:paraId="1F0260A9" w14:textId="77777777" w:rsidTr="00935D3F">
        <w:trPr>
          <w:jc w:val="center"/>
        </w:trPr>
        <w:tc>
          <w:tcPr>
            <w:tcW w:w="3575" w:type="dxa"/>
            <w:tcMar>
              <w:top w:w="0" w:type="dxa"/>
              <w:left w:w="28" w:type="dxa"/>
              <w:bottom w:w="0" w:type="dxa"/>
              <w:right w:w="108" w:type="dxa"/>
            </w:tcMar>
          </w:tcPr>
          <w:p w14:paraId="40349E8C" w14:textId="08E6F2B3" w:rsidR="008F1ABC" w:rsidRPr="00F17505" w:rsidRDefault="008F1ABC" w:rsidP="008F1ABC">
            <w:pPr>
              <w:pStyle w:val="TAL"/>
              <w:rPr>
                <w:rFonts w:ascii="Courier New" w:hAnsi="Courier New" w:cs="Courier New"/>
              </w:rPr>
            </w:pPr>
            <w:r w:rsidRPr="00F17505">
              <w:rPr>
                <w:rFonts w:ascii="Courier New" w:hAnsi="Courier New" w:cs="Courier New"/>
              </w:rPr>
              <w:t>areNewTrainingDataUsed</w:t>
            </w:r>
          </w:p>
        </w:tc>
        <w:tc>
          <w:tcPr>
            <w:tcW w:w="6061" w:type="dxa"/>
            <w:tcMar>
              <w:top w:w="0" w:type="dxa"/>
              <w:left w:w="28" w:type="dxa"/>
              <w:bottom w:w="0" w:type="dxa"/>
              <w:right w:w="108" w:type="dxa"/>
            </w:tcMar>
          </w:tcPr>
          <w:p w14:paraId="3DB334EE" w14:textId="1EF96797" w:rsidR="008F1ABC" w:rsidRPr="00F17505" w:rsidRDefault="008F1ABC" w:rsidP="008F1ABC">
            <w:pPr>
              <w:pStyle w:val="TAL"/>
              <w:rPr>
                <w:rFonts w:cs="Arial"/>
                <w:lang w:eastAsia="zh-CN"/>
              </w:rPr>
            </w:pPr>
            <w:r w:rsidRPr="00F17505">
              <w:t>The condition is use case "</w:t>
            </w:r>
            <w:r w:rsidRPr="00F17505">
              <w:rPr>
                <w:lang w:eastAsia="zh-CN"/>
              </w:rPr>
              <w:t xml:space="preserve"> AI/ML training initiated by producer</w:t>
            </w:r>
            <w:r w:rsidRPr="00F17505">
              <w:t>" is supported.</w:t>
            </w:r>
          </w:p>
        </w:tc>
      </w:tr>
    </w:tbl>
    <w:p w14:paraId="3942F0D6" w14:textId="77777777" w:rsidR="00EF6247" w:rsidRPr="00F17505" w:rsidRDefault="00EF6247" w:rsidP="00EF6247">
      <w:pPr>
        <w:rPr>
          <w:rFonts w:eastAsia="Calibri"/>
          <w:i/>
          <w:iCs/>
        </w:rPr>
      </w:pPr>
    </w:p>
    <w:p w14:paraId="581E197B" w14:textId="13C0B575" w:rsidR="00EF6247" w:rsidRPr="00F17505" w:rsidRDefault="00EF6247" w:rsidP="00EF6247">
      <w:pPr>
        <w:pStyle w:val="Heading4"/>
      </w:pPr>
      <w:bookmarkStart w:id="194" w:name="_Toc106015886"/>
      <w:bookmarkStart w:id="195" w:name="_Toc106098524"/>
      <w:bookmarkStart w:id="196" w:name="_Toc113634483"/>
      <w:r w:rsidRPr="00F17505">
        <w:t>7.3.</w:t>
      </w:r>
      <w:r w:rsidR="00B83DEA">
        <w:t>3</w:t>
      </w:r>
      <w:r w:rsidRPr="00F17505">
        <w:t>.4</w:t>
      </w:r>
      <w:r w:rsidRPr="00F17505">
        <w:tab/>
        <w:t>Notifications</w:t>
      </w:r>
      <w:bookmarkEnd w:id="194"/>
      <w:bookmarkEnd w:id="195"/>
      <w:bookmarkEnd w:id="196"/>
    </w:p>
    <w:p w14:paraId="5AB87A1D" w14:textId="6312576B" w:rsidR="005C3045" w:rsidRPr="00F17505" w:rsidRDefault="005C3045" w:rsidP="005C3045">
      <w:r w:rsidRPr="00F17505">
        <w:t>The common notifications defined in clause 7.6 are valid for this IOC, without exceptions or additions.</w:t>
      </w:r>
    </w:p>
    <w:p w14:paraId="0C4879F0" w14:textId="6E34ABE0" w:rsidR="00B571EA" w:rsidRPr="00F17505" w:rsidRDefault="00B571EA" w:rsidP="00B571EA">
      <w:pPr>
        <w:pStyle w:val="Heading3"/>
      </w:pPr>
      <w:bookmarkStart w:id="197" w:name="_Toc106015887"/>
      <w:bookmarkStart w:id="198" w:name="_Toc106098525"/>
      <w:bookmarkStart w:id="199" w:name="_Toc113634484"/>
      <w:r w:rsidRPr="00F17505">
        <w:t>7.3.</w:t>
      </w:r>
      <w:r w:rsidR="00B83DEA">
        <w:t>4</w:t>
      </w:r>
      <w:r w:rsidRPr="00F17505">
        <w:tab/>
      </w:r>
      <w:bookmarkStart w:id="200" w:name="MCCQCTEMPBM_00000062"/>
      <w:r w:rsidRPr="00F17505">
        <w:rPr>
          <w:rFonts w:ascii="Courier New" w:hAnsi="Courier New" w:cs="Courier New"/>
        </w:rPr>
        <w:t>MLTrainingProcess</w:t>
      </w:r>
      <w:bookmarkEnd w:id="197"/>
      <w:bookmarkEnd w:id="198"/>
      <w:bookmarkEnd w:id="199"/>
      <w:bookmarkEnd w:id="200"/>
    </w:p>
    <w:p w14:paraId="537AA85B" w14:textId="6FE61724" w:rsidR="00B571EA" w:rsidRPr="00F17505" w:rsidRDefault="00B571EA" w:rsidP="00B571EA">
      <w:pPr>
        <w:pStyle w:val="Heading4"/>
      </w:pPr>
      <w:bookmarkStart w:id="201" w:name="_Toc106015888"/>
      <w:bookmarkStart w:id="202" w:name="_Toc106098526"/>
      <w:bookmarkStart w:id="203" w:name="_Toc113634485"/>
      <w:r w:rsidRPr="00F17505">
        <w:t>7.3.</w:t>
      </w:r>
      <w:r w:rsidR="00B83DEA">
        <w:t>4</w:t>
      </w:r>
      <w:r w:rsidRPr="00F17505">
        <w:t>.1</w:t>
      </w:r>
      <w:r w:rsidRPr="00F17505">
        <w:tab/>
        <w:t>Definition</w:t>
      </w:r>
      <w:bookmarkEnd w:id="201"/>
      <w:bookmarkEnd w:id="202"/>
      <w:bookmarkEnd w:id="203"/>
    </w:p>
    <w:p w14:paraId="23997F6E" w14:textId="549CEB30" w:rsidR="00B571EA" w:rsidRPr="00F17505" w:rsidRDefault="00B571EA" w:rsidP="00B571EA">
      <w:r w:rsidRPr="00F17505">
        <w:t xml:space="preserve">The IOC </w:t>
      </w:r>
      <w:bookmarkStart w:id="204" w:name="MCCQCTEMPBM_00000063"/>
      <w:r w:rsidRPr="00F17505">
        <w:rPr>
          <w:rFonts w:ascii="Courier New" w:hAnsi="Courier New" w:cs="Courier New"/>
        </w:rPr>
        <w:t xml:space="preserve">MLTrainingProcess </w:t>
      </w:r>
      <w:bookmarkEnd w:id="204"/>
      <w:r w:rsidRPr="00F17505">
        <w:t xml:space="preserve">represents the ML training process. </w:t>
      </w:r>
    </w:p>
    <w:p w14:paraId="30C59D27" w14:textId="2D6362DD" w:rsidR="004E1C41" w:rsidRPr="00F17505" w:rsidRDefault="004E1C41" w:rsidP="007F7761">
      <w:r w:rsidRPr="00F17505">
        <w:rPr>
          <w:rFonts w:cs="Arial"/>
        </w:rPr>
        <w:t>One</w:t>
      </w:r>
      <w:r w:rsidRPr="00F17505">
        <w:t xml:space="preserve"> </w:t>
      </w:r>
      <w:bookmarkStart w:id="205" w:name="MCCQCTEMPBM_00000064"/>
      <w:r w:rsidRPr="00F17505">
        <w:rPr>
          <w:rFonts w:ascii="Courier New" w:hAnsi="Courier New" w:cs="Courier New"/>
        </w:rPr>
        <w:t xml:space="preserve">MLTrainingProcess </w:t>
      </w:r>
      <w:bookmarkEnd w:id="205"/>
      <w:r w:rsidRPr="00F17505">
        <w:t>MOI</w:t>
      </w:r>
      <w:bookmarkStart w:id="206" w:name="MCCQCTEMPBM_00000065"/>
      <w:r w:rsidRPr="00F17505">
        <w:rPr>
          <w:rFonts w:ascii="Courier New" w:hAnsi="Courier New" w:cs="Courier New"/>
        </w:rPr>
        <w:t xml:space="preserve"> </w:t>
      </w:r>
      <w:bookmarkEnd w:id="206"/>
      <w:r w:rsidRPr="00F17505">
        <w:t xml:space="preserve">may be instantiated for each </w:t>
      </w:r>
      <w:bookmarkStart w:id="207" w:name="MCCQCTEMPBM_00000066"/>
      <w:r w:rsidRPr="00F17505">
        <w:rPr>
          <w:rFonts w:ascii="Courier New" w:hAnsi="Courier New" w:cs="Courier New"/>
        </w:rPr>
        <w:t xml:space="preserve">MLTrainingRequest </w:t>
      </w:r>
      <w:bookmarkEnd w:id="207"/>
      <w:r w:rsidRPr="00F17505">
        <w:t xml:space="preserve">MOI or a set of </w:t>
      </w:r>
      <w:bookmarkStart w:id="208" w:name="MCCQCTEMPBM_00000067"/>
      <w:r w:rsidRPr="00F17505">
        <w:rPr>
          <w:rFonts w:ascii="Courier New" w:hAnsi="Courier New" w:cs="Courier New"/>
        </w:rPr>
        <w:t xml:space="preserve">MLTrainingRequest </w:t>
      </w:r>
      <w:bookmarkEnd w:id="208"/>
      <w:r w:rsidRPr="00F17505">
        <w:t xml:space="preserve">MOIs. </w:t>
      </w:r>
    </w:p>
    <w:p w14:paraId="54018171" w14:textId="61E5BE3E" w:rsidR="00B571EA" w:rsidRPr="00F17505" w:rsidRDefault="00B571EA" w:rsidP="007F7761">
      <w:pPr>
        <w:spacing w:line="264" w:lineRule="auto"/>
        <w:rPr>
          <w:rFonts w:cs="Arial"/>
        </w:rPr>
      </w:pPr>
      <w:r w:rsidRPr="00F17505">
        <w:rPr>
          <w:rFonts w:cs="Arial"/>
        </w:rPr>
        <w:t xml:space="preserve">For each </w:t>
      </w:r>
      <w:bookmarkStart w:id="209" w:name="MCCQCTEMPBM_00000068"/>
      <w:r w:rsidRPr="00F17505">
        <w:rPr>
          <w:rFonts w:ascii="Courier New" w:hAnsi="Courier New" w:cs="Courier New"/>
          <w:lang w:eastAsia="zh-CN"/>
        </w:rPr>
        <w:t>MLEntity</w:t>
      </w:r>
      <w:bookmarkEnd w:id="209"/>
      <w:r w:rsidRPr="00F17505">
        <w:rPr>
          <w:rFonts w:cs="Arial"/>
        </w:rPr>
        <w:t xml:space="preserve"> under training, a </w:t>
      </w:r>
      <w:bookmarkStart w:id="210" w:name="MCCQCTEMPBM_00000069"/>
      <w:r w:rsidRPr="00F17505">
        <w:rPr>
          <w:rFonts w:ascii="Courier New" w:hAnsi="Courier New" w:cs="Courier New"/>
        </w:rPr>
        <w:t xml:space="preserve">AIMLTrainingProcess </w:t>
      </w:r>
      <w:bookmarkEnd w:id="210"/>
      <w:r w:rsidRPr="00F17505">
        <w:rPr>
          <w:rFonts w:cs="Arial"/>
        </w:rPr>
        <w:t xml:space="preserve">is instantiated, </w:t>
      </w:r>
      <w:r w:rsidR="005D2FBE" w:rsidRPr="00F17505">
        <w:rPr>
          <w:rFonts w:cs="Arial"/>
        </w:rPr>
        <w:t>i.e.</w:t>
      </w:r>
      <w:r w:rsidRPr="00F17505">
        <w:rPr>
          <w:rFonts w:cs="Arial"/>
        </w:rPr>
        <w:t xml:space="preserve"> a</w:t>
      </w:r>
      <w:r w:rsidRPr="00F17505">
        <w:rPr>
          <w:rFonts w:eastAsia="Courier New"/>
        </w:rPr>
        <w:t xml:space="preserve">n </w:t>
      </w:r>
      <w:bookmarkStart w:id="211" w:name="MCCQCTEMPBM_00000070"/>
      <w:r w:rsidRPr="00F17505">
        <w:rPr>
          <w:rFonts w:ascii="Courier New" w:hAnsi="Courier New" w:cs="Courier New"/>
        </w:rPr>
        <w:t xml:space="preserve">AIMLTrainingProcess </w:t>
      </w:r>
      <w:bookmarkEnd w:id="211"/>
      <w:r w:rsidRPr="00F17505">
        <w:t>is</w:t>
      </w:r>
      <w:bookmarkStart w:id="212" w:name="MCCQCTEMPBM_00000071"/>
      <w:r w:rsidRPr="00F17505">
        <w:rPr>
          <w:rFonts w:ascii="Courier New" w:hAnsi="Courier New" w:cs="Courier New"/>
        </w:rPr>
        <w:t xml:space="preserve"> </w:t>
      </w:r>
      <w:bookmarkEnd w:id="212"/>
      <w:r w:rsidRPr="00F17505">
        <w:rPr>
          <w:rFonts w:cs="Arial"/>
        </w:rPr>
        <w:t xml:space="preserve">associated with exactly one </w:t>
      </w:r>
      <w:bookmarkStart w:id="213" w:name="MCCQCTEMPBM_00000072"/>
      <w:r w:rsidRPr="00F17505">
        <w:rPr>
          <w:rFonts w:ascii="Courier New" w:hAnsi="Courier New" w:cs="Courier New"/>
          <w:lang w:eastAsia="zh-CN"/>
        </w:rPr>
        <w:t>MLEntity</w:t>
      </w:r>
      <w:bookmarkEnd w:id="213"/>
      <w:r w:rsidRPr="00F17505">
        <w:rPr>
          <w:rFonts w:cs="Arial"/>
        </w:rPr>
        <w:t>.</w:t>
      </w:r>
      <w:r w:rsidRPr="00F17505">
        <w:rPr>
          <w:rFonts w:eastAsia="Courier New"/>
          <w:i/>
          <w:iCs/>
        </w:rPr>
        <w:t xml:space="preserve"> </w:t>
      </w:r>
      <w:r w:rsidRPr="00F17505">
        <w:rPr>
          <w:rFonts w:eastAsia="Courier New"/>
        </w:rPr>
        <w:t xml:space="preserve">The </w:t>
      </w:r>
      <w:bookmarkStart w:id="214" w:name="MCCQCTEMPBM_00000073"/>
      <w:r w:rsidRPr="00F17505">
        <w:rPr>
          <w:rFonts w:ascii="Courier New" w:hAnsi="Courier New" w:cs="Courier New"/>
        </w:rPr>
        <w:t xml:space="preserve">MLTrainingProcess </w:t>
      </w:r>
      <w:bookmarkEnd w:id="214"/>
      <w:r w:rsidRPr="00F17505">
        <w:rPr>
          <w:rFonts w:cs="Arial"/>
        </w:rPr>
        <w:t xml:space="preserve">may be associated with one or more </w:t>
      </w:r>
      <w:bookmarkStart w:id="215" w:name="MCCQCTEMPBM_00000074"/>
      <w:r w:rsidRPr="00F17505">
        <w:rPr>
          <w:rFonts w:ascii="Courier New" w:hAnsi="Courier New" w:cs="Courier New"/>
          <w:lang w:eastAsia="zh-CN"/>
        </w:rPr>
        <w:t xml:space="preserve">MLTrainingRequest </w:t>
      </w:r>
      <w:bookmarkEnd w:id="215"/>
      <w:r w:rsidRPr="00F17505">
        <w:rPr>
          <w:lang w:eastAsia="zh-CN"/>
        </w:rPr>
        <w:t>MOI</w:t>
      </w:r>
      <w:r w:rsidRPr="00F17505">
        <w:rPr>
          <w:rFonts w:cs="Arial"/>
        </w:rPr>
        <w:t>.</w:t>
      </w:r>
    </w:p>
    <w:p w14:paraId="3104EE89" w14:textId="0AF030F4" w:rsidR="00B571EA" w:rsidRPr="00F17505" w:rsidRDefault="00B571EA" w:rsidP="009F6E19">
      <w:r w:rsidRPr="00F17505">
        <w:t xml:space="preserve">The </w:t>
      </w:r>
      <w:bookmarkStart w:id="216" w:name="MCCQCTEMPBM_00000075"/>
      <w:r w:rsidRPr="00F17505">
        <w:rPr>
          <w:rFonts w:ascii="Courier New" w:hAnsi="Courier New" w:cs="Courier New"/>
        </w:rPr>
        <w:t>MLTrainingProcess</w:t>
      </w:r>
      <w:bookmarkEnd w:id="216"/>
      <w:r w:rsidRPr="00F17505">
        <w:t xml:space="preserve"> does not have to correspond to a specific </w:t>
      </w:r>
      <w:bookmarkStart w:id="217" w:name="MCCQCTEMPBM_00000076"/>
      <w:r w:rsidRPr="00F17505">
        <w:rPr>
          <w:rFonts w:ascii="Courier New" w:hAnsi="Courier New" w:cs="Courier New"/>
          <w:lang w:eastAsia="zh-CN"/>
        </w:rPr>
        <w:t>MLTrainingRequest</w:t>
      </w:r>
      <w:bookmarkEnd w:id="217"/>
      <w:r w:rsidRPr="00F17505">
        <w:t xml:space="preserve">, </w:t>
      </w:r>
      <w:r w:rsidR="005D2FBE" w:rsidRPr="00F17505">
        <w:t>i.e.</w:t>
      </w:r>
      <w:r w:rsidRPr="00F17505">
        <w:t xml:space="preserve"> a </w:t>
      </w:r>
      <w:bookmarkStart w:id="218" w:name="MCCQCTEMPBM_00000077"/>
      <w:r w:rsidRPr="00F17505">
        <w:rPr>
          <w:rFonts w:ascii="Courier New" w:hAnsi="Courier New" w:cs="Courier New"/>
          <w:lang w:eastAsia="zh-CN"/>
        </w:rPr>
        <w:t>MLTrainingRequest</w:t>
      </w:r>
      <w:bookmarkEnd w:id="218"/>
      <w:r w:rsidRPr="00F17505">
        <w:t xml:space="preserve"> does not have to be associated to a specific </w:t>
      </w:r>
      <w:bookmarkStart w:id="219" w:name="MCCQCTEMPBM_00000078"/>
      <w:r w:rsidRPr="00F17505">
        <w:rPr>
          <w:rFonts w:ascii="Courier New" w:hAnsi="Courier New" w:cs="Courier New"/>
        </w:rPr>
        <w:t>MLTrainingProcess</w:t>
      </w:r>
      <w:bookmarkEnd w:id="219"/>
      <w:r w:rsidRPr="00F17505">
        <w:t xml:space="preserve">. The </w:t>
      </w:r>
      <w:bookmarkStart w:id="220" w:name="MCCQCTEMPBM_00000079"/>
      <w:r w:rsidRPr="00F17505">
        <w:rPr>
          <w:rFonts w:ascii="Courier New" w:hAnsi="Courier New" w:cs="Courier New"/>
        </w:rPr>
        <w:t>MLTrainingProcess</w:t>
      </w:r>
      <w:bookmarkEnd w:id="220"/>
      <w:r w:rsidRPr="00F17505">
        <w:t xml:space="preserve"> may be managed separately from the </w:t>
      </w:r>
      <w:bookmarkStart w:id="221" w:name="MCCQCTEMPBM_00000080"/>
      <w:r w:rsidRPr="00F17505">
        <w:rPr>
          <w:rFonts w:ascii="Courier New" w:hAnsi="Courier New" w:cs="Courier New"/>
          <w:lang w:eastAsia="zh-CN"/>
        </w:rPr>
        <w:t xml:space="preserve">MLTrainingRequest </w:t>
      </w:r>
      <w:bookmarkEnd w:id="221"/>
      <w:r w:rsidRPr="00F17505">
        <w:rPr>
          <w:lang w:eastAsia="zh-CN"/>
        </w:rPr>
        <w:t>MOIs</w:t>
      </w:r>
      <w:r w:rsidRPr="00F17505">
        <w:t xml:space="preserve">, </w:t>
      </w:r>
      <w:r w:rsidR="00897063" w:rsidRPr="00F17505">
        <w:t>e.g.</w:t>
      </w:r>
      <w:r w:rsidRPr="00F17505">
        <w:t xml:space="preserve"> the </w:t>
      </w:r>
      <w:bookmarkStart w:id="222" w:name="MCCQCTEMPBM_00000081"/>
      <w:r w:rsidRPr="00F17505">
        <w:rPr>
          <w:rFonts w:ascii="Courier New" w:hAnsi="Courier New" w:cs="Courier New"/>
          <w:lang w:eastAsia="zh-CN"/>
        </w:rPr>
        <w:t xml:space="preserve">MLTrainingRequest </w:t>
      </w:r>
      <w:bookmarkEnd w:id="222"/>
      <w:r w:rsidRPr="00F17505">
        <w:rPr>
          <w:lang w:eastAsia="zh-CN"/>
        </w:rPr>
        <w:t>MOI</w:t>
      </w:r>
      <w:r w:rsidRPr="00F17505">
        <w:t xml:space="preserve"> may come from consumers which are network functions while the operator may wish to manage the </w:t>
      </w:r>
      <w:bookmarkStart w:id="223" w:name="MCCQCTEMPBM_00000082"/>
      <w:r w:rsidRPr="00F17505">
        <w:rPr>
          <w:rFonts w:ascii="Courier New" w:hAnsi="Courier New" w:cs="Courier New"/>
        </w:rPr>
        <w:t>MLTrainingProcess</w:t>
      </w:r>
      <w:bookmarkEnd w:id="223"/>
      <w:r w:rsidRPr="00F17505">
        <w:t xml:space="preserve"> that is instantiated following the requests. Thus, the </w:t>
      </w:r>
      <w:bookmarkStart w:id="224" w:name="MCCQCTEMPBM_00000083"/>
      <w:r w:rsidRPr="00F17505">
        <w:rPr>
          <w:rFonts w:ascii="Courier New" w:hAnsi="Courier New" w:cs="Courier New"/>
        </w:rPr>
        <w:t>MLTrainingProcess</w:t>
      </w:r>
      <w:bookmarkEnd w:id="224"/>
      <w:r w:rsidRPr="00F17505">
        <w:t xml:space="preserve"> may be associated to either one or more </w:t>
      </w:r>
      <w:bookmarkStart w:id="225" w:name="MCCQCTEMPBM_00000084"/>
      <w:r w:rsidRPr="00F17505">
        <w:rPr>
          <w:rFonts w:ascii="Courier New" w:hAnsi="Courier New" w:cs="Courier New"/>
          <w:lang w:eastAsia="zh-CN"/>
        </w:rPr>
        <w:t xml:space="preserve">MLTrainingRequest </w:t>
      </w:r>
      <w:bookmarkEnd w:id="225"/>
      <w:r w:rsidRPr="00F17505">
        <w:rPr>
          <w:lang w:eastAsia="zh-CN"/>
        </w:rPr>
        <w:t>MOI</w:t>
      </w:r>
      <w:r w:rsidRPr="00F17505">
        <w:t>.</w:t>
      </w:r>
    </w:p>
    <w:p w14:paraId="1C5F176F" w14:textId="3CA4B35F" w:rsidR="00B571EA" w:rsidRPr="00F17505" w:rsidRDefault="00B571EA" w:rsidP="009F6E19">
      <w:r w:rsidRPr="00F17505">
        <w:t xml:space="preserve">Each </w:t>
      </w:r>
      <w:bookmarkStart w:id="226" w:name="MCCQCTEMPBM_00000085"/>
      <w:r w:rsidRPr="00F17505">
        <w:rPr>
          <w:rFonts w:ascii="Courier New" w:hAnsi="Courier New" w:cs="Courier New"/>
        </w:rPr>
        <w:t xml:space="preserve">MLTrainingProcess </w:t>
      </w:r>
      <w:bookmarkEnd w:id="226"/>
      <w:r w:rsidRPr="00F17505">
        <w:t>instance</w:t>
      </w:r>
      <w:bookmarkStart w:id="227" w:name="MCCQCTEMPBM_00000086"/>
      <w:r w:rsidRPr="00F17505">
        <w:rPr>
          <w:rFonts w:ascii="Courier New" w:hAnsi="Courier New" w:cs="Courier New"/>
        </w:rPr>
        <w:t xml:space="preserve"> </w:t>
      </w:r>
      <w:bookmarkEnd w:id="227"/>
      <w:r w:rsidRPr="00F17505">
        <w:t xml:space="preserve">needs to be managed differently from the related </w:t>
      </w:r>
      <w:bookmarkStart w:id="228" w:name="MCCQCTEMPBM_00000087"/>
      <w:r w:rsidRPr="00F17505">
        <w:rPr>
          <w:rFonts w:ascii="Courier New" w:hAnsi="Courier New" w:cs="Courier New"/>
        </w:rPr>
        <w:t>MLEntity</w:t>
      </w:r>
      <w:bookmarkEnd w:id="228"/>
      <w:r w:rsidRPr="00F17505">
        <w:t xml:space="preserve">, although the </w:t>
      </w:r>
      <w:bookmarkStart w:id="229" w:name="MCCQCTEMPBM_00000088"/>
      <w:r w:rsidRPr="00F17505">
        <w:rPr>
          <w:rFonts w:ascii="Courier New" w:hAnsi="Courier New" w:cs="Courier New"/>
        </w:rPr>
        <w:t xml:space="preserve">MLTrainingProcess </w:t>
      </w:r>
      <w:bookmarkEnd w:id="229"/>
      <w:r w:rsidRPr="00F17505">
        <w:t xml:space="preserve">may be associated to only one </w:t>
      </w:r>
      <w:bookmarkStart w:id="230" w:name="MCCQCTEMPBM_00000089"/>
      <w:r w:rsidRPr="00F17505">
        <w:rPr>
          <w:rFonts w:ascii="Courier New" w:hAnsi="Courier New" w:cs="Courier New"/>
        </w:rPr>
        <w:t>MLEntity</w:t>
      </w:r>
      <w:bookmarkEnd w:id="230"/>
      <w:r w:rsidRPr="00F17505">
        <w:t xml:space="preserve">. For example, the </w:t>
      </w:r>
      <w:bookmarkStart w:id="231" w:name="MCCQCTEMPBM_00000090"/>
      <w:r w:rsidRPr="00F17505">
        <w:rPr>
          <w:rFonts w:ascii="Courier New" w:hAnsi="Courier New" w:cs="Courier New"/>
        </w:rPr>
        <w:t xml:space="preserve">MLTrainingProcess </w:t>
      </w:r>
      <w:bookmarkEnd w:id="231"/>
      <w:r w:rsidRPr="00F17505">
        <w:t xml:space="preserve">may be triggered to start with a specific version of the </w:t>
      </w:r>
      <w:bookmarkStart w:id="232" w:name="MCCQCTEMPBM_00000091"/>
      <w:r w:rsidRPr="00F17505">
        <w:rPr>
          <w:rFonts w:ascii="Courier New" w:hAnsi="Courier New" w:cs="Courier New"/>
          <w:lang w:eastAsia="zh-CN"/>
        </w:rPr>
        <w:t>MLEntity</w:t>
      </w:r>
      <w:bookmarkEnd w:id="232"/>
      <w:r w:rsidRPr="00F17505">
        <w:t xml:space="preserve"> and multiple </w:t>
      </w:r>
      <w:bookmarkStart w:id="233" w:name="MCCQCTEMPBM_00000092"/>
      <w:r w:rsidRPr="00F17505">
        <w:rPr>
          <w:rFonts w:ascii="Courier New" w:hAnsi="Courier New" w:cs="Courier New"/>
        </w:rPr>
        <w:t xml:space="preserve">MLTrainingProcess </w:t>
      </w:r>
      <w:bookmarkEnd w:id="233"/>
      <w:r w:rsidRPr="00F17505">
        <w:t>instances</w:t>
      </w:r>
      <w:bookmarkStart w:id="234" w:name="MCCQCTEMPBM_00000093"/>
      <w:r w:rsidRPr="00F17505">
        <w:rPr>
          <w:rFonts w:ascii="Courier New" w:hAnsi="Courier New" w:cs="Courier New"/>
        </w:rPr>
        <w:t xml:space="preserve"> </w:t>
      </w:r>
      <w:bookmarkEnd w:id="234"/>
      <w:r w:rsidRPr="00F17505">
        <w:t xml:space="preserve">may be triggered for different versions of the </w:t>
      </w:r>
      <w:bookmarkStart w:id="235" w:name="MCCQCTEMPBM_00000094"/>
      <w:r w:rsidRPr="00F17505">
        <w:rPr>
          <w:rFonts w:ascii="Courier New" w:hAnsi="Courier New" w:cs="Courier New"/>
        </w:rPr>
        <w:t>MLEntity</w:t>
      </w:r>
      <w:bookmarkEnd w:id="235"/>
      <w:r w:rsidRPr="00F17505">
        <w:t xml:space="preserve">. In either case the </w:t>
      </w:r>
      <w:bookmarkStart w:id="236" w:name="MCCQCTEMPBM_00000095"/>
      <w:r w:rsidRPr="00F17505">
        <w:rPr>
          <w:rFonts w:ascii="Courier New" w:hAnsi="Courier New" w:cs="Courier New"/>
        </w:rPr>
        <w:t>MLTrainingProcesse</w:t>
      </w:r>
      <w:r w:rsidR="00316A7B" w:rsidRPr="00F17505">
        <w:rPr>
          <w:rFonts w:ascii="Courier New" w:hAnsi="Courier New" w:cs="Courier New"/>
        </w:rPr>
        <w:t xml:space="preserve"> </w:t>
      </w:r>
      <w:bookmarkEnd w:id="236"/>
      <w:r w:rsidR="00316A7B" w:rsidRPr="00F17505">
        <w:t>instances</w:t>
      </w:r>
      <w:r w:rsidRPr="00F17505">
        <w:t xml:space="preserve"> are still associated with the same </w:t>
      </w:r>
      <w:bookmarkStart w:id="237" w:name="MCCQCTEMPBM_00000096"/>
      <w:r w:rsidRPr="00F17505">
        <w:rPr>
          <w:rFonts w:ascii="Courier New" w:hAnsi="Courier New" w:cs="Courier New"/>
        </w:rPr>
        <w:t>MLEntity</w:t>
      </w:r>
      <w:bookmarkEnd w:id="237"/>
      <w:r w:rsidRPr="00F17505">
        <w:t xml:space="preserve"> but are managed separately from the </w:t>
      </w:r>
      <w:bookmarkStart w:id="238" w:name="MCCQCTEMPBM_00000097"/>
      <w:r w:rsidRPr="00F17505">
        <w:rPr>
          <w:rFonts w:ascii="Courier New" w:hAnsi="Courier New" w:cs="Courier New"/>
        </w:rPr>
        <w:t>MLEntity</w:t>
      </w:r>
      <w:r w:rsidR="009F6E19" w:rsidRPr="00F17505">
        <w:rPr>
          <w:rFonts w:ascii="Courier New" w:hAnsi="Courier New" w:cs="Courier New"/>
        </w:rPr>
        <w:t>.</w:t>
      </w:r>
      <w:bookmarkEnd w:id="238"/>
    </w:p>
    <w:p w14:paraId="0712BEE4" w14:textId="4970515A" w:rsidR="00B571EA" w:rsidRPr="00F17505" w:rsidRDefault="00B571EA" w:rsidP="009F6E19">
      <w:r w:rsidRPr="00F17505">
        <w:t xml:space="preserve">Each </w:t>
      </w:r>
      <w:bookmarkStart w:id="239" w:name="MCCQCTEMPBM_00000098"/>
      <w:r w:rsidRPr="00F17505">
        <w:rPr>
          <w:rFonts w:ascii="Courier New" w:hAnsi="Courier New" w:cs="Courier New"/>
        </w:rPr>
        <w:t xml:space="preserve">MLTrainingProcess </w:t>
      </w:r>
      <w:bookmarkEnd w:id="239"/>
      <w:r w:rsidRPr="00F17505">
        <w:t xml:space="preserve">has a </w:t>
      </w:r>
      <w:bookmarkStart w:id="240" w:name="MCCQCTEMPBM_00000099"/>
      <w:r w:rsidRPr="00F17505">
        <w:rPr>
          <w:rFonts w:ascii="Courier New" w:hAnsi="Courier New" w:cs="Courier New"/>
        </w:rPr>
        <w:t>priority</w:t>
      </w:r>
      <w:bookmarkEnd w:id="240"/>
      <w:r w:rsidRPr="00F17505">
        <w:t xml:space="preserve"> that may be used to prioritize the execution of different </w:t>
      </w:r>
      <w:bookmarkStart w:id="241" w:name="MCCQCTEMPBM_00000100"/>
      <w:r w:rsidRPr="00F17505">
        <w:rPr>
          <w:rFonts w:ascii="Courier New" w:hAnsi="Courier New" w:cs="Courier New"/>
        </w:rPr>
        <w:t>MLTrainingProcesse</w:t>
      </w:r>
      <w:r w:rsidR="00316A7B" w:rsidRPr="00F17505">
        <w:rPr>
          <w:rFonts w:ascii="Courier New" w:hAnsi="Courier New" w:cs="Courier New"/>
        </w:rPr>
        <w:t xml:space="preserve"> </w:t>
      </w:r>
      <w:bookmarkEnd w:id="241"/>
      <w:r w:rsidR="00316A7B" w:rsidRPr="00F17505">
        <w:t>instances</w:t>
      </w:r>
      <w:r w:rsidRPr="00F17505">
        <w:t xml:space="preserve">. By default, the </w:t>
      </w:r>
      <w:bookmarkStart w:id="242" w:name="MCCQCTEMPBM_00000101"/>
      <w:r w:rsidRPr="00F17505">
        <w:rPr>
          <w:rFonts w:ascii="Courier New" w:hAnsi="Courier New" w:cs="Courier New"/>
        </w:rPr>
        <w:t>priority</w:t>
      </w:r>
      <w:bookmarkEnd w:id="242"/>
      <w:r w:rsidRPr="00F17505">
        <w:t xml:space="preserve"> of the </w:t>
      </w:r>
      <w:bookmarkStart w:id="243" w:name="MCCQCTEMPBM_00000102"/>
      <w:r w:rsidRPr="00F17505">
        <w:rPr>
          <w:rFonts w:ascii="Courier New" w:hAnsi="Courier New" w:cs="Courier New"/>
        </w:rPr>
        <w:t xml:space="preserve">MLTrainingProcess </w:t>
      </w:r>
      <w:bookmarkEnd w:id="243"/>
      <w:r w:rsidRPr="00F17505">
        <w:t xml:space="preserve">may be related in a 1:1 manner with the </w:t>
      </w:r>
      <w:bookmarkStart w:id="244" w:name="MCCQCTEMPBM_00000103"/>
      <w:r w:rsidRPr="00F17505">
        <w:rPr>
          <w:rFonts w:ascii="Courier New" w:hAnsi="Courier New" w:cs="Courier New"/>
        </w:rPr>
        <w:t>priority</w:t>
      </w:r>
      <w:bookmarkEnd w:id="244"/>
      <w:r w:rsidRPr="00F17505">
        <w:t xml:space="preserve"> of the </w:t>
      </w:r>
      <w:bookmarkStart w:id="245" w:name="MCCQCTEMPBM_00000104"/>
      <w:r w:rsidRPr="00F17505">
        <w:rPr>
          <w:rFonts w:ascii="Courier New" w:hAnsi="Courier New" w:cs="Courier New"/>
          <w:lang w:eastAsia="zh-CN"/>
        </w:rPr>
        <w:t>MLTrainingRequest</w:t>
      </w:r>
      <w:bookmarkEnd w:id="245"/>
      <w:r w:rsidRPr="00F17505">
        <w:t xml:space="preserve"> for which the </w:t>
      </w:r>
      <w:bookmarkStart w:id="246" w:name="MCCQCTEMPBM_00000105"/>
      <w:r w:rsidRPr="00F17505">
        <w:rPr>
          <w:rFonts w:ascii="Courier New" w:hAnsi="Courier New" w:cs="Courier New"/>
        </w:rPr>
        <w:t xml:space="preserve">MLTrainingProcess </w:t>
      </w:r>
      <w:bookmarkEnd w:id="246"/>
      <w:r w:rsidRPr="00F17505">
        <w:t>is instantiated.</w:t>
      </w:r>
    </w:p>
    <w:p w14:paraId="15B17A47" w14:textId="2E586541" w:rsidR="00B571EA" w:rsidRPr="00F17505" w:rsidRDefault="00B571EA" w:rsidP="009F6E19">
      <w:pPr>
        <w:rPr>
          <w:szCs w:val="18"/>
        </w:rPr>
      </w:pPr>
      <w:r w:rsidRPr="00F17505">
        <w:t xml:space="preserve">Each </w:t>
      </w:r>
      <w:bookmarkStart w:id="247" w:name="MCCQCTEMPBM_00000106"/>
      <w:r w:rsidRPr="00F17505">
        <w:rPr>
          <w:rFonts w:ascii="Courier New" w:hAnsi="Courier New" w:cs="Courier New"/>
        </w:rPr>
        <w:t xml:space="preserve">MLTrainingProcess </w:t>
      </w:r>
      <w:bookmarkEnd w:id="247"/>
      <w:r w:rsidRPr="00F17505">
        <w:t xml:space="preserve">may have one or more termination conditions used to define the points at which the </w:t>
      </w:r>
      <w:bookmarkStart w:id="248" w:name="MCCQCTEMPBM_00000107"/>
      <w:r w:rsidRPr="00F17505">
        <w:rPr>
          <w:rFonts w:ascii="Courier New" w:hAnsi="Courier New" w:cs="Courier New"/>
        </w:rPr>
        <w:t xml:space="preserve">MLTrainingProcess </w:t>
      </w:r>
      <w:bookmarkEnd w:id="248"/>
      <w:r w:rsidRPr="00F17505">
        <w:t>may terminate.</w:t>
      </w:r>
    </w:p>
    <w:p w14:paraId="54ACBDCC" w14:textId="213F14D0" w:rsidR="00B571EA" w:rsidRPr="00F17505" w:rsidRDefault="00B571EA" w:rsidP="007F7761">
      <w:pPr>
        <w:rPr>
          <w:rFonts w:cs="Arial"/>
        </w:rPr>
      </w:pPr>
      <w:r w:rsidRPr="00F17505">
        <w:rPr>
          <w:rFonts w:cs="Arial"/>
        </w:rPr>
        <w:t>The "</w:t>
      </w:r>
      <w:bookmarkStart w:id="249" w:name="MCCQCTEMPBM_00000108"/>
      <w:r w:rsidRPr="00F17505">
        <w:rPr>
          <w:rFonts w:ascii="Courier New" w:hAnsi="Courier New" w:cs="Courier New"/>
        </w:rPr>
        <w:t>ProgressStatus</w:t>
      </w:r>
      <w:bookmarkEnd w:id="249"/>
      <w:r w:rsidRPr="00F17505">
        <w:rPr>
          <w:rFonts w:cs="Arial"/>
        </w:rPr>
        <w:t>" attribute represents the status of the ML model training and includes information the MnS consumer can use to monitor the progress and results. The data type of this attribute is "</w:t>
      </w:r>
      <w:bookmarkStart w:id="250" w:name="MCCQCTEMPBM_00000109"/>
      <w:r w:rsidRPr="00F17505">
        <w:rPr>
          <w:rFonts w:ascii="Courier New" w:hAnsi="Courier New" w:cs="Courier New"/>
        </w:rPr>
        <w:t>ProcessMonito</w:t>
      </w:r>
      <w:bookmarkEnd w:id="250"/>
      <w:r w:rsidRPr="00F17505">
        <w:rPr>
          <w:rFonts w:cs="Arial"/>
        </w:rPr>
        <w:t xml:space="preserve">r" (see </w:t>
      </w:r>
      <w:r w:rsidR="006537B7" w:rsidRPr="00F17505">
        <w:rPr>
          <w:rFonts w:cs="Arial"/>
        </w:rPr>
        <w:t xml:space="preserve">3GPP </w:t>
      </w:r>
      <w:r w:rsidRPr="00F17505">
        <w:rPr>
          <w:rFonts w:cs="Arial"/>
        </w:rPr>
        <w:t xml:space="preserve">TS 28.622 [11]).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47DDF5D0" w14:textId="150A38AF" w:rsidR="004E1C41" w:rsidRPr="00F17505" w:rsidRDefault="004E1C41" w:rsidP="007F7761">
      <w:pPr>
        <w:rPr>
          <w:rFonts w:cs="Arial"/>
        </w:rPr>
      </w:pPr>
      <w:r w:rsidRPr="00F17505">
        <w:rPr>
          <w:rFonts w:cs="Arial"/>
        </w:rPr>
        <w:t>The "</w:t>
      </w:r>
      <w:bookmarkStart w:id="251" w:name="MCCQCTEMPBM_00000110"/>
      <w:r w:rsidRPr="00F17505">
        <w:rPr>
          <w:rFonts w:ascii="Courier New" w:hAnsi="Courier New" w:cs="Courier New"/>
        </w:rPr>
        <w:t>ProgressStatus</w:t>
      </w:r>
      <w:bookmarkEnd w:id="251"/>
      <w:r w:rsidRPr="00F17505">
        <w:rPr>
          <w:rFonts w:cs="Arial"/>
        </w:rPr>
        <w:t>" attribute represents the status of the ML model training and includes information the ML training MnS consumer can use to monitor the progress and results. The data type of this attribute is "</w:t>
      </w:r>
      <w:bookmarkStart w:id="252" w:name="MCCQCTEMPBM_00000111"/>
      <w:r w:rsidRPr="00F17505">
        <w:rPr>
          <w:rFonts w:ascii="Courier New" w:hAnsi="Courier New" w:cs="Courier New"/>
        </w:rPr>
        <w:t>ProcessMonito</w:t>
      </w:r>
      <w:bookmarkEnd w:id="252"/>
      <w:r w:rsidRPr="00F17505">
        <w:rPr>
          <w:rFonts w:cs="Arial"/>
        </w:rPr>
        <w:t xml:space="preserve">r" (see </w:t>
      </w:r>
      <w:r w:rsidR="006537B7" w:rsidRPr="00F17505">
        <w:rPr>
          <w:rFonts w:cs="Arial"/>
        </w:rPr>
        <w:t xml:space="preserve">3GPP </w:t>
      </w:r>
      <w:r w:rsidRPr="00F17505">
        <w:rPr>
          <w:rFonts w:cs="Arial"/>
        </w:rPr>
        <w:t xml:space="preserve">TS 28.622 [12]).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01FA2A4F" w14:textId="670DA10C" w:rsidR="00B571EA" w:rsidRPr="00F17505" w:rsidRDefault="00B571EA" w:rsidP="009F6E1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r w:rsidR="006537B7" w:rsidRPr="00F17505">
        <w:t>.</w:t>
      </w:r>
    </w:p>
    <w:p w14:paraId="7535BB17" w14:textId="000BADC8" w:rsidR="00B571EA" w:rsidRPr="00F17505" w:rsidRDefault="00B571EA" w:rsidP="009F6E19">
      <w:pPr>
        <w:pStyle w:val="B1"/>
      </w:pPr>
      <w:r w:rsidRPr="00F17505">
        <w:rPr>
          <w:bCs/>
        </w:rPr>
        <w:t>-</w:t>
      </w:r>
      <w:r w:rsidRPr="00F17505">
        <w:rPr>
          <w:bCs/>
        </w:rPr>
        <w:tab/>
      </w:r>
      <w:r w:rsidRPr="00F17505">
        <w:t>The "</w:t>
      </w:r>
      <w:bookmarkStart w:id="253" w:name="MCCQCTEMPBM_00000112"/>
      <w:r w:rsidRPr="00F17505">
        <w:rPr>
          <w:rFonts w:ascii="Courier New" w:hAnsi="Courier New" w:cs="Courier New"/>
          <w:bCs/>
        </w:rPr>
        <w:t>timer</w:t>
      </w:r>
      <w:bookmarkEnd w:id="253"/>
      <w:r w:rsidRPr="00F17505">
        <w:t>" attribute is not used</w:t>
      </w:r>
      <w:r w:rsidR="006537B7" w:rsidRPr="00F17505">
        <w:t>.</w:t>
      </w:r>
    </w:p>
    <w:p w14:paraId="29574983" w14:textId="77777777" w:rsidR="00B571EA" w:rsidRPr="00F17505" w:rsidRDefault="00B571EA" w:rsidP="009F6E19">
      <w:pPr>
        <w:pStyle w:val="B1"/>
      </w:pPr>
      <w:r w:rsidRPr="00F17505">
        <w:t>-</w:t>
      </w:r>
      <w:r w:rsidRPr="00F17505">
        <w:tab/>
      </w:r>
      <w:r w:rsidRPr="00F17505">
        <w:rPr>
          <w:rFonts w:cs="Arial"/>
        </w:rPr>
        <w:t>When the "status" is equal to "</w:t>
      </w:r>
      <w:r w:rsidRPr="00F17505">
        <w:t>RUNNING</w:t>
      </w:r>
      <w:r w:rsidRPr="00F17505">
        <w:rPr>
          <w:rFonts w:cs="Arial"/>
        </w:rPr>
        <w:t>" the "</w:t>
      </w:r>
      <w:bookmarkStart w:id="254" w:name="MCCQCTEMPBM_00000113"/>
      <w:r w:rsidRPr="00F17505">
        <w:rPr>
          <w:rFonts w:ascii="Courier New" w:hAnsi="Courier New" w:cs="Courier New"/>
        </w:rPr>
        <w:t>progressStateInfo</w:t>
      </w:r>
      <w:bookmarkEnd w:id="254"/>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4ABDD37" w14:textId="77777777" w:rsidR="00B571EA" w:rsidRPr="00F17505" w:rsidRDefault="00B571EA" w:rsidP="009F6E19">
      <w:pPr>
        <w:pStyle w:val="B1"/>
      </w:pPr>
      <w:r w:rsidRPr="00F17505">
        <w:t>-</w:t>
      </w:r>
      <w:r w:rsidRPr="00F17505">
        <w:tab/>
        <w:t>No specifications are provided for the "</w:t>
      </w:r>
      <w:bookmarkStart w:id="255" w:name="MCCQCTEMPBM_00000114"/>
      <w:r w:rsidRPr="00F17505">
        <w:rPr>
          <w:rFonts w:ascii="Courier New" w:hAnsi="Courier New" w:cs="Courier New"/>
        </w:rPr>
        <w:t>resultStateInfo</w:t>
      </w:r>
      <w:bookmarkEnd w:id="255"/>
      <w:r w:rsidRPr="00F17505">
        <w:t>" attribute. Vendor specific information may be provided though.</w:t>
      </w:r>
    </w:p>
    <w:p w14:paraId="566A072C" w14:textId="442D5F46" w:rsidR="00B4396D" w:rsidRPr="00F17505" w:rsidRDefault="00B4396D" w:rsidP="007F7761">
      <w:r w:rsidRPr="00F17505">
        <w:t>When the training is completed with "</w:t>
      </w:r>
      <w:bookmarkStart w:id="256" w:name="MCCQCTEMPBM_00000115"/>
      <w:r w:rsidRPr="00F17505">
        <w:rPr>
          <w:rFonts w:ascii="Courier New" w:hAnsi="Courier New" w:cs="Courier New"/>
          <w:bCs/>
        </w:rPr>
        <w:t>status</w:t>
      </w:r>
      <w:bookmarkEnd w:id="256"/>
      <w:r w:rsidRPr="00F17505">
        <w:t xml:space="preserve">" equal to "FINISHED", the </w:t>
      </w:r>
      <w:r w:rsidR="007C101F" w:rsidRPr="007C101F">
        <w:t xml:space="preserve">MLT </w:t>
      </w:r>
      <w:r w:rsidRPr="00F17505">
        <w:t xml:space="preserve">MnS producer provides the training report, by creating an MLTrainingReport MOI, to the </w:t>
      </w:r>
      <w:r w:rsidR="007C101F" w:rsidRPr="007C101F">
        <w:t xml:space="preserve">MLT </w:t>
      </w:r>
      <w:r w:rsidRPr="00F17505">
        <w:t>MnS consumer.</w:t>
      </w:r>
    </w:p>
    <w:p w14:paraId="0FFDB0A2" w14:textId="306DABF7" w:rsidR="00B571EA" w:rsidRPr="00F17505" w:rsidRDefault="00B571EA" w:rsidP="006537B7">
      <w:pPr>
        <w:pStyle w:val="Heading4"/>
      </w:pPr>
      <w:bookmarkStart w:id="257" w:name="_Toc106098527"/>
      <w:bookmarkStart w:id="258" w:name="_Toc113634486"/>
      <w:bookmarkStart w:id="259" w:name="MCCQCTEMPBM_00000151"/>
      <w:r w:rsidRPr="00F17505">
        <w:t>7.3.</w:t>
      </w:r>
      <w:r w:rsidR="00B83DEA">
        <w:t>4</w:t>
      </w:r>
      <w:r w:rsidRPr="00F17505">
        <w:t>.2</w:t>
      </w:r>
      <w:r w:rsidR="007359B9" w:rsidRPr="00F17505">
        <w:tab/>
      </w:r>
      <w:r w:rsidRPr="00F17505">
        <w:t>Attributes</w:t>
      </w:r>
      <w:bookmarkEnd w:id="257"/>
      <w:bookmarkEnd w:id="258"/>
    </w:p>
    <w:p w14:paraId="17149FBA" w14:textId="2A02FEB7" w:rsidR="006537B7" w:rsidRPr="00F17505" w:rsidRDefault="006537B7" w:rsidP="00B83DEA">
      <w:pPr>
        <w:pStyle w:val="TH"/>
      </w:pPr>
      <w:r w:rsidRPr="00F17505">
        <w:t>Table 7.3.</w:t>
      </w:r>
      <w:r w:rsidR="00B83DEA">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571EA" w:rsidRPr="00F17505" w14:paraId="660C72F1" w14:textId="77777777" w:rsidTr="006537B7">
        <w:trPr>
          <w:cantSplit/>
          <w:jc w:val="center"/>
        </w:trPr>
        <w:tc>
          <w:tcPr>
            <w:tcW w:w="2559" w:type="dxa"/>
            <w:shd w:val="clear" w:color="auto" w:fill="E5E5E5"/>
            <w:tcMar>
              <w:top w:w="0" w:type="dxa"/>
              <w:left w:w="28" w:type="dxa"/>
              <w:bottom w:w="0" w:type="dxa"/>
              <w:right w:w="108" w:type="dxa"/>
            </w:tcMar>
            <w:hideMark/>
          </w:tcPr>
          <w:bookmarkEnd w:id="259"/>
          <w:p w14:paraId="126DEE74" w14:textId="77777777" w:rsidR="00B571EA" w:rsidRPr="00F17505" w:rsidRDefault="00B571EA" w:rsidP="00C76939">
            <w:pPr>
              <w:pStyle w:val="TAH"/>
            </w:pPr>
            <w:r w:rsidRPr="00F17505">
              <w:t>Attribute name</w:t>
            </w:r>
          </w:p>
        </w:tc>
        <w:tc>
          <w:tcPr>
            <w:tcW w:w="1710" w:type="dxa"/>
            <w:shd w:val="clear" w:color="auto" w:fill="E5E5E5"/>
            <w:tcMar>
              <w:top w:w="0" w:type="dxa"/>
              <w:left w:w="28" w:type="dxa"/>
              <w:bottom w:w="0" w:type="dxa"/>
              <w:right w:w="108" w:type="dxa"/>
            </w:tcMar>
            <w:hideMark/>
          </w:tcPr>
          <w:p w14:paraId="1E618314" w14:textId="77777777" w:rsidR="00B571EA" w:rsidRPr="00F17505" w:rsidRDefault="00B571EA" w:rsidP="00C7693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DEE4CD1" w14:textId="77777777" w:rsidR="00B571EA" w:rsidRPr="00F17505" w:rsidRDefault="00B571EA" w:rsidP="00C7693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A05AA64" w14:textId="77777777" w:rsidR="00B571EA" w:rsidRPr="00F17505" w:rsidRDefault="00B571EA" w:rsidP="00C7693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666AE93" w14:textId="77777777" w:rsidR="00B571EA" w:rsidRPr="00F17505" w:rsidRDefault="00B571EA" w:rsidP="00C7693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4C43F4A0" w14:textId="77777777" w:rsidR="00B571EA" w:rsidRPr="00F17505" w:rsidRDefault="00B571EA" w:rsidP="00C76939">
            <w:pPr>
              <w:pStyle w:val="TAH"/>
              <w:rPr>
                <w:color w:val="000000"/>
              </w:rPr>
            </w:pPr>
            <w:r w:rsidRPr="00F17505">
              <w:rPr>
                <w:color w:val="000000"/>
              </w:rPr>
              <w:t>isNotifyable</w:t>
            </w:r>
          </w:p>
        </w:tc>
      </w:tr>
      <w:tr w:rsidR="00B571EA" w:rsidRPr="00F17505" w14:paraId="7760FBD1" w14:textId="77777777" w:rsidTr="006537B7">
        <w:trPr>
          <w:cantSplit/>
          <w:jc w:val="center"/>
        </w:trPr>
        <w:tc>
          <w:tcPr>
            <w:tcW w:w="2559" w:type="dxa"/>
            <w:tcMar>
              <w:top w:w="0" w:type="dxa"/>
              <w:left w:w="28" w:type="dxa"/>
              <w:bottom w:w="0" w:type="dxa"/>
              <w:right w:w="108" w:type="dxa"/>
            </w:tcMar>
          </w:tcPr>
          <w:p w14:paraId="06A27912" w14:textId="535222D0" w:rsidR="00B571EA"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220B6223"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29C08DD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5B0E42A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4D1EE5F1"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35682505" w14:textId="77777777" w:rsidR="00B571EA" w:rsidRPr="00F17505" w:rsidRDefault="00B571EA" w:rsidP="00C76939">
            <w:pPr>
              <w:pStyle w:val="TAL"/>
              <w:jc w:val="center"/>
              <w:rPr>
                <w:lang w:eastAsia="zh-CN"/>
              </w:rPr>
            </w:pPr>
            <w:r w:rsidRPr="00F17505">
              <w:t>T</w:t>
            </w:r>
          </w:p>
        </w:tc>
      </w:tr>
      <w:tr w:rsidR="00B571EA" w:rsidRPr="00F17505" w14:paraId="4510266A" w14:textId="77777777" w:rsidTr="006537B7">
        <w:trPr>
          <w:cantSplit/>
          <w:jc w:val="center"/>
        </w:trPr>
        <w:tc>
          <w:tcPr>
            <w:tcW w:w="2559" w:type="dxa"/>
            <w:tcMar>
              <w:top w:w="0" w:type="dxa"/>
              <w:left w:w="28" w:type="dxa"/>
              <w:bottom w:w="0" w:type="dxa"/>
              <w:right w:w="108" w:type="dxa"/>
            </w:tcMar>
          </w:tcPr>
          <w:p w14:paraId="5EA97A4F"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6C60C6E"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16D7A8BD"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A7106CA"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0D1E731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6430F411" w14:textId="77777777" w:rsidR="00B571EA" w:rsidRPr="00F17505" w:rsidRDefault="00B571EA" w:rsidP="00C76939">
            <w:pPr>
              <w:pStyle w:val="TAL"/>
              <w:jc w:val="center"/>
              <w:rPr>
                <w:lang w:eastAsia="zh-CN"/>
              </w:rPr>
            </w:pPr>
            <w:r w:rsidRPr="00F17505">
              <w:t>T</w:t>
            </w:r>
          </w:p>
        </w:tc>
      </w:tr>
      <w:tr w:rsidR="00B571EA" w:rsidRPr="00F17505" w14:paraId="3D8D3D97" w14:textId="77777777" w:rsidTr="006537B7">
        <w:trPr>
          <w:cantSplit/>
          <w:jc w:val="center"/>
        </w:trPr>
        <w:tc>
          <w:tcPr>
            <w:tcW w:w="2559" w:type="dxa"/>
            <w:tcMar>
              <w:top w:w="0" w:type="dxa"/>
              <w:left w:w="28" w:type="dxa"/>
              <w:bottom w:w="0" w:type="dxa"/>
              <w:right w:w="108" w:type="dxa"/>
            </w:tcMar>
          </w:tcPr>
          <w:p w14:paraId="179E7C1D"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360C2294"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0A974A88"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912F0D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6AD384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0E53BD2E" w14:textId="77777777" w:rsidR="00B571EA" w:rsidRPr="00F17505" w:rsidRDefault="00B571EA" w:rsidP="00C76939">
            <w:pPr>
              <w:pStyle w:val="TAL"/>
              <w:jc w:val="center"/>
              <w:rPr>
                <w:lang w:eastAsia="zh-CN"/>
              </w:rPr>
            </w:pPr>
            <w:r w:rsidRPr="00F17505">
              <w:t>T</w:t>
            </w:r>
          </w:p>
        </w:tc>
      </w:tr>
      <w:tr w:rsidR="00B571EA" w:rsidRPr="00F17505" w14:paraId="3954C18E" w14:textId="77777777" w:rsidTr="006537B7">
        <w:trPr>
          <w:cantSplit/>
          <w:jc w:val="center"/>
        </w:trPr>
        <w:tc>
          <w:tcPr>
            <w:tcW w:w="2559" w:type="dxa"/>
            <w:tcMar>
              <w:top w:w="0" w:type="dxa"/>
              <w:left w:w="28" w:type="dxa"/>
              <w:bottom w:w="0" w:type="dxa"/>
              <w:right w:w="108" w:type="dxa"/>
            </w:tcMar>
          </w:tcPr>
          <w:p w14:paraId="6E80A651" w14:textId="77777777" w:rsidR="00B571EA" w:rsidRPr="00F17505" w:rsidRDefault="00B571EA" w:rsidP="00C7693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587950CF" w14:textId="77777777" w:rsidR="00B571EA" w:rsidRPr="00F17505" w:rsidRDefault="00B571EA" w:rsidP="00C76939">
            <w:pPr>
              <w:pStyle w:val="TAL"/>
              <w:jc w:val="center"/>
              <w:rPr>
                <w:rFonts w:cs="Arial"/>
              </w:rPr>
            </w:pPr>
            <w:r w:rsidRPr="00F17505">
              <w:t>M</w:t>
            </w:r>
          </w:p>
        </w:tc>
        <w:tc>
          <w:tcPr>
            <w:tcW w:w="1440" w:type="dxa"/>
            <w:tcMar>
              <w:top w:w="0" w:type="dxa"/>
              <w:left w:w="28" w:type="dxa"/>
              <w:bottom w:w="0" w:type="dxa"/>
              <w:right w:w="108" w:type="dxa"/>
            </w:tcMar>
          </w:tcPr>
          <w:p w14:paraId="411DF7E1"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35BB550C"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6EBA6CD2"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00EDAEBA" w14:textId="77777777" w:rsidR="00B571EA" w:rsidRPr="00F17505" w:rsidRDefault="00B571EA" w:rsidP="00C76939">
            <w:pPr>
              <w:pStyle w:val="TAL"/>
              <w:jc w:val="center"/>
            </w:pPr>
            <w:r w:rsidRPr="00F17505">
              <w:rPr>
                <w:lang w:eastAsia="zh-CN"/>
              </w:rPr>
              <w:t>T</w:t>
            </w:r>
          </w:p>
        </w:tc>
      </w:tr>
      <w:tr w:rsidR="00B571EA" w:rsidRPr="00F17505" w14:paraId="1CEDCFC5" w14:textId="77777777" w:rsidTr="006537B7">
        <w:trPr>
          <w:cantSplit/>
          <w:jc w:val="center"/>
        </w:trPr>
        <w:tc>
          <w:tcPr>
            <w:tcW w:w="2559" w:type="dxa"/>
            <w:tcMar>
              <w:top w:w="0" w:type="dxa"/>
              <w:left w:w="28" w:type="dxa"/>
              <w:bottom w:w="0" w:type="dxa"/>
              <w:right w:w="108" w:type="dxa"/>
            </w:tcMar>
          </w:tcPr>
          <w:p w14:paraId="03922FF8" w14:textId="77777777" w:rsidR="00B571EA" w:rsidRPr="00F17505" w:rsidRDefault="00B571EA" w:rsidP="00C7693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1A46F1B2" w14:textId="77777777" w:rsidR="00B571EA" w:rsidRPr="00F17505" w:rsidRDefault="00B571EA" w:rsidP="00C76939">
            <w:pPr>
              <w:pStyle w:val="TAL"/>
              <w:jc w:val="center"/>
            </w:pPr>
            <w:r w:rsidRPr="00F17505">
              <w:t>O</w:t>
            </w:r>
          </w:p>
        </w:tc>
        <w:tc>
          <w:tcPr>
            <w:tcW w:w="1440" w:type="dxa"/>
            <w:tcMar>
              <w:top w:w="0" w:type="dxa"/>
              <w:left w:w="28" w:type="dxa"/>
              <w:bottom w:w="0" w:type="dxa"/>
              <w:right w:w="108" w:type="dxa"/>
            </w:tcMar>
          </w:tcPr>
          <w:p w14:paraId="2EB300C6"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4316DDE"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750B17F"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B6126E" w14:textId="77777777" w:rsidR="00B571EA" w:rsidRPr="00F17505" w:rsidRDefault="00B571EA" w:rsidP="00C76939">
            <w:pPr>
              <w:pStyle w:val="TAL"/>
              <w:jc w:val="center"/>
              <w:rPr>
                <w:lang w:eastAsia="zh-CN"/>
              </w:rPr>
            </w:pPr>
            <w:r w:rsidRPr="00F17505">
              <w:rPr>
                <w:lang w:eastAsia="zh-CN"/>
              </w:rPr>
              <w:t>T</w:t>
            </w:r>
          </w:p>
        </w:tc>
      </w:tr>
      <w:tr w:rsidR="00B571EA" w:rsidRPr="00F17505" w14:paraId="2481EAB3" w14:textId="77777777" w:rsidTr="006537B7">
        <w:trPr>
          <w:cantSplit/>
          <w:jc w:val="center"/>
        </w:trPr>
        <w:tc>
          <w:tcPr>
            <w:tcW w:w="2559" w:type="dxa"/>
            <w:tcMar>
              <w:top w:w="0" w:type="dxa"/>
              <w:left w:w="28" w:type="dxa"/>
              <w:bottom w:w="0" w:type="dxa"/>
              <w:right w:w="108" w:type="dxa"/>
            </w:tcMar>
          </w:tcPr>
          <w:p w14:paraId="6A4868D1" w14:textId="77777777" w:rsidR="00B571EA" w:rsidRPr="00F17505" w:rsidRDefault="00B571EA" w:rsidP="00C7693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76EA193A" w14:textId="77777777" w:rsidR="00B571EA" w:rsidRPr="00F17505" w:rsidRDefault="00B571EA" w:rsidP="00C76939">
            <w:pPr>
              <w:pStyle w:val="TAL"/>
              <w:jc w:val="center"/>
              <w:rPr>
                <w:rFonts w:cs="Arial"/>
              </w:rPr>
            </w:pPr>
            <w:r w:rsidRPr="00F17505">
              <w:t>O</w:t>
            </w:r>
          </w:p>
        </w:tc>
        <w:tc>
          <w:tcPr>
            <w:tcW w:w="1440" w:type="dxa"/>
            <w:tcMar>
              <w:top w:w="0" w:type="dxa"/>
              <w:left w:w="28" w:type="dxa"/>
              <w:bottom w:w="0" w:type="dxa"/>
              <w:right w:w="108" w:type="dxa"/>
            </w:tcMar>
          </w:tcPr>
          <w:p w14:paraId="0DD6B73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013F774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7ACE838D"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5F99A5FE" w14:textId="77777777" w:rsidR="00B571EA" w:rsidRPr="00F17505" w:rsidRDefault="00B571EA" w:rsidP="00C76939">
            <w:pPr>
              <w:pStyle w:val="TAL"/>
              <w:jc w:val="center"/>
            </w:pPr>
            <w:r w:rsidRPr="00F17505">
              <w:rPr>
                <w:lang w:eastAsia="zh-CN"/>
              </w:rPr>
              <w:t>T</w:t>
            </w:r>
          </w:p>
        </w:tc>
      </w:tr>
      <w:tr w:rsidR="00B571EA" w:rsidRPr="00F17505" w14:paraId="1B7199CB" w14:textId="77777777" w:rsidTr="006537B7">
        <w:trPr>
          <w:cantSplit/>
          <w:jc w:val="center"/>
        </w:trPr>
        <w:tc>
          <w:tcPr>
            <w:tcW w:w="2559" w:type="dxa"/>
            <w:shd w:val="clear" w:color="auto" w:fill="D9D9D9"/>
            <w:tcMar>
              <w:top w:w="0" w:type="dxa"/>
              <w:left w:w="28" w:type="dxa"/>
              <w:bottom w:w="0" w:type="dxa"/>
              <w:right w:w="108" w:type="dxa"/>
            </w:tcMar>
            <w:hideMark/>
          </w:tcPr>
          <w:p w14:paraId="27159E4F" w14:textId="77777777" w:rsidR="00B571EA" w:rsidRPr="00F17505" w:rsidRDefault="00B571EA" w:rsidP="00C7693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36708E8" w14:textId="77777777" w:rsidR="00B571EA" w:rsidRPr="00F17505" w:rsidRDefault="00B571EA" w:rsidP="00C76939">
            <w:pPr>
              <w:pStyle w:val="TAL"/>
              <w:jc w:val="center"/>
              <w:rPr>
                <w:rFonts w:cs="Arial"/>
              </w:rPr>
            </w:pPr>
          </w:p>
        </w:tc>
        <w:tc>
          <w:tcPr>
            <w:tcW w:w="1440" w:type="dxa"/>
            <w:shd w:val="clear" w:color="auto" w:fill="D9D9D9"/>
            <w:tcMar>
              <w:top w:w="0" w:type="dxa"/>
              <w:left w:w="28" w:type="dxa"/>
              <w:bottom w:w="0" w:type="dxa"/>
              <w:right w:w="108" w:type="dxa"/>
            </w:tcMar>
          </w:tcPr>
          <w:p w14:paraId="22CD5558" w14:textId="77777777" w:rsidR="00B571EA" w:rsidRPr="00F17505" w:rsidRDefault="00B571EA" w:rsidP="00C76939">
            <w:pPr>
              <w:pStyle w:val="TAL"/>
              <w:jc w:val="center"/>
            </w:pPr>
          </w:p>
        </w:tc>
        <w:tc>
          <w:tcPr>
            <w:tcW w:w="1440" w:type="dxa"/>
            <w:shd w:val="clear" w:color="auto" w:fill="D9D9D9"/>
            <w:tcMar>
              <w:top w:w="0" w:type="dxa"/>
              <w:left w:w="28" w:type="dxa"/>
              <w:bottom w:w="0" w:type="dxa"/>
              <w:right w:w="108" w:type="dxa"/>
            </w:tcMar>
          </w:tcPr>
          <w:p w14:paraId="3A4FD920" w14:textId="77777777" w:rsidR="00B571EA" w:rsidRPr="00F17505" w:rsidRDefault="00B571EA" w:rsidP="00C76939">
            <w:pPr>
              <w:pStyle w:val="TAL"/>
              <w:jc w:val="center"/>
            </w:pPr>
          </w:p>
        </w:tc>
        <w:tc>
          <w:tcPr>
            <w:tcW w:w="1350" w:type="dxa"/>
            <w:shd w:val="clear" w:color="auto" w:fill="D9D9D9"/>
            <w:tcMar>
              <w:top w:w="0" w:type="dxa"/>
              <w:left w:w="28" w:type="dxa"/>
              <w:bottom w:w="0" w:type="dxa"/>
              <w:right w:w="108" w:type="dxa"/>
            </w:tcMar>
          </w:tcPr>
          <w:p w14:paraId="24497765" w14:textId="77777777" w:rsidR="00B571EA" w:rsidRPr="00F17505" w:rsidRDefault="00B571EA" w:rsidP="00C76939">
            <w:pPr>
              <w:pStyle w:val="TAL"/>
              <w:jc w:val="center"/>
            </w:pPr>
          </w:p>
        </w:tc>
        <w:tc>
          <w:tcPr>
            <w:tcW w:w="1358" w:type="dxa"/>
            <w:shd w:val="clear" w:color="auto" w:fill="D9D9D9"/>
            <w:tcMar>
              <w:top w:w="0" w:type="dxa"/>
              <w:left w:w="28" w:type="dxa"/>
              <w:bottom w:w="0" w:type="dxa"/>
              <w:right w:w="108" w:type="dxa"/>
            </w:tcMar>
          </w:tcPr>
          <w:p w14:paraId="31761E35" w14:textId="77777777" w:rsidR="00B571EA" w:rsidRPr="00F17505" w:rsidRDefault="00B571EA" w:rsidP="00C76939">
            <w:pPr>
              <w:pStyle w:val="TAL"/>
              <w:jc w:val="center"/>
            </w:pPr>
          </w:p>
        </w:tc>
      </w:tr>
      <w:tr w:rsidR="00B571EA" w:rsidRPr="00F17505" w14:paraId="746D083A" w14:textId="77777777" w:rsidTr="006537B7">
        <w:trPr>
          <w:cantSplit/>
          <w:jc w:val="center"/>
        </w:trPr>
        <w:tc>
          <w:tcPr>
            <w:tcW w:w="2559" w:type="dxa"/>
            <w:tcMar>
              <w:top w:w="0" w:type="dxa"/>
              <w:left w:w="28" w:type="dxa"/>
              <w:bottom w:w="0" w:type="dxa"/>
              <w:right w:w="108" w:type="dxa"/>
            </w:tcMar>
          </w:tcPr>
          <w:p w14:paraId="7025BF9C"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7334ACB8" w14:textId="77777777" w:rsidR="00B571EA" w:rsidRPr="00F17505" w:rsidRDefault="00B571EA" w:rsidP="00C76939">
            <w:pPr>
              <w:pStyle w:val="TAL"/>
              <w:jc w:val="center"/>
              <w:rPr>
                <w:rFonts w:cs="Arial"/>
              </w:rPr>
            </w:pPr>
            <w:r w:rsidRPr="00F17505">
              <w:t>CM</w:t>
            </w:r>
          </w:p>
        </w:tc>
        <w:tc>
          <w:tcPr>
            <w:tcW w:w="1440" w:type="dxa"/>
            <w:tcMar>
              <w:top w:w="0" w:type="dxa"/>
              <w:left w:w="28" w:type="dxa"/>
              <w:bottom w:w="0" w:type="dxa"/>
              <w:right w:w="108" w:type="dxa"/>
            </w:tcMar>
          </w:tcPr>
          <w:p w14:paraId="46D30229"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806A75A"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224EF3F9"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49F26DD9" w14:textId="77777777" w:rsidR="00B571EA" w:rsidRPr="00F17505" w:rsidRDefault="00B571EA" w:rsidP="00C76939">
            <w:pPr>
              <w:pStyle w:val="TAL"/>
              <w:jc w:val="center"/>
            </w:pPr>
            <w:r w:rsidRPr="00F17505">
              <w:rPr>
                <w:lang w:eastAsia="zh-CN"/>
              </w:rPr>
              <w:t>T</w:t>
            </w:r>
          </w:p>
        </w:tc>
      </w:tr>
      <w:tr w:rsidR="00B571EA" w:rsidRPr="00F17505" w14:paraId="7E3D1D6D" w14:textId="77777777" w:rsidTr="006537B7">
        <w:trPr>
          <w:cantSplit/>
          <w:jc w:val="center"/>
        </w:trPr>
        <w:tc>
          <w:tcPr>
            <w:tcW w:w="2559" w:type="dxa"/>
            <w:tcMar>
              <w:top w:w="0" w:type="dxa"/>
              <w:left w:w="28" w:type="dxa"/>
              <w:bottom w:w="0" w:type="dxa"/>
              <w:right w:w="108" w:type="dxa"/>
            </w:tcMar>
          </w:tcPr>
          <w:p w14:paraId="15E19694"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0A5A68D6"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49748EA4"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17910C90"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329BA1C4"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799B18D" w14:textId="77777777" w:rsidR="00B571EA" w:rsidRPr="00F17505" w:rsidRDefault="00B571EA" w:rsidP="00C76939">
            <w:pPr>
              <w:pStyle w:val="TAL"/>
              <w:jc w:val="center"/>
              <w:rPr>
                <w:lang w:eastAsia="zh-CN"/>
              </w:rPr>
            </w:pPr>
            <w:r w:rsidRPr="00F17505">
              <w:rPr>
                <w:lang w:eastAsia="zh-CN"/>
              </w:rPr>
              <w:t>T</w:t>
            </w:r>
          </w:p>
        </w:tc>
      </w:tr>
    </w:tbl>
    <w:p w14:paraId="099EC913" w14:textId="77777777" w:rsidR="00B571EA" w:rsidRPr="00F17505" w:rsidRDefault="00B571EA" w:rsidP="00B571EA"/>
    <w:p w14:paraId="7030B129" w14:textId="1924C614" w:rsidR="00B571EA" w:rsidRPr="00F17505" w:rsidRDefault="00B571EA" w:rsidP="00B571EA">
      <w:pPr>
        <w:pStyle w:val="Heading4"/>
      </w:pPr>
      <w:bookmarkStart w:id="260" w:name="_Toc106015889"/>
      <w:bookmarkStart w:id="261" w:name="_Toc106098528"/>
      <w:bookmarkStart w:id="262" w:name="_Toc113634487"/>
      <w:bookmarkStart w:id="263" w:name="MCCQCTEMPBM_00000152"/>
      <w:r w:rsidRPr="00F17505">
        <w:t>7.3.</w:t>
      </w:r>
      <w:r w:rsidR="00B83DEA">
        <w:t>4</w:t>
      </w:r>
      <w:r w:rsidRPr="00F17505">
        <w:t>.3</w:t>
      </w:r>
      <w:r w:rsidRPr="00F17505">
        <w:tab/>
        <w:t>Attribute constraints</w:t>
      </w:r>
      <w:bookmarkEnd w:id="260"/>
      <w:bookmarkEnd w:id="261"/>
      <w:bookmarkEnd w:id="262"/>
    </w:p>
    <w:p w14:paraId="37A5BAE9" w14:textId="0BDFC3E2" w:rsidR="006537B7" w:rsidRPr="00F17505" w:rsidRDefault="006537B7" w:rsidP="00B83DEA">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571EA" w:rsidRPr="00F17505" w14:paraId="07ADEE25" w14:textId="77777777" w:rsidTr="006537B7">
        <w:trPr>
          <w:jc w:val="center"/>
        </w:trPr>
        <w:tc>
          <w:tcPr>
            <w:tcW w:w="3495" w:type="dxa"/>
            <w:shd w:val="clear" w:color="auto" w:fill="D9D9D9"/>
            <w:tcMar>
              <w:top w:w="0" w:type="dxa"/>
              <w:left w:w="28" w:type="dxa"/>
              <w:bottom w:w="0" w:type="dxa"/>
              <w:right w:w="108" w:type="dxa"/>
            </w:tcMar>
            <w:hideMark/>
          </w:tcPr>
          <w:bookmarkEnd w:id="263"/>
          <w:p w14:paraId="17095A46" w14:textId="77777777" w:rsidR="00B571EA" w:rsidRPr="00F17505" w:rsidRDefault="00B571EA" w:rsidP="00C76939">
            <w:pPr>
              <w:pStyle w:val="TAH"/>
            </w:pPr>
            <w:r w:rsidRPr="00F17505">
              <w:t>Name</w:t>
            </w:r>
          </w:p>
        </w:tc>
        <w:tc>
          <w:tcPr>
            <w:tcW w:w="6141" w:type="dxa"/>
            <w:shd w:val="clear" w:color="auto" w:fill="D9D9D9"/>
            <w:tcMar>
              <w:top w:w="0" w:type="dxa"/>
              <w:left w:w="28" w:type="dxa"/>
              <w:bottom w:w="0" w:type="dxa"/>
              <w:right w:w="108" w:type="dxa"/>
            </w:tcMar>
            <w:hideMark/>
          </w:tcPr>
          <w:p w14:paraId="5CD8E3F4" w14:textId="77777777" w:rsidR="00B571EA" w:rsidRPr="00F17505" w:rsidRDefault="00B571EA" w:rsidP="00C76939">
            <w:pPr>
              <w:pStyle w:val="TAH"/>
            </w:pPr>
            <w:r w:rsidRPr="00F17505">
              <w:rPr>
                <w:color w:val="000000"/>
              </w:rPr>
              <w:t>Definition</w:t>
            </w:r>
          </w:p>
        </w:tc>
      </w:tr>
      <w:tr w:rsidR="009A6FC1" w:rsidRPr="00F17505" w14:paraId="1E7CAD46" w14:textId="77777777" w:rsidTr="006537B7">
        <w:trPr>
          <w:jc w:val="center"/>
        </w:trPr>
        <w:tc>
          <w:tcPr>
            <w:tcW w:w="3495" w:type="dxa"/>
            <w:tcMar>
              <w:top w:w="0" w:type="dxa"/>
              <w:left w:w="28" w:type="dxa"/>
              <w:bottom w:w="0" w:type="dxa"/>
              <w:right w:w="108" w:type="dxa"/>
            </w:tcMar>
          </w:tcPr>
          <w:p w14:paraId="3695C780" w14:textId="4A413343" w:rsidR="009A6FC1" w:rsidRPr="00F17505" w:rsidRDefault="009A6FC1" w:rsidP="009A6FC1">
            <w:pPr>
              <w:pStyle w:val="TAL"/>
              <w:rPr>
                <w:rFonts w:ascii="Courier New" w:hAnsi="Courier New" w:cs="Courier New"/>
              </w:rPr>
            </w:pPr>
            <w:bookmarkStart w:id="264" w:name="MCCQCTEMPBM_00000117"/>
            <w:r w:rsidRPr="00F17505">
              <w:rPr>
                <w:rFonts w:ascii="Courier New" w:hAnsi="Courier New" w:cs="Courier New"/>
              </w:rPr>
              <w:t xml:space="preserve">trainingRequestRef </w:t>
            </w:r>
            <w:r w:rsidRPr="00F17505">
              <w:rPr>
                <w:rFonts w:cs="Arial"/>
              </w:rPr>
              <w:t>Support Qualifier</w:t>
            </w:r>
            <w:bookmarkEnd w:id="264"/>
          </w:p>
        </w:tc>
        <w:tc>
          <w:tcPr>
            <w:tcW w:w="6141" w:type="dxa"/>
            <w:tcMar>
              <w:top w:w="0" w:type="dxa"/>
              <w:left w:w="28" w:type="dxa"/>
              <w:bottom w:w="0" w:type="dxa"/>
              <w:right w:w="108" w:type="dxa"/>
            </w:tcMar>
          </w:tcPr>
          <w:p w14:paraId="2B134CF9" w14:textId="2FBA41A9" w:rsidR="009A6FC1" w:rsidRPr="00F17505" w:rsidRDefault="009A6FC1" w:rsidP="009A6FC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AIMLTrainingReport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AI/ML model training that was requested by the training MnS consumer (via </w:t>
            </w:r>
            <w:r w:rsidRPr="00F17505">
              <w:rPr>
                <w:rFonts w:ascii="Courier New" w:hAnsi="Courier New" w:cs="Courier New"/>
              </w:rPr>
              <w:t>AIMLTrainingRequest</w:t>
            </w:r>
            <w:r w:rsidRPr="00F17505">
              <w:rPr>
                <w:rFonts w:cs="Arial"/>
              </w:rPr>
              <w:t xml:space="preserve"> MOI).</w:t>
            </w:r>
          </w:p>
        </w:tc>
      </w:tr>
    </w:tbl>
    <w:p w14:paraId="30100E7A" w14:textId="77777777" w:rsidR="00B571EA" w:rsidRPr="00F17505" w:rsidRDefault="00B571EA" w:rsidP="00B571EA">
      <w:pPr>
        <w:rPr>
          <w:rFonts w:eastAsia="Calibri"/>
          <w:i/>
          <w:iCs/>
        </w:rPr>
      </w:pPr>
    </w:p>
    <w:p w14:paraId="73083310" w14:textId="73C04B3A" w:rsidR="00B571EA" w:rsidRPr="00F17505" w:rsidRDefault="00B571EA" w:rsidP="00B571EA">
      <w:pPr>
        <w:pStyle w:val="Heading4"/>
      </w:pPr>
      <w:bookmarkStart w:id="265" w:name="_Toc106015890"/>
      <w:bookmarkStart w:id="266" w:name="_Toc106098529"/>
      <w:bookmarkStart w:id="267" w:name="_Toc113634488"/>
      <w:r w:rsidRPr="00F17505">
        <w:t>7.3.</w:t>
      </w:r>
      <w:r w:rsidR="00B83DEA">
        <w:t>4</w:t>
      </w:r>
      <w:r w:rsidRPr="00F17505">
        <w:t>.4</w:t>
      </w:r>
      <w:r w:rsidRPr="00F17505">
        <w:tab/>
        <w:t>Notifications</w:t>
      </w:r>
      <w:bookmarkEnd w:id="265"/>
      <w:bookmarkEnd w:id="266"/>
      <w:bookmarkEnd w:id="267"/>
    </w:p>
    <w:p w14:paraId="1C9BD75D" w14:textId="77777777" w:rsidR="00B571EA" w:rsidRPr="00F17505" w:rsidRDefault="00B571EA" w:rsidP="00B571EA">
      <w:r w:rsidRPr="00F17505">
        <w:t>The common notifications defined in clause 7.6 are valid for this IOC, without exceptions or additions.</w:t>
      </w:r>
    </w:p>
    <w:p w14:paraId="3E66B68A" w14:textId="77777777" w:rsidR="00D0628E" w:rsidRPr="00F17505" w:rsidRDefault="00D0628E" w:rsidP="00D0628E">
      <w:pPr>
        <w:pStyle w:val="Heading2"/>
      </w:pPr>
      <w:bookmarkStart w:id="268" w:name="_Toc106015891"/>
      <w:bookmarkStart w:id="269" w:name="_Toc106098530"/>
      <w:bookmarkStart w:id="270" w:name="_Toc113634489"/>
      <w:r w:rsidRPr="00F17505">
        <w:t>7.4</w:t>
      </w:r>
      <w:r w:rsidRPr="00F17505">
        <w:tab/>
        <w:t>Data type definitions</w:t>
      </w:r>
      <w:bookmarkEnd w:id="268"/>
      <w:bookmarkEnd w:id="269"/>
      <w:bookmarkEnd w:id="270"/>
    </w:p>
    <w:p w14:paraId="05759E09" w14:textId="77777777" w:rsidR="00D0628E" w:rsidRPr="00F17505" w:rsidRDefault="00D0628E" w:rsidP="00D0628E">
      <w:pPr>
        <w:pStyle w:val="Heading3"/>
      </w:pPr>
      <w:bookmarkStart w:id="271" w:name="_Toc106015892"/>
      <w:bookmarkStart w:id="272" w:name="_Toc106098531"/>
      <w:bookmarkStart w:id="273" w:name="_Toc113634490"/>
      <w:r w:rsidRPr="00F17505">
        <w:t>7.4.1</w:t>
      </w:r>
      <w:r w:rsidRPr="00F17505">
        <w:tab/>
      </w:r>
      <w:bookmarkStart w:id="274" w:name="MCCQCTEMPBM_00000118"/>
      <w:r w:rsidRPr="00F17505">
        <w:rPr>
          <w:rFonts w:ascii="Courier New" w:hAnsi="Courier New" w:cs="Courier New"/>
        </w:rPr>
        <w:t>ModelPerformance &lt;&lt;dataType&gt;&gt;</w:t>
      </w:r>
      <w:bookmarkEnd w:id="271"/>
      <w:bookmarkEnd w:id="272"/>
      <w:bookmarkEnd w:id="273"/>
      <w:bookmarkEnd w:id="274"/>
    </w:p>
    <w:p w14:paraId="0C3C60D7" w14:textId="77777777" w:rsidR="00D0628E" w:rsidRPr="00F17505" w:rsidRDefault="00D0628E" w:rsidP="00D0628E">
      <w:pPr>
        <w:pStyle w:val="Heading4"/>
      </w:pPr>
      <w:bookmarkStart w:id="275" w:name="_Toc106015893"/>
      <w:bookmarkStart w:id="276" w:name="_Toc106098532"/>
      <w:bookmarkStart w:id="277" w:name="_Toc113634491"/>
      <w:r w:rsidRPr="00F17505">
        <w:t>7.4.1.1</w:t>
      </w:r>
      <w:r w:rsidRPr="00F17505">
        <w:tab/>
        <w:t>Definition</w:t>
      </w:r>
      <w:bookmarkEnd w:id="275"/>
      <w:bookmarkEnd w:id="276"/>
      <w:bookmarkEnd w:id="277"/>
    </w:p>
    <w:p w14:paraId="035BD9F9" w14:textId="4B83DF0A" w:rsidR="00D0628E" w:rsidRPr="00F17505" w:rsidRDefault="00D0628E" w:rsidP="00D0628E">
      <w:r w:rsidRPr="00F17505">
        <w:t>This data type specifies the performance of an AI/ML entity when performing inference. The performance score is provided for each inference output.</w:t>
      </w:r>
    </w:p>
    <w:p w14:paraId="75C5CBF8" w14:textId="26D6A7A6" w:rsidR="00D0628E" w:rsidRPr="00F17505" w:rsidRDefault="00D0628E" w:rsidP="00D0628E">
      <w:pPr>
        <w:pStyle w:val="Heading4"/>
      </w:pPr>
      <w:bookmarkStart w:id="278" w:name="_Toc106015894"/>
      <w:bookmarkStart w:id="279" w:name="_Toc106098533"/>
      <w:bookmarkStart w:id="280" w:name="_Toc113634492"/>
      <w:bookmarkStart w:id="281" w:name="MCCQCTEMPBM_00000153"/>
      <w:r w:rsidRPr="00F17505">
        <w:t>7.4.1.2</w:t>
      </w:r>
      <w:r w:rsidRPr="00F17505">
        <w:tab/>
        <w:t>Attributes</w:t>
      </w:r>
      <w:bookmarkEnd w:id="278"/>
      <w:bookmarkEnd w:id="279"/>
      <w:bookmarkEnd w:id="280"/>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281"/>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282" w:name="MCCQCTEMPBM_00000119"/>
            <w:r w:rsidRPr="00F17505">
              <w:rPr>
                <w:rFonts w:ascii="Courier New" w:hAnsi="Courier New" w:cs="Courier New"/>
              </w:rPr>
              <w:t>inferenceOutputName</w:t>
            </w:r>
            <w:bookmarkEnd w:id="282"/>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74DA3EA"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6F3F9D4F"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073A394" w:rsidR="0019183F" w:rsidRPr="00F17505" w:rsidRDefault="0019183F" w:rsidP="0019183F">
            <w:pPr>
              <w:pStyle w:val="TAL"/>
              <w:jc w:val="center"/>
            </w:pPr>
            <w:r w:rsidRPr="00F17505">
              <w:rPr>
                <w:rFonts w:hint="eastAsia"/>
                <w:lang w:eastAsia="zh-CN"/>
              </w:rPr>
              <w:t>F</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1A06F752"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283" w:name="_Toc106015895"/>
      <w:bookmarkStart w:id="284" w:name="_Toc106098534"/>
      <w:bookmarkStart w:id="285" w:name="_Toc113634493"/>
      <w:r w:rsidRPr="00F17505">
        <w:t>7.4.1.3</w:t>
      </w:r>
      <w:r w:rsidRPr="00F17505">
        <w:tab/>
        <w:t>Attribute constraints</w:t>
      </w:r>
      <w:bookmarkEnd w:id="283"/>
      <w:bookmarkEnd w:id="284"/>
      <w:bookmarkEnd w:id="285"/>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286" w:name="_Toc106015896"/>
      <w:bookmarkStart w:id="287" w:name="_Toc106098535"/>
      <w:bookmarkStart w:id="288" w:name="_Toc113634494"/>
      <w:r w:rsidRPr="00F17505">
        <w:t>7.4.1.4</w:t>
      </w:r>
      <w:r w:rsidRPr="00F17505">
        <w:tab/>
        <w:t>Notifications</w:t>
      </w:r>
      <w:bookmarkEnd w:id="286"/>
      <w:bookmarkEnd w:id="287"/>
      <w:bookmarkEnd w:id="288"/>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5B8DBA24" w14:textId="645036B5" w:rsidR="00D0628E" w:rsidRPr="00F17505" w:rsidRDefault="00D0628E" w:rsidP="00D0628E">
      <w:pPr>
        <w:pStyle w:val="Heading3"/>
        <w:rPr>
          <w:rFonts w:ascii="Courier New" w:hAnsi="Courier New" w:cs="Courier New"/>
        </w:rPr>
      </w:pPr>
      <w:bookmarkStart w:id="289" w:name="_Toc106015897"/>
      <w:bookmarkStart w:id="290" w:name="_Toc106098536"/>
      <w:bookmarkStart w:id="291" w:name="_Toc113634495"/>
      <w:r w:rsidRPr="00F17505">
        <w:t>7.4.2</w:t>
      </w:r>
      <w:r w:rsidRPr="00F17505">
        <w:tab/>
      </w:r>
      <w:bookmarkStart w:id="292" w:name="MCCQCTEMPBM_00000120"/>
      <w:r w:rsidRPr="00F17505">
        <w:rPr>
          <w:rFonts w:ascii="Courier New" w:hAnsi="Courier New" w:cs="Courier New"/>
        </w:rPr>
        <w:t>MLEntity &lt;&lt;dataType&gt;&gt;</w:t>
      </w:r>
      <w:bookmarkEnd w:id="289"/>
      <w:bookmarkEnd w:id="290"/>
      <w:bookmarkEnd w:id="291"/>
    </w:p>
    <w:p w14:paraId="672ADD34" w14:textId="77777777" w:rsidR="00D0628E" w:rsidRPr="00F17505" w:rsidRDefault="00D0628E" w:rsidP="00D0628E">
      <w:pPr>
        <w:pStyle w:val="Heading4"/>
        <w:rPr>
          <w:lang w:eastAsia="zh-CN"/>
        </w:rPr>
      </w:pPr>
      <w:bookmarkStart w:id="293" w:name="_Toc106015898"/>
      <w:bookmarkStart w:id="294" w:name="_Toc106098537"/>
      <w:bookmarkStart w:id="295" w:name="_Toc113634496"/>
      <w:bookmarkEnd w:id="292"/>
      <w:r w:rsidRPr="00F17505">
        <w:t>7.4.2</w:t>
      </w:r>
      <w:r w:rsidRPr="00F17505">
        <w:rPr>
          <w:lang w:eastAsia="zh-CN"/>
        </w:rPr>
        <w:t>.1</w:t>
      </w:r>
      <w:r w:rsidRPr="00F17505">
        <w:rPr>
          <w:lang w:eastAsia="zh-CN"/>
        </w:rPr>
        <w:tab/>
      </w:r>
      <w:r w:rsidRPr="00F17505">
        <w:t>Definition</w:t>
      </w:r>
      <w:bookmarkEnd w:id="293"/>
      <w:bookmarkEnd w:id="294"/>
      <w:bookmarkEnd w:id="295"/>
    </w:p>
    <w:p w14:paraId="383AF827" w14:textId="7DFF0BB7" w:rsidR="007D0754" w:rsidRPr="00F17505" w:rsidRDefault="007D0754" w:rsidP="007F7761">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 xml:space="preserve">represents the properties of an ML entity </w:t>
      </w:r>
      <w:r w:rsidRPr="00F17505">
        <w:rPr>
          <w:rFonts w:eastAsia="Courier New"/>
        </w:rPr>
        <w:t xml:space="preserve">ML training may be requested for either an </w:t>
      </w:r>
      <w:r w:rsidRPr="00F17505">
        <w:rPr>
          <w:rFonts w:cs="Arial"/>
        </w:rPr>
        <w:t>ML model or ML</w:t>
      </w:r>
      <w:r w:rsidR="00AD6AA2">
        <w:rPr>
          <w:rFonts w:cs="Arial"/>
        </w:rPr>
        <w:t xml:space="preserve"> entity</w:t>
      </w:r>
      <w:r w:rsidRPr="00F17505">
        <w:rPr>
          <w:rFonts w:cs="Arial"/>
        </w:rPr>
        <w:t>. The algorithm of ML model or ML</w:t>
      </w:r>
      <w:r w:rsidR="005805F7">
        <w:rPr>
          <w:rFonts w:cs="Arial"/>
        </w:rPr>
        <w:t xml:space="preserve"> entity</w:t>
      </w:r>
      <w:r w:rsidRPr="00F17505">
        <w:rPr>
          <w:rFonts w:cs="Arial"/>
        </w:rPr>
        <w:t xml:space="preserve"> is not to be standardized.</w:t>
      </w:r>
    </w:p>
    <w:p w14:paraId="494EB853" w14:textId="279528D6" w:rsidR="007D0754" w:rsidRPr="00F17505" w:rsidRDefault="007D0754" w:rsidP="007F7761">
      <w:pPr>
        <w:spacing w:line="264" w:lineRule="auto"/>
      </w:pPr>
      <w:r w:rsidRPr="00F17505">
        <w:rPr>
          <w:rFonts w:cs="Arial"/>
        </w:rPr>
        <w:t xml:space="preserve">For each </w:t>
      </w:r>
      <w:bookmarkStart w:id="296" w:name="MCCQCTEMPBM_00000121"/>
      <w:r w:rsidRPr="00F17505">
        <w:rPr>
          <w:rFonts w:ascii="Courier New" w:hAnsi="Courier New" w:cs="Courier New"/>
          <w:lang w:eastAsia="zh-CN"/>
        </w:rPr>
        <w:t xml:space="preserve">MLEntity </w:t>
      </w:r>
      <w:bookmarkEnd w:id="296"/>
      <w:r w:rsidRPr="00F17505">
        <w:rPr>
          <w:rFonts w:cs="Arial"/>
        </w:rPr>
        <w:t xml:space="preserve">under training, one or more </w:t>
      </w:r>
      <w:bookmarkStart w:id="297" w:name="MCCQCTEMPBM_00000122"/>
      <w:r w:rsidRPr="00F17505">
        <w:rPr>
          <w:rFonts w:ascii="Courier New" w:hAnsi="Courier New" w:cs="Courier New"/>
        </w:rPr>
        <w:t>MLTraining</w:t>
      </w:r>
      <w:r w:rsidRPr="00F17505">
        <w:rPr>
          <w:rFonts w:ascii="Courier New" w:hAnsi="Courier New" w:cs="Courier New"/>
          <w:lang w:eastAsia="zh-CN"/>
        </w:rPr>
        <w:t>Process</w:t>
      </w:r>
      <w:bookmarkEnd w:id="297"/>
      <w:r w:rsidRPr="00F17505">
        <w:rPr>
          <w:rFonts w:cs="Arial"/>
        </w:rPr>
        <w:t xml:space="preserve"> are instantiated.</w:t>
      </w:r>
    </w:p>
    <w:p w14:paraId="6C021EEB" w14:textId="06B3711D" w:rsidR="007D0754" w:rsidRPr="00F17505" w:rsidRDefault="007D0754" w:rsidP="007F7761">
      <w:pPr>
        <w:spacing w:line="264" w:lineRule="auto"/>
      </w:pPr>
      <w:r w:rsidRPr="00F17505">
        <w:t xml:space="preserve">The </w:t>
      </w:r>
      <w:bookmarkStart w:id="298" w:name="MCCQCTEMPBM_00000123"/>
      <w:r w:rsidRPr="00F17505">
        <w:rPr>
          <w:rFonts w:ascii="Courier New" w:hAnsi="Courier New" w:cs="Courier New"/>
          <w:lang w:eastAsia="zh-CN"/>
        </w:rPr>
        <w:t xml:space="preserve">MLEntity </w:t>
      </w:r>
      <w:bookmarkEnd w:id="298"/>
      <w:r w:rsidRPr="00F17505">
        <w:t xml:space="preserve">may contain 3 types of contexts - TrainingContext which is the context under which the </w:t>
      </w:r>
      <w:bookmarkStart w:id="299" w:name="MCCQCTEMPBM_00000124"/>
      <w:r w:rsidRPr="00F17505">
        <w:rPr>
          <w:rFonts w:ascii="Courier New" w:hAnsi="Courier New" w:cs="Courier New"/>
          <w:lang w:eastAsia="zh-CN"/>
        </w:rPr>
        <w:t xml:space="preserve">MLEntity </w:t>
      </w:r>
      <w:bookmarkEnd w:id="299"/>
      <w:r w:rsidRPr="00F17505">
        <w:t xml:space="preserve">has been trained, the ExpectedRunTimeContext which is the context where an </w:t>
      </w:r>
      <w:bookmarkStart w:id="300" w:name="MCCQCTEMPBM_00000125"/>
      <w:r w:rsidRPr="00F17505">
        <w:rPr>
          <w:rFonts w:ascii="Courier New" w:hAnsi="Courier New" w:cs="Courier New"/>
          <w:lang w:eastAsia="zh-CN"/>
        </w:rPr>
        <w:t xml:space="preserve">MLEntity </w:t>
      </w:r>
      <w:bookmarkEnd w:id="300"/>
      <w:r w:rsidRPr="00F17505">
        <w:t xml:space="preserve">is expected to be applied or/and the RunTimeContext which is the context where the </w:t>
      </w:r>
      <w:r w:rsidR="005805F7">
        <w:t>ML</w:t>
      </w:r>
      <w:r w:rsidRPr="00F17505">
        <w:t xml:space="preserve">model </w:t>
      </w:r>
      <w:r w:rsidR="005805F7">
        <w:t xml:space="preserve">or entity </w:t>
      </w:r>
      <w:r w:rsidRPr="00F17505">
        <w:t>is being applied.</w:t>
      </w:r>
    </w:p>
    <w:p w14:paraId="6E4443F0" w14:textId="5B2269EF" w:rsidR="00D0628E" w:rsidRPr="00F17505" w:rsidRDefault="00D0628E" w:rsidP="00D0628E">
      <w:pPr>
        <w:pStyle w:val="Heading4"/>
      </w:pPr>
      <w:bookmarkStart w:id="301" w:name="_Toc106015899"/>
      <w:bookmarkStart w:id="302" w:name="_Toc106098538"/>
      <w:bookmarkStart w:id="303" w:name="_Toc113634497"/>
      <w:bookmarkStart w:id="304" w:name="MCCQCTEMPBM_00000154"/>
      <w:r w:rsidRPr="00F17505">
        <w:t>7.4.2.2</w:t>
      </w:r>
      <w:r w:rsidRPr="00F17505">
        <w:tab/>
        <w:t>Attributes</w:t>
      </w:r>
      <w:bookmarkEnd w:id="301"/>
      <w:bookmarkEnd w:id="302"/>
      <w:bookmarkEnd w:id="303"/>
    </w:p>
    <w:p w14:paraId="5246E518" w14:textId="7345F083" w:rsidR="006537B7" w:rsidRPr="00F17505" w:rsidRDefault="006537B7" w:rsidP="00B83DEA">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2D380721" w14:textId="77777777" w:rsidTr="006537B7">
        <w:trPr>
          <w:cantSplit/>
          <w:jc w:val="center"/>
        </w:trPr>
        <w:tc>
          <w:tcPr>
            <w:tcW w:w="3241" w:type="dxa"/>
            <w:shd w:val="clear" w:color="auto" w:fill="E5E5E5"/>
            <w:tcMar>
              <w:top w:w="0" w:type="dxa"/>
              <w:left w:w="28" w:type="dxa"/>
              <w:bottom w:w="0" w:type="dxa"/>
              <w:right w:w="108" w:type="dxa"/>
            </w:tcMar>
            <w:hideMark/>
          </w:tcPr>
          <w:bookmarkEnd w:id="304"/>
          <w:p w14:paraId="4BEF391C"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336EC8CE"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C1A545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92153DB"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E9AEDBE"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89F9586" w14:textId="77777777" w:rsidR="00D0628E" w:rsidRPr="00F17505" w:rsidRDefault="00D0628E" w:rsidP="00C76939">
            <w:pPr>
              <w:pStyle w:val="TAH"/>
            </w:pPr>
            <w:r w:rsidRPr="00F17505">
              <w:rPr>
                <w:color w:val="000000"/>
              </w:rPr>
              <w:t>isNotifyable</w:t>
            </w:r>
          </w:p>
        </w:tc>
      </w:tr>
      <w:tr w:rsidR="00D0628E" w:rsidRPr="00F17505" w14:paraId="14F7D6EE" w14:textId="77777777" w:rsidTr="006537B7">
        <w:trPr>
          <w:cantSplit/>
          <w:jc w:val="center"/>
        </w:trPr>
        <w:tc>
          <w:tcPr>
            <w:tcW w:w="3241" w:type="dxa"/>
            <w:tcMar>
              <w:top w:w="0" w:type="dxa"/>
              <w:left w:w="28" w:type="dxa"/>
              <w:bottom w:w="0" w:type="dxa"/>
              <w:right w:w="108" w:type="dxa"/>
            </w:tcMar>
          </w:tcPr>
          <w:p w14:paraId="59764179" w14:textId="796B4FB0" w:rsidR="00D0628E"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28BA998C"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9A15A7E"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E1943F3"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A50B99E"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55ED8AEF" w14:textId="77777777" w:rsidR="00D0628E" w:rsidRPr="00F17505" w:rsidRDefault="00D0628E" w:rsidP="00C76939">
            <w:pPr>
              <w:pStyle w:val="TAL"/>
              <w:jc w:val="center"/>
            </w:pPr>
            <w:r w:rsidRPr="00F17505">
              <w:rPr>
                <w:lang w:eastAsia="zh-CN"/>
              </w:rPr>
              <w:t>T</w:t>
            </w:r>
          </w:p>
        </w:tc>
      </w:tr>
      <w:tr w:rsidR="00D0628E" w:rsidRPr="00F17505" w14:paraId="39542611" w14:textId="77777777" w:rsidTr="006537B7">
        <w:trPr>
          <w:cantSplit/>
          <w:jc w:val="center"/>
        </w:trPr>
        <w:tc>
          <w:tcPr>
            <w:tcW w:w="3241" w:type="dxa"/>
            <w:tcMar>
              <w:top w:w="0" w:type="dxa"/>
              <w:left w:w="28" w:type="dxa"/>
              <w:bottom w:w="0" w:type="dxa"/>
              <w:right w:w="108" w:type="dxa"/>
            </w:tcMar>
          </w:tcPr>
          <w:p w14:paraId="02FD35B7" w14:textId="77777777" w:rsidR="00D0628E" w:rsidRPr="00F17505" w:rsidRDefault="00D0628E" w:rsidP="00C76939">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47026B5F"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2DDF6B4"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84E240B"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8C98CDE"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DF670" w14:textId="77777777" w:rsidR="00D0628E" w:rsidRPr="00F17505" w:rsidRDefault="00D0628E" w:rsidP="00C76939">
            <w:pPr>
              <w:pStyle w:val="TAL"/>
              <w:jc w:val="center"/>
              <w:rPr>
                <w:lang w:eastAsia="zh-CN"/>
              </w:rPr>
            </w:pPr>
            <w:r w:rsidRPr="00F17505">
              <w:rPr>
                <w:lang w:eastAsia="zh-CN"/>
              </w:rPr>
              <w:t>T</w:t>
            </w:r>
          </w:p>
        </w:tc>
      </w:tr>
      <w:tr w:rsidR="00D0628E" w:rsidRPr="00F17505" w14:paraId="4F6CFAB1" w14:textId="77777777" w:rsidTr="006537B7">
        <w:trPr>
          <w:cantSplit/>
          <w:jc w:val="center"/>
        </w:trPr>
        <w:tc>
          <w:tcPr>
            <w:tcW w:w="3241" w:type="dxa"/>
            <w:tcMar>
              <w:top w:w="0" w:type="dxa"/>
              <w:left w:w="28" w:type="dxa"/>
              <w:bottom w:w="0" w:type="dxa"/>
              <w:right w:w="108" w:type="dxa"/>
            </w:tcMar>
          </w:tcPr>
          <w:p w14:paraId="6C452BEC" w14:textId="7D54E0E5" w:rsidR="00D0628E" w:rsidRPr="00F17505" w:rsidRDefault="00AD6AA2"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34B2DD18"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CD8ABF9"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2F4A4986"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FF359E5"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CC7338" w14:textId="77777777" w:rsidR="00D0628E" w:rsidRPr="00F17505" w:rsidRDefault="00D0628E" w:rsidP="00C76939">
            <w:pPr>
              <w:pStyle w:val="TAL"/>
              <w:jc w:val="center"/>
              <w:rPr>
                <w:lang w:eastAsia="zh-CN"/>
              </w:rPr>
            </w:pPr>
            <w:r w:rsidRPr="00F17505">
              <w:rPr>
                <w:lang w:eastAsia="zh-CN"/>
              </w:rPr>
              <w:t>T</w:t>
            </w:r>
          </w:p>
        </w:tc>
      </w:tr>
      <w:tr w:rsidR="007D0754" w:rsidRPr="00F17505" w14:paraId="14688A08" w14:textId="77777777" w:rsidTr="006537B7">
        <w:trPr>
          <w:cantSplit/>
          <w:jc w:val="center"/>
        </w:trPr>
        <w:tc>
          <w:tcPr>
            <w:tcW w:w="3241" w:type="dxa"/>
            <w:shd w:val="clear" w:color="auto" w:fill="auto"/>
            <w:tcMar>
              <w:top w:w="0" w:type="dxa"/>
              <w:left w:w="28" w:type="dxa"/>
              <w:bottom w:w="0" w:type="dxa"/>
              <w:right w:w="108" w:type="dxa"/>
            </w:tcMar>
          </w:tcPr>
          <w:p w14:paraId="22DA3FDB" w14:textId="66DA1EFB" w:rsidR="007D0754" w:rsidRPr="00F17505" w:rsidRDefault="007D0754" w:rsidP="007D0754">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29D06916"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3B5C3122"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5AD5AB69" w14:textId="77777777" w:rsidR="007D0754" w:rsidRPr="00F17505" w:rsidRDefault="007D0754" w:rsidP="007D0754">
            <w:pPr>
              <w:pStyle w:val="TAL"/>
              <w:jc w:val="center"/>
            </w:pPr>
            <w:r w:rsidRPr="00F17505">
              <w:t>T</w:t>
            </w:r>
          </w:p>
        </w:tc>
        <w:tc>
          <w:tcPr>
            <w:tcW w:w="1117" w:type="dxa"/>
            <w:shd w:val="clear" w:color="auto" w:fill="auto"/>
            <w:tcMar>
              <w:top w:w="0" w:type="dxa"/>
              <w:left w:w="28" w:type="dxa"/>
              <w:bottom w:w="0" w:type="dxa"/>
              <w:right w:w="108" w:type="dxa"/>
            </w:tcMar>
          </w:tcPr>
          <w:p w14:paraId="521DAE9D"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7C0A436" w14:textId="77777777" w:rsidR="007D0754" w:rsidRPr="00F17505" w:rsidRDefault="007D0754" w:rsidP="007D0754">
            <w:pPr>
              <w:pStyle w:val="TAL"/>
              <w:jc w:val="center"/>
            </w:pPr>
            <w:r w:rsidRPr="00F17505">
              <w:rPr>
                <w:lang w:eastAsia="zh-CN"/>
              </w:rPr>
              <w:t>T</w:t>
            </w:r>
          </w:p>
        </w:tc>
      </w:tr>
      <w:tr w:rsidR="007D0754" w:rsidRPr="00F17505" w14:paraId="21EE6F51" w14:textId="77777777" w:rsidTr="006537B7">
        <w:trPr>
          <w:cantSplit/>
          <w:jc w:val="center"/>
        </w:trPr>
        <w:tc>
          <w:tcPr>
            <w:tcW w:w="3241" w:type="dxa"/>
            <w:shd w:val="clear" w:color="auto" w:fill="auto"/>
            <w:tcMar>
              <w:top w:w="0" w:type="dxa"/>
              <w:left w:w="28" w:type="dxa"/>
              <w:bottom w:w="0" w:type="dxa"/>
              <w:right w:w="108" w:type="dxa"/>
            </w:tcMar>
          </w:tcPr>
          <w:p w14:paraId="0984034A" w14:textId="58E35FDE" w:rsidR="007D0754" w:rsidRPr="00F17505" w:rsidRDefault="007D0754" w:rsidP="007D0754">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287EF212" w14:textId="77777777" w:rsidR="007D0754" w:rsidRPr="00F17505" w:rsidRDefault="007D0754" w:rsidP="007D0754">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9195B41"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4CCEA7BA"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F055F9E"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C31EA17" w14:textId="77777777" w:rsidR="007D0754" w:rsidRPr="00F17505" w:rsidRDefault="007D0754" w:rsidP="007D0754">
            <w:pPr>
              <w:pStyle w:val="TAL"/>
              <w:jc w:val="center"/>
            </w:pPr>
            <w:r w:rsidRPr="00F17505">
              <w:rPr>
                <w:lang w:eastAsia="zh-CN"/>
              </w:rPr>
              <w:t>T</w:t>
            </w:r>
          </w:p>
        </w:tc>
      </w:tr>
      <w:tr w:rsidR="007D0754" w:rsidRPr="00F17505" w14:paraId="5BC355AC" w14:textId="77777777" w:rsidTr="006537B7">
        <w:trPr>
          <w:cantSplit/>
          <w:jc w:val="center"/>
        </w:trPr>
        <w:tc>
          <w:tcPr>
            <w:tcW w:w="3241" w:type="dxa"/>
            <w:shd w:val="clear" w:color="auto" w:fill="auto"/>
            <w:tcMar>
              <w:top w:w="0" w:type="dxa"/>
              <w:left w:w="28" w:type="dxa"/>
              <w:bottom w:w="0" w:type="dxa"/>
              <w:right w:w="108" w:type="dxa"/>
            </w:tcMar>
          </w:tcPr>
          <w:p w14:paraId="53312CBF" w14:textId="25E1BBF0" w:rsidR="007D0754" w:rsidRPr="00F17505" w:rsidRDefault="007D0754" w:rsidP="007D0754">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208E8FAD"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82AB618"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39986CD1"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7936D50"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DD5524E" w14:textId="77777777" w:rsidR="007D0754" w:rsidRPr="00F17505" w:rsidRDefault="007D0754" w:rsidP="007D0754">
            <w:pPr>
              <w:pStyle w:val="TAL"/>
              <w:jc w:val="center"/>
            </w:pPr>
            <w:r w:rsidRPr="00F17505">
              <w:rPr>
                <w:lang w:eastAsia="zh-CN"/>
              </w:rPr>
              <w:t>T</w:t>
            </w:r>
          </w:p>
        </w:tc>
      </w:tr>
    </w:tbl>
    <w:p w14:paraId="63A42145" w14:textId="77777777" w:rsidR="00D0628E" w:rsidRPr="00F17505" w:rsidRDefault="00D0628E" w:rsidP="00D0628E"/>
    <w:p w14:paraId="2A9D35B3" w14:textId="77777777" w:rsidR="00D0628E" w:rsidRPr="00F17505" w:rsidRDefault="00D0628E" w:rsidP="00D0628E">
      <w:pPr>
        <w:pStyle w:val="Heading4"/>
      </w:pPr>
      <w:bookmarkStart w:id="305" w:name="_Toc106015900"/>
      <w:bookmarkStart w:id="306" w:name="_Toc106098539"/>
      <w:bookmarkStart w:id="307" w:name="_Toc113634498"/>
      <w:r w:rsidRPr="00F17505">
        <w:t>7.4.3.3</w:t>
      </w:r>
      <w:r w:rsidRPr="00F17505">
        <w:tab/>
        <w:t>Attribute constraints</w:t>
      </w:r>
      <w:bookmarkEnd w:id="305"/>
      <w:bookmarkEnd w:id="306"/>
      <w:bookmarkEnd w:id="307"/>
    </w:p>
    <w:p w14:paraId="6C21E180" w14:textId="4059BA80" w:rsidR="00D0628E" w:rsidRPr="00F17505" w:rsidRDefault="006537B7" w:rsidP="00B83DEA">
      <w:pPr>
        <w:pStyle w:val="TH"/>
      </w:pPr>
      <w:bookmarkStart w:id="308" w:name="MCCQCTEMPBM_00000155"/>
      <w:r w:rsidRPr="00F17505">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0628E" w:rsidRPr="00F17505" w14:paraId="4A797F6D" w14:textId="77777777" w:rsidTr="006537B7">
        <w:trPr>
          <w:jc w:val="center"/>
        </w:trPr>
        <w:tc>
          <w:tcPr>
            <w:tcW w:w="3120" w:type="dxa"/>
            <w:shd w:val="clear" w:color="auto" w:fill="D9D9D9"/>
            <w:tcMar>
              <w:top w:w="0" w:type="dxa"/>
              <w:left w:w="28" w:type="dxa"/>
              <w:bottom w:w="0" w:type="dxa"/>
              <w:right w:w="108" w:type="dxa"/>
            </w:tcMar>
            <w:hideMark/>
          </w:tcPr>
          <w:bookmarkEnd w:id="308"/>
          <w:p w14:paraId="6AD4E4A8" w14:textId="77777777" w:rsidR="00D0628E" w:rsidRPr="00F17505" w:rsidRDefault="00D0628E" w:rsidP="00C76939">
            <w:pPr>
              <w:pStyle w:val="TAH"/>
            </w:pPr>
            <w:r w:rsidRPr="00F17505">
              <w:t>Name</w:t>
            </w:r>
          </w:p>
        </w:tc>
        <w:tc>
          <w:tcPr>
            <w:tcW w:w="6516" w:type="dxa"/>
            <w:shd w:val="clear" w:color="auto" w:fill="D9D9D9"/>
            <w:tcMar>
              <w:top w:w="0" w:type="dxa"/>
              <w:left w:w="28" w:type="dxa"/>
              <w:bottom w:w="0" w:type="dxa"/>
              <w:right w:w="108" w:type="dxa"/>
            </w:tcMar>
            <w:hideMark/>
          </w:tcPr>
          <w:p w14:paraId="0454F64C" w14:textId="77777777" w:rsidR="00D0628E" w:rsidRPr="00F17505" w:rsidRDefault="00D0628E" w:rsidP="00C76939">
            <w:pPr>
              <w:pStyle w:val="TAH"/>
            </w:pPr>
            <w:r w:rsidRPr="00F17505">
              <w:rPr>
                <w:color w:val="000000"/>
              </w:rPr>
              <w:t>Definition</w:t>
            </w:r>
          </w:p>
        </w:tc>
      </w:tr>
      <w:tr w:rsidR="007D0754" w:rsidRPr="00F17505" w14:paraId="7E4AF102" w14:textId="77777777" w:rsidTr="006537B7">
        <w:trPr>
          <w:jc w:val="center"/>
        </w:trPr>
        <w:tc>
          <w:tcPr>
            <w:tcW w:w="3120" w:type="dxa"/>
            <w:tcMar>
              <w:top w:w="0" w:type="dxa"/>
              <w:left w:w="28" w:type="dxa"/>
              <w:bottom w:w="0" w:type="dxa"/>
              <w:right w:w="108" w:type="dxa"/>
            </w:tcMar>
          </w:tcPr>
          <w:p w14:paraId="321A4CD1" w14:textId="5FF3BC6E" w:rsidR="007D0754" w:rsidRPr="00F17505" w:rsidRDefault="007D0754" w:rsidP="007D0754">
            <w:pPr>
              <w:pStyle w:val="TAL"/>
              <w:rPr>
                <w:rFonts w:ascii="Courier New" w:hAnsi="Courier New" w:cs="Courier New"/>
              </w:rPr>
            </w:pPr>
            <w:bookmarkStart w:id="309" w:name="MCCQCTEMPBM_00000127"/>
            <w:r w:rsidRPr="00F17505">
              <w:rPr>
                <w:rFonts w:ascii="Courier New" w:hAnsi="Courier New" w:cs="Courier New"/>
              </w:rPr>
              <w:t>trainingContext</w:t>
            </w:r>
            <w:r w:rsidRPr="00F17505">
              <w:rPr>
                <w:rFonts w:cs="Arial"/>
              </w:rPr>
              <w:t xml:space="preserve"> Support Qualifier</w:t>
            </w:r>
            <w:bookmarkEnd w:id="309"/>
          </w:p>
        </w:tc>
        <w:tc>
          <w:tcPr>
            <w:tcW w:w="6516" w:type="dxa"/>
            <w:tcMar>
              <w:top w:w="0" w:type="dxa"/>
              <w:left w:w="28" w:type="dxa"/>
              <w:bottom w:w="0" w:type="dxa"/>
              <w:right w:w="108" w:type="dxa"/>
            </w:tcMar>
          </w:tcPr>
          <w:p w14:paraId="3601CE0F" w14:textId="20758E61" w:rsidR="007D0754" w:rsidRPr="00F17505" w:rsidRDefault="007D0754" w:rsidP="007D0754">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006537B7" w:rsidRPr="00F17505">
              <w:rPr>
                <w:rFonts w:cs="Arial"/>
              </w:rPr>
              <w:t>.</w:t>
            </w:r>
          </w:p>
        </w:tc>
      </w:tr>
    </w:tbl>
    <w:p w14:paraId="1C0CD895" w14:textId="77777777" w:rsidR="00D0628E" w:rsidRPr="00F17505" w:rsidRDefault="00D0628E" w:rsidP="00D0628E"/>
    <w:p w14:paraId="33DD9389" w14:textId="77777777" w:rsidR="00D0628E" w:rsidRPr="00F17505" w:rsidRDefault="00D0628E" w:rsidP="00D0628E">
      <w:pPr>
        <w:pStyle w:val="Heading4"/>
      </w:pPr>
      <w:bookmarkStart w:id="310" w:name="_Toc106015901"/>
      <w:bookmarkStart w:id="311" w:name="_Toc106098540"/>
      <w:bookmarkStart w:id="312" w:name="_Toc113634499"/>
      <w:r w:rsidRPr="00F17505">
        <w:t>7.4.3.4</w:t>
      </w:r>
      <w:r w:rsidRPr="00F17505">
        <w:tab/>
        <w:t>Notifications</w:t>
      </w:r>
      <w:bookmarkEnd w:id="310"/>
      <w:bookmarkEnd w:id="311"/>
      <w:bookmarkEnd w:id="312"/>
    </w:p>
    <w:p w14:paraId="5671CC94"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66C2337D" w14:textId="3C44AB66" w:rsidR="00D0628E" w:rsidRPr="00F17505" w:rsidRDefault="00D0628E" w:rsidP="00D0628E">
      <w:pPr>
        <w:pStyle w:val="Heading3"/>
      </w:pPr>
      <w:bookmarkStart w:id="313" w:name="_Toc106015902"/>
      <w:bookmarkStart w:id="314" w:name="_Toc106098541"/>
      <w:bookmarkStart w:id="315" w:name="_Toc113634500"/>
      <w:r w:rsidRPr="00F17505">
        <w:t>7.4.3</w:t>
      </w:r>
      <w:r w:rsidRPr="00F17505">
        <w:tab/>
      </w:r>
      <w:bookmarkStart w:id="316" w:name="MCCQCTEMPBM_00000128"/>
      <w:r w:rsidRPr="00F17505">
        <w:rPr>
          <w:rFonts w:ascii="Courier New" w:hAnsi="Courier New" w:cs="Courier New"/>
        </w:rPr>
        <w:t>MLContext &lt;&lt;dataType&gt;&gt;</w:t>
      </w:r>
      <w:bookmarkEnd w:id="313"/>
      <w:bookmarkEnd w:id="314"/>
      <w:bookmarkEnd w:id="315"/>
      <w:bookmarkEnd w:id="316"/>
    </w:p>
    <w:p w14:paraId="433E2790" w14:textId="77777777" w:rsidR="00D0628E" w:rsidRPr="00F17505" w:rsidRDefault="00D0628E" w:rsidP="00D0628E">
      <w:pPr>
        <w:pStyle w:val="Heading4"/>
      </w:pPr>
      <w:bookmarkStart w:id="317" w:name="_Toc106015903"/>
      <w:bookmarkStart w:id="318" w:name="_Toc106098542"/>
      <w:bookmarkStart w:id="319" w:name="_Toc113634501"/>
      <w:r w:rsidRPr="00F17505">
        <w:t>7.4.3.1</w:t>
      </w:r>
      <w:r w:rsidRPr="00F17505">
        <w:tab/>
        <w:t>Definition</w:t>
      </w:r>
      <w:bookmarkEnd w:id="317"/>
      <w:bookmarkEnd w:id="318"/>
      <w:bookmarkEnd w:id="319"/>
    </w:p>
    <w:p w14:paraId="4280A165" w14:textId="7E67F157" w:rsidR="00D0628E" w:rsidRPr="00F17505" w:rsidRDefault="00D0628E" w:rsidP="00D0628E">
      <w:pPr>
        <w:rPr>
          <w:rFonts w:cs="Arial"/>
        </w:rPr>
      </w:pPr>
      <w:r w:rsidRPr="00F17505">
        <w:rPr>
          <w:rFonts w:cs="Arial"/>
          <w:lang w:eastAsia="zh-CN"/>
        </w:rPr>
        <w:t xml:space="preserve">The </w:t>
      </w:r>
      <w:bookmarkStart w:id="320" w:name="MCCQCTEMPBM_00000129"/>
      <w:r w:rsidRPr="00F17505">
        <w:rPr>
          <w:rFonts w:ascii="Courier New" w:hAnsi="Courier New" w:cs="Courier New"/>
        </w:rPr>
        <w:t>MLContext</w:t>
      </w:r>
      <w:bookmarkEnd w:id="320"/>
      <w:r w:rsidRPr="00F17505">
        <w:rPr>
          <w:rFonts w:cs="Arial"/>
          <w:lang w:eastAsia="zh-CN"/>
        </w:rPr>
        <w:t xml:space="preserve"> represents the status and conditions related to the </w:t>
      </w:r>
      <w:bookmarkStart w:id="321" w:name="MCCQCTEMPBM_00000130"/>
      <w:r w:rsidRPr="00F17505">
        <w:rPr>
          <w:rFonts w:ascii="Courier New" w:hAnsi="Courier New" w:cs="Courier New"/>
          <w:lang w:eastAsia="zh-CN"/>
        </w:rPr>
        <w:t>MLEntity</w:t>
      </w:r>
      <w:bookmarkEnd w:id="321"/>
      <w:r w:rsidRPr="00F17505">
        <w:rPr>
          <w:rFonts w:cs="Arial"/>
          <w:lang w:eastAsia="zh-CN"/>
        </w:rPr>
        <w:t xml:space="preserve">. Specially it may be one of three types of context - the </w:t>
      </w:r>
      <w:bookmarkStart w:id="322" w:name="MCCQCTEMPBM_00000131"/>
      <w:r w:rsidRPr="00F17505">
        <w:rPr>
          <w:rFonts w:ascii="Courier New" w:hAnsi="Courier New" w:cs="Courier New"/>
        </w:rPr>
        <w:t>ExpectedRunTimeContext</w:t>
      </w:r>
      <w:bookmarkEnd w:id="322"/>
      <w:r w:rsidRPr="00F17505">
        <w:rPr>
          <w:rFonts w:cs="Arial"/>
          <w:lang w:eastAsia="zh-CN"/>
        </w:rPr>
        <w:t xml:space="preserve">, the  </w:t>
      </w:r>
      <w:bookmarkStart w:id="323" w:name="MCCQCTEMPBM_00000132"/>
      <w:r w:rsidRPr="00F17505">
        <w:rPr>
          <w:rFonts w:ascii="Courier New" w:hAnsi="Courier New" w:cs="Courier New"/>
        </w:rPr>
        <w:t>TrainingContext</w:t>
      </w:r>
      <w:bookmarkEnd w:id="323"/>
      <w:r w:rsidRPr="00F17505">
        <w:rPr>
          <w:rFonts w:cs="Arial"/>
        </w:rPr>
        <w:t xml:space="preserve"> and  the </w:t>
      </w:r>
      <w:bookmarkStart w:id="324" w:name="MCCQCTEMPBM_00000133"/>
      <w:r w:rsidRPr="00F17505">
        <w:rPr>
          <w:rFonts w:ascii="Courier New" w:hAnsi="Courier New" w:cs="Courier New"/>
        </w:rPr>
        <w:t>RunTimeContext</w:t>
      </w:r>
      <w:bookmarkEnd w:id="324"/>
      <w:r w:rsidRPr="00F17505">
        <w:rPr>
          <w:rFonts w:cs="Arial"/>
        </w:rPr>
        <w:t>.</w:t>
      </w:r>
    </w:p>
    <w:p w14:paraId="5BBC709D" w14:textId="2084CEA9" w:rsidR="00D0628E" w:rsidRPr="00F17505" w:rsidRDefault="00D0628E" w:rsidP="00D0628E">
      <w:pPr>
        <w:pStyle w:val="Heading4"/>
      </w:pPr>
      <w:bookmarkStart w:id="325" w:name="_Toc106015904"/>
      <w:bookmarkStart w:id="326" w:name="_Toc106098543"/>
      <w:bookmarkStart w:id="327" w:name="_Toc113634502"/>
      <w:bookmarkStart w:id="328" w:name="MCCQCTEMPBM_00000156"/>
      <w:r w:rsidRPr="00F17505">
        <w:t>7.4.3.2</w:t>
      </w:r>
      <w:r w:rsidRPr="00F17505">
        <w:tab/>
        <w:t>Attributes</w:t>
      </w:r>
      <w:bookmarkEnd w:id="325"/>
      <w:bookmarkEnd w:id="326"/>
      <w:bookmarkEnd w:id="327"/>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328"/>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0C91EDFD" w:rsidR="00D0628E" w:rsidRPr="00F17505" w:rsidRDefault="007C101F" w:rsidP="00C76939">
            <w:pPr>
              <w:pStyle w:val="TAL"/>
              <w:rPr>
                <w:rFonts w:ascii="Courier New" w:hAnsi="Courier New" w:cs="Courier New"/>
              </w:rPr>
            </w:pPr>
            <w:bookmarkStart w:id="329" w:name="MCCQCTEMPBM_00000134"/>
            <w:r w:rsidRPr="007C101F">
              <w:rPr>
                <w:rFonts w:ascii="Courier New" w:hAnsi="Courier New" w:cs="Courier New"/>
              </w:rPr>
              <w:t>inference</w:t>
            </w:r>
            <w:r w:rsidR="00D0628E" w:rsidRPr="00F17505">
              <w:rPr>
                <w:rFonts w:ascii="Courier New" w:hAnsi="Courier New" w:cs="Courier New"/>
              </w:rPr>
              <w:t>EntityRef</w:t>
            </w:r>
            <w:bookmarkEnd w:id="329"/>
          </w:p>
        </w:tc>
        <w:tc>
          <w:tcPr>
            <w:tcW w:w="1687" w:type="dxa"/>
            <w:tcMar>
              <w:top w:w="0" w:type="dxa"/>
              <w:left w:w="28" w:type="dxa"/>
              <w:bottom w:w="0" w:type="dxa"/>
              <w:right w:w="108" w:type="dxa"/>
            </w:tcMar>
          </w:tcPr>
          <w:p w14:paraId="6046AFB6"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330" w:name="_Toc106015905"/>
      <w:bookmarkStart w:id="331" w:name="_Toc106098544"/>
      <w:bookmarkStart w:id="332" w:name="_Toc113634503"/>
      <w:r w:rsidRPr="00F17505">
        <w:t>7.4.3.3</w:t>
      </w:r>
      <w:r w:rsidRPr="00F17505">
        <w:tab/>
        <w:t>Attribute constraints</w:t>
      </w:r>
      <w:bookmarkEnd w:id="330"/>
      <w:bookmarkEnd w:id="331"/>
      <w:bookmarkEnd w:id="332"/>
    </w:p>
    <w:p w14:paraId="3E212730" w14:textId="77777777" w:rsidR="00D0628E" w:rsidRPr="00F17505" w:rsidRDefault="00D0628E" w:rsidP="00D0628E">
      <w:r w:rsidRPr="00F17505">
        <w:t>None.</w:t>
      </w:r>
    </w:p>
    <w:p w14:paraId="18E92139" w14:textId="799D3921" w:rsidR="00D0628E" w:rsidRPr="00F17505" w:rsidRDefault="00D0628E" w:rsidP="00D0628E">
      <w:pPr>
        <w:pStyle w:val="Heading4"/>
      </w:pPr>
      <w:bookmarkStart w:id="333" w:name="_Toc106015906"/>
      <w:bookmarkStart w:id="334" w:name="_Toc106098545"/>
      <w:bookmarkStart w:id="335" w:name="_Toc113634504"/>
      <w:r w:rsidRPr="00F17505">
        <w:t>7.4.</w:t>
      </w:r>
      <w:r w:rsidR="00330DF0" w:rsidRPr="00F17505">
        <w:t>3</w:t>
      </w:r>
      <w:r w:rsidRPr="00F17505">
        <w:t>.4</w:t>
      </w:r>
      <w:r w:rsidRPr="00F17505">
        <w:tab/>
        <w:t>Notifications</w:t>
      </w:r>
      <w:bookmarkEnd w:id="333"/>
      <w:bookmarkEnd w:id="334"/>
      <w:bookmarkEnd w:id="335"/>
    </w:p>
    <w:p w14:paraId="4EB6B88D" w14:textId="26D90DA5" w:rsidR="00B571EA" w:rsidRPr="00F17505" w:rsidRDefault="00D0628E" w:rsidP="00EF6247">
      <w:r w:rsidRPr="00F17505">
        <w:t xml:space="preserve">The notifications specified for the IOC using this </w:t>
      </w:r>
      <w:r w:rsidRPr="00F17505">
        <w:rPr>
          <w:lang w:eastAsia="zh-CN"/>
        </w:rPr>
        <w:t>&lt;&lt;dataType&gt;&gt; for its attribute(s), shall be applicable.</w:t>
      </w:r>
    </w:p>
    <w:p w14:paraId="753914BC" w14:textId="10D43746" w:rsidR="00944E51" w:rsidRPr="00F17505" w:rsidRDefault="00944E51" w:rsidP="00944E51">
      <w:pPr>
        <w:pStyle w:val="Heading2"/>
      </w:pPr>
      <w:bookmarkStart w:id="336" w:name="_Toc106015907"/>
      <w:bookmarkStart w:id="337" w:name="_Toc106098546"/>
      <w:bookmarkStart w:id="338" w:name="_Toc113634505"/>
      <w:r w:rsidRPr="00F17505">
        <w:t>7.5</w:t>
      </w:r>
      <w:r w:rsidRPr="00F17505">
        <w:tab/>
        <w:t>Attribute definitions</w:t>
      </w:r>
      <w:bookmarkEnd w:id="336"/>
      <w:bookmarkEnd w:id="337"/>
      <w:bookmarkEnd w:id="338"/>
    </w:p>
    <w:p w14:paraId="29DD61BD" w14:textId="65A50604" w:rsidR="00944E51" w:rsidRPr="00F17505" w:rsidRDefault="00944E51" w:rsidP="00944E51">
      <w:pPr>
        <w:pStyle w:val="Heading3"/>
      </w:pPr>
      <w:bookmarkStart w:id="339" w:name="_Toc106015908"/>
      <w:bookmarkStart w:id="340" w:name="_Toc106098547"/>
      <w:bookmarkStart w:id="341" w:name="_Toc113634506"/>
      <w:bookmarkStart w:id="342" w:name="MCCQCTEMPBM_00000157"/>
      <w:r w:rsidRPr="00F17505">
        <w:t>7.5.1</w:t>
      </w:r>
      <w:r w:rsidRPr="00F17505">
        <w:tab/>
        <w:t>Attribute properties</w:t>
      </w:r>
      <w:bookmarkEnd w:id="339"/>
      <w:bookmarkEnd w:id="340"/>
      <w:bookmarkEnd w:id="341"/>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342"/>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4D6D2741" w:rsidR="00944E51" w:rsidRPr="00F17505" w:rsidRDefault="00AD6AA2" w:rsidP="00C7693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7A2FAC21" w14:textId="6B2A50A5"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It is unique in each MnS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77777777" w:rsidR="00944E51" w:rsidRPr="00F17505" w:rsidRDefault="00944E51" w:rsidP="00C76939">
            <w:pPr>
              <w:pStyle w:val="TAL"/>
            </w:pPr>
            <w:r w:rsidRPr="00F17505">
              <w:rPr>
                <w:rFonts w:cs="Arial"/>
                <w:szCs w:val="18"/>
              </w:rPr>
              <w:t>isNullable: True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candidateTraingDataSource</w:t>
            </w:r>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r w:rsidRPr="00F17505">
              <w:rPr>
                <w:color w:val="000000"/>
              </w:rPr>
              <w:t>allowedValues: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232" w:type="dxa"/>
            <w:tcMar>
              <w:top w:w="0" w:type="dxa"/>
              <w:left w:w="28" w:type="dxa"/>
              <w:bottom w:w="0" w:type="dxa"/>
              <w:right w:w="28" w:type="dxa"/>
            </w:tcMar>
          </w:tcPr>
          <w:p w14:paraId="4EF01DAC" w14:textId="5164B769"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350D0BAE" w14:textId="1FDD1F86"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r w:rsidRPr="00F17505">
              <w:t>allowedValues: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431ECAAD" w14:textId="010F0C2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r w:rsidRPr="00F17505">
              <w:rPr>
                <w:color w:val="000000"/>
              </w:rPr>
              <w:t>allowedValues: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1F92A59A" w14:textId="39512D86" w:rsidR="00944E51" w:rsidRPr="00F17505" w:rsidRDefault="00944E51" w:rsidP="00C7693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B6AE4F2"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05530C08" w14:textId="5907D17B"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0A42438D" w14:textId="75957B62"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[12])</w:t>
            </w:r>
          </w:p>
          <w:p w14:paraId="2B261B8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640291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36F53263" w14:textId="1BFC3E84"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AI/ML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14AE7F88"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232" w:type="dxa"/>
            <w:tcMar>
              <w:top w:w="0" w:type="dxa"/>
              <w:left w:w="28" w:type="dxa"/>
              <w:bottom w:w="0" w:type="dxa"/>
              <w:right w:w="28" w:type="dxa"/>
            </w:tcMar>
          </w:tcPr>
          <w:p w14:paraId="004A0AD2" w14:textId="36F717D5" w:rsidR="00EE69AF" w:rsidRPr="00F17505" w:rsidRDefault="00EE69AF" w:rsidP="00EE69AF">
            <w:pPr>
              <w:pStyle w:val="TAL"/>
            </w:pPr>
            <w:r w:rsidRPr="00F17505">
              <w:t>It indicates the confidence (in unit of percentage) that the ML model would perform for inference on the data with the same distribution as training data.</w:t>
            </w:r>
          </w:p>
          <w:p w14:paraId="338DCC0B" w14:textId="77777777" w:rsidR="00EE69AF" w:rsidRPr="00F17505" w:rsidRDefault="00EE69AF"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3" w:type="dxa"/>
            <w:tcMar>
              <w:top w:w="0" w:type="dxa"/>
              <w:left w:w="28" w:type="dxa"/>
              <w:bottom w:w="0" w:type="dxa"/>
              <w:right w:w="28" w:type="dxa"/>
            </w:tcMar>
          </w:tcPr>
          <w:p w14:paraId="71FD5AA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52FF4913" w14:textId="77777777" w:rsidTr="006537B7">
        <w:trPr>
          <w:jc w:val="center"/>
        </w:trPr>
        <w:tc>
          <w:tcPr>
            <w:tcW w:w="3161" w:type="dxa"/>
            <w:tcMar>
              <w:top w:w="0" w:type="dxa"/>
              <w:left w:w="28" w:type="dxa"/>
              <w:bottom w:w="0" w:type="dxa"/>
              <w:right w:w="28" w:type="dxa"/>
            </w:tcMar>
          </w:tcPr>
          <w:p w14:paraId="365CC296" w14:textId="405A23F7" w:rsidR="00EE69AF" w:rsidRPr="00F17505" w:rsidRDefault="00AD6AA2"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232" w:type="dxa"/>
            <w:tcMar>
              <w:top w:w="0" w:type="dxa"/>
              <w:left w:w="28" w:type="dxa"/>
              <w:bottom w:w="0" w:type="dxa"/>
              <w:right w:w="28" w:type="dxa"/>
            </w:tcMar>
          </w:tcPr>
          <w:p w14:paraId="1FA1D66D" w14:textId="11E9DF61" w:rsidR="00EE69AF" w:rsidRPr="00F17505" w:rsidRDefault="00EE69AF" w:rsidP="00EE69AF">
            <w:pPr>
              <w:pStyle w:val="TAL"/>
            </w:pPr>
            <w:r w:rsidRPr="00F17505">
              <w:t xml:space="preserve">It describes the list of </w:t>
            </w:r>
            <w:r w:rsidRPr="00F17505">
              <w:rPr>
                <w:rFonts w:ascii="Courier New" w:hAnsi="Courier New" w:cs="Courier New"/>
              </w:rPr>
              <w:t>MLEntity.</w:t>
            </w:r>
          </w:p>
        </w:tc>
        <w:tc>
          <w:tcPr>
            <w:tcW w:w="2263" w:type="dxa"/>
            <w:tcMar>
              <w:top w:w="0" w:type="dxa"/>
              <w:left w:w="28" w:type="dxa"/>
              <w:bottom w:w="0" w:type="dxa"/>
              <w:right w:w="28" w:type="dxa"/>
            </w:tcMar>
          </w:tcPr>
          <w:p w14:paraId="55B86891" w14:textId="542B46D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MLEntity</w:t>
            </w:r>
          </w:p>
          <w:p w14:paraId="1E905E8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2387A2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False</w:t>
            </w:r>
          </w:p>
          <w:p w14:paraId="2563CF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N/True</w:t>
            </w:r>
          </w:p>
          <w:p w14:paraId="011E9FA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2F4F3B" w14:textId="0EDFA96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5DC3CF86" w14:textId="1B4934DE" w:rsidR="00EE69AF" w:rsidRPr="00F17505" w:rsidRDefault="00EE69AF" w:rsidP="00EE69AF">
            <w:pPr>
              <w:pStyle w:val="TAL"/>
            </w:pPr>
            <w:r w:rsidRPr="00F17505">
              <w:t>It describes the entity that requested to instantiate</w:t>
            </w:r>
            <w:r w:rsidR="00316A7B" w:rsidRPr="00F17505">
              <w:t xml:space="preserve"> </w:t>
            </w:r>
            <w:r w:rsidRPr="00F17505">
              <w:t xml:space="preserve">the </w:t>
            </w:r>
            <w:r w:rsidRPr="00F17505">
              <w:rPr>
                <w:rFonts w:ascii="Courier New" w:hAnsi="Courier New" w:cs="Courier New"/>
              </w:rPr>
              <w:t xml:space="preserve">MLTrainingRequest </w:t>
            </w:r>
            <w:r w:rsidRPr="00F17505">
              <w:t>MOI.</w:t>
            </w:r>
          </w:p>
        </w:tc>
        <w:tc>
          <w:tcPr>
            <w:tcW w:w="2263" w:type="dxa"/>
            <w:tcMar>
              <w:top w:w="0" w:type="dxa"/>
              <w:left w:w="28" w:type="dxa"/>
              <w:bottom w:w="0" w:type="dxa"/>
              <w:right w:w="28" w:type="dxa"/>
            </w:tcMar>
          </w:tcPr>
          <w:p w14:paraId="3AB4F94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69AC4454"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10C62C27" w14:textId="627DFA2B" w:rsidR="00EE69AF" w:rsidRPr="00F17505" w:rsidRDefault="00EE69AF" w:rsidP="00EE69AF">
            <w:pPr>
              <w:pStyle w:val="TAL"/>
            </w:pPr>
            <w:r w:rsidRPr="00F17505">
              <w:t>It describes the status of a particular ML training request. T.</w:t>
            </w:r>
          </w:p>
          <w:p w14:paraId="5E22B7DA" w14:textId="1D987B48" w:rsidR="00EE69AF" w:rsidRPr="00F17505" w:rsidRDefault="00EE69AF" w:rsidP="00EE69AF">
            <w:pPr>
              <w:pStyle w:val="TAL"/>
            </w:pPr>
            <w:r w:rsidRPr="00F17505">
              <w:t>allowedValues: NOT_STARTED, TRAINING_IN_PROGRESS,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097A4B1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2F852989" w:rsidR="00EE69AF" w:rsidRPr="00F17505" w:rsidRDefault="00EE69AF" w:rsidP="00EE69AF">
            <w:pPr>
              <w:pStyle w:val="TAL"/>
            </w:pPr>
            <w:r w:rsidRPr="00F17505">
              <w:t>The priority may be used by the ML 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75F307A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77FF67BF" w14:textId="19F81CEF" w:rsidR="00EE69AF" w:rsidRPr="00F17505" w:rsidRDefault="00EE69AF" w:rsidP="004146EF">
            <w:r w:rsidRPr="00F17505">
              <w:t>It indicates the conditions to be considered by the ML</w:t>
            </w:r>
            <w:r w:rsidR="00AD6AA2">
              <w:t>t</w:t>
            </w:r>
            <w:r w:rsidRPr="00F17505">
              <w:t xml:space="preserve">raining </w:t>
            </w:r>
            <w:r w:rsidR="007C101F">
              <w:t>MnS producer</w:t>
            </w:r>
            <w:r w:rsidR="007C101F" w:rsidRPr="00F17505">
              <w:t xml:space="preserve"> </w:t>
            </w:r>
            <w:r w:rsidRPr="00F17505">
              <w:t>to terminate a specific training process.</w:t>
            </w:r>
          </w:p>
          <w:p w14:paraId="103D901C" w14:textId="5E7ABF95" w:rsidR="00EE69AF" w:rsidRPr="00F17505" w:rsidRDefault="00EE69AF" w:rsidP="007C101F">
            <w:r w:rsidRPr="00F17505">
              <w:t xml:space="preserve">allowedValues: </w:t>
            </w:r>
            <w:r w:rsidR="007C101F"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43E291E2" w14:textId="2614B144" w:rsidR="00EE69AF" w:rsidRPr="00F17505" w:rsidRDefault="00EE69AF" w:rsidP="007C101F">
            <w:pPr>
              <w:contextualSpacing/>
            </w:pPr>
            <w:r w:rsidRPr="00F17505">
              <w:t xml:space="preserve">type: </w:t>
            </w:r>
            <w:r w:rsidR="007C101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35E1D106" w14:textId="02E13408" w:rsidR="00EE69AF" w:rsidRPr="00F17505" w:rsidRDefault="00EE69AF" w:rsidP="00EE69AF">
            <w:pPr>
              <w:pStyle w:val="TAL"/>
            </w:pPr>
            <w:r w:rsidRPr="00F17505">
              <w:t>It indicates the status of the ML training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2CFD3A84" w14:textId="6D31EB7A"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4BCDBF7E" w14:textId="77777777" w:rsidTr="006537B7">
        <w:trPr>
          <w:jc w:val="center"/>
        </w:trPr>
        <w:tc>
          <w:tcPr>
            <w:tcW w:w="3161" w:type="dxa"/>
            <w:tcMar>
              <w:top w:w="0" w:type="dxa"/>
              <w:left w:w="28" w:type="dxa"/>
              <w:bottom w:w="0" w:type="dxa"/>
              <w:right w:w="28" w:type="dxa"/>
            </w:tcMar>
          </w:tcPr>
          <w:p w14:paraId="13DBF47E" w14:textId="1495BE79"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1B913A42" w14:textId="4FB8D7D7" w:rsidR="00EE69AF" w:rsidRPr="00F17505" w:rsidRDefault="00EE69AF" w:rsidP="00EE69AF">
            <w:pPr>
              <w:pStyle w:val="TAL"/>
            </w:pPr>
            <w:r w:rsidRPr="00F17505">
              <w:t>It indicates the version number of the ML entity.</w:t>
            </w:r>
          </w:p>
          <w:p w14:paraId="2D74B990" w14:textId="77777777" w:rsidR="00EE69AF" w:rsidRPr="00F17505" w:rsidRDefault="00EE69AF" w:rsidP="00EE69AF">
            <w:pPr>
              <w:pStyle w:val="TAL"/>
            </w:pPr>
          </w:p>
          <w:p w14:paraId="6B75A7C6" w14:textId="71FF9D01"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76372B7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219F7FD" w14:textId="77777777" w:rsidTr="006537B7">
        <w:trPr>
          <w:jc w:val="center"/>
        </w:trPr>
        <w:tc>
          <w:tcPr>
            <w:tcW w:w="3161" w:type="dxa"/>
            <w:tcMar>
              <w:top w:w="0" w:type="dxa"/>
              <w:left w:w="28" w:type="dxa"/>
              <w:bottom w:w="0" w:type="dxa"/>
              <w:right w:w="28" w:type="dxa"/>
            </w:tcMar>
          </w:tcPr>
          <w:p w14:paraId="2F3810C1" w14:textId="655D0C47" w:rsidR="00EE69AF" w:rsidRPr="00F17505" w:rsidRDefault="00EE69AF" w:rsidP="006537B7">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3DACEF83" w14:textId="013D2036" w:rsidR="00EE69AF" w:rsidRPr="00F17505" w:rsidRDefault="00EE69AF" w:rsidP="006537B7">
            <w:pPr>
              <w:pStyle w:val="TAL"/>
            </w:pPr>
            <w:r w:rsidRPr="00F17505">
              <w:t>It indicates the expected performance for a trained ML entity when performing on the training data.</w:t>
            </w:r>
          </w:p>
          <w:p w14:paraId="2E6D47C3" w14:textId="77777777" w:rsidR="00EE69AF" w:rsidRPr="00F17505" w:rsidRDefault="00EE69AF" w:rsidP="006537B7">
            <w:pPr>
              <w:pStyle w:val="TAL"/>
            </w:pPr>
          </w:p>
          <w:p w14:paraId="4F718727" w14:textId="3166CF25" w:rsidR="00EE69AF" w:rsidRPr="00F17505" w:rsidRDefault="00EE69AF" w:rsidP="006537B7">
            <w:pPr>
              <w:pStyle w:val="TAL"/>
            </w:pPr>
            <w:r w:rsidRPr="00F17505">
              <w:rPr>
                <w:color w:val="000000"/>
              </w:rPr>
              <w:t>allowedValues: N/A.</w:t>
            </w:r>
          </w:p>
        </w:tc>
        <w:tc>
          <w:tcPr>
            <w:tcW w:w="2263" w:type="dxa"/>
            <w:tcMar>
              <w:top w:w="0" w:type="dxa"/>
              <w:left w:w="28" w:type="dxa"/>
              <w:bottom w:w="0" w:type="dxa"/>
              <w:right w:w="28" w:type="dxa"/>
            </w:tcMar>
          </w:tcPr>
          <w:p w14:paraId="502586F9" w14:textId="3D6AB3E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isOrdered: N/A</w:t>
            </w:r>
          </w:p>
          <w:p w14:paraId="2F5D162B"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isUnique: N/A</w:t>
            </w:r>
          </w:p>
          <w:p w14:paraId="2128433E"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20A87046"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C2522A4" w14:textId="77777777" w:rsidTr="006537B7">
        <w:trPr>
          <w:jc w:val="center"/>
        </w:trPr>
        <w:tc>
          <w:tcPr>
            <w:tcW w:w="3161" w:type="dxa"/>
            <w:tcMar>
              <w:top w:w="0" w:type="dxa"/>
              <w:left w:w="28" w:type="dxa"/>
              <w:bottom w:w="0" w:type="dxa"/>
              <w:right w:w="28" w:type="dxa"/>
            </w:tcMar>
          </w:tcPr>
          <w:p w14:paraId="394B638D" w14:textId="13F0CC21" w:rsidR="00EE69AF" w:rsidRPr="00F17505" w:rsidRDefault="00D11DA7" w:rsidP="00EE69AF">
            <w:pPr>
              <w:spacing w:after="0"/>
              <w:rPr>
                <w:rFonts w:ascii="Courier New" w:hAnsi="Courier New" w:cs="Courier New"/>
                <w:sz w:val="18"/>
                <w:szCs w:val="18"/>
              </w:rPr>
            </w:pPr>
            <w:r w:rsidRPr="00D11DA7">
              <w:rPr>
                <w:rFonts w:ascii="Courier New" w:hAnsi="Courier New" w:cs="Courier New"/>
                <w:sz w:val="18"/>
                <w:szCs w:val="18"/>
              </w:rPr>
              <w:t>model</w:t>
            </w:r>
            <w:r w:rsidR="00EE69AF" w:rsidRPr="00F17505">
              <w:rPr>
                <w:rFonts w:ascii="Courier New" w:hAnsi="Courier New" w:cs="Courier New"/>
                <w:sz w:val="18"/>
                <w:szCs w:val="18"/>
              </w:rPr>
              <w:t>performanceTraining</w:t>
            </w:r>
          </w:p>
        </w:tc>
        <w:tc>
          <w:tcPr>
            <w:tcW w:w="4232" w:type="dxa"/>
            <w:tcMar>
              <w:top w:w="0" w:type="dxa"/>
              <w:left w:w="28" w:type="dxa"/>
              <w:bottom w:w="0" w:type="dxa"/>
              <w:right w:w="28" w:type="dxa"/>
            </w:tcMar>
          </w:tcPr>
          <w:p w14:paraId="77DEDA12" w14:textId="21096793" w:rsidR="00EE69AF" w:rsidRPr="00F17505" w:rsidRDefault="00EE69AF" w:rsidP="00EE69AF">
            <w:pPr>
              <w:pStyle w:val="TAL"/>
            </w:pPr>
            <w:r w:rsidRPr="00F17505">
              <w:t>It indicates the performance score of the ML entity when performing on the training data.</w:t>
            </w:r>
          </w:p>
          <w:p w14:paraId="3B60EE7C" w14:textId="77777777" w:rsidR="00EE69AF" w:rsidRPr="00F17505" w:rsidRDefault="00EE69AF" w:rsidP="00EE69AF">
            <w:pPr>
              <w:pStyle w:val="TAL"/>
            </w:pPr>
          </w:p>
          <w:p w14:paraId="3E29740B" w14:textId="10A9CDF6"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5D4F11B5" w14:textId="78906FF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FBE121B"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C995C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51328ED" w14:textId="77777777" w:rsidTr="006537B7">
        <w:trPr>
          <w:jc w:val="center"/>
        </w:trPr>
        <w:tc>
          <w:tcPr>
            <w:tcW w:w="3161" w:type="dxa"/>
            <w:tcMar>
              <w:top w:w="0" w:type="dxa"/>
              <w:left w:w="28" w:type="dxa"/>
              <w:bottom w:w="0" w:type="dxa"/>
              <w:right w:w="28" w:type="dxa"/>
            </w:tcMar>
          </w:tcPr>
          <w:p w14:paraId="37AEDC2C" w14:textId="5A44F55B"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w:t>
            </w:r>
            <w:r w:rsidR="00EE69AF" w:rsidRPr="00F17505">
              <w:rPr>
                <w:rFonts w:ascii="Courier New" w:hAnsi="Courier New" w:cs="Courier New"/>
                <w:sz w:val="18"/>
                <w:szCs w:val="18"/>
              </w:rPr>
              <w:t>.progressStatus.progressStateInfo</w:t>
            </w:r>
          </w:p>
        </w:tc>
        <w:tc>
          <w:tcPr>
            <w:tcW w:w="4232" w:type="dxa"/>
            <w:tcMar>
              <w:top w:w="0" w:type="dxa"/>
              <w:left w:w="28" w:type="dxa"/>
              <w:bottom w:w="0" w:type="dxa"/>
              <w:right w:w="28" w:type="dxa"/>
            </w:tcMar>
          </w:tcPr>
          <w:p w14:paraId="32E3910D" w14:textId="228595B1" w:rsidR="00EE69AF" w:rsidRPr="00F17505" w:rsidRDefault="00EE69AF" w:rsidP="00EE69AF">
            <w:pPr>
              <w:pStyle w:val="TAL"/>
              <w:rPr>
                <w:lang w:eastAsia="de-DE"/>
              </w:rPr>
            </w:pPr>
            <w:r w:rsidRPr="00F17505">
              <w:rPr>
                <w:lang w:eastAsia="de-DE"/>
              </w:rPr>
              <w:t xml:space="preserve">It provides the following </w:t>
            </w:r>
            <w:r w:rsidR="00A2742B" w:rsidRPr="00F17505">
              <w:rPr>
                <w:lang w:eastAsia="de-DE"/>
              </w:rPr>
              <w:t>specialization</w:t>
            </w:r>
            <w:r w:rsidRPr="00F17505">
              <w:rPr>
                <w:lang w:eastAsia="de-DE"/>
              </w:rPr>
              <w:t xml:space="preserve">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F40760A" w14:textId="77777777" w:rsidR="00EE69AF" w:rsidRPr="00F17505" w:rsidRDefault="00EE69AF" w:rsidP="00EE69AF">
            <w:pPr>
              <w:pStyle w:val="TAL"/>
              <w:rPr>
                <w:lang w:eastAsia="de-DE"/>
              </w:rPr>
            </w:pPr>
          </w:p>
          <w:p w14:paraId="46FD4110" w14:textId="79CC64AA" w:rsidR="00EE69AF" w:rsidRPr="00F17505" w:rsidRDefault="00EE69AF" w:rsidP="00EE69AF">
            <w:pPr>
              <w:pStyle w:val="TAL"/>
              <w:rPr>
                <w:lang w:eastAsia="de-DE"/>
              </w:rPr>
            </w:pPr>
            <w:r w:rsidRPr="00F17505">
              <w:rPr>
                <w:lang w:eastAsia="de-DE"/>
              </w:rPr>
              <w:t>When the ML training is in progress, and the "status" is equal to "</w:t>
            </w:r>
            <w:r w:rsidRPr="00F17505">
              <w:rPr>
                <w:lang w:eastAsia="zh-CN"/>
              </w:rPr>
              <w:t xml:space="preserve"> RUNNING</w:t>
            </w:r>
            <w:r w:rsidRPr="00F17505">
              <w:rPr>
                <w:lang w:eastAsia="de-DE"/>
              </w:rPr>
              <w:t>" it provides the more detailed progress information.</w:t>
            </w:r>
          </w:p>
          <w:p w14:paraId="7CB5DE12" w14:textId="77777777" w:rsidR="00EE69AF" w:rsidRPr="00F17505" w:rsidRDefault="00EE69AF" w:rsidP="00EE69AF">
            <w:pPr>
              <w:pStyle w:val="TAL"/>
              <w:rPr>
                <w:lang w:eastAsia="de-DE"/>
              </w:rPr>
            </w:pPr>
          </w:p>
          <w:p w14:paraId="681561E1" w14:textId="77777777" w:rsidR="00EE69AF" w:rsidRPr="00F17505" w:rsidRDefault="00EE69AF" w:rsidP="00EE69AF">
            <w:pPr>
              <w:pStyle w:val="TAL"/>
              <w:rPr>
                <w:szCs w:val="18"/>
              </w:rPr>
            </w:pPr>
            <w:r w:rsidRPr="00F17505">
              <w:rPr>
                <w:lang w:eastAsia="de-DE"/>
              </w:rPr>
              <w:t>allowedValues for "status" = "</w:t>
            </w:r>
            <w:r w:rsidRPr="00F17505">
              <w:rPr>
                <w:lang w:eastAsia="zh-CN"/>
              </w:rPr>
              <w:t>RUNNING</w:t>
            </w:r>
            <w:r w:rsidRPr="00F17505">
              <w:rPr>
                <w:lang w:eastAsia="de-DE"/>
              </w:rPr>
              <w:t>":</w:t>
            </w:r>
          </w:p>
          <w:p w14:paraId="1758F2FF" w14:textId="7B7AE306"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COLLECTING_DATA</w:t>
            </w:r>
          </w:p>
          <w:p w14:paraId="4A6ED696" w14:textId="61207120"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PREPARING_TRAINING_DATA</w:t>
            </w:r>
          </w:p>
          <w:p w14:paraId="192B09F1" w14:textId="21D144D3"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TRAINING</w:t>
            </w:r>
          </w:p>
          <w:p w14:paraId="2329270A" w14:textId="77777777" w:rsidR="00EE69AF" w:rsidRPr="00F17505" w:rsidRDefault="00EE69AF" w:rsidP="00EE69AF">
            <w:pPr>
              <w:pStyle w:val="TAL"/>
              <w:rPr>
                <w:szCs w:val="18"/>
              </w:rPr>
            </w:pPr>
          </w:p>
          <w:p w14:paraId="69B4F56C" w14:textId="7CCB5EDB" w:rsidR="00EE69AF" w:rsidRPr="00F17505" w:rsidRDefault="00EE69AF" w:rsidP="00EE69AF">
            <w:pPr>
              <w:pStyle w:val="TAL"/>
            </w:pPr>
            <w:r w:rsidRPr="00F17505">
              <w:rPr>
                <w:szCs w:val="18"/>
              </w:rPr>
              <w:t xml:space="preserve">The allowed values for </w:t>
            </w:r>
            <w:r w:rsidRPr="00F17505">
              <w:rPr>
                <w:lang w:eastAsia="de-DE"/>
              </w:rPr>
              <w:t>"status" = "</w:t>
            </w:r>
            <w:r w:rsidRPr="00F17505">
              <w:rPr>
                <w:szCs w:val="18"/>
              </w:rPr>
              <w:t>CANCELLED" are vendor specific.</w:t>
            </w:r>
          </w:p>
        </w:tc>
        <w:tc>
          <w:tcPr>
            <w:tcW w:w="2263" w:type="dxa"/>
            <w:tcMar>
              <w:top w:w="0" w:type="dxa"/>
              <w:left w:w="28" w:type="dxa"/>
              <w:bottom w:w="0" w:type="dxa"/>
              <w:right w:w="28" w:type="dxa"/>
            </w:tcMar>
          </w:tcPr>
          <w:p w14:paraId="2102E88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07A03FC5"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29BB142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901D140"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25C541F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232A9E99" w14:textId="1B817A8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DF298ED" w14:textId="77777777" w:rsidTr="006537B7">
        <w:trPr>
          <w:jc w:val="center"/>
        </w:trPr>
        <w:tc>
          <w:tcPr>
            <w:tcW w:w="3161" w:type="dxa"/>
            <w:tcMar>
              <w:top w:w="0" w:type="dxa"/>
              <w:left w:w="28" w:type="dxa"/>
              <w:bottom w:w="0" w:type="dxa"/>
              <w:right w:w="28" w:type="dxa"/>
            </w:tcMar>
          </w:tcPr>
          <w:p w14:paraId="3B15E1AB" w14:textId="51464AE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10B58E04" w14:textId="77777777" w:rsidR="00EE69AF" w:rsidRPr="00F17505" w:rsidRDefault="00EE69AF" w:rsidP="00EE69AF">
            <w:pPr>
              <w:pStyle w:val="TAL"/>
            </w:pPr>
            <w:r w:rsidRPr="00F17505">
              <w:t>It indicates the name of an inference output of an AI/ML entity.</w:t>
            </w:r>
          </w:p>
          <w:p w14:paraId="2015E51B" w14:textId="77777777" w:rsidR="00EE69AF" w:rsidRPr="00F17505" w:rsidRDefault="00EE69AF" w:rsidP="00EE69AF">
            <w:pPr>
              <w:pStyle w:val="TAL"/>
            </w:pPr>
          </w:p>
          <w:p w14:paraId="22105DBB" w14:textId="4107B155" w:rsidR="00EE69AF" w:rsidRPr="00F17505" w:rsidRDefault="00EE69AF" w:rsidP="00EE69AF">
            <w:pPr>
              <w:pStyle w:val="TAL"/>
            </w:pPr>
            <w:r w:rsidRPr="00F17505">
              <w:rPr>
                <w:color w:val="000000"/>
              </w:rPr>
              <w:t>allowedValues: the name of the MDA output IEs (see</w:t>
            </w:r>
            <w:r w:rsidR="006537B7" w:rsidRPr="00F17505">
              <w:rPr>
                <w:color w:val="000000"/>
              </w:rPr>
              <w:t xml:space="preserve"> 3GPP</w:t>
            </w:r>
            <w:r w:rsidRPr="00F17505">
              <w:rPr>
                <w:color w:val="000000"/>
              </w:rPr>
              <w:t xml:space="preserve"> TS 28.104 [2]), name of analytics output IEs of NWDAF (see TS 23.288 [3]), RAN-intelligence </w:t>
            </w:r>
            <w:r w:rsidRPr="00F17505">
              <w:rPr>
                <w:rFonts w:hint="eastAsia"/>
                <w:color w:val="000000"/>
                <w:lang w:eastAsia="zh-CN"/>
              </w:rPr>
              <w:t>in</w:t>
            </w:r>
            <w:r w:rsidRPr="00F17505">
              <w:rPr>
                <w:color w:val="000000"/>
              </w:rPr>
              <w:t>ference output IE name(s),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23196E9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21B3B022"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0578D1B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711DFE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53C8526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51B593C4" w14:textId="470E01F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9183F" w:rsidRPr="00F17505" w14:paraId="4859F649" w14:textId="77777777" w:rsidTr="006537B7">
        <w:trPr>
          <w:jc w:val="center"/>
        </w:trPr>
        <w:tc>
          <w:tcPr>
            <w:tcW w:w="3161" w:type="dxa"/>
            <w:tcMar>
              <w:top w:w="0" w:type="dxa"/>
              <w:left w:w="28" w:type="dxa"/>
              <w:bottom w:w="0" w:type="dxa"/>
              <w:right w:w="28" w:type="dxa"/>
            </w:tcMar>
          </w:tcPr>
          <w:p w14:paraId="496AEC87" w14:textId="71BFBBB5" w:rsidR="0019183F" w:rsidRPr="00F17505" w:rsidRDefault="0019183F" w:rsidP="0019183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39112DA" w14:textId="313EC4E5" w:rsidR="0019183F" w:rsidRPr="00F17505" w:rsidRDefault="0019183F" w:rsidP="0019183F">
            <w:pPr>
              <w:pStyle w:val="TAL"/>
            </w:pPr>
            <w:r w:rsidRPr="00F17505">
              <w:t xml:space="preserve">It indicates the performance metric used to evaluate the performance of an ML entity, </w:t>
            </w:r>
            <w:r w:rsidR="00897063" w:rsidRPr="00F17505">
              <w:t>e.g.</w:t>
            </w:r>
            <w:r w:rsidRPr="00F17505">
              <w:t xml:space="preserve"> </w:t>
            </w:r>
            <w:r w:rsidR="007359B9" w:rsidRPr="00F17505">
              <w:t>"</w:t>
            </w:r>
            <w:r w:rsidRPr="00F17505">
              <w:t>accuracy</w:t>
            </w:r>
            <w:r w:rsidR="007359B9" w:rsidRPr="00F17505">
              <w:t>"</w:t>
            </w:r>
            <w:r w:rsidRPr="00F17505">
              <w:t xml:space="preserve">, </w:t>
            </w:r>
            <w:r w:rsidR="007359B9" w:rsidRPr="00F17505">
              <w:t>"</w:t>
            </w:r>
            <w:r w:rsidRPr="00F17505">
              <w:t>precision</w:t>
            </w:r>
            <w:r w:rsidR="007359B9" w:rsidRPr="00F17505">
              <w:t>"</w:t>
            </w:r>
            <w:r w:rsidRPr="00F17505">
              <w:t xml:space="preserve">, </w:t>
            </w:r>
            <w:r w:rsidR="007359B9" w:rsidRPr="00F17505">
              <w:t>"</w:t>
            </w:r>
            <w:r w:rsidRPr="00F17505">
              <w:t>F1 score</w:t>
            </w:r>
            <w:r w:rsidR="007359B9" w:rsidRPr="00F17505">
              <w:t>"</w:t>
            </w:r>
            <w:r w:rsidRPr="00F17505">
              <w:t>, etc.</w:t>
            </w:r>
          </w:p>
          <w:p w14:paraId="4F8D1806" w14:textId="77777777" w:rsidR="0019183F" w:rsidRPr="00F17505" w:rsidRDefault="0019183F" w:rsidP="0019183F">
            <w:pPr>
              <w:pStyle w:val="TAL"/>
            </w:pPr>
          </w:p>
          <w:p w14:paraId="2600CF89" w14:textId="72DF8E6B" w:rsidR="0019183F" w:rsidRPr="00F17505" w:rsidRDefault="0019183F" w:rsidP="0019183F">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567A2D3"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Type: String</w:t>
            </w:r>
          </w:p>
          <w:p w14:paraId="73DE272E"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multiplicity: 1</w:t>
            </w:r>
          </w:p>
          <w:p w14:paraId="2C920832"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isOrdered: N/A</w:t>
            </w:r>
          </w:p>
          <w:p w14:paraId="795142FF"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isUnique: True</w:t>
            </w:r>
          </w:p>
          <w:p w14:paraId="3D8432DD"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defaultValue: None</w:t>
            </w:r>
          </w:p>
          <w:p w14:paraId="0826821B" w14:textId="13A01670" w:rsidR="0019183F" w:rsidRPr="00F17505" w:rsidRDefault="0019183F" w:rsidP="0019183F">
            <w:pPr>
              <w:spacing w:after="0"/>
              <w:rPr>
                <w:rFonts w:ascii="Arial" w:hAnsi="Arial" w:cs="Arial"/>
                <w:sz w:val="18"/>
                <w:szCs w:val="18"/>
              </w:rPr>
            </w:pPr>
            <w:r w:rsidRPr="00F17505">
              <w:rPr>
                <w:rFonts w:ascii="Arial" w:hAnsi="Arial" w:cs="Arial"/>
                <w:sz w:val="18"/>
                <w:szCs w:val="18"/>
              </w:rPr>
              <w:t>isNullable: False</w:t>
            </w:r>
          </w:p>
        </w:tc>
      </w:tr>
      <w:tr w:rsidR="00EE69AF" w:rsidRPr="00F17505" w14:paraId="7E9A1A33" w14:textId="77777777" w:rsidTr="006537B7">
        <w:trPr>
          <w:jc w:val="center"/>
        </w:trPr>
        <w:tc>
          <w:tcPr>
            <w:tcW w:w="3161" w:type="dxa"/>
            <w:tcMar>
              <w:top w:w="0" w:type="dxa"/>
              <w:left w:w="28" w:type="dxa"/>
              <w:bottom w:w="0" w:type="dxa"/>
              <w:right w:w="28" w:type="dxa"/>
            </w:tcMar>
          </w:tcPr>
          <w:p w14:paraId="1EE183F5" w14:textId="7F6D9A85"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ACDD8F4" w14:textId="501457D6" w:rsidR="00EE69AF" w:rsidRPr="00F17505" w:rsidRDefault="00EE69AF" w:rsidP="00EE69AF">
            <w:pPr>
              <w:pStyle w:val="TAL"/>
            </w:pPr>
            <w:r w:rsidRPr="00F17505">
              <w:t>It indicates the performance score (in unit of percentage) of an ML entity when performing inference on a specific data set (Note).</w:t>
            </w:r>
          </w:p>
          <w:p w14:paraId="3608CD33" w14:textId="77777777" w:rsidR="00EE69AF" w:rsidRPr="00F17505" w:rsidRDefault="00EE69AF" w:rsidP="00EE69AF">
            <w:pPr>
              <w:pStyle w:val="TAL"/>
            </w:pPr>
          </w:p>
          <w:p w14:paraId="0AB4FF16" w14:textId="0A4F832E" w:rsidR="00EE69AF" w:rsidRPr="00F17505" w:rsidRDefault="00EE69AF" w:rsidP="00EE69AF">
            <w:pPr>
              <w:pStyle w:val="TAL"/>
            </w:pPr>
            <w:r w:rsidRPr="00F17505">
              <w:t xml:space="preserve">The performance metrics may be different for different kinds of AI/ML models depending on the nature of the model. For instance, for numeric prediction, the metric may be accuracy; for classification, the metric may be a combination of precision and recall, like the </w:t>
            </w:r>
            <w:r w:rsidR="007359B9" w:rsidRPr="00F17505">
              <w:t>"</w:t>
            </w:r>
            <w:r w:rsidRPr="00F17505">
              <w:t>F1 score</w:t>
            </w:r>
            <w:r w:rsidR="007359B9" w:rsidRPr="00F17505">
              <w:t>"</w:t>
            </w:r>
            <w:r w:rsidRPr="00F17505">
              <w:t>.</w:t>
            </w:r>
          </w:p>
          <w:p w14:paraId="5CAAB580" w14:textId="77777777" w:rsidR="00EE69AF" w:rsidRPr="00F17505" w:rsidRDefault="00EE69AF" w:rsidP="00EE69AF">
            <w:pPr>
              <w:pStyle w:val="TAL"/>
            </w:pPr>
          </w:p>
          <w:p w14:paraId="17914AB9" w14:textId="1C01C66B" w:rsidR="00EE69AF" w:rsidRPr="00F17505" w:rsidRDefault="00EE69AF" w:rsidP="00EE69AF">
            <w:pPr>
              <w:pStyle w:val="TAL"/>
            </w:pPr>
            <w:r w:rsidRPr="00F17505">
              <w:t>allowedValues: { 0..100 }.</w:t>
            </w:r>
          </w:p>
        </w:tc>
        <w:tc>
          <w:tcPr>
            <w:tcW w:w="2263" w:type="dxa"/>
            <w:tcMar>
              <w:top w:w="0" w:type="dxa"/>
              <w:left w:w="28" w:type="dxa"/>
              <w:bottom w:w="0" w:type="dxa"/>
              <w:right w:w="28" w:type="dxa"/>
            </w:tcMar>
          </w:tcPr>
          <w:p w14:paraId="0B25C55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Real</w:t>
            </w:r>
          </w:p>
          <w:p w14:paraId="430FBB72"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4D96EA64"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31AAE05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036D0D3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6713D332" w14:textId="09A01BB9" w:rsidR="00EE69AF" w:rsidRPr="00F17505" w:rsidRDefault="00EE69AF" w:rsidP="00EE69AF">
            <w:pPr>
              <w:spacing w:after="0"/>
              <w:rPr>
                <w:rFonts w:ascii="Arial" w:hAnsi="Arial" w:cs="Arial"/>
                <w:sz w:val="18"/>
                <w:szCs w:val="18"/>
              </w:rPr>
            </w:pPr>
            <w:r w:rsidRPr="00F17505">
              <w:rPr>
                <w:rFonts w:ascii="Arial" w:hAnsi="Arial" w:cs="Arial"/>
                <w:sz w:val="18"/>
                <w:szCs w:val="18"/>
              </w:rPr>
              <w:t>isNullable: False</w:t>
            </w:r>
          </w:p>
        </w:tc>
      </w:tr>
      <w:tr w:rsidR="00840DD9" w:rsidRPr="00F17505" w14:paraId="7C6F7B9D" w14:textId="77777777" w:rsidTr="006537B7">
        <w:trPr>
          <w:jc w:val="center"/>
        </w:trPr>
        <w:tc>
          <w:tcPr>
            <w:tcW w:w="3161" w:type="dxa"/>
            <w:tcMar>
              <w:top w:w="0" w:type="dxa"/>
              <w:left w:w="28" w:type="dxa"/>
              <w:bottom w:w="0" w:type="dxa"/>
              <w:right w:w="28" w:type="dxa"/>
            </w:tcMar>
          </w:tcPr>
          <w:p w14:paraId="78EC0C16" w14:textId="5E54328A"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63AACC2B" w14:textId="748C5CA6" w:rsidR="00840DD9" w:rsidRPr="00F17505" w:rsidRDefault="00840DD9" w:rsidP="00840DD9">
            <w:pPr>
              <w:pStyle w:val="TAL"/>
            </w:pPr>
            <w:r w:rsidRPr="00F17505">
              <w:t xml:space="preserve">It indicates whether the </w:t>
            </w:r>
            <w:r w:rsidR="00316A7B" w:rsidRPr="00F17505">
              <w:t xml:space="preserve">ML </w:t>
            </w:r>
            <w:r w:rsidRPr="00F17505">
              <w:t>training MnS consumer cancels the ML training request.</w:t>
            </w:r>
          </w:p>
          <w:p w14:paraId="2A677F37" w14:textId="47CB434A" w:rsidR="00840DD9" w:rsidRPr="00F17505" w:rsidRDefault="00840DD9" w:rsidP="00840DD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5F88228B" w14:textId="77777777" w:rsidR="00840DD9" w:rsidRPr="00F17505" w:rsidRDefault="00840DD9" w:rsidP="00840DD9">
            <w:pPr>
              <w:pStyle w:val="TAL"/>
            </w:pPr>
            <w:r w:rsidRPr="00F17505">
              <w:t xml:space="preserve">Default value is set to "FALSE". </w:t>
            </w:r>
          </w:p>
          <w:p w14:paraId="04A205DE" w14:textId="77777777" w:rsidR="00840DD9" w:rsidRPr="00F17505" w:rsidRDefault="00840DD9" w:rsidP="00840DD9">
            <w:pPr>
              <w:pStyle w:val="TAL"/>
            </w:pPr>
          </w:p>
          <w:p w14:paraId="7FEC5EFB" w14:textId="56C7C12E"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50986A4C" w14:textId="05C1D2B9"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0232B6B0"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E971F9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A35FF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34A5403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5CB08F1F" w14:textId="429CCA9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03D96D8E" w14:textId="77777777" w:rsidTr="006537B7">
        <w:trPr>
          <w:jc w:val="center"/>
        </w:trPr>
        <w:tc>
          <w:tcPr>
            <w:tcW w:w="3161" w:type="dxa"/>
            <w:tcMar>
              <w:top w:w="0" w:type="dxa"/>
              <w:left w:w="28" w:type="dxa"/>
              <w:bottom w:w="0" w:type="dxa"/>
              <w:right w:w="28" w:type="dxa"/>
            </w:tcMar>
          </w:tcPr>
          <w:p w14:paraId="5BE630B1" w14:textId="426879C7"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DE63E96" w14:textId="6F18B864"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request.</w:t>
            </w:r>
          </w:p>
          <w:p w14:paraId="04FBF3BC" w14:textId="2266C133" w:rsidR="00840DD9" w:rsidRPr="00F17505" w:rsidRDefault="00840DD9" w:rsidP="00840DD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the not </w:t>
            </w:r>
            <w:r w:rsidR="007359B9" w:rsidRPr="00F17505">
              <w:t>"</w:t>
            </w:r>
            <w:r w:rsidRPr="00F17505">
              <w:t xml:space="preserve">FINISHED" state. Setting the attribute to "FALSE" has no observable result. </w:t>
            </w:r>
          </w:p>
          <w:p w14:paraId="50C234DC" w14:textId="77777777" w:rsidR="00840DD9" w:rsidRPr="00F17505" w:rsidRDefault="00840DD9" w:rsidP="00840DD9">
            <w:pPr>
              <w:pStyle w:val="TAL"/>
            </w:pPr>
            <w:r w:rsidRPr="00F17505">
              <w:t xml:space="preserve">Default value is set to "FALSE". </w:t>
            </w:r>
          </w:p>
          <w:p w14:paraId="4572B34A" w14:textId="77777777" w:rsidR="00840DD9" w:rsidRPr="00F17505" w:rsidRDefault="00840DD9" w:rsidP="00840DD9">
            <w:pPr>
              <w:pStyle w:val="TAL"/>
            </w:pPr>
          </w:p>
          <w:p w14:paraId="74D877C4" w14:textId="5C54EFC7"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4DD7D334" w14:textId="77BDC00C"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6BCE4A3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402993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52BBCC09"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098F49F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CFBD2F9" w14:textId="59145FC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37A08FF1" w14:textId="77777777" w:rsidTr="006537B7">
        <w:trPr>
          <w:jc w:val="center"/>
        </w:trPr>
        <w:tc>
          <w:tcPr>
            <w:tcW w:w="3161" w:type="dxa"/>
            <w:tcMar>
              <w:top w:w="0" w:type="dxa"/>
              <w:left w:w="28" w:type="dxa"/>
              <w:bottom w:w="0" w:type="dxa"/>
              <w:right w:w="28" w:type="dxa"/>
            </w:tcMar>
          </w:tcPr>
          <w:p w14:paraId="474CA4EC" w14:textId="1A97BBB8"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564DC9B7" w14:textId="59FDFBBC" w:rsidR="00840DD9" w:rsidRPr="00F17505" w:rsidRDefault="00840DD9" w:rsidP="00840DD9">
            <w:pPr>
              <w:pStyle w:val="TAL"/>
            </w:pPr>
            <w:r w:rsidRPr="00F17505">
              <w:t>It indicates whether the</w:t>
            </w:r>
            <w:r w:rsidR="00316A7B" w:rsidRPr="00F17505">
              <w:t xml:space="preserve"> ML</w:t>
            </w:r>
            <w:r w:rsidRPr="00F17505">
              <w:t xml:space="preserve"> training MnS consumer cancels the ML training process.</w:t>
            </w:r>
          </w:p>
          <w:p w14:paraId="014064B9" w14:textId="7FAF37D4" w:rsidR="00840DD9" w:rsidRPr="00F17505" w:rsidRDefault="00840DD9" w:rsidP="00840DD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progressStateInfo</w:t>
            </w:r>
            <w:r w:rsidRPr="00F17505">
              <w:t xml:space="preserve"> is the not </w:t>
            </w:r>
            <w:r w:rsidR="007359B9" w:rsidRPr="00F17505">
              <w:t>"</w:t>
            </w:r>
            <w:r w:rsidRPr="00F17505">
              <w:t xml:space="preserve">FINISHED" state. Setting the attribute to "FALSE" has no observable result. </w:t>
            </w:r>
          </w:p>
          <w:p w14:paraId="1E64CE9F" w14:textId="77777777" w:rsidR="00840DD9" w:rsidRPr="00F17505" w:rsidRDefault="00840DD9" w:rsidP="00840DD9">
            <w:pPr>
              <w:pStyle w:val="TAL"/>
            </w:pPr>
            <w:r w:rsidRPr="00F17505">
              <w:t xml:space="preserve">Default value is set to "FALSE". </w:t>
            </w:r>
          </w:p>
          <w:p w14:paraId="1C577332" w14:textId="77777777" w:rsidR="00840DD9" w:rsidRPr="00F17505" w:rsidRDefault="00840DD9" w:rsidP="00840DD9">
            <w:pPr>
              <w:pStyle w:val="TAL"/>
            </w:pPr>
          </w:p>
          <w:p w14:paraId="70BD95C3" w14:textId="61EB0470"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1C4A0929" w14:textId="457D7915"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5F4E1C2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529B994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53213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2E2E033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EA83FB4" w14:textId="363E0C5A"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4BEE24B3" w14:textId="77777777" w:rsidTr="006537B7">
        <w:trPr>
          <w:jc w:val="center"/>
        </w:trPr>
        <w:tc>
          <w:tcPr>
            <w:tcW w:w="3161" w:type="dxa"/>
            <w:tcMar>
              <w:top w:w="0" w:type="dxa"/>
              <w:left w:w="28" w:type="dxa"/>
              <w:bottom w:w="0" w:type="dxa"/>
              <w:right w:w="28" w:type="dxa"/>
            </w:tcMar>
          </w:tcPr>
          <w:p w14:paraId="25BEE931" w14:textId="3322A1B1"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3F90FF62" w14:textId="46A40091"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process.</w:t>
            </w:r>
          </w:p>
          <w:p w14:paraId="38A21ECE" w14:textId="1CB6A467" w:rsidR="00840DD9" w:rsidRPr="00F17505" w:rsidRDefault="00840DD9" w:rsidP="00840DD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progressStateInfo</w:t>
            </w:r>
            <w:r w:rsidRPr="00F17505">
              <w:t xml:space="preserve"> is the not </w:t>
            </w:r>
            <w:r w:rsidR="007359B9" w:rsidRPr="00F17505">
              <w:t>"</w:t>
            </w:r>
            <w:r w:rsidRPr="00F17505">
              <w:t xml:space="preserve">FINISHED", </w:t>
            </w:r>
            <w:r w:rsidR="007359B9" w:rsidRPr="00F17505">
              <w:t>"</w:t>
            </w:r>
            <w:r w:rsidRPr="00F17505">
              <w:t>CANCELLING</w:t>
            </w:r>
            <w:r w:rsidR="007359B9" w:rsidRPr="00F17505">
              <w:t>"</w:t>
            </w:r>
            <w:r w:rsidRPr="00F17505">
              <w:t xml:space="preserve"> or </w:t>
            </w:r>
            <w:r w:rsidR="007359B9" w:rsidRPr="00F17505">
              <w:t>"</w:t>
            </w:r>
            <w:r w:rsidRPr="00F17505">
              <w:t>CANCELLED</w:t>
            </w:r>
            <w:r w:rsidR="007359B9" w:rsidRPr="00F17505">
              <w:t>"</w:t>
            </w:r>
            <w:r w:rsidRPr="00F17505">
              <w:t xml:space="preserve"> state. Setting the attribute to "FALSE" has no observable result. </w:t>
            </w:r>
          </w:p>
          <w:p w14:paraId="3E849443" w14:textId="77777777" w:rsidR="00840DD9" w:rsidRPr="00F17505" w:rsidRDefault="00840DD9" w:rsidP="00840DD9">
            <w:pPr>
              <w:pStyle w:val="TAL"/>
            </w:pPr>
            <w:r w:rsidRPr="00F17505">
              <w:t xml:space="preserve">Default value is set to "FALSE". </w:t>
            </w:r>
          </w:p>
          <w:p w14:paraId="7F38967E" w14:textId="77777777" w:rsidR="00840DD9" w:rsidRPr="00F17505" w:rsidRDefault="00840DD9" w:rsidP="00840DD9">
            <w:pPr>
              <w:pStyle w:val="TAL"/>
            </w:pPr>
          </w:p>
          <w:p w14:paraId="30D03515" w14:textId="38F25CE8"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3760140D" w14:textId="799AE3AE"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7BEE186D"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782C086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4C4B4C88"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7FC3D3A5"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3480CABB" w14:textId="169B63C5"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2402F144" w14:textId="77777777" w:rsidTr="006537B7">
        <w:trPr>
          <w:jc w:val="center"/>
        </w:trPr>
        <w:tc>
          <w:tcPr>
            <w:tcW w:w="3161" w:type="dxa"/>
            <w:tcMar>
              <w:top w:w="0" w:type="dxa"/>
              <w:left w:w="28" w:type="dxa"/>
              <w:bottom w:w="0" w:type="dxa"/>
              <w:right w:w="28" w:type="dxa"/>
            </w:tcMar>
          </w:tcPr>
          <w:p w14:paraId="0A02CCC9" w14:textId="25CDC236" w:rsidR="00840DD9" w:rsidRPr="00F17505" w:rsidRDefault="00D87740" w:rsidP="00840DD9">
            <w:pPr>
              <w:spacing w:after="0"/>
              <w:rPr>
                <w:rFonts w:ascii="Courier New" w:hAnsi="Courier New" w:cs="Courier New"/>
                <w:sz w:val="18"/>
                <w:szCs w:val="18"/>
              </w:rPr>
            </w:pPr>
            <w:r w:rsidRPr="00D87740">
              <w:rPr>
                <w:rFonts w:ascii="Courier New" w:hAnsi="Courier New" w:cs="Courier New"/>
                <w:sz w:val="18"/>
                <w:szCs w:val="18"/>
              </w:rPr>
              <w:t>inference</w:t>
            </w:r>
            <w:r w:rsidR="00840DD9" w:rsidRPr="00F17505">
              <w:rPr>
                <w:rFonts w:ascii="Courier New" w:hAnsi="Courier New" w:cs="Courier New"/>
                <w:sz w:val="18"/>
                <w:szCs w:val="18"/>
              </w:rPr>
              <w:t>EntityRef</w:t>
            </w:r>
          </w:p>
        </w:tc>
        <w:tc>
          <w:tcPr>
            <w:tcW w:w="4232" w:type="dxa"/>
            <w:tcMar>
              <w:top w:w="0" w:type="dxa"/>
              <w:left w:w="28" w:type="dxa"/>
              <w:bottom w:w="0" w:type="dxa"/>
              <w:right w:w="28" w:type="dxa"/>
            </w:tcMar>
          </w:tcPr>
          <w:p w14:paraId="2876E1C2" w14:textId="71DBCB5F" w:rsidR="00840DD9" w:rsidRPr="00F17505" w:rsidRDefault="00840DD9" w:rsidP="00840DD9">
            <w:pPr>
              <w:pStyle w:val="TAL"/>
            </w:pPr>
            <w:r w:rsidRPr="00F17505">
              <w:t xml:space="preserve">It describes the </w:t>
            </w:r>
            <w:r w:rsidR="00D87740" w:rsidRPr="00D87740">
              <w:t xml:space="preserve">target </w:t>
            </w:r>
            <w:r w:rsidRPr="00F17505">
              <w:t xml:space="preserve">entities that </w:t>
            </w:r>
            <w:r w:rsidR="00D87740" w:rsidRPr="00D87740">
              <w:t xml:space="preserve">will use </w:t>
            </w:r>
            <w:r w:rsidRPr="00F17505">
              <w:t xml:space="preserve">the ML </w:t>
            </w:r>
            <w:r w:rsidR="00316A7B" w:rsidRPr="00F17505">
              <w:t xml:space="preserve">entity </w:t>
            </w:r>
            <w:r w:rsidR="00D87740" w:rsidRPr="00D87740">
              <w:t>for inference</w:t>
            </w:r>
            <w:r w:rsidR="00316A7B" w:rsidRPr="00F17505">
              <w:t>.</w:t>
            </w:r>
          </w:p>
        </w:tc>
        <w:tc>
          <w:tcPr>
            <w:tcW w:w="2263" w:type="dxa"/>
            <w:tcMar>
              <w:top w:w="0" w:type="dxa"/>
              <w:left w:w="28" w:type="dxa"/>
              <w:bottom w:w="0" w:type="dxa"/>
              <w:right w:w="28" w:type="dxa"/>
            </w:tcMar>
          </w:tcPr>
          <w:p w14:paraId="1E0C4B4B" w14:textId="4E140B34"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58B1381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652DED0F"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True</w:t>
            </w:r>
          </w:p>
        </w:tc>
      </w:tr>
      <w:tr w:rsidR="00840DD9" w:rsidRPr="00F17505" w14:paraId="06504E9F" w14:textId="77777777" w:rsidTr="006537B7">
        <w:trPr>
          <w:jc w:val="center"/>
        </w:trPr>
        <w:tc>
          <w:tcPr>
            <w:tcW w:w="3161" w:type="dxa"/>
            <w:tcMar>
              <w:top w:w="0" w:type="dxa"/>
              <w:left w:w="28" w:type="dxa"/>
              <w:bottom w:w="0" w:type="dxa"/>
              <w:right w:w="28" w:type="dxa"/>
            </w:tcMar>
          </w:tcPr>
          <w:p w14:paraId="1FEE9393" w14:textId="4A1F9AC5"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EA02806" w14:textId="1BBA4C02" w:rsidR="00840DD9" w:rsidRPr="00F17505" w:rsidRDefault="00840DD9" w:rsidP="00840DD9">
            <w:pPr>
              <w:pStyle w:val="TAL"/>
            </w:pPr>
            <w:r w:rsidRPr="00F17505">
              <w:t xml:space="preserve">It describes the entities that have provided or should provide data needed by the ML entity </w:t>
            </w:r>
            <w:r w:rsidR="006F0479"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10D53FD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654C37ED"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True</w:t>
            </w:r>
          </w:p>
        </w:tc>
      </w:tr>
      <w:tr w:rsidR="00EE69AF" w:rsidRPr="00F17505" w14:paraId="040A34FB" w14:textId="77777777" w:rsidTr="006537B7">
        <w:trPr>
          <w:jc w:val="center"/>
        </w:trPr>
        <w:tc>
          <w:tcPr>
            <w:tcW w:w="3161" w:type="dxa"/>
            <w:tcMar>
              <w:top w:w="0" w:type="dxa"/>
              <w:left w:w="28" w:type="dxa"/>
              <w:bottom w:w="0" w:type="dxa"/>
              <w:right w:w="28" w:type="dxa"/>
            </w:tcMar>
          </w:tcPr>
          <w:p w14:paraId="23289270" w14:textId="06C9E64E"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0A94F3C3" w14:textId="5502B873" w:rsidR="00EE69AF" w:rsidRPr="00F17505" w:rsidRDefault="00EE69AF" w:rsidP="00EE69AF">
            <w:pPr>
              <w:pStyle w:val="TAL"/>
            </w:pPr>
            <w:r w:rsidRPr="00F17505">
              <w:t>It indicates whether the other new training data have been used for the ML model training.</w:t>
            </w:r>
          </w:p>
          <w:p w14:paraId="0F5846E0" w14:textId="77777777" w:rsidR="00EE69AF" w:rsidRPr="00F17505" w:rsidRDefault="00EE69AF" w:rsidP="00EE69AF">
            <w:pPr>
              <w:pStyle w:val="TAL"/>
            </w:pPr>
          </w:p>
          <w:p w14:paraId="668686C3" w14:textId="717195CF" w:rsidR="00EE69AF" w:rsidRPr="00F17505" w:rsidRDefault="00EE69AF" w:rsidP="00EE69AF">
            <w:pPr>
              <w:pStyle w:val="TAL"/>
            </w:pPr>
            <w:r w:rsidRPr="00F17505">
              <w:t>allowedValues: TRUE, FALSE.</w:t>
            </w:r>
          </w:p>
        </w:tc>
        <w:tc>
          <w:tcPr>
            <w:tcW w:w="2263" w:type="dxa"/>
            <w:tcMar>
              <w:top w:w="0" w:type="dxa"/>
              <w:left w:w="28" w:type="dxa"/>
              <w:bottom w:w="0" w:type="dxa"/>
              <w:right w:w="28" w:type="dxa"/>
            </w:tcMar>
          </w:tcPr>
          <w:p w14:paraId="4C3099E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CC754C7" w14:textId="77777777" w:rsidTr="006537B7">
        <w:trPr>
          <w:jc w:val="center"/>
        </w:trPr>
        <w:tc>
          <w:tcPr>
            <w:tcW w:w="3161" w:type="dxa"/>
            <w:tcMar>
              <w:top w:w="0" w:type="dxa"/>
              <w:left w:w="28" w:type="dxa"/>
              <w:bottom w:w="0" w:type="dxa"/>
              <w:right w:w="28" w:type="dxa"/>
            </w:tcMar>
          </w:tcPr>
          <w:p w14:paraId="729E2D29" w14:textId="6D0227B0"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traingDataQualityScore</w:t>
            </w:r>
          </w:p>
        </w:tc>
        <w:tc>
          <w:tcPr>
            <w:tcW w:w="4232" w:type="dxa"/>
            <w:shd w:val="clear" w:color="auto" w:fill="auto"/>
            <w:tcMar>
              <w:top w:w="0" w:type="dxa"/>
              <w:left w:w="28" w:type="dxa"/>
              <w:bottom w:w="0" w:type="dxa"/>
              <w:right w:w="28" w:type="dxa"/>
            </w:tcMar>
          </w:tcPr>
          <w:p w14:paraId="06B97FD4" w14:textId="52CB5510" w:rsidR="00D23961" w:rsidRPr="00F17505" w:rsidRDefault="00D23961" w:rsidP="00D23961">
            <w:pPr>
              <w:pStyle w:val="TAL"/>
            </w:pPr>
            <w:r w:rsidRPr="00F17505">
              <w:t xml:space="preserve">It indicates numerical value that represents the dependability/quality of a given observation and measurement type. The lowest value indicates the lowest level of dependability of the data, </w:t>
            </w:r>
            <w:r w:rsidR="005D2FBE" w:rsidRPr="00F17505">
              <w:t>i.e.</w:t>
            </w:r>
            <w:r w:rsidRPr="00F17505">
              <w:t xml:space="preserve"> that the data is not usable at all.</w:t>
            </w:r>
          </w:p>
          <w:p w14:paraId="1569A948" w14:textId="77777777" w:rsidR="00D23961" w:rsidRPr="00F17505" w:rsidRDefault="00D23961" w:rsidP="00D23961">
            <w:pPr>
              <w:pStyle w:val="TAL"/>
            </w:pPr>
          </w:p>
          <w:p w14:paraId="393765BF" w14:textId="118FEAA7" w:rsidR="00D23961" w:rsidRPr="00F17505" w:rsidRDefault="00D23961" w:rsidP="00D23961">
            <w:pPr>
              <w:pStyle w:val="TAL"/>
            </w:pPr>
            <w:r w:rsidRPr="00F17505">
              <w:t xml:space="preserve"> allowedValues: { 0..100 }.</w:t>
            </w:r>
          </w:p>
        </w:tc>
        <w:tc>
          <w:tcPr>
            <w:tcW w:w="2263" w:type="dxa"/>
            <w:tcMar>
              <w:top w:w="0" w:type="dxa"/>
              <w:left w:w="28" w:type="dxa"/>
              <w:bottom w:w="0" w:type="dxa"/>
              <w:right w:w="28" w:type="dxa"/>
            </w:tcMar>
          </w:tcPr>
          <w:p w14:paraId="5929C4A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37461A4" w14:textId="77777777" w:rsidTr="006537B7">
        <w:trPr>
          <w:jc w:val="center"/>
        </w:trPr>
        <w:tc>
          <w:tcPr>
            <w:tcW w:w="3161" w:type="dxa"/>
            <w:tcMar>
              <w:top w:w="0" w:type="dxa"/>
              <w:left w:w="28" w:type="dxa"/>
              <w:bottom w:w="0" w:type="dxa"/>
              <w:right w:w="28" w:type="dxa"/>
            </w:tcMar>
          </w:tcPr>
          <w:p w14:paraId="68D84161" w14:textId="543DE956"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662D7290" w14:textId="646AF7CE" w:rsidR="00D23961" w:rsidRPr="00F17505" w:rsidRDefault="006F0479" w:rsidP="00D23961">
            <w:pPr>
              <w:pStyle w:val="TAL"/>
            </w:pPr>
            <w:r>
              <w:t xml:space="preserve">It is </w:t>
            </w:r>
            <w:r w:rsidR="00D23961" w:rsidRPr="00F17505">
              <w:t xml:space="preserve">the numerical value that represents the dependability/quality of a given decision generated by the </w:t>
            </w:r>
            <w:r w:rsidR="00782F6C">
              <w:t>AI/</w:t>
            </w:r>
            <w:r w:rsidR="00D23961" w:rsidRPr="00F17505">
              <w:t>ML</w:t>
            </w:r>
            <w:r w:rsidR="00782F6C">
              <w:t xml:space="preserve"> inference</w:t>
            </w:r>
            <w:r w:rsidR="00D23961" w:rsidRPr="00F17505">
              <w:t xml:space="preserve"> function. The lowest value indicates the lowest level of dependability of the decisions, </w:t>
            </w:r>
            <w:r w:rsidR="005D2FBE" w:rsidRPr="00F17505">
              <w:t>i.e.</w:t>
            </w:r>
            <w:r w:rsidR="00D23961" w:rsidRPr="00F17505">
              <w:t xml:space="preserve"> that the data is not usable at all.</w:t>
            </w:r>
          </w:p>
          <w:p w14:paraId="7890F4D9" w14:textId="77777777" w:rsidR="00D23961" w:rsidRPr="00F17505" w:rsidRDefault="00D23961" w:rsidP="00D23961">
            <w:pPr>
              <w:pStyle w:val="TAL"/>
            </w:pPr>
          </w:p>
          <w:p w14:paraId="4B511EDF" w14:textId="6C0E104E" w:rsidR="00D23961" w:rsidRPr="00F17505" w:rsidRDefault="00D23961" w:rsidP="00D23961">
            <w:pPr>
              <w:pStyle w:val="TAL"/>
            </w:pPr>
            <w:r w:rsidRPr="00F17505">
              <w:t>allowedValues: { 0..100 }.</w:t>
            </w:r>
          </w:p>
        </w:tc>
        <w:tc>
          <w:tcPr>
            <w:tcW w:w="2263" w:type="dxa"/>
            <w:tcMar>
              <w:top w:w="0" w:type="dxa"/>
              <w:left w:w="28" w:type="dxa"/>
              <w:bottom w:w="0" w:type="dxa"/>
              <w:right w:w="28" w:type="dxa"/>
            </w:tcMar>
          </w:tcPr>
          <w:p w14:paraId="72947AB1"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0C7D375B" w14:textId="77777777" w:rsidTr="006537B7">
        <w:trPr>
          <w:jc w:val="center"/>
        </w:trPr>
        <w:tc>
          <w:tcPr>
            <w:tcW w:w="3161" w:type="dxa"/>
            <w:tcMar>
              <w:top w:w="0" w:type="dxa"/>
              <w:left w:w="28" w:type="dxa"/>
              <w:bottom w:w="0" w:type="dxa"/>
              <w:right w:w="28" w:type="dxa"/>
            </w:tcMar>
          </w:tcPr>
          <w:p w14:paraId="5EDBD224" w14:textId="406373E4" w:rsidR="00D11DA7" w:rsidRPr="00F17505" w:rsidRDefault="00D11DA7" w:rsidP="00D11DA7">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4261B663" w14:textId="77777777" w:rsidR="00D11DA7" w:rsidRDefault="00D11DA7" w:rsidP="00D11DA7">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399ED586" w14:textId="77777777" w:rsidR="00D11DA7" w:rsidRDefault="00D11DA7" w:rsidP="00D11DA7">
            <w:pPr>
              <w:pStyle w:val="TAL"/>
            </w:pPr>
          </w:p>
          <w:p w14:paraId="3219A3AB" w14:textId="1D723C31" w:rsidR="00D11DA7" w:rsidRDefault="00D11DA7" w:rsidP="00D11DA7">
            <w:pPr>
              <w:pStyle w:val="TAL"/>
            </w:pPr>
            <w:r>
              <w:t>allowedValues: NA</w:t>
            </w:r>
          </w:p>
        </w:tc>
        <w:tc>
          <w:tcPr>
            <w:tcW w:w="2263" w:type="dxa"/>
            <w:tcMar>
              <w:top w:w="0" w:type="dxa"/>
              <w:left w:w="28" w:type="dxa"/>
              <w:bottom w:w="0" w:type="dxa"/>
              <w:right w:w="28" w:type="dxa"/>
            </w:tcMar>
          </w:tcPr>
          <w:p w14:paraId="427BD45B"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38E7583"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B3EDCE3"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25ACB01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6CEBD14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2DC83463"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E988105" w14:textId="77777777" w:rsidTr="006537B7">
        <w:trPr>
          <w:jc w:val="center"/>
        </w:trPr>
        <w:tc>
          <w:tcPr>
            <w:tcW w:w="3161" w:type="dxa"/>
            <w:tcMar>
              <w:top w:w="0" w:type="dxa"/>
              <w:left w:w="28" w:type="dxa"/>
              <w:bottom w:w="0" w:type="dxa"/>
              <w:right w:w="28" w:type="dxa"/>
            </w:tcMar>
          </w:tcPr>
          <w:p w14:paraId="74D08AB2" w14:textId="748E783A"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18A7471A" w14:textId="77777777" w:rsidR="00D11DA7" w:rsidRDefault="00D11DA7" w:rsidP="00D11DA7">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p>
          <w:p w14:paraId="645F7800" w14:textId="77777777" w:rsidR="00D11DA7" w:rsidRDefault="00D11DA7" w:rsidP="00D11DA7">
            <w:pPr>
              <w:pStyle w:val="TAL"/>
            </w:pPr>
          </w:p>
          <w:p w14:paraId="7F65C98B" w14:textId="3D8B83BF" w:rsidR="00D11DA7" w:rsidRDefault="00D11DA7" w:rsidP="00D11DA7">
            <w:pPr>
              <w:pStyle w:val="TAL"/>
            </w:pPr>
            <w:r>
              <w:t>allowedValues: NA</w:t>
            </w:r>
          </w:p>
        </w:tc>
        <w:tc>
          <w:tcPr>
            <w:tcW w:w="2263" w:type="dxa"/>
            <w:tcMar>
              <w:top w:w="0" w:type="dxa"/>
              <w:left w:w="28" w:type="dxa"/>
              <w:bottom w:w="0" w:type="dxa"/>
              <w:right w:w="28" w:type="dxa"/>
            </w:tcMar>
          </w:tcPr>
          <w:p w14:paraId="2C4A17D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182858D"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74A4D4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7882D169"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4DA8B3D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5C07FAF9"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C092C09" w14:textId="77777777" w:rsidTr="006537B7">
        <w:trPr>
          <w:jc w:val="center"/>
        </w:trPr>
        <w:tc>
          <w:tcPr>
            <w:tcW w:w="3161" w:type="dxa"/>
            <w:tcMar>
              <w:top w:w="0" w:type="dxa"/>
              <w:left w:w="28" w:type="dxa"/>
              <w:bottom w:w="0" w:type="dxa"/>
              <w:right w:w="28" w:type="dxa"/>
            </w:tcMar>
          </w:tcPr>
          <w:p w14:paraId="5900786E" w14:textId="39340151"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t>runTimeContext</w:t>
            </w:r>
          </w:p>
        </w:tc>
        <w:tc>
          <w:tcPr>
            <w:tcW w:w="4232" w:type="dxa"/>
            <w:shd w:val="clear" w:color="auto" w:fill="auto"/>
            <w:tcMar>
              <w:top w:w="0" w:type="dxa"/>
              <w:left w:w="28" w:type="dxa"/>
              <w:bottom w:w="0" w:type="dxa"/>
              <w:right w:w="28" w:type="dxa"/>
            </w:tcMar>
          </w:tcPr>
          <w:p w14:paraId="1B23589E" w14:textId="77777777" w:rsidR="00D11DA7" w:rsidRDefault="00D11DA7" w:rsidP="00D11DA7">
            <w:pPr>
              <w:pStyle w:val="TAL"/>
            </w:pPr>
            <w:r>
              <w:t>This specifies the c</w:t>
            </w:r>
            <w:r w:rsidRPr="00F17505">
              <w:t xml:space="preserve">ontext where the </w:t>
            </w:r>
            <w:r>
              <w:t>ML</w:t>
            </w:r>
            <w:r w:rsidRPr="00F17505">
              <w:t xml:space="preserve">model </w:t>
            </w:r>
            <w:r>
              <w:t xml:space="preserve">or entity </w:t>
            </w:r>
            <w:r w:rsidRPr="00F17505">
              <w:t>is being applied</w:t>
            </w:r>
          </w:p>
          <w:p w14:paraId="360B7739" w14:textId="77777777" w:rsidR="00D11DA7" w:rsidRDefault="00D11DA7" w:rsidP="00D11DA7">
            <w:pPr>
              <w:pStyle w:val="TAL"/>
            </w:pPr>
          </w:p>
          <w:p w14:paraId="02190914" w14:textId="70E986AB" w:rsidR="00D11DA7" w:rsidRDefault="00D11DA7" w:rsidP="00D11DA7">
            <w:pPr>
              <w:pStyle w:val="TAL"/>
            </w:pPr>
            <w:r>
              <w:t>allowedValues: NA</w:t>
            </w:r>
          </w:p>
        </w:tc>
        <w:tc>
          <w:tcPr>
            <w:tcW w:w="2263" w:type="dxa"/>
            <w:tcMar>
              <w:top w:w="0" w:type="dxa"/>
              <w:left w:w="28" w:type="dxa"/>
              <w:bottom w:w="0" w:type="dxa"/>
              <w:right w:w="28" w:type="dxa"/>
            </w:tcMar>
          </w:tcPr>
          <w:p w14:paraId="49E03A78"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A2FDA3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D475C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69B66944"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15F1551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6659D860"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54363CC3" w14:textId="77777777" w:rsidTr="006537B7">
        <w:trPr>
          <w:jc w:val="center"/>
        </w:trPr>
        <w:tc>
          <w:tcPr>
            <w:tcW w:w="9656" w:type="dxa"/>
            <w:gridSpan w:val="3"/>
            <w:tcMar>
              <w:top w:w="0" w:type="dxa"/>
              <w:left w:w="28" w:type="dxa"/>
              <w:bottom w:w="0" w:type="dxa"/>
              <w:right w:w="28" w:type="dxa"/>
            </w:tcMar>
          </w:tcPr>
          <w:p w14:paraId="51E4DE6F" w14:textId="76B1867B" w:rsidR="00D23961" w:rsidRPr="00F17505" w:rsidRDefault="00D23961" w:rsidP="006537B7">
            <w:pPr>
              <w:pStyle w:val="TAN"/>
            </w:pPr>
            <w:r w:rsidRPr="00F17505">
              <w:t>NOTE:</w:t>
            </w:r>
            <w:r w:rsidR="006537B7" w:rsidRPr="00F17505">
              <w:tab/>
              <w:t>W</w:t>
            </w:r>
            <w:r w:rsidRPr="00F17505">
              <w:t xml:space="preserve">hen the </w:t>
            </w:r>
            <w:r w:rsidRPr="00F17505">
              <w:rPr>
                <w:rFonts w:ascii="Courier New" w:hAnsi="Courier New" w:cs="Courier New"/>
              </w:rPr>
              <w:t>performanceScore</w:t>
            </w:r>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343" w:name="_Toc106015909"/>
      <w:bookmarkStart w:id="344" w:name="_Toc106098548"/>
      <w:bookmarkStart w:id="345" w:name="_Toc113634507"/>
      <w:bookmarkStart w:id="346" w:name="MCCQCTEMPBM_00000158"/>
      <w:r w:rsidRPr="00F17505">
        <w:t>7.5.2</w:t>
      </w:r>
      <w:r w:rsidRPr="00F17505">
        <w:tab/>
        <w:t>Constraints</w:t>
      </w:r>
      <w:bookmarkEnd w:id="343"/>
      <w:bookmarkEnd w:id="344"/>
      <w:bookmarkEnd w:id="345"/>
    </w:p>
    <w:bookmarkEnd w:id="346"/>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347" w:name="_Toc106015910"/>
      <w:bookmarkStart w:id="348" w:name="_Toc106098549"/>
      <w:bookmarkStart w:id="349" w:name="_Toc113634508"/>
      <w:r w:rsidRPr="00F17505">
        <w:t>7.6</w:t>
      </w:r>
      <w:r w:rsidRPr="00F17505">
        <w:tab/>
        <w:t>Common notifications</w:t>
      </w:r>
      <w:bookmarkEnd w:id="347"/>
      <w:bookmarkEnd w:id="348"/>
      <w:bookmarkEnd w:id="349"/>
    </w:p>
    <w:p w14:paraId="6FA8FAFF" w14:textId="6A25DFEA" w:rsidR="00944E51" w:rsidRPr="00F17505" w:rsidRDefault="00944E51" w:rsidP="00944E51">
      <w:pPr>
        <w:pStyle w:val="Heading3"/>
      </w:pPr>
      <w:bookmarkStart w:id="350" w:name="_Toc106015911"/>
      <w:bookmarkStart w:id="351" w:name="_Toc106098550"/>
      <w:bookmarkStart w:id="352" w:name="_Toc113634509"/>
      <w:r w:rsidRPr="00F17505">
        <w:t>7.6.1</w:t>
      </w:r>
      <w:r w:rsidRPr="00F17505">
        <w:tab/>
        <w:t>Configuration notifications</w:t>
      </w:r>
      <w:bookmarkEnd w:id="350"/>
      <w:bookmarkEnd w:id="351"/>
      <w:bookmarkEnd w:id="352"/>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353" w:name="MCCQCTEMPBM_00000136"/>
      <w:r w:rsidRPr="00F17505">
        <w:rPr>
          <w:rFonts w:ascii="Courier New" w:hAnsi="Courier New" w:cs="Courier New"/>
        </w:rPr>
        <w:t>objectClass/objectInstance</w:t>
      </w:r>
      <w:bookmarkEnd w:id="353"/>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354" w:name="MCCQCTEMPBM_00000137"/>
            <w:r w:rsidRPr="00F17505">
              <w:rPr>
                <w:rFonts w:ascii="Courier New" w:hAnsi="Courier New" w:cs="Courier New"/>
              </w:rPr>
              <w:t>notifyMOICreation</w:t>
            </w:r>
            <w:bookmarkEnd w:id="354"/>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355" w:name="_Toc106015912"/>
      <w:bookmarkStart w:id="356" w:name="_Toc106098551"/>
      <w:bookmarkStart w:id="357" w:name="_Toc113634510"/>
      <w:r w:rsidRPr="00F17505">
        <w:t>8</w:t>
      </w:r>
      <w:r w:rsidRPr="00F17505">
        <w:tab/>
      </w:r>
      <w:r w:rsidRPr="00F17505">
        <w:rPr>
          <w:lang w:eastAsia="zh-CN"/>
        </w:rPr>
        <w:t>Service components</w:t>
      </w:r>
      <w:bookmarkEnd w:id="355"/>
      <w:bookmarkEnd w:id="356"/>
      <w:bookmarkEnd w:id="357"/>
    </w:p>
    <w:p w14:paraId="7816F63A" w14:textId="13810510" w:rsidR="00EF6247" w:rsidRPr="00F17505" w:rsidRDefault="00EF6247" w:rsidP="00EF6247">
      <w:pPr>
        <w:pStyle w:val="Heading2"/>
        <w:rPr>
          <w:lang w:eastAsia="zh-CN"/>
        </w:rPr>
      </w:pPr>
      <w:bookmarkStart w:id="358" w:name="_Toc106015913"/>
      <w:bookmarkStart w:id="359" w:name="_Toc106098552"/>
      <w:bookmarkStart w:id="360" w:name="_Toc113634511"/>
      <w:r w:rsidRPr="00F17505">
        <w:t>8.1</w:t>
      </w:r>
      <w:r w:rsidRPr="00F17505">
        <w:tab/>
      </w:r>
      <w:r w:rsidRPr="00F17505">
        <w:rPr>
          <w:lang w:eastAsia="zh-CN"/>
        </w:rPr>
        <w:t>Service components for ML model training MnS</w:t>
      </w:r>
      <w:bookmarkEnd w:id="358"/>
      <w:bookmarkEnd w:id="359"/>
      <w:bookmarkEnd w:id="360"/>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38D387C5" w:rsidR="00EF6247" w:rsidRPr="00F17505" w:rsidRDefault="00EF6247" w:rsidP="00EF6247">
      <w:pPr>
        <w:pStyle w:val="TH"/>
      </w:pPr>
      <w:r w:rsidRPr="00F17505">
        <w:t xml:space="preserve">Table 8.1-1: Components for </w:t>
      </w:r>
      <w:r w:rsidRPr="00F17505">
        <w:rPr>
          <w:lang w:eastAsia="zh-CN"/>
        </w:rPr>
        <w:t>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361"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361"/>
          </w:p>
        </w:tc>
        <w:tc>
          <w:tcPr>
            <w:tcW w:w="3119" w:type="dxa"/>
            <w:shd w:val="clear" w:color="auto" w:fill="auto"/>
          </w:tcPr>
          <w:p w14:paraId="5A6ACD32" w14:textId="43F3999E" w:rsidR="00EF6247" w:rsidRPr="00F17505" w:rsidRDefault="00B23220" w:rsidP="002360F1">
            <w:pPr>
              <w:pStyle w:val="TAL"/>
              <w:rPr>
                <w:lang w:eastAsia="zh-CN"/>
              </w:rPr>
            </w:pPr>
            <w:bookmarkStart w:id="362" w:name="MCCQCTEMPBM_00000138"/>
            <w:r w:rsidRPr="00F17505">
              <w:rPr>
                <w:rFonts w:ascii="Courier New" w:hAnsi="Courier New" w:cs="Courier New"/>
              </w:rPr>
              <w:t>MLTrainingFunction</w:t>
            </w:r>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r w:rsidR="00EF6247" w:rsidRPr="00F17505">
              <w:rPr>
                <w:rFonts w:ascii="Courier New" w:hAnsi="Courier New" w:cs="Courier New"/>
              </w:rPr>
              <w:t>MLTrainingRequest</w:t>
            </w:r>
            <w:r w:rsidR="006537B7" w:rsidRPr="00F17505">
              <w:rPr>
                <w:rFonts w:ascii="Courier New" w:hAnsi="Courier New" w:cs="Courier New"/>
              </w:rPr>
              <w:t xml:space="preserve"> </w:t>
            </w:r>
            <w:r w:rsidR="00EF6247" w:rsidRPr="00F17505">
              <w:rPr>
                <w:lang w:eastAsia="zh-CN"/>
              </w:rPr>
              <w:t>IOC;</w:t>
            </w:r>
          </w:p>
          <w:p w14:paraId="36C8BDA7" w14:textId="73592C32" w:rsidR="00B23220" w:rsidRPr="00F17505" w:rsidRDefault="00EF6247" w:rsidP="002360F1">
            <w:pPr>
              <w:pStyle w:val="TAL"/>
              <w:rPr>
                <w:lang w:eastAsia="zh-CN"/>
              </w:rPr>
            </w:pPr>
            <w:r w:rsidRPr="00F17505">
              <w:rPr>
                <w:rFonts w:ascii="Courier New" w:hAnsi="Courier New" w:cs="Courier New"/>
              </w:rPr>
              <w:t>MLTrainingReport</w:t>
            </w:r>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3F016649" w:rsidR="00EF6247" w:rsidRPr="00F17505" w:rsidRDefault="00B23220" w:rsidP="002360F1">
            <w:pPr>
              <w:pStyle w:val="TAL"/>
            </w:pPr>
            <w:r w:rsidRPr="00F17505">
              <w:rPr>
                <w:rFonts w:ascii="Courier New" w:hAnsi="Courier New" w:cs="Courier New"/>
              </w:rPr>
              <w:t>MLTrainingProcess</w:t>
            </w:r>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362"/>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363" w:name="_Toc106015914"/>
      <w:bookmarkStart w:id="364" w:name="_Toc106098553"/>
      <w:bookmarkStart w:id="365" w:name="_Toc113634512"/>
      <w:r w:rsidRPr="00F17505">
        <w:t>9</w:t>
      </w:r>
      <w:r w:rsidRPr="00F17505">
        <w:tab/>
        <w:t>Solution Set (SS)</w:t>
      </w:r>
      <w:bookmarkEnd w:id="363"/>
      <w:bookmarkEnd w:id="364"/>
      <w:bookmarkEnd w:id="365"/>
    </w:p>
    <w:p w14:paraId="48BD9704" w14:textId="77777777" w:rsidR="00107320" w:rsidRPr="00F17505" w:rsidRDefault="00107320" w:rsidP="00107320">
      <w:r w:rsidRPr="00F17505">
        <w:t xml:space="preserve">The present document defines the following NRM Solution Set </w:t>
      </w:r>
      <w:r w:rsidRPr="00F17505">
        <w:rPr>
          <w:lang w:eastAsia="zh-CN"/>
        </w:rPr>
        <w:t>d</w:t>
      </w:r>
      <w:r w:rsidRPr="00F17505">
        <w:t>efinitions for AI/ML management:</w:t>
      </w:r>
    </w:p>
    <w:p w14:paraId="2C5752F0" w14:textId="52A93E3C" w:rsidR="00107320" w:rsidRPr="00F17505" w:rsidRDefault="00107320" w:rsidP="00107320">
      <w:pPr>
        <w:pStyle w:val="B1"/>
      </w:pPr>
      <w:r w:rsidRPr="00F17505">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366" w:name="_Toc106015915"/>
      <w:r w:rsidRPr="00F17505">
        <w:br w:type="page"/>
      </w:r>
    </w:p>
    <w:p w14:paraId="2B8EAB27" w14:textId="5764309C" w:rsidR="00DA4B59" w:rsidRPr="00F17505" w:rsidRDefault="00DA4B59" w:rsidP="00DA4B59">
      <w:pPr>
        <w:pStyle w:val="Heading8"/>
      </w:pPr>
      <w:bookmarkStart w:id="367" w:name="_Toc106098554"/>
      <w:bookmarkStart w:id="368" w:name="_Toc113634513"/>
      <w:r w:rsidRPr="00F17505">
        <w:t>Annex A (informative):</w:t>
      </w:r>
      <w:r w:rsidRPr="00F17505">
        <w:br/>
        <w:t>PlantUML source code for NRM class diagrams</w:t>
      </w:r>
      <w:bookmarkEnd w:id="366"/>
      <w:bookmarkEnd w:id="367"/>
      <w:bookmarkEnd w:id="368"/>
    </w:p>
    <w:p w14:paraId="1B48CE03" w14:textId="550B2050" w:rsidR="00DA4B59" w:rsidRPr="00F17505" w:rsidRDefault="00DA4B59" w:rsidP="00DA4B59">
      <w:pPr>
        <w:pStyle w:val="Heading1"/>
      </w:pPr>
      <w:bookmarkStart w:id="369" w:name="_Toc106015916"/>
      <w:bookmarkStart w:id="370" w:name="_Toc106098555"/>
      <w:bookmarkStart w:id="371" w:name="_Toc113634514"/>
      <w:r w:rsidRPr="00F17505">
        <w:t>A.1</w:t>
      </w:r>
      <w:r w:rsidRPr="00F17505">
        <w:tab/>
        <w:t>General</w:t>
      </w:r>
      <w:bookmarkEnd w:id="369"/>
      <w:bookmarkEnd w:id="370"/>
      <w:bookmarkEnd w:id="371"/>
    </w:p>
    <w:p w14:paraId="53141092" w14:textId="77777777" w:rsidR="00DA4B59" w:rsidRPr="00F17505" w:rsidRDefault="00DA4B59" w:rsidP="00DA4B59">
      <w:r w:rsidRPr="00F17505">
        <w:t>This annex contains the PlantUML source code for the NRM diagrams defined in clause 7.2 of the present document.</w:t>
      </w:r>
    </w:p>
    <w:p w14:paraId="43CC95D1" w14:textId="5F49DC46" w:rsidR="00DA4B59" w:rsidRPr="00F17505" w:rsidRDefault="00DA4B59" w:rsidP="00DA4B59">
      <w:pPr>
        <w:pStyle w:val="Heading1"/>
      </w:pPr>
      <w:bookmarkStart w:id="372" w:name="_Toc106015917"/>
      <w:bookmarkStart w:id="373" w:name="_Toc106098556"/>
      <w:bookmarkStart w:id="374" w:name="_Toc113634515"/>
      <w:r w:rsidRPr="00F17505">
        <w:t>A.2</w:t>
      </w:r>
      <w:r w:rsidRPr="00F17505">
        <w:tab/>
        <w:t>PlantUML code for Figure 7.2.1-1: NRM fragment for AI/ML model training</w:t>
      </w:r>
      <w:bookmarkEnd w:id="372"/>
      <w:bookmarkEnd w:id="373"/>
      <w:bookmarkEnd w:id="374"/>
    </w:p>
    <w:p w14:paraId="2985A242" w14:textId="77777777" w:rsidR="00A25BEE" w:rsidRPr="00F17505" w:rsidRDefault="00A25BEE" w:rsidP="00A25BEE">
      <w:pPr>
        <w:pStyle w:val="PL"/>
      </w:pPr>
      <w:r w:rsidRPr="00F17505">
        <w:t xml:space="preserve">@startuml </w:t>
      </w:r>
    </w:p>
    <w:p w14:paraId="06AE84CA" w14:textId="77777777" w:rsidR="00A25BEE" w:rsidRPr="00F17505" w:rsidRDefault="00A25BEE" w:rsidP="00A25BEE">
      <w:pPr>
        <w:pStyle w:val="PL"/>
      </w:pPr>
      <w:r w:rsidRPr="00F17505">
        <w:t>skinparam ClassStereotypeFontStyle normal</w:t>
      </w:r>
    </w:p>
    <w:p w14:paraId="7028DF72" w14:textId="77777777" w:rsidR="00A25BEE" w:rsidRPr="00F17505" w:rsidRDefault="00A25BEE" w:rsidP="00A25BEE">
      <w:pPr>
        <w:pStyle w:val="PL"/>
      </w:pPr>
      <w:r w:rsidRPr="00F17505">
        <w:t>skinparam ClassBackgroundColor White</w:t>
      </w:r>
    </w:p>
    <w:p w14:paraId="6B10FCBE" w14:textId="77777777" w:rsidR="00A25BEE" w:rsidRPr="00F17505" w:rsidRDefault="00A25BEE" w:rsidP="00A25BEE">
      <w:pPr>
        <w:pStyle w:val="PL"/>
      </w:pPr>
      <w:r w:rsidRPr="00F17505">
        <w:t>skinparam shadowing false</w:t>
      </w:r>
    </w:p>
    <w:p w14:paraId="05BCE742" w14:textId="77777777" w:rsidR="00A25BEE" w:rsidRPr="00F17505" w:rsidRDefault="00A25BEE" w:rsidP="00A25BEE">
      <w:pPr>
        <w:pStyle w:val="PL"/>
      </w:pPr>
      <w:r w:rsidRPr="00F17505">
        <w:t>skinparam monochrome true</w:t>
      </w:r>
    </w:p>
    <w:p w14:paraId="3B00878C" w14:textId="77777777" w:rsidR="00A25BEE" w:rsidRPr="00F17505" w:rsidRDefault="00A25BEE" w:rsidP="00A25BEE">
      <w:pPr>
        <w:pStyle w:val="PL"/>
      </w:pPr>
      <w:r w:rsidRPr="00F17505">
        <w:t>hide members</w:t>
      </w:r>
    </w:p>
    <w:p w14:paraId="1E5CE505" w14:textId="77777777" w:rsidR="00A25BEE" w:rsidRPr="00F17505" w:rsidRDefault="00A25BEE" w:rsidP="00A25BEE">
      <w:pPr>
        <w:pStyle w:val="PL"/>
      </w:pPr>
      <w:r w:rsidRPr="00F17505">
        <w:t>hide circle</w:t>
      </w:r>
    </w:p>
    <w:p w14:paraId="6CCABE84" w14:textId="77777777" w:rsidR="00A25BEE" w:rsidRPr="00F17505" w:rsidRDefault="00A25BEE" w:rsidP="00A25BEE">
      <w:pPr>
        <w:pStyle w:val="PL"/>
      </w:pPr>
      <w:r w:rsidRPr="00F17505">
        <w:t>'skinparam maxMessageSize 250</w:t>
      </w:r>
    </w:p>
    <w:p w14:paraId="38FBB5A8" w14:textId="77777777" w:rsidR="00A25BEE" w:rsidRPr="00F17505" w:rsidRDefault="00A25BEE" w:rsidP="00A25BEE">
      <w:pPr>
        <w:pStyle w:val="PL"/>
      </w:pPr>
    </w:p>
    <w:p w14:paraId="2B74B07F" w14:textId="77777777" w:rsidR="00A25BEE" w:rsidRPr="00F17505" w:rsidRDefault="00A25BEE" w:rsidP="00A25BEE">
      <w:pPr>
        <w:pStyle w:val="PL"/>
      </w:pPr>
      <w:r w:rsidRPr="00F17505">
        <w:t>class ManagedEntity &lt;&lt;ProxyClass&gt;&gt;</w:t>
      </w:r>
    </w:p>
    <w:p w14:paraId="36A3B009" w14:textId="1D7DF1E2" w:rsidR="00A25BEE" w:rsidRPr="00F17505" w:rsidRDefault="00A25BEE" w:rsidP="00A25BEE">
      <w:pPr>
        <w:pStyle w:val="PL"/>
      </w:pPr>
      <w:r w:rsidRPr="00F17505">
        <w:t>class MLEntity &lt;&lt;dataType&gt;&gt;</w:t>
      </w:r>
    </w:p>
    <w:p w14:paraId="40A51014" w14:textId="03B524BA" w:rsidR="00A25BEE" w:rsidRPr="00F17505" w:rsidRDefault="00A25BEE" w:rsidP="00A25BEE">
      <w:pPr>
        <w:pStyle w:val="PL"/>
      </w:pPr>
      <w:r w:rsidRPr="00F17505">
        <w:t>class MLTrainingFunction &lt;&lt;InformationObjectClass&gt;&gt;</w:t>
      </w:r>
    </w:p>
    <w:p w14:paraId="566FB9A1" w14:textId="574E9AD5" w:rsidR="00A25BEE" w:rsidRPr="00F17505" w:rsidRDefault="00A25BEE" w:rsidP="00A25BEE">
      <w:pPr>
        <w:pStyle w:val="PL"/>
      </w:pPr>
      <w:r w:rsidRPr="00F17505">
        <w:t>class MLTrainingRequest &lt;&lt;InformationObjectClass&gt;&gt;</w:t>
      </w:r>
    </w:p>
    <w:p w14:paraId="173137A6" w14:textId="7D96BE1C" w:rsidR="00A25BEE" w:rsidRPr="00F17505" w:rsidRDefault="00A25BEE" w:rsidP="00A25BEE">
      <w:pPr>
        <w:pStyle w:val="PL"/>
      </w:pPr>
      <w:r w:rsidRPr="00F17505">
        <w:t>class MLTrainingReport &lt;&lt;InformationObjectClass&gt;&gt;</w:t>
      </w:r>
    </w:p>
    <w:p w14:paraId="56308CD5" w14:textId="1B08251F" w:rsidR="00A25BEE" w:rsidRPr="00F17505" w:rsidRDefault="00A25BEE" w:rsidP="00A25BEE">
      <w:pPr>
        <w:pStyle w:val="PL"/>
      </w:pPr>
      <w:r w:rsidRPr="00F17505">
        <w:t>class MLTrainingProcess &lt;&lt;InformationObjectClass&gt;&gt;</w:t>
      </w:r>
    </w:p>
    <w:p w14:paraId="1F97A3B1" w14:textId="77777777" w:rsidR="00A25BEE" w:rsidRPr="00F17505" w:rsidRDefault="00A25BEE" w:rsidP="00A25BEE">
      <w:pPr>
        <w:pStyle w:val="PL"/>
      </w:pPr>
    </w:p>
    <w:p w14:paraId="176F8EC0" w14:textId="77777777" w:rsidR="00A25BEE" w:rsidRPr="00F17505" w:rsidRDefault="00A25BEE" w:rsidP="00A25BEE">
      <w:pPr>
        <w:pStyle w:val="PL"/>
      </w:pPr>
    </w:p>
    <w:p w14:paraId="2DC4203C" w14:textId="77777777" w:rsidR="00A25BEE" w:rsidRPr="00F17505" w:rsidRDefault="00A25BEE" w:rsidP="00A25BEE">
      <w:pPr>
        <w:pStyle w:val="PL"/>
      </w:pPr>
      <w:r w:rsidRPr="00F17505">
        <w:t>ManagedEntity "1" *-- "*" AIMLTrainingFunction: &lt;&lt;names&gt;&gt;</w:t>
      </w:r>
    </w:p>
    <w:p w14:paraId="58157862" w14:textId="5BDD2217" w:rsidR="00A25BEE" w:rsidRPr="00F17505" w:rsidRDefault="00A25BEE" w:rsidP="00A25BEE">
      <w:pPr>
        <w:pStyle w:val="PL"/>
      </w:pPr>
      <w:r w:rsidRPr="00F17505">
        <w:t>MLTrainingFunction "1" -d-&gt; "*" MLEntity</w:t>
      </w:r>
    </w:p>
    <w:p w14:paraId="4AB83898" w14:textId="1BD95FA6" w:rsidR="00A25BEE" w:rsidRPr="00F17505" w:rsidRDefault="00A25BEE" w:rsidP="00A25BEE">
      <w:pPr>
        <w:pStyle w:val="PL"/>
      </w:pPr>
      <w:r w:rsidRPr="00F17505">
        <w:t>MLTrainingFunction "1" *-- "*" MLTrainingProcess: &lt;&lt;names&gt;&gt;</w:t>
      </w:r>
    </w:p>
    <w:p w14:paraId="34640BD0" w14:textId="484627BD" w:rsidR="00A25BEE" w:rsidRPr="00F17505" w:rsidRDefault="00A25BEE" w:rsidP="00A25BEE">
      <w:pPr>
        <w:pStyle w:val="PL"/>
      </w:pPr>
      <w:r w:rsidRPr="00F17505">
        <w:t>MLTrainingFunction "1" *-- "*" MLTrainingRequest: &lt;&lt;names&gt;&gt;</w:t>
      </w:r>
    </w:p>
    <w:p w14:paraId="7D25F975" w14:textId="3809A058" w:rsidR="00A25BEE" w:rsidRPr="00F17505" w:rsidRDefault="00A25BEE" w:rsidP="00A25BEE">
      <w:pPr>
        <w:pStyle w:val="PL"/>
      </w:pPr>
      <w:r w:rsidRPr="00F17505">
        <w:t>MLTrainingFunction "1" *-- "*" MLTrainingReport: &lt;&lt;names&gt;&gt;</w:t>
      </w:r>
    </w:p>
    <w:p w14:paraId="34E007F9" w14:textId="77777777" w:rsidR="00A25BEE" w:rsidRPr="00F17505" w:rsidRDefault="00A25BEE" w:rsidP="00A25BEE">
      <w:pPr>
        <w:pStyle w:val="PL"/>
      </w:pPr>
    </w:p>
    <w:p w14:paraId="119EA8B6" w14:textId="4D4968FD" w:rsidR="00A25BEE" w:rsidRPr="00F17505" w:rsidRDefault="00A25BEE" w:rsidP="00A25BEE">
      <w:pPr>
        <w:pStyle w:val="PL"/>
      </w:pPr>
      <w:r w:rsidRPr="00F17505">
        <w:t>MLTrainingProcess "1" &lt;-r-&gt; "1" MLTrainingReport</w:t>
      </w:r>
    </w:p>
    <w:p w14:paraId="0EBB0C03" w14:textId="7FB7823E" w:rsidR="00A25BEE" w:rsidRPr="00F17505" w:rsidRDefault="00A25BEE" w:rsidP="00A25BEE">
      <w:pPr>
        <w:pStyle w:val="PL"/>
      </w:pPr>
      <w:r w:rsidRPr="00F17505">
        <w:t>MLTrainingReport "1" --&gt; "1" MLTrainingReport</w:t>
      </w:r>
    </w:p>
    <w:p w14:paraId="38C883EA" w14:textId="029FD610" w:rsidR="00A25BEE" w:rsidRPr="00F17505" w:rsidRDefault="00A25BEE" w:rsidP="00A25BEE">
      <w:pPr>
        <w:pStyle w:val="PL"/>
      </w:pPr>
      <w:r w:rsidRPr="00F17505">
        <w:t>MLTrainingRequest "*" -l-&gt; "1" MLEntity</w:t>
      </w:r>
    </w:p>
    <w:p w14:paraId="7F798404" w14:textId="64DE850D" w:rsidR="00A25BEE" w:rsidRPr="00F17505" w:rsidRDefault="00A25BEE" w:rsidP="00A25BEE">
      <w:pPr>
        <w:pStyle w:val="PL"/>
      </w:pPr>
      <w:r w:rsidRPr="00F17505">
        <w:t>MLTrainingRequest "*" -r-&gt; "*" MLTrainingProcess</w:t>
      </w:r>
    </w:p>
    <w:p w14:paraId="73CA8FC0" w14:textId="77777777" w:rsidR="00A25BEE" w:rsidRPr="00F17505" w:rsidRDefault="00A25BEE" w:rsidP="00A25BEE">
      <w:pPr>
        <w:pStyle w:val="PL"/>
      </w:pPr>
    </w:p>
    <w:p w14:paraId="3CF9B428" w14:textId="77777777" w:rsidR="00A25BEE" w:rsidRPr="00F17505" w:rsidRDefault="00A25BEE" w:rsidP="00A25BEE">
      <w:pPr>
        <w:pStyle w:val="PL"/>
      </w:pPr>
      <w:r w:rsidRPr="00F17505">
        <w:t>note left of ManagedEntity</w:t>
      </w:r>
    </w:p>
    <w:p w14:paraId="528142AA" w14:textId="77777777" w:rsidR="00A25BEE" w:rsidRPr="00F17505" w:rsidRDefault="00A25BEE" w:rsidP="00A25BEE">
      <w:pPr>
        <w:pStyle w:val="PL"/>
      </w:pPr>
      <w:r w:rsidRPr="00F17505">
        <w:t xml:space="preserve">  Represents the following IOCs:</w:t>
      </w:r>
    </w:p>
    <w:p w14:paraId="43E74F52" w14:textId="77777777" w:rsidR="00A25BEE" w:rsidRPr="00F17505" w:rsidRDefault="00A25BEE" w:rsidP="00A25BEE">
      <w:pPr>
        <w:pStyle w:val="PL"/>
      </w:pPr>
      <w:r w:rsidRPr="00F17505">
        <w:t xml:space="preserve">    Subnetwork or </w:t>
      </w:r>
    </w:p>
    <w:p w14:paraId="1BDAD548" w14:textId="77777777" w:rsidR="00A25BEE" w:rsidRPr="00F17505" w:rsidRDefault="00A25BEE" w:rsidP="00A25BEE">
      <w:pPr>
        <w:pStyle w:val="PL"/>
      </w:pPr>
      <w:r w:rsidRPr="00F17505">
        <w:t xml:space="preserve">    ManagedFunction or </w:t>
      </w:r>
    </w:p>
    <w:p w14:paraId="3534F27D" w14:textId="47A32D4C" w:rsidR="00A25BEE" w:rsidRPr="00F17505" w:rsidRDefault="00A25BEE" w:rsidP="00A25BEE">
      <w:pPr>
        <w:pStyle w:val="PL"/>
      </w:pPr>
      <w:r w:rsidRPr="00F17505">
        <w:t xml:space="preserve">    </w:t>
      </w:r>
      <w:r w:rsidR="00996412">
        <w:t>ManagedElement</w:t>
      </w:r>
    </w:p>
    <w:p w14:paraId="4B477C40" w14:textId="77777777" w:rsidR="00A25BEE" w:rsidRPr="00F17505" w:rsidRDefault="00A25BEE" w:rsidP="00A25BEE">
      <w:pPr>
        <w:pStyle w:val="PL"/>
      </w:pPr>
      <w:r w:rsidRPr="00F17505">
        <w:t xml:space="preserve">  end note</w:t>
      </w:r>
    </w:p>
    <w:p w14:paraId="10769119" w14:textId="77777777" w:rsidR="00A25BEE" w:rsidRPr="00F17505" w:rsidRDefault="00A25BEE" w:rsidP="00A25BEE">
      <w:pPr>
        <w:pStyle w:val="PL"/>
      </w:pPr>
    </w:p>
    <w:p w14:paraId="2FA92A80" w14:textId="2ACC62C6" w:rsidR="00A25BEE" w:rsidRPr="00F17505" w:rsidRDefault="00A25BEE" w:rsidP="00A25BEE">
      <w:pPr>
        <w:pStyle w:val="PL"/>
      </w:pPr>
      <w:r w:rsidRPr="00F17505">
        <w:t>@enduml</w:t>
      </w:r>
    </w:p>
    <w:p w14:paraId="7DF61D38" w14:textId="77777777" w:rsidR="006537B7" w:rsidRPr="00F17505" w:rsidRDefault="006537B7" w:rsidP="00A25BEE">
      <w:pPr>
        <w:pStyle w:val="PL"/>
      </w:pPr>
    </w:p>
    <w:p w14:paraId="215AC09C" w14:textId="16545864" w:rsidR="00DA4B59" w:rsidRPr="00F17505" w:rsidRDefault="00DA4B59" w:rsidP="006537B7">
      <w:pPr>
        <w:pStyle w:val="Heading1"/>
      </w:pPr>
      <w:bookmarkStart w:id="375" w:name="_Toc106015918"/>
      <w:bookmarkStart w:id="376" w:name="_Toc106098557"/>
      <w:bookmarkStart w:id="377" w:name="_Toc113634516"/>
      <w:r w:rsidRPr="00F17505">
        <w:t>A.3</w:t>
      </w:r>
      <w:r w:rsidRPr="00F17505">
        <w:tab/>
        <w:t>PlantUML code for Figure 7.2.2-1: Inheritance Hierarchy for AI/ML model training related NRMs</w:t>
      </w:r>
      <w:bookmarkEnd w:id="375"/>
      <w:bookmarkEnd w:id="376"/>
      <w:bookmarkEnd w:id="377"/>
    </w:p>
    <w:p w14:paraId="7125A1E9" w14:textId="77777777" w:rsidR="00A25BEE" w:rsidRPr="00F17505" w:rsidRDefault="00A25BEE" w:rsidP="006537B7">
      <w:pPr>
        <w:pStyle w:val="PL"/>
        <w:keepNext/>
        <w:keepLines/>
      </w:pPr>
      <w:r w:rsidRPr="00F17505">
        <w:t>@startuml</w:t>
      </w:r>
    </w:p>
    <w:p w14:paraId="4BC166F3" w14:textId="77777777" w:rsidR="00A25BEE" w:rsidRPr="00F17505" w:rsidRDefault="00A25BEE" w:rsidP="006537B7">
      <w:pPr>
        <w:pStyle w:val="PL"/>
        <w:keepNext/>
        <w:keepLines/>
      </w:pPr>
    </w:p>
    <w:p w14:paraId="55974321" w14:textId="77777777" w:rsidR="00A25BEE" w:rsidRPr="00F17505" w:rsidRDefault="00A25BEE" w:rsidP="006537B7">
      <w:pPr>
        <w:pStyle w:val="PL"/>
        <w:keepNext/>
        <w:keepLines/>
      </w:pPr>
      <w:r w:rsidRPr="00F17505">
        <w:t>skinparam ClassStereotypeFontStyle normal</w:t>
      </w:r>
    </w:p>
    <w:p w14:paraId="26F73470" w14:textId="77777777" w:rsidR="00A25BEE" w:rsidRPr="00F17505" w:rsidRDefault="00A25BEE" w:rsidP="006537B7">
      <w:pPr>
        <w:pStyle w:val="PL"/>
        <w:keepNext/>
        <w:keepLines/>
      </w:pPr>
      <w:r w:rsidRPr="00F17505">
        <w:t>skinparam ClassBackgroundColor White</w:t>
      </w:r>
    </w:p>
    <w:p w14:paraId="74A3724B" w14:textId="77777777" w:rsidR="00A25BEE" w:rsidRPr="00F17505" w:rsidRDefault="00A25BEE" w:rsidP="006537B7">
      <w:pPr>
        <w:pStyle w:val="PL"/>
        <w:keepNext/>
        <w:keepLines/>
      </w:pPr>
      <w:r w:rsidRPr="00F17505">
        <w:t>skinparam shadowing false</w:t>
      </w:r>
    </w:p>
    <w:p w14:paraId="3D649DA2" w14:textId="77777777" w:rsidR="00A25BEE" w:rsidRPr="00F17505" w:rsidRDefault="00A25BEE" w:rsidP="006537B7">
      <w:pPr>
        <w:pStyle w:val="PL"/>
        <w:keepNext/>
        <w:keepLines/>
      </w:pPr>
      <w:r w:rsidRPr="00F17505">
        <w:t>skinparam monochrome true</w:t>
      </w:r>
    </w:p>
    <w:p w14:paraId="58002964" w14:textId="77777777" w:rsidR="00A25BEE" w:rsidRPr="00F17505" w:rsidRDefault="00A25BEE" w:rsidP="006537B7">
      <w:pPr>
        <w:pStyle w:val="PL"/>
        <w:keepNext/>
        <w:keepLines/>
      </w:pPr>
      <w:r w:rsidRPr="00F17505">
        <w:t>hide members</w:t>
      </w:r>
    </w:p>
    <w:p w14:paraId="1940BD7E" w14:textId="77777777" w:rsidR="00A25BEE" w:rsidRPr="00F17505" w:rsidRDefault="00A25BEE" w:rsidP="006537B7">
      <w:pPr>
        <w:pStyle w:val="PL"/>
        <w:keepNext/>
        <w:keepLines/>
      </w:pPr>
      <w:r w:rsidRPr="00F17505">
        <w:t>hide circle</w:t>
      </w:r>
    </w:p>
    <w:p w14:paraId="63B24E48" w14:textId="77777777" w:rsidR="00A25BEE" w:rsidRPr="00F17505" w:rsidRDefault="00A25BEE" w:rsidP="006537B7">
      <w:pPr>
        <w:pStyle w:val="PL"/>
        <w:keepNext/>
        <w:keepLines/>
      </w:pPr>
      <w:r w:rsidRPr="00F17505">
        <w:t>'skinparam maxMessageSize 250</w:t>
      </w:r>
    </w:p>
    <w:p w14:paraId="4A72133F" w14:textId="77777777" w:rsidR="00A25BEE" w:rsidRPr="00F17505" w:rsidRDefault="00A25BEE" w:rsidP="006537B7">
      <w:pPr>
        <w:pStyle w:val="PL"/>
        <w:keepNext/>
        <w:keepLines/>
      </w:pPr>
    </w:p>
    <w:p w14:paraId="155931BB" w14:textId="77777777" w:rsidR="00A25BEE" w:rsidRPr="00F17505" w:rsidRDefault="00A25BEE" w:rsidP="006537B7">
      <w:pPr>
        <w:pStyle w:val="PL"/>
        <w:keepNext/>
        <w:keepLines/>
      </w:pPr>
      <w:r w:rsidRPr="00F17505">
        <w:t>class Top &lt;&lt;InformationObjectClass&gt;&gt;</w:t>
      </w:r>
    </w:p>
    <w:p w14:paraId="19D57E3F" w14:textId="77777777" w:rsidR="00A25BEE" w:rsidRPr="00F17505" w:rsidRDefault="00A25BEE" w:rsidP="006537B7">
      <w:pPr>
        <w:pStyle w:val="PL"/>
        <w:keepNext/>
        <w:keepLines/>
      </w:pPr>
      <w:r w:rsidRPr="00F17505">
        <w:t>class ManagedFunction &lt;&lt;InformationObjectClass&gt;&gt;</w:t>
      </w:r>
    </w:p>
    <w:p w14:paraId="2E58E9EA" w14:textId="5A0D93D3" w:rsidR="00A25BEE" w:rsidRPr="00F17505" w:rsidRDefault="00A25BEE" w:rsidP="006537B7">
      <w:pPr>
        <w:pStyle w:val="PL"/>
        <w:keepNext/>
        <w:keepLines/>
      </w:pPr>
      <w:r w:rsidRPr="00F17505">
        <w:t>class MLTrainingFunction &lt;&lt;InformationObjectClass&gt;&gt;</w:t>
      </w:r>
    </w:p>
    <w:p w14:paraId="2412843C" w14:textId="55ECEFF9" w:rsidR="00A25BEE" w:rsidRPr="00F17505" w:rsidRDefault="00A25BEE" w:rsidP="006537B7">
      <w:pPr>
        <w:pStyle w:val="PL"/>
        <w:keepNext/>
        <w:keepLines/>
      </w:pPr>
      <w:r w:rsidRPr="00F17505">
        <w:t>class MLTrainingRequest &lt;&lt;InformationObjectClass&gt;&gt;</w:t>
      </w:r>
    </w:p>
    <w:p w14:paraId="7567BD8C" w14:textId="7DBF19FD" w:rsidR="00A25BEE" w:rsidRPr="00F17505" w:rsidRDefault="00A25BEE" w:rsidP="006537B7">
      <w:pPr>
        <w:pStyle w:val="PL"/>
        <w:keepNext/>
        <w:keepLines/>
      </w:pPr>
      <w:r w:rsidRPr="00F17505">
        <w:t>class MLTrainingProcess &lt;&lt;InformationObjectClass&gt;&gt;</w:t>
      </w:r>
    </w:p>
    <w:p w14:paraId="4792038F" w14:textId="27550CC0" w:rsidR="00A25BEE" w:rsidRPr="00F17505" w:rsidRDefault="00A25BEE" w:rsidP="006537B7">
      <w:pPr>
        <w:pStyle w:val="PL"/>
        <w:keepNext/>
        <w:keepLines/>
      </w:pPr>
      <w:r w:rsidRPr="00F17505">
        <w:t>class MLTrainingReport &lt;&lt;InformationObjectClass&gt;&gt;</w:t>
      </w:r>
    </w:p>
    <w:p w14:paraId="479F6768" w14:textId="77777777" w:rsidR="00A25BEE" w:rsidRPr="00F17505" w:rsidRDefault="00A25BEE" w:rsidP="00A25BEE">
      <w:pPr>
        <w:pStyle w:val="PL"/>
      </w:pPr>
    </w:p>
    <w:p w14:paraId="494ECE2F" w14:textId="04D6F5C0" w:rsidR="00A25BEE" w:rsidRPr="00F17505" w:rsidRDefault="00A25BEE" w:rsidP="00A25BEE">
      <w:pPr>
        <w:pStyle w:val="PL"/>
      </w:pPr>
      <w:r w:rsidRPr="00F17505">
        <w:t xml:space="preserve">ManagedFunction &lt;|-- MLTrainingFunction </w:t>
      </w:r>
    </w:p>
    <w:p w14:paraId="6F48ACE6" w14:textId="459E6B9D" w:rsidR="00A25BEE" w:rsidRPr="00F17505" w:rsidRDefault="00A25BEE" w:rsidP="00A25BEE">
      <w:pPr>
        <w:pStyle w:val="PL"/>
      </w:pPr>
      <w:r w:rsidRPr="00F17505">
        <w:t xml:space="preserve">Top &lt;|-- MLTrainingRequest </w:t>
      </w:r>
    </w:p>
    <w:p w14:paraId="521DECDD" w14:textId="69934DF5" w:rsidR="00A25BEE" w:rsidRPr="00F17505" w:rsidRDefault="00A25BEE" w:rsidP="00A25BEE">
      <w:pPr>
        <w:pStyle w:val="PL"/>
      </w:pPr>
      <w:r w:rsidRPr="00F17505">
        <w:t xml:space="preserve">Top &lt;|-- MLTrainingProcess </w:t>
      </w:r>
    </w:p>
    <w:p w14:paraId="72C1FC1F" w14:textId="5322ADBC" w:rsidR="00A25BEE" w:rsidRPr="00F17505" w:rsidRDefault="00A25BEE" w:rsidP="00A25BEE">
      <w:pPr>
        <w:pStyle w:val="PL"/>
      </w:pPr>
      <w:r w:rsidRPr="00F17505">
        <w:t xml:space="preserve">Top &lt;|-- MLTrainingReport </w:t>
      </w:r>
    </w:p>
    <w:p w14:paraId="16F225A1" w14:textId="77777777" w:rsidR="00A25BEE" w:rsidRPr="00F17505" w:rsidRDefault="00A25BEE" w:rsidP="00A25BEE">
      <w:pPr>
        <w:pStyle w:val="PL"/>
      </w:pPr>
    </w:p>
    <w:p w14:paraId="629A4869" w14:textId="77777777" w:rsidR="00A25BEE" w:rsidRPr="00F17505" w:rsidRDefault="00A25BEE" w:rsidP="00A25BEE">
      <w:pPr>
        <w:pStyle w:val="PL"/>
      </w:pPr>
      <w:r w:rsidRPr="00F17505">
        <w:t>@enduml</w:t>
      </w:r>
    </w:p>
    <w:p w14:paraId="0BE393BB" w14:textId="3B374FF6" w:rsidR="00DA4B59" w:rsidRPr="00F17505" w:rsidRDefault="00DA4B59" w:rsidP="006537B7">
      <w:pPr>
        <w:pStyle w:val="PL"/>
        <w:rPr>
          <w:rFonts w:eastAsia="Calibri"/>
        </w:rPr>
      </w:pPr>
    </w:p>
    <w:p w14:paraId="3003E1B6" w14:textId="77777777" w:rsidR="006537B7" w:rsidRPr="00F17505" w:rsidRDefault="006537B7">
      <w:pPr>
        <w:overflowPunct/>
        <w:autoSpaceDE/>
        <w:autoSpaceDN/>
        <w:adjustRightInd/>
        <w:spacing w:after="0"/>
        <w:textAlignment w:val="auto"/>
        <w:rPr>
          <w:rFonts w:ascii="Arial" w:hAnsi="Arial"/>
          <w:sz w:val="36"/>
        </w:rPr>
      </w:pPr>
      <w:bookmarkStart w:id="378" w:name="_Toc106015919"/>
      <w:r w:rsidRPr="00F17505">
        <w:br w:type="page"/>
      </w:r>
    </w:p>
    <w:p w14:paraId="04231D72" w14:textId="1170D0B8" w:rsidR="00107320" w:rsidRPr="00F17505" w:rsidRDefault="00107320" w:rsidP="00107320">
      <w:pPr>
        <w:pStyle w:val="Heading8"/>
      </w:pPr>
      <w:bookmarkStart w:id="379" w:name="_Toc106098558"/>
      <w:bookmarkStart w:id="380" w:name="_Toc113634517"/>
      <w:r w:rsidRPr="00F17505">
        <w:t>Annex B (normative):</w:t>
      </w:r>
      <w:r w:rsidRPr="00F17505">
        <w:br/>
        <w:t>OpenAPI definition of the AI/ML NRM</w:t>
      </w:r>
      <w:bookmarkEnd w:id="378"/>
      <w:bookmarkEnd w:id="379"/>
      <w:bookmarkEnd w:id="380"/>
    </w:p>
    <w:p w14:paraId="522D5C3B" w14:textId="45139DD4" w:rsidR="00107320" w:rsidRPr="00F17505" w:rsidRDefault="00107320" w:rsidP="00107320">
      <w:pPr>
        <w:pStyle w:val="Heading1"/>
      </w:pPr>
      <w:bookmarkStart w:id="381" w:name="_Toc106015920"/>
      <w:bookmarkStart w:id="382" w:name="_Toc106098559"/>
      <w:bookmarkStart w:id="383" w:name="_Toc113634518"/>
      <w:r w:rsidRPr="00F17505">
        <w:t>B.1</w:t>
      </w:r>
      <w:r w:rsidRPr="00F17505">
        <w:tab/>
        <w:t>General</w:t>
      </w:r>
      <w:bookmarkEnd w:id="381"/>
      <w:bookmarkEnd w:id="382"/>
      <w:bookmarkEnd w:id="383"/>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384" w:name="_Toc106015921"/>
      <w:bookmarkStart w:id="385" w:name="_Toc106098560"/>
      <w:bookmarkStart w:id="386" w:name="_Toc113634519"/>
      <w:r w:rsidRPr="00F17505">
        <w:t>B.2</w:t>
      </w:r>
      <w:r w:rsidRPr="00F17505">
        <w:tab/>
        <w:t>Solution Set (SS) definitions</w:t>
      </w:r>
      <w:bookmarkEnd w:id="384"/>
      <w:bookmarkEnd w:id="385"/>
      <w:bookmarkEnd w:id="386"/>
    </w:p>
    <w:p w14:paraId="4D8C462C" w14:textId="746FD731" w:rsidR="00107320" w:rsidRPr="00F17505" w:rsidRDefault="00107320" w:rsidP="00107320">
      <w:pPr>
        <w:pStyle w:val="Heading2"/>
        <w:rPr>
          <w:rFonts w:ascii="Courier" w:eastAsia="MS Mincho" w:hAnsi="Courier"/>
          <w:szCs w:val="16"/>
        </w:rPr>
      </w:pPr>
      <w:bookmarkStart w:id="387" w:name="_Toc106015922"/>
      <w:bookmarkStart w:id="388" w:name="_Toc106098561"/>
      <w:bookmarkStart w:id="389" w:name="_Toc113634520"/>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387"/>
      <w:bookmarkEnd w:id="388"/>
      <w:bookmarkEnd w:id="389"/>
    </w:p>
    <w:p w14:paraId="0BE345AD" w14:textId="77777777" w:rsidR="00C919DC" w:rsidRDefault="00C919DC" w:rsidP="00C919DC">
      <w:pPr>
        <w:pStyle w:val="PL"/>
      </w:pPr>
      <w:r>
        <w:t>openapi: 3.0.1</w:t>
      </w:r>
    </w:p>
    <w:p w14:paraId="28F4A94F" w14:textId="77777777" w:rsidR="00C919DC" w:rsidRDefault="00C919DC" w:rsidP="00C919DC">
      <w:pPr>
        <w:pStyle w:val="PL"/>
      </w:pPr>
      <w:r>
        <w:t>info:</w:t>
      </w:r>
    </w:p>
    <w:p w14:paraId="4D0FFCA9" w14:textId="77777777" w:rsidR="00C919DC" w:rsidRDefault="00C919DC" w:rsidP="00C919DC">
      <w:pPr>
        <w:pStyle w:val="PL"/>
      </w:pPr>
      <w:r>
        <w:t xml:space="preserve">  title: AI/ML NRM</w:t>
      </w:r>
    </w:p>
    <w:p w14:paraId="795CCBBD" w14:textId="77777777" w:rsidR="00C919DC" w:rsidRDefault="00C919DC" w:rsidP="00C919DC">
      <w:pPr>
        <w:pStyle w:val="PL"/>
      </w:pPr>
      <w:r>
        <w:t xml:space="preserve">  version: 17.2.0</w:t>
      </w:r>
    </w:p>
    <w:p w14:paraId="78010486" w14:textId="77777777" w:rsidR="00C919DC" w:rsidRDefault="00C919DC" w:rsidP="00C919DC">
      <w:pPr>
        <w:pStyle w:val="PL"/>
      </w:pPr>
      <w:r>
        <w:t xml:space="preserve">  description: &gt;-</w:t>
      </w:r>
    </w:p>
    <w:p w14:paraId="5A17740D" w14:textId="77777777" w:rsidR="00C919DC" w:rsidRDefault="00C919DC" w:rsidP="00C919DC">
      <w:pPr>
        <w:pStyle w:val="PL"/>
      </w:pPr>
      <w:r>
        <w:t xml:space="preserve">    OAS 3.0.1 specification of the AI/ML NRM</w:t>
      </w:r>
    </w:p>
    <w:p w14:paraId="50CBFBCD" w14:textId="77777777" w:rsidR="00C919DC" w:rsidRDefault="00C919DC" w:rsidP="00C919DC">
      <w:pPr>
        <w:pStyle w:val="PL"/>
      </w:pPr>
      <w:r>
        <w:t xml:space="preserve">    © 2020, 3GPP Organizational Partners (ARIB, ATIS, CCSA, ETSI, TSDSI, TTA, TTC).</w:t>
      </w:r>
    </w:p>
    <w:p w14:paraId="3C87C296" w14:textId="77777777" w:rsidR="00C919DC" w:rsidRDefault="00C919DC" w:rsidP="00C919DC">
      <w:pPr>
        <w:pStyle w:val="PL"/>
      </w:pPr>
      <w:r>
        <w:t xml:space="preserve">    All rights reserved.</w:t>
      </w:r>
    </w:p>
    <w:p w14:paraId="3F40C989" w14:textId="77777777" w:rsidR="00C919DC" w:rsidRDefault="00C919DC" w:rsidP="00C919DC">
      <w:pPr>
        <w:pStyle w:val="PL"/>
      </w:pPr>
      <w:r>
        <w:t>externalDocs:</w:t>
      </w:r>
    </w:p>
    <w:p w14:paraId="33806CD4" w14:textId="77777777" w:rsidR="00C919DC" w:rsidRDefault="00C919DC" w:rsidP="00C919DC">
      <w:pPr>
        <w:pStyle w:val="PL"/>
      </w:pPr>
      <w:r>
        <w:t xml:space="preserve">  description: 3GPP TS 28.105; AI/ML Management</w:t>
      </w:r>
    </w:p>
    <w:p w14:paraId="60DBD59C" w14:textId="77777777" w:rsidR="00C919DC" w:rsidRDefault="00C919DC" w:rsidP="00C919DC">
      <w:pPr>
        <w:pStyle w:val="PL"/>
      </w:pPr>
      <w:r>
        <w:t xml:space="preserve">  url: http://www.3gpp.org/ftp/Specs/archive/28_series/28.105/</w:t>
      </w:r>
    </w:p>
    <w:p w14:paraId="6C9E9E48" w14:textId="77777777" w:rsidR="00C919DC" w:rsidRDefault="00C919DC" w:rsidP="00C919DC">
      <w:pPr>
        <w:pStyle w:val="PL"/>
      </w:pPr>
      <w:r>
        <w:t>paths: {}</w:t>
      </w:r>
    </w:p>
    <w:p w14:paraId="1C2B1D7B" w14:textId="77777777" w:rsidR="00C919DC" w:rsidRDefault="00C919DC" w:rsidP="00C919DC">
      <w:pPr>
        <w:pStyle w:val="PL"/>
      </w:pPr>
      <w:r>
        <w:t>components:</w:t>
      </w:r>
    </w:p>
    <w:p w14:paraId="3D16ABC2" w14:textId="77777777" w:rsidR="00C919DC" w:rsidRDefault="00C919DC" w:rsidP="00C919DC">
      <w:pPr>
        <w:pStyle w:val="PL"/>
      </w:pPr>
      <w:r>
        <w:t xml:space="preserve">  schemas:</w:t>
      </w:r>
    </w:p>
    <w:p w14:paraId="29C81489" w14:textId="77777777" w:rsidR="00C919DC" w:rsidRDefault="00C919DC" w:rsidP="00C919DC">
      <w:pPr>
        <w:pStyle w:val="PL"/>
      </w:pPr>
    </w:p>
    <w:p w14:paraId="7BC88430" w14:textId="77777777" w:rsidR="00C919DC" w:rsidRDefault="00C919DC" w:rsidP="00C919DC">
      <w:pPr>
        <w:pStyle w:val="PL"/>
      </w:pPr>
      <w:r>
        <w:t>#-------- Definition of types-----------------------------------------------------</w:t>
      </w:r>
    </w:p>
    <w:p w14:paraId="56841D06" w14:textId="77777777" w:rsidR="00C919DC" w:rsidRDefault="00C919DC" w:rsidP="00C919DC">
      <w:pPr>
        <w:pStyle w:val="PL"/>
      </w:pPr>
    </w:p>
    <w:p w14:paraId="255A4520" w14:textId="77777777" w:rsidR="00C919DC" w:rsidRDefault="00C919DC" w:rsidP="00C919DC">
      <w:pPr>
        <w:pStyle w:val="PL"/>
      </w:pPr>
      <w:r>
        <w:t xml:space="preserve">    MLEntityList:</w:t>
      </w:r>
    </w:p>
    <w:p w14:paraId="131A9D37" w14:textId="77777777" w:rsidR="00C919DC" w:rsidRDefault="00C919DC" w:rsidP="00C919DC">
      <w:pPr>
        <w:pStyle w:val="PL"/>
      </w:pPr>
      <w:r>
        <w:t xml:space="preserve">      type: array</w:t>
      </w:r>
    </w:p>
    <w:p w14:paraId="7F0E107B" w14:textId="77777777" w:rsidR="00C919DC" w:rsidRDefault="00C919DC" w:rsidP="00C919DC">
      <w:pPr>
        <w:pStyle w:val="PL"/>
      </w:pPr>
      <w:r>
        <w:t xml:space="preserve">      items:</w:t>
      </w:r>
    </w:p>
    <w:p w14:paraId="599B4627" w14:textId="77777777" w:rsidR="00C919DC" w:rsidRDefault="00C919DC" w:rsidP="00C919DC">
      <w:pPr>
        <w:pStyle w:val="PL"/>
      </w:pPr>
      <w:r>
        <w:t xml:space="preserve">        $ref: '#/components/schemas/MLEntity'</w:t>
      </w:r>
    </w:p>
    <w:p w14:paraId="34DF2F98" w14:textId="77777777" w:rsidR="00C919DC" w:rsidRDefault="00C919DC" w:rsidP="00C919DC">
      <w:pPr>
        <w:pStyle w:val="PL"/>
      </w:pPr>
    </w:p>
    <w:p w14:paraId="7131A37F" w14:textId="77777777" w:rsidR="00C919DC" w:rsidRDefault="00C919DC" w:rsidP="00C919DC">
      <w:pPr>
        <w:pStyle w:val="PL"/>
      </w:pPr>
      <w:r>
        <w:t xml:space="preserve">    MLEntity:</w:t>
      </w:r>
    </w:p>
    <w:p w14:paraId="185A31B4" w14:textId="77777777" w:rsidR="00C919DC" w:rsidRDefault="00C919DC" w:rsidP="00C919DC">
      <w:pPr>
        <w:pStyle w:val="PL"/>
      </w:pPr>
      <w:r>
        <w:t xml:space="preserve">      type: object</w:t>
      </w:r>
    </w:p>
    <w:p w14:paraId="573195E3" w14:textId="77777777" w:rsidR="00C919DC" w:rsidRDefault="00C919DC" w:rsidP="00C919DC">
      <w:pPr>
        <w:pStyle w:val="PL"/>
      </w:pPr>
      <w:r>
        <w:t xml:space="preserve">      properties:</w:t>
      </w:r>
    </w:p>
    <w:p w14:paraId="24501AF4" w14:textId="77777777" w:rsidR="00C919DC" w:rsidRDefault="00C919DC" w:rsidP="00C919DC">
      <w:pPr>
        <w:pStyle w:val="PL"/>
      </w:pPr>
      <w:r>
        <w:t xml:space="preserve">        mLEntityId:</w:t>
      </w:r>
    </w:p>
    <w:p w14:paraId="3026D54A" w14:textId="77777777" w:rsidR="00C919DC" w:rsidRDefault="00C919DC" w:rsidP="00C919DC">
      <w:pPr>
        <w:pStyle w:val="PL"/>
      </w:pPr>
      <w:r>
        <w:t xml:space="preserve">          type: string</w:t>
      </w:r>
    </w:p>
    <w:p w14:paraId="5CD138C5" w14:textId="77777777" w:rsidR="00C919DC" w:rsidRDefault="00C919DC" w:rsidP="00C919DC">
      <w:pPr>
        <w:pStyle w:val="PL"/>
      </w:pPr>
      <w:r>
        <w:t xml:space="preserve">        inferenceType:</w:t>
      </w:r>
    </w:p>
    <w:p w14:paraId="617BC2F1" w14:textId="77777777" w:rsidR="00C919DC" w:rsidRDefault="00C919DC" w:rsidP="00C919DC">
      <w:pPr>
        <w:pStyle w:val="PL"/>
      </w:pPr>
      <w:r>
        <w:t xml:space="preserve">          type: string</w:t>
      </w:r>
    </w:p>
    <w:p w14:paraId="63F28E89" w14:textId="77777777" w:rsidR="00C919DC" w:rsidRDefault="00C919DC" w:rsidP="00C919DC">
      <w:pPr>
        <w:pStyle w:val="PL"/>
      </w:pPr>
      <w:r>
        <w:t xml:space="preserve">        mLEntityVersion:</w:t>
      </w:r>
    </w:p>
    <w:p w14:paraId="6B5308B1" w14:textId="77777777" w:rsidR="00C919DC" w:rsidRDefault="00C919DC" w:rsidP="00C919DC">
      <w:pPr>
        <w:pStyle w:val="PL"/>
      </w:pPr>
      <w:r>
        <w:t xml:space="preserve">          type: string</w:t>
      </w:r>
    </w:p>
    <w:p w14:paraId="6B814FDB" w14:textId="77777777" w:rsidR="00C919DC" w:rsidRDefault="00C919DC" w:rsidP="00C919DC">
      <w:pPr>
        <w:pStyle w:val="PL"/>
      </w:pPr>
      <w:r>
        <w:t xml:space="preserve">        expectedRunTimeContext:</w:t>
      </w:r>
    </w:p>
    <w:p w14:paraId="5AE17194" w14:textId="77777777" w:rsidR="00C919DC" w:rsidRDefault="00C919DC" w:rsidP="00C919DC">
      <w:pPr>
        <w:pStyle w:val="PL"/>
      </w:pPr>
      <w:r>
        <w:t xml:space="preserve">          $ref: '#/components/schemas/MLContext'</w:t>
      </w:r>
    </w:p>
    <w:p w14:paraId="15CF1FB2" w14:textId="77777777" w:rsidR="00C919DC" w:rsidRDefault="00C919DC" w:rsidP="00C919DC">
      <w:pPr>
        <w:pStyle w:val="PL"/>
      </w:pPr>
      <w:r>
        <w:t xml:space="preserve">        trainingContext:</w:t>
      </w:r>
    </w:p>
    <w:p w14:paraId="45FFBCD7" w14:textId="77777777" w:rsidR="00C919DC" w:rsidRDefault="00C919DC" w:rsidP="00C919DC">
      <w:pPr>
        <w:pStyle w:val="PL"/>
      </w:pPr>
      <w:r>
        <w:t xml:space="preserve">          $ref: '#/components/schemas/MLContext'</w:t>
      </w:r>
    </w:p>
    <w:p w14:paraId="7EFC6163" w14:textId="77777777" w:rsidR="00C919DC" w:rsidRDefault="00C919DC" w:rsidP="00C919DC">
      <w:pPr>
        <w:pStyle w:val="PL"/>
      </w:pPr>
      <w:r>
        <w:t xml:space="preserve">        runTimeContext:</w:t>
      </w:r>
    </w:p>
    <w:p w14:paraId="333118A3" w14:textId="77777777" w:rsidR="00C919DC" w:rsidRDefault="00C919DC" w:rsidP="00C919DC">
      <w:pPr>
        <w:pStyle w:val="PL"/>
      </w:pPr>
      <w:r>
        <w:t xml:space="preserve">          $ref: '#/components/schemas/MLContext'</w:t>
      </w:r>
    </w:p>
    <w:p w14:paraId="7D8B00D9" w14:textId="77777777" w:rsidR="00C919DC" w:rsidRDefault="00C919DC" w:rsidP="00C919DC">
      <w:pPr>
        <w:pStyle w:val="PL"/>
      </w:pPr>
    </w:p>
    <w:p w14:paraId="58AC8AA7" w14:textId="77777777" w:rsidR="00C919DC" w:rsidRDefault="00C919DC" w:rsidP="00C919DC">
      <w:pPr>
        <w:pStyle w:val="PL"/>
      </w:pPr>
      <w:r>
        <w:t xml:space="preserve">    MLContext:</w:t>
      </w:r>
    </w:p>
    <w:p w14:paraId="6E501264" w14:textId="77777777" w:rsidR="00C919DC" w:rsidRDefault="00C919DC" w:rsidP="00C919DC">
      <w:pPr>
        <w:pStyle w:val="PL"/>
      </w:pPr>
      <w:r>
        <w:t xml:space="preserve">      type: object</w:t>
      </w:r>
    </w:p>
    <w:p w14:paraId="10DE6B7C" w14:textId="77777777" w:rsidR="00C919DC" w:rsidRDefault="00C919DC" w:rsidP="00C919DC">
      <w:pPr>
        <w:pStyle w:val="PL"/>
      </w:pPr>
      <w:r>
        <w:t xml:space="preserve">      properties:</w:t>
      </w:r>
    </w:p>
    <w:p w14:paraId="3FCE2FEA" w14:textId="77777777" w:rsidR="00C919DC" w:rsidRDefault="00C919DC" w:rsidP="00C919DC">
      <w:pPr>
        <w:pStyle w:val="PL"/>
      </w:pPr>
      <w:r>
        <w:t xml:space="preserve">        inferenceEntityRef:</w:t>
      </w:r>
    </w:p>
    <w:p w14:paraId="641102DD" w14:textId="77777777" w:rsidR="00C919DC" w:rsidRDefault="00C919DC" w:rsidP="00C919DC">
      <w:pPr>
        <w:pStyle w:val="PL"/>
      </w:pPr>
      <w:r>
        <w:t xml:space="preserve">          $ref: 'TS28623_ComDefs.yaml#/components/schemas/DnList'</w:t>
      </w:r>
    </w:p>
    <w:p w14:paraId="7BA7D6D6" w14:textId="77777777" w:rsidR="00C919DC" w:rsidRDefault="00C919DC" w:rsidP="00C919DC">
      <w:pPr>
        <w:pStyle w:val="PL"/>
      </w:pPr>
      <w:r>
        <w:t xml:space="preserve">        dataProviderRef:</w:t>
      </w:r>
    </w:p>
    <w:p w14:paraId="70E9C7ED" w14:textId="77777777" w:rsidR="00C919DC" w:rsidRDefault="00C919DC" w:rsidP="00C919DC">
      <w:pPr>
        <w:pStyle w:val="PL"/>
      </w:pPr>
      <w:r>
        <w:t xml:space="preserve">          $ref: 'TS28623_ComDefs.yaml#/components/schemas/DnList'</w:t>
      </w:r>
    </w:p>
    <w:p w14:paraId="53A7B66C" w14:textId="77777777" w:rsidR="00C919DC" w:rsidRDefault="00C919DC" w:rsidP="00C919DC">
      <w:pPr>
        <w:pStyle w:val="PL"/>
      </w:pPr>
    </w:p>
    <w:p w14:paraId="640E39A7" w14:textId="77777777" w:rsidR="00C919DC" w:rsidRDefault="00C919DC" w:rsidP="00C919DC">
      <w:pPr>
        <w:pStyle w:val="PL"/>
      </w:pPr>
      <w:r>
        <w:t xml:space="preserve">    RequestStatus:</w:t>
      </w:r>
    </w:p>
    <w:p w14:paraId="10C6B581" w14:textId="77777777" w:rsidR="00C919DC" w:rsidRDefault="00C919DC" w:rsidP="00C919DC">
      <w:pPr>
        <w:pStyle w:val="PL"/>
      </w:pPr>
      <w:r>
        <w:t xml:space="preserve">      type: string</w:t>
      </w:r>
    </w:p>
    <w:p w14:paraId="322DD6AD" w14:textId="77777777" w:rsidR="00C919DC" w:rsidRDefault="00C919DC" w:rsidP="00C919DC">
      <w:pPr>
        <w:pStyle w:val="PL"/>
      </w:pPr>
      <w:r>
        <w:t xml:space="preserve">      enum:</w:t>
      </w:r>
    </w:p>
    <w:p w14:paraId="23918942" w14:textId="77777777" w:rsidR="00C919DC" w:rsidRDefault="00C919DC" w:rsidP="00C919DC">
      <w:pPr>
        <w:pStyle w:val="PL"/>
      </w:pPr>
      <w:r>
        <w:t xml:space="preserve">        - NOT_STARTED</w:t>
      </w:r>
    </w:p>
    <w:p w14:paraId="214B7DB9" w14:textId="77777777" w:rsidR="00C919DC" w:rsidRDefault="00C919DC" w:rsidP="00C919DC">
      <w:pPr>
        <w:pStyle w:val="PL"/>
      </w:pPr>
      <w:r>
        <w:t xml:space="preserve">        - TRAINING_IN_PROGRESS</w:t>
      </w:r>
    </w:p>
    <w:p w14:paraId="6822E664" w14:textId="77777777" w:rsidR="00C919DC" w:rsidRDefault="00C919DC" w:rsidP="00C919DC">
      <w:pPr>
        <w:pStyle w:val="PL"/>
      </w:pPr>
      <w:r>
        <w:t xml:space="preserve">        - SUSPENDED</w:t>
      </w:r>
    </w:p>
    <w:p w14:paraId="1DED6F69" w14:textId="77777777" w:rsidR="00C919DC" w:rsidRDefault="00C919DC" w:rsidP="00C919DC">
      <w:pPr>
        <w:pStyle w:val="PL"/>
      </w:pPr>
      <w:r>
        <w:t xml:space="preserve">        - FINISHED</w:t>
      </w:r>
    </w:p>
    <w:p w14:paraId="38D7C3E5" w14:textId="77777777" w:rsidR="00C919DC" w:rsidRDefault="00C919DC" w:rsidP="00C919DC">
      <w:pPr>
        <w:pStyle w:val="PL"/>
      </w:pPr>
      <w:r>
        <w:t xml:space="preserve">        - CANCELLED</w:t>
      </w:r>
    </w:p>
    <w:p w14:paraId="4882FD3C" w14:textId="77777777" w:rsidR="00C919DC" w:rsidRDefault="00C919DC" w:rsidP="00C919DC">
      <w:pPr>
        <w:pStyle w:val="PL"/>
      </w:pPr>
    </w:p>
    <w:p w14:paraId="6439C6DA" w14:textId="77777777" w:rsidR="00C919DC" w:rsidRDefault="00C919DC" w:rsidP="00C919DC">
      <w:pPr>
        <w:pStyle w:val="PL"/>
      </w:pPr>
      <w:r>
        <w:t xml:space="preserve">    PerformanceRequirements:</w:t>
      </w:r>
    </w:p>
    <w:p w14:paraId="178E9428" w14:textId="77777777" w:rsidR="00C919DC" w:rsidRDefault="00C919DC" w:rsidP="00C919DC">
      <w:pPr>
        <w:pStyle w:val="PL"/>
      </w:pPr>
      <w:r>
        <w:t xml:space="preserve">      type: array</w:t>
      </w:r>
    </w:p>
    <w:p w14:paraId="53D678C7" w14:textId="77777777" w:rsidR="00C919DC" w:rsidRDefault="00C919DC" w:rsidP="00C919DC">
      <w:pPr>
        <w:pStyle w:val="PL"/>
      </w:pPr>
      <w:r>
        <w:t xml:space="preserve">      items:</w:t>
      </w:r>
    </w:p>
    <w:p w14:paraId="65E4579D" w14:textId="77777777" w:rsidR="00C919DC" w:rsidRDefault="00C919DC" w:rsidP="00C919DC">
      <w:pPr>
        <w:pStyle w:val="PL"/>
      </w:pPr>
      <w:r>
        <w:t xml:space="preserve">        $ref: '#/components/schemas/ModelPerformance'</w:t>
      </w:r>
    </w:p>
    <w:p w14:paraId="0401FC67" w14:textId="77777777" w:rsidR="00C919DC" w:rsidRDefault="00C919DC" w:rsidP="00C919DC">
      <w:pPr>
        <w:pStyle w:val="PL"/>
      </w:pPr>
    </w:p>
    <w:p w14:paraId="5B3CB124" w14:textId="77777777" w:rsidR="00C919DC" w:rsidRDefault="00C919DC" w:rsidP="00C919DC">
      <w:pPr>
        <w:pStyle w:val="PL"/>
      </w:pPr>
      <w:r>
        <w:t xml:space="preserve">    ModelPerformance:</w:t>
      </w:r>
    </w:p>
    <w:p w14:paraId="426494FC" w14:textId="77777777" w:rsidR="00C919DC" w:rsidRDefault="00C919DC" w:rsidP="00C919DC">
      <w:pPr>
        <w:pStyle w:val="PL"/>
      </w:pPr>
      <w:r>
        <w:t xml:space="preserve">      type: object</w:t>
      </w:r>
    </w:p>
    <w:p w14:paraId="27B45865" w14:textId="77777777" w:rsidR="00C919DC" w:rsidRDefault="00C919DC" w:rsidP="00C919DC">
      <w:pPr>
        <w:pStyle w:val="PL"/>
      </w:pPr>
      <w:r>
        <w:t xml:space="preserve">      properties:</w:t>
      </w:r>
    </w:p>
    <w:p w14:paraId="4CAFF428" w14:textId="77777777" w:rsidR="00C919DC" w:rsidRDefault="00C919DC" w:rsidP="00C919DC">
      <w:pPr>
        <w:pStyle w:val="PL"/>
      </w:pPr>
      <w:r>
        <w:t xml:space="preserve">        inferenceOutputName:</w:t>
      </w:r>
    </w:p>
    <w:p w14:paraId="153677BA" w14:textId="77777777" w:rsidR="00C919DC" w:rsidRDefault="00C919DC" w:rsidP="00C919DC">
      <w:pPr>
        <w:pStyle w:val="PL"/>
      </w:pPr>
      <w:r>
        <w:t xml:space="preserve">          type: string</w:t>
      </w:r>
    </w:p>
    <w:p w14:paraId="659BE233" w14:textId="77777777" w:rsidR="00C919DC" w:rsidRDefault="00C919DC" w:rsidP="00C919DC">
      <w:pPr>
        <w:pStyle w:val="PL"/>
      </w:pPr>
      <w:r>
        <w:t xml:space="preserve">        performanceMetric:</w:t>
      </w:r>
    </w:p>
    <w:p w14:paraId="2841B13F" w14:textId="77777777" w:rsidR="00C919DC" w:rsidRDefault="00C919DC" w:rsidP="00C919DC">
      <w:pPr>
        <w:pStyle w:val="PL"/>
      </w:pPr>
      <w:r>
        <w:t xml:space="preserve">          type: string</w:t>
      </w:r>
    </w:p>
    <w:p w14:paraId="7B3974E1" w14:textId="77777777" w:rsidR="00C919DC" w:rsidRDefault="00C919DC" w:rsidP="00C919DC">
      <w:pPr>
        <w:pStyle w:val="PL"/>
      </w:pPr>
      <w:r>
        <w:t xml:space="preserve">        performanceScore:</w:t>
      </w:r>
    </w:p>
    <w:p w14:paraId="6645E860" w14:textId="77777777" w:rsidR="00C919DC" w:rsidRDefault="00C919DC" w:rsidP="00C919DC">
      <w:pPr>
        <w:pStyle w:val="PL"/>
      </w:pPr>
      <w:r>
        <w:t xml:space="preserve">          type: number</w:t>
      </w:r>
    </w:p>
    <w:p w14:paraId="22F0A8D5" w14:textId="77777777" w:rsidR="00C919DC" w:rsidRDefault="00C919DC" w:rsidP="00C919DC">
      <w:pPr>
        <w:pStyle w:val="PL"/>
      </w:pPr>
      <w:r>
        <w:t xml:space="preserve">          format: float</w:t>
      </w:r>
    </w:p>
    <w:p w14:paraId="0589B3D2" w14:textId="77777777" w:rsidR="00C919DC" w:rsidRDefault="00C919DC" w:rsidP="00C919DC">
      <w:pPr>
        <w:pStyle w:val="PL"/>
      </w:pPr>
      <w:r>
        <w:t xml:space="preserve">        decisionConfidenceScore:</w:t>
      </w:r>
    </w:p>
    <w:p w14:paraId="0EC43ADC" w14:textId="77777777" w:rsidR="00C919DC" w:rsidRDefault="00C919DC" w:rsidP="00C919DC">
      <w:pPr>
        <w:pStyle w:val="PL"/>
      </w:pPr>
      <w:r>
        <w:t xml:space="preserve">          type: number</w:t>
      </w:r>
    </w:p>
    <w:p w14:paraId="1912CCE9" w14:textId="77777777" w:rsidR="00C919DC" w:rsidRDefault="00C919DC" w:rsidP="00C919DC">
      <w:pPr>
        <w:pStyle w:val="PL"/>
      </w:pPr>
      <w:r>
        <w:t xml:space="preserve">          format: float          </w:t>
      </w:r>
    </w:p>
    <w:p w14:paraId="014BC8F6" w14:textId="77777777" w:rsidR="00C919DC" w:rsidRDefault="00C919DC" w:rsidP="00C919DC">
      <w:pPr>
        <w:pStyle w:val="PL"/>
      </w:pPr>
    </w:p>
    <w:p w14:paraId="53692F54" w14:textId="77777777" w:rsidR="00C919DC" w:rsidRDefault="00C919DC" w:rsidP="00C919DC">
      <w:pPr>
        <w:pStyle w:val="PL"/>
      </w:pPr>
      <w:r>
        <w:t xml:space="preserve">    TrainingProcessMonitor:</w:t>
      </w:r>
    </w:p>
    <w:p w14:paraId="05497892" w14:textId="77777777" w:rsidR="00C919DC" w:rsidRDefault="00C919DC" w:rsidP="00C919DC">
      <w:pPr>
        <w:pStyle w:val="PL"/>
      </w:pPr>
      <w:r>
        <w:t xml:space="preserve">      description: &gt;-</w:t>
      </w:r>
    </w:p>
    <w:p w14:paraId="6EA329D1" w14:textId="77777777" w:rsidR="00C919DC" w:rsidRDefault="00C919DC" w:rsidP="00C919DC">
      <w:pPr>
        <w:pStyle w:val="PL"/>
      </w:pPr>
      <w:r>
        <w:t xml:space="preserve">        This data type is the "ProcessMonitor" data type defined in “genericNrm.yaml” with specialisations for usage in the "MLTrainingProcess".</w:t>
      </w:r>
    </w:p>
    <w:p w14:paraId="04881A49" w14:textId="77777777" w:rsidR="00C919DC" w:rsidRDefault="00C919DC" w:rsidP="00C919DC">
      <w:pPr>
        <w:pStyle w:val="PL"/>
      </w:pPr>
      <w:r>
        <w:t xml:space="preserve">      type: object</w:t>
      </w:r>
    </w:p>
    <w:p w14:paraId="74651099" w14:textId="77777777" w:rsidR="00C919DC" w:rsidRDefault="00C919DC" w:rsidP="00C919DC">
      <w:pPr>
        <w:pStyle w:val="PL"/>
      </w:pPr>
      <w:r>
        <w:t xml:space="preserve">      properties:</w:t>
      </w:r>
    </w:p>
    <w:p w14:paraId="643AB29E" w14:textId="77777777" w:rsidR="00C919DC" w:rsidRDefault="00C919DC" w:rsidP="00C919DC">
      <w:pPr>
        <w:pStyle w:val="PL"/>
      </w:pPr>
      <w:r>
        <w:t xml:space="preserve">        mLTrainingProcessId:</w:t>
      </w:r>
    </w:p>
    <w:p w14:paraId="3AE34D1D" w14:textId="77777777" w:rsidR="00C919DC" w:rsidRDefault="00C919DC" w:rsidP="00C919DC">
      <w:pPr>
        <w:pStyle w:val="PL"/>
      </w:pPr>
      <w:r>
        <w:t xml:space="preserve">          type: string</w:t>
      </w:r>
    </w:p>
    <w:p w14:paraId="3D1212B9" w14:textId="77777777" w:rsidR="00C919DC" w:rsidRDefault="00C919DC" w:rsidP="00C919DC">
      <w:pPr>
        <w:pStyle w:val="PL"/>
      </w:pPr>
      <w:r>
        <w:t xml:space="preserve">        status:</w:t>
      </w:r>
    </w:p>
    <w:p w14:paraId="79651E18" w14:textId="77777777" w:rsidR="00C919DC" w:rsidRDefault="00C919DC" w:rsidP="00C919DC">
      <w:pPr>
        <w:pStyle w:val="PL"/>
      </w:pPr>
      <w:r>
        <w:t xml:space="preserve">          type: string</w:t>
      </w:r>
    </w:p>
    <w:p w14:paraId="37406539" w14:textId="77777777" w:rsidR="00C919DC" w:rsidRDefault="00C919DC" w:rsidP="00C919DC">
      <w:pPr>
        <w:pStyle w:val="PL"/>
      </w:pPr>
      <w:r>
        <w:t xml:space="preserve">          enum:</w:t>
      </w:r>
    </w:p>
    <w:p w14:paraId="3C7801C4" w14:textId="77777777" w:rsidR="00C919DC" w:rsidRDefault="00C919DC" w:rsidP="00C919DC">
      <w:pPr>
        <w:pStyle w:val="PL"/>
      </w:pPr>
      <w:r>
        <w:t xml:space="preserve">            - RUNNING</w:t>
      </w:r>
    </w:p>
    <w:p w14:paraId="62E88FAC" w14:textId="77777777" w:rsidR="00C919DC" w:rsidRDefault="00C919DC" w:rsidP="00C919DC">
      <w:pPr>
        <w:pStyle w:val="PL"/>
      </w:pPr>
      <w:r>
        <w:t xml:space="preserve">            - CANCELLING</w:t>
      </w:r>
    </w:p>
    <w:p w14:paraId="0EDCA0AA" w14:textId="77777777" w:rsidR="00C919DC" w:rsidRDefault="00C919DC" w:rsidP="00C919DC">
      <w:pPr>
        <w:pStyle w:val="PL"/>
      </w:pPr>
      <w:r>
        <w:t xml:space="preserve">            - CANCELLED</w:t>
      </w:r>
    </w:p>
    <w:p w14:paraId="410C51CE" w14:textId="77777777" w:rsidR="00C919DC" w:rsidRDefault="00C919DC" w:rsidP="00C919DC">
      <w:pPr>
        <w:pStyle w:val="PL"/>
      </w:pPr>
      <w:r>
        <w:t xml:space="preserve">            - SUSPENDED</w:t>
      </w:r>
    </w:p>
    <w:p w14:paraId="10AB2095" w14:textId="77777777" w:rsidR="00C919DC" w:rsidRDefault="00C919DC" w:rsidP="00C919DC">
      <w:pPr>
        <w:pStyle w:val="PL"/>
      </w:pPr>
      <w:r>
        <w:t xml:space="preserve">            - FINSHED</w:t>
      </w:r>
    </w:p>
    <w:p w14:paraId="100DB851" w14:textId="77777777" w:rsidR="00C919DC" w:rsidRDefault="00C919DC" w:rsidP="00C919DC">
      <w:pPr>
        <w:pStyle w:val="PL"/>
      </w:pPr>
      <w:r>
        <w:t xml:space="preserve">        progressPercentage:</w:t>
      </w:r>
    </w:p>
    <w:p w14:paraId="7964BA23" w14:textId="77777777" w:rsidR="00C919DC" w:rsidRDefault="00C919DC" w:rsidP="00C919DC">
      <w:pPr>
        <w:pStyle w:val="PL"/>
      </w:pPr>
      <w:r>
        <w:t xml:space="preserve">          type: integer</w:t>
      </w:r>
    </w:p>
    <w:p w14:paraId="2845D231" w14:textId="77777777" w:rsidR="00C919DC" w:rsidRDefault="00C919DC" w:rsidP="00C919DC">
      <w:pPr>
        <w:pStyle w:val="PL"/>
      </w:pPr>
      <w:r>
        <w:t xml:space="preserve">          minimum: 0</w:t>
      </w:r>
    </w:p>
    <w:p w14:paraId="199D76D9" w14:textId="77777777" w:rsidR="00C919DC" w:rsidRDefault="00C919DC" w:rsidP="00C919DC">
      <w:pPr>
        <w:pStyle w:val="PL"/>
      </w:pPr>
      <w:r>
        <w:t xml:space="preserve">          maximum: 100</w:t>
      </w:r>
    </w:p>
    <w:p w14:paraId="48E51C87" w14:textId="77777777" w:rsidR="00C919DC" w:rsidRDefault="00C919DC" w:rsidP="00C919DC">
      <w:pPr>
        <w:pStyle w:val="PL"/>
      </w:pPr>
      <w:r>
        <w:t xml:space="preserve">        progressStateInfo:</w:t>
      </w:r>
    </w:p>
    <w:p w14:paraId="18843BA4" w14:textId="77777777" w:rsidR="00C919DC" w:rsidRDefault="00C919DC" w:rsidP="00C919DC">
      <w:pPr>
        <w:pStyle w:val="PL"/>
      </w:pPr>
      <w:r>
        <w:t xml:space="preserve">          type: string</w:t>
      </w:r>
    </w:p>
    <w:p w14:paraId="23F0B8D4" w14:textId="77777777" w:rsidR="00C919DC" w:rsidRDefault="00C919DC" w:rsidP="00C919DC">
      <w:pPr>
        <w:pStyle w:val="PL"/>
      </w:pPr>
      <w:r>
        <w:t xml:space="preserve">          enum:</w:t>
      </w:r>
    </w:p>
    <w:p w14:paraId="64EF63F9" w14:textId="77777777" w:rsidR="00C919DC" w:rsidRDefault="00C919DC" w:rsidP="00C919DC">
      <w:pPr>
        <w:pStyle w:val="PL"/>
      </w:pPr>
      <w:r>
        <w:t xml:space="preserve">            - COLLECTING_DATA</w:t>
      </w:r>
    </w:p>
    <w:p w14:paraId="4EDB21D2" w14:textId="77777777" w:rsidR="00C919DC" w:rsidRDefault="00C919DC" w:rsidP="00C919DC">
      <w:pPr>
        <w:pStyle w:val="PL"/>
      </w:pPr>
      <w:r>
        <w:t xml:space="preserve">            - PREPARING_TRAINING_DATA</w:t>
      </w:r>
    </w:p>
    <w:p w14:paraId="47AD5160" w14:textId="77777777" w:rsidR="00C919DC" w:rsidRDefault="00C919DC" w:rsidP="00C919DC">
      <w:pPr>
        <w:pStyle w:val="PL"/>
      </w:pPr>
      <w:r>
        <w:t xml:space="preserve">            - TRAINING</w:t>
      </w:r>
    </w:p>
    <w:p w14:paraId="5F17B2C7" w14:textId="77777777" w:rsidR="00C919DC" w:rsidRDefault="00C919DC" w:rsidP="00C919DC">
      <w:pPr>
        <w:pStyle w:val="PL"/>
      </w:pPr>
      <w:r>
        <w:t xml:space="preserve">        resultStateInfo:</w:t>
      </w:r>
    </w:p>
    <w:p w14:paraId="2B327381" w14:textId="77777777" w:rsidR="00C919DC" w:rsidRDefault="00C919DC" w:rsidP="00C919DC">
      <w:pPr>
        <w:pStyle w:val="PL"/>
      </w:pPr>
      <w:r>
        <w:t xml:space="preserve">          type: string</w:t>
      </w:r>
    </w:p>
    <w:p w14:paraId="4985F554" w14:textId="77777777" w:rsidR="00C919DC" w:rsidRDefault="00C919DC" w:rsidP="00C919DC">
      <w:pPr>
        <w:pStyle w:val="PL"/>
      </w:pPr>
    </w:p>
    <w:p w14:paraId="33216CB6" w14:textId="77777777" w:rsidR="00C919DC" w:rsidRDefault="00C919DC" w:rsidP="00C919DC">
      <w:pPr>
        <w:pStyle w:val="PL"/>
      </w:pPr>
      <w:r>
        <w:t>#-------- Definition of abstract IOCs --------------------------------------------</w:t>
      </w:r>
    </w:p>
    <w:p w14:paraId="245449C0" w14:textId="77777777" w:rsidR="00C919DC" w:rsidRDefault="00C919DC" w:rsidP="00C919DC">
      <w:pPr>
        <w:pStyle w:val="PL"/>
      </w:pPr>
    </w:p>
    <w:p w14:paraId="509E171A" w14:textId="77777777" w:rsidR="00C919DC" w:rsidRDefault="00C919DC" w:rsidP="00C919DC">
      <w:pPr>
        <w:pStyle w:val="PL"/>
      </w:pPr>
    </w:p>
    <w:p w14:paraId="5BE91DCE" w14:textId="77777777" w:rsidR="00C919DC" w:rsidRDefault="00C919DC" w:rsidP="00C919DC">
      <w:pPr>
        <w:pStyle w:val="PL"/>
      </w:pPr>
    </w:p>
    <w:p w14:paraId="19294E1E" w14:textId="77777777" w:rsidR="00C919DC" w:rsidRDefault="00C919DC" w:rsidP="00C919DC">
      <w:pPr>
        <w:pStyle w:val="PL"/>
      </w:pPr>
      <w:r>
        <w:t>#-------- Definition of concrete IOCs --------------------------------------------</w:t>
      </w:r>
    </w:p>
    <w:p w14:paraId="60A6860D" w14:textId="77777777" w:rsidR="00C919DC" w:rsidRDefault="00C919DC" w:rsidP="00C919DC">
      <w:pPr>
        <w:pStyle w:val="PL"/>
      </w:pPr>
    </w:p>
    <w:p w14:paraId="6F71808E" w14:textId="77777777" w:rsidR="00C919DC" w:rsidRDefault="00C919DC" w:rsidP="00C919DC">
      <w:pPr>
        <w:pStyle w:val="PL"/>
      </w:pPr>
      <w:r>
        <w:t xml:space="preserve">    SubNetwork-Single:</w:t>
      </w:r>
    </w:p>
    <w:p w14:paraId="705DADA3" w14:textId="77777777" w:rsidR="00C919DC" w:rsidRDefault="00C919DC" w:rsidP="00C919DC">
      <w:pPr>
        <w:pStyle w:val="PL"/>
      </w:pPr>
      <w:r>
        <w:t xml:space="preserve">      allOf:</w:t>
      </w:r>
    </w:p>
    <w:p w14:paraId="54DB2F57" w14:textId="77777777" w:rsidR="00C919DC" w:rsidRDefault="00C919DC" w:rsidP="00C919DC">
      <w:pPr>
        <w:pStyle w:val="PL"/>
      </w:pPr>
      <w:r>
        <w:t xml:space="preserve">        - $ref: 'TS28623_GenericNrm.yaml#/components/schemas/Top'</w:t>
      </w:r>
    </w:p>
    <w:p w14:paraId="77B3F072" w14:textId="77777777" w:rsidR="00C919DC" w:rsidRDefault="00C919DC" w:rsidP="00C919DC">
      <w:pPr>
        <w:pStyle w:val="PL"/>
      </w:pPr>
      <w:r>
        <w:t xml:space="preserve">        - type: object</w:t>
      </w:r>
    </w:p>
    <w:p w14:paraId="4D1C4F6E" w14:textId="77777777" w:rsidR="00C919DC" w:rsidRDefault="00C919DC" w:rsidP="00C919DC">
      <w:pPr>
        <w:pStyle w:val="PL"/>
      </w:pPr>
      <w:r>
        <w:t xml:space="preserve">          properties:</w:t>
      </w:r>
    </w:p>
    <w:p w14:paraId="52201F47" w14:textId="77777777" w:rsidR="00C919DC" w:rsidRDefault="00C919DC" w:rsidP="00C919DC">
      <w:pPr>
        <w:pStyle w:val="PL"/>
      </w:pPr>
      <w:r>
        <w:t xml:space="preserve">            attributes:</w:t>
      </w:r>
    </w:p>
    <w:p w14:paraId="355CCB59" w14:textId="77777777" w:rsidR="00C919DC" w:rsidRDefault="00C919DC" w:rsidP="00C919DC">
      <w:pPr>
        <w:pStyle w:val="PL"/>
      </w:pPr>
      <w:r>
        <w:t xml:space="preserve">              $ref: 'TS28623_GenericNrm.yaml#/components/schemas/SubNetwork-Attr'</w:t>
      </w:r>
    </w:p>
    <w:p w14:paraId="43F1E608" w14:textId="77777777" w:rsidR="00C919DC" w:rsidRDefault="00C919DC" w:rsidP="00C919DC">
      <w:pPr>
        <w:pStyle w:val="PL"/>
      </w:pPr>
      <w:r>
        <w:t xml:space="preserve">        - $ref: 'TS28623_GenericNrm.yaml#/components/schemas/SubNetwork-ncO'</w:t>
      </w:r>
    </w:p>
    <w:p w14:paraId="32128C6F" w14:textId="77777777" w:rsidR="00C919DC" w:rsidRDefault="00C919DC" w:rsidP="00C919DC">
      <w:pPr>
        <w:pStyle w:val="PL"/>
      </w:pPr>
      <w:r>
        <w:t xml:space="preserve">        - type: object</w:t>
      </w:r>
    </w:p>
    <w:p w14:paraId="0CA25BC3" w14:textId="77777777" w:rsidR="00C919DC" w:rsidRDefault="00C919DC" w:rsidP="00C919DC">
      <w:pPr>
        <w:pStyle w:val="PL"/>
      </w:pPr>
      <w:r>
        <w:t xml:space="preserve">          properties:</w:t>
      </w:r>
    </w:p>
    <w:p w14:paraId="4BA70EB9" w14:textId="77777777" w:rsidR="00C919DC" w:rsidRDefault="00C919DC" w:rsidP="00C919DC">
      <w:pPr>
        <w:pStyle w:val="PL"/>
      </w:pPr>
      <w:r>
        <w:t xml:space="preserve">            SubNetwork:</w:t>
      </w:r>
    </w:p>
    <w:p w14:paraId="62ECA29A" w14:textId="77777777" w:rsidR="00C919DC" w:rsidRDefault="00C919DC" w:rsidP="00C919DC">
      <w:pPr>
        <w:pStyle w:val="PL"/>
      </w:pPr>
      <w:r>
        <w:t xml:space="preserve">              $ref: '#/components/schemas/SubNetwork-Multiple'</w:t>
      </w:r>
    </w:p>
    <w:p w14:paraId="2B26CE28" w14:textId="77777777" w:rsidR="00C919DC" w:rsidRDefault="00C919DC" w:rsidP="00C919DC">
      <w:pPr>
        <w:pStyle w:val="PL"/>
      </w:pPr>
      <w:r>
        <w:t xml:space="preserve">            ManagedElement:</w:t>
      </w:r>
    </w:p>
    <w:p w14:paraId="0ABF90B4" w14:textId="77777777" w:rsidR="00C919DC" w:rsidRDefault="00C919DC" w:rsidP="00C919DC">
      <w:pPr>
        <w:pStyle w:val="PL"/>
      </w:pPr>
      <w:r>
        <w:t xml:space="preserve">              $ref: '#/components/schemas/ManagedElement-Multiple'</w:t>
      </w:r>
    </w:p>
    <w:p w14:paraId="721EF765" w14:textId="77777777" w:rsidR="00C919DC" w:rsidRDefault="00C919DC" w:rsidP="00C919DC">
      <w:pPr>
        <w:pStyle w:val="PL"/>
      </w:pPr>
      <w:r>
        <w:t xml:space="preserve">            MLTrainingFunction:</w:t>
      </w:r>
    </w:p>
    <w:p w14:paraId="2905CBC3" w14:textId="77777777" w:rsidR="00C919DC" w:rsidRDefault="00C919DC" w:rsidP="00C919DC">
      <w:pPr>
        <w:pStyle w:val="PL"/>
      </w:pPr>
      <w:r>
        <w:t xml:space="preserve">              $ref: '#/components/schemas/MLTrainingFunction-Multiple'</w:t>
      </w:r>
    </w:p>
    <w:p w14:paraId="5E66CB3C" w14:textId="77777777" w:rsidR="00C919DC" w:rsidRDefault="00C919DC" w:rsidP="00C919DC">
      <w:pPr>
        <w:pStyle w:val="PL"/>
      </w:pPr>
    </w:p>
    <w:p w14:paraId="288F9D02" w14:textId="77777777" w:rsidR="00C919DC" w:rsidRDefault="00C919DC" w:rsidP="00C919DC">
      <w:pPr>
        <w:pStyle w:val="PL"/>
      </w:pPr>
      <w:r>
        <w:t xml:space="preserve">    ManagedElement-Single:</w:t>
      </w:r>
    </w:p>
    <w:p w14:paraId="288711E5" w14:textId="77777777" w:rsidR="00C919DC" w:rsidRDefault="00C919DC" w:rsidP="00C919DC">
      <w:pPr>
        <w:pStyle w:val="PL"/>
      </w:pPr>
      <w:r>
        <w:t xml:space="preserve">      allOf:</w:t>
      </w:r>
    </w:p>
    <w:p w14:paraId="60C6528F" w14:textId="77777777" w:rsidR="00C919DC" w:rsidRDefault="00C919DC" w:rsidP="00C919DC">
      <w:pPr>
        <w:pStyle w:val="PL"/>
      </w:pPr>
      <w:r>
        <w:t xml:space="preserve">        - $ref: 'TS28623_GenericNrm.yaml#/components/schemas/Top'</w:t>
      </w:r>
    </w:p>
    <w:p w14:paraId="335A2605" w14:textId="77777777" w:rsidR="00C919DC" w:rsidRDefault="00C919DC" w:rsidP="00C919DC">
      <w:pPr>
        <w:pStyle w:val="PL"/>
      </w:pPr>
      <w:r>
        <w:t xml:space="preserve">        - type: object</w:t>
      </w:r>
    </w:p>
    <w:p w14:paraId="24716124" w14:textId="77777777" w:rsidR="00C919DC" w:rsidRDefault="00C919DC" w:rsidP="00C919DC">
      <w:pPr>
        <w:pStyle w:val="PL"/>
      </w:pPr>
      <w:r>
        <w:t xml:space="preserve">          properties:</w:t>
      </w:r>
    </w:p>
    <w:p w14:paraId="2CA854F5" w14:textId="77777777" w:rsidR="00C919DC" w:rsidRDefault="00C919DC" w:rsidP="00C919DC">
      <w:pPr>
        <w:pStyle w:val="PL"/>
      </w:pPr>
      <w:r>
        <w:t xml:space="preserve">            attributes:</w:t>
      </w:r>
    </w:p>
    <w:p w14:paraId="50CFFB4B" w14:textId="77777777" w:rsidR="00C919DC" w:rsidRDefault="00C919DC" w:rsidP="00C919DC">
      <w:pPr>
        <w:pStyle w:val="PL"/>
      </w:pPr>
      <w:r>
        <w:t xml:space="preserve">              $ref: 'TS28623_GenericNrm.yaml#/components/schemas/ManagedElement-Attr'</w:t>
      </w:r>
    </w:p>
    <w:p w14:paraId="55E8403D" w14:textId="77777777" w:rsidR="00C919DC" w:rsidRDefault="00C919DC" w:rsidP="00C919DC">
      <w:pPr>
        <w:pStyle w:val="PL"/>
      </w:pPr>
      <w:r>
        <w:t xml:space="preserve">        - $ref: 'TS28623_GenericNrm.yaml#/components/schemas/ManagedElement-ncO'</w:t>
      </w:r>
    </w:p>
    <w:p w14:paraId="49F555C0" w14:textId="77777777" w:rsidR="00C919DC" w:rsidRDefault="00C919DC" w:rsidP="00C919DC">
      <w:pPr>
        <w:pStyle w:val="PL"/>
      </w:pPr>
      <w:r>
        <w:t xml:space="preserve">        - type: object</w:t>
      </w:r>
    </w:p>
    <w:p w14:paraId="63E78EAC" w14:textId="77777777" w:rsidR="00C919DC" w:rsidRDefault="00C919DC" w:rsidP="00C919DC">
      <w:pPr>
        <w:pStyle w:val="PL"/>
      </w:pPr>
      <w:r>
        <w:t xml:space="preserve">          properties:</w:t>
      </w:r>
    </w:p>
    <w:p w14:paraId="45595A37" w14:textId="77777777" w:rsidR="00C919DC" w:rsidRDefault="00C919DC" w:rsidP="00C919DC">
      <w:pPr>
        <w:pStyle w:val="PL"/>
      </w:pPr>
      <w:r>
        <w:t xml:space="preserve">            MLTrainingFunction:</w:t>
      </w:r>
    </w:p>
    <w:p w14:paraId="0FE6C1E1" w14:textId="77777777" w:rsidR="00C919DC" w:rsidRDefault="00C919DC" w:rsidP="00C919DC">
      <w:pPr>
        <w:pStyle w:val="PL"/>
      </w:pPr>
      <w:r>
        <w:t xml:space="preserve">              $ref: '#/components/schemas/MLTrainingFunction-Multiple'</w:t>
      </w:r>
    </w:p>
    <w:p w14:paraId="22A89CAC" w14:textId="77777777" w:rsidR="00C919DC" w:rsidRDefault="00C919DC" w:rsidP="00C919DC">
      <w:pPr>
        <w:pStyle w:val="PL"/>
      </w:pPr>
    </w:p>
    <w:p w14:paraId="398F3459" w14:textId="77777777" w:rsidR="00C919DC" w:rsidRDefault="00C919DC" w:rsidP="00C919DC">
      <w:pPr>
        <w:pStyle w:val="PL"/>
      </w:pPr>
      <w:r>
        <w:t xml:space="preserve">    MLTrainingFunction-Single:</w:t>
      </w:r>
    </w:p>
    <w:p w14:paraId="45D80735" w14:textId="77777777" w:rsidR="00C919DC" w:rsidRDefault="00C919DC" w:rsidP="00C919DC">
      <w:pPr>
        <w:pStyle w:val="PL"/>
      </w:pPr>
      <w:r>
        <w:t xml:space="preserve">      allOf:</w:t>
      </w:r>
    </w:p>
    <w:p w14:paraId="0B996408" w14:textId="77777777" w:rsidR="00C919DC" w:rsidRDefault="00C919DC" w:rsidP="00C919DC">
      <w:pPr>
        <w:pStyle w:val="PL"/>
      </w:pPr>
      <w:r>
        <w:t xml:space="preserve">        - $ref: 'TS28623_GenericNrm.yaml#/components/schemas/Top'</w:t>
      </w:r>
    </w:p>
    <w:p w14:paraId="169F5057" w14:textId="77777777" w:rsidR="00C919DC" w:rsidRDefault="00C919DC" w:rsidP="00C919DC">
      <w:pPr>
        <w:pStyle w:val="PL"/>
      </w:pPr>
      <w:r>
        <w:t xml:space="preserve">        - type: object</w:t>
      </w:r>
    </w:p>
    <w:p w14:paraId="78D9CD61" w14:textId="77777777" w:rsidR="00C919DC" w:rsidRDefault="00C919DC" w:rsidP="00C919DC">
      <w:pPr>
        <w:pStyle w:val="PL"/>
      </w:pPr>
      <w:r>
        <w:t xml:space="preserve">          properties:</w:t>
      </w:r>
    </w:p>
    <w:p w14:paraId="56A8EFC8" w14:textId="77777777" w:rsidR="00C919DC" w:rsidRDefault="00C919DC" w:rsidP="00C919DC">
      <w:pPr>
        <w:pStyle w:val="PL"/>
      </w:pPr>
      <w:r>
        <w:t xml:space="preserve">            attributes:</w:t>
      </w:r>
    </w:p>
    <w:p w14:paraId="2A03BB14" w14:textId="77777777" w:rsidR="00C919DC" w:rsidRDefault="00C919DC" w:rsidP="00C919DC">
      <w:pPr>
        <w:pStyle w:val="PL"/>
      </w:pPr>
      <w:r>
        <w:t xml:space="preserve">              allOf:</w:t>
      </w:r>
    </w:p>
    <w:p w14:paraId="6C2CA58F" w14:textId="77777777" w:rsidR="00C919DC" w:rsidRDefault="00C919DC" w:rsidP="00C919DC">
      <w:pPr>
        <w:pStyle w:val="PL"/>
      </w:pPr>
      <w:r>
        <w:t xml:space="preserve">                - $ref: 'TS28623_GenericNrm.yaml#/components/schemas/ManagedFunction-Attr'</w:t>
      </w:r>
    </w:p>
    <w:p w14:paraId="07D8611A" w14:textId="77777777" w:rsidR="00C919DC" w:rsidRDefault="00C919DC" w:rsidP="00C919DC">
      <w:pPr>
        <w:pStyle w:val="PL"/>
      </w:pPr>
      <w:r>
        <w:t xml:space="preserve">                - type: object</w:t>
      </w:r>
    </w:p>
    <w:p w14:paraId="1311E98E" w14:textId="77777777" w:rsidR="00C919DC" w:rsidRDefault="00C919DC" w:rsidP="00C919DC">
      <w:pPr>
        <w:pStyle w:val="PL"/>
      </w:pPr>
      <w:r>
        <w:t xml:space="preserve">                  properties:</w:t>
      </w:r>
    </w:p>
    <w:p w14:paraId="3139AE86" w14:textId="77777777" w:rsidR="00C919DC" w:rsidRDefault="00C919DC" w:rsidP="00C919DC">
      <w:pPr>
        <w:pStyle w:val="PL"/>
      </w:pPr>
      <w:r>
        <w:t xml:space="preserve">                    mLEntityList:</w:t>
      </w:r>
    </w:p>
    <w:p w14:paraId="0CE91E87" w14:textId="77777777" w:rsidR="00C919DC" w:rsidRDefault="00C919DC" w:rsidP="00C919DC">
      <w:pPr>
        <w:pStyle w:val="PL"/>
      </w:pPr>
      <w:r>
        <w:t xml:space="preserve">                      $ref: '#/components/schemas/MLEntityList'</w:t>
      </w:r>
    </w:p>
    <w:p w14:paraId="6644DE55" w14:textId="77777777" w:rsidR="00C919DC" w:rsidRDefault="00C919DC" w:rsidP="00C919DC">
      <w:pPr>
        <w:pStyle w:val="PL"/>
      </w:pPr>
      <w:r>
        <w:t xml:space="preserve">        - $ref: 'TS28623_GenericNrm.yaml#/components/schemas/ManagedFunction-ncO'</w:t>
      </w:r>
    </w:p>
    <w:p w14:paraId="7B12530B" w14:textId="77777777" w:rsidR="00C919DC" w:rsidRDefault="00C919DC" w:rsidP="00C919DC">
      <w:pPr>
        <w:pStyle w:val="PL"/>
      </w:pPr>
      <w:r>
        <w:t xml:space="preserve">        - type: object</w:t>
      </w:r>
    </w:p>
    <w:p w14:paraId="0908C9FB" w14:textId="77777777" w:rsidR="00C919DC" w:rsidRDefault="00C919DC" w:rsidP="00C919DC">
      <w:pPr>
        <w:pStyle w:val="PL"/>
      </w:pPr>
      <w:r>
        <w:t xml:space="preserve">          properties:</w:t>
      </w:r>
    </w:p>
    <w:p w14:paraId="313954C3" w14:textId="77777777" w:rsidR="00C919DC" w:rsidRDefault="00C919DC" w:rsidP="00C919DC">
      <w:pPr>
        <w:pStyle w:val="PL"/>
      </w:pPr>
      <w:r>
        <w:t xml:space="preserve">            MLTrainingRequest:</w:t>
      </w:r>
    </w:p>
    <w:p w14:paraId="7F75879D" w14:textId="77777777" w:rsidR="00C919DC" w:rsidRDefault="00C919DC" w:rsidP="00C919DC">
      <w:pPr>
        <w:pStyle w:val="PL"/>
      </w:pPr>
      <w:r>
        <w:t xml:space="preserve">              $ref: '#/components/schemas/MLTrainingRequest-Multiple'</w:t>
      </w:r>
    </w:p>
    <w:p w14:paraId="5AE09CE0" w14:textId="77777777" w:rsidR="00C919DC" w:rsidRDefault="00C919DC" w:rsidP="00C919DC">
      <w:pPr>
        <w:pStyle w:val="PL"/>
      </w:pPr>
      <w:r>
        <w:t xml:space="preserve">            MLTrainingProcess:</w:t>
      </w:r>
    </w:p>
    <w:p w14:paraId="75EF2D8A" w14:textId="77777777" w:rsidR="00C919DC" w:rsidRDefault="00C919DC" w:rsidP="00C919DC">
      <w:pPr>
        <w:pStyle w:val="PL"/>
      </w:pPr>
      <w:r>
        <w:t xml:space="preserve">              $ref: '#/components/schemas/MLTrainingProcess-Multiple'</w:t>
      </w:r>
    </w:p>
    <w:p w14:paraId="73B3041C" w14:textId="77777777" w:rsidR="00C919DC" w:rsidRDefault="00C919DC" w:rsidP="00C919DC">
      <w:pPr>
        <w:pStyle w:val="PL"/>
      </w:pPr>
      <w:r>
        <w:t xml:space="preserve">            MLTrainingReport:</w:t>
      </w:r>
    </w:p>
    <w:p w14:paraId="35B1A57A" w14:textId="77777777" w:rsidR="00C919DC" w:rsidRDefault="00C919DC" w:rsidP="00C919DC">
      <w:pPr>
        <w:pStyle w:val="PL"/>
      </w:pPr>
      <w:r>
        <w:t xml:space="preserve">              $ref: '#/components/schemas/MLTrainingReport-Multiple'</w:t>
      </w:r>
    </w:p>
    <w:p w14:paraId="7B26042C" w14:textId="77777777" w:rsidR="00C919DC" w:rsidRDefault="00C919DC" w:rsidP="00C919DC">
      <w:pPr>
        <w:pStyle w:val="PL"/>
      </w:pPr>
    </w:p>
    <w:p w14:paraId="7C7AF76E" w14:textId="77777777" w:rsidR="00C919DC" w:rsidRDefault="00C919DC" w:rsidP="00C919DC">
      <w:pPr>
        <w:pStyle w:val="PL"/>
      </w:pPr>
      <w:r>
        <w:t xml:space="preserve">    MLTrainingRequest-Single:</w:t>
      </w:r>
    </w:p>
    <w:p w14:paraId="14732316" w14:textId="77777777" w:rsidR="00C919DC" w:rsidRDefault="00C919DC" w:rsidP="00C919DC">
      <w:pPr>
        <w:pStyle w:val="PL"/>
      </w:pPr>
      <w:r>
        <w:t xml:space="preserve">      allOf:</w:t>
      </w:r>
    </w:p>
    <w:p w14:paraId="2015BAAB" w14:textId="77777777" w:rsidR="00C919DC" w:rsidRDefault="00C919DC" w:rsidP="00C919DC">
      <w:pPr>
        <w:pStyle w:val="PL"/>
      </w:pPr>
      <w:r>
        <w:t xml:space="preserve">        - $ref: 'TS28623_GenericNrm.yaml#/components/schemas/Top'</w:t>
      </w:r>
    </w:p>
    <w:p w14:paraId="7CA6E405" w14:textId="77777777" w:rsidR="00C919DC" w:rsidRDefault="00C919DC" w:rsidP="00C919DC">
      <w:pPr>
        <w:pStyle w:val="PL"/>
      </w:pPr>
      <w:r>
        <w:t xml:space="preserve">        - type: object</w:t>
      </w:r>
    </w:p>
    <w:p w14:paraId="298692F9" w14:textId="77777777" w:rsidR="00C919DC" w:rsidRDefault="00C919DC" w:rsidP="00C919DC">
      <w:pPr>
        <w:pStyle w:val="PL"/>
      </w:pPr>
      <w:r>
        <w:t xml:space="preserve">          properties:</w:t>
      </w:r>
    </w:p>
    <w:p w14:paraId="2AC11760" w14:textId="77777777" w:rsidR="00C919DC" w:rsidRDefault="00C919DC" w:rsidP="00C919DC">
      <w:pPr>
        <w:pStyle w:val="PL"/>
      </w:pPr>
      <w:r>
        <w:t xml:space="preserve">            attributes:</w:t>
      </w:r>
    </w:p>
    <w:p w14:paraId="4CAA8B33" w14:textId="77777777" w:rsidR="00C919DC" w:rsidRDefault="00C919DC" w:rsidP="00C919DC">
      <w:pPr>
        <w:pStyle w:val="PL"/>
      </w:pPr>
      <w:r>
        <w:t xml:space="preserve">              allOf:</w:t>
      </w:r>
    </w:p>
    <w:p w14:paraId="45AB0EC0" w14:textId="77777777" w:rsidR="00C919DC" w:rsidRDefault="00C919DC" w:rsidP="00C919DC">
      <w:pPr>
        <w:pStyle w:val="PL"/>
      </w:pPr>
      <w:r>
        <w:t xml:space="preserve">                - type: object</w:t>
      </w:r>
    </w:p>
    <w:p w14:paraId="4E61B2D1" w14:textId="77777777" w:rsidR="00C919DC" w:rsidRDefault="00C919DC" w:rsidP="00C919DC">
      <w:pPr>
        <w:pStyle w:val="PL"/>
      </w:pPr>
      <w:r>
        <w:t xml:space="preserve">                  properties:</w:t>
      </w:r>
    </w:p>
    <w:p w14:paraId="1515D851" w14:textId="77777777" w:rsidR="00C919DC" w:rsidRDefault="00C919DC" w:rsidP="00C919DC">
      <w:pPr>
        <w:pStyle w:val="PL"/>
      </w:pPr>
      <w:r>
        <w:t xml:space="preserve">                    mLEntityId:</w:t>
      </w:r>
    </w:p>
    <w:p w14:paraId="02184D7B" w14:textId="77777777" w:rsidR="00C919DC" w:rsidRDefault="00C919DC" w:rsidP="00C919DC">
      <w:pPr>
        <w:pStyle w:val="PL"/>
      </w:pPr>
      <w:r>
        <w:t xml:space="preserve">                      type: string</w:t>
      </w:r>
    </w:p>
    <w:p w14:paraId="7961280B" w14:textId="77777777" w:rsidR="00C919DC" w:rsidRDefault="00C919DC" w:rsidP="00C919DC">
      <w:pPr>
        <w:pStyle w:val="PL"/>
      </w:pPr>
      <w:r>
        <w:t xml:space="preserve">                    candidateTraingDataSource:</w:t>
      </w:r>
    </w:p>
    <w:p w14:paraId="1F4A2F54" w14:textId="77777777" w:rsidR="00C919DC" w:rsidRDefault="00C919DC" w:rsidP="00C919DC">
      <w:pPr>
        <w:pStyle w:val="PL"/>
      </w:pPr>
      <w:r>
        <w:t xml:space="preserve">                      type: array</w:t>
      </w:r>
    </w:p>
    <w:p w14:paraId="7C066155" w14:textId="77777777" w:rsidR="00C919DC" w:rsidRDefault="00C919DC" w:rsidP="00C919DC">
      <w:pPr>
        <w:pStyle w:val="PL"/>
      </w:pPr>
      <w:r>
        <w:t xml:space="preserve">                      items:</w:t>
      </w:r>
    </w:p>
    <w:p w14:paraId="1BD10672" w14:textId="77777777" w:rsidR="00C919DC" w:rsidRDefault="00C919DC" w:rsidP="00C919DC">
      <w:pPr>
        <w:pStyle w:val="PL"/>
      </w:pPr>
      <w:r>
        <w:t xml:space="preserve">                        type: string</w:t>
      </w:r>
    </w:p>
    <w:p w14:paraId="3CF113F6" w14:textId="77777777" w:rsidR="00C919DC" w:rsidRDefault="00C919DC" w:rsidP="00C919DC">
      <w:pPr>
        <w:pStyle w:val="PL"/>
      </w:pPr>
      <w:r>
        <w:t xml:space="preserve">                    traingDataQualityScore:</w:t>
      </w:r>
    </w:p>
    <w:p w14:paraId="0797A853" w14:textId="77777777" w:rsidR="00C919DC" w:rsidRDefault="00C919DC" w:rsidP="00C919DC">
      <w:pPr>
        <w:pStyle w:val="PL"/>
      </w:pPr>
      <w:r>
        <w:t xml:space="preserve">                      type: number</w:t>
      </w:r>
    </w:p>
    <w:p w14:paraId="60213777" w14:textId="77777777" w:rsidR="00C919DC" w:rsidRDefault="00C919DC" w:rsidP="00C919DC">
      <w:pPr>
        <w:pStyle w:val="PL"/>
      </w:pPr>
      <w:r>
        <w:t xml:space="preserve">                      format: float</w:t>
      </w:r>
    </w:p>
    <w:p w14:paraId="7559BCB9" w14:textId="77777777" w:rsidR="00C919DC" w:rsidRDefault="00C919DC" w:rsidP="00C919DC">
      <w:pPr>
        <w:pStyle w:val="PL"/>
      </w:pPr>
      <w:r>
        <w:t xml:space="preserve">                    trainingRequestSource:</w:t>
      </w:r>
    </w:p>
    <w:p w14:paraId="0EAA0603" w14:textId="77777777" w:rsidR="00C919DC" w:rsidRDefault="00C919DC" w:rsidP="00C919DC">
      <w:pPr>
        <w:pStyle w:val="PL"/>
      </w:pPr>
      <w:r>
        <w:t xml:space="preserve">                      type: string</w:t>
      </w:r>
    </w:p>
    <w:p w14:paraId="2BB55DDC" w14:textId="77777777" w:rsidR="00C919DC" w:rsidRDefault="00C919DC" w:rsidP="00C919DC">
      <w:pPr>
        <w:pStyle w:val="PL"/>
      </w:pPr>
      <w:r>
        <w:t xml:space="preserve">                    requestStatus:</w:t>
      </w:r>
    </w:p>
    <w:p w14:paraId="67DE804F" w14:textId="77777777" w:rsidR="00C919DC" w:rsidRDefault="00C919DC" w:rsidP="00C919DC">
      <w:pPr>
        <w:pStyle w:val="PL"/>
      </w:pPr>
      <w:r>
        <w:t xml:space="preserve">                      $ref: '#/components/schemas/RequestStatus'</w:t>
      </w:r>
    </w:p>
    <w:p w14:paraId="5DED4A2A" w14:textId="77777777" w:rsidR="00C919DC" w:rsidRDefault="00C919DC" w:rsidP="00C919DC">
      <w:pPr>
        <w:pStyle w:val="PL"/>
      </w:pPr>
      <w:r>
        <w:t xml:space="preserve">                    expectedRuntimeContext:</w:t>
      </w:r>
    </w:p>
    <w:p w14:paraId="73430393" w14:textId="77777777" w:rsidR="00C919DC" w:rsidRDefault="00C919DC" w:rsidP="00C919DC">
      <w:pPr>
        <w:pStyle w:val="PL"/>
      </w:pPr>
      <w:r>
        <w:t xml:space="preserve">                      $ref: 'TS28623_ComDefs.yaml#/components/schemas/DateTime'</w:t>
      </w:r>
    </w:p>
    <w:p w14:paraId="6CED01D4" w14:textId="77777777" w:rsidR="00C919DC" w:rsidRDefault="00C919DC" w:rsidP="00C919DC">
      <w:pPr>
        <w:pStyle w:val="PL"/>
      </w:pPr>
      <w:r>
        <w:t xml:space="preserve">                    performanceRequirements:</w:t>
      </w:r>
    </w:p>
    <w:p w14:paraId="5B6C23B7" w14:textId="77777777" w:rsidR="00C919DC" w:rsidRDefault="00C919DC" w:rsidP="00C919DC">
      <w:pPr>
        <w:pStyle w:val="PL"/>
      </w:pPr>
      <w:r>
        <w:t xml:space="preserve">                      $ref: '#/components/schemas/PerformanceRequirements'</w:t>
      </w:r>
    </w:p>
    <w:p w14:paraId="5EA30D81" w14:textId="77777777" w:rsidR="00C919DC" w:rsidRDefault="00C919DC" w:rsidP="00C919DC">
      <w:pPr>
        <w:pStyle w:val="PL"/>
      </w:pPr>
      <w:r>
        <w:t xml:space="preserve">                    cancelRequest:</w:t>
      </w:r>
    </w:p>
    <w:p w14:paraId="3049E887" w14:textId="77777777" w:rsidR="00C919DC" w:rsidRDefault="00C919DC" w:rsidP="00C919DC">
      <w:pPr>
        <w:pStyle w:val="PL"/>
      </w:pPr>
      <w:r>
        <w:t xml:space="preserve">                      type: boolean</w:t>
      </w:r>
    </w:p>
    <w:p w14:paraId="1E6A54A4" w14:textId="77777777" w:rsidR="00C919DC" w:rsidRDefault="00C919DC" w:rsidP="00C919DC">
      <w:pPr>
        <w:pStyle w:val="PL"/>
      </w:pPr>
      <w:r>
        <w:t xml:space="preserve">                    suspendRequest:</w:t>
      </w:r>
    </w:p>
    <w:p w14:paraId="703DE9FF" w14:textId="77777777" w:rsidR="00C919DC" w:rsidRDefault="00C919DC" w:rsidP="00C919DC">
      <w:pPr>
        <w:pStyle w:val="PL"/>
      </w:pPr>
      <w:r>
        <w:t xml:space="preserve">                      type: boolean</w:t>
      </w:r>
    </w:p>
    <w:p w14:paraId="1246D459" w14:textId="77777777" w:rsidR="00C919DC" w:rsidRDefault="00C919DC" w:rsidP="00C919DC">
      <w:pPr>
        <w:pStyle w:val="PL"/>
      </w:pPr>
    </w:p>
    <w:p w14:paraId="424D25C9" w14:textId="77777777" w:rsidR="00C919DC" w:rsidRDefault="00C919DC" w:rsidP="00C919DC">
      <w:pPr>
        <w:pStyle w:val="PL"/>
      </w:pPr>
      <w:r>
        <w:t xml:space="preserve">    MLTrainingProcess-Single:</w:t>
      </w:r>
    </w:p>
    <w:p w14:paraId="24AF667D" w14:textId="77777777" w:rsidR="00C919DC" w:rsidRDefault="00C919DC" w:rsidP="00C919DC">
      <w:pPr>
        <w:pStyle w:val="PL"/>
      </w:pPr>
      <w:r>
        <w:t xml:space="preserve">      allOf:</w:t>
      </w:r>
    </w:p>
    <w:p w14:paraId="77FB9469" w14:textId="77777777" w:rsidR="00C919DC" w:rsidRDefault="00C919DC" w:rsidP="00C919DC">
      <w:pPr>
        <w:pStyle w:val="PL"/>
      </w:pPr>
      <w:r>
        <w:t xml:space="preserve">        - $ref: 'TS28623_GenericNrm.yaml#/components/schemas/Top'</w:t>
      </w:r>
    </w:p>
    <w:p w14:paraId="09797988" w14:textId="77777777" w:rsidR="00C919DC" w:rsidRDefault="00C919DC" w:rsidP="00C919DC">
      <w:pPr>
        <w:pStyle w:val="PL"/>
      </w:pPr>
      <w:r>
        <w:t xml:space="preserve">        - type: object</w:t>
      </w:r>
    </w:p>
    <w:p w14:paraId="143813C7" w14:textId="77777777" w:rsidR="00C919DC" w:rsidRDefault="00C919DC" w:rsidP="00C919DC">
      <w:pPr>
        <w:pStyle w:val="PL"/>
      </w:pPr>
      <w:r>
        <w:t xml:space="preserve">          properties:</w:t>
      </w:r>
    </w:p>
    <w:p w14:paraId="465B63B4" w14:textId="77777777" w:rsidR="00C919DC" w:rsidRDefault="00C919DC" w:rsidP="00C919DC">
      <w:pPr>
        <w:pStyle w:val="PL"/>
      </w:pPr>
      <w:r>
        <w:t xml:space="preserve">            attributes:</w:t>
      </w:r>
    </w:p>
    <w:p w14:paraId="3B0CC2E3" w14:textId="77777777" w:rsidR="00C919DC" w:rsidRDefault="00C919DC" w:rsidP="00C919DC">
      <w:pPr>
        <w:pStyle w:val="PL"/>
      </w:pPr>
      <w:r>
        <w:t xml:space="preserve">              allOf:</w:t>
      </w:r>
    </w:p>
    <w:p w14:paraId="739D57C7" w14:textId="77777777" w:rsidR="00C919DC" w:rsidRDefault="00C919DC" w:rsidP="00C919DC">
      <w:pPr>
        <w:pStyle w:val="PL"/>
      </w:pPr>
      <w:r>
        <w:t xml:space="preserve">                - type: object</w:t>
      </w:r>
    </w:p>
    <w:p w14:paraId="763D5AE9" w14:textId="77777777" w:rsidR="00C919DC" w:rsidRDefault="00C919DC" w:rsidP="00C919DC">
      <w:pPr>
        <w:pStyle w:val="PL"/>
      </w:pPr>
      <w:r>
        <w:t xml:space="preserve">                  properties:</w:t>
      </w:r>
    </w:p>
    <w:p w14:paraId="2AD592F5" w14:textId="77777777" w:rsidR="00C919DC" w:rsidRDefault="00C919DC" w:rsidP="00C919DC">
      <w:pPr>
        <w:pStyle w:val="PL"/>
      </w:pPr>
      <w:r>
        <w:t xml:space="preserve">                    mLTrainingProcessId:</w:t>
      </w:r>
    </w:p>
    <w:p w14:paraId="5E7393A6" w14:textId="77777777" w:rsidR="00C919DC" w:rsidRDefault="00C919DC" w:rsidP="00C919DC">
      <w:pPr>
        <w:pStyle w:val="PL"/>
      </w:pPr>
      <w:r>
        <w:t xml:space="preserve">                      type: string</w:t>
      </w:r>
    </w:p>
    <w:p w14:paraId="12F42E8F" w14:textId="77777777" w:rsidR="00C919DC" w:rsidRDefault="00C919DC" w:rsidP="00C919DC">
      <w:pPr>
        <w:pStyle w:val="PL"/>
      </w:pPr>
      <w:r>
        <w:t xml:space="preserve">                    priority:</w:t>
      </w:r>
    </w:p>
    <w:p w14:paraId="3CAAE2F7" w14:textId="77777777" w:rsidR="00C919DC" w:rsidRDefault="00C919DC" w:rsidP="00C919DC">
      <w:pPr>
        <w:pStyle w:val="PL"/>
      </w:pPr>
      <w:r>
        <w:t xml:space="preserve">                      type: integer</w:t>
      </w:r>
    </w:p>
    <w:p w14:paraId="02D1EE5B" w14:textId="77777777" w:rsidR="00C919DC" w:rsidRDefault="00C919DC" w:rsidP="00C919DC">
      <w:pPr>
        <w:pStyle w:val="PL"/>
      </w:pPr>
      <w:r>
        <w:t xml:space="preserve">                    terminationConditions:</w:t>
      </w:r>
    </w:p>
    <w:p w14:paraId="4AB1DD9E" w14:textId="77777777" w:rsidR="00C919DC" w:rsidRDefault="00C919DC" w:rsidP="00C919DC">
      <w:pPr>
        <w:pStyle w:val="PL"/>
      </w:pPr>
      <w:r>
        <w:t xml:space="preserve">                      type: string</w:t>
      </w:r>
    </w:p>
    <w:p w14:paraId="248FD7F6" w14:textId="77777777" w:rsidR="00C919DC" w:rsidRDefault="00C919DC" w:rsidP="00C919DC">
      <w:pPr>
        <w:pStyle w:val="PL"/>
      </w:pPr>
      <w:r>
        <w:t xml:space="preserve">                    progressStatus:</w:t>
      </w:r>
    </w:p>
    <w:p w14:paraId="3D5CAF84" w14:textId="77777777" w:rsidR="00C919DC" w:rsidRDefault="00C919DC" w:rsidP="00C919DC">
      <w:pPr>
        <w:pStyle w:val="PL"/>
      </w:pPr>
      <w:r>
        <w:t xml:space="preserve">                      $ref: '#/components/schemas/TrainingProcessMonitor'</w:t>
      </w:r>
    </w:p>
    <w:p w14:paraId="27C628CE" w14:textId="77777777" w:rsidR="00C919DC" w:rsidRDefault="00C919DC" w:rsidP="00C919DC">
      <w:pPr>
        <w:pStyle w:val="PL"/>
      </w:pPr>
      <w:r>
        <w:t xml:space="preserve">                    cancelProcess:</w:t>
      </w:r>
    </w:p>
    <w:p w14:paraId="7818361B" w14:textId="77777777" w:rsidR="00C919DC" w:rsidRDefault="00C919DC" w:rsidP="00C919DC">
      <w:pPr>
        <w:pStyle w:val="PL"/>
      </w:pPr>
      <w:r>
        <w:t xml:space="preserve">                      type: boolean</w:t>
      </w:r>
    </w:p>
    <w:p w14:paraId="53E0B0C1" w14:textId="77777777" w:rsidR="00C919DC" w:rsidRDefault="00C919DC" w:rsidP="00C919DC">
      <w:pPr>
        <w:pStyle w:val="PL"/>
      </w:pPr>
      <w:r>
        <w:t xml:space="preserve">                    suspendProcess:</w:t>
      </w:r>
    </w:p>
    <w:p w14:paraId="6DE9BB32" w14:textId="77777777" w:rsidR="00C919DC" w:rsidRDefault="00C919DC" w:rsidP="00C919DC">
      <w:pPr>
        <w:pStyle w:val="PL"/>
      </w:pPr>
      <w:r>
        <w:t xml:space="preserve">                      type: boolean</w:t>
      </w:r>
    </w:p>
    <w:p w14:paraId="3ABF5A43" w14:textId="77777777" w:rsidR="00C919DC" w:rsidRDefault="00C919DC" w:rsidP="00C919DC">
      <w:pPr>
        <w:pStyle w:val="PL"/>
      </w:pPr>
      <w:r>
        <w:t xml:space="preserve">                    trainingRequestRef:</w:t>
      </w:r>
    </w:p>
    <w:p w14:paraId="59F681CC" w14:textId="77777777" w:rsidR="00C919DC" w:rsidRDefault="00C919DC" w:rsidP="00C919DC">
      <w:pPr>
        <w:pStyle w:val="PL"/>
      </w:pPr>
      <w:r>
        <w:t xml:space="preserve">                      $ref: 'TS28623_ComDefs.yaml#/components/schemas/DnList'</w:t>
      </w:r>
    </w:p>
    <w:p w14:paraId="60DE578F" w14:textId="77777777" w:rsidR="00C919DC" w:rsidRDefault="00C919DC" w:rsidP="00C919DC">
      <w:pPr>
        <w:pStyle w:val="PL"/>
      </w:pPr>
      <w:r>
        <w:t xml:space="preserve">                    trainingReportRef:</w:t>
      </w:r>
    </w:p>
    <w:p w14:paraId="4CD1EABB" w14:textId="77777777" w:rsidR="00C919DC" w:rsidRDefault="00C919DC" w:rsidP="00C919DC">
      <w:pPr>
        <w:pStyle w:val="PL"/>
      </w:pPr>
      <w:r>
        <w:t xml:space="preserve">                      $ref: 'TS28623_ComDefs.yaml#/components/schemas/Dn'</w:t>
      </w:r>
    </w:p>
    <w:p w14:paraId="2C26E359" w14:textId="77777777" w:rsidR="00C919DC" w:rsidRDefault="00C919DC" w:rsidP="00C919DC">
      <w:pPr>
        <w:pStyle w:val="PL"/>
      </w:pPr>
    </w:p>
    <w:p w14:paraId="6AEC97E2" w14:textId="77777777" w:rsidR="00C919DC" w:rsidRDefault="00C919DC" w:rsidP="00C919DC">
      <w:pPr>
        <w:pStyle w:val="PL"/>
      </w:pPr>
    </w:p>
    <w:p w14:paraId="118BAF0B" w14:textId="77777777" w:rsidR="00C919DC" w:rsidRDefault="00C919DC" w:rsidP="00C919DC">
      <w:pPr>
        <w:pStyle w:val="PL"/>
      </w:pPr>
      <w:r>
        <w:t xml:space="preserve">    MLTrainingReport-Single:</w:t>
      </w:r>
    </w:p>
    <w:p w14:paraId="36C6E8E0" w14:textId="77777777" w:rsidR="00C919DC" w:rsidRDefault="00C919DC" w:rsidP="00C919DC">
      <w:pPr>
        <w:pStyle w:val="PL"/>
      </w:pPr>
      <w:r>
        <w:t xml:space="preserve">      allOf:</w:t>
      </w:r>
    </w:p>
    <w:p w14:paraId="07E0B5D7" w14:textId="77777777" w:rsidR="00C919DC" w:rsidRDefault="00C919DC" w:rsidP="00C919DC">
      <w:pPr>
        <w:pStyle w:val="PL"/>
      </w:pPr>
      <w:r>
        <w:t xml:space="preserve">        - $ref: 'TS28623_GenericNrm.yaml#/components/schemas/Top'</w:t>
      </w:r>
    </w:p>
    <w:p w14:paraId="52ACB220" w14:textId="77777777" w:rsidR="00C919DC" w:rsidRDefault="00C919DC" w:rsidP="00C919DC">
      <w:pPr>
        <w:pStyle w:val="PL"/>
      </w:pPr>
      <w:r>
        <w:t xml:space="preserve">        - type: object</w:t>
      </w:r>
    </w:p>
    <w:p w14:paraId="463A583B" w14:textId="77777777" w:rsidR="00C919DC" w:rsidRDefault="00C919DC" w:rsidP="00C919DC">
      <w:pPr>
        <w:pStyle w:val="PL"/>
      </w:pPr>
      <w:r>
        <w:t xml:space="preserve">          properties:</w:t>
      </w:r>
    </w:p>
    <w:p w14:paraId="4757AAC5" w14:textId="77777777" w:rsidR="00C919DC" w:rsidRDefault="00C919DC" w:rsidP="00C919DC">
      <w:pPr>
        <w:pStyle w:val="PL"/>
      </w:pPr>
      <w:r>
        <w:t xml:space="preserve">            attributes:</w:t>
      </w:r>
    </w:p>
    <w:p w14:paraId="093F3185" w14:textId="77777777" w:rsidR="00C919DC" w:rsidRDefault="00C919DC" w:rsidP="00C919DC">
      <w:pPr>
        <w:pStyle w:val="PL"/>
      </w:pPr>
      <w:r>
        <w:t xml:space="preserve">              allOf:</w:t>
      </w:r>
    </w:p>
    <w:p w14:paraId="585B68A6" w14:textId="77777777" w:rsidR="00C919DC" w:rsidRDefault="00C919DC" w:rsidP="00C919DC">
      <w:pPr>
        <w:pStyle w:val="PL"/>
      </w:pPr>
      <w:r>
        <w:t xml:space="preserve">                - type: object</w:t>
      </w:r>
    </w:p>
    <w:p w14:paraId="45CA7E06" w14:textId="77777777" w:rsidR="00C919DC" w:rsidRDefault="00C919DC" w:rsidP="00C919DC">
      <w:pPr>
        <w:pStyle w:val="PL"/>
      </w:pPr>
      <w:r>
        <w:t xml:space="preserve">                  properties:</w:t>
      </w:r>
    </w:p>
    <w:p w14:paraId="04517E3B" w14:textId="77777777" w:rsidR="00C919DC" w:rsidRDefault="00C919DC" w:rsidP="00C919DC">
      <w:pPr>
        <w:pStyle w:val="PL"/>
      </w:pPr>
      <w:r>
        <w:t xml:space="preserve">                    mLEntityId:</w:t>
      </w:r>
    </w:p>
    <w:p w14:paraId="45644CF0" w14:textId="77777777" w:rsidR="00C919DC" w:rsidRDefault="00C919DC" w:rsidP="00C919DC">
      <w:pPr>
        <w:pStyle w:val="PL"/>
      </w:pPr>
      <w:r>
        <w:t xml:space="preserve">                      type: string</w:t>
      </w:r>
    </w:p>
    <w:p w14:paraId="33E8732C" w14:textId="77777777" w:rsidR="00C919DC" w:rsidRDefault="00C919DC" w:rsidP="00C919DC">
      <w:pPr>
        <w:pStyle w:val="PL"/>
      </w:pPr>
      <w:r>
        <w:t xml:space="preserve">                    areConsumerTrainingDataUsed:</w:t>
      </w:r>
    </w:p>
    <w:p w14:paraId="77972C9B" w14:textId="77777777" w:rsidR="00C919DC" w:rsidRDefault="00C919DC" w:rsidP="00C919DC">
      <w:pPr>
        <w:pStyle w:val="PL"/>
      </w:pPr>
      <w:r>
        <w:t xml:space="preserve">                      type: boolean</w:t>
      </w:r>
    </w:p>
    <w:p w14:paraId="7D973D67" w14:textId="77777777" w:rsidR="00C919DC" w:rsidRDefault="00C919DC" w:rsidP="00C919DC">
      <w:pPr>
        <w:pStyle w:val="PL"/>
      </w:pPr>
      <w:r>
        <w:t xml:space="preserve">                    usedConsumerTrainingData:</w:t>
      </w:r>
    </w:p>
    <w:p w14:paraId="2E1B8571" w14:textId="77777777" w:rsidR="00C919DC" w:rsidRDefault="00C919DC" w:rsidP="00C919DC">
      <w:pPr>
        <w:pStyle w:val="PL"/>
      </w:pPr>
      <w:r>
        <w:t xml:space="preserve">                      type: array</w:t>
      </w:r>
    </w:p>
    <w:p w14:paraId="70DAFE9D" w14:textId="77777777" w:rsidR="00C919DC" w:rsidRDefault="00C919DC" w:rsidP="00C919DC">
      <w:pPr>
        <w:pStyle w:val="PL"/>
      </w:pPr>
      <w:r>
        <w:t xml:space="preserve">                      items:</w:t>
      </w:r>
    </w:p>
    <w:p w14:paraId="1C66C094" w14:textId="77777777" w:rsidR="00C919DC" w:rsidRDefault="00C919DC" w:rsidP="00C919DC">
      <w:pPr>
        <w:pStyle w:val="PL"/>
      </w:pPr>
      <w:r>
        <w:t xml:space="preserve">                        type: string</w:t>
      </w:r>
    </w:p>
    <w:p w14:paraId="2CF6A4D7" w14:textId="77777777" w:rsidR="00C919DC" w:rsidRDefault="00C919DC" w:rsidP="00C919DC">
      <w:pPr>
        <w:pStyle w:val="PL"/>
      </w:pPr>
      <w:r>
        <w:t xml:space="preserve">                    confidenceIndication:</w:t>
      </w:r>
    </w:p>
    <w:p w14:paraId="0D1E92FE" w14:textId="77777777" w:rsidR="00C919DC" w:rsidRDefault="00C919DC" w:rsidP="00C919DC">
      <w:pPr>
        <w:pStyle w:val="PL"/>
      </w:pPr>
      <w:r>
        <w:t xml:space="preserve">                      type: integer</w:t>
      </w:r>
    </w:p>
    <w:p w14:paraId="68F9C74E" w14:textId="77777777" w:rsidR="00C919DC" w:rsidRDefault="00C919DC" w:rsidP="00C919DC">
      <w:pPr>
        <w:pStyle w:val="PL"/>
      </w:pPr>
      <w:r>
        <w:t xml:space="preserve">                    modelPerformanceTraining:</w:t>
      </w:r>
    </w:p>
    <w:p w14:paraId="515FDB8B" w14:textId="77777777" w:rsidR="00C919DC" w:rsidRDefault="00C919DC" w:rsidP="00C919DC">
      <w:pPr>
        <w:pStyle w:val="PL"/>
      </w:pPr>
      <w:r>
        <w:t xml:space="preserve">                      type: array</w:t>
      </w:r>
    </w:p>
    <w:p w14:paraId="65764606" w14:textId="77777777" w:rsidR="00C919DC" w:rsidRDefault="00C919DC" w:rsidP="00C919DC">
      <w:pPr>
        <w:pStyle w:val="PL"/>
      </w:pPr>
      <w:r>
        <w:t xml:space="preserve">                      items:</w:t>
      </w:r>
    </w:p>
    <w:p w14:paraId="05694EEB" w14:textId="77777777" w:rsidR="00C919DC" w:rsidRDefault="00C919DC" w:rsidP="00C919DC">
      <w:pPr>
        <w:pStyle w:val="PL"/>
      </w:pPr>
      <w:r>
        <w:t xml:space="preserve">                        $ref: '#/components/schemas/ModelPerformance'</w:t>
      </w:r>
    </w:p>
    <w:p w14:paraId="34052EB7" w14:textId="77777777" w:rsidR="00C919DC" w:rsidRDefault="00C919DC" w:rsidP="00C919DC">
      <w:pPr>
        <w:pStyle w:val="PL"/>
      </w:pPr>
      <w:r>
        <w:t xml:space="preserve">                    areNewTrainingDataUsed:</w:t>
      </w:r>
    </w:p>
    <w:p w14:paraId="45DDF5CD" w14:textId="77777777" w:rsidR="00C919DC" w:rsidRDefault="00C919DC" w:rsidP="00C919DC">
      <w:pPr>
        <w:pStyle w:val="PL"/>
      </w:pPr>
      <w:r>
        <w:t xml:space="preserve">                      type: boolean</w:t>
      </w:r>
    </w:p>
    <w:p w14:paraId="6F2B92B6" w14:textId="77777777" w:rsidR="00C919DC" w:rsidRDefault="00C919DC" w:rsidP="00C919DC">
      <w:pPr>
        <w:pStyle w:val="PL"/>
      </w:pPr>
    </w:p>
    <w:p w14:paraId="75A836C4" w14:textId="77777777" w:rsidR="00C919DC" w:rsidRDefault="00C919DC" w:rsidP="00C919DC">
      <w:pPr>
        <w:pStyle w:val="PL"/>
      </w:pPr>
    </w:p>
    <w:p w14:paraId="5149F7B6" w14:textId="77777777" w:rsidR="00C919DC" w:rsidRDefault="00C919DC" w:rsidP="00C919DC">
      <w:pPr>
        <w:pStyle w:val="PL"/>
      </w:pPr>
      <w:r>
        <w:t>#-------- Definition of JSON arrays for name-contained IOCs ----------------------</w:t>
      </w:r>
    </w:p>
    <w:p w14:paraId="1DB0DA5C" w14:textId="77777777" w:rsidR="00C919DC" w:rsidRDefault="00C919DC" w:rsidP="00C919DC">
      <w:pPr>
        <w:pStyle w:val="PL"/>
      </w:pPr>
    </w:p>
    <w:p w14:paraId="24B5BBB6" w14:textId="77777777" w:rsidR="00C919DC" w:rsidRDefault="00C919DC" w:rsidP="00C919DC">
      <w:pPr>
        <w:pStyle w:val="PL"/>
      </w:pPr>
      <w:r>
        <w:t xml:space="preserve">    SubNetwork-Multiple:</w:t>
      </w:r>
    </w:p>
    <w:p w14:paraId="6AEF091C" w14:textId="77777777" w:rsidR="00C919DC" w:rsidRDefault="00C919DC" w:rsidP="00C919DC">
      <w:pPr>
        <w:pStyle w:val="PL"/>
      </w:pPr>
      <w:r>
        <w:t xml:space="preserve">      type: array</w:t>
      </w:r>
    </w:p>
    <w:p w14:paraId="6F3D68C3" w14:textId="77777777" w:rsidR="00C919DC" w:rsidRDefault="00C919DC" w:rsidP="00C919DC">
      <w:pPr>
        <w:pStyle w:val="PL"/>
      </w:pPr>
      <w:r>
        <w:t xml:space="preserve">      items:</w:t>
      </w:r>
    </w:p>
    <w:p w14:paraId="21E8E8C4" w14:textId="77777777" w:rsidR="00C919DC" w:rsidRDefault="00C919DC" w:rsidP="00C919DC">
      <w:pPr>
        <w:pStyle w:val="PL"/>
      </w:pPr>
      <w:r>
        <w:t xml:space="preserve">        $ref: '#/components/schemas/SubNetwork-Single'</w:t>
      </w:r>
    </w:p>
    <w:p w14:paraId="7F367EA4" w14:textId="77777777" w:rsidR="00C919DC" w:rsidRDefault="00C919DC" w:rsidP="00C919DC">
      <w:pPr>
        <w:pStyle w:val="PL"/>
      </w:pPr>
      <w:r>
        <w:t xml:space="preserve">    ManagedElement-Multiple:</w:t>
      </w:r>
    </w:p>
    <w:p w14:paraId="68A558CE" w14:textId="77777777" w:rsidR="00C919DC" w:rsidRDefault="00C919DC" w:rsidP="00C919DC">
      <w:pPr>
        <w:pStyle w:val="PL"/>
      </w:pPr>
      <w:r>
        <w:t xml:space="preserve">      type: array</w:t>
      </w:r>
    </w:p>
    <w:p w14:paraId="2A4CC129" w14:textId="77777777" w:rsidR="00C919DC" w:rsidRDefault="00C919DC" w:rsidP="00C919DC">
      <w:pPr>
        <w:pStyle w:val="PL"/>
      </w:pPr>
      <w:r>
        <w:t xml:space="preserve">      items:</w:t>
      </w:r>
    </w:p>
    <w:p w14:paraId="5D9B1211" w14:textId="77777777" w:rsidR="00C919DC" w:rsidRDefault="00C919DC" w:rsidP="00C919DC">
      <w:pPr>
        <w:pStyle w:val="PL"/>
      </w:pPr>
      <w:r>
        <w:t xml:space="preserve">        $ref: '#/components/schemas/ManagedElement-Single'</w:t>
      </w:r>
    </w:p>
    <w:p w14:paraId="2110FDA7" w14:textId="77777777" w:rsidR="00C919DC" w:rsidRDefault="00C919DC" w:rsidP="00C919DC">
      <w:pPr>
        <w:pStyle w:val="PL"/>
      </w:pPr>
      <w:r>
        <w:t xml:space="preserve">    MLTrainingFunction-Multiple:</w:t>
      </w:r>
    </w:p>
    <w:p w14:paraId="23DFC397" w14:textId="77777777" w:rsidR="00C919DC" w:rsidRDefault="00C919DC" w:rsidP="00C919DC">
      <w:pPr>
        <w:pStyle w:val="PL"/>
      </w:pPr>
      <w:r>
        <w:t xml:space="preserve">      type: array</w:t>
      </w:r>
    </w:p>
    <w:p w14:paraId="5A5F3C1D" w14:textId="77777777" w:rsidR="00C919DC" w:rsidRDefault="00C919DC" w:rsidP="00C919DC">
      <w:pPr>
        <w:pStyle w:val="PL"/>
      </w:pPr>
      <w:r>
        <w:t xml:space="preserve">      items:</w:t>
      </w:r>
    </w:p>
    <w:p w14:paraId="12921096" w14:textId="77777777" w:rsidR="00C919DC" w:rsidRDefault="00C919DC" w:rsidP="00C919DC">
      <w:pPr>
        <w:pStyle w:val="PL"/>
      </w:pPr>
      <w:r>
        <w:t xml:space="preserve">        $ref: '#/components/schemas/MLTrainingFunction-Single'</w:t>
      </w:r>
    </w:p>
    <w:p w14:paraId="0892FB20" w14:textId="77777777" w:rsidR="00C919DC" w:rsidRDefault="00C919DC" w:rsidP="00C919DC">
      <w:pPr>
        <w:pStyle w:val="PL"/>
      </w:pPr>
      <w:r>
        <w:t xml:space="preserve">    MLTrainingRequest-Multiple:</w:t>
      </w:r>
    </w:p>
    <w:p w14:paraId="09B8A9AF" w14:textId="77777777" w:rsidR="00C919DC" w:rsidRDefault="00C919DC" w:rsidP="00C919DC">
      <w:pPr>
        <w:pStyle w:val="PL"/>
      </w:pPr>
      <w:r>
        <w:t xml:space="preserve">      type: array</w:t>
      </w:r>
    </w:p>
    <w:p w14:paraId="0C5254C0" w14:textId="77777777" w:rsidR="00C919DC" w:rsidRDefault="00C919DC" w:rsidP="00C919DC">
      <w:pPr>
        <w:pStyle w:val="PL"/>
      </w:pPr>
      <w:r>
        <w:t xml:space="preserve">      items:</w:t>
      </w:r>
    </w:p>
    <w:p w14:paraId="4D8A09BD" w14:textId="77777777" w:rsidR="00C919DC" w:rsidRDefault="00C919DC" w:rsidP="00C919DC">
      <w:pPr>
        <w:pStyle w:val="PL"/>
      </w:pPr>
      <w:r>
        <w:t xml:space="preserve">        $ref: '#/components/schemas/MLTrainingRequest-Single'</w:t>
      </w:r>
    </w:p>
    <w:p w14:paraId="43A47625" w14:textId="77777777" w:rsidR="00C919DC" w:rsidRDefault="00C919DC" w:rsidP="00C919DC">
      <w:pPr>
        <w:pStyle w:val="PL"/>
      </w:pPr>
      <w:r>
        <w:t xml:space="preserve">    MLTrainingProcess-Multiple:</w:t>
      </w:r>
    </w:p>
    <w:p w14:paraId="17554528" w14:textId="77777777" w:rsidR="00C919DC" w:rsidRDefault="00C919DC" w:rsidP="00C919DC">
      <w:pPr>
        <w:pStyle w:val="PL"/>
      </w:pPr>
      <w:r>
        <w:t xml:space="preserve">      type: array</w:t>
      </w:r>
    </w:p>
    <w:p w14:paraId="3D4ACF98" w14:textId="77777777" w:rsidR="00C919DC" w:rsidRDefault="00C919DC" w:rsidP="00C919DC">
      <w:pPr>
        <w:pStyle w:val="PL"/>
      </w:pPr>
      <w:r>
        <w:t xml:space="preserve">      items:</w:t>
      </w:r>
    </w:p>
    <w:p w14:paraId="7A0ADFAB" w14:textId="77777777" w:rsidR="00C919DC" w:rsidRDefault="00C919DC" w:rsidP="00C919DC">
      <w:pPr>
        <w:pStyle w:val="PL"/>
      </w:pPr>
      <w:r>
        <w:t xml:space="preserve">        $ref: '#/components/schemas/MLTrainingProcess-Single'</w:t>
      </w:r>
    </w:p>
    <w:p w14:paraId="0E33A114" w14:textId="77777777" w:rsidR="00C919DC" w:rsidRDefault="00C919DC" w:rsidP="00C919DC">
      <w:pPr>
        <w:pStyle w:val="PL"/>
      </w:pPr>
      <w:r>
        <w:t xml:space="preserve">    MLTrainingReport-Multiple:</w:t>
      </w:r>
    </w:p>
    <w:p w14:paraId="6DB73CC7" w14:textId="77777777" w:rsidR="00C919DC" w:rsidRDefault="00C919DC" w:rsidP="00C919DC">
      <w:pPr>
        <w:pStyle w:val="PL"/>
      </w:pPr>
      <w:r>
        <w:t xml:space="preserve">      type: array</w:t>
      </w:r>
    </w:p>
    <w:p w14:paraId="29A38732" w14:textId="77777777" w:rsidR="00C919DC" w:rsidRDefault="00C919DC" w:rsidP="00C919DC">
      <w:pPr>
        <w:pStyle w:val="PL"/>
      </w:pPr>
      <w:r>
        <w:t xml:space="preserve">      items:</w:t>
      </w:r>
    </w:p>
    <w:p w14:paraId="01864808" w14:textId="77777777" w:rsidR="00C919DC" w:rsidRDefault="00C919DC" w:rsidP="00C919DC">
      <w:pPr>
        <w:pStyle w:val="PL"/>
      </w:pPr>
      <w:r>
        <w:t xml:space="preserve">        $ref: '#/components/schemas/MLTrainingReport-Single'</w:t>
      </w:r>
    </w:p>
    <w:p w14:paraId="17861D98" w14:textId="77777777" w:rsidR="00C919DC" w:rsidRDefault="00C919DC" w:rsidP="00C919DC">
      <w:pPr>
        <w:pStyle w:val="PL"/>
      </w:pPr>
    </w:p>
    <w:p w14:paraId="0F2A1D06" w14:textId="77777777" w:rsidR="00C919DC" w:rsidRDefault="00C919DC" w:rsidP="00C919DC">
      <w:pPr>
        <w:pStyle w:val="PL"/>
      </w:pPr>
    </w:p>
    <w:p w14:paraId="5DA83520" w14:textId="77777777" w:rsidR="00C919DC" w:rsidRDefault="00C919DC" w:rsidP="00C919DC">
      <w:pPr>
        <w:pStyle w:val="PL"/>
      </w:pPr>
      <w:r>
        <w:t>#-------- Definitions in TS 28.104 for TS 28.532 ---------------------------------</w:t>
      </w:r>
    </w:p>
    <w:p w14:paraId="190AE8D4" w14:textId="77777777" w:rsidR="00C919DC" w:rsidRDefault="00C919DC" w:rsidP="00C919DC">
      <w:pPr>
        <w:pStyle w:val="PL"/>
      </w:pPr>
    </w:p>
    <w:p w14:paraId="5292C0DD" w14:textId="77777777" w:rsidR="00C919DC" w:rsidRDefault="00C919DC" w:rsidP="00C919DC">
      <w:pPr>
        <w:pStyle w:val="PL"/>
      </w:pPr>
      <w:r>
        <w:t xml:space="preserve">    resources-AiMlNrm:</w:t>
      </w:r>
    </w:p>
    <w:p w14:paraId="62FDD2CC" w14:textId="77777777" w:rsidR="00C919DC" w:rsidRDefault="00C919DC" w:rsidP="00C919DC">
      <w:pPr>
        <w:pStyle w:val="PL"/>
      </w:pPr>
      <w:r>
        <w:t xml:space="preserve">      oneOf:</w:t>
      </w:r>
    </w:p>
    <w:p w14:paraId="3E8CC742" w14:textId="77777777" w:rsidR="00C919DC" w:rsidRDefault="00C919DC" w:rsidP="00C919DC">
      <w:pPr>
        <w:pStyle w:val="PL"/>
      </w:pPr>
      <w:r>
        <w:t xml:space="preserve">        - $ref: '#/components/schemas/SubNetwork-Single'</w:t>
      </w:r>
    </w:p>
    <w:p w14:paraId="39C4FF13" w14:textId="77777777" w:rsidR="00C919DC" w:rsidRDefault="00C919DC" w:rsidP="00C919DC">
      <w:pPr>
        <w:pStyle w:val="PL"/>
      </w:pPr>
      <w:r>
        <w:t xml:space="preserve">        - $ref: '#/components/schemas/ManagedElement-Single'</w:t>
      </w:r>
    </w:p>
    <w:p w14:paraId="557A5C69" w14:textId="77777777" w:rsidR="00C919DC" w:rsidRDefault="00C919DC" w:rsidP="00C919DC">
      <w:pPr>
        <w:pStyle w:val="PL"/>
      </w:pPr>
    </w:p>
    <w:p w14:paraId="5238002F" w14:textId="77777777" w:rsidR="00C919DC" w:rsidRDefault="00C919DC" w:rsidP="00C919DC">
      <w:pPr>
        <w:pStyle w:val="PL"/>
      </w:pPr>
      <w:r>
        <w:t xml:space="preserve">        - $ref: '#/components/schemas/MLTrainingFunction-Single'</w:t>
      </w:r>
    </w:p>
    <w:p w14:paraId="496BF553" w14:textId="77777777" w:rsidR="00C919DC" w:rsidRDefault="00C919DC" w:rsidP="00C919DC">
      <w:pPr>
        <w:pStyle w:val="PL"/>
      </w:pPr>
      <w:r>
        <w:t xml:space="preserve">        - $ref: '#/components/schemas/MLTrainingRequest-Single'</w:t>
      </w:r>
    </w:p>
    <w:p w14:paraId="4DAF3A5B" w14:textId="77777777" w:rsidR="00C919DC" w:rsidRDefault="00C919DC" w:rsidP="00C919DC">
      <w:pPr>
        <w:pStyle w:val="PL"/>
      </w:pPr>
      <w:r>
        <w:t xml:space="preserve">        - $ref: '#/components/schemas/MLTrainingProcess-Single'</w:t>
      </w:r>
    </w:p>
    <w:p w14:paraId="565EA0A8" w14:textId="77777777" w:rsidR="00C919DC" w:rsidRDefault="00C919DC" w:rsidP="00C919DC">
      <w:pPr>
        <w:pStyle w:val="PL"/>
      </w:pPr>
      <w:r>
        <w:t xml:space="preserve">        - $ref: '#/components/schemas/MLTrainingReport-Single'</w:t>
      </w:r>
    </w:p>
    <w:p w14:paraId="54036F9A" w14:textId="77777777" w:rsidR="00107320" w:rsidRPr="00F17505" w:rsidRDefault="00107320" w:rsidP="006537B7">
      <w:pPr>
        <w:pStyle w:val="PL"/>
        <w:rPr>
          <w:rFonts w:eastAsia="Calibri"/>
        </w:rPr>
      </w:pPr>
    </w:p>
    <w:p w14:paraId="320D3EF3" w14:textId="77777777" w:rsidR="006537B7" w:rsidRPr="00F17505" w:rsidRDefault="006537B7">
      <w:pPr>
        <w:overflowPunct/>
        <w:autoSpaceDE/>
        <w:autoSpaceDN/>
        <w:adjustRightInd/>
        <w:spacing w:after="0"/>
        <w:textAlignment w:val="auto"/>
        <w:rPr>
          <w:rFonts w:ascii="Arial" w:hAnsi="Arial"/>
          <w:sz w:val="36"/>
        </w:rPr>
      </w:pPr>
      <w:bookmarkStart w:id="390" w:name="_Toc106015923"/>
      <w:r w:rsidRPr="00F17505">
        <w:br w:type="page"/>
      </w:r>
    </w:p>
    <w:p w14:paraId="4EC74744" w14:textId="3F6F75F6" w:rsidR="00080512" w:rsidRPr="00F17505" w:rsidRDefault="00080512" w:rsidP="008D2EBE">
      <w:pPr>
        <w:pStyle w:val="Heading8"/>
      </w:pPr>
      <w:bookmarkStart w:id="391" w:name="_Toc106098562"/>
      <w:bookmarkStart w:id="392" w:name="_Toc113634521"/>
      <w:r w:rsidRPr="00F17505">
        <w:t xml:space="preserve">Annex </w:t>
      </w:r>
      <w:r w:rsidR="00A07EB1" w:rsidRPr="00F17505">
        <w:t>C</w:t>
      </w:r>
      <w:r w:rsidRPr="00F17505">
        <w:t xml:space="preserve"> (informative):</w:t>
      </w:r>
      <w:r w:rsidRPr="00F17505">
        <w:br/>
        <w:t>Change history</w:t>
      </w:r>
      <w:bookmarkEnd w:id="390"/>
      <w:bookmarkEnd w:id="391"/>
      <w:bookmarkEnd w:id="3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393" w:name="historyclause"/>
            <w:bookmarkEnd w:id="393"/>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bl>
    <w:p w14:paraId="469DA172" w14:textId="77777777" w:rsidR="00080512" w:rsidRPr="00F17505" w:rsidRDefault="00080512" w:rsidP="008F723C"/>
    <w:sectPr w:rsidR="00080512" w:rsidRPr="00F1750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F6487" w14:textId="77777777" w:rsidR="001C187D" w:rsidRDefault="001C187D">
      <w:r>
        <w:separator/>
      </w:r>
    </w:p>
  </w:endnote>
  <w:endnote w:type="continuationSeparator" w:id="0">
    <w:p w14:paraId="37D2A75E" w14:textId="77777777" w:rsidR="001C187D" w:rsidRDefault="001C1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61067" w14:textId="77777777" w:rsidR="001C187D" w:rsidRDefault="001C187D">
      <w:r>
        <w:separator/>
      </w:r>
    </w:p>
  </w:footnote>
  <w:footnote w:type="continuationSeparator" w:id="0">
    <w:p w14:paraId="3B3BA118" w14:textId="77777777" w:rsidR="001C187D" w:rsidRDefault="001C1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1871DFF"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10AA">
      <w:rPr>
        <w:rFonts w:ascii="Arial" w:hAnsi="Arial" w:cs="Arial"/>
        <w:b/>
        <w:noProof/>
        <w:sz w:val="18"/>
        <w:szCs w:val="18"/>
      </w:rPr>
      <w:t>3GPP TS 28.105 V17.12.1 0 (2022-0912)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0D6F"/>
    <w:rsid w:val="00022209"/>
    <w:rsid w:val="00025C23"/>
    <w:rsid w:val="000271CE"/>
    <w:rsid w:val="00033397"/>
    <w:rsid w:val="0003631B"/>
    <w:rsid w:val="00040095"/>
    <w:rsid w:val="000469F3"/>
    <w:rsid w:val="00051834"/>
    <w:rsid w:val="00051FC2"/>
    <w:rsid w:val="00054A22"/>
    <w:rsid w:val="00062023"/>
    <w:rsid w:val="0006290A"/>
    <w:rsid w:val="000634C4"/>
    <w:rsid w:val="000655A6"/>
    <w:rsid w:val="00073F8B"/>
    <w:rsid w:val="00080512"/>
    <w:rsid w:val="00085F68"/>
    <w:rsid w:val="00086396"/>
    <w:rsid w:val="000912D7"/>
    <w:rsid w:val="00091E69"/>
    <w:rsid w:val="00093311"/>
    <w:rsid w:val="00093A59"/>
    <w:rsid w:val="000A7776"/>
    <w:rsid w:val="000C47C3"/>
    <w:rsid w:val="000D5723"/>
    <w:rsid w:val="000D58AB"/>
    <w:rsid w:val="000D733B"/>
    <w:rsid w:val="000E1001"/>
    <w:rsid w:val="000E2AAE"/>
    <w:rsid w:val="000E7B5F"/>
    <w:rsid w:val="000F5D96"/>
    <w:rsid w:val="001016FC"/>
    <w:rsid w:val="00107025"/>
    <w:rsid w:val="00107320"/>
    <w:rsid w:val="00111BF4"/>
    <w:rsid w:val="00113B9B"/>
    <w:rsid w:val="00115567"/>
    <w:rsid w:val="001158F2"/>
    <w:rsid w:val="00116455"/>
    <w:rsid w:val="00120B07"/>
    <w:rsid w:val="001222D4"/>
    <w:rsid w:val="001301C0"/>
    <w:rsid w:val="00133525"/>
    <w:rsid w:val="001375B3"/>
    <w:rsid w:val="00154A76"/>
    <w:rsid w:val="00154E43"/>
    <w:rsid w:val="001575B6"/>
    <w:rsid w:val="00161FE3"/>
    <w:rsid w:val="001658B9"/>
    <w:rsid w:val="00170773"/>
    <w:rsid w:val="00171D1A"/>
    <w:rsid w:val="00172095"/>
    <w:rsid w:val="0017742E"/>
    <w:rsid w:val="00177A02"/>
    <w:rsid w:val="00182C8B"/>
    <w:rsid w:val="0019183F"/>
    <w:rsid w:val="00193DAC"/>
    <w:rsid w:val="001A16BF"/>
    <w:rsid w:val="001A4C42"/>
    <w:rsid w:val="001A7420"/>
    <w:rsid w:val="001B11B4"/>
    <w:rsid w:val="001B5520"/>
    <w:rsid w:val="001B55EF"/>
    <w:rsid w:val="001B6637"/>
    <w:rsid w:val="001B7D5C"/>
    <w:rsid w:val="001C187D"/>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5A5A"/>
    <w:rsid w:val="00232234"/>
    <w:rsid w:val="002347A2"/>
    <w:rsid w:val="00234C21"/>
    <w:rsid w:val="0023706C"/>
    <w:rsid w:val="00247923"/>
    <w:rsid w:val="00247E86"/>
    <w:rsid w:val="002531DF"/>
    <w:rsid w:val="00261AF2"/>
    <w:rsid w:val="002674A7"/>
    <w:rsid w:val="002675F0"/>
    <w:rsid w:val="00273060"/>
    <w:rsid w:val="0027357D"/>
    <w:rsid w:val="00282DB5"/>
    <w:rsid w:val="00291518"/>
    <w:rsid w:val="00296812"/>
    <w:rsid w:val="002A2466"/>
    <w:rsid w:val="002B3532"/>
    <w:rsid w:val="002B607E"/>
    <w:rsid w:val="002B6131"/>
    <w:rsid w:val="002B6339"/>
    <w:rsid w:val="002C10AA"/>
    <w:rsid w:val="002C21E2"/>
    <w:rsid w:val="002D08ED"/>
    <w:rsid w:val="002D0D40"/>
    <w:rsid w:val="002D1004"/>
    <w:rsid w:val="002D533A"/>
    <w:rsid w:val="002D5F32"/>
    <w:rsid w:val="002D618C"/>
    <w:rsid w:val="002D7387"/>
    <w:rsid w:val="002E00EE"/>
    <w:rsid w:val="00304389"/>
    <w:rsid w:val="00304E26"/>
    <w:rsid w:val="0030556D"/>
    <w:rsid w:val="003142A0"/>
    <w:rsid w:val="0031509A"/>
    <w:rsid w:val="00316A7B"/>
    <w:rsid w:val="003172DC"/>
    <w:rsid w:val="00325B83"/>
    <w:rsid w:val="00327563"/>
    <w:rsid w:val="00330DF0"/>
    <w:rsid w:val="00334318"/>
    <w:rsid w:val="00336282"/>
    <w:rsid w:val="003365C0"/>
    <w:rsid w:val="00342A6C"/>
    <w:rsid w:val="00343AF9"/>
    <w:rsid w:val="0034502D"/>
    <w:rsid w:val="003470A6"/>
    <w:rsid w:val="003473D4"/>
    <w:rsid w:val="003535E2"/>
    <w:rsid w:val="003544D2"/>
    <w:rsid w:val="0035462D"/>
    <w:rsid w:val="00356011"/>
    <w:rsid w:val="003567D3"/>
    <w:rsid w:val="00371D54"/>
    <w:rsid w:val="00374889"/>
    <w:rsid w:val="003765B8"/>
    <w:rsid w:val="0038533F"/>
    <w:rsid w:val="003A3991"/>
    <w:rsid w:val="003A5E18"/>
    <w:rsid w:val="003C1C81"/>
    <w:rsid w:val="003C3971"/>
    <w:rsid w:val="003C511F"/>
    <w:rsid w:val="003C575F"/>
    <w:rsid w:val="003C6A4D"/>
    <w:rsid w:val="003D1918"/>
    <w:rsid w:val="003D4BEB"/>
    <w:rsid w:val="003D51AF"/>
    <w:rsid w:val="003E2DD8"/>
    <w:rsid w:val="003E40A8"/>
    <w:rsid w:val="003E5495"/>
    <w:rsid w:val="003E5849"/>
    <w:rsid w:val="003F49BF"/>
    <w:rsid w:val="004049A0"/>
    <w:rsid w:val="00413E1C"/>
    <w:rsid w:val="004144FF"/>
    <w:rsid w:val="004146EF"/>
    <w:rsid w:val="00423334"/>
    <w:rsid w:val="004235F6"/>
    <w:rsid w:val="004236D7"/>
    <w:rsid w:val="00423E94"/>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198"/>
    <w:rsid w:val="00465515"/>
    <w:rsid w:val="00471659"/>
    <w:rsid w:val="004721A6"/>
    <w:rsid w:val="004768AA"/>
    <w:rsid w:val="00480F4B"/>
    <w:rsid w:val="0049146E"/>
    <w:rsid w:val="004946BD"/>
    <w:rsid w:val="00495A88"/>
    <w:rsid w:val="00497BC0"/>
    <w:rsid w:val="004A32E6"/>
    <w:rsid w:val="004B25AD"/>
    <w:rsid w:val="004B52FB"/>
    <w:rsid w:val="004B75EE"/>
    <w:rsid w:val="004C4A9F"/>
    <w:rsid w:val="004D3578"/>
    <w:rsid w:val="004D67A7"/>
    <w:rsid w:val="004E1C41"/>
    <w:rsid w:val="004E213A"/>
    <w:rsid w:val="004E24C1"/>
    <w:rsid w:val="004E39A3"/>
    <w:rsid w:val="004E4FC7"/>
    <w:rsid w:val="004F03E1"/>
    <w:rsid w:val="004F0988"/>
    <w:rsid w:val="004F1043"/>
    <w:rsid w:val="004F30CF"/>
    <w:rsid w:val="004F3340"/>
    <w:rsid w:val="004F3753"/>
    <w:rsid w:val="004F5DBB"/>
    <w:rsid w:val="004F6B2A"/>
    <w:rsid w:val="00500633"/>
    <w:rsid w:val="00503601"/>
    <w:rsid w:val="005045C6"/>
    <w:rsid w:val="005173EE"/>
    <w:rsid w:val="00517CB9"/>
    <w:rsid w:val="00524B60"/>
    <w:rsid w:val="005276F0"/>
    <w:rsid w:val="0052796A"/>
    <w:rsid w:val="0053388B"/>
    <w:rsid w:val="0053414E"/>
    <w:rsid w:val="00535773"/>
    <w:rsid w:val="00536D20"/>
    <w:rsid w:val="00541F3B"/>
    <w:rsid w:val="00543E6C"/>
    <w:rsid w:val="00546539"/>
    <w:rsid w:val="00565087"/>
    <w:rsid w:val="00572F56"/>
    <w:rsid w:val="005805F7"/>
    <w:rsid w:val="00585BA9"/>
    <w:rsid w:val="00586860"/>
    <w:rsid w:val="00592A8D"/>
    <w:rsid w:val="00593AD7"/>
    <w:rsid w:val="00594D81"/>
    <w:rsid w:val="00597560"/>
    <w:rsid w:val="00597B11"/>
    <w:rsid w:val="005A4857"/>
    <w:rsid w:val="005B3B09"/>
    <w:rsid w:val="005B3F62"/>
    <w:rsid w:val="005B4019"/>
    <w:rsid w:val="005B52EC"/>
    <w:rsid w:val="005C3045"/>
    <w:rsid w:val="005C7631"/>
    <w:rsid w:val="005C7DA3"/>
    <w:rsid w:val="005D2E01"/>
    <w:rsid w:val="005D2FBE"/>
    <w:rsid w:val="005D7526"/>
    <w:rsid w:val="005E0075"/>
    <w:rsid w:val="005E1599"/>
    <w:rsid w:val="005E1BFF"/>
    <w:rsid w:val="005E3F9E"/>
    <w:rsid w:val="005E4BB2"/>
    <w:rsid w:val="005F13B8"/>
    <w:rsid w:val="005F1C9F"/>
    <w:rsid w:val="005F6C12"/>
    <w:rsid w:val="00600074"/>
    <w:rsid w:val="00602AEA"/>
    <w:rsid w:val="0060482A"/>
    <w:rsid w:val="00612C57"/>
    <w:rsid w:val="00614FDF"/>
    <w:rsid w:val="00617CDA"/>
    <w:rsid w:val="006209DF"/>
    <w:rsid w:val="0062162D"/>
    <w:rsid w:val="006216FC"/>
    <w:rsid w:val="00622CB6"/>
    <w:rsid w:val="00627B5D"/>
    <w:rsid w:val="00627CA4"/>
    <w:rsid w:val="0063543D"/>
    <w:rsid w:val="00646361"/>
    <w:rsid w:val="00647114"/>
    <w:rsid w:val="0065240A"/>
    <w:rsid w:val="006537B7"/>
    <w:rsid w:val="00653E57"/>
    <w:rsid w:val="006658C7"/>
    <w:rsid w:val="0067116B"/>
    <w:rsid w:val="0067143C"/>
    <w:rsid w:val="00671992"/>
    <w:rsid w:val="00686052"/>
    <w:rsid w:val="00691A77"/>
    <w:rsid w:val="006922BF"/>
    <w:rsid w:val="00692D4D"/>
    <w:rsid w:val="00695B1D"/>
    <w:rsid w:val="006A0C3D"/>
    <w:rsid w:val="006A323F"/>
    <w:rsid w:val="006A36C4"/>
    <w:rsid w:val="006A41D0"/>
    <w:rsid w:val="006A647E"/>
    <w:rsid w:val="006A6733"/>
    <w:rsid w:val="006A7E24"/>
    <w:rsid w:val="006B30D0"/>
    <w:rsid w:val="006C3D95"/>
    <w:rsid w:val="006C7E23"/>
    <w:rsid w:val="006D5F3E"/>
    <w:rsid w:val="006D6BDD"/>
    <w:rsid w:val="006E086F"/>
    <w:rsid w:val="006E23E1"/>
    <w:rsid w:val="006E25E1"/>
    <w:rsid w:val="006E5C86"/>
    <w:rsid w:val="006E70B3"/>
    <w:rsid w:val="006F0479"/>
    <w:rsid w:val="006F653D"/>
    <w:rsid w:val="00701116"/>
    <w:rsid w:val="00703B7A"/>
    <w:rsid w:val="00704F64"/>
    <w:rsid w:val="00705190"/>
    <w:rsid w:val="00710BB7"/>
    <w:rsid w:val="0071150E"/>
    <w:rsid w:val="00713C44"/>
    <w:rsid w:val="00714BF6"/>
    <w:rsid w:val="00715C2E"/>
    <w:rsid w:val="00716705"/>
    <w:rsid w:val="007170B3"/>
    <w:rsid w:val="00720066"/>
    <w:rsid w:val="0072335A"/>
    <w:rsid w:val="00725A49"/>
    <w:rsid w:val="007277B8"/>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F2A"/>
    <w:rsid w:val="0076312F"/>
    <w:rsid w:val="00763F83"/>
    <w:rsid w:val="00767BE6"/>
    <w:rsid w:val="00771517"/>
    <w:rsid w:val="007732D4"/>
    <w:rsid w:val="00774DA4"/>
    <w:rsid w:val="0077681C"/>
    <w:rsid w:val="00777AAF"/>
    <w:rsid w:val="00781F0F"/>
    <w:rsid w:val="00782F6C"/>
    <w:rsid w:val="007837FF"/>
    <w:rsid w:val="007844BC"/>
    <w:rsid w:val="0079386E"/>
    <w:rsid w:val="00796090"/>
    <w:rsid w:val="00797D27"/>
    <w:rsid w:val="007A1768"/>
    <w:rsid w:val="007B14D6"/>
    <w:rsid w:val="007B600E"/>
    <w:rsid w:val="007B65CD"/>
    <w:rsid w:val="007B7933"/>
    <w:rsid w:val="007C101F"/>
    <w:rsid w:val="007D0754"/>
    <w:rsid w:val="007E2236"/>
    <w:rsid w:val="007E3C80"/>
    <w:rsid w:val="007E7A30"/>
    <w:rsid w:val="007F0F4A"/>
    <w:rsid w:val="007F7761"/>
    <w:rsid w:val="008017C7"/>
    <w:rsid w:val="008028A4"/>
    <w:rsid w:val="008044F3"/>
    <w:rsid w:val="00805548"/>
    <w:rsid w:val="00810FAA"/>
    <w:rsid w:val="00811B81"/>
    <w:rsid w:val="0081657D"/>
    <w:rsid w:val="00816A4A"/>
    <w:rsid w:val="008203DF"/>
    <w:rsid w:val="00830747"/>
    <w:rsid w:val="00840DD9"/>
    <w:rsid w:val="008537D0"/>
    <w:rsid w:val="0086095C"/>
    <w:rsid w:val="0086434B"/>
    <w:rsid w:val="0087231C"/>
    <w:rsid w:val="0087383F"/>
    <w:rsid w:val="00875677"/>
    <w:rsid w:val="00875D95"/>
    <w:rsid w:val="008768CA"/>
    <w:rsid w:val="008834C3"/>
    <w:rsid w:val="00883680"/>
    <w:rsid w:val="00883747"/>
    <w:rsid w:val="00897063"/>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FDD"/>
    <w:rsid w:val="00900001"/>
    <w:rsid w:val="0090271F"/>
    <w:rsid w:val="00902E23"/>
    <w:rsid w:val="00906149"/>
    <w:rsid w:val="009114D7"/>
    <w:rsid w:val="0091348E"/>
    <w:rsid w:val="00916C22"/>
    <w:rsid w:val="00917CCB"/>
    <w:rsid w:val="00920C06"/>
    <w:rsid w:val="009239DA"/>
    <w:rsid w:val="00935D3F"/>
    <w:rsid w:val="009374DB"/>
    <w:rsid w:val="0094216E"/>
    <w:rsid w:val="00942EC2"/>
    <w:rsid w:val="00944E51"/>
    <w:rsid w:val="009473D3"/>
    <w:rsid w:val="00950C0B"/>
    <w:rsid w:val="0095520E"/>
    <w:rsid w:val="009629A1"/>
    <w:rsid w:val="00962B42"/>
    <w:rsid w:val="00963438"/>
    <w:rsid w:val="00971D98"/>
    <w:rsid w:val="0097476C"/>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6196"/>
    <w:rsid w:val="009F0AF9"/>
    <w:rsid w:val="009F1196"/>
    <w:rsid w:val="009F37B7"/>
    <w:rsid w:val="009F6E19"/>
    <w:rsid w:val="00A04469"/>
    <w:rsid w:val="00A07965"/>
    <w:rsid w:val="00A07A2A"/>
    <w:rsid w:val="00A07EB1"/>
    <w:rsid w:val="00A10F02"/>
    <w:rsid w:val="00A164B4"/>
    <w:rsid w:val="00A24369"/>
    <w:rsid w:val="00A257C0"/>
    <w:rsid w:val="00A25BEE"/>
    <w:rsid w:val="00A26956"/>
    <w:rsid w:val="00A26BA7"/>
    <w:rsid w:val="00A2742B"/>
    <w:rsid w:val="00A27486"/>
    <w:rsid w:val="00A53724"/>
    <w:rsid w:val="00A54DA5"/>
    <w:rsid w:val="00A56066"/>
    <w:rsid w:val="00A563F5"/>
    <w:rsid w:val="00A57553"/>
    <w:rsid w:val="00A660BE"/>
    <w:rsid w:val="00A6636C"/>
    <w:rsid w:val="00A73129"/>
    <w:rsid w:val="00A7377E"/>
    <w:rsid w:val="00A73A85"/>
    <w:rsid w:val="00A76C8E"/>
    <w:rsid w:val="00A7704A"/>
    <w:rsid w:val="00A77A1D"/>
    <w:rsid w:val="00A82346"/>
    <w:rsid w:val="00A87A1D"/>
    <w:rsid w:val="00A92BA1"/>
    <w:rsid w:val="00A94CC6"/>
    <w:rsid w:val="00A9612F"/>
    <w:rsid w:val="00AA1453"/>
    <w:rsid w:val="00AA3A50"/>
    <w:rsid w:val="00AB011E"/>
    <w:rsid w:val="00AB3444"/>
    <w:rsid w:val="00AB5585"/>
    <w:rsid w:val="00AC27E9"/>
    <w:rsid w:val="00AC64DD"/>
    <w:rsid w:val="00AC6BC6"/>
    <w:rsid w:val="00AD072A"/>
    <w:rsid w:val="00AD0C22"/>
    <w:rsid w:val="00AD2A4F"/>
    <w:rsid w:val="00AD5841"/>
    <w:rsid w:val="00AD6AA2"/>
    <w:rsid w:val="00AD7CB5"/>
    <w:rsid w:val="00AD7D35"/>
    <w:rsid w:val="00AE03CB"/>
    <w:rsid w:val="00AE365D"/>
    <w:rsid w:val="00AE5E92"/>
    <w:rsid w:val="00AE65E2"/>
    <w:rsid w:val="00AE7059"/>
    <w:rsid w:val="00AE7330"/>
    <w:rsid w:val="00AF4BB7"/>
    <w:rsid w:val="00B00977"/>
    <w:rsid w:val="00B02056"/>
    <w:rsid w:val="00B03F9D"/>
    <w:rsid w:val="00B050FF"/>
    <w:rsid w:val="00B11385"/>
    <w:rsid w:val="00B12D98"/>
    <w:rsid w:val="00B13242"/>
    <w:rsid w:val="00B15449"/>
    <w:rsid w:val="00B16F60"/>
    <w:rsid w:val="00B23220"/>
    <w:rsid w:val="00B305DB"/>
    <w:rsid w:val="00B314F3"/>
    <w:rsid w:val="00B325A4"/>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9ED"/>
    <w:rsid w:val="00BA4B8D"/>
    <w:rsid w:val="00BB7577"/>
    <w:rsid w:val="00BC0F7D"/>
    <w:rsid w:val="00BC1CD7"/>
    <w:rsid w:val="00BC2999"/>
    <w:rsid w:val="00BD075F"/>
    <w:rsid w:val="00BD733C"/>
    <w:rsid w:val="00BD7D31"/>
    <w:rsid w:val="00BE28C4"/>
    <w:rsid w:val="00BE3255"/>
    <w:rsid w:val="00BF128E"/>
    <w:rsid w:val="00BF4659"/>
    <w:rsid w:val="00C0599E"/>
    <w:rsid w:val="00C074DD"/>
    <w:rsid w:val="00C142EB"/>
    <w:rsid w:val="00C1496A"/>
    <w:rsid w:val="00C178AA"/>
    <w:rsid w:val="00C25088"/>
    <w:rsid w:val="00C33079"/>
    <w:rsid w:val="00C45231"/>
    <w:rsid w:val="00C47D5E"/>
    <w:rsid w:val="00C47ED1"/>
    <w:rsid w:val="00C55F82"/>
    <w:rsid w:val="00C60D34"/>
    <w:rsid w:val="00C711AB"/>
    <w:rsid w:val="00C72833"/>
    <w:rsid w:val="00C76EC7"/>
    <w:rsid w:val="00C80F1D"/>
    <w:rsid w:val="00C919DC"/>
    <w:rsid w:val="00C92E9C"/>
    <w:rsid w:val="00C93F40"/>
    <w:rsid w:val="00CA3D0C"/>
    <w:rsid w:val="00CD7337"/>
    <w:rsid w:val="00CE4F4C"/>
    <w:rsid w:val="00CE60A2"/>
    <w:rsid w:val="00CE638E"/>
    <w:rsid w:val="00CE6C33"/>
    <w:rsid w:val="00CF2B63"/>
    <w:rsid w:val="00D00313"/>
    <w:rsid w:val="00D0349E"/>
    <w:rsid w:val="00D0628E"/>
    <w:rsid w:val="00D07B84"/>
    <w:rsid w:val="00D11DA7"/>
    <w:rsid w:val="00D22235"/>
    <w:rsid w:val="00D23584"/>
    <w:rsid w:val="00D23961"/>
    <w:rsid w:val="00D33C59"/>
    <w:rsid w:val="00D33F98"/>
    <w:rsid w:val="00D34C90"/>
    <w:rsid w:val="00D368CA"/>
    <w:rsid w:val="00D3732E"/>
    <w:rsid w:val="00D37859"/>
    <w:rsid w:val="00D40DBB"/>
    <w:rsid w:val="00D438A3"/>
    <w:rsid w:val="00D45E7F"/>
    <w:rsid w:val="00D503A3"/>
    <w:rsid w:val="00D51AFF"/>
    <w:rsid w:val="00D57972"/>
    <w:rsid w:val="00D6509F"/>
    <w:rsid w:val="00D667EF"/>
    <w:rsid w:val="00D675A9"/>
    <w:rsid w:val="00D72AEB"/>
    <w:rsid w:val="00D738D6"/>
    <w:rsid w:val="00D755EB"/>
    <w:rsid w:val="00D76048"/>
    <w:rsid w:val="00D855F4"/>
    <w:rsid w:val="00D86EA1"/>
    <w:rsid w:val="00D87740"/>
    <w:rsid w:val="00D87E00"/>
    <w:rsid w:val="00D9134D"/>
    <w:rsid w:val="00D91987"/>
    <w:rsid w:val="00D957AF"/>
    <w:rsid w:val="00D96C29"/>
    <w:rsid w:val="00DA4AF3"/>
    <w:rsid w:val="00DA4B59"/>
    <w:rsid w:val="00DA539D"/>
    <w:rsid w:val="00DA771D"/>
    <w:rsid w:val="00DA7A03"/>
    <w:rsid w:val="00DB1818"/>
    <w:rsid w:val="00DB475E"/>
    <w:rsid w:val="00DB4F4F"/>
    <w:rsid w:val="00DB6BF9"/>
    <w:rsid w:val="00DC10BA"/>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A15B0"/>
    <w:rsid w:val="00EA5EA7"/>
    <w:rsid w:val="00EA670A"/>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15318"/>
    <w:rsid w:val="00F17505"/>
    <w:rsid w:val="00F2243E"/>
    <w:rsid w:val="00F22EC7"/>
    <w:rsid w:val="00F230E6"/>
    <w:rsid w:val="00F24890"/>
    <w:rsid w:val="00F24A5E"/>
    <w:rsid w:val="00F30247"/>
    <w:rsid w:val="00F325C8"/>
    <w:rsid w:val="00F3312E"/>
    <w:rsid w:val="00F468A8"/>
    <w:rsid w:val="00F5035D"/>
    <w:rsid w:val="00F50CF2"/>
    <w:rsid w:val="00F51944"/>
    <w:rsid w:val="00F56D1C"/>
    <w:rsid w:val="00F622D8"/>
    <w:rsid w:val="00F64AF0"/>
    <w:rsid w:val="00F653B8"/>
    <w:rsid w:val="00F74905"/>
    <w:rsid w:val="00F77226"/>
    <w:rsid w:val="00F83E50"/>
    <w:rsid w:val="00F84819"/>
    <w:rsid w:val="00F9008D"/>
    <w:rsid w:val="00F93664"/>
    <w:rsid w:val="00F97CD9"/>
    <w:rsid w:val="00F97D03"/>
    <w:rsid w:val="00FA0623"/>
    <w:rsid w:val="00FA1266"/>
    <w:rsid w:val="00FA7F64"/>
    <w:rsid w:val="00FB4B6B"/>
    <w:rsid w:val="00FC1192"/>
    <w:rsid w:val="00FD11BE"/>
    <w:rsid w:val="00FD66F0"/>
    <w:rsid w:val="00FD7692"/>
    <w:rsid w:val="00FD7DD5"/>
    <w:rsid w:val="00FE2E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rsid w:val="003D4BEB"/>
    <w:pPr>
      <w:keepNext/>
      <w:keepLines/>
      <w:spacing w:after="0"/>
    </w:pPr>
    <w:rPr>
      <w:rFonts w:ascii="Arial" w:hAnsi="Arial"/>
      <w:sz w:val="18"/>
    </w:rPr>
  </w:style>
  <w:style w:type="paragraph" w:customStyle="1" w:styleId="TAH">
    <w:name w:val="TAH"/>
    <w:basedOn w:val="TAC"/>
    <w:link w:val="TAHChar"/>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semiHidden/>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Word_97_-_2003_Document1.doc"/><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10262</Words>
  <Characters>58497</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68622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32.423_CR0139_(Rel-17)_TEI17</cp:lastModifiedBy>
  <cp:revision>9</cp:revision>
  <cp:lastPrinted>2019-02-25T14:05:00Z</cp:lastPrinted>
  <dcterms:created xsi:type="dcterms:W3CDTF">2022-09-27T09:55:00Z</dcterms:created>
  <dcterms:modified xsi:type="dcterms:W3CDTF">2023-01-06T15:25:00Z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vt:lpwstr>
  </property>
</Properties>
</file>