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01DEF235"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r w:rsidRPr="00BC0026">
              <w:rPr>
                <w:noProof w:val="0"/>
              </w:rPr>
              <w:t>V</w:t>
            </w:r>
            <w:bookmarkStart w:id="3" w:name="specVersion"/>
            <w:r w:rsidR="00855F64">
              <w:rPr>
                <w:noProof w:val="0"/>
              </w:rPr>
              <w:t>17</w:t>
            </w:r>
            <w:r w:rsidRPr="00BC0026">
              <w:rPr>
                <w:noProof w:val="0"/>
              </w:rPr>
              <w:t>.</w:t>
            </w:r>
            <w:r w:rsidR="002B1D90" w:rsidRPr="00BC0026">
              <w:rPr>
                <w:noProof w:val="0"/>
              </w:rPr>
              <w:t>0</w:t>
            </w:r>
            <w:r w:rsidRPr="00BC0026">
              <w:rPr>
                <w:noProof w:val="0"/>
              </w:rPr>
              <w:t>.</w:t>
            </w:r>
            <w:bookmarkEnd w:id="3"/>
            <w:r w:rsidR="00EC617B">
              <w:rPr>
                <w:noProof w:val="0"/>
              </w:rPr>
              <w:t>1</w:t>
            </w:r>
            <w:r w:rsidRPr="00BC0026">
              <w:rPr>
                <w:noProof w:val="0"/>
              </w:rPr>
              <w:t xml:space="preserve"> </w:t>
            </w:r>
            <w:r w:rsidRPr="00BC0026">
              <w:rPr>
                <w:noProof w:val="0"/>
                <w:sz w:val="32"/>
              </w:rPr>
              <w:t>(</w:t>
            </w:r>
            <w:bookmarkStart w:id="4" w:name="issueDate"/>
            <w:r w:rsidR="00BB7577" w:rsidRPr="00BC0026">
              <w:rPr>
                <w:noProof w:val="0"/>
                <w:sz w:val="32"/>
              </w:rPr>
              <w:t>202</w:t>
            </w:r>
            <w:r w:rsidR="00B4603A" w:rsidRPr="00BC0026">
              <w:rPr>
                <w:noProof w:val="0"/>
                <w:sz w:val="32"/>
              </w:rPr>
              <w:t>2</w:t>
            </w:r>
            <w:r w:rsidRPr="00BC0026">
              <w:rPr>
                <w:noProof w:val="0"/>
                <w:sz w:val="32"/>
              </w:rPr>
              <w:t>-</w:t>
            </w:r>
            <w:bookmarkEnd w:id="4"/>
            <w:r w:rsidR="00B4603A" w:rsidRPr="00BC0026">
              <w:rPr>
                <w:noProof w:val="0"/>
                <w:sz w:val="32"/>
              </w:rPr>
              <w:t>0</w:t>
            </w:r>
            <w:r w:rsidR="002F2EF1" w:rsidRPr="00BC0026">
              <w:rPr>
                <w:noProof w:val="0"/>
                <w:sz w:val="32"/>
              </w:rPr>
              <w:t>6</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5C8A1EA6"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22</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C284E67" w14:textId="49E0E125" w:rsidR="00855F64"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855F64">
        <w:rPr>
          <w:noProof/>
        </w:rPr>
        <w:t>Foreword</w:t>
      </w:r>
      <w:r w:rsidR="00855F64">
        <w:rPr>
          <w:noProof/>
        </w:rPr>
        <w:tab/>
      </w:r>
      <w:r w:rsidR="00855F64">
        <w:rPr>
          <w:noProof/>
        </w:rPr>
        <w:fldChar w:fldCharType="begin" w:fldLock="1"/>
      </w:r>
      <w:r w:rsidR="00855F64">
        <w:rPr>
          <w:noProof/>
        </w:rPr>
        <w:instrText xml:space="preserve"> PAGEREF _Toc106198929 \h </w:instrText>
      </w:r>
      <w:r w:rsidR="00855F64">
        <w:rPr>
          <w:noProof/>
        </w:rPr>
      </w:r>
      <w:r w:rsidR="00855F64">
        <w:rPr>
          <w:noProof/>
        </w:rPr>
        <w:fldChar w:fldCharType="separate"/>
      </w:r>
      <w:r w:rsidR="00855F64">
        <w:rPr>
          <w:noProof/>
        </w:rPr>
        <w:t>8</w:t>
      </w:r>
      <w:r w:rsidR="00855F64">
        <w:rPr>
          <w:noProof/>
        </w:rPr>
        <w:fldChar w:fldCharType="end"/>
      </w:r>
    </w:p>
    <w:p w14:paraId="1154A9FA" w14:textId="720A46F7" w:rsidR="00855F64" w:rsidRDefault="00855F64">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_Toc106198930 \h </w:instrText>
      </w:r>
      <w:r>
        <w:rPr>
          <w:noProof/>
        </w:rPr>
      </w:r>
      <w:r>
        <w:rPr>
          <w:noProof/>
        </w:rPr>
        <w:fldChar w:fldCharType="separate"/>
      </w:r>
      <w:r>
        <w:rPr>
          <w:noProof/>
        </w:rPr>
        <w:t>10</w:t>
      </w:r>
      <w:r>
        <w:rPr>
          <w:noProof/>
        </w:rPr>
        <w:fldChar w:fldCharType="end"/>
      </w:r>
    </w:p>
    <w:p w14:paraId="78098627" w14:textId="03139D4A" w:rsidR="00855F64" w:rsidRDefault="00855F64">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_Toc106198931 \h </w:instrText>
      </w:r>
      <w:r>
        <w:rPr>
          <w:noProof/>
        </w:rPr>
      </w:r>
      <w:r>
        <w:rPr>
          <w:noProof/>
        </w:rPr>
        <w:fldChar w:fldCharType="separate"/>
      </w:r>
      <w:r>
        <w:rPr>
          <w:noProof/>
        </w:rPr>
        <w:t>10</w:t>
      </w:r>
      <w:r>
        <w:rPr>
          <w:noProof/>
        </w:rPr>
        <w:fldChar w:fldCharType="end"/>
      </w:r>
    </w:p>
    <w:p w14:paraId="206C7810" w14:textId="4CF2C1E6" w:rsidR="00855F64" w:rsidRDefault="00855F64">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_Toc106198932 \h </w:instrText>
      </w:r>
      <w:r>
        <w:rPr>
          <w:noProof/>
        </w:rPr>
      </w:r>
      <w:r>
        <w:rPr>
          <w:noProof/>
        </w:rPr>
        <w:fldChar w:fldCharType="separate"/>
      </w:r>
      <w:r>
        <w:rPr>
          <w:noProof/>
        </w:rPr>
        <w:t>11</w:t>
      </w:r>
      <w:r>
        <w:rPr>
          <w:noProof/>
        </w:rPr>
        <w:fldChar w:fldCharType="end"/>
      </w:r>
    </w:p>
    <w:p w14:paraId="7C46B4E2" w14:textId="71031346" w:rsidR="00855F64" w:rsidRDefault="00855F64">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_Toc106198933 \h </w:instrText>
      </w:r>
      <w:r>
        <w:rPr>
          <w:noProof/>
        </w:rPr>
      </w:r>
      <w:r>
        <w:rPr>
          <w:noProof/>
        </w:rPr>
        <w:fldChar w:fldCharType="separate"/>
      </w:r>
      <w:r>
        <w:rPr>
          <w:noProof/>
        </w:rPr>
        <w:t>11</w:t>
      </w:r>
      <w:r>
        <w:rPr>
          <w:noProof/>
        </w:rPr>
        <w:fldChar w:fldCharType="end"/>
      </w:r>
    </w:p>
    <w:p w14:paraId="3F962F59" w14:textId="3DD4A539" w:rsidR="00855F64" w:rsidRDefault="00855F64">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_Toc106198934 \h </w:instrText>
      </w:r>
      <w:r>
        <w:rPr>
          <w:noProof/>
        </w:rPr>
      </w:r>
      <w:r>
        <w:rPr>
          <w:noProof/>
        </w:rPr>
        <w:fldChar w:fldCharType="separate"/>
      </w:r>
      <w:r>
        <w:rPr>
          <w:noProof/>
        </w:rPr>
        <w:t>11</w:t>
      </w:r>
      <w:r>
        <w:rPr>
          <w:noProof/>
        </w:rPr>
        <w:fldChar w:fldCharType="end"/>
      </w:r>
    </w:p>
    <w:p w14:paraId="7FA33CE0" w14:textId="1A0477E4" w:rsidR="00855F64" w:rsidRDefault="00855F64">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_Toc106198935 \h </w:instrText>
      </w:r>
      <w:r>
        <w:rPr>
          <w:noProof/>
        </w:rPr>
      </w:r>
      <w:r>
        <w:rPr>
          <w:noProof/>
        </w:rPr>
        <w:fldChar w:fldCharType="separate"/>
      </w:r>
      <w:r>
        <w:rPr>
          <w:noProof/>
        </w:rPr>
        <w:t>12</w:t>
      </w:r>
      <w:r>
        <w:rPr>
          <w:noProof/>
        </w:rPr>
        <w:fldChar w:fldCharType="end"/>
      </w:r>
    </w:p>
    <w:p w14:paraId="34634B85" w14:textId="246DA08A" w:rsidR="00855F64" w:rsidRDefault="00855F64">
      <w:pPr>
        <w:pStyle w:val="TOC1"/>
        <w:rPr>
          <w:rFonts w:asciiTheme="minorHAnsi" w:eastAsiaTheme="minorEastAsia" w:hAnsiTheme="minorHAnsi" w:cstheme="minorBidi"/>
          <w:noProof/>
          <w:szCs w:val="22"/>
          <w:lang w:eastAsia="en-GB"/>
        </w:rPr>
      </w:pPr>
      <w:r w:rsidRPr="004A11AA">
        <w:rPr>
          <w:rFonts w:cs="Arial"/>
          <w:noProof/>
        </w:rPr>
        <w:t>4</w:t>
      </w:r>
      <w:r w:rsidRPr="004A11AA">
        <w:rPr>
          <w:rFonts w:cs="Arial"/>
          <w:noProof/>
        </w:rPr>
        <w:tab/>
      </w:r>
      <w:r>
        <w:rPr>
          <w:noProof/>
        </w:rPr>
        <w:t>Concepts</w:t>
      </w:r>
      <w:r w:rsidRPr="004A11AA">
        <w:rPr>
          <w:rFonts w:cs="Arial"/>
          <w:noProof/>
        </w:rPr>
        <w:t xml:space="preserve"> and overview</w:t>
      </w:r>
      <w:r>
        <w:rPr>
          <w:noProof/>
        </w:rPr>
        <w:tab/>
      </w:r>
      <w:r>
        <w:rPr>
          <w:noProof/>
        </w:rPr>
        <w:fldChar w:fldCharType="begin" w:fldLock="1"/>
      </w:r>
      <w:r>
        <w:rPr>
          <w:noProof/>
        </w:rPr>
        <w:instrText xml:space="preserve"> PAGEREF _Toc106198936 \h </w:instrText>
      </w:r>
      <w:r>
        <w:rPr>
          <w:noProof/>
        </w:rPr>
      </w:r>
      <w:r>
        <w:rPr>
          <w:noProof/>
        </w:rPr>
        <w:fldChar w:fldCharType="separate"/>
      </w:r>
      <w:r>
        <w:rPr>
          <w:noProof/>
        </w:rPr>
        <w:t>12</w:t>
      </w:r>
      <w:r>
        <w:rPr>
          <w:noProof/>
        </w:rPr>
        <w:fldChar w:fldCharType="end"/>
      </w:r>
    </w:p>
    <w:p w14:paraId="605507C1" w14:textId="2AF3446F" w:rsidR="00855F64" w:rsidRDefault="00855F64">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_Toc106198937 \h </w:instrText>
      </w:r>
      <w:r>
        <w:rPr>
          <w:noProof/>
        </w:rPr>
      </w:r>
      <w:r>
        <w:rPr>
          <w:noProof/>
        </w:rPr>
        <w:fldChar w:fldCharType="separate"/>
      </w:r>
      <w:r>
        <w:rPr>
          <w:noProof/>
        </w:rPr>
        <w:t>12</w:t>
      </w:r>
      <w:r>
        <w:rPr>
          <w:noProof/>
        </w:rPr>
        <w:fldChar w:fldCharType="end"/>
      </w:r>
    </w:p>
    <w:p w14:paraId="39175A2B" w14:textId="4852D31B" w:rsidR="00855F64" w:rsidRDefault="00855F64">
      <w:pPr>
        <w:pStyle w:val="TOC1"/>
        <w:rPr>
          <w:rFonts w:asciiTheme="minorHAnsi" w:eastAsiaTheme="minorEastAsia" w:hAnsiTheme="minorHAnsi" w:cstheme="minorBidi"/>
          <w:noProof/>
          <w:szCs w:val="22"/>
          <w:lang w:eastAsia="en-GB"/>
        </w:rPr>
      </w:pPr>
      <w:r w:rsidRPr="004A11AA">
        <w:rPr>
          <w:rFonts w:cs="Arial"/>
          <w:noProof/>
        </w:rPr>
        <w:t>5</w:t>
      </w:r>
      <w:r w:rsidRPr="004A11AA">
        <w:rPr>
          <w:rFonts w:cs="Arial"/>
          <w:noProof/>
        </w:rPr>
        <w:tab/>
      </w:r>
      <w:r>
        <w:rPr>
          <w:noProof/>
        </w:rPr>
        <w:t>MDA</w:t>
      </w:r>
      <w:r w:rsidRPr="004A11AA">
        <w:rPr>
          <w:rFonts w:cs="Arial"/>
          <w:noProof/>
        </w:rPr>
        <w:t xml:space="preserve"> functionality and service framework</w:t>
      </w:r>
      <w:r>
        <w:rPr>
          <w:noProof/>
        </w:rPr>
        <w:tab/>
      </w:r>
      <w:r>
        <w:rPr>
          <w:noProof/>
        </w:rPr>
        <w:fldChar w:fldCharType="begin" w:fldLock="1"/>
      </w:r>
      <w:r>
        <w:rPr>
          <w:noProof/>
        </w:rPr>
        <w:instrText xml:space="preserve"> PAGEREF _Toc106198938 \h </w:instrText>
      </w:r>
      <w:r>
        <w:rPr>
          <w:noProof/>
        </w:rPr>
      </w:r>
      <w:r>
        <w:rPr>
          <w:noProof/>
        </w:rPr>
        <w:fldChar w:fldCharType="separate"/>
      </w:r>
      <w:r>
        <w:rPr>
          <w:noProof/>
        </w:rPr>
        <w:t>12</w:t>
      </w:r>
      <w:r>
        <w:rPr>
          <w:noProof/>
        </w:rPr>
        <w:fldChar w:fldCharType="end"/>
      </w:r>
    </w:p>
    <w:p w14:paraId="4FEB0268" w14:textId="061E0481"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5.1</w:t>
      </w:r>
      <w:r w:rsidRPr="004A11AA">
        <w:rPr>
          <w:rFonts w:cs="Arial"/>
          <w:noProof/>
        </w:rPr>
        <w:tab/>
      </w:r>
      <w:r>
        <w:rPr>
          <w:noProof/>
        </w:rPr>
        <w:t>General</w:t>
      </w:r>
      <w:r w:rsidRPr="004A11AA">
        <w:rPr>
          <w:rFonts w:cs="Arial"/>
          <w:noProof/>
        </w:rPr>
        <w:t xml:space="preserve"> framework</w:t>
      </w:r>
      <w:r>
        <w:rPr>
          <w:noProof/>
        </w:rPr>
        <w:tab/>
      </w:r>
      <w:r>
        <w:rPr>
          <w:noProof/>
        </w:rPr>
        <w:fldChar w:fldCharType="begin" w:fldLock="1"/>
      </w:r>
      <w:r>
        <w:rPr>
          <w:noProof/>
        </w:rPr>
        <w:instrText xml:space="preserve"> PAGEREF _Toc106198939 \h </w:instrText>
      </w:r>
      <w:r>
        <w:rPr>
          <w:noProof/>
        </w:rPr>
      </w:r>
      <w:r>
        <w:rPr>
          <w:noProof/>
        </w:rPr>
        <w:fldChar w:fldCharType="separate"/>
      </w:r>
      <w:r>
        <w:rPr>
          <w:noProof/>
        </w:rPr>
        <w:t>12</w:t>
      </w:r>
      <w:r>
        <w:rPr>
          <w:noProof/>
        </w:rPr>
        <w:fldChar w:fldCharType="end"/>
      </w:r>
    </w:p>
    <w:p w14:paraId="05C82102" w14:textId="76482389"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5.2</w:t>
      </w:r>
      <w:r w:rsidRPr="004A11AA">
        <w:rPr>
          <w:rFonts w:cs="Arial"/>
          <w:noProof/>
        </w:rPr>
        <w:tab/>
      </w:r>
      <w:r>
        <w:rPr>
          <w:noProof/>
        </w:rPr>
        <w:t>Interaction</w:t>
      </w:r>
      <w:r w:rsidRPr="004A11AA">
        <w:rPr>
          <w:rFonts w:cs="Arial"/>
          <w:noProof/>
        </w:rPr>
        <w:t xml:space="preserve"> with CN and RAN domains</w:t>
      </w:r>
      <w:r>
        <w:rPr>
          <w:noProof/>
        </w:rPr>
        <w:tab/>
      </w:r>
      <w:r>
        <w:rPr>
          <w:noProof/>
        </w:rPr>
        <w:fldChar w:fldCharType="begin" w:fldLock="1"/>
      </w:r>
      <w:r>
        <w:rPr>
          <w:noProof/>
        </w:rPr>
        <w:instrText xml:space="preserve"> PAGEREF _Toc106198940 \h </w:instrText>
      </w:r>
      <w:r>
        <w:rPr>
          <w:noProof/>
        </w:rPr>
      </w:r>
      <w:r>
        <w:rPr>
          <w:noProof/>
        </w:rPr>
        <w:fldChar w:fldCharType="separate"/>
      </w:r>
      <w:r>
        <w:rPr>
          <w:noProof/>
        </w:rPr>
        <w:t>13</w:t>
      </w:r>
      <w:r>
        <w:rPr>
          <w:noProof/>
        </w:rPr>
        <w:fldChar w:fldCharType="end"/>
      </w:r>
    </w:p>
    <w:p w14:paraId="69A6F94E" w14:textId="76E40700"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5.3</w:t>
      </w:r>
      <w:r w:rsidRPr="004A11AA">
        <w:rPr>
          <w:rFonts w:cs="Arial"/>
          <w:noProof/>
        </w:rPr>
        <w:tab/>
      </w:r>
      <w:r>
        <w:rPr>
          <w:noProof/>
        </w:rPr>
        <w:t>Deployment of multiple MDAs</w:t>
      </w:r>
      <w:r>
        <w:rPr>
          <w:noProof/>
        </w:rPr>
        <w:tab/>
      </w:r>
      <w:r>
        <w:rPr>
          <w:noProof/>
        </w:rPr>
        <w:fldChar w:fldCharType="begin" w:fldLock="1"/>
      </w:r>
      <w:r>
        <w:rPr>
          <w:noProof/>
        </w:rPr>
        <w:instrText xml:space="preserve"> PAGEREF _Toc106198941 \h </w:instrText>
      </w:r>
      <w:r>
        <w:rPr>
          <w:noProof/>
        </w:rPr>
      </w:r>
      <w:r>
        <w:rPr>
          <w:noProof/>
        </w:rPr>
        <w:fldChar w:fldCharType="separate"/>
      </w:r>
      <w:r>
        <w:rPr>
          <w:noProof/>
        </w:rPr>
        <w:t>15</w:t>
      </w:r>
      <w:r>
        <w:rPr>
          <w:noProof/>
        </w:rPr>
        <w:fldChar w:fldCharType="end"/>
      </w:r>
    </w:p>
    <w:p w14:paraId="45B70C4A" w14:textId="4B5C1A49"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5.4</w:t>
      </w:r>
      <w:r w:rsidRPr="004A11AA">
        <w:rPr>
          <w:rFonts w:cs="Arial"/>
          <w:noProof/>
        </w:rPr>
        <w:tab/>
      </w:r>
      <w:r>
        <w:rPr>
          <w:noProof/>
        </w:rPr>
        <w:t>Network Context</w:t>
      </w:r>
      <w:r>
        <w:rPr>
          <w:noProof/>
        </w:rPr>
        <w:tab/>
      </w:r>
      <w:r>
        <w:rPr>
          <w:noProof/>
        </w:rPr>
        <w:fldChar w:fldCharType="begin" w:fldLock="1"/>
      </w:r>
      <w:r>
        <w:rPr>
          <w:noProof/>
        </w:rPr>
        <w:instrText xml:space="preserve"> PAGEREF _Toc106198942 \h </w:instrText>
      </w:r>
      <w:r>
        <w:rPr>
          <w:noProof/>
        </w:rPr>
      </w:r>
      <w:r>
        <w:rPr>
          <w:noProof/>
        </w:rPr>
        <w:fldChar w:fldCharType="separate"/>
      </w:r>
      <w:r>
        <w:rPr>
          <w:noProof/>
        </w:rPr>
        <w:t>16</w:t>
      </w:r>
      <w:r>
        <w:rPr>
          <w:noProof/>
        </w:rPr>
        <w:fldChar w:fldCharType="end"/>
      </w:r>
    </w:p>
    <w:p w14:paraId="1A5F3C64" w14:textId="06C284AD"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5.5</w:t>
      </w:r>
      <w:r w:rsidRPr="004A11AA">
        <w:rPr>
          <w:rFonts w:cs="Arial"/>
          <w:noProof/>
        </w:rPr>
        <w:tab/>
        <w:t>Historical data handling for MDA</w:t>
      </w:r>
      <w:r>
        <w:rPr>
          <w:noProof/>
        </w:rPr>
        <w:tab/>
      </w:r>
      <w:r>
        <w:rPr>
          <w:noProof/>
        </w:rPr>
        <w:fldChar w:fldCharType="begin" w:fldLock="1"/>
      </w:r>
      <w:r>
        <w:rPr>
          <w:noProof/>
        </w:rPr>
        <w:instrText xml:space="preserve"> PAGEREF _Toc106198943 \h </w:instrText>
      </w:r>
      <w:r>
        <w:rPr>
          <w:noProof/>
        </w:rPr>
      </w:r>
      <w:r>
        <w:rPr>
          <w:noProof/>
        </w:rPr>
        <w:fldChar w:fldCharType="separate"/>
      </w:r>
      <w:r>
        <w:rPr>
          <w:noProof/>
        </w:rPr>
        <w:t>17</w:t>
      </w:r>
      <w:r>
        <w:rPr>
          <w:noProof/>
        </w:rPr>
        <w:fldChar w:fldCharType="end"/>
      </w:r>
    </w:p>
    <w:p w14:paraId="529C8312" w14:textId="263D71E1"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5.6</w:t>
      </w:r>
      <w:r w:rsidRPr="004A11AA">
        <w:rPr>
          <w:rFonts w:cs="Arial"/>
          <w:noProof/>
        </w:rPr>
        <w:tab/>
        <w:t>AI/ML support for MDA</w:t>
      </w:r>
      <w:r>
        <w:rPr>
          <w:noProof/>
        </w:rPr>
        <w:tab/>
      </w:r>
      <w:r>
        <w:rPr>
          <w:noProof/>
        </w:rPr>
        <w:fldChar w:fldCharType="begin" w:fldLock="1"/>
      </w:r>
      <w:r>
        <w:rPr>
          <w:noProof/>
        </w:rPr>
        <w:instrText xml:space="preserve"> PAGEREF _Toc106198944 \h </w:instrText>
      </w:r>
      <w:r>
        <w:rPr>
          <w:noProof/>
        </w:rPr>
      </w:r>
      <w:r>
        <w:rPr>
          <w:noProof/>
        </w:rPr>
        <w:fldChar w:fldCharType="separate"/>
      </w:r>
      <w:r>
        <w:rPr>
          <w:noProof/>
        </w:rPr>
        <w:t>17</w:t>
      </w:r>
      <w:r>
        <w:rPr>
          <w:noProof/>
        </w:rPr>
        <w:fldChar w:fldCharType="end"/>
      </w:r>
    </w:p>
    <w:p w14:paraId="595D32F6" w14:textId="06E341AE" w:rsidR="00855F64" w:rsidRDefault="00855F64">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_Toc106198945 \h </w:instrText>
      </w:r>
      <w:r>
        <w:rPr>
          <w:noProof/>
        </w:rPr>
      </w:r>
      <w:r>
        <w:rPr>
          <w:noProof/>
        </w:rPr>
        <w:fldChar w:fldCharType="separate"/>
      </w:r>
      <w:r>
        <w:rPr>
          <w:noProof/>
        </w:rPr>
        <w:t>17</w:t>
      </w:r>
      <w:r>
        <w:rPr>
          <w:noProof/>
        </w:rPr>
        <w:fldChar w:fldCharType="end"/>
      </w:r>
    </w:p>
    <w:p w14:paraId="6778F702" w14:textId="7BE8A611"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6.1</w:t>
      </w:r>
      <w:r w:rsidRPr="004A11AA">
        <w:rPr>
          <w:rFonts w:cs="Arial"/>
          <w:noProof/>
        </w:rPr>
        <w:tab/>
        <w:t>MDA role in the management loop</w:t>
      </w:r>
      <w:r>
        <w:rPr>
          <w:noProof/>
        </w:rPr>
        <w:tab/>
      </w:r>
      <w:r>
        <w:rPr>
          <w:noProof/>
        </w:rPr>
        <w:fldChar w:fldCharType="begin" w:fldLock="1"/>
      </w:r>
      <w:r>
        <w:rPr>
          <w:noProof/>
        </w:rPr>
        <w:instrText xml:space="preserve"> PAGEREF _Toc106198946 \h </w:instrText>
      </w:r>
      <w:r>
        <w:rPr>
          <w:noProof/>
        </w:rPr>
      </w:r>
      <w:r>
        <w:rPr>
          <w:noProof/>
        </w:rPr>
        <w:fldChar w:fldCharType="separate"/>
      </w:r>
      <w:r>
        <w:rPr>
          <w:noProof/>
        </w:rPr>
        <w:t>17</w:t>
      </w:r>
      <w:r>
        <w:rPr>
          <w:noProof/>
        </w:rPr>
        <w:fldChar w:fldCharType="end"/>
      </w:r>
    </w:p>
    <w:p w14:paraId="26A8FA4B" w14:textId="2058B0C1"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6.2</w:t>
      </w:r>
      <w:r w:rsidRPr="004A11AA">
        <w:rPr>
          <w:rFonts w:cs="Arial"/>
          <w:noProof/>
        </w:rPr>
        <w:tab/>
        <w:t>MDA role in the management loop for service assurance</w:t>
      </w:r>
      <w:r>
        <w:rPr>
          <w:noProof/>
        </w:rPr>
        <w:tab/>
      </w:r>
      <w:r>
        <w:rPr>
          <w:noProof/>
        </w:rPr>
        <w:fldChar w:fldCharType="begin" w:fldLock="1"/>
      </w:r>
      <w:r>
        <w:rPr>
          <w:noProof/>
        </w:rPr>
        <w:instrText xml:space="preserve"> PAGEREF _Toc106198947 \h </w:instrText>
      </w:r>
      <w:r>
        <w:rPr>
          <w:noProof/>
        </w:rPr>
      </w:r>
      <w:r>
        <w:rPr>
          <w:noProof/>
        </w:rPr>
        <w:fldChar w:fldCharType="separate"/>
      </w:r>
      <w:r>
        <w:rPr>
          <w:noProof/>
        </w:rPr>
        <w:t>18</w:t>
      </w:r>
      <w:r>
        <w:rPr>
          <w:noProof/>
        </w:rPr>
        <w:fldChar w:fldCharType="end"/>
      </w:r>
    </w:p>
    <w:p w14:paraId="3B96DEAC" w14:textId="1EBDDCA2" w:rsidR="00855F64" w:rsidRDefault="00855F64">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_Toc106198948 \h </w:instrText>
      </w:r>
      <w:r>
        <w:rPr>
          <w:noProof/>
        </w:rPr>
      </w:r>
      <w:r>
        <w:rPr>
          <w:noProof/>
        </w:rPr>
        <w:fldChar w:fldCharType="separate"/>
      </w:r>
      <w:r>
        <w:rPr>
          <w:noProof/>
        </w:rPr>
        <w:t>18</w:t>
      </w:r>
      <w:r>
        <w:rPr>
          <w:noProof/>
        </w:rPr>
        <w:fldChar w:fldCharType="end"/>
      </w:r>
    </w:p>
    <w:p w14:paraId="25E934A4" w14:textId="63392FCE" w:rsidR="00855F64" w:rsidRDefault="00855F64">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_Toc106198949 \h </w:instrText>
      </w:r>
      <w:r>
        <w:rPr>
          <w:noProof/>
        </w:rPr>
      </w:r>
      <w:r>
        <w:rPr>
          <w:noProof/>
        </w:rPr>
        <w:fldChar w:fldCharType="separate"/>
      </w:r>
      <w:r>
        <w:rPr>
          <w:noProof/>
        </w:rPr>
        <w:t>21</w:t>
      </w:r>
      <w:r>
        <w:rPr>
          <w:noProof/>
        </w:rPr>
        <w:fldChar w:fldCharType="end"/>
      </w:r>
    </w:p>
    <w:p w14:paraId="7E954E57" w14:textId="7A5615F0" w:rsidR="00855F64" w:rsidRDefault="00855F64">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_Toc106198950 \h </w:instrText>
      </w:r>
      <w:r>
        <w:rPr>
          <w:noProof/>
        </w:rPr>
      </w:r>
      <w:r>
        <w:rPr>
          <w:noProof/>
        </w:rPr>
        <w:fldChar w:fldCharType="separate"/>
      </w:r>
      <w:r>
        <w:rPr>
          <w:noProof/>
        </w:rPr>
        <w:t>21</w:t>
      </w:r>
      <w:r>
        <w:rPr>
          <w:noProof/>
        </w:rPr>
        <w:fldChar w:fldCharType="end"/>
      </w:r>
    </w:p>
    <w:p w14:paraId="40EB6CD8" w14:textId="1F9F4462" w:rsidR="00855F64" w:rsidRDefault="00855F64">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_Toc106198951 \h </w:instrText>
      </w:r>
      <w:r>
        <w:rPr>
          <w:noProof/>
        </w:rPr>
      </w:r>
      <w:r>
        <w:rPr>
          <w:noProof/>
        </w:rPr>
        <w:fldChar w:fldCharType="separate"/>
      </w:r>
      <w:r>
        <w:rPr>
          <w:noProof/>
        </w:rPr>
        <w:t>21</w:t>
      </w:r>
      <w:r>
        <w:rPr>
          <w:noProof/>
        </w:rPr>
        <w:fldChar w:fldCharType="end"/>
      </w:r>
    </w:p>
    <w:p w14:paraId="22BB8372" w14:textId="6C7FF42D" w:rsidR="00855F64" w:rsidRDefault="00855F64">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_Toc106198952 \h </w:instrText>
      </w:r>
      <w:r>
        <w:rPr>
          <w:noProof/>
        </w:rPr>
      </w:r>
      <w:r>
        <w:rPr>
          <w:noProof/>
        </w:rPr>
        <w:fldChar w:fldCharType="separate"/>
      </w:r>
      <w:r>
        <w:rPr>
          <w:noProof/>
        </w:rPr>
        <w:t>21</w:t>
      </w:r>
      <w:r>
        <w:rPr>
          <w:noProof/>
        </w:rPr>
        <w:fldChar w:fldCharType="end"/>
      </w:r>
    </w:p>
    <w:p w14:paraId="0EAE7240" w14:textId="5560B03D" w:rsidR="00855F64" w:rsidRDefault="00855F64">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_Toc106198953 \h </w:instrText>
      </w:r>
      <w:r>
        <w:rPr>
          <w:noProof/>
        </w:rPr>
      </w:r>
      <w:r>
        <w:rPr>
          <w:noProof/>
        </w:rPr>
        <w:fldChar w:fldCharType="separate"/>
      </w:r>
      <w:r>
        <w:rPr>
          <w:noProof/>
        </w:rPr>
        <w:t>21</w:t>
      </w:r>
      <w:r>
        <w:rPr>
          <w:noProof/>
        </w:rPr>
        <w:fldChar w:fldCharType="end"/>
      </w:r>
    </w:p>
    <w:p w14:paraId="5561BFD0" w14:textId="4BDEEF7A" w:rsidR="00855F64" w:rsidRDefault="00855F64">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_Toc106198954 \h </w:instrText>
      </w:r>
      <w:r>
        <w:rPr>
          <w:noProof/>
        </w:rPr>
      </w:r>
      <w:r>
        <w:rPr>
          <w:noProof/>
        </w:rPr>
        <w:fldChar w:fldCharType="separate"/>
      </w:r>
      <w:r>
        <w:rPr>
          <w:noProof/>
        </w:rPr>
        <w:t>21</w:t>
      </w:r>
      <w:r>
        <w:rPr>
          <w:noProof/>
        </w:rPr>
        <w:fldChar w:fldCharType="end"/>
      </w:r>
    </w:p>
    <w:p w14:paraId="2208821B" w14:textId="0473A2E1" w:rsidR="00855F64" w:rsidRDefault="00855F64">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_Toc106198955 \h </w:instrText>
      </w:r>
      <w:r>
        <w:rPr>
          <w:noProof/>
        </w:rPr>
      </w:r>
      <w:r>
        <w:rPr>
          <w:noProof/>
        </w:rPr>
        <w:fldChar w:fldCharType="separate"/>
      </w:r>
      <w:r>
        <w:rPr>
          <w:noProof/>
        </w:rPr>
        <w:t>21</w:t>
      </w:r>
      <w:r>
        <w:rPr>
          <w:noProof/>
        </w:rPr>
        <w:fldChar w:fldCharType="end"/>
      </w:r>
    </w:p>
    <w:p w14:paraId="3B73FCBB" w14:textId="21F3CE11" w:rsidR="00855F64" w:rsidRDefault="00855F64">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_Toc106198956 \h </w:instrText>
      </w:r>
      <w:r>
        <w:rPr>
          <w:noProof/>
        </w:rPr>
      </w:r>
      <w:r>
        <w:rPr>
          <w:noProof/>
        </w:rPr>
        <w:fldChar w:fldCharType="separate"/>
      </w:r>
      <w:r>
        <w:rPr>
          <w:noProof/>
        </w:rPr>
        <w:t>22</w:t>
      </w:r>
      <w:r>
        <w:rPr>
          <w:noProof/>
        </w:rPr>
        <w:fldChar w:fldCharType="end"/>
      </w:r>
    </w:p>
    <w:p w14:paraId="6BB3713D" w14:textId="4044990B" w:rsidR="00855F64" w:rsidRDefault="00855F64">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_Toc106198957 \h </w:instrText>
      </w:r>
      <w:r>
        <w:rPr>
          <w:noProof/>
        </w:rPr>
      </w:r>
      <w:r>
        <w:rPr>
          <w:noProof/>
        </w:rPr>
        <w:fldChar w:fldCharType="separate"/>
      </w:r>
      <w:r>
        <w:rPr>
          <w:noProof/>
        </w:rPr>
        <w:t>22</w:t>
      </w:r>
      <w:r>
        <w:rPr>
          <w:noProof/>
        </w:rPr>
        <w:fldChar w:fldCharType="end"/>
      </w:r>
    </w:p>
    <w:p w14:paraId="5E0C3329" w14:textId="000F6F04" w:rsidR="00855F64" w:rsidRDefault="00855F64">
      <w:pPr>
        <w:pStyle w:val="TOC5"/>
        <w:rPr>
          <w:rFonts w:asciiTheme="minorHAnsi" w:eastAsiaTheme="minorEastAsia" w:hAnsiTheme="minorHAnsi" w:cstheme="minorBidi"/>
          <w:noProof/>
          <w:sz w:val="22"/>
          <w:szCs w:val="22"/>
          <w:lang w:eastAsia="en-GB"/>
        </w:rPr>
      </w:pPr>
      <w:r w:rsidRPr="004A11AA">
        <w:rPr>
          <w:rFonts w:eastAsia="DengXian"/>
          <w:noProof/>
        </w:rPr>
        <w:t>7.2.1.</w:t>
      </w:r>
      <w:r w:rsidRPr="004A11AA">
        <w:rPr>
          <w:rFonts w:eastAsia="DengXian"/>
          <w:noProof/>
          <w:lang w:eastAsia="zh-CN"/>
        </w:rPr>
        <w:t>2</w:t>
      </w:r>
      <w:r w:rsidRPr="004A11AA">
        <w:rPr>
          <w:rFonts w:eastAsia="DengXian"/>
          <w:noProof/>
        </w:rPr>
        <w:t>.1</w:t>
      </w:r>
      <w:r w:rsidRPr="004A11AA">
        <w:rPr>
          <w:rFonts w:eastAsia="DengXian"/>
          <w:noProof/>
        </w:rPr>
        <w:tab/>
        <w:t>Description</w:t>
      </w:r>
      <w:r>
        <w:rPr>
          <w:noProof/>
        </w:rPr>
        <w:tab/>
      </w:r>
      <w:r>
        <w:rPr>
          <w:noProof/>
        </w:rPr>
        <w:fldChar w:fldCharType="begin" w:fldLock="1"/>
      </w:r>
      <w:r>
        <w:rPr>
          <w:noProof/>
        </w:rPr>
        <w:instrText xml:space="preserve"> PAGEREF _Toc106198958 \h </w:instrText>
      </w:r>
      <w:r>
        <w:rPr>
          <w:noProof/>
        </w:rPr>
      </w:r>
      <w:r>
        <w:rPr>
          <w:noProof/>
        </w:rPr>
        <w:fldChar w:fldCharType="separate"/>
      </w:r>
      <w:r>
        <w:rPr>
          <w:noProof/>
        </w:rPr>
        <w:t>22</w:t>
      </w:r>
      <w:r>
        <w:rPr>
          <w:noProof/>
        </w:rPr>
        <w:fldChar w:fldCharType="end"/>
      </w:r>
    </w:p>
    <w:p w14:paraId="15138B6E" w14:textId="33DBA607" w:rsidR="00855F64" w:rsidRDefault="00855F64">
      <w:pPr>
        <w:pStyle w:val="TOC5"/>
        <w:rPr>
          <w:rFonts w:asciiTheme="minorHAnsi" w:eastAsiaTheme="minorEastAsia" w:hAnsiTheme="minorHAnsi" w:cstheme="minorBidi"/>
          <w:noProof/>
          <w:sz w:val="22"/>
          <w:szCs w:val="22"/>
          <w:lang w:eastAsia="en-GB"/>
        </w:rPr>
      </w:pPr>
      <w:r w:rsidRPr="004A11AA">
        <w:rPr>
          <w:rFonts w:eastAsia="DengXian"/>
          <w:noProof/>
        </w:rPr>
        <w:t>7.2.1.</w:t>
      </w:r>
      <w:r w:rsidRPr="004A11AA">
        <w:rPr>
          <w:rFonts w:eastAsia="DengXian"/>
          <w:noProof/>
          <w:lang w:eastAsia="zh-CN"/>
        </w:rPr>
        <w:t>2</w:t>
      </w:r>
      <w:r w:rsidRPr="004A11AA">
        <w:rPr>
          <w:rFonts w:eastAsia="DengXian"/>
          <w:noProof/>
        </w:rPr>
        <w:t>.2</w:t>
      </w:r>
      <w:r w:rsidRPr="004A11AA">
        <w:rPr>
          <w:rFonts w:eastAsia="DengXian"/>
          <w:noProof/>
        </w:rPr>
        <w:tab/>
        <w:t>Use case</w:t>
      </w:r>
      <w:r>
        <w:rPr>
          <w:noProof/>
        </w:rPr>
        <w:tab/>
      </w:r>
      <w:r>
        <w:rPr>
          <w:noProof/>
        </w:rPr>
        <w:fldChar w:fldCharType="begin" w:fldLock="1"/>
      </w:r>
      <w:r>
        <w:rPr>
          <w:noProof/>
        </w:rPr>
        <w:instrText xml:space="preserve"> PAGEREF _Toc106198959 \h </w:instrText>
      </w:r>
      <w:r>
        <w:rPr>
          <w:noProof/>
        </w:rPr>
      </w:r>
      <w:r>
        <w:rPr>
          <w:noProof/>
        </w:rPr>
        <w:fldChar w:fldCharType="separate"/>
      </w:r>
      <w:r>
        <w:rPr>
          <w:noProof/>
        </w:rPr>
        <w:t>23</w:t>
      </w:r>
      <w:r>
        <w:rPr>
          <w:noProof/>
        </w:rPr>
        <w:fldChar w:fldCharType="end"/>
      </w:r>
    </w:p>
    <w:p w14:paraId="29D8C524" w14:textId="6DB214A4" w:rsidR="00855F64" w:rsidRDefault="00855F64">
      <w:pPr>
        <w:pStyle w:val="TOC5"/>
        <w:rPr>
          <w:rFonts w:asciiTheme="minorHAnsi" w:eastAsiaTheme="minorEastAsia" w:hAnsiTheme="minorHAnsi" w:cstheme="minorBidi"/>
          <w:noProof/>
          <w:sz w:val="22"/>
          <w:szCs w:val="22"/>
          <w:lang w:eastAsia="en-GB"/>
        </w:rPr>
      </w:pPr>
      <w:r w:rsidRPr="004A11AA">
        <w:rPr>
          <w:rFonts w:eastAsia="DengXian"/>
          <w:noProof/>
        </w:rPr>
        <w:t>7.2.1.</w:t>
      </w:r>
      <w:r w:rsidRPr="004A11AA">
        <w:rPr>
          <w:rFonts w:eastAsia="DengXian"/>
          <w:noProof/>
          <w:lang w:eastAsia="zh-CN"/>
        </w:rPr>
        <w:t>2</w:t>
      </w:r>
      <w:r w:rsidRPr="004A11AA">
        <w:rPr>
          <w:rFonts w:eastAsia="DengXian"/>
          <w:noProof/>
        </w:rPr>
        <w:t>.3</w:t>
      </w:r>
      <w:r w:rsidRPr="004A11AA">
        <w:rPr>
          <w:rFonts w:eastAsia="DengXian"/>
          <w:noProof/>
        </w:rPr>
        <w:tab/>
        <w:t>Requirements</w:t>
      </w:r>
      <w:r>
        <w:rPr>
          <w:noProof/>
        </w:rPr>
        <w:tab/>
      </w:r>
      <w:r>
        <w:rPr>
          <w:noProof/>
        </w:rPr>
        <w:fldChar w:fldCharType="begin" w:fldLock="1"/>
      </w:r>
      <w:r>
        <w:rPr>
          <w:noProof/>
        </w:rPr>
        <w:instrText xml:space="preserve"> PAGEREF _Toc106198960 \h </w:instrText>
      </w:r>
      <w:r>
        <w:rPr>
          <w:noProof/>
        </w:rPr>
      </w:r>
      <w:r>
        <w:rPr>
          <w:noProof/>
        </w:rPr>
        <w:fldChar w:fldCharType="separate"/>
      </w:r>
      <w:r>
        <w:rPr>
          <w:noProof/>
        </w:rPr>
        <w:t>23</w:t>
      </w:r>
      <w:r>
        <w:rPr>
          <w:noProof/>
        </w:rPr>
        <w:fldChar w:fldCharType="end"/>
      </w:r>
    </w:p>
    <w:p w14:paraId="7C0FC92C" w14:textId="5CD06BDD" w:rsidR="00855F64" w:rsidRDefault="00855F64">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_Toc106198961 \h </w:instrText>
      </w:r>
      <w:r>
        <w:rPr>
          <w:noProof/>
        </w:rPr>
      </w:r>
      <w:r>
        <w:rPr>
          <w:noProof/>
        </w:rPr>
        <w:fldChar w:fldCharType="separate"/>
      </w:r>
      <w:r>
        <w:rPr>
          <w:noProof/>
        </w:rPr>
        <w:t>23</w:t>
      </w:r>
      <w:r>
        <w:rPr>
          <w:noProof/>
        </w:rPr>
        <w:fldChar w:fldCharType="end"/>
      </w:r>
    </w:p>
    <w:p w14:paraId="04A587B0" w14:textId="1BC15F72" w:rsidR="00855F64" w:rsidRDefault="00855F64">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_Toc106198962 \h </w:instrText>
      </w:r>
      <w:r>
        <w:rPr>
          <w:noProof/>
        </w:rPr>
      </w:r>
      <w:r>
        <w:rPr>
          <w:noProof/>
        </w:rPr>
        <w:fldChar w:fldCharType="separate"/>
      </w:r>
      <w:r>
        <w:rPr>
          <w:noProof/>
        </w:rPr>
        <w:t>23</w:t>
      </w:r>
      <w:r>
        <w:rPr>
          <w:noProof/>
        </w:rPr>
        <w:fldChar w:fldCharType="end"/>
      </w:r>
    </w:p>
    <w:p w14:paraId="5D531139" w14:textId="1EB50608" w:rsidR="00855F64" w:rsidRDefault="00855F64">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_Toc106198963 \h </w:instrText>
      </w:r>
      <w:r>
        <w:rPr>
          <w:noProof/>
        </w:rPr>
      </w:r>
      <w:r>
        <w:rPr>
          <w:noProof/>
        </w:rPr>
        <w:fldChar w:fldCharType="separate"/>
      </w:r>
      <w:r>
        <w:rPr>
          <w:noProof/>
        </w:rPr>
        <w:t>23</w:t>
      </w:r>
      <w:r>
        <w:rPr>
          <w:noProof/>
        </w:rPr>
        <w:fldChar w:fldCharType="end"/>
      </w:r>
    </w:p>
    <w:p w14:paraId="56C8B0F1" w14:textId="29BA5E7B" w:rsidR="00855F64" w:rsidRDefault="00855F64">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_Toc106198964 \h </w:instrText>
      </w:r>
      <w:r>
        <w:rPr>
          <w:noProof/>
        </w:rPr>
      </w:r>
      <w:r>
        <w:rPr>
          <w:noProof/>
        </w:rPr>
        <w:fldChar w:fldCharType="separate"/>
      </w:r>
      <w:r>
        <w:rPr>
          <w:noProof/>
        </w:rPr>
        <w:t>24</w:t>
      </w:r>
      <w:r>
        <w:rPr>
          <w:noProof/>
        </w:rPr>
        <w:fldChar w:fldCharType="end"/>
      </w:r>
    </w:p>
    <w:p w14:paraId="6C38E357" w14:textId="4A4FAE64" w:rsidR="00855F64" w:rsidRDefault="00855F64">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_Toc106198965 \h </w:instrText>
      </w:r>
      <w:r>
        <w:rPr>
          <w:noProof/>
        </w:rPr>
      </w:r>
      <w:r>
        <w:rPr>
          <w:noProof/>
        </w:rPr>
        <w:fldChar w:fldCharType="separate"/>
      </w:r>
      <w:r>
        <w:rPr>
          <w:noProof/>
        </w:rPr>
        <w:t>24</w:t>
      </w:r>
      <w:r>
        <w:rPr>
          <w:noProof/>
        </w:rPr>
        <w:fldChar w:fldCharType="end"/>
      </w:r>
    </w:p>
    <w:p w14:paraId="5D767FFB" w14:textId="7DC319AB" w:rsidR="00855F64" w:rsidRDefault="00855F64">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_Toc106198966 \h </w:instrText>
      </w:r>
      <w:r>
        <w:rPr>
          <w:noProof/>
        </w:rPr>
      </w:r>
      <w:r>
        <w:rPr>
          <w:noProof/>
        </w:rPr>
        <w:fldChar w:fldCharType="separate"/>
      </w:r>
      <w:r>
        <w:rPr>
          <w:noProof/>
        </w:rPr>
        <w:t>24</w:t>
      </w:r>
      <w:r>
        <w:rPr>
          <w:noProof/>
        </w:rPr>
        <w:fldChar w:fldCharType="end"/>
      </w:r>
    </w:p>
    <w:p w14:paraId="2618B84C" w14:textId="7605FC51" w:rsidR="00855F64" w:rsidRDefault="00855F64">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_Toc106198967 \h </w:instrText>
      </w:r>
      <w:r>
        <w:rPr>
          <w:noProof/>
        </w:rPr>
      </w:r>
      <w:r>
        <w:rPr>
          <w:noProof/>
        </w:rPr>
        <w:fldChar w:fldCharType="separate"/>
      </w:r>
      <w:r>
        <w:rPr>
          <w:noProof/>
        </w:rPr>
        <w:t>24</w:t>
      </w:r>
      <w:r>
        <w:rPr>
          <w:noProof/>
        </w:rPr>
        <w:fldChar w:fldCharType="end"/>
      </w:r>
    </w:p>
    <w:p w14:paraId="1D62F59B" w14:textId="6FA51EDF" w:rsidR="00855F64" w:rsidRDefault="00855F64">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_Toc106198968 \h </w:instrText>
      </w:r>
      <w:r>
        <w:rPr>
          <w:noProof/>
        </w:rPr>
      </w:r>
      <w:r>
        <w:rPr>
          <w:noProof/>
        </w:rPr>
        <w:fldChar w:fldCharType="separate"/>
      </w:r>
      <w:r>
        <w:rPr>
          <w:noProof/>
        </w:rPr>
        <w:t>24</w:t>
      </w:r>
      <w:r>
        <w:rPr>
          <w:noProof/>
        </w:rPr>
        <w:fldChar w:fldCharType="end"/>
      </w:r>
    </w:p>
    <w:p w14:paraId="78750569" w14:textId="3A9E9D7A" w:rsidR="00855F64" w:rsidRDefault="00855F64">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_Toc106198969 \h </w:instrText>
      </w:r>
      <w:r>
        <w:rPr>
          <w:noProof/>
        </w:rPr>
      </w:r>
      <w:r>
        <w:rPr>
          <w:noProof/>
        </w:rPr>
        <w:fldChar w:fldCharType="separate"/>
      </w:r>
      <w:r>
        <w:rPr>
          <w:noProof/>
        </w:rPr>
        <w:t>24</w:t>
      </w:r>
      <w:r>
        <w:rPr>
          <w:noProof/>
        </w:rPr>
        <w:fldChar w:fldCharType="end"/>
      </w:r>
    </w:p>
    <w:p w14:paraId="3C5D7FA3" w14:textId="28C90FD9" w:rsidR="00855F64" w:rsidRDefault="00855F64">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_Toc106198970 \h </w:instrText>
      </w:r>
      <w:r>
        <w:rPr>
          <w:noProof/>
        </w:rPr>
      </w:r>
      <w:r>
        <w:rPr>
          <w:noProof/>
        </w:rPr>
        <w:fldChar w:fldCharType="separate"/>
      </w:r>
      <w:r>
        <w:rPr>
          <w:noProof/>
        </w:rPr>
        <w:t>25</w:t>
      </w:r>
      <w:r>
        <w:rPr>
          <w:noProof/>
        </w:rPr>
        <w:fldChar w:fldCharType="end"/>
      </w:r>
    </w:p>
    <w:p w14:paraId="69F658AB" w14:textId="186BD1C4" w:rsidR="00855F64" w:rsidRDefault="00855F64">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_Toc106198971 \h </w:instrText>
      </w:r>
      <w:r>
        <w:rPr>
          <w:noProof/>
        </w:rPr>
      </w:r>
      <w:r>
        <w:rPr>
          <w:noProof/>
        </w:rPr>
        <w:fldChar w:fldCharType="separate"/>
      </w:r>
      <w:r>
        <w:rPr>
          <w:noProof/>
        </w:rPr>
        <w:t>25</w:t>
      </w:r>
      <w:r>
        <w:rPr>
          <w:noProof/>
        </w:rPr>
        <w:fldChar w:fldCharType="end"/>
      </w:r>
    </w:p>
    <w:p w14:paraId="2AB48AC3" w14:textId="7DDDD9E4" w:rsidR="00855F64" w:rsidRDefault="00855F64">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_Toc106198972 \h </w:instrText>
      </w:r>
      <w:r>
        <w:rPr>
          <w:noProof/>
        </w:rPr>
      </w:r>
      <w:r>
        <w:rPr>
          <w:noProof/>
        </w:rPr>
        <w:fldChar w:fldCharType="separate"/>
      </w:r>
      <w:r>
        <w:rPr>
          <w:noProof/>
        </w:rPr>
        <w:t>25</w:t>
      </w:r>
      <w:r>
        <w:rPr>
          <w:noProof/>
        </w:rPr>
        <w:fldChar w:fldCharType="end"/>
      </w:r>
    </w:p>
    <w:p w14:paraId="6B3C313B" w14:textId="6F7943C5" w:rsidR="00855F64" w:rsidRDefault="00855F64">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_Toc106198973 \h </w:instrText>
      </w:r>
      <w:r>
        <w:rPr>
          <w:noProof/>
        </w:rPr>
      </w:r>
      <w:r>
        <w:rPr>
          <w:noProof/>
        </w:rPr>
        <w:fldChar w:fldCharType="separate"/>
      </w:r>
      <w:r>
        <w:rPr>
          <w:noProof/>
        </w:rPr>
        <w:t>25</w:t>
      </w:r>
      <w:r>
        <w:rPr>
          <w:noProof/>
        </w:rPr>
        <w:fldChar w:fldCharType="end"/>
      </w:r>
    </w:p>
    <w:p w14:paraId="7F398ED4" w14:textId="7E467EEA" w:rsidR="00855F64" w:rsidRDefault="00855F64">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_Toc106198974 \h </w:instrText>
      </w:r>
      <w:r>
        <w:rPr>
          <w:noProof/>
        </w:rPr>
      </w:r>
      <w:r>
        <w:rPr>
          <w:noProof/>
        </w:rPr>
        <w:fldChar w:fldCharType="separate"/>
      </w:r>
      <w:r>
        <w:rPr>
          <w:noProof/>
        </w:rPr>
        <w:t>25</w:t>
      </w:r>
      <w:r>
        <w:rPr>
          <w:noProof/>
        </w:rPr>
        <w:fldChar w:fldCharType="end"/>
      </w:r>
    </w:p>
    <w:p w14:paraId="5E295885" w14:textId="476EA3AE" w:rsidR="00855F64" w:rsidRDefault="00855F64">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_Toc106198975 \h </w:instrText>
      </w:r>
      <w:r>
        <w:rPr>
          <w:noProof/>
        </w:rPr>
      </w:r>
      <w:r>
        <w:rPr>
          <w:noProof/>
        </w:rPr>
        <w:fldChar w:fldCharType="separate"/>
      </w:r>
      <w:r>
        <w:rPr>
          <w:noProof/>
        </w:rPr>
        <w:t>25</w:t>
      </w:r>
      <w:r>
        <w:rPr>
          <w:noProof/>
        </w:rPr>
        <w:fldChar w:fldCharType="end"/>
      </w:r>
    </w:p>
    <w:p w14:paraId="7335C9BE" w14:textId="02487C4D" w:rsidR="00855F64" w:rsidRDefault="00855F64">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_Toc106198976 \h </w:instrText>
      </w:r>
      <w:r>
        <w:rPr>
          <w:noProof/>
        </w:rPr>
      </w:r>
      <w:r>
        <w:rPr>
          <w:noProof/>
        </w:rPr>
        <w:fldChar w:fldCharType="separate"/>
      </w:r>
      <w:r>
        <w:rPr>
          <w:noProof/>
        </w:rPr>
        <w:t>25</w:t>
      </w:r>
      <w:r>
        <w:rPr>
          <w:noProof/>
        </w:rPr>
        <w:fldChar w:fldCharType="end"/>
      </w:r>
    </w:p>
    <w:p w14:paraId="71897FA6" w14:textId="61A5B9A7" w:rsidR="00855F64" w:rsidRDefault="00855F64">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_Toc106198977 \h </w:instrText>
      </w:r>
      <w:r>
        <w:rPr>
          <w:noProof/>
        </w:rPr>
      </w:r>
      <w:r>
        <w:rPr>
          <w:noProof/>
        </w:rPr>
        <w:fldChar w:fldCharType="separate"/>
      </w:r>
      <w:r>
        <w:rPr>
          <w:noProof/>
        </w:rPr>
        <w:t>26</w:t>
      </w:r>
      <w:r>
        <w:rPr>
          <w:noProof/>
        </w:rPr>
        <w:fldChar w:fldCharType="end"/>
      </w:r>
    </w:p>
    <w:p w14:paraId="42F2E66F" w14:textId="369F9991" w:rsidR="00855F64" w:rsidRDefault="00855F64">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_Toc106198978 \h </w:instrText>
      </w:r>
      <w:r>
        <w:rPr>
          <w:noProof/>
        </w:rPr>
      </w:r>
      <w:r>
        <w:rPr>
          <w:noProof/>
        </w:rPr>
        <w:fldChar w:fldCharType="separate"/>
      </w:r>
      <w:r>
        <w:rPr>
          <w:noProof/>
        </w:rPr>
        <w:t>26</w:t>
      </w:r>
      <w:r>
        <w:rPr>
          <w:noProof/>
        </w:rPr>
        <w:fldChar w:fldCharType="end"/>
      </w:r>
    </w:p>
    <w:p w14:paraId="7B7F1626" w14:textId="7B5D1283" w:rsidR="00855F64" w:rsidRDefault="00855F64">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_Toc106198979 \h </w:instrText>
      </w:r>
      <w:r>
        <w:rPr>
          <w:noProof/>
        </w:rPr>
      </w:r>
      <w:r>
        <w:rPr>
          <w:noProof/>
        </w:rPr>
        <w:fldChar w:fldCharType="separate"/>
      </w:r>
      <w:r>
        <w:rPr>
          <w:noProof/>
        </w:rPr>
        <w:t>26</w:t>
      </w:r>
      <w:r>
        <w:rPr>
          <w:noProof/>
        </w:rPr>
        <w:fldChar w:fldCharType="end"/>
      </w:r>
    </w:p>
    <w:p w14:paraId="5581AA3D" w14:textId="5DE857FB" w:rsidR="00855F64" w:rsidRDefault="00855F64">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_Toc106198980 \h </w:instrText>
      </w:r>
      <w:r>
        <w:rPr>
          <w:noProof/>
        </w:rPr>
      </w:r>
      <w:r>
        <w:rPr>
          <w:noProof/>
        </w:rPr>
        <w:fldChar w:fldCharType="separate"/>
      </w:r>
      <w:r>
        <w:rPr>
          <w:noProof/>
        </w:rPr>
        <w:t>26</w:t>
      </w:r>
      <w:r>
        <w:rPr>
          <w:noProof/>
        </w:rPr>
        <w:fldChar w:fldCharType="end"/>
      </w:r>
    </w:p>
    <w:p w14:paraId="6A6CB881" w14:textId="7203CDC6" w:rsidR="00855F64" w:rsidRDefault="00855F64">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_Toc106198981 \h </w:instrText>
      </w:r>
      <w:r>
        <w:rPr>
          <w:noProof/>
        </w:rPr>
      </w:r>
      <w:r>
        <w:rPr>
          <w:noProof/>
        </w:rPr>
        <w:fldChar w:fldCharType="separate"/>
      </w:r>
      <w:r>
        <w:rPr>
          <w:noProof/>
        </w:rPr>
        <w:t>26</w:t>
      </w:r>
      <w:r>
        <w:rPr>
          <w:noProof/>
        </w:rPr>
        <w:fldChar w:fldCharType="end"/>
      </w:r>
    </w:p>
    <w:p w14:paraId="67EF1E9A" w14:textId="37154675" w:rsidR="00855F64" w:rsidRDefault="00855F64">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_Toc106198982 \h </w:instrText>
      </w:r>
      <w:r>
        <w:rPr>
          <w:noProof/>
        </w:rPr>
      </w:r>
      <w:r>
        <w:rPr>
          <w:noProof/>
        </w:rPr>
        <w:fldChar w:fldCharType="separate"/>
      </w:r>
      <w:r>
        <w:rPr>
          <w:noProof/>
        </w:rPr>
        <w:t>26</w:t>
      </w:r>
      <w:r>
        <w:rPr>
          <w:noProof/>
        </w:rPr>
        <w:fldChar w:fldCharType="end"/>
      </w:r>
    </w:p>
    <w:p w14:paraId="5B75EFCE" w14:textId="4A961C5D" w:rsidR="00855F64" w:rsidRDefault="00855F64">
      <w:pPr>
        <w:pStyle w:val="TOC5"/>
        <w:rPr>
          <w:rFonts w:asciiTheme="minorHAnsi" w:eastAsiaTheme="minorEastAsia" w:hAnsiTheme="minorHAnsi" w:cstheme="minorBidi"/>
          <w:noProof/>
          <w:sz w:val="22"/>
          <w:szCs w:val="22"/>
          <w:lang w:eastAsia="en-GB"/>
        </w:rPr>
      </w:pPr>
      <w:r>
        <w:rPr>
          <w:noProof/>
        </w:rPr>
        <w:lastRenderedPageBreak/>
        <w:t>7.2.2.5.1</w:t>
      </w:r>
      <w:r>
        <w:rPr>
          <w:noProof/>
        </w:rPr>
        <w:tab/>
        <w:t>Description</w:t>
      </w:r>
      <w:r>
        <w:rPr>
          <w:noProof/>
        </w:rPr>
        <w:tab/>
      </w:r>
      <w:r>
        <w:rPr>
          <w:noProof/>
        </w:rPr>
        <w:fldChar w:fldCharType="begin" w:fldLock="1"/>
      </w:r>
      <w:r>
        <w:rPr>
          <w:noProof/>
        </w:rPr>
        <w:instrText xml:space="preserve"> PAGEREF _Toc106198983 \h </w:instrText>
      </w:r>
      <w:r>
        <w:rPr>
          <w:noProof/>
        </w:rPr>
      </w:r>
      <w:r>
        <w:rPr>
          <w:noProof/>
        </w:rPr>
        <w:fldChar w:fldCharType="separate"/>
      </w:r>
      <w:r>
        <w:rPr>
          <w:noProof/>
        </w:rPr>
        <w:t>26</w:t>
      </w:r>
      <w:r>
        <w:rPr>
          <w:noProof/>
        </w:rPr>
        <w:fldChar w:fldCharType="end"/>
      </w:r>
    </w:p>
    <w:p w14:paraId="567DA753" w14:textId="616CCE8E" w:rsidR="00855F64" w:rsidRDefault="00855F64">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_Toc106198984 \h </w:instrText>
      </w:r>
      <w:r>
        <w:rPr>
          <w:noProof/>
        </w:rPr>
      </w:r>
      <w:r>
        <w:rPr>
          <w:noProof/>
        </w:rPr>
        <w:fldChar w:fldCharType="separate"/>
      </w:r>
      <w:r>
        <w:rPr>
          <w:noProof/>
        </w:rPr>
        <w:t>27</w:t>
      </w:r>
      <w:r>
        <w:rPr>
          <w:noProof/>
        </w:rPr>
        <w:fldChar w:fldCharType="end"/>
      </w:r>
    </w:p>
    <w:p w14:paraId="2D88EDCD" w14:textId="0F16D02E" w:rsidR="00855F64" w:rsidRDefault="00855F64">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_Toc106198985 \h </w:instrText>
      </w:r>
      <w:r>
        <w:rPr>
          <w:noProof/>
        </w:rPr>
      </w:r>
      <w:r>
        <w:rPr>
          <w:noProof/>
        </w:rPr>
        <w:fldChar w:fldCharType="separate"/>
      </w:r>
      <w:r>
        <w:rPr>
          <w:noProof/>
        </w:rPr>
        <w:t>27</w:t>
      </w:r>
      <w:r>
        <w:rPr>
          <w:noProof/>
        </w:rPr>
        <w:fldChar w:fldCharType="end"/>
      </w:r>
    </w:p>
    <w:p w14:paraId="7917925B" w14:textId="6C5EEA05" w:rsidR="00855F64" w:rsidRDefault="00855F64">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_Toc106198986 \h </w:instrText>
      </w:r>
      <w:r>
        <w:rPr>
          <w:noProof/>
        </w:rPr>
      </w:r>
      <w:r>
        <w:rPr>
          <w:noProof/>
        </w:rPr>
        <w:fldChar w:fldCharType="separate"/>
      </w:r>
      <w:r>
        <w:rPr>
          <w:noProof/>
        </w:rPr>
        <w:t>27</w:t>
      </w:r>
      <w:r>
        <w:rPr>
          <w:noProof/>
        </w:rPr>
        <w:fldChar w:fldCharType="end"/>
      </w:r>
    </w:p>
    <w:p w14:paraId="1856B8CD" w14:textId="2E08A3D7" w:rsidR="00855F64" w:rsidRDefault="00855F64">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_Toc106198987 \h </w:instrText>
      </w:r>
      <w:r>
        <w:rPr>
          <w:noProof/>
        </w:rPr>
      </w:r>
      <w:r>
        <w:rPr>
          <w:noProof/>
        </w:rPr>
        <w:fldChar w:fldCharType="separate"/>
      </w:r>
      <w:r>
        <w:rPr>
          <w:noProof/>
        </w:rPr>
        <w:t>27</w:t>
      </w:r>
      <w:r>
        <w:rPr>
          <w:noProof/>
        </w:rPr>
        <w:fldChar w:fldCharType="end"/>
      </w:r>
    </w:p>
    <w:p w14:paraId="51FC612B" w14:textId="2CC37156" w:rsidR="00855F64" w:rsidRDefault="00855F64">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_Toc106198988 \h </w:instrText>
      </w:r>
      <w:r>
        <w:rPr>
          <w:noProof/>
        </w:rPr>
      </w:r>
      <w:r>
        <w:rPr>
          <w:noProof/>
        </w:rPr>
        <w:fldChar w:fldCharType="separate"/>
      </w:r>
      <w:r>
        <w:rPr>
          <w:noProof/>
        </w:rPr>
        <w:t>27</w:t>
      </w:r>
      <w:r>
        <w:rPr>
          <w:noProof/>
        </w:rPr>
        <w:fldChar w:fldCharType="end"/>
      </w:r>
    </w:p>
    <w:p w14:paraId="5A28A083" w14:textId="523A81A9" w:rsidR="00855F64" w:rsidRDefault="00855F64">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_Toc106198989 \h </w:instrText>
      </w:r>
      <w:r>
        <w:rPr>
          <w:noProof/>
        </w:rPr>
      </w:r>
      <w:r>
        <w:rPr>
          <w:noProof/>
        </w:rPr>
        <w:fldChar w:fldCharType="separate"/>
      </w:r>
      <w:r>
        <w:rPr>
          <w:noProof/>
        </w:rPr>
        <w:t>27</w:t>
      </w:r>
      <w:r>
        <w:rPr>
          <w:noProof/>
        </w:rPr>
        <w:fldChar w:fldCharType="end"/>
      </w:r>
    </w:p>
    <w:p w14:paraId="63A29F06" w14:textId="3D64B36C" w:rsidR="00855F64" w:rsidRDefault="00855F64">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_Toc106198990 \h </w:instrText>
      </w:r>
      <w:r>
        <w:rPr>
          <w:noProof/>
        </w:rPr>
      </w:r>
      <w:r>
        <w:rPr>
          <w:noProof/>
        </w:rPr>
        <w:fldChar w:fldCharType="separate"/>
      </w:r>
      <w:r>
        <w:rPr>
          <w:noProof/>
        </w:rPr>
        <w:t>28</w:t>
      </w:r>
      <w:r>
        <w:rPr>
          <w:noProof/>
        </w:rPr>
        <w:fldChar w:fldCharType="end"/>
      </w:r>
    </w:p>
    <w:p w14:paraId="70BB966C" w14:textId="11322CF1" w:rsidR="00855F64" w:rsidRDefault="00855F64">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_Toc106198991 \h </w:instrText>
      </w:r>
      <w:r>
        <w:rPr>
          <w:noProof/>
        </w:rPr>
      </w:r>
      <w:r>
        <w:rPr>
          <w:noProof/>
        </w:rPr>
        <w:fldChar w:fldCharType="separate"/>
      </w:r>
      <w:r>
        <w:rPr>
          <w:noProof/>
        </w:rPr>
        <w:t>28</w:t>
      </w:r>
      <w:r>
        <w:rPr>
          <w:noProof/>
        </w:rPr>
        <w:fldChar w:fldCharType="end"/>
      </w:r>
    </w:p>
    <w:p w14:paraId="6786A6FE" w14:textId="1902B008" w:rsidR="00855F64" w:rsidRDefault="00855F64">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_Toc106198992 \h </w:instrText>
      </w:r>
      <w:r>
        <w:rPr>
          <w:noProof/>
        </w:rPr>
      </w:r>
      <w:r>
        <w:rPr>
          <w:noProof/>
        </w:rPr>
        <w:fldChar w:fldCharType="separate"/>
      </w:r>
      <w:r>
        <w:rPr>
          <w:noProof/>
        </w:rPr>
        <w:t>28</w:t>
      </w:r>
      <w:r>
        <w:rPr>
          <w:noProof/>
        </w:rPr>
        <w:fldChar w:fldCharType="end"/>
      </w:r>
    </w:p>
    <w:p w14:paraId="33C13E8F" w14:textId="71A2110E" w:rsidR="00855F64" w:rsidRDefault="00855F64">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_Toc106198993 \h </w:instrText>
      </w:r>
      <w:r>
        <w:rPr>
          <w:noProof/>
        </w:rPr>
      </w:r>
      <w:r>
        <w:rPr>
          <w:noProof/>
        </w:rPr>
        <w:fldChar w:fldCharType="separate"/>
      </w:r>
      <w:r>
        <w:rPr>
          <w:noProof/>
        </w:rPr>
        <w:t>28</w:t>
      </w:r>
      <w:r>
        <w:rPr>
          <w:noProof/>
        </w:rPr>
        <w:fldChar w:fldCharType="end"/>
      </w:r>
    </w:p>
    <w:p w14:paraId="1789B716" w14:textId="55398E0C" w:rsidR="00855F64" w:rsidRDefault="00855F64">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_Toc106198994 \h </w:instrText>
      </w:r>
      <w:r>
        <w:rPr>
          <w:noProof/>
        </w:rPr>
      </w:r>
      <w:r>
        <w:rPr>
          <w:noProof/>
        </w:rPr>
        <w:fldChar w:fldCharType="separate"/>
      </w:r>
      <w:r>
        <w:rPr>
          <w:noProof/>
        </w:rPr>
        <w:t>28</w:t>
      </w:r>
      <w:r>
        <w:rPr>
          <w:noProof/>
        </w:rPr>
        <w:fldChar w:fldCharType="end"/>
      </w:r>
    </w:p>
    <w:p w14:paraId="1941973E" w14:textId="63F79E55" w:rsidR="00855F64" w:rsidRDefault="00855F64">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_Toc106198995 \h </w:instrText>
      </w:r>
      <w:r>
        <w:rPr>
          <w:noProof/>
        </w:rPr>
      </w:r>
      <w:r>
        <w:rPr>
          <w:noProof/>
        </w:rPr>
        <w:fldChar w:fldCharType="separate"/>
      </w:r>
      <w:r>
        <w:rPr>
          <w:noProof/>
        </w:rPr>
        <w:t>29</w:t>
      </w:r>
      <w:r>
        <w:rPr>
          <w:noProof/>
        </w:rPr>
        <w:fldChar w:fldCharType="end"/>
      </w:r>
    </w:p>
    <w:p w14:paraId="0453ED9C" w14:textId="2AE0046D" w:rsidR="00855F64" w:rsidRDefault="00855F64">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_Toc106198996 \h </w:instrText>
      </w:r>
      <w:r>
        <w:rPr>
          <w:noProof/>
        </w:rPr>
      </w:r>
      <w:r>
        <w:rPr>
          <w:noProof/>
        </w:rPr>
        <w:fldChar w:fldCharType="separate"/>
      </w:r>
      <w:r>
        <w:rPr>
          <w:noProof/>
        </w:rPr>
        <w:t>29</w:t>
      </w:r>
      <w:r>
        <w:rPr>
          <w:noProof/>
        </w:rPr>
        <w:fldChar w:fldCharType="end"/>
      </w:r>
    </w:p>
    <w:p w14:paraId="22CF231C" w14:textId="40F6F3F5" w:rsidR="00855F64" w:rsidRDefault="00855F64">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_Toc106198997 \h </w:instrText>
      </w:r>
      <w:r>
        <w:rPr>
          <w:noProof/>
        </w:rPr>
      </w:r>
      <w:r>
        <w:rPr>
          <w:noProof/>
        </w:rPr>
        <w:fldChar w:fldCharType="separate"/>
      </w:r>
      <w:r>
        <w:rPr>
          <w:noProof/>
        </w:rPr>
        <w:t>29</w:t>
      </w:r>
      <w:r>
        <w:rPr>
          <w:noProof/>
        </w:rPr>
        <w:fldChar w:fldCharType="end"/>
      </w:r>
    </w:p>
    <w:p w14:paraId="7F82ADCD" w14:textId="3606AD33" w:rsidR="00855F64" w:rsidRDefault="00855F64">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_Toc106198998 \h </w:instrText>
      </w:r>
      <w:r>
        <w:rPr>
          <w:noProof/>
        </w:rPr>
      </w:r>
      <w:r>
        <w:rPr>
          <w:noProof/>
        </w:rPr>
        <w:fldChar w:fldCharType="separate"/>
      </w:r>
      <w:r>
        <w:rPr>
          <w:noProof/>
        </w:rPr>
        <w:t>29</w:t>
      </w:r>
      <w:r>
        <w:rPr>
          <w:noProof/>
        </w:rPr>
        <w:fldChar w:fldCharType="end"/>
      </w:r>
    </w:p>
    <w:p w14:paraId="5352A05C" w14:textId="4C6E254D" w:rsidR="00855F64" w:rsidRDefault="00855F64">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_Toc106198999 \h </w:instrText>
      </w:r>
      <w:r>
        <w:rPr>
          <w:noProof/>
        </w:rPr>
      </w:r>
      <w:r>
        <w:rPr>
          <w:noProof/>
        </w:rPr>
        <w:fldChar w:fldCharType="separate"/>
      </w:r>
      <w:r>
        <w:rPr>
          <w:noProof/>
        </w:rPr>
        <w:t>29</w:t>
      </w:r>
      <w:r>
        <w:rPr>
          <w:noProof/>
        </w:rPr>
        <w:fldChar w:fldCharType="end"/>
      </w:r>
    </w:p>
    <w:p w14:paraId="23DED240" w14:textId="6F15DF42" w:rsidR="00855F64" w:rsidRDefault="00855F64">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_Toc106199000 \h </w:instrText>
      </w:r>
      <w:r>
        <w:rPr>
          <w:noProof/>
        </w:rPr>
      </w:r>
      <w:r>
        <w:rPr>
          <w:noProof/>
        </w:rPr>
        <w:fldChar w:fldCharType="separate"/>
      </w:r>
      <w:r>
        <w:rPr>
          <w:noProof/>
        </w:rPr>
        <w:t>30</w:t>
      </w:r>
      <w:r>
        <w:rPr>
          <w:noProof/>
        </w:rPr>
        <w:fldChar w:fldCharType="end"/>
      </w:r>
    </w:p>
    <w:p w14:paraId="36349926" w14:textId="14D6BBFD" w:rsidR="00855F64" w:rsidRDefault="00855F64">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_Toc106199001 \h </w:instrText>
      </w:r>
      <w:r>
        <w:rPr>
          <w:noProof/>
        </w:rPr>
      </w:r>
      <w:r>
        <w:rPr>
          <w:noProof/>
        </w:rPr>
        <w:fldChar w:fldCharType="separate"/>
      </w:r>
      <w:r>
        <w:rPr>
          <w:noProof/>
        </w:rPr>
        <w:t>30</w:t>
      </w:r>
      <w:r>
        <w:rPr>
          <w:noProof/>
        </w:rPr>
        <w:fldChar w:fldCharType="end"/>
      </w:r>
    </w:p>
    <w:p w14:paraId="1AE40D9D" w14:textId="2FF7F733" w:rsidR="00855F64" w:rsidRDefault="00855F64">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_Toc106199002 \h </w:instrText>
      </w:r>
      <w:r>
        <w:rPr>
          <w:noProof/>
        </w:rPr>
      </w:r>
      <w:r>
        <w:rPr>
          <w:noProof/>
        </w:rPr>
        <w:fldChar w:fldCharType="separate"/>
      </w:r>
      <w:r>
        <w:rPr>
          <w:noProof/>
        </w:rPr>
        <w:t>30</w:t>
      </w:r>
      <w:r>
        <w:rPr>
          <w:noProof/>
        </w:rPr>
        <w:fldChar w:fldCharType="end"/>
      </w:r>
    </w:p>
    <w:p w14:paraId="39EB0C76" w14:textId="33C8609A" w:rsidR="00855F64" w:rsidRDefault="00855F64">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_Toc106199003 \h </w:instrText>
      </w:r>
      <w:r>
        <w:rPr>
          <w:noProof/>
        </w:rPr>
      </w:r>
      <w:r>
        <w:rPr>
          <w:noProof/>
        </w:rPr>
        <w:fldChar w:fldCharType="separate"/>
      </w:r>
      <w:r>
        <w:rPr>
          <w:noProof/>
        </w:rPr>
        <w:t>30</w:t>
      </w:r>
      <w:r>
        <w:rPr>
          <w:noProof/>
        </w:rPr>
        <w:fldChar w:fldCharType="end"/>
      </w:r>
    </w:p>
    <w:p w14:paraId="0949EF33" w14:textId="7EF3563C" w:rsidR="00855F64" w:rsidRDefault="00855F64">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_Toc106199004 \h </w:instrText>
      </w:r>
      <w:r>
        <w:rPr>
          <w:noProof/>
        </w:rPr>
      </w:r>
      <w:r>
        <w:rPr>
          <w:noProof/>
        </w:rPr>
        <w:fldChar w:fldCharType="separate"/>
      </w:r>
      <w:r>
        <w:rPr>
          <w:noProof/>
        </w:rPr>
        <w:t>31</w:t>
      </w:r>
      <w:r>
        <w:rPr>
          <w:noProof/>
        </w:rPr>
        <w:fldChar w:fldCharType="end"/>
      </w:r>
    </w:p>
    <w:p w14:paraId="746A3351" w14:textId="3AEC0D67" w:rsidR="00855F64" w:rsidRDefault="00855F64">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_Toc106199005 \h </w:instrText>
      </w:r>
      <w:r>
        <w:rPr>
          <w:noProof/>
        </w:rPr>
      </w:r>
      <w:r>
        <w:rPr>
          <w:noProof/>
        </w:rPr>
        <w:fldChar w:fldCharType="separate"/>
      </w:r>
      <w:r>
        <w:rPr>
          <w:noProof/>
        </w:rPr>
        <w:t>31</w:t>
      </w:r>
      <w:r>
        <w:rPr>
          <w:noProof/>
        </w:rPr>
        <w:fldChar w:fldCharType="end"/>
      </w:r>
    </w:p>
    <w:p w14:paraId="293FA8AF" w14:textId="591EC6EF" w:rsidR="00855F64" w:rsidRDefault="00855F64">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_Toc106199006 \h </w:instrText>
      </w:r>
      <w:r>
        <w:rPr>
          <w:noProof/>
        </w:rPr>
      </w:r>
      <w:r>
        <w:rPr>
          <w:noProof/>
        </w:rPr>
        <w:fldChar w:fldCharType="separate"/>
      </w:r>
      <w:r>
        <w:rPr>
          <w:noProof/>
        </w:rPr>
        <w:t>31</w:t>
      </w:r>
      <w:r>
        <w:rPr>
          <w:noProof/>
        </w:rPr>
        <w:fldChar w:fldCharType="end"/>
      </w:r>
    </w:p>
    <w:p w14:paraId="0A36F79A" w14:textId="35F2CA90" w:rsidR="00855F64" w:rsidRDefault="00855F64">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_Toc106199007 \h </w:instrText>
      </w:r>
      <w:r>
        <w:rPr>
          <w:noProof/>
        </w:rPr>
      </w:r>
      <w:r>
        <w:rPr>
          <w:noProof/>
        </w:rPr>
        <w:fldChar w:fldCharType="separate"/>
      </w:r>
      <w:r>
        <w:rPr>
          <w:noProof/>
        </w:rPr>
        <w:t>31</w:t>
      </w:r>
      <w:r>
        <w:rPr>
          <w:noProof/>
        </w:rPr>
        <w:fldChar w:fldCharType="end"/>
      </w:r>
    </w:p>
    <w:p w14:paraId="79C580FF" w14:textId="33797074" w:rsidR="00855F64" w:rsidRDefault="00855F64">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_Toc106199008 \h </w:instrText>
      </w:r>
      <w:r>
        <w:rPr>
          <w:noProof/>
        </w:rPr>
      </w:r>
      <w:r>
        <w:rPr>
          <w:noProof/>
        </w:rPr>
        <w:fldChar w:fldCharType="separate"/>
      </w:r>
      <w:r>
        <w:rPr>
          <w:noProof/>
        </w:rPr>
        <w:t>32</w:t>
      </w:r>
      <w:r>
        <w:rPr>
          <w:noProof/>
        </w:rPr>
        <w:fldChar w:fldCharType="end"/>
      </w:r>
    </w:p>
    <w:p w14:paraId="28F29D5D" w14:textId="0804B0C0" w:rsidR="00855F64" w:rsidRDefault="00855F64">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_Toc106199009 \h </w:instrText>
      </w:r>
      <w:r>
        <w:rPr>
          <w:noProof/>
        </w:rPr>
      </w:r>
      <w:r>
        <w:rPr>
          <w:noProof/>
        </w:rPr>
        <w:fldChar w:fldCharType="separate"/>
      </w:r>
      <w:r>
        <w:rPr>
          <w:noProof/>
        </w:rPr>
        <w:t>32</w:t>
      </w:r>
      <w:r>
        <w:rPr>
          <w:noProof/>
        </w:rPr>
        <w:fldChar w:fldCharType="end"/>
      </w:r>
    </w:p>
    <w:p w14:paraId="7E8BD3D2" w14:textId="2A40A059" w:rsidR="00855F64" w:rsidRDefault="00855F64">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_Toc106199010 \h </w:instrText>
      </w:r>
      <w:r>
        <w:rPr>
          <w:noProof/>
        </w:rPr>
      </w:r>
      <w:r>
        <w:rPr>
          <w:noProof/>
        </w:rPr>
        <w:fldChar w:fldCharType="separate"/>
      </w:r>
      <w:r>
        <w:rPr>
          <w:noProof/>
        </w:rPr>
        <w:t>32</w:t>
      </w:r>
      <w:r>
        <w:rPr>
          <w:noProof/>
        </w:rPr>
        <w:fldChar w:fldCharType="end"/>
      </w:r>
    </w:p>
    <w:p w14:paraId="554A13BA" w14:textId="56B6D50E" w:rsidR="00855F64" w:rsidRDefault="00855F64">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_Toc106199011 \h </w:instrText>
      </w:r>
      <w:r>
        <w:rPr>
          <w:noProof/>
        </w:rPr>
      </w:r>
      <w:r>
        <w:rPr>
          <w:noProof/>
        </w:rPr>
        <w:fldChar w:fldCharType="separate"/>
      </w:r>
      <w:r>
        <w:rPr>
          <w:noProof/>
        </w:rPr>
        <w:t>32</w:t>
      </w:r>
      <w:r>
        <w:rPr>
          <w:noProof/>
        </w:rPr>
        <w:fldChar w:fldCharType="end"/>
      </w:r>
    </w:p>
    <w:p w14:paraId="15E3AAE7" w14:textId="6B131E1E" w:rsidR="00855F64" w:rsidRDefault="00855F64">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_Toc106199012 \h </w:instrText>
      </w:r>
      <w:r>
        <w:rPr>
          <w:noProof/>
        </w:rPr>
      </w:r>
      <w:r>
        <w:rPr>
          <w:noProof/>
        </w:rPr>
        <w:fldChar w:fldCharType="separate"/>
      </w:r>
      <w:r>
        <w:rPr>
          <w:noProof/>
        </w:rPr>
        <w:t>32</w:t>
      </w:r>
      <w:r>
        <w:rPr>
          <w:noProof/>
        </w:rPr>
        <w:fldChar w:fldCharType="end"/>
      </w:r>
    </w:p>
    <w:p w14:paraId="5A201BB6" w14:textId="6A23B2BF" w:rsidR="00855F64" w:rsidRDefault="00855F64">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_Toc106199013 \h </w:instrText>
      </w:r>
      <w:r>
        <w:rPr>
          <w:noProof/>
        </w:rPr>
      </w:r>
      <w:r>
        <w:rPr>
          <w:noProof/>
        </w:rPr>
        <w:fldChar w:fldCharType="separate"/>
      </w:r>
      <w:r>
        <w:rPr>
          <w:noProof/>
        </w:rPr>
        <w:t>33</w:t>
      </w:r>
      <w:r>
        <w:rPr>
          <w:noProof/>
        </w:rPr>
        <w:fldChar w:fldCharType="end"/>
      </w:r>
    </w:p>
    <w:p w14:paraId="1CD3ED03" w14:textId="38B07014" w:rsidR="00855F64" w:rsidRDefault="00855F64">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_Toc106199014 \h </w:instrText>
      </w:r>
      <w:r>
        <w:rPr>
          <w:noProof/>
        </w:rPr>
      </w:r>
      <w:r>
        <w:rPr>
          <w:noProof/>
        </w:rPr>
        <w:fldChar w:fldCharType="separate"/>
      </w:r>
      <w:r>
        <w:rPr>
          <w:noProof/>
        </w:rPr>
        <w:t>33</w:t>
      </w:r>
      <w:r>
        <w:rPr>
          <w:noProof/>
        </w:rPr>
        <w:fldChar w:fldCharType="end"/>
      </w:r>
    </w:p>
    <w:p w14:paraId="0938420B" w14:textId="232D8050" w:rsidR="00855F64" w:rsidRDefault="00855F64">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_Toc106199015 \h </w:instrText>
      </w:r>
      <w:r>
        <w:rPr>
          <w:noProof/>
        </w:rPr>
      </w:r>
      <w:r>
        <w:rPr>
          <w:noProof/>
        </w:rPr>
        <w:fldChar w:fldCharType="separate"/>
      </w:r>
      <w:r>
        <w:rPr>
          <w:noProof/>
        </w:rPr>
        <w:t>33</w:t>
      </w:r>
      <w:r>
        <w:rPr>
          <w:noProof/>
        </w:rPr>
        <w:fldChar w:fldCharType="end"/>
      </w:r>
    </w:p>
    <w:p w14:paraId="4E4A4B14" w14:textId="2269455C" w:rsidR="00855F64" w:rsidRDefault="00855F64">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_Toc106199016 \h </w:instrText>
      </w:r>
      <w:r>
        <w:rPr>
          <w:noProof/>
        </w:rPr>
      </w:r>
      <w:r>
        <w:rPr>
          <w:noProof/>
        </w:rPr>
        <w:fldChar w:fldCharType="separate"/>
      </w:r>
      <w:r>
        <w:rPr>
          <w:noProof/>
        </w:rPr>
        <w:t>33</w:t>
      </w:r>
      <w:r>
        <w:rPr>
          <w:noProof/>
        </w:rPr>
        <w:fldChar w:fldCharType="end"/>
      </w:r>
    </w:p>
    <w:p w14:paraId="132F291E" w14:textId="13FE820E" w:rsidR="00855F64" w:rsidRDefault="00855F64">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_Toc106199017 \h </w:instrText>
      </w:r>
      <w:r>
        <w:rPr>
          <w:noProof/>
        </w:rPr>
      </w:r>
      <w:r>
        <w:rPr>
          <w:noProof/>
        </w:rPr>
        <w:fldChar w:fldCharType="separate"/>
      </w:r>
      <w:r>
        <w:rPr>
          <w:noProof/>
        </w:rPr>
        <w:t>33</w:t>
      </w:r>
      <w:r>
        <w:rPr>
          <w:noProof/>
        </w:rPr>
        <w:fldChar w:fldCharType="end"/>
      </w:r>
    </w:p>
    <w:p w14:paraId="13491820" w14:textId="1D4B42C8" w:rsidR="00855F64" w:rsidRDefault="00855F64">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_Toc106199018 \h </w:instrText>
      </w:r>
      <w:r>
        <w:rPr>
          <w:noProof/>
        </w:rPr>
      </w:r>
      <w:r>
        <w:rPr>
          <w:noProof/>
        </w:rPr>
        <w:fldChar w:fldCharType="separate"/>
      </w:r>
      <w:r>
        <w:rPr>
          <w:noProof/>
        </w:rPr>
        <w:t>34</w:t>
      </w:r>
      <w:r>
        <w:rPr>
          <w:noProof/>
        </w:rPr>
        <w:fldChar w:fldCharType="end"/>
      </w:r>
    </w:p>
    <w:p w14:paraId="762F4E40" w14:textId="4F40FCD3" w:rsidR="00855F64" w:rsidRDefault="00855F64">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_Toc106199019 \h </w:instrText>
      </w:r>
      <w:r>
        <w:rPr>
          <w:noProof/>
        </w:rPr>
      </w:r>
      <w:r>
        <w:rPr>
          <w:noProof/>
        </w:rPr>
        <w:fldChar w:fldCharType="separate"/>
      </w:r>
      <w:r>
        <w:rPr>
          <w:noProof/>
        </w:rPr>
        <w:t>34</w:t>
      </w:r>
      <w:r>
        <w:rPr>
          <w:noProof/>
        </w:rPr>
        <w:fldChar w:fldCharType="end"/>
      </w:r>
    </w:p>
    <w:p w14:paraId="0FD9EA29" w14:textId="7D555E71" w:rsidR="00855F64" w:rsidRDefault="00855F64">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_Toc106199020 \h </w:instrText>
      </w:r>
      <w:r>
        <w:rPr>
          <w:noProof/>
        </w:rPr>
      </w:r>
      <w:r>
        <w:rPr>
          <w:noProof/>
        </w:rPr>
        <w:fldChar w:fldCharType="separate"/>
      </w:r>
      <w:r>
        <w:rPr>
          <w:noProof/>
        </w:rPr>
        <w:t>34</w:t>
      </w:r>
      <w:r>
        <w:rPr>
          <w:noProof/>
        </w:rPr>
        <w:fldChar w:fldCharType="end"/>
      </w:r>
    </w:p>
    <w:p w14:paraId="35F8D294" w14:textId="635653F0" w:rsidR="00855F64" w:rsidRDefault="00855F64">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_Toc106199021 \h </w:instrText>
      </w:r>
      <w:r>
        <w:rPr>
          <w:noProof/>
        </w:rPr>
      </w:r>
      <w:r>
        <w:rPr>
          <w:noProof/>
        </w:rPr>
        <w:fldChar w:fldCharType="separate"/>
      </w:r>
      <w:r>
        <w:rPr>
          <w:noProof/>
        </w:rPr>
        <w:t>34</w:t>
      </w:r>
      <w:r>
        <w:rPr>
          <w:noProof/>
        </w:rPr>
        <w:fldChar w:fldCharType="end"/>
      </w:r>
    </w:p>
    <w:p w14:paraId="25B34DA3" w14:textId="7D3EBB21" w:rsidR="00855F64" w:rsidRDefault="00855F64">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_Toc106199022 \h </w:instrText>
      </w:r>
      <w:r>
        <w:rPr>
          <w:noProof/>
        </w:rPr>
      </w:r>
      <w:r>
        <w:rPr>
          <w:noProof/>
        </w:rPr>
        <w:fldChar w:fldCharType="separate"/>
      </w:r>
      <w:r>
        <w:rPr>
          <w:noProof/>
        </w:rPr>
        <w:t>35</w:t>
      </w:r>
      <w:r>
        <w:rPr>
          <w:noProof/>
        </w:rPr>
        <w:fldChar w:fldCharType="end"/>
      </w:r>
    </w:p>
    <w:p w14:paraId="6AB61FD5" w14:textId="51014D56" w:rsidR="00855F64" w:rsidRDefault="00855F64">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_Toc106199023 \h </w:instrText>
      </w:r>
      <w:r>
        <w:rPr>
          <w:noProof/>
        </w:rPr>
      </w:r>
      <w:r>
        <w:rPr>
          <w:noProof/>
        </w:rPr>
        <w:fldChar w:fldCharType="separate"/>
      </w:r>
      <w:r>
        <w:rPr>
          <w:noProof/>
        </w:rPr>
        <w:t>35</w:t>
      </w:r>
      <w:r>
        <w:rPr>
          <w:noProof/>
        </w:rPr>
        <w:fldChar w:fldCharType="end"/>
      </w:r>
    </w:p>
    <w:p w14:paraId="67F0225E" w14:textId="00542BF5" w:rsidR="00855F64" w:rsidRDefault="00855F64">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_Toc106199024 \h </w:instrText>
      </w:r>
      <w:r>
        <w:rPr>
          <w:noProof/>
        </w:rPr>
      </w:r>
      <w:r>
        <w:rPr>
          <w:noProof/>
        </w:rPr>
        <w:fldChar w:fldCharType="separate"/>
      </w:r>
      <w:r>
        <w:rPr>
          <w:noProof/>
        </w:rPr>
        <w:t>35</w:t>
      </w:r>
      <w:r>
        <w:rPr>
          <w:noProof/>
        </w:rPr>
        <w:fldChar w:fldCharType="end"/>
      </w:r>
    </w:p>
    <w:p w14:paraId="026350E3" w14:textId="32AA4CC0" w:rsidR="00855F64" w:rsidRDefault="00855F64">
      <w:pPr>
        <w:pStyle w:val="TOC3"/>
        <w:rPr>
          <w:rFonts w:asciiTheme="minorHAnsi" w:eastAsiaTheme="minorEastAsia" w:hAnsiTheme="minorHAnsi" w:cstheme="minorBidi"/>
          <w:noProof/>
          <w:sz w:val="22"/>
          <w:szCs w:val="22"/>
          <w:lang w:eastAsia="en-GB"/>
        </w:rPr>
      </w:pPr>
      <w:r w:rsidRPr="004A11AA">
        <w:rPr>
          <w:rFonts w:cs="Arial"/>
          <w:noProof/>
        </w:rPr>
        <w:t>8.1.1</w:t>
      </w:r>
      <w:r w:rsidRPr="004A11AA">
        <w:rPr>
          <w:rFonts w:cs="Arial"/>
          <w:noProof/>
        </w:rPr>
        <w:tab/>
      </w:r>
      <w:r>
        <w:rPr>
          <w:noProof/>
        </w:rPr>
        <w:t>MDA Types</w:t>
      </w:r>
      <w:r>
        <w:rPr>
          <w:noProof/>
        </w:rPr>
        <w:tab/>
      </w:r>
      <w:r>
        <w:rPr>
          <w:noProof/>
        </w:rPr>
        <w:fldChar w:fldCharType="begin" w:fldLock="1"/>
      </w:r>
      <w:r>
        <w:rPr>
          <w:noProof/>
        </w:rPr>
        <w:instrText xml:space="preserve"> PAGEREF _Toc106199025 \h </w:instrText>
      </w:r>
      <w:r>
        <w:rPr>
          <w:noProof/>
        </w:rPr>
      </w:r>
      <w:r>
        <w:rPr>
          <w:noProof/>
        </w:rPr>
        <w:fldChar w:fldCharType="separate"/>
      </w:r>
      <w:r>
        <w:rPr>
          <w:noProof/>
        </w:rPr>
        <w:t>35</w:t>
      </w:r>
      <w:r>
        <w:rPr>
          <w:noProof/>
        </w:rPr>
        <w:fldChar w:fldCharType="end"/>
      </w:r>
    </w:p>
    <w:p w14:paraId="3722B4AF" w14:textId="3D30FFFE" w:rsidR="00855F64" w:rsidRDefault="00855F64">
      <w:pPr>
        <w:pStyle w:val="TOC2"/>
        <w:rPr>
          <w:rFonts w:asciiTheme="minorHAnsi" w:eastAsiaTheme="minorEastAsia" w:hAnsiTheme="minorHAnsi" w:cstheme="minorBidi"/>
          <w:noProof/>
          <w:sz w:val="22"/>
          <w:szCs w:val="22"/>
          <w:lang w:eastAsia="en-GB"/>
        </w:rPr>
      </w:pPr>
      <w:r w:rsidRPr="004A11AA">
        <w:rPr>
          <w:noProof/>
          <w:color w:val="000000"/>
        </w:rPr>
        <w:t>8.2</w:t>
      </w:r>
      <w:r w:rsidRPr="004A11AA">
        <w:rPr>
          <w:noProof/>
          <w:color w:val="000000"/>
        </w:rPr>
        <w:tab/>
        <w:t>About analytics</w:t>
      </w:r>
      <w:r>
        <w:rPr>
          <w:noProof/>
        </w:rPr>
        <w:tab/>
      </w:r>
      <w:r>
        <w:rPr>
          <w:noProof/>
        </w:rPr>
        <w:fldChar w:fldCharType="begin" w:fldLock="1"/>
      </w:r>
      <w:r>
        <w:rPr>
          <w:noProof/>
        </w:rPr>
        <w:instrText xml:space="preserve"> PAGEREF _Toc106199026 \h </w:instrText>
      </w:r>
      <w:r>
        <w:rPr>
          <w:noProof/>
        </w:rPr>
      </w:r>
      <w:r>
        <w:rPr>
          <w:noProof/>
        </w:rPr>
        <w:fldChar w:fldCharType="separate"/>
      </w:r>
      <w:r>
        <w:rPr>
          <w:noProof/>
        </w:rPr>
        <w:t>35</w:t>
      </w:r>
      <w:r>
        <w:rPr>
          <w:noProof/>
        </w:rPr>
        <w:fldChar w:fldCharType="end"/>
      </w:r>
    </w:p>
    <w:p w14:paraId="497A7B76" w14:textId="38235569" w:rsidR="00855F64" w:rsidRDefault="00855F64">
      <w:pPr>
        <w:pStyle w:val="TOC3"/>
        <w:rPr>
          <w:rFonts w:asciiTheme="minorHAnsi" w:eastAsiaTheme="minorEastAsia" w:hAnsiTheme="minorHAnsi" w:cstheme="minorBidi"/>
          <w:noProof/>
          <w:sz w:val="22"/>
          <w:szCs w:val="22"/>
          <w:lang w:eastAsia="en-GB"/>
        </w:rPr>
      </w:pPr>
      <w:r w:rsidRPr="004A11AA">
        <w:rPr>
          <w:noProof/>
          <w:color w:val="000000"/>
        </w:rPr>
        <w:t>8.2.1</w:t>
      </w:r>
      <w:r w:rsidRPr="004A11AA">
        <w:rPr>
          <w:noProof/>
          <w:color w:val="000000"/>
        </w:rPr>
        <w:tab/>
        <w:t>About enabling data</w:t>
      </w:r>
      <w:r>
        <w:rPr>
          <w:noProof/>
        </w:rPr>
        <w:tab/>
      </w:r>
      <w:r>
        <w:rPr>
          <w:noProof/>
        </w:rPr>
        <w:fldChar w:fldCharType="begin" w:fldLock="1"/>
      </w:r>
      <w:r>
        <w:rPr>
          <w:noProof/>
        </w:rPr>
        <w:instrText xml:space="preserve"> PAGEREF _Toc106199027 \h </w:instrText>
      </w:r>
      <w:r>
        <w:rPr>
          <w:noProof/>
        </w:rPr>
      </w:r>
      <w:r>
        <w:rPr>
          <w:noProof/>
        </w:rPr>
        <w:fldChar w:fldCharType="separate"/>
      </w:r>
      <w:r>
        <w:rPr>
          <w:noProof/>
        </w:rPr>
        <w:t>35</w:t>
      </w:r>
      <w:r>
        <w:rPr>
          <w:noProof/>
        </w:rPr>
        <w:fldChar w:fldCharType="end"/>
      </w:r>
    </w:p>
    <w:p w14:paraId="7ADF3F32" w14:textId="4EDFCA85" w:rsidR="00855F64" w:rsidRDefault="00855F64">
      <w:pPr>
        <w:pStyle w:val="TOC3"/>
        <w:rPr>
          <w:rFonts w:asciiTheme="minorHAnsi" w:eastAsiaTheme="minorEastAsia" w:hAnsiTheme="minorHAnsi" w:cstheme="minorBidi"/>
          <w:noProof/>
          <w:sz w:val="22"/>
          <w:szCs w:val="22"/>
          <w:lang w:eastAsia="en-GB"/>
        </w:rPr>
      </w:pPr>
      <w:r w:rsidRPr="004A11AA">
        <w:rPr>
          <w:noProof/>
          <w:color w:val="000000"/>
        </w:rPr>
        <w:t>8.2.2</w:t>
      </w:r>
      <w:r w:rsidRPr="004A11AA">
        <w:rPr>
          <w:noProof/>
          <w:color w:val="000000"/>
        </w:rPr>
        <w:tab/>
        <w:t>About analytics outputs</w:t>
      </w:r>
      <w:r>
        <w:rPr>
          <w:noProof/>
        </w:rPr>
        <w:tab/>
      </w:r>
      <w:r>
        <w:rPr>
          <w:noProof/>
        </w:rPr>
        <w:fldChar w:fldCharType="begin" w:fldLock="1"/>
      </w:r>
      <w:r>
        <w:rPr>
          <w:noProof/>
        </w:rPr>
        <w:instrText xml:space="preserve"> PAGEREF _Toc106199028 \h </w:instrText>
      </w:r>
      <w:r>
        <w:rPr>
          <w:noProof/>
        </w:rPr>
      </w:r>
      <w:r>
        <w:rPr>
          <w:noProof/>
        </w:rPr>
        <w:fldChar w:fldCharType="separate"/>
      </w:r>
      <w:r>
        <w:rPr>
          <w:noProof/>
        </w:rPr>
        <w:t>35</w:t>
      </w:r>
      <w:r>
        <w:rPr>
          <w:noProof/>
        </w:rPr>
        <w:fldChar w:fldCharType="end"/>
      </w:r>
    </w:p>
    <w:p w14:paraId="61885F7E" w14:textId="7FB12636" w:rsidR="00855F64" w:rsidRDefault="00855F64">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_Toc106199029 \h </w:instrText>
      </w:r>
      <w:r>
        <w:rPr>
          <w:noProof/>
        </w:rPr>
      </w:r>
      <w:r>
        <w:rPr>
          <w:noProof/>
        </w:rPr>
        <w:fldChar w:fldCharType="separate"/>
      </w:r>
      <w:r>
        <w:rPr>
          <w:noProof/>
        </w:rPr>
        <w:t>36</w:t>
      </w:r>
      <w:r>
        <w:rPr>
          <w:noProof/>
        </w:rPr>
        <w:fldChar w:fldCharType="end"/>
      </w:r>
    </w:p>
    <w:p w14:paraId="47C44834" w14:textId="6F5F3AD4" w:rsidR="00855F64" w:rsidRDefault="00855F64">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_Toc106199030 \h </w:instrText>
      </w:r>
      <w:r>
        <w:rPr>
          <w:noProof/>
        </w:rPr>
      </w:r>
      <w:r>
        <w:rPr>
          <w:noProof/>
        </w:rPr>
        <w:fldChar w:fldCharType="separate"/>
      </w:r>
      <w:r>
        <w:rPr>
          <w:noProof/>
        </w:rPr>
        <w:t>36</w:t>
      </w:r>
      <w:r>
        <w:rPr>
          <w:noProof/>
        </w:rPr>
        <w:fldChar w:fldCharType="end"/>
      </w:r>
    </w:p>
    <w:p w14:paraId="5012CE27" w14:textId="5F2138D3" w:rsidR="00855F64" w:rsidRDefault="00855F64">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_Toc106199031 \h </w:instrText>
      </w:r>
      <w:r>
        <w:rPr>
          <w:noProof/>
        </w:rPr>
      </w:r>
      <w:r>
        <w:rPr>
          <w:noProof/>
        </w:rPr>
        <w:fldChar w:fldCharType="separate"/>
      </w:r>
      <w:r>
        <w:rPr>
          <w:noProof/>
        </w:rPr>
        <w:t>36</w:t>
      </w:r>
      <w:r>
        <w:rPr>
          <w:noProof/>
        </w:rPr>
        <w:fldChar w:fldCharType="end"/>
      </w:r>
    </w:p>
    <w:p w14:paraId="7C7B9125" w14:textId="3C8EE665" w:rsidR="00855F64" w:rsidRDefault="00855F64">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_Toc106199032 \h </w:instrText>
      </w:r>
      <w:r>
        <w:rPr>
          <w:noProof/>
        </w:rPr>
      </w:r>
      <w:r>
        <w:rPr>
          <w:noProof/>
        </w:rPr>
        <w:fldChar w:fldCharType="separate"/>
      </w:r>
      <w:r>
        <w:rPr>
          <w:noProof/>
        </w:rPr>
        <w:t>36</w:t>
      </w:r>
      <w:r>
        <w:rPr>
          <w:noProof/>
        </w:rPr>
        <w:fldChar w:fldCharType="end"/>
      </w:r>
    </w:p>
    <w:p w14:paraId="2B7C369F" w14:textId="109F8796" w:rsidR="00855F64" w:rsidRDefault="00855F64">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_Toc106199033 \h </w:instrText>
      </w:r>
      <w:r>
        <w:rPr>
          <w:noProof/>
        </w:rPr>
      </w:r>
      <w:r>
        <w:rPr>
          <w:noProof/>
        </w:rPr>
        <w:fldChar w:fldCharType="separate"/>
      </w:r>
      <w:r>
        <w:rPr>
          <w:noProof/>
        </w:rPr>
        <w:t>36</w:t>
      </w:r>
      <w:r>
        <w:rPr>
          <w:noProof/>
        </w:rPr>
        <w:fldChar w:fldCharType="end"/>
      </w:r>
    </w:p>
    <w:p w14:paraId="5748471B" w14:textId="45B58028" w:rsidR="00855F64" w:rsidRDefault="00855F64">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_Toc106199034 \h </w:instrText>
      </w:r>
      <w:r>
        <w:rPr>
          <w:noProof/>
        </w:rPr>
      </w:r>
      <w:r>
        <w:rPr>
          <w:noProof/>
        </w:rPr>
        <w:fldChar w:fldCharType="separate"/>
      </w:r>
      <w:r>
        <w:rPr>
          <w:noProof/>
        </w:rPr>
        <w:t>36</w:t>
      </w:r>
      <w:r>
        <w:rPr>
          <w:noProof/>
        </w:rPr>
        <w:fldChar w:fldCharType="end"/>
      </w:r>
    </w:p>
    <w:p w14:paraId="0ADCAC61" w14:textId="24AD983D" w:rsidR="00855F64" w:rsidRDefault="00855F64">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_Toc106199035 \h </w:instrText>
      </w:r>
      <w:r>
        <w:rPr>
          <w:noProof/>
        </w:rPr>
      </w:r>
      <w:r>
        <w:rPr>
          <w:noProof/>
        </w:rPr>
        <w:fldChar w:fldCharType="separate"/>
      </w:r>
      <w:r>
        <w:rPr>
          <w:noProof/>
        </w:rPr>
        <w:t>36</w:t>
      </w:r>
      <w:r>
        <w:rPr>
          <w:noProof/>
        </w:rPr>
        <w:fldChar w:fldCharType="end"/>
      </w:r>
    </w:p>
    <w:p w14:paraId="4ECDC959" w14:textId="6972B66D" w:rsidR="00855F64" w:rsidRDefault="00855F64">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_Toc106199036 \h </w:instrText>
      </w:r>
      <w:r>
        <w:rPr>
          <w:noProof/>
        </w:rPr>
      </w:r>
      <w:r>
        <w:rPr>
          <w:noProof/>
        </w:rPr>
        <w:fldChar w:fldCharType="separate"/>
      </w:r>
      <w:r>
        <w:rPr>
          <w:noProof/>
        </w:rPr>
        <w:t>36</w:t>
      </w:r>
      <w:r>
        <w:rPr>
          <w:noProof/>
        </w:rPr>
        <w:fldChar w:fldCharType="end"/>
      </w:r>
    </w:p>
    <w:p w14:paraId="47B23971" w14:textId="0F0A16A9" w:rsidR="00855F64" w:rsidRDefault="00855F64">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_Toc106199037 \h </w:instrText>
      </w:r>
      <w:r>
        <w:rPr>
          <w:noProof/>
        </w:rPr>
      </w:r>
      <w:r>
        <w:rPr>
          <w:noProof/>
        </w:rPr>
        <w:fldChar w:fldCharType="separate"/>
      </w:r>
      <w:r>
        <w:rPr>
          <w:noProof/>
        </w:rPr>
        <w:t>38</w:t>
      </w:r>
      <w:r>
        <w:rPr>
          <w:noProof/>
        </w:rPr>
        <w:fldChar w:fldCharType="end"/>
      </w:r>
    </w:p>
    <w:p w14:paraId="1B52834A" w14:textId="5E0CD593" w:rsidR="00855F64" w:rsidRDefault="00855F64">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_Toc106199038 \h </w:instrText>
      </w:r>
      <w:r>
        <w:rPr>
          <w:noProof/>
        </w:rPr>
      </w:r>
      <w:r>
        <w:rPr>
          <w:noProof/>
        </w:rPr>
        <w:fldChar w:fldCharType="separate"/>
      </w:r>
      <w:r>
        <w:rPr>
          <w:noProof/>
        </w:rPr>
        <w:t>39</w:t>
      </w:r>
      <w:r>
        <w:rPr>
          <w:noProof/>
        </w:rPr>
        <w:fldChar w:fldCharType="end"/>
      </w:r>
    </w:p>
    <w:p w14:paraId="47835C30" w14:textId="136C558E" w:rsidR="00855F64" w:rsidRDefault="00855F64">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_Toc106199039 \h </w:instrText>
      </w:r>
      <w:r>
        <w:rPr>
          <w:noProof/>
        </w:rPr>
      </w:r>
      <w:r>
        <w:rPr>
          <w:noProof/>
        </w:rPr>
        <w:fldChar w:fldCharType="separate"/>
      </w:r>
      <w:r>
        <w:rPr>
          <w:noProof/>
        </w:rPr>
        <w:t>39</w:t>
      </w:r>
      <w:r>
        <w:rPr>
          <w:noProof/>
        </w:rPr>
        <w:fldChar w:fldCharType="end"/>
      </w:r>
    </w:p>
    <w:p w14:paraId="15748105" w14:textId="3584D067" w:rsidR="00855F64" w:rsidRDefault="00855F64">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_Toc106199040 \h </w:instrText>
      </w:r>
      <w:r>
        <w:rPr>
          <w:noProof/>
        </w:rPr>
      </w:r>
      <w:r>
        <w:rPr>
          <w:noProof/>
        </w:rPr>
        <w:fldChar w:fldCharType="separate"/>
      </w:r>
      <w:r>
        <w:rPr>
          <w:noProof/>
        </w:rPr>
        <w:t>39</w:t>
      </w:r>
      <w:r>
        <w:rPr>
          <w:noProof/>
        </w:rPr>
        <w:fldChar w:fldCharType="end"/>
      </w:r>
    </w:p>
    <w:p w14:paraId="31865FA7" w14:textId="2F50BD6B" w:rsidR="00855F64" w:rsidRDefault="00855F64">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_Toc106199041 \h </w:instrText>
      </w:r>
      <w:r>
        <w:rPr>
          <w:noProof/>
        </w:rPr>
      </w:r>
      <w:r>
        <w:rPr>
          <w:noProof/>
        </w:rPr>
        <w:fldChar w:fldCharType="separate"/>
      </w:r>
      <w:r>
        <w:rPr>
          <w:noProof/>
        </w:rPr>
        <w:t>40</w:t>
      </w:r>
      <w:r>
        <w:rPr>
          <w:noProof/>
        </w:rPr>
        <w:fldChar w:fldCharType="end"/>
      </w:r>
    </w:p>
    <w:p w14:paraId="0B106469" w14:textId="7FFF8A33" w:rsidR="00855F64" w:rsidRDefault="00855F64">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_Toc106199042 \h </w:instrText>
      </w:r>
      <w:r>
        <w:rPr>
          <w:noProof/>
        </w:rPr>
      </w:r>
      <w:r>
        <w:rPr>
          <w:noProof/>
        </w:rPr>
        <w:fldChar w:fldCharType="separate"/>
      </w:r>
      <w:r>
        <w:rPr>
          <w:noProof/>
        </w:rPr>
        <w:t>40</w:t>
      </w:r>
      <w:r>
        <w:rPr>
          <w:noProof/>
        </w:rPr>
        <w:fldChar w:fldCharType="end"/>
      </w:r>
    </w:p>
    <w:p w14:paraId="0EE8C25A" w14:textId="782D66EA" w:rsidR="00855F64" w:rsidRDefault="00855F64">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_Toc106199043 \h </w:instrText>
      </w:r>
      <w:r>
        <w:rPr>
          <w:noProof/>
        </w:rPr>
      </w:r>
      <w:r>
        <w:rPr>
          <w:noProof/>
        </w:rPr>
        <w:fldChar w:fldCharType="separate"/>
      </w:r>
      <w:r>
        <w:rPr>
          <w:noProof/>
        </w:rPr>
        <w:t>40</w:t>
      </w:r>
      <w:r>
        <w:rPr>
          <w:noProof/>
        </w:rPr>
        <w:fldChar w:fldCharType="end"/>
      </w:r>
    </w:p>
    <w:p w14:paraId="12749EA3" w14:textId="750DB034" w:rsidR="00855F64" w:rsidRDefault="00855F64">
      <w:pPr>
        <w:pStyle w:val="TOC5"/>
        <w:rPr>
          <w:rFonts w:asciiTheme="minorHAnsi" w:eastAsiaTheme="minorEastAsia" w:hAnsiTheme="minorHAnsi" w:cstheme="minorBidi"/>
          <w:noProof/>
          <w:sz w:val="22"/>
          <w:szCs w:val="22"/>
          <w:lang w:eastAsia="en-GB"/>
        </w:rPr>
      </w:pPr>
      <w:r>
        <w:rPr>
          <w:noProof/>
        </w:rPr>
        <w:lastRenderedPageBreak/>
        <w:t>8.4.2.1.1</w:t>
      </w:r>
      <w:r>
        <w:rPr>
          <w:noProof/>
        </w:rPr>
        <w:tab/>
        <w:t>MDA type</w:t>
      </w:r>
      <w:r>
        <w:rPr>
          <w:noProof/>
        </w:rPr>
        <w:tab/>
      </w:r>
      <w:r>
        <w:rPr>
          <w:noProof/>
        </w:rPr>
        <w:fldChar w:fldCharType="begin" w:fldLock="1"/>
      </w:r>
      <w:r>
        <w:rPr>
          <w:noProof/>
        </w:rPr>
        <w:instrText xml:space="preserve"> PAGEREF _Toc106199044 \h </w:instrText>
      </w:r>
      <w:r>
        <w:rPr>
          <w:noProof/>
        </w:rPr>
      </w:r>
      <w:r>
        <w:rPr>
          <w:noProof/>
        </w:rPr>
        <w:fldChar w:fldCharType="separate"/>
      </w:r>
      <w:r>
        <w:rPr>
          <w:noProof/>
        </w:rPr>
        <w:t>40</w:t>
      </w:r>
      <w:r>
        <w:rPr>
          <w:noProof/>
        </w:rPr>
        <w:fldChar w:fldCharType="end"/>
      </w:r>
    </w:p>
    <w:p w14:paraId="1EF67F93" w14:textId="2FC19006" w:rsidR="00855F64" w:rsidRDefault="00855F64">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_Toc106199045 \h </w:instrText>
      </w:r>
      <w:r>
        <w:rPr>
          <w:noProof/>
        </w:rPr>
      </w:r>
      <w:r>
        <w:rPr>
          <w:noProof/>
        </w:rPr>
        <w:fldChar w:fldCharType="separate"/>
      </w:r>
      <w:r>
        <w:rPr>
          <w:noProof/>
        </w:rPr>
        <w:t>40</w:t>
      </w:r>
      <w:r>
        <w:rPr>
          <w:noProof/>
        </w:rPr>
        <w:fldChar w:fldCharType="end"/>
      </w:r>
    </w:p>
    <w:p w14:paraId="7188F242" w14:textId="4BAE5439" w:rsidR="00855F64" w:rsidRDefault="00855F64">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_Toc106199046 \h </w:instrText>
      </w:r>
      <w:r>
        <w:rPr>
          <w:noProof/>
        </w:rPr>
      </w:r>
      <w:r>
        <w:rPr>
          <w:noProof/>
        </w:rPr>
        <w:fldChar w:fldCharType="separate"/>
      </w:r>
      <w:r>
        <w:rPr>
          <w:noProof/>
        </w:rPr>
        <w:t>41</w:t>
      </w:r>
      <w:r>
        <w:rPr>
          <w:noProof/>
        </w:rPr>
        <w:fldChar w:fldCharType="end"/>
      </w:r>
    </w:p>
    <w:p w14:paraId="2DC2AF3C" w14:textId="4E6A0E02" w:rsidR="00855F64" w:rsidRDefault="00855F64">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_Toc106199047 \h </w:instrText>
      </w:r>
      <w:r>
        <w:rPr>
          <w:noProof/>
        </w:rPr>
      </w:r>
      <w:r>
        <w:rPr>
          <w:noProof/>
        </w:rPr>
        <w:fldChar w:fldCharType="separate"/>
      </w:r>
      <w:r>
        <w:rPr>
          <w:noProof/>
        </w:rPr>
        <w:t>41</w:t>
      </w:r>
      <w:r>
        <w:rPr>
          <w:noProof/>
        </w:rPr>
        <w:fldChar w:fldCharType="end"/>
      </w:r>
    </w:p>
    <w:p w14:paraId="20C961F2" w14:textId="6DF51636" w:rsidR="00855F64" w:rsidRDefault="00855F64">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_Toc106199048 \h </w:instrText>
      </w:r>
      <w:r>
        <w:rPr>
          <w:noProof/>
        </w:rPr>
      </w:r>
      <w:r>
        <w:rPr>
          <w:noProof/>
        </w:rPr>
        <w:fldChar w:fldCharType="separate"/>
      </w:r>
      <w:r>
        <w:rPr>
          <w:noProof/>
        </w:rPr>
        <w:t>41</w:t>
      </w:r>
      <w:r>
        <w:rPr>
          <w:noProof/>
        </w:rPr>
        <w:fldChar w:fldCharType="end"/>
      </w:r>
    </w:p>
    <w:p w14:paraId="68BF4FE3" w14:textId="00099414" w:rsidR="00855F64" w:rsidRDefault="00855F64">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_Toc106199049 \h </w:instrText>
      </w:r>
      <w:r>
        <w:rPr>
          <w:noProof/>
        </w:rPr>
      </w:r>
      <w:r>
        <w:rPr>
          <w:noProof/>
        </w:rPr>
        <w:fldChar w:fldCharType="separate"/>
      </w:r>
      <w:r>
        <w:rPr>
          <w:noProof/>
        </w:rPr>
        <w:t>41</w:t>
      </w:r>
      <w:r>
        <w:rPr>
          <w:noProof/>
        </w:rPr>
        <w:fldChar w:fldCharType="end"/>
      </w:r>
    </w:p>
    <w:p w14:paraId="0E68A28A" w14:textId="5D4E6760" w:rsidR="00855F64" w:rsidRDefault="00855F64">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_Toc106199050 \h </w:instrText>
      </w:r>
      <w:r>
        <w:rPr>
          <w:noProof/>
        </w:rPr>
      </w:r>
      <w:r>
        <w:rPr>
          <w:noProof/>
        </w:rPr>
        <w:fldChar w:fldCharType="separate"/>
      </w:r>
      <w:r>
        <w:rPr>
          <w:noProof/>
        </w:rPr>
        <w:t>42</w:t>
      </w:r>
      <w:r>
        <w:rPr>
          <w:noProof/>
        </w:rPr>
        <w:fldChar w:fldCharType="end"/>
      </w:r>
    </w:p>
    <w:p w14:paraId="5F305143" w14:textId="5E0F3E14" w:rsidR="00855F64" w:rsidRDefault="00855F64">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_Toc106199051 \h </w:instrText>
      </w:r>
      <w:r>
        <w:rPr>
          <w:noProof/>
        </w:rPr>
      </w:r>
      <w:r>
        <w:rPr>
          <w:noProof/>
        </w:rPr>
        <w:fldChar w:fldCharType="separate"/>
      </w:r>
      <w:r>
        <w:rPr>
          <w:noProof/>
        </w:rPr>
        <w:t>42</w:t>
      </w:r>
      <w:r>
        <w:rPr>
          <w:noProof/>
        </w:rPr>
        <w:fldChar w:fldCharType="end"/>
      </w:r>
    </w:p>
    <w:p w14:paraId="5BAA5BF8" w14:textId="2CF29C65" w:rsidR="00855F64" w:rsidRDefault="00855F64">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_Toc106199052 \h </w:instrText>
      </w:r>
      <w:r>
        <w:rPr>
          <w:noProof/>
        </w:rPr>
      </w:r>
      <w:r>
        <w:rPr>
          <w:noProof/>
        </w:rPr>
        <w:fldChar w:fldCharType="separate"/>
      </w:r>
      <w:r>
        <w:rPr>
          <w:noProof/>
        </w:rPr>
        <w:t>42</w:t>
      </w:r>
      <w:r>
        <w:rPr>
          <w:noProof/>
        </w:rPr>
        <w:fldChar w:fldCharType="end"/>
      </w:r>
    </w:p>
    <w:p w14:paraId="319710C3" w14:textId="2995E03D" w:rsidR="00855F64" w:rsidRDefault="00855F64">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_Toc106199053 \h </w:instrText>
      </w:r>
      <w:r>
        <w:rPr>
          <w:noProof/>
        </w:rPr>
      </w:r>
      <w:r>
        <w:rPr>
          <w:noProof/>
        </w:rPr>
        <w:fldChar w:fldCharType="separate"/>
      </w:r>
      <w:r>
        <w:rPr>
          <w:noProof/>
        </w:rPr>
        <w:t>42</w:t>
      </w:r>
      <w:r>
        <w:rPr>
          <w:noProof/>
        </w:rPr>
        <w:fldChar w:fldCharType="end"/>
      </w:r>
    </w:p>
    <w:p w14:paraId="0B6AD040" w14:textId="5A73404A" w:rsidR="00855F64" w:rsidRDefault="00855F64">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_Toc106199054 \h </w:instrText>
      </w:r>
      <w:r>
        <w:rPr>
          <w:noProof/>
        </w:rPr>
      </w:r>
      <w:r>
        <w:rPr>
          <w:noProof/>
        </w:rPr>
        <w:fldChar w:fldCharType="separate"/>
      </w:r>
      <w:r>
        <w:rPr>
          <w:noProof/>
        </w:rPr>
        <w:t>43</w:t>
      </w:r>
      <w:r>
        <w:rPr>
          <w:noProof/>
        </w:rPr>
        <w:fldChar w:fldCharType="end"/>
      </w:r>
    </w:p>
    <w:p w14:paraId="1BC3DEB3" w14:textId="7F3820B7" w:rsidR="00855F64" w:rsidRDefault="00855F64">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_Toc106199055 \h </w:instrText>
      </w:r>
      <w:r>
        <w:rPr>
          <w:noProof/>
        </w:rPr>
      </w:r>
      <w:r>
        <w:rPr>
          <w:noProof/>
        </w:rPr>
        <w:fldChar w:fldCharType="separate"/>
      </w:r>
      <w:r>
        <w:rPr>
          <w:noProof/>
        </w:rPr>
        <w:t>43</w:t>
      </w:r>
      <w:r>
        <w:rPr>
          <w:noProof/>
        </w:rPr>
        <w:fldChar w:fldCharType="end"/>
      </w:r>
    </w:p>
    <w:p w14:paraId="44433C63" w14:textId="0454D3FE" w:rsidR="00855F64" w:rsidRDefault="00855F64">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_Toc106199056 \h </w:instrText>
      </w:r>
      <w:r>
        <w:rPr>
          <w:noProof/>
        </w:rPr>
      </w:r>
      <w:r>
        <w:rPr>
          <w:noProof/>
        </w:rPr>
        <w:fldChar w:fldCharType="separate"/>
      </w:r>
      <w:r>
        <w:rPr>
          <w:noProof/>
        </w:rPr>
        <w:t>43</w:t>
      </w:r>
      <w:r>
        <w:rPr>
          <w:noProof/>
        </w:rPr>
        <w:fldChar w:fldCharType="end"/>
      </w:r>
    </w:p>
    <w:p w14:paraId="6270871E" w14:textId="524442D1" w:rsidR="00855F64" w:rsidRDefault="00855F64">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_Toc106199057 \h </w:instrText>
      </w:r>
      <w:r>
        <w:rPr>
          <w:noProof/>
        </w:rPr>
      </w:r>
      <w:r>
        <w:rPr>
          <w:noProof/>
        </w:rPr>
        <w:fldChar w:fldCharType="separate"/>
      </w:r>
      <w:r>
        <w:rPr>
          <w:noProof/>
        </w:rPr>
        <w:t>43</w:t>
      </w:r>
      <w:r>
        <w:rPr>
          <w:noProof/>
        </w:rPr>
        <w:fldChar w:fldCharType="end"/>
      </w:r>
    </w:p>
    <w:p w14:paraId="11FC6BFC" w14:textId="2950268E" w:rsidR="00855F64" w:rsidRDefault="00855F64">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_Toc106199058 \h </w:instrText>
      </w:r>
      <w:r>
        <w:rPr>
          <w:noProof/>
        </w:rPr>
      </w:r>
      <w:r>
        <w:rPr>
          <w:noProof/>
        </w:rPr>
        <w:fldChar w:fldCharType="separate"/>
      </w:r>
      <w:r>
        <w:rPr>
          <w:noProof/>
        </w:rPr>
        <w:t>44</w:t>
      </w:r>
      <w:r>
        <w:rPr>
          <w:noProof/>
        </w:rPr>
        <w:fldChar w:fldCharType="end"/>
      </w:r>
    </w:p>
    <w:p w14:paraId="1BC74D1C" w14:textId="1E658F50" w:rsidR="00855F64" w:rsidRDefault="00855F64">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_Toc106199059 \h </w:instrText>
      </w:r>
      <w:r>
        <w:rPr>
          <w:noProof/>
        </w:rPr>
      </w:r>
      <w:r>
        <w:rPr>
          <w:noProof/>
        </w:rPr>
        <w:fldChar w:fldCharType="separate"/>
      </w:r>
      <w:r>
        <w:rPr>
          <w:noProof/>
        </w:rPr>
        <w:t>44</w:t>
      </w:r>
      <w:r>
        <w:rPr>
          <w:noProof/>
        </w:rPr>
        <w:fldChar w:fldCharType="end"/>
      </w:r>
    </w:p>
    <w:p w14:paraId="47E5E53E" w14:textId="68856FCA" w:rsidR="00855F64" w:rsidRDefault="00855F64">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_Toc106199060 \h </w:instrText>
      </w:r>
      <w:r>
        <w:rPr>
          <w:noProof/>
        </w:rPr>
      </w:r>
      <w:r>
        <w:rPr>
          <w:noProof/>
        </w:rPr>
        <w:fldChar w:fldCharType="separate"/>
      </w:r>
      <w:r>
        <w:rPr>
          <w:noProof/>
        </w:rPr>
        <w:t>44</w:t>
      </w:r>
      <w:r>
        <w:rPr>
          <w:noProof/>
        </w:rPr>
        <w:fldChar w:fldCharType="end"/>
      </w:r>
    </w:p>
    <w:p w14:paraId="59984C98" w14:textId="387E336A" w:rsidR="00855F64" w:rsidRDefault="00855F64">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_Toc106199061 \h </w:instrText>
      </w:r>
      <w:r>
        <w:rPr>
          <w:noProof/>
        </w:rPr>
      </w:r>
      <w:r>
        <w:rPr>
          <w:noProof/>
        </w:rPr>
        <w:fldChar w:fldCharType="separate"/>
      </w:r>
      <w:r>
        <w:rPr>
          <w:noProof/>
        </w:rPr>
        <w:t>44</w:t>
      </w:r>
      <w:r>
        <w:rPr>
          <w:noProof/>
        </w:rPr>
        <w:fldChar w:fldCharType="end"/>
      </w:r>
    </w:p>
    <w:p w14:paraId="42BF5197" w14:textId="7CE58B86" w:rsidR="00855F64" w:rsidRDefault="00855F64">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_Toc106199062 \h </w:instrText>
      </w:r>
      <w:r>
        <w:rPr>
          <w:noProof/>
        </w:rPr>
      </w:r>
      <w:r>
        <w:rPr>
          <w:noProof/>
        </w:rPr>
        <w:fldChar w:fldCharType="separate"/>
      </w:r>
      <w:r>
        <w:rPr>
          <w:noProof/>
        </w:rPr>
        <w:t>45</w:t>
      </w:r>
      <w:r>
        <w:rPr>
          <w:noProof/>
        </w:rPr>
        <w:fldChar w:fldCharType="end"/>
      </w:r>
    </w:p>
    <w:p w14:paraId="40A9D6B0" w14:textId="7FA8C1EA" w:rsidR="00855F64" w:rsidRDefault="00855F64">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_Toc106199063 \h </w:instrText>
      </w:r>
      <w:r>
        <w:rPr>
          <w:noProof/>
        </w:rPr>
      </w:r>
      <w:r>
        <w:rPr>
          <w:noProof/>
        </w:rPr>
        <w:fldChar w:fldCharType="separate"/>
      </w:r>
      <w:r>
        <w:rPr>
          <w:noProof/>
        </w:rPr>
        <w:t>45</w:t>
      </w:r>
      <w:r>
        <w:rPr>
          <w:noProof/>
        </w:rPr>
        <w:fldChar w:fldCharType="end"/>
      </w:r>
    </w:p>
    <w:p w14:paraId="4E9DE6B1" w14:textId="6932386A" w:rsidR="00855F64" w:rsidRDefault="00855F64">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_Toc106199064 \h </w:instrText>
      </w:r>
      <w:r>
        <w:rPr>
          <w:noProof/>
        </w:rPr>
      </w:r>
      <w:r>
        <w:rPr>
          <w:noProof/>
        </w:rPr>
        <w:fldChar w:fldCharType="separate"/>
      </w:r>
      <w:r>
        <w:rPr>
          <w:noProof/>
        </w:rPr>
        <w:t>45</w:t>
      </w:r>
      <w:r>
        <w:rPr>
          <w:noProof/>
        </w:rPr>
        <w:fldChar w:fldCharType="end"/>
      </w:r>
    </w:p>
    <w:p w14:paraId="1AA7FC74" w14:textId="6F01F125" w:rsidR="00855F64" w:rsidRDefault="00855F64">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_Toc106199065 \h </w:instrText>
      </w:r>
      <w:r>
        <w:rPr>
          <w:noProof/>
        </w:rPr>
      </w:r>
      <w:r>
        <w:rPr>
          <w:noProof/>
        </w:rPr>
        <w:fldChar w:fldCharType="separate"/>
      </w:r>
      <w:r>
        <w:rPr>
          <w:noProof/>
        </w:rPr>
        <w:t>45</w:t>
      </w:r>
      <w:r>
        <w:rPr>
          <w:noProof/>
        </w:rPr>
        <w:fldChar w:fldCharType="end"/>
      </w:r>
    </w:p>
    <w:p w14:paraId="398CB40D" w14:textId="70493D40" w:rsidR="00855F64" w:rsidRDefault="00855F64">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_Toc106199066 \h </w:instrText>
      </w:r>
      <w:r>
        <w:rPr>
          <w:noProof/>
        </w:rPr>
      </w:r>
      <w:r>
        <w:rPr>
          <w:noProof/>
        </w:rPr>
        <w:fldChar w:fldCharType="separate"/>
      </w:r>
      <w:r>
        <w:rPr>
          <w:noProof/>
        </w:rPr>
        <w:t>45</w:t>
      </w:r>
      <w:r>
        <w:rPr>
          <w:noProof/>
        </w:rPr>
        <w:fldChar w:fldCharType="end"/>
      </w:r>
    </w:p>
    <w:p w14:paraId="65E41C41" w14:textId="1542ABE8" w:rsidR="00855F64" w:rsidRDefault="00855F64">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_Toc106199067 \h </w:instrText>
      </w:r>
      <w:r>
        <w:rPr>
          <w:noProof/>
        </w:rPr>
      </w:r>
      <w:r>
        <w:rPr>
          <w:noProof/>
        </w:rPr>
        <w:fldChar w:fldCharType="separate"/>
      </w:r>
      <w:r>
        <w:rPr>
          <w:noProof/>
        </w:rPr>
        <w:t>46</w:t>
      </w:r>
      <w:r>
        <w:rPr>
          <w:noProof/>
        </w:rPr>
        <w:fldChar w:fldCharType="end"/>
      </w:r>
    </w:p>
    <w:p w14:paraId="7B1CD907" w14:textId="49DCE8A3" w:rsidR="00855F64" w:rsidRDefault="00855F64">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_Toc106199068 \h </w:instrText>
      </w:r>
      <w:r>
        <w:rPr>
          <w:noProof/>
        </w:rPr>
      </w:r>
      <w:r>
        <w:rPr>
          <w:noProof/>
        </w:rPr>
        <w:fldChar w:fldCharType="separate"/>
      </w:r>
      <w:r>
        <w:rPr>
          <w:noProof/>
        </w:rPr>
        <w:t>47</w:t>
      </w:r>
      <w:r>
        <w:rPr>
          <w:noProof/>
        </w:rPr>
        <w:fldChar w:fldCharType="end"/>
      </w:r>
    </w:p>
    <w:p w14:paraId="1CBEE592" w14:textId="4CA82104" w:rsidR="00855F64" w:rsidRDefault="00855F64">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_Toc106199069 \h </w:instrText>
      </w:r>
      <w:r>
        <w:rPr>
          <w:noProof/>
        </w:rPr>
      </w:r>
      <w:r>
        <w:rPr>
          <w:noProof/>
        </w:rPr>
        <w:fldChar w:fldCharType="separate"/>
      </w:r>
      <w:r>
        <w:rPr>
          <w:noProof/>
        </w:rPr>
        <w:t>47</w:t>
      </w:r>
      <w:r>
        <w:rPr>
          <w:noProof/>
        </w:rPr>
        <w:fldChar w:fldCharType="end"/>
      </w:r>
    </w:p>
    <w:p w14:paraId="6279C79C" w14:textId="28B1066D" w:rsidR="00855F64" w:rsidRDefault="00855F64">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_Toc106199070 \h </w:instrText>
      </w:r>
      <w:r>
        <w:rPr>
          <w:noProof/>
        </w:rPr>
      </w:r>
      <w:r>
        <w:rPr>
          <w:noProof/>
        </w:rPr>
        <w:fldChar w:fldCharType="separate"/>
      </w:r>
      <w:r>
        <w:rPr>
          <w:noProof/>
        </w:rPr>
        <w:t>47</w:t>
      </w:r>
      <w:r>
        <w:rPr>
          <w:noProof/>
        </w:rPr>
        <w:fldChar w:fldCharType="end"/>
      </w:r>
    </w:p>
    <w:p w14:paraId="74EBA700" w14:textId="07FC9B0A" w:rsidR="00855F64" w:rsidRDefault="00855F64">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_Toc106199071 \h </w:instrText>
      </w:r>
      <w:r>
        <w:rPr>
          <w:noProof/>
        </w:rPr>
      </w:r>
      <w:r>
        <w:rPr>
          <w:noProof/>
        </w:rPr>
        <w:fldChar w:fldCharType="separate"/>
      </w:r>
      <w:r>
        <w:rPr>
          <w:noProof/>
        </w:rPr>
        <w:t>47</w:t>
      </w:r>
      <w:r>
        <w:rPr>
          <w:noProof/>
        </w:rPr>
        <w:fldChar w:fldCharType="end"/>
      </w:r>
    </w:p>
    <w:p w14:paraId="0F72AA75" w14:textId="1509A1FE" w:rsidR="00855F64" w:rsidRDefault="00855F64">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_Toc106199072 \h </w:instrText>
      </w:r>
      <w:r>
        <w:rPr>
          <w:noProof/>
        </w:rPr>
      </w:r>
      <w:r>
        <w:rPr>
          <w:noProof/>
        </w:rPr>
        <w:fldChar w:fldCharType="separate"/>
      </w:r>
      <w:r>
        <w:rPr>
          <w:noProof/>
        </w:rPr>
        <w:t>47</w:t>
      </w:r>
      <w:r>
        <w:rPr>
          <w:noProof/>
        </w:rPr>
        <w:fldChar w:fldCharType="end"/>
      </w:r>
    </w:p>
    <w:p w14:paraId="3D01FCEE" w14:textId="77A2A141" w:rsidR="00855F64" w:rsidRDefault="00855F64">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_Toc106199073 \h </w:instrText>
      </w:r>
      <w:r>
        <w:rPr>
          <w:noProof/>
        </w:rPr>
      </w:r>
      <w:r>
        <w:rPr>
          <w:noProof/>
        </w:rPr>
        <w:fldChar w:fldCharType="separate"/>
      </w:r>
      <w:r>
        <w:rPr>
          <w:noProof/>
        </w:rPr>
        <w:t>48</w:t>
      </w:r>
      <w:r>
        <w:rPr>
          <w:noProof/>
        </w:rPr>
        <w:fldChar w:fldCharType="end"/>
      </w:r>
    </w:p>
    <w:p w14:paraId="105119AB" w14:textId="2878CF0A" w:rsidR="00855F64" w:rsidRDefault="00855F64">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_Toc106199074 \h </w:instrText>
      </w:r>
      <w:r>
        <w:rPr>
          <w:noProof/>
        </w:rPr>
      </w:r>
      <w:r>
        <w:rPr>
          <w:noProof/>
        </w:rPr>
        <w:fldChar w:fldCharType="separate"/>
      </w:r>
      <w:r>
        <w:rPr>
          <w:noProof/>
        </w:rPr>
        <w:t>48</w:t>
      </w:r>
      <w:r>
        <w:rPr>
          <w:noProof/>
        </w:rPr>
        <w:fldChar w:fldCharType="end"/>
      </w:r>
    </w:p>
    <w:p w14:paraId="12527B7B" w14:textId="2DB11EFE" w:rsidR="00855F64" w:rsidRDefault="00855F64">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_Toc106199075 \h </w:instrText>
      </w:r>
      <w:r>
        <w:rPr>
          <w:noProof/>
        </w:rPr>
      </w:r>
      <w:r>
        <w:rPr>
          <w:noProof/>
        </w:rPr>
        <w:fldChar w:fldCharType="separate"/>
      </w:r>
      <w:r>
        <w:rPr>
          <w:noProof/>
        </w:rPr>
        <w:t>48</w:t>
      </w:r>
      <w:r>
        <w:rPr>
          <w:noProof/>
        </w:rPr>
        <w:fldChar w:fldCharType="end"/>
      </w:r>
    </w:p>
    <w:p w14:paraId="0157E6AB" w14:textId="5538BC1B" w:rsidR="00855F64" w:rsidRDefault="00855F64">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_Toc106199076 \h </w:instrText>
      </w:r>
      <w:r>
        <w:rPr>
          <w:noProof/>
        </w:rPr>
      </w:r>
      <w:r>
        <w:rPr>
          <w:noProof/>
        </w:rPr>
        <w:fldChar w:fldCharType="separate"/>
      </w:r>
      <w:r>
        <w:rPr>
          <w:noProof/>
        </w:rPr>
        <w:t>48</w:t>
      </w:r>
      <w:r>
        <w:rPr>
          <w:noProof/>
        </w:rPr>
        <w:fldChar w:fldCharType="end"/>
      </w:r>
    </w:p>
    <w:p w14:paraId="2438DE74" w14:textId="09B36696" w:rsidR="00855F64" w:rsidRDefault="00855F64">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_Toc106199077 \h </w:instrText>
      </w:r>
      <w:r>
        <w:rPr>
          <w:noProof/>
        </w:rPr>
      </w:r>
      <w:r>
        <w:rPr>
          <w:noProof/>
        </w:rPr>
        <w:fldChar w:fldCharType="separate"/>
      </w:r>
      <w:r>
        <w:rPr>
          <w:noProof/>
        </w:rPr>
        <w:t>49</w:t>
      </w:r>
      <w:r>
        <w:rPr>
          <w:noProof/>
        </w:rPr>
        <w:fldChar w:fldCharType="end"/>
      </w:r>
    </w:p>
    <w:p w14:paraId="34BAC1B0" w14:textId="3F1FC323" w:rsidR="00855F64" w:rsidRDefault="00855F64">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_Toc106199078 \h </w:instrText>
      </w:r>
      <w:r>
        <w:rPr>
          <w:noProof/>
        </w:rPr>
      </w:r>
      <w:r>
        <w:rPr>
          <w:noProof/>
        </w:rPr>
        <w:fldChar w:fldCharType="separate"/>
      </w:r>
      <w:r>
        <w:rPr>
          <w:noProof/>
        </w:rPr>
        <w:t>49</w:t>
      </w:r>
      <w:r>
        <w:rPr>
          <w:noProof/>
        </w:rPr>
        <w:fldChar w:fldCharType="end"/>
      </w:r>
    </w:p>
    <w:p w14:paraId="7BA54F18" w14:textId="22C08182" w:rsidR="00855F64" w:rsidRDefault="00855F64">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_Toc106199079 \h </w:instrText>
      </w:r>
      <w:r>
        <w:rPr>
          <w:noProof/>
        </w:rPr>
      </w:r>
      <w:r>
        <w:rPr>
          <w:noProof/>
        </w:rPr>
        <w:fldChar w:fldCharType="separate"/>
      </w:r>
      <w:r>
        <w:rPr>
          <w:noProof/>
        </w:rPr>
        <w:t>49</w:t>
      </w:r>
      <w:r>
        <w:rPr>
          <w:noProof/>
        </w:rPr>
        <w:fldChar w:fldCharType="end"/>
      </w:r>
    </w:p>
    <w:p w14:paraId="0FD83F39" w14:textId="0BFD74E1" w:rsidR="00855F64" w:rsidRDefault="00855F64">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_Toc106199080 \h </w:instrText>
      </w:r>
      <w:r>
        <w:rPr>
          <w:noProof/>
        </w:rPr>
      </w:r>
      <w:r>
        <w:rPr>
          <w:noProof/>
        </w:rPr>
        <w:fldChar w:fldCharType="separate"/>
      </w:r>
      <w:r>
        <w:rPr>
          <w:noProof/>
        </w:rPr>
        <w:t>49</w:t>
      </w:r>
      <w:r>
        <w:rPr>
          <w:noProof/>
        </w:rPr>
        <w:fldChar w:fldCharType="end"/>
      </w:r>
    </w:p>
    <w:p w14:paraId="75FE345D" w14:textId="61F77F4A" w:rsidR="00855F64" w:rsidRDefault="00855F64">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_Toc106199081 \h </w:instrText>
      </w:r>
      <w:r>
        <w:rPr>
          <w:noProof/>
        </w:rPr>
      </w:r>
      <w:r>
        <w:rPr>
          <w:noProof/>
        </w:rPr>
        <w:fldChar w:fldCharType="separate"/>
      </w:r>
      <w:r>
        <w:rPr>
          <w:noProof/>
        </w:rPr>
        <w:t>50</w:t>
      </w:r>
      <w:r>
        <w:rPr>
          <w:noProof/>
        </w:rPr>
        <w:fldChar w:fldCharType="end"/>
      </w:r>
    </w:p>
    <w:p w14:paraId="342BB8A4" w14:textId="4D3FC36B" w:rsidR="00855F64" w:rsidRDefault="00855F64">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_Toc106199082 \h </w:instrText>
      </w:r>
      <w:r>
        <w:rPr>
          <w:noProof/>
        </w:rPr>
      </w:r>
      <w:r>
        <w:rPr>
          <w:noProof/>
        </w:rPr>
        <w:fldChar w:fldCharType="separate"/>
      </w:r>
      <w:r>
        <w:rPr>
          <w:noProof/>
        </w:rPr>
        <w:t>50</w:t>
      </w:r>
      <w:r>
        <w:rPr>
          <w:noProof/>
        </w:rPr>
        <w:fldChar w:fldCharType="end"/>
      </w:r>
    </w:p>
    <w:p w14:paraId="0C5731F0" w14:textId="24962702" w:rsidR="00855F64" w:rsidRDefault="00855F64">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_Toc106199083 \h </w:instrText>
      </w:r>
      <w:r>
        <w:rPr>
          <w:noProof/>
        </w:rPr>
      </w:r>
      <w:r>
        <w:rPr>
          <w:noProof/>
        </w:rPr>
        <w:fldChar w:fldCharType="separate"/>
      </w:r>
      <w:r>
        <w:rPr>
          <w:noProof/>
        </w:rPr>
        <w:t>50</w:t>
      </w:r>
      <w:r>
        <w:rPr>
          <w:noProof/>
        </w:rPr>
        <w:fldChar w:fldCharType="end"/>
      </w:r>
    </w:p>
    <w:p w14:paraId="08238D2C" w14:textId="0530A4D5" w:rsidR="00855F64" w:rsidRDefault="00855F64">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_Toc106199084 \h </w:instrText>
      </w:r>
      <w:r>
        <w:rPr>
          <w:noProof/>
        </w:rPr>
      </w:r>
      <w:r>
        <w:rPr>
          <w:noProof/>
        </w:rPr>
        <w:fldChar w:fldCharType="separate"/>
      </w:r>
      <w:r>
        <w:rPr>
          <w:noProof/>
        </w:rPr>
        <w:t>50</w:t>
      </w:r>
      <w:r>
        <w:rPr>
          <w:noProof/>
        </w:rPr>
        <w:fldChar w:fldCharType="end"/>
      </w:r>
    </w:p>
    <w:p w14:paraId="56EB8150" w14:textId="7DFFF568" w:rsidR="00855F64" w:rsidRDefault="00855F64">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_Toc106199085 \h </w:instrText>
      </w:r>
      <w:r>
        <w:rPr>
          <w:noProof/>
        </w:rPr>
      </w:r>
      <w:r>
        <w:rPr>
          <w:noProof/>
        </w:rPr>
        <w:fldChar w:fldCharType="separate"/>
      </w:r>
      <w:r>
        <w:rPr>
          <w:noProof/>
        </w:rPr>
        <w:t>50</w:t>
      </w:r>
      <w:r>
        <w:rPr>
          <w:noProof/>
        </w:rPr>
        <w:fldChar w:fldCharType="end"/>
      </w:r>
    </w:p>
    <w:p w14:paraId="23CCB9F9" w14:textId="6FA12538" w:rsidR="00855F64" w:rsidRDefault="00855F64">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_Toc106199086 \h </w:instrText>
      </w:r>
      <w:r>
        <w:rPr>
          <w:noProof/>
        </w:rPr>
      </w:r>
      <w:r>
        <w:rPr>
          <w:noProof/>
        </w:rPr>
        <w:fldChar w:fldCharType="separate"/>
      </w:r>
      <w:r>
        <w:rPr>
          <w:noProof/>
        </w:rPr>
        <w:t>51</w:t>
      </w:r>
      <w:r>
        <w:rPr>
          <w:noProof/>
        </w:rPr>
        <w:fldChar w:fldCharType="end"/>
      </w:r>
    </w:p>
    <w:p w14:paraId="00074C1E" w14:textId="7A3AC9C2" w:rsidR="00855F64" w:rsidRDefault="00855F64">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_Toc106199087 \h </w:instrText>
      </w:r>
      <w:r>
        <w:rPr>
          <w:noProof/>
        </w:rPr>
      </w:r>
      <w:r>
        <w:rPr>
          <w:noProof/>
        </w:rPr>
        <w:fldChar w:fldCharType="separate"/>
      </w:r>
      <w:r>
        <w:rPr>
          <w:noProof/>
        </w:rPr>
        <w:t>51</w:t>
      </w:r>
      <w:r>
        <w:rPr>
          <w:noProof/>
        </w:rPr>
        <w:fldChar w:fldCharType="end"/>
      </w:r>
    </w:p>
    <w:p w14:paraId="32FFD964" w14:textId="632B4BCD" w:rsidR="00855F64" w:rsidRDefault="00855F64">
      <w:pPr>
        <w:pStyle w:val="TOC3"/>
        <w:rPr>
          <w:rFonts w:asciiTheme="minorHAnsi" w:eastAsiaTheme="minorEastAsia" w:hAnsiTheme="minorHAnsi" w:cstheme="minorBidi"/>
          <w:noProof/>
          <w:sz w:val="22"/>
          <w:szCs w:val="22"/>
          <w:lang w:eastAsia="en-GB"/>
        </w:rPr>
      </w:pPr>
      <w:r>
        <w:rPr>
          <w:noProof/>
        </w:rPr>
        <w:t>8.5.1</w:t>
      </w:r>
      <w:r>
        <w:rPr>
          <w:noProof/>
        </w:rPr>
        <w:tab/>
      </w:r>
      <w:r w:rsidRPr="004A11AA">
        <w:rPr>
          <w:rFonts w:ascii="Courier New" w:hAnsi="Courier New" w:cs="Courier New"/>
          <w:noProof/>
        </w:rPr>
        <w:t>RecommendedAction &lt;&lt;dataType&gt;&gt;</w:t>
      </w:r>
      <w:r>
        <w:rPr>
          <w:noProof/>
        </w:rPr>
        <w:tab/>
      </w:r>
      <w:r>
        <w:rPr>
          <w:noProof/>
        </w:rPr>
        <w:fldChar w:fldCharType="begin" w:fldLock="1"/>
      </w:r>
      <w:r>
        <w:rPr>
          <w:noProof/>
        </w:rPr>
        <w:instrText xml:space="preserve"> PAGEREF _Toc106199088 \h </w:instrText>
      </w:r>
      <w:r>
        <w:rPr>
          <w:noProof/>
        </w:rPr>
      </w:r>
      <w:r>
        <w:rPr>
          <w:noProof/>
        </w:rPr>
        <w:fldChar w:fldCharType="separate"/>
      </w:r>
      <w:r>
        <w:rPr>
          <w:noProof/>
        </w:rPr>
        <w:t>51</w:t>
      </w:r>
      <w:r>
        <w:rPr>
          <w:noProof/>
        </w:rPr>
        <w:fldChar w:fldCharType="end"/>
      </w:r>
    </w:p>
    <w:p w14:paraId="1C43978A" w14:textId="67F12ED8"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_Toc106199089 \h </w:instrText>
      </w:r>
      <w:r>
        <w:rPr>
          <w:noProof/>
        </w:rPr>
      </w:r>
      <w:r>
        <w:rPr>
          <w:noProof/>
        </w:rPr>
        <w:fldChar w:fldCharType="separate"/>
      </w:r>
      <w:r>
        <w:rPr>
          <w:noProof/>
        </w:rPr>
        <w:t>51</w:t>
      </w:r>
      <w:r>
        <w:rPr>
          <w:noProof/>
        </w:rPr>
        <w:fldChar w:fldCharType="end"/>
      </w:r>
    </w:p>
    <w:p w14:paraId="681951D0" w14:textId="0DA301A6"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_Toc106199090 \h </w:instrText>
      </w:r>
      <w:r>
        <w:rPr>
          <w:noProof/>
        </w:rPr>
      </w:r>
      <w:r>
        <w:rPr>
          <w:noProof/>
        </w:rPr>
        <w:fldChar w:fldCharType="separate"/>
      </w:r>
      <w:r>
        <w:rPr>
          <w:noProof/>
        </w:rPr>
        <w:t>52</w:t>
      </w:r>
      <w:r>
        <w:rPr>
          <w:noProof/>
        </w:rPr>
        <w:fldChar w:fldCharType="end"/>
      </w:r>
    </w:p>
    <w:p w14:paraId="2E6479BF" w14:textId="0009B18C" w:rsidR="00855F64" w:rsidRDefault="00855F64">
      <w:pPr>
        <w:pStyle w:val="TOC3"/>
        <w:rPr>
          <w:rFonts w:asciiTheme="minorHAnsi" w:eastAsiaTheme="minorEastAsia" w:hAnsiTheme="minorHAnsi" w:cstheme="minorBidi"/>
          <w:noProof/>
          <w:sz w:val="22"/>
          <w:szCs w:val="22"/>
          <w:lang w:eastAsia="en-GB"/>
        </w:rPr>
      </w:pPr>
      <w:r>
        <w:rPr>
          <w:noProof/>
        </w:rPr>
        <w:t>8.5.2</w:t>
      </w:r>
      <w:r>
        <w:rPr>
          <w:noProof/>
        </w:rPr>
        <w:tab/>
      </w:r>
      <w:r w:rsidRPr="004A11AA">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_Toc106199091 \h </w:instrText>
      </w:r>
      <w:r>
        <w:rPr>
          <w:noProof/>
        </w:rPr>
      </w:r>
      <w:r>
        <w:rPr>
          <w:noProof/>
        </w:rPr>
        <w:fldChar w:fldCharType="separate"/>
      </w:r>
      <w:r>
        <w:rPr>
          <w:noProof/>
        </w:rPr>
        <w:t>52</w:t>
      </w:r>
      <w:r>
        <w:rPr>
          <w:noProof/>
        </w:rPr>
        <w:fldChar w:fldCharType="end"/>
      </w:r>
    </w:p>
    <w:p w14:paraId="5F9F5E6A" w14:textId="5295281F"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_Toc106199092 \h </w:instrText>
      </w:r>
      <w:r>
        <w:rPr>
          <w:noProof/>
        </w:rPr>
      </w:r>
      <w:r>
        <w:rPr>
          <w:noProof/>
        </w:rPr>
        <w:fldChar w:fldCharType="separate"/>
      </w:r>
      <w:r>
        <w:rPr>
          <w:noProof/>
        </w:rPr>
        <w:t>52</w:t>
      </w:r>
      <w:r>
        <w:rPr>
          <w:noProof/>
        </w:rPr>
        <w:fldChar w:fldCharType="end"/>
      </w:r>
    </w:p>
    <w:p w14:paraId="7FF5F407" w14:textId="130124D9"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_Toc106199093 \h </w:instrText>
      </w:r>
      <w:r>
        <w:rPr>
          <w:noProof/>
        </w:rPr>
      </w:r>
      <w:r>
        <w:rPr>
          <w:noProof/>
        </w:rPr>
        <w:fldChar w:fldCharType="separate"/>
      </w:r>
      <w:r>
        <w:rPr>
          <w:noProof/>
        </w:rPr>
        <w:t>52</w:t>
      </w:r>
      <w:r>
        <w:rPr>
          <w:noProof/>
        </w:rPr>
        <w:fldChar w:fldCharType="end"/>
      </w:r>
    </w:p>
    <w:p w14:paraId="199FA37C" w14:textId="48E63997"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_Toc106199094 \h </w:instrText>
      </w:r>
      <w:r>
        <w:rPr>
          <w:noProof/>
        </w:rPr>
      </w:r>
      <w:r>
        <w:rPr>
          <w:noProof/>
        </w:rPr>
        <w:fldChar w:fldCharType="separate"/>
      </w:r>
      <w:r>
        <w:rPr>
          <w:noProof/>
        </w:rPr>
        <w:t>53</w:t>
      </w:r>
      <w:r>
        <w:rPr>
          <w:noProof/>
        </w:rPr>
        <w:fldChar w:fldCharType="end"/>
      </w:r>
    </w:p>
    <w:p w14:paraId="1C4F981A" w14:textId="0AFD7B09" w:rsidR="00855F64" w:rsidRDefault="00855F64">
      <w:pPr>
        <w:pStyle w:val="TOC3"/>
        <w:rPr>
          <w:rFonts w:asciiTheme="minorHAnsi" w:eastAsiaTheme="minorEastAsia" w:hAnsiTheme="minorHAnsi" w:cstheme="minorBidi"/>
          <w:noProof/>
          <w:sz w:val="22"/>
          <w:szCs w:val="22"/>
          <w:lang w:eastAsia="en-GB"/>
        </w:rPr>
      </w:pPr>
      <w:r>
        <w:rPr>
          <w:noProof/>
        </w:rPr>
        <w:t>8.5.3</w:t>
      </w:r>
      <w:r>
        <w:rPr>
          <w:noProof/>
        </w:rPr>
        <w:tab/>
      </w:r>
      <w:r w:rsidRPr="004A11AA">
        <w:rPr>
          <w:rFonts w:ascii="Courier New" w:hAnsi="Courier New" w:cs="Courier New"/>
          <w:noProof/>
        </w:rPr>
        <w:t>TrafficLoadTrend &lt;&lt;dataType&gt;&gt;</w:t>
      </w:r>
      <w:r>
        <w:rPr>
          <w:noProof/>
        </w:rPr>
        <w:tab/>
      </w:r>
      <w:r>
        <w:rPr>
          <w:noProof/>
        </w:rPr>
        <w:fldChar w:fldCharType="begin" w:fldLock="1"/>
      </w:r>
      <w:r>
        <w:rPr>
          <w:noProof/>
        </w:rPr>
        <w:instrText xml:space="preserve"> PAGEREF _Toc106199095 \h </w:instrText>
      </w:r>
      <w:r>
        <w:rPr>
          <w:noProof/>
        </w:rPr>
      </w:r>
      <w:r>
        <w:rPr>
          <w:noProof/>
        </w:rPr>
        <w:fldChar w:fldCharType="separate"/>
      </w:r>
      <w:r>
        <w:rPr>
          <w:noProof/>
        </w:rPr>
        <w:t>54</w:t>
      </w:r>
      <w:r>
        <w:rPr>
          <w:noProof/>
        </w:rPr>
        <w:fldChar w:fldCharType="end"/>
      </w:r>
    </w:p>
    <w:p w14:paraId="348ADEEF" w14:textId="6A847686" w:rsidR="00855F64" w:rsidRDefault="00855F64">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_Toc106199096 \h </w:instrText>
      </w:r>
      <w:r>
        <w:rPr>
          <w:noProof/>
        </w:rPr>
      </w:r>
      <w:r>
        <w:rPr>
          <w:noProof/>
        </w:rPr>
        <w:fldChar w:fldCharType="separate"/>
      </w:r>
      <w:r>
        <w:rPr>
          <w:noProof/>
        </w:rPr>
        <w:t>54</w:t>
      </w:r>
      <w:r>
        <w:rPr>
          <w:noProof/>
        </w:rPr>
        <w:fldChar w:fldCharType="end"/>
      </w:r>
    </w:p>
    <w:p w14:paraId="4E974739" w14:textId="1C7771C5" w:rsidR="00855F64" w:rsidRDefault="00855F64">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_Toc106199097 \h </w:instrText>
      </w:r>
      <w:r>
        <w:rPr>
          <w:noProof/>
        </w:rPr>
      </w:r>
      <w:r>
        <w:rPr>
          <w:noProof/>
        </w:rPr>
        <w:fldChar w:fldCharType="separate"/>
      </w:r>
      <w:r>
        <w:rPr>
          <w:noProof/>
        </w:rPr>
        <w:t>54</w:t>
      </w:r>
      <w:r>
        <w:rPr>
          <w:noProof/>
        </w:rPr>
        <w:fldChar w:fldCharType="end"/>
      </w:r>
    </w:p>
    <w:p w14:paraId="1C942BBA" w14:textId="5443A243" w:rsidR="00855F64" w:rsidRDefault="00855F64">
      <w:pPr>
        <w:pStyle w:val="TOC3"/>
        <w:rPr>
          <w:rFonts w:asciiTheme="minorHAnsi" w:eastAsiaTheme="minorEastAsia" w:hAnsiTheme="minorHAnsi" w:cstheme="minorBidi"/>
          <w:noProof/>
          <w:sz w:val="22"/>
          <w:szCs w:val="22"/>
          <w:lang w:eastAsia="en-GB"/>
        </w:rPr>
      </w:pPr>
      <w:r>
        <w:rPr>
          <w:noProof/>
        </w:rPr>
        <w:t>8.5.4</w:t>
      </w:r>
      <w:r>
        <w:rPr>
          <w:noProof/>
        </w:rPr>
        <w:tab/>
      </w:r>
      <w:r w:rsidRPr="004A11AA">
        <w:rPr>
          <w:rFonts w:ascii="Courier New" w:hAnsi="Courier New" w:cs="Courier New"/>
          <w:noProof/>
        </w:rPr>
        <w:t>EsRecommendation &lt;&lt;dataType&gt;&gt;</w:t>
      </w:r>
      <w:r>
        <w:rPr>
          <w:noProof/>
        </w:rPr>
        <w:tab/>
      </w:r>
      <w:r>
        <w:rPr>
          <w:noProof/>
        </w:rPr>
        <w:fldChar w:fldCharType="begin" w:fldLock="1"/>
      </w:r>
      <w:r>
        <w:rPr>
          <w:noProof/>
        </w:rPr>
        <w:instrText xml:space="preserve"> PAGEREF _Toc106199098 \h </w:instrText>
      </w:r>
      <w:r>
        <w:rPr>
          <w:noProof/>
        </w:rPr>
      </w:r>
      <w:r>
        <w:rPr>
          <w:noProof/>
        </w:rPr>
        <w:fldChar w:fldCharType="separate"/>
      </w:r>
      <w:r>
        <w:rPr>
          <w:noProof/>
        </w:rPr>
        <w:t>54</w:t>
      </w:r>
      <w:r>
        <w:rPr>
          <w:noProof/>
        </w:rPr>
        <w:fldChar w:fldCharType="end"/>
      </w:r>
    </w:p>
    <w:p w14:paraId="7B5E4620" w14:textId="3F436E9D" w:rsidR="00855F64" w:rsidRDefault="00855F64">
      <w:pPr>
        <w:pStyle w:val="TOC4"/>
        <w:rPr>
          <w:rFonts w:asciiTheme="minorHAnsi" w:eastAsiaTheme="minorEastAsia" w:hAnsiTheme="minorHAnsi" w:cstheme="minorBidi"/>
          <w:noProof/>
          <w:sz w:val="22"/>
          <w:szCs w:val="22"/>
          <w:lang w:eastAsia="en-GB"/>
        </w:rPr>
      </w:pPr>
      <w:r>
        <w:rPr>
          <w:noProof/>
        </w:rPr>
        <w:t>8.5.4.1</w:t>
      </w:r>
      <w:r>
        <w:rPr>
          <w:noProof/>
        </w:rPr>
        <w:tab/>
        <w:t>Definition</w:t>
      </w:r>
      <w:r>
        <w:rPr>
          <w:noProof/>
        </w:rPr>
        <w:tab/>
      </w:r>
      <w:r>
        <w:rPr>
          <w:noProof/>
        </w:rPr>
        <w:fldChar w:fldCharType="begin" w:fldLock="1"/>
      </w:r>
      <w:r>
        <w:rPr>
          <w:noProof/>
        </w:rPr>
        <w:instrText xml:space="preserve"> PAGEREF _Toc106199099 \h </w:instrText>
      </w:r>
      <w:r>
        <w:rPr>
          <w:noProof/>
        </w:rPr>
      </w:r>
      <w:r>
        <w:rPr>
          <w:noProof/>
        </w:rPr>
        <w:fldChar w:fldCharType="separate"/>
      </w:r>
      <w:r>
        <w:rPr>
          <w:noProof/>
        </w:rPr>
        <w:t>54</w:t>
      </w:r>
      <w:r>
        <w:rPr>
          <w:noProof/>
        </w:rPr>
        <w:fldChar w:fldCharType="end"/>
      </w:r>
    </w:p>
    <w:p w14:paraId="6AB5255F" w14:textId="7B76CDD2"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.5.4.2</w:t>
      </w:r>
      <w:r>
        <w:rPr>
          <w:noProof/>
        </w:rPr>
        <w:tab/>
        <w:t>Information elements</w:t>
      </w:r>
      <w:r>
        <w:rPr>
          <w:noProof/>
        </w:rPr>
        <w:tab/>
      </w:r>
      <w:r>
        <w:rPr>
          <w:noProof/>
        </w:rPr>
        <w:fldChar w:fldCharType="begin" w:fldLock="1"/>
      </w:r>
      <w:r>
        <w:rPr>
          <w:noProof/>
        </w:rPr>
        <w:instrText xml:space="preserve"> PAGEREF _Toc106199100 \h </w:instrText>
      </w:r>
      <w:r>
        <w:rPr>
          <w:noProof/>
        </w:rPr>
      </w:r>
      <w:r>
        <w:rPr>
          <w:noProof/>
        </w:rPr>
        <w:fldChar w:fldCharType="separate"/>
      </w:r>
      <w:r>
        <w:rPr>
          <w:noProof/>
        </w:rPr>
        <w:t>54</w:t>
      </w:r>
      <w:r>
        <w:rPr>
          <w:noProof/>
        </w:rPr>
        <w:fldChar w:fldCharType="end"/>
      </w:r>
    </w:p>
    <w:p w14:paraId="42678F25" w14:textId="113F1105" w:rsidR="00855F64" w:rsidRDefault="00855F64">
      <w:pPr>
        <w:pStyle w:val="TOC3"/>
        <w:rPr>
          <w:rFonts w:asciiTheme="minorHAnsi" w:eastAsiaTheme="minorEastAsia" w:hAnsiTheme="minorHAnsi" w:cstheme="minorBidi"/>
          <w:noProof/>
          <w:sz w:val="22"/>
          <w:szCs w:val="22"/>
          <w:lang w:eastAsia="en-GB"/>
        </w:rPr>
      </w:pPr>
      <w:r>
        <w:rPr>
          <w:noProof/>
        </w:rPr>
        <w:t>8.5.5</w:t>
      </w:r>
      <w:r>
        <w:rPr>
          <w:noProof/>
        </w:rPr>
        <w:tab/>
      </w:r>
      <w:r w:rsidRPr="004A11AA">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_Toc106199101 \h </w:instrText>
      </w:r>
      <w:r>
        <w:rPr>
          <w:noProof/>
        </w:rPr>
      </w:r>
      <w:r>
        <w:rPr>
          <w:noProof/>
        </w:rPr>
        <w:fldChar w:fldCharType="separate"/>
      </w:r>
      <w:r>
        <w:rPr>
          <w:noProof/>
        </w:rPr>
        <w:t>55</w:t>
      </w:r>
      <w:r>
        <w:rPr>
          <w:noProof/>
        </w:rPr>
        <w:fldChar w:fldCharType="end"/>
      </w:r>
    </w:p>
    <w:p w14:paraId="19EB4BEB" w14:textId="4747BD73"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_Toc106199102 \h </w:instrText>
      </w:r>
      <w:r>
        <w:rPr>
          <w:noProof/>
        </w:rPr>
      </w:r>
      <w:r>
        <w:rPr>
          <w:noProof/>
        </w:rPr>
        <w:fldChar w:fldCharType="separate"/>
      </w:r>
      <w:r>
        <w:rPr>
          <w:noProof/>
        </w:rPr>
        <w:t>55</w:t>
      </w:r>
      <w:r>
        <w:rPr>
          <w:noProof/>
        </w:rPr>
        <w:fldChar w:fldCharType="end"/>
      </w:r>
    </w:p>
    <w:p w14:paraId="72CC492A" w14:textId="58389150"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_Toc106199103 \h </w:instrText>
      </w:r>
      <w:r>
        <w:rPr>
          <w:noProof/>
        </w:rPr>
      </w:r>
      <w:r>
        <w:rPr>
          <w:noProof/>
        </w:rPr>
        <w:fldChar w:fldCharType="separate"/>
      </w:r>
      <w:r>
        <w:rPr>
          <w:noProof/>
        </w:rPr>
        <w:t>55</w:t>
      </w:r>
      <w:r>
        <w:rPr>
          <w:noProof/>
        </w:rPr>
        <w:fldChar w:fldCharType="end"/>
      </w:r>
    </w:p>
    <w:p w14:paraId="221FC573" w14:textId="7218A12A" w:rsidR="00855F64" w:rsidRDefault="00855F64">
      <w:pPr>
        <w:pStyle w:val="TOC3"/>
        <w:rPr>
          <w:rFonts w:asciiTheme="minorHAnsi" w:eastAsiaTheme="minorEastAsia" w:hAnsiTheme="minorHAnsi" w:cstheme="minorBidi"/>
          <w:noProof/>
          <w:sz w:val="22"/>
          <w:szCs w:val="22"/>
          <w:lang w:eastAsia="en-GB"/>
        </w:rPr>
      </w:pPr>
      <w:r>
        <w:rPr>
          <w:noProof/>
        </w:rPr>
        <w:t>8.5.6</w:t>
      </w:r>
      <w:r>
        <w:rPr>
          <w:noProof/>
        </w:rPr>
        <w:tab/>
      </w:r>
      <w:r w:rsidRPr="004A11AA">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_Toc106199104 \h </w:instrText>
      </w:r>
      <w:r>
        <w:rPr>
          <w:noProof/>
        </w:rPr>
      </w:r>
      <w:r>
        <w:rPr>
          <w:noProof/>
        </w:rPr>
        <w:fldChar w:fldCharType="separate"/>
      </w:r>
      <w:r>
        <w:rPr>
          <w:noProof/>
        </w:rPr>
        <w:t>55</w:t>
      </w:r>
      <w:r>
        <w:rPr>
          <w:noProof/>
        </w:rPr>
        <w:fldChar w:fldCharType="end"/>
      </w:r>
    </w:p>
    <w:p w14:paraId="37E6838D" w14:textId="3EED6EBD" w:rsidR="00855F64" w:rsidRDefault="00855F64">
      <w:pPr>
        <w:pStyle w:val="TOC4"/>
        <w:rPr>
          <w:rFonts w:asciiTheme="minorHAnsi" w:eastAsiaTheme="minorEastAsia" w:hAnsiTheme="minorHAnsi" w:cstheme="minorBidi"/>
          <w:noProof/>
          <w:sz w:val="22"/>
          <w:szCs w:val="22"/>
          <w:lang w:eastAsia="en-GB"/>
        </w:rPr>
      </w:pPr>
      <w:r>
        <w:rPr>
          <w:noProof/>
          <w:lang w:eastAsia="zh-CN"/>
        </w:rPr>
        <w:lastRenderedPageBreak/>
        <w:t>8</w:t>
      </w:r>
      <w:r>
        <w:rPr>
          <w:noProof/>
        </w:rPr>
        <w:t>.5.6.1</w:t>
      </w:r>
      <w:r>
        <w:rPr>
          <w:noProof/>
        </w:rPr>
        <w:tab/>
        <w:t>Definition</w:t>
      </w:r>
      <w:r>
        <w:rPr>
          <w:noProof/>
        </w:rPr>
        <w:tab/>
      </w:r>
      <w:r>
        <w:rPr>
          <w:noProof/>
        </w:rPr>
        <w:fldChar w:fldCharType="begin" w:fldLock="1"/>
      </w:r>
      <w:r>
        <w:rPr>
          <w:noProof/>
        </w:rPr>
        <w:instrText xml:space="preserve"> PAGEREF _Toc106199105 \h </w:instrText>
      </w:r>
      <w:r>
        <w:rPr>
          <w:noProof/>
        </w:rPr>
      </w:r>
      <w:r>
        <w:rPr>
          <w:noProof/>
        </w:rPr>
        <w:fldChar w:fldCharType="separate"/>
      </w:r>
      <w:r>
        <w:rPr>
          <w:noProof/>
        </w:rPr>
        <w:t>55</w:t>
      </w:r>
      <w:r>
        <w:rPr>
          <w:noProof/>
        </w:rPr>
        <w:fldChar w:fldCharType="end"/>
      </w:r>
    </w:p>
    <w:p w14:paraId="21518999" w14:textId="4E3DFBC9"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_Toc106199106 \h </w:instrText>
      </w:r>
      <w:r>
        <w:rPr>
          <w:noProof/>
        </w:rPr>
      </w:r>
      <w:r>
        <w:rPr>
          <w:noProof/>
        </w:rPr>
        <w:fldChar w:fldCharType="separate"/>
      </w:r>
      <w:r>
        <w:rPr>
          <w:noProof/>
        </w:rPr>
        <w:t>56</w:t>
      </w:r>
      <w:r>
        <w:rPr>
          <w:noProof/>
        </w:rPr>
        <w:fldChar w:fldCharType="end"/>
      </w:r>
    </w:p>
    <w:p w14:paraId="50187019" w14:textId="2D0F9997" w:rsidR="00855F64" w:rsidRDefault="00855F64">
      <w:pPr>
        <w:pStyle w:val="TOC3"/>
        <w:rPr>
          <w:rFonts w:asciiTheme="minorHAnsi" w:eastAsiaTheme="minorEastAsia" w:hAnsiTheme="minorHAnsi" w:cstheme="minorBidi"/>
          <w:noProof/>
          <w:sz w:val="22"/>
          <w:szCs w:val="22"/>
          <w:lang w:eastAsia="en-GB"/>
        </w:rPr>
      </w:pPr>
      <w:r>
        <w:rPr>
          <w:noProof/>
        </w:rPr>
        <w:t>8.5.7</w:t>
      </w:r>
      <w:r>
        <w:rPr>
          <w:noProof/>
        </w:rPr>
        <w:tab/>
      </w:r>
      <w:r w:rsidRPr="004A11AA">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_Toc106199107 \h </w:instrText>
      </w:r>
      <w:r>
        <w:rPr>
          <w:noProof/>
        </w:rPr>
      </w:r>
      <w:r>
        <w:rPr>
          <w:noProof/>
        </w:rPr>
        <w:fldChar w:fldCharType="separate"/>
      </w:r>
      <w:r>
        <w:rPr>
          <w:noProof/>
        </w:rPr>
        <w:t>56</w:t>
      </w:r>
      <w:r>
        <w:rPr>
          <w:noProof/>
        </w:rPr>
        <w:fldChar w:fldCharType="end"/>
      </w:r>
    </w:p>
    <w:p w14:paraId="54914DCA" w14:textId="3CB19D7F" w:rsidR="00855F64" w:rsidRDefault="00855F64">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_Toc106199108 \h </w:instrText>
      </w:r>
      <w:r>
        <w:rPr>
          <w:noProof/>
        </w:rPr>
      </w:r>
      <w:r>
        <w:rPr>
          <w:noProof/>
        </w:rPr>
        <w:fldChar w:fldCharType="separate"/>
      </w:r>
      <w:r>
        <w:rPr>
          <w:noProof/>
        </w:rPr>
        <w:t>56</w:t>
      </w:r>
      <w:r>
        <w:rPr>
          <w:noProof/>
        </w:rPr>
        <w:fldChar w:fldCharType="end"/>
      </w:r>
    </w:p>
    <w:p w14:paraId="65622F00" w14:textId="6F1B7B7B" w:rsidR="00855F64" w:rsidRDefault="00855F64">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_Toc106199109 \h </w:instrText>
      </w:r>
      <w:r>
        <w:rPr>
          <w:noProof/>
        </w:rPr>
      </w:r>
      <w:r>
        <w:rPr>
          <w:noProof/>
        </w:rPr>
        <w:fldChar w:fldCharType="separate"/>
      </w:r>
      <w:r>
        <w:rPr>
          <w:noProof/>
        </w:rPr>
        <w:t>56</w:t>
      </w:r>
      <w:r>
        <w:rPr>
          <w:noProof/>
        </w:rPr>
        <w:fldChar w:fldCharType="end"/>
      </w:r>
    </w:p>
    <w:p w14:paraId="02B1ED11" w14:textId="0435458E" w:rsidR="00855F64" w:rsidRDefault="00855F64">
      <w:pPr>
        <w:pStyle w:val="TOC3"/>
        <w:rPr>
          <w:rFonts w:asciiTheme="minorHAnsi" w:eastAsiaTheme="minorEastAsia" w:hAnsiTheme="minorHAnsi" w:cstheme="minorBidi"/>
          <w:noProof/>
          <w:sz w:val="22"/>
          <w:szCs w:val="22"/>
          <w:lang w:eastAsia="en-GB"/>
        </w:rPr>
      </w:pPr>
      <w:r>
        <w:rPr>
          <w:noProof/>
        </w:rPr>
        <w:t>8.5.8</w:t>
      </w:r>
      <w:r>
        <w:rPr>
          <w:noProof/>
        </w:rPr>
        <w:tab/>
      </w:r>
      <w:r w:rsidRPr="004A11AA">
        <w:rPr>
          <w:rFonts w:ascii="Courier New" w:hAnsi="Courier New" w:cs="Courier New"/>
          <w:noProof/>
        </w:rPr>
        <w:t>CurrentUpgrade &lt;&lt;dataType&gt;&gt;</w:t>
      </w:r>
      <w:r>
        <w:rPr>
          <w:noProof/>
        </w:rPr>
        <w:tab/>
      </w:r>
      <w:r>
        <w:rPr>
          <w:noProof/>
        </w:rPr>
        <w:fldChar w:fldCharType="begin" w:fldLock="1"/>
      </w:r>
      <w:r>
        <w:rPr>
          <w:noProof/>
        </w:rPr>
        <w:instrText xml:space="preserve"> PAGEREF _Toc106199110 \h </w:instrText>
      </w:r>
      <w:r>
        <w:rPr>
          <w:noProof/>
        </w:rPr>
      </w:r>
      <w:r>
        <w:rPr>
          <w:noProof/>
        </w:rPr>
        <w:fldChar w:fldCharType="separate"/>
      </w:r>
      <w:r>
        <w:rPr>
          <w:noProof/>
        </w:rPr>
        <w:t>57</w:t>
      </w:r>
      <w:r>
        <w:rPr>
          <w:noProof/>
        </w:rPr>
        <w:fldChar w:fldCharType="end"/>
      </w:r>
    </w:p>
    <w:p w14:paraId="7EE06563" w14:textId="3142D562"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_Toc106199111 \h </w:instrText>
      </w:r>
      <w:r>
        <w:rPr>
          <w:noProof/>
        </w:rPr>
      </w:r>
      <w:r>
        <w:rPr>
          <w:noProof/>
        </w:rPr>
        <w:fldChar w:fldCharType="separate"/>
      </w:r>
      <w:r>
        <w:rPr>
          <w:noProof/>
        </w:rPr>
        <w:t>57</w:t>
      </w:r>
      <w:r>
        <w:rPr>
          <w:noProof/>
        </w:rPr>
        <w:fldChar w:fldCharType="end"/>
      </w:r>
    </w:p>
    <w:p w14:paraId="019E7A5C" w14:textId="67365F4F"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_Toc106199112 \h </w:instrText>
      </w:r>
      <w:r>
        <w:rPr>
          <w:noProof/>
        </w:rPr>
      </w:r>
      <w:r>
        <w:rPr>
          <w:noProof/>
        </w:rPr>
        <w:fldChar w:fldCharType="separate"/>
      </w:r>
      <w:r>
        <w:rPr>
          <w:noProof/>
        </w:rPr>
        <w:t>57</w:t>
      </w:r>
      <w:r>
        <w:rPr>
          <w:noProof/>
        </w:rPr>
        <w:fldChar w:fldCharType="end"/>
      </w:r>
    </w:p>
    <w:p w14:paraId="37C8DB7D" w14:textId="2A32101B" w:rsidR="00855F64" w:rsidRDefault="00855F64">
      <w:pPr>
        <w:pStyle w:val="TOC3"/>
        <w:rPr>
          <w:rFonts w:asciiTheme="minorHAnsi" w:eastAsiaTheme="minorEastAsia" w:hAnsiTheme="minorHAnsi" w:cstheme="minorBidi"/>
          <w:noProof/>
          <w:sz w:val="22"/>
          <w:szCs w:val="22"/>
          <w:lang w:eastAsia="en-GB"/>
        </w:rPr>
      </w:pPr>
      <w:r>
        <w:rPr>
          <w:noProof/>
        </w:rPr>
        <w:t>8.5.9</w:t>
      </w:r>
      <w:r>
        <w:rPr>
          <w:noProof/>
        </w:rPr>
        <w:tab/>
      </w:r>
      <w:r w:rsidRPr="004A11AA">
        <w:rPr>
          <w:rFonts w:ascii="Courier New" w:hAnsi="Courier New" w:cs="Courier New"/>
          <w:noProof/>
        </w:rPr>
        <w:t>FutureUpgrade &lt;&lt;dataType&gt;&gt;</w:t>
      </w:r>
      <w:r>
        <w:rPr>
          <w:noProof/>
        </w:rPr>
        <w:tab/>
      </w:r>
      <w:r>
        <w:rPr>
          <w:noProof/>
        </w:rPr>
        <w:fldChar w:fldCharType="begin" w:fldLock="1"/>
      </w:r>
      <w:r>
        <w:rPr>
          <w:noProof/>
        </w:rPr>
        <w:instrText xml:space="preserve"> PAGEREF _Toc106199113 \h </w:instrText>
      </w:r>
      <w:r>
        <w:rPr>
          <w:noProof/>
        </w:rPr>
      </w:r>
      <w:r>
        <w:rPr>
          <w:noProof/>
        </w:rPr>
        <w:fldChar w:fldCharType="separate"/>
      </w:r>
      <w:r>
        <w:rPr>
          <w:noProof/>
        </w:rPr>
        <w:t>57</w:t>
      </w:r>
      <w:r>
        <w:rPr>
          <w:noProof/>
        </w:rPr>
        <w:fldChar w:fldCharType="end"/>
      </w:r>
    </w:p>
    <w:p w14:paraId="2F990981" w14:textId="0F86A687"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_Toc106199114 \h </w:instrText>
      </w:r>
      <w:r>
        <w:rPr>
          <w:noProof/>
        </w:rPr>
      </w:r>
      <w:r>
        <w:rPr>
          <w:noProof/>
        </w:rPr>
        <w:fldChar w:fldCharType="separate"/>
      </w:r>
      <w:r>
        <w:rPr>
          <w:noProof/>
        </w:rPr>
        <w:t>57</w:t>
      </w:r>
      <w:r>
        <w:rPr>
          <w:noProof/>
        </w:rPr>
        <w:fldChar w:fldCharType="end"/>
      </w:r>
    </w:p>
    <w:p w14:paraId="1D0E568F" w14:textId="1753B6AD"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_Toc106199115 \h </w:instrText>
      </w:r>
      <w:r>
        <w:rPr>
          <w:noProof/>
        </w:rPr>
      </w:r>
      <w:r>
        <w:rPr>
          <w:noProof/>
        </w:rPr>
        <w:fldChar w:fldCharType="separate"/>
      </w:r>
      <w:r>
        <w:rPr>
          <w:noProof/>
        </w:rPr>
        <w:t>57</w:t>
      </w:r>
      <w:r>
        <w:rPr>
          <w:noProof/>
        </w:rPr>
        <w:fldChar w:fldCharType="end"/>
      </w:r>
    </w:p>
    <w:p w14:paraId="4A1B645F" w14:textId="667433E0" w:rsidR="00855F64" w:rsidRDefault="00855F64">
      <w:pPr>
        <w:pStyle w:val="TOC3"/>
        <w:rPr>
          <w:rFonts w:asciiTheme="minorHAnsi" w:eastAsiaTheme="minorEastAsia" w:hAnsiTheme="minorHAnsi" w:cstheme="minorBidi"/>
          <w:noProof/>
          <w:sz w:val="22"/>
          <w:szCs w:val="22"/>
          <w:lang w:eastAsia="en-GB"/>
        </w:rPr>
      </w:pPr>
      <w:r>
        <w:rPr>
          <w:noProof/>
        </w:rPr>
        <w:t>8.5.10</w:t>
      </w:r>
      <w:r>
        <w:rPr>
          <w:noProof/>
        </w:rPr>
        <w:tab/>
      </w:r>
      <w:r w:rsidRPr="004A11AA">
        <w:rPr>
          <w:rFonts w:ascii="Courier New" w:hAnsi="Courier New" w:cs="Courier New"/>
          <w:noProof/>
        </w:rPr>
        <w:t>TrafficProjections &lt;&lt;dataType&gt;&gt;</w:t>
      </w:r>
      <w:r>
        <w:rPr>
          <w:noProof/>
        </w:rPr>
        <w:tab/>
      </w:r>
      <w:r>
        <w:rPr>
          <w:noProof/>
        </w:rPr>
        <w:fldChar w:fldCharType="begin" w:fldLock="1"/>
      </w:r>
      <w:r>
        <w:rPr>
          <w:noProof/>
        </w:rPr>
        <w:instrText xml:space="preserve"> PAGEREF _Toc106199116 \h </w:instrText>
      </w:r>
      <w:r>
        <w:rPr>
          <w:noProof/>
        </w:rPr>
      </w:r>
      <w:r>
        <w:rPr>
          <w:noProof/>
        </w:rPr>
        <w:fldChar w:fldCharType="separate"/>
      </w:r>
      <w:r>
        <w:rPr>
          <w:noProof/>
        </w:rPr>
        <w:t>58</w:t>
      </w:r>
      <w:r>
        <w:rPr>
          <w:noProof/>
        </w:rPr>
        <w:fldChar w:fldCharType="end"/>
      </w:r>
    </w:p>
    <w:p w14:paraId="17E661BD" w14:textId="4843124F"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_Toc106199117 \h </w:instrText>
      </w:r>
      <w:r>
        <w:rPr>
          <w:noProof/>
        </w:rPr>
      </w:r>
      <w:r>
        <w:rPr>
          <w:noProof/>
        </w:rPr>
        <w:fldChar w:fldCharType="separate"/>
      </w:r>
      <w:r>
        <w:rPr>
          <w:noProof/>
        </w:rPr>
        <w:t>58</w:t>
      </w:r>
      <w:r>
        <w:rPr>
          <w:noProof/>
        </w:rPr>
        <w:fldChar w:fldCharType="end"/>
      </w:r>
    </w:p>
    <w:p w14:paraId="7C403F3C" w14:textId="2A00F6B5"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_Toc106199118 \h </w:instrText>
      </w:r>
      <w:r>
        <w:rPr>
          <w:noProof/>
        </w:rPr>
      </w:r>
      <w:r>
        <w:rPr>
          <w:noProof/>
        </w:rPr>
        <w:fldChar w:fldCharType="separate"/>
      </w:r>
      <w:r>
        <w:rPr>
          <w:noProof/>
        </w:rPr>
        <w:t>58</w:t>
      </w:r>
      <w:r>
        <w:rPr>
          <w:noProof/>
        </w:rPr>
        <w:fldChar w:fldCharType="end"/>
      </w:r>
    </w:p>
    <w:p w14:paraId="47C6EE1D" w14:textId="51E40D96" w:rsidR="00855F64" w:rsidRDefault="00855F64">
      <w:pPr>
        <w:pStyle w:val="TOC3"/>
        <w:rPr>
          <w:rFonts w:asciiTheme="minorHAnsi" w:eastAsiaTheme="minorEastAsia" w:hAnsiTheme="minorHAnsi" w:cstheme="minorBidi"/>
          <w:noProof/>
          <w:sz w:val="22"/>
          <w:szCs w:val="22"/>
          <w:lang w:eastAsia="en-GB"/>
        </w:rPr>
      </w:pPr>
      <w:r>
        <w:rPr>
          <w:noProof/>
        </w:rPr>
        <w:t>8.5.11</w:t>
      </w:r>
      <w:r>
        <w:rPr>
          <w:noProof/>
        </w:rPr>
        <w:tab/>
      </w:r>
      <w:r w:rsidRPr="004A11AA">
        <w:rPr>
          <w:rFonts w:ascii="Courier New" w:hAnsi="Courier New" w:cs="Courier New"/>
          <w:noProof/>
        </w:rPr>
        <w:t>UPFProj &lt;&lt;dataType&gt;&gt;</w:t>
      </w:r>
      <w:r>
        <w:rPr>
          <w:noProof/>
        </w:rPr>
        <w:tab/>
      </w:r>
      <w:r>
        <w:rPr>
          <w:noProof/>
        </w:rPr>
        <w:fldChar w:fldCharType="begin" w:fldLock="1"/>
      </w:r>
      <w:r>
        <w:rPr>
          <w:noProof/>
        </w:rPr>
        <w:instrText xml:space="preserve"> PAGEREF _Toc106199119 \h </w:instrText>
      </w:r>
      <w:r>
        <w:rPr>
          <w:noProof/>
        </w:rPr>
      </w:r>
      <w:r>
        <w:rPr>
          <w:noProof/>
        </w:rPr>
        <w:fldChar w:fldCharType="separate"/>
      </w:r>
      <w:r>
        <w:rPr>
          <w:noProof/>
        </w:rPr>
        <w:t>58</w:t>
      </w:r>
      <w:r>
        <w:rPr>
          <w:noProof/>
        </w:rPr>
        <w:fldChar w:fldCharType="end"/>
      </w:r>
    </w:p>
    <w:p w14:paraId="35A99831" w14:textId="0546C0E1"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_Toc106199120 \h </w:instrText>
      </w:r>
      <w:r>
        <w:rPr>
          <w:noProof/>
        </w:rPr>
      </w:r>
      <w:r>
        <w:rPr>
          <w:noProof/>
        </w:rPr>
        <w:fldChar w:fldCharType="separate"/>
      </w:r>
      <w:r>
        <w:rPr>
          <w:noProof/>
        </w:rPr>
        <w:t>58</w:t>
      </w:r>
      <w:r>
        <w:rPr>
          <w:noProof/>
        </w:rPr>
        <w:fldChar w:fldCharType="end"/>
      </w:r>
    </w:p>
    <w:p w14:paraId="4640587B" w14:textId="66D28942"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_Toc106199121 \h </w:instrText>
      </w:r>
      <w:r>
        <w:rPr>
          <w:noProof/>
        </w:rPr>
      </w:r>
      <w:r>
        <w:rPr>
          <w:noProof/>
        </w:rPr>
        <w:fldChar w:fldCharType="separate"/>
      </w:r>
      <w:r>
        <w:rPr>
          <w:noProof/>
        </w:rPr>
        <w:t>59</w:t>
      </w:r>
      <w:r>
        <w:rPr>
          <w:noProof/>
        </w:rPr>
        <w:fldChar w:fldCharType="end"/>
      </w:r>
    </w:p>
    <w:p w14:paraId="2D8F47DE" w14:textId="74844EBB" w:rsidR="00855F64" w:rsidRDefault="00855F64">
      <w:pPr>
        <w:pStyle w:val="TOC3"/>
        <w:rPr>
          <w:rFonts w:asciiTheme="minorHAnsi" w:eastAsiaTheme="minorEastAsia" w:hAnsiTheme="minorHAnsi" w:cstheme="minorBidi"/>
          <w:noProof/>
          <w:sz w:val="22"/>
          <w:szCs w:val="22"/>
          <w:lang w:eastAsia="en-GB"/>
        </w:rPr>
      </w:pPr>
      <w:r>
        <w:rPr>
          <w:noProof/>
        </w:rPr>
        <w:t>8.5.12</w:t>
      </w:r>
      <w:r>
        <w:rPr>
          <w:noProof/>
        </w:rPr>
        <w:tab/>
      </w:r>
      <w:r w:rsidRPr="004A11AA">
        <w:rPr>
          <w:rFonts w:ascii="Courier New" w:hAnsi="Courier New" w:cs="Courier New"/>
          <w:noProof/>
        </w:rPr>
        <w:t>gNBProj &lt;&lt;dataType&gt;&gt;</w:t>
      </w:r>
      <w:r>
        <w:rPr>
          <w:noProof/>
        </w:rPr>
        <w:tab/>
      </w:r>
      <w:r>
        <w:rPr>
          <w:noProof/>
        </w:rPr>
        <w:fldChar w:fldCharType="begin" w:fldLock="1"/>
      </w:r>
      <w:r>
        <w:rPr>
          <w:noProof/>
        </w:rPr>
        <w:instrText xml:space="preserve"> PAGEREF _Toc106199122 \h </w:instrText>
      </w:r>
      <w:r>
        <w:rPr>
          <w:noProof/>
        </w:rPr>
      </w:r>
      <w:r>
        <w:rPr>
          <w:noProof/>
        </w:rPr>
        <w:fldChar w:fldCharType="separate"/>
      </w:r>
      <w:r>
        <w:rPr>
          <w:noProof/>
        </w:rPr>
        <w:t>59</w:t>
      </w:r>
      <w:r>
        <w:rPr>
          <w:noProof/>
        </w:rPr>
        <w:fldChar w:fldCharType="end"/>
      </w:r>
    </w:p>
    <w:p w14:paraId="6CC4D9AD" w14:textId="7A2C000C"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_Toc106199123 \h </w:instrText>
      </w:r>
      <w:r>
        <w:rPr>
          <w:noProof/>
        </w:rPr>
      </w:r>
      <w:r>
        <w:rPr>
          <w:noProof/>
        </w:rPr>
        <w:fldChar w:fldCharType="separate"/>
      </w:r>
      <w:r>
        <w:rPr>
          <w:noProof/>
        </w:rPr>
        <w:t>59</w:t>
      </w:r>
      <w:r>
        <w:rPr>
          <w:noProof/>
        </w:rPr>
        <w:fldChar w:fldCharType="end"/>
      </w:r>
    </w:p>
    <w:p w14:paraId="56DFAD5E" w14:textId="3BA22447"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_Toc106199124 \h </w:instrText>
      </w:r>
      <w:r>
        <w:rPr>
          <w:noProof/>
        </w:rPr>
      </w:r>
      <w:r>
        <w:rPr>
          <w:noProof/>
        </w:rPr>
        <w:fldChar w:fldCharType="separate"/>
      </w:r>
      <w:r>
        <w:rPr>
          <w:noProof/>
        </w:rPr>
        <w:t>59</w:t>
      </w:r>
      <w:r>
        <w:rPr>
          <w:noProof/>
        </w:rPr>
        <w:fldChar w:fldCharType="end"/>
      </w:r>
    </w:p>
    <w:p w14:paraId="5E0AE229" w14:textId="0CAD9661" w:rsidR="00855F64" w:rsidRDefault="00855F64">
      <w:pPr>
        <w:pStyle w:val="TOC3"/>
        <w:rPr>
          <w:rFonts w:asciiTheme="minorHAnsi" w:eastAsiaTheme="minorEastAsia" w:hAnsiTheme="minorHAnsi" w:cstheme="minorBidi"/>
          <w:noProof/>
          <w:sz w:val="22"/>
          <w:szCs w:val="22"/>
          <w:lang w:eastAsia="en-GB"/>
        </w:rPr>
      </w:pPr>
      <w:r>
        <w:rPr>
          <w:noProof/>
        </w:rPr>
        <w:t>8.5.13</w:t>
      </w:r>
      <w:r>
        <w:rPr>
          <w:noProof/>
        </w:rPr>
        <w:tab/>
      </w:r>
      <w:r w:rsidRPr="004A11AA">
        <w:rPr>
          <w:rFonts w:ascii="Courier New" w:hAnsi="Courier New" w:cs="Courier New"/>
          <w:noProof/>
        </w:rPr>
        <w:t>HOTargetType &lt;&lt;dataType&gt;&gt;</w:t>
      </w:r>
      <w:r>
        <w:rPr>
          <w:noProof/>
        </w:rPr>
        <w:tab/>
      </w:r>
      <w:r>
        <w:rPr>
          <w:noProof/>
        </w:rPr>
        <w:fldChar w:fldCharType="begin" w:fldLock="1"/>
      </w:r>
      <w:r>
        <w:rPr>
          <w:noProof/>
        </w:rPr>
        <w:instrText xml:space="preserve"> PAGEREF _Toc106199125 \h </w:instrText>
      </w:r>
      <w:r>
        <w:rPr>
          <w:noProof/>
        </w:rPr>
      </w:r>
      <w:r>
        <w:rPr>
          <w:noProof/>
        </w:rPr>
        <w:fldChar w:fldCharType="separate"/>
      </w:r>
      <w:r>
        <w:rPr>
          <w:noProof/>
        </w:rPr>
        <w:t>60</w:t>
      </w:r>
      <w:r>
        <w:rPr>
          <w:noProof/>
        </w:rPr>
        <w:fldChar w:fldCharType="end"/>
      </w:r>
    </w:p>
    <w:p w14:paraId="62933820" w14:textId="64A32927"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_Toc106199126 \h </w:instrText>
      </w:r>
      <w:r>
        <w:rPr>
          <w:noProof/>
        </w:rPr>
      </w:r>
      <w:r>
        <w:rPr>
          <w:noProof/>
        </w:rPr>
        <w:fldChar w:fldCharType="separate"/>
      </w:r>
      <w:r>
        <w:rPr>
          <w:noProof/>
        </w:rPr>
        <w:t>60</w:t>
      </w:r>
      <w:r>
        <w:rPr>
          <w:noProof/>
        </w:rPr>
        <w:fldChar w:fldCharType="end"/>
      </w:r>
    </w:p>
    <w:p w14:paraId="44DD1FC8" w14:textId="352DAFD1" w:rsidR="00855F64" w:rsidRDefault="00855F64">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_Toc106199127 \h </w:instrText>
      </w:r>
      <w:r>
        <w:rPr>
          <w:noProof/>
        </w:rPr>
      </w:r>
      <w:r>
        <w:rPr>
          <w:noProof/>
        </w:rPr>
        <w:fldChar w:fldCharType="separate"/>
      </w:r>
      <w:r>
        <w:rPr>
          <w:noProof/>
        </w:rPr>
        <w:t>60</w:t>
      </w:r>
      <w:r>
        <w:rPr>
          <w:noProof/>
        </w:rPr>
        <w:fldChar w:fldCharType="end"/>
      </w:r>
    </w:p>
    <w:p w14:paraId="721914AB" w14:textId="7E400D80" w:rsidR="00855F64" w:rsidRDefault="00855F64">
      <w:pPr>
        <w:pStyle w:val="TOC3"/>
        <w:rPr>
          <w:rFonts w:asciiTheme="minorHAnsi" w:eastAsiaTheme="minorEastAsia" w:hAnsiTheme="minorHAnsi" w:cstheme="minorBidi"/>
          <w:noProof/>
          <w:sz w:val="22"/>
          <w:szCs w:val="22"/>
          <w:lang w:eastAsia="en-GB"/>
        </w:rPr>
      </w:pPr>
      <w:r>
        <w:rPr>
          <w:noProof/>
        </w:rPr>
        <w:t>8.5.14</w:t>
      </w:r>
      <w:r>
        <w:rPr>
          <w:noProof/>
        </w:rPr>
        <w:tab/>
      </w:r>
      <w:r w:rsidRPr="004A11AA">
        <w:rPr>
          <w:rFonts w:ascii="Courier New" w:hAnsi="Courier New" w:cs="Courier New"/>
          <w:noProof/>
        </w:rPr>
        <w:t>FutureOptimal &lt;&lt;dataType&gt;&gt;</w:t>
      </w:r>
      <w:r>
        <w:rPr>
          <w:noProof/>
        </w:rPr>
        <w:tab/>
      </w:r>
      <w:r>
        <w:rPr>
          <w:noProof/>
        </w:rPr>
        <w:fldChar w:fldCharType="begin" w:fldLock="1"/>
      </w:r>
      <w:r>
        <w:rPr>
          <w:noProof/>
        </w:rPr>
        <w:instrText xml:space="preserve"> PAGEREF _Toc106199128 \h </w:instrText>
      </w:r>
      <w:r>
        <w:rPr>
          <w:noProof/>
        </w:rPr>
      </w:r>
      <w:r>
        <w:rPr>
          <w:noProof/>
        </w:rPr>
        <w:fldChar w:fldCharType="separate"/>
      </w:r>
      <w:r>
        <w:rPr>
          <w:noProof/>
        </w:rPr>
        <w:t>61</w:t>
      </w:r>
      <w:r>
        <w:rPr>
          <w:noProof/>
        </w:rPr>
        <w:fldChar w:fldCharType="end"/>
      </w:r>
    </w:p>
    <w:p w14:paraId="473ADC3B" w14:textId="2D0AAFF8"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_Toc106199129 \h </w:instrText>
      </w:r>
      <w:r>
        <w:rPr>
          <w:noProof/>
        </w:rPr>
      </w:r>
      <w:r>
        <w:rPr>
          <w:noProof/>
        </w:rPr>
        <w:fldChar w:fldCharType="separate"/>
      </w:r>
      <w:r>
        <w:rPr>
          <w:noProof/>
        </w:rPr>
        <w:t>61</w:t>
      </w:r>
      <w:r>
        <w:rPr>
          <w:noProof/>
        </w:rPr>
        <w:fldChar w:fldCharType="end"/>
      </w:r>
    </w:p>
    <w:p w14:paraId="381FA3DE" w14:textId="2278D1D3"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_Toc106199130 \h </w:instrText>
      </w:r>
      <w:r>
        <w:rPr>
          <w:noProof/>
        </w:rPr>
      </w:r>
      <w:r>
        <w:rPr>
          <w:noProof/>
        </w:rPr>
        <w:fldChar w:fldCharType="separate"/>
      </w:r>
      <w:r>
        <w:rPr>
          <w:noProof/>
        </w:rPr>
        <w:t>61</w:t>
      </w:r>
      <w:r>
        <w:rPr>
          <w:noProof/>
        </w:rPr>
        <w:fldChar w:fldCharType="end"/>
      </w:r>
    </w:p>
    <w:p w14:paraId="30DE4CB9" w14:textId="2FD6B73B" w:rsidR="00855F64" w:rsidRDefault="00855F64">
      <w:pPr>
        <w:pStyle w:val="TOC3"/>
        <w:rPr>
          <w:rFonts w:asciiTheme="minorHAnsi" w:eastAsiaTheme="minorEastAsia" w:hAnsiTheme="minorHAnsi" w:cstheme="minorBidi"/>
          <w:noProof/>
          <w:sz w:val="22"/>
          <w:szCs w:val="22"/>
          <w:lang w:eastAsia="en-GB"/>
        </w:rPr>
      </w:pPr>
      <w:r>
        <w:rPr>
          <w:noProof/>
        </w:rPr>
        <w:t>8.5.15</w:t>
      </w:r>
      <w:r>
        <w:rPr>
          <w:noProof/>
        </w:rPr>
        <w:tab/>
      </w:r>
      <w:r w:rsidRPr="004A11AA">
        <w:rPr>
          <w:rFonts w:ascii="Courier New" w:hAnsi="Courier New" w:cs="Courier New"/>
          <w:noProof/>
        </w:rPr>
        <w:t>VirRes &lt;&lt;dataType&gt;&gt;</w:t>
      </w:r>
      <w:r>
        <w:rPr>
          <w:noProof/>
        </w:rPr>
        <w:tab/>
      </w:r>
      <w:r>
        <w:rPr>
          <w:noProof/>
        </w:rPr>
        <w:fldChar w:fldCharType="begin" w:fldLock="1"/>
      </w:r>
      <w:r>
        <w:rPr>
          <w:noProof/>
        </w:rPr>
        <w:instrText xml:space="preserve"> PAGEREF _Toc106199131 \h </w:instrText>
      </w:r>
      <w:r>
        <w:rPr>
          <w:noProof/>
        </w:rPr>
      </w:r>
      <w:r>
        <w:rPr>
          <w:noProof/>
        </w:rPr>
        <w:fldChar w:fldCharType="separate"/>
      </w:r>
      <w:r>
        <w:rPr>
          <w:noProof/>
        </w:rPr>
        <w:t>61</w:t>
      </w:r>
      <w:r>
        <w:rPr>
          <w:noProof/>
        </w:rPr>
        <w:fldChar w:fldCharType="end"/>
      </w:r>
    </w:p>
    <w:p w14:paraId="5B321D36" w14:textId="26687EFB"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_Toc106199132 \h </w:instrText>
      </w:r>
      <w:r>
        <w:rPr>
          <w:noProof/>
        </w:rPr>
      </w:r>
      <w:r>
        <w:rPr>
          <w:noProof/>
        </w:rPr>
        <w:fldChar w:fldCharType="separate"/>
      </w:r>
      <w:r>
        <w:rPr>
          <w:noProof/>
        </w:rPr>
        <w:t>61</w:t>
      </w:r>
      <w:r>
        <w:rPr>
          <w:noProof/>
        </w:rPr>
        <w:fldChar w:fldCharType="end"/>
      </w:r>
    </w:p>
    <w:p w14:paraId="2C978FD0" w14:textId="3E37853B"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_Toc106199133 \h </w:instrText>
      </w:r>
      <w:r>
        <w:rPr>
          <w:noProof/>
        </w:rPr>
      </w:r>
      <w:r>
        <w:rPr>
          <w:noProof/>
        </w:rPr>
        <w:fldChar w:fldCharType="separate"/>
      </w:r>
      <w:r>
        <w:rPr>
          <w:noProof/>
        </w:rPr>
        <w:t>61</w:t>
      </w:r>
      <w:r>
        <w:rPr>
          <w:noProof/>
        </w:rPr>
        <w:fldChar w:fldCharType="end"/>
      </w:r>
    </w:p>
    <w:p w14:paraId="4D74E751" w14:textId="0A7C6226" w:rsidR="00855F64" w:rsidRDefault="00855F64">
      <w:pPr>
        <w:pStyle w:val="TOC3"/>
        <w:rPr>
          <w:rFonts w:asciiTheme="minorHAnsi" w:eastAsiaTheme="minorEastAsia" w:hAnsiTheme="minorHAnsi" w:cstheme="minorBidi"/>
          <w:noProof/>
          <w:sz w:val="22"/>
          <w:szCs w:val="22"/>
          <w:lang w:eastAsia="en-GB"/>
        </w:rPr>
      </w:pPr>
      <w:r>
        <w:rPr>
          <w:noProof/>
        </w:rPr>
        <w:t>8.5.16</w:t>
      </w:r>
      <w:r>
        <w:rPr>
          <w:noProof/>
        </w:rPr>
        <w:tab/>
      </w:r>
      <w:r w:rsidRPr="004A11AA">
        <w:rPr>
          <w:rFonts w:ascii="Courier New" w:hAnsi="Courier New" w:cs="Courier New"/>
          <w:noProof/>
        </w:rPr>
        <w:t>RadRes &lt;&lt;dataType&gt;&gt;</w:t>
      </w:r>
      <w:r>
        <w:rPr>
          <w:noProof/>
        </w:rPr>
        <w:tab/>
      </w:r>
      <w:r>
        <w:rPr>
          <w:noProof/>
        </w:rPr>
        <w:fldChar w:fldCharType="begin" w:fldLock="1"/>
      </w:r>
      <w:r>
        <w:rPr>
          <w:noProof/>
        </w:rPr>
        <w:instrText xml:space="preserve"> PAGEREF _Toc106199134 \h </w:instrText>
      </w:r>
      <w:r>
        <w:rPr>
          <w:noProof/>
        </w:rPr>
      </w:r>
      <w:r>
        <w:rPr>
          <w:noProof/>
        </w:rPr>
        <w:fldChar w:fldCharType="separate"/>
      </w:r>
      <w:r>
        <w:rPr>
          <w:noProof/>
        </w:rPr>
        <w:t>62</w:t>
      </w:r>
      <w:r>
        <w:rPr>
          <w:noProof/>
        </w:rPr>
        <w:fldChar w:fldCharType="end"/>
      </w:r>
    </w:p>
    <w:p w14:paraId="18DAF694" w14:textId="02595660"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_Toc106199135 \h </w:instrText>
      </w:r>
      <w:r>
        <w:rPr>
          <w:noProof/>
        </w:rPr>
      </w:r>
      <w:r>
        <w:rPr>
          <w:noProof/>
        </w:rPr>
        <w:fldChar w:fldCharType="separate"/>
      </w:r>
      <w:r>
        <w:rPr>
          <w:noProof/>
        </w:rPr>
        <w:t>62</w:t>
      </w:r>
      <w:r>
        <w:rPr>
          <w:noProof/>
        </w:rPr>
        <w:fldChar w:fldCharType="end"/>
      </w:r>
    </w:p>
    <w:p w14:paraId="233251AD" w14:textId="6B84D540"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_Toc106199136 \h </w:instrText>
      </w:r>
      <w:r>
        <w:rPr>
          <w:noProof/>
        </w:rPr>
      </w:r>
      <w:r>
        <w:rPr>
          <w:noProof/>
        </w:rPr>
        <w:fldChar w:fldCharType="separate"/>
      </w:r>
      <w:r>
        <w:rPr>
          <w:noProof/>
        </w:rPr>
        <w:t>62</w:t>
      </w:r>
      <w:r>
        <w:rPr>
          <w:noProof/>
        </w:rPr>
        <w:fldChar w:fldCharType="end"/>
      </w:r>
    </w:p>
    <w:p w14:paraId="5C741F61" w14:textId="4A6BF55F" w:rsidR="00855F64" w:rsidRDefault="00855F64">
      <w:pPr>
        <w:pStyle w:val="TOC3"/>
        <w:rPr>
          <w:rFonts w:asciiTheme="minorHAnsi" w:eastAsiaTheme="minorEastAsia" w:hAnsiTheme="minorHAnsi" w:cstheme="minorBidi"/>
          <w:noProof/>
          <w:sz w:val="22"/>
          <w:szCs w:val="22"/>
          <w:lang w:eastAsia="en-GB"/>
        </w:rPr>
      </w:pPr>
      <w:r>
        <w:rPr>
          <w:noProof/>
        </w:rPr>
        <w:t>8.5.17</w:t>
      </w:r>
      <w:r>
        <w:rPr>
          <w:noProof/>
        </w:rPr>
        <w:tab/>
      </w:r>
      <w:r w:rsidRPr="004A11AA">
        <w:rPr>
          <w:rFonts w:ascii="Courier New" w:hAnsi="Courier New" w:cs="Courier New"/>
          <w:noProof/>
        </w:rPr>
        <w:t>ProjectionDuration &lt;&lt;dataType&gt;&gt;</w:t>
      </w:r>
      <w:r>
        <w:rPr>
          <w:noProof/>
        </w:rPr>
        <w:tab/>
      </w:r>
      <w:r>
        <w:rPr>
          <w:noProof/>
        </w:rPr>
        <w:fldChar w:fldCharType="begin" w:fldLock="1"/>
      </w:r>
      <w:r>
        <w:rPr>
          <w:noProof/>
        </w:rPr>
        <w:instrText xml:space="preserve"> PAGEREF _Toc106199137 \h </w:instrText>
      </w:r>
      <w:r>
        <w:rPr>
          <w:noProof/>
        </w:rPr>
      </w:r>
      <w:r>
        <w:rPr>
          <w:noProof/>
        </w:rPr>
        <w:fldChar w:fldCharType="separate"/>
      </w:r>
      <w:r>
        <w:rPr>
          <w:noProof/>
        </w:rPr>
        <w:t>62</w:t>
      </w:r>
      <w:r>
        <w:rPr>
          <w:noProof/>
        </w:rPr>
        <w:fldChar w:fldCharType="end"/>
      </w:r>
    </w:p>
    <w:p w14:paraId="6DE4BBA7" w14:textId="1235AF52"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_Toc106199138 \h </w:instrText>
      </w:r>
      <w:r>
        <w:rPr>
          <w:noProof/>
        </w:rPr>
      </w:r>
      <w:r>
        <w:rPr>
          <w:noProof/>
        </w:rPr>
        <w:fldChar w:fldCharType="separate"/>
      </w:r>
      <w:r>
        <w:rPr>
          <w:noProof/>
        </w:rPr>
        <w:t>62</w:t>
      </w:r>
      <w:r>
        <w:rPr>
          <w:noProof/>
        </w:rPr>
        <w:fldChar w:fldCharType="end"/>
      </w:r>
    </w:p>
    <w:p w14:paraId="7AFFF9B0" w14:textId="20DC7721"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_Toc106199139 \h </w:instrText>
      </w:r>
      <w:r>
        <w:rPr>
          <w:noProof/>
        </w:rPr>
      </w:r>
      <w:r>
        <w:rPr>
          <w:noProof/>
        </w:rPr>
        <w:fldChar w:fldCharType="separate"/>
      </w:r>
      <w:r>
        <w:rPr>
          <w:noProof/>
        </w:rPr>
        <w:t>62</w:t>
      </w:r>
      <w:r>
        <w:rPr>
          <w:noProof/>
        </w:rPr>
        <w:fldChar w:fldCharType="end"/>
      </w:r>
    </w:p>
    <w:p w14:paraId="491AD73D" w14:textId="50E8BC8F" w:rsidR="00855F64" w:rsidRDefault="00855F64">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_Toc106199140 \h </w:instrText>
      </w:r>
      <w:r>
        <w:rPr>
          <w:noProof/>
        </w:rPr>
      </w:r>
      <w:r>
        <w:rPr>
          <w:noProof/>
        </w:rPr>
        <w:fldChar w:fldCharType="separate"/>
      </w:r>
      <w:r>
        <w:rPr>
          <w:noProof/>
        </w:rPr>
        <w:t>63</w:t>
      </w:r>
      <w:r>
        <w:rPr>
          <w:noProof/>
        </w:rPr>
        <w:fldChar w:fldCharType="end"/>
      </w:r>
    </w:p>
    <w:p w14:paraId="25C01435" w14:textId="59440FB0" w:rsidR="00855F64" w:rsidRDefault="00855F64">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_Toc106199141 \h </w:instrText>
      </w:r>
      <w:r>
        <w:rPr>
          <w:noProof/>
        </w:rPr>
      </w:r>
      <w:r>
        <w:rPr>
          <w:noProof/>
        </w:rPr>
        <w:fldChar w:fldCharType="separate"/>
      </w:r>
      <w:r>
        <w:rPr>
          <w:noProof/>
        </w:rPr>
        <w:t>63</w:t>
      </w:r>
      <w:r>
        <w:rPr>
          <w:noProof/>
        </w:rPr>
        <w:fldChar w:fldCharType="end"/>
      </w:r>
    </w:p>
    <w:p w14:paraId="54D3EEF3" w14:textId="33752717" w:rsidR="00855F64" w:rsidRDefault="00855F64">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_Toc106199142 \h </w:instrText>
      </w:r>
      <w:r>
        <w:rPr>
          <w:noProof/>
        </w:rPr>
      </w:r>
      <w:r>
        <w:rPr>
          <w:noProof/>
        </w:rPr>
        <w:fldChar w:fldCharType="separate"/>
      </w:r>
      <w:r>
        <w:rPr>
          <w:noProof/>
        </w:rPr>
        <w:t>63</w:t>
      </w:r>
      <w:r>
        <w:rPr>
          <w:noProof/>
        </w:rPr>
        <w:fldChar w:fldCharType="end"/>
      </w:r>
    </w:p>
    <w:p w14:paraId="6182B4DF" w14:textId="6C9212EE" w:rsidR="00855F64" w:rsidRDefault="00855F64">
      <w:pPr>
        <w:pStyle w:val="TOC3"/>
        <w:rPr>
          <w:rFonts w:asciiTheme="minorHAnsi" w:eastAsiaTheme="minorEastAsia" w:hAnsiTheme="minorHAnsi" w:cstheme="minorBidi"/>
          <w:noProof/>
          <w:sz w:val="22"/>
          <w:szCs w:val="22"/>
          <w:lang w:eastAsia="en-GB"/>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_Toc106199143 \h </w:instrText>
      </w:r>
      <w:r>
        <w:rPr>
          <w:noProof/>
        </w:rPr>
      </w:r>
      <w:r>
        <w:rPr>
          <w:noProof/>
        </w:rPr>
        <w:fldChar w:fldCharType="separate"/>
      </w:r>
      <w:r>
        <w:rPr>
          <w:noProof/>
        </w:rPr>
        <w:t>63</w:t>
      </w:r>
      <w:r>
        <w:rPr>
          <w:noProof/>
        </w:rPr>
        <w:fldChar w:fldCharType="end"/>
      </w:r>
    </w:p>
    <w:p w14:paraId="6E61AB9F" w14:textId="0E7C8027" w:rsidR="00855F64" w:rsidRDefault="00855F64">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_Toc106199144 \h </w:instrText>
      </w:r>
      <w:r>
        <w:rPr>
          <w:noProof/>
        </w:rPr>
      </w:r>
      <w:r>
        <w:rPr>
          <w:noProof/>
        </w:rPr>
        <w:fldChar w:fldCharType="separate"/>
      </w:r>
      <w:r>
        <w:rPr>
          <w:noProof/>
        </w:rPr>
        <w:t>63</w:t>
      </w:r>
      <w:r>
        <w:rPr>
          <w:noProof/>
        </w:rPr>
        <w:fldChar w:fldCharType="end"/>
      </w:r>
    </w:p>
    <w:p w14:paraId="3401E015" w14:textId="052B1514" w:rsidR="00855F64" w:rsidRDefault="00855F64">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_Toc106199145 \h </w:instrText>
      </w:r>
      <w:r>
        <w:rPr>
          <w:noProof/>
        </w:rPr>
      </w:r>
      <w:r>
        <w:rPr>
          <w:noProof/>
        </w:rPr>
        <w:fldChar w:fldCharType="separate"/>
      </w:r>
      <w:r>
        <w:rPr>
          <w:noProof/>
        </w:rPr>
        <w:t>63</w:t>
      </w:r>
      <w:r>
        <w:rPr>
          <w:noProof/>
        </w:rPr>
        <w:fldChar w:fldCharType="end"/>
      </w:r>
    </w:p>
    <w:p w14:paraId="46FE6011" w14:textId="76224D2F" w:rsidR="00855F64" w:rsidRDefault="00855F64">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_Toc106199146 \h </w:instrText>
      </w:r>
      <w:r>
        <w:rPr>
          <w:noProof/>
        </w:rPr>
      </w:r>
      <w:r>
        <w:rPr>
          <w:noProof/>
        </w:rPr>
        <w:fldChar w:fldCharType="separate"/>
      </w:r>
      <w:r>
        <w:rPr>
          <w:noProof/>
        </w:rPr>
        <w:t>64</w:t>
      </w:r>
      <w:r>
        <w:rPr>
          <w:noProof/>
        </w:rPr>
        <w:fldChar w:fldCharType="end"/>
      </w:r>
    </w:p>
    <w:p w14:paraId="27B84F3C" w14:textId="28754931" w:rsidR="00855F64" w:rsidRDefault="00855F64">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_Toc106199147 \h </w:instrText>
      </w:r>
      <w:r>
        <w:rPr>
          <w:noProof/>
        </w:rPr>
      </w:r>
      <w:r>
        <w:rPr>
          <w:noProof/>
        </w:rPr>
        <w:fldChar w:fldCharType="separate"/>
      </w:r>
      <w:r>
        <w:rPr>
          <w:noProof/>
        </w:rPr>
        <w:t>64</w:t>
      </w:r>
      <w:r>
        <w:rPr>
          <w:noProof/>
        </w:rPr>
        <w:fldChar w:fldCharType="end"/>
      </w:r>
    </w:p>
    <w:p w14:paraId="64C46937" w14:textId="7E6A1A43"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9.3.1</w:t>
      </w:r>
      <w:r w:rsidRPr="00855F64">
        <w:rPr>
          <w:noProof/>
          <w:lang w:val="fr-FR"/>
        </w:rPr>
        <w:tab/>
      </w:r>
      <w:r w:rsidRPr="00855F64">
        <w:rPr>
          <w:rFonts w:ascii="Courier New" w:hAnsi="Courier New" w:cs="Courier New"/>
          <w:noProof/>
          <w:lang w:val="fr-FR"/>
        </w:rPr>
        <w:t>MDA</w:t>
      </w:r>
      <w:r w:rsidRPr="00855F64">
        <w:rPr>
          <w:rFonts w:ascii="Courier New" w:hAnsi="Courier New" w:cs="Courier New"/>
          <w:noProof/>
          <w:lang w:val="fr-FR" w:eastAsia="zh-CN"/>
        </w:rPr>
        <w:t>Function</w:t>
      </w:r>
      <w:r w:rsidRPr="00855F64">
        <w:rPr>
          <w:noProof/>
          <w:lang w:val="fr-FR"/>
        </w:rPr>
        <w:tab/>
      </w:r>
      <w:r>
        <w:rPr>
          <w:noProof/>
        </w:rPr>
        <w:fldChar w:fldCharType="begin" w:fldLock="1"/>
      </w:r>
      <w:r w:rsidRPr="00855F64">
        <w:rPr>
          <w:noProof/>
          <w:lang w:val="fr-FR"/>
        </w:rPr>
        <w:instrText xml:space="preserve"> PAGEREF _Toc106199148 \h </w:instrText>
      </w:r>
      <w:r>
        <w:rPr>
          <w:noProof/>
        </w:rPr>
      </w:r>
      <w:r>
        <w:rPr>
          <w:noProof/>
        </w:rPr>
        <w:fldChar w:fldCharType="separate"/>
      </w:r>
      <w:r w:rsidRPr="00855F64">
        <w:rPr>
          <w:noProof/>
          <w:lang w:val="fr-FR"/>
        </w:rPr>
        <w:t>64</w:t>
      </w:r>
      <w:r>
        <w:rPr>
          <w:noProof/>
        </w:rPr>
        <w:fldChar w:fldCharType="end"/>
      </w:r>
    </w:p>
    <w:p w14:paraId="5E055A91" w14:textId="0728351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9.3.1.1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_Toc106199149 \h </w:instrText>
      </w:r>
      <w:r>
        <w:rPr>
          <w:noProof/>
        </w:rPr>
      </w:r>
      <w:r>
        <w:rPr>
          <w:noProof/>
        </w:rPr>
        <w:fldChar w:fldCharType="separate"/>
      </w:r>
      <w:r w:rsidRPr="00855F64">
        <w:rPr>
          <w:noProof/>
          <w:lang w:val="fr-FR"/>
        </w:rPr>
        <w:t>64</w:t>
      </w:r>
      <w:r>
        <w:rPr>
          <w:noProof/>
        </w:rPr>
        <w:fldChar w:fldCharType="end"/>
      </w:r>
    </w:p>
    <w:p w14:paraId="0E70429F" w14:textId="1C8B766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9.3.1.2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_Toc106199150 \h </w:instrText>
      </w:r>
      <w:r>
        <w:rPr>
          <w:noProof/>
        </w:rPr>
      </w:r>
      <w:r>
        <w:rPr>
          <w:noProof/>
        </w:rPr>
        <w:fldChar w:fldCharType="separate"/>
      </w:r>
      <w:r w:rsidRPr="00855F64">
        <w:rPr>
          <w:noProof/>
          <w:lang w:val="fr-FR"/>
        </w:rPr>
        <w:t>64</w:t>
      </w:r>
      <w:r>
        <w:rPr>
          <w:noProof/>
        </w:rPr>
        <w:fldChar w:fldCharType="end"/>
      </w:r>
    </w:p>
    <w:p w14:paraId="03B88E5B" w14:textId="13348571"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9.3.1.3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_Toc106199151 \h </w:instrText>
      </w:r>
      <w:r>
        <w:rPr>
          <w:noProof/>
        </w:rPr>
      </w:r>
      <w:r>
        <w:rPr>
          <w:noProof/>
        </w:rPr>
        <w:fldChar w:fldCharType="separate"/>
      </w:r>
      <w:r w:rsidRPr="00855F64">
        <w:rPr>
          <w:noProof/>
          <w:lang w:val="fr-FR"/>
        </w:rPr>
        <w:t>64</w:t>
      </w:r>
      <w:r>
        <w:rPr>
          <w:noProof/>
        </w:rPr>
        <w:fldChar w:fldCharType="end"/>
      </w:r>
    </w:p>
    <w:p w14:paraId="5A39DC33" w14:textId="08DB5A32"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9.3.1.4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_Toc106199152 \h </w:instrText>
      </w:r>
      <w:r>
        <w:rPr>
          <w:noProof/>
        </w:rPr>
      </w:r>
      <w:r>
        <w:rPr>
          <w:noProof/>
        </w:rPr>
        <w:fldChar w:fldCharType="separate"/>
      </w:r>
      <w:r w:rsidRPr="00855F64">
        <w:rPr>
          <w:noProof/>
          <w:lang w:val="fr-FR"/>
        </w:rPr>
        <w:t>65</w:t>
      </w:r>
      <w:r>
        <w:rPr>
          <w:noProof/>
        </w:rPr>
        <w:fldChar w:fldCharType="end"/>
      </w:r>
    </w:p>
    <w:p w14:paraId="78C171A2" w14:textId="0ED7BC0D"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9.3.2</w:t>
      </w:r>
      <w:r w:rsidRPr="00855F64">
        <w:rPr>
          <w:noProof/>
          <w:lang w:val="fr-FR"/>
        </w:rPr>
        <w:tab/>
      </w:r>
      <w:r w:rsidRPr="00855F64">
        <w:rPr>
          <w:rFonts w:ascii="Courier New" w:hAnsi="Courier New" w:cs="Courier New"/>
          <w:noProof/>
          <w:lang w:val="fr-FR"/>
        </w:rPr>
        <w:t>MDA</w:t>
      </w:r>
      <w:r w:rsidRPr="00855F64">
        <w:rPr>
          <w:rFonts w:ascii="Courier New" w:hAnsi="Courier New" w:cs="Courier New"/>
          <w:noProof/>
          <w:lang w:val="fr-FR" w:eastAsia="zh-CN"/>
        </w:rPr>
        <w:t>Request</w:t>
      </w:r>
      <w:r w:rsidRPr="00855F64">
        <w:rPr>
          <w:noProof/>
          <w:lang w:val="fr-FR"/>
        </w:rPr>
        <w:tab/>
      </w:r>
      <w:r>
        <w:rPr>
          <w:noProof/>
        </w:rPr>
        <w:fldChar w:fldCharType="begin" w:fldLock="1"/>
      </w:r>
      <w:r w:rsidRPr="00855F64">
        <w:rPr>
          <w:noProof/>
          <w:lang w:val="fr-FR"/>
        </w:rPr>
        <w:instrText xml:space="preserve"> PAGEREF _Toc106199153 \h </w:instrText>
      </w:r>
      <w:r>
        <w:rPr>
          <w:noProof/>
        </w:rPr>
      </w:r>
      <w:r>
        <w:rPr>
          <w:noProof/>
        </w:rPr>
        <w:fldChar w:fldCharType="separate"/>
      </w:r>
      <w:r w:rsidRPr="00855F64">
        <w:rPr>
          <w:noProof/>
          <w:lang w:val="fr-FR"/>
        </w:rPr>
        <w:t>65</w:t>
      </w:r>
      <w:r>
        <w:rPr>
          <w:noProof/>
        </w:rPr>
        <w:fldChar w:fldCharType="end"/>
      </w:r>
    </w:p>
    <w:p w14:paraId="30313D47" w14:textId="4C9387C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9.3.2.1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_Toc106199154 \h </w:instrText>
      </w:r>
      <w:r>
        <w:rPr>
          <w:noProof/>
        </w:rPr>
      </w:r>
      <w:r>
        <w:rPr>
          <w:noProof/>
        </w:rPr>
        <w:fldChar w:fldCharType="separate"/>
      </w:r>
      <w:r w:rsidRPr="00855F64">
        <w:rPr>
          <w:noProof/>
          <w:lang w:val="fr-FR"/>
        </w:rPr>
        <w:t>65</w:t>
      </w:r>
      <w:r>
        <w:rPr>
          <w:noProof/>
        </w:rPr>
        <w:fldChar w:fldCharType="end"/>
      </w:r>
    </w:p>
    <w:p w14:paraId="6C089625" w14:textId="53D344F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9.3.2.2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_Toc106199155 \h </w:instrText>
      </w:r>
      <w:r>
        <w:rPr>
          <w:noProof/>
        </w:rPr>
      </w:r>
      <w:r>
        <w:rPr>
          <w:noProof/>
        </w:rPr>
        <w:fldChar w:fldCharType="separate"/>
      </w:r>
      <w:r w:rsidRPr="00855F64">
        <w:rPr>
          <w:noProof/>
          <w:lang w:val="fr-FR"/>
        </w:rPr>
        <w:t>65</w:t>
      </w:r>
      <w:r>
        <w:rPr>
          <w:noProof/>
        </w:rPr>
        <w:fldChar w:fldCharType="end"/>
      </w:r>
    </w:p>
    <w:p w14:paraId="207502FA" w14:textId="0280632E"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9.3.2.3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_Toc106199156 \h </w:instrText>
      </w:r>
      <w:r>
        <w:rPr>
          <w:noProof/>
        </w:rPr>
      </w:r>
      <w:r>
        <w:rPr>
          <w:noProof/>
        </w:rPr>
        <w:fldChar w:fldCharType="separate"/>
      </w:r>
      <w:r w:rsidRPr="00855F64">
        <w:rPr>
          <w:noProof/>
          <w:lang w:val="fr-FR"/>
        </w:rPr>
        <w:t>65</w:t>
      </w:r>
      <w:r>
        <w:rPr>
          <w:noProof/>
        </w:rPr>
        <w:fldChar w:fldCharType="end"/>
      </w:r>
    </w:p>
    <w:p w14:paraId="43FFFC46" w14:textId="3EF1B862"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9.3.2.4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_Toc106199157 \h </w:instrText>
      </w:r>
      <w:r>
        <w:rPr>
          <w:noProof/>
        </w:rPr>
      </w:r>
      <w:r>
        <w:rPr>
          <w:noProof/>
        </w:rPr>
        <w:fldChar w:fldCharType="separate"/>
      </w:r>
      <w:r w:rsidRPr="00855F64">
        <w:rPr>
          <w:noProof/>
          <w:lang w:val="fr-FR"/>
        </w:rPr>
        <w:t>65</w:t>
      </w:r>
      <w:r>
        <w:rPr>
          <w:noProof/>
        </w:rPr>
        <w:fldChar w:fldCharType="end"/>
      </w:r>
    </w:p>
    <w:p w14:paraId="4E7DDFE5" w14:textId="407FA0D8"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9.3.3</w:t>
      </w:r>
      <w:r w:rsidRPr="00855F64">
        <w:rPr>
          <w:noProof/>
          <w:lang w:val="fr-FR"/>
        </w:rPr>
        <w:tab/>
      </w:r>
      <w:r w:rsidRPr="00855F64">
        <w:rPr>
          <w:rFonts w:ascii="Courier New" w:hAnsi="Courier New" w:cs="Courier New"/>
          <w:noProof/>
          <w:lang w:val="fr-FR"/>
        </w:rPr>
        <w:t>MDAReport</w:t>
      </w:r>
      <w:r w:rsidRPr="00855F64">
        <w:rPr>
          <w:noProof/>
          <w:lang w:val="fr-FR"/>
        </w:rPr>
        <w:tab/>
      </w:r>
      <w:r>
        <w:rPr>
          <w:noProof/>
        </w:rPr>
        <w:fldChar w:fldCharType="begin" w:fldLock="1"/>
      </w:r>
      <w:r w:rsidRPr="00855F64">
        <w:rPr>
          <w:noProof/>
          <w:lang w:val="fr-FR"/>
        </w:rPr>
        <w:instrText xml:space="preserve"> PAGEREF _Toc106199158 \h </w:instrText>
      </w:r>
      <w:r>
        <w:rPr>
          <w:noProof/>
        </w:rPr>
      </w:r>
      <w:r>
        <w:rPr>
          <w:noProof/>
        </w:rPr>
        <w:fldChar w:fldCharType="separate"/>
      </w:r>
      <w:r w:rsidRPr="00855F64">
        <w:rPr>
          <w:noProof/>
          <w:lang w:val="fr-FR"/>
        </w:rPr>
        <w:t>65</w:t>
      </w:r>
      <w:r>
        <w:rPr>
          <w:noProof/>
        </w:rPr>
        <w:fldChar w:fldCharType="end"/>
      </w:r>
    </w:p>
    <w:p w14:paraId="4E03458F" w14:textId="5A859B2F"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9.3.3.1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_Toc106199159 \h </w:instrText>
      </w:r>
      <w:r>
        <w:rPr>
          <w:noProof/>
        </w:rPr>
      </w:r>
      <w:r>
        <w:rPr>
          <w:noProof/>
        </w:rPr>
        <w:fldChar w:fldCharType="separate"/>
      </w:r>
      <w:r w:rsidRPr="00855F64">
        <w:rPr>
          <w:noProof/>
          <w:lang w:val="fr-FR"/>
        </w:rPr>
        <w:t>65</w:t>
      </w:r>
      <w:r>
        <w:rPr>
          <w:noProof/>
        </w:rPr>
        <w:fldChar w:fldCharType="end"/>
      </w:r>
    </w:p>
    <w:p w14:paraId="6E9051F8" w14:textId="370B084A"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9.3.3.2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_Toc106199160 \h </w:instrText>
      </w:r>
      <w:r>
        <w:rPr>
          <w:noProof/>
        </w:rPr>
      </w:r>
      <w:r>
        <w:rPr>
          <w:noProof/>
        </w:rPr>
        <w:fldChar w:fldCharType="separate"/>
      </w:r>
      <w:r w:rsidRPr="00855F64">
        <w:rPr>
          <w:noProof/>
          <w:lang w:val="fr-FR"/>
        </w:rPr>
        <w:t>65</w:t>
      </w:r>
      <w:r>
        <w:rPr>
          <w:noProof/>
        </w:rPr>
        <w:fldChar w:fldCharType="end"/>
      </w:r>
    </w:p>
    <w:p w14:paraId="31A57AD3" w14:textId="5CB5FF83"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9.3.3.3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_Toc106199161 \h </w:instrText>
      </w:r>
      <w:r>
        <w:rPr>
          <w:noProof/>
        </w:rPr>
      </w:r>
      <w:r>
        <w:rPr>
          <w:noProof/>
        </w:rPr>
        <w:fldChar w:fldCharType="separate"/>
      </w:r>
      <w:r w:rsidRPr="00855F64">
        <w:rPr>
          <w:noProof/>
          <w:lang w:val="fr-FR"/>
        </w:rPr>
        <w:t>65</w:t>
      </w:r>
      <w:r>
        <w:rPr>
          <w:noProof/>
        </w:rPr>
        <w:fldChar w:fldCharType="end"/>
      </w:r>
    </w:p>
    <w:p w14:paraId="3465C180" w14:textId="3EACA02A"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9.3.3.4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_Toc106199162 \h </w:instrText>
      </w:r>
      <w:r>
        <w:rPr>
          <w:noProof/>
        </w:rPr>
      </w:r>
      <w:r>
        <w:rPr>
          <w:noProof/>
        </w:rPr>
        <w:fldChar w:fldCharType="separate"/>
      </w:r>
      <w:r w:rsidRPr="00855F64">
        <w:rPr>
          <w:noProof/>
          <w:lang w:val="fr-FR"/>
        </w:rPr>
        <w:t>66</w:t>
      </w:r>
      <w:r>
        <w:rPr>
          <w:noProof/>
        </w:rPr>
        <w:fldChar w:fldCharType="end"/>
      </w:r>
    </w:p>
    <w:p w14:paraId="3EBD24F7" w14:textId="7D2FE20D" w:rsidR="00855F64" w:rsidRPr="00855F64" w:rsidRDefault="00855F64">
      <w:pPr>
        <w:pStyle w:val="TOC2"/>
        <w:rPr>
          <w:rFonts w:asciiTheme="minorHAnsi" w:eastAsiaTheme="minorEastAsia" w:hAnsiTheme="minorHAnsi" w:cstheme="minorBidi"/>
          <w:noProof/>
          <w:sz w:val="22"/>
          <w:szCs w:val="22"/>
          <w:lang w:val="fr-FR" w:eastAsia="en-GB"/>
        </w:rPr>
      </w:pPr>
      <w:r w:rsidRPr="00855F64">
        <w:rPr>
          <w:noProof/>
          <w:lang w:val="fr-FR"/>
        </w:rPr>
        <w:t>9.4</w:t>
      </w:r>
      <w:r w:rsidRPr="00855F64">
        <w:rPr>
          <w:noProof/>
          <w:lang w:val="fr-FR"/>
        </w:rPr>
        <w:tab/>
        <w:t>Data type definitions</w:t>
      </w:r>
      <w:r w:rsidRPr="00855F64">
        <w:rPr>
          <w:noProof/>
          <w:lang w:val="fr-FR"/>
        </w:rPr>
        <w:tab/>
      </w:r>
      <w:r>
        <w:rPr>
          <w:noProof/>
        </w:rPr>
        <w:fldChar w:fldCharType="begin" w:fldLock="1"/>
      </w:r>
      <w:r w:rsidRPr="00855F64">
        <w:rPr>
          <w:noProof/>
          <w:lang w:val="fr-FR"/>
        </w:rPr>
        <w:instrText xml:space="preserve"> PAGEREF _Toc106199163 \h </w:instrText>
      </w:r>
      <w:r>
        <w:rPr>
          <w:noProof/>
        </w:rPr>
      </w:r>
      <w:r>
        <w:rPr>
          <w:noProof/>
        </w:rPr>
        <w:fldChar w:fldCharType="separate"/>
      </w:r>
      <w:r w:rsidRPr="00855F64">
        <w:rPr>
          <w:noProof/>
          <w:lang w:val="fr-FR"/>
        </w:rPr>
        <w:t>66</w:t>
      </w:r>
      <w:r>
        <w:rPr>
          <w:noProof/>
        </w:rPr>
        <w:fldChar w:fldCharType="end"/>
      </w:r>
    </w:p>
    <w:p w14:paraId="793FECEC" w14:textId="2C66B427"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9.4.1</w:t>
      </w:r>
      <w:r w:rsidRPr="00855F64">
        <w:rPr>
          <w:noProof/>
          <w:lang w:val="fr-FR"/>
        </w:rPr>
        <w:tab/>
      </w:r>
      <w:r w:rsidRPr="00855F64">
        <w:rPr>
          <w:rFonts w:ascii="Courier New" w:hAnsi="Courier New" w:cs="Courier New"/>
          <w:noProof/>
          <w:lang w:val="fr-FR" w:eastAsia="zh-CN"/>
        </w:rPr>
        <w:t xml:space="preserve">MDAOutputPerMDAType </w:t>
      </w:r>
      <w:r w:rsidRPr="00855F64">
        <w:rPr>
          <w:rFonts w:ascii="Courier New" w:hAnsi="Courier New"/>
          <w:noProof/>
          <w:lang w:val="fr-FR" w:eastAsia="zh-CN"/>
        </w:rPr>
        <w:t>&lt;&lt;dataType&gt;&gt;</w:t>
      </w:r>
      <w:r w:rsidRPr="00855F64">
        <w:rPr>
          <w:noProof/>
          <w:lang w:val="fr-FR"/>
        </w:rPr>
        <w:tab/>
      </w:r>
      <w:r>
        <w:rPr>
          <w:noProof/>
        </w:rPr>
        <w:fldChar w:fldCharType="begin" w:fldLock="1"/>
      </w:r>
      <w:r w:rsidRPr="00855F64">
        <w:rPr>
          <w:noProof/>
          <w:lang w:val="fr-FR"/>
        </w:rPr>
        <w:instrText xml:space="preserve"> PAGEREF _Toc106199164 \h </w:instrText>
      </w:r>
      <w:r>
        <w:rPr>
          <w:noProof/>
        </w:rPr>
      </w:r>
      <w:r>
        <w:rPr>
          <w:noProof/>
        </w:rPr>
        <w:fldChar w:fldCharType="separate"/>
      </w:r>
      <w:r w:rsidRPr="00855F64">
        <w:rPr>
          <w:noProof/>
          <w:lang w:val="fr-FR"/>
        </w:rPr>
        <w:t>66</w:t>
      </w:r>
      <w:r>
        <w:rPr>
          <w:noProof/>
        </w:rPr>
        <w:fldChar w:fldCharType="end"/>
      </w:r>
    </w:p>
    <w:p w14:paraId="247107BB" w14:textId="50E4EA68"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lastRenderedPageBreak/>
        <w:t>9.4.1.1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_Toc106199165 \h </w:instrText>
      </w:r>
      <w:r>
        <w:rPr>
          <w:noProof/>
        </w:rPr>
      </w:r>
      <w:r>
        <w:rPr>
          <w:noProof/>
        </w:rPr>
        <w:fldChar w:fldCharType="separate"/>
      </w:r>
      <w:r w:rsidRPr="00855F64">
        <w:rPr>
          <w:noProof/>
          <w:lang w:val="fr-FR"/>
        </w:rPr>
        <w:t>66</w:t>
      </w:r>
      <w:r>
        <w:rPr>
          <w:noProof/>
        </w:rPr>
        <w:fldChar w:fldCharType="end"/>
      </w:r>
    </w:p>
    <w:p w14:paraId="1F425D4A" w14:textId="29B5A498"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9.4.1.2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_Toc106199166 \h </w:instrText>
      </w:r>
      <w:r>
        <w:rPr>
          <w:noProof/>
        </w:rPr>
      </w:r>
      <w:r>
        <w:rPr>
          <w:noProof/>
        </w:rPr>
        <w:fldChar w:fldCharType="separate"/>
      </w:r>
      <w:r w:rsidRPr="00855F64">
        <w:rPr>
          <w:noProof/>
          <w:lang w:val="fr-FR"/>
        </w:rPr>
        <w:t>66</w:t>
      </w:r>
      <w:r>
        <w:rPr>
          <w:noProof/>
        </w:rPr>
        <w:fldChar w:fldCharType="end"/>
      </w:r>
    </w:p>
    <w:p w14:paraId="500196E1" w14:textId="5F078D66"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9.4.1.3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_Toc106199167 \h </w:instrText>
      </w:r>
      <w:r>
        <w:rPr>
          <w:noProof/>
        </w:rPr>
      </w:r>
      <w:r>
        <w:rPr>
          <w:noProof/>
        </w:rPr>
        <w:fldChar w:fldCharType="separate"/>
      </w:r>
      <w:r w:rsidRPr="00855F64">
        <w:rPr>
          <w:noProof/>
          <w:lang w:val="fr-FR"/>
        </w:rPr>
        <w:t>66</w:t>
      </w:r>
      <w:r>
        <w:rPr>
          <w:noProof/>
        </w:rPr>
        <w:fldChar w:fldCharType="end"/>
      </w:r>
    </w:p>
    <w:p w14:paraId="68061C03" w14:textId="132ABB42"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9.4.1.4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_Toc106199168 \h </w:instrText>
      </w:r>
      <w:r>
        <w:rPr>
          <w:noProof/>
        </w:rPr>
      </w:r>
      <w:r>
        <w:rPr>
          <w:noProof/>
        </w:rPr>
        <w:fldChar w:fldCharType="separate"/>
      </w:r>
      <w:r w:rsidRPr="00855F64">
        <w:rPr>
          <w:noProof/>
          <w:lang w:val="fr-FR"/>
        </w:rPr>
        <w:t>66</w:t>
      </w:r>
      <w:r>
        <w:rPr>
          <w:noProof/>
        </w:rPr>
        <w:fldChar w:fldCharType="end"/>
      </w:r>
    </w:p>
    <w:p w14:paraId="4D6D9CF8" w14:textId="7C8955B7"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9.4.2</w:t>
      </w:r>
      <w:r w:rsidRPr="00855F64">
        <w:rPr>
          <w:noProof/>
          <w:lang w:val="fr-FR"/>
        </w:rPr>
        <w:tab/>
      </w:r>
      <w:r w:rsidRPr="00855F64">
        <w:rPr>
          <w:rFonts w:ascii="Courier New" w:hAnsi="Courier New"/>
          <w:noProof/>
          <w:lang w:val="fr-FR" w:eastAsia="zh-CN"/>
        </w:rPr>
        <w:t>MDAOutputIEFilter</w:t>
      </w:r>
      <w:r w:rsidRPr="00855F64">
        <w:rPr>
          <w:rFonts w:ascii="Courier New" w:hAnsi="Courier New" w:cs="Courier New"/>
          <w:bCs/>
          <w:noProof/>
          <w:color w:val="333333"/>
          <w:lang w:val="fr-FR"/>
        </w:rPr>
        <w:t xml:space="preserve"> </w:t>
      </w:r>
      <w:r w:rsidRPr="00855F64">
        <w:rPr>
          <w:rFonts w:ascii="Courier New" w:hAnsi="Courier New"/>
          <w:noProof/>
          <w:lang w:val="fr-FR" w:eastAsia="zh-CN"/>
        </w:rPr>
        <w:t>&lt;&lt;dataType&gt;&gt;</w:t>
      </w:r>
      <w:r w:rsidRPr="00855F64">
        <w:rPr>
          <w:noProof/>
          <w:lang w:val="fr-FR"/>
        </w:rPr>
        <w:tab/>
      </w:r>
      <w:r>
        <w:rPr>
          <w:noProof/>
        </w:rPr>
        <w:fldChar w:fldCharType="begin" w:fldLock="1"/>
      </w:r>
      <w:r w:rsidRPr="00855F64">
        <w:rPr>
          <w:noProof/>
          <w:lang w:val="fr-FR"/>
        </w:rPr>
        <w:instrText xml:space="preserve"> PAGEREF _Toc106199169 \h </w:instrText>
      </w:r>
      <w:r>
        <w:rPr>
          <w:noProof/>
        </w:rPr>
      </w:r>
      <w:r>
        <w:rPr>
          <w:noProof/>
        </w:rPr>
        <w:fldChar w:fldCharType="separate"/>
      </w:r>
      <w:r w:rsidRPr="00855F64">
        <w:rPr>
          <w:noProof/>
          <w:lang w:val="fr-FR"/>
        </w:rPr>
        <w:t>66</w:t>
      </w:r>
      <w:r>
        <w:rPr>
          <w:noProof/>
        </w:rPr>
        <w:fldChar w:fldCharType="end"/>
      </w:r>
    </w:p>
    <w:p w14:paraId="012BB5EE" w14:textId="26C837B7"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9.4.2.1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_Toc106199170 \h </w:instrText>
      </w:r>
      <w:r>
        <w:rPr>
          <w:noProof/>
        </w:rPr>
      </w:r>
      <w:r>
        <w:rPr>
          <w:noProof/>
        </w:rPr>
        <w:fldChar w:fldCharType="separate"/>
      </w:r>
      <w:r w:rsidRPr="00855F64">
        <w:rPr>
          <w:noProof/>
          <w:lang w:val="fr-FR"/>
        </w:rPr>
        <w:t>66</w:t>
      </w:r>
      <w:r>
        <w:rPr>
          <w:noProof/>
        </w:rPr>
        <w:fldChar w:fldCharType="end"/>
      </w:r>
    </w:p>
    <w:p w14:paraId="04EF2B27" w14:textId="425FBB09"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9.4.2.2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_Toc106199171 \h </w:instrText>
      </w:r>
      <w:r>
        <w:rPr>
          <w:noProof/>
        </w:rPr>
      </w:r>
      <w:r>
        <w:rPr>
          <w:noProof/>
        </w:rPr>
        <w:fldChar w:fldCharType="separate"/>
      </w:r>
      <w:r w:rsidRPr="00855F64">
        <w:rPr>
          <w:noProof/>
          <w:lang w:val="fr-FR"/>
        </w:rPr>
        <w:t>67</w:t>
      </w:r>
      <w:r>
        <w:rPr>
          <w:noProof/>
        </w:rPr>
        <w:fldChar w:fldCharType="end"/>
      </w:r>
    </w:p>
    <w:p w14:paraId="665739C7" w14:textId="337E71CC"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9.4.2.3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_Toc106199172 \h </w:instrText>
      </w:r>
      <w:r>
        <w:rPr>
          <w:noProof/>
        </w:rPr>
      </w:r>
      <w:r>
        <w:rPr>
          <w:noProof/>
        </w:rPr>
        <w:fldChar w:fldCharType="separate"/>
      </w:r>
      <w:r w:rsidRPr="00855F64">
        <w:rPr>
          <w:noProof/>
          <w:lang w:val="fr-FR"/>
        </w:rPr>
        <w:t>67</w:t>
      </w:r>
      <w:r>
        <w:rPr>
          <w:noProof/>
        </w:rPr>
        <w:fldChar w:fldCharType="end"/>
      </w:r>
    </w:p>
    <w:p w14:paraId="3B507EFD" w14:textId="686DB1B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9.4.2.4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_Toc106199173 \h </w:instrText>
      </w:r>
      <w:r>
        <w:rPr>
          <w:noProof/>
        </w:rPr>
      </w:r>
      <w:r>
        <w:rPr>
          <w:noProof/>
        </w:rPr>
        <w:fldChar w:fldCharType="separate"/>
      </w:r>
      <w:r w:rsidRPr="00855F64">
        <w:rPr>
          <w:noProof/>
          <w:lang w:val="fr-FR"/>
        </w:rPr>
        <w:t>67</w:t>
      </w:r>
      <w:r>
        <w:rPr>
          <w:noProof/>
        </w:rPr>
        <w:fldChar w:fldCharType="end"/>
      </w:r>
    </w:p>
    <w:p w14:paraId="1A247585" w14:textId="6F4A9C77"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9.4.3</w:t>
      </w:r>
      <w:r w:rsidRPr="00855F64">
        <w:rPr>
          <w:noProof/>
          <w:lang w:val="fr-FR"/>
        </w:rPr>
        <w:tab/>
      </w:r>
      <w:r w:rsidRPr="00855F64">
        <w:rPr>
          <w:rFonts w:ascii="Courier New" w:hAnsi="Courier New"/>
          <w:bCs/>
          <w:noProof/>
          <w:lang w:val="fr-FR" w:eastAsia="zh-CN"/>
        </w:rPr>
        <w:t xml:space="preserve">AnalyticsScopeType </w:t>
      </w:r>
      <w:r w:rsidRPr="00855F64">
        <w:rPr>
          <w:noProof/>
          <w:lang w:val="fr-FR" w:eastAsia="zh-CN"/>
        </w:rPr>
        <w:t>&lt;&lt;</w:t>
      </w:r>
      <w:r w:rsidRPr="00855F64">
        <w:rPr>
          <w:rFonts w:ascii="Courier New" w:hAnsi="Courier New" w:cs="Courier New"/>
          <w:noProof/>
          <w:lang w:val="fr-FR" w:eastAsia="zh-CN"/>
        </w:rPr>
        <w:t>choice</w:t>
      </w:r>
      <w:r w:rsidRPr="00855F64">
        <w:rPr>
          <w:noProof/>
          <w:lang w:val="fr-FR" w:eastAsia="zh-CN"/>
        </w:rPr>
        <w:t>&gt;&gt;</w:t>
      </w:r>
      <w:r w:rsidRPr="00855F64">
        <w:rPr>
          <w:noProof/>
          <w:lang w:val="fr-FR"/>
        </w:rPr>
        <w:tab/>
      </w:r>
      <w:r>
        <w:rPr>
          <w:noProof/>
        </w:rPr>
        <w:fldChar w:fldCharType="begin" w:fldLock="1"/>
      </w:r>
      <w:r w:rsidRPr="00855F64">
        <w:rPr>
          <w:noProof/>
          <w:lang w:val="fr-FR"/>
        </w:rPr>
        <w:instrText xml:space="preserve"> PAGEREF _Toc106199174 \h </w:instrText>
      </w:r>
      <w:r>
        <w:rPr>
          <w:noProof/>
        </w:rPr>
      </w:r>
      <w:r>
        <w:rPr>
          <w:noProof/>
        </w:rPr>
        <w:fldChar w:fldCharType="separate"/>
      </w:r>
      <w:r w:rsidRPr="00855F64">
        <w:rPr>
          <w:noProof/>
          <w:lang w:val="fr-FR"/>
        </w:rPr>
        <w:t>67</w:t>
      </w:r>
      <w:r>
        <w:rPr>
          <w:noProof/>
        </w:rPr>
        <w:fldChar w:fldCharType="end"/>
      </w:r>
    </w:p>
    <w:p w14:paraId="03BD3F58" w14:textId="3C871599"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9.4.3.1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_Toc106199175 \h </w:instrText>
      </w:r>
      <w:r>
        <w:rPr>
          <w:noProof/>
        </w:rPr>
      </w:r>
      <w:r>
        <w:rPr>
          <w:noProof/>
        </w:rPr>
        <w:fldChar w:fldCharType="separate"/>
      </w:r>
      <w:r w:rsidRPr="00855F64">
        <w:rPr>
          <w:noProof/>
          <w:lang w:val="fr-FR"/>
        </w:rPr>
        <w:t>67</w:t>
      </w:r>
      <w:r>
        <w:rPr>
          <w:noProof/>
        </w:rPr>
        <w:fldChar w:fldCharType="end"/>
      </w:r>
    </w:p>
    <w:p w14:paraId="0E33C626" w14:textId="479F8483"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9.4.3.2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_Toc106199176 \h </w:instrText>
      </w:r>
      <w:r>
        <w:rPr>
          <w:noProof/>
        </w:rPr>
      </w:r>
      <w:r>
        <w:rPr>
          <w:noProof/>
        </w:rPr>
        <w:fldChar w:fldCharType="separate"/>
      </w:r>
      <w:r w:rsidRPr="00855F64">
        <w:rPr>
          <w:noProof/>
          <w:lang w:val="fr-FR"/>
        </w:rPr>
        <w:t>67</w:t>
      </w:r>
      <w:r>
        <w:rPr>
          <w:noProof/>
        </w:rPr>
        <w:fldChar w:fldCharType="end"/>
      </w:r>
    </w:p>
    <w:p w14:paraId="7345559A" w14:textId="7435256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9.4.3.3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_Toc106199177 \h </w:instrText>
      </w:r>
      <w:r>
        <w:rPr>
          <w:noProof/>
        </w:rPr>
      </w:r>
      <w:r>
        <w:rPr>
          <w:noProof/>
        </w:rPr>
        <w:fldChar w:fldCharType="separate"/>
      </w:r>
      <w:r w:rsidRPr="00855F64">
        <w:rPr>
          <w:noProof/>
          <w:lang w:val="fr-FR"/>
        </w:rPr>
        <w:t>68</w:t>
      </w:r>
      <w:r>
        <w:rPr>
          <w:noProof/>
        </w:rPr>
        <w:fldChar w:fldCharType="end"/>
      </w:r>
    </w:p>
    <w:p w14:paraId="45F1DED2" w14:textId="085B197A"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9.4.3.4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_Toc106199178 \h </w:instrText>
      </w:r>
      <w:r>
        <w:rPr>
          <w:noProof/>
        </w:rPr>
      </w:r>
      <w:r>
        <w:rPr>
          <w:noProof/>
        </w:rPr>
        <w:fldChar w:fldCharType="separate"/>
      </w:r>
      <w:r w:rsidRPr="00855F64">
        <w:rPr>
          <w:noProof/>
          <w:lang w:val="fr-FR"/>
        </w:rPr>
        <w:t>68</w:t>
      </w:r>
      <w:r>
        <w:rPr>
          <w:noProof/>
        </w:rPr>
        <w:fldChar w:fldCharType="end"/>
      </w:r>
    </w:p>
    <w:p w14:paraId="6AFDEB17" w14:textId="1D1F4415"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9.4.4</w:t>
      </w:r>
      <w:r w:rsidRPr="00855F64">
        <w:rPr>
          <w:rFonts w:ascii="Courier New" w:hAnsi="Courier New"/>
          <w:noProof/>
          <w:lang w:val="fr-FR" w:eastAsia="zh-CN"/>
        </w:rPr>
        <w:tab/>
        <w:t>TimeWindow</w:t>
      </w:r>
      <w:r w:rsidRPr="00855F64">
        <w:rPr>
          <w:rFonts w:ascii="Courier New" w:hAnsi="Courier New" w:cs="Courier New"/>
          <w:bCs/>
          <w:noProof/>
          <w:color w:val="333333"/>
          <w:lang w:val="fr-FR"/>
        </w:rPr>
        <w:t xml:space="preserve"> </w:t>
      </w:r>
      <w:r w:rsidRPr="00855F64">
        <w:rPr>
          <w:rFonts w:ascii="Courier New" w:hAnsi="Courier New"/>
          <w:noProof/>
          <w:lang w:val="fr-FR" w:eastAsia="zh-CN"/>
        </w:rPr>
        <w:t>&lt;&lt;dataType&gt;&gt;</w:t>
      </w:r>
      <w:r w:rsidRPr="00855F64">
        <w:rPr>
          <w:noProof/>
          <w:lang w:val="fr-FR"/>
        </w:rPr>
        <w:tab/>
      </w:r>
      <w:r>
        <w:rPr>
          <w:noProof/>
        </w:rPr>
        <w:fldChar w:fldCharType="begin" w:fldLock="1"/>
      </w:r>
      <w:r w:rsidRPr="00855F64">
        <w:rPr>
          <w:noProof/>
          <w:lang w:val="fr-FR"/>
        </w:rPr>
        <w:instrText xml:space="preserve"> PAGEREF _Toc106199179 \h </w:instrText>
      </w:r>
      <w:r>
        <w:rPr>
          <w:noProof/>
        </w:rPr>
      </w:r>
      <w:r>
        <w:rPr>
          <w:noProof/>
        </w:rPr>
        <w:fldChar w:fldCharType="separate"/>
      </w:r>
      <w:r w:rsidRPr="00855F64">
        <w:rPr>
          <w:noProof/>
          <w:lang w:val="fr-FR"/>
        </w:rPr>
        <w:t>68</w:t>
      </w:r>
      <w:r>
        <w:rPr>
          <w:noProof/>
        </w:rPr>
        <w:fldChar w:fldCharType="end"/>
      </w:r>
    </w:p>
    <w:p w14:paraId="2A30B22A" w14:textId="2D93C032"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9.4.4.1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_Toc106199180 \h </w:instrText>
      </w:r>
      <w:r>
        <w:rPr>
          <w:noProof/>
        </w:rPr>
      </w:r>
      <w:r>
        <w:rPr>
          <w:noProof/>
        </w:rPr>
        <w:fldChar w:fldCharType="separate"/>
      </w:r>
      <w:r w:rsidRPr="00855F64">
        <w:rPr>
          <w:noProof/>
          <w:lang w:val="fr-FR"/>
        </w:rPr>
        <w:t>68</w:t>
      </w:r>
      <w:r>
        <w:rPr>
          <w:noProof/>
        </w:rPr>
        <w:fldChar w:fldCharType="end"/>
      </w:r>
    </w:p>
    <w:p w14:paraId="292FC2CF" w14:textId="2AFC102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9.4.4.2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_Toc106199181 \h </w:instrText>
      </w:r>
      <w:r>
        <w:rPr>
          <w:noProof/>
        </w:rPr>
      </w:r>
      <w:r>
        <w:rPr>
          <w:noProof/>
        </w:rPr>
        <w:fldChar w:fldCharType="separate"/>
      </w:r>
      <w:r w:rsidRPr="00855F64">
        <w:rPr>
          <w:noProof/>
          <w:lang w:val="fr-FR"/>
        </w:rPr>
        <w:t>68</w:t>
      </w:r>
      <w:r>
        <w:rPr>
          <w:noProof/>
        </w:rPr>
        <w:fldChar w:fldCharType="end"/>
      </w:r>
    </w:p>
    <w:p w14:paraId="285158F7" w14:textId="0AC130D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9.4.4.3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_Toc106199182 \h </w:instrText>
      </w:r>
      <w:r>
        <w:rPr>
          <w:noProof/>
        </w:rPr>
      </w:r>
      <w:r>
        <w:rPr>
          <w:noProof/>
        </w:rPr>
        <w:fldChar w:fldCharType="separate"/>
      </w:r>
      <w:r w:rsidRPr="00855F64">
        <w:rPr>
          <w:noProof/>
          <w:lang w:val="fr-FR"/>
        </w:rPr>
        <w:t>68</w:t>
      </w:r>
      <w:r>
        <w:rPr>
          <w:noProof/>
        </w:rPr>
        <w:fldChar w:fldCharType="end"/>
      </w:r>
    </w:p>
    <w:p w14:paraId="53CEC66F" w14:textId="582C1CF0"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9.4.4.4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_Toc106199183 \h </w:instrText>
      </w:r>
      <w:r>
        <w:rPr>
          <w:noProof/>
        </w:rPr>
      </w:r>
      <w:r>
        <w:rPr>
          <w:noProof/>
        </w:rPr>
        <w:fldChar w:fldCharType="separate"/>
      </w:r>
      <w:r w:rsidRPr="00855F64">
        <w:rPr>
          <w:noProof/>
          <w:lang w:val="fr-FR"/>
        </w:rPr>
        <w:t>68</w:t>
      </w:r>
      <w:r>
        <w:rPr>
          <w:noProof/>
        </w:rPr>
        <w:fldChar w:fldCharType="end"/>
      </w:r>
    </w:p>
    <w:p w14:paraId="3E9F6DD6" w14:textId="039DB054"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9.4.5</w:t>
      </w:r>
      <w:r w:rsidRPr="00855F64">
        <w:rPr>
          <w:noProof/>
          <w:lang w:val="fr-FR"/>
        </w:rPr>
        <w:tab/>
      </w:r>
      <w:r w:rsidRPr="00855F64">
        <w:rPr>
          <w:rFonts w:ascii="Courier New" w:hAnsi="Courier New" w:cs="Courier New"/>
          <w:noProof/>
          <w:lang w:val="fr-FR"/>
        </w:rPr>
        <w:t>MDAOutputs &lt;&lt;dataType&gt;&gt;</w:t>
      </w:r>
      <w:r w:rsidRPr="00855F64">
        <w:rPr>
          <w:noProof/>
          <w:lang w:val="fr-FR"/>
        </w:rPr>
        <w:tab/>
      </w:r>
      <w:r>
        <w:rPr>
          <w:noProof/>
        </w:rPr>
        <w:fldChar w:fldCharType="begin" w:fldLock="1"/>
      </w:r>
      <w:r w:rsidRPr="00855F64">
        <w:rPr>
          <w:noProof/>
          <w:lang w:val="fr-FR"/>
        </w:rPr>
        <w:instrText xml:space="preserve"> PAGEREF _Toc106199184 \h </w:instrText>
      </w:r>
      <w:r>
        <w:rPr>
          <w:noProof/>
        </w:rPr>
      </w:r>
      <w:r>
        <w:rPr>
          <w:noProof/>
        </w:rPr>
        <w:fldChar w:fldCharType="separate"/>
      </w:r>
      <w:r w:rsidRPr="00855F64">
        <w:rPr>
          <w:noProof/>
          <w:lang w:val="fr-FR"/>
        </w:rPr>
        <w:t>68</w:t>
      </w:r>
      <w:r>
        <w:rPr>
          <w:noProof/>
        </w:rPr>
        <w:fldChar w:fldCharType="end"/>
      </w:r>
    </w:p>
    <w:p w14:paraId="05457899" w14:textId="32A70406"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9.4.5.1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_Toc106199185 \h </w:instrText>
      </w:r>
      <w:r>
        <w:rPr>
          <w:noProof/>
        </w:rPr>
      </w:r>
      <w:r>
        <w:rPr>
          <w:noProof/>
        </w:rPr>
        <w:fldChar w:fldCharType="separate"/>
      </w:r>
      <w:r w:rsidRPr="00855F64">
        <w:rPr>
          <w:noProof/>
          <w:lang w:val="fr-FR"/>
        </w:rPr>
        <w:t>68</w:t>
      </w:r>
      <w:r>
        <w:rPr>
          <w:noProof/>
        </w:rPr>
        <w:fldChar w:fldCharType="end"/>
      </w:r>
    </w:p>
    <w:p w14:paraId="55302E7E" w14:textId="34220459"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9.4.5.2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_Toc106199186 \h </w:instrText>
      </w:r>
      <w:r>
        <w:rPr>
          <w:noProof/>
        </w:rPr>
      </w:r>
      <w:r>
        <w:rPr>
          <w:noProof/>
        </w:rPr>
        <w:fldChar w:fldCharType="separate"/>
      </w:r>
      <w:r w:rsidRPr="00855F64">
        <w:rPr>
          <w:noProof/>
          <w:lang w:val="fr-FR"/>
        </w:rPr>
        <w:t>68</w:t>
      </w:r>
      <w:r>
        <w:rPr>
          <w:noProof/>
        </w:rPr>
        <w:fldChar w:fldCharType="end"/>
      </w:r>
    </w:p>
    <w:p w14:paraId="3474785B" w14:textId="1A107B1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9.4.5.3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_Toc106199187 \h </w:instrText>
      </w:r>
      <w:r>
        <w:rPr>
          <w:noProof/>
        </w:rPr>
      </w:r>
      <w:r>
        <w:rPr>
          <w:noProof/>
        </w:rPr>
        <w:fldChar w:fldCharType="separate"/>
      </w:r>
      <w:r w:rsidRPr="00855F64">
        <w:rPr>
          <w:noProof/>
          <w:lang w:val="fr-FR"/>
        </w:rPr>
        <w:t>68</w:t>
      </w:r>
      <w:r>
        <w:rPr>
          <w:noProof/>
        </w:rPr>
        <w:fldChar w:fldCharType="end"/>
      </w:r>
    </w:p>
    <w:p w14:paraId="733A1A11" w14:textId="008E369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9.4.5.4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_Toc106199188 \h </w:instrText>
      </w:r>
      <w:r>
        <w:rPr>
          <w:noProof/>
        </w:rPr>
      </w:r>
      <w:r>
        <w:rPr>
          <w:noProof/>
        </w:rPr>
        <w:fldChar w:fldCharType="separate"/>
      </w:r>
      <w:r w:rsidRPr="00855F64">
        <w:rPr>
          <w:noProof/>
          <w:lang w:val="fr-FR"/>
        </w:rPr>
        <w:t>69</w:t>
      </w:r>
      <w:r>
        <w:rPr>
          <w:noProof/>
        </w:rPr>
        <w:fldChar w:fldCharType="end"/>
      </w:r>
    </w:p>
    <w:p w14:paraId="1706E44E" w14:textId="571E9C06"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9.4.6</w:t>
      </w:r>
      <w:r w:rsidRPr="00855F64">
        <w:rPr>
          <w:rFonts w:ascii="Courier New" w:hAnsi="Courier New" w:cs="Courier New"/>
          <w:noProof/>
          <w:lang w:val="fr-FR"/>
        </w:rPr>
        <w:tab/>
        <w:t>MDAOutputEntry &lt;&lt;dataType&gt;&gt;</w:t>
      </w:r>
      <w:r w:rsidRPr="00855F64">
        <w:rPr>
          <w:noProof/>
          <w:lang w:val="fr-FR"/>
        </w:rPr>
        <w:tab/>
      </w:r>
      <w:r>
        <w:rPr>
          <w:noProof/>
        </w:rPr>
        <w:fldChar w:fldCharType="begin" w:fldLock="1"/>
      </w:r>
      <w:r w:rsidRPr="00855F64">
        <w:rPr>
          <w:noProof/>
          <w:lang w:val="fr-FR"/>
        </w:rPr>
        <w:instrText xml:space="preserve"> PAGEREF _Toc106199189 \h </w:instrText>
      </w:r>
      <w:r>
        <w:rPr>
          <w:noProof/>
        </w:rPr>
      </w:r>
      <w:r>
        <w:rPr>
          <w:noProof/>
        </w:rPr>
        <w:fldChar w:fldCharType="separate"/>
      </w:r>
      <w:r w:rsidRPr="00855F64">
        <w:rPr>
          <w:noProof/>
          <w:lang w:val="fr-FR"/>
        </w:rPr>
        <w:t>69</w:t>
      </w:r>
      <w:r>
        <w:rPr>
          <w:noProof/>
        </w:rPr>
        <w:fldChar w:fldCharType="end"/>
      </w:r>
    </w:p>
    <w:p w14:paraId="7E714DFD" w14:textId="011623D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9.4.6.1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_Toc106199190 \h </w:instrText>
      </w:r>
      <w:r>
        <w:rPr>
          <w:noProof/>
        </w:rPr>
      </w:r>
      <w:r>
        <w:rPr>
          <w:noProof/>
        </w:rPr>
        <w:fldChar w:fldCharType="separate"/>
      </w:r>
      <w:r w:rsidRPr="00855F64">
        <w:rPr>
          <w:noProof/>
          <w:lang w:val="fr-FR"/>
        </w:rPr>
        <w:t>69</w:t>
      </w:r>
      <w:r>
        <w:rPr>
          <w:noProof/>
        </w:rPr>
        <w:fldChar w:fldCharType="end"/>
      </w:r>
    </w:p>
    <w:p w14:paraId="5BC9D1F4" w14:textId="42A9A951"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9.4.6.2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_Toc106199191 \h </w:instrText>
      </w:r>
      <w:r>
        <w:rPr>
          <w:noProof/>
        </w:rPr>
      </w:r>
      <w:r>
        <w:rPr>
          <w:noProof/>
        </w:rPr>
        <w:fldChar w:fldCharType="separate"/>
      </w:r>
      <w:r w:rsidRPr="00855F64">
        <w:rPr>
          <w:noProof/>
          <w:lang w:val="fr-FR"/>
        </w:rPr>
        <w:t>69</w:t>
      </w:r>
      <w:r>
        <w:rPr>
          <w:noProof/>
        </w:rPr>
        <w:fldChar w:fldCharType="end"/>
      </w:r>
    </w:p>
    <w:p w14:paraId="68885EF8" w14:textId="1B032E1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9.4.6.3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_Toc106199192 \h </w:instrText>
      </w:r>
      <w:r>
        <w:rPr>
          <w:noProof/>
        </w:rPr>
      </w:r>
      <w:r>
        <w:rPr>
          <w:noProof/>
        </w:rPr>
        <w:fldChar w:fldCharType="separate"/>
      </w:r>
      <w:r w:rsidRPr="00855F64">
        <w:rPr>
          <w:noProof/>
          <w:lang w:val="fr-FR"/>
        </w:rPr>
        <w:t>69</w:t>
      </w:r>
      <w:r>
        <w:rPr>
          <w:noProof/>
        </w:rPr>
        <w:fldChar w:fldCharType="end"/>
      </w:r>
    </w:p>
    <w:p w14:paraId="52B04E6C" w14:textId="4504148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9.4.6.4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_Toc106199193 \h </w:instrText>
      </w:r>
      <w:r>
        <w:rPr>
          <w:noProof/>
        </w:rPr>
      </w:r>
      <w:r>
        <w:rPr>
          <w:noProof/>
        </w:rPr>
        <w:fldChar w:fldCharType="separate"/>
      </w:r>
      <w:r w:rsidRPr="00855F64">
        <w:rPr>
          <w:noProof/>
          <w:lang w:val="fr-FR"/>
        </w:rPr>
        <w:t>69</w:t>
      </w:r>
      <w:r>
        <w:rPr>
          <w:noProof/>
        </w:rPr>
        <w:fldChar w:fldCharType="end"/>
      </w:r>
    </w:p>
    <w:p w14:paraId="50BD6883" w14:textId="5D2B216C"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9.4.7</w:t>
      </w:r>
      <w:r w:rsidRPr="00855F64">
        <w:rPr>
          <w:noProof/>
          <w:lang w:val="fr-FR"/>
        </w:rPr>
        <w:tab/>
      </w:r>
      <w:r w:rsidRPr="00855F64">
        <w:rPr>
          <w:rFonts w:ascii="Courier New" w:hAnsi="Courier New" w:cs="Courier New"/>
          <w:noProof/>
          <w:lang w:val="fr-FR"/>
        </w:rPr>
        <w:t>TimeWindow &lt;&lt;dataType&gt;&gt;</w:t>
      </w:r>
      <w:r w:rsidRPr="00855F64">
        <w:rPr>
          <w:noProof/>
          <w:lang w:val="fr-FR"/>
        </w:rPr>
        <w:tab/>
      </w:r>
      <w:r>
        <w:rPr>
          <w:noProof/>
        </w:rPr>
        <w:fldChar w:fldCharType="begin" w:fldLock="1"/>
      </w:r>
      <w:r w:rsidRPr="00855F64">
        <w:rPr>
          <w:noProof/>
          <w:lang w:val="fr-FR"/>
        </w:rPr>
        <w:instrText xml:space="preserve"> PAGEREF _Toc106199194 \h </w:instrText>
      </w:r>
      <w:r>
        <w:rPr>
          <w:noProof/>
        </w:rPr>
      </w:r>
      <w:r>
        <w:rPr>
          <w:noProof/>
        </w:rPr>
        <w:fldChar w:fldCharType="separate"/>
      </w:r>
      <w:r w:rsidRPr="00855F64">
        <w:rPr>
          <w:noProof/>
          <w:lang w:val="fr-FR"/>
        </w:rPr>
        <w:t>69</w:t>
      </w:r>
      <w:r>
        <w:rPr>
          <w:noProof/>
        </w:rPr>
        <w:fldChar w:fldCharType="end"/>
      </w:r>
    </w:p>
    <w:p w14:paraId="0D5F5D48" w14:textId="7770953C"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9.4.7.1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_Toc106199195 \h </w:instrText>
      </w:r>
      <w:r>
        <w:rPr>
          <w:noProof/>
        </w:rPr>
      </w:r>
      <w:r>
        <w:rPr>
          <w:noProof/>
        </w:rPr>
        <w:fldChar w:fldCharType="separate"/>
      </w:r>
      <w:r w:rsidRPr="00855F64">
        <w:rPr>
          <w:noProof/>
          <w:lang w:val="fr-FR"/>
        </w:rPr>
        <w:t>69</w:t>
      </w:r>
      <w:r>
        <w:rPr>
          <w:noProof/>
        </w:rPr>
        <w:fldChar w:fldCharType="end"/>
      </w:r>
    </w:p>
    <w:p w14:paraId="1E8A5805" w14:textId="55816504"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9.4.7.2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_Toc106199196 \h </w:instrText>
      </w:r>
      <w:r>
        <w:rPr>
          <w:noProof/>
        </w:rPr>
      </w:r>
      <w:r>
        <w:rPr>
          <w:noProof/>
        </w:rPr>
        <w:fldChar w:fldCharType="separate"/>
      </w:r>
      <w:r w:rsidRPr="00855F64">
        <w:rPr>
          <w:noProof/>
          <w:lang w:val="fr-FR"/>
        </w:rPr>
        <w:t>69</w:t>
      </w:r>
      <w:r>
        <w:rPr>
          <w:noProof/>
        </w:rPr>
        <w:fldChar w:fldCharType="end"/>
      </w:r>
    </w:p>
    <w:p w14:paraId="3C5F6885" w14:textId="2FA9D36D"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9.4.7.3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_Toc106199197 \h </w:instrText>
      </w:r>
      <w:r>
        <w:rPr>
          <w:noProof/>
        </w:rPr>
      </w:r>
      <w:r>
        <w:rPr>
          <w:noProof/>
        </w:rPr>
        <w:fldChar w:fldCharType="separate"/>
      </w:r>
      <w:r w:rsidRPr="00855F64">
        <w:rPr>
          <w:noProof/>
          <w:lang w:val="fr-FR"/>
        </w:rPr>
        <w:t>69</w:t>
      </w:r>
      <w:r>
        <w:rPr>
          <w:noProof/>
        </w:rPr>
        <w:fldChar w:fldCharType="end"/>
      </w:r>
    </w:p>
    <w:p w14:paraId="333992B4" w14:textId="484B62F0"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9.4.7.4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_Toc106199198 \h </w:instrText>
      </w:r>
      <w:r>
        <w:rPr>
          <w:noProof/>
        </w:rPr>
      </w:r>
      <w:r>
        <w:rPr>
          <w:noProof/>
        </w:rPr>
        <w:fldChar w:fldCharType="separate"/>
      </w:r>
      <w:r w:rsidRPr="00855F64">
        <w:rPr>
          <w:noProof/>
          <w:lang w:val="fr-FR"/>
        </w:rPr>
        <w:t>69</w:t>
      </w:r>
      <w:r>
        <w:rPr>
          <w:noProof/>
        </w:rPr>
        <w:fldChar w:fldCharType="end"/>
      </w:r>
    </w:p>
    <w:p w14:paraId="42BDDBCE" w14:textId="331F8BF5" w:rsidR="00855F64" w:rsidRPr="00855F64" w:rsidRDefault="00855F64">
      <w:pPr>
        <w:pStyle w:val="TOC2"/>
        <w:rPr>
          <w:rFonts w:asciiTheme="minorHAnsi" w:eastAsiaTheme="minorEastAsia" w:hAnsiTheme="minorHAnsi" w:cstheme="minorBidi"/>
          <w:noProof/>
          <w:sz w:val="22"/>
          <w:szCs w:val="22"/>
          <w:lang w:val="fr-FR" w:eastAsia="en-GB"/>
        </w:rPr>
      </w:pPr>
      <w:r w:rsidRPr="00855F64">
        <w:rPr>
          <w:noProof/>
          <w:lang w:val="fr-FR"/>
        </w:rPr>
        <w:t>9.5</w:t>
      </w:r>
      <w:r w:rsidRPr="00855F64">
        <w:rPr>
          <w:noProof/>
          <w:lang w:val="fr-FR"/>
        </w:rPr>
        <w:tab/>
        <w:t>Attribute definitions</w:t>
      </w:r>
      <w:r w:rsidRPr="00855F64">
        <w:rPr>
          <w:noProof/>
          <w:lang w:val="fr-FR"/>
        </w:rPr>
        <w:tab/>
      </w:r>
      <w:r>
        <w:rPr>
          <w:noProof/>
        </w:rPr>
        <w:fldChar w:fldCharType="begin" w:fldLock="1"/>
      </w:r>
      <w:r w:rsidRPr="00855F64">
        <w:rPr>
          <w:noProof/>
          <w:lang w:val="fr-FR"/>
        </w:rPr>
        <w:instrText xml:space="preserve"> PAGEREF _Toc106199199 \h </w:instrText>
      </w:r>
      <w:r>
        <w:rPr>
          <w:noProof/>
        </w:rPr>
      </w:r>
      <w:r>
        <w:rPr>
          <w:noProof/>
        </w:rPr>
        <w:fldChar w:fldCharType="separate"/>
      </w:r>
      <w:r w:rsidRPr="00855F64">
        <w:rPr>
          <w:noProof/>
          <w:lang w:val="fr-FR"/>
        </w:rPr>
        <w:t>70</w:t>
      </w:r>
      <w:r>
        <w:rPr>
          <w:noProof/>
        </w:rPr>
        <w:fldChar w:fldCharType="end"/>
      </w:r>
    </w:p>
    <w:p w14:paraId="08A65491" w14:textId="6FB0C24E"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9.5.1</w:t>
      </w:r>
      <w:r w:rsidRPr="00855F64">
        <w:rPr>
          <w:noProof/>
          <w:lang w:val="fr-FR"/>
        </w:rPr>
        <w:tab/>
        <w:t>Attribute properties</w:t>
      </w:r>
      <w:r w:rsidRPr="00855F64">
        <w:rPr>
          <w:noProof/>
          <w:lang w:val="fr-FR"/>
        </w:rPr>
        <w:tab/>
      </w:r>
      <w:r>
        <w:rPr>
          <w:noProof/>
        </w:rPr>
        <w:fldChar w:fldCharType="begin" w:fldLock="1"/>
      </w:r>
      <w:r w:rsidRPr="00855F64">
        <w:rPr>
          <w:noProof/>
          <w:lang w:val="fr-FR"/>
        </w:rPr>
        <w:instrText xml:space="preserve"> PAGEREF _Toc106199200 \h </w:instrText>
      </w:r>
      <w:r>
        <w:rPr>
          <w:noProof/>
        </w:rPr>
      </w:r>
      <w:r>
        <w:rPr>
          <w:noProof/>
        </w:rPr>
        <w:fldChar w:fldCharType="separate"/>
      </w:r>
      <w:r w:rsidRPr="00855F64">
        <w:rPr>
          <w:noProof/>
          <w:lang w:val="fr-FR"/>
        </w:rPr>
        <w:t>70</w:t>
      </w:r>
      <w:r>
        <w:rPr>
          <w:noProof/>
        </w:rPr>
        <w:fldChar w:fldCharType="end"/>
      </w:r>
    </w:p>
    <w:p w14:paraId="7006F346" w14:textId="72374A37"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9.5.2</w:t>
      </w:r>
      <w:r w:rsidRPr="00855F64">
        <w:rPr>
          <w:noProof/>
          <w:lang w:val="fr-FR"/>
        </w:rPr>
        <w:tab/>
        <w:t>Constraints</w:t>
      </w:r>
      <w:r w:rsidRPr="00855F64">
        <w:rPr>
          <w:noProof/>
          <w:lang w:val="fr-FR"/>
        </w:rPr>
        <w:tab/>
      </w:r>
      <w:r>
        <w:rPr>
          <w:noProof/>
        </w:rPr>
        <w:fldChar w:fldCharType="begin" w:fldLock="1"/>
      </w:r>
      <w:r w:rsidRPr="00855F64">
        <w:rPr>
          <w:noProof/>
          <w:lang w:val="fr-FR"/>
        </w:rPr>
        <w:instrText xml:space="preserve"> PAGEREF _Toc106199201 \h </w:instrText>
      </w:r>
      <w:r>
        <w:rPr>
          <w:noProof/>
        </w:rPr>
      </w:r>
      <w:r>
        <w:rPr>
          <w:noProof/>
        </w:rPr>
        <w:fldChar w:fldCharType="separate"/>
      </w:r>
      <w:r w:rsidRPr="00855F64">
        <w:rPr>
          <w:noProof/>
          <w:lang w:val="fr-FR"/>
        </w:rPr>
        <w:t>72</w:t>
      </w:r>
      <w:r>
        <w:rPr>
          <w:noProof/>
        </w:rPr>
        <w:fldChar w:fldCharType="end"/>
      </w:r>
    </w:p>
    <w:p w14:paraId="55AFB1E6" w14:textId="71EAE89F" w:rsidR="00855F64" w:rsidRPr="00855F64" w:rsidRDefault="00855F64">
      <w:pPr>
        <w:pStyle w:val="TOC2"/>
        <w:rPr>
          <w:rFonts w:asciiTheme="minorHAnsi" w:eastAsiaTheme="minorEastAsia" w:hAnsiTheme="minorHAnsi" w:cstheme="minorBidi"/>
          <w:noProof/>
          <w:sz w:val="22"/>
          <w:szCs w:val="22"/>
          <w:lang w:val="fr-FR" w:eastAsia="en-GB"/>
        </w:rPr>
      </w:pPr>
      <w:r w:rsidRPr="00855F64">
        <w:rPr>
          <w:noProof/>
          <w:lang w:val="fr-FR"/>
        </w:rPr>
        <w:t>9.6</w:t>
      </w:r>
      <w:r w:rsidRPr="00855F64">
        <w:rPr>
          <w:noProof/>
          <w:lang w:val="fr-FR"/>
        </w:rPr>
        <w:tab/>
        <w:t>Common notifications</w:t>
      </w:r>
      <w:r w:rsidRPr="00855F64">
        <w:rPr>
          <w:noProof/>
          <w:lang w:val="fr-FR"/>
        </w:rPr>
        <w:tab/>
      </w:r>
      <w:r>
        <w:rPr>
          <w:noProof/>
        </w:rPr>
        <w:fldChar w:fldCharType="begin" w:fldLock="1"/>
      </w:r>
      <w:r w:rsidRPr="00855F64">
        <w:rPr>
          <w:noProof/>
          <w:lang w:val="fr-FR"/>
        </w:rPr>
        <w:instrText xml:space="preserve"> PAGEREF _Toc106199202 \h </w:instrText>
      </w:r>
      <w:r>
        <w:rPr>
          <w:noProof/>
        </w:rPr>
      </w:r>
      <w:r>
        <w:rPr>
          <w:noProof/>
        </w:rPr>
        <w:fldChar w:fldCharType="separate"/>
      </w:r>
      <w:r w:rsidRPr="00855F64">
        <w:rPr>
          <w:noProof/>
          <w:lang w:val="fr-FR"/>
        </w:rPr>
        <w:t>72</w:t>
      </w:r>
      <w:r>
        <w:rPr>
          <w:noProof/>
        </w:rPr>
        <w:fldChar w:fldCharType="end"/>
      </w:r>
    </w:p>
    <w:p w14:paraId="5048ACEE" w14:textId="53E61C31"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9.6.1</w:t>
      </w:r>
      <w:r w:rsidRPr="00855F64">
        <w:rPr>
          <w:noProof/>
          <w:lang w:val="fr-FR"/>
        </w:rPr>
        <w:tab/>
        <w:t>Configuration notifications</w:t>
      </w:r>
      <w:r w:rsidRPr="00855F64">
        <w:rPr>
          <w:noProof/>
          <w:lang w:val="fr-FR"/>
        </w:rPr>
        <w:tab/>
      </w:r>
      <w:r>
        <w:rPr>
          <w:noProof/>
        </w:rPr>
        <w:fldChar w:fldCharType="begin" w:fldLock="1"/>
      </w:r>
      <w:r w:rsidRPr="00855F64">
        <w:rPr>
          <w:noProof/>
          <w:lang w:val="fr-FR"/>
        </w:rPr>
        <w:instrText xml:space="preserve"> PAGEREF _Toc106199203 \h </w:instrText>
      </w:r>
      <w:r>
        <w:rPr>
          <w:noProof/>
        </w:rPr>
      </w:r>
      <w:r>
        <w:rPr>
          <w:noProof/>
        </w:rPr>
        <w:fldChar w:fldCharType="separate"/>
      </w:r>
      <w:r w:rsidRPr="00855F64">
        <w:rPr>
          <w:noProof/>
          <w:lang w:val="fr-FR"/>
        </w:rPr>
        <w:t>72</w:t>
      </w:r>
      <w:r>
        <w:rPr>
          <w:noProof/>
        </w:rPr>
        <w:fldChar w:fldCharType="end"/>
      </w:r>
    </w:p>
    <w:p w14:paraId="0F1F0147" w14:textId="4F150F47" w:rsidR="00855F64" w:rsidRPr="00855F64" w:rsidRDefault="00855F64">
      <w:pPr>
        <w:pStyle w:val="TOC1"/>
        <w:rPr>
          <w:rFonts w:asciiTheme="minorHAnsi" w:eastAsiaTheme="minorEastAsia" w:hAnsiTheme="minorHAnsi" w:cstheme="minorBidi"/>
          <w:noProof/>
          <w:szCs w:val="22"/>
          <w:lang w:val="fr-FR" w:eastAsia="en-GB"/>
        </w:rPr>
      </w:pPr>
      <w:r w:rsidRPr="00855F64">
        <w:rPr>
          <w:noProof/>
          <w:lang w:val="fr-FR"/>
        </w:rPr>
        <w:t>10</w:t>
      </w:r>
      <w:r w:rsidRPr="00855F64">
        <w:rPr>
          <w:noProof/>
          <w:lang w:val="fr-FR"/>
        </w:rPr>
        <w:tab/>
        <w:t>MDA related service components</w:t>
      </w:r>
      <w:r w:rsidRPr="00855F64">
        <w:rPr>
          <w:noProof/>
          <w:lang w:val="fr-FR"/>
        </w:rPr>
        <w:tab/>
      </w:r>
      <w:r>
        <w:rPr>
          <w:noProof/>
        </w:rPr>
        <w:fldChar w:fldCharType="begin" w:fldLock="1"/>
      </w:r>
      <w:r w:rsidRPr="00855F64">
        <w:rPr>
          <w:noProof/>
          <w:lang w:val="fr-FR"/>
        </w:rPr>
        <w:instrText xml:space="preserve"> PAGEREF _Toc106199204 \h </w:instrText>
      </w:r>
      <w:r>
        <w:rPr>
          <w:noProof/>
        </w:rPr>
      </w:r>
      <w:r>
        <w:rPr>
          <w:noProof/>
        </w:rPr>
        <w:fldChar w:fldCharType="separate"/>
      </w:r>
      <w:r w:rsidRPr="00855F64">
        <w:rPr>
          <w:noProof/>
          <w:lang w:val="fr-FR"/>
        </w:rPr>
        <w:t>73</w:t>
      </w:r>
      <w:r>
        <w:rPr>
          <w:noProof/>
        </w:rPr>
        <w:fldChar w:fldCharType="end"/>
      </w:r>
    </w:p>
    <w:p w14:paraId="3380B9F7" w14:textId="29012C3A" w:rsidR="00855F64" w:rsidRDefault="00855F64">
      <w:pPr>
        <w:pStyle w:val="TOC2"/>
        <w:rPr>
          <w:rFonts w:asciiTheme="minorHAnsi" w:eastAsiaTheme="minorEastAsia" w:hAnsiTheme="minorHAnsi" w:cstheme="minorBidi"/>
          <w:noProof/>
          <w:sz w:val="22"/>
          <w:szCs w:val="22"/>
          <w:lang w:eastAsia="en-GB"/>
        </w:rPr>
      </w:pPr>
      <w:r>
        <w:rPr>
          <w:noProof/>
        </w:rPr>
        <w:t>10.1</w:t>
      </w:r>
      <w:r>
        <w:rPr>
          <w:noProof/>
        </w:rPr>
        <w:tab/>
        <w:t>MDA MnS Service components</w:t>
      </w:r>
      <w:r>
        <w:rPr>
          <w:noProof/>
        </w:rPr>
        <w:tab/>
      </w:r>
      <w:r>
        <w:rPr>
          <w:noProof/>
        </w:rPr>
        <w:fldChar w:fldCharType="begin" w:fldLock="1"/>
      </w:r>
      <w:r>
        <w:rPr>
          <w:noProof/>
        </w:rPr>
        <w:instrText xml:space="preserve"> PAGEREF _Toc106199205 \h </w:instrText>
      </w:r>
      <w:r>
        <w:rPr>
          <w:noProof/>
        </w:rPr>
      </w:r>
      <w:r>
        <w:rPr>
          <w:noProof/>
        </w:rPr>
        <w:fldChar w:fldCharType="separate"/>
      </w:r>
      <w:r>
        <w:rPr>
          <w:noProof/>
        </w:rPr>
        <w:t>73</w:t>
      </w:r>
      <w:r>
        <w:rPr>
          <w:noProof/>
        </w:rPr>
        <w:fldChar w:fldCharType="end"/>
      </w:r>
    </w:p>
    <w:p w14:paraId="6C6B02E8" w14:textId="2F8F7FFD" w:rsidR="00855F64" w:rsidRDefault="00855F64">
      <w:pPr>
        <w:pStyle w:val="TOC3"/>
        <w:rPr>
          <w:rFonts w:asciiTheme="minorHAnsi" w:eastAsiaTheme="minorEastAsia" w:hAnsiTheme="minorHAnsi" w:cstheme="minorBidi"/>
          <w:noProof/>
          <w:sz w:val="22"/>
          <w:szCs w:val="22"/>
          <w:lang w:eastAsia="en-GB"/>
        </w:rPr>
      </w:pPr>
      <w:r>
        <w:rPr>
          <w:noProof/>
        </w:rPr>
        <w:t>10.1.1</w:t>
      </w:r>
      <w:r>
        <w:rPr>
          <w:noProof/>
        </w:rPr>
        <w:tab/>
        <w:t>General</w:t>
      </w:r>
      <w:r>
        <w:rPr>
          <w:noProof/>
        </w:rPr>
        <w:tab/>
      </w:r>
      <w:r>
        <w:rPr>
          <w:noProof/>
        </w:rPr>
        <w:fldChar w:fldCharType="begin" w:fldLock="1"/>
      </w:r>
      <w:r>
        <w:rPr>
          <w:noProof/>
        </w:rPr>
        <w:instrText xml:space="preserve"> PAGEREF _Toc106199206 \h </w:instrText>
      </w:r>
      <w:r>
        <w:rPr>
          <w:noProof/>
        </w:rPr>
      </w:r>
      <w:r>
        <w:rPr>
          <w:noProof/>
        </w:rPr>
        <w:fldChar w:fldCharType="separate"/>
      </w:r>
      <w:r>
        <w:rPr>
          <w:noProof/>
        </w:rPr>
        <w:t>73</w:t>
      </w:r>
      <w:r>
        <w:rPr>
          <w:noProof/>
        </w:rPr>
        <w:fldChar w:fldCharType="end"/>
      </w:r>
    </w:p>
    <w:p w14:paraId="605B77BD" w14:textId="72F6626C" w:rsidR="00855F64" w:rsidRDefault="00855F64">
      <w:pPr>
        <w:pStyle w:val="TOC3"/>
        <w:rPr>
          <w:rFonts w:asciiTheme="minorHAnsi" w:eastAsiaTheme="minorEastAsia" w:hAnsiTheme="minorHAnsi" w:cstheme="minorBidi"/>
          <w:noProof/>
          <w:sz w:val="22"/>
          <w:szCs w:val="22"/>
          <w:lang w:eastAsia="en-GB"/>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_Toc106199207 \h </w:instrText>
      </w:r>
      <w:r>
        <w:rPr>
          <w:noProof/>
        </w:rPr>
      </w:r>
      <w:r>
        <w:rPr>
          <w:noProof/>
        </w:rPr>
        <w:fldChar w:fldCharType="separate"/>
      </w:r>
      <w:r>
        <w:rPr>
          <w:noProof/>
        </w:rPr>
        <w:t>73</w:t>
      </w:r>
      <w:r>
        <w:rPr>
          <w:noProof/>
        </w:rPr>
        <w:fldChar w:fldCharType="end"/>
      </w:r>
    </w:p>
    <w:p w14:paraId="300D786F" w14:textId="7EF92CE5" w:rsidR="00855F64" w:rsidRDefault="00855F64">
      <w:pPr>
        <w:pStyle w:val="TOC4"/>
        <w:rPr>
          <w:rFonts w:asciiTheme="minorHAnsi" w:eastAsiaTheme="minorEastAsia" w:hAnsiTheme="minorHAnsi" w:cstheme="minorBidi"/>
          <w:noProof/>
          <w:sz w:val="22"/>
          <w:szCs w:val="22"/>
          <w:lang w:eastAsia="en-GB"/>
        </w:rPr>
      </w:pPr>
      <w:r>
        <w:rPr>
          <w:noProof/>
        </w:rPr>
        <w:t>10.1.2.1</w:t>
      </w:r>
      <w:r>
        <w:rPr>
          <w:noProof/>
        </w:rPr>
        <w:tab/>
        <w:t>Service components</w:t>
      </w:r>
      <w:r>
        <w:rPr>
          <w:noProof/>
        </w:rPr>
        <w:tab/>
      </w:r>
      <w:r>
        <w:rPr>
          <w:noProof/>
        </w:rPr>
        <w:fldChar w:fldCharType="begin" w:fldLock="1"/>
      </w:r>
      <w:r>
        <w:rPr>
          <w:noProof/>
        </w:rPr>
        <w:instrText xml:space="preserve"> PAGEREF _Toc106199208 \h </w:instrText>
      </w:r>
      <w:r>
        <w:rPr>
          <w:noProof/>
        </w:rPr>
      </w:r>
      <w:r>
        <w:rPr>
          <w:noProof/>
        </w:rPr>
        <w:fldChar w:fldCharType="separate"/>
      </w:r>
      <w:r>
        <w:rPr>
          <w:noProof/>
        </w:rPr>
        <w:t>73</w:t>
      </w:r>
      <w:r>
        <w:rPr>
          <w:noProof/>
        </w:rPr>
        <w:fldChar w:fldCharType="end"/>
      </w:r>
    </w:p>
    <w:p w14:paraId="0FD20DF3" w14:textId="43CFA7C5" w:rsidR="00855F64" w:rsidRDefault="00855F64">
      <w:pPr>
        <w:pStyle w:val="TOC3"/>
        <w:rPr>
          <w:rFonts w:asciiTheme="minorHAnsi" w:eastAsiaTheme="minorEastAsia" w:hAnsiTheme="minorHAnsi" w:cstheme="minorBidi"/>
          <w:noProof/>
          <w:sz w:val="22"/>
          <w:szCs w:val="22"/>
          <w:lang w:eastAsia="en-GB"/>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_Toc106199209 \h </w:instrText>
      </w:r>
      <w:r>
        <w:rPr>
          <w:noProof/>
        </w:rPr>
      </w:r>
      <w:r>
        <w:rPr>
          <w:noProof/>
        </w:rPr>
        <w:fldChar w:fldCharType="separate"/>
      </w:r>
      <w:r>
        <w:rPr>
          <w:noProof/>
        </w:rPr>
        <w:t>74</w:t>
      </w:r>
      <w:r>
        <w:rPr>
          <w:noProof/>
        </w:rPr>
        <w:fldChar w:fldCharType="end"/>
      </w:r>
    </w:p>
    <w:p w14:paraId="086DCBAB" w14:textId="5D8E6498" w:rsidR="00855F64" w:rsidRDefault="00855F64">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_Toc106199210 \h </w:instrText>
      </w:r>
      <w:r>
        <w:rPr>
          <w:noProof/>
        </w:rPr>
      </w:r>
      <w:r>
        <w:rPr>
          <w:noProof/>
        </w:rPr>
        <w:fldChar w:fldCharType="separate"/>
      </w:r>
      <w:r>
        <w:rPr>
          <w:noProof/>
        </w:rPr>
        <w:t>74</w:t>
      </w:r>
      <w:r>
        <w:rPr>
          <w:noProof/>
        </w:rPr>
        <w:fldChar w:fldCharType="end"/>
      </w:r>
    </w:p>
    <w:p w14:paraId="772B0EEC" w14:textId="2AAF5FEB" w:rsidR="00855F64" w:rsidRDefault="00855F64">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_Toc106199211 \h </w:instrText>
      </w:r>
      <w:r>
        <w:rPr>
          <w:noProof/>
        </w:rPr>
      </w:r>
      <w:r>
        <w:rPr>
          <w:noProof/>
        </w:rPr>
        <w:fldChar w:fldCharType="separate"/>
      </w:r>
      <w:r>
        <w:rPr>
          <w:noProof/>
        </w:rPr>
        <w:t>75</w:t>
      </w:r>
      <w:r>
        <w:rPr>
          <w:noProof/>
        </w:rPr>
        <w:fldChar w:fldCharType="end"/>
      </w:r>
    </w:p>
    <w:p w14:paraId="49E86F97" w14:textId="25823456" w:rsidR="00855F64" w:rsidRDefault="00855F64">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_Toc106199212 \h </w:instrText>
      </w:r>
      <w:r>
        <w:rPr>
          <w:noProof/>
        </w:rPr>
      </w:r>
      <w:r>
        <w:rPr>
          <w:noProof/>
        </w:rPr>
        <w:fldChar w:fldCharType="separate"/>
      </w:r>
      <w:r>
        <w:rPr>
          <w:noProof/>
        </w:rPr>
        <w:t>75</w:t>
      </w:r>
      <w:r>
        <w:rPr>
          <w:noProof/>
        </w:rPr>
        <w:fldChar w:fldCharType="end"/>
      </w:r>
    </w:p>
    <w:p w14:paraId="750DD76F" w14:textId="449AEB82" w:rsidR="00855F64" w:rsidRDefault="00855F64">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_Toc106199213 \h </w:instrText>
      </w:r>
      <w:r>
        <w:rPr>
          <w:noProof/>
        </w:rPr>
      </w:r>
      <w:r>
        <w:rPr>
          <w:noProof/>
        </w:rPr>
        <w:fldChar w:fldCharType="separate"/>
      </w:r>
      <w:r>
        <w:rPr>
          <w:noProof/>
        </w:rPr>
        <w:t>76</w:t>
      </w:r>
      <w:r>
        <w:rPr>
          <w:noProof/>
        </w:rPr>
        <w:fldChar w:fldCharType="end"/>
      </w:r>
    </w:p>
    <w:p w14:paraId="2F0EA686" w14:textId="06D7AAF5" w:rsidR="00855F64" w:rsidRDefault="00855F64" w:rsidP="00855F64">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_Toc106199214 \h </w:instrText>
      </w:r>
      <w:r>
        <w:rPr>
          <w:noProof/>
        </w:rPr>
      </w:r>
      <w:r>
        <w:rPr>
          <w:noProof/>
        </w:rPr>
        <w:fldChar w:fldCharType="separate"/>
      </w:r>
      <w:r>
        <w:rPr>
          <w:noProof/>
        </w:rPr>
        <w:t>77</w:t>
      </w:r>
      <w:r>
        <w:rPr>
          <w:noProof/>
        </w:rPr>
        <w:fldChar w:fldCharType="end"/>
      </w:r>
    </w:p>
    <w:p w14:paraId="60173D6B" w14:textId="58D4E212" w:rsidR="00855F64" w:rsidRDefault="00855F64">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_Toc106199215 \h </w:instrText>
      </w:r>
      <w:r>
        <w:rPr>
          <w:noProof/>
        </w:rPr>
      </w:r>
      <w:r>
        <w:rPr>
          <w:noProof/>
        </w:rPr>
        <w:fldChar w:fldCharType="separate"/>
      </w:r>
      <w:r>
        <w:rPr>
          <w:noProof/>
        </w:rPr>
        <w:t>77</w:t>
      </w:r>
      <w:r>
        <w:rPr>
          <w:noProof/>
        </w:rPr>
        <w:fldChar w:fldCharType="end"/>
      </w:r>
    </w:p>
    <w:p w14:paraId="769C0A6F" w14:textId="42F0772F" w:rsidR="00855F64" w:rsidRDefault="00855F64">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_Toc106199216 \h </w:instrText>
      </w:r>
      <w:r>
        <w:rPr>
          <w:noProof/>
        </w:rPr>
      </w:r>
      <w:r>
        <w:rPr>
          <w:noProof/>
        </w:rPr>
        <w:fldChar w:fldCharType="separate"/>
      </w:r>
      <w:r>
        <w:rPr>
          <w:noProof/>
        </w:rPr>
        <w:t>77</w:t>
      </w:r>
      <w:r>
        <w:rPr>
          <w:noProof/>
        </w:rPr>
        <w:fldChar w:fldCharType="end"/>
      </w:r>
    </w:p>
    <w:p w14:paraId="5B4938FC" w14:textId="7954D7C5" w:rsidR="00855F64" w:rsidRDefault="00855F64">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4A11AA">
        <w:rPr>
          <w:rFonts w:ascii="Courier" w:eastAsia="MS Mincho" w:hAnsi="Courier"/>
          <w:noProof/>
        </w:rPr>
        <w:t>"mdaNrm.yaml"</w:t>
      </w:r>
      <w:r>
        <w:rPr>
          <w:noProof/>
        </w:rPr>
        <w:tab/>
      </w:r>
      <w:r>
        <w:rPr>
          <w:noProof/>
        </w:rPr>
        <w:fldChar w:fldCharType="begin" w:fldLock="1"/>
      </w:r>
      <w:r>
        <w:rPr>
          <w:noProof/>
        </w:rPr>
        <w:instrText xml:space="preserve"> PAGEREF _Toc106199217 \h </w:instrText>
      </w:r>
      <w:r>
        <w:rPr>
          <w:noProof/>
        </w:rPr>
      </w:r>
      <w:r>
        <w:rPr>
          <w:noProof/>
        </w:rPr>
        <w:fldChar w:fldCharType="separate"/>
      </w:r>
      <w:r>
        <w:rPr>
          <w:noProof/>
        </w:rPr>
        <w:t>77</w:t>
      </w:r>
      <w:r>
        <w:rPr>
          <w:noProof/>
        </w:rPr>
        <w:fldChar w:fldCharType="end"/>
      </w:r>
    </w:p>
    <w:p w14:paraId="231C14B5" w14:textId="2F185E3C" w:rsidR="00855F64" w:rsidRDefault="00855F64">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4A11AA">
        <w:rPr>
          <w:rFonts w:ascii="Courier" w:eastAsia="MS Mincho" w:hAnsi="Courier"/>
          <w:noProof/>
        </w:rPr>
        <w:t>"mdaReport.yaml"</w:t>
      </w:r>
      <w:r>
        <w:rPr>
          <w:noProof/>
        </w:rPr>
        <w:tab/>
      </w:r>
      <w:r>
        <w:rPr>
          <w:noProof/>
        </w:rPr>
        <w:fldChar w:fldCharType="begin" w:fldLock="1"/>
      </w:r>
      <w:r>
        <w:rPr>
          <w:noProof/>
        </w:rPr>
        <w:instrText xml:space="preserve"> PAGEREF _Toc106199218 \h </w:instrText>
      </w:r>
      <w:r>
        <w:rPr>
          <w:noProof/>
        </w:rPr>
      </w:r>
      <w:r>
        <w:rPr>
          <w:noProof/>
        </w:rPr>
        <w:fldChar w:fldCharType="separate"/>
      </w:r>
      <w:r>
        <w:rPr>
          <w:noProof/>
        </w:rPr>
        <w:t>80</w:t>
      </w:r>
      <w:r>
        <w:rPr>
          <w:noProof/>
        </w:rPr>
        <w:fldChar w:fldCharType="end"/>
      </w:r>
    </w:p>
    <w:p w14:paraId="07533295" w14:textId="587388E1" w:rsidR="00855F64" w:rsidRDefault="00855F64" w:rsidP="00855F64">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_Toc106199219 \h </w:instrText>
      </w:r>
      <w:r>
        <w:rPr>
          <w:noProof/>
        </w:rPr>
      </w:r>
      <w:r>
        <w:rPr>
          <w:noProof/>
        </w:rPr>
        <w:fldChar w:fldCharType="separate"/>
      </w:r>
      <w:r>
        <w:rPr>
          <w:noProof/>
        </w:rPr>
        <w:t>81</w:t>
      </w:r>
      <w:r>
        <w:rPr>
          <w:noProof/>
        </w:rPr>
        <w:fldChar w:fldCharType="end"/>
      </w:r>
    </w:p>
    <w:p w14:paraId="639CC865" w14:textId="1DC834E7"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06198929"/>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06198930"/>
      <w:bookmarkEnd w:id="21"/>
      <w:r w:rsidRPr="00BC0026">
        <w:lastRenderedPageBreak/>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06198931"/>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06198932"/>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06198933"/>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06198934"/>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06198935"/>
      <w:r w:rsidRPr="00BC0026">
        <w:lastRenderedPageBreak/>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06198936"/>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06198937"/>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06198938"/>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06198939"/>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pt;height:276.75pt" o:ole="">
            <v:imagedata r:id="rId11" o:title=""/>
          </v:shape>
          <o:OLEObject Type="Embed" ProgID="Visio.Drawing.15" ShapeID="_x0000_i1025" DrawAspect="Content" ObjectID="_1716813059"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06198940"/>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06198941"/>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06198942"/>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06198943"/>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06198944"/>
      <w:r w:rsidRPr="00BC0026">
        <w:rPr>
          <w:rFonts w:cs="Arial"/>
          <w:szCs w:val="32"/>
        </w:rPr>
        <w:t>5.6</w:t>
      </w:r>
      <w:r w:rsidRPr="00BC0026">
        <w:rPr>
          <w:rFonts w:cs="Arial"/>
          <w:szCs w:val="32"/>
        </w:rPr>
        <w:tab/>
        <w:t>AI/ML support for MDA</w:t>
      </w:r>
      <w:bookmarkEnd w:id="54"/>
      <w:bookmarkEnd w:id="55"/>
    </w:p>
    <w:p w14:paraId="42855CAD" w14:textId="34D3B14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 xml:space="preserve">may optionally be deployed as one or more AI/ML-enabled function(s) in which the relevant models are used for inference per the corresponding MDA capability. Specifications for MDA AI/ML model training to enable AI/ML model deployments is 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06198945"/>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06198946"/>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05pt;height:204.1pt" o:ole="">
            <v:imagedata r:id="rId13" o:title=""/>
          </v:shape>
          <o:OLEObject Type="Embed" ProgID="Visio.Drawing.15" ShapeID="_x0000_i1026" DrawAspect="Content" ObjectID="_1716813060"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06198947"/>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EDFE81D" w:rsidR="003C200B" w:rsidRPr="00BC0026" w:rsidRDefault="003C200B" w:rsidP="003C200B">
      <w:r w:rsidRPr="00BC0026">
        <w:t>MDA represents Analytics roles in the management control loop for communications service assurance [3].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06198948"/>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06198949"/>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06198950"/>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06198951"/>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06198952"/>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06198953"/>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06198954"/>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06198955"/>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06198956"/>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298F4C8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6AA4AE4A"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BC05BF7"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4D950EA9"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06198957"/>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06198958"/>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06198959"/>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06198960"/>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75919CE"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3BA0ED78"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035AD581"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06198961"/>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06198962"/>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06198963"/>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06198964"/>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6D570949"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8D7174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3A02123B"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0F92CF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06198965"/>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06198966"/>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06198967"/>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06198968"/>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06198969"/>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7E5EF09D"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2173F98B"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A2F2653"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72D4DB3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06198970"/>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06198971"/>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06198972"/>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06198973"/>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52B9D7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B3080F3"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0212422F"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2F8A92B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rFonts w:eastAsia="DengXian"/>
                <w:lang w:eastAsia="zh-CN"/>
              </w:rPr>
              <w:t>to</w:t>
            </w:r>
            <w:r w:rsidR="006A012B" w:rsidRPr="00BC0026">
              <w:rPr>
                <w:rFonts w:eastAsia="DengXian"/>
                <w:lang w:eastAsia="zh-CN"/>
              </w:rPr>
              <w:t xml:space="preserve"> </w:t>
            </w:r>
            <w:r w:rsidRPr="00BC0026">
              <w:rPr>
                <w:rFonts w:eastAsia="DengXian"/>
                <w:lang w:eastAsia="zh-CN"/>
              </w:rPr>
              <w:t>provide</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06198974"/>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06198975"/>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06198976"/>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06198977"/>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3AD320EA"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1416B470"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06198978"/>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06198979"/>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06198980"/>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06198981"/>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D30B230"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5A3BBA2"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527D1A71"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06198982"/>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06198983"/>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06198984"/>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06198985"/>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4F38969"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543F3E8D"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194F8064"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60E13C05"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37A921C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0D0CA062"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06198986"/>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06198987"/>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06198988"/>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06198989"/>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06198990"/>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06198991"/>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06198992"/>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06198993"/>
      <w:bookmarkStart w:id="159" w:name="OLE_LINK382"/>
      <w:r w:rsidRPr="00BC0026">
        <w:t>7.2.4.1.1</w:t>
      </w:r>
      <w:r w:rsidRPr="00BC0026">
        <w:tab/>
      </w:r>
      <w:bookmarkStart w:id="160" w:name="OLE_LINK333"/>
      <w:r w:rsidRPr="00BC0026">
        <w:t>Description</w:t>
      </w:r>
      <w:bookmarkEnd w:id="157"/>
      <w:bookmarkEnd w:id="160"/>
      <w:bookmarkEnd w:id="158"/>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06198994"/>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06198995"/>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03024FBA"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5E500F35"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bookmarkEnd w:id="165"/>
            <w:r w:rsidR="006A012B" w:rsidRPr="00BC0026">
              <w:rPr>
                <w:lang w:eastAsia="zh-CN"/>
              </w:rPr>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4EF81364"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utilize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557DCF3B"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Pr="00BC0026">
              <w:rPr>
                <w:rFonts w:eastAsia="DengXian"/>
                <w:bCs/>
                <w:iCs/>
                <w:lang w:eastAsia="zh-CN"/>
              </w:rPr>
              <w:t>be</w:t>
            </w:r>
            <w:r w:rsidR="006A012B" w:rsidRPr="00BC0026">
              <w:rPr>
                <w:rFonts w:eastAsia="DengXian"/>
                <w:bCs/>
                <w:iCs/>
                <w:lang w:eastAsia="zh-CN"/>
              </w:rPr>
              <w:t xml:space="preserve"> </w:t>
            </w:r>
            <w:r w:rsidRPr="00BC0026">
              <w:rPr>
                <w:rFonts w:eastAsia="DengXian"/>
                <w:bCs/>
                <w:iCs/>
                <w:lang w:eastAsia="zh-CN"/>
              </w:rPr>
              <w:t>able</w:t>
            </w:r>
            <w:r w:rsidR="006A012B" w:rsidRPr="00BC0026">
              <w:rPr>
                <w:rFonts w:eastAsia="DengXian"/>
                <w:bCs/>
                <w:iCs/>
                <w:lang w:eastAsia="zh-CN"/>
              </w:rPr>
              <w:t xml:space="preserve"> </w:t>
            </w:r>
            <w:r w:rsidRPr="00BC0026">
              <w:rPr>
                <w:rFonts w:eastAsia="DengXian"/>
                <w:bCs/>
                <w:iCs/>
                <w:lang w:eastAsia="zh-CN"/>
              </w:rPr>
              <w:t>to</w:t>
            </w:r>
            <w:r w:rsidR="006A012B" w:rsidRPr="00BC0026">
              <w:rPr>
                <w:rFonts w:eastAsia="DengXian"/>
                <w:bCs/>
                <w:iCs/>
                <w:lang w:eastAsia="zh-CN"/>
              </w:rPr>
              <w:t xml:space="preserve"> </w:t>
            </w:r>
            <w:r w:rsidRPr="00BC0026">
              <w:rPr>
                <w:rFonts w:eastAsia="DengXian" w:hint="eastAsia"/>
                <w:bCs/>
                <w:iCs/>
                <w:lang w:eastAsia="zh-CN"/>
              </w:rPr>
              <w:t>provide</w:t>
            </w:r>
            <w:r w:rsidR="006A012B"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06198996"/>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06198997"/>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06198998"/>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06198999"/>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06199000"/>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03EFCDC2"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82487B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764D155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5A95C78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06199001"/>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06199002"/>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06199003"/>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06199004"/>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E7474AC"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A4231D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70D5BD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DDFEDFA"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21BA2A9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0A17B21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3B232C06"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1692CD80"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06199005"/>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06199006"/>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06199007"/>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06199008"/>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29B76322"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15D78525"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0FDD014"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06199009"/>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06199010"/>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06199011"/>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06199012"/>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06199013"/>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1B967A06"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663184B"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4FF215D"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06199014"/>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06199015"/>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06199016"/>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06199017"/>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06199018"/>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06199019"/>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06199020"/>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06199021"/>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06199022"/>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06199023"/>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06199024"/>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06199025"/>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06199026"/>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06199027"/>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06199028"/>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06199029"/>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06199030"/>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06199031"/>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5E8B30FD" w14:textId="77777777" w:rsidTr="006A012B">
        <w:trPr>
          <w:jc w:val="center"/>
        </w:trPr>
        <w:tc>
          <w:tcPr>
            <w:tcW w:w="2295" w:type="dxa"/>
            <w:shd w:val="clear" w:color="auto" w:fill="auto"/>
          </w:tcPr>
          <w:p w14:paraId="21114721" w14:textId="5C9024DF" w:rsidR="00CD2123" w:rsidRPr="00BC0026" w:rsidRDefault="006047C6" w:rsidP="00C76939">
            <w:pPr>
              <w:pStyle w:val="TAL"/>
              <w:rPr>
                <w:lang w:eastAsia="zh-CN"/>
              </w:rPr>
            </w:pPr>
            <w:r w:rsidRPr="00BC0026">
              <w:rPr>
                <w:lang w:eastAsia="zh-CN"/>
              </w:rPr>
              <w:t>m</w:t>
            </w:r>
            <w:r w:rsidR="00CD2123" w:rsidRPr="00BC0026">
              <w:rPr>
                <w:lang w:eastAsia="zh-CN"/>
              </w:rPr>
              <w:t>DAType</w:t>
            </w:r>
          </w:p>
        </w:tc>
        <w:tc>
          <w:tcPr>
            <w:tcW w:w="4591" w:type="dxa"/>
            <w:shd w:val="clear" w:color="auto" w:fill="auto"/>
          </w:tcPr>
          <w:p w14:paraId="2EE28D17" w14:textId="5FD16E17" w:rsidR="00CD2123" w:rsidRPr="00BC0026" w:rsidRDefault="00CD2123" w:rsidP="008D3AA1">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p>
          <w:p w14:paraId="444B6580" w14:textId="77777777" w:rsidR="00CD2123" w:rsidRPr="00BC0026" w:rsidRDefault="00CD2123" w:rsidP="008D3AA1">
            <w:pPr>
              <w:pStyle w:val="TAL"/>
              <w:rPr>
                <w:lang w:eastAsia="zh-CN"/>
              </w:rPr>
            </w:pPr>
          </w:p>
          <w:p w14:paraId="1B81B78B" w14:textId="640A00F2" w:rsidR="00CD2123" w:rsidRPr="00BC0026" w:rsidRDefault="00CD2123" w:rsidP="008D3AA1">
            <w:pPr>
              <w:pStyle w:val="TAL"/>
              <w:rPr>
                <w:lang w:eastAsia="zh-CN"/>
              </w:rPr>
            </w:pPr>
            <w:r w:rsidRPr="00BC0026">
              <w:rPr>
                <w:rFonts w:hint="eastAsia"/>
                <w:lang w:eastAsia="zh-CN"/>
              </w:rPr>
              <w:t>The</w:t>
            </w:r>
            <w:r w:rsidR="006A012B" w:rsidRPr="00BC0026">
              <w:rPr>
                <w:lang w:eastAsia="zh-CN"/>
              </w:rPr>
              <w:t xml:space="preserve"> </w:t>
            </w:r>
            <w:r w:rsidRPr="00BC0026">
              <w:rPr>
                <w:rFonts w:hint="eastAsia"/>
                <w:lang w:eastAsia="zh-CN"/>
              </w:rPr>
              <w:t>a</w:t>
            </w:r>
            <w:r w:rsidRPr="00BC0026">
              <w:rPr>
                <w:lang w:eastAsia="zh-CN"/>
              </w:rPr>
              <w:t>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names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respectively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clause</w:t>
            </w:r>
            <w:r w:rsidR="006A012B" w:rsidRPr="00BC0026">
              <w:rPr>
                <w:lang w:eastAsia="zh-CN"/>
              </w:rPr>
              <w:t xml:space="preserve"> </w:t>
            </w:r>
            <w:r w:rsidRPr="00BC0026">
              <w:t>8.4</w:t>
            </w:r>
            <w:r w:rsidRPr="00BC0026">
              <w:rPr>
                <w:lang w:eastAsia="zh-CN"/>
              </w:rPr>
              <w:t>.</w:t>
            </w:r>
          </w:p>
        </w:tc>
        <w:tc>
          <w:tcPr>
            <w:tcW w:w="1098" w:type="dxa"/>
          </w:tcPr>
          <w:p w14:paraId="5A6B1361" w14:textId="77777777" w:rsidR="00CD2123" w:rsidRPr="00BC0026" w:rsidRDefault="00CD2123" w:rsidP="008D3AA1">
            <w:pPr>
              <w:pStyle w:val="TAL"/>
              <w:rPr>
                <w:lang w:eastAsia="zh-CN"/>
              </w:rPr>
            </w:pPr>
            <w:r w:rsidRPr="00BC0026">
              <w:rPr>
                <w:lang w:eastAsia="zh-CN"/>
              </w:rPr>
              <w:t>M</w:t>
            </w:r>
          </w:p>
        </w:tc>
        <w:tc>
          <w:tcPr>
            <w:tcW w:w="1720" w:type="dxa"/>
          </w:tcPr>
          <w:p w14:paraId="58D35FCE" w14:textId="35E9B29C"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00F4D6F" w14:textId="042537BF"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261A6EDF" w14:textId="5FBFA27D"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1C28CB" w14:textId="2F4A130E"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655CE09" w14:textId="25F967ED"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4CE0464" w14:textId="724589B0"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06199032"/>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06199033"/>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06199034"/>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06199035"/>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06199036"/>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06199037"/>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21471E48"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confirmed)</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1FC5560"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A6C299" w14:textId="35E88F3A"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6DF5739B"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D123072" w14:textId="2DBDD035"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5F24F874"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B049417" w14:textId="78F1D725"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61CCCEDD" w:rsidR="00E626E9" w:rsidRPr="00BC0026" w:rsidRDefault="00E626E9" w:rsidP="006A012B">
            <w:pPr>
              <w:pStyle w:val="TAL"/>
            </w:pPr>
            <w:r w:rsidRPr="00BC0026">
              <w:t>isOrdered:</w:t>
            </w:r>
            <w:r w:rsidR="006A012B" w:rsidRPr="00BC0026">
              <w:t xml:space="preserve"> </w:t>
            </w:r>
            <w:r w:rsidRPr="00BC0026">
              <w:t>N/A</w:t>
            </w:r>
          </w:p>
          <w:p w14:paraId="229C32DE" w14:textId="7DD46F28" w:rsidR="00E626E9" w:rsidRPr="00BC0026" w:rsidRDefault="00E626E9" w:rsidP="006A012B">
            <w:pPr>
              <w:pStyle w:val="TAL"/>
            </w:pPr>
            <w:r w:rsidRPr="00BC0026">
              <w:t>isUnique:</w:t>
            </w:r>
            <w:r w:rsidR="006A012B" w:rsidRPr="00BC0026">
              <w:t xml:space="preserve"> </w:t>
            </w:r>
            <w:r w:rsidRPr="00BC0026">
              <w:t>N/A</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625E838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06199038"/>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06199039"/>
      <w:r w:rsidRPr="00BC0026">
        <w:t>8.4.1.2.1</w:t>
      </w:r>
      <w:r w:rsidRPr="00BC0026">
        <w:tab/>
        <w:t>MDA type</w:t>
      </w:r>
      <w:bookmarkEnd w:id="258"/>
      <w:bookmarkEnd w:id="259"/>
    </w:p>
    <w:p w14:paraId="52BC6DC8" w14:textId="77777777" w:rsidR="0052170D" w:rsidRPr="00BC0026" w:rsidRDefault="0052170D" w:rsidP="0052170D">
      <w:pPr>
        <w:rPr>
          <w:lang w:eastAsia="zh-CN"/>
        </w:rPr>
      </w:pPr>
      <w:r w:rsidRPr="00BC0026">
        <w:rPr>
          <w:rFonts w:hint="eastAsia"/>
          <w:lang w:eastAsia="zh-CN"/>
        </w:rPr>
        <w:t>T</w:t>
      </w:r>
      <w:r w:rsidRPr="00BC0026">
        <w:rPr>
          <w:lang w:eastAsia="zh-CN"/>
        </w:rPr>
        <w:t>he MDA type for Capability-Paging Optimization: SLSAnalysis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06199040"/>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7074724E"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43964538"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06199041"/>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2D2B883E" w:rsidR="0052170D" w:rsidRPr="00BC0026" w:rsidRDefault="0052170D" w:rsidP="008D3AA1">
            <w:pPr>
              <w:pStyle w:val="TAL"/>
            </w:pPr>
            <w:r w:rsidRPr="00BC0026">
              <w:t>isUnique:</w:t>
            </w:r>
            <w:r w:rsidR="006A012B" w:rsidRPr="00BC0026">
              <w:t xml:space="preserve"> </w:t>
            </w:r>
            <w:r w:rsidRPr="00BC0026">
              <w:t>True</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6587E2A4" w:rsidR="0052170D" w:rsidRPr="00BC0026" w:rsidRDefault="0052170D" w:rsidP="008D3AA1">
            <w:pPr>
              <w:pStyle w:val="TAL"/>
            </w:pPr>
            <w:r w:rsidRPr="00BC0026">
              <w:t>type:</w:t>
            </w:r>
            <w:r w:rsidR="006A012B" w:rsidRPr="00BC0026">
              <w:t xml:space="preserve"> </w:t>
            </w:r>
            <w:r w:rsidRPr="00BC0026">
              <w:t>GeoCoordinate</w:t>
            </w:r>
            <w:r w:rsidR="006A012B" w:rsidRPr="00BC0026">
              <w:t xml:space="preserve"> </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12ED9234" w:rsidR="0052170D" w:rsidRPr="00BC0026" w:rsidRDefault="0052170D" w:rsidP="008D3AA1">
            <w:pPr>
              <w:pStyle w:val="TAL"/>
            </w:pPr>
            <w:r w:rsidRPr="00BC0026">
              <w:t>isOrdered:</w:t>
            </w:r>
            <w:r w:rsidR="006A012B" w:rsidRPr="00BC0026">
              <w:t xml:space="preserve"> </w:t>
            </w:r>
            <w:r w:rsidRPr="00BC0026">
              <w:t>True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06199042"/>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06199043"/>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06199044"/>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06199045"/>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06199046"/>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176CD4D"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S-NSSAI.</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06199047"/>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06199048"/>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06199049"/>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06199050"/>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719DDC76" w:rsidR="00825264" w:rsidRPr="00BC0026" w:rsidRDefault="006047C6" w:rsidP="00825264">
            <w:pPr>
              <w:pStyle w:val="TAL"/>
              <w:rPr>
                <w:lang w:eastAsia="zh-CN"/>
              </w:rPr>
            </w:pPr>
            <w:r w:rsidRPr="00BC0026">
              <w:rPr>
                <w:lang w:eastAsia="zh-CN"/>
              </w:rPr>
              <w:t>n</w:t>
            </w:r>
            <w:r w:rsidR="00825264" w:rsidRPr="00BC0026">
              <w:rPr>
                <w:lang w:eastAsia="zh-CN"/>
              </w:rPr>
              <w:t>etworkSliceThroughputIssueId</w:t>
            </w:r>
          </w:p>
        </w:tc>
        <w:tc>
          <w:tcPr>
            <w:tcW w:w="4507" w:type="dxa"/>
            <w:shd w:val="clear" w:color="auto" w:fill="auto"/>
          </w:tcPr>
          <w:p w14:paraId="0DF6B4D7" w14:textId="356B662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54014B4"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07D7C480" w14:textId="73802AE8"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5B4E8D60" w14:textId="65862D88" w:rsidR="00825264" w:rsidRPr="00BC0026" w:rsidRDefault="00825264" w:rsidP="00825264">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048998D3" w14:textId="5305686F"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53E3DF64" w14:textId="68F0E802"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06199051"/>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06199052"/>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06199053"/>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06199054"/>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68ADF9B0" w:rsidR="0067160A" w:rsidRPr="00BC0026" w:rsidRDefault="0067160A" w:rsidP="008D3AA1">
            <w:pPr>
              <w:pStyle w:val="TAL"/>
            </w:pPr>
            <w:r w:rsidRPr="00BC0026">
              <w:t>isOrdered:</w:t>
            </w:r>
            <w:r w:rsidR="006A012B" w:rsidRPr="00BC0026">
              <w:t xml:space="preserve"> </w:t>
            </w:r>
            <w:r w:rsidRPr="00BC0026">
              <w:t>N/A</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06199055"/>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06199056"/>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06199057"/>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06199058"/>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OLE_LINK60"/>
      <w:bookmarkStart w:id="305" w:name="MCCQCTEMPBM_0000013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5"/>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4"/>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06199059"/>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06199060"/>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06199061"/>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06199062"/>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18E0CA1F"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list</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1C8BE203"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DF7A383" w14:textId="3291B173"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06199063"/>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06199064"/>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06199065"/>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06199066"/>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06199067"/>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11AFA095"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41963F" w14:textId="1989CD57"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06199068"/>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06199069"/>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06199070"/>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06199071"/>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06199072"/>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591953D5" w:rsidR="008710A9" w:rsidRPr="00BC0026" w:rsidRDefault="006047C6" w:rsidP="00A707E9">
            <w:pPr>
              <w:pStyle w:val="TAL"/>
              <w:rPr>
                <w:lang w:eastAsia="zh-CN"/>
              </w:rPr>
            </w:pPr>
            <w:r w:rsidRPr="00BC0026">
              <w:rPr>
                <w:lang w:eastAsia="zh-CN"/>
              </w:rPr>
              <w:t>e</w:t>
            </w:r>
            <w:r w:rsidR="008710A9" w:rsidRPr="00BC0026">
              <w:rPr>
                <w:lang w:eastAsia="zh-CN"/>
              </w:rPr>
              <w:t>nergySavingRecommendations</w:t>
            </w:r>
          </w:p>
        </w:tc>
        <w:tc>
          <w:tcPr>
            <w:tcW w:w="3769" w:type="dxa"/>
            <w:shd w:val="clear" w:color="auto" w:fill="auto"/>
          </w:tcPr>
          <w:p w14:paraId="5A505A18" w14:textId="6802049F" w:rsidR="008710A9" w:rsidRPr="00BC0026" w:rsidRDefault="008710A9" w:rsidP="00A707E9">
            <w:pPr>
              <w:pStyle w:val="TAL"/>
              <w:rPr>
                <w:rFonts w:eastAsia="DengXian" w:cs="Arial"/>
                <w:szCs w:val="18"/>
                <w:lang w:eastAsia="zh-CN"/>
              </w:rPr>
            </w:pPr>
            <w:r w:rsidRPr="00BC0026">
              <w:rPr>
                <w:rFonts w:eastAsia="DengXian" w:cs="Arial" w:hint="eastAsia"/>
                <w:szCs w:val="18"/>
                <w:lang w:eastAsia="zh-CN"/>
              </w:rPr>
              <w:t>T</w:t>
            </w:r>
            <w:r w:rsidRPr="00BC0026">
              <w:rPr>
                <w:rFonts w:eastAsia="DengXian" w:cs="Arial"/>
                <w:szCs w:val="18"/>
                <w:lang w:eastAsia="zh-CN"/>
              </w:rPr>
              <w:t>he</w:t>
            </w:r>
            <w:r w:rsidR="006A012B" w:rsidRPr="00BC0026">
              <w:rPr>
                <w:rFonts w:eastAsia="DengXian" w:cs="Arial"/>
                <w:szCs w:val="18"/>
                <w:lang w:eastAsia="zh-CN"/>
              </w:rPr>
              <w:t xml:space="preserve"> </w:t>
            </w:r>
            <w:r w:rsidRPr="00BC0026">
              <w:rPr>
                <w:rFonts w:eastAsia="DengXian" w:cs="Arial"/>
                <w:szCs w:val="18"/>
                <w:lang w:eastAsia="zh-CN"/>
              </w:rPr>
              <w:t>recommendation</w:t>
            </w:r>
            <w:r w:rsidR="006A012B" w:rsidRPr="00BC0026">
              <w:rPr>
                <w:rFonts w:eastAsia="DengXian" w:cs="Arial"/>
                <w:szCs w:val="18"/>
                <w:lang w:eastAsia="zh-CN"/>
              </w:rPr>
              <w:t xml:space="preserve"> </w:t>
            </w:r>
            <w:r w:rsidRPr="00BC0026">
              <w:rPr>
                <w:rFonts w:eastAsia="DengXian" w:cs="Arial"/>
                <w:szCs w:val="18"/>
                <w:lang w:eastAsia="zh-CN"/>
              </w:rPr>
              <w:t>shall</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the</w:t>
            </w:r>
            <w:r w:rsidR="006A012B" w:rsidRPr="00BC0026">
              <w:rPr>
                <w:rFonts w:eastAsia="DengXian" w:cs="Arial"/>
                <w:szCs w:val="18"/>
                <w:lang w:eastAsia="zh-CN"/>
              </w:rPr>
              <w:t xml:space="preserve"> </w:t>
            </w:r>
            <w:r w:rsidRPr="00BC0026">
              <w:rPr>
                <w:rFonts w:eastAsia="DengXian" w:cs="Arial"/>
                <w:szCs w:val="18"/>
                <w:lang w:eastAsia="zh-CN"/>
              </w:rPr>
              <w:t>energy</w:t>
            </w:r>
            <w:r w:rsidR="006A012B" w:rsidRPr="00BC0026">
              <w:rPr>
                <w:rFonts w:eastAsia="DengXian" w:cs="Arial"/>
                <w:szCs w:val="18"/>
                <w:lang w:eastAsia="zh-CN"/>
              </w:rPr>
              <w:t xml:space="preserve"> </w:t>
            </w:r>
            <w:r w:rsidRPr="00BC0026">
              <w:rPr>
                <w:rFonts w:eastAsia="DengXian" w:cs="Arial"/>
                <w:szCs w:val="18"/>
                <w:lang w:eastAsia="zh-CN"/>
              </w:rPr>
              <w:t>saving</w:t>
            </w:r>
            <w:r w:rsidR="006A012B" w:rsidRPr="00BC0026">
              <w:rPr>
                <w:rFonts w:eastAsia="DengXian" w:cs="Arial"/>
                <w:szCs w:val="18"/>
                <w:lang w:eastAsia="zh-CN"/>
              </w:rPr>
              <w:t xml:space="preserve"> </w:t>
            </w:r>
            <w:r w:rsidRPr="00BC0026">
              <w:rPr>
                <w:rFonts w:eastAsia="DengXian" w:cs="Arial"/>
                <w:szCs w:val="18"/>
                <w:lang w:eastAsia="zh-CN"/>
              </w:rPr>
              <w:t>policy.</w:t>
            </w:r>
          </w:p>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08B57375" w14:textId="0D5A4309" w:rsidR="008710A9" w:rsidRPr="00BC0026" w:rsidRDefault="008710A9" w:rsidP="0068198A">
            <w:pPr>
              <w:pStyle w:val="TAL"/>
            </w:pPr>
            <w:r w:rsidRPr="00BC0026">
              <w:t>For</w:t>
            </w:r>
            <w:r w:rsidR="006A012B" w:rsidRPr="00BC0026">
              <w:t xml:space="preserve"> </w:t>
            </w:r>
            <w:r w:rsidRPr="00BC0026">
              <w:t>ES</w:t>
            </w:r>
            <w:r w:rsidR="006A012B" w:rsidRPr="00BC0026">
              <w:t xml:space="preserve"> </w:t>
            </w:r>
            <w:r w:rsidRPr="00BC0026">
              <w:t>on</w:t>
            </w:r>
            <w:r w:rsidR="006A012B" w:rsidRPr="00BC0026">
              <w:t xml:space="preserve"> </w:t>
            </w:r>
            <w:r w:rsidRPr="00BC0026">
              <w:t>UPFs.</w:t>
            </w:r>
            <w:r w:rsidR="006A012B" w:rsidRPr="00BC0026">
              <w:t xml:space="preserve"> </w:t>
            </w:r>
            <w:r w:rsidRPr="00BC0026">
              <w:t>It</w:t>
            </w:r>
            <w:r w:rsidR="006A012B" w:rsidRPr="00BC0026">
              <w:t xml:space="preserve"> </w:t>
            </w:r>
            <w:r w:rsidRPr="00BC0026">
              <w:t>contains</w:t>
            </w:r>
            <w:r w:rsidR="006A012B" w:rsidRPr="00BC0026">
              <w:t xml:space="preserve"> </w:t>
            </w:r>
            <w:r w:rsidRPr="00BC0026">
              <w:t>a</w:t>
            </w:r>
            <w:r w:rsidR="006A012B" w:rsidRPr="00BC0026">
              <w:t xml:space="preserve"> </w:t>
            </w:r>
            <w:r w:rsidRPr="00BC0026">
              <w:t>set</w:t>
            </w:r>
            <w:r w:rsidR="006A012B" w:rsidRPr="00BC0026">
              <w:t xml:space="preserve"> </w:t>
            </w:r>
            <w:r w:rsidRPr="00BC0026">
              <w:t>of</w:t>
            </w:r>
            <w:r w:rsidR="0068198A" w:rsidRPr="00BC0026">
              <w:t>:</w:t>
            </w:r>
          </w:p>
          <w:p w14:paraId="341AFBCA" w14:textId="0A1BB152"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UPF</w:t>
            </w:r>
            <w:r w:rsidR="006A012B" w:rsidRPr="00BC0026">
              <w:rPr>
                <w:rFonts w:cs="Arial"/>
                <w:szCs w:val="18"/>
              </w:rPr>
              <w:t xml:space="preserve"> </w:t>
            </w:r>
            <w:r w:rsidRPr="00BC0026">
              <w:rPr>
                <w:rFonts w:cs="Arial"/>
                <w:szCs w:val="18"/>
              </w:rPr>
              <w:t>(ES-UPF)</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conduct</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8198A" w:rsidRPr="00BC0026">
              <w:rPr>
                <w:rFonts w:cs="Arial"/>
                <w:szCs w:val="18"/>
              </w:rPr>
              <w:t>.</w:t>
            </w:r>
          </w:p>
          <w:p w14:paraId="0A3A3546" w14:textId="6183AE34"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UPFs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ES-UPF.</w:t>
            </w:r>
          </w:p>
          <w:p w14:paraId="761A7D71" w14:textId="4FA8DCF2" w:rsidR="008710A9" w:rsidRPr="00BC0026" w:rsidRDefault="008710A9" w:rsidP="0068198A">
            <w:pPr>
              <w:pStyle w:val="TAL"/>
              <w:ind w:left="560" w:hanging="283"/>
              <w:rPr>
                <w:rFonts w:cs="Arial"/>
                <w:szCs w:val="18"/>
              </w:rPr>
            </w:pPr>
            <w:r w:rsidRPr="00BC0026">
              <w:rPr>
                <w:rFonts w:cs="Arial" w:hint="eastAsia"/>
                <w:szCs w:val="18"/>
                <w:lang w:eastAsia="zh-CN"/>
              </w:rPr>
              <w:t>-</w:t>
            </w:r>
            <w:r w:rsidR="0068198A" w:rsidRPr="00BC0026">
              <w:rPr>
                <w:rFonts w:cs="Arial"/>
                <w:szCs w:val="18"/>
              </w:rPr>
              <w:tab/>
              <w:t>T</w:t>
            </w:r>
            <w:r w:rsidRPr="00BC0026">
              <w:rPr>
                <w:rFonts w:cs="Arial"/>
                <w:szCs w:val="18"/>
                <w:lang w:eastAsia="zh-CN"/>
              </w:rPr>
              <w: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to</w:t>
            </w:r>
            <w:r w:rsidR="006A012B" w:rsidRPr="00BC0026">
              <w:rPr>
                <w:rFonts w:cs="Arial"/>
                <w:szCs w:val="18"/>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992" w:type="dxa"/>
          </w:tcPr>
          <w:p w14:paraId="714B4F09" w14:textId="77777777" w:rsidR="008710A9" w:rsidRPr="00BC0026" w:rsidRDefault="008710A9" w:rsidP="00A707E9">
            <w:pPr>
              <w:pStyle w:val="TAL"/>
              <w:rPr>
                <w:lang w:eastAsia="zh-CN"/>
              </w:rPr>
            </w:pPr>
            <w:r w:rsidRPr="00BC0026">
              <w:rPr>
                <w:lang w:eastAsia="zh-CN"/>
              </w:rPr>
              <w:t>M</w:t>
            </w:r>
          </w:p>
        </w:tc>
        <w:tc>
          <w:tcPr>
            <w:tcW w:w="2268" w:type="dxa"/>
          </w:tcPr>
          <w:p w14:paraId="2A803872" w14:textId="098400A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49C55F2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06199073"/>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06199074"/>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06199075"/>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06199076"/>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06199077"/>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4D4243D7"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Pr="00BC0026">
              <w:rPr>
                <w:rFonts w:cs="Arial"/>
                <w:szCs w:val="18"/>
              </w:rPr>
              <w:t>,</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confirmed)</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78A5542"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DD3794" w14:textId="56CF8CA5"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06199078"/>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06199079"/>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06199080"/>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44BE06A0"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06199081"/>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06199082"/>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06199083"/>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06199084"/>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06199085"/>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06199086"/>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63183D0"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E071B35" w14:textId="6CA253BD"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06199087"/>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06199088"/>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06199089"/>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06199090"/>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3AFC1FEF"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4D7F79F" w14:textId="472418BC"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20AC6D96"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A2F3A26" w14:textId="7902ECEC"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06199091"/>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06199092"/>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06199093"/>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4B107169"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06199094"/>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06199095"/>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06199096"/>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06199097"/>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594745A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AD6AC52" w14:textId="6B1CF164"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2AA19016" w:rsidR="002B42AA" w:rsidRPr="00BC0026" w:rsidRDefault="002B42AA" w:rsidP="002B42AA">
      <w:pPr>
        <w:pStyle w:val="Heading3"/>
      </w:pPr>
      <w:bookmarkStart w:id="395" w:name="_Toc105572973"/>
      <w:bookmarkStart w:id="396" w:name="_Toc106199098"/>
      <w:r w:rsidRPr="00BC0026">
        <w:t>8.5.</w:t>
      </w:r>
      <w:r w:rsidR="006047C6" w:rsidRPr="00BC0026">
        <w:t>4</w:t>
      </w:r>
      <w:r w:rsidRPr="00BC0026">
        <w:tab/>
      </w:r>
      <w:bookmarkStart w:id="397" w:name="MCCQCTEMPBM_00000044"/>
      <w:r w:rsidRPr="00BC0026">
        <w:rPr>
          <w:rFonts w:ascii="Courier New" w:hAnsi="Courier New" w:cs="Courier New"/>
        </w:rPr>
        <w:t>EsRecommendation</w:t>
      </w:r>
      <w:r w:rsidR="00181AAA" w:rsidRPr="00BC0026">
        <w:rPr>
          <w:rFonts w:ascii="Courier New" w:hAnsi="Courier New" w:cs="Courier New"/>
        </w:rPr>
        <w:t xml:space="preserve"> &lt;&lt;dataType&gt;&gt;</w:t>
      </w:r>
      <w:bookmarkEnd w:id="395"/>
      <w:bookmarkEnd w:id="396"/>
      <w:bookmarkEnd w:id="397"/>
    </w:p>
    <w:p w14:paraId="4A7EB495" w14:textId="0D132536" w:rsidR="002B42AA" w:rsidRPr="00BC0026" w:rsidRDefault="002B42AA" w:rsidP="002B42AA">
      <w:pPr>
        <w:pStyle w:val="Heading4"/>
      </w:pPr>
      <w:bookmarkStart w:id="398" w:name="_Toc105572974"/>
      <w:bookmarkStart w:id="399" w:name="_Toc106199099"/>
      <w:r w:rsidRPr="00BC0026">
        <w:t>8.5.</w:t>
      </w:r>
      <w:r w:rsidR="006047C6" w:rsidRPr="00BC0026">
        <w:t>4</w:t>
      </w:r>
      <w:r w:rsidRPr="00BC0026">
        <w:t>.1</w:t>
      </w:r>
      <w:r w:rsidRPr="00BC0026">
        <w:tab/>
        <w:t>Definition</w:t>
      </w:r>
      <w:bookmarkEnd w:id="398"/>
      <w:bookmarkEnd w:id="399"/>
    </w:p>
    <w:p w14:paraId="79E29736"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in the analytics output.</w:t>
      </w:r>
    </w:p>
    <w:p w14:paraId="04CFDFB7" w14:textId="28EBE6CA" w:rsidR="002B42AA" w:rsidRPr="00BC0026" w:rsidRDefault="002B42AA" w:rsidP="002B42AA">
      <w:pPr>
        <w:pStyle w:val="Heading4"/>
      </w:pPr>
      <w:bookmarkStart w:id="400" w:name="_Toc105572975"/>
      <w:bookmarkStart w:id="401" w:name="_Toc106199100"/>
      <w:r w:rsidRPr="00BC0026">
        <w:rPr>
          <w:lang w:eastAsia="zh-CN"/>
        </w:rPr>
        <w:t>8</w:t>
      </w:r>
      <w:r w:rsidRPr="00BC0026">
        <w:t>.5.</w:t>
      </w:r>
      <w:r w:rsidR="006047C6" w:rsidRPr="00BC0026">
        <w:t>4</w:t>
      </w:r>
      <w:r w:rsidRPr="00BC0026">
        <w:t>.2</w:t>
      </w:r>
      <w:r w:rsidRPr="00BC0026">
        <w:tab/>
        <w:t>Information elements</w:t>
      </w:r>
      <w:bookmarkEnd w:id="400"/>
      <w:bookmarkEnd w:id="401"/>
    </w:p>
    <w:p w14:paraId="7D0199AA" w14:textId="740379E3" w:rsidR="0068198A" w:rsidRPr="00BC0026" w:rsidRDefault="0068198A" w:rsidP="00855F64">
      <w:pPr>
        <w:pStyle w:val="TH"/>
      </w:pPr>
      <w:r w:rsidRPr="00BC0026">
        <w:t>Table 8.5.4.2-1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0"/>
        <w:gridCol w:w="2890"/>
        <w:gridCol w:w="974"/>
        <w:gridCol w:w="3100"/>
      </w:tblGrid>
      <w:tr w:rsidR="002B42AA" w:rsidRPr="00BC0026" w14:paraId="47115447"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Pr="00BC0026" w:rsidRDefault="002B42AA" w:rsidP="002360F1">
            <w:pPr>
              <w:pStyle w:val="TAH"/>
            </w:pPr>
            <w:r w:rsidRPr="00BC0026">
              <w:t>Name</w:t>
            </w:r>
          </w:p>
        </w:tc>
        <w:tc>
          <w:tcPr>
            <w:tcW w:w="28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Pr="00BC0026" w:rsidRDefault="002B42AA" w:rsidP="002360F1">
            <w:pPr>
              <w:pStyle w:val="TAH"/>
            </w:pPr>
            <w:r w:rsidRPr="00BC0026">
              <w:t>Definition</w:t>
            </w:r>
          </w:p>
        </w:tc>
        <w:tc>
          <w:tcPr>
            <w:tcW w:w="9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F353C26" w:rsidR="002B42AA" w:rsidRPr="00BC0026" w:rsidRDefault="002B42AA" w:rsidP="002360F1">
            <w:pPr>
              <w:pStyle w:val="TAH"/>
            </w:pPr>
            <w:r w:rsidRPr="00BC0026">
              <w:t>Support</w:t>
            </w:r>
            <w:r w:rsidR="006A012B" w:rsidRPr="00BC0026">
              <w:t xml:space="preserve"> </w:t>
            </w:r>
            <w:r w:rsidRPr="00BC0026">
              <w:t>qualifier</w:t>
            </w:r>
          </w:p>
        </w:tc>
        <w:tc>
          <w:tcPr>
            <w:tcW w:w="31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Pr="00BC0026" w:rsidRDefault="002B42AA" w:rsidP="002360F1">
            <w:pPr>
              <w:pStyle w:val="TAH"/>
            </w:pPr>
            <w:r w:rsidRPr="00BC0026">
              <w:rPr>
                <w:rFonts w:cs="Arial"/>
                <w:szCs w:val="18"/>
              </w:rPr>
              <w:t>Properties</w:t>
            </w:r>
          </w:p>
        </w:tc>
      </w:tr>
      <w:tr w:rsidR="00583CE5" w:rsidRPr="00BC0026" w14:paraId="1FEB9092"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hideMark/>
          </w:tcPr>
          <w:p w14:paraId="7EDAF75D" w14:textId="3A407F62" w:rsidR="00583CE5" w:rsidRPr="00BC0026" w:rsidRDefault="00583CE5" w:rsidP="00583CE5">
            <w:pPr>
              <w:pStyle w:val="TAL"/>
              <w:rPr>
                <w:lang w:eastAsia="zh-CN"/>
              </w:rPr>
            </w:pPr>
            <w:r w:rsidRPr="00BC0026">
              <w:rPr>
                <w:lang w:eastAsia="zh-CN"/>
              </w:rPr>
              <w:t>esRecommendationsOnNRcells</w:t>
            </w:r>
          </w:p>
        </w:tc>
        <w:tc>
          <w:tcPr>
            <w:tcW w:w="2890" w:type="dxa"/>
            <w:tcBorders>
              <w:top w:val="single" w:sz="4" w:space="0" w:color="auto"/>
              <w:left w:val="single" w:sz="4" w:space="0" w:color="auto"/>
              <w:bottom w:val="single" w:sz="4" w:space="0" w:color="auto"/>
              <w:right w:val="single" w:sz="4" w:space="0" w:color="auto"/>
            </w:tcBorders>
            <w:hideMark/>
          </w:tcPr>
          <w:p w14:paraId="3150A73E" w14:textId="50D86006" w:rsidR="00583CE5" w:rsidRPr="00BC0026" w:rsidRDefault="00583CE5" w:rsidP="00583CE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cells.</w:t>
            </w:r>
          </w:p>
        </w:tc>
        <w:tc>
          <w:tcPr>
            <w:tcW w:w="974" w:type="dxa"/>
            <w:tcBorders>
              <w:top w:val="single" w:sz="4" w:space="0" w:color="auto"/>
              <w:left w:val="single" w:sz="4" w:space="0" w:color="auto"/>
              <w:bottom w:val="single" w:sz="4" w:space="0" w:color="auto"/>
              <w:right w:val="single" w:sz="4" w:space="0" w:color="auto"/>
            </w:tcBorders>
            <w:hideMark/>
          </w:tcPr>
          <w:p w14:paraId="7E2CC41F" w14:textId="77777777" w:rsidR="00583CE5" w:rsidRPr="00BC0026" w:rsidRDefault="00583CE5" w:rsidP="00583CE5">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166CC7DC" w14:textId="507566D4" w:rsidR="00583CE5" w:rsidRPr="00BC0026" w:rsidRDefault="00583CE5" w:rsidP="00583CE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EsRecommendationsOnNRcell</w:t>
            </w:r>
          </w:p>
          <w:p w14:paraId="663BFA4B" w14:textId="0AAB923F" w:rsidR="00583CE5" w:rsidRPr="00BC0026" w:rsidRDefault="00583CE5" w:rsidP="00583CE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5FDF201" w14:textId="33B8A612" w:rsidR="00583CE5" w:rsidRPr="00BC0026" w:rsidRDefault="00583CE5" w:rsidP="00583CE5">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39D347" w14:textId="07CF4461" w:rsidR="00583CE5" w:rsidRPr="00BC0026" w:rsidRDefault="00583CE5" w:rsidP="00583CE5">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76B0623" w14:textId="614FF4E0" w:rsidR="00583CE5" w:rsidRPr="00BC0026" w:rsidRDefault="00583CE5" w:rsidP="00583CE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FD74129" w14:textId="5D0B9CA1" w:rsidR="00583CE5" w:rsidRPr="00BC0026" w:rsidRDefault="00583CE5" w:rsidP="00583CE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83CE5" w:rsidRPr="00BC0026" w14:paraId="23DC90C6"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hideMark/>
          </w:tcPr>
          <w:p w14:paraId="2B16003D" w14:textId="5763A878" w:rsidR="00583CE5" w:rsidRPr="00BC0026" w:rsidRDefault="00583CE5" w:rsidP="00583CE5">
            <w:pPr>
              <w:pStyle w:val="TAL"/>
              <w:rPr>
                <w:lang w:eastAsia="zh-CN"/>
              </w:rPr>
            </w:pPr>
            <w:r w:rsidRPr="00BC0026">
              <w:rPr>
                <w:lang w:eastAsia="zh-CN"/>
              </w:rPr>
              <w:t>esRecommendationsOnUPFs</w:t>
            </w:r>
          </w:p>
        </w:tc>
        <w:tc>
          <w:tcPr>
            <w:tcW w:w="2890" w:type="dxa"/>
            <w:tcBorders>
              <w:top w:val="single" w:sz="4" w:space="0" w:color="auto"/>
              <w:left w:val="single" w:sz="4" w:space="0" w:color="auto"/>
              <w:bottom w:val="single" w:sz="4" w:space="0" w:color="auto"/>
              <w:right w:val="single" w:sz="4" w:space="0" w:color="auto"/>
            </w:tcBorders>
            <w:hideMark/>
          </w:tcPr>
          <w:p w14:paraId="0613FDC7" w14:textId="4FF3A9DA" w:rsidR="00583CE5" w:rsidRPr="00BC0026" w:rsidRDefault="00583CE5" w:rsidP="00583CE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UPFs.</w:t>
            </w:r>
          </w:p>
        </w:tc>
        <w:tc>
          <w:tcPr>
            <w:tcW w:w="974" w:type="dxa"/>
            <w:tcBorders>
              <w:top w:val="single" w:sz="4" w:space="0" w:color="auto"/>
              <w:left w:val="single" w:sz="4" w:space="0" w:color="auto"/>
              <w:bottom w:val="single" w:sz="4" w:space="0" w:color="auto"/>
              <w:right w:val="single" w:sz="4" w:space="0" w:color="auto"/>
            </w:tcBorders>
            <w:hideMark/>
          </w:tcPr>
          <w:p w14:paraId="47FB780F" w14:textId="77777777" w:rsidR="00583CE5" w:rsidRPr="00BC0026" w:rsidRDefault="00583CE5" w:rsidP="00583CE5">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1539BD34" w14:textId="7F3BD7FD" w:rsidR="00583CE5" w:rsidRPr="00BC0026" w:rsidRDefault="00583CE5" w:rsidP="00583CE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EsRecommendationsOnUPF</w:t>
            </w:r>
          </w:p>
          <w:p w14:paraId="631C40FD" w14:textId="05A196B4" w:rsidR="00583CE5" w:rsidRPr="00BC0026" w:rsidRDefault="00583CE5" w:rsidP="00583CE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DF62697" w14:textId="7D68FC11" w:rsidR="00583CE5" w:rsidRPr="00BC0026" w:rsidRDefault="00583CE5" w:rsidP="00583CE5">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7335248" w14:textId="3C9B6C0E" w:rsidR="00583CE5" w:rsidRPr="00BC0026" w:rsidRDefault="00583CE5" w:rsidP="00583CE5">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6E895C9" w14:textId="1200183F" w:rsidR="00583CE5" w:rsidRPr="00BC0026" w:rsidRDefault="00583CE5" w:rsidP="00583CE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3C6FCCA" w14:textId="55F29CD9" w:rsidR="00583CE5" w:rsidRPr="00BC0026" w:rsidRDefault="00583CE5" w:rsidP="00583CE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FAAC907" w14:textId="77777777" w:rsidR="002B42AA" w:rsidRPr="00BC0026" w:rsidRDefault="002B42AA" w:rsidP="002B42AA"/>
    <w:p w14:paraId="35EF0E39" w14:textId="2542E394" w:rsidR="002B42AA" w:rsidRPr="00BC0026" w:rsidRDefault="002B42AA" w:rsidP="002B42AA">
      <w:pPr>
        <w:pStyle w:val="Heading3"/>
      </w:pPr>
      <w:bookmarkStart w:id="402" w:name="_Toc105572976"/>
      <w:bookmarkStart w:id="403" w:name="_Toc106199101"/>
      <w:r w:rsidRPr="00BC0026">
        <w:t>8.5.</w:t>
      </w:r>
      <w:r w:rsidR="006047C6" w:rsidRPr="00BC0026">
        <w:t>5</w:t>
      </w:r>
      <w:r w:rsidRPr="00BC0026">
        <w:tab/>
      </w:r>
      <w:bookmarkStart w:id="404"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02"/>
      <w:bookmarkEnd w:id="403"/>
      <w:bookmarkEnd w:id="404"/>
    </w:p>
    <w:p w14:paraId="2F018423" w14:textId="1446FC35" w:rsidR="002B42AA" w:rsidRPr="00BC0026" w:rsidRDefault="002B42AA" w:rsidP="002B42AA">
      <w:pPr>
        <w:pStyle w:val="Heading4"/>
      </w:pPr>
      <w:bookmarkStart w:id="405" w:name="_Toc105572977"/>
      <w:bookmarkStart w:id="406" w:name="_Toc106199102"/>
      <w:r w:rsidRPr="00BC0026">
        <w:rPr>
          <w:lang w:eastAsia="zh-CN"/>
        </w:rPr>
        <w:t>8</w:t>
      </w:r>
      <w:r w:rsidRPr="00BC0026">
        <w:t>.5.</w:t>
      </w:r>
      <w:r w:rsidR="006047C6" w:rsidRPr="00BC0026">
        <w:t>5</w:t>
      </w:r>
      <w:r w:rsidRPr="00BC0026">
        <w:t>.1</w:t>
      </w:r>
      <w:r w:rsidRPr="00BC0026">
        <w:tab/>
        <w:t>Definition</w:t>
      </w:r>
      <w:bookmarkEnd w:id="405"/>
      <w:bookmarkEnd w:id="406"/>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7" w:name="_Toc105572978"/>
      <w:bookmarkStart w:id="408" w:name="_Toc106199103"/>
      <w:r w:rsidRPr="00BC0026">
        <w:rPr>
          <w:lang w:eastAsia="zh-CN"/>
        </w:rPr>
        <w:t>8</w:t>
      </w:r>
      <w:r w:rsidRPr="00BC0026">
        <w:t>.5.</w:t>
      </w:r>
      <w:r w:rsidR="006047C6" w:rsidRPr="00BC0026">
        <w:t>5</w:t>
      </w:r>
      <w:r w:rsidRPr="00BC0026">
        <w:t>.2</w:t>
      </w:r>
      <w:r w:rsidRPr="00BC0026">
        <w:tab/>
        <w:t>Information elements</w:t>
      </w:r>
      <w:bookmarkEnd w:id="407"/>
      <w:bookmarkEnd w:id="408"/>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46CF14A3" w:rsidR="009A6313" w:rsidRPr="00BC0026" w:rsidRDefault="009A6313" w:rsidP="00CE0566">
            <w:pPr>
              <w:pStyle w:val="TAL"/>
            </w:pPr>
            <w:r w:rsidRPr="00BC0026">
              <w:t>isOrdered:</w:t>
            </w:r>
            <w:r w:rsidR="006A012B" w:rsidRPr="00BC0026">
              <w:t xml:space="preserve"> </w:t>
            </w:r>
            <w:r w:rsidRPr="00BC0026">
              <w:t>False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5D5B23F" w:rsidR="009A6313" w:rsidRPr="00BC0026" w:rsidRDefault="009A6313" w:rsidP="00CE0566">
            <w:pPr>
              <w:pStyle w:val="TAL"/>
              <w:rPr>
                <w:lang w:eastAsia="zh-CN"/>
              </w:rPr>
            </w:pPr>
            <w:r w:rsidRPr="00BC0026">
              <w:t>type:</w:t>
            </w:r>
            <w:r w:rsidR="006A012B" w:rsidRPr="00BC0026">
              <w:t xml:space="preserve"> </w:t>
            </w:r>
            <w:r w:rsidRPr="00BC0026">
              <w:t>ThresholdInfo</w:t>
            </w:r>
            <w:r w:rsidR="006A012B" w:rsidRPr="00BC0026">
              <w:t xml:space="preserve"> </w:t>
            </w:r>
            <w:r w:rsidRPr="00BC0026">
              <w:t>(see</w:t>
            </w:r>
            <w:r w:rsidR="006A012B" w:rsidRPr="00BC0026">
              <w:t xml:space="preserve"> </w:t>
            </w:r>
            <w:r w:rsidR="00486865">
              <w:t>TS</w:t>
            </w:r>
            <w:r w:rsidR="006A012B" w:rsidRPr="00BC0026">
              <w:t xml:space="preserve"> </w:t>
            </w:r>
            <w:r w:rsidRPr="00BC0026">
              <w:t>28.622</w:t>
            </w:r>
            <w:r w:rsidR="006A012B" w:rsidRPr="00BC0026">
              <w:t xml:space="preserve"> </w:t>
            </w:r>
            <w:r w:rsidR="008442AA" w:rsidRPr="00BC0026">
              <w:t>[19]</w:t>
            </w:r>
            <w:r w:rsidRPr="00BC0026">
              <w:t>)</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9" w:name="_Toc105572979"/>
      <w:bookmarkStart w:id="410" w:name="_Toc106199104"/>
      <w:r w:rsidRPr="00BC0026">
        <w:t>8.5.</w:t>
      </w:r>
      <w:r w:rsidR="006047C6" w:rsidRPr="00BC0026">
        <w:t>6</w:t>
      </w:r>
      <w:r w:rsidRPr="00BC0026">
        <w:tab/>
      </w:r>
      <w:bookmarkStart w:id="411"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9"/>
      <w:bookmarkEnd w:id="410"/>
      <w:bookmarkEnd w:id="411"/>
    </w:p>
    <w:p w14:paraId="23EA178A" w14:textId="0F814B0E" w:rsidR="002B42AA" w:rsidRPr="00BC0026" w:rsidRDefault="002B42AA" w:rsidP="002B42AA">
      <w:pPr>
        <w:pStyle w:val="Heading4"/>
      </w:pPr>
      <w:bookmarkStart w:id="412" w:name="_Toc105572980"/>
      <w:bookmarkStart w:id="413" w:name="_Toc106199105"/>
      <w:r w:rsidRPr="00BC0026">
        <w:rPr>
          <w:lang w:eastAsia="zh-CN"/>
        </w:rPr>
        <w:t>8</w:t>
      </w:r>
      <w:r w:rsidRPr="00BC0026">
        <w:t>.5.</w:t>
      </w:r>
      <w:r w:rsidR="006047C6" w:rsidRPr="00BC0026">
        <w:t>6</w:t>
      </w:r>
      <w:r w:rsidRPr="00BC0026">
        <w:t>.1</w:t>
      </w:r>
      <w:r w:rsidRPr="00BC0026">
        <w:tab/>
        <w:t>Definition</w:t>
      </w:r>
      <w:bookmarkEnd w:id="412"/>
      <w:bookmarkEnd w:id="413"/>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14" w:name="_Toc105572981"/>
      <w:bookmarkStart w:id="415" w:name="_Toc106199106"/>
      <w:r w:rsidRPr="00BC0026">
        <w:rPr>
          <w:lang w:eastAsia="zh-CN"/>
        </w:rPr>
        <w:t>8</w:t>
      </w:r>
      <w:r w:rsidRPr="00BC0026">
        <w:t>.5.</w:t>
      </w:r>
      <w:r w:rsidR="006047C6" w:rsidRPr="00BC0026">
        <w:t>6</w:t>
      </w:r>
      <w:r w:rsidRPr="00BC0026">
        <w:t>.2</w:t>
      </w:r>
      <w:r w:rsidRPr="00BC0026">
        <w:tab/>
        <w:t>Information elements</w:t>
      </w:r>
      <w:bookmarkEnd w:id="414"/>
      <w:bookmarkEnd w:id="415"/>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200A9F57" w:rsidR="00B81AF7" w:rsidRPr="00BC0026" w:rsidRDefault="00B81AF7" w:rsidP="00CE0566">
            <w:pPr>
              <w:pStyle w:val="TAL"/>
            </w:pPr>
            <w:r w:rsidRPr="00BC0026">
              <w:t>isOrdered:</w:t>
            </w:r>
            <w:r w:rsidR="006A012B" w:rsidRPr="00BC0026">
              <w:t xml:space="preserve"> </w:t>
            </w:r>
            <w:r w:rsidRPr="00BC0026">
              <w:t>False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1BC39B61"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7CC741D0" w:rsidR="00B81AF7" w:rsidRPr="00BC0026" w:rsidRDefault="00B81AF7" w:rsidP="00CE0566">
            <w:pPr>
              <w:pStyle w:val="TAL"/>
            </w:pPr>
            <w:r w:rsidRPr="00BC0026">
              <w:t>type:</w:t>
            </w:r>
            <w:r w:rsidR="006A012B" w:rsidRPr="00BC0026">
              <w:t xml:space="preserve"> </w:t>
            </w:r>
            <w:r w:rsidRPr="00BC0026">
              <w:t>Dat</w:t>
            </w:r>
            <w:r w:rsidRPr="00BC0026">
              <w:rPr>
                <w:rFonts w:hint="eastAsia"/>
                <w:lang w:eastAsia="zh-CN"/>
              </w:rPr>
              <w:t>e</w:t>
            </w:r>
            <w:r w:rsidRPr="00BC0026">
              <w:t>Time</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6" w:name="_Toc105572982"/>
      <w:bookmarkStart w:id="417" w:name="_Toc106199107"/>
      <w:r w:rsidRPr="00BC0026">
        <w:t>8.5.</w:t>
      </w:r>
      <w:r w:rsidR="006047C6" w:rsidRPr="00BC0026">
        <w:t>7</w:t>
      </w:r>
      <w:r w:rsidRPr="00BC0026">
        <w:tab/>
      </w:r>
      <w:bookmarkStart w:id="418"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6"/>
      <w:bookmarkEnd w:id="417"/>
    </w:p>
    <w:p w14:paraId="2C9430D4" w14:textId="07F96C2F" w:rsidR="00726791" w:rsidRPr="00BC0026" w:rsidRDefault="00726791" w:rsidP="00726791">
      <w:pPr>
        <w:pStyle w:val="Heading4"/>
      </w:pPr>
      <w:bookmarkStart w:id="419" w:name="_Toc105572983"/>
      <w:bookmarkStart w:id="420" w:name="_Toc106199108"/>
      <w:bookmarkEnd w:id="418"/>
      <w:r w:rsidRPr="00BC0026">
        <w:t>8.5.</w:t>
      </w:r>
      <w:r w:rsidR="006047C6" w:rsidRPr="00BC0026">
        <w:t>7</w:t>
      </w:r>
      <w:r w:rsidRPr="00BC0026">
        <w:t>.</w:t>
      </w:r>
      <w:r w:rsidRPr="00BC0026">
        <w:rPr>
          <w:lang w:eastAsia="zh-CN"/>
        </w:rPr>
        <w:t>1</w:t>
      </w:r>
      <w:r w:rsidRPr="00BC0026">
        <w:tab/>
        <w:t>Definition</w:t>
      </w:r>
      <w:bookmarkEnd w:id="419"/>
      <w:bookmarkEnd w:id="420"/>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21" w:name="_Toc105572984"/>
      <w:bookmarkStart w:id="422" w:name="_Toc106199109"/>
      <w:r w:rsidRPr="00BC0026">
        <w:t>8.5.</w:t>
      </w:r>
      <w:r w:rsidR="006047C6" w:rsidRPr="00BC0026">
        <w:t>7</w:t>
      </w:r>
      <w:r w:rsidRPr="00BC0026">
        <w:t>.</w:t>
      </w:r>
      <w:r w:rsidRPr="00BC0026">
        <w:rPr>
          <w:lang w:eastAsia="zh-CN"/>
        </w:rPr>
        <w:t>2</w:t>
      </w:r>
      <w:r w:rsidRPr="00BC0026">
        <w:tab/>
        <w:t>Information elements</w:t>
      </w:r>
      <w:bookmarkEnd w:id="421"/>
      <w:bookmarkEnd w:id="422"/>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23" w:name="_Toc105572985"/>
      <w:bookmarkStart w:id="424" w:name="_Toc106199110"/>
      <w:r w:rsidRPr="00BC0026">
        <w:t>8.5.</w:t>
      </w:r>
      <w:r w:rsidR="006047C6" w:rsidRPr="00BC0026">
        <w:t>8</w:t>
      </w:r>
      <w:r w:rsidRPr="00BC0026">
        <w:tab/>
      </w:r>
      <w:bookmarkStart w:id="425" w:name="MCCQCTEMPBM_00000048"/>
      <w:r w:rsidRPr="00BC0026">
        <w:rPr>
          <w:rFonts w:ascii="Courier New" w:hAnsi="Courier New" w:cs="Courier New"/>
        </w:rPr>
        <w:t>CurrentUpgrade &lt;&lt;dataType&gt;&gt;</w:t>
      </w:r>
      <w:bookmarkEnd w:id="423"/>
      <w:bookmarkEnd w:id="424"/>
      <w:bookmarkEnd w:id="425"/>
    </w:p>
    <w:p w14:paraId="302317FB" w14:textId="033601D8" w:rsidR="001671D9" w:rsidRPr="00BC0026" w:rsidRDefault="001671D9" w:rsidP="001671D9">
      <w:pPr>
        <w:pStyle w:val="Heading4"/>
      </w:pPr>
      <w:bookmarkStart w:id="426" w:name="_Toc105572986"/>
      <w:bookmarkStart w:id="427" w:name="_Toc106199111"/>
      <w:r w:rsidRPr="00BC0026">
        <w:rPr>
          <w:lang w:eastAsia="zh-CN"/>
        </w:rPr>
        <w:t>8</w:t>
      </w:r>
      <w:r w:rsidRPr="00BC0026">
        <w:t>.5.</w:t>
      </w:r>
      <w:r w:rsidR="006047C6" w:rsidRPr="00BC0026">
        <w:t>8</w:t>
      </w:r>
      <w:r w:rsidRPr="00BC0026">
        <w:t>.1</w:t>
      </w:r>
      <w:r w:rsidRPr="00BC0026">
        <w:tab/>
        <w:t>Definition</w:t>
      </w:r>
      <w:bookmarkEnd w:id="426"/>
      <w:bookmarkEnd w:id="427"/>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8" w:name="_Toc105572987"/>
      <w:bookmarkStart w:id="429" w:name="_Toc106199112"/>
      <w:r w:rsidRPr="00BC0026">
        <w:rPr>
          <w:lang w:eastAsia="zh-CN"/>
        </w:rPr>
        <w:t>8</w:t>
      </w:r>
      <w:r w:rsidRPr="00BC0026">
        <w:t>.5.</w:t>
      </w:r>
      <w:r w:rsidR="006047C6" w:rsidRPr="00BC0026">
        <w:t>8</w:t>
      </w:r>
      <w:r w:rsidRPr="00BC0026">
        <w:t>.2</w:t>
      </w:r>
      <w:r w:rsidRPr="00BC0026">
        <w:tab/>
        <w:t>Information elements</w:t>
      </w:r>
      <w:bookmarkEnd w:id="428"/>
      <w:bookmarkEnd w:id="429"/>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30" w:name="_Toc105572988"/>
      <w:bookmarkStart w:id="431" w:name="_Toc106199113"/>
      <w:r w:rsidRPr="00BC0026">
        <w:t>8.5.</w:t>
      </w:r>
      <w:r w:rsidR="006047C6" w:rsidRPr="00BC0026">
        <w:t>9</w:t>
      </w:r>
      <w:r w:rsidRPr="00BC0026">
        <w:tab/>
      </w:r>
      <w:bookmarkStart w:id="432" w:name="MCCQCTEMPBM_00000049"/>
      <w:r w:rsidRPr="00BC0026">
        <w:rPr>
          <w:rFonts w:ascii="Courier New" w:hAnsi="Courier New" w:cs="Courier New"/>
        </w:rPr>
        <w:t>FutureUpgrade &lt;&lt;dataType&gt;&gt;</w:t>
      </w:r>
      <w:bookmarkEnd w:id="430"/>
      <w:bookmarkEnd w:id="431"/>
      <w:bookmarkEnd w:id="432"/>
    </w:p>
    <w:p w14:paraId="0FF836A5" w14:textId="57BE2DBA" w:rsidR="001671D9" w:rsidRPr="00BC0026" w:rsidRDefault="001671D9" w:rsidP="001671D9">
      <w:pPr>
        <w:pStyle w:val="Heading4"/>
      </w:pPr>
      <w:bookmarkStart w:id="433" w:name="_Toc105572989"/>
      <w:bookmarkStart w:id="434" w:name="_Toc106199114"/>
      <w:r w:rsidRPr="00BC0026">
        <w:rPr>
          <w:lang w:eastAsia="zh-CN"/>
        </w:rPr>
        <w:t>8</w:t>
      </w:r>
      <w:r w:rsidRPr="00BC0026">
        <w:t>.5.</w:t>
      </w:r>
      <w:r w:rsidR="006047C6" w:rsidRPr="00BC0026">
        <w:t>9</w:t>
      </w:r>
      <w:r w:rsidRPr="00BC0026">
        <w:t>.1</w:t>
      </w:r>
      <w:r w:rsidRPr="00BC0026">
        <w:tab/>
        <w:t>Definition</w:t>
      </w:r>
      <w:bookmarkEnd w:id="433"/>
      <w:bookmarkEnd w:id="434"/>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5" w:name="_Toc105572990"/>
      <w:bookmarkStart w:id="436" w:name="_Toc106199115"/>
      <w:r w:rsidRPr="00BC0026">
        <w:rPr>
          <w:lang w:eastAsia="zh-CN"/>
        </w:rPr>
        <w:t>8</w:t>
      </w:r>
      <w:r w:rsidRPr="00BC0026">
        <w:t>.5.</w:t>
      </w:r>
      <w:r w:rsidR="006047C6" w:rsidRPr="00BC0026">
        <w:t>9</w:t>
      </w:r>
      <w:r w:rsidRPr="00BC0026">
        <w:t>.2</w:t>
      </w:r>
      <w:r w:rsidRPr="00BC0026">
        <w:tab/>
        <w:t>Information elements</w:t>
      </w:r>
      <w:bookmarkEnd w:id="435"/>
      <w:bookmarkEnd w:id="436"/>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138496CC"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6848B785"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DateTime</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7" w:name="_Toc105572991"/>
      <w:bookmarkStart w:id="438" w:name="_Toc106199116"/>
      <w:r w:rsidRPr="00BC0026">
        <w:t>8.5.</w:t>
      </w:r>
      <w:r w:rsidR="006047C6" w:rsidRPr="00BC0026">
        <w:t>10</w:t>
      </w:r>
      <w:r w:rsidRPr="00BC0026">
        <w:tab/>
      </w:r>
      <w:bookmarkStart w:id="439"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7"/>
      <w:bookmarkEnd w:id="438"/>
      <w:bookmarkEnd w:id="439"/>
    </w:p>
    <w:p w14:paraId="4463DA5F" w14:textId="2868BC95" w:rsidR="0067160A" w:rsidRPr="00BC0026" w:rsidRDefault="0067160A" w:rsidP="0067160A">
      <w:pPr>
        <w:pStyle w:val="Heading4"/>
      </w:pPr>
      <w:bookmarkStart w:id="440" w:name="_Toc105572992"/>
      <w:bookmarkStart w:id="441" w:name="_Toc106199117"/>
      <w:r w:rsidRPr="00BC0026">
        <w:rPr>
          <w:lang w:eastAsia="zh-CN"/>
        </w:rPr>
        <w:t>8</w:t>
      </w:r>
      <w:r w:rsidRPr="00BC0026">
        <w:t>.5.</w:t>
      </w:r>
      <w:r w:rsidR="006047C6" w:rsidRPr="00BC0026">
        <w:t>10</w:t>
      </w:r>
      <w:r w:rsidRPr="00BC0026">
        <w:t>.1</w:t>
      </w:r>
      <w:r w:rsidRPr="00BC0026">
        <w:tab/>
        <w:t>Definition</w:t>
      </w:r>
      <w:bookmarkEnd w:id="440"/>
      <w:bookmarkEnd w:id="441"/>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42" w:name="_Toc105572993"/>
      <w:bookmarkStart w:id="443" w:name="_Toc106199118"/>
      <w:r w:rsidRPr="00BC0026">
        <w:rPr>
          <w:lang w:eastAsia="zh-CN"/>
        </w:rPr>
        <w:t>8</w:t>
      </w:r>
      <w:r w:rsidRPr="00BC0026">
        <w:t>.5.</w:t>
      </w:r>
      <w:r w:rsidR="006047C6" w:rsidRPr="00BC0026">
        <w:t>10</w:t>
      </w:r>
      <w:r w:rsidRPr="00BC0026">
        <w:t>.2</w:t>
      </w:r>
      <w:r w:rsidRPr="00BC0026">
        <w:tab/>
        <w:t>Information elements</w:t>
      </w:r>
      <w:bookmarkEnd w:id="442"/>
      <w:bookmarkEnd w:id="443"/>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60AF8EF9" w:rsidR="00066ABB" w:rsidRPr="00BC0026" w:rsidRDefault="00066ABB" w:rsidP="00066ABB">
            <w:pPr>
              <w:pStyle w:val="TAL"/>
              <w:rPr>
                <w:rFonts w:ascii="Courier New" w:hAnsi="Courier New" w:cs="Courier New"/>
                <w:lang w:eastAsia="zh-CN"/>
              </w:rPr>
            </w:pPr>
            <w:r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44" w:name="_Toc105572994"/>
      <w:bookmarkStart w:id="445" w:name="_Toc106199119"/>
      <w:r w:rsidRPr="00BC0026">
        <w:t>8.5.</w:t>
      </w:r>
      <w:r w:rsidR="006047C6" w:rsidRPr="00BC0026">
        <w:t>11</w:t>
      </w:r>
      <w:r w:rsidRPr="00BC0026">
        <w:tab/>
      </w:r>
      <w:bookmarkStart w:id="446"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44"/>
      <w:bookmarkEnd w:id="445"/>
      <w:bookmarkEnd w:id="446"/>
    </w:p>
    <w:p w14:paraId="1A9DD6B8" w14:textId="043652EE" w:rsidR="0067160A" w:rsidRPr="00BC0026" w:rsidRDefault="0067160A" w:rsidP="0067160A">
      <w:pPr>
        <w:pStyle w:val="Heading4"/>
      </w:pPr>
      <w:bookmarkStart w:id="447" w:name="_Toc105572995"/>
      <w:bookmarkStart w:id="448" w:name="_Toc106199120"/>
      <w:r w:rsidRPr="00BC0026">
        <w:rPr>
          <w:lang w:eastAsia="zh-CN"/>
        </w:rPr>
        <w:t>8</w:t>
      </w:r>
      <w:r w:rsidRPr="00BC0026">
        <w:t>.5.</w:t>
      </w:r>
      <w:r w:rsidR="006047C6" w:rsidRPr="00BC0026">
        <w:t>11</w:t>
      </w:r>
      <w:r w:rsidRPr="00BC0026">
        <w:t>.1</w:t>
      </w:r>
      <w:r w:rsidRPr="00BC0026">
        <w:tab/>
        <w:t>Definition</w:t>
      </w:r>
      <w:bookmarkEnd w:id="447"/>
      <w:bookmarkEnd w:id="448"/>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9" w:name="_Toc105572996"/>
      <w:bookmarkStart w:id="450" w:name="_Toc106199121"/>
      <w:r w:rsidRPr="00BC0026">
        <w:rPr>
          <w:lang w:eastAsia="zh-CN"/>
        </w:rPr>
        <w:t>8</w:t>
      </w:r>
      <w:r w:rsidRPr="00BC0026">
        <w:t>.5.</w:t>
      </w:r>
      <w:r w:rsidR="006047C6" w:rsidRPr="00BC0026">
        <w:t>11</w:t>
      </w:r>
      <w:r w:rsidRPr="00BC0026">
        <w:t>.2</w:t>
      </w:r>
      <w:r w:rsidRPr="00BC0026">
        <w:tab/>
        <w:t>Information elements</w:t>
      </w:r>
      <w:bookmarkEnd w:id="449"/>
      <w:bookmarkEnd w:id="450"/>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4E2D5F0"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1AAC3BE0"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51" w:name="_Toc105572997"/>
      <w:bookmarkStart w:id="452" w:name="_Toc106199122"/>
      <w:r w:rsidRPr="00BC0026">
        <w:t>8.5.</w:t>
      </w:r>
      <w:r w:rsidR="006047C6" w:rsidRPr="00BC0026">
        <w:t>12</w:t>
      </w:r>
      <w:r w:rsidRPr="00BC0026">
        <w:tab/>
      </w:r>
      <w:bookmarkStart w:id="453"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51"/>
      <w:bookmarkEnd w:id="452"/>
      <w:bookmarkEnd w:id="453"/>
    </w:p>
    <w:p w14:paraId="03E6F512" w14:textId="40610D14" w:rsidR="0067160A" w:rsidRPr="00BC0026" w:rsidRDefault="0067160A" w:rsidP="0067160A">
      <w:pPr>
        <w:pStyle w:val="Heading4"/>
      </w:pPr>
      <w:bookmarkStart w:id="454" w:name="_Toc105572998"/>
      <w:bookmarkStart w:id="455" w:name="_Toc106199123"/>
      <w:r w:rsidRPr="00BC0026">
        <w:rPr>
          <w:lang w:eastAsia="zh-CN"/>
        </w:rPr>
        <w:t>8</w:t>
      </w:r>
      <w:r w:rsidRPr="00BC0026">
        <w:t>.5.</w:t>
      </w:r>
      <w:r w:rsidR="006047C6" w:rsidRPr="00BC0026">
        <w:t>12</w:t>
      </w:r>
      <w:r w:rsidRPr="00BC0026">
        <w:t>.1</w:t>
      </w:r>
      <w:r w:rsidRPr="00BC0026">
        <w:tab/>
        <w:t>Definition</w:t>
      </w:r>
      <w:bookmarkEnd w:id="454"/>
      <w:bookmarkEnd w:id="455"/>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6" w:name="_Toc105572999"/>
      <w:bookmarkStart w:id="457" w:name="_Toc106199124"/>
      <w:r w:rsidRPr="00BC0026">
        <w:rPr>
          <w:lang w:eastAsia="zh-CN"/>
        </w:rPr>
        <w:t>8</w:t>
      </w:r>
      <w:r w:rsidRPr="00BC0026">
        <w:t>.5.</w:t>
      </w:r>
      <w:r w:rsidR="006047C6" w:rsidRPr="00BC0026">
        <w:t>12</w:t>
      </w:r>
      <w:r w:rsidRPr="00BC0026">
        <w:t>.2</w:t>
      </w:r>
      <w:r w:rsidRPr="00BC0026">
        <w:tab/>
        <w:t>Information elements</w:t>
      </w:r>
      <w:bookmarkEnd w:id="456"/>
      <w:bookmarkEnd w:id="457"/>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8" w:name="_Toc105573000"/>
      <w:bookmarkStart w:id="459" w:name="_Toc106199125"/>
      <w:r w:rsidRPr="00BC0026">
        <w:t>8.5.13</w:t>
      </w:r>
      <w:r w:rsidRPr="00BC0026">
        <w:tab/>
      </w:r>
      <w:bookmarkStart w:id="460" w:name="MCCQCTEMPBM_00000053"/>
      <w:r w:rsidRPr="00BC0026">
        <w:rPr>
          <w:rFonts w:ascii="Courier New" w:hAnsi="Courier New" w:cs="Courier New"/>
        </w:rPr>
        <w:t>HOTargetType &lt;&lt;dataType&gt;&gt;</w:t>
      </w:r>
      <w:bookmarkEnd w:id="458"/>
      <w:bookmarkEnd w:id="459"/>
      <w:bookmarkEnd w:id="460"/>
    </w:p>
    <w:p w14:paraId="4CC9F31A" w14:textId="3E8F28FA" w:rsidR="00F07BD2" w:rsidRPr="00BC0026" w:rsidRDefault="00F07BD2" w:rsidP="000D3A97">
      <w:pPr>
        <w:pStyle w:val="Heading4"/>
      </w:pPr>
      <w:bookmarkStart w:id="461" w:name="_Toc105573001"/>
      <w:bookmarkStart w:id="462" w:name="_Toc106199126"/>
      <w:r w:rsidRPr="00BC0026">
        <w:rPr>
          <w:lang w:eastAsia="zh-CN"/>
        </w:rPr>
        <w:t>8</w:t>
      </w:r>
      <w:r w:rsidRPr="00BC0026">
        <w:t>.5.13.1</w:t>
      </w:r>
      <w:r w:rsidRPr="00BC0026">
        <w:tab/>
        <w:t>Definition</w:t>
      </w:r>
      <w:bookmarkEnd w:id="461"/>
      <w:bookmarkEnd w:id="462"/>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63" w:name="_Toc106199127"/>
      <w:r w:rsidRPr="00BC0026">
        <w:t>8.5.13.2</w:t>
      </w:r>
      <w:r w:rsidRPr="00BC0026">
        <w:tab/>
        <w:t>Information elements</w:t>
      </w:r>
      <w:bookmarkEnd w:id="463"/>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361F113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73755624" w14:textId="2951CD1C"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NULL</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5910FA14"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7BD86B0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673FBE1" w14:textId="51D09C10"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A92C7C5" w14:textId="594D7C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64" w:name="_Toc105573002"/>
      <w:bookmarkStart w:id="465" w:name="_Toc106199128"/>
      <w:r w:rsidRPr="00BC0026">
        <w:t>8.5.14</w:t>
      </w:r>
      <w:r w:rsidRPr="00BC0026">
        <w:tab/>
      </w:r>
      <w:bookmarkStart w:id="466" w:name="MCCQCTEMPBM_00000054"/>
      <w:r w:rsidRPr="00BC0026">
        <w:rPr>
          <w:rFonts w:ascii="Courier New" w:hAnsi="Courier New" w:cs="Courier New"/>
        </w:rPr>
        <w:t>FutureOptimal &lt;&lt;dataType&gt;&gt;</w:t>
      </w:r>
      <w:bookmarkEnd w:id="464"/>
      <w:bookmarkEnd w:id="465"/>
      <w:bookmarkEnd w:id="466"/>
    </w:p>
    <w:p w14:paraId="740A5133" w14:textId="6259D97E" w:rsidR="00F07BD2" w:rsidRPr="00BC0026" w:rsidRDefault="00F07BD2" w:rsidP="000D3A97">
      <w:pPr>
        <w:pStyle w:val="Heading4"/>
      </w:pPr>
      <w:bookmarkStart w:id="467" w:name="_Toc105573003"/>
      <w:bookmarkStart w:id="468" w:name="_Toc106199129"/>
      <w:r w:rsidRPr="00BC0026">
        <w:rPr>
          <w:lang w:eastAsia="zh-CN"/>
        </w:rPr>
        <w:t>8</w:t>
      </w:r>
      <w:r w:rsidRPr="00BC0026">
        <w:t>.5.14.1</w:t>
      </w:r>
      <w:r w:rsidRPr="00BC0026">
        <w:tab/>
        <w:t>Definition</w:t>
      </w:r>
      <w:bookmarkEnd w:id="467"/>
      <w:bookmarkEnd w:id="468"/>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9" w:name="_Toc105573004"/>
      <w:bookmarkStart w:id="470" w:name="_Toc106199130"/>
      <w:r w:rsidRPr="00BC0026">
        <w:rPr>
          <w:lang w:eastAsia="zh-CN"/>
        </w:rPr>
        <w:t>8</w:t>
      </w:r>
      <w:r w:rsidRPr="00BC0026">
        <w:t>.5.14.2</w:t>
      </w:r>
      <w:r w:rsidRPr="00BC0026">
        <w:tab/>
        <w:t>Information elements</w:t>
      </w:r>
      <w:bookmarkEnd w:id="469"/>
      <w:bookmarkEnd w:id="470"/>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71" w:name="_Toc105573005"/>
      <w:bookmarkStart w:id="472" w:name="_Toc106199131"/>
      <w:r w:rsidRPr="00BC0026">
        <w:t>8.5.15</w:t>
      </w:r>
      <w:r w:rsidRPr="00BC0026">
        <w:tab/>
      </w:r>
      <w:bookmarkStart w:id="473" w:name="MCCQCTEMPBM_00000055"/>
      <w:r w:rsidRPr="00BC0026">
        <w:rPr>
          <w:rFonts w:ascii="Courier New" w:hAnsi="Courier New" w:cs="Courier New"/>
        </w:rPr>
        <w:t>VirRes &lt;&lt;dataType&gt;&gt;</w:t>
      </w:r>
      <w:bookmarkEnd w:id="471"/>
      <w:bookmarkEnd w:id="472"/>
      <w:bookmarkEnd w:id="473"/>
    </w:p>
    <w:p w14:paraId="3FBE93A5" w14:textId="08A4F2D7" w:rsidR="00F07BD2" w:rsidRPr="00BC0026" w:rsidRDefault="00F07BD2" w:rsidP="00F07BD2">
      <w:pPr>
        <w:pStyle w:val="Heading4"/>
      </w:pPr>
      <w:bookmarkStart w:id="474" w:name="_Toc105573006"/>
      <w:bookmarkStart w:id="475" w:name="_Toc106199132"/>
      <w:r w:rsidRPr="00BC0026">
        <w:rPr>
          <w:lang w:eastAsia="zh-CN"/>
        </w:rPr>
        <w:t>8</w:t>
      </w:r>
      <w:r w:rsidRPr="00BC0026">
        <w:t>.5.15.1</w:t>
      </w:r>
      <w:r w:rsidRPr="00BC0026">
        <w:tab/>
        <w:t>Definition</w:t>
      </w:r>
      <w:bookmarkEnd w:id="474"/>
      <w:bookmarkEnd w:id="475"/>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6" w:name="_Toc105573007"/>
      <w:bookmarkStart w:id="477" w:name="_Toc106199133"/>
      <w:r w:rsidRPr="00BC0026">
        <w:rPr>
          <w:lang w:eastAsia="zh-CN"/>
        </w:rPr>
        <w:t>8</w:t>
      </w:r>
      <w:r w:rsidRPr="00BC0026">
        <w:t>.5.15.2</w:t>
      </w:r>
      <w:r w:rsidRPr="00BC0026">
        <w:tab/>
        <w:t>Information elements</w:t>
      </w:r>
      <w:bookmarkEnd w:id="476"/>
      <w:bookmarkEnd w:id="477"/>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8" w:name="MCCQCTEMPBM_00000056"/>
            <w:r w:rsidRPr="00BC0026">
              <w:rPr>
                <w:rFonts w:ascii="Courier New" w:hAnsi="Courier New" w:cs="Courier New"/>
                <w:lang w:eastAsia="zh-CN"/>
              </w:rPr>
              <w:t>FutureOptimalTime</w:t>
            </w:r>
            <w:r w:rsidR="006A012B" w:rsidRPr="00BC0026">
              <w:t xml:space="preserve"> </w:t>
            </w:r>
            <w:r w:rsidRPr="00BC0026">
              <w:t>attribute.</w:t>
            </w:r>
            <w:bookmarkEnd w:id="478"/>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9" w:name="_Toc105573008"/>
      <w:bookmarkStart w:id="480" w:name="_Toc106199134"/>
      <w:bookmarkStart w:id="481" w:name="MCCQCTEMPBM_00000127"/>
      <w:r w:rsidRPr="00BC0026">
        <w:t>8.5.16</w:t>
      </w:r>
      <w:r w:rsidRPr="00BC0026">
        <w:tab/>
      </w:r>
      <w:bookmarkStart w:id="482" w:name="MCCQCTEMPBM_00000057"/>
      <w:r w:rsidRPr="00BC0026">
        <w:rPr>
          <w:rFonts w:ascii="Courier New" w:hAnsi="Courier New" w:cs="Courier New"/>
        </w:rPr>
        <w:t>RadRes &lt;&lt;dataType&gt;&gt;</w:t>
      </w:r>
      <w:bookmarkEnd w:id="479"/>
      <w:bookmarkEnd w:id="480"/>
      <w:bookmarkEnd w:id="482"/>
    </w:p>
    <w:p w14:paraId="1DCF406A" w14:textId="355B221A" w:rsidR="00F07BD2" w:rsidRPr="00BC0026" w:rsidRDefault="00F07BD2" w:rsidP="00F07BD2">
      <w:pPr>
        <w:pStyle w:val="Heading4"/>
      </w:pPr>
      <w:bookmarkStart w:id="483" w:name="_Toc105573009"/>
      <w:bookmarkStart w:id="484" w:name="_Toc106199135"/>
      <w:bookmarkEnd w:id="481"/>
      <w:r w:rsidRPr="00BC0026">
        <w:rPr>
          <w:lang w:eastAsia="zh-CN"/>
        </w:rPr>
        <w:t>8</w:t>
      </w:r>
      <w:r w:rsidRPr="00BC0026">
        <w:t>.5.16.1</w:t>
      </w:r>
      <w:r w:rsidRPr="00BC0026">
        <w:tab/>
        <w:t>Definition</w:t>
      </w:r>
      <w:bookmarkEnd w:id="483"/>
      <w:bookmarkEnd w:id="484"/>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5" w:name="_Toc105573010"/>
      <w:bookmarkStart w:id="486" w:name="_Toc106199136"/>
      <w:r w:rsidRPr="00BC0026">
        <w:rPr>
          <w:lang w:eastAsia="zh-CN"/>
        </w:rPr>
        <w:t>8</w:t>
      </w:r>
      <w:r w:rsidRPr="00BC0026">
        <w:t>.5.16.2</w:t>
      </w:r>
      <w:r w:rsidRPr="00BC0026">
        <w:tab/>
        <w:t>Information elements</w:t>
      </w:r>
      <w:bookmarkEnd w:id="485"/>
      <w:bookmarkEnd w:id="486"/>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7" w:name="_Toc105573011"/>
      <w:bookmarkStart w:id="488" w:name="_Toc106199137"/>
      <w:r w:rsidRPr="00BC0026">
        <w:t>8.5.17</w:t>
      </w:r>
      <w:r w:rsidRPr="00BC0026">
        <w:tab/>
      </w:r>
      <w:bookmarkStart w:id="489" w:name="MCCQCTEMPBM_00000058"/>
      <w:r w:rsidRPr="00BC0026">
        <w:rPr>
          <w:rFonts w:ascii="Courier New" w:hAnsi="Courier New" w:cs="Courier New"/>
        </w:rPr>
        <w:t>ProjectionDuration &lt;&lt;dataType&gt;&gt;</w:t>
      </w:r>
      <w:bookmarkEnd w:id="487"/>
      <w:bookmarkEnd w:id="488"/>
      <w:bookmarkEnd w:id="489"/>
    </w:p>
    <w:p w14:paraId="319D1B55" w14:textId="28D594EE" w:rsidR="00F07BD2" w:rsidRPr="00BC0026" w:rsidRDefault="00F07BD2" w:rsidP="00F07BD2">
      <w:pPr>
        <w:pStyle w:val="Heading4"/>
      </w:pPr>
      <w:bookmarkStart w:id="490" w:name="_Toc105573012"/>
      <w:bookmarkStart w:id="491" w:name="_Toc106199138"/>
      <w:r w:rsidRPr="00BC0026">
        <w:rPr>
          <w:lang w:eastAsia="zh-CN"/>
        </w:rPr>
        <w:t>8</w:t>
      </w:r>
      <w:r w:rsidRPr="00BC0026">
        <w:t>.5.17.1</w:t>
      </w:r>
      <w:r w:rsidRPr="00BC0026">
        <w:tab/>
        <w:t>Definition</w:t>
      </w:r>
      <w:bookmarkEnd w:id="490"/>
      <w:bookmarkEnd w:id="491"/>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92" w:name="_Toc105573013"/>
      <w:bookmarkStart w:id="493" w:name="_Toc106199139"/>
      <w:r w:rsidRPr="00BC0026">
        <w:rPr>
          <w:lang w:eastAsia="zh-CN"/>
        </w:rPr>
        <w:t>8</w:t>
      </w:r>
      <w:r w:rsidRPr="00BC0026">
        <w:t>.5.17.2</w:t>
      </w:r>
      <w:r w:rsidRPr="00BC0026">
        <w:tab/>
        <w:t>Information elements</w:t>
      </w:r>
      <w:bookmarkEnd w:id="492"/>
      <w:bookmarkEnd w:id="493"/>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94" w:name="_Toc105573014"/>
      <w:bookmarkStart w:id="495" w:name="_Toc106199140"/>
      <w:r w:rsidRPr="00BC0026">
        <w:t>9</w:t>
      </w:r>
      <w:r w:rsidRPr="00BC0026">
        <w:tab/>
      </w:r>
      <w:r w:rsidRPr="00BC0026">
        <w:rPr>
          <w:lang w:eastAsia="zh-CN"/>
        </w:rPr>
        <w:t>Information model definitions for MDA</w:t>
      </w:r>
      <w:bookmarkEnd w:id="494"/>
      <w:bookmarkEnd w:id="495"/>
    </w:p>
    <w:p w14:paraId="7E5F0388" w14:textId="77777777" w:rsidR="008420E6" w:rsidRPr="00BC0026" w:rsidRDefault="008420E6" w:rsidP="008420E6">
      <w:pPr>
        <w:pStyle w:val="Heading2"/>
        <w:rPr>
          <w:i/>
          <w:iCs/>
        </w:rPr>
      </w:pPr>
      <w:bookmarkStart w:id="496" w:name="_Toc106199141"/>
      <w:bookmarkStart w:id="497" w:name="_Toc105573015"/>
      <w:r w:rsidRPr="00BC0026">
        <w:t>9.1</w:t>
      </w:r>
      <w:r w:rsidRPr="00BC0026">
        <w:tab/>
        <w:t>Imported and associated information entities</w:t>
      </w:r>
      <w:bookmarkEnd w:id="496"/>
      <w:r w:rsidRPr="00BC0026">
        <w:rPr>
          <w:i/>
          <w:iCs/>
        </w:rPr>
        <w:t xml:space="preserve"> </w:t>
      </w:r>
      <w:bookmarkEnd w:id="497"/>
    </w:p>
    <w:p w14:paraId="1E1778D6" w14:textId="26DE2239" w:rsidR="008420E6" w:rsidRPr="00BC0026" w:rsidRDefault="008420E6" w:rsidP="008420E6">
      <w:pPr>
        <w:pStyle w:val="Heading3"/>
      </w:pPr>
      <w:bookmarkStart w:id="498" w:name="_Toc105573016"/>
      <w:bookmarkStart w:id="499" w:name="_Toc106199142"/>
      <w:r w:rsidRPr="00BC0026">
        <w:t>9.1.1</w:t>
      </w:r>
      <w:r w:rsidRPr="00BC0026">
        <w:tab/>
        <w:t>Imported information entities and local labels</w:t>
      </w:r>
      <w:bookmarkEnd w:id="498"/>
      <w:bookmarkEnd w:id="499"/>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00" w:name="MCCQCTEMPBM_00000059"/>
            <w:r w:rsidR="008420E6" w:rsidRPr="00BC0026">
              <w:rPr>
                <w:rFonts w:ascii="Courier New" w:hAnsi="Courier New" w:cs="Courier New"/>
                <w:lang w:eastAsia="zh-CN"/>
              </w:rPr>
              <w:t>Top</w:t>
            </w:r>
            <w:bookmarkEnd w:id="500"/>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01" w:name="_Toc105573018"/>
      <w:bookmarkStart w:id="502" w:name="_Toc106199144"/>
      <w:r w:rsidRPr="00BC0026">
        <w:t>9.2</w:t>
      </w:r>
      <w:r w:rsidR="00302EE2" w:rsidRPr="00BC0026">
        <w:tab/>
      </w:r>
      <w:r w:rsidRPr="00BC0026">
        <w:t>Class diagram</w:t>
      </w:r>
      <w:bookmarkEnd w:id="501"/>
      <w:bookmarkEnd w:id="502"/>
    </w:p>
    <w:p w14:paraId="79B4A4CE" w14:textId="47B44F62" w:rsidR="00246B73" w:rsidRPr="00BC0026" w:rsidRDefault="00246B73" w:rsidP="00246B73">
      <w:pPr>
        <w:pStyle w:val="Heading3"/>
      </w:pPr>
      <w:bookmarkStart w:id="503" w:name="_Toc105573019"/>
      <w:bookmarkStart w:id="504" w:name="_Toc106199145"/>
      <w:r w:rsidRPr="00BC0026">
        <w:t>9.2.1</w:t>
      </w:r>
      <w:r w:rsidR="00302EE2" w:rsidRPr="00BC0026">
        <w:tab/>
      </w:r>
      <w:r w:rsidRPr="00BC0026">
        <w:t>Relationships</w:t>
      </w:r>
      <w:bookmarkEnd w:id="503"/>
      <w:bookmarkEnd w:id="504"/>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45pt;height:239.8pt" o:ole="">
            <v:imagedata r:id="rId17" o:title=""/>
          </v:shape>
          <o:OLEObject Type="Embed" ProgID="Visio.Drawing.15" ShapeID="_x0000_i1027" DrawAspect="Content" ObjectID="_1716813061"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5" w:name="MCCQCTEMPBM_00000060"/>
      <w:r w:rsidRPr="00BC0026">
        <w:rPr>
          <w:rFonts w:ascii="Courier New" w:hAnsi="Courier New" w:cs="Courier New"/>
          <w:lang w:eastAsia="zh-CN"/>
        </w:rPr>
        <w:t>ManagedElement</w:t>
      </w:r>
      <w:bookmarkEnd w:id="505"/>
      <w:r w:rsidRPr="00BC0026">
        <w:t xml:space="preserve"> or </w:t>
      </w:r>
      <w:bookmarkStart w:id="506" w:name="MCCQCTEMPBM_00000061"/>
      <w:r w:rsidRPr="00BC0026">
        <w:rPr>
          <w:rFonts w:ascii="Courier New" w:hAnsi="Courier New" w:cs="Courier New"/>
          <w:lang w:eastAsia="zh-CN"/>
        </w:rPr>
        <w:t>ManagedFunction</w:t>
      </w:r>
      <w:bookmarkEnd w:id="506"/>
      <w:r w:rsidRPr="00BC0026">
        <w:t xml:space="preserve">, it means the MDAF is located in the NE/NF that the </w:t>
      </w:r>
      <w:bookmarkStart w:id="507" w:name="MCCQCTEMPBM_00000062"/>
      <w:r w:rsidRPr="00BC0026">
        <w:rPr>
          <w:rFonts w:ascii="Courier New" w:hAnsi="Courier New" w:cs="Courier New"/>
          <w:lang w:eastAsia="zh-CN"/>
        </w:rPr>
        <w:t>ManagedElement</w:t>
      </w:r>
      <w:bookmarkEnd w:id="507"/>
      <w:r w:rsidRPr="00BC0026">
        <w:t xml:space="preserve"> or </w:t>
      </w:r>
      <w:bookmarkStart w:id="508" w:name="MCCQCTEMPBM_00000063"/>
      <w:r w:rsidRPr="00BC0026">
        <w:rPr>
          <w:rFonts w:ascii="Courier New" w:hAnsi="Courier New" w:cs="Courier New"/>
          <w:lang w:eastAsia="zh-CN"/>
        </w:rPr>
        <w:t xml:space="preserve">ManagedFunction </w:t>
      </w:r>
      <w:bookmarkEnd w:id="508"/>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9" w:name="_Toc105573020"/>
      <w:bookmarkStart w:id="510" w:name="_Toc106199146"/>
      <w:r w:rsidRPr="00BC0026">
        <w:t>9.2.2</w:t>
      </w:r>
      <w:r w:rsidR="00302EE2" w:rsidRPr="00BC0026">
        <w:tab/>
      </w:r>
      <w:r w:rsidRPr="00BC0026">
        <w:t>Inheritance</w:t>
      </w:r>
      <w:bookmarkEnd w:id="509"/>
      <w:bookmarkEnd w:id="510"/>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8pt;height:353.75pt" o:ole="">
            <v:imagedata r:id="rId19" o:title=""/>
          </v:shape>
          <o:OLEObject Type="Embed" ProgID="Visio.Drawing.15" ShapeID="_x0000_i1028" DrawAspect="Content" ObjectID="_1716813062"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11" w:name="_Toc105573021"/>
      <w:bookmarkStart w:id="512" w:name="_Toc106199147"/>
      <w:r w:rsidRPr="00BC0026">
        <w:t>9.3</w:t>
      </w:r>
      <w:r w:rsidR="00302EE2" w:rsidRPr="00BC0026">
        <w:tab/>
      </w:r>
      <w:r w:rsidRPr="00BC0026">
        <w:t>Class definitions</w:t>
      </w:r>
      <w:bookmarkEnd w:id="511"/>
      <w:bookmarkEnd w:id="512"/>
    </w:p>
    <w:p w14:paraId="18237947" w14:textId="77777777" w:rsidR="009A595E" w:rsidRPr="00BC0026" w:rsidRDefault="009A595E" w:rsidP="009A595E">
      <w:pPr>
        <w:pStyle w:val="Heading3"/>
      </w:pPr>
      <w:bookmarkStart w:id="513" w:name="_Toc105573022"/>
      <w:bookmarkStart w:id="514" w:name="_Toc106199148"/>
      <w:r w:rsidRPr="00BC0026">
        <w:t>9.3.1</w:t>
      </w:r>
      <w:r w:rsidRPr="00BC0026">
        <w:tab/>
      </w:r>
      <w:bookmarkStart w:id="515" w:name="MCCQCTEMPBM_00000064"/>
      <w:r w:rsidRPr="00BC0026">
        <w:rPr>
          <w:rFonts w:ascii="Courier New" w:hAnsi="Courier New" w:cs="Courier New"/>
        </w:rPr>
        <w:t>MDA</w:t>
      </w:r>
      <w:r w:rsidRPr="00BC0026">
        <w:rPr>
          <w:rFonts w:ascii="Courier New" w:hAnsi="Courier New" w:cs="Courier New"/>
          <w:lang w:eastAsia="zh-CN"/>
        </w:rPr>
        <w:t>Function</w:t>
      </w:r>
      <w:bookmarkEnd w:id="513"/>
      <w:bookmarkEnd w:id="514"/>
      <w:bookmarkEnd w:id="515"/>
    </w:p>
    <w:p w14:paraId="23F06599" w14:textId="77777777" w:rsidR="009A595E" w:rsidRPr="00BC0026" w:rsidRDefault="009A595E" w:rsidP="009A595E">
      <w:pPr>
        <w:pStyle w:val="Heading4"/>
      </w:pPr>
      <w:bookmarkStart w:id="516" w:name="_Toc105573023"/>
      <w:bookmarkStart w:id="517" w:name="_Toc106199149"/>
      <w:r w:rsidRPr="00BC0026">
        <w:t>9.3.1.1</w:t>
      </w:r>
      <w:r w:rsidRPr="00BC0026">
        <w:tab/>
        <w:t>Definition</w:t>
      </w:r>
      <w:bookmarkEnd w:id="516"/>
      <w:bookmarkEnd w:id="517"/>
    </w:p>
    <w:p w14:paraId="58765906" w14:textId="38FBA5E9" w:rsidR="009A595E" w:rsidRPr="00BC0026" w:rsidRDefault="009A595E" w:rsidP="009A595E">
      <w:r w:rsidRPr="00BC0026">
        <w:t xml:space="preserve">The IOC </w:t>
      </w:r>
      <w:bookmarkStart w:id="518" w:name="MCCQCTEMPBM_00000065"/>
      <w:r w:rsidRPr="00BC0026">
        <w:rPr>
          <w:rFonts w:ascii="Courier New" w:hAnsi="Courier New" w:cs="Courier New"/>
        </w:rPr>
        <w:t>MDA</w:t>
      </w:r>
      <w:r w:rsidRPr="00BC0026">
        <w:rPr>
          <w:rFonts w:ascii="Courier New" w:hAnsi="Courier New" w:cs="Courier New"/>
          <w:lang w:eastAsia="zh-CN"/>
        </w:rPr>
        <w:t>Function</w:t>
      </w:r>
      <w:bookmarkEnd w:id="518"/>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9" w:name="_Toc105573024"/>
      <w:bookmarkStart w:id="520" w:name="_Toc106199150"/>
      <w:r w:rsidRPr="00BC0026">
        <w:t>9.3.1.2</w:t>
      </w:r>
      <w:r w:rsidRPr="00BC0026">
        <w:tab/>
        <w:t>Attributes</w:t>
      </w:r>
      <w:bookmarkEnd w:id="519"/>
      <w:bookmarkEnd w:id="520"/>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21" w:name="MCCQCTEMPBM_00000066"/>
            <w:r w:rsidRPr="00BC0026">
              <w:rPr>
                <w:rFonts w:ascii="Courier New" w:hAnsi="Courier New" w:cs="Courier New"/>
                <w:bCs/>
                <w:color w:val="333333"/>
                <w:sz w:val="18"/>
                <w:szCs w:val="18"/>
              </w:rPr>
              <w:t>supportedMDACapabilities</w:t>
            </w:r>
            <w:bookmarkEnd w:id="521"/>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22" w:name="_Toc105573025"/>
      <w:bookmarkStart w:id="523" w:name="_Toc106199151"/>
      <w:r w:rsidRPr="00BC0026">
        <w:t>9.3.1.3</w:t>
      </w:r>
      <w:r w:rsidRPr="00BC0026">
        <w:tab/>
        <w:t>Attribute constraints</w:t>
      </w:r>
      <w:bookmarkEnd w:id="522"/>
      <w:bookmarkEnd w:id="523"/>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24" w:name="_Toc105573026"/>
      <w:bookmarkStart w:id="525" w:name="_Toc106199152"/>
      <w:r w:rsidRPr="00BC0026">
        <w:t>9.3.1.4</w:t>
      </w:r>
      <w:r w:rsidRPr="00BC0026">
        <w:tab/>
        <w:t>Notifications</w:t>
      </w:r>
      <w:bookmarkEnd w:id="524"/>
      <w:bookmarkEnd w:id="525"/>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6" w:name="_Toc105573027"/>
      <w:bookmarkStart w:id="527" w:name="_Toc106199153"/>
      <w:r w:rsidRPr="00BC0026">
        <w:t>9.3.2</w:t>
      </w:r>
      <w:r w:rsidRPr="00BC0026">
        <w:tab/>
      </w:r>
      <w:bookmarkStart w:id="528" w:name="MCCQCTEMPBM_00000067"/>
      <w:r w:rsidRPr="00BC0026">
        <w:rPr>
          <w:rFonts w:ascii="Courier New" w:hAnsi="Courier New" w:cs="Courier New"/>
        </w:rPr>
        <w:t>MDA</w:t>
      </w:r>
      <w:r w:rsidRPr="00BC0026">
        <w:rPr>
          <w:rFonts w:ascii="Courier New" w:hAnsi="Courier New" w:cs="Courier New"/>
          <w:lang w:eastAsia="zh-CN"/>
        </w:rPr>
        <w:t>Request</w:t>
      </w:r>
      <w:bookmarkEnd w:id="526"/>
      <w:bookmarkEnd w:id="527"/>
      <w:bookmarkEnd w:id="528"/>
    </w:p>
    <w:p w14:paraId="17A7830F" w14:textId="71531043" w:rsidR="009A595E" w:rsidRPr="00BC0026" w:rsidRDefault="009A595E" w:rsidP="009A595E">
      <w:pPr>
        <w:pStyle w:val="Heading4"/>
      </w:pPr>
      <w:bookmarkStart w:id="529" w:name="_Toc105573028"/>
      <w:bookmarkStart w:id="530" w:name="_Toc106199154"/>
      <w:r w:rsidRPr="00BC0026">
        <w:t>9.3.2.1</w:t>
      </w:r>
      <w:r w:rsidRPr="00BC0026">
        <w:tab/>
        <w:t>Definition</w:t>
      </w:r>
      <w:bookmarkEnd w:id="529"/>
      <w:bookmarkEnd w:id="530"/>
    </w:p>
    <w:p w14:paraId="105B9637" w14:textId="77777777" w:rsidR="009A595E" w:rsidRPr="00BC0026" w:rsidRDefault="009A595E" w:rsidP="009A595E">
      <w:r w:rsidRPr="00BC0026">
        <w:t xml:space="preserve">The IOC </w:t>
      </w:r>
      <w:bookmarkStart w:id="531" w:name="MCCQCTEMPBM_00000068"/>
      <w:r w:rsidRPr="00BC0026">
        <w:rPr>
          <w:rFonts w:ascii="Courier New" w:hAnsi="Courier New" w:cs="Courier New"/>
        </w:rPr>
        <w:t>MDA</w:t>
      </w:r>
      <w:r w:rsidRPr="00BC0026">
        <w:rPr>
          <w:rFonts w:ascii="Courier New" w:hAnsi="Courier New" w:cs="Courier New"/>
          <w:lang w:eastAsia="zh-CN"/>
        </w:rPr>
        <w:t>Request</w:t>
      </w:r>
      <w:bookmarkEnd w:id="531"/>
      <w:r w:rsidRPr="00BC0026">
        <w:t xml:space="preserve"> represents the MDA output request created by an MnS consumer.</w:t>
      </w:r>
    </w:p>
    <w:p w14:paraId="249E8590" w14:textId="1BE12E36" w:rsidR="009A595E" w:rsidRPr="00BC0026" w:rsidRDefault="009A595E" w:rsidP="009A595E">
      <w:r w:rsidRPr="00BC0026">
        <w:t>The attribute</w:t>
      </w:r>
      <w:bookmarkStart w:id="532"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32"/>
      <w:r w:rsidRPr="00BC0026">
        <w:t xml:space="preserve">contains one or multiple </w:t>
      </w:r>
      <w:bookmarkStart w:id="533" w:name="MCCQCTEMPBM_00000070"/>
      <w:r w:rsidRPr="00BC0026">
        <w:rPr>
          <w:rFonts w:ascii="Courier New" w:hAnsi="Courier New" w:cs="Courier New"/>
          <w:bCs/>
          <w:color w:val="333333"/>
        </w:rPr>
        <w:t xml:space="preserve">MDAOutputPerMDAType </w:t>
      </w:r>
      <w:bookmarkEnd w:id="533"/>
      <w:r w:rsidRPr="00BC0026">
        <w:t>elements, and each</w:t>
      </w:r>
      <w:bookmarkStart w:id="534"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34"/>
      <w:r w:rsidRPr="00BC0026">
        <w:t>element</w:t>
      </w:r>
      <w:bookmarkStart w:id="535" w:name="MCCQCTEMPBM_00000072"/>
      <w:r w:rsidRPr="00BC0026">
        <w:rPr>
          <w:rFonts w:ascii="Courier New" w:hAnsi="Courier New" w:cs="Courier New"/>
          <w:bCs/>
          <w:color w:val="333333"/>
        </w:rPr>
        <w:t xml:space="preserve"> </w:t>
      </w:r>
      <w:bookmarkEnd w:id="535"/>
      <w:r w:rsidRPr="00BC0026">
        <w:t>supports</w:t>
      </w:r>
      <w:bookmarkStart w:id="536" w:name="MCCQCTEMPBM_00000073"/>
      <w:r w:rsidRPr="00BC0026">
        <w:rPr>
          <w:rFonts w:ascii="Courier New" w:hAnsi="Courier New" w:cs="Courier New"/>
          <w:bCs/>
          <w:color w:val="333333"/>
        </w:rPr>
        <w:t xml:space="preserve"> </w:t>
      </w:r>
      <w:bookmarkEnd w:id="536"/>
      <w:r w:rsidRPr="00BC0026">
        <w:t>filtering of MDA output for a certain MDA type.</w:t>
      </w:r>
    </w:p>
    <w:p w14:paraId="7076A706" w14:textId="454AB068" w:rsidR="009A595E" w:rsidRPr="00BC0026" w:rsidRDefault="009A595E" w:rsidP="009A595E">
      <w:pPr>
        <w:pStyle w:val="Heading4"/>
      </w:pPr>
      <w:bookmarkStart w:id="537" w:name="_Toc105573029"/>
      <w:bookmarkStart w:id="538" w:name="_Toc106199155"/>
      <w:r w:rsidRPr="00BC0026">
        <w:t>9.3.2.2</w:t>
      </w:r>
      <w:r w:rsidRPr="00BC0026">
        <w:tab/>
        <w:t>Attributes</w:t>
      </w:r>
      <w:bookmarkEnd w:id="537"/>
      <w:bookmarkEnd w:id="538"/>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9" w:name="MCCQCTEMPBM_00000074"/>
            <w:r w:rsidRPr="00BC0026">
              <w:rPr>
                <w:rFonts w:ascii="Courier New" w:hAnsi="Courier New" w:cs="Courier New"/>
                <w:bCs/>
                <w:color w:val="333333"/>
                <w:sz w:val="18"/>
                <w:szCs w:val="18"/>
              </w:rPr>
              <w:t>requestedMDAOutputs</w:t>
            </w:r>
            <w:bookmarkEnd w:id="539"/>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CF2C14" w:rsidRPr="00BC0026" w14:paraId="1E59DAF6" w14:textId="77777777" w:rsidTr="009C03D6">
        <w:trPr>
          <w:cantSplit/>
          <w:jc w:val="center"/>
        </w:trPr>
        <w:tc>
          <w:tcPr>
            <w:tcW w:w="3918" w:type="dxa"/>
            <w:tcMar>
              <w:top w:w="0" w:type="dxa"/>
              <w:left w:w="28" w:type="dxa"/>
              <w:bottom w:w="0" w:type="dxa"/>
              <w:right w:w="108" w:type="dxa"/>
            </w:tcMar>
          </w:tcPr>
          <w:p w14:paraId="09339ACE" w14:textId="386CA4C0" w:rsidR="00CF2C14" w:rsidRPr="00BC0026" w:rsidRDefault="00CF2C14" w:rsidP="00CF2C1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269" w:type="dxa"/>
            <w:tcMar>
              <w:top w:w="0" w:type="dxa"/>
              <w:left w:w="28" w:type="dxa"/>
              <w:bottom w:w="0" w:type="dxa"/>
              <w:right w:w="108" w:type="dxa"/>
            </w:tcMar>
          </w:tcPr>
          <w:p w14:paraId="1BC69852" w14:textId="3AF92A00" w:rsidR="00CF2C14" w:rsidRPr="00BC0026" w:rsidRDefault="00CF2C14" w:rsidP="00CF2C14">
            <w:pPr>
              <w:pStyle w:val="TAL"/>
              <w:jc w:val="center"/>
            </w:pPr>
            <w:r w:rsidRPr="00BC0026">
              <w:t>M</w:t>
            </w:r>
          </w:p>
        </w:tc>
        <w:tc>
          <w:tcPr>
            <w:tcW w:w="1126" w:type="dxa"/>
            <w:tcMar>
              <w:top w:w="0" w:type="dxa"/>
              <w:left w:w="28" w:type="dxa"/>
              <w:bottom w:w="0" w:type="dxa"/>
              <w:right w:w="108" w:type="dxa"/>
            </w:tcMar>
          </w:tcPr>
          <w:p w14:paraId="2CCE4035" w14:textId="03CD0A16" w:rsidR="00CF2C14" w:rsidRPr="00BC0026" w:rsidRDefault="00CF2C14" w:rsidP="00CF2C14">
            <w:pPr>
              <w:pStyle w:val="TAL"/>
              <w:jc w:val="center"/>
            </w:pPr>
            <w:r w:rsidRPr="00BC0026">
              <w:t>T</w:t>
            </w:r>
          </w:p>
        </w:tc>
        <w:tc>
          <w:tcPr>
            <w:tcW w:w="1036" w:type="dxa"/>
            <w:tcMar>
              <w:top w:w="0" w:type="dxa"/>
              <w:left w:w="28" w:type="dxa"/>
              <w:bottom w:w="0" w:type="dxa"/>
              <w:right w:w="108" w:type="dxa"/>
            </w:tcMar>
          </w:tcPr>
          <w:p w14:paraId="7F81F07D" w14:textId="6C08976D" w:rsidR="00CF2C14" w:rsidRPr="00BC0026" w:rsidRDefault="00CF2C14" w:rsidP="00CF2C14">
            <w:pPr>
              <w:pStyle w:val="TAL"/>
              <w:jc w:val="center"/>
            </w:pPr>
            <w:r w:rsidRPr="00BC0026">
              <w:t>T</w:t>
            </w:r>
          </w:p>
        </w:tc>
        <w:tc>
          <w:tcPr>
            <w:tcW w:w="1076" w:type="dxa"/>
            <w:tcMar>
              <w:top w:w="0" w:type="dxa"/>
              <w:left w:w="28" w:type="dxa"/>
              <w:bottom w:w="0" w:type="dxa"/>
              <w:right w:w="108" w:type="dxa"/>
            </w:tcMar>
          </w:tcPr>
          <w:p w14:paraId="36F3F74D" w14:textId="20A61B99" w:rsidR="00CF2C14" w:rsidRPr="00BC0026" w:rsidRDefault="00CF2C14" w:rsidP="00CF2C1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863239B" w14:textId="1F7D7EBF" w:rsidR="00CF2C14" w:rsidRPr="00BC0026" w:rsidRDefault="00CF2C14" w:rsidP="00CF2C14">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40" w:name="_Toc105573030"/>
      <w:bookmarkStart w:id="541" w:name="_Toc106199156"/>
      <w:r w:rsidRPr="00BC0026">
        <w:t>9.3.2.3</w:t>
      </w:r>
      <w:r w:rsidRPr="00BC0026">
        <w:tab/>
        <w:t>Attribute constraints</w:t>
      </w:r>
      <w:bookmarkEnd w:id="540"/>
      <w:bookmarkEnd w:id="541"/>
    </w:p>
    <w:p w14:paraId="49061B52" w14:textId="77777777" w:rsidR="009A595E" w:rsidRPr="00BC0026" w:rsidRDefault="009A595E" w:rsidP="009A595E">
      <w:r w:rsidRPr="00BC0026">
        <w:t>None</w:t>
      </w:r>
      <w:r w:rsidRPr="00BC0026">
        <w:rPr>
          <w:lang w:eastAsia="zh-CN"/>
        </w:rPr>
        <w:t>.</w:t>
      </w:r>
    </w:p>
    <w:p w14:paraId="0A52E61E" w14:textId="77C77B7B" w:rsidR="009A595E" w:rsidRPr="00BC0026" w:rsidRDefault="009A595E" w:rsidP="009A595E">
      <w:pPr>
        <w:pStyle w:val="Heading4"/>
      </w:pPr>
      <w:bookmarkStart w:id="542" w:name="_Toc105573031"/>
      <w:bookmarkStart w:id="543" w:name="_Toc106199157"/>
      <w:r w:rsidRPr="00BC0026">
        <w:t>9.3.2.4</w:t>
      </w:r>
      <w:r w:rsidRPr="00BC0026">
        <w:tab/>
        <w:t>Notifications</w:t>
      </w:r>
      <w:bookmarkEnd w:id="542"/>
      <w:bookmarkEnd w:id="543"/>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44" w:name="_Toc105573032"/>
      <w:bookmarkStart w:id="545" w:name="_Toc106199158"/>
      <w:r w:rsidRPr="00BC0026">
        <w:t>9.3.3</w:t>
      </w:r>
      <w:r w:rsidRPr="00BC0026">
        <w:tab/>
      </w:r>
      <w:bookmarkStart w:id="546" w:name="MCCQCTEMPBM_00000075"/>
      <w:r w:rsidRPr="00BC0026">
        <w:rPr>
          <w:rFonts w:ascii="Courier New" w:hAnsi="Courier New" w:cs="Courier New"/>
        </w:rPr>
        <w:t>MDAReport</w:t>
      </w:r>
      <w:bookmarkEnd w:id="544"/>
      <w:bookmarkEnd w:id="545"/>
      <w:bookmarkEnd w:id="546"/>
    </w:p>
    <w:p w14:paraId="65CE1827" w14:textId="4B670A7A" w:rsidR="00CA0BA2" w:rsidRPr="00BC0026" w:rsidRDefault="00CA0BA2" w:rsidP="00CA0BA2">
      <w:pPr>
        <w:pStyle w:val="Heading4"/>
      </w:pPr>
      <w:bookmarkStart w:id="547" w:name="_Toc105573033"/>
      <w:bookmarkStart w:id="548" w:name="_Toc106199159"/>
      <w:r w:rsidRPr="00BC0026">
        <w:t>9.3.3.1</w:t>
      </w:r>
      <w:r w:rsidRPr="00BC0026">
        <w:tab/>
        <w:t>Definition</w:t>
      </w:r>
      <w:bookmarkEnd w:id="547"/>
      <w:bookmarkEnd w:id="548"/>
    </w:p>
    <w:p w14:paraId="2E8186EE" w14:textId="77777777" w:rsidR="00CA0BA2" w:rsidRPr="00BC0026" w:rsidRDefault="00CA0BA2" w:rsidP="00CA0BA2">
      <w:r w:rsidRPr="00BC0026">
        <w:t xml:space="preserve">The IOC </w:t>
      </w:r>
      <w:bookmarkStart w:id="549" w:name="MCCQCTEMPBM_00000076"/>
      <w:r w:rsidRPr="00BC0026">
        <w:rPr>
          <w:rFonts w:ascii="Courier New" w:hAnsi="Courier New" w:cs="Courier New"/>
        </w:rPr>
        <w:t>MDAReport</w:t>
      </w:r>
      <w:bookmarkEnd w:id="549"/>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50" w:name="_Toc105573034"/>
      <w:bookmarkStart w:id="551" w:name="_Toc106199160"/>
      <w:r w:rsidRPr="00BC0026">
        <w:t>9.3.3.2</w:t>
      </w:r>
      <w:r w:rsidRPr="00BC0026">
        <w:tab/>
        <w:t>Attributes</w:t>
      </w:r>
      <w:bookmarkEnd w:id="550"/>
      <w:bookmarkEnd w:id="551"/>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52" w:name="MCCQCTEMPBM_00000077"/>
            <w:r w:rsidRPr="00BC0026">
              <w:rPr>
                <w:rFonts w:ascii="Courier New" w:hAnsi="Courier New" w:cs="Courier New"/>
              </w:rPr>
              <w:t>m</w:t>
            </w:r>
            <w:r w:rsidR="00CA0BA2" w:rsidRPr="00BC0026">
              <w:rPr>
                <w:rFonts w:ascii="Courier New" w:hAnsi="Courier New" w:cs="Courier New"/>
              </w:rPr>
              <w:t>DAReportID</w:t>
            </w:r>
            <w:bookmarkEnd w:id="552"/>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53" w:name="_Toc105573035"/>
      <w:bookmarkStart w:id="554" w:name="_Toc106199161"/>
      <w:r w:rsidRPr="00BC0026">
        <w:t>9.3.3.3</w:t>
      </w:r>
      <w:r w:rsidRPr="00BC0026">
        <w:tab/>
        <w:t>Attribute constraints</w:t>
      </w:r>
      <w:bookmarkEnd w:id="553"/>
      <w:bookmarkEnd w:id="554"/>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5" w:name="_Toc105573036"/>
      <w:bookmarkStart w:id="556" w:name="_Toc106199162"/>
      <w:r w:rsidRPr="00BC0026">
        <w:t>9.3.3.4</w:t>
      </w:r>
      <w:r w:rsidRPr="00BC0026">
        <w:tab/>
        <w:t>Notifications</w:t>
      </w:r>
      <w:bookmarkEnd w:id="555"/>
      <w:bookmarkEnd w:id="556"/>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7" w:name="_Toc105573037"/>
      <w:bookmarkStart w:id="558" w:name="_Toc106199163"/>
      <w:r w:rsidRPr="00BC0026">
        <w:t>9.4</w:t>
      </w:r>
      <w:r w:rsidRPr="00BC0026">
        <w:tab/>
        <w:t>Data type definitions</w:t>
      </w:r>
      <w:bookmarkEnd w:id="557"/>
      <w:bookmarkEnd w:id="558"/>
    </w:p>
    <w:p w14:paraId="07CB94C3" w14:textId="3AD9272D" w:rsidR="009A595E" w:rsidRPr="00BC0026" w:rsidRDefault="009A595E" w:rsidP="009A595E">
      <w:pPr>
        <w:pStyle w:val="Heading3"/>
      </w:pPr>
      <w:bookmarkStart w:id="559" w:name="_Toc105573038"/>
      <w:bookmarkStart w:id="560" w:name="_Toc106199164"/>
      <w:r w:rsidRPr="00BC0026">
        <w:t>9.4.1</w:t>
      </w:r>
      <w:r w:rsidRPr="00BC0026">
        <w:tab/>
      </w:r>
      <w:bookmarkStart w:id="561" w:name="MCCQCTEMPBM_00000078"/>
      <w:r w:rsidRPr="00BC0026">
        <w:rPr>
          <w:rFonts w:ascii="Courier New" w:hAnsi="Courier New" w:cs="Courier New"/>
          <w:lang w:eastAsia="zh-CN"/>
        </w:rPr>
        <w:t xml:space="preserve">MDAOutputPerMDAType </w:t>
      </w:r>
      <w:bookmarkEnd w:id="561"/>
      <w:r w:rsidRPr="00BC0026">
        <w:rPr>
          <w:rFonts w:ascii="Courier New" w:hAnsi="Courier New"/>
          <w:lang w:eastAsia="zh-CN"/>
        </w:rPr>
        <w:t>&lt;&lt;dataType&gt;&gt;</w:t>
      </w:r>
      <w:bookmarkEnd w:id="559"/>
      <w:bookmarkEnd w:id="560"/>
    </w:p>
    <w:p w14:paraId="2816A41B" w14:textId="77777777" w:rsidR="009A595E" w:rsidRPr="00BC0026" w:rsidRDefault="009A595E" w:rsidP="009A595E">
      <w:pPr>
        <w:pStyle w:val="Heading4"/>
      </w:pPr>
      <w:bookmarkStart w:id="562" w:name="_Toc105573039"/>
      <w:bookmarkStart w:id="563" w:name="_Toc106199165"/>
      <w:r w:rsidRPr="00BC0026">
        <w:t>9.4.1.1</w:t>
      </w:r>
      <w:r w:rsidRPr="00BC0026">
        <w:tab/>
        <w:t>Definition</w:t>
      </w:r>
      <w:bookmarkEnd w:id="562"/>
      <w:bookmarkEnd w:id="563"/>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64" w:name="MCCQCTEMPBM_00000079"/>
      <w:r w:rsidRPr="00BC0026">
        <w:rPr>
          <w:rFonts w:ascii="Courier New" w:hAnsi="Courier New" w:cs="Courier New"/>
          <w:bCs/>
          <w:color w:val="333333"/>
        </w:rPr>
        <w:t>mDAType</w:t>
      </w:r>
      <w:bookmarkEnd w:id="564"/>
      <w:r w:rsidRPr="00BC0026">
        <w:t xml:space="preserve"> element is present (</w:t>
      </w:r>
      <w:r w:rsidR="005B3ABC" w:rsidRPr="00BC0026">
        <w:t>i.e.</w:t>
      </w:r>
      <w:bookmarkStart w:id="565"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5"/>
      <w:r w:rsidRPr="00BC0026">
        <w:t xml:space="preserve">element is not present), then all of the MDA output information elements for this </w:t>
      </w:r>
      <w:bookmarkStart w:id="566" w:name="MCCQCTEMPBM_00000081"/>
      <w:r w:rsidRPr="00BC0026">
        <w:rPr>
          <w:rFonts w:ascii="Courier New" w:hAnsi="Courier New" w:cs="Courier New"/>
          <w:bCs/>
          <w:color w:val="333333"/>
        </w:rPr>
        <w:t xml:space="preserve">mDAType </w:t>
      </w:r>
      <w:bookmarkEnd w:id="566"/>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7"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7"/>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8" w:name="_Toc105573040"/>
      <w:bookmarkStart w:id="569" w:name="_Toc106199166"/>
      <w:r w:rsidRPr="00BC0026">
        <w:t>9.4.1.2</w:t>
      </w:r>
      <w:r w:rsidRPr="00BC0026">
        <w:tab/>
        <w:t>Attributes</w:t>
      </w:r>
      <w:bookmarkEnd w:id="568"/>
      <w:bookmarkEnd w:id="569"/>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70" w:name="MCCQCTEMPBM_00000083"/>
            <w:r w:rsidRPr="00BC0026">
              <w:rPr>
                <w:rFonts w:ascii="Courier New" w:hAnsi="Courier New" w:cs="Courier New"/>
                <w:bCs/>
                <w:color w:val="333333"/>
                <w:sz w:val="18"/>
                <w:szCs w:val="18"/>
              </w:rPr>
              <w:t>mDAType</w:t>
            </w:r>
            <w:bookmarkEnd w:id="570"/>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71" w:name="_Toc105573041"/>
      <w:bookmarkStart w:id="572" w:name="_Toc106199167"/>
      <w:r w:rsidRPr="00BC0026">
        <w:t>9.4.1.3</w:t>
      </w:r>
      <w:r w:rsidRPr="00BC0026">
        <w:tab/>
        <w:t>Attribute constraints</w:t>
      </w:r>
      <w:bookmarkEnd w:id="571"/>
      <w:bookmarkEnd w:id="572"/>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73" w:name="_Toc105573042"/>
      <w:bookmarkStart w:id="574" w:name="_Toc106199168"/>
      <w:r w:rsidRPr="00BC0026">
        <w:t>9.4.1.4</w:t>
      </w:r>
      <w:r w:rsidRPr="00BC0026">
        <w:tab/>
        <w:t>Notifications</w:t>
      </w:r>
      <w:bookmarkEnd w:id="573"/>
      <w:bookmarkEnd w:id="574"/>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5" w:name="_Toc105573043"/>
      <w:bookmarkStart w:id="576" w:name="_Toc106199169"/>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7" w:name="MCCQCTEMPBM_00000084"/>
      <w:r w:rsidRPr="00BC0026">
        <w:rPr>
          <w:rFonts w:ascii="Courier New" w:hAnsi="Courier New" w:cs="Courier New"/>
          <w:bCs/>
          <w:color w:val="333333"/>
          <w:sz w:val="18"/>
          <w:szCs w:val="18"/>
        </w:rPr>
        <w:t xml:space="preserve"> </w:t>
      </w:r>
      <w:bookmarkEnd w:id="577"/>
      <w:r w:rsidRPr="00BC0026">
        <w:rPr>
          <w:rFonts w:ascii="Courier New" w:hAnsi="Courier New"/>
          <w:lang w:eastAsia="zh-CN"/>
        </w:rPr>
        <w:t>&lt;&lt;dataType&gt;&gt;</w:t>
      </w:r>
      <w:bookmarkEnd w:id="575"/>
      <w:bookmarkEnd w:id="576"/>
    </w:p>
    <w:p w14:paraId="572CAE7F" w14:textId="77777777" w:rsidR="009A595E" w:rsidRPr="00BC0026" w:rsidRDefault="009A595E" w:rsidP="009A595E">
      <w:pPr>
        <w:pStyle w:val="Heading4"/>
      </w:pPr>
      <w:bookmarkStart w:id="578" w:name="_Toc105573044"/>
      <w:bookmarkStart w:id="579" w:name="_Toc106199170"/>
      <w:r w:rsidRPr="00BC0026">
        <w:t>9.4.2.1</w:t>
      </w:r>
      <w:r w:rsidRPr="00BC0026">
        <w:tab/>
        <w:t>Definition</w:t>
      </w:r>
      <w:bookmarkEnd w:id="578"/>
      <w:bookmarkEnd w:id="579"/>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80" w:name="MCCQCTEMPBM_00000085"/>
      <w:r w:rsidRPr="00BC0026">
        <w:rPr>
          <w:rFonts w:ascii="Courier New" w:hAnsi="Courier New" w:cs="Courier New"/>
          <w:bCs/>
          <w:color w:val="333333"/>
        </w:rPr>
        <w:t>mDAOutputIEName</w:t>
      </w:r>
      <w:bookmarkEnd w:id="580"/>
      <w:r w:rsidRPr="00BC0026">
        <w:t xml:space="preserve"> element is present (</w:t>
      </w:r>
      <w:r w:rsidR="005B3ABC" w:rsidRPr="00BC0026">
        <w:t>i.e.</w:t>
      </w:r>
      <w:bookmarkStart w:id="581" w:name="MCCQCTEMPBM_00000086"/>
      <w:r w:rsidRPr="00BC0026">
        <w:rPr>
          <w:rFonts w:ascii="Courier New" w:hAnsi="Courier New" w:cs="Courier New"/>
          <w:bCs/>
          <w:color w:val="333333"/>
        </w:rPr>
        <w:t xml:space="preserve"> filterValue </w:t>
      </w:r>
      <w:bookmarkEnd w:id="581"/>
      <w:r w:rsidRPr="00BC0026">
        <w:t>and</w:t>
      </w:r>
      <w:bookmarkStart w:id="582" w:name="MCCQCTEMPBM_00000087"/>
      <w:r w:rsidRPr="00BC0026">
        <w:rPr>
          <w:rFonts w:ascii="Courier New" w:hAnsi="Courier New" w:cs="Courier New"/>
          <w:bCs/>
          <w:color w:val="333333"/>
        </w:rPr>
        <w:t xml:space="preserve"> threshold</w:t>
      </w:r>
      <w:bookmarkEnd w:id="582"/>
      <w:r w:rsidRPr="00BC0026">
        <w:t xml:space="preserve"> elements are not present), then the MDA output information element indicated by the </w:t>
      </w:r>
      <w:bookmarkStart w:id="583" w:name="MCCQCTEMPBM_00000088"/>
      <w:r w:rsidRPr="00BC0026">
        <w:rPr>
          <w:rFonts w:ascii="Courier New" w:hAnsi="Courier New" w:cs="Courier New"/>
          <w:bCs/>
          <w:color w:val="333333"/>
        </w:rPr>
        <w:t>mDAOutputIEName</w:t>
      </w:r>
      <w:bookmarkEnd w:id="583"/>
      <w:r w:rsidRPr="00BC0026">
        <w:t xml:space="preserve"> is requested and reported without filter or threshold.</w:t>
      </w:r>
    </w:p>
    <w:p w14:paraId="09185185" w14:textId="2B1DFA60" w:rsidR="009A595E" w:rsidRPr="00BC0026" w:rsidRDefault="009A595E" w:rsidP="009A595E">
      <w:r w:rsidRPr="00BC0026">
        <w:t xml:space="preserve">If </w:t>
      </w:r>
      <w:bookmarkStart w:id="584" w:name="MCCQCTEMPBM_00000089"/>
      <w:r w:rsidRPr="00BC0026">
        <w:rPr>
          <w:rFonts w:ascii="Courier New" w:hAnsi="Courier New" w:cs="Courier New"/>
          <w:bCs/>
          <w:color w:val="333333"/>
        </w:rPr>
        <w:t xml:space="preserve">filterValue </w:t>
      </w:r>
      <w:bookmarkEnd w:id="584"/>
      <w:r w:rsidRPr="00BC0026">
        <w:t xml:space="preserve">element is present (only applicable when the MDA output information element indicated by </w:t>
      </w:r>
      <w:bookmarkStart w:id="585" w:name="MCCQCTEMPBM_00000090"/>
      <w:r w:rsidRPr="00BC0026">
        <w:rPr>
          <w:rFonts w:ascii="Courier New" w:hAnsi="Courier New" w:cs="Courier New"/>
          <w:bCs/>
          <w:color w:val="333333"/>
        </w:rPr>
        <w:t xml:space="preserve">mDAOutputIEName </w:t>
      </w:r>
      <w:bookmarkEnd w:id="585"/>
      <w:r w:rsidRPr="00BC0026">
        <w:t>is non-numeric type (</w:t>
      </w:r>
      <w:r w:rsidR="005B3ABC" w:rsidRPr="00BC0026">
        <w:t>e.g.</w:t>
      </w:r>
      <w:r w:rsidRPr="00BC0026">
        <w:t xml:space="preserve"> enum, string)), then the MDA output information element indicated by the </w:t>
      </w:r>
      <w:bookmarkStart w:id="586" w:name="MCCQCTEMPBM_00000091"/>
      <w:r w:rsidRPr="00BC0026">
        <w:rPr>
          <w:rFonts w:ascii="Courier New" w:hAnsi="Courier New" w:cs="Courier New"/>
          <w:bCs/>
          <w:color w:val="333333"/>
        </w:rPr>
        <w:t>mDAOutputIEName</w:t>
      </w:r>
      <w:bookmarkEnd w:id="586"/>
      <w:r w:rsidRPr="00BC0026">
        <w:t xml:space="preserve"> is only requested and reported when its value equals to the value of</w:t>
      </w:r>
      <w:bookmarkStart w:id="587" w:name="MCCQCTEMPBM_00000092"/>
      <w:r w:rsidRPr="00BC0026">
        <w:rPr>
          <w:rFonts w:ascii="Courier New" w:hAnsi="Courier New" w:cs="Courier New"/>
          <w:bCs/>
          <w:color w:val="333333"/>
        </w:rPr>
        <w:t xml:space="preserve"> filterValue</w:t>
      </w:r>
      <w:bookmarkEnd w:id="587"/>
      <w:r w:rsidRPr="00BC0026">
        <w:t>.</w:t>
      </w:r>
    </w:p>
    <w:p w14:paraId="04FC18B0" w14:textId="381AF01B" w:rsidR="009A595E" w:rsidRPr="00BC0026" w:rsidRDefault="009A595E" w:rsidP="009A595E">
      <w:pPr>
        <w:rPr>
          <w:rFonts w:eastAsia="Calibri"/>
        </w:rPr>
      </w:pPr>
      <w:r w:rsidRPr="00BC0026">
        <w:t xml:space="preserve">If </w:t>
      </w:r>
      <w:bookmarkStart w:id="588" w:name="MCCQCTEMPBM_00000093"/>
      <w:r w:rsidRPr="00BC0026">
        <w:rPr>
          <w:rFonts w:ascii="Courier New" w:hAnsi="Courier New" w:cs="Courier New"/>
          <w:bCs/>
          <w:color w:val="333333"/>
        </w:rPr>
        <w:t>threshold</w:t>
      </w:r>
      <w:bookmarkEnd w:id="588"/>
      <w:r w:rsidRPr="00BC0026">
        <w:t xml:space="preserve"> element is present (only applicable when the MDA output information element indicated by </w:t>
      </w:r>
      <w:bookmarkStart w:id="589" w:name="MCCQCTEMPBM_00000094"/>
      <w:r w:rsidRPr="00BC0026">
        <w:rPr>
          <w:rFonts w:ascii="Courier New" w:hAnsi="Courier New" w:cs="Courier New"/>
          <w:bCs/>
          <w:color w:val="333333"/>
        </w:rPr>
        <w:t xml:space="preserve">mDAOutputIEName </w:t>
      </w:r>
      <w:bookmarkEnd w:id="589"/>
      <w:r w:rsidRPr="00BC0026">
        <w:t>is numeric type (</w:t>
      </w:r>
      <w:r w:rsidR="005B3ABC" w:rsidRPr="00BC0026">
        <w:t>e.g.</w:t>
      </w:r>
      <w:r w:rsidRPr="00BC0026">
        <w:t xml:space="preserve"> integer, real)), then the MDA output information element indicated by the </w:t>
      </w:r>
      <w:bookmarkStart w:id="590" w:name="MCCQCTEMPBM_00000095"/>
      <w:r w:rsidRPr="00BC0026">
        <w:rPr>
          <w:rFonts w:ascii="Courier New" w:hAnsi="Courier New" w:cs="Courier New"/>
          <w:bCs/>
          <w:color w:val="333333"/>
        </w:rPr>
        <w:t>mDAOutputIEName</w:t>
      </w:r>
      <w:bookmarkEnd w:id="590"/>
      <w:r w:rsidRPr="00BC0026">
        <w:t xml:space="preserve"> is only requested and reported when its value reaches or crosses the threshold.</w:t>
      </w:r>
    </w:p>
    <w:p w14:paraId="0150F9A0" w14:textId="7C7A18FB" w:rsidR="00554DC8" w:rsidRPr="00BC0026" w:rsidRDefault="00554DC8" w:rsidP="00685CC6">
      <w:pPr>
        <w:keepNext/>
        <w:keepLines/>
      </w:pPr>
      <w:r w:rsidRPr="00BC0026">
        <w:rPr>
          <w:rFonts w:eastAsia="Calibri"/>
        </w:rPr>
        <w:t xml:space="preserve">If </w:t>
      </w:r>
      <w:bookmarkStart w:id="591" w:name="MCCQCTEMPBM_00000096"/>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rPr>
        <w:t>O</w:t>
      </w:r>
      <w:r w:rsidRPr="00BC0026">
        <w:rPr>
          <w:rFonts w:ascii="Courier New" w:hAnsi="Courier New" w:cs="Courier New"/>
          <w:bCs/>
          <w:color w:val="333333"/>
          <w:sz w:val="18"/>
          <w:szCs w:val="18"/>
        </w:rPr>
        <w:t xml:space="preserve">utputIEAnalyticsPeriod </w:t>
      </w:r>
      <w:bookmarkEnd w:id="591"/>
      <w:r w:rsidRPr="00BC0026">
        <w:t xml:space="preserve">element is present (only applicable when </w:t>
      </w:r>
      <w:bookmarkStart w:id="592" w:name="MCCQCTEMPBM_00000097"/>
      <w:r w:rsidRPr="00BC0026">
        <w:rPr>
          <w:rFonts w:ascii="Courier New" w:hAnsi="Courier New" w:cs="Courier New"/>
          <w:bCs/>
          <w:color w:val="333333"/>
        </w:rPr>
        <w:t xml:space="preserve">mDAOutputIEFilterValue </w:t>
      </w:r>
      <w:bookmarkEnd w:id="592"/>
      <w:r w:rsidRPr="00BC0026">
        <w:t>and</w:t>
      </w:r>
      <w:bookmarkStart w:id="593" w:name="MCCQCTEMPBM_00000098"/>
      <w:r w:rsidRPr="00BC0026">
        <w:rPr>
          <w:rFonts w:ascii="Courier New" w:hAnsi="Courier New" w:cs="Courier New"/>
          <w:bCs/>
          <w:color w:val="333333"/>
        </w:rPr>
        <w:t xml:space="preserve"> mDA</w:t>
      </w:r>
      <w:r w:rsidRPr="00BC0026">
        <w:rPr>
          <w:rFonts w:ascii="Courier New" w:hAnsi="Courier New" w:cs="Courier New" w:hint="eastAsia"/>
          <w:bCs/>
          <w:color w:val="333333"/>
        </w:rPr>
        <w:t>O</w:t>
      </w:r>
      <w:r w:rsidRPr="00BC0026">
        <w:rPr>
          <w:rFonts w:ascii="Courier New" w:hAnsi="Courier New" w:cs="Courier New"/>
          <w:bCs/>
          <w:color w:val="333333"/>
        </w:rPr>
        <w:t>utputIEThreshold</w:t>
      </w:r>
      <w:bookmarkEnd w:id="593"/>
      <w:r w:rsidRPr="00BC0026">
        <w:t xml:space="preserve"> elements are not present), then the MDA output information element indicated by the </w:t>
      </w:r>
      <w:bookmarkStart w:id="594" w:name="MCCQCTEMPBM_00000099"/>
      <w:r w:rsidRPr="00BC0026">
        <w:rPr>
          <w:rFonts w:ascii="Courier New" w:hAnsi="Courier New" w:cs="Courier New"/>
          <w:bCs/>
          <w:color w:val="333333"/>
        </w:rPr>
        <w:t>mDAOutputIEName</w:t>
      </w:r>
      <w:bookmarkEnd w:id="594"/>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21B98FAA" w:rsidR="009A595E" w:rsidRPr="00BC0026" w:rsidRDefault="00554DC8" w:rsidP="009A595E">
      <w:pPr>
        <w:rPr>
          <w:rFonts w:eastAsia="Calibri"/>
        </w:rPr>
      </w:pPr>
      <w:bookmarkStart w:id="595" w:name="MCCQCTEMPBM_00000100"/>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rPr>
        <w:t>O</w:t>
      </w:r>
      <w:r w:rsidRPr="00BC0026">
        <w:rPr>
          <w:rFonts w:ascii="Courier New" w:hAnsi="Courier New" w:cs="Courier New"/>
          <w:bCs/>
          <w:color w:val="333333"/>
          <w:sz w:val="18"/>
          <w:szCs w:val="18"/>
        </w:rPr>
        <w:t xml:space="preserve">utputIETimeOut </w:t>
      </w:r>
      <w:bookmarkEnd w:id="595"/>
      <w:r w:rsidRPr="00BC0026">
        <w:t xml:space="preserve">element is present optionally when an MDA MnS consumer needs an </w:t>
      </w:r>
      <w:bookmarkStart w:id="596" w:name="MCCQCTEMPBM_00000101"/>
      <w:r w:rsidRPr="00BC0026">
        <w:rPr>
          <w:rFonts w:ascii="Courier New" w:hAnsi="Courier New" w:cs="Courier New"/>
          <w:bCs/>
          <w:color w:val="333333"/>
        </w:rPr>
        <w:t>mDAOutputIEName</w:t>
      </w:r>
      <w:bookmarkEnd w:id="596"/>
      <w:r w:rsidRPr="00BC0026">
        <w:t xml:space="preserve"> element before a specified time only. </w:t>
      </w:r>
    </w:p>
    <w:p w14:paraId="336BA2D4" w14:textId="1C6001AB" w:rsidR="009A595E" w:rsidRPr="00BC0026" w:rsidRDefault="009A595E" w:rsidP="009A595E">
      <w:pPr>
        <w:pStyle w:val="Heading4"/>
      </w:pPr>
      <w:bookmarkStart w:id="597" w:name="_Toc105573045"/>
      <w:bookmarkStart w:id="598" w:name="_Toc106199171"/>
      <w:r w:rsidRPr="00BC0026">
        <w:t>9.4.2.2</w:t>
      </w:r>
      <w:r w:rsidRPr="00BC0026">
        <w:tab/>
        <w:t>Attributes</w:t>
      </w:r>
      <w:bookmarkEnd w:id="597"/>
      <w:bookmarkEnd w:id="598"/>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9" w:name="MCCQCTEMPBM_00000102"/>
            <w:r w:rsidRPr="00BC0026">
              <w:rPr>
                <w:rFonts w:ascii="Courier New" w:hAnsi="Courier New" w:cs="Courier New"/>
                <w:bCs/>
                <w:color w:val="333333"/>
                <w:sz w:val="18"/>
                <w:szCs w:val="18"/>
              </w:rPr>
              <w:t>mDAOutputIEName</w:t>
            </w:r>
            <w:bookmarkEnd w:id="599"/>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600" w:name="_Toc105573046"/>
      <w:bookmarkStart w:id="601" w:name="_Toc106199172"/>
      <w:r w:rsidRPr="00BC0026">
        <w:t>9.4.2.3</w:t>
      </w:r>
      <w:r w:rsidRPr="00BC0026">
        <w:tab/>
        <w:t>Attribute constraints</w:t>
      </w:r>
      <w:bookmarkEnd w:id="600"/>
      <w:bookmarkEnd w:id="601"/>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602" w:name="MCCQCTEMPBM_00000103"/>
            <w:r w:rsidRPr="00BC0026">
              <w:rPr>
                <w:rFonts w:ascii="Courier New" w:hAnsi="Courier New" w:cs="Courier New"/>
                <w:bCs/>
                <w:color w:val="333333"/>
                <w:szCs w:val="18"/>
              </w:rPr>
              <w:t>filterValue</w:t>
            </w:r>
            <w:bookmarkEnd w:id="602"/>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03" w:name="_Toc105573047"/>
      <w:bookmarkStart w:id="604" w:name="_Toc106199173"/>
      <w:r w:rsidRPr="00BC0026">
        <w:t>9.4.2.4</w:t>
      </w:r>
      <w:r w:rsidRPr="00BC0026">
        <w:tab/>
        <w:t>Notifications</w:t>
      </w:r>
      <w:bookmarkEnd w:id="603"/>
      <w:bookmarkEnd w:id="604"/>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05" w:name="_Toc105573048"/>
      <w:bookmarkStart w:id="606" w:name="_Toc106199174"/>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607" w:name="MCCQCTEMPBM_00000104"/>
      <w:r w:rsidRPr="00BC0026">
        <w:rPr>
          <w:rFonts w:ascii="Courier New" w:hAnsi="Courier New" w:cs="Courier New"/>
          <w:lang w:eastAsia="zh-CN"/>
        </w:rPr>
        <w:t>choice</w:t>
      </w:r>
      <w:bookmarkEnd w:id="607"/>
      <w:r w:rsidRPr="00BC0026">
        <w:rPr>
          <w:lang w:eastAsia="zh-CN"/>
        </w:rPr>
        <w:t>&gt;&gt;</w:t>
      </w:r>
      <w:bookmarkEnd w:id="605"/>
      <w:bookmarkEnd w:id="606"/>
    </w:p>
    <w:p w14:paraId="4F086814" w14:textId="77777777" w:rsidR="00CD3A34" w:rsidRPr="00BC0026" w:rsidRDefault="00CD3A34" w:rsidP="00CD3A34">
      <w:pPr>
        <w:pStyle w:val="Heading4"/>
      </w:pPr>
      <w:bookmarkStart w:id="608" w:name="_Toc105573049"/>
      <w:bookmarkStart w:id="609" w:name="_Toc106199175"/>
      <w:r w:rsidRPr="00BC0026">
        <w:t>9.4.3.1</w:t>
      </w:r>
      <w:r w:rsidRPr="00BC0026">
        <w:tab/>
        <w:t>Definition</w:t>
      </w:r>
      <w:bookmarkEnd w:id="608"/>
      <w:bookmarkEnd w:id="609"/>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10" w:name="MCCQCTEMPBM_00000105"/>
      <w:r w:rsidRPr="00BC0026">
        <w:rPr>
          <w:rFonts w:ascii="Courier New" w:hAnsi="Courier New" w:cs="Courier New"/>
          <w:bCs/>
          <w:color w:val="333333"/>
          <w:sz w:val="18"/>
          <w:szCs w:val="18"/>
        </w:rPr>
        <w:t>managedEntitiesScope</w:t>
      </w:r>
      <w:bookmarkEnd w:id="610"/>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11" w:name="MCCQCTEMPBM_00000106"/>
      <w:r w:rsidRPr="00BC0026">
        <w:rPr>
          <w:rFonts w:ascii="Courier New" w:hAnsi="Courier New" w:cs="Courier New"/>
          <w:bCs/>
          <w:color w:val="333333"/>
          <w:sz w:val="18"/>
          <w:szCs w:val="18"/>
        </w:rPr>
        <w:t>areaScope</w:t>
      </w:r>
      <w:bookmarkEnd w:id="611"/>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12" w:name="MCCQCTEMPBM_00000107"/>
      <w:r w:rsidRPr="00BC0026">
        <w:rPr>
          <w:rFonts w:ascii="Courier New" w:hAnsi="Courier New" w:cs="Courier New"/>
          <w:bCs/>
          <w:color w:val="333333"/>
          <w:sz w:val="18"/>
          <w:szCs w:val="18"/>
        </w:rPr>
        <w:t>managedEntitiesScope</w:t>
      </w:r>
      <w:bookmarkEnd w:id="612"/>
      <w:r w:rsidRPr="00BC0026">
        <w:t xml:space="preserve"> attribute and </w:t>
      </w:r>
      <w:bookmarkStart w:id="613" w:name="MCCQCTEMPBM_00000108"/>
      <w:r w:rsidRPr="00BC0026">
        <w:rPr>
          <w:rFonts w:ascii="Courier New" w:hAnsi="Courier New" w:cs="Courier New"/>
          <w:bCs/>
          <w:color w:val="333333"/>
          <w:sz w:val="18"/>
          <w:szCs w:val="18"/>
        </w:rPr>
        <w:t>areaScope</w:t>
      </w:r>
      <w:bookmarkEnd w:id="613"/>
      <w:r w:rsidRPr="00BC0026">
        <w:t xml:space="preserve"> attribute shall not be present at the same time.</w:t>
      </w:r>
    </w:p>
    <w:p w14:paraId="0D609750" w14:textId="06FBE9FE" w:rsidR="00CD3A34" w:rsidRPr="00BC0026" w:rsidRDefault="00CD3A34" w:rsidP="00CD3A34">
      <w:pPr>
        <w:pStyle w:val="Heading4"/>
      </w:pPr>
      <w:bookmarkStart w:id="614" w:name="_Toc105573050"/>
      <w:bookmarkStart w:id="615" w:name="_Toc106199176"/>
      <w:r w:rsidRPr="00BC0026">
        <w:t>9.4.3.2</w:t>
      </w:r>
      <w:r w:rsidRPr="00BC0026">
        <w:tab/>
        <w:t>Attributes</w:t>
      </w:r>
      <w:bookmarkEnd w:id="614"/>
      <w:bookmarkEnd w:id="615"/>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16"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16"/>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17" w:name="_Toc105573051"/>
      <w:bookmarkStart w:id="618" w:name="_Toc106199177"/>
      <w:r w:rsidRPr="00BC0026">
        <w:t>9.4.3.3</w:t>
      </w:r>
      <w:r w:rsidRPr="00BC0026">
        <w:tab/>
        <w:t>Attribute constraints</w:t>
      </w:r>
      <w:bookmarkEnd w:id="617"/>
      <w:bookmarkEnd w:id="618"/>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9"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9"/>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20" w:name="_Toc105573052"/>
      <w:bookmarkStart w:id="621" w:name="_Toc106199178"/>
      <w:r w:rsidRPr="00BC0026">
        <w:t>9.4.3.4</w:t>
      </w:r>
      <w:r w:rsidRPr="00BC0026">
        <w:tab/>
        <w:t>Notifications</w:t>
      </w:r>
      <w:bookmarkEnd w:id="620"/>
      <w:bookmarkEnd w:id="621"/>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22" w:name="_Toc105573053"/>
      <w:bookmarkStart w:id="623" w:name="_Toc106199179"/>
      <w:r w:rsidRPr="00BC0026">
        <w:t>9.4.</w:t>
      </w:r>
      <w:r w:rsidR="004E025D" w:rsidRPr="00BC0026">
        <w:t>4</w:t>
      </w:r>
      <w:r w:rsidRPr="00BC0026">
        <w:rPr>
          <w:rFonts w:ascii="Courier New" w:hAnsi="Courier New"/>
          <w:lang w:eastAsia="zh-CN"/>
        </w:rPr>
        <w:tab/>
        <w:t>TimeWindow</w:t>
      </w:r>
      <w:bookmarkStart w:id="624" w:name="MCCQCTEMPBM_00000111"/>
      <w:r w:rsidRPr="00BC0026">
        <w:rPr>
          <w:rFonts w:ascii="Courier New" w:hAnsi="Courier New" w:cs="Courier New"/>
          <w:bCs/>
          <w:color w:val="333333"/>
          <w:sz w:val="18"/>
          <w:szCs w:val="18"/>
        </w:rPr>
        <w:t xml:space="preserve"> </w:t>
      </w:r>
      <w:bookmarkEnd w:id="624"/>
      <w:r w:rsidRPr="00BC0026">
        <w:rPr>
          <w:rFonts w:ascii="Courier New" w:hAnsi="Courier New"/>
          <w:lang w:eastAsia="zh-CN"/>
        </w:rPr>
        <w:t>&lt;&lt;dataType&gt;&gt;</w:t>
      </w:r>
      <w:bookmarkEnd w:id="622"/>
      <w:bookmarkEnd w:id="623"/>
    </w:p>
    <w:p w14:paraId="0EDCC4CF" w14:textId="5E51DDEC" w:rsidR="00244F07" w:rsidRPr="00BC0026" w:rsidRDefault="00244F07" w:rsidP="00244F07">
      <w:pPr>
        <w:pStyle w:val="Heading4"/>
        <w:rPr>
          <w:i/>
          <w:iCs/>
        </w:rPr>
      </w:pPr>
      <w:bookmarkStart w:id="625" w:name="_Toc105573054"/>
      <w:bookmarkStart w:id="626" w:name="_Toc106199180"/>
      <w:r w:rsidRPr="00BC0026">
        <w:t>9.4.</w:t>
      </w:r>
      <w:r w:rsidR="004E025D" w:rsidRPr="00BC0026">
        <w:t>4</w:t>
      </w:r>
      <w:r w:rsidRPr="00BC0026">
        <w:t>.1</w:t>
      </w:r>
      <w:r w:rsidRPr="00BC0026">
        <w:tab/>
        <w:t>Definition</w:t>
      </w:r>
      <w:bookmarkEnd w:id="625"/>
      <w:bookmarkEnd w:id="626"/>
    </w:p>
    <w:p w14:paraId="4677015B" w14:textId="170013F4" w:rsidR="00244F07" w:rsidRPr="00BC0026" w:rsidRDefault="00244F07" w:rsidP="00244F07">
      <w:r w:rsidRPr="00BC0026">
        <w:t>Th</w:t>
      </w:r>
      <w:r w:rsidR="00A952E1" w:rsidRPr="00BC0026">
        <w:t>is</w:t>
      </w:r>
      <w:r w:rsidRPr="00BC0026">
        <w:t xml:space="preserve"> &lt;&lt;dataType&gt;&gt; represents the time duration related to the MDA output towards the MDA MnS consumer. </w:t>
      </w:r>
    </w:p>
    <w:p w14:paraId="5E7BD6D3" w14:textId="4E9F77EB" w:rsidR="00244F07" w:rsidRPr="00BC0026" w:rsidRDefault="00244F07" w:rsidP="00244F07">
      <w:pPr>
        <w:pStyle w:val="Heading4"/>
      </w:pPr>
      <w:bookmarkStart w:id="627" w:name="_Toc105573055"/>
      <w:bookmarkStart w:id="628" w:name="_Toc106199181"/>
      <w:r w:rsidRPr="00BC0026">
        <w:t>9.4.</w:t>
      </w:r>
      <w:r w:rsidR="004E025D" w:rsidRPr="00BC0026">
        <w:t>4</w:t>
      </w:r>
      <w:r w:rsidRPr="00BC0026">
        <w:t>.</w:t>
      </w:r>
      <w:r w:rsidR="004E025D" w:rsidRPr="00BC0026">
        <w:t>2</w:t>
      </w:r>
      <w:r w:rsidRPr="00BC0026">
        <w:tab/>
        <w:t>Attributes</w:t>
      </w:r>
      <w:bookmarkEnd w:id="627"/>
      <w:bookmarkEnd w:id="628"/>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77777777" w:rsidR="00244F07" w:rsidRPr="00BC0026" w:rsidRDefault="00244F07" w:rsidP="00C76939">
            <w:pPr>
              <w:spacing w:after="0"/>
              <w:rPr>
                <w:rFonts w:ascii="Courier New" w:hAnsi="Courier New" w:cs="Courier New"/>
                <w:b/>
                <w:bCs/>
              </w:rPr>
            </w:pPr>
            <w:bookmarkStart w:id="629" w:name="MCCQCTEMPBM_00000112"/>
            <w:r w:rsidRPr="00BC0026">
              <w:rPr>
                <w:rFonts w:ascii="Courier New" w:hAnsi="Courier New" w:cs="Courier New"/>
                <w:bCs/>
                <w:color w:val="333333"/>
                <w:sz w:val="18"/>
                <w:szCs w:val="18"/>
              </w:rPr>
              <w:t>startTime</w:t>
            </w:r>
            <w:bookmarkEnd w:id="629"/>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77777777" w:rsidR="00244F07" w:rsidRPr="00BC0026" w:rsidRDefault="00244F07"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endTime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30" w:name="_Toc105573056"/>
      <w:bookmarkStart w:id="631" w:name="_Toc106199182"/>
      <w:r w:rsidRPr="00BC0026">
        <w:t>9.4.4.3</w:t>
      </w:r>
      <w:r w:rsidRPr="00BC0026">
        <w:tab/>
        <w:t>Attribute constraints</w:t>
      </w:r>
      <w:bookmarkEnd w:id="630"/>
      <w:bookmarkEnd w:id="631"/>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32" w:name="_Toc105573057"/>
      <w:bookmarkStart w:id="633" w:name="_Toc106199183"/>
      <w:r w:rsidRPr="00BC0026">
        <w:t>9.4.</w:t>
      </w:r>
      <w:r w:rsidR="004E025D" w:rsidRPr="00BC0026">
        <w:t>4</w:t>
      </w:r>
      <w:r w:rsidRPr="00BC0026">
        <w:t>.</w:t>
      </w:r>
      <w:r w:rsidR="007C3D05" w:rsidRPr="00BC0026">
        <w:t>4</w:t>
      </w:r>
      <w:r w:rsidRPr="00BC0026">
        <w:tab/>
        <w:t>Notifications</w:t>
      </w:r>
      <w:bookmarkEnd w:id="632"/>
      <w:bookmarkEnd w:id="633"/>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34" w:name="_Toc105573058"/>
      <w:bookmarkStart w:id="635" w:name="_Toc106199184"/>
      <w:r w:rsidRPr="00BC0026">
        <w:t>9.4.</w:t>
      </w:r>
      <w:r w:rsidR="00AA3015" w:rsidRPr="00BC0026">
        <w:t>5</w:t>
      </w:r>
      <w:r w:rsidRPr="00BC0026">
        <w:tab/>
      </w:r>
      <w:bookmarkStart w:id="636" w:name="MCCQCTEMPBM_00000113"/>
      <w:r w:rsidRPr="00BC0026">
        <w:rPr>
          <w:rFonts w:ascii="Courier New" w:hAnsi="Courier New" w:cs="Courier New"/>
        </w:rPr>
        <w:t>MDAOutputs &lt;&lt;dataType&gt;&gt;</w:t>
      </w:r>
      <w:bookmarkEnd w:id="634"/>
      <w:bookmarkEnd w:id="635"/>
      <w:bookmarkEnd w:id="636"/>
    </w:p>
    <w:p w14:paraId="4D018DEB" w14:textId="17E470BA" w:rsidR="002844E8" w:rsidRPr="00BC0026" w:rsidRDefault="002844E8" w:rsidP="002844E8">
      <w:pPr>
        <w:pStyle w:val="Heading4"/>
      </w:pPr>
      <w:bookmarkStart w:id="637" w:name="_Toc105573059"/>
      <w:bookmarkStart w:id="638" w:name="_Toc106199185"/>
      <w:r w:rsidRPr="00BC0026">
        <w:t>9.4.</w:t>
      </w:r>
      <w:r w:rsidR="00AA3015" w:rsidRPr="00BC0026">
        <w:t>5</w:t>
      </w:r>
      <w:r w:rsidRPr="00BC0026">
        <w:t>.1</w:t>
      </w:r>
      <w:r w:rsidRPr="00BC0026">
        <w:tab/>
        <w:t>Definition</w:t>
      </w:r>
      <w:bookmarkEnd w:id="637"/>
      <w:bookmarkEnd w:id="638"/>
    </w:p>
    <w:p w14:paraId="4FAE5526" w14:textId="77777777" w:rsidR="002844E8" w:rsidRPr="00BC0026" w:rsidRDefault="002844E8" w:rsidP="002844E8">
      <w:r w:rsidRPr="00BC0026">
        <w:t xml:space="preserve">The IOC </w:t>
      </w:r>
      <w:bookmarkStart w:id="639" w:name="MCCQCTEMPBM_00000114"/>
      <w:r w:rsidRPr="00BC0026">
        <w:rPr>
          <w:rFonts w:ascii="Courier New" w:hAnsi="Courier New" w:cs="Courier New"/>
        </w:rPr>
        <w:t>MDAOutputs</w:t>
      </w:r>
      <w:bookmarkEnd w:id="639"/>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40" w:name="_Toc105573060"/>
      <w:bookmarkStart w:id="641" w:name="_Toc106199186"/>
      <w:r w:rsidRPr="00BC0026">
        <w:t>9.4.</w:t>
      </w:r>
      <w:r w:rsidR="00AA3015" w:rsidRPr="00BC0026">
        <w:t>5</w:t>
      </w:r>
      <w:r w:rsidRPr="00BC0026">
        <w:t>.2</w:t>
      </w:r>
      <w:r w:rsidRPr="00BC0026">
        <w:tab/>
        <w:t>Attributes</w:t>
      </w:r>
      <w:bookmarkEnd w:id="640"/>
      <w:bookmarkEnd w:id="641"/>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42" w:name="MCCQCTEMPBM_00000115"/>
            <w:r w:rsidRPr="00BC0026">
              <w:rPr>
                <w:rFonts w:ascii="Courier New" w:hAnsi="Courier New" w:cs="Courier New"/>
                <w:bCs/>
                <w:color w:val="333333"/>
                <w:sz w:val="18"/>
                <w:szCs w:val="18"/>
              </w:rPr>
              <w:t>mDAType</w:t>
            </w:r>
            <w:bookmarkEnd w:id="642"/>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43" w:name="_Toc105573061"/>
      <w:bookmarkStart w:id="644" w:name="_Toc106199187"/>
      <w:r w:rsidRPr="00BC0026">
        <w:t>9.4.</w:t>
      </w:r>
      <w:r w:rsidR="00AA3015" w:rsidRPr="00BC0026">
        <w:t>5</w:t>
      </w:r>
      <w:r w:rsidRPr="00BC0026">
        <w:t>.3</w:t>
      </w:r>
      <w:r w:rsidRPr="00BC0026">
        <w:tab/>
        <w:t>Attribute constraints</w:t>
      </w:r>
      <w:bookmarkEnd w:id="643"/>
      <w:bookmarkEnd w:id="644"/>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45" w:name="_Toc105573062"/>
      <w:bookmarkStart w:id="646" w:name="_Toc106199188"/>
      <w:r w:rsidRPr="00BC0026">
        <w:t>9.4.</w:t>
      </w:r>
      <w:r w:rsidR="00AA3015" w:rsidRPr="00BC0026">
        <w:t>5</w:t>
      </w:r>
      <w:r w:rsidRPr="00BC0026">
        <w:t>.</w:t>
      </w:r>
      <w:r w:rsidR="00AA3015" w:rsidRPr="00BC0026">
        <w:t>4</w:t>
      </w:r>
      <w:r w:rsidRPr="00BC0026">
        <w:tab/>
        <w:t>Notifications</w:t>
      </w:r>
      <w:bookmarkEnd w:id="645"/>
      <w:bookmarkEnd w:id="646"/>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47" w:name="_Toc105573063"/>
      <w:bookmarkStart w:id="648" w:name="_Toc106199189"/>
      <w:r w:rsidRPr="00BC0026">
        <w:t>9.4.</w:t>
      </w:r>
      <w:r w:rsidR="00AA3015" w:rsidRPr="00BC0026">
        <w:t>6</w:t>
      </w:r>
      <w:bookmarkStart w:id="649" w:name="MCCQCTEMPBM_00000116"/>
      <w:r w:rsidRPr="00BC0026">
        <w:rPr>
          <w:rFonts w:ascii="Courier New" w:hAnsi="Courier New" w:cs="Courier New"/>
        </w:rPr>
        <w:tab/>
        <w:t>MDAOutputEntry &lt;&lt;dataType&gt;&gt;</w:t>
      </w:r>
      <w:bookmarkEnd w:id="647"/>
      <w:bookmarkEnd w:id="648"/>
      <w:bookmarkEnd w:id="649"/>
    </w:p>
    <w:p w14:paraId="491F42DB" w14:textId="79B843DB" w:rsidR="002844E8" w:rsidRPr="00BC0026" w:rsidRDefault="002844E8" w:rsidP="002844E8">
      <w:pPr>
        <w:pStyle w:val="Heading4"/>
      </w:pPr>
      <w:bookmarkStart w:id="650" w:name="_Toc105573064"/>
      <w:bookmarkStart w:id="651" w:name="_Toc106199190"/>
      <w:r w:rsidRPr="00BC0026">
        <w:t>9.4.</w:t>
      </w:r>
      <w:r w:rsidR="00AA3015" w:rsidRPr="00BC0026">
        <w:t>6</w:t>
      </w:r>
      <w:r w:rsidRPr="00BC0026">
        <w:t>.1</w:t>
      </w:r>
      <w:r w:rsidRPr="00BC0026">
        <w:tab/>
        <w:t>Definition</w:t>
      </w:r>
      <w:bookmarkEnd w:id="650"/>
      <w:bookmarkEnd w:id="651"/>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52" w:name="_Toc105573065"/>
      <w:bookmarkStart w:id="653" w:name="_Toc106199191"/>
      <w:r w:rsidRPr="00BC0026">
        <w:t>9.4.</w:t>
      </w:r>
      <w:r w:rsidR="00AA3015" w:rsidRPr="00BC0026">
        <w:t>6</w:t>
      </w:r>
      <w:r w:rsidRPr="00BC0026">
        <w:t>.</w:t>
      </w:r>
      <w:r w:rsidR="00AA3015" w:rsidRPr="00BC0026">
        <w:t>2</w:t>
      </w:r>
      <w:r w:rsidRPr="00BC0026">
        <w:tab/>
        <w:t>Attributes</w:t>
      </w:r>
      <w:bookmarkEnd w:id="652"/>
      <w:bookmarkEnd w:id="653"/>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54" w:name="MCCQCTEMPBM_00000117"/>
            <w:r w:rsidRPr="00BC0026">
              <w:rPr>
                <w:rFonts w:ascii="Courier New" w:hAnsi="Courier New" w:cs="Courier New"/>
                <w:bCs/>
                <w:color w:val="333333"/>
                <w:sz w:val="18"/>
                <w:szCs w:val="18"/>
              </w:rPr>
              <w:t>mdaOutputIEName</w:t>
            </w:r>
            <w:bookmarkEnd w:id="654"/>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r w:rsidR="002844E8" w:rsidRPr="00BC0026" w14:paraId="5D3844B9" w14:textId="77777777" w:rsidTr="00685CC6">
        <w:trPr>
          <w:cantSplit/>
          <w:jc w:val="center"/>
        </w:trPr>
        <w:tc>
          <w:tcPr>
            <w:tcW w:w="3241" w:type="dxa"/>
            <w:tcMar>
              <w:top w:w="0" w:type="dxa"/>
              <w:left w:w="28" w:type="dxa"/>
              <w:bottom w:w="0" w:type="dxa"/>
              <w:right w:w="108" w:type="dxa"/>
            </w:tcMar>
          </w:tcPr>
          <w:p w14:paraId="12ABA9FF"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687" w:type="dxa"/>
            <w:tcMar>
              <w:top w:w="0" w:type="dxa"/>
              <w:left w:w="28" w:type="dxa"/>
              <w:bottom w:w="0" w:type="dxa"/>
              <w:right w:w="108" w:type="dxa"/>
            </w:tcMar>
          </w:tcPr>
          <w:p w14:paraId="5EA54D9D"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69F5FCC"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B2ACDD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24272B1D"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0DADBCFF" w14:textId="77777777" w:rsidR="002844E8" w:rsidRPr="00BC0026" w:rsidRDefault="002844E8" w:rsidP="00642154">
            <w:pPr>
              <w:pStyle w:val="TAL"/>
              <w:jc w:val="center"/>
              <w:rPr>
                <w:lang w:eastAsia="zh-CN"/>
              </w:rPr>
            </w:pPr>
            <w:r w:rsidRPr="00BC0026">
              <w:rPr>
                <w:lang w:eastAsia="zh-CN"/>
              </w:rPr>
              <w:t>T</w:t>
            </w:r>
          </w:p>
        </w:tc>
      </w:tr>
      <w:tr w:rsidR="002844E8" w:rsidRPr="00BC0026" w14:paraId="3C0258BC" w14:textId="77777777" w:rsidTr="00685CC6">
        <w:trPr>
          <w:cantSplit/>
          <w:jc w:val="center"/>
        </w:trPr>
        <w:tc>
          <w:tcPr>
            <w:tcW w:w="3241" w:type="dxa"/>
            <w:tcMar>
              <w:top w:w="0" w:type="dxa"/>
              <w:left w:w="28" w:type="dxa"/>
              <w:bottom w:w="0" w:type="dxa"/>
              <w:right w:w="108" w:type="dxa"/>
            </w:tcMar>
          </w:tcPr>
          <w:p w14:paraId="52B14EFD"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1687" w:type="dxa"/>
            <w:tcMar>
              <w:top w:w="0" w:type="dxa"/>
              <w:left w:w="28" w:type="dxa"/>
              <w:bottom w:w="0" w:type="dxa"/>
              <w:right w:w="108" w:type="dxa"/>
            </w:tcMar>
          </w:tcPr>
          <w:p w14:paraId="77301B52"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B9509B6"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6FA23466"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3CC1307B"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5A6DA93C" w14:textId="77777777" w:rsidR="002844E8" w:rsidRPr="00BC0026" w:rsidRDefault="002844E8" w:rsidP="00642154">
            <w:pPr>
              <w:pStyle w:val="TAL"/>
              <w:jc w:val="center"/>
              <w:rPr>
                <w:lang w:eastAsia="zh-CN"/>
              </w:rP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55" w:name="_Toc105573066"/>
      <w:bookmarkStart w:id="656" w:name="_Toc106199192"/>
      <w:r w:rsidRPr="00BC0026">
        <w:t>9.4.</w:t>
      </w:r>
      <w:r w:rsidR="00AA3015" w:rsidRPr="00BC0026">
        <w:t>6</w:t>
      </w:r>
      <w:r w:rsidRPr="00BC0026">
        <w:t>.3</w:t>
      </w:r>
      <w:r w:rsidRPr="00BC0026">
        <w:tab/>
        <w:t>Attribute constraints</w:t>
      </w:r>
      <w:bookmarkEnd w:id="655"/>
      <w:bookmarkEnd w:id="656"/>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57" w:name="_Toc105573067"/>
      <w:bookmarkStart w:id="658" w:name="_Toc106199193"/>
      <w:r w:rsidRPr="00BC0026">
        <w:t>9.4.</w:t>
      </w:r>
      <w:r w:rsidR="00AA3015" w:rsidRPr="00BC0026">
        <w:t>6</w:t>
      </w:r>
      <w:r w:rsidRPr="00BC0026">
        <w:t>.4</w:t>
      </w:r>
      <w:r w:rsidRPr="00BC0026">
        <w:tab/>
        <w:t>Notifications</w:t>
      </w:r>
      <w:bookmarkEnd w:id="657"/>
      <w:bookmarkEnd w:id="658"/>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1EB19E02" w:rsidR="002844E8" w:rsidRPr="00BC0026" w:rsidRDefault="002844E8" w:rsidP="002844E8">
      <w:pPr>
        <w:pStyle w:val="Heading3"/>
        <w:rPr>
          <w:rFonts w:ascii="Courier New" w:hAnsi="Courier New" w:cs="Courier New"/>
        </w:rPr>
      </w:pPr>
      <w:bookmarkStart w:id="659" w:name="_Toc105573068"/>
      <w:bookmarkStart w:id="660" w:name="_Toc106199194"/>
      <w:r w:rsidRPr="00BC0026">
        <w:t>9.4.</w:t>
      </w:r>
      <w:r w:rsidR="00AA3015" w:rsidRPr="00BC0026">
        <w:t>7</w:t>
      </w:r>
      <w:r w:rsidRPr="00BC0026">
        <w:tab/>
      </w:r>
      <w:bookmarkStart w:id="661" w:name="MCCQCTEMPBM_00000118"/>
      <w:r w:rsidRPr="00BC0026">
        <w:rPr>
          <w:rFonts w:ascii="Courier New" w:hAnsi="Courier New" w:cs="Courier New"/>
        </w:rPr>
        <w:t>TimeWindow &lt;&lt;dataType&gt;&gt;</w:t>
      </w:r>
      <w:bookmarkEnd w:id="659"/>
      <w:bookmarkEnd w:id="660"/>
    </w:p>
    <w:p w14:paraId="3EDE0E65" w14:textId="6F8F7EDB" w:rsidR="002844E8" w:rsidRPr="00BC0026" w:rsidRDefault="002844E8" w:rsidP="002844E8">
      <w:pPr>
        <w:pStyle w:val="Heading4"/>
        <w:rPr>
          <w:i/>
          <w:iCs/>
        </w:rPr>
      </w:pPr>
      <w:bookmarkStart w:id="662" w:name="_Toc105573069"/>
      <w:bookmarkStart w:id="663" w:name="_Toc106199195"/>
      <w:bookmarkEnd w:id="661"/>
      <w:r w:rsidRPr="00BC0026">
        <w:t>9.4.</w:t>
      </w:r>
      <w:r w:rsidR="00AA3015" w:rsidRPr="00BC0026">
        <w:t>7</w:t>
      </w:r>
      <w:r w:rsidRPr="00BC0026">
        <w:t>.1</w:t>
      </w:r>
      <w:r w:rsidRPr="00BC0026">
        <w:tab/>
        <w:t>Definition</w:t>
      </w:r>
      <w:bookmarkEnd w:id="662"/>
      <w:bookmarkEnd w:id="663"/>
    </w:p>
    <w:p w14:paraId="67DB0916" w14:textId="77777777" w:rsidR="002844E8" w:rsidRPr="00BC0026" w:rsidRDefault="002844E8" w:rsidP="002844E8">
      <w:r w:rsidRPr="00BC0026">
        <w:t xml:space="preserve">The &lt;&lt;dataType&gt;&gt; represents the time duration related to the MDA output towards the MDA MnS consumer. </w:t>
      </w:r>
    </w:p>
    <w:p w14:paraId="58F88D5F" w14:textId="15168A5A" w:rsidR="002844E8" w:rsidRPr="00BC0026" w:rsidRDefault="002844E8" w:rsidP="002844E8">
      <w:pPr>
        <w:pStyle w:val="Heading4"/>
      </w:pPr>
      <w:bookmarkStart w:id="664" w:name="_Toc105573070"/>
      <w:bookmarkStart w:id="665" w:name="_Toc106199196"/>
      <w:r w:rsidRPr="00BC0026">
        <w:t>9.4.</w:t>
      </w:r>
      <w:r w:rsidR="00AA3015" w:rsidRPr="00BC0026">
        <w:t>7</w:t>
      </w:r>
      <w:r w:rsidRPr="00BC0026">
        <w:t>.2</w:t>
      </w:r>
      <w:r w:rsidR="00AB1551" w:rsidRPr="00BC0026">
        <w:tab/>
      </w:r>
      <w:r w:rsidRPr="00BC0026">
        <w:t>Attributes</w:t>
      </w:r>
      <w:bookmarkEnd w:id="664"/>
      <w:bookmarkEnd w:id="665"/>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1AFBDF5F" w:rsidR="002844E8" w:rsidRPr="00BC0026" w:rsidRDefault="002844E8" w:rsidP="00642154">
            <w:pPr>
              <w:spacing w:after="0"/>
              <w:rPr>
                <w:rFonts w:ascii="Courier New" w:hAnsi="Courier New" w:cs="Courier New"/>
                <w:b/>
                <w:bCs/>
              </w:rPr>
            </w:pPr>
            <w:bookmarkStart w:id="666" w:name="MCCQCTEMPBM_00000119"/>
            <w:r w:rsidRPr="00BC0026">
              <w:rPr>
                <w:rFonts w:ascii="Courier New" w:hAnsi="Courier New" w:cs="Courier New"/>
                <w:bCs/>
                <w:color w:val="333333"/>
                <w:sz w:val="18"/>
                <w:szCs w:val="18"/>
              </w:rPr>
              <w:t>startTime</w:t>
            </w:r>
            <w:bookmarkEnd w:id="666"/>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endTime</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67" w:name="_Toc105573071"/>
      <w:bookmarkStart w:id="668" w:name="_Toc106199197"/>
      <w:r w:rsidRPr="00BC0026">
        <w:t>9.4.</w:t>
      </w:r>
      <w:r w:rsidR="00AA3015" w:rsidRPr="00BC0026">
        <w:t>7</w:t>
      </w:r>
      <w:r w:rsidRPr="00BC0026">
        <w:t>.3</w:t>
      </w:r>
      <w:r w:rsidRPr="00BC0026">
        <w:tab/>
        <w:t>Attribute constraints</w:t>
      </w:r>
      <w:bookmarkEnd w:id="667"/>
      <w:bookmarkEnd w:id="668"/>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9" w:name="_Toc105573072"/>
      <w:bookmarkStart w:id="670" w:name="_Toc106199198"/>
      <w:r w:rsidRPr="00855F64">
        <w:t>9.4.</w:t>
      </w:r>
      <w:r w:rsidR="00AA3015" w:rsidRPr="00855F64">
        <w:t>7</w:t>
      </w:r>
      <w:r w:rsidRPr="00855F64">
        <w:t>.</w:t>
      </w:r>
      <w:r w:rsidR="009A61E0" w:rsidRPr="00855F64">
        <w:t>4</w:t>
      </w:r>
      <w:r w:rsidRPr="00BC0026">
        <w:tab/>
        <w:t>Notifications</w:t>
      </w:r>
      <w:bookmarkEnd w:id="669"/>
      <w:bookmarkEnd w:id="670"/>
    </w:p>
    <w:p w14:paraId="0886121E" w14:textId="3755D5E4" w:rsidR="00244F07" w:rsidRPr="00BC0026" w:rsidRDefault="008B1486"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1" w:name="_Toc105573073"/>
      <w:bookmarkStart w:id="672" w:name="_Toc106199199"/>
      <w:r w:rsidRPr="00BC0026">
        <w:t>9.5</w:t>
      </w:r>
      <w:r w:rsidRPr="00BC0026">
        <w:tab/>
        <w:t>Attribute definitions</w:t>
      </w:r>
      <w:bookmarkEnd w:id="671"/>
      <w:bookmarkEnd w:id="672"/>
    </w:p>
    <w:p w14:paraId="5D5FEF33" w14:textId="3E1F3AF1" w:rsidR="004E2A0D" w:rsidRPr="00BC0026" w:rsidRDefault="004E2A0D" w:rsidP="004E2A0D">
      <w:pPr>
        <w:pStyle w:val="Heading3"/>
      </w:pPr>
      <w:bookmarkStart w:id="673" w:name="_Toc105573074"/>
      <w:bookmarkStart w:id="674" w:name="_Toc106199200"/>
      <w:r w:rsidRPr="00BC0026">
        <w:t>9.5.1</w:t>
      </w:r>
      <w:r w:rsidRPr="00BC0026">
        <w:tab/>
        <w:t>Attribute properties</w:t>
      </w:r>
      <w:bookmarkEnd w:id="673"/>
      <w:bookmarkEnd w:id="674"/>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75" w:name="MCCQCTEMPBM_00000120"/>
            <w:r w:rsidRPr="00BC0026">
              <w:rPr>
                <w:rFonts w:ascii="Courier New" w:hAnsi="Courier New" w:cs="Courier New"/>
                <w:bCs/>
                <w:color w:val="333333"/>
                <w:sz w:val="18"/>
                <w:szCs w:val="18"/>
              </w:rPr>
              <w:t>mDAType</w:t>
            </w:r>
            <w:bookmarkEnd w:id="675"/>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117ED6C5"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28A0CDB8" w14:textId="46D1454A"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0EA0C05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74EE147" w14:textId="3EE48E38"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082F411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49AFFA1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E7FB638" w14:textId="4C4CB3F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47E658D" w14:textId="14A8019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455BECF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28.622</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[19])</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35EA01F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7D02A94A"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times,</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may</w:t>
            </w:r>
            <w:r w:rsidR="006A012B" w:rsidRPr="00BC0026">
              <w:rPr>
                <w:color w:val="000000"/>
              </w:rPr>
              <w:t xml:space="preserve"> </w:t>
            </w:r>
            <w:r w:rsidRPr="00BC0026">
              <w:rPr>
                <w:color w:val="000000"/>
              </w:rPr>
              <w:t>determine</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period.</w:t>
            </w:r>
            <w:r w:rsidR="006A012B" w:rsidRPr="00BC0026">
              <w:rPr>
                <w:color w:val="000000"/>
              </w:rPr>
              <w:t xml:space="preserve">   </w:t>
            </w:r>
          </w:p>
        </w:tc>
        <w:tc>
          <w:tcPr>
            <w:tcW w:w="2287" w:type="dxa"/>
            <w:tcMar>
              <w:top w:w="0" w:type="dxa"/>
              <w:left w:w="28" w:type="dxa"/>
              <w:bottom w:w="0" w:type="dxa"/>
              <w:right w:w="28" w:type="dxa"/>
            </w:tcMar>
          </w:tcPr>
          <w:p w14:paraId="53603F9F" w14:textId="2FAB90C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411830B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490C2C3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4D7E520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3F71A8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5B0480B" w14:textId="1C0C657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261682E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51F5350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6BCB19D" w14:textId="4598660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535EB51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58648A34"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0B370EC" w14:textId="77777777" w:rsidTr="00685CC6">
        <w:trPr>
          <w:jc w:val="center"/>
        </w:trPr>
        <w:tc>
          <w:tcPr>
            <w:tcW w:w="2278" w:type="dxa"/>
            <w:tcMar>
              <w:top w:w="0" w:type="dxa"/>
              <w:left w:w="28" w:type="dxa"/>
              <w:bottom w:w="0" w:type="dxa"/>
              <w:right w:w="28" w:type="dxa"/>
            </w:tcMar>
          </w:tcPr>
          <w:p w14:paraId="56A42997" w14:textId="1407B516"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72DC720D" w14:textId="77C369A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with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towards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456DEDA7" w14:textId="0ED3623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2543056C" w14:textId="698DDD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1733CD57" w14:textId="71A4DEB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959328F" w14:textId="1DBDEDE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DF57B61" w14:textId="21E7C1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E1041A8" w14:textId="624F74F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6CDB422"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8B54F65" w14:textId="38818ECA"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625F513F"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1E48FE4"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76" w:name="_Toc105573076"/>
      <w:bookmarkStart w:id="677" w:name="_Toc106199202"/>
      <w:r w:rsidRPr="00BC0026">
        <w:t>9.6</w:t>
      </w:r>
      <w:r w:rsidRPr="00BC0026">
        <w:tab/>
        <w:t>Common notifications</w:t>
      </w:r>
      <w:bookmarkEnd w:id="676"/>
      <w:bookmarkEnd w:id="677"/>
    </w:p>
    <w:p w14:paraId="0C8AD2A5" w14:textId="50DE1B1F" w:rsidR="00CD3A34" w:rsidRPr="00BC0026" w:rsidRDefault="00CD3A34" w:rsidP="00CD3A34">
      <w:pPr>
        <w:pStyle w:val="Heading3"/>
      </w:pPr>
      <w:bookmarkStart w:id="678" w:name="_Toc105573077"/>
      <w:bookmarkStart w:id="679" w:name="_Toc106199203"/>
      <w:r w:rsidRPr="00BC0026">
        <w:t>9.6.1</w:t>
      </w:r>
      <w:r w:rsidRPr="00BC0026">
        <w:tab/>
        <w:t>Configuration notifications</w:t>
      </w:r>
      <w:bookmarkEnd w:id="678"/>
      <w:bookmarkEnd w:id="679"/>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0" w:name="MCCQCTEMPBM_00000121"/>
      <w:r w:rsidRPr="00BC0026">
        <w:rPr>
          <w:rFonts w:ascii="Courier New" w:hAnsi="Courier New" w:cs="Courier New"/>
        </w:rPr>
        <w:t>objectClass/objectInstance</w:t>
      </w:r>
      <w:bookmarkEnd w:id="680"/>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1" w:name="MCCQCTEMPBM_00000122"/>
            <w:r w:rsidRPr="00BC0026">
              <w:rPr>
                <w:rFonts w:ascii="Courier New" w:hAnsi="Courier New" w:cs="Courier New"/>
              </w:rPr>
              <w:t>notifyMOICreation</w:t>
            </w:r>
            <w:bookmarkEnd w:id="681"/>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2" w:name="_Toc105573078"/>
      <w:bookmarkStart w:id="683" w:name="_Toc106199204"/>
      <w:r w:rsidRPr="00BC0026">
        <w:t>10</w:t>
      </w:r>
      <w:r w:rsidRPr="00BC0026">
        <w:tab/>
        <w:t>MDA related service components</w:t>
      </w:r>
      <w:bookmarkEnd w:id="682"/>
      <w:bookmarkEnd w:id="683"/>
    </w:p>
    <w:p w14:paraId="098804D9" w14:textId="77777777" w:rsidR="00246B73" w:rsidRPr="00BC0026" w:rsidRDefault="00246B73" w:rsidP="00246B73">
      <w:pPr>
        <w:pStyle w:val="Heading2"/>
      </w:pPr>
      <w:bookmarkStart w:id="684" w:name="_Toc105573079"/>
      <w:bookmarkStart w:id="685" w:name="_Toc106199205"/>
      <w:r w:rsidRPr="00BC0026">
        <w:t>10.1</w:t>
      </w:r>
      <w:r w:rsidRPr="00BC0026">
        <w:tab/>
        <w:t>MDA MnS Service components</w:t>
      </w:r>
      <w:bookmarkEnd w:id="684"/>
      <w:bookmarkEnd w:id="685"/>
    </w:p>
    <w:p w14:paraId="422EA531" w14:textId="77777777" w:rsidR="00246B73" w:rsidRPr="00BC0026" w:rsidRDefault="00246B73" w:rsidP="00685CC6">
      <w:pPr>
        <w:pStyle w:val="Heading3"/>
      </w:pPr>
      <w:bookmarkStart w:id="686" w:name="_Toc105573080"/>
      <w:bookmarkStart w:id="687" w:name="_Toc106199206"/>
      <w:r w:rsidRPr="00BC0026">
        <w:t>10.1.1</w:t>
      </w:r>
      <w:r w:rsidRPr="00BC0026">
        <w:tab/>
        <w:t>General</w:t>
      </w:r>
      <w:bookmarkEnd w:id="686"/>
      <w:bookmarkEnd w:id="687"/>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88" w:name="_Toc105573081"/>
      <w:bookmarkStart w:id="689" w:name="_Toc106199207"/>
      <w:r w:rsidRPr="00BC0026">
        <w:t>10.1.</w:t>
      </w:r>
      <w:r w:rsidRPr="00BC0026">
        <w:rPr>
          <w:rFonts w:hint="eastAsia"/>
          <w:lang w:eastAsia="zh-CN"/>
        </w:rPr>
        <w:t>2</w:t>
      </w:r>
      <w:r w:rsidRPr="00BC0026">
        <w:tab/>
        <w:t>MDA report request and control</w:t>
      </w:r>
      <w:bookmarkEnd w:id="688"/>
      <w:bookmarkEnd w:id="689"/>
    </w:p>
    <w:p w14:paraId="1372D838" w14:textId="77777777" w:rsidR="00246B73" w:rsidRPr="00BC0026" w:rsidRDefault="00246B73" w:rsidP="00246B73">
      <w:pPr>
        <w:pStyle w:val="Heading4"/>
      </w:pPr>
      <w:bookmarkStart w:id="690" w:name="_Toc105573082"/>
      <w:bookmarkStart w:id="691" w:name="_Toc106199208"/>
      <w:r w:rsidRPr="00BC0026">
        <w:t>10.1.2.1</w:t>
      </w:r>
      <w:r w:rsidRPr="00BC0026">
        <w:tab/>
        <w:t>Service components</w:t>
      </w:r>
      <w:bookmarkEnd w:id="690"/>
      <w:bookmarkEnd w:id="691"/>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2" w:name="_Toc105573083"/>
      <w:bookmarkStart w:id="693" w:name="_Toc106199209"/>
      <w:r w:rsidRPr="00BC0026">
        <w:t>10.1.</w:t>
      </w:r>
      <w:r w:rsidRPr="00BC0026">
        <w:rPr>
          <w:lang w:eastAsia="zh-CN"/>
        </w:rPr>
        <w:t>3</w:t>
      </w:r>
      <w:r w:rsidRPr="00BC0026">
        <w:tab/>
        <w:t>MDA reporting</w:t>
      </w:r>
      <w:bookmarkEnd w:id="692"/>
      <w:bookmarkEnd w:id="693"/>
    </w:p>
    <w:p w14:paraId="63665AAE" w14:textId="77777777" w:rsidR="00246B73" w:rsidRPr="00BC0026" w:rsidRDefault="00246B73" w:rsidP="00246B73">
      <w:pPr>
        <w:pStyle w:val="Heading4"/>
      </w:pPr>
      <w:bookmarkStart w:id="694" w:name="_Toc105573084"/>
      <w:bookmarkStart w:id="695" w:name="_Toc106199210"/>
      <w:r w:rsidRPr="00BC0026">
        <w:t>10.1.3.1</w:t>
      </w:r>
      <w:r w:rsidRPr="00BC0026">
        <w:tab/>
        <w:t>Service components</w:t>
      </w:r>
      <w:bookmarkEnd w:id="694"/>
      <w:bookmarkEnd w:id="695"/>
    </w:p>
    <w:p w14:paraId="49A57F4E" w14:textId="77777777" w:rsidR="005C4BEA" w:rsidRPr="00BC0026" w:rsidRDefault="005C4BEA" w:rsidP="005C4BEA">
      <w:pPr>
        <w:keepNext/>
        <w:keepLines/>
        <w:spacing w:before="60"/>
        <w:jc w:val="center"/>
        <w:rPr>
          <w:rFonts w:ascii="Arial" w:hAnsi="Arial"/>
          <w:b/>
        </w:rPr>
      </w:pPr>
      <w:bookmarkStart w:id="696"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696"/>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697" w:name="_Toc105573085"/>
      <w:bookmarkStart w:id="698" w:name="_Toc106199211"/>
      <w:r w:rsidRPr="00BC0026">
        <w:t>11</w:t>
      </w:r>
      <w:r w:rsidRPr="00BC0026">
        <w:tab/>
        <w:t>Workflows for MDA management</w:t>
      </w:r>
      <w:bookmarkEnd w:id="697"/>
      <w:bookmarkEnd w:id="698"/>
    </w:p>
    <w:p w14:paraId="0E10F121" w14:textId="4E6659E8" w:rsidR="00063DA1" w:rsidRPr="00BC0026" w:rsidRDefault="00063DA1" w:rsidP="00063DA1">
      <w:pPr>
        <w:pStyle w:val="Heading2"/>
        <w:rPr>
          <w:lang w:eastAsia="zh-CN"/>
        </w:rPr>
      </w:pPr>
      <w:bookmarkStart w:id="699" w:name="_Toc105573086"/>
      <w:bookmarkStart w:id="700" w:name="_Toc106199212"/>
      <w:r w:rsidRPr="00BC0026">
        <w:t>11.1</w:t>
      </w:r>
      <w:r w:rsidRPr="00BC0026">
        <w:tab/>
        <w:t xml:space="preserve">MDA </w:t>
      </w:r>
      <w:r w:rsidRPr="00BC0026">
        <w:rPr>
          <w:lang w:eastAsia="zh-CN"/>
        </w:rPr>
        <w:t>request and reporting</w:t>
      </w:r>
      <w:r w:rsidRPr="00BC0026">
        <w:t xml:space="preserve"> workflow</w:t>
      </w:r>
      <w:bookmarkEnd w:id="699"/>
      <w:bookmarkEnd w:id="700"/>
    </w:p>
    <w:p w14:paraId="695726E3" w14:textId="7FBD5132" w:rsidR="00063DA1" w:rsidRPr="00BC0026" w:rsidRDefault="00063DA1" w:rsidP="00685CC6">
      <w:pPr>
        <w:pStyle w:val="TH"/>
      </w:pPr>
      <w:r w:rsidRPr="00BC0026">
        <w:rPr>
          <w:noProof/>
        </w:rPr>
        <w:drawing>
          <wp:inline distT="0" distB="0" distL="0" distR="0" wp14:anchorId="5C2EE4EB" wp14:editId="01DC6939">
            <wp:extent cx="6119495" cy="4156075"/>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4156075"/>
                    </a:xfrm>
                    <a:prstGeom prst="rect">
                      <a:avLst/>
                    </a:prstGeom>
                    <a:noFill/>
                    <a:ln>
                      <a:noFill/>
                    </a:ln>
                  </pic:spPr>
                </pic:pic>
              </a:graphicData>
            </a:graphic>
          </wp:inline>
        </w:drawing>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2B3F5341" w:rsidR="00063DA1" w:rsidRPr="00BC0026" w:rsidRDefault="00063DA1" w:rsidP="009A61E0">
      <w:pPr>
        <w:pStyle w:val="B10"/>
        <w:rPr>
          <w:lang w:eastAsia="zh-CN"/>
        </w:rPr>
      </w:pPr>
      <w:r w:rsidRPr="00BC0026">
        <w:rPr>
          <w:lang w:eastAsia="zh-CN"/>
        </w:rPr>
        <w:t>1</w:t>
      </w:r>
      <w:r w:rsidRPr="00BC0026">
        <w:rPr>
          <w:lang w:eastAsia="zh-CN"/>
        </w:rPr>
        <w:tab/>
        <w:t xml:space="preserve">MDAS Producer receives a Create MDARequest MOI request (see createMOI operation defined in </w:t>
      </w:r>
      <w:r w:rsidR="00486865">
        <w:rPr>
          <w:lang w:eastAsia="zh-CN"/>
        </w:rPr>
        <w:t>TS</w:t>
      </w:r>
      <w:r w:rsidR="00685CC6" w:rsidRPr="00BC0026">
        <w:rPr>
          <w:lang w:eastAsia="zh-CN"/>
        </w:rPr>
        <w:t> </w:t>
      </w:r>
      <w:r w:rsidRPr="00BC0026">
        <w:rPr>
          <w:lang w:eastAsia="zh-CN"/>
        </w:rPr>
        <w:t>28.532 [11]) from MDAS Consumer with MDA request related information.</w:t>
      </w:r>
    </w:p>
    <w:p w14:paraId="438B5E1F" w14:textId="6753A172" w:rsidR="00063DA1" w:rsidRPr="00BC0026"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Pr="00BC0026">
        <w:rPr>
          <w:lang w:eastAsia="zh-CN"/>
        </w:rPr>
        <w:t>The MDA request related information see information model definition for MDA request NRM in clause 9.</w:t>
      </w:r>
    </w:p>
    <w:p w14:paraId="54A6A314" w14:textId="77777777" w:rsidR="00063DA1" w:rsidRPr="00BC0026" w:rsidRDefault="00063DA1" w:rsidP="009A61E0">
      <w:pPr>
        <w:pStyle w:val="B10"/>
        <w:rPr>
          <w:lang w:eastAsia="zh-CN"/>
        </w:rPr>
      </w:pPr>
      <w:r w:rsidRPr="00BC0026">
        <w:rPr>
          <w:lang w:eastAsia="zh-CN"/>
        </w:rPr>
        <w:t>2</w:t>
      </w:r>
      <w:r w:rsidRPr="00BC0026">
        <w:rPr>
          <w:lang w:eastAsia="zh-CN"/>
        </w:rPr>
        <w:tab/>
        <w:t>The MDAS Producer creates the MOI for the MDARequest to be created.</w:t>
      </w:r>
    </w:p>
    <w:p w14:paraId="17CB0B9D" w14:textId="6B71FFB4" w:rsidR="00063DA1" w:rsidRPr="00BC0026" w:rsidRDefault="00063DA1" w:rsidP="009A61E0">
      <w:pPr>
        <w:pStyle w:val="B10"/>
        <w:rPr>
          <w:lang w:eastAsia="zh-CN"/>
        </w:rPr>
      </w:pPr>
      <w:r w:rsidRPr="00BC0026">
        <w:rPr>
          <w:lang w:eastAsia="zh-CN"/>
        </w:rPr>
        <w:t>3</w:t>
      </w:r>
      <w:r w:rsidRPr="00BC0026">
        <w:rPr>
          <w:lang w:eastAsia="zh-CN"/>
        </w:rPr>
        <w:tab/>
        <w:t xml:space="preserve">The MDAS Producer sends the Create MDARequest MOI response (see createMOI operation defined in </w:t>
      </w:r>
      <w:r w:rsidR="00486865">
        <w:rPr>
          <w:lang w:eastAsia="zh-CN"/>
        </w:rPr>
        <w:t>TS</w:t>
      </w:r>
      <w:r w:rsidRPr="00BC0026">
        <w:rPr>
          <w:lang w:eastAsia="zh-CN"/>
        </w:rPr>
        <w:t xml:space="preserve"> 28.532 [11]) to MDAS Consumer with identifier of MOI.</w:t>
      </w:r>
    </w:p>
    <w:p w14:paraId="6389353D" w14:textId="2E8AEEF9" w:rsidR="00063DA1" w:rsidRPr="00BC0026" w:rsidRDefault="00063DA1" w:rsidP="009A61E0">
      <w:pPr>
        <w:pStyle w:val="B10"/>
        <w:rPr>
          <w:lang w:eastAsia="zh-CN"/>
        </w:rPr>
      </w:pPr>
      <w:r w:rsidRPr="00BC0026">
        <w:rPr>
          <w:lang w:eastAsia="zh-CN"/>
        </w:rPr>
        <w:t>4</w:t>
      </w:r>
      <w:r w:rsidR="00AB1551" w:rsidRPr="00BC0026">
        <w:rPr>
          <w:lang w:eastAsia="zh-CN"/>
        </w:rPr>
        <w:tab/>
      </w:r>
      <w:r w:rsidRPr="00BC0026">
        <w:rPr>
          <w:lang w:eastAsia="zh-CN"/>
        </w:rPr>
        <w:t xml:space="preserve">The MDAS </w:t>
      </w:r>
      <w:r w:rsidR="00616026" w:rsidRPr="00BC0026">
        <w:rPr>
          <w:lang w:eastAsia="zh-CN"/>
        </w:rPr>
        <w:t xml:space="preserve">Producer </w:t>
      </w:r>
      <w:r w:rsidRPr="00BC0026">
        <w:rPr>
          <w:lang w:eastAsia="zh-CN"/>
        </w:rPr>
        <w:t>perform</w:t>
      </w:r>
      <w:r w:rsidR="00616026" w:rsidRPr="00BC0026">
        <w:rPr>
          <w:lang w:eastAsia="zh-CN"/>
        </w:rPr>
        <w:t>s</w:t>
      </w:r>
      <w:r w:rsidRPr="00BC0026">
        <w:rPr>
          <w:lang w:eastAsia="zh-CN"/>
        </w:rPr>
        <w:t xml:space="preserve"> MDA analysis and generate MDA report (see the MDAReport IOC defined in clause 9) according to the MDA request.</w:t>
      </w:r>
    </w:p>
    <w:p w14:paraId="21CC4FA3" w14:textId="306582D2" w:rsidR="00063DA1" w:rsidRPr="00BC0026" w:rsidRDefault="00063DA1" w:rsidP="009A61E0">
      <w:pPr>
        <w:pStyle w:val="B10"/>
        <w:rPr>
          <w:color w:val="000000"/>
        </w:rPr>
      </w:pPr>
      <w:r w:rsidRPr="00BC0026">
        <w:t>5</w:t>
      </w:r>
      <w:r w:rsidR="00AB1551" w:rsidRPr="00BC0026">
        <w:rPr>
          <w:lang w:eastAsia="zh-CN"/>
        </w:rPr>
        <w:tab/>
      </w:r>
      <w:r w:rsidRPr="00BC0026">
        <w:t xml:space="preserve">The </w:t>
      </w:r>
      <w:r w:rsidRPr="00BC0026">
        <w:rPr>
          <w:color w:val="000000"/>
        </w:rPr>
        <w:t>Notification</w:t>
      </w:r>
      <w:r w:rsidRPr="00BC0026">
        <w:t xml:space="preserve"> consumer subscribes an MDA report by invoking the </w:t>
      </w:r>
      <w:bookmarkStart w:id="701" w:name="MCCQCTEMPBM_00000123"/>
      <w:r w:rsidRPr="00BC0026">
        <w:rPr>
          <w:rFonts w:ascii="Courier New" w:hAnsi="Courier New" w:cs="Courier New"/>
          <w:lang w:eastAsia="zh-CN"/>
        </w:rPr>
        <w:t>subscribe</w:t>
      </w:r>
      <w:bookmarkEnd w:id="701"/>
      <w:r w:rsidRPr="00BC0026">
        <w:t xml:space="preserve"> operation.</w:t>
      </w:r>
    </w:p>
    <w:p w14:paraId="4BC4D79A" w14:textId="57D6A0B7" w:rsidR="00063DA1" w:rsidRPr="00BC0026" w:rsidRDefault="00063DA1" w:rsidP="009A61E0">
      <w:pPr>
        <w:pStyle w:val="B10"/>
        <w:rPr>
          <w:color w:val="000000"/>
        </w:rPr>
      </w:pPr>
      <w:r w:rsidRPr="00BC0026">
        <w:t>6</w:t>
      </w:r>
      <w:r w:rsidR="00AB1551" w:rsidRPr="00BC0026">
        <w:rPr>
          <w:lang w:eastAsia="zh-CN"/>
        </w:rPr>
        <w:tab/>
      </w:r>
      <w:r w:rsidRPr="00BC0026">
        <w:rPr>
          <w:color w:val="000000"/>
        </w:rPr>
        <w:t xml:space="preserve">The MDAS producer creates </w:t>
      </w:r>
      <w:r w:rsidRPr="00BC0026">
        <w:rPr>
          <w:color w:val="000000"/>
          <w:lang w:eastAsia="zh-CN"/>
        </w:rPr>
        <w:t>an</w:t>
      </w:r>
      <w:r w:rsidRPr="00BC0026">
        <w:rPr>
          <w:color w:val="000000"/>
        </w:rPr>
        <w:t xml:space="preserve"> MDA report instance.</w:t>
      </w:r>
    </w:p>
    <w:p w14:paraId="6FAEB95D" w14:textId="527A5FAB" w:rsidR="00246B73" w:rsidRPr="00BC0026" w:rsidRDefault="00063DA1" w:rsidP="009A61E0">
      <w:pPr>
        <w:pStyle w:val="B10"/>
        <w:rPr>
          <w:color w:val="000000"/>
        </w:rPr>
      </w:pPr>
      <w:r w:rsidRPr="00BC0026">
        <w:rPr>
          <w:color w:val="000000"/>
        </w:rPr>
        <w:t>7</w:t>
      </w:r>
      <w:r w:rsidR="00AB1551" w:rsidRPr="00BC0026">
        <w:rPr>
          <w:lang w:eastAsia="zh-CN"/>
        </w:rPr>
        <w:tab/>
      </w:r>
      <w:r w:rsidRPr="00BC0026">
        <w:rPr>
          <w:color w:val="000000"/>
        </w:rPr>
        <w:t>The MDAS producer sends the notification containing the MDA report to subscribed Notification consumers.</w:t>
      </w:r>
    </w:p>
    <w:p w14:paraId="70B17E92" w14:textId="4EBE6323" w:rsidR="00FB1CA7" w:rsidRPr="00BC0026" w:rsidRDefault="00FB1CA7" w:rsidP="00685CC6">
      <w:pPr>
        <w:pStyle w:val="Heading1"/>
      </w:pPr>
      <w:bookmarkStart w:id="702" w:name="_Toc105573087"/>
      <w:bookmarkStart w:id="703" w:name="_Toc106199213"/>
      <w:r w:rsidRPr="00BC0026">
        <w:t>12</w:t>
      </w:r>
      <w:r w:rsidRPr="00BC0026">
        <w:tab/>
        <w:t>Solution Set (SS)</w:t>
      </w:r>
      <w:bookmarkEnd w:id="702"/>
      <w:bookmarkEnd w:id="703"/>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4" w:name="_Toc105573088"/>
      <w:bookmarkStart w:id="705" w:name="_Toc106199214"/>
      <w:r w:rsidRPr="00BC0026">
        <w:t>Annex A (normative):</w:t>
      </w:r>
      <w:r w:rsidRPr="00BC0026">
        <w:br/>
        <w:t>OpenAPI definition</w:t>
      </w:r>
      <w:r w:rsidR="003440F9" w:rsidRPr="00BC0026">
        <w:t>s</w:t>
      </w:r>
      <w:r w:rsidRPr="00BC0026">
        <w:t xml:space="preserve"> of the MDA NRM and MDA report</w:t>
      </w:r>
      <w:bookmarkEnd w:id="704"/>
      <w:bookmarkEnd w:id="705"/>
    </w:p>
    <w:p w14:paraId="69BD2E2A" w14:textId="0C409820" w:rsidR="00FB1CA7" w:rsidRPr="00BC0026" w:rsidRDefault="00FB1CA7" w:rsidP="00FB1CA7">
      <w:pPr>
        <w:pStyle w:val="Heading1"/>
      </w:pPr>
      <w:bookmarkStart w:id="706" w:name="_Toc105573089"/>
      <w:bookmarkStart w:id="707" w:name="_Toc106199215"/>
      <w:r w:rsidRPr="00BC0026">
        <w:t>A.1</w:t>
      </w:r>
      <w:r w:rsidRPr="00BC0026">
        <w:tab/>
        <w:t>General</w:t>
      </w:r>
      <w:bookmarkEnd w:id="706"/>
      <w:bookmarkEnd w:id="707"/>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08" w:name="_Toc105573090"/>
      <w:bookmarkStart w:id="709" w:name="_Toc106199216"/>
      <w:r w:rsidRPr="00BC0026">
        <w:t>A.2</w:t>
      </w:r>
      <w:r w:rsidRPr="00BC0026">
        <w:tab/>
        <w:t>Solution Set (SS) definitions</w:t>
      </w:r>
      <w:bookmarkEnd w:id="708"/>
      <w:bookmarkEnd w:id="709"/>
    </w:p>
    <w:p w14:paraId="1A9182CD" w14:textId="5E721BDE" w:rsidR="00FB1CA7" w:rsidRPr="00BC0026" w:rsidRDefault="00FB1CA7" w:rsidP="00FB1CA7">
      <w:pPr>
        <w:pStyle w:val="Heading2"/>
        <w:rPr>
          <w:rFonts w:ascii="Courier" w:eastAsia="MS Mincho" w:hAnsi="Courier"/>
          <w:szCs w:val="16"/>
        </w:rPr>
      </w:pPr>
      <w:bookmarkStart w:id="710" w:name="_Toc105573091"/>
      <w:bookmarkStart w:id="711" w:name="_Toc106199217"/>
      <w:r w:rsidRPr="00BC0026">
        <w:rPr>
          <w:lang w:eastAsia="zh-CN"/>
        </w:rPr>
        <w:t>A.2.1</w:t>
      </w:r>
      <w:r w:rsidRPr="00BC0026">
        <w:rPr>
          <w:lang w:eastAsia="zh-CN"/>
        </w:rPr>
        <w:tab/>
        <w:t xml:space="preserve">OpenAPI document </w:t>
      </w:r>
      <w:r w:rsidRPr="00BC0026">
        <w:rPr>
          <w:rFonts w:ascii="Courier" w:eastAsia="MS Mincho" w:hAnsi="Courier"/>
          <w:szCs w:val="16"/>
        </w:rPr>
        <w:t>"mdaNrm.yaml"</w:t>
      </w:r>
      <w:bookmarkEnd w:id="710"/>
      <w:bookmarkEnd w:id="711"/>
    </w:p>
    <w:p w14:paraId="451132CA" w14:textId="77777777" w:rsidR="00FB1CA7" w:rsidRPr="00BC0026" w:rsidRDefault="00FB1CA7" w:rsidP="00FB1CA7">
      <w:pPr>
        <w:pStyle w:val="PL"/>
      </w:pPr>
      <w:r w:rsidRPr="00BC0026">
        <w:t>openapi: 3.0.1</w:t>
      </w:r>
    </w:p>
    <w:p w14:paraId="3FD64207" w14:textId="77777777" w:rsidR="00FB1CA7" w:rsidRPr="00BC0026" w:rsidRDefault="00FB1CA7" w:rsidP="00FB1CA7">
      <w:pPr>
        <w:pStyle w:val="PL"/>
      </w:pPr>
      <w:r w:rsidRPr="00BC0026">
        <w:t>info:</w:t>
      </w:r>
    </w:p>
    <w:p w14:paraId="19AFEDCC" w14:textId="77777777" w:rsidR="00FB1CA7" w:rsidRPr="00BC0026" w:rsidRDefault="00FB1CA7" w:rsidP="00FB1CA7">
      <w:pPr>
        <w:pStyle w:val="PL"/>
      </w:pPr>
      <w:r w:rsidRPr="00BC0026">
        <w:t xml:space="preserve">  title: MDA NRM</w:t>
      </w:r>
    </w:p>
    <w:p w14:paraId="0D426A21" w14:textId="77777777" w:rsidR="00FB1CA7" w:rsidRPr="00BC0026" w:rsidRDefault="00FB1CA7" w:rsidP="00FB1CA7">
      <w:pPr>
        <w:pStyle w:val="PL"/>
      </w:pPr>
      <w:r w:rsidRPr="00BC0026">
        <w:t xml:space="preserve">  version: 17.0.0</w:t>
      </w:r>
    </w:p>
    <w:p w14:paraId="47EE1E3F" w14:textId="77777777" w:rsidR="00FB1CA7" w:rsidRPr="00BC0026" w:rsidRDefault="00FB1CA7" w:rsidP="00FB1CA7">
      <w:pPr>
        <w:pStyle w:val="PL"/>
      </w:pPr>
      <w:r w:rsidRPr="00BC0026">
        <w:t xml:space="preserve">  description: &gt;-</w:t>
      </w:r>
    </w:p>
    <w:p w14:paraId="150B41D0" w14:textId="77777777" w:rsidR="00FB1CA7" w:rsidRPr="00BC0026" w:rsidRDefault="00FB1CA7" w:rsidP="00FB1CA7">
      <w:pPr>
        <w:pStyle w:val="PL"/>
      </w:pPr>
      <w:r w:rsidRPr="00BC0026">
        <w:t xml:space="preserve">    OAS 3.0.1 specification of the MDA NRM</w:t>
      </w:r>
    </w:p>
    <w:p w14:paraId="6BE883C1" w14:textId="77777777" w:rsidR="00FB1CA7" w:rsidRPr="00BC0026" w:rsidRDefault="00FB1CA7" w:rsidP="00FB1CA7">
      <w:pPr>
        <w:pStyle w:val="PL"/>
      </w:pPr>
      <w:r w:rsidRPr="00BC0026">
        <w:t xml:space="preserve">    © 2020, 3GPP Organizational Partners (ARIB, ATIS, CCSA, ETSI, TSDSI, TTA, TTC).</w:t>
      </w:r>
    </w:p>
    <w:p w14:paraId="52136FFC" w14:textId="77777777" w:rsidR="00FB1CA7" w:rsidRPr="00BC0026" w:rsidRDefault="00FB1CA7" w:rsidP="00FB1CA7">
      <w:pPr>
        <w:pStyle w:val="PL"/>
      </w:pPr>
      <w:r w:rsidRPr="00BC0026">
        <w:t xml:space="preserve">    All rights reserved.</w:t>
      </w:r>
    </w:p>
    <w:p w14:paraId="4EBBED8A" w14:textId="77777777" w:rsidR="00FB1CA7" w:rsidRPr="00BC0026" w:rsidRDefault="00FB1CA7" w:rsidP="00FB1CA7">
      <w:pPr>
        <w:pStyle w:val="PL"/>
      </w:pPr>
      <w:r w:rsidRPr="00BC0026">
        <w:t>externalDocs:</w:t>
      </w:r>
    </w:p>
    <w:p w14:paraId="1A949C8E" w14:textId="5BEBE2CF" w:rsidR="00FB1CA7" w:rsidRPr="00BC0026" w:rsidRDefault="00FB1CA7" w:rsidP="00FB1CA7">
      <w:pPr>
        <w:pStyle w:val="PL"/>
      </w:pPr>
      <w:r w:rsidRPr="00BC0026">
        <w:t xml:space="preserve">  description: </w:t>
      </w:r>
      <w:r w:rsidR="00486865">
        <w:t>TS</w:t>
      </w:r>
      <w:r w:rsidRPr="00BC0026">
        <w:t xml:space="preserve"> 28.104; MDA </w:t>
      </w:r>
    </w:p>
    <w:p w14:paraId="5246A9C2" w14:textId="77777777" w:rsidR="00FB1CA7" w:rsidRPr="00BC0026" w:rsidRDefault="00FB1CA7" w:rsidP="00FB1CA7">
      <w:pPr>
        <w:pStyle w:val="PL"/>
      </w:pPr>
      <w:r w:rsidRPr="00BC0026">
        <w:t xml:space="preserve">  url: http://www.3gpp.org/ftp/Specs/archive/28_series/28.104/</w:t>
      </w:r>
    </w:p>
    <w:p w14:paraId="7BEB5DD3" w14:textId="77777777" w:rsidR="00FB1CA7" w:rsidRPr="00BC0026" w:rsidRDefault="00FB1CA7" w:rsidP="00FB1CA7">
      <w:pPr>
        <w:pStyle w:val="PL"/>
      </w:pPr>
      <w:r w:rsidRPr="00BC0026">
        <w:t>paths: {}</w:t>
      </w:r>
    </w:p>
    <w:p w14:paraId="0F7B6C81" w14:textId="77777777" w:rsidR="00FB1CA7" w:rsidRPr="00BC0026" w:rsidRDefault="00FB1CA7" w:rsidP="00FB1CA7">
      <w:pPr>
        <w:pStyle w:val="PL"/>
      </w:pPr>
      <w:r w:rsidRPr="00BC0026">
        <w:t>components:</w:t>
      </w:r>
    </w:p>
    <w:p w14:paraId="0CFE464A" w14:textId="77777777" w:rsidR="00FB1CA7" w:rsidRPr="00BC0026" w:rsidRDefault="00FB1CA7" w:rsidP="00FB1CA7">
      <w:pPr>
        <w:pStyle w:val="PL"/>
      </w:pPr>
      <w:r w:rsidRPr="00BC0026">
        <w:t xml:space="preserve">  schemas:</w:t>
      </w:r>
    </w:p>
    <w:p w14:paraId="11DB4BEB" w14:textId="77777777" w:rsidR="00FB1CA7" w:rsidRPr="00BC0026" w:rsidRDefault="00FB1CA7" w:rsidP="00FB1CA7">
      <w:pPr>
        <w:pStyle w:val="PL"/>
      </w:pPr>
    </w:p>
    <w:p w14:paraId="24FC3157" w14:textId="77777777" w:rsidR="00FB1CA7" w:rsidRPr="00BC0026" w:rsidRDefault="00FB1CA7" w:rsidP="00FB1CA7">
      <w:pPr>
        <w:pStyle w:val="PL"/>
      </w:pPr>
      <w:r w:rsidRPr="00BC0026">
        <w:t>#-------- Definition of types-----------------------------------------------------</w:t>
      </w:r>
    </w:p>
    <w:p w14:paraId="79FDAE91" w14:textId="77777777" w:rsidR="00FB1CA7" w:rsidRPr="00BC0026" w:rsidRDefault="00FB1CA7" w:rsidP="00FB1CA7">
      <w:pPr>
        <w:pStyle w:val="PL"/>
      </w:pPr>
    </w:p>
    <w:p w14:paraId="141EFA52" w14:textId="77777777" w:rsidR="00FB1CA7" w:rsidRPr="00BC0026" w:rsidRDefault="00FB1CA7" w:rsidP="00FB1CA7">
      <w:pPr>
        <w:pStyle w:val="PL"/>
      </w:pPr>
      <w:r w:rsidRPr="00BC0026">
        <w:t xml:space="preserve">    MDATypes:</w:t>
      </w:r>
    </w:p>
    <w:p w14:paraId="0375E932" w14:textId="77777777" w:rsidR="00FB1CA7" w:rsidRPr="00BC0026" w:rsidRDefault="00FB1CA7" w:rsidP="00FB1CA7">
      <w:pPr>
        <w:pStyle w:val="PL"/>
      </w:pPr>
      <w:r w:rsidRPr="00BC0026">
        <w:t xml:space="preserve">      type: array</w:t>
      </w:r>
    </w:p>
    <w:p w14:paraId="5D7FC8A0" w14:textId="77777777" w:rsidR="00FB1CA7" w:rsidRPr="00BC0026" w:rsidRDefault="00FB1CA7" w:rsidP="00FB1CA7">
      <w:pPr>
        <w:pStyle w:val="PL"/>
      </w:pPr>
      <w:r w:rsidRPr="00BC0026">
        <w:t xml:space="preserve">      items:</w:t>
      </w:r>
    </w:p>
    <w:p w14:paraId="0A409B70" w14:textId="77777777" w:rsidR="00FB1CA7" w:rsidRPr="00BC0026" w:rsidRDefault="00FB1CA7" w:rsidP="00FB1CA7">
      <w:pPr>
        <w:pStyle w:val="PL"/>
      </w:pPr>
      <w:r w:rsidRPr="00BC0026">
        <w:t xml:space="preserve">        type: string</w:t>
      </w:r>
    </w:p>
    <w:p w14:paraId="6B97CE15" w14:textId="77777777" w:rsidR="00FB1CA7" w:rsidRPr="00BC0026" w:rsidRDefault="00FB1CA7" w:rsidP="00FB1CA7">
      <w:pPr>
        <w:pStyle w:val="PL"/>
      </w:pPr>
    </w:p>
    <w:p w14:paraId="39C9F6E3" w14:textId="77777777" w:rsidR="00FB1CA7" w:rsidRPr="00BC0026" w:rsidRDefault="00FB1CA7" w:rsidP="00FB1CA7">
      <w:pPr>
        <w:pStyle w:val="PL"/>
      </w:pPr>
      <w:r w:rsidRPr="00BC0026">
        <w:t xml:space="preserve">    </w:t>
      </w:r>
      <w:r w:rsidRPr="00BC0026">
        <w:rPr>
          <w:bCs/>
        </w:rPr>
        <w:t>MDAOutputs</w:t>
      </w:r>
      <w:r w:rsidRPr="00BC0026">
        <w:t>:</w:t>
      </w:r>
    </w:p>
    <w:p w14:paraId="141134AA" w14:textId="77777777" w:rsidR="00FB1CA7" w:rsidRPr="00BC0026" w:rsidRDefault="00FB1CA7" w:rsidP="00FB1CA7">
      <w:pPr>
        <w:pStyle w:val="PL"/>
      </w:pPr>
      <w:r w:rsidRPr="00BC0026">
        <w:t xml:space="preserve">      type: array</w:t>
      </w:r>
    </w:p>
    <w:p w14:paraId="731E1B32" w14:textId="77777777" w:rsidR="00FB1CA7" w:rsidRPr="00BC0026" w:rsidRDefault="00FB1CA7" w:rsidP="00FB1CA7">
      <w:pPr>
        <w:pStyle w:val="PL"/>
      </w:pPr>
      <w:r w:rsidRPr="00BC0026">
        <w:t xml:space="preserve">      items:</w:t>
      </w:r>
    </w:p>
    <w:p w14:paraId="65064B44" w14:textId="77777777" w:rsidR="00FB1CA7" w:rsidRPr="00BC0026" w:rsidRDefault="00FB1CA7" w:rsidP="00FB1CA7">
      <w:pPr>
        <w:pStyle w:val="PL"/>
      </w:pPr>
      <w:r w:rsidRPr="00BC0026">
        <w:t xml:space="preserve">        $ref: '#/components/schemas/MDAOutputPerMDAType'</w:t>
      </w:r>
    </w:p>
    <w:p w14:paraId="3D826484" w14:textId="77777777" w:rsidR="00FB1CA7" w:rsidRPr="00BC0026" w:rsidRDefault="00FB1CA7" w:rsidP="00FB1CA7">
      <w:pPr>
        <w:pStyle w:val="PL"/>
      </w:pPr>
    </w:p>
    <w:p w14:paraId="4E56FC9C" w14:textId="77777777" w:rsidR="00FB1CA7" w:rsidRPr="00BC0026" w:rsidRDefault="00FB1CA7" w:rsidP="00FB1CA7">
      <w:pPr>
        <w:pStyle w:val="PL"/>
      </w:pPr>
      <w:r w:rsidRPr="00BC0026">
        <w:t xml:space="preserve">    MDAOutputPerMDAType:</w:t>
      </w:r>
    </w:p>
    <w:p w14:paraId="7A25D2A5" w14:textId="77777777" w:rsidR="00FB1CA7" w:rsidRPr="00BC0026" w:rsidRDefault="00FB1CA7" w:rsidP="00FB1CA7">
      <w:pPr>
        <w:pStyle w:val="PL"/>
      </w:pPr>
      <w:r w:rsidRPr="00BC0026">
        <w:t xml:space="preserve">      type: object</w:t>
      </w:r>
    </w:p>
    <w:p w14:paraId="180F0C50" w14:textId="77777777" w:rsidR="00FB1CA7" w:rsidRPr="00BC0026" w:rsidRDefault="00FB1CA7" w:rsidP="00FB1CA7">
      <w:pPr>
        <w:pStyle w:val="PL"/>
      </w:pPr>
      <w:r w:rsidRPr="00BC0026">
        <w:t xml:space="preserve">      properties:</w:t>
      </w:r>
    </w:p>
    <w:p w14:paraId="14582305" w14:textId="77777777" w:rsidR="00FB1CA7" w:rsidRPr="00BC0026" w:rsidRDefault="00FB1CA7" w:rsidP="00FB1CA7">
      <w:pPr>
        <w:pStyle w:val="PL"/>
      </w:pPr>
      <w:r w:rsidRPr="00BC0026">
        <w:t xml:space="preserve">        </w:t>
      </w:r>
      <w:r w:rsidRPr="00BC0026">
        <w:rPr>
          <w:bCs/>
        </w:rPr>
        <w:t>mDAType</w:t>
      </w:r>
      <w:r w:rsidRPr="00BC0026">
        <w:t>:</w:t>
      </w:r>
    </w:p>
    <w:p w14:paraId="14443503" w14:textId="77777777" w:rsidR="00FB1CA7" w:rsidRPr="00BC0026" w:rsidRDefault="00FB1CA7" w:rsidP="00FB1CA7">
      <w:pPr>
        <w:pStyle w:val="PL"/>
      </w:pPr>
      <w:r w:rsidRPr="00BC0026">
        <w:t xml:space="preserve">          type: string</w:t>
      </w:r>
    </w:p>
    <w:p w14:paraId="17B25E6D" w14:textId="77777777" w:rsidR="00FB1CA7" w:rsidRPr="00BC0026" w:rsidRDefault="00FB1CA7" w:rsidP="00FB1CA7">
      <w:pPr>
        <w:pStyle w:val="PL"/>
      </w:pPr>
      <w:r w:rsidRPr="00BC0026">
        <w:t xml:space="preserve">        </w:t>
      </w:r>
      <w:r w:rsidRPr="00BC0026">
        <w:rPr>
          <w:bCs/>
        </w:rPr>
        <w:t>mDA</w:t>
      </w:r>
      <w:r w:rsidRPr="00BC0026">
        <w:rPr>
          <w:rFonts w:hint="eastAsia"/>
          <w:bCs/>
        </w:rPr>
        <w:t>O</w:t>
      </w:r>
      <w:r w:rsidRPr="00BC0026">
        <w:rPr>
          <w:bCs/>
        </w:rPr>
        <w:t>utputIEFilters</w:t>
      </w:r>
      <w:r w:rsidRPr="00BC0026">
        <w:t>:</w:t>
      </w:r>
    </w:p>
    <w:p w14:paraId="30DD4720" w14:textId="77777777" w:rsidR="00FB1CA7" w:rsidRPr="00BC0026" w:rsidRDefault="00FB1CA7" w:rsidP="00FB1CA7">
      <w:pPr>
        <w:pStyle w:val="PL"/>
      </w:pPr>
      <w:r w:rsidRPr="00BC0026">
        <w:t xml:space="preserve">          type: array</w:t>
      </w:r>
    </w:p>
    <w:p w14:paraId="33FE7410" w14:textId="77777777" w:rsidR="00FB1CA7" w:rsidRPr="00BC0026" w:rsidRDefault="00FB1CA7" w:rsidP="00FB1CA7">
      <w:pPr>
        <w:pStyle w:val="PL"/>
      </w:pPr>
      <w:r w:rsidRPr="00BC0026">
        <w:t xml:space="preserve">          items:</w:t>
      </w:r>
    </w:p>
    <w:p w14:paraId="43B750B2" w14:textId="77777777" w:rsidR="00FB1CA7" w:rsidRPr="00BC0026" w:rsidRDefault="00FB1CA7" w:rsidP="00FB1CA7">
      <w:pPr>
        <w:pStyle w:val="PL"/>
      </w:pPr>
      <w:r w:rsidRPr="00BC0026">
        <w:t xml:space="preserve">            $ref: '#/components/schemas/</w:t>
      </w:r>
      <w:r w:rsidRPr="00BC0026">
        <w:rPr>
          <w:bCs/>
        </w:rPr>
        <w:t>MDA</w:t>
      </w:r>
      <w:r w:rsidRPr="00BC0026">
        <w:rPr>
          <w:rFonts w:hint="eastAsia"/>
          <w:bCs/>
        </w:rPr>
        <w:t>O</w:t>
      </w:r>
      <w:r w:rsidRPr="00BC0026">
        <w:rPr>
          <w:bCs/>
        </w:rPr>
        <w:t>utputIEFilter</w:t>
      </w:r>
      <w:r w:rsidRPr="00BC0026">
        <w:t>'</w:t>
      </w:r>
    </w:p>
    <w:p w14:paraId="6A9F900F" w14:textId="77777777" w:rsidR="00FB1CA7" w:rsidRPr="00BC0026" w:rsidRDefault="00FB1CA7" w:rsidP="00FB1CA7">
      <w:pPr>
        <w:pStyle w:val="PL"/>
      </w:pPr>
    </w:p>
    <w:p w14:paraId="06666FA9" w14:textId="77777777" w:rsidR="00FB1CA7" w:rsidRPr="00BC0026" w:rsidRDefault="00FB1CA7" w:rsidP="00FB1CA7">
      <w:pPr>
        <w:pStyle w:val="PL"/>
      </w:pPr>
      <w:r w:rsidRPr="00BC0026">
        <w:t xml:space="preserve">    </w:t>
      </w:r>
      <w:r w:rsidRPr="00BC0026">
        <w:rPr>
          <w:bCs/>
        </w:rPr>
        <w:t>MDA</w:t>
      </w:r>
      <w:r w:rsidRPr="00BC0026">
        <w:rPr>
          <w:rFonts w:hint="eastAsia"/>
          <w:bCs/>
        </w:rPr>
        <w:t>O</w:t>
      </w:r>
      <w:r w:rsidRPr="00BC0026">
        <w:rPr>
          <w:bCs/>
        </w:rPr>
        <w:t>utputIEFilter</w:t>
      </w:r>
      <w:r w:rsidRPr="00BC0026">
        <w:t>:</w:t>
      </w:r>
    </w:p>
    <w:p w14:paraId="22D66290" w14:textId="77777777" w:rsidR="00FB1CA7" w:rsidRPr="00BC0026" w:rsidRDefault="00FB1CA7" w:rsidP="00FB1CA7">
      <w:pPr>
        <w:pStyle w:val="PL"/>
      </w:pPr>
      <w:r w:rsidRPr="00BC0026">
        <w:t xml:space="preserve">      type: object</w:t>
      </w:r>
    </w:p>
    <w:p w14:paraId="159002AF" w14:textId="77777777" w:rsidR="00FB1CA7" w:rsidRPr="00BC0026" w:rsidRDefault="00FB1CA7" w:rsidP="00FB1CA7">
      <w:pPr>
        <w:pStyle w:val="PL"/>
      </w:pPr>
      <w:r w:rsidRPr="00BC0026">
        <w:t xml:space="preserve">      properties:</w:t>
      </w:r>
    </w:p>
    <w:p w14:paraId="50C3BB48" w14:textId="77777777" w:rsidR="00FB1CA7" w:rsidRPr="00BC0026" w:rsidRDefault="00FB1CA7" w:rsidP="00FB1CA7">
      <w:pPr>
        <w:pStyle w:val="PL"/>
      </w:pPr>
      <w:r w:rsidRPr="00BC0026">
        <w:t xml:space="preserve">        </w:t>
      </w:r>
      <w:r w:rsidRPr="00BC0026">
        <w:rPr>
          <w:bCs/>
        </w:rPr>
        <w:t>mDAOutputIEName</w:t>
      </w:r>
      <w:r w:rsidRPr="00BC0026">
        <w:t>:</w:t>
      </w:r>
    </w:p>
    <w:p w14:paraId="7FF48C79" w14:textId="77777777" w:rsidR="00FB1CA7" w:rsidRPr="00BC0026" w:rsidRDefault="00FB1CA7" w:rsidP="00FB1CA7">
      <w:pPr>
        <w:pStyle w:val="PL"/>
      </w:pPr>
      <w:r w:rsidRPr="00BC0026">
        <w:t xml:space="preserve">          type: string</w:t>
      </w:r>
    </w:p>
    <w:p w14:paraId="63BDFD8F" w14:textId="77777777" w:rsidR="00FB1CA7" w:rsidRPr="00BC0026" w:rsidRDefault="00FB1CA7" w:rsidP="00FB1CA7">
      <w:pPr>
        <w:pStyle w:val="PL"/>
      </w:pPr>
      <w:r w:rsidRPr="00BC0026">
        <w:t xml:space="preserve">        </w:t>
      </w:r>
      <w:r w:rsidRPr="00BC0026">
        <w:rPr>
          <w:bCs/>
        </w:rPr>
        <w:t>filterValue</w:t>
      </w:r>
      <w:r w:rsidRPr="00BC0026">
        <w:t>:</w:t>
      </w:r>
    </w:p>
    <w:p w14:paraId="0AB53DAE" w14:textId="77777777" w:rsidR="00FB1CA7" w:rsidRPr="00BC0026" w:rsidRDefault="00FB1CA7" w:rsidP="00FB1CA7">
      <w:pPr>
        <w:pStyle w:val="PL"/>
      </w:pPr>
      <w:r w:rsidRPr="00BC0026">
        <w:t xml:space="preserve">          type: string</w:t>
      </w:r>
    </w:p>
    <w:p w14:paraId="660BF0CF" w14:textId="77777777" w:rsidR="00FB1CA7" w:rsidRPr="00BC0026" w:rsidRDefault="00FB1CA7" w:rsidP="00FB1CA7">
      <w:pPr>
        <w:pStyle w:val="PL"/>
      </w:pPr>
      <w:r w:rsidRPr="00BC0026">
        <w:t xml:space="preserve">        </w:t>
      </w:r>
      <w:r w:rsidRPr="00BC0026">
        <w:rPr>
          <w:bCs/>
        </w:rPr>
        <w:t>threshold</w:t>
      </w:r>
      <w:r w:rsidRPr="00BC0026">
        <w:t>:</w:t>
      </w:r>
    </w:p>
    <w:p w14:paraId="732222AB" w14:textId="77777777" w:rsidR="00FB1CA7" w:rsidRPr="00BC0026" w:rsidRDefault="00FB1CA7" w:rsidP="00FB1CA7">
      <w:pPr>
        <w:pStyle w:val="PL"/>
      </w:pPr>
      <w:r w:rsidRPr="00BC0026">
        <w:t xml:space="preserve">          $ref: 'genericNrm.yaml#/components/schemas/ThresholdInfo'</w:t>
      </w:r>
    </w:p>
    <w:p w14:paraId="7F98E26B" w14:textId="77777777" w:rsidR="00FB1CA7" w:rsidRPr="00BC0026" w:rsidRDefault="00FB1CA7" w:rsidP="00FB1CA7">
      <w:pPr>
        <w:pStyle w:val="PL"/>
      </w:pPr>
      <w:r w:rsidRPr="00BC0026">
        <w:t xml:space="preserve">        </w:t>
      </w:r>
      <w:r w:rsidRPr="00BC0026">
        <w:rPr>
          <w:bCs/>
        </w:rPr>
        <w:t>analyticsPeriod</w:t>
      </w:r>
      <w:r w:rsidRPr="00BC0026">
        <w:t>:</w:t>
      </w:r>
    </w:p>
    <w:p w14:paraId="27331D15" w14:textId="77777777" w:rsidR="00FB1CA7" w:rsidRPr="00BC0026" w:rsidRDefault="00FB1CA7" w:rsidP="00FB1CA7">
      <w:pPr>
        <w:pStyle w:val="PL"/>
      </w:pPr>
      <w:r w:rsidRPr="00BC0026">
        <w:t xml:space="preserve">          type: array</w:t>
      </w:r>
    </w:p>
    <w:p w14:paraId="6EEF6BFE" w14:textId="77777777" w:rsidR="00FB1CA7" w:rsidRPr="00BC0026" w:rsidRDefault="00FB1CA7" w:rsidP="00FB1CA7">
      <w:pPr>
        <w:pStyle w:val="PL"/>
      </w:pPr>
      <w:r w:rsidRPr="00BC0026">
        <w:t xml:space="preserve">          items:</w:t>
      </w:r>
    </w:p>
    <w:p w14:paraId="720EE668"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40AA1CCA" w14:textId="77777777" w:rsidR="00FB1CA7" w:rsidRPr="00BC0026" w:rsidRDefault="00FB1CA7" w:rsidP="00FB1CA7">
      <w:pPr>
        <w:pStyle w:val="PL"/>
      </w:pPr>
      <w:r w:rsidRPr="00BC0026">
        <w:t xml:space="preserve">        </w:t>
      </w:r>
      <w:r w:rsidRPr="00BC0026">
        <w:rPr>
          <w:bCs/>
        </w:rPr>
        <w:t>timeOut</w:t>
      </w:r>
      <w:r w:rsidRPr="00BC0026">
        <w:t>:</w:t>
      </w:r>
    </w:p>
    <w:p w14:paraId="591F58B5"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229B041A" w14:textId="77777777" w:rsidR="00FB1CA7" w:rsidRPr="00BC0026" w:rsidRDefault="00FB1CA7" w:rsidP="00FB1CA7">
      <w:pPr>
        <w:pStyle w:val="PL"/>
      </w:pPr>
    </w:p>
    <w:p w14:paraId="2FF925F3" w14:textId="77777777" w:rsidR="00FB1CA7" w:rsidRPr="00BC0026" w:rsidRDefault="00FB1CA7" w:rsidP="00FB1CA7">
      <w:pPr>
        <w:pStyle w:val="PL"/>
      </w:pPr>
      <w:r w:rsidRPr="00BC0026">
        <w:t xml:space="preserve">    </w:t>
      </w:r>
      <w:r w:rsidRPr="00BC0026">
        <w:rPr>
          <w:bCs/>
        </w:rPr>
        <w:t>ReportingMethod</w:t>
      </w:r>
      <w:r w:rsidRPr="00BC0026">
        <w:t>:</w:t>
      </w:r>
    </w:p>
    <w:p w14:paraId="0431A037" w14:textId="77777777" w:rsidR="00FB1CA7" w:rsidRPr="00BC0026" w:rsidRDefault="00FB1CA7" w:rsidP="00FB1CA7">
      <w:pPr>
        <w:pStyle w:val="PL"/>
      </w:pPr>
      <w:r w:rsidRPr="00BC0026">
        <w:t xml:space="preserve">      type: string</w:t>
      </w:r>
    </w:p>
    <w:p w14:paraId="7EDC15A6" w14:textId="77777777" w:rsidR="00FB1CA7" w:rsidRPr="00BC0026" w:rsidRDefault="00FB1CA7" w:rsidP="00FB1CA7">
      <w:pPr>
        <w:pStyle w:val="PL"/>
      </w:pPr>
      <w:r w:rsidRPr="00BC0026">
        <w:t xml:space="preserve">      enum:</w:t>
      </w:r>
    </w:p>
    <w:p w14:paraId="5C377FEF" w14:textId="77777777" w:rsidR="00FB1CA7" w:rsidRPr="00BC0026" w:rsidRDefault="00FB1CA7" w:rsidP="00FB1CA7">
      <w:pPr>
        <w:pStyle w:val="PL"/>
      </w:pPr>
      <w:r w:rsidRPr="00BC0026">
        <w:t xml:space="preserve">        - FILE</w:t>
      </w:r>
    </w:p>
    <w:p w14:paraId="5833CCC3" w14:textId="77777777" w:rsidR="00FB1CA7" w:rsidRPr="00BC0026" w:rsidRDefault="00FB1CA7" w:rsidP="00FB1CA7">
      <w:pPr>
        <w:pStyle w:val="PL"/>
      </w:pPr>
      <w:r w:rsidRPr="00BC0026">
        <w:t xml:space="preserve">        - STREAMING</w:t>
      </w:r>
    </w:p>
    <w:p w14:paraId="564345FB" w14:textId="77777777" w:rsidR="00FB1CA7" w:rsidRPr="00BC0026" w:rsidRDefault="00FB1CA7" w:rsidP="00FB1CA7">
      <w:pPr>
        <w:pStyle w:val="PL"/>
      </w:pPr>
      <w:r w:rsidRPr="00BC0026">
        <w:t xml:space="preserve">        - NOTIFICATION</w:t>
      </w:r>
    </w:p>
    <w:p w14:paraId="6DE092A9" w14:textId="77777777" w:rsidR="00FB1CA7" w:rsidRPr="00BC0026" w:rsidRDefault="00FB1CA7" w:rsidP="00FB1CA7">
      <w:pPr>
        <w:pStyle w:val="PL"/>
      </w:pPr>
    </w:p>
    <w:p w14:paraId="5B674D7C" w14:textId="77777777" w:rsidR="00FB1CA7" w:rsidRPr="00BC0026" w:rsidRDefault="00FB1CA7" w:rsidP="00FB1CA7">
      <w:pPr>
        <w:pStyle w:val="PL"/>
      </w:pPr>
      <w:r w:rsidRPr="00BC0026">
        <w:t xml:space="preserve">    </w:t>
      </w:r>
      <w:r w:rsidRPr="00BC0026">
        <w:rPr>
          <w:bCs/>
        </w:rPr>
        <w:t>ReportingTarget</w:t>
      </w:r>
      <w:r w:rsidRPr="00BC0026">
        <w:t>:</w:t>
      </w:r>
    </w:p>
    <w:p w14:paraId="25148410" w14:textId="77777777" w:rsidR="00FB1CA7" w:rsidRPr="00BC0026" w:rsidRDefault="00FB1CA7" w:rsidP="00FB1CA7">
      <w:pPr>
        <w:pStyle w:val="PL"/>
      </w:pPr>
      <w:r w:rsidRPr="00BC0026">
        <w:t xml:space="preserve">      $ref: '</w:t>
      </w:r>
      <w:r w:rsidRPr="00BC0026">
        <w:rPr>
          <w:lang w:eastAsia="zh-CN"/>
        </w:rPr>
        <w:t>comDefs.yaml</w:t>
      </w:r>
      <w:r w:rsidRPr="00BC0026">
        <w:t>#/components/schemas/Uri'</w:t>
      </w:r>
    </w:p>
    <w:p w14:paraId="1F1B1083" w14:textId="77777777" w:rsidR="00FB1CA7" w:rsidRPr="00BC0026" w:rsidRDefault="00FB1CA7" w:rsidP="00FB1CA7">
      <w:pPr>
        <w:pStyle w:val="PL"/>
      </w:pPr>
    </w:p>
    <w:p w14:paraId="6C553BFE" w14:textId="77777777" w:rsidR="00FB1CA7" w:rsidRPr="00BC0026" w:rsidRDefault="00FB1CA7" w:rsidP="00FB1CA7">
      <w:pPr>
        <w:pStyle w:val="PL"/>
      </w:pPr>
      <w:r w:rsidRPr="00BC0026">
        <w:t xml:space="preserve">    </w:t>
      </w:r>
      <w:r w:rsidRPr="00BC0026">
        <w:rPr>
          <w:bCs/>
        </w:rPr>
        <w:t>AnalyticsScope</w:t>
      </w:r>
      <w:r w:rsidRPr="00BC0026">
        <w:t>:</w:t>
      </w:r>
    </w:p>
    <w:p w14:paraId="1CEB6747" w14:textId="77777777" w:rsidR="00FB1CA7" w:rsidRPr="00BC0026" w:rsidRDefault="00FB1CA7" w:rsidP="00FB1CA7">
      <w:pPr>
        <w:pStyle w:val="PL"/>
      </w:pPr>
      <w:r w:rsidRPr="00BC0026">
        <w:t xml:space="preserve">      oneOf:</w:t>
      </w:r>
    </w:p>
    <w:p w14:paraId="0DE5C6C5" w14:textId="77777777" w:rsidR="00FB1CA7" w:rsidRPr="00BC0026" w:rsidRDefault="00FB1CA7" w:rsidP="00FB1CA7">
      <w:pPr>
        <w:pStyle w:val="PL"/>
      </w:pPr>
      <w:r w:rsidRPr="00BC0026">
        <w:t xml:space="preserve">        - type: object</w:t>
      </w:r>
    </w:p>
    <w:p w14:paraId="43071AFB" w14:textId="77777777" w:rsidR="00FB1CA7" w:rsidRPr="00BC0026" w:rsidRDefault="00FB1CA7" w:rsidP="00FB1CA7">
      <w:pPr>
        <w:pStyle w:val="PL"/>
      </w:pPr>
      <w:r w:rsidRPr="00BC0026">
        <w:t xml:space="preserve">          properties:</w:t>
      </w:r>
    </w:p>
    <w:p w14:paraId="02A2D77E" w14:textId="77777777" w:rsidR="00FB1CA7" w:rsidRPr="00BC0026" w:rsidRDefault="00FB1CA7" w:rsidP="00FB1CA7">
      <w:pPr>
        <w:pStyle w:val="PL"/>
      </w:pPr>
      <w:r w:rsidRPr="00BC0026">
        <w:t xml:space="preserve">            </w:t>
      </w:r>
      <w:r w:rsidRPr="00BC0026">
        <w:rPr>
          <w:bCs/>
        </w:rPr>
        <w:t>managedEntitiesScope</w:t>
      </w:r>
      <w:r w:rsidRPr="00BC0026">
        <w:t>:</w:t>
      </w:r>
    </w:p>
    <w:p w14:paraId="3C31BB1D" w14:textId="77777777" w:rsidR="00FB1CA7" w:rsidRPr="00BC0026" w:rsidRDefault="00FB1CA7" w:rsidP="00FB1CA7">
      <w:pPr>
        <w:pStyle w:val="PL"/>
      </w:pPr>
      <w:r w:rsidRPr="00BC0026">
        <w:t xml:space="preserve">              $ref: '</w:t>
      </w:r>
      <w:r w:rsidRPr="00BC0026">
        <w:rPr>
          <w:lang w:eastAsia="zh-CN"/>
        </w:rPr>
        <w:t>comDefs.yaml</w:t>
      </w:r>
      <w:r w:rsidRPr="00BC0026">
        <w:t>#/components/schemas/DnList'</w:t>
      </w:r>
    </w:p>
    <w:p w14:paraId="5AE4262C" w14:textId="77777777" w:rsidR="00FB1CA7" w:rsidRPr="00BC0026" w:rsidRDefault="00FB1CA7" w:rsidP="00FB1CA7">
      <w:pPr>
        <w:pStyle w:val="PL"/>
      </w:pPr>
      <w:r w:rsidRPr="00BC0026">
        <w:t xml:space="preserve">        - type: object</w:t>
      </w:r>
    </w:p>
    <w:p w14:paraId="7D994045" w14:textId="77777777" w:rsidR="00FB1CA7" w:rsidRPr="00BC0026" w:rsidRDefault="00FB1CA7" w:rsidP="00FB1CA7">
      <w:pPr>
        <w:pStyle w:val="PL"/>
      </w:pPr>
      <w:r w:rsidRPr="00BC0026">
        <w:t xml:space="preserve">          properties:</w:t>
      </w:r>
    </w:p>
    <w:p w14:paraId="7B43928C" w14:textId="77777777" w:rsidR="00FB1CA7" w:rsidRPr="00BC0026" w:rsidRDefault="00FB1CA7" w:rsidP="00FB1CA7">
      <w:pPr>
        <w:pStyle w:val="PL"/>
      </w:pPr>
      <w:r w:rsidRPr="00BC0026">
        <w:t xml:space="preserve">            areaScope:</w:t>
      </w:r>
    </w:p>
    <w:p w14:paraId="6A59EBE2" w14:textId="77777777" w:rsidR="00FB1CA7" w:rsidRPr="00BC0026" w:rsidRDefault="00FB1CA7" w:rsidP="00FB1CA7">
      <w:pPr>
        <w:pStyle w:val="PL"/>
      </w:pPr>
      <w:r w:rsidRPr="00BC0026">
        <w:t xml:space="preserve">              $ref: '#/components/schemas/</w:t>
      </w:r>
      <w:r w:rsidRPr="00BC0026">
        <w:rPr>
          <w:bCs/>
        </w:rPr>
        <w:t>GeoAreaList</w:t>
      </w:r>
      <w:r w:rsidRPr="00BC0026">
        <w:t>'</w:t>
      </w:r>
    </w:p>
    <w:p w14:paraId="16BB3404" w14:textId="77777777" w:rsidR="00FB1CA7" w:rsidRPr="00BC0026" w:rsidRDefault="00FB1CA7" w:rsidP="00FB1CA7">
      <w:pPr>
        <w:pStyle w:val="PL"/>
      </w:pPr>
    </w:p>
    <w:p w14:paraId="26C73B0C" w14:textId="77777777" w:rsidR="00FB1CA7" w:rsidRPr="00BC0026" w:rsidRDefault="00FB1CA7" w:rsidP="00FB1CA7">
      <w:pPr>
        <w:pStyle w:val="PL"/>
      </w:pPr>
      <w:r w:rsidRPr="00BC0026">
        <w:t xml:space="preserve">    </w:t>
      </w:r>
      <w:r w:rsidRPr="00BC0026">
        <w:rPr>
          <w:bCs/>
        </w:rPr>
        <w:t>GeoAreaList</w:t>
      </w:r>
      <w:r w:rsidRPr="00BC0026">
        <w:t>:</w:t>
      </w:r>
    </w:p>
    <w:p w14:paraId="4430FAAD" w14:textId="77777777" w:rsidR="00FB1CA7" w:rsidRPr="00BC0026" w:rsidRDefault="00FB1CA7" w:rsidP="00FB1CA7">
      <w:pPr>
        <w:pStyle w:val="PL"/>
      </w:pPr>
      <w:r w:rsidRPr="00BC0026">
        <w:t xml:space="preserve">      type: array</w:t>
      </w:r>
    </w:p>
    <w:p w14:paraId="260D84FC" w14:textId="77777777" w:rsidR="00FB1CA7" w:rsidRPr="00BC0026" w:rsidRDefault="00FB1CA7" w:rsidP="00FB1CA7">
      <w:pPr>
        <w:pStyle w:val="PL"/>
      </w:pPr>
      <w:r w:rsidRPr="00BC0026">
        <w:t xml:space="preserve">      items:</w:t>
      </w:r>
    </w:p>
    <w:p w14:paraId="6FB36B9F" w14:textId="77777777" w:rsidR="00FB1CA7" w:rsidRPr="00BC0026" w:rsidRDefault="00FB1CA7" w:rsidP="00FB1CA7">
      <w:pPr>
        <w:pStyle w:val="PL"/>
      </w:pPr>
      <w:r w:rsidRPr="00BC0026">
        <w:t xml:space="preserve">        $ref: '#/components/schemas/</w:t>
      </w:r>
      <w:r w:rsidRPr="00BC0026">
        <w:rPr>
          <w:bCs/>
        </w:rPr>
        <w:t>GeoArea</w:t>
      </w:r>
      <w:r w:rsidRPr="00BC0026">
        <w:t>'</w:t>
      </w:r>
    </w:p>
    <w:p w14:paraId="513495D1" w14:textId="77777777" w:rsidR="00FB1CA7" w:rsidRPr="00BC0026" w:rsidRDefault="00FB1CA7" w:rsidP="00FB1CA7">
      <w:pPr>
        <w:pStyle w:val="PL"/>
      </w:pPr>
    </w:p>
    <w:p w14:paraId="696451DC" w14:textId="77777777" w:rsidR="00FB1CA7" w:rsidRPr="00BC0026" w:rsidRDefault="00FB1CA7" w:rsidP="00FB1CA7">
      <w:pPr>
        <w:pStyle w:val="PL"/>
      </w:pPr>
      <w:r w:rsidRPr="00BC0026">
        <w:t xml:space="preserve">    </w:t>
      </w:r>
      <w:r w:rsidRPr="00BC0026">
        <w:rPr>
          <w:bCs/>
        </w:rPr>
        <w:t>GeoArea</w:t>
      </w:r>
      <w:r w:rsidRPr="00BC0026">
        <w:t>:</w:t>
      </w:r>
    </w:p>
    <w:p w14:paraId="48A54415" w14:textId="77777777" w:rsidR="00FB1CA7" w:rsidRPr="00BC0026" w:rsidRDefault="00FB1CA7" w:rsidP="00FB1CA7">
      <w:pPr>
        <w:pStyle w:val="PL"/>
      </w:pPr>
      <w:r w:rsidRPr="00BC0026">
        <w:t xml:space="preserve">      type: object</w:t>
      </w:r>
    </w:p>
    <w:p w14:paraId="0731A755" w14:textId="77777777" w:rsidR="00FB1CA7" w:rsidRPr="00BC0026" w:rsidRDefault="00FB1CA7" w:rsidP="00FB1CA7">
      <w:pPr>
        <w:pStyle w:val="PL"/>
      </w:pPr>
      <w:r w:rsidRPr="00BC0026">
        <w:t xml:space="preserve">      properties:</w:t>
      </w:r>
    </w:p>
    <w:p w14:paraId="16ED2938" w14:textId="77777777" w:rsidR="00FB1CA7" w:rsidRPr="00BC0026" w:rsidRDefault="00FB1CA7" w:rsidP="00FB1CA7">
      <w:pPr>
        <w:pStyle w:val="PL"/>
      </w:pPr>
      <w:r w:rsidRPr="00BC0026">
        <w:t xml:space="preserve">        </w:t>
      </w:r>
      <w:r w:rsidRPr="00BC0026">
        <w:rPr>
          <w:bCs/>
        </w:rPr>
        <w:t>coordinates</w:t>
      </w:r>
      <w:r w:rsidRPr="00BC0026">
        <w:t>:</w:t>
      </w:r>
    </w:p>
    <w:p w14:paraId="23530BCF" w14:textId="77777777" w:rsidR="00FB1CA7" w:rsidRPr="00BC0026" w:rsidRDefault="00FB1CA7" w:rsidP="00FB1CA7">
      <w:pPr>
        <w:pStyle w:val="PL"/>
      </w:pPr>
      <w:r w:rsidRPr="00BC0026">
        <w:t xml:space="preserve">          type: array</w:t>
      </w:r>
    </w:p>
    <w:p w14:paraId="43F8BC19" w14:textId="77777777" w:rsidR="00FB1CA7" w:rsidRPr="00BC0026" w:rsidRDefault="00FB1CA7" w:rsidP="00FB1CA7">
      <w:pPr>
        <w:pStyle w:val="PL"/>
      </w:pPr>
      <w:r w:rsidRPr="00BC0026">
        <w:t xml:space="preserve">          items:</w:t>
      </w:r>
    </w:p>
    <w:p w14:paraId="3854D1E4" w14:textId="77777777" w:rsidR="00FB1CA7" w:rsidRPr="00BC0026" w:rsidRDefault="00FB1CA7" w:rsidP="00FB1CA7">
      <w:pPr>
        <w:pStyle w:val="PL"/>
      </w:pPr>
      <w:r w:rsidRPr="00BC0026">
        <w:t xml:space="preserve">            $ref: '#/components/schemas/</w:t>
      </w:r>
      <w:r w:rsidRPr="00BC0026">
        <w:rPr>
          <w:bCs/>
        </w:rPr>
        <w:t>Coordinate</w:t>
      </w:r>
      <w:r w:rsidRPr="00BC0026">
        <w:t>'</w:t>
      </w:r>
    </w:p>
    <w:p w14:paraId="2904E442" w14:textId="77777777" w:rsidR="00FB1CA7" w:rsidRPr="00BC0026" w:rsidRDefault="00FB1CA7" w:rsidP="00FB1CA7">
      <w:pPr>
        <w:pStyle w:val="PL"/>
      </w:pPr>
      <w:r w:rsidRPr="00BC0026">
        <w:t xml:space="preserve">        </w:t>
      </w:r>
      <w:r w:rsidRPr="00BC0026">
        <w:rPr>
          <w:bCs/>
        </w:rPr>
        <w:t>altitude</w:t>
      </w:r>
      <w:r w:rsidRPr="00BC0026">
        <w:t>:</w:t>
      </w:r>
    </w:p>
    <w:p w14:paraId="3BB575F1" w14:textId="77777777" w:rsidR="00FB1CA7" w:rsidRPr="00BC0026" w:rsidRDefault="00FB1CA7" w:rsidP="00FB1CA7">
      <w:pPr>
        <w:pStyle w:val="PL"/>
      </w:pPr>
      <w:r w:rsidRPr="00BC0026">
        <w:t xml:space="preserve">          type: number</w:t>
      </w:r>
    </w:p>
    <w:p w14:paraId="3B7A80B5" w14:textId="77777777" w:rsidR="00FB1CA7" w:rsidRPr="00BC0026" w:rsidRDefault="00FB1CA7" w:rsidP="00FB1CA7">
      <w:pPr>
        <w:pStyle w:val="PL"/>
      </w:pPr>
      <w:r w:rsidRPr="00BC0026">
        <w:t xml:space="preserve">          format: float</w:t>
      </w:r>
    </w:p>
    <w:p w14:paraId="65A877A5" w14:textId="77777777" w:rsidR="00FB1CA7" w:rsidRPr="00BC0026" w:rsidRDefault="00FB1CA7" w:rsidP="00FB1CA7">
      <w:pPr>
        <w:pStyle w:val="PL"/>
      </w:pPr>
    </w:p>
    <w:p w14:paraId="0B02D142" w14:textId="77777777" w:rsidR="00FB1CA7" w:rsidRPr="00BC0026" w:rsidRDefault="00FB1CA7" w:rsidP="00FB1CA7">
      <w:pPr>
        <w:pStyle w:val="PL"/>
      </w:pPr>
      <w:r w:rsidRPr="00BC0026">
        <w:t xml:space="preserve">    </w:t>
      </w:r>
      <w:r w:rsidRPr="00BC0026">
        <w:rPr>
          <w:bCs/>
        </w:rPr>
        <w:t>Coordinate</w:t>
      </w:r>
      <w:r w:rsidRPr="00BC0026">
        <w:t>:</w:t>
      </w:r>
    </w:p>
    <w:p w14:paraId="06227C10" w14:textId="77777777" w:rsidR="00FB1CA7" w:rsidRPr="00BC0026" w:rsidRDefault="00FB1CA7" w:rsidP="00FB1CA7">
      <w:pPr>
        <w:pStyle w:val="PL"/>
      </w:pPr>
      <w:r w:rsidRPr="00BC0026">
        <w:t xml:space="preserve">      type: object</w:t>
      </w:r>
    </w:p>
    <w:p w14:paraId="73FE364B" w14:textId="77777777" w:rsidR="00FB1CA7" w:rsidRPr="00BC0026" w:rsidRDefault="00FB1CA7" w:rsidP="00FB1CA7">
      <w:pPr>
        <w:pStyle w:val="PL"/>
      </w:pPr>
      <w:r w:rsidRPr="00BC0026">
        <w:t xml:space="preserve">      properties:</w:t>
      </w:r>
    </w:p>
    <w:p w14:paraId="7A75DC32" w14:textId="77777777" w:rsidR="00FB1CA7" w:rsidRPr="00BC0026" w:rsidRDefault="00FB1CA7" w:rsidP="00FB1CA7">
      <w:pPr>
        <w:pStyle w:val="PL"/>
      </w:pPr>
      <w:r w:rsidRPr="00BC0026">
        <w:t xml:space="preserve">        </w:t>
      </w:r>
      <w:r w:rsidRPr="00BC0026">
        <w:rPr>
          <w:bCs/>
        </w:rPr>
        <w:t>latitude</w:t>
      </w:r>
      <w:r w:rsidRPr="00BC0026">
        <w:t>:</w:t>
      </w:r>
    </w:p>
    <w:p w14:paraId="168D5B3C" w14:textId="77777777" w:rsidR="00FB1CA7" w:rsidRPr="00BC0026" w:rsidRDefault="00FB1CA7" w:rsidP="00FB1CA7">
      <w:pPr>
        <w:pStyle w:val="PL"/>
      </w:pPr>
      <w:r w:rsidRPr="00BC0026">
        <w:t xml:space="preserve">          $ref: '</w:t>
      </w:r>
      <w:r w:rsidRPr="00BC0026">
        <w:rPr>
          <w:lang w:eastAsia="zh-CN"/>
        </w:rPr>
        <w:t>comDefs.yaml</w:t>
      </w:r>
      <w:r w:rsidRPr="00BC0026">
        <w:t>#/components/schemas/Latitude'</w:t>
      </w:r>
    </w:p>
    <w:p w14:paraId="47F1C405" w14:textId="77777777" w:rsidR="00FB1CA7" w:rsidRPr="00BC0026" w:rsidRDefault="00FB1CA7" w:rsidP="00FB1CA7">
      <w:pPr>
        <w:pStyle w:val="PL"/>
      </w:pPr>
      <w:r w:rsidRPr="00BC0026">
        <w:t xml:space="preserve">        </w:t>
      </w:r>
      <w:r w:rsidRPr="00BC0026">
        <w:rPr>
          <w:bCs/>
        </w:rPr>
        <w:t>longitude</w:t>
      </w:r>
      <w:r w:rsidRPr="00BC0026">
        <w:t>:</w:t>
      </w:r>
    </w:p>
    <w:p w14:paraId="20F9C8A3" w14:textId="77777777" w:rsidR="00FB1CA7" w:rsidRPr="00BC0026" w:rsidRDefault="00FB1CA7" w:rsidP="00FB1CA7">
      <w:pPr>
        <w:pStyle w:val="PL"/>
      </w:pPr>
      <w:r w:rsidRPr="00BC0026">
        <w:t xml:space="preserve">          $ref: '</w:t>
      </w:r>
      <w:r w:rsidRPr="00BC0026">
        <w:rPr>
          <w:lang w:eastAsia="zh-CN"/>
        </w:rPr>
        <w:t>comDefs.yaml</w:t>
      </w:r>
      <w:r w:rsidRPr="00BC0026">
        <w:t>#/components/schemas/Longitude'</w:t>
      </w:r>
    </w:p>
    <w:p w14:paraId="2992E05F" w14:textId="77777777" w:rsidR="00FB1CA7" w:rsidRPr="00BC0026" w:rsidRDefault="00FB1CA7" w:rsidP="00FB1CA7">
      <w:pPr>
        <w:pStyle w:val="PL"/>
      </w:pPr>
    </w:p>
    <w:p w14:paraId="02B6571C" w14:textId="77777777" w:rsidR="00FB1CA7" w:rsidRPr="00BC0026" w:rsidRDefault="00FB1CA7" w:rsidP="00FB1CA7">
      <w:pPr>
        <w:pStyle w:val="PL"/>
      </w:pPr>
    </w:p>
    <w:p w14:paraId="2838824C" w14:textId="77777777" w:rsidR="00FB1CA7" w:rsidRPr="00BC0026" w:rsidRDefault="00FB1CA7" w:rsidP="00FB1CA7">
      <w:pPr>
        <w:pStyle w:val="PL"/>
      </w:pPr>
      <w:r w:rsidRPr="00BC0026">
        <w:t>#-------- Definition of abstract IOCs --------------------------------------------</w:t>
      </w:r>
    </w:p>
    <w:p w14:paraId="1AEB6F23" w14:textId="77777777" w:rsidR="00FB1CA7" w:rsidRPr="00BC0026" w:rsidRDefault="00FB1CA7" w:rsidP="00FB1CA7">
      <w:pPr>
        <w:pStyle w:val="PL"/>
      </w:pPr>
    </w:p>
    <w:p w14:paraId="55134DCE" w14:textId="77777777" w:rsidR="00FB1CA7" w:rsidRPr="00BC0026" w:rsidRDefault="00FB1CA7" w:rsidP="00FB1CA7">
      <w:pPr>
        <w:pStyle w:val="PL"/>
      </w:pPr>
    </w:p>
    <w:p w14:paraId="609CCB99" w14:textId="77777777" w:rsidR="00FB1CA7" w:rsidRPr="00BC0026" w:rsidRDefault="00FB1CA7" w:rsidP="00FB1CA7">
      <w:pPr>
        <w:pStyle w:val="PL"/>
      </w:pPr>
    </w:p>
    <w:p w14:paraId="7A3B9EC5" w14:textId="77777777" w:rsidR="00FB1CA7" w:rsidRPr="00BC0026" w:rsidRDefault="00FB1CA7" w:rsidP="00FB1CA7">
      <w:pPr>
        <w:pStyle w:val="PL"/>
      </w:pPr>
      <w:r w:rsidRPr="00BC0026">
        <w:t>#-------- Definition of concrete IOCs --------------------------------------------</w:t>
      </w:r>
    </w:p>
    <w:p w14:paraId="5C46E4E0" w14:textId="77777777" w:rsidR="00FB1CA7" w:rsidRPr="00BC0026" w:rsidRDefault="00FB1CA7" w:rsidP="00FB1CA7">
      <w:pPr>
        <w:pStyle w:val="PL"/>
      </w:pPr>
    </w:p>
    <w:p w14:paraId="26C74237" w14:textId="77777777" w:rsidR="00FB1CA7" w:rsidRPr="00BC0026" w:rsidRDefault="00FB1CA7" w:rsidP="00FB1CA7">
      <w:pPr>
        <w:pStyle w:val="PL"/>
      </w:pPr>
      <w:r w:rsidRPr="00BC0026">
        <w:t xml:space="preserve">    SubNetwork-Single:</w:t>
      </w:r>
    </w:p>
    <w:p w14:paraId="4543ED7B" w14:textId="77777777" w:rsidR="00FB1CA7" w:rsidRPr="00BC0026" w:rsidRDefault="00FB1CA7" w:rsidP="00FB1CA7">
      <w:pPr>
        <w:pStyle w:val="PL"/>
      </w:pPr>
      <w:r w:rsidRPr="00BC0026">
        <w:t xml:space="preserve">      allOf:</w:t>
      </w:r>
    </w:p>
    <w:p w14:paraId="59FA55AF" w14:textId="77777777" w:rsidR="00FB1CA7" w:rsidRPr="00BC0026" w:rsidRDefault="00FB1CA7" w:rsidP="00FB1CA7">
      <w:pPr>
        <w:pStyle w:val="PL"/>
      </w:pPr>
      <w:r w:rsidRPr="00BC0026">
        <w:t xml:space="preserve">        - $ref: 'genericNrm.yaml#/components/schemas/Top'</w:t>
      </w:r>
    </w:p>
    <w:p w14:paraId="73B5F7C8" w14:textId="77777777" w:rsidR="00FB1CA7" w:rsidRPr="00BC0026" w:rsidRDefault="00FB1CA7" w:rsidP="00FB1CA7">
      <w:pPr>
        <w:pStyle w:val="PL"/>
      </w:pPr>
      <w:r w:rsidRPr="00BC0026">
        <w:t xml:space="preserve">        - type: object</w:t>
      </w:r>
    </w:p>
    <w:p w14:paraId="26EFB25D" w14:textId="77777777" w:rsidR="00FB1CA7" w:rsidRPr="00BC0026" w:rsidRDefault="00FB1CA7" w:rsidP="00FB1CA7">
      <w:pPr>
        <w:pStyle w:val="PL"/>
      </w:pPr>
      <w:r w:rsidRPr="00BC0026">
        <w:t xml:space="preserve">          properties:</w:t>
      </w:r>
    </w:p>
    <w:p w14:paraId="549A5341" w14:textId="77777777" w:rsidR="00FB1CA7" w:rsidRPr="00BC0026" w:rsidRDefault="00FB1CA7" w:rsidP="00FB1CA7">
      <w:pPr>
        <w:pStyle w:val="PL"/>
      </w:pPr>
      <w:r w:rsidRPr="00BC0026">
        <w:t xml:space="preserve">            attributes:</w:t>
      </w:r>
    </w:p>
    <w:p w14:paraId="3F78CAAA" w14:textId="77777777" w:rsidR="00FB1CA7" w:rsidRPr="00BC0026" w:rsidRDefault="00FB1CA7" w:rsidP="00FB1CA7">
      <w:pPr>
        <w:pStyle w:val="PL"/>
      </w:pPr>
      <w:r w:rsidRPr="00BC0026">
        <w:t xml:space="preserve">              $ref: 'genericNrm.yaml#/components/schemas/SubNetwork-Attr'</w:t>
      </w:r>
    </w:p>
    <w:p w14:paraId="1803C4BC" w14:textId="77777777" w:rsidR="00FB1CA7" w:rsidRPr="00BC0026" w:rsidRDefault="00FB1CA7" w:rsidP="00FB1CA7">
      <w:pPr>
        <w:pStyle w:val="PL"/>
      </w:pPr>
      <w:r w:rsidRPr="00BC0026">
        <w:t xml:space="preserve">        - $ref: 'genericNrm.yaml#/components/schemas/SubNetwork-ncO'</w:t>
      </w:r>
    </w:p>
    <w:p w14:paraId="639F2621" w14:textId="77777777" w:rsidR="00FB1CA7" w:rsidRPr="00BC0026" w:rsidRDefault="00FB1CA7" w:rsidP="00FB1CA7">
      <w:pPr>
        <w:pStyle w:val="PL"/>
      </w:pPr>
      <w:r w:rsidRPr="00BC0026">
        <w:t xml:space="preserve">        - type: object</w:t>
      </w:r>
    </w:p>
    <w:p w14:paraId="6B86A4EA" w14:textId="77777777" w:rsidR="00FB1CA7" w:rsidRPr="00BC0026" w:rsidRDefault="00FB1CA7" w:rsidP="00FB1CA7">
      <w:pPr>
        <w:pStyle w:val="PL"/>
      </w:pPr>
      <w:r w:rsidRPr="00BC0026">
        <w:t xml:space="preserve">          properties:</w:t>
      </w:r>
    </w:p>
    <w:p w14:paraId="2771988D" w14:textId="77777777" w:rsidR="00FB1CA7" w:rsidRPr="00BC0026" w:rsidRDefault="00FB1CA7" w:rsidP="00FB1CA7">
      <w:pPr>
        <w:pStyle w:val="PL"/>
      </w:pPr>
      <w:r w:rsidRPr="00BC0026">
        <w:t xml:space="preserve">            SubNetwork:</w:t>
      </w:r>
    </w:p>
    <w:p w14:paraId="4BF6104B" w14:textId="77777777" w:rsidR="00FB1CA7" w:rsidRPr="00BC0026" w:rsidRDefault="00FB1CA7" w:rsidP="00FB1CA7">
      <w:pPr>
        <w:pStyle w:val="PL"/>
      </w:pPr>
      <w:r w:rsidRPr="00BC0026">
        <w:t xml:space="preserve">              $ref: '#/components/schemas/SubNetwork-Multiple'</w:t>
      </w:r>
    </w:p>
    <w:p w14:paraId="39DBFA7E" w14:textId="77777777" w:rsidR="00FB1CA7" w:rsidRPr="00BC0026" w:rsidRDefault="00FB1CA7" w:rsidP="00FB1CA7">
      <w:pPr>
        <w:pStyle w:val="PL"/>
      </w:pPr>
      <w:r w:rsidRPr="00BC0026">
        <w:t xml:space="preserve">            ManagedElement:</w:t>
      </w:r>
    </w:p>
    <w:p w14:paraId="4725872B" w14:textId="77777777" w:rsidR="00FB1CA7" w:rsidRPr="00BC0026" w:rsidRDefault="00FB1CA7" w:rsidP="00FB1CA7">
      <w:pPr>
        <w:pStyle w:val="PL"/>
      </w:pPr>
      <w:r w:rsidRPr="00BC0026">
        <w:t xml:space="preserve">              $ref: '#/components/schemas/ManagedElement-Multiple'</w:t>
      </w:r>
    </w:p>
    <w:p w14:paraId="05BF5CD5" w14:textId="77777777" w:rsidR="00FB1CA7" w:rsidRPr="00BC0026" w:rsidRDefault="00FB1CA7" w:rsidP="00FB1CA7">
      <w:pPr>
        <w:pStyle w:val="PL"/>
      </w:pPr>
      <w:r w:rsidRPr="00BC0026">
        <w:t xml:space="preserve">            MDAFunction:</w:t>
      </w:r>
    </w:p>
    <w:p w14:paraId="1959138D" w14:textId="77777777" w:rsidR="00FB1CA7" w:rsidRPr="00BC0026" w:rsidRDefault="00FB1CA7" w:rsidP="00FB1CA7">
      <w:pPr>
        <w:pStyle w:val="PL"/>
      </w:pPr>
      <w:r w:rsidRPr="00BC0026">
        <w:t xml:space="preserve">              $ref: '#/components/schemas/MDAFunction-Multiple'</w:t>
      </w:r>
    </w:p>
    <w:p w14:paraId="094FB63B" w14:textId="77777777" w:rsidR="00FB1CA7" w:rsidRPr="00BC0026" w:rsidRDefault="00FB1CA7" w:rsidP="00FB1CA7">
      <w:pPr>
        <w:pStyle w:val="PL"/>
      </w:pPr>
      <w:r w:rsidRPr="00BC0026">
        <w:t xml:space="preserve">            MDAReport:</w:t>
      </w:r>
    </w:p>
    <w:p w14:paraId="520EBD24" w14:textId="77777777" w:rsidR="00FB1CA7" w:rsidRPr="00BC0026" w:rsidRDefault="00FB1CA7" w:rsidP="00FB1CA7">
      <w:pPr>
        <w:pStyle w:val="PL"/>
      </w:pPr>
      <w:r w:rsidRPr="00BC0026">
        <w:t xml:space="preserve">              $ref: '#/components/schemas/MDA</w:t>
      </w:r>
      <w:r w:rsidRPr="00BC0026">
        <w:rPr>
          <w:rFonts w:hint="eastAsia"/>
          <w:lang w:eastAsia="zh-CN"/>
        </w:rPr>
        <w:t>Re</w:t>
      </w:r>
      <w:r w:rsidRPr="00BC0026">
        <w:t>port-Multiple'</w:t>
      </w:r>
    </w:p>
    <w:p w14:paraId="1A7AE167" w14:textId="77777777" w:rsidR="00FB1CA7" w:rsidRPr="00BC0026" w:rsidRDefault="00FB1CA7" w:rsidP="00FB1CA7">
      <w:pPr>
        <w:pStyle w:val="PL"/>
      </w:pPr>
    </w:p>
    <w:p w14:paraId="7725DF4B" w14:textId="77777777" w:rsidR="00FB1CA7" w:rsidRPr="00BC0026" w:rsidRDefault="00FB1CA7" w:rsidP="00FB1CA7">
      <w:pPr>
        <w:pStyle w:val="PL"/>
      </w:pPr>
    </w:p>
    <w:p w14:paraId="02F426E7" w14:textId="77777777" w:rsidR="00FB1CA7" w:rsidRPr="00BC0026" w:rsidRDefault="00FB1CA7" w:rsidP="00FB1CA7">
      <w:pPr>
        <w:pStyle w:val="PL"/>
      </w:pPr>
      <w:r w:rsidRPr="00BC0026">
        <w:t xml:space="preserve">    ManagedElement-Single:</w:t>
      </w:r>
    </w:p>
    <w:p w14:paraId="6B8519B2" w14:textId="77777777" w:rsidR="00FB1CA7" w:rsidRPr="00BC0026" w:rsidRDefault="00FB1CA7" w:rsidP="00FB1CA7">
      <w:pPr>
        <w:pStyle w:val="PL"/>
      </w:pPr>
      <w:r w:rsidRPr="00BC0026">
        <w:t xml:space="preserve">      allOf:</w:t>
      </w:r>
    </w:p>
    <w:p w14:paraId="6C37C131" w14:textId="77777777" w:rsidR="00FB1CA7" w:rsidRPr="00BC0026" w:rsidRDefault="00FB1CA7" w:rsidP="00FB1CA7">
      <w:pPr>
        <w:pStyle w:val="PL"/>
      </w:pPr>
      <w:r w:rsidRPr="00BC0026">
        <w:t xml:space="preserve">        - $ref: 'genericNrm.yaml#/components/schemas/Top'</w:t>
      </w:r>
    </w:p>
    <w:p w14:paraId="31FB6B90" w14:textId="77777777" w:rsidR="00FB1CA7" w:rsidRPr="00BC0026" w:rsidRDefault="00FB1CA7" w:rsidP="00FB1CA7">
      <w:pPr>
        <w:pStyle w:val="PL"/>
      </w:pPr>
      <w:r w:rsidRPr="00BC0026">
        <w:t xml:space="preserve">        - type: object</w:t>
      </w:r>
    </w:p>
    <w:p w14:paraId="155A4968" w14:textId="77777777" w:rsidR="00FB1CA7" w:rsidRPr="00BC0026" w:rsidRDefault="00FB1CA7" w:rsidP="00FB1CA7">
      <w:pPr>
        <w:pStyle w:val="PL"/>
      </w:pPr>
      <w:r w:rsidRPr="00BC0026">
        <w:t xml:space="preserve">          properties:</w:t>
      </w:r>
    </w:p>
    <w:p w14:paraId="43BEE94E" w14:textId="77777777" w:rsidR="00FB1CA7" w:rsidRPr="00BC0026" w:rsidRDefault="00FB1CA7" w:rsidP="00FB1CA7">
      <w:pPr>
        <w:pStyle w:val="PL"/>
      </w:pPr>
      <w:r w:rsidRPr="00BC0026">
        <w:t xml:space="preserve">            attributes:</w:t>
      </w:r>
    </w:p>
    <w:p w14:paraId="0E093CF7" w14:textId="77777777" w:rsidR="00FB1CA7" w:rsidRPr="00BC0026" w:rsidRDefault="00FB1CA7" w:rsidP="00FB1CA7">
      <w:pPr>
        <w:pStyle w:val="PL"/>
      </w:pPr>
      <w:r w:rsidRPr="00BC0026">
        <w:t xml:space="preserve">              $ref: 'genericNrm.yaml#/components/schemas/ManagedElement-Attr'</w:t>
      </w:r>
    </w:p>
    <w:p w14:paraId="13748B3A" w14:textId="77777777" w:rsidR="00FB1CA7" w:rsidRPr="00BC0026" w:rsidRDefault="00FB1CA7" w:rsidP="00FB1CA7">
      <w:pPr>
        <w:pStyle w:val="PL"/>
      </w:pPr>
      <w:r w:rsidRPr="00BC0026">
        <w:t xml:space="preserve">        - $ref: 'genericNrm.yaml#/components/schemas/ManagedElement-ncO'</w:t>
      </w:r>
    </w:p>
    <w:p w14:paraId="790DEC16" w14:textId="77777777" w:rsidR="00FB1CA7" w:rsidRPr="00BC0026" w:rsidRDefault="00FB1CA7" w:rsidP="00FB1CA7">
      <w:pPr>
        <w:pStyle w:val="PL"/>
      </w:pPr>
      <w:r w:rsidRPr="00BC0026">
        <w:t xml:space="preserve">        - type: object</w:t>
      </w:r>
    </w:p>
    <w:p w14:paraId="2626F4CA" w14:textId="77777777" w:rsidR="00FB1CA7" w:rsidRPr="00BC0026" w:rsidRDefault="00FB1CA7" w:rsidP="00FB1CA7">
      <w:pPr>
        <w:pStyle w:val="PL"/>
      </w:pPr>
      <w:r w:rsidRPr="00BC0026">
        <w:t xml:space="preserve">          properties:</w:t>
      </w:r>
    </w:p>
    <w:p w14:paraId="3F89B955" w14:textId="77777777" w:rsidR="00FB1CA7" w:rsidRPr="00BC0026" w:rsidRDefault="00FB1CA7" w:rsidP="00FB1CA7">
      <w:pPr>
        <w:pStyle w:val="PL"/>
      </w:pPr>
      <w:r w:rsidRPr="00BC0026">
        <w:t xml:space="preserve">            MDAFunction:</w:t>
      </w:r>
    </w:p>
    <w:p w14:paraId="2197C474" w14:textId="77777777" w:rsidR="00FB1CA7" w:rsidRPr="00BC0026" w:rsidRDefault="00FB1CA7" w:rsidP="00FB1CA7">
      <w:pPr>
        <w:pStyle w:val="PL"/>
      </w:pPr>
      <w:r w:rsidRPr="00BC0026">
        <w:t xml:space="preserve">              $ref: '#/components/schemas/MDAFunction-Multiple'</w:t>
      </w:r>
    </w:p>
    <w:p w14:paraId="5658500F" w14:textId="77777777" w:rsidR="00FB1CA7" w:rsidRPr="00BC0026" w:rsidRDefault="00FB1CA7" w:rsidP="00FB1CA7">
      <w:pPr>
        <w:pStyle w:val="PL"/>
      </w:pPr>
    </w:p>
    <w:p w14:paraId="150438F4" w14:textId="77777777" w:rsidR="00FB1CA7" w:rsidRPr="00BC0026" w:rsidRDefault="00FB1CA7" w:rsidP="00FB1CA7">
      <w:pPr>
        <w:pStyle w:val="PL"/>
      </w:pPr>
      <w:r w:rsidRPr="00BC0026">
        <w:t xml:space="preserve">    MDAFunction-Single:</w:t>
      </w:r>
    </w:p>
    <w:p w14:paraId="5E099286" w14:textId="77777777" w:rsidR="00FB1CA7" w:rsidRPr="00BC0026" w:rsidRDefault="00FB1CA7" w:rsidP="00FB1CA7">
      <w:pPr>
        <w:pStyle w:val="PL"/>
      </w:pPr>
      <w:r w:rsidRPr="00BC0026">
        <w:t xml:space="preserve">      allOf:</w:t>
      </w:r>
    </w:p>
    <w:p w14:paraId="30470D20" w14:textId="77777777" w:rsidR="00FB1CA7" w:rsidRPr="00BC0026" w:rsidRDefault="00FB1CA7" w:rsidP="00FB1CA7">
      <w:pPr>
        <w:pStyle w:val="PL"/>
      </w:pPr>
      <w:r w:rsidRPr="00BC0026">
        <w:t xml:space="preserve">        - $ref: 'genericNrm.yaml#/components/schemas/Top'</w:t>
      </w:r>
    </w:p>
    <w:p w14:paraId="30CF546D" w14:textId="77777777" w:rsidR="00FB1CA7" w:rsidRPr="00BC0026" w:rsidRDefault="00FB1CA7" w:rsidP="00FB1CA7">
      <w:pPr>
        <w:pStyle w:val="PL"/>
      </w:pPr>
      <w:r w:rsidRPr="00BC0026">
        <w:t xml:space="preserve">        - type: object</w:t>
      </w:r>
    </w:p>
    <w:p w14:paraId="1CE69E3C" w14:textId="77777777" w:rsidR="00FB1CA7" w:rsidRPr="00BC0026" w:rsidRDefault="00FB1CA7" w:rsidP="00FB1CA7">
      <w:pPr>
        <w:pStyle w:val="PL"/>
      </w:pPr>
      <w:r w:rsidRPr="00BC0026">
        <w:t xml:space="preserve">          properties:</w:t>
      </w:r>
    </w:p>
    <w:p w14:paraId="565125F5" w14:textId="77777777" w:rsidR="00FB1CA7" w:rsidRPr="00BC0026" w:rsidRDefault="00FB1CA7" w:rsidP="00FB1CA7">
      <w:pPr>
        <w:pStyle w:val="PL"/>
      </w:pPr>
      <w:r w:rsidRPr="00BC0026">
        <w:t xml:space="preserve">            attributes:</w:t>
      </w:r>
    </w:p>
    <w:p w14:paraId="022A10C2" w14:textId="77777777" w:rsidR="00FB1CA7" w:rsidRPr="00BC0026" w:rsidRDefault="00FB1CA7" w:rsidP="00FB1CA7">
      <w:pPr>
        <w:pStyle w:val="PL"/>
      </w:pPr>
      <w:r w:rsidRPr="00BC0026">
        <w:t xml:space="preserve">              allOf:</w:t>
      </w:r>
    </w:p>
    <w:p w14:paraId="22D19368" w14:textId="77777777" w:rsidR="00FB1CA7" w:rsidRPr="00BC0026" w:rsidRDefault="00FB1CA7" w:rsidP="00FB1CA7">
      <w:pPr>
        <w:pStyle w:val="PL"/>
      </w:pPr>
      <w:r w:rsidRPr="00BC0026">
        <w:t xml:space="preserve">                - $ref: 'genericNrm.yaml#/components/schemas/ManagedFunction-Attr'</w:t>
      </w:r>
    </w:p>
    <w:p w14:paraId="5D10C7B6" w14:textId="77777777" w:rsidR="00FB1CA7" w:rsidRPr="00BC0026" w:rsidRDefault="00FB1CA7" w:rsidP="00FB1CA7">
      <w:pPr>
        <w:pStyle w:val="PL"/>
      </w:pPr>
      <w:r w:rsidRPr="00BC0026">
        <w:t xml:space="preserve">                - type: object</w:t>
      </w:r>
    </w:p>
    <w:p w14:paraId="67CA742C" w14:textId="77777777" w:rsidR="00FB1CA7" w:rsidRPr="00BC0026" w:rsidRDefault="00FB1CA7" w:rsidP="00FB1CA7">
      <w:pPr>
        <w:pStyle w:val="PL"/>
      </w:pPr>
      <w:r w:rsidRPr="00BC0026">
        <w:t xml:space="preserve">                  properties:</w:t>
      </w:r>
    </w:p>
    <w:p w14:paraId="5CD79AC4" w14:textId="77777777" w:rsidR="00FB1CA7" w:rsidRPr="00BC0026" w:rsidRDefault="00FB1CA7" w:rsidP="00FB1CA7">
      <w:pPr>
        <w:pStyle w:val="PL"/>
      </w:pPr>
      <w:r w:rsidRPr="00BC0026">
        <w:t xml:space="preserve">                    supportedMDACapabilities:</w:t>
      </w:r>
    </w:p>
    <w:p w14:paraId="565948CA" w14:textId="77777777" w:rsidR="00FB1CA7" w:rsidRPr="00BC0026" w:rsidRDefault="00FB1CA7" w:rsidP="00FB1CA7">
      <w:pPr>
        <w:pStyle w:val="PL"/>
      </w:pPr>
      <w:r w:rsidRPr="00BC0026">
        <w:t xml:space="preserve">                      $ref: '#/components/schemas/MDATypes'</w:t>
      </w:r>
    </w:p>
    <w:p w14:paraId="3A4A4354" w14:textId="77777777" w:rsidR="00FB1CA7" w:rsidRPr="00BC0026" w:rsidRDefault="00FB1CA7" w:rsidP="00FB1CA7">
      <w:pPr>
        <w:pStyle w:val="PL"/>
      </w:pPr>
      <w:r w:rsidRPr="00BC0026">
        <w:t xml:space="preserve">        - $ref: 'genericNrm.yaml#/components/schemas/ManagedFunction-ncO'</w:t>
      </w:r>
    </w:p>
    <w:p w14:paraId="4E05AE1A" w14:textId="77777777" w:rsidR="00FB1CA7" w:rsidRPr="00BC0026" w:rsidRDefault="00FB1CA7" w:rsidP="00FB1CA7">
      <w:pPr>
        <w:pStyle w:val="PL"/>
      </w:pPr>
      <w:r w:rsidRPr="00BC0026">
        <w:t xml:space="preserve">        - type: object</w:t>
      </w:r>
    </w:p>
    <w:p w14:paraId="4AF50B50" w14:textId="77777777" w:rsidR="00FB1CA7" w:rsidRPr="00BC0026" w:rsidRDefault="00FB1CA7" w:rsidP="00FB1CA7">
      <w:pPr>
        <w:pStyle w:val="PL"/>
      </w:pPr>
      <w:r w:rsidRPr="00BC0026">
        <w:t xml:space="preserve">          properties:</w:t>
      </w:r>
    </w:p>
    <w:p w14:paraId="35BFDD2C" w14:textId="77777777" w:rsidR="00FB1CA7" w:rsidRPr="00BC0026" w:rsidRDefault="00FB1CA7" w:rsidP="00FB1CA7">
      <w:pPr>
        <w:pStyle w:val="PL"/>
      </w:pPr>
      <w:r w:rsidRPr="00BC0026">
        <w:t xml:space="preserve">            MDARequest:</w:t>
      </w:r>
    </w:p>
    <w:p w14:paraId="1C94A40C" w14:textId="77777777" w:rsidR="00FB1CA7" w:rsidRPr="00BC0026" w:rsidRDefault="00FB1CA7" w:rsidP="00FB1CA7">
      <w:pPr>
        <w:pStyle w:val="PL"/>
      </w:pPr>
      <w:r w:rsidRPr="00BC0026">
        <w:t xml:space="preserve">              $ref: '#/components/schemas/MDARequest-Multiple'</w:t>
      </w:r>
    </w:p>
    <w:p w14:paraId="0D6629A5" w14:textId="77777777" w:rsidR="00FB1CA7" w:rsidRPr="00BC0026" w:rsidRDefault="00FB1CA7" w:rsidP="00FB1CA7">
      <w:pPr>
        <w:pStyle w:val="PL"/>
      </w:pPr>
    </w:p>
    <w:p w14:paraId="235844C8" w14:textId="77777777" w:rsidR="00FB1CA7" w:rsidRPr="00BC0026" w:rsidRDefault="00FB1CA7" w:rsidP="00FB1CA7">
      <w:pPr>
        <w:pStyle w:val="PL"/>
      </w:pPr>
      <w:r w:rsidRPr="00BC0026">
        <w:t xml:space="preserve">    MDARequest-Single:</w:t>
      </w:r>
    </w:p>
    <w:p w14:paraId="0C537C15" w14:textId="77777777" w:rsidR="00FB1CA7" w:rsidRPr="00BC0026" w:rsidRDefault="00FB1CA7" w:rsidP="00FB1CA7">
      <w:pPr>
        <w:pStyle w:val="PL"/>
      </w:pPr>
      <w:r w:rsidRPr="00BC0026">
        <w:t xml:space="preserve">      allOf:</w:t>
      </w:r>
    </w:p>
    <w:p w14:paraId="79CBF9C8" w14:textId="77777777" w:rsidR="00FB1CA7" w:rsidRPr="00BC0026" w:rsidRDefault="00FB1CA7" w:rsidP="00FB1CA7">
      <w:pPr>
        <w:pStyle w:val="PL"/>
      </w:pPr>
      <w:r w:rsidRPr="00BC0026">
        <w:t xml:space="preserve">        - $ref: 'genericNrm.yaml#/components/schemas/Top'</w:t>
      </w:r>
    </w:p>
    <w:p w14:paraId="213A6ACA" w14:textId="77777777" w:rsidR="00FB1CA7" w:rsidRPr="00BC0026" w:rsidRDefault="00FB1CA7" w:rsidP="00FB1CA7">
      <w:pPr>
        <w:pStyle w:val="PL"/>
      </w:pPr>
      <w:r w:rsidRPr="00BC0026">
        <w:t xml:space="preserve">        - type: object</w:t>
      </w:r>
    </w:p>
    <w:p w14:paraId="591F880B" w14:textId="77777777" w:rsidR="00FB1CA7" w:rsidRPr="00BC0026" w:rsidRDefault="00FB1CA7" w:rsidP="00FB1CA7">
      <w:pPr>
        <w:pStyle w:val="PL"/>
      </w:pPr>
      <w:r w:rsidRPr="00BC0026">
        <w:t xml:space="preserve">          properties:</w:t>
      </w:r>
    </w:p>
    <w:p w14:paraId="29B304D6" w14:textId="77777777" w:rsidR="00FB1CA7" w:rsidRPr="00BC0026" w:rsidRDefault="00FB1CA7" w:rsidP="00FB1CA7">
      <w:pPr>
        <w:pStyle w:val="PL"/>
      </w:pPr>
      <w:r w:rsidRPr="00BC0026">
        <w:t xml:space="preserve">            attributes:</w:t>
      </w:r>
    </w:p>
    <w:p w14:paraId="53CD3C5D" w14:textId="77777777" w:rsidR="00FB1CA7" w:rsidRPr="00BC0026" w:rsidRDefault="00FB1CA7" w:rsidP="00FB1CA7">
      <w:pPr>
        <w:pStyle w:val="PL"/>
      </w:pPr>
      <w:r w:rsidRPr="00BC0026">
        <w:t xml:space="preserve">              allOf:</w:t>
      </w:r>
    </w:p>
    <w:p w14:paraId="0391A597" w14:textId="77777777" w:rsidR="00FB1CA7" w:rsidRPr="00BC0026" w:rsidRDefault="00FB1CA7" w:rsidP="00FB1CA7">
      <w:pPr>
        <w:pStyle w:val="PL"/>
      </w:pPr>
      <w:r w:rsidRPr="00BC0026">
        <w:t xml:space="preserve">                - type: object</w:t>
      </w:r>
    </w:p>
    <w:p w14:paraId="058A3141" w14:textId="77777777" w:rsidR="00FB1CA7" w:rsidRPr="00BC0026" w:rsidRDefault="00FB1CA7" w:rsidP="00FB1CA7">
      <w:pPr>
        <w:pStyle w:val="PL"/>
      </w:pPr>
      <w:r w:rsidRPr="00BC0026">
        <w:t xml:space="preserve">                  properties:</w:t>
      </w:r>
    </w:p>
    <w:p w14:paraId="21904236" w14:textId="77777777" w:rsidR="00FB1CA7" w:rsidRPr="00BC0026" w:rsidRDefault="00FB1CA7" w:rsidP="00FB1CA7">
      <w:pPr>
        <w:pStyle w:val="PL"/>
      </w:pPr>
      <w:r w:rsidRPr="00BC0026">
        <w:t xml:space="preserve">                    </w:t>
      </w:r>
      <w:r w:rsidRPr="00BC0026">
        <w:rPr>
          <w:bCs/>
        </w:rPr>
        <w:t>requestedMDAOutputs</w:t>
      </w:r>
      <w:r w:rsidRPr="00BC0026">
        <w:t>:</w:t>
      </w:r>
    </w:p>
    <w:p w14:paraId="3648E2EA" w14:textId="77777777" w:rsidR="00FB1CA7" w:rsidRPr="00BC0026" w:rsidRDefault="00FB1CA7" w:rsidP="00FB1CA7">
      <w:pPr>
        <w:pStyle w:val="PL"/>
      </w:pPr>
      <w:r w:rsidRPr="00BC0026">
        <w:t xml:space="preserve">                      $ref: '#/components/schemas/</w:t>
      </w:r>
      <w:r w:rsidRPr="00BC0026">
        <w:rPr>
          <w:bCs/>
        </w:rPr>
        <w:t>MDAOutputs</w:t>
      </w:r>
      <w:r w:rsidRPr="00BC0026">
        <w:t>'</w:t>
      </w:r>
    </w:p>
    <w:p w14:paraId="253607EC" w14:textId="77777777" w:rsidR="00FB1CA7" w:rsidRPr="00BC0026" w:rsidRDefault="00FB1CA7" w:rsidP="00FB1CA7">
      <w:pPr>
        <w:pStyle w:val="PL"/>
      </w:pPr>
      <w:r w:rsidRPr="00BC0026">
        <w:t xml:space="preserve">                    </w:t>
      </w:r>
      <w:r w:rsidRPr="00BC0026">
        <w:rPr>
          <w:bCs/>
        </w:rPr>
        <w:t>reportingMethod</w:t>
      </w:r>
      <w:r w:rsidRPr="00BC0026">
        <w:t>:</w:t>
      </w:r>
    </w:p>
    <w:p w14:paraId="24DAA534" w14:textId="77777777" w:rsidR="00FB1CA7" w:rsidRPr="00BC0026" w:rsidRDefault="00FB1CA7" w:rsidP="00FB1CA7">
      <w:pPr>
        <w:pStyle w:val="PL"/>
      </w:pPr>
      <w:r w:rsidRPr="00BC0026">
        <w:t xml:space="preserve">                      $ref: '#/components/schemas/</w:t>
      </w:r>
      <w:r w:rsidRPr="00BC0026">
        <w:rPr>
          <w:bCs/>
        </w:rPr>
        <w:t>ReportingMethod</w:t>
      </w:r>
      <w:r w:rsidRPr="00BC0026">
        <w:t>'</w:t>
      </w:r>
    </w:p>
    <w:p w14:paraId="730085C4" w14:textId="77777777" w:rsidR="00FB1CA7" w:rsidRPr="00BC0026" w:rsidRDefault="00FB1CA7" w:rsidP="00FB1CA7">
      <w:pPr>
        <w:pStyle w:val="PL"/>
      </w:pPr>
      <w:r w:rsidRPr="00BC0026">
        <w:t xml:space="preserve">                    </w:t>
      </w:r>
      <w:r w:rsidRPr="00BC0026">
        <w:rPr>
          <w:bCs/>
        </w:rPr>
        <w:t>reportingTarget</w:t>
      </w:r>
      <w:r w:rsidRPr="00BC0026">
        <w:t>:</w:t>
      </w:r>
    </w:p>
    <w:p w14:paraId="7618B426" w14:textId="77777777" w:rsidR="00FB1CA7" w:rsidRPr="00BC0026" w:rsidRDefault="00FB1CA7" w:rsidP="00FB1CA7">
      <w:pPr>
        <w:pStyle w:val="PL"/>
      </w:pPr>
      <w:r w:rsidRPr="00BC0026">
        <w:t xml:space="preserve">                      $ref: '#/components/schemas/</w:t>
      </w:r>
      <w:r w:rsidRPr="00BC0026">
        <w:rPr>
          <w:bCs/>
        </w:rPr>
        <w:t>ReportingTarget</w:t>
      </w:r>
      <w:r w:rsidRPr="00BC0026">
        <w:t>'</w:t>
      </w:r>
    </w:p>
    <w:p w14:paraId="2CC41110" w14:textId="77777777" w:rsidR="00FB1CA7" w:rsidRPr="00BC0026" w:rsidRDefault="00FB1CA7" w:rsidP="00FB1CA7">
      <w:pPr>
        <w:pStyle w:val="PL"/>
      </w:pPr>
      <w:r w:rsidRPr="00BC0026">
        <w:t xml:space="preserve">                    </w:t>
      </w:r>
      <w:r w:rsidRPr="00BC0026">
        <w:rPr>
          <w:bCs/>
        </w:rPr>
        <w:t>analyticsScope</w:t>
      </w:r>
      <w:r w:rsidRPr="00BC0026">
        <w:t>:</w:t>
      </w:r>
    </w:p>
    <w:p w14:paraId="78CF6501" w14:textId="77777777" w:rsidR="00FB1CA7" w:rsidRPr="00BC0026" w:rsidRDefault="00FB1CA7" w:rsidP="00FB1CA7">
      <w:pPr>
        <w:pStyle w:val="PL"/>
      </w:pPr>
      <w:r w:rsidRPr="00BC0026">
        <w:t xml:space="preserve">                      $ref: '#/components/schemas/</w:t>
      </w:r>
      <w:r w:rsidRPr="00BC0026">
        <w:rPr>
          <w:bCs/>
        </w:rPr>
        <w:t>AnalyticsScope</w:t>
      </w:r>
      <w:r w:rsidRPr="00BC0026">
        <w:t>'</w:t>
      </w:r>
    </w:p>
    <w:p w14:paraId="4762E188" w14:textId="77777777" w:rsidR="00FB1CA7" w:rsidRPr="00BC0026" w:rsidRDefault="00FB1CA7" w:rsidP="00FB1CA7">
      <w:pPr>
        <w:pStyle w:val="PL"/>
      </w:pPr>
      <w:r w:rsidRPr="00BC0026">
        <w:t xml:space="preserve">                    </w:t>
      </w:r>
      <w:r w:rsidRPr="00BC0026">
        <w:rPr>
          <w:bCs/>
        </w:rPr>
        <w:t>startTime</w:t>
      </w:r>
      <w:r w:rsidRPr="00BC0026">
        <w:t>:</w:t>
      </w:r>
    </w:p>
    <w:p w14:paraId="3772F626"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5059DE2E" w14:textId="77777777" w:rsidR="00FB1CA7" w:rsidRPr="00BC0026" w:rsidRDefault="00FB1CA7" w:rsidP="00FB1CA7">
      <w:pPr>
        <w:pStyle w:val="PL"/>
      </w:pPr>
      <w:r w:rsidRPr="00BC0026">
        <w:t xml:space="preserve">                    </w:t>
      </w:r>
      <w:r w:rsidRPr="00BC0026">
        <w:rPr>
          <w:bCs/>
        </w:rPr>
        <w:t>stopTime</w:t>
      </w:r>
      <w:r w:rsidRPr="00BC0026">
        <w:t>:</w:t>
      </w:r>
    </w:p>
    <w:p w14:paraId="22AD6467"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70F18727" w14:textId="77777777" w:rsidR="00FB1CA7" w:rsidRPr="00BC0026" w:rsidRDefault="00FB1CA7" w:rsidP="00FB1CA7">
      <w:pPr>
        <w:pStyle w:val="PL"/>
      </w:pPr>
    </w:p>
    <w:p w14:paraId="7CDAC4CC" w14:textId="77777777" w:rsidR="00FB1CA7" w:rsidRPr="00BC0026" w:rsidRDefault="00FB1CA7" w:rsidP="00FB1CA7">
      <w:pPr>
        <w:pStyle w:val="PL"/>
      </w:pPr>
      <w:r w:rsidRPr="00BC0026">
        <w:t xml:space="preserve">    MDAReport-Single:</w:t>
      </w:r>
    </w:p>
    <w:p w14:paraId="6FBCBA05" w14:textId="77777777" w:rsidR="00FB1CA7" w:rsidRPr="00BC0026" w:rsidRDefault="00FB1CA7" w:rsidP="00FB1CA7">
      <w:pPr>
        <w:pStyle w:val="PL"/>
      </w:pPr>
      <w:r w:rsidRPr="00BC0026">
        <w:t xml:space="preserve">      $ref: '</w:t>
      </w:r>
      <w:r w:rsidRPr="00BC0026">
        <w:rPr>
          <w:rFonts w:ascii="Courier" w:eastAsia="MS Mincho" w:hAnsi="Courier"/>
          <w:szCs w:val="16"/>
        </w:rPr>
        <w:t>mdaReport.yaml</w:t>
      </w:r>
      <w:r w:rsidRPr="00BC0026">
        <w:t>#/components/schemas/MDAReport'</w:t>
      </w:r>
    </w:p>
    <w:p w14:paraId="36395205" w14:textId="77777777" w:rsidR="00FB1CA7" w:rsidRPr="00BC0026" w:rsidRDefault="00FB1CA7" w:rsidP="00FB1CA7">
      <w:pPr>
        <w:pStyle w:val="PL"/>
      </w:pPr>
    </w:p>
    <w:p w14:paraId="500C5B90" w14:textId="77777777" w:rsidR="00FB1CA7" w:rsidRPr="00BC0026" w:rsidRDefault="00FB1CA7" w:rsidP="00FB1CA7">
      <w:pPr>
        <w:pStyle w:val="PL"/>
      </w:pPr>
    </w:p>
    <w:p w14:paraId="052183AD" w14:textId="77777777" w:rsidR="00FB1CA7" w:rsidRPr="00BC0026" w:rsidRDefault="00FB1CA7" w:rsidP="00FB1CA7">
      <w:pPr>
        <w:pStyle w:val="PL"/>
      </w:pPr>
      <w:r w:rsidRPr="00BC0026">
        <w:t>#-------- Definition of JSON arrays for name-contained IOCs ----------------------</w:t>
      </w:r>
    </w:p>
    <w:p w14:paraId="71C52796" w14:textId="77777777" w:rsidR="00FB1CA7" w:rsidRPr="00BC0026" w:rsidRDefault="00FB1CA7" w:rsidP="00FB1CA7">
      <w:pPr>
        <w:pStyle w:val="PL"/>
      </w:pPr>
    </w:p>
    <w:p w14:paraId="338C97FC" w14:textId="77777777" w:rsidR="00FB1CA7" w:rsidRPr="00BC0026" w:rsidRDefault="00FB1CA7" w:rsidP="00FB1CA7">
      <w:pPr>
        <w:pStyle w:val="PL"/>
      </w:pPr>
      <w:r w:rsidRPr="00BC0026">
        <w:t xml:space="preserve">    SubNetwork-Multiple:</w:t>
      </w:r>
    </w:p>
    <w:p w14:paraId="33AF6701" w14:textId="77777777" w:rsidR="00FB1CA7" w:rsidRPr="00BC0026" w:rsidRDefault="00FB1CA7" w:rsidP="00FB1CA7">
      <w:pPr>
        <w:pStyle w:val="PL"/>
      </w:pPr>
      <w:r w:rsidRPr="00BC0026">
        <w:t xml:space="preserve">      type: array</w:t>
      </w:r>
    </w:p>
    <w:p w14:paraId="6B0F5DA3" w14:textId="77777777" w:rsidR="00FB1CA7" w:rsidRPr="00BC0026" w:rsidRDefault="00FB1CA7" w:rsidP="00FB1CA7">
      <w:pPr>
        <w:pStyle w:val="PL"/>
      </w:pPr>
      <w:r w:rsidRPr="00BC0026">
        <w:t xml:space="preserve">      items:</w:t>
      </w:r>
    </w:p>
    <w:p w14:paraId="478832F8" w14:textId="77777777" w:rsidR="00FB1CA7" w:rsidRPr="00BC0026" w:rsidRDefault="00FB1CA7" w:rsidP="00FB1CA7">
      <w:pPr>
        <w:pStyle w:val="PL"/>
      </w:pPr>
      <w:r w:rsidRPr="00BC0026">
        <w:t xml:space="preserve">        $ref: '#/components/schemas/SubNetwork-Single'</w:t>
      </w:r>
    </w:p>
    <w:p w14:paraId="4F183E91" w14:textId="77777777" w:rsidR="00FB1CA7" w:rsidRPr="00BC0026" w:rsidRDefault="00FB1CA7" w:rsidP="00FB1CA7">
      <w:pPr>
        <w:pStyle w:val="PL"/>
      </w:pPr>
      <w:r w:rsidRPr="00BC0026">
        <w:t xml:space="preserve">    ManagedElement-Multiple:</w:t>
      </w:r>
    </w:p>
    <w:p w14:paraId="70251EC8" w14:textId="77777777" w:rsidR="00FB1CA7" w:rsidRPr="00BC0026" w:rsidRDefault="00FB1CA7" w:rsidP="00FB1CA7">
      <w:pPr>
        <w:pStyle w:val="PL"/>
      </w:pPr>
      <w:r w:rsidRPr="00BC0026">
        <w:t xml:space="preserve">      type: array</w:t>
      </w:r>
    </w:p>
    <w:p w14:paraId="5B1AE441" w14:textId="77777777" w:rsidR="00FB1CA7" w:rsidRPr="00BC0026" w:rsidRDefault="00FB1CA7" w:rsidP="00FB1CA7">
      <w:pPr>
        <w:pStyle w:val="PL"/>
      </w:pPr>
      <w:r w:rsidRPr="00BC0026">
        <w:t xml:space="preserve">      items:</w:t>
      </w:r>
    </w:p>
    <w:p w14:paraId="31B3665C" w14:textId="77777777" w:rsidR="00FB1CA7" w:rsidRPr="00BC0026" w:rsidRDefault="00FB1CA7" w:rsidP="00FB1CA7">
      <w:pPr>
        <w:pStyle w:val="PL"/>
      </w:pPr>
      <w:r w:rsidRPr="00BC0026">
        <w:t xml:space="preserve">        $ref: '#/components/schemas/ManagedElement-Single'</w:t>
      </w:r>
    </w:p>
    <w:p w14:paraId="4A6A9B9B" w14:textId="77777777" w:rsidR="00FB1CA7" w:rsidRPr="00BC0026" w:rsidRDefault="00FB1CA7" w:rsidP="00FB1CA7">
      <w:pPr>
        <w:pStyle w:val="PL"/>
      </w:pPr>
      <w:r w:rsidRPr="00BC0026">
        <w:t xml:space="preserve">    MDAFunction-Multiple:</w:t>
      </w:r>
    </w:p>
    <w:p w14:paraId="76E06E62" w14:textId="77777777" w:rsidR="00FB1CA7" w:rsidRPr="00BC0026" w:rsidRDefault="00FB1CA7" w:rsidP="00FB1CA7">
      <w:pPr>
        <w:pStyle w:val="PL"/>
      </w:pPr>
      <w:r w:rsidRPr="00BC0026">
        <w:t xml:space="preserve">      type: array</w:t>
      </w:r>
    </w:p>
    <w:p w14:paraId="1AF7A715" w14:textId="77777777" w:rsidR="00FB1CA7" w:rsidRPr="00BC0026" w:rsidRDefault="00FB1CA7" w:rsidP="00FB1CA7">
      <w:pPr>
        <w:pStyle w:val="PL"/>
      </w:pPr>
      <w:r w:rsidRPr="00BC0026">
        <w:t xml:space="preserve">      items:</w:t>
      </w:r>
    </w:p>
    <w:p w14:paraId="29D17F50" w14:textId="77777777" w:rsidR="00FB1CA7" w:rsidRPr="00BC0026" w:rsidRDefault="00FB1CA7" w:rsidP="00FB1CA7">
      <w:pPr>
        <w:pStyle w:val="PL"/>
      </w:pPr>
      <w:r w:rsidRPr="00BC0026">
        <w:t xml:space="preserve">        $ref: '#/components/schemas/MDAFunction-Single'</w:t>
      </w:r>
    </w:p>
    <w:p w14:paraId="650DD9C1" w14:textId="77777777" w:rsidR="00FB1CA7" w:rsidRPr="00BC0026" w:rsidRDefault="00FB1CA7" w:rsidP="00FB1CA7">
      <w:pPr>
        <w:pStyle w:val="PL"/>
      </w:pPr>
      <w:r w:rsidRPr="00BC0026">
        <w:t xml:space="preserve">    MDARequest-Multiple:</w:t>
      </w:r>
    </w:p>
    <w:p w14:paraId="5F67BC12" w14:textId="77777777" w:rsidR="00FB1CA7" w:rsidRPr="00BC0026" w:rsidRDefault="00FB1CA7" w:rsidP="00FB1CA7">
      <w:pPr>
        <w:pStyle w:val="PL"/>
      </w:pPr>
      <w:r w:rsidRPr="00BC0026">
        <w:t xml:space="preserve">      type: array</w:t>
      </w:r>
    </w:p>
    <w:p w14:paraId="29A6DB27" w14:textId="77777777" w:rsidR="00FB1CA7" w:rsidRPr="00BC0026" w:rsidRDefault="00FB1CA7" w:rsidP="00FB1CA7">
      <w:pPr>
        <w:pStyle w:val="PL"/>
      </w:pPr>
      <w:r w:rsidRPr="00BC0026">
        <w:t xml:space="preserve">      items:</w:t>
      </w:r>
    </w:p>
    <w:p w14:paraId="01322E21" w14:textId="77777777" w:rsidR="00FB1CA7" w:rsidRPr="00BC0026" w:rsidRDefault="00FB1CA7" w:rsidP="00FB1CA7">
      <w:pPr>
        <w:pStyle w:val="PL"/>
      </w:pPr>
      <w:r w:rsidRPr="00BC0026">
        <w:t xml:space="preserve">        $ref: '#/components/schemas/MDARequest-Single'</w:t>
      </w:r>
    </w:p>
    <w:p w14:paraId="7D205BFC" w14:textId="77777777" w:rsidR="00FB1CA7" w:rsidRPr="00BC0026" w:rsidRDefault="00FB1CA7" w:rsidP="00FB1CA7">
      <w:pPr>
        <w:pStyle w:val="PL"/>
      </w:pPr>
    </w:p>
    <w:p w14:paraId="5D75D4FF" w14:textId="77777777" w:rsidR="00FB1CA7" w:rsidRPr="00BC0026" w:rsidRDefault="00FB1CA7" w:rsidP="00FB1CA7">
      <w:pPr>
        <w:pStyle w:val="PL"/>
      </w:pPr>
      <w:r w:rsidRPr="00BC0026">
        <w:t xml:space="preserve">    MDAReport-Multiple:</w:t>
      </w:r>
    </w:p>
    <w:p w14:paraId="0C792929" w14:textId="77777777" w:rsidR="00FB1CA7" w:rsidRPr="00BC0026" w:rsidRDefault="00FB1CA7" w:rsidP="00FB1CA7">
      <w:pPr>
        <w:pStyle w:val="PL"/>
      </w:pPr>
      <w:r w:rsidRPr="00BC0026">
        <w:t xml:space="preserve">      type: array</w:t>
      </w:r>
    </w:p>
    <w:p w14:paraId="1F2CBA4D" w14:textId="77777777" w:rsidR="00FB1CA7" w:rsidRPr="00BC0026" w:rsidRDefault="00FB1CA7" w:rsidP="00FB1CA7">
      <w:pPr>
        <w:pStyle w:val="PL"/>
      </w:pPr>
      <w:r w:rsidRPr="00BC0026">
        <w:t xml:space="preserve">      items:</w:t>
      </w:r>
    </w:p>
    <w:p w14:paraId="11F3DC7D" w14:textId="77777777" w:rsidR="00FB1CA7" w:rsidRPr="00BC0026" w:rsidRDefault="00FB1CA7" w:rsidP="00FB1CA7">
      <w:pPr>
        <w:pStyle w:val="PL"/>
      </w:pPr>
      <w:r w:rsidRPr="00BC0026">
        <w:t xml:space="preserve">        $ref: '#/components/schemas/MDAReport-Single'</w:t>
      </w:r>
    </w:p>
    <w:p w14:paraId="535E69F2" w14:textId="77777777" w:rsidR="00FB1CA7" w:rsidRPr="00BC0026" w:rsidRDefault="00FB1CA7" w:rsidP="00FB1CA7">
      <w:pPr>
        <w:pStyle w:val="PL"/>
      </w:pPr>
    </w:p>
    <w:p w14:paraId="68134E24" w14:textId="77777777" w:rsidR="00FB1CA7" w:rsidRPr="00BC0026" w:rsidRDefault="00FB1CA7" w:rsidP="00FB1CA7">
      <w:pPr>
        <w:pStyle w:val="PL"/>
      </w:pPr>
      <w:r w:rsidRPr="00BC0026">
        <w:t>#-------- Definitions in TS 28.104 for TS 28.532 ---------------------------------</w:t>
      </w:r>
    </w:p>
    <w:p w14:paraId="47A9A421" w14:textId="77777777" w:rsidR="00FB1CA7" w:rsidRPr="00BC0026" w:rsidRDefault="00FB1CA7" w:rsidP="00FB1CA7">
      <w:pPr>
        <w:pStyle w:val="PL"/>
      </w:pPr>
    </w:p>
    <w:p w14:paraId="520A52CA" w14:textId="77777777" w:rsidR="00FB1CA7" w:rsidRPr="00BC0026" w:rsidRDefault="00FB1CA7" w:rsidP="00FB1CA7">
      <w:pPr>
        <w:pStyle w:val="PL"/>
      </w:pPr>
      <w:r w:rsidRPr="00BC0026">
        <w:t xml:space="preserve">    resources-mdaNrm:</w:t>
      </w:r>
    </w:p>
    <w:p w14:paraId="7116F030" w14:textId="77777777" w:rsidR="00FB1CA7" w:rsidRPr="00BC0026" w:rsidRDefault="00FB1CA7" w:rsidP="00FB1CA7">
      <w:pPr>
        <w:pStyle w:val="PL"/>
      </w:pPr>
      <w:r w:rsidRPr="00BC0026">
        <w:t xml:space="preserve">      oneOf:</w:t>
      </w:r>
    </w:p>
    <w:p w14:paraId="1809555B" w14:textId="77777777" w:rsidR="00FB1CA7" w:rsidRPr="00BC0026" w:rsidRDefault="00FB1CA7" w:rsidP="00FB1CA7">
      <w:pPr>
        <w:pStyle w:val="PL"/>
      </w:pPr>
      <w:r w:rsidRPr="00BC0026">
        <w:t xml:space="preserve">        - $ref: '#/components/schemas/SubNetwork-Single'</w:t>
      </w:r>
    </w:p>
    <w:p w14:paraId="391C3789" w14:textId="77777777" w:rsidR="00FB1CA7" w:rsidRPr="00BC0026" w:rsidRDefault="00FB1CA7" w:rsidP="00FB1CA7">
      <w:pPr>
        <w:pStyle w:val="PL"/>
      </w:pPr>
      <w:r w:rsidRPr="00BC0026">
        <w:t xml:space="preserve">        - $ref: '#/components/schemas/ManagedElement-Single'</w:t>
      </w:r>
    </w:p>
    <w:p w14:paraId="0A8B5472" w14:textId="77777777" w:rsidR="00FB1CA7" w:rsidRPr="00BC0026" w:rsidRDefault="00FB1CA7" w:rsidP="00FB1CA7">
      <w:pPr>
        <w:pStyle w:val="PL"/>
      </w:pPr>
    </w:p>
    <w:p w14:paraId="1E334C71" w14:textId="77777777" w:rsidR="00FB1CA7" w:rsidRPr="00BC0026" w:rsidRDefault="00FB1CA7" w:rsidP="00FB1CA7">
      <w:pPr>
        <w:pStyle w:val="PL"/>
      </w:pPr>
      <w:r w:rsidRPr="00BC0026">
        <w:t xml:space="preserve">        - $ref: '#/components/schemas/MDAFunction-Single'</w:t>
      </w:r>
    </w:p>
    <w:p w14:paraId="2634B53C" w14:textId="4628C294" w:rsidR="00685CC6" w:rsidRPr="00BC0026" w:rsidRDefault="00FB1CA7" w:rsidP="00685CC6">
      <w:pPr>
        <w:pStyle w:val="PL"/>
      </w:pPr>
      <w:r w:rsidRPr="00BC0026">
        <w:t xml:space="preserve">        - $ref: '#/components/schemas/MDARequest-Single'</w:t>
      </w:r>
    </w:p>
    <w:p w14:paraId="7D61FAD5" w14:textId="2B4C3908" w:rsidR="00FB1CA7" w:rsidRPr="00BC0026" w:rsidRDefault="00FB1CA7" w:rsidP="00855F64">
      <w:pPr>
        <w:pStyle w:val="PL"/>
      </w:pPr>
      <w:r w:rsidRPr="00BC0026">
        <w:t xml:space="preserve">        - $ref: '#/components/schemas/MDAReport-Single'</w:t>
      </w:r>
    </w:p>
    <w:p w14:paraId="32E0C4A0" w14:textId="0EF383F6" w:rsidR="00FB1CA7" w:rsidRPr="00BC0026" w:rsidRDefault="00FB1CA7" w:rsidP="00FB1CA7">
      <w:pPr>
        <w:pStyle w:val="Heading2"/>
      </w:pPr>
      <w:bookmarkStart w:id="712" w:name="_Toc105573092"/>
      <w:bookmarkStart w:id="713" w:name="_Toc106199218"/>
      <w:r w:rsidRPr="00BC0026">
        <w:rPr>
          <w:lang w:eastAsia="zh-CN"/>
        </w:rPr>
        <w:t>A.2.2</w:t>
      </w:r>
      <w:r w:rsidRPr="00BC0026">
        <w:rPr>
          <w:lang w:eastAsia="zh-CN"/>
        </w:rPr>
        <w:tab/>
        <w:t xml:space="preserve">OpenAPI document </w:t>
      </w:r>
      <w:r w:rsidRPr="00BC0026">
        <w:rPr>
          <w:rFonts w:ascii="Courier" w:eastAsia="MS Mincho" w:hAnsi="Courier"/>
          <w:szCs w:val="16"/>
        </w:rPr>
        <w:t>"mdaReport.yaml"</w:t>
      </w:r>
      <w:bookmarkEnd w:id="712"/>
      <w:bookmarkEnd w:id="713"/>
    </w:p>
    <w:p w14:paraId="0D492975" w14:textId="77777777" w:rsidR="00FB1CA7" w:rsidRPr="00BC0026" w:rsidRDefault="00FB1CA7" w:rsidP="00FB1CA7">
      <w:pPr>
        <w:pStyle w:val="PL"/>
      </w:pPr>
      <w:r w:rsidRPr="00BC0026">
        <w:t>openapi: 3.0.1</w:t>
      </w:r>
    </w:p>
    <w:p w14:paraId="4AC83476" w14:textId="77777777" w:rsidR="00FB1CA7" w:rsidRPr="00BC0026" w:rsidRDefault="00FB1CA7" w:rsidP="00FB1CA7">
      <w:pPr>
        <w:pStyle w:val="PL"/>
      </w:pPr>
      <w:r w:rsidRPr="00BC0026">
        <w:t>info:</w:t>
      </w:r>
    </w:p>
    <w:p w14:paraId="7D916D3A" w14:textId="77777777" w:rsidR="00FB1CA7" w:rsidRPr="00BC0026" w:rsidRDefault="00FB1CA7" w:rsidP="00FB1CA7">
      <w:pPr>
        <w:pStyle w:val="PL"/>
      </w:pPr>
      <w:r w:rsidRPr="00BC0026">
        <w:t xml:space="preserve">  title: MDA Report</w:t>
      </w:r>
    </w:p>
    <w:p w14:paraId="4F184C85" w14:textId="77777777" w:rsidR="00FB1CA7" w:rsidRPr="00BC0026" w:rsidRDefault="00FB1CA7" w:rsidP="00FB1CA7">
      <w:pPr>
        <w:pStyle w:val="PL"/>
      </w:pPr>
      <w:r w:rsidRPr="00BC0026">
        <w:t xml:space="preserve">  version: 17.0.0</w:t>
      </w:r>
    </w:p>
    <w:p w14:paraId="723C6D4B" w14:textId="77777777" w:rsidR="00FB1CA7" w:rsidRPr="00BC0026" w:rsidRDefault="00FB1CA7" w:rsidP="00FB1CA7">
      <w:pPr>
        <w:pStyle w:val="PL"/>
      </w:pPr>
      <w:r w:rsidRPr="00BC0026">
        <w:t xml:space="preserve">  description: &gt;-</w:t>
      </w:r>
    </w:p>
    <w:p w14:paraId="1339D46E" w14:textId="77777777" w:rsidR="00FB1CA7" w:rsidRPr="00BC0026" w:rsidRDefault="00FB1CA7" w:rsidP="00FB1CA7">
      <w:pPr>
        <w:pStyle w:val="PL"/>
      </w:pPr>
      <w:r w:rsidRPr="00BC0026">
        <w:t xml:space="preserve">    OAS 3.0.1 specification of the MDA Report</w:t>
      </w:r>
    </w:p>
    <w:p w14:paraId="2C972EF1" w14:textId="77777777" w:rsidR="00FB1CA7" w:rsidRPr="00BC0026" w:rsidRDefault="00FB1CA7" w:rsidP="00FB1CA7">
      <w:pPr>
        <w:pStyle w:val="PL"/>
      </w:pPr>
      <w:r w:rsidRPr="00BC0026">
        <w:t xml:space="preserve">    © 2020, 3GPP Organizational Partners (ARIB, ATIS, CCSA, ETSI, TSDSI, TTA, TTC).</w:t>
      </w:r>
    </w:p>
    <w:p w14:paraId="3EF0A91F" w14:textId="77777777" w:rsidR="00FB1CA7" w:rsidRPr="00BC0026" w:rsidRDefault="00FB1CA7" w:rsidP="00FB1CA7">
      <w:pPr>
        <w:pStyle w:val="PL"/>
      </w:pPr>
      <w:r w:rsidRPr="00BC0026">
        <w:t xml:space="preserve">    All rights reserved.</w:t>
      </w:r>
    </w:p>
    <w:p w14:paraId="3194CE5F" w14:textId="77777777" w:rsidR="00FB1CA7" w:rsidRPr="00BC0026" w:rsidRDefault="00FB1CA7" w:rsidP="00FB1CA7">
      <w:pPr>
        <w:pStyle w:val="PL"/>
      </w:pPr>
      <w:r w:rsidRPr="00BC0026">
        <w:t>externalDocs:</w:t>
      </w:r>
    </w:p>
    <w:p w14:paraId="34BDF09F" w14:textId="6C71AE73" w:rsidR="00FB1CA7" w:rsidRPr="00BC0026" w:rsidRDefault="00FB1CA7" w:rsidP="00FB1CA7">
      <w:pPr>
        <w:pStyle w:val="PL"/>
      </w:pPr>
      <w:r w:rsidRPr="00BC0026">
        <w:t xml:space="preserve">  description: </w:t>
      </w:r>
      <w:r w:rsidR="00486865">
        <w:t>TS</w:t>
      </w:r>
      <w:r w:rsidRPr="00BC0026">
        <w:t xml:space="preserve"> 28.104; MDA Report</w:t>
      </w:r>
    </w:p>
    <w:p w14:paraId="75C4E2FE" w14:textId="77777777" w:rsidR="00FB1CA7" w:rsidRPr="00BC0026" w:rsidRDefault="00FB1CA7" w:rsidP="00FB1CA7">
      <w:pPr>
        <w:pStyle w:val="PL"/>
      </w:pPr>
      <w:r w:rsidRPr="00BC0026">
        <w:t xml:space="preserve">  url: http://www.3gpp.org/ftp/Specs/archive/28_series/28.104/</w:t>
      </w:r>
    </w:p>
    <w:p w14:paraId="1D45254F" w14:textId="77777777" w:rsidR="00FB1CA7" w:rsidRPr="00BC0026" w:rsidRDefault="00FB1CA7" w:rsidP="00FB1CA7">
      <w:pPr>
        <w:pStyle w:val="PL"/>
      </w:pPr>
      <w:r w:rsidRPr="00BC0026">
        <w:t>paths: {}</w:t>
      </w:r>
    </w:p>
    <w:p w14:paraId="00B50512" w14:textId="77777777" w:rsidR="00FB1CA7" w:rsidRPr="00BC0026" w:rsidRDefault="00FB1CA7" w:rsidP="00FB1CA7">
      <w:pPr>
        <w:pStyle w:val="PL"/>
      </w:pPr>
      <w:r w:rsidRPr="00BC0026">
        <w:t>components:</w:t>
      </w:r>
    </w:p>
    <w:p w14:paraId="3B902DF3" w14:textId="77777777" w:rsidR="00FB1CA7" w:rsidRPr="00BC0026" w:rsidRDefault="00FB1CA7" w:rsidP="00FB1CA7">
      <w:pPr>
        <w:pStyle w:val="PL"/>
      </w:pPr>
      <w:r w:rsidRPr="00BC0026">
        <w:t xml:space="preserve">  schemas:</w:t>
      </w:r>
    </w:p>
    <w:p w14:paraId="253F95C7" w14:textId="77777777" w:rsidR="00FB1CA7" w:rsidRPr="00BC0026" w:rsidRDefault="00FB1CA7" w:rsidP="00FB1CA7">
      <w:pPr>
        <w:pStyle w:val="PL"/>
      </w:pPr>
    </w:p>
    <w:p w14:paraId="1361B1B6" w14:textId="77777777" w:rsidR="00FB1CA7" w:rsidRPr="00BC0026" w:rsidRDefault="00FB1CA7" w:rsidP="00FB1CA7">
      <w:pPr>
        <w:pStyle w:val="PL"/>
      </w:pPr>
      <w:r w:rsidRPr="00BC0026">
        <w:t>#-------- Definition of types-----------------------------------------------------</w:t>
      </w:r>
    </w:p>
    <w:p w14:paraId="25EB525C" w14:textId="77777777" w:rsidR="00FB1CA7" w:rsidRPr="00BC0026" w:rsidRDefault="00FB1CA7" w:rsidP="00FB1CA7">
      <w:pPr>
        <w:pStyle w:val="PL"/>
      </w:pPr>
    </w:p>
    <w:p w14:paraId="4FC35296" w14:textId="77777777" w:rsidR="00FB1CA7" w:rsidRPr="00BC0026" w:rsidRDefault="00FB1CA7" w:rsidP="00FB1CA7">
      <w:pPr>
        <w:pStyle w:val="PL"/>
      </w:pPr>
      <w:r w:rsidRPr="00BC0026">
        <w:t xml:space="preserve">    MDAOutputs:</w:t>
      </w:r>
    </w:p>
    <w:p w14:paraId="1344230E" w14:textId="77777777" w:rsidR="00FB1CA7" w:rsidRPr="00BC0026" w:rsidRDefault="00FB1CA7" w:rsidP="00FB1CA7">
      <w:pPr>
        <w:pStyle w:val="PL"/>
      </w:pPr>
      <w:r w:rsidRPr="00BC0026">
        <w:t xml:space="preserve">      type: object</w:t>
      </w:r>
    </w:p>
    <w:p w14:paraId="38018C67" w14:textId="77777777" w:rsidR="00FB1CA7" w:rsidRPr="00BC0026" w:rsidRDefault="00FB1CA7" w:rsidP="00FB1CA7">
      <w:pPr>
        <w:pStyle w:val="PL"/>
      </w:pPr>
      <w:r w:rsidRPr="00BC0026">
        <w:t xml:space="preserve">      properties:</w:t>
      </w:r>
    </w:p>
    <w:p w14:paraId="2E742DBA" w14:textId="77777777" w:rsidR="00FB1CA7" w:rsidRPr="00BC0026" w:rsidRDefault="00FB1CA7" w:rsidP="00FB1CA7">
      <w:pPr>
        <w:pStyle w:val="PL"/>
      </w:pPr>
      <w:r w:rsidRPr="00BC0026">
        <w:t xml:space="preserve">        </w:t>
      </w:r>
      <w:r w:rsidRPr="00BC0026">
        <w:rPr>
          <w:bCs/>
        </w:rPr>
        <w:t>mDAType</w:t>
      </w:r>
      <w:r w:rsidRPr="00BC0026">
        <w:t>:</w:t>
      </w:r>
    </w:p>
    <w:p w14:paraId="3A0AF809" w14:textId="77777777" w:rsidR="00FB1CA7" w:rsidRPr="00BC0026" w:rsidRDefault="00FB1CA7" w:rsidP="00FB1CA7">
      <w:pPr>
        <w:pStyle w:val="PL"/>
      </w:pPr>
      <w:r w:rsidRPr="00BC0026">
        <w:t xml:space="preserve">          type: string</w:t>
      </w:r>
    </w:p>
    <w:p w14:paraId="51DA4557" w14:textId="77777777" w:rsidR="00FB1CA7" w:rsidRPr="00BC0026" w:rsidRDefault="00FB1CA7" w:rsidP="00FB1CA7">
      <w:pPr>
        <w:pStyle w:val="PL"/>
      </w:pPr>
      <w:r w:rsidRPr="00BC0026">
        <w:t xml:space="preserve">        </w:t>
      </w:r>
      <w:r w:rsidRPr="00BC0026">
        <w:rPr>
          <w:bCs/>
        </w:rPr>
        <w:t>mdaOutputList</w:t>
      </w:r>
      <w:r w:rsidRPr="00BC0026">
        <w:t>:</w:t>
      </w:r>
    </w:p>
    <w:p w14:paraId="3DA2ECCD" w14:textId="77777777" w:rsidR="00FB1CA7" w:rsidRPr="00BC0026" w:rsidRDefault="00FB1CA7" w:rsidP="00FB1CA7">
      <w:pPr>
        <w:pStyle w:val="PL"/>
      </w:pPr>
      <w:r w:rsidRPr="00BC0026">
        <w:t xml:space="preserve">          type: array</w:t>
      </w:r>
    </w:p>
    <w:p w14:paraId="2E635847" w14:textId="77777777" w:rsidR="00FB1CA7" w:rsidRPr="00BC0026" w:rsidRDefault="00FB1CA7" w:rsidP="00FB1CA7">
      <w:pPr>
        <w:pStyle w:val="PL"/>
      </w:pPr>
      <w:r w:rsidRPr="00BC0026">
        <w:t xml:space="preserve">          items:</w:t>
      </w:r>
    </w:p>
    <w:p w14:paraId="343E7389" w14:textId="77777777" w:rsidR="00FB1CA7" w:rsidRPr="00BC0026" w:rsidRDefault="00FB1CA7" w:rsidP="00FB1CA7">
      <w:pPr>
        <w:pStyle w:val="PL"/>
      </w:pPr>
      <w:r w:rsidRPr="00BC0026">
        <w:t xml:space="preserve">            $ref: '#/components/schemas/MDAO</w:t>
      </w:r>
      <w:r w:rsidRPr="00BC0026">
        <w:rPr>
          <w:bCs/>
        </w:rPr>
        <w:t>utputEntry</w:t>
      </w:r>
      <w:r w:rsidRPr="00BC0026">
        <w:t>'</w:t>
      </w:r>
    </w:p>
    <w:p w14:paraId="5AE31D25" w14:textId="77777777" w:rsidR="00FB1CA7" w:rsidRPr="00BC0026" w:rsidRDefault="00FB1CA7" w:rsidP="00FB1CA7">
      <w:pPr>
        <w:pStyle w:val="PL"/>
      </w:pPr>
      <w:r w:rsidRPr="00BC0026">
        <w:t xml:space="preserve">        mDARequestRef:</w:t>
      </w:r>
    </w:p>
    <w:p w14:paraId="55E1EE21" w14:textId="77777777" w:rsidR="00FB1CA7" w:rsidRPr="00BC0026" w:rsidRDefault="00FB1CA7" w:rsidP="00FB1CA7">
      <w:pPr>
        <w:pStyle w:val="PL"/>
      </w:pPr>
      <w:r w:rsidRPr="00BC0026">
        <w:t xml:space="preserve">          $ref: '</w:t>
      </w:r>
      <w:r w:rsidRPr="00BC0026">
        <w:rPr>
          <w:lang w:eastAsia="zh-CN"/>
        </w:rPr>
        <w:t>comDefs.yaml</w:t>
      </w:r>
      <w:r w:rsidRPr="00BC0026">
        <w:t>#/components/schemas/Dn'</w:t>
      </w:r>
    </w:p>
    <w:p w14:paraId="57795216" w14:textId="77777777" w:rsidR="00FB1CA7" w:rsidRPr="00BC0026" w:rsidRDefault="00FB1CA7" w:rsidP="00FB1CA7">
      <w:pPr>
        <w:pStyle w:val="PL"/>
      </w:pPr>
    </w:p>
    <w:p w14:paraId="644EF79F" w14:textId="77777777" w:rsidR="00FB1CA7" w:rsidRPr="00BC0026" w:rsidRDefault="00FB1CA7" w:rsidP="00FB1CA7">
      <w:pPr>
        <w:pStyle w:val="PL"/>
      </w:pPr>
      <w:r w:rsidRPr="00BC0026">
        <w:t xml:space="preserve">    MDAO</w:t>
      </w:r>
      <w:r w:rsidRPr="00BC0026">
        <w:rPr>
          <w:bCs/>
        </w:rPr>
        <w:t>utputEntry</w:t>
      </w:r>
      <w:r w:rsidRPr="00BC0026">
        <w:t>:</w:t>
      </w:r>
    </w:p>
    <w:p w14:paraId="447E829A" w14:textId="77777777" w:rsidR="00FB1CA7" w:rsidRPr="00BC0026" w:rsidRDefault="00FB1CA7" w:rsidP="00FB1CA7">
      <w:pPr>
        <w:pStyle w:val="PL"/>
      </w:pPr>
      <w:r w:rsidRPr="00BC0026">
        <w:t xml:space="preserve">      type: object</w:t>
      </w:r>
    </w:p>
    <w:p w14:paraId="446520BE" w14:textId="77777777" w:rsidR="00FB1CA7" w:rsidRPr="00BC0026" w:rsidRDefault="00FB1CA7" w:rsidP="00FB1CA7">
      <w:pPr>
        <w:pStyle w:val="PL"/>
      </w:pPr>
      <w:r w:rsidRPr="00BC0026">
        <w:t xml:space="preserve">      properties:</w:t>
      </w:r>
    </w:p>
    <w:p w14:paraId="76A5E7D8" w14:textId="77777777" w:rsidR="00FB1CA7" w:rsidRPr="00BC0026" w:rsidRDefault="00FB1CA7" w:rsidP="00FB1CA7">
      <w:pPr>
        <w:pStyle w:val="PL"/>
      </w:pPr>
      <w:r w:rsidRPr="00BC0026">
        <w:t xml:space="preserve">        </w:t>
      </w:r>
      <w:r w:rsidRPr="00BC0026">
        <w:rPr>
          <w:bCs/>
        </w:rPr>
        <w:t>mDAOutputIEName</w:t>
      </w:r>
      <w:r w:rsidRPr="00BC0026">
        <w:t>:</w:t>
      </w:r>
    </w:p>
    <w:p w14:paraId="55BC4CF8" w14:textId="77777777" w:rsidR="00FB1CA7" w:rsidRPr="00BC0026" w:rsidRDefault="00FB1CA7" w:rsidP="00FB1CA7">
      <w:pPr>
        <w:pStyle w:val="PL"/>
      </w:pPr>
      <w:r w:rsidRPr="00BC0026">
        <w:t xml:space="preserve">          type: string</w:t>
      </w:r>
    </w:p>
    <w:p w14:paraId="33E1978B" w14:textId="77777777" w:rsidR="00FB1CA7" w:rsidRPr="00BC0026" w:rsidRDefault="00FB1CA7" w:rsidP="00FB1CA7">
      <w:pPr>
        <w:pStyle w:val="PL"/>
      </w:pPr>
      <w:r w:rsidRPr="00BC0026">
        <w:t xml:space="preserve">        </w:t>
      </w:r>
      <w:r w:rsidRPr="00BC0026">
        <w:rPr>
          <w:bCs/>
        </w:rPr>
        <w:t>mdaOutputIEValue</w:t>
      </w:r>
      <w:r w:rsidRPr="00BC0026">
        <w:t>:</w:t>
      </w:r>
      <w:r w:rsidRPr="00BC0026">
        <w:rPr>
          <w:lang w:eastAsia="de-DE"/>
        </w:rPr>
        <w:t xml:space="preserve"> {}</w:t>
      </w:r>
    </w:p>
    <w:p w14:paraId="707F73FA" w14:textId="77777777" w:rsidR="00FB1CA7" w:rsidRPr="00BC0026" w:rsidRDefault="00FB1CA7" w:rsidP="00FB1CA7">
      <w:pPr>
        <w:pStyle w:val="PL"/>
      </w:pPr>
      <w:r w:rsidRPr="00BC0026">
        <w:t xml:space="preserve">        </w:t>
      </w:r>
      <w:r w:rsidRPr="00BC0026">
        <w:rPr>
          <w:bCs/>
        </w:rPr>
        <w:t>analyticsWindow</w:t>
      </w:r>
      <w:r w:rsidRPr="00BC0026">
        <w:t>:</w:t>
      </w:r>
    </w:p>
    <w:p w14:paraId="64913EC5" w14:textId="77777777" w:rsidR="00FB1CA7" w:rsidRPr="00BC0026" w:rsidRDefault="00FB1CA7" w:rsidP="00FB1CA7">
      <w:pPr>
        <w:pStyle w:val="PL"/>
      </w:pPr>
      <w:r w:rsidRPr="00BC0026">
        <w:t xml:space="preserve">          $ref: '#/components/schemas/TimeWindow'</w:t>
      </w:r>
    </w:p>
    <w:p w14:paraId="3321FCA2" w14:textId="77777777" w:rsidR="00FB1CA7" w:rsidRPr="00BC0026" w:rsidRDefault="00FB1CA7" w:rsidP="00FB1CA7">
      <w:pPr>
        <w:pStyle w:val="PL"/>
      </w:pPr>
      <w:r w:rsidRPr="00BC0026">
        <w:t xml:space="preserve">        </w:t>
      </w:r>
      <w:r w:rsidRPr="00BC0026">
        <w:rPr>
          <w:bCs/>
        </w:rPr>
        <w:t>confidenceDegree</w:t>
      </w:r>
      <w:r w:rsidRPr="00BC0026">
        <w:t>:</w:t>
      </w:r>
    </w:p>
    <w:p w14:paraId="39E5B05D" w14:textId="77777777" w:rsidR="00FB1CA7" w:rsidRPr="00BC0026" w:rsidRDefault="00FB1CA7" w:rsidP="00FB1CA7">
      <w:pPr>
        <w:pStyle w:val="PL"/>
      </w:pPr>
      <w:r w:rsidRPr="00BC0026">
        <w:t xml:space="preserve">          type: number</w:t>
      </w:r>
    </w:p>
    <w:p w14:paraId="3BABADA3" w14:textId="77777777" w:rsidR="00FB1CA7" w:rsidRPr="00BC0026" w:rsidRDefault="00FB1CA7" w:rsidP="00FB1CA7">
      <w:pPr>
        <w:pStyle w:val="PL"/>
      </w:pPr>
      <w:r w:rsidRPr="00BC0026">
        <w:t xml:space="preserve">          format: float</w:t>
      </w:r>
    </w:p>
    <w:p w14:paraId="4431157D" w14:textId="77777777" w:rsidR="00FB1CA7" w:rsidRPr="00BC0026" w:rsidRDefault="00FB1CA7" w:rsidP="00FB1CA7">
      <w:pPr>
        <w:pStyle w:val="PL"/>
      </w:pPr>
    </w:p>
    <w:p w14:paraId="2A123CFF" w14:textId="77777777" w:rsidR="00FB1CA7" w:rsidRPr="00BC0026" w:rsidRDefault="00FB1CA7" w:rsidP="00FB1CA7">
      <w:pPr>
        <w:pStyle w:val="PL"/>
      </w:pPr>
      <w:r w:rsidRPr="00BC0026">
        <w:t xml:space="preserve">    TimeWindow:</w:t>
      </w:r>
    </w:p>
    <w:p w14:paraId="18BABB49" w14:textId="77777777" w:rsidR="00FB1CA7" w:rsidRPr="00BC0026" w:rsidRDefault="00FB1CA7" w:rsidP="00FB1CA7">
      <w:pPr>
        <w:pStyle w:val="PL"/>
      </w:pPr>
      <w:r w:rsidRPr="00BC0026">
        <w:t xml:space="preserve">      type: object</w:t>
      </w:r>
    </w:p>
    <w:p w14:paraId="4EAF9F48" w14:textId="77777777" w:rsidR="00FB1CA7" w:rsidRPr="00BC0026" w:rsidRDefault="00FB1CA7" w:rsidP="00FB1CA7">
      <w:pPr>
        <w:pStyle w:val="PL"/>
      </w:pPr>
      <w:r w:rsidRPr="00BC0026">
        <w:t xml:space="preserve">      properties:</w:t>
      </w:r>
    </w:p>
    <w:p w14:paraId="427E7D19" w14:textId="77777777" w:rsidR="00FB1CA7" w:rsidRPr="00BC0026" w:rsidRDefault="00FB1CA7" w:rsidP="00FB1CA7">
      <w:pPr>
        <w:pStyle w:val="PL"/>
      </w:pPr>
      <w:r w:rsidRPr="00BC0026">
        <w:t xml:space="preserve">        </w:t>
      </w:r>
      <w:r w:rsidRPr="00BC0026">
        <w:rPr>
          <w:bCs/>
        </w:rPr>
        <w:t>startTime</w:t>
      </w:r>
      <w:r w:rsidRPr="00BC0026">
        <w:t>:</w:t>
      </w:r>
    </w:p>
    <w:p w14:paraId="09921029"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4382B3D6" w14:textId="77777777" w:rsidR="00FB1CA7" w:rsidRPr="00BC0026" w:rsidRDefault="00FB1CA7" w:rsidP="00FB1CA7">
      <w:pPr>
        <w:pStyle w:val="PL"/>
      </w:pPr>
      <w:r w:rsidRPr="00BC0026">
        <w:t xml:space="preserve">        </w:t>
      </w:r>
      <w:r w:rsidRPr="00BC0026">
        <w:rPr>
          <w:bCs/>
        </w:rPr>
        <w:t>endTime</w:t>
      </w:r>
      <w:r w:rsidRPr="00BC0026">
        <w:t>:</w:t>
      </w:r>
    </w:p>
    <w:p w14:paraId="0839E267"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2FAF2BBD" w14:textId="77777777" w:rsidR="00FB1CA7" w:rsidRPr="00BC0026" w:rsidRDefault="00FB1CA7" w:rsidP="00FB1CA7">
      <w:pPr>
        <w:pStyle w:val="PL"/>
      </w:pPr>
    </w:p>
    <w:p w14:paraId="6E2DAC7A" w14:textId="77777777" w:rsidR="00FB1CA7" w:rsidRPr="00BC0026" w:rsidRDefault="00FB1CA7" w:rsidP="00FB1CA7">
      <w:pPr>
        <w:pStyle w:val="PL"/>
      </w:pPr>
    </w:p>
    <w:p w14:paraId="693EB4B6" w14:textId="77777777" w:rsidR="00FB1CA7" w:rsidRPr="00BC0026" w:rsidRDefault="00FB1CA7" w:rsidP="00FB1CA7">
      <w:pPr>
        <w:pStyle w:val="PL"/>
      </w:pPr>
      <w:r w:rsidRPr="00BC0026">
        <w:t>#-------- Definition of MDA Report --------------------------------------------</w:t>
      </w:r>
    </w:p>
    <w:p w14:paraId="25A795A4" w14:textId="77777777" w:rsidR="00FB1CA7" w:rsidRPr="00BC0026" w:rsidRDefault="00FB1CA7" w:rsidP="00FB1CA7">
      <w:pPr>
        <w:pStyle w:val="PL"/>
      </w:pPr>
    </w:p>
    <w:p w14:paraId="29248128" w14:textId="77777777" w:rsidR="00FB1CA7" w:rsidRPr="00BC0026" w:rsidRDefault="00FB1CA7" w:rsidP="00FB1CA7">
      <w:pPr>
        <w:pStyle w:val="PL"/>
      </w:pPr>
      <w:r w:rsidRPr="00BC0026">
        <w:t xml:space="preserve">    MDAReport:</w:t>
      </w:r>
    </w:p>
    <w:p w14:paraId="787BA76E" w14:textId="77777777" w:rsidR="00FB1CA7" w:rsidRPr="00BC0026" w:rsidRDefault="00FB1CA7" w:rsidP="00FB1CA7">
      <w:pPr>
        <w:pStyle w:val="PL"/>
      </w:pPr>
      <w:r w:rsidRPr="00BC0026">
        <w:t xml:space="preserve">      allOf:</w:t>
      </w:r>
    </w:p>
    <w:p w14:paraId="3AD3273D" w14:textId="77777777" w:rsidR="00FB1CA7" w:rsidRPr="00BC0026" w:rsidRDefault="00FB1CA7" w:rsidP="00FB1CA7">
      <w:pPr>
        <w:pStyle w:val="PL"/>
      </w:pPr>
      <w:r w:rsidRPr="00BC0026">
        <w:t xml:space="preserve">        - $ref: 'genericNrm.yaml#/components/schemas/Top'</w:t>
      </w:r>
    </w:p>
    <w:p w14:paraId="519527CD" w14:textId="77777777" w:rsidR="00FB1CA7" w:rsidRPr="00BC0026" w:rsidRDefault="00FB1CA7" w:rsidP="00FB1CA7">
      <w:pPr>
        <w:pStyle w:val="PL"/>
      </w:pPr>
      <w:r w:rsidRPr="00BC0026">
        <w:t xml:space="preserve">        - type: object</w:t>
      </w:r>
    </w:p>
    <w:p w14:paraId="6224B8BD" w14:textId="77777777" w:rsidR="00FB1CA7" w:rsidRPr="00BC0026" w:rsidRDefault="00FB1CA7" w:rsidP="00FB1CA7">
      <w:pPr>
        <w:pStyle w:val="PL"/>
      </w:pPr>
      <w:r w:rsidRPr="00BC0026">
        <w:t xml:space="preserve">          properties:</w:t>
      </w:r>
    </w:p>
    <w:p w14:paraId="35D01FA0" w14:textId="77777777" w:rsidR="00FB1CA7" w:rsidRPr="00BC0026" w:rsidRDefault="00FB1CA7" w:rsidP="00FB1CA7">
      <w:pPr>
        <w:pStyle w:val="PL"/>
      </w:pPr>
      <w:r w:rsidRPr="00BC0026">
        <w:t xml:space="preserve">            attributes:</w:t>
      </w:r>
    </w:p>
    <w:p w14:paraId="0C5A055C" w14:textId="77777777" w:rsidR="00FB1CA7" w:rsidRPr="00BC0026" w:rsidRDefault="00FB1CA7" w:rsidP="00FB1CA7">
      <w:pPr>
        <w:pStyle w:val="PL"/>
      </w:pPr>
      <w:r w:rsidRPr="00BC0026">
        <w:t xml:space="preserve">              allOf:</w:t>
      </w:r>
    </w:p>
    <w:p w14:paraId="748C51CA" w14:textId="77777777" w:rsidR="00FB1CA7" w:rsidRPr="00BC0026" w:rsidRDefault="00FB1CA7" w:rsidP="00FB1CA7">
      <w:pPr>
        <w:pStyle w:val="PL"/>
      </w:pPr>
      <w:r w:rsidRPr="00BC0026">
        <w:t xml:space="preserve">                - type: object</w:t>
      </w:r>
    </w:p>
    <w:p w14:paraId="462ABB80" w14:textId="77777777" w:rsidR="00FB1CA7" w:rsidRPr="00BC0026" w:rsidRDefault="00FB1CA7" w:rsidP="00FB1CA7">
      <w:pPr>
        <w:pStyle w:val="PL"/>
      </w:pPr>
      <w:r w:rsidRPr="00BC0026">
        <w:t xml:space="preserve">                  properties:</w:t>
      </w:r>
    </w:p>
    <w:p w14:paraId="706806EC" w14:textId="77777777" w:rsidR="00FB1CA7" w:rsidRPr="00BC0026" w:rsidRDefault="00FB1CA7" w:rsidP="00FB1CA7">
      <w:pPr>
        <w:pStyle w:val="PL"/>
      </w:pPr>
      <w:r w:rsidRPr="00BC0026">
        <w:t xml:space="preserve">                    </w:t>
      </w:r>
      <w:bookmarkStart w:id="714" w:name="MCCQCTEMPBM_00000124"/>
      <w:r w:rsidRPr="00BC0026">
        <w:rPr>
          <w:rFonts w:cs="Courier New"/>
        </w:rPr>
        <w:t>mDAReportID</w:t>
      </w:r>
      <w:bookmarkEnd w:id="714"/>
      <w:r w:rsidRPr="00BC0026">
        <w:t>:</w:t>
      </w:r>
    </w:p>
    <w:p w14:paraId="61DE7B60" w14:textId="77777777" w:rsidR="00FB1CA7" w:rsidRPr="00BC0026" w:rsidRDefault="00FB1CA7" w:rsidP="00FB1CA7">
      <w:pPr>
        <w:pStyle w:val="PL"/>
      </w:pPr>
      <w:r w:rsidRPr="00BC0026">
        <w:t xml:space="preserve">                      type: string</w:t>
      </w:r>
    </w:p>
    <w:p w14:paraId="2F300497" w14:textId="77777777" w:rsidR="00FB1CA7" w:rsidRPr="00BC0026" w:rsidRDefault="00FB1CA7" w:rsidP="00FB1CA7">
      <w:pPr>
        <w:pStyle w:val="PL"/>
      </w:pPr>
      <w:r w:rsidRPr="00BC0026">
        <w:t xml:space="preserve">                    </w:t>
      </w:r>
      <w:bookmarkStart w:id="715" w:name="MCCQCTEMPBM_00000125"/>
      <w:r w:rsidRPr="00BC0026">
        <w:rPr>
          <w:rFonts w:cs="Courier New"/>
        </w:rPr>
        <w:t>mDAOutputs</w:t>
      </w:r>
      <w:bookmarkEnd w:id="715"/>
      <w:r w:rsidRPr="00BC0026">
        <w:t>:</w:t>
      </w:r>
    </w:p>
    <w:p w14:paraId="5C2EAD26" w14:textId="444BD547" w:rsidR="00630D22" w:rsidRPr="00BC0026" w:rsidRDefault="00FB1CA7" w:rsidP="00630D22">
      <w:pPr>
        <w:pStyle w:val="PL"/>
        <w:rPr>
          <w:rFonts w:cs="Courier New"/>
        </w:rPr>
      </w:pPr>
      <w:bookmarkStart w:id="716" w:name="MCCQCTEMPBM_00000126"/>
      <w:r w:rsidRPr="00BC0026">
        <w:rPr>
          <w:rFonts w:cs="Courier New"/>
        </w:rPr>
        <w:t xml:space="preserve">                      $ref: '#/components/schemas/MDAOutputs'</w:t>
      </w:r>
    </w:p>
    <w:p w14:paraId="4EC74744" w14:textId="543F66F4" w:rsidR="00080512" w:rsidRPr="00BC0026" w:rsidRDefault="00080512" w:rsidP="008D2EBE">
      <w:pPr>
        <w:pStyle w:val="Heading8"/>
      </w:pPr>
      <w:bookmarkStart w:id="717" w:name="_Toc105573093"/>
      <w:bookmarkStart w:id="718" w:name="_Toc106199219"/>
      <w:bookmarkEnd w:id="716"/>
      <w:r w:rsidRPr="00BC0026">
        <w:t xml:space="preserve">Annex </w:t>
      </w:r>
      <w:r w:rsidR="00235704" w:rsidRPr="00BC0026">
        <w:t>B</w:t>
      </w:r>
      <w:r w:rsidRPr="00BC0026">
        <w:t xml:space="preserve"> (informative):</w:t>
      </w:r>
      <w:r w:rsidRPr="00BC0026">
        <w:br/>
        <w:t>Change history</w:t>
      </w:r>
      <w:bookmarkEnd w:id="717"/>
      <w:bookmarkEnd w:id="718"/>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425"/>
        <w:gridCol w:w="496"/>
        <w:gridCol w:w="425"/>
        <w:gridCol w:w="4962"/>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19" w:name="historyclause"/>
            <w:bookmarkEnd w:id="719"/>
            <w:r w:rsidRPr="00BC0026">
              <w:rPr>
                <w:b/>
              </w:rPr>
              <w:t>Change</w:t>
            </w:r>
            <w:r w:rsidR="006A012B" w:rsidRPr="00BC0026">
              <w:rPr>
                <w:b/>
              </w:rPr>
              <w:t xml:space="preserve"> </w:t>
            </w:r>
            <w:r w:rsidRPr="00BC0026">
              <w:rPr>
                <w:b/>
              </w:rPr>
              <w:t>history</w:t>
            </w:r>
          </w:p>
        </w:tc>
      </w:tr>
      <w:tr w:rsidR="003C3971" w:rsidRPr="00BC0026" w14:paraId="4F0A46A7" w14:textId="77777777" w:rsidTr="00685CC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96"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F00DC6" w:rsidRPr="00BC0026" w14:paraId="2613720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562A9" w14:textId="0401D8B5" w:rsidR="00F00DC6" w:rsidRPr="00BC0026" w:rsidRDefault="00F00DC6" w:rsidP="00685CC6">
            <w:pPr>
              <w:pStyle w:val="TAC"/>
              <w:keepNext w:val="0"/>
              <w:keepLines w:val="0"/>
              <w:rPr>
                <w:sz w:val="16"/>
                <w:szCs w:val="16"/>
              </w:rPr>
            </w:pPr>
            <w:r w:rsidRPr="00BC0026">
              <w:rPr>
                <w:sz w:val="16"/>
                <w:szCs w:val="16"/>
              </w:rPr>
              <w:t>2021-04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E6E01B" w14:textId="48B60786" w:rsidR="00F00DC6" w:rsidRPr="00BC0026" w:rsidRDefault="00F00DC6" w:rsidP="00685CC6">
            <w:pPr>
              <w:pStyle w:val="TAC"/>
              <w:keepNext w:val="0"/>
              <w:keepLines w:val="0"/>
              <w:rPr>
                <w:sz w:val="16"/>
                <w:szCs w:val="16"/>
              </w:rPr>
            </w:pPr>
            <w:r w:rsidRPr="00BC0026">
              <w:rPr>
                <w:sz w:val="16"/>
                <w:szCs w:val="16"/>
              </w:rPr>
              <w:t>SA5#137e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306F88" w14:textId="69A18D05" w:rsidR="00F00DC6" w:rsidRPr="00BC0026" w:rsidRDefault="00F00DC6" w:rsidP="00685CC6">
            <w:pPr>
              <w:pStyle w:val="TAC"/>
              <w:keepNext w:val="0"/>
              <w:keepLines w:val="0"/>
              <w:rPr>
                <w:sz w:val="16"/>
                <w:szCs w:val="16"/>
              </w:rPr>
            </w:pPr>
            <w:r w:rsidRPr="00BC0026">
              <w:rPr>
                <w:sz w:val="16"/>
                <w:szCs w:val="16"/>
              </w:rPr>
              <w:t>n/a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39AD4" w14:textId="75ABD86C" w:rsidR="00F00DC6" w:rsidRPr="00BC0026" w:rsidRDefault="00F00DC6"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BC7C2D5" w14:textId="5C9A9EBE" w:rsidR="00F00DC6" w:rsidRPr="00BC0026" w:rsidRDefault="00F00DC6"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A3D1F" w14:textId="32C8D470" w:rsidR="00F00DC6" w:rsidRPr="00BC0026" w:rsidRDefault="00F00DC6"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579CA3" w14:textId="22CEDA90" w:rsidR="00F00DC6" w:rsidRPr="00BC0026" w:rsidRDefault="00F00DC6" w:rsidP="00685CC6">
            <w:pPr>
              <w:pStyle w:val="TAL"/>
              <w:keepNext w:val="0"/>
              <w:keepLines w:val="0"/>
              <w:rPr>
                <w:sz w:val="16"/>
                <w:szCs w:val="16"/>
              </w:rPr>
            </w:pPr>
            <w:r w:rsidRPr="00BC0026">
              <w:rPr>
                <w:sz w:val="16"/>
                <w:szCs w:val="16"/>
              </w:rPr>
              <w:t>Initial</w:t>
            </w:r>
            <w:r w:rsidR="006A012B" w:rsidRPr="00BC0026">
              <w:rPr>
                <w:sz w:val="16"/>
                <w:szCs w:val="16"/>
              </w:rPr>
              <w:t xml:space="preserve"> </w:t>
            </w:r>
            <w:r w:rsidRPr="00BC0026">
              <w:rPr>
                <w:sz w:val="16"/>
                <w:szCs w:val="16"/>
              </w:rPr>
              <w:t>skeleton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720F2E7" w14:textId="29041329" w:rsidR="00F00DC6" w:rsidRPr="00BC0026" w:rsidRDefault="00F00DC6" w:rsidP="00685CC6">
            <w:pPr>
              <w:pStyle w:val="TAC"/>
              <w:keepNext w:val="0"/>
              <w:keepLines w:val="0"/>
              <w:rPr>
                <w:sz w:val="16"/>
                <w:szCs w:val="16"/>
              </w:rPr>
            </w:pPr>
            <w:r w:rsidRPr="00BC0026">
              <w:rPr>
                <w:sz w:val="16"/>
                <w:szCs w:val="16"/>
              </w:rPr>
              <w:t>0.0.0</w:t>
            </w:r>
          </w:p>
        </w:tc>
      </w:tr>
      <w:tr w:rsidR="00D075AF" w:rsidRPr="00BC0026" w14:paraId="41BC692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36F0C" w14:textId="08819C34" w:rsidR="00D075AF" w:rsidRPr="00BC0026" w:rsidRDefault="00D075AF" w:rsidP="00685CC6">
            <w:pPr>
              <w:pStyle w:val="TAC"/>
              <w:keepNext w:val="0"/>
              <w:keepLines w:val="0"/>
              <w:rPr>
                <w:sz w:val="16"/>
                <w:szCs w:val="16"/>
              </w:rPr>
            </w:pPr>
            <w:r w:rsidRPr="00BC0026">
              <w:rPr>
                <w:sz w:val="16"/>
                <w:szCs w:val="16"/>
              </w:rPr>
              <w:t>2021-09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8E7F9A6" w14:textId="5CFFA801" w:rsidR="00D075AF" w:rsidRPr="00BC0026" w:rsidRDefault="00D075AF" w:rsidP="00685CC6">
            <w:pPr>
              <w:pStyle w:val="TAC"/>
              <w:keepNext w:val="0"/>
              <w:keepLines w:val="0"/>
              <w:rPr>
                <w:sz w:val="16"/>
                <w:szCs w:val="16"/>
              </w:rPr>
            </w:pPr>
            <w:r w:rsidRPr="00BC0026">
              <w:rPr>
                <w:sz w:val="16"/>
                <w:szCs w:val="16"/>
              </w:rPr>
              <w:t>SA5#138e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6612A6C" w14:textId="17C12A4A" w:rsidR="00D075AF" w:rsidRPr="00BC0026" w:rsidRDefault="00D075AF" w:rsidP="00685CC6">
            <w:pPr>
              <w:pStyle w:val="TAC"/>
              <w:keepNext w:val="0"/>
              <w:keepLines w:val="0"/>
              <w:rPr>
                <w:sz w:val="16"/>
                <w:szCs w:val="16"/>
              </w:rPr>
            </w:pPr>
            <w:r w:rsidRPr="00BC0026">
              <w:rPr>
                <w:sz w:val="16"/>
                <w:szCs w:val="16"/>
              </w:rPr>
              <w:t>S5-214614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55842" w14:textId="14364729" w:rsidR="00D075AF" w:rsidRPr="00BC0026" w:rsidRDefault="00D075AF"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A37D2D1" w14:textId="0154BA27" w:rsidR="00D075AF" w:rsidRPr="00BC0026" w:rsidRDefault="00D075AF"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F528D" w14:textId="2A761DDF" w:rsidR="00D075AF" w:rsidRPr="00BC0026" w:rsidRDefault="00D075AF"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2EAEA9" w14:textId="71E3754F" w:rsidR="00D075AF" w:rsidRPr="00BC0026" w:rsidRDefault="00BD7795" w:rsidP="00685CC6">
            <w:pPr>
              <w:pStyle w:val="TAL"/>
              <w:keepNext w:val="0"/>
              <w:keepLines w:val="0"/>
              <w:rPr>
                <w:sz w:val="16"/>
                <w:szCs w:val="16"/>
              </w:rPr>
            </w:pPr>
            <w:r w:rsidRPr="00BC0026">
              <w:rPr>
                <w:sz w:val="16"/>
                <w:szCs w:val="16"/>
              </w:rPr>
              <w:t>A</w:t>
            </w:r>
            <w:r w:rsidR="00D075AF" w:rsidRPr="00BC0026">
              <w:rPr>
                <w:sz w:val="16"/>
                <w:szCs w:val="16"/>
              </w:rPr>
              <w:t>dd</w:t>
            </w:r>
            <w:r w:rsidR="006A012B" w:rsidRPr="00BC0026">
              <w:rPr>
                <w:sz w:val="16"/>
                <w:szCs w:val="16"/>
              </w:rPr>
              <w:t xml:space="preserve"> </w:t>
            </w:r>
            <w:r w:rsidR="00D075AF" w:rsidRPr="00BC0026">
              <w:rPr>
                <w:sz w:val="16"/>
                <w:szCs w:val="16"/>
              </w:rPr>
              <w:t>abbreviations</w:t>
            </w:r>
            <w:r w:rsidR="006A012B" w:rsidRPr="00BC0026">
              <w:rPr>
                <w:sz w:val="16"/>
                <w:szCs w:val="16"/>
              </w:rPr>
              <w:t xml:space="preserve"> </w:t>
            </w:r>
            <w:r w:rsidR="00D075AF" w:rsidRPr="00BC0026">
              <w:rPr>
                <w:sz w:val="16"/>
                <w:szCs w:val="16"/>
              </w:rPr>
              <w:t>and</w:t>
            </w:r>
            <w:r w:rsidR="006A012B" w:rsidRPr="00BC0026">
              <w:rPr>
                <w:sz w:val="16"/>
                <w:szCs w:val="16"/>
              </w:rPr>
              <w:t xml:space="preserve"> </w:t>
            </w:r>
            <w:r w:rsidR="00D075AF" w:rsidRPr="00BC0026">
              <w:rPr>
                <w:sz w:val="16"/>
                <w:szCs w:val="16"/>
              </w:rPr>
              <w:t>an</w:t>
            </w:r>
            <w:r w:rsidR="006A012B" w:rsidRPr="00BC0026">
              <w:rPr>
                <w:sz w:val="16"/>
                <w:szCs w:val="16"/>
              </w:rPr>
              <w:t xml:space="preserve"> </w:t>
            </w:r>
            <w:r w:rsidR="00D075AF" w:rsidRPr="00BC0026">
              <w:rPr>
                <w:sz w:val="16"/>
                <w:szCs w:val="16"/>
              </w:rPr>
              <w:t>overview</w:t>
            </w:r>
            <w:r w:rsidR="006A012B" w:rsidRPr="00BC0026">
              <w:rPr>
                <w:sz w:val="16"/>
                <w:szCs w:val="16"/>
              </w:rPr>
              <w:t xml:space="preserve"> </w:t>
            </w:r>
            <w:r w:rsidR="00AB1551" w:rsidRPr="00BC0026">
              <w:rPr>
                <w:sz w:val="16"/>
                <w:szCs w:val="16"/>
              </w:rPr>
              <w:t>clause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EF4F27" w14:textId="405EFD85" w:rsidR="00D075AF" w:rsidRPr="00BC0026" w:rsidRDefault="00D075AF" w:rsidP="00685CC6">
            <w:pPr>
              <w:pStyle w:val="TAC"/>
              <w:keepNext w:val="0"/>
              <w:keepLines w:val="0"/>
              <w:rPr>
                <w:sz w:val="16"/>
                <w:szCs w:val="16"/>
              </w:rPr>
            </w:pPr>
            <w:r w:rsidRPr="00BC0026">
              <w:rPr>
                <w:sz w:val="16"/>
                <w:szCs w:val="16"/>
              </w:rPr>
              <w:t>0.1.0</w:t>
            </w:r>
          </w:p>
        </w:tc>
      </w:tr>
      <w:tr w:rsidR="0012549C" w:rsidRPr="00BC0026" w14:paraId="00170D9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34C54F" w14:textId="4B3AD57F" w:rsidR="0012549C" w:rsidRPr="00BC0026" w:rsidRDefault="0012549C" w:rsidP="00685CC6">
            <w:pPr>
              <w:pStyle w:val="TAC"/>
              <w:keepNext w:val="0"/>
              <w:keepLines w:val="0"/>
              <w:rPr>
                <w:sz w:val="16"/>
                <w:szCs w:val="16"/>
              </w:rPr>
            </w:pPr>
            <w:r w:rsidRPr="00BC0026">
              <w:rPr>
                <w:sz w:val="16"/>
                <w:szCs w:val="16"/>
              </w:rPr>
              <w:t>2021-09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822478" w14:textId="2B1D4ED1" w:rsidR="0012549C" w:rsidRPr="00BC0026" w:rsidRDefault="0012549C" w:rsidP="00685CC6">
            <w:pPr>
              <w:pStyle w:val="TAC"/>
              <w:keepNext w:val="0"/>
              <w:keepLines w:val="0"/>
              <w:rPr>
                <w:sz w:val="16"/>
                <w:szCs w:val="16"/>
              </w:rPr>
            </w:pPr>
            <w:r w:rsidRPr="00BC0026">
              <w:rPr>
                <w:sz w:val="16"/>
                <w:szCs w:val="16"/>
              </w:rPr>
              <w:t>SA5#138e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BDCEFC" w14:textId="28EC5807" w:rsidR="0012549C" w:rsidRPr="00BC0026" w:rsidRDefault="0012549C" w:rsidP="00685CC6">
            <w:pPr>
              <w:pStyle w:val="TAC"/>
              <w:keepNext w:val="0"/>
              <w:keepLines w:val="0"/>
              <w:rPr>
                <w:sz w:val="16"/>
                <w:szCs w:val="16"/>
              </w:rPr>
            </w:pPr>
            <w:r w:rsidRPr="00BC0026">
              <w:rPr>
                <w:sz w:val="16"/>
                <w:szCs w:val="16"/>
              </w:rPr>
              <w:t>S5-214615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A66A6" w14:textId="343C0FE4" w:rsidR="0012549C" w:rsidRPr="00BC0026" w:rsidRDefault="0012549C"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700C4A0" w14:textId="7F3A5A84" w:rsidR="0012549C" w:rsidRPr="00BC0026" w:rsidRDefault="0012549C"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3EB31" w14:textId="7CAF7F19" w:rsidR="0012549C" w:rsidRPr="00BC0026" w:rsidRDefault="0012549C"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29210" w14:textId="28DD6C0C" w:rsidR="0012549C" w:rsidRPr="00BC0026" w:rsidRDefault="00BD7795" w:rsidP="00685CC6">
            <w:pPr>
              <w:pStyle w:val="TAL"/>
              <w:keepNext w:val="0"/>
              <w:keepLines w:val="0"/>
              <w:rPr>
                <w:sz w:val="16"/>
                <w:szCs w:val="16"/>
              </w:rPr>
            </w:pPr>
            <w:r w:rsidRPr="00BC0026">
              <w:rPr>
                <w:sz w:val="16"/>
                <w:szCs w:val="16"/>
              </w:rPr>
              <w:t>A</w:t>
            </w:r>
            <w:r w:rsidR="0012549C" w:rsidRPr="00BC0026">
              <w:rPr>
                <w:sz w:val="16"/>
                <w:szCs w:val="16"/>
              </w:rPr>
              <w:t>dd</w:t>
            </w:r>
            <w:r w:rsidR="006A012B" w:rsidRPr="00BC0026">
              <w:rPr>
                <w:sz w:val="16"/>
                <w:szCs w:val="16"/>
              </w:rPr>
              <w:t xml:space="preserve"> </w:t>
            </w:r>
            <w:r w:rsidR="0012549C" w:rsidRPr="00BC0026">
              <w:rPr>
                <w:sz w:val="16"/>
                <w:szCs w:val="16"/>
              </w:rPr>
              <w:t>text</w:t>
            </w:r>
            <w:r w:rsidR="006A012B" w:rsidRPr="00BC0026">
              <w:rPr>
                <w:sz w:val="16"/>
                <w:szCs w:val="16"/>
              </w:rPr>
              <w:t xml:space="preserve"> </w:t>
            </w:r>
            <w:r w:rsidR="0012549C" w:rsidRPr="00BC0026">
              <w:rPr>
                <w:sz w:val="16"/>
                <w:szCs w:val="16"/>
              </w:rPr>
              <w:t>for</w:t>
            </w:r>
            <w:r w:rsidR="006A012B" w:rsidRPr="00BC0026">
              <w:rPr>
                <w:sz w:val="16"/>
                <w:szCs w:val="16"/>
              </w:rPr>
              <w:t xml:space="preserve"> </w:t>
            </w:r>
            <w:r w:rsidR="0012549C" w:rsidRPr="00BC0026">
              <w:rPr>
                <w:sz w:val="16"/>
                <w:szCs w:val="16"/>
              </w:rPr>
              <w:t>the</w:t>
            </w:r>
            <w:r w:rsidR="006A012B" w:rsidRPr="00BC0026">
              <w:rPr>
                <w:sz w:val="16"/>
                <w:szCs w:val="16"/>
              </w:rPr>
              <w:t xml:space="preserve"> </w:t>
            </w:r>
            <w:r w:rsidR="0012549C" w:rsidRPr="00BC0026">
              <w:rPr>
                <w:sz w:val="16"/>
                <w:szCs w:val="16"/>
              </w:rPr>
              <w:t>scope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D0A52CB" w14:textId="22CD2B03" w:rsidR="0012549C" w:rsidRPr="00BC0026" w:rsidRDefault="0012549C" w:rsidP="00685CC6">
            <w:pPr>
              <w:pStyle w:val="TAC"/>
              <w:keepNext w:val="0"/>
              <w:keepLines w:val="0"/>
              <w:rPr>
                <w:sz w:val="16"/>
                <w:szCs w:val="16"/>
              </w:rPr>
            </w:pPr>
            <w:r w:rsidRPr="00BC0026">
              <w:rPr>
                <w:sz w:val="16"/>
                <w:szCs w:val="16"/>
              </w:rPr>
              <w:t>0.1.0</w:t>
            </w:r>
          </w:p>
        </w:tc>
      </w:tr>
      <w:tr w:rsidR="002F1A2C" w:rsidRPr="00BC0026" w14:paraId="2A9F6B8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26A6A" w14:textId="53FD5DC3" w:rsidR="002F1A2C" w:rsidRPr="00BC0026" w:rsidRDefault="002F1A2C" w:rsidP="00685CC6">
            <w:pPr>
              <w:pStyle w:val="TAC"/>
              <w:keepNext w:val="0"/>
              <w:keepLines w:val="0"/>
              <w:rPr>
                <w:sz w:val="16"/>
                <w:szCs w:val="16"/>
              </w:rPr>
            </w:pPr>
            <w:r w:rsidRPr="00BC0026">
              <w:rPr>
                <w:sz w:val="16"/>
                <w:szCs w:val="16"/>
              </w:rPr>
              <w:t>2021-09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519197C" w14:textId="3A02E652" w:rsidR="002F1A2C" w:rsidRPr="00BC0026" w:rsidRDefault="002F1A2C" w:rsidP="00685CC6">
            <w:pPr>
              <w:pStyle w:val="TAC"/>
              <w:keepNext w:val="0"/>
              <w:keepLines w:val="0"/>
              <w:rPr>
                <w:sz w:val="16"/>
                <w:szCs w:val="16"/>
              </w:rPr>
            </w:pPr>
            <w:r w:rsidRPr="00BC0026">
              <w:rPr>
                <w:sz w:val="16"/>
                <w:szCs w:val="16"/>
              </w:rPr>
              <w:t>SA5#138e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EF36DA2" w14:textId="37691AE3" w:rsidR="002F1A2C" w:rsidRPr="00BC0026" w:rsidRDefault="002F1A2C" w:rsidP="00685CC6">
            <w:pPr>
              <w:pStyle w:val="TAC"/>
              <w:keepNext w:val="0"/>
              <w:keepLines w:val="0"/>
              <w:rPr>
                <w:sz w:val="16"/>
                <w:szCs w:val="16"/>
              </w:rPr>
            </w:pPr>
            <w:r w:rsidRPr="00BC0026">
              <w:rPr>
                <w:sz w:val="16"/>
                <w:szCs w:val="16"/>
              </w:rPr>
              <w:t>S5-214616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1B38B" w14:textId="76233AF6" w:rsidR="002F1A2C" w:rsidRPr="00BC0026" w:rsidRDefault="002F1A2C"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111D794" w14:textId="4099F2CB" w:rsidR="002F1A2C" w:rsidRPr="00BC0026" w:rsidRDefault="002F1A2C"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81AD0" w14:textId="6D04204C" w:rsidR="002F1A2C" w:rsidRPr="00BC0026" w:rsidRDefault="002F1A2C"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79736E" w14:textId="7CAA848B" w:rsidR="002F1A2C" w:rsidRPr="00BC0026" w:rsidRDefault="00BD7795" w:rsidP="00685CC6">
            <w:pPr>
              <w:pStyle w:val="TAL"/>
              <w:keepNext w:val="0"/>
              <w:keepLines w:val="0"/>
              <w:rPr>
                <w:sz w:val="16"/>
                <w:szCs w:val="16"/>
              </w:rPr>
            </w:pPr>
            <w:r w:rsidRPr="00BC0026">
              <w:rPr>
                <w:sz w:val="16"/>
                <w:szCs w:val="16"/>
              </w:rPr>
              <w:t>A</w:t>
            </w:r>
            <w:r w:rsidR="002F1A2C" w:rsidRPr="00BC0026">
              <w:rPr>
                <w:sz w:val="16"/>
                <w:szCs w:val="16"/>
              </w:rPr>
              <w:t>dd</w:t>
            </w:r>
            <w:r w:rsidR="006A012B" w:rsidRPr="00BC0026">
              <w:rPr>
                <w:sz w:val="16"/>
                <w:szCs w:val="16"/>
              </w:rPr>
              <w:t xml:space="preserve"> </w:t>
            </w:r>
            <w:r w:rsidR="002F1A2C" w:rsidRPr="00BC0026">
              <w:rPr>
                <w:sz w:val="16"/>
                <w:szCs w:val="16"/>
              </w:rPr>
              <w:t>MDA</w:t>
            </w:r>
            <w:r w:rsidR="006A012B" w:rsidRPr="00BC0026">
              <w:rPr>
                <w:sz w:val="16"/>
                <w:szCs w:val="16"/>
              </w:rPr>
              <w:t xml:space="preserve"> </w:t>
            </w:r>
            <w:r w:rsidR="002F1A2C" w:rsidRPr="00BC0026">
              <w:rPr>
                <w:sz w:val="16"/>
                <w:szCs w:val="16"/>
              </w:rPr>
              <w:t>role</w:t>
            </w:r>
            <w:r w:rsidR="006A012B" w:rsidRPr="00BC0026">
              <w:rPr>
                <w:sz w:val="16"/>
                <w:szCs w:val="16"/>
              </w:rPr>
              <w:t xml:space="preserve"> </w:t>
            </w:r>
            <w:r w:rsidR="002F1A2C" w:rsidRPr="00BC0026">
              <w:rPr>
                <w:sz w:val="16"/>
                <w:szCs w:val="16"/>
              </w:rPr>
              <w:t>to</w:t>
            </w:r>
            <w:r w:rsidR="006A012B" w:rsidRPr="00BC0026">
              <w:rPr>
                <w:sz w:val="16"/>
                <w:szCs w:val="16"/>
              </w:rPr>
              <w:t xml:space="preserve"> </w:t>
            </w:r>
            <w:r w:rsidR="002F1A2C" w:rsidRPr="00BC0026">
              <w:rPr>
                <w:sz w:val="16"/>
                <w:szCs w:val="16"/>
              </w:rPr>
              <w:t>the</w:t>
            </w:r>
            <w:r w:rsidR="006A012B" w:rsidRPr="00BC0026">
              <w:rPr>
                <w:sz w:val="16"/>
                <w:szCs w:val="16"/>
              </w:rPr>
              <w:t xml:space="preserve"> </w:t>
            </w:r>
            <w:r w:rsidR="002F1A2C" w:rsidRPr="00BC0026">
              <w:rPr>
                <w:sz w:val="16"/>
                <w:szCs w:val="16"/>
              </w:rPr>
              <w:t>MDA</w:t>
            </w:r>
            <w:r w:rsidR="006A012B" w:rsidRPr="00BC0026">
              <w:rPr>
                <w:sz w:val="16"/>
                <w:szCs w:val="16"/>
              </w:rPr>
              <w:t xml:space="preserve"> </w:t>
            </w:r>
            <w:r w:rsidR="002F1A2C" w:rsidRPr="00BC0026">
              <w:rPr>
                <w:sz w:val="16"/>
                <w:szCs w:val="16"/>
              </w:rPr>
              <w:t>in</w:t>
            </w:r>
            <w:r w:rsidR="006A012B" w:rsidRPr="00BC0026">
              <w:rPr>
                <w:sz w:val="16"/>
                <w:szCs w:val="16"/>
              </w:rPr>
              <w:t xml:space="preserve"> </w:t>
            </w:r>
            <w:r w:rsidR="002F1A2C" w:rsidRPr="00BC0026">
              <w:rPr>
                <w:sz w:val="16"/>
                <w:szCs w:val="16"/>
              </w:rPr>
              <w:t>management</w:t>
            </w:r>
            <w:r w:rsidR="006A012B" w:rsidRPr="00BC0026">
              <w:rPr>
                <w:sz w:val="16"/>
                <w:szCs w:val="16"/>
              </w:rPr>
              <w:t xml:space="preserve"> </w:t>
            </w:r>
            <w:r w:rsidR="002F1A2C" w:rsidRPr="00BC0026">
              <w:rPr>
                <w:sz w:val="16"/>
                <w:szCs w:val="16"/>
              </w:rPr>
              <w:t>loop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24E22F2" w14:textId="140D461B" w:rsidR="002F1A2C" w:rsidRPr="00BC0026" w:rsidRDefault="002F1A2C" w:rsidP="00685CC6">
            <w:pPr>
              <w:pStyle w:val="TAC"/>
              <w:keepNext w:val="0"/>
              <w:keepLines w:val="0"/>
              <w:rPr>
                <w:sz w:val="16"/>
                <w:szCs w:val="16"/>
              </w:rPr>
            </w:pPr>
            <w:r w:rsidRPr="00BC0026">
              <w:rPr>
                <w:sz w:val="16"/>
                <w:szCs w:val="16"/>
              </w:rPr>
              <w:t>0.1.0</w:t>
            </w:r>
          </w:p>
        </w:tc>
      </w:tr>
      <w:tr w:rsidR="002C0940" w:rsidRPr="00BC0026" w14:paraId="07B6B5F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BED20" w14:textId="22436C44" w:rsidR="002C0940" w:rsidRPr="00BC0026" w:rsidRDefault="002C0940" w:rsidP="00685CC6">
            <w:pPr>
              <w:pStyle w:val="TAC"/>
              <w:keepNext w:val="0"/>
              <w:keepLines w:val="0"/>
              <w:rPr>
                <w:sz w:val="16"/>
                <w:szCs w:val="16"/>
              </w:rPr>
            </w:pPr>
            <w:r w:rsidRPr="00BC0026">
              <w:rPr>
                <w:sz w:val="16"/>
                <w:szCs w:val="16"/>
              </w:rPr>
              <w:t>2021-09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114CB48" w14:textId="0F9D3AEE" w:rsidR="002C0940" w:rsidRPr="00BC0026" w:rsidRDefault="002C0940" w:rsidP="00685CC6">
            <w:pPr>
              <w:pStyle w:val="TAC"/>
              <w:keepNext w:val="0"/>
              <w:keepLines w:val="0"/>
              <w:rPr>
                <w:sz w:val="16"/>
                <w:szCs w:val="16"/>
              </w:rPr>
            </w:pPr>
            <w:r w:rsidRPr="00BC0026">
              <w:rPr>
                <w:sz w:val="16"/>
                <w:szCs w:val="16"/>
              </w:rPr>
              <w:t>SA5#138e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5C736CA" w14:textId="200C2FC9" w:rsidR="002C0940" w:rsidRPr="00BC0026" w:rsidRDefault="002C0940" w:rsidP="00685CC6">
            <w:pPr>
              <w:pStyle w:val="TAC"/>
              <w:keepNext w:val="0"/>
              <w:keepLines w:val="0"/>
              <w:rPr>
                <w:sz w:val="16"/>
                <w:szCs w:val="16"/>
              </w:rPr>
            </w:pPr>
            <w:r w:rsidRPr="00BC0026">
              <w:rPr>
                <w:sz w:val="16"/>
                <w:szCs w:val="16"/>
              </w:rPr>
              <w:t>S5-214617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DAE9D" w14:textId="497871F5" w:rsidR="002C0940" w:rsidRPr="00BC0026" w:rsidRDefault="002C0940"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4708A19" w14:textId="2CB8A4E3" w:rsidR="002C0940" w:rsidRPr="00BC0026" w:rsidRDefault="002C0940"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EC718" w14:textId="429A6CFC" w:rsidR="002C0940" w:rsidRPr="00BC0026" w:rsidRDefault="002C0940"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8DC5B" w14:textId="517517F7" w:rsidR="002C0940" w:rsidRPr="00BC0026" w:rsidRDefault="00BD7795" w:rsidP="00685CC6">
            <w:pPr>
              <w:pStyle w:val="TAL"/>
              <w:keepNext w:val="0"/>
              <w:keepLines w:val="0"/>
              <w:rPr>
                <w:sz w:val="16"/>
                <w:szCs w:val="16"/>
              </w:rPr>
            </w:pPr>
            <w:r w:rsidRPr="00BC0026">
              <w:rPr>
                <w:sz w:val="16"/>
                <w:szCs w:val="16"/>
              </w:rPr>
              <w:t>A</w:t>
            </w:r>
            <w:r w:rsidR="00F226E8" w:rsidRPr="00BC0026">
              <w:rPr>
                <w:sz w:val="16"/>
                <w:szCs w:val="16"/>
              </w:rPr>
              <w:t>dd</w:t>
            </w:r>
            <w:r w:rsidR="006A012B" w:rsidRPr="00BC0026">
              <w:rPr>
                <w:sz w:val="16"/>
                <w:szCs w:val="16"/>
              </w:rPr>
              <w:t xml:space="preserve"> </w:t>
            </w:r>
            <w:r w:rsidR="00F226E8" w:rsidRPr="00BC0026">
              <w:rPr>
                <w:sz w:val="16"/>
                <w:szCs w:val="16"/>
              </w:rPr>
              <w:t>text</w:t>
            </w:r>
            <w:r w:rsidR="006A012B" w:rsidRPr="00BC0026">
              <w:rPr>
                <w:sz w:val="16"/>
                <w:szCs w:val="16"/>
              </w:rPr>
              <w:t xml:space="preserve"> </w:t>
            </w:r>
            <w:r w:rsidR="00F226E8" w:rsidRPr="00BC0026">
              <w:rPr>
                <w:sz w:val="16"/>
                <w:szCs w:val="16"/>
              </w:rPr>
              <w:t>to</w:t>
            </w:r>
            <w:r w:rsidR="006A012B" w:rsidRPr="00BC0026">
              <w:rPr>
                <w:sz w:val="16"/>
                <w:szCs w:val="16"/>
              </w:rPr>
              <w:t xml:space="preserve"> </w:t>
            </w:r>
            <w:r w:rsidR="00F226E8" w:rsidRPr="00BC0026">
              <w:rPr>
                <w:sz w:val="16"/>
                <w:szCs w:val="16"/>
              </w:rPr>
              <w:t>MDA</w:t>
            </w:r>
            <w:r w:rsidR="006A012B" w:rsidRPr="00BC0026">
              <w:rPr>
                <w:sz w:val="16"/>
                <w:szCs w:val="16"/>
              </w:rPr>
              <w:t xml:space="preserve"> </w:t>
            </w:r>
            <w:r w:rsidR="00F226E8" w:rsidRPr="00BC0026">
              <w:rPr>
                <w:sz w:val="16"/>
                <w:szCs w:val="16"/>
              </w:rPr>
              <w:t>functionality</w:t>
            </w:r>
            <w:r w:rsidR="006A012B" w:rsidRPr="00BC0026">
              <w:rPr>
                <w:sz w:val="16"/>
                <w:szCs w:val="16"/>
              </w:rPr>
              <w:t xml:space="preserve"> </w:t>
            </w:r>
            <w:r w:rsidR="00F226E8" w:rsidRPr="00BC0026">
              <w:rPr>
                <w:sz w:val="16"/>
                <w:szCs w:val="16"/>
              </w:rPr>
              <w:t>and</w:t>
            </w:r>
            <w:r w:rsidR="006A012B" w:rsidRPr="00BC0026">
              <w:rPr>
                <w:sz w:val="16"/>
                <w:szCs w:val="16"/>
              </w:rPr>
              <w:t xml:space="preserve"> </w:t>
            </w:r>
            <w:r w:rsidR="00F226E8" w:rsidRPr="00BC0026">
              <w:rPr>
                <w:sz w:val="16"/>
                <w:szCs w:val="16"/>
              </w:rPr>
              <w:t>service</w:t>
            </w:r>
            <w:r w:rsidR="006A012B" w:rsidRPr="00BC0026">
              <w:rPr>
                <w:sz w:val="16"/>
                <w:szCs w:val="16"/>
              </w:rPr>
              <w:t xml:space="preserve"> </w:t>
            </w:r>
            <w:r w:rsidR="00F226E8" w:rsidRPr="00BC0026">
              <w:rPr>
                <w:sz w:val="16"/>
                <w:szCs w:val="16"/>
              </w:rPr>
              <w:t>framework</w:t>
            </w:r>
            <w:r w:rsidR="006A012B" w:rsidRPr="00BC0026">
              <w:rPr>
                <w:sz w:val="16"/>
                <w:szCs w:val="16"/>
              </w:rPr>
              <w:t xml:space="preserve"> </w:t>
            </w:r>
            <w:r w:rsidR="00F226E8" w:rsidRPr="00BC0026">
              <w:rPr>
                <w:sz w:val="16"/>
                <w:szCs w:val="16"/>
              </w:rPr>
              <w:t>clause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A8A539E" w14:textId="602683E1" w:rsidR="002C0940" w:rsidRPr="00BC0026" w:rsidRDefault="002C0940" w:rsidP="00685CC6">
            <w:pPr>
              <w:pStyle w:val="TAC"/>
              <w:keepNext w:val="0"/>
              <w:keepLines w:val="0"/>
              <w:rPr>
                <w:sz w:val="16"/>
                <w:szCs w:val="16"/>
              </w:rPr>
            </w:pPr>
            <w:r w:rsidRPr="00BC0026">
              <w:rPr>
                <w:sz w:val="16"/>
                <w:szCs w:val="16"/>
              </w:rPr>
              <w:t>0.1.0</w:t>
            </w:r>
          </w:p>
        </w:tc>
      </w:tr>
      <w:tr w:rsidR="00773F73" w:rsidRPr="00BC0026" w14:paraId="5480EFB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901C4" w14:textId="75A26181"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959E83" w14:textId="71837FB5"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EEC70E" w14:textId="5CC727AE" w:rsidR="00773F73" w:rsidRPr="00BC0026" w:rsidRDefault="00773F73" w:rsidP="00685CC6">
            <w:pPr>
              <w:pStyle w:val="TAC"/>
              <w:keepNext w:val="0"/>
              <w:keepLines w:val="0"/>
              <w:rPr>
                <w:sz w:val="16"/>
                <w:szCs w:val="16"/>
              </w:rPr>
            </w:pPr>
            <w:r w:rsidRPr="00BC0026">
              <w:rPr>
                <w:sz w:val="16"/>
                <w:szCs w:val="16"/>
              </w:rPr>
              <w:t>S5-215657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73827" w14:textId="5F4A31D3"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31228BA" w14:textId="3C664FE8"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14B74" w14:textId="3C145278"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A85990" w14:textId="0FFFC13B"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structure</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TS</w:t>
            </w:r>
            <w:r w:rsidR="006A012B" w:rsidRPr="00BC0026">
              <w:rPr>
                <w:sz w:val="16"/>
                <w:szCs w:val="16"/>
              </w:rPr>
              <w:t xml:space="preserve"> </w:t>
            </w:r>
            <w:r w:rsidRPr="00BC0026">
              <w:rPr>
                <w:sz w:val="16"/>
                <w:szCs w:val="16"/>
              </w:rPr>
              <w:t>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B80BA89" w14:textId="7B320733" w:rsidR="00773F73" w:rsidRPr="00BC0026" w:rsidRDefault="00C3733D"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7F0A2C2F"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85BD7" w14:textId="3B077588"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D82EA9" w14:textId="2834BFD8"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82BDEC" w14:textId="0AB0885B" w:rsidR="00773F73" w:rsidRPr="00BC0026" w:rsidRDefault="00773F73" w:rsidP="00685CC6">
            <w:pPr>
              <w:pStyle w:val="TAC"/>
              <w:keepNext w:val="0"/>
              <w:keepLines w:val="0"/>
              <w:rPr>
                <w:sz w:val="16"/>
                <w:szCs w:val="16"/>
              </w:rPr>
            </w:pPr>
            <w:r w:rsidRPr="00BC0026">
              <w:rPr>
                <w:sz w:val="16"/>
                <w:szCs w:val="16"/>
              </w:rPr>
              <w:t>S5-215637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CC6DF" w14:textId="316BB817"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D26456F" w14:textId="0C822A91"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286CC" w14:textId="78A7B8D7"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3A00ED" w14:textId="48E78626"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fault</w:t>
            </w:r>
            <w:r w:rsidR="006A012B" w:rsidRPr="00BC0026">
              <w:rPr>
                <w:sz w:val="16"/>
                <w:szCs w:val="16"/>
              </w:rPr>
              <w:t xml:space="preserve"> </w:t>
            </w:r>
            <w:r w:rsidRPr="00BC0026">
              <w:rPr>
                <w:sz w:val="16"/>
                <w:szCs w:val="16"/>
              </w:rPr>
              <w:t>prediction</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423C24" w14:textId="068BA1F7"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4A995F4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3A8306" w14:textId="35D13BA0"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C158BD" w14:textId="36E93A20"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E764983" w14:textId="2C679EAA" w:rsidR="00773F73" w:rsidRPr="00BC0026" w:rsidRDefault="00773F73" w:rsidP="00685CC6">
            <w:pPr>
              <w:pStyle w:val="TAC"/>
              <w:keepNext w:val="0"/>
              <w:keepLines w:val="0"/>
              <w:rPr>
                <w:sz w:val="16"/>
                <w:szCs w:val="16"/>
              </w:rPr>
            </w:pPr>
            <w:r w:rsidRPr="00BC0026">
              <w:rPr>
                <w:sz w:val="16"/>
                <w:szCs w:val="16"/>
              </w:rPr>
              <w:t>S5-215653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F145D" w14:textId="1E3EACB6"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0ECEB4E" w14:textId="65748A7F"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C0006" w14:textId="42F215CF"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9ED93" w14:textId="1D15B42A"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experience</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1CC02EF" w14:textId="71C5B023"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156FCCF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1DC10" w14:textId="48032FBE"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C74194C" w14:textId="3D4B5DC5"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CFB3705" w14:textId="0F592EED" w:rsidR="00773F73" w:rsidRPr="00BC0026" w:rsidRDefault="00773F73" w:rsidP="00685CC6">
            <w:pPr>
              <w:pStyle w:val="TAC"/>
              <w:keepNext w:val="0"/>
              <w:keepLines w:val="0"/>
              <w:rPr>
                <w:sz w:val="16"/>
                <w:szCs w:val="16"/>
              </w:rPr>
            </w:pPr>
            <w:r w:rsidRPr="00BC0026">
              <w:rPr>
                <w:sz w:val="16"/>
                <w:szCs w:val="16"/>
              </w:rPr>
              <w:t>S5-215659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AC6C8" w14:textId="6B6A0433"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D28CC30" w14:textId="5D300B04"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E05A2" w14:textId="17238746"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9AFA89" w14:textId="7CF43FBD"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throughput</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D8A15B6" w14:textId="06037A26"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1EBE04A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9FCAA" w14:textId="6F9A4818"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8EF253" w14:textId="0CCCB0F7"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F361ED" w14:textId="23ADAB1B" w:rsidR="00773F73" w:rsidRPr="00BC0026" w:rsidRDefault="00773F73" w:rsidP="00685CC6">
            <w:pPr>
              <w:pStyle w:val="TAC"/>
              <w:keepNext w:val="0"/>
              <w:keepLines w:val="0"/>
              <w:rPr>
                <w:sz w:val="16"/>
                <w:szCs w:val="16"/>
              </w:rPr>
            </w:pPr>
            <w:r w:rsidRPr="00BC0026">
              <w:rPr>
                <w:sz w:val="16"/>
                <w:szCs w:val="16"/>
              </w:rPr>
              <w:t>S5-215561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079AC" w14:textId="5889E733"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0487447" w14:textId="3D7778CD"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1BBDC" w14:textId="2B62322E"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B0A856" w14:textId="7954F5E5" w:rsidR="00773F73" w:rsidRPr="00BC0026" w:rsidRDefault="00BD7795"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t</w:t>
            </w:r>
            <w:r w:rsidR="004610E6" w:rsidRPr="00BC0026">
              <w:rPr>
                <w:sz w:val="16"/>
                <w:szCs w:val="16"/>
              </w:rPr>
              <w:t>raffic</w:t>
            </w:r>
            <w:r w:rsidR="006A012B" w:rsidRPr="00BC0026">
              <w:rPr>
                <w:sz w:val="16"/>
                <w:szCs w:val="16"/>
              </w:rPr>
              <w:t xml:space="preserve"> </w:t>
            </w:r>
            <w:r w:rsidR="004610E6" w:rsidRPr="00BC0026">
              <w:rPr>
                <w:sz w:val="16"/>
                <w:szCs w:val="16"/>
              </w:rPr>
              <w:t>Projection</w:t>
            </w:r>
            <w:r w:rsidR="006A012B" w:rsidRPr="00BC0026">
              <w:rPr>
                <w:sz w:val="16"/>
                <w:szCs w:val="16"/>
              </w:rPr>
              <w:t xml:space="preserve"> </w:t>
            </w:r>
            <w:r w:rsidR="004610E6" w:rsidRPr="00BC0026">
              <w:rPr>
                <w:sz w:val="16"/>
                <w:szCs w:val="16"/>
              </w:rPr>
              <w:t>use</w:t>
            </w:r>
            <w:r w:rsidR="006A012B" w:rsidRPr="00BC0026">
              <w:rPr>
                <w:sz w:val="16"/>
                <w:szCs w:val="16"/>
              </w:rPr>
              <w:t xml:space="preserve"> </w:t>
            </w:r>
            <w:r w:rsidR="004610E6" w:rsidRPr="00BC0026">
              <w:rPr>
                <w:sz w:val="16"/>
                <w:szCs w:val="16"/>
              </w:rPr>
              <w:t>case</w:t>
            </w:r>
            <w:r w:rsidR="006A012B" w:rsidRPr="00BC0026">
              <w:rPr>
                <w:sz w:val="16"/>
                <w:szCs w:val="16"/>
              </w:rPr>
              <w:t xml:space="preserve"> </w:t>
            </w:r>
            <w:r w:rsidR="004610E6" w:rsidRPr="00BC0026">
              <w:rPr>
                <w:sz w:val="16"/>
                <w:szCs w:val="16"/>
              </w:rPr>
              <w:t>and</w:t>
            </w:r>
            <w:r w:rsidR="006A012B" w:rsidRPr="00BC0026">
              <w:rPr>
                <w:sz w:val="16"/>
                <w:szCs w:val="16"/>
              </w:rPr>
              <w:t xml:space="preserve"> </w:t>
            </w:r>
            <w:r w:rsidR="004610E6"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36B4AD" w14:textId="3BB64435"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177601D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C22C0" w14:textId="3419BA23"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0DDD44" w14:textId="5A069725"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EE586A" w14:textId="49E15CC1" w:rsidR="00773F73" w:rsidRPr="00BC0026" w:rsidRDefault="00773F73" w:rsidP="00685CC6">
            <w:pPr>
              <w:pStyle w:val="TAC"/>
              <w:keepNext w:val="0"/>
              <w:keepLines w:val="0"/>
              <w:rPr>
                <w:sz w:val="16"/>
                <w:szCs w:val="16"/>
              </w:rPr>
            </w:pPr>
            <w:r w:rsidRPr="00BC0026">
              <w:rPr>
                <w:sz w:val="16"/>
                <w:szCs w:val="16"/>
              </w:rPr>
              <w:t>S5-215206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A4C4" w14:textId="65B02AAF"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537A6E7" w14:textId="32625BDC"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AD280" w14:textId="026ACA10"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A1F2A" w14:textId="28015DED"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mobility</w:t>
            </w:r>
            <w:r w:rsidR="006A012B" w:rsidRPr="00BC0026">
              <w:rPr>
                <w:sz w:val="16"/>
                <w:szCs w:val="16"/>
              </w:rPr>
              <w:t xml:space="preserve"> </w:t>
            </w:r>
            <w:r w:rsidRPr="00BC0026">
              <w:rPr>
                <w:sz w:val="16"/>
                <w:szCs w:val="16"/>
              </w:rPr>
              <w:t>performance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CA5D9C" w14:textId="1ED4A81D"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6462664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A804C6" w14:textId="5F4220F9"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CC157D" w14:textId="06F7D264"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8615C76" w14:textId="6C4F0950" w:rsidR="00773F73" w:rsidRPr="00BC0026" w:rsidRDefault="00773F73" w:rsidP="00685CC6">
            <w:pPr>
              <w:pStyle w:val="TAC"/>
              <w:keepNext w:val="0"/>
              <w:keepLines w:val="0"/>
              <w:rPr>
                <w:sz w:val="16"/>
                <w:szCs w:val="16"/>
              </w:rPr>
            </w:pPr>
            <w:r w:rsidRPr="00BC0026">
              <w:rPr>
                <w:sz w:val="16"/>
                <w:szCs w:val="16"/>
              </w:rPr>
              <w:t>S5-215265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050A" w14:textId="2F252ABD"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93F393B" w14:textId="3FE5650F"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37C26" w14:textId="5E62C677"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3EB756" w14:textId="4D9FE7A7" w:rsidR="00773F73" w:rsidRPr="00BC0026" w:rsidRDefault="00BD7795" w:rsidP="00685CC6">
            <w:pPr>
              <w:pStyle w:val="TAL"/>
              <w:keepNext w:val="0"/>
              <w:keepLines w:val="0"/>
              <w:rPr>
                <w:sz w:val="16"/>
                <w:szCs w:val="16"/>
              </w:rPr>
            </w:pPr>
            <w:r w:rsidRPr="00BC0026">
              <w:rPr>
                <w:sz w:val="16"/>
                <w:szCs w:val="16"/>
              </w:rPr>
              <w:t>Add</w:t>
            </w:r>
            <w:r w:rsidR="006A012B" w:rsidRPr="00BC0026">
              <w:rPr>
                <w:sz w:val="16"/>
                <w:szCs w:val="16"/>
              </w:rPr>
              <w:t xml:space="preserve"> </w:t>
            </w:r>
            <w:r w:rsidR="00E904CF" w:rsidRPr="00BC0026">
              <w:rPr>
                <w:sz w:val="16"/>
                <w:szCs w:val="16"/>
              </w:rPr>
              <w:t>MDA</w:t>
            </w:r>
            <w:r w:rsidR="006A012B" w:rsidRPr="00BC0026">
              <w:rPr>
                <w:sz w:val="16"/>
                <w:szCs w:val="16"/>
              </w:rPr>
              <w:t xml:space="preserve"> </w:t>
            </w:r>
            <w:r w:rsidR="00E904CF" w:rsidRPr="00BC0026">
              <w:rPr>
                <w:sz w:val="16"/>
                <w:szCs w:val="16"/>
              </w:rPr>
              <w:t>role</w:t>
            </w:r>
            <w:r w:rsidR="006A012B" w:rsidRPr="00BC0026">
              <w:rPr>
                <w:sz w:val="16"/>
                <w:szCs w:val="16"/>
              </w:rPr>
              <w:t xml:space="preserve"> </w:t>
            </w:r>
            <w:r w:rsidR="00E904CF" w:rsidRPr="00BC0026">
              <w:rPr>
                <w:sz w:val="16"/>
                <w:szCs w:val="16"/>
              </w:rPr>
              <w:t>in</w:t>
            </w:r>
            <w:r w:rsidR="006A012B" w:rsidRPr="00BC0026">
              <w:rPr>
                <w:sz w:val="16"/>
                <w:szCs w:val="16"/>
              </w:rPr>
              <w:t xml:space="preserve"> </w:t>
            </w:r>
            <w:r w:rsidR="00E904CF" w:rsidRPr="00BC0026">
              <w:rPr>
                <w:sz w:val="16"/>
                <w:szCs w:val="16"/>
              </w:rPr>
              <w:t>cross-domain</w:t>
            </w:r>
            <w:r w:rsidR="006A012B" w:rsidRPr="00BC0026">
              <w:rPr>
                <w:sz w:val="16"/>
                <w:szCs w:val="16"/>
              </w:rPr>
              <w:t xml:space="preserve"> </w:t>
            </w:r>
            <w:r w:rsidR="00E904CF" w:rsidRPr="00BC0026">
              <w:rPr>
                <w:sz w:val="16"/>
                <w:szCs w:val="16"/>
              </w:rPr>
              <w:t>service</w:t>
            </w:r>
            <w:r w:rsidR="006A012B" w:rsidRPr="00BC0026">
              <w:rPr>
                <w:sz w:val="16"/>
                <w:szCs w:val="16"/>
              </w:rPr>
              <w:t xml:space="preserve"> </w:t>
            </w:r>
            <w:r w:rsidR="00E904CF" w:rsidRPr="00BC0026">
              <w:rPr>
                <w:sz w:val="16"/>
                <w:szCs w:val="16"/>
              </w:rPr>
              <w:t>assurance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50C4FE9" w14:textId="47ECEA8D"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487CA3E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58C54" w14:textId="66EF04B4"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552397" w14:textId="7A94534A"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435715" w14:textId="274C3F49" w:rsidR="00773F73" w:rsidRPr="00BC0026" w:rsidRDefault="00773F73" w:rsidP="00685CC6">
            <w:pPr>
              <w:pStyle w:val="TAC"/>
              <w:keepNext w:val="0"/>
              <w:keepLines w:val="0"/>
              <w:rPr>
                <w:sz w:val="16"/>
                <w:szCs w:val="16"/>
              </w:rPr>
            </w:pPr>
            <w:r w:rsidRPr="00BC0026">
              <w:rPr>
                <w:sz w:val="16"/>
                <w:szCs w:val="16"/>
              </w:rPr>
              <w:t>S5-215638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0AAF4" w14:textId="3324A1AC"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15B22D0" w14:textId="1F5B0845"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6D0B" w14:textId="02590F2B"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AEC8E" w14:textId="1A0A16D7"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example</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producers</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consumers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BA1C7D9" w14:textId="12829D40"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234B7CD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1E5A1" w14:textId="37D754C7"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8532CC0" w14:textId="5ADC166E"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E8A4BB" w14:textId="48556662" w:rsidR="00773F73" w:rsidRPr="00BC0026" w:rsidRDefault="00773F73" w:rsidP="00685CC6">
            <w:pPr>
              <w:pStyle w:val="TAC"/>
              <w:keepNext w:val="0"/>
              <w:keepLines w:val="0"/>
              <w:rPr>
                <w:sz w:val="16"/>
                <w:szCs w:val="16"/>
              </w:rPr>
            </w:pPr>
            <w:r w:rsidRPr="00BC0026">
              <w:rPr>
                <w:sz w:val="16"/>
                <w:szCs w:val="16"/>
              </w:rPr>
              <w:t>S5-215658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471C0" w14:textId="0F459113"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E8CA818" w14:textId="7ADB46B6"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9764A" w14:textId="4934B8E4"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DBB8FF" w14:textId="36235215"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ML</w:t>
            </w:r>
            <w:r w:rsidR="006A012B" w:rsidRPr="00BC0026">
              <w:rPr>
                <w:sz w:val="16"/>
                <w:szCs w:val="16"/>
              </w:rPr>
              <w:t xml:space="preserve"> </w:t>
            </w:r>
            <w:r w:rsidRPr="00BC0026">
              <w:rPr>
                <w:sz w:val="16"/>
                <w:szCs w:val="16"/>
              </w:rPr>
              <w:t>support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54C662" w14:textId="234BE697"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BD7795" w:rsidRPr="00BC0026" w14:paraId="3E8F8FC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EE642" w14:textId="0325B4DE" w:rsidR="00BD7795" w:rsidRPr="00BC0026" w:rsidRDefault="00BD7795"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A475A0" w14:textId="79C129FD" w:rsidR="00BD7795" w:rsidRPr="00BC0026" w:rsidRDefault="00BD7795"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415A83" w14:textId="011CB3BB" w:rsidR="00BD7795" w:rsidRPr="00BC0026" w:rsidRDefault="00C16038" w:rsidP="00685CC6">
            <w:pPr>
              <w:pStyle w:val="TAC"/>
              <w:keepNext w:val="0"/>
              <w:keepLines w:val="0"/>
              <w:rPr>
                <w:sz w:val="16"/>
                <w:szCs w:val="16"/>
              </w:rPr>
            </w:pPr>
            <w:r w:rsidRPr="00BC0026">
              <w:rPr>
                <w:sz w:val="16"/>
                <w:szCs w:val="16"/>
              </w:rPr>
              <w:t>S5-216471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A0FD6" w14:textId="77777777" w:rsidR="00BD7795" w:rsidRPr="00BC0026" w:rsidRDefault="00BD7795"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77E39B7" w14:textId="77777777" w:rsidR="00BD7795" w:rsidRPr="00BC0026" w:rsidRDefault="00BD7795"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90B6E" w14:textId="77777777" w:rsidR="00BD7795" w:rsidRPr="00BC0026" w:rsidRDefault="00BD7795"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B84EA7" w14:textId="537279EA" w:rsidR="00BD7795" w:rsidRPr="00BC0026" w:rsidRDefault="008D7BFC" w:rsidP="00685CC6">
            <w:pPr>
              <w:pStyle w:val="TAL"/>
              <w:keepNext w:val="0"/>
              <w:keepLines w:val="0"/>
              <w:rPr>
                <w:sz w:val="16"/>
                <w:szCs w:val="16"/>
              </w:rPr>
            </w:pPr>
            <w:r w:rsidRPr="00BC0026">
              <w:rPr>
                <w:sz w:val="16"/>
                <w:szCs w:val="16"/>
              </w:rPr>
              <w:t>Replace</w:t>
            </w:r>
            <w:r w:rsidR="006A012B" w:rsidRPr="00BC0026">
              <w:rPr>
                <w:sz w:val="16"/>
                <w:szCs w:val="16"/>
              </w:rPr>
              <w:t xml:space="preserve"> </w:t>
            </w:r>
            <w:r w:rsidRPr="00BC0026">
              <w:rPr>
                <w:sz w:val="16"/>
                <w:szCs w:val="16"/>
              </w:rPr>
              <w:t>alarm</w:t>
            </w:r>
            <w:r w:rsidR="006A012B" w:rsidRPr="00BC0026">
              <w:rPr>
                <w:sz w:val="16"/>
                <w:szCs w:val="16"/>
              </w:rPr>
              <w:t xml:space="preserve"> </w:t>
            </w:r>
            <w:r w:rsidRPr="00BC0026">
              <w:rPr>
                <w:sz w:val="16"/>
                <w:szCs w:val="16"/>
              </w:rPr>
              <w:t>incident</w:t>
            </w:r>
            <w:r w:rsidR="006A012B" w:rsidRPr="00BC0026">
              <w:rPr>
                <w:sz w:val="16"/>
                <w:szCs w:val="16"/>
              </w:rPr>
              <w:t xml:space="preserve"> </w:t>
            </w:r>
            <w:r w:rsidRPr="00BC0026">
              <w:rPr>
                <w:sz w:val="16"/>
                <w:szCs w:val="16"/>
              </w:rPr>
              <w:t>with</w:t>
            </w:r>
            <w:r w:rsidR="006A012B" w:rsidRPr="00BC0026">
              <w:rPr>
                <w:sz w:val="16"/>
                <w:szCs w:val="16"/>
              </w:rPr>
              <w:t xml:space="preserve"> </w:t>
            </w:r>
            <w:r w:rsidRPr="00BC0026">
              <w:rPr>
                <w:sz w:val="16"/>
                <w:szCs w:val="16"/>
              </w:rPr>
              <w:t>alarm</w:t>
            </w:r>
            <w:r w:rsidR="006A012B" w:rsidRPr="00BC0026">
              <w:rPr>
                <w:sz w:val="16"/>
                <w:szCs w:val="16"/>
              </w:rPr>
              <w:t xml:space="preserve"> </w:t>
            </w:r>
            <w:r w:rsidRPr="00BC0026">
              <w:rPr>
                <w:sz w:val="16"/>
                <w:szCs w:val="16"/>
              </w:rPr>
              <w:t>information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AE58BF" w14:textId="1138215F" w:rsidR="00BD7795" w:rsidRPr="00BC0026" w:rsidRDefault="00BD7795" w:rsidP="00685CC6">
            <w:pPr>
              <w:pStyle w:val="TAC"/>
              <w:keepNext w:val="0"/>
              <w:keepLines w:val="0"/>
              <w:rPr>
                <w:sz w:val="16"/>
                <w:szCs w:val="16"/>
              </w:rPr>
            </w:pPr>
            <w:r w:rsidRPr="00BC0026">
              <w:rPr>
                <w:sz w:val="16"/>
                <w:szCs w:val="16"/>
              </w:rPr>
              <w:t>0.</w:t>
            </w:r>
            <w:r w:rsidR="00A051D9" w:rsidRPr="00BC0026">
              <w:rPr>
                <w:sz w:val="16"/>
                <w:szCs w:val="16"/>
                <w:lang w:eastAsia="zh-CN"/>
              </w:rPr>
              <w:t>3</w:t>
            </w:r>
            <w:r w:rsidRPr="00BC0026">
              <w:rPr>
                <w:sz w:val="16"/>
                <w:szCs w:val="16"/>
              </w:rPr>
              <w:t>.0</w:t>
            </w:r>
          </w:p>
        </w:tc>
      </w:tr>
      <w:tr w:rsidR="005459C1" w:rsidRPr="00BC0026" w14:paraId="18BB4D82"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2CD29" w14:textId="2EF4C906" w:rsidR="005459C1" w:rsidRPr="00BC0026" w:rsidRDefault="005459C1"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39577F5" w14:textId="7FD0C1F1" w:rsidR="005459C1" w:rsidRPr="00BC0026" w:rsidRDefault="005459C1"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827D895" w14:textId="1FEBA2E1" w:rsidR="005459C1" w:rsidRPr="00BC0026" w:rsidRDefault="005459C1" w:rsidP="00685CC6">
            <w:pPr>
              <w:pStyle w:val="TAC"/>
              <w:keepNext w:val="0"/>
              <w:keepLines w:val="0"/>
              <w:rPr>
                <w:sz w:val="16"/>
                <w:szCs w:val="16"/>
              </w:rPr>
            </w:pPr>
            <w:r w:rsidRPr="00BC0026">
              <w:rPr>
                <w:sz w:val="16"/>
                <w:szCs w:val="16"/>
              </w:rPr>
              <w:t>S5-216472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C993B" w14:textId="40A7F95C" w:rsidR="005459C1" w:rsidRPr="00BC0026" w:rsidRDefault="005459C1"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77F42C0" w14:textId="07160442" w:rsidR="005459C1" w:rsidRPr="00BC0026" w:rsidRDefault="005459C1"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0A32F" w14:textId="72AE168A" w:rsidR="005459C1" w:rsidRPr="00BC0026" w:rsidRDefault="005459C1"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F0F6FA" w14:textId="5F4870D9" w:rsidR="005459C1" w:rsidRPr="00BC0026" w:rsidRDefault="005459C1" w:rsidP="00685CC6">
            <w:pPr>
              <w:pStyle w:val="TAL"/>
              <w:keepNext w:val="0"/>
              <w:keepLines w:val="0"/>
              <w:rPr>
                <w:sz w:val="16"/>
                <w:szCs w:val="16"/>
              </w:rPr>
            </w:pPr>
            <w:r w:rsidRPr="00BC0026">
              <w:rPr>
                <w:sz w:val="16"/>
                <w:szCs w:val="16"/>
              </w:rPr>
              <w:t>Add</w:t>
            </w:r>
            <w:r w:rsidR="006A012B" w:rsidRPr="00BC0026">
              <w:rPr>
                <w:sz w:val="16"/>
                <w:szCs w:val="16"/>
              </w:rPr>
              <w:t xml:space="preserve"> </w:t>
            </w:r>
            <w:r w:rsidR="002A7C30" w:rsidRPr="00BC0026">
              <w:rPr>
                <w:sz w:val="16"/>
                <w:szCs w:val="16"/>
              </w:rPr>
              <w:t>s</w:t>
            </w:r>
            <w:r w:rsidRPr="00BC0026">
              <w:rPr>
                <w:sz w:val="16"/>
                <w:szCs w:val="16"/>
              </w:rPr>
              <w:t>oftware</w:t>
            </w:r>
            <w:r w:rsidR="006A012B" w:rsidRPr="00BC0026">
              <w:rPr>
                <w:sz w:val="16"/>
                <w:szCs w:val="16"/>
              </w:rPr>
              <w:t xml:space="preserve"> </w:t>
            </w:r>
            <w:r w:rsidR="002A7C30" w:rsidRPr="00BC0026">
              <w:rPr>
                <w:sz w:val="16"/>
                <w:szCs w:val="16"/>
              </w:rPr>
              <w:t>m</w:t>
            </w:r>
            <w:r w:rsidRPr="00BC0026">
              <w:rPr>
                <w:sz w:val="16"/>
                <w:szCs w:val="16"/>
              </w:rPr>
              <w:t>anagement</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3F916F" w14:textId="6F3166EB" w:rsidR="005459C1" w:rsidRPr="00BC0026" w:rsidRDefault="005459C1"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2A7C30" w:rsidRPr="00BC0026" w14:paraId="6074CFD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41A48" w14:textId="407EE65B" w:rsidR="002A7C30" w:rsidRPr="00BC0026" w:rsidRDefault="002A7C30"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41274E" w14:textId="5F5806ED" w:rsidR="002A7C30" w:rsidRPr="00BC0026" w:rsidRDefault="002A7C30"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08DAB96" w14:textId="612C707C" w:rsidR="002A7C30" w:rsidRPr="00BC0026" w:rsidRDefault="002A7C30" w:rsidP="00685CC6">
            <w:pPr>
              <w:pStyle w:val="TAC"/>
              <w:keepNext w:val="0"/>
              <w:keepLines w:val="0"/>
              <w:rPr>
                <w:sz w:val="16"/>
                <w:szCs w:val="16"/>
              </w:rPr>
            </w:pPr>
            <w:r w:rsidRPr="00BC0026">
              <w:rPr>
                <w:sz w:val="16"/>
                <w:szCs w:val="16"/>
              </w:rPr>
              <w:t>S5-21647</w:t>
            </w:r>
            <w:r w:rsidR="0011416C" w:rsidRPr="00BC0026">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C6192" w14:textId="7D06FD40" w:rsidR="002A7C30" w:rsidRPr="00BC0026" w:rsidRDefault="002A7C30"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E381433" w14:textId="102E8759" w:rsidR="002A7C30" w:rsidRPr="00BC0026" w:rsidRDefault="002A7C30"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BD399" w14:textId="640B27FD" w:rsidR="002A7C30" w:rsidRPr="00BC0026" w:rsidRDefault="002A7C30"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A18426" w14:textId="6B75A49E" w:rsidR="002A7C30" w:rsidRPr="00BC0026" w:rsidRDefault="002A7C30"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paging</w:t>
            </w:r>
            <w:r w:rsidR="006A012B" w:rsidRPr="00BC0026">
              <w:rPr>
                <w:sz w:val="16"/>
                <w:szCs w:val="16"/>
              </w:rPr>
              <w:t xml:space="preserve"> </w:t>
            </w:r>
            <w:r w:rsidRPr="00BC0026">
              <w:rPr>
                <w:sz w:val="16"/>
                <w:szCs w:val="16"/>
              </w:rPr>
              <w:t>optimization</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E57917A" w14:textId="68BF9A69" w:rsidR="002A7C30" w:rsidRPr="00BC0026" w:rsidRDefault="002A7C30"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8B00CF" w:rsidRPr="00BC0026" w14:paraId="3EFB48D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90CAA5" w14:textId="7AA133AC" w:rsidR="008B00CF" w:rsidRPr="00BC0026" w:rsidRDefault="008B00CF"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BB18FF" w14:textId="154835B6" w:rsidR="008B00CF" w:rsidRPr="00BC0026" w:rsidRDefault="008B00CF"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2BACE9F" w14:textId="7F2BCDF4" w:rsidR="008B00CF" w:rsidRPr="00BC0026" w:rsidRDefault="008B00CF" w:rsidP="00685CC6">
            <w:pPr>
              <w:pStyle w:val="TAC"/>
              <w:keepNext w:val="0"/>
              <w:keepLines w:val="0"/>
              <w:rPr>
                <w:sz w:val="16"/>
                <w:szCs w:val="16"/>
              </w:rPr>
            </w:pPr>
            <w:r w:rsidRPr="00BC0026">
              <w:rPr>
                <w:sz w:val="16"/>
                <w:szCs w:val="16"/>
              </w:rPr>
              <w:t>S5-216474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57764" w14:textId="7B42FEEB" w:rsidR="008B00CF" w:rsidRPr="00BC0026" w:rsidRDefault="008B00CF"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811F1B2" w14:textId="543A690B" w:rsidR="008B00CF" w:rsidRPr="00BC0026" w:rsidRDefault="008B00CF"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2269D" w14:textId="5FDCA595" w:rsidR="008B00CF" w:rsidRPr="00BC0026" w:rsidRDefault="008B00CF"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00C8F" w14:textId="4B351018" w:rsidR="008B00CF" w:rsidRPr="00BC0026" w:rsidRDefault="008B00CF"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HO</w:t>
            </w:r>
            <w:r w:rsidR="006A012B" w:rsidRPr="00BC0026">
              <w:rPr>
                <w:sz w:val="16"/>
                <w:szCs w:val="16"/>
              </w:rPr>
              <w:t xml:space="preserve"> </w:t>
            </w:r>
            <w:r w:rsidRPr="00BC0026">
              <w:rPr>
                <w:sz w:val="16"/>
                <w:szCs w:val="16"/>
              </w:rPr>
              <w:t>optimization</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2E9447" w14:textId="782E19CD" w:rsidR="008B00CF" w:rsidRPr="00BC0026" w:rsidRDefault="008B00CF"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5A4983" w:rsidRPr="00BC0026" w14:paraId="78F521F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A5EDE1" w14:textId="653C2F8F" w:rsidR="005A4983" w:rsidRPr="00BC0026" w:rsidRDefault="005A4983"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A3CEEC" w14:textId="50F96979" w:rsidR="005A4983" w:rsidRPr="00BC0026" w:rsidRDefault="005A4983"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745E2B6" w14:textId="79DF5F18" w:rsidR="005A4983" w:rsidRPr="00BC0026" w:rsidRDefault="005A4983" w:rsidP="00685CC6">
            <w:pPr>
              <w:pStyle w:val="TAC"/>
              <w:keepNext w:val="0"/>
              <w:keepLines w:val="0"/>
              <w:rPr>
                <w:sz w:val="16"/>
                <w:szCs w:val="16"/>
              </w:rPr>
            </w:pPr>
            <w:r w:rsidRPr="00BC0026">
              <w:rPr>
                <w:sz w:val="16"/>
                <w:szCs w:val="16"/>
              </w:rPr>
              <w:t>S5-216475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75C0C" w14:textId="1E430A0C" w:rsidR="005A4983" w:rsidRPr="00BC0026" w:rsidRDefault="005A498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E3322FB" w14:textId="0CE5394B" w:rsidR="005A4983" w:rsidRPr="00BC0026" w:rsidRDefault="005A498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1E33C" w14:textId="50D397EF" w:rsidR="005A4983" w:rsidRPr="00BC0026" w:rsidRDefault="005A498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256E" w14:textId="79646DCF" w:rsidR="005A4983" w:rsidRPr="00BC0026" w:rsidRDefault="005A4983" w:rsidP="00685CC6">
            <w:pPr>
              <w:pStyle w:val="TAL"/>
              <w:keepNext w:val="0"/>
              <w:keepLines w:val="0"/>
              <w:rPr>
                <w:sz w:val="16"/>
                <w:szCs w:val="16"/>
              </w:rPr>
            </w:pPr>
            <w:r w:rsidRPr="00BC0026">
              <w:rPr>
                <w:sz w:val="16"/>
                <w:szCs w:val="16"/>
              </w:rPr>
              <w:t>Alignment</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A339C05" w14:textId="0CC62440" w:rsidR="005A4983" w:rsidRPr="00BC0026" w:rsidRDefault="005A4983"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B42930" w:rsidRPr="00BC0026" w14:paraId="268E728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F0F46" w14:textId="159A8E58" w:rsidR="00B42930" w:rsidRPr="00BC0026" w:rsidRDefault="00B42930"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6A9C938" w14:textId="65538428" w:rsidR="00B42930" w:rsidRPr="00BC0026" w:rsidRDefault="00B42930"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994C8C" w14:textId="2E16ACB9" w:rsidR="00B42930" w:rsidRPr="00BC0026" w:rsidRDefault="00B42930" w:rsidP="00685CC6">
            <w:pPr>
              <w:pStyle w:val="TAC"/>
              <w:keepNext w:val="0"/>
              <w:keepLines w:val="0"/>
              <w:rPr>
                <w:sz w:val="16"/>
                <w:szCs w:val="16"/>
              </w:rPr>
            </w:pPr>
            <w:r w:rsidRPr="00BC0026">
              <w:rPr>
                <w:sz w:val="16"/>
                <w:szCs w:val="16"/>
              </w:rPr>
              <w:t>S5-216476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A8394" w14:textId="746B37BE" w:rsidR="00B42930" w:rsidRPr="00BC0026" w:rsidRDefault="00B42930"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236B430" w14:textId="504677D2" w:rsidR="00B42930" w:rsidRPr="00BC0026" w:rsidRDefault="00B42930"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4CBD" w14:textId="3A6FA09C" w:rsidR="00B42930" w:rsidRPr="00BC0026" w:rsidRDefault="00B42930"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ABA415" w14:textId="75777E5C" w:rsidR="00B42930" w:rsidRPr="00BC0026" w:rsidRDefault="00B42930"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requirement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C2A706" w14:textId="02BE445C" w:rsidR="00B42930" w:rsidRPr="00BC0026" w:rsidRDefault="00B42930"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ED4740" w:rsidRPr="00BC0026" w14:paraId="1F97B50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26B97" w14:textId="7BC9722A" w:rsidR="00ED4740" w:rsidRPr="00BC0026" w:rsidRDefault="00ED4740"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F266828" w14:textId="7A2DAB6B" w:rsidR="00ED4740" w:rsidRPr="00BC0026" w:rsidRDefault="00ED4740"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769A61" w14:textId="49593906" w:rsidR="00ED4740" w:rsidRPr="00BC0026" w:rsidRDefault="00ED4740" w:rsidP="00685CC6">
            <w:pPr>
              <w:pStyle w:val="TAC"/>
              <w:keepNext w:val="0"/>
              <w:keepLines w:val="0"/>
              <w:rPr>
                <w:sz w:val="16"/>
                <w:szCs w:val="16"/>
              </w:rPr>
            </w:pPr>
            <w:r w:rsidRPr="00BC0026">
              <w:rPr>
                <w:sz w:val="16"/>
                <w:szCs w:val="16"/>
              </w:rPr>
              <w:t>S5-216350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D3887" w14:textId="7AE1971E" w:rsidR="00ED4740" w:rsidRPr="00BC0026" w:rsidRDefault="00ED4740"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A3E8337" w14:textId="3B6F457F" w:rsidR="00ED4740" w:rsidRPr="00BC0026" w:rsidRDefault="00ED4740"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C853B" w14:textId="36C9ECAF" w:rsidR="00ED4740" w:rsidRPr="00BC0026" w:rsidRDefault="00ED4740"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027BE" w14:textId="09DE05BA" w:rsidR="00ED4740" w:rsidRPr="00BC0026" w:rsidRDefault="00ED4740"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capability</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problem</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914883" w14:textId="6E322658" w:rsidR="00ED4740" w:rsidRPr="00BC0026" w:rsidRDefault="00ED4740"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343674" w:rsidRPr="00BC0026" w14:paraId="704C3B0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F307E" w14:textId="63979D73" w:rsidR="00343674" w:rsidRPr="00BC0026" w:rsidRDefault="00343674"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42BD7" w14:textId="4A8038BB" w:rsidR="00343674" w:rsidRPr="00BC0026" w:rsidRDefault="00343674"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F29751" w14:textId="4868FCA5" w:rsidR="00343674" w:rsidRPr="00BC0026" w:rsidRDefault="00343674" w:rsidP="00685CC6">
            <w:pPr>
              <w:pStyle w:val="TAC"/>
              <w:keepNext w:val="0"/>
              <w:keepLines w:val="0"/>
              <w:rPr>
                <w:sz w:val="16"/>
                <w:szCs w:val="16"/>
              </w:rPr>
            </w:pPr>
            <w:r w:rsidRPr="00BC0026">
              <w:rPr>
                <w:sz w:val="16"/>
                <w:szCs w:val="16"/>
              </w:rPr>
              <w:t>S5-216556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F1D2" w14:textId="77C2F3E3" w:rsidR="00343674" w:rsidRPr="00BC0026" w:rsidRDefault="00343674"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280AE46" w14:textId="0D133E69" w:rsidR="00343674" w:rsidRPr="00BC0026" w:rsidRDefault="00343674"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A9AFB" w14:textId="364DE7D6" w:rsidR="00343674" w:rsidRPr="00BC0026" w:rsidRDefault="00343674"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86A12" w14:textId="1BE014FE" w:rsidR="00343674" w:rsidRPr="00BC0026" w:rsidRDefault="00343674"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r w:rsidR="006A012B" w:rsidRPr="00BC0026">
              <w:rPr>
                <w:sz w:val="16"/>
                <w:szCs w:val="16"/>
              </w:rPr>
              <w:t xml:space="preserve"> </w:t>
            </w:r>
            <w:r w:rsidRPr="00BC0026">
              <w:rPr>
                <w:sz w:val="16"/>
                <w:szCs w:val="16"/>
              </w:rPr>
              <w:t>structure</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TS</w:t>
            </w:r>
            <w:r w:rsidR="006A012B" w:rsidRPr="00BC0026">
              <w:rPr>
                <w:sz w:val="16"/>
                <w:szCs w:val="16"/>
              </w:rPr>
              <w:t xml:space="preserve"> </w:t>
            </w:r>
            <w:r w:rsidRPr="00BC0026">
              <w:rPr>
                <w:sz w:val="16"/>
                <w:szCs w:val="16"/>
              </w:rPr>
              <w:t>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EDA1B0A" w14:textId="2165ADD5" w:rsidR="00343674" w:rsidRPr="00BC0026" w:rsidRDefault="00343674"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06090D" w:rsidRPr="00BC0026" w14:paraId="20AC4C7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6985D" w14:textId="7D9051F3" w:rsidR="0006090D" w:rsidRPr="00BC0026" w:rsidRDefault="0006090D"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7FF02A" w14:textId="24A4CA98" w:rsidR="0006090D" w:rsidRPr="00BC0026" w:rsidRDefault="0006090D"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2D66ED" w14:textId="74781D45" w:rsidR="0006090D" w:rsidRPr="00BC0026" w:rsidRDefault="0006090D" w:rsidP="00685CC6">
            <w:pPr>
              <w:pStyle w:val="TAC"/>
              <w:keepNext w:val="0"/>
              <w:keepLines w:val="0"/>
              <w:rPr>
                <w:sz w:val="16"/>
                <w:szCs w:val="16"/>
              </w:rPr>
            </w:pPr>
            <w:r w:rsidRPr="00BC0026">
              <w:rPr>
                <w:sz w:val="16"/>
                <w:szCs w:val="16"/>
              </w:rPr>
              <w:t>S5-216477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292FA" w14:textId="62D0461F" w:rsidR="0006090D" w:rsidRPr="00BC0026" w:rsidRDefault="0006090D"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D5D447B" w14:textId="6B1F1004" w:rsidR="0006090D" w:rsidRPr="00BC0026" w:rsidRDefault="0006090D"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8FD59" w14:textId="21B653DA" w:rsidR="0006090D" w:rsidRPr="00BC0026" w:rsidRDefault="0006090D"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BC10ED" w14:textId="16E0ED9B" w:rsidR="0006090D" w:rsidRPr="00BC0026" w:rsidRDefault="0006090D"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E24CE2" w14:textId="3C5C2B99" w:rsidR="0006090D" w:rsidRPr="00BC0026" w:rsidRDefault="0006090D"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3B7274" w:rsidRPr="00BC0026" w14:paraId="0BE4107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AE61DF" w14:textId="318F4147" w:rsidR="003B7274" w:rsidRPr="00BC0026" w:rsidRDefault="003B7274"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ED8958" w14:textId="5FC813A9" w:rsidR="003B7274" w:rsidRPr="00BC0026" w:rsidRDefault="003B7274"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FBACCEF" w14:textId="39C4610D" w:rsidR="003B7274" w:rsidRPr="00BC0026" w:rsidRDefault="003B7274" w:rsidP="00685CC6">
            <w:pPr>
              <w:pStyle w:val="TAC"/>
              <w:keepNext w:val="0"/>
              <w:keepLines w:val="0"/>
              <w:rPr>
                <w:sz w:val="16"/>
                <w:szCs w:val="16"/>
              </w:rPr>
            </w:pPr>
            <w:r w:rsidRPr="00BC0026">
              <w:rPr>
                <w:sz w:val="16"/>
                <w:szCs w:val="16"/>
              </w:rPr>
              <w:t>S5-216479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D01B" w14:textId="3EE4983D" w:rsidR="003B7274" w:rsidRPr="00BC0026" w:rsidRDefault="003B7274"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CC06922" w14:textId="62B12DE8" w:rsidR="003B7274" w:rsidRPr="00BC0026" w:rsidRDefault="003B7274"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E2893" w14:textId="423AFDA4" w:rsidR="003B7274" w:rsidRPr="00BC0026" w:rsidRDefault="003B7274"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B7668B" w14:textId="23CEAA08" w:rsidR="003B7274" w:rsidRPr="00BC0026" w:rsidRDefault="003B7274"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Control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E5C5D9" w14:textId="53A173B3" w:rsidR="003B7274" w:rsidRPr="00BC0026" w:rsidRDefault="003B7274"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EE2642" w:rsidRPr="00BC0026" w14:paraId="779CF1E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5F0A4" w14:textId="7361988A" w:rsidR="00EE2642" w:rsidRPr="00BC0026" w:rsidRDefault="00EE2642"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7D6659" w14:textId="0225CCF0" w:rsidR="00EE2642" w:rsidRPr="00BC0026" w:rsidRDefault="00EE2642"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CC2299" w14:textId="3C15B9BE" w:rsidR="00EE2642" w:rsidRPr="00BC0026" w:rsidRDefault="00EE2642" w:rsidP="00685CC6">
            <w:pPr>
              <w:pStyle w:val="TAC"/>
              <w:keepNext w:val="0"/>
              <w:keepLines w:val="0"/>
              <w:rPr>
                <w:sz w:val="16"/>
                <w:szCs w:val="16"/>
              </w:rPr>
            </w:pPr>
            <w:r w:rsidRPr="00BC0026">
              <w:rPr>
                <w:sz w:val="16"/>
                <w:szCs w:val="16"/>
              </w:rPr>
              <w:t>S5-216478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1F3F" w14:textId="018FAB78" w:rsidR="00EE2642" w:rsidRPr="00BC0026" w:rsidRDefault="00EE2642"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CB3A1A8" w14:textId="7FB1CD9E" w:rsidR="00EE2642" w:rsidRPr="00BC0026" w:rsidRDefault="00EE2642"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4D87EA" w14:textId="632A1AFC" w:rsidR="00EE2642" w:rsidRPr="00BC0026" w:rsidRDefault="00EE2642"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40CB4" w14:textId="5FD90F52" w:rsidR="00EE2642" w:rsidRPr="00BC0026" w:rsidRDefault="00EE2642"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obtaining</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8100F" w14:textId="5C6B1CD1" w:rsidR="00EE2642" w:rsidRPr="00BC0026" w:rsidRDefault="00EE2642"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B426A3" w:rsidRPr="00BC0026" w14:paraId="0828EC4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EF0C6" w14:textId="4F62C302" w:rsidR="00B426A3" w:rsidRPr="00BC0026" w:rsidRDefault="00B426A3"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379C25" w14:textId="1ADFFC85" w:rsidR="00B426A3" w:rsidRPr="00BC0026" w:rsidRDefault="00B426A3"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06E0478" w14:textId="179A5E59" w:rsidR="00B426A3" w:rsidRPr="00BC0026" w:rsidRDefault="00B426A3" w:rsidP="00685CC6">
            <w:pPr>
              <w:pStyle w:val="TAC"/>
              <w:keepNext w:val="0"/>
              <w:keepLines w:val="0"/>
              <w:rPr>
                <w:sz w:val="16"/>
                <w:szCs w:val="16"/>
              </w:rPr>
            </w:pPr>
            <w:r w:rsidRPr="00BC0026">
              <w:rPr>
                <w:sz w:val="16"/>
                <w:szCs w:val="16"/>
              </w:rPr>
              <w:t>S5-216480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E3EF1" w14:textId="4A3BE640" w:rsidR="00B426A3" w:rsidRPr="00BC0026" w:rsidRDefault="00B426A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2B18B1A" w14:textId="76FD1497" w:rsidR="00B426A3" w:rsidRPr="00BC0026" w:rsidRDefault="00B426A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23F56" w14:textId="660BE1E9" w:rsidR="00B426A3" w:rsidRPr="00BC0026" w:rsidRDefault="00B426A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48662" w14:textId="4EFF32CC" w:rsidR="00B426A3" w:rsidRPr="00BC0026" w:rsidRDefault="00B426A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E2E</w:t>
            </w:r>
            <w:r w:rsidR="006A012B" w:rsidRPr="00BC0026">
              <w:rPr>
                <w:sz w:val="16"/>
                <w:szCs w:val="16"/>
              </w:rPr>
              <w:t xml:space="preserve"> </w:t>
            </w:r>
            <w:r w:rsidRPr="00BC0026">
              <w:rPr>
                <w:sz w:val="16"/>
                <w:szCs w:val="16"/>
              </w:rPr>
              <w:t>latency</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29423AA" w14:textId="56EDF91D" w:rsidR="00B426A3" w:rsidRPr="00BC0026" w:rsidRDefault="00B426A3"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CC3B1A" w:rsidRPr="00BC0026" w14:paraId="778C097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B6328" w14:textId="1D8919A0" w:rsidR="00CC3B1A" w:rsidRPr="00BC0026" w:rsidRDefault="00CC3B1A"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777C148" w14:textId="2FA8CEF7" w:rsidR="00CC3B1A" w:rsidRPr="00BC0026" w:rsidRDefault="00CC3B1A"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83ED97F" w14:textId="612A69AB" w:rsidR="00CC3B1A" w:rsidRPr="00BC0026" w:rsidRDefault="00CC3B1A" w:rsidP="00685CC6">
            <w:pPr>
              <w:pStyle w:val="TAC"/>
              <w:keepNext w:val="0"/>
              <w:keepLines w:val="0"/>
              <w:rPr>
                <w:sz w:val="16"/>
                <w:szCs w:val="16"/>
              </w:rPr>
            </w:pPr>
            <w:r w:rsidRPr="00BC0026">
              <w:rPr>
                <w:sz w:val="16"/>
                <w:szCs w:val="16"/>
              </w:rPr>
              <w:t>S5-21648</w:t>
            </w:r>
            <w:r w:rsidR="001931FC" w:rsidRPr="00BC002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ABE2C" w14:textId="1F4949C0" w:rsidR="00CC3B1A" w:rsidRPr="00BC0026" w:rsidRDefault="00CC3B1A"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8CE5A14" w14:textId="599F0A37" w:rsidR="00CC3B1A" w:rsidRPr="00BC0026" w:rsidRDefault="00CC3B1A"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27EAA" w14:textId="4557B40D" w:rsidR="00CC3B1A" w:rsidRPr="00BC0026" w:rsidRDefault="00CC3B1A"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A231F2" w14:textId="7165B333" w:rsidR="00CC3B1A" w:rsidRPr="00BC0026" w:rsidRDefault="00CC3B1A" w:rsidP="00685CC6">
            <w:pPr>
              <w:pStyle w:val="TAL"/>
              <w:keepNext w:val="0"/>
              <w:keepLines w:val="0"/>
              <w:rPr>
                <w:sz w:val="16"/>
                <w:szCs w:val="16"/>
              </w:rPr>
            </w:pPr>
            <w:r w:rsidRPr="00BC0026">
              <w:rPr>
                <w:sz w:val="16"/>
                <w:szCs w:val="16"/>
              </w:rPr>
              <w:t>Add</w:t>
            </w:r>
            <w:r w:rsidR="006A012B" w:rsidRPr="00BC0026">
              <w:rPr>
                <w:sz w:val="16"/>
                <w:szCs w:val="16"/>
              </w:rPr>
              <w:t xml:space="preserve"> </w:t>
            </w:r>
            <w:r w:rsidR="00693571" w:rsidRPr="00BC0026">
              <w:rPr>
                <w:sz w:val="16"/>
                <w:szCs w:val="16"/>
              </w:rPr>
              <w:t>MDA</w:t>
            </w:r>
            <w:r w:rsidR="006A012B" w:rsidRPr="00BC0026">
              <w:rPr>
                <w:sz w:val="16"/>
                <w:szCs w:val="16"/>
              </w:rPr>
              <w:t xml:space="preserve"> </w:t>
            </w:r>
            <w:r w:rsidR="00693571" w:rsidRPr="00BC0026">
              <w:rPr>
                <w:sz w:val="16"/>
                <w:szCs w:val="16"/>
              </w:rPr>
              <w:t>related</w:t>
            </w:r>
            <w:r w:rsidR="006A012B" w:rsidRPr="00BC0026">
              <w:rPr>
                <w:sz w:val="16"/>
                <w:szCs w:val="16"/>
              </w:rPr>
              <w:t xml:space="preserve"> </w:t>
            </w:r>
            <w:r w:rsidR="00693571" w:rsidRPr="00BC0026">
              <w:rPr>
                <w:sz w:val="16"/>
                <w:szCs w:val="16"/>
              </w:rPr>
              <w:t>data</w:t>
            </w:r>
            <w:r w:rsidR="001C6562" w:rsidRPr="00BC0026">
              <w:rPr>
                <w:sz w:val="16"/>
                <w:szCs w:val="16"/>
              </w:rPr>
              <w:t>,</w:t>
            </w:r>
            <w:r w:rsidR="006A012B" w:rsidRPr="00BC0026">
              <w:rPr>
                <w:sz w:val="16"/>
                <w:szCs w:val="16"/>
              </w:rPr>
              <w:t xml:space="preserve"> </w:t>
            </w:r>
            <w:r w:rsidR="00693571" w:rsidRPr="00BC0026">
              <w:rPr>
                <w:sz w:val="16"/>
                <w:szCs w:val="16"/>
              </w:rPr>
              <w:t>use</w:t>
            </w:r>
            <w:r w:rsidR="006A012B" w:rsidRPr="00BC0026">
              <w:rPr>
                <w:sz w:val="16"/>
                <w:szCs w:val="16"/>
              </w:rPr>
              <w:t xml:space="preserve"> </w:t>
            </w:r>
            <w:r w:rsidR="00693571" w:rsidRPr="00BC0026">
              <w:rPr>
                <w:sz w:val="16"/>
                <w:szCs w:val="16"/>
              </w:rPr>
              <w:t>case</w:t>
            </w:r>
            <w:r w:rsidR="006A012B" w:rsidRPr="00BC0026">
              <w:rPr>
                <w:sz w:val="16"/>
                <w:szCs w:val="16"/>
              </w:rPr>
              <w:t xml:space="preserve"> </w:t>
            </w:r>
            <w:r w:rsidR="001C6562" w:rsidRPr="00BC0026">
              <w:rPr>
                <w:sz w:val="16"/>
                <w:szCs w:val="16"/>
              </w:rPr>
              <w:t>and</w:t>
            </w:r>
            <w:r w:rsidR="006A012B" w:rsidRPr="00BC0026">
              <w:rPr>
                <w:sz w:val="16"/>
                <w:szCs w:val="16"/>
              </w:rPr>
              <w:t xml:space="preserve"> </w:t>
            </w:r>
            <w:r w:rsidR="00693571"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9630A39" w14:textId="1E65A32E" w:rsidR="00CC3B1A" w:rsidRPr="00BC0026" w:rsidRDefault="00CC3B1A"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182377" w:rsidRPr="00BC0026" w14:paraId="7CD98FA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11EF5" w14:textId="2BD2DFE7" w:rsidR="00182377" w:rsidRPr="00BC0026" w:rsidRDefault="00182377"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3FD5BCB" w14:textId="53E47104" w:rsidR="00182377" w:rsidRPr="00BC0026" w:rsidRDefault="00182377"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B75CD4" w14:textId="7D853689" w:rsidR="00182377" w:rsidRPr="00BC0026" w:rsidRDefault="00182377" w:rsidP="00685CC6">
            <w:pPr>
              <w:pStyle w:val="TAC"/>
              <w:keepNext w:val="0"/>
              <w:keepLines w:val="0"/>
              <w:rPr>
                <w:sz w:val="16"/>
                <w:szCs w:val="16"/>
              </w:rPr>
            </w:pPr>
            <w:r w:rsidRPr="00BC0026">
              <w:rPr>
                <w:sz w:val="16"/>
                <w:szCs w:val="16"/>
              </w:rPr>
              <w:t>S5-216</w:t>
            </w:r>
            <w:r w:rsidR="008401AC" w:rsidRPr="00BC0026">
              <w:rPr>
                <w:sz w:val="16"/>
                <w:szCs w:val="16"/>
              </w:rPr>
              <w:t>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101F0" w14:textId="43D66368" w:rsidR="00182377" w:rsidRPr="00BC0026" w:rsidRDefault="00182377"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C64349E" w14:textId="12B0771C" w:rsidR="00182377" w:rsidRPr="00BC0026" w:rsidRDefault="00182377"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388D5" w14:textId="16D616FC" w:rsidR="00182377" w:rsidRPr="00BC0026" w:rsidRDefault="00182377"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E541E6" w14:textId="0B9544E1" w:rsidR="00182377" w:rsidRPr="00BC0026" w:rsidRDefault="0018237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load</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E1DEB53" w14:textId="626D6150" w:rsidR="00182377" w:rsidRPr="00BC0026" w:rsidRDefault="00182377"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143098" w:rsidRPr="00BC0026" w14:paraId="795576F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5A722" w14:textId="60D6D2A5" w:rsidR="00143098" w:rsidRPr="00BC0026" w:rsidRDefault="00143098"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97D7E" w14:textId="2C5BF3E3" w:rsidR="00143098" w:rsidRPr="00BC0026" w:rsidRDefault="00143098"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7A0492E" w14:textId="0BAAE252" w:rsidR="00143098" w:rsidRPr="00BC0026" w:rsidRDefault="00143098" w:rsidP="00685CC6">
            <w:pPr>
              <w:pStyle w:val="TAC"/>
              <w:keepNext w:val="0"/>
              <w:keepLines w:val="0"/>
              <w:rPr>
                <w:sz w:val="16"/>
                <w:szCs w:val="16"/>
              </w:rPr>
            </w:pPr>
            <w:r w:rsidRPr="00BC0026">
              <w:rPr>
                <w:sz w:val="16"/>
                <w:szCs w:val="16"/>
              </w:rPr>
              <w:t>S5-216470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2D99" w14:textId="700E5CA6" w:rsidR="00143098" w:rsidRPr="00BC0026" w:rsidRDefault="00143098"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5F60FC9" w14:textId="72053C52" w:rsidR="00143098" w:rsidRPr="00BC0026" w:rsidRDefault="00143098"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87D9D" w14:textId="4DE804E8" w:rsidR="00143098" w:rsidRPr="00BC0026" w:rsidRDefault="00143098"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87E9F2" w14:textId="440AA5D2" w:rsidR="00143098" w:rsidRPr="00BC0026" w:rsidRDefault="0014309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inter-gNB</w:t>
            </w:r>
            <w:r w:rsidR="006A012B" w:rsidRPr="00BC0026">
              <w:rPr>
                <w:sz w:val="16"/>
                <w:szCs w:val="16"/>
              </w:rPr>
              <w:t xml:space="preserve"> </w:t>
            </w:r>
            <w:r w:rsidRPr="00BC0026">
              <w:rPr>
                <w:sz w:val="16"/>
                <w:szCs w:val="16"/>
              </w:rPr>
              <w:t>beam</w:t>
            </w:r>
            <w:r w:rsidR="006A012B" w:rsidRPr="00BC0026">
              <w:rPr>
                <w:sz w:val="16"/>
                <w:szCs w:val="16"/>
              </w:rPr>
              <w:t xml:space="preserve"> </w:t>
            </w:r>
            <w:r w:rsidRPr="00BC0026">
              <w:rPr>
                <w:sz w:val="16"/>
                <w:szCs w:val="16"/>
              </w:rPr>
              <w:t>selection</w:t>
            </w:r>
            <w:r w:rsidR="006A012B" w:rsidRPr="00BC0026">
              <w:rPr>
                <w:sz w:val="16"/>
                <w:szCs w:val="16"/>
              </w:rPr>
              <w:t xml:space="preserve"> </w:t>
            </w:r>
            <w:r w:rsidRPr="00BC0026">
              <w:rPr>
                <w:sz w:val="16"/>
                <w:szCs w:val="16"/>
              </w:rPr>
              <w:t>optimization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26B0B2" w14:textId="0118E81B" w:rsidR="00143098" w:rsidRPr="00BC0026" w:rsidRDefault="00143098"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677FDA" w:rsidRPr="00BC0026" w14:paraId="43A8FA7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2897BB" w14:textId="031936AF" w:rsidR="00677FDA" w:rsidRPr="00BC0026" w:rsidRDefault="00677FDA"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851C0FE" w14:textId="795397EF" w:rsidR="00677FDA" w:rsidRPr="00BC0026" w:rsidRDefault="00677FDA"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365A4DE" w14:textId="4D5621AA" w:rsidR="00677FDA" w:rsidRPr="00BC0026" w:rsidRDefault="00677FDA" w:rsidP="00685CC6">
            <w:pPr>
              <w:pStyle w:val="TAC"/>
              <w:keepNext w:val="0"/>
              <w:keepLines w:val="0"/>
              <w:rPr>
                <w:sz w:val="16"/>
                <w:szCs w:val="16"/>
              </w:rPr>
            </w:pPr>
            <w:r w:rsidRPr="00BC0026">
              <w:rPr>
                <w:sz w:val="16"/>
                <w:szCs w:val="16"/>
              </w:rPr>
              <w:t>S5-216553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2B542" w14:textId="5D178F5A" w:rsidR="00677FDA" w:rsidRPr="00BC0026" w:rsidRDefault="00677FDA"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4A0924C" w14:textId="6BE355E5" w:rsidR="00677FDA" w:rsidRPr="00BC0026" w:rsidRDefault="00677FDA"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9480D" w14:textId="0B63291B" w:rsidR="00677FDA" w:rsidRPr="00BC0026" w:rsidRDefault="00677FDA"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DD76A" w14:textId="5A509EB1" w:rsidR="00677FDA" w:rsidRPr="00BC0026" w:rsidRDefault="00677FDA"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A6DDC4A" w14:textId="2B2E449B" w:rsidR="00677FDA" w:rsidRPr="00BC0026" w:rsidRDefault="00677FDA"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405EAE" w:rsidRPr="00BC0026" w14:paraId="67D9353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DB2C9A" w14:textId="7DD7F9E3" w:rsidR="00405EAE" w:rsidRPr="00BC0026" w:rsidRDefault="00405EAE"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AF433" w14:textId="619A7AA4" w:rsidR="00405EAE" w:rsidRPr="00BC0026" w:rsidRDefault="00405EAE"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08723B8" w14:textId="01B0CF15" w:rsidR="00405EAE" w:rsidRPr="00BC0026" w:rsidRDefault="00405EAE" w:rsidP="00685CC6">
            <w:pPr>
              <w:pStyle w:val="TAC"/>
              <w:keepNext w:val="0"/>
              <w:keepLines w:val="0"/>
              <w:rPr>
                <w:sz w:val="16"/>
                <w:szCs w:val="16"/>
              </w:rPr>
            </w:pPr>
            <w:r w:rsidRPr="00BC0026">
              <w:rPr>
                <w:sz w:val="16"/>
                <w:szCs w:val="16"/>
              </w:rPr>
              <w:t>S5-216554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1FF7E" w14:textId="3B19B3B7" w:rsidR="00405EAE" w:rsidRPr="00BC0026" w:rsidRDefault="00405EAE"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F6360B6" w14:textId="641046B9" w:rsidR="00405EAE" w:rsidRPr="00BC0026" w:rsidRDefault="00405EAE"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2068C" w14:textId="5F761FD7" w:rsidR="00405EAE" w:rsidRPr="00BC0026" w:rsidRDefault="00405EAE"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42204C" w14:textId="21C901D9" w:rsidR="00405EAE" w:rsidRPr="00BC0026" w:rsidRDefault="00405EA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requirements</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ML</w:t>
            </w:r>
            <w:r w:rsidR="006A012B" w:rsidRPr="00BC0026">
              <w:rPr>
                <w:sz w:val="16"/>
                <w:szCs w:val="16"/>
              </w:rPr>
              <w:t xml:space="preserve"> </w:t>
            </w:r>
            <w:r w:rsidRPr="00BC0026">
              <w:rPr>
                <w:sz w:val="16"/>
                <w:szCs w:val="16"/>
              </w:rPr>
              <w:t>model</w:t>
            </w:r>
            <w:r w:rsidR="006A012B" w:rsidRPr="00BC0026">
              <w:rPr>
                <w:sz w:val="16"/>
                <w:szCs w:val="16"/>
              </w:rPr>
              <w:t xml:space="preserve"> </w:t>
            </w:r>
            <w:r w:rsidRPr="00BC0026">
              <w:rPr>
                <w:sz w:val="16"/>
                <w:szCs w:val="16"/>
              </w:rPr>
              <w:t>training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DDCB9D" w14:textId="77413C5B" w:rsidR="00405EAE" w:rsidRPr="00BC0026" w:rsidRDefault="00405EAE"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053BA8" w:rsidRPr="00BC0026" w14:paraId="3BD5C24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3F5353" w14:textId="081749A1" w:rsidR="00053BA8" w:rsidRPr="00BC0026" w:rsidRDefault="00053BA8"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56C6621" w14:textId="00706807" w:rsidR="00053BA8" w:rsidRPr="00BC0026" w:rsidRDefault="00053BA8"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96C4B2" w14:textId="446CC668" w:rsidR="00053BA8" w:rsidRPr="00BC0026" w:rsidRDefault="00053BA8" w:rsidP="00685CC6">
            <w:pPr>
              <w:pStyle w:val="TAC"/>
              <w:keepNext w:val="0"/>
              <w:keepLines w:val="0"/>
              <w:rPr>
                <w:sz w:val="16"/>
                <w:szCs w:val="16"/>
              </w:rPr>
            </w:pPr>
            <w:r w:rsidRPr="00BC0026">
              <w:rPr>
                <w:sz w:val="16"/>
                <w:szCs w:val="16"/>
              </w:rPr>
              <w:t>S5-216555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4D029" w14:textId="684AE5D4" w:rsidR="00053BA8" w:rsidRPr="00BC0026" w:rsidRDefault="00053BA8"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4B27329" w14:textId="1C5FF4B9" w:rsidR="00053BA8" w:rsidRPr="00BC0026" w:rsidRDefault="00053BA8"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8C38F" w14:textId="283C169B" w:rsidR="00053BA8" w:rsidRPr="00BC0026" w:rsidRDefault="00053BA8"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7332B9" w14:textId="64121199" w:rsidR="00053BA8" w:rsidRPr="00BC0026" w:rsidRDefault="00053BA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MnS</w:t>
            </w:r>
            <w:r w:rsidR="006A012B" w:rsidRPr="00BC0026">
              <w:rPr>
                <w:sz w:val="16"/>
                <w:szCs w:val="16"/>
              </w:rPr>
              <w:t xml:space="preserve"> </w:t>
            </w:r>
            <w:r w:rsidRPr="00BC0026">
              <w:rPr>
                <w:sz w:val="16"/>
                <w:szCs w:val="16"/>
              </w:rPr>
              <w:t>producer</w:t>
            </w:r>
            <w:r w:rsidR="006A012B" w:rsidRPr="00BC0026">
              <w:rPr>
                <w:sz w:val="16"/>
                <w:szCs w:val="16"/>
              </w:rPr>
              <w:t xml:space="preserve"> </w:t>
            </w:r>
            <w:r w:rsidRPr="00BC0026">
              <w:rPr>
                <w:sz w:val="16"/>
                <w:szCs w:val="16"/>
              </w:rPr>
              <w:t>initiated</w:t>
            </w:r>
            <w:r w:rsidR="006A012B" w:rsidRPr="00BC0026">
              <w:rPr>
                <w:sz w:val="16"/>
                <w:szCs w:val="16"/>
              </w:rPr>
              <w:t xml:space="preserve"> </w:t>
            </w:r>
            <w:r w:rsidRPr="00BC0026">
              <w:rPr>
                <w:sz w:val="16"/>
                <w:szCs w:val="16"/>
              </w:rPr>
              <w:t>ML</w:t>
            </w:r>
            <w:r w:rsidR="006A012B" w:rsidRPr="00BC0026">
              <w:rPr>
                <w:sz w:val="16"/>
                <w:szCs w:val="16"/>
              </w:rPr>
              <w:t xml:space="preserve"> </w:t>
            </w:r>
            <w:r w:rsidRPr="00BC0026">
              <w:rPr>
                <w:sz w:val="16"/>
                <w:szCs w:val="16"/>
              </w:rPr>
              <w:t>model</w:t>
            </w:r>
            <w:r w:rsidR="006A012B" w:rsidRPr="00BC0026">
              <w:rPr>
                <w:sz w:val="16"/>
                <w:szCs w:val="16"/>
              </w:rPr>
              <w:t xml:space="preserve"> </w:t>
            </w:r>
            <w:r w:rsidRPr="00BC0026">
              <w:rPr>
                <w:sz w:val="16"/>
                <w:szCs w:val="16"/>
              </w:rPr>
              <w:t>training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46D9ABB" w14:textId="2A9A86A4" w:rsidR="00053BA8" w:rsidRPr="00BC0026" w:rsidRDefault="00053BA8"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7A295E" w:rsidRPr="00BC0026" w14:paraId="2C17B12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0E814" w14:textId="027B12C5" w:rsidR="007A295E" w:rsidRPr="00BC0026" w:rsidRDefault="007A295E"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81416B1" w14:textId="468BB0E9" w:rsidR="007A295E" w:rsidRPr="00BC0026" w:rsidRDefault="007A295E"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5B74C75" w14:textId="53DB36D6" w:rsidR="007A295E" w:rsidRPr="00BC0026" w:rsidRDefault="007A295E" w:rsidP="00685CC6">
            <w:pPr>
              <w:pStyle w:val="TAC"/>
              <w:keepNext w:val="0"/>
              <w:keepLines w:val="0"/>
              <w:rPr>
                <w:sz w:val="16"/>
                <w:szCs w:val="16"/>
              </w:rPr>
            </w:pPr>
            <w:r w:rsidRPr="00BC0026">
              <w:rPr>
                <w:sz w:val="16"/>
                <w:szCs w:val="16"/>
              </w:rPr>
              <w:t>S5-216622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CFB45" w14:textId="6634CCF9" w:rsidR="007A295E" w:rsidRPr="00BC0026" w:rsidRDefault="007A295E"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B406CF1" w14:textId="12A84A32" w:rsidR="007A295E" w:rsidRPr="00BC0026" w:rsidRDefault="007A295E"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4288" w14:textId="5D331C8E" w:rsidR="007A295E" w:rsidRPr="00BC0026" w:rsidRDefault="007A295E"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24FADF" w14:textId="4096C46C" w:rsidR="007A295E" w:rsidRPr="00BC0026" w:rsidRDefault="007A295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NRM</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1B9484E" w14:textId="568645A1" w:rsidR="007A295E" w:rsidRPr="00BC0026" w:rsidRDefault="007A295E"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313F07" w:rsidRPr="00BC0026" w14:paraId="71FD4AF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8CDE85" w14:textId="4C7D8C71" w:rsidR="00313F07" w:rsidRPr="00BC0026" w:rsidRDefault="00313F07"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414CBD" w14:textId="762D091E" w:rsidR="00313F07" w:rsidRPr="00BC0026" w:rsidRDefault="00313F07"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29BFE2" w14:textId="01542282" w:rsidR="00313F07" w:rsidRPr="00BC0026" w:rsidRDefault="00CB0AD4" w:rsidP="00685CC6">
            <w:pPr>
              <w:pStyle w:val="TAC"/>
              <w:keepNext w:val="0"/>
              <w:keepLines w:val="0"/>
              <w:rPr>
                <w:sz w:val="16"/>
                <w:szCs w:val="16"/>
              </w:rPr>
            </w:pPr>
            <w:r w:rsidRPr="00BC0026">
              <w:rPr>
                <w:sz w:val="16"/>
                <w:szCs w:val="16"/>
              </w:rPr>
              <w:t>S5-221602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3170C" w14:textId="299BC1A0" w:rsidR="00313F07" w:rsidRPr="00BC0026" w:rsidRDefault="00313F0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C87E7F3" w14:textId="3C732D40" w:rsidR="00313F07" w:rsidRPr="00BC0026" w:rsidRDefault="00313F0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A1EC9" w14:textId="1A90B4C2" w:rsidR="00313F07" w:rsidRPr="00BC0026" w:rsidRDefault="00313F0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DBBFC3" w14:textId="5D134898" w:rsidR="00313F07" w:rsidRPr="00BC0026" w:rsidRDefault="00CB0AD4" w:rsidP="00685CC6">
            <w:pPr>
              <w:pStyle w:val="TAL"/>
              <w:keepNext w:val="0"/>
              <w:keepLines w:val="0"/>
              <w:rPr>
                <w:sz w:val="16"/>
                <w:szCs w:val="16"/>
              </w:rPr>
            </w:pPr>
            <w:r w:rsidRPr="00BC0026">
              <w:rPr>
                <w:sz w:val="16"/>
                <w:szCs w:val="16"/>
              </w:rPr>
              <w:t>Including</w:t>
            </w:r>
            <w:r w:rsidR="006A012B" w:rsidRPr="00BC0026">
              <w:rPr>
                <w:sz w:val="16"/>
                <w:szCs w:val="16"/>
              </w:rPr>
              <w:t xml:space="preserve"> </w:t>
            </w:r>
            <w:r w:rsidRPr="00BC0026">
              <w:rPr>
                <w:sz w:val="16"/>
                <w:szCs w:val="16"/>
              </w:rPr>
              <w:t>individual</w:t>
            </w:r>
            <w:r w:rsidR="006A012B" w:rsidRPr="00BC0026">
              <w:rPr>
                <w:sz w:val="16"/>
                <w:szCs w:val="16"/>
              </w:rPr>
              <w:t xml:space="preserve"> </w:t>
            </w:r>
            <w:r w:rsidRPr="00BC0026">
              <w:rPr>
                <w:sz w:val="16"/>
                <w:szCs w:val="16"/>
              </w:rPr>
              <w:t>PM,</w:t>
            </w:r>
            <w:r w:rsidR="006A012B" w:rsidRPr="00BC0026">
              <w:rPr>
                <w:sz w:val="16"/>
                <w:szCs w:val="16"/>
              </w:rPr>
              <w:t xml:space="preserve"> </w:t>
            </w:r>
            <w:r w:rsidRPr="00BC0026">
              <w:rPr>
                <w:sz w:val="16"/>
                <w:szCs w:val="16"/>
              </w:rPr>
              <w:t>KPI,</w:t>
            </w:r>
            <w:r w:rsidR="006A012B" w:rsidRPr="00BC0026">
              <w:rPr>
                <w:sz w:val="16"/>
                <w:szCs w:val="16"/>
              </w:rPr>
              <w:t xml:space="preserve"> </w:t>
            </w:r>
            <w:r w:rsidRPr="00BC0026">
              <w:rPr>
                <w:sz w:val="16"/>
                <w:szCs w:val="16"/>
              </w:rPr>
              <w:t>trace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QoE</w:t>
            </w:r>
            <w:r w:rsidR="006A012B" w:rsidRPr="00BC0026">
              <w:rPr>
                <w:sz w:val="16"/>
                <w:szCs w:val="16"/>
              </w:rPr>
              <w:t xml:space="preserve"> </w:t>
            </w:r>
            <w:r w:rsidRPr="00BC0026">
              <w:rPr>
                <w:sz w:val="16"/>
                <w:szCs w:val="16"/>
              </w:rPr>
              <w:t>statistics</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predictions</w:t>
            </w:r>
            <w:r w:rsidR="006A012B" w:rsidRPr="00BC0026">
              <w:rPr>
                <w:sz w:val="16"/>
                <w:szCs w:val="16"/>
              </w:rPr>
              <w:t xml:space="preserve"> </w:t>
            </w:r>
            <w:r w:rsidRPr="00BC0026">
              <w:rPr>
                <w:sz w:val="16"/>
                <w:szCs w:val="16"/>
              </w:rPr>
              <w:t>as</w:t>
            </w:r>
            <w:r w:rsidR="006A012B" w:rsidRPr="00BC0026">
              <w:rPr>
                <w:sz w:val="16"/>
                <w:szCs w:val="16"/>
              </w:rPr>
              <w:t xml:space="preserve"> </w:t>
            </w:r>
            <w:r w:rsidRPr="00BC0026">
              <w:rPr>
                <w:sz w:val="16"/>
                <w:szCs w:val="16"/>
              </w:rPr>
              <w:t>additional</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588544" w14:textId="053E70D2" w:rsidR="00313F07" w:rsidRPr="00BC0026" w:rsidRDefault="00313F07"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2122AE" w:rsidRPr="00BC0026" w14:paraId="2A9D4CD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0E084" w14:textId="6D918650" w:rsidR="002122AE" w:rsidRPr="00BC0026" w:rsidRDefault="002122AE"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620A2E" w14:textId="02DAACC4" w:rsidR="002122AE" w:rsidRPr="00BC0026" w:rsidRDefault="002122AE"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C2D8BEE" w14:textId="0ECD5731" w:rsidR="002122AE" w:rsidRPr="00BC0026" w:rsidRDefault="002122AE" w:rsidP="00685CC6">
            <w:pPr>
              <w:pStyle w:val="TAC"/>
              <w:keepNext w:val="0"/>
              <w:keepLines w:val="0"/>
              <w:rPr>
                <w:sz w:val="16"/>
                <w:szCs w:val="16"/>
              </w:rPr>
            </w:pPr>
            <w:r w:rsidRPr="00BC0026">
              <w:rPr>
                <w:sz w:val="16"/>
                <w:szCs w:val="16"/>
              </w:rPr>
              <w:t>S5-221603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E2829" w14:textId="77777777" w:rsidR="002122AE" w:rsidRPr="00BC0026" w:rsidRDefault="002122A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937B318" w14:textId="77777777" w:rsidR="002122AE" w:rsidRPr="00BC0026" w:rsidRDefault="002122A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E5F7C" w14:textId="77777777" w:rsidR="002122AE" w:rsidRPr="00BC0026" w:rsidRDefault="002122A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1E1A0" w14:textId="50905732" w:rsidR="002122AE" w:rsidRPr="00BC0026" w:rsidRDefault="002122A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1399F33" w14:textId="438878E1" w:rsidR="002122AE" w:rsidRPr="00BC0026" w:rsidRDefault="002122AE"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BB2E4B" w:rsidRPr="00BC0026" w14:paraId="40699E4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DC296A" w14:textId="0D3B13F2" w:rsidR="00BB2E4B" w:rsidRPr="00BC0026" w:rsidRDefault="00BB2E4B"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2DB520" w14:textId="2E78E7C2" w:rsidR="00BB2E4B" w:rsidRPr="00BC0026" w:rsidRDefault="00BB2E4B"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E8A82DD" w14:textId="77AAAB82" w:rsidR="00BB2E4B" w:rsidRPr="00BC0026" w:rsidRDefault="00BB2E4B" w:rsidP="00685CC6">
            <w:pPr>
              <w:pStyle w:val="TAC"/>
              <w:keepNext w:val="0"/>
              <w:keepLines w:val="0"/>
              <w:rPr>
                <w:sz w:val="16"/>
                <w:szCs w:val="16"/>
              </w:rPr>
            </w:pPr>
            <w:r w:rsidRPr="00BC0026">
              <w:rPr>
                <w:sz w:val="16"/>
                <w:szCs w:val="16"/>
              </w:rPr>
              <w:t>S5-221606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23E3" w14:textId="77777777" w:rsidR="00BB2E4B" w:rsidRPr="00BC0026" w:rsidRDefault="00BB2E4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62C9FDE" w14:textId="77777777" w:rsidR="00BB2E4B" w:rsidRPr="00BC0026" w:rsidRDefault="00BB2E4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DF0C6" w14:textId="77777777" w:rsidR="00BB2E4B" w:rsidRPr="00BC0026" w:rsidRDefault="00BB2E4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0AAFC7" w14:textId="73060055" w:rsidR="00BB2E4B" w:rsidRPr="00BC0026" w:rsidRDefault="00BB2E4B"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issue</w:t>
            </w:r>
            <w:r w:rsidR="006A012B" w:rsidRPr="00BC0026">
              <w:rPr>
                <w:sz w:val="16"/>
                <w:szCs w:val="16"/>
              </w:rPr>
              <w:t xml:space="preserve"> </w:t>
            </w:r>
            <w:r w:rsidRPr="00BC0026">
              <w:rPr>
                <w:sz w:val="16"/>
                <w:szCs w:val="16"/>
              </w:rPr>
              <w:t>analytics</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area</w:t>
            </w:r>
            <w:r w:rsidR="006A012B" w:rsidRPr="00BC0026">
              <w:rPr>
                <w:sz w:val="16"/>
                <w:szCs w:val="16"/>
              </w:rPr>
              <w:t xml:space="preserve"> </w:t>
            </w:r>
            <w:r w:rsidRPr="00BC0026">
              <w:rPr>
                <w:sz w:val="16"/>
                <w:szCs w:val="16"/>
              </w:rPr>
              <w:t>definition</w:t>
            </w:r>
            <w:r w:rsidR="006A012B" w:rsidRPr="00BC0026">
              <w:rPr>
                <w:sz w:val="16"/>
                <w:szCs w:val="16"/>
              </w:rPr>
              <w:t xml:space="preserve"> </w:t>
            </w:r>
            <w:r w:rsidRPr="00BC0026">
              <w:rPr>
                <w:sz w:val="16"/>
                <w:szCs w:val="16"/>
              </w:rPr>
              <w:t>-</w:t>
            </w:r>
            <w:r w:rsidR="006A012B" w:rsidRPr="00BC0026">
              <w:rPr>
                <w:sz w:val="16"/>
                <w:szCs w:val="16"/>
              </w:rPr>
              <w:t xml:space="preserve"> </w:t>
            </w:r>
            <w:r w:rsidRPr="00BC0026">
              <w:rPr>
                <w:sz w:val="16"/>
                <w:szCs w:val="16"/>
              </w:rPr>
              <w:t>stage2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2062297" w14:textId="44F6DD0D" w:rsidR="00BB2E4B" w:rsidRPr="00BC0026" w:rsidRDefault="00BB2E4B"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9D19D4" w:rsidRPr="00BC0026" w14:paraId="11B7117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807DD" w14:textId="12E01E97" w:rsidR="009D19D4" w:rsidRPr="00BC0026" w:rsidRDefault="009D19D4"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427CD4" w14:textId="3B0244AC" w:rsidR="009D19D4" w:rsidRPr="00BC0026" w:rsidRDefault="009D19D4"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BBF29" w14:textId="0DE83FEB" w:rsidR="009D19D4" w:rsidRPr="00BC0026" w:rsidRDefault="005A1196" w:rsidP="00685CC6">
            <w:pPr>
              <w:pStyle w:val="TAC"/>
              <w:keepNext w:val="0"/>
              <w:keepLines w:val="0"/>
              <w:rPr>
                <w:sz w:val="16"/>
                <w:szCs w:val="16"/>
              </w:rPr>
            </w:pPr>
            <w:r w:rsidRPr="00BC0026">
              <w:rPr>
                <w:sz w:val="16"/>
                <w:szCs w:val="16"/>
              </w:rPr>
              <w:t>S5-221607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622F" w14:textId="77777777" w:rsidR="009D19D4" w:rsidRPr="00BC0026" w:rsidRDefault="009D19D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9407A31" w14:textId="77777777" w:rsidR="009D19D4" w:rsidRPr="00BC0026" w:rsidRDefault="009D19D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C90D4" w14:textId="77777777" w:rsidR="009D19D4" w:rsidRPr="00BC0026" w:rsidRDefault="009D19D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CE57E" w14:textId="45587E11" w:rsidR="009D19D4" w:rsidRPr="00BC0026" w:rsidRDefault="005A1196"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framework</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definitions</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problem</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ACC966" w14:textId="11FD033F" w:rsidR="009D19D4" w:rsidRPr="00BC0026" w:rsidRDefault="009D19D4"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D877EE" w:rsidRPr="00BC0026" w14:paraId="5835711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3BF72" w14:textId="652D10FB" w:rsidR="00D877EE" w:rsidRPr="00BC0026" w:rsidRDefault="00D877EE"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7A459D3" w14:textId="0CF15556" w:rsidR="00D877EE" w:rsidRPr="00BC0026" w:rsidRDefault="00D877EE"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16AC39" w14:textId="5195EA12" w:rsidR="00D877EE" w:rsidRPr="00BC0026" w:rsidRDefault="00D877EE" w:rsidP="00685CC6">
            <w:pPr>
              <w:pStyle w:val="TAC"/>
              <w:keepNext w:val="0"/>
              <w:keepLines w:val="0"/>
              <w:rPr>
                <w:sz w:val="16"/>
                <w:szCs w:val="16"/>
              </w:rPr>
            </w:pPr>
            <w:r w:rsidRPr="00BC0026">
              <w:rPr>
                <w:sz w:val="16"/>
                <w:szCs w:val="16"/>
              </w:rPr>
              <w:t>S5-221609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9E5DE" w14:textId="77777777" w:rsidR="00D877EE" w:rsidRPr="00BC0026" w:rsidRDefault="00D877E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154435A" w14:textId="77777777" w:rsidR="00D877EE" w:rsidRPr="00BC0026" w:rsidRDefault="00D877E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509" w14:textId="77777777" w:rsidR="00D877EE" w:rsidRPr="00BC0026" w:rsidRDefault="00D877E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6A3CBC" w14:textId="11C49310" w:rsidR="00D877EE" w:rsidRPr="00BC0026" w:rsidRDefault="00D877E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E2E</w:t>
            </w:r>
            <w:r w:rsidR="006A012B" w:rsidRPr="00BC0026">
              <w:rPr>
                <w:sz w:val="16"/>
                <w:szCs w:val="16"/>
              </w:rPr>
              <w:t xml:space="preserve"> </w:t>
            </w:r>
            <w:r w:rsidRPr="00BC0026">
              <w:rPr>
                <w:sz w:val="16"/>
                <w:szCs w:val="16"/>
              </w:rPr>
              <w:t>latency</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A8BBB3" w14:textId="5E422572" w:rsidR="00D877EE" w:rsidRPr="00BC0026" w:rsidRDefault="00D877EE"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E906D2" w:rsidRPr="00BC0026" w14:paraId="224572E9"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E9F12" w14:textId="6C2DD7F4" w:rsidR="00E906D2" w:rsidRPr="00BC0026" w:rsidRDefault="00E906D2"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096E79" w14:textId="35C28A6D" w:rsidR="00E906D2" w:rsidRPr="00BC0026" w:rsidRDefault="00E906D2"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EDFF864" w14:textId="1BBA6CAD" w:rsidR="00E906D2" w:rsidRPr="00BC0026" w:rsidRDefault="00E906D2" w:rsidP="00685CC6">
            <w:pPr>
              <w:pStyle w:val="TAC"/>
              <w:keepNext w:val="0"/>
              <w:keepLines w:val="0"/>
              <w:rPr>
                <w:sz w:val="16"/>
                <w:szCs w:val="16"/>
              </w:rPr>
            </w:pPr>
            <w:r w:rsidRPr="00BC0026">
              <w:rPr>
                <w:sz w:val="16"/>
                <w:szCs w:val="16"/>
              </w:rPr>
              <w:t>S5-221611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8E567" w14:textId="77777777" w:rsidR="00E906D2" w:rsidRPr="00BC0026" w:rsidRDefault="00E906D2"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495686D" w14:textId="77777777" w:rsidR="00E906D2" w:rsidRPr="00BC0026" w:rsidRDefault="00E906D2"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3E66D" w14:textId="77777777" w:rsidR="00E906D2" w:rsidRPr="00BC0026" w:rsidRDefault="00E906D2"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3BD2B7" w14:textId="3B2F9F3A" w:rsidR="00E906D2" w:rsidRPr="00BC0026" w:rsidRDefault="00E906D2"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load</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00F9EA1" w14:textId="6B960647" w:rsidR="00E906D2" w:rsidRPr="00BC0026" w:rsidRDefault="00E906D2"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900196" w:rsidRPr="00BC0026" w14:paraId="08B909E9"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0B979E" w14:textId="320AE0B4" w:rsidR="00900196" w:rsidRPr="00BC0026" w:rsidRDefault="00900196"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C47245" w14:textId="665B26DD" w:rsidR="00900196" w:rsidRPr="00BC0026" w:rsidRDefault="00900196"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60B43B" w14:textId="0FB51ABB" w:rsidR="00900196" w:rsidRPr="00BC0026" w:rsidRDefault="007758F5" w:rsidP="00685CC6">
            <w:pPr>
              <w:pStyle w:val="TAC"/>
              <w:keepNext w:val="0"/>
              <w:keepLines w:val="0"/>
              <w:rPr>
                <w:sz w:val="16"/>
                <w:szCs w:val="16"/>
              </w:rPr>
            </w:pPr>
            <w:r w:rsidRPr="00BC0026">
              <w:rPr>
                <w:sz w:val="16"/>
                <w:szCs w:val="16"/>
              </w:rPr>
              <w:t>S5-221250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F1C52" w14:textId="77777777" w:rsidR="00900196" w:rsidRPr="00BC0026" w:rsidRDefault="0090019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B1E23F1" w14:textId="77777777" w:rsidR="00900196" w:rsidRPr="00BC0026" w:rsidRDefault="0090019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5D08E" w14:textId="77777777" w:rsidR="00900196" w:rsidRPr="00BC0026" w:rsidRDefault="0090019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EC91A" w14:textId="596D904A" w:rsidR="00900196" w:rsidRPr="00BC0026" w:rsidRDefault="007758F5"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6E5CB68" w14:textId="736CA24B" w:rsidR="00900196" w:rsidRPr="00BC0026" w:rsidRDefault="00900196"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7A6097" w:rsidRPr="00BC0026" w14:paraId="4EDF6C4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59D1D" w14:textId="2D78B518" w:rsidR="007A6097" w:rsidRPr="00BC0026" w:rsidRDefault="007A6097"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0C952C1" w14:textId="0AC81703" w:rsidR="007A6097" w:rsidRPr="00BC0026" w:rsidRDefault="007A6097"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6787B33" w14:textId="22347C24" w:rsidR="007A6097" w:rsidRPr="00BC0026" w:rsidRDefault="007A6097" w:rsidP="00685CC6">
            <w:pPr>
              <w:pStyle w:val="TAC"/>
              <w:keepNext w:val="0"/>
              <w:keepLines w:val="0"/>
              <w:rPr>
                <w:sz w:val="16"/>
                <w:szCs w:val="16"/>
              </w:rPr>
            </w:pPr>
            <w:r w:rsidRPr="00BC0026">
              <w:rPr>
                <w:sz w:val="16"/>
                <w:szCs w:val="16"/>
              </w:rPr>
              <w:t>S5-221613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B1922" w14:textId="77777777" w:rsidR="007A6097" w:rsidRPr="00BC0026" w:rsidRDefault="007A609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5A023BD" w14:textId="77777777" w:rsidR="007A6097" w:rsidRPr="00BC0026" w:rsidRDefault="007A609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7E333" w14:textId="77777777" w:rsidR="007A6097" w:rsidRPr="00BC0026" w:rsidRDefault="007A609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23F7B1" w14:textId="6E2AEA3B" w:rsidR="007A6097" w:rsidRPr="00BC0026" w:rsidRDefault="008420E6"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NRM</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9E204CF" w14:textId="3EA79824" w:rsidR="007A6097" w:rsidRPr="00BC0026" w:rsidRDefault="007A6097"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D539EA" w:rsidRPr="00BC0026" w14:paraId="60AABDF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31710" w14:textId="4527026E" w:rsidR="00D539EA" w:rsidRPr="00BC0026" w:rsidRDefault="00D539EA"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F8824C" w14:textId="04952169" w:rsidR="00D539EA" w:rsidRPr="00BC0026" w:rsidRDefault="00D539EA"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3AB945F" w14:textId="3DEF9FFF" w:rsidR="00D539EA" w:rsidRPr="00BC0026" w:rsidRDefault="00D539EA" w:rsidP="00685CC6">
            <w:pPr>
              <w:pStyle w:val="TAC"/>
              <w:keepNext w:val="0"/>
              <w:keepLines w:val="0"/>
              <w:rPr>
                <w:sz w:val="16"/>
                <w:szCs w:val="16"/>
              </w:rPr>
            </w:pPr>
            <w:r w:rsidRPr="00BC0026">
              <w:rPr>
                <w:sz w:val="16"/>
                <w:szCs w:val="16"/>
              </w:rPr>
              <w:t>S5-221271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7D688" w14:textId="77777777" w:rsidR="00D539EA" w:rsidRPr="00BC0026" w:rsidRDefault="00D539EA"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29DE6F7" w14:textId="77777777" w:rsidR="00D539EA" w:rsidRPr="00BC0026" w:rsidRDefault="00D539EA"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571D" w14:textId="77777777" w:rsidR="00D539EA" w:rsidRPr="00BC0026" w:rsidRDefault="00D539EA"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C4D504" w14:textId="70C8FE1F" w:rsidR="00D539EA" w:rsidRPr="00BC0026" w:rsidRDefault="00D539EA" w:rsidP="00685CC6">
            <w:pPr>
              <w:pStyle w:val="TAL"/>
              <w:keepNext w:val="0"/>
              <w:keepLines w:val="0"/>
              <w:rPr>
                <w:sz w:val="16"/>
                <w:szCs w:val="16"/>
              </w:rPr>
            </w:pPr>
            <w:r w:rsidRPr="00BC0026">
              <w:rPr>
                <w:sz w:val="16"/>
                <w:szCs w:val="16"/>
              </w:rPr>
              <w:t>Rapporteur</w:t>
            </w:r>
            <w:r w:rsidR="006A012B" w:rsidRPr="00BC0026">
              <w:rPr>
                <w:sz w:val="16"/>
                <w:szCs w:val="16"/>
              </w:rPr>
              <w:t xml:space="preserve"> </w:t>
            </w:r>
            <w:r w:rsidRPr="00BC0026">
              <w:rPr>
                <w:sz w:val="16"/>
                <w:szCs w:val="16"/>
              </w:rPr>
              <w:t>clean-up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2CE06D" w14:textId="0A735242" w:rsidR="00D539EA" w:rsidRPr="00BC0026" w:rsidRDefault="00D539EA"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9C4AAD" w:rsidRPr="00BC0026" w14:paraId="60EA310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B56FC" w14:textId="50D5B470" w:rsidR="009C4AAD" w:rsidRPr="00BC0026" w:rsidRDefault="009C4AAD"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04F95C" w14:textId="317815D0" w:rsidR="009C4AAD" w:rsidRPr="00BC0026" w:rsidRDefault="009C4AAD"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DF02E7" w14:textId="6F104755" w:rsidR="009C4AAD" w:rsidRPr="00BC0026" w:rsidRDefault="009C4AAD" w:rsidP="00685CC6">
            <w:pPr>
              <w:pStyle w:val="TAC"/>
              <w:keepNext w:val="0"/>
              <w:keepLines w:val="0"/>
              <w:rPr>
                <w:sz w:val="16"/>
                <w:szCs w:val="16"/>
              </w:rPr>
            </w:pPr>
            <w:r w:rsidRPr="00BC0026">
              <w:rPr>
                <w:sz w:val="16"/>
                <w:szCs w:val="16"/>
              </w:rPr>
              <w:t>S5-221273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F58DF" w14:textId="77777777" w:rsidR="009C4AAD" w:rsidRPr="00BC0026" w:rsidRDefault="009C4AAD"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E8144A5" w14:textId="77777777" w:rsidR="009C4AAD" w:rsidRPr="00BC0026" w:rsidRDefault="009C4AAD"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33B6B" w14:textId="77777777" w:rsidR="009C4AAD" w:rsidRPr="00BC0026" w:rsidRDefault="009C4AAD"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7B4AAA" w14:textId="31A897A2" w:rsidR="009C4AAD" w:rsidRPr="00BC0026" w:rsidRDefault="009C4AAD" w:rsidP="00685CC6">
            <w:pPr>
              <w:pStyle w:val="TAL"/>
              <w:keepNext w:val="0"/>
              <w:keepLines w:val="0"/>
              <w:rPr>
                <w:sz w:val="16"/>
                <w:szCs w:val="16"/>
              </w:rPr>
            </w:pPr>
            <w:r w:rsidRPr="00BC0026">
              <w:rPr>
                <w:sz w:val="16"/>
                <w:szCs w:val="16"/>
              </w:rPr>
              <w:t>Further</w:t>
            </w:r>
            <w:r w:rsidR="006A012B" w:rsidRPr="00BC0026">
              <w:rPr>
                <w:sz w:val="16"/>
                <w:szCs w:val="16"/>
              </w:rPr>
              <w:t xml:space="preserve"> </w:t>
            </w:r>
            <w:r w:rsidRPr="00BC0026">
              <w:rPr>
                <w:sz w:val="16"/>
                <w:szCs w:val="16"/>
              </w:rPr>
              <w:t>clarifications</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supporting</w:t>
            </w:r>
            <w:r w:rsidR="006A012B" w:rsidRPr="00BC0026">
              <w:rPr>
                <w:sz w:val="16"/>
                <w:szCs w:val="16"/>
              </w:rPr>
              <w:t xml:space="preserve"> </w:t>
            </w:r>
            <w:r w:rsidRPr="00BC0026">
              <w:rPr>
                <w:sz w:val="16"/>
                <w:szCs w:val="16"/>
              </w:rPr>
              <w:t>text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clause</w:t>
            </w:r>
            <w:r w:rsidR="006A012B" w:rsidRPr="00BC0026">
              <w:rPr>
                <w:sz w:val="16"/>
                <w:szCs w:val="16"/>
              </w:rPr>
              <w:t xml:space="preserve"> </w:t>
            </w:r>
            <w:r w:rsidRPr="00BC0026">
              <w:rPr>
                <w:sz w:val="16"/>
                <w:szCs w:val="16"/>
              </w:rPr>
              <w:t>6.3</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role</w:t>
            </w:r>
            <w:r w:rsidR="006A012B" w:rsidRPr="00BC0026">
              <w:rPr>
                <w:sz w:val="16"/>
                <w:szCs w:val="16"/>
              </w:rPr>
              <w:t xml:space="preserve"> </w:t>
            </w:r>
            <w:r w:rsidRPr="00BC0026">
              <w:rPr>
                <w:sz w:val="16"/>
                <w:szCs w:val="16"/>
              </w:rPr>
              <w:t>in</w:t>
            </w:r>
            <w:r w:rsidR="006A012B" w:rsidRPr="00BC0026">
              <w:rPr>
                <w:sz w:val="16"/>
                <w:szCs w:val="16"/>
              </w:rPr>
              <w:t xml:space="preserve"> </w:t>
            </w:r>
            <w:r w:rsidRPr="00BC0026">
              <w:rPr>
                <w:sz w:val="16"/>
                <w:szCs w:val="16"/>
              </w:rPr>
              <w:t>cross-domain</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assurance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EC50F3" w14:textId="68B3BD99" w:rsidR="009C4AAD" w:rsidRPr="00BC0026" w:rsidRDefault="009C4AAD"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0F70A7" w:rsidRPr="00BC0026" w14:paraId="5EB2840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2C7" w14:textId="42974B3A" w:rsidR="000F70A7" w:rsidRPr="00BC0026" w:rsidRDefault="000F70A7"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084AC3F" w14:textId="412DC6FD" w:rsidR="000F70A7" w:rsidRPr="00BC0026" w:rsidRDefault="000F70A7"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CD0D051" w14:textId="3633563B" w:rsidR="000F70A7" w:rsidRPr="00BC0026" w:rsidRDefault="000F70A7" w:rsidP="00685CC6">
            <w:pPr>
              <w:pStyle w:val="TAC"/>
              <w:keepNext w:val="0"/>
              <w:keepLines w:val="0"/>
              <w:rPr>
                <w:sz w:val="16"/>
                <w:szCs w:val="16"/>
              </w:rPr>
            </w:pPr>
            <w:r w:rsidRPr="00BC0026">
              <w:rPr>
                <w:sz w:val="16"/>
                <w:szCs w:val="16"/>
              </w:rPr>
              <w:t>S5-221615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48EB0" w14:textId="77777777" w:rsidR="000F70A7" w:rsidRPr="00BC0026" w:rsidRDefault="000F70A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272D8EA" w14:textId="77777777" w:rsidR="000F70A7" w:rsidRPr="00BC0026" w:rsidRDefault="000F70A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872F" w14:textId="77777777" w:rsidR="000F70A7" w:rsidRPr="00BC0026" w:rsidRDefault="000F70A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6711C8" w14:textId="24FD8BF0" w:rsidR="000F70A7" w:rsidRPr="00BC0026" w:rsidRDefault="000F70A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context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C21FB4D" w14:textId="383AFD3E" w:rsidR="000F70A7" w:rsidRPr="00BC0026" w:rsidRDefault="000F70A7"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FB2FEC" w:rsidRPr="00BC0026" w14:paraId="24F69FE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22989" w14:textId="3CDEE7F0" w:rsidR="00FB2FEC" w:rsidRPr="00BC0026" w:rsidRDefault="00FB2FEC"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9C032D4" w14:textId="4E74C1F2" w:rsidR="00FB2FEC" w:rsidRPr="00BC0026" w:rsidRDefault="00FB2FEC"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6AC27C" w14:textId="194A5579" w:rsidR="00FB2FEC" w:rsidRPr="00BC0026" w:rsidRDefault="00FB2FEC" w:rsidP="00685CC6">
            <w:pPr>
              <w:pStyle w:val="TAC"/>
              <w:keepNext w:val="0"/>
              <w:keepLines w:val="0"/>
              <w:rPr>
                <w:sz w:val="16"/>
                <w:szCs w:val="16"/>
              </w:rPr>
            </w:pPr>
            <w:r w:rsidRPr="00BC0026">
              <w:rPr>
                <w:sz w:val="16"/>
                <w:szCs w:val="16"/>
              </w:rPr>
              <w:t>S5-221619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3F639" w14:textId="77777777" w:rsidR="00FB2FEC" w:rsidRPr="00BC0026" w:rsidRDefault="00FB2FEC"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9F9C732" w14:textId="77777777" w:rsidR="00FB2FEC" w:rsidRPr="00BC0026" w:rsidRDefault="00FB2FEC"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B7E84" w14:textId="77777777" w:rsidR="00FB2FEC" w:rsidRPr="00BC0026" w:rsidRDefault="00FB2FEC"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14E05" w14:textId="2F2F4A31" w:rsidR="00FB2FEC" w:rsidRPr="00BC0026" w:rsidRDefault="00FB2FEC" w:rsidP="00685CC6">
            <w:pPr>
              <w:pStyle w:val="TAL"/>
              <w:keepNext w:val="0"/>
              <w:keepLines w:val="0"/>
              <w:rPr>
                <w:sz w:val="16"/>
                <w:szCs w:val="16"/>
              </w:rPr>
            </w:pPr>
            <w:r w:rsidRPr="00BC0026">
              <w:rPr>
                <w:sz w:val="16"/>
                <w:szCs w:val="16"/>
              </w:rPr>
              <w:t>Move</w:t>
            </w:r>
            <w:r w:rsidR="006A012B" w:rsidRPr="00BC0026">
              <w:rPr>
                <w:sz w:val="16"/>
                <w:szCs w:val="16"/>
              </w:rPr>
              <w:t xml:space="preserve"> </w:t>
            </w:r>
            <w:r w:rsidRPr="00BC0026">
              <w:rPr>
                <w:sz w:val="16"/>
                <w:szCs w:val="16"/>
              </w:rPr>
              <w:t>out</w:t>
            </w:r>
            <w:r w:rsidR="006A012B" w:rsidRPr="00BC0026">
              <w:rPr>
                <w:sz w:val="16"/>
                <w:szCs w:val="16"/>
              </w:rPr>
              <w:t xml:space="preserve"> </w:t>
            </w:r>
            <w:r w:rsidRPr="00BC0026">
              <w:rPr>
                <w:sz w:val="16"/>
                <w:szCs w:val="16"/>
              </w:rPr>
              <w:t>ML</w:t>
            </w:r>
            <w:r w:rsidR="006A012B" w:rsidRPr="00BC0026">
              <w:rPr>
                <w:sz w:val="16"/>
                <w:szCs w:val="16"/>
              </w:rPr>
              <w:t xml:space="preserve"> </w:t>
            </w:r>
            <w:r w:rsidRPr="00BC0026">
              <w:rPr>
                <w:sz w:val="16"/>
                <w:szCs w:val="16"/>
              </w:rPr>
              <w:t>model</w:t>
            </w:r>
            <w:r w:rsidR="006A012B" w:rsidRPr="00BC0026">
              <w:rPr>
                <w:sz w:val="16"/>
                <w:szCs w:val="16"/>
              </w:rPr>
              <w:t xml:space="preserve"> </w:t>
            </w:r>
            <w:r w:rsidRPr="00BC0026">
              <w:rPr>
                <w:sz w:val="16"/>
                <w:szCs w:val="16"/>
              </w:rPr>
              <w:t>training</w:t>
            </w:r>
            <w:r w:rsidR="006A012B" w:rsidRPr="00BC0026">
              <w:rPr>
                <w:sz w:val="16"/>
                <w:szCs w:val="16"/>
              </w:rPr>
              <w:t xml:space="preserve"> </w:t>
            </w:r>
            <w:r w:rsidRPr="00BC0026">
              <w:rPr>
                <w:sz w:val="16"/>
                <w:szCs w:val="16"/>
              </w:rPr>
              <w:t>part</w:t>
            </w:r>
            <w:r w:rsidR="006A012B" w:rsidRPr="00BC0026">
              <w:rPr>
                <w:sz w:val="16"/>
                <w:szCs w:val="16"/>
              </w:rPr>
              <w:t xml:space="preserve"> </w:t>
            </w:r>
            <w:r w:rsidRPr="00BC0026">
              <w:rPr>
                <w:sz w:val="16"/>
                <w:szCs w:val="16"/>
              </w:rPr>
              <w:t>to</w:t>
            </w:r>
            <w:r w:rsidR="006A012B" w:rsidRPr="00BC0026">
              <w:rPr>
                <w:sz w:val="16"/>
                <w:szCs w:val="16"/>
              </w:rPr>
              <w:t xml:space="preserve"> </w:t>
            </w:r>
            <w:r w:rsidRPr="00BC0026">
              <w:rPr>
                <w:sz w:val="16"/>
                <w:szCs w:val="16"/>
              </w:rPr>
              <w:t>TS</w:t>
            </w:r>
            <w:r w:rsidR="006A012B" w:rsidRPr="00BC0026">
              <w:rPr>
                <w:sz w:val="16"/>
                <w:szCs w:val="16"/>
              </w:rPr>
              <w:t xml:space="preserve"> </w:t>
            </w:r>
            <w:r w:rsidRPr="00BC0026">
              <w:rPr>
                <w:sz w:val="16"/>
                <w:szCs w:val="16"/>
              </w:rPr>
              <w:t>28.105</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DEAD4E8" w14:textId="63AC1FC1" w:rsidR="00FB2FEC" w:rsidRPr="00BC0026" w:rsidRDefault="00FB2FEC"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C1629E" w:rsidRPr="00BC0026" w14:paraId="0EE5FF5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4C4EF" w14:textId="62682089" w:rsidR="00C1629E" w:rsidRPr="00BC0026" w:rsidRDefault="00C1629E"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B3F8F7" w14:textId="4FB522BA" w:rsidR="00C1629E" w:rsidRPr="00BC0026" w:rsidRDefault="00C1629E"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662E409" w14:textId="72E76A20" w:rsidR="00C1629E" w:rsidRPr="00BC0026" w:rsidRDefault="00C1629E" w:rsidP="00685CC6">
            <w:pPr>
              <w:pStyle w:val="TAC"/>
              <w:keepNext w:val="0"/>
              <w:keepLines w:val="0"/>
              <w:rPr>
                <w:sz w:val="16"/>
                <w:szCs w:val="16"/>
              </w:rPr>
            </w:pPr>
            <w:r w:rsidRPr="00BC0026">
              <w:rPr>
                <w:sz w:val="16"/>
                <w:szCs w:val="16"/>
              </w:rPr>
              <w:t>S5-221712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311F9" w14:textId="77777777" w:rsidR="00C1629E" w:rsidRPr="00BC0026" w:rsidRDefault="00C1629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E655C18" w14:textId="77777777" w:rsidR="00C1629E" w:rsidRPr="00BC0026" w:rsidRDefault="00C1629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AC801" w14:textId="77777777" w:rsidR="00C1629E" w:rsidRPr="00BC0026" w:rsidRDefault="00C1629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7AC8D" w14:textId="57E7FA29" w:rsidR="00C1629E" w:rsidRPr="00BC0026" w:rsidRDefault="00C1629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experience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135D0F" w14:textId="234E9D59" w:rsidR="00C1629E" w:rsidRPr="00BC0026" w:rsidRDefault="00C1629E"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B95B28" w:rsidRPr="00BC0026" w14:paraId="2B09B83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AF2030" w14:textId="6ECBDAC7" w:rsidR="00B95B28" w:rsidRPr="00BC0026" w:rsidRDefault="00B95B28"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72BDB5" w14:textId="1D94F896" w:rsidR="00B95B28" w:rsidRPr="00BC0026" w:rsidRDefault="00B95B28"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7E4B4A7" w14:textId="38AD3A55" w:rsidR="00B95B28" w:rsidRPr="00BC0026" w:rsidRDefault="00B95B28" w:rsidP="00685CC6">
            <w:pPr>
              <w:pStyle w:val="TAC"/>
              <w:keepNext w:val="0"/>
              <w:keepLines w:val="0"/>
              <w:rPr>
                <w:sz w:val="16"/>
                <w:szCs w:val="16"/>
              </w:rPr>
            </w:pPr>
            <w:r w:rsidRPr="00BC0026">
              <w:rPr>
                <w:sz w:val="16"/>
                <w:szCs w:val="16"/>
              </w:rPr>
              <w:t>S5-221610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33B9" w14:textId="77777777" w:rsidR="00B95B28" w:rsidRPr="00BC0026" w:rsidRDefault="00B95B2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C141DDD" w14:textId="77777777" w:rsidR="00B95B28" w:rsidRPr="00BC0026" w:rsidRDefault="00B95B2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AA970" w14:textId="77777777" w:rsidR="00B95B28" w:rsidRPr="00BC0026" w:rsidRDefault="00B95B2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D2F4CC" w14:textId="6A43457D" w:rsidR="00B95B28" w:rsidRPr="00BC0026" w:rsidRDefault="00B95B2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throughput</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705F80C" w14:textId="71E0B9FD" w:rsidR="00B95B28" w:rsidRPr="00BC0026" w:rsidRDefault="00B95B28"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B95B28" w:rsidRPr="00BC0026" w14:paraId="4048A43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1C6204" w14:textId="33FD0493" w:rsidR="00B95B28" w:rsidRPr="00BC0026" w:rsidRDefault="00B95B28"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E90C51" w14:textId="0CA5467C" w:rsidR="00B95B28" w:rsidRPr="00BC0026" w:rsidRDefault="00B95B28"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8A6999" w14:textId="5A6ACD32" w:rsidR="00B95B28" w:rsidRPr="00BC0026" w:rsidRDefault="00B95B28" w:rsidP="00685CC6">
            <w:pPr>
              <w:pStyle w:val="TAC"/>
              <w:keepNext w:val="0"/>
              <w:keepLines w:val="0"/>
              <w:rPr>
                <w:sz w:val="16"/>
                <w:szCs w:val="16"/>
              </w:rPr>
            </w:pPr>
            <w:r w:rsidRPr="00BC0026">
              <w:rPr>
                <w:sz w:val="16"/>
                <w:szCs w:val="16"/>
              </w:rPr>
              <w:t>S5-221612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1FB41" w14:textId="77777777" w:rsidR="00B95B28" w:rsidRPr="00BC0026" w:rsidRDefault="00B95B2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210E34D" w14:textId="77777777" w:rsidR="00B95B28" w:rsidRPr="00BC0026" w:rsidRDefault="00B95B2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D005" w14:textId="77777777" w:rsidR="00B95B28" w:rsidRPr="00BC0026" w:rsidRDefault="00B95B2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541DB" w14:textId="6FB740AB" w:rsidR="00B95B28" w:rsidRPr="00BC0026" w:rsidRDefault="00B95B2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capability</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2EC5A16" w14:textId="60609DDD" w:rsidR="00B95B28" w:rsidRPr="00BC0026" w:rsidRDefault="00B95B28"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B95B28" w:rsidRPr="00BC0026" w14:paraId="063DB75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0927B" w14:textId="06C5291D" w:rsidR="00B95B28" w:rsidRPr="00BC0026" w:rsidRDefault="005A384F" w:rsidP="00685CC6">
            <w:pPr>
              <w:pStyle w:val="TAC"/>
              <w:keepNext w:val="0"/>
              <w:keepLines w:val="0"/>
              <w:rPr>
                <w:sz w:val="16"/>
                <w:szCs w:val="16"/>
              </w:rPr>
            </w:pPr>
            <w:r w:rsidRPr="00BC0026">
              <w:rPr>
                <w:sz w:val="16"/>
                <w:szCs w:val="16"/>
              </w:rPr>
              <w:t>2022-03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7D05F2F" w14:textId="5F0F8D35" w:rsidR="00B95B28" w:rsidRPr="00BC0026" w:rsidRDefault="005A384F" w:rsidP="00685CC6">
            <w:pPr>
              <w:pStyle w:val="TAC"/>
              <w:keepNext w:val="0"/>
              <w:keepLines w:val="0"/>
              <w:rPr>
                <w:sz w:val="16"/>
                <w:szCs w:val="16"/>
              </w:rPr>
            </w:pPr>
            <w:r w:rsidRPr="00BC0026">
              <w:rPr>
                <w:sz w:val="16"/>
                <w:szCs w:val="16"/>
              </w:rPr>
              <w:t>SA#95e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E07A80" w14:textId="77777777" w:rsidR="00B95B28" w:rsidRPr="00BC0026" w:rsidRDefault="00B95B28" w:rsidP="00685CC6">
            <w:pPr>
              <w:pStyle w:val="TAC"/>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82DAF" w14:textId="77777777" w:rsidR="00B95B28" w:rsidRPr="00BC0026" w:rsidRDefault="00B95B2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78D5A5A" w14:textId="77777777" w:rsidR="00B95B28" w:rsidRPr="00BC0026" w:rsidRDefault="00B95B2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02F59" w14:textId="77777777" w:rsidR="00B95B28" w:rsidRPr="00BC0026" w:rsidRDefault="00B95B2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B53E74" w14:textId="360BDEFF" w:rsidR="00B95B28" w:rsidRPr="00BC0026" w:rsidRDefault="005A384F" w:rsidP="00685CC6">
            <w:pPr>
              <w:pStyle w:val="TAL"/>
              <w:keepNext w:val="0"/>
              <w:keepLines w:val="0"/>
              <w:rPr>
                <w:sz w:val="16"/>
                <w:szCs w:val="16"/>
              </w:rPr>
            </w:pPr>
            <w:r w:rsidRPr="00BC0026">
              <w:rPr>
                <w:sz w:val="16"/>
                <w:szCs w:val="16"/>
              </w:rPr>
              <w:t>Sent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information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29A8CF" w14:textId="3FA6B72A" w:rsidR="00B95B28" w:rsidRPr="00BC0026" w:rsidRDefault="005A384F" w:rsidP="00685CC6">
            <w:pPr>
              <w:pStyle w:val="TAC"/>
              <w:keepNext w:val="0"/>
              <w:keepLines w:val="0"/>
              <w:rPr>
                <w:sz w:val="16"/>
                <w:szCs w:val="16"/>
              </w:rPr>
            </w:pPr>
            <w:r w:rsidRPr="00BC0026">
              <w:rPr>
                <w:sz w:val="16"/>
                <w:szCs w:val="16"/>
              </w:rPr>
              <w:t>1.0.0</w:t>
            </w:r>
          </w:p>
        </w:tc>
      </w:tr>
      <w:tr w:rsidR="00894FF6" w:rsidRPr="00BC0026" w14:paraId="66E446D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603B6" w14:textId="20A7868E" w:rsidR="00894FF6" w:rsidRPr="00BC0026" w:rsidRDefault="00894FF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594831" w14:textId="496DB433" w:rsidR="00894FF6" w:rsidRPr="00BC0026" w:rsidRDefault="00894FF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334902" w14:textId="052AB21B" w:rsidR="00894FF6" w:rsidRPr="00BC0026" w:rsidRDefault="005E6449" w:rsidP="00685CC6">
            <w:pPr>
              <w:pStyle w:val="TAC"/>
              <w:keepNext w:val="0"/>
              <w:keepLines w:val="0"/>
              <w:rPr>
                <w:sz w:val="16"/>
                <w:szCs w:val="16"/>
              </w:rPr>
            </w:pPr>
            <w:r w:rsidRPr="00BC0026">
              <w:rPr>
                <w:sz w:val="16"/>
                <w:szCs w:val="16"/>
              </w:rPr>
              <w:t>S5-222692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496F6" w14:textId="77777777" w:rsidR="00894FF6" w:rsidRPr="00BC0026" w:rsidRDefault="00894FF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2A02EEA" w14:textId="77777777" w:rsidR="00894FF6" w:rsidRPr="00BC0026" w:rsidRDefault="00894FF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8EC9" w14:textId="77777777" w:rsidR="00894FF6" w:rsidRPr="00BC0026" w:rsidRDefault="00894FF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56B5AC" w14:textId="26B4E069" w:rsidR="00894FF6" w:rsidRPr="00BC0026" w:rsidRDefault="005E6449" w:rsidP="00685CC6">
            <w:pPr>
              <w:pStyle w:val="TAL"/>
              <w:keepNext w:val="0"/>
              <w:keepLines w:val="0"/>
              <w:rPr>
                <w:sz w:val="16"/>
                <w:szCs w:val="16"/>
              </w:rPr>
            </w:pPr>
            <w:r w:rsidRPr="00BC0026">
              <w:rPr>
                <w:sz w:val="16"/>
                <w:szCs w:val="16"/>
              </w:rPr>
              <w:t>Extend</w:t>
            </w:r>
            <w:r w:rsidR="006A012B" w:rsidRPr="00BC0026">
              <w:rPr>
                <w:sz w:val="16"/>
                <w:szCs w:val="16"/>
              </w:rPr>
              <w:t xml:space="preserve"> </w:t>
            </w:r>
            <w:r w:rsidRPr="00BC0026">
              <w:rPr>
                <w:sz w:val="16"/>
                <w:szCs w:val="16"/>
              </w:rPr>
              <w:t>requirements</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coverage</w:t>
            </w:r>
            <w:r w:rsidR="006A012B" w:rsidRPr="00BC0026">
              <w:rPr>
                <w:sz w:val="16"/>
                <w:szCs w:val="16"/>
              </w:rPr>
              <w:t xml:space="preserve"> </w:t>
            </w:r>
            <w:r w:rsidR="00AD52B0" w:rsidRPr="00BC0026">
              <w:rPr>
                <w:sz w:val="16"/>
                <w:szCs w:val="16"/>
              </w:rPr>
              <w:t>a</w:t>
            </w:r>
            <w:r w:rsidRPr="00BC0026">
              <w:rPr>
                <w:sz w:val="16"/>
                <w:szCs w:val="16"/>
              </w:rPr>
              <w:t>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845CAD" w14:textId="65DE88D3" w:rsidR="00894FF6" w:rsidRPr="00BC0026" w:rsidRDefault="00894FF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4704EF" w:rsidRPr="00BC0026" w14:paraId="509AC832"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53B91" w14:textId="1540AB2E" w:rsidR="004704EF" w:rsidRPr="00BC0026" w:rsidRDefault="004704EF"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9AF6C7" w14:textId="6CF3CC9D" w:rsidR="004704EF" w:rsidRPr="00BC0026" w:rsidRDefault="004704EF"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BFA069D" w14:textId="571A9B28" w:rsidR="004704EF" w:rsidRPr="00BC0026" w:rsidRDefault="004704EF" w:rsidP="00685CC6">
            <w:pPr>
              <w:pStyle w:val="TAC"/>
              <w:keepNext w:val="0"/>
              <w:keepLines w:val="0"/>
              <w:rPr>
                <w:sz w:val="16"/>
                <w:szCs w:val="16"/>
              </w:rPr>
            </w:pPr>
            <w:r w:rsidRPr="00BC0026">
              <w:rPr>
                <w:sz w:val="16"/>
                <w:szCs w:val="16"/>
              </w:rPr>
              <w:t>S5-222693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C721A" w14:textId="77777777" w:rsidR="004704EF" w:rsidRPr="00BC0026" w:rsidRDefault="004704EF"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1122AB5" w14:textId="77777777" w:rsidR="004704EF" w:rsidRPr="00BC0026" w:rsidRDefault="004704EF"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D44BC" w14:textId="77777777" w:rsidR="004704EF" w:rsidRPr="00BC0026" w:rsidRDefault="004704EF"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42B82F" w14:textId="62CF1935" w:rsidR="004704EF" w:rsidRPr="00BC0026" w:rsidRDefault="002B6625" w:rsidP="00685CC6">
            <w:pPr>
              <w:pStyle w:val="TAL"/>
              <w:keepNext w:val="0"/>
              <w:keepLines w:val="0"/>
              <w:rPr>
                <w:sz w:val="16"/>
                <w:szCs w:val="16"/>
              </w:rPr>
            </w:pPr>
            <w:r w:rsidRPr="00BC0026">
              <w:rPr>
                <w:sz w:val="16"/>
                <w:szCs w:val="16"/>
              </w:rPr>
              <w:t>Critical</w:t>
            </w:r>
            <w:r w:rsidR="006A012B" w:rsidRPr="00BC0026">
              <w:rPr>
                <w:sz w:val="16"/>
                <w:szCs w:val="16"/>
              </w:rPr>
              <w:t xml:space="preserve"> </w:t>
            </w:r>
            <w:r w:rsidRPr="00BC0026">
              <w:rPr>
                <w:sz w:val="16"/>
                <w:szCs w:val="16"/>
              </w:rPr>
              <w:t>Maintenance</w:t>
            </w:r>
            <w:r w:rsidR="006A012B" w:rsidRPr="00BC0026">
              <w:rPr>
                <w:sz w:val="16"/>
                <w:szCs w:val="16"/>
              </w:rPr>
              <w:t xml:space="preserve"> </w:t>
            </w:r>
            <w:r w:rsidRPr="00BC0026">
              <w:rPr>
                <w:sz w:val="16"/>
                <w:szCs w:val="16"/>
              </w:rPr>
              <w:t>Management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DA0E5BF" w14:textId="49DEE987" w:rsidR="004704EF" w:rsidRPr="00BC0026" w:rsidRDefault="004704EF"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6D1272" w:rsidRPr="00BC0026" w14:paraId="1DA5F11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D22C6" w14:textId="04362DC9" w:rsidR="006D1272" w:rsidRPr="00BC0026" w:rsidRDefault="006D1272"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CC0157" w14:textId="2D872CD8" w:rsidR="006D1272" w:rsidRPr="00BC0026" w:rsidRDefault="006D1272"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B5C204D" w14:textId="7464EDF9" w:rsidR="006D1272" w:rsidRPr="00BC0026" w:rsidRDefault="006D1272" w:rsidP="00685CC6">
            <w:pPr>
              <w:pStyle w:val="TAC"/>
              <w:keepNext w:val="0"/>
              <w:keepLines w:val="0"/>
              <w:rPr>
                <w:sz w:val="16"/>
                <w:szCs w:val="16"/>
              </w:rPr>
            </w:pPr>
            <w:r w:rsidRPr="00BC0026">
              <w:rPr>
                <w:sz w:val="16"/>
                <w:szCs w:val="16"/>
              </w:rPr>
              <w:t>S5-222695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FE90" w14:textId="77777777" w:rsidR="006D1272" w:rsidRPr="00BC0026" w:rsidRDefault="006D1272"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FE5DD4A" w14:textId="77777777" w:rsidR="006D1272" w:rsidRPr="00BC0026" w:rsidRDefault="006D1272"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26D8" w14:textId="77777777" w:rsidR="006D1272" w:rsidRPr="00BC0026" w:rsidRDefault="006D1272"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49E078" w14:textId="76F0AAE6" w:rsidR="006D1272" w:rsidRPr="00BC0026" w:rsidRDefault="006D1272" w:rsidP="00685CC6">
            <w:pPr>
              <w:pStyle w:val="TAL"/>
              <w:keepNext w:val="0"/>
              <w:keepLines w:val="0"/>
              <w:rPr>
                <w:sz w:val="16"/>
                <w:szCs w:val="16"/>
              </w:rPr>
            </w:pP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Traffic</w:t>
            </w:r>
            <w:r w:rsidR="006A012B" w:rsidRPr="00BC0026">
              <w:rPr>
                <w:sz w:val="16"/>
                <w:szCs w:val="16"/>
              </w:rPr>
              <w:t xml:space="preserve"> </w:t>
            </w:r>
            <w:r w:rsidRPr="00BC0026">
              <w:rPr>
                <w:sz w:val="16"/>
                <w:szCs w:val="16"/>
              </w:rPr>
              <w:t>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D3537AF" w14:textId="5CD6F0BB" w:rsidR="006D1272" w:rsidRPr="00BC0026" w:rsidRDefault="006D1272"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F34135" w:rsidRPr="00BC0026" w14:paraId="7B4E403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5C569" w14:textId="50A9F9F4" w:rsidR="00F34135" w:rsidRPr="00BC0026" w:rsidRDefault="00F34135"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22F502" w14:textId="23E6EF24" w:rsidR="00F34135" w:rsidRPr="00BC0026" w:rsidRDefault="00F34135"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51E197A" w14:textId="6A9B23FF" w:rsidR="00F34135" w:rsidRPr="00BC0026" w:rsidRDefault="00F34135" w:rsidP="00685CC6">
            <w:pPr>
              <w:pStyle w:val="TAC"/>
              <w:keepNext w:val="0"/>
              <w:keepLines w:val="0"/>
              <w:rPr>
                <w:sz w:val="16"/>
                <w:szCs w:val="16"/>
              </w:rPr>
            </w:pPr>
            <w:r w:rsidRPr="00BC0026">
              <w:rPr>
                <w:sz w:val="16"/>
                <w:szCs w:val="16"/>
              </w:rPr>
              <w:t>S5-222105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45B21" w14:textId="77777777" w:rsidR="00F34135" w:rsidRPr="00BC0026" w:rsidRDefault="00F34135"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DE8B390" w14:textId="77777777" w:rsidR="00F34135" w:rsidRPr="00BC0026" w:rsidRDefault="00F34135"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8C75" w14:textId="77777777" w:rsidR="00F34135" w:rsidRPr="00BC0026" w:rsidRDefault="00F34135"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4222C5" w14:textId="7C19FC35" w:rsidR="00F34135" w:rsidRPr="00BC0026" w:rsidRDefault="00F34135" w:rsidP="00685CC6">
            <w:pPr>
              <w:pStyle w:val="TAL"/>
              <w:keepNext w:val="0"/>
              <w:keepLines w:val="0"/>
              <w:rPr>
                <w:sz w:val="16"/>
                <w:szCs w:val="16"/>
              </w:rPr>
            </w:pPr>
            <w:r w:rsidRPr="00BC0026">
              <w:rPr>
                <w:sz w:val="16"/>
                <w:szCs w:val="16"/>
              </w:rPr>
              <w:t>Correct</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referred</w:t>
            </w:r>
            <w:r w:rsidR="006A012B" w:rsidRPr="00BC0026">
              <w:rPr>
                <w:sz w:val="16"/>
                <w:szCs w:val="16"/>
              </w:rPr>
              <w:t xml:space="preserve"> </w:t>
            </w:r>
            <w:r w:rsidRPr="00BC0026">
              <w:rPr>
                <w:sz w:val="16"/>
                <w:szCs w:val="16"/>
              </w:rPr>
              <w:t>clauses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3CB73B" w14:textId="0FF62B89" w:rsidR="00F34135" w:rsidRPr="00BC0026" w:rsidRDefault="00F34135"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CD2123" w:rsidRPr="00BC0026" w14:paraId="3580B87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CFB48" w14:textId="4D1E6055" w:rsidR="00CD2123" w:rsidRPr="00BC0026" w:rsidRDefault="00CD2123"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220FCCF" w14:textId="21628734" w:rsidR="00CD2123" w:rsidRPr="00BC0026" w:rsidRDefault="00CD2123"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8F4A38" w14:textId="4D8B3C71" w:rsidR="00CD2123" w:rsidRPr="00BC0026" w:rsidRDefault="00CD2123" w:rsidP="00685CC6">
            <w:pPr>
              <w:pStyle w:val="TAC"/>
              <w:keepNext w:val="0"/>
              <w:keepLines w:val="0"/>
              <w:rPr>
                <w:sz w:val="16"/>
                <w:szCs w:val="16"/>
              </w:rPr>
            </w:pPr>
            <w:r w:rsidRPr="00BC0026">
              <w:rPr>
                <w:sz w:val="16"/>
                <w:szCs w:val="16"/>
              </w:rPr>
              <w:t>S5-222697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F28F4" w14:textId="77777777" w:rsidR="00CD2123" w:rsidRPr="00BC0026" w:rsidRDefault="00CD2123"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072CD9E" w14:textId="77777777" w:rsidR="00CD2123" w:rsidRPr="00BC0026" w:rsidRDefault="00CD2123"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6E9FB" w14:textId="77777777" w:rsidR="00CD2123" w:rsidRPr="00BC0026" w:rsidRDefault="00CD2123"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8B3C3F" w14:textId="05EA0ADE" w:rsidR="00CD2123" w:rsidRPr="00BC0026" w:rsidRDefault="00CD212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common</w:t>
            </w:r>
            <w:r w:rsidR="006A012B" w:rsidRPr="00BC0026">
              <w:rPr>
                <w:sz w:val="16"/>
                <w:szCs w:val="16"/>
              </w:rPr>
              <w:t xml:space="preserve"> </w:t>
            </w:r>
            <w:r w:rsidRPr="00BC0026">
              <w:rPr>
                <w:sz w:val="16"/>
                <w:szCs w:val="16"/>
              </w:rPr>
              <w:t>information</w:t>
            </w:r>
            <w:r w:rsidR="006A012B" w:rsidRPr="00BC0026">
              <w:rPr>
                <w:sz w:val="16"/>
                <w:szCs w:val="16"/>
              </w:rPr>
              <w:t xml:space="preserve"> </w:t>
            </w:r>
            <w:r w:rsidRPr="00BC0026">
              <w:rPr>
                <w:sz w:val="16"/>
                <w:szCs w:val="16"/>
              </w:rPr>
              <w:t>elements</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outputs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92EC52" w14:textId="391639CE" w:rsidR="00CD2123" w:rsidRPr="00BC0026" w:rsidRDefault="00CD2123"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81B96" w:rsidRPr="00BC0026" w14:paraId="60A2610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B827D" w14:textId="2A037F29" w:rsidR="00B81B96" w:rsidRPr="00BC0026" w:rsidRDefault="00B81B9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509C0B7" w14:textId="6332003D" w:rsidR="00B81B96" w:rsidRPr="00BC0026" w:rsidRDefault="00B81B9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232F504" w14:textId="1B8A6050" w:rsidR="00B81B96" w:rsidRPr="00BC0026" w:rsidRDefault="00B81B96" w:rsidP="00685CC6">
            <w:pPr>
              <w:pStyle w:val="TAC"/>
              <w:keepNext w:val="0"/>
              <w:keepLines w:val="0"/>
              <w:rPr>
                <w:sz w:val="16"/>
                <w:szCs w:val="16"/>
              </w:rPr>
            </w:pPr>
            <w:r w:rsidRPr="00BC0026">
              <w:rPr>
                <w:sz w:val="16"/>
                <w:szCs w:val="16"/>
              </w:rPr>
              <w:t>S5-222698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E4755" w14:textId="77777777" w:rsidR="00B81B96" w:rsidRPr="00BC0026" w:rsidRDefault="00B81B9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B338085" w14:textId="77777777" w:rsidR="00B81B96" w:rsidRPr="00BC0026" w:rsidRDefault="00B81B9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62371" w14:textId="77777777" w:rsidR="00B81B96" w:rsidRPr="00BC0026" w:rsidRDefault="00B81B9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1A7793" w14:textId="063380A1" w:rsidR="00B81B96" w:rsidRPr="00BC0026" w:rsidRDefault="00B81B96"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NRM</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56A0DDB" w14:textId="4C36B9A3" w:rsidR="00B81B96" w:rsidRPr="00BC0026" w:rsidRDefault="00B81B9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ED6A14" w:rsidRPr="00BC0026" w14:paraId="3BF8456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483AFA" w14:textId="2095E517" w:rsidR="00ED6A14" w:rsidRPr="00BC0026" w:rsidRDefault="00ED6A14"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0B2DD6" w14:textId="31825F60" w:rsidR="00ED6A14" w:rsidRPr="00BC0026" w:rsidRDefault="00ED6A14"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EA3A3E" w14:textId="39A2976E" w:rsidR="00ED6A14" w:rsidRPr="00BC0026" w:rsidRDefault="00ED6A14" w:rsidP="00685CC6">
            <w:pPr>
              <w:pStyle w:val="TAC"/>
              <w:keepNext w:val="0"/>
              <w:keepLines w:val="0"/>
              <w:rPr>
                <w:sz w:val="16"/>
                <w:szCs w:val="16"/>
              </w:rPr>
            </w:pPr>
            <w:r w:rsidRPr="00BC0026">
              <w:rPr>
                <w:sz w:val="16"/>
                <w:szCs w:val="16"/>
              </w:rPr>
              <w:t>S5-222699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92BA5" w14:textId="77777777" w:rsidR="00ED6A14" w:rsidRPr="00BC0026" w:rsidRDefault="00ED6A1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E9C51F4" w14:textId="77777777" w:rsidR="00ED6A14" w:rsidRPr="00BC0026" w:rsidRDefault="00ED6A1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0BE9A" w14:textId="77777777" w:rsidR="00ED6A14" w:rsidRPr="00BC0026" w:rsidRDefault="00ED6A1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9D064B" w14:textId="194BAF54" w:rsidR="00ED6A14" w:rsidRPr="00BC0026" w:rsidRDefault="00ED6A14" w:rsidP="00685CC6">
            <w:pPr>
              <w:pStyle w:val="TAL"/>
              <w:keepNext w:val="0"/>
              <w:keepLines w:val="0"/>
              <w:rPr>
                <w:sz w:val="16"/>
                <w:szCs w:val="16"/>
              </w:rPr>
            </w:pPr>
            <w:r w:rsidRPr="00BC0026">
              <w:rPr>
                <w:sz w:val="16"/>
                <w:szCs w:val="16"/>
              </w:rPr>
              <w:t>Enhancing</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r w:rsidR="006A012B" w:rsidRPr="00BC0026">
              <w:rPr>
                <w:sz w:val="16"/>
                <w:szCs w:val="16"/>
              </w:rPr>
              <w:t xml:space="preserve"> </w:t>
            </w:r>
            <w:r w:rsidRPr="00BC0026">
              <w:rPr>
                <w:sz w:val="16"/>
                <w:szCs w:val="16"/>
              </w:rPr>
              <w:t>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0737E5" w14:textId="271A0CF4" w:rsidR="00ED6A14" w:rsidRPr="00BC0026" w:rsidRDefault="00ED6A14"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305BD8" w:rsidRPr="00BC0026" w14:paraId="0121A31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46737" w14:textId="0CD5312C" w:rsidR="00305BD8" w:rsidRPr="00BC0026" w:rsidRDefault="00305BD8"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089DCC" w14:textId="69CC1CA7" w:rsidR="00305BD8" w:rsidRPr="00BC0026" w:rsidRDefault="00305BD8"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9A557B" w14:textId="04601289" w:rsidR="00305BD8" w:rsidRPr="00BC0026" w:rsidRDefault="00305BD8" w:rsidP="00685CC6">
            <w:pPr>
              <w:pStyle w:val="TAC"/>
              <w:keepNext w:val="0"/>
              <w:keepLines w:val="0"/>
              <w:rPr>
                <w:sz w:val="16"/>
                <w:szCs w:val="16"/>
              </w:rPr>
            </w:pPr>
            <w:r w:rsidRPr="00BC0026">
              <w:rPr>
                <w:sz w:val="16"/>
                <w:szCs w:val="16"/>
              </w:rPr>
              <w:t>S5-222332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E1644" w14:textId="77777777" w:rsidR="00305BD8" w:rsidRPr="00BC0026" w:rsidRDefault="00305BD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B390C98" w14:textId="77777777" w:rsidR="00305BD8" w:rsidRPr="00BC0026" w:rsidRDefault="00305BD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C730" w14:textId="77777777" w:rsidR="00305BD8" w:rsidRPr="00BC0026" w:rsidRDefault="00305BD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A371C" w14:textId="49E2313A" w:rsidR="00305BD8" w:rsidRPr="00BC0026" w:rsidRDefault="00305BD8" w:rsidP="00685CC6">
            <w:pPr>
              <w:pStyle w:val="TAL"/>
              <w:keepNext w:val="0"/>
              <w:keepLines w:val="0"/>
              <w:rPr>
                <w:sz w:val="16"/>
                <w:szCs w:val="16"/>
              </w:rPr>
            </w:pPr>
            <w:r w:rsidRPr="00BC0026">
              <w:rPr>
                <w:sz w:val="16"/>
                <w:szCs w:val="16"/>
              </w:rPr>
              <w:t>Clarify</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interactions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DA0E943" w14:textId="44397143" w:rsidR="00305BD8" w:rsidRPr="00BC0026" w:rsidRDefault="00305BD8"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C603CB" w:rsidRPr="00BC0026" w14:paraId="3EC3BB0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EA68A7" w14:textId="61A69E2B" w:rsidR="00C603CB" w:rsidRPr="00BC0026" w:rsidRDefault="00C603CB"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BDBDEF" w14:textId="500EC46B" w:rsidR="00C603CB" w:rsidRPr="00BC0026" w:rsidRDefault="00C603CB"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82C6FFC" w14:textId="6DBC4531" w:rsidR="00C603CB" w:rsidRPr="00BC0026" w:rsidRDefault="00C603CB" w:rsidP="00685CC6">
            <w:pPr>
              <w:pStyle w:val="TAC"/>
              <w:keepNext w:val="0"/>
              <w:keepLines w:val="0"/>
              <w:rPr>
                <w:sz w:val="16"/>
                <w:szCs w:val="16"/>
              </w:rPr>
            </w:pPr>
            <w:r w:rsidRPr="00BC0026">
              <w:rPr>
                <w:sz w:val="16"/>
                <w:szCs w:val="16"/>
              </w:rPr>
              <w:t>S5-222701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1019F" w14:textId="77777777" w:rsidR="00C603CB" w:rsidRPr="00BC0026" w:rsidRDefault="00C603C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C37F9E4" w14:textId="77777777" w:rsidR="00C603CB" w:rsidRPr="00BC0026" w:rsidRDefault="00C603C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8475" w14:textId="77777777" w:rsidR="00C603CB" w:rsidRPr="00BC0026" w:rsidRDefault="00C603C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85440" w14:textId="525F67A7" w:rsidR="00C603CB" w:rsidRPr="00BC0026" w:rsidRDefault="00C603CB" w:rsidP="00685CC6">
            <w:pPr>
              <w:pStyle w:val="TAL"/>
              <w:keepNext w:val="0"/>
              <w:keepLines w:val="0"/>
              <w:rPr>
                <w:sz w:val="16"/>
                <w:szCs w:val="16"/>
              </w:rPr>
            </w:pPr>
            <w:r w:rsidRPr="00BC0026">
              <w:rPr>
                <w:sz w:val="16"/>
                <w:szCs w:val="16"/>
              </w:rPr>
              <w:t>Prediction</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failures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104C343" w14:textId="6FC82634" w:rsidR="00C603CB" w:rsidRPr="00BC0026" w:rsidRDefault="00C603CB"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CB1988" w:rsidRPr="00BC0026" w14:paraId="4895A719"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2FC57" w14:textId="5EE6BB1B" w:rsidR="00CB1988" w:rsidRPr="00BC0026" w:rsidRDefault="00CB1988"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73381" w14:textId="54A4DE9D" w:rsidR="00CB1988" w:rsidRPr="00BC0026" w:rsidRDefault="00CB1988"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B4FA18C" w14:textId="5CC2ACCC" w:rsidR="00CB1988" w:rsidRPr="00BC0026" w:rsidRDefault="00CB1988" w:rsidP="00685CC6">
            <w:pPr>
              <w:pStyle w:val="TAC"/>
              <w:keepNext w:val="0"/>
              <w:keepLines w:val="0"/>
              <w:rPr>
                <w:sz w:val="16"/>
                <w:szCs w:val="16"/>
              </w:rPr>
            </w:pPr>
            <w:r w:rsidRPr="00BC0026">
              <w:rPr>
                <w:sz w:val="16"/>
                <w:szCs w:val="16"/>
              </w:rPr>
              <w:t>S5-222702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55A5B" w14:textId="77777777" w:rsidR="00CB1988" w:rsidRPr="00BC0026" w:rsidRDefault="00CB198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79812CD" w14:textId="77777777" w:rsidR="00CB1988" w:rsidRPr="00BC0026" w:rsidRDefault="00CB198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60FB9" w14:textId="77777777" w:rsidR="00CB1988" w:rsidRPr="00BC0026" w:rsidRDefault="00CB198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661076" w14:textId="0CDB7934" w:rsidR="00CB1988" w:rsidRPr="00BC0026" w:rsidRDefault="00CB198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failure</w:t>
            </w:r>
            <w:r w:rsidR="006A012B" w:rsidRPr="00BC0026">
              <w:rPr>
                <w:sz w:val="16"/>
                <w:szCs w:val="16"/>
              </w:rPr>
              <w:t xml:space="preserve"> </w:t>
            </w:r>
            <w:r w:rsidRPr="00BC0026">
              <w:rPr>
                <w:sz w:val="16"/>
                <w:szCs w:val="16"/>
              </w:rPr>
              <w:t>predication</w:t>
            </w:r>
            <w:r w:rsidR="006A012B" w:rsidRPr="00BC0026">
              <w:rPr>
                <w:sz w:val="16"/>
                <w:szCs w:val="16"/>
              </w:rPr>
              <w:t xml:space="preserve"> </w:t>
            </w:r>
            <w:r w:rsidRPr="00BC0026">
              <w:rPr>
                <w:sz w:val="16"/>
                <w:szCs w:val="16"/>
              </w:rPr>
              <w:t>analytics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925A0E" w14:textId="06FEBDD0" w:rsidR="00CB1988" w:rsidRPr="00BC0026" w:rsidRDefault="00CB1988"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F7182F" w:rsidRPr="00BC0026" w14:paraId="23FF20E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7A533" w14:textId="3AD81747" w:rsidR="00F7182F" w:rsidRPr="00BC0026" w:rsidRDefault="00F7182F"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397091" w14:textId="0F01D411" w:rsidR="00F7182F" w:rsidRPr="00BC0026" w:rsidRDefault="00F7182F"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4A038C1" w14:textId="54313869" w:rsidR="00F7182F" w:rsidRPr="00BC0026" w:rsidRDefault="00F7182F" w:rsidP="00685CC6">
            <w:pPr>
              <w:pStyle w:val="TAC"/>
              <w:keepNext w:val="0"/>
              <w:keepLines w:val="0"/>
              <w:rPr>
                <w:sz w:val="16"/>
                <w:szCs w:val="16"/>
              </w:rPr>
            </w:pPr>
            <w:r w:rsidRPr="00BC0026">
              <w:rPr>
                <w:sz w:val="16"/>
                <w:szCs w:val="16"/>
              </w:rPr>
              <w:t>S5-222702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E01EF" w14:textId="77777777" w:rsidR="00F7182F" w:rsidRPr="00BC0026" w:rsidRDefault="00F7182F"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B8CDBAE" w14:textId="77777777" w:rsidR="00F7182F" w:rsidRPr="00BC0026" w:rsidRDefault="00F7182F"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48258" w14:textId="77777777" w:rsidR="00F7182F" w:rsidRPr="00BC0026" w:rsidRDefault="00F7182F"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4589" w14:textId="6D49F920" w:rsidR="00F7182F" w:rsidRPr="00BC0026" w:rsidRDefault="00F7182F"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failure</w:t>
            </w:r>
            <w:r w:rsidR="006A012B" w:rsidRPr="00BC0026">
              <w:rPr>
                <w:sz w:val="16"/>
                <w:szCs w:val="16"/>
              </w:rPr>
              <w:t xml:space="preserve"> </w:t>
            </w:r>
            <w:r w:rsidRPr="00BC0026">
              <w:rPr>
                <w:sz w:val="16"/>
                <w:szCs w:val="16"/>
              </w:rPr>
              <w:t>predication</w:t>
            </w:r>
            <w:r w:rsidR="006A012B" w:rsidRPr="00BC0026">
              <w:rPr>
                <w:sz w:val="16"/>
                <w:szCs w:val="16"/>
              </w:rPr>
              <w:t xml:space="preserve"> </w:t>
            </w:r>
            <w:r w:rsidRPr="00BC0026">
              <w:rPr>
                <w:sz w:val="16"/>
                <w:szCs w:val="16"/>
              </w:rPr>
              <w:t>analytics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70D4AE6" w14:textId="6ECBEA65" w:rsidR="00F7182F" w:rsidRPr="00BC0026" w:rsidRDefault="00F7182F"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8D6CC5" w:rsidRPr="00BC0026" w14:paraId="4A0B149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E432C" w14:textId="02407911" w:rsidR="008D6CC5" w:rsidRPr="00BC0026" w:rsidRDefault="008D6CC5"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83EA2B" w14:textId="7E713A45" w:rsidR="008D6CC5" w:rsidRPr="00BC0026" w:rsidRDefault="008D6CC5"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BB3EC7" w14:textId="34D34875" w:rsidR="008D6CC5" w:rsidRPr="00BC0026" w:rsidRDefault="008D6CC5" w:rsidP="00685CC6">
            <w:pPr>
              <w:pStyle w:val="TAC"/>
              <w:keepNext w:val="0"/>
              <w:keepLines w:val="0"/>
              <w:rPr>
                <w:sz w:val="16"/>
                <w:szCs w:val="16"/>
              </w:rPr>
            </w:pPr>
            <w:r w:rsidRPr="00BC0026">
              <w:rPr>
                <w:sz w:val="16"/>
                <w:szCs w:val="16"/>
              </w:rPr>
              <w:t>S5-222703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412E2" w14:textId="77777777" w:rsidR="008D6CC5" w:rsidRPr="00BC0026" w:rsidRDefault="008D6CC5"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D3569F3" w14:textId="77777777" w:rsidR="008D6CC5" w:rsidRPr="00BC0026" w:rsidRDefault="008D6CC5"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873D" w14:textId="77777777" w:rsidR="008D6CC5" w:rsidRPr="00BC0026" w:rsidRDefault="008D6CC5"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0701A8" w14:textId="5BAE5E3A" w:rsidR="008D6CC5" w:rsidRPr="00BC0026" w:rsidRDefault="00E1530A" w:rsidP="00685CC6">
            <w:pPr>
              <w:pStyle w:val="TAL"/>
              <w:keepNext w:val="0"/>
              <w:keepLines w:val="0"/>
              <w:rPr>
                <w:sz w:val="16"/>
                <w:szCs w:val="16"/>
              </w:rPr>
            </w:pPr>
            <w:r w:rsidRPr="00BC0026">
              <w:rPr>
                <w:sz w:val="16"/>
                <w:szCs w:val="16"/>
              </w:rPr>
              <w:t>Clarifications</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Context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D76359" w14:textId="73F8B25D" w:rsidR="008D6CC5" w:rsidRPr="00BC0026" w:rsidRDefault="008D6CC5"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F5B75" w:rsidRPr="00BC0026" w14:paraId="6352F3A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72855" w14:textId="362A4C78" w:rsidR="00BF5B75" w:rsidRPr="00BC0026" w:rsidRDefault="00BF5B75"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E312CE" w14:textId="0FC47662" w:rsidR="00BF5B75" w:rsidRPr="00BC0026" w:rsidRDefault="00BF5B75"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5553F15" w14:textId="2E5CC650" w:rsidR="00BF5B75" w:rsidRPr="00BC0026" w:rsidRDefault="00BF5B75" w:rsidP="00685CC6">
            <w:pPr>
              <w:pStyle w:val="TAC"/>
              <w:keepNext w:val="0"/>
              <w:keepLines w:val="0"/>
              <w:rPr>
                <w:sz w:val="16"/>
                <w:szCs w:val="16"/>
              </w:rPr>
            </w:pPr>
            <w:r w:rsidRPr="00BC0026">
              <w:rPr>
                <w:sz w:val="16"/>
                <w:szCs w:val="16"/>
              </w:rPr>
              <w:t>S5-222352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1BEBA" w14:textId="77777777" w:rsidR="00BF5B75" w:rsidRPr="00BC0026" w:rsidRDefault="00BF5B75"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ADEC4F4" w14:textId="77777777" w:rsidR="00BF5B75" w:rsidRPr="00BC0026" w:rsidRDefault="00BF5B75"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6A73E" w14:textId="77777777" w:rsidR="00BF5B75" w:rsidRPr="00BC0026" w:rsidRDefault="00BF5B75"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BAF739" w14:textId="4D8A7F3D" w:rsidR="00BF5B75" w:rsidRPr="00BC0026" w:rsidRDefault="00BF5B75"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an</w:t>
            </w:r>
            <w:r w:rsidR="006A012B" w:rsidRPr="00BC0026">
              <w:rPr>
                <w:sz w:val="16"/>
                <w:szCs w:val="16"/>
              </w:rPr>
              <w:t xml:space="preserve"> </w:t>
            </w:r>
            <w:r w:rsidRPr="00BC0026">
              <w:rPr>
                <w:sz w:val="16"/>
                <w:szCs w:val="16"/>
              </w:rPr>
              <w:t>enumeration</w:t>
            </w:r>
            <w:r w:rsidR="006A012B" w:rsidRPr="00BC0026">
              <w:rPr>
                <w:sz w:val="16"/>
                <w:szCs w:val="16"/>
              </w:rPr>
              <w:t xml:space="preserve"> </w:t>
            </w:r>
            <w:r w:rsidRPr="00BC0026">
              <w:rPr>
                <w:sz w:val="16"/>
                <w:szCs w:val="16"/>
              </w:rPr>
              <w:t>value</w:t>
            </w:r>
            <w:r w:rsidR="006A012B" w:rsidRPr="00BC0026">
              <w:rPr>
                <w:sz w:val="16"/>
                <w:szCs w:val="16"/>
              </w:rPr>
              <w:t xml:space="preserve"> </w:t>
            </w:r>
            <w:r w:rsidRPr="00BC0026">
              <w:rPr>
                <w:sz w:val="16"/>
                <w:szCs w:val="16"/>
              </w:rPr>
              <w:t>in</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for</w:t>
            </w:r>
            <w:r w:rsidR="006A012B" w:rsidRPr="00BC0026">
              <w:rPr>
                <w:sz w:val="16"/>
                <w:szCs w:val="16"/>
              </w:rPr>
              <w:t xml:space="preserve"> </w:t>
            </w:r>
            <w:r w:rsidR="00AB1551" w:rsidRPr="00BC0026">
              <w:rPr>
                <w:sz w:val="16"/>
                <w:szCs w:val="16"/>
              </w:rPr>
              <w:t>"</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throughput</w:t>
            </w:r>
            <w:r w:rsidR="006A012B" w:rsidRPr="00BC0026">
              <w:rPr>
                <w:sz w:val="16"/>
                <w:szCs w:val="16"/>
              </w:rPr>
              <w:t xml:space="preserve"> </w:t>
            </w:r>
            <w:r w:rsidRPr="00BC0026">
              <w:rPr>
                <w:sz w:val="16"/>
                <w:szCs w:val="16"/>
              </w:rPr>
              <w:t>analysis</w:t>
            </w:r>
            <w:r w:rsidR="00AB1551" w:rsidRPr="00BC0026">
              <w:rPr>
                <w:sz w:val="16"/>
                <w:szCs w:val="16"/>
              </w:rPr>
              <w: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AB2FBC" w14:textId="29CBD83A" w:rsidR="00BF5B75" w:rsidRPr="00BC0026" w:rsidRDefault="00BF5B75"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52075E" w:rsidRPr="00BC0026" w14:paraId="042371C4"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17839" w14:textId="01AAC4FA" w:rsidR="0052075E" w:rsidRPr="00BC0026" w:rsidRDefault="0052075E"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0E14AD" w14:textId="0F535C0D" w:rsidR="0052075E" w:rsidRPr="00BC0026" w:rsidRDefault="0052075E"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BFA5A" w14:textId="632EE086" w:rsidR="0052075E" w:rsidRPr="00BC0026" w:rsidRDefault="0052075E" w:rsidP="00685CC6">
            <w:pPr>
              <w:pStyle w:val="TAC"/>
              <w:keepNext w:val="0"/>
              <w:keepLines w:val="0"/>
              <w:rPr>
                <w:sz w:val="16"/>
                <w:szCs w:val="16"/>
              </w:rPr>
            </w:pPr>
            <w:r w:rsidRPr="00BC0026">
              <w:rPr>
                <w:sz w:val="16"/>
                <w:szCs w:val="16"/>
              </w:rPr>
              <w:t>S5-222705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02FCD" w14:textId="77777777" w:rsidR="0052075E" w:rsidRPr="00BC0026" w:rsidRDefault="0052075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636B4E6" w14:textId="77777777" w:rsidR="0052075E" w:rsidRPr="00BC0026" w:rsidRDefault="0052075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A4D6" w14:textId="77777777" w:rsidR="0052075E" w:rsidRPr="00BC0026" w:rsidRDefault="0052075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AE71F2" w14:textId="0293B9E2" w:rsidR="0052075E" w:rsidRPr="00BC0026" w:rsidRDefault="0052075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an</w:t>
            </w:r>
            <w:r w:rsidR="006A012B" w:rsidRPr="00BC0026">
              <w:rPr>
                <w:sz w:val="16"/>
                <w:szCs w:val="16"/>
              </w:rPr>
              <w:t xml:space="preserve"> </w:t>
            </w:r>
            <w:r w:rsidRPr="00BC0026">
              <w:rPr>
                <w:sz w:val="16"/>
                <w:szCs w:val="16"/>
              </w:rPr>
              <w:t>enumeration</w:t>
            </w:r>
            <w:r w:rsidR="006A012B" w:rsidRPr="00BC0026">
              <w:rPr>
                <w:sz w:val="16"/>
                <w:szCs w:val="16"/>
              </w:rPr>
              <w:t xml:space="preserve"> </w:t>
            </w:r>
            <w:r w:rsidRPr="00BC0026">
              <w:rPr>
                <w:sz w:val="16"/>
                <w:szCs w:val="16"/>
              </w:rPr>
              <w:t>value</w:t>
            </w:r>
            <w:r w:rsidR="006A012B" w:rsidRPr="00BC0026">
              <w:rPr>
                <w:sz w:val="16"/>
                <w:szCs w:val="16"/>
              </w:rPr>
              <w:t xml:space="preserve"> </w:t>
            </w:r>
            <w:r w:rsidRPr="00BC0026">
              <w:rPr>
                <w:sz w:val="16"/>
                <w:szCs w:val="16"/>
              </w:rPr>
              <w:t>in</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for</w:t>
            </w:r>
            <w:r w:rsidR="006A012B" w:rsidRPr="00BC0026">
              <w:rPr>
                <w:sz w:val="16"/>
                <w:szCs w:val="16"/>
              </w:rPr>
              <w:t xml:space="preserve"> </w:t>
            </w:r>
            <w:r w:rsidR="00AB1551" w:rsidRPr="00BC0026">
              <w:rPr>
                <w:sz w:val="16"/>
                <w:szCs w:val="16"/>
              </w:rPr>
              <w:t>"</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throughput</w:t>
            </w:r>
            <w:r w:rsidR="006A012B" w:rsidRPr="00BC0026">
              <w:rPr>
                <w:sz w:val="16"/>
                <w:szCs w:val="16"/>
              </w:rPr>
              <w:t xml:space="preserve"> </w:t>
            </w:r>
            <w:r w:rsidRPr="00BC0026">
              <w:rPr>
                <w:sz w:val="16"/>
                <w:szCs w:val="16"/>
              </w:rPr>
              <w:t>analysis</w:t>
            </w:r>
            <w:r w:rsidR="00AB1551" w:rsidRPr="00BC0026">
              <w:rPr>
                <w:sz w:val="16"/>
                <w:szCs w:val="16"/>
              </w:rPr>
              <w: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5562056" w14:textId="2D9E854D" w:rsidR="0052075E" w:rsidRPr="00BC0026" w:rsidRDefault="0052075E"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9500BF" w:rsidRPr="00BC0026" w14:paraId="3844087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3775B6" w14:textId="4EABDC11" w:rsidR="009500BF" w:rsidRPr="00BC0026" w:rsidRDefault="009500BF"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B9F16" w14:textId="32266845" w:rsidR="009500BF" w:rsidRPr="00BC0026" w:rsidRDefault="009500BF"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02CBEA" w14:textId="7BEA1B9B" w:rsidR="009500BF" w:rsidRPr="00BC0026" w:rsidRDefault="009500BF" w:rsidP="00685CC6">
            <w:pPr>
              <w:pStyle w:val="TAC"/>
              <w:keepNext w:val="0"/>
              <w:keepLines w:val="0"/>
              <w:rPr>
                <w:sz w:val="16"/>
                <w:szCs w:val="16"/>
              </w:rPr>
            </w:pPr>
            <w:r w:rsidRPr="00BC0026">
              <w:rPr>
                <w:sz w:val="16"/>
                <w:szCs w:val="16"/>
              </w:rPr>
              <w:t>S5-222706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76F8" w14:textId="77777777" w:rsidR="009500BF" w:rsidRPr="00BC0026" w:rsidRDefault="009500BF"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0C1F351" w14:textId="77777777" w:rsidR="009500BF" w:rsidRPr="00BC0026" w:rsidRDefault="009500BF"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04CF6" w14:textId="77777777" w:rsidR="009500BF" w:rsidRPr="00BC0026" w:rsidRDefault="009500BF"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B52760" w14:textId="6887804E" w:rsidR="009500BF" w:rsidRPr="00BC0026" w:rsidRDefault="009500BF" w:rsidP="00685CC6">
            <w:pPr>
              <w:pStyle w:val="TAL"/>
              <w:keepNext w:val="0"/>
              <w:keepLines w:val="0"/>
              <w:rPr>
                <w:sz w:val="16"/>
                <w:szCs w:val="16"/>
              </w:rPr>
            </w:pPr>
            <w:r w:rsidRPr="00BC0026">
              <w:rPr>
                <w:sz w:val="16"/>
                <w:szCs w:val="16"/>
              </w:rPr>
              <w:t>Multiplicity</w:t>
            </w:r>
            <w:r w:rsidR="006A012B" w:rsidRPr="00BC0026">
              <w:rPr>
                <w:sz w:val="16"/>
                <w:szCs w:val="16"/>
              </w:rPr>
              <w:t xml:space="preserve"> </w:t>
            </w:r>
            <w:r w:rsidRPr="00BC0026">
              <w:rPr>
                <w:sz w:val="16"/>
                <w:szCs w:val="16"/>
              </w:rPr>
              <w:t>change</w:t>
            </w:r>
            <w:r w:rsidR="006A012B" w:rsidRPr="00BC0026">
              <w:rPr>
                <w:sz w:val="16"/>
                <w:szCs w:val="16"/>
              </w:rPr>
              <w:t xml:space="preserve"> </w:t>
            </w:r>
            <w:r w:rsidRPr="00BC0026">
              <w:rPr>
                <w:sz w:val="16"/>
                <w:szCs w:val="16"/>
              </w:rPr>
              <w:t>for</w:t>
            </w:r>
            <w:r w:rsidR="006A012B" w:rsidRPr="00BC0026">
              <w:rPr>
                <w:sz w:val="16"/>
                <w:szCs w:val="16"/>
              </w:rPr>
              <w:t xml:space="preserve"> </w:t>
            </w:r>
            <w:r w:rsidR="00AB1551" w:rsidRPr="00BC0026">
              <w:rPr>
                <w:sz w:val="16"/>
                <w:szCs w:val="16"/>
              </w:rPr>
              <w:t>"</w:t>
            </w:r>
            <w:r w:rsidRPr="00BC0026">
              <w:rPr>
                <w:sz w:val="16"/>
                <w:szCs w:val="16"/>
              </w:rPr>
              <w:t>Affected</w:t>
            </w:r>
            <w:r w:rsidR="006A012B" w:rsidRPr="00BC0026">
              <w:rPr>
                <w:sz w:val="16"/>
                <w:szCs w:val="16"/>
              </w:rPr>
              <w:t xml:space="preserve"> </w:t>
            </w:r>
            <w:r w:rsidRPr="00BC0026">
              <w:rPr>
                <w:sz w:val="16"/>
                <w:szCs w:val="16"/>
              </w:rPr>
              <w:t>Objects</w:t>
            </w:r>
            <w:r w:rsidR="00AB1551" w:rsidRPr="00BC0026">
              <w:rPr>
                <w:sz w:val="16"/>
                <w:szCs w:val="16"/>
              </w:rPr>
              <w:t>"</w:t>
            </w:r>
            <w:r w:rsidR="006A012B" w:rsidRPr="00BC0026">
              <w:rPr>
                <w:sz w:val="16"/>
                <w:szCs w:val="16"/>
              </w:rPr>
              <w:t xml:space="preserve"> </w:t>
            </w:r>
            <w:r w:rsidRPr="00BC0026">
              <w:rPr>
                <w:sz w:val="16"/>
                <w:szCs w:val="16"/>
              </w:rPr>
              <w:t>IE</w:t>
            </w:r>
            <w:r w:rsidR="006A012B" w:rsidRPr="00BC0026">
              <w:rPr>
                <w:sz w:val="16"/>
                <w:szCs w:val="16"/>
              </w:rPr>
              <w:t xml:space="preserve"> </w:t>
            </w:r>
            <w:r w:rsidRPr="00BC0026">
              <w:rPr>
                <w:sz w:val="16"/>
                <w:szCs w:val="16"/>
              </w:rPr>
              <w:t>in</w:t>
            </w:r>
            <w:r w:rsidR="006A012B" w:rsidRPr="00BC0026">
              <w:rPr>
                <w:sz w:val="16"/>
                <w:szCs w:val="16"/>
              </w:rPr>
              <w:t xml:space="preserve"> </w:t>
            </w:r>
            <w:r w:rsidR="00AB1551" w:rsidRPr="00BC0026">
              <w:rPr>
                <w:sz w:val="16"/>
                <w:szCs w:val="16"/>
              </w:rPr>
              <w:t>"</w:t>
            </w:r>
            <w:r w:rsidRPr="00BC0026">
              <w:rPr>
                <w:sz w:val="16"/>
                <w:szCs w:val="16"/>
              </w:rPr>
              <w:t>NW</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load</w:t>
            </w:r>
            <w:r w:rsidR="006A012B" w:rsidRPr="00BC0026">
              <w:rPr>
                <w:sz w:val="16"/>
                <w:szCs w:val="16"/>
              </w:rPr>
              <w:t xml:space="preserve"> </w:t>
            </w:r>
            <w:r w:rsidRPr="00BC0026">
              <w:rPr>
                <w:sz w:val="16"/>
                <w:szCs w:val="16"/>
              </w:rPr>
              <w:t>analysis</w:t>
            </w:r>
            <w:r w:rsidR="00AB1551" w:rsidRPr="00BC0026">
              <w:rPr>
                <w:sz w:val="16"/>
                <w:szCs w:val="16"/>
              </w:rPr>
              <w: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B45596" w14:textId="5DD501E6" w:rsidR="009500BF" w:rsidRPr="00BC0026" w:rsidRDefault="009500BF"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DD439B" w:rsidRPr="00BC0026" w14:paraId="7B4FAE1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359DD0" w14:textId="40807EEC" w:rsidR="00DD439B" w:rsidRPr="00BC0026" w:rsidRDefault="00DD439B"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F41021" w14:textId="1C91E96C" w:rsidR="00DD439B" w:rsidRPr="00BC0026" w:rsidRDefault="00DD439B"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1B741D" w14:textId="1911A555" w:rsidR="00DD439B" w:rsidRPr="00BC0026" w:rsidRDefault="00DD439B" w:rsidP="00685CC6">
            <w:pPr>
              <w:pStyle w:val="TAC"/>
              <w:keepNext w:val="0"/>
              <w:keepLines w:val="0"/>
              <w:rPr>
                <w:sz w:val="16"/>
                <w:szCs w:val="16"/>
              </w:rPr>
            </w:pPr>
            <w:r w:rsidRPr="00BC0026">
              <w:rPr>
                <w:sz w:val="16"/>
                <w:szCs w:val="16"/>
              </w:rPr>
              <w:t>S5-222707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26A3A" w14:textId="77777777" w:rsidR="00DD439B" w:rsidRPr="00BC0026" w:rsidRDefault="00DD439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0F23047" w14:textId="77777777" w:rsidR="00DD439B" w:rsidRPr="00BC0026" w:rsidRDefault="00DD439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2DB47" w14:textId="77777777" w:rsidR="00DD439B" w:rsidRPr="00BC0026" w:rsidRDefault="00DD439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12F135" w14:textId="70D82D77" w:rsidR="00DD439B" w:rsidRPr="00BC0026" w:rsidRDefault="00153293" w:rsidP="00685CC6">
            <w:pPr>
              <w:pStyle w:val="TAL"/>
              <w:keepNext w:val="0"/>
              <w:keepLines w:val="0"/>
              <w:rPr>
                <w:sz w:val="16"/>
                <w:szCs w:val="16"/>
              </w:rPr>
            </w:pPr>
            <w:r w:rsidRPr="00BC0026">
              <w:rPr>
                <w:sz w:val="16"/>
                <w:szCs w:val="16"/>
              </w:rPr>
              <w:t>Multiplicity</w:t>
            </w:r>
            <w:r w:rsidR="006A012B" w:rsidRPr="00BC0026">
              <w:rPr>
                <w:sz w:val="16"/>
                <w:szCs w:val="16"/>
              </w:rPr>
              <w:t xml:space="preserve"> </w:t>
            </w:r>
            <w:r w:rsidRPr="00BC0026">
              <w:rPr>
                <w:sz w:val="16"/>
                <w:szCs w:val="16"/>
              </w:rPr>
              <w:t>change</w:t>
            </w:r>
            <w:r w:rsidR="006A012B" w:rsidRPr="00BC0026">
              <w:rPr>
                <w:sz w:val="16"/>
                <w:szCs w:val="16"/>
              </w:rPr>
              <w:t xml:space="preserve"> </w:t>
            </w:r>
            <w:r w:rsidRPr="00BC0026">
              <w:rPr>
                <w:sz w:val="16"/>
                <w:szCs w:val="16"/>
              </w:rPr>
              <w:t>for</w:t>
            </w:r>
            <w:r w:rsidR="006A012B" w:rsidRPr="00BC0026">
              <w:rPr>
                <w:sz w:val="16"/>
                <w:szCs w:val="16"/>
              </w:rPr>
              <w:t xml:space="preserve"> </w:t>
            </w:r>
            <w:r w:rsidR="00AB1551" w:rsidRPr="00BC0026">
              <w:rPr>
                <w:sz w:val="16"/>
                <w:szCs w:val="16"/>
              </w:rPr>
              <w:t>"</w:t>
            </w:r>
            <w:r w:rsidRPr="00BC0026">
              <w:rPr>
                <w:sz w:val="16"/>
                <w:szCs w:val="16"/>
              </w:rPr>
              <w:t>Affected</w:t>
            </w:r>
            <w:r w:rsidR="006A012B" w:rsidRPr="00BC0026">
              <w:rPr>
                <w:sz w:val="16"/>
                <w:szCs w:val="16"/>
              </w:rPr>
              <w:t xml:space="preserve"> </w:t>
            </w:r>
            <w:r w:rsidRPr="00BC0026">
              <w:rPr>
                <w:sz w:val="16"/>
                <w:szCs w:val="16"/>
              </w:rPr>
              <w:t>Objects</w:t>
            </w:r>
            <w:r w:rsidR="00AB1551" w:rsidRPr="00BC0026">
              <w:rPr>
                <w:sz w:val="16"/>
                <w:szCs w:val="16"/>
              </w:rPr>
              <w:t>"</w:t>
            </w:r>
            <w:r w:rsidR="006A012B" w:rsidRPr="00BC0026">
              <w:rPr>
                <w:sz w:val="16"/>
                <w:szCs w:val="16"/>
              </w:rPr>
              <w:t xml:space="preserve"> </w:t>
            </w:r>
            <w:r w:rsidRPr="00BC0026">
              <w:rPr>
                <w:sz w:val="16"/>
                <w:szCs w:val="16"/>
              </w:rPr>
              <w:t>IE</w:t>
            </w:r>
            <w:r w:rsidR="006A012B" w:rsidRPr="00BC0026">
              <w:rPr>
                <w:sz w:val="16"/>
                <w:szCs w:val="16"/>
              </w:rPr>
              <w:t xml:space="preserve"> </w:t>
            </w:r>
            <w:r w:rsidRPr="00BC0026">
              <w:rPr>
                <w:sz w:val="16"/>
                <w:szCs w:val="16"/>
              </w:rPr>
              <w:t>in</w:t>
            </w:r>
            <w:r w:rsidR="006A012B" w:rsidRPr="00BC0026">
              <w:rPr>
                <w:sz w:val="16"/>
                <w:szCs w:val="16"/>
              </w:rPr>
              <w:t xml:space="preserve"> </w:t>
            </w:r>
            <w:r w:rsidR="00AB1551" w:rsidRPr="00BC0026">
              <w:rPr>
                <w:sz w:val="16"/>
                <w:szCs w:val="16"/>
              </w:rPr>
              <w:t>"</w:t>
            </w:r>
            <w:r w:rsidRPr="00BC0026">
              <w:rPr>
                <w:sz w:val="16"/>
                <w:szCs w:val="16"/>
              </w:rPr>
              <w:t>Service</w:t>
            </w:r>
            <w:r w:rsidR="006A012B" w:rsidRPr="00BC0026">
              <w:rPr>
                <w:sz w:val="16"/>
                <w:szCs w:val="16"/>
              </w:rPr>
              <w:t xml:space="preserve"> </w:t>
            </w:r>
            <w:r w:rsidRPr="00BC0026">
              <w:rPr>
                <w:sz w:val="16"/>
                <w:szCs w:val="16"/>
              </w:rPr>
              <w:t>experience</w:t>
            </w:r>
            <w:r w:rsidR="006A012B" w:rsidRPr="00BC0026">
              <w:rPr>
                <w:sz w:val="16"/>
                <w:szCs w:val="16"/>
              </w:rPr>
              <w:t xml:space="preserve"> </w:t>
            </w:r>
            <w:r w:rsidRPr="00BC0026">
              <w:rPr>
                <w:sz w:val="16"/>
                <w:szCs w:val="16"/>
              </w:rPr>
              <w:t>analysis</w:t>
            </w:r>
            <w:r w:rsidR="00AB1551" w:rsidRPr="00BC0026">
              <w:rPr>
                <w:sz w:val="16"/>
                <w:szCs w:val="16"/>
              </w:rPr>
              <w: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BC63DB" w14:textId="601AC0ED" w:rsidR="00DD439B" w:rsidRPr="00BC0026" w:rsidRDefault="00DD439B"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A93D6D" w:rsidRPr="00BC0026" w14:paraId="106146F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1ABB1B" w14:textId="6FFE4E6A" w:rsidR="00A93D6D" w:rsidRPr="00BC0026" w:rsidRDefault="00A93D6D"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688CD4E" w14:textId="0A132FB9" w:rsidR="00A93D6D" w:rsidRPr="00BC0026" w:rsidRDefault="00A93D6D"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3902A7" w14:textId="319F3960" w:rsidR="00A93D6D" w:rsidRPr="00BC0026" w:rsidRDefault="00A93D6D" w:rsidP="00685CC6">
            <w:pPr>
              <w:pStyle w:val="TAC"/>
              <w:keepNext w:val="0"/>
              <w:keepLines w:val="0"/>
              <w:rPr>
                <w:sz w:val="16"/>
                <w:szCs w:val="16"/>
              </w:rPr>
            </w:pPr>
            <w:r w:rsidRPr="00BC0026">
              <w:rPr>
                <w:sz w:val="16"/>
                <w:szCs w:val="16"/>
              </w:rPr>
              <w:t>S5-222708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87EC" w14:textId="77777777" w:rsidR="00A93D6D" w:rsidRPr="00BC0026" w:rsidRDefault="00A93D6D"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6965EF8" w14:textId="77777777" w:rsidR="00A93D6D" w:rsidRPr="00BC0026" w:rsidRDefault="00A93D6D"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64236" w14:textId="77777777" w:rsidR="00A93D6D" w:rsidRPr="00BC0026" w:rsidRDefault="00A93D6D"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E6DD99" w14:textId="6BB804B0" w:rsidR="00A93D6D" w:rsidRPr="00BC0026" w:rsidRDefault="0000416F" w:rsidP="00685CC6">
            <w:pPr>
              <w:pStyle w:val="TAL"/>
              <w:keepNext w:val="0"/>
              <w:keepLines w:val="0"/>
              <w:rPr>
                <w:sz w:val="16"/>
                <w:szCs w:val="16"/>
              </w:rPr>
            </w:pPr>
            <w:r w:rsidRPr="00BC0026">
              <w:rPr>
                <w:sz w:val="16"/>
                <w:szCs w:val="16"/>
              </w:rPr>
              <w:t>Modify</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paging</w:t>
            </w:r>
            <w:r w:rsidR="006A012B" w:rsidRPr="00BC0026">
              <w:rPr>
                <w:sz w:val="16"/>
                <w:szCs w:val="16"/>
              </w:rPr>
              <w:t xml:space="preserve"> </w:t>
            </w:r>
            <w:r w:rsidRPr="00BC0026">
              <w:rPr>
                <w:sz w:val="16"/>
                <w:szCs w:val="16"/>
              </w:rPr>
              <w:t>requirements</w:t>
            </w:r>
            <w:r w:rsidR="006A012B" w:rsidRPr="00BC0026">
              <w:rPr>
                <w:sz w:val="16"/>
                <w:szCs w:val="16"/>
              </w:rPr>
              <w:t xml:space="preserve"> </w:t>
            </w:r>
            <w:r w:rsidRPr="00BC0026">
              <w:rPr>
                <w:sz w:val="16"/>
                <w:szCs w:val="16"/>
              </w:rPr>
              <w:t>based</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geographical</w:t>
            </w:r>
            <w:r w:rsidR="006A012B" w:rsidRPr="00BC0026">
              <w:rPr>
                <w:sz w:val="16"/>
                <w:szCs w:val="16"/>
              </w:rPr>
              <w:t xml:space="preserve"> </w:t>
            </w:r>
            <w:r w:rsidRPr="00BC0026">
              <w:rPr>
                <w:sz w:val="16"/>
                <w:szCs w:val="16"/>
              </w:rPr>
              <w:t>area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CFF11A" w14:textId="355E58B7" w:rsidR="00A93D6D" w:rsidRPr="00BC0026" w:rsidRDefault="00A93D6D"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6858A0" w:rsidRPr="00BC0026" w14:paraId="28E062A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33CCD" w14:textId="7ECBE1DA" w:rsidR="006858A0" w:rsidRPr="00BC0026" w:rsidRDefault="006858A0"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E0063B4" w14:textId="6EA458F6" w:rsidR="006858A0" w:rsidRPr="00BC0026" w:rsidRDefault="006858A0"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FFDEB6D" w14:textId="65A47FE4" w:rsidR="006858A0" w:rsidRPr="00BC0026" w:rsidRDefault="006858A0" w:rsidP="00685CC6">
            <w:pPr>
              <w:pStyle w:val="TAC"/>
              <w:keepNext w:val="0"/>
              <w:keepLines w:val="0"/>
              <w:rPr>
                <w:sz w:val="16"/>
                <w:szCs w:val="16"/>
              </w:rPr>
            </w:pPr>
            <w:r w:rsidRPr="00BC0026">
              <w:rPr>
                <w:sz w:val="16"/>
                <w:szCs w:val="16"/>
              </w:rPr>
              <w:t>S5-222364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71F6" w14:textId="77777777" w:rsidR="006858A0" w:rsidRPr="00BC0026" w:rsidRDefault="006858A0"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F49E181" w14:textId="77777777" w:rsidR="006858A0" w:rsidRPr="00BC0026" w:rsidRDefault="006858A0"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CE482" w14:textId="77777777" w:rsidR="006858A0" w:rsidRPr="00BC0026" w:rsidRDefault="006858A0"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B7367A" w14:textId="4AB7E0F6" w:rsidR="006858A0" w:rsidRPr="00BC0026" w:rsidRDefault="00637D7E"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analytics</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DB1CBB2" w14:textId="0BE5B596" w:rsidR="006858A0" w:rsidRPr="00BC0026" w:rsidRDefault="006858A0"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EC0AF9" w:rsidRPr="00BC0026" w14:paraId="33E0B73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B3B68" w14:textId="542BDBC5" w:rsidR="00EC0AF9" w:rsidRPr="00BC0026" w:rsidRDefault="00EC0AF9"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72D269" w14:textId="319B07BB" w:rsidR="00EC0AF9" w:rsidRPr="00BC0026" w:rsidRDefault="00EC0AF9"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6FEC084" w14:textId="10986835" w:rsidR="00EC0AF9" w:rsidRPr="00BC0026" w:rsidRDefault="00926472" w:rsidP="00685CC6">
            <w:pPr>
              <w:pStyle w:val="TAC"/>
              <w:keepNext w:val="0"/>
              <w:keepLines w:val="0"/>
              <w:rPr>
                <w:sz w:val="16"/>
                <w:szCs w:val="16"/>
              </w:rPr>
            </w:pPr>
            <w:r w:rsidRPr="00BC0026">
              <w:rPr>
                <w:sz w:val="16"/>
                <w:szCs w:val="16"/>
              </w:rPr>
              <w:t>S5-222709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C4E88" w14:textId="77777777" w:rsidR="00EC0AF9" w:rsidRPr="00BC0026" w:rsidRDefault="00EC0AF9"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CCDBBA8" w14:textId="77777777" w:rsidR="00EC0AF9" w:rsidRPr="00BC0026" w:rsidRDefault="00EC0AF9"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4E670" w14:textId="77777777" w:rsidR="00EC0AF9" w:rsidRPr="00BC0026" w:rsidRDefault="00EC0AF9"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854" w14:textId="51F69D46" w:rsidR="00EC0AF9" w:rsidRPr="00BC0026" w:rsidRDefault="00926472"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capability</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97067C" w14:textId="12EF082B" w:rsidR="00EC0AF9" w:rsidRPr="00BC0026" w:rsidRDefault="00EC0AF9"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1712BB" w:rsidRPr="00BC0026" w14:paraId="1D1B782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C0830" w14:textId="1B52D52D" w:rsidR="001712BB" w:rsidRPr="00BC0026" w:rsidRDefault="001712BB"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8730ABB" w14:textId="53C8D020" w:rsidR="001712BB" w:rsidRPr="00BC0026" w:rsidRDefault="001712BB"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06F73FD" w14:textId="30835344" w:rsidR="001712BB" w:rsidRPr="00BC0026" w:rsidRDefault="001712BB" w:rsidP="00685CC6">
            <w:pPr>
              <w:pStyle w:val="TAC"/>
              <w:keepNext w:val="0"/>
              <w:keepLines w:val="0"/>
              <w:rPr>
                <w:sz w:val="16"/>
                <w:szCs w:val="16"/>
              </w:rPr>
            </w:pPr>
            <w:r w:rsidRPr="00BC0026">
              <w:rPr>
                <w:sz w:val="16"/>
                <w:szCs w:val="16"/>
              </w:rPr>
              <w:t>S5-222710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17266" w14:textId="77777777" w:rsidR="001712BB" w:rsidRPr="00BC0026" w:rsidRDefault="001712B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E4E8373" w14:textId="77777777" w:rsidR="001712BB" w:rsidRPr="00BC0026" w:rsidRDefault="001712B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5CF29" w14:textId="77777777" w:rsidR="001712BB" w:rsidRPr="00BC0026" w:rsidRDefault="001712B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B91F73" w14:textId="09D7BFE7" w:rsidR="001712BB" w:rsidRPr="00BC0026" w:rsidRDefault="003D0CDB"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F86A86" w14:textId="0EFBEA6D" w:rsidR="001712BB" w:rsidRPr="00BC0026" w:rsidRDefault="001712BB"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3319B4" w:rsidRPr="00BC0026" w14:paraId="6AE46C2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1DAC5" w14:textId="6020CAD0" w:rsidR="003319B4" w:rsidRPr="00BC0026" w:rsidRDefault="003319B4"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F298F9" w14:textId="65117722" w:rsidR="003319B4" w:rsidRPr="00BC0026" w:rsidRDefault="003319B4"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6E36765" w14:textId="6D905A0F" w:rsidR="003319B4" w:rsidRPr="00BC0026" w:rsidRDefault="003319B4" w:rsidP="00685CC6">
            <w:pPr>
              <w:pStyle w:val="TAC"/>
              <w:keepNext w:val="0"/>
              <w:keepLines w:val="0"/>
              <w:rPr>
                <w:sz w:val="16"/>
                <w:szCs w:val="16"/>
              </w:rPr>
            </w:pPr>
            <w:r w:rsidRPr="00BC0026">
              <w:rPr>
                <w:sz w:val="16"/>
                <w:szCs w:val="16"/>
              </w:rPr>
              <w:t>S5-222641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2467C" w14:textId="77777777" w:rsidR="003319B4" w:rsidRPr="00BC0026" w:rsidRDefault="003319B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B56F71D" w14:textId="77777777" w:rsidR="003319B4" w:rsidRPr="00BC0026" w:rsidRDefault="003319B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2D4E0" w14:textId="77777777" w:rsidR="003319B4" w:rsidRPr="00BC0026" w:rsidRDefault="003319B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BD57D7" w14:textId="0C4E3DC6" w:rsidR="003319B4" w:rsidRPr="00BC0026" w:rsidRDefault="003319B4" w:rsidP="00685CC6">
            <w:pPr>
              <w:pStyle w:val="TAL"/>
              <w:keepNext w:val="0"/>
              <w:keepLines w:val="0"/>
              <w:rPr>
                <w:sz w:val="16"/>
                <w:szCs w:val="16"/>
              </w:rPr>
            </w:pPr>
            <w:r w:rsidRPr="00BC0026">
              <w:rPr>
                <w:sz w:val="16"/>
                <w:szCs w:val="16"/>
              </w:rPr>
              <w:t>Define</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type</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statistics</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cells</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state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DF8B01" w14:textId="2ACB8332" w:rsidR="003319B4" w:rsidRPr="00BC0026" w:rsidRDefault="003319B4"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347348" w:rsidRPr="00BC0026" w14:paraId="0717377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CC4162" w14:textId="10CFCE3B" w:rsidR="00347348" w:rsidRPr="00BC0026" w:rsidRDefault="00347348"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F527DE" w14:textId="0F276914" w:rsidR="00347348" w:rsidRPr="00BC0026" w:rsidRDefault="00347348"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2072C45" w14:textId="132404DC" w:rsidR="00347348" w:rsidRPr="00BC0026" w:rsidRDefault="00347348" w:rsidP="00685CC6">
            <w:pPr>
              <w:pStyle w:val="TAC"/>
              <w:keepNext w:val="0"/>
              <w:keepLines w:val="0"/>
              <w:rPr>
                <w:sz w:val="16"/>
                <w:szCs w:val="16"/>
              </w:rPr>
            </w:pPr>
            <w:r w:rsidRPr="00BC0026">
              <w:rPr>
                <w:sz w:val="16"/>
                <w:szCs w:val="16"/>
              </w:rPr>
              <w:t>S5-222711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A0484" w14:textId="77777777" w:rsidR="00347348" w:rsidRPr="00BC0026" w:rsidRDefault="0034734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4CC37AA" w14:textId="77777777" w:rsidR="00347348" w:rsidRPr="00BC0026" w:rsidRDefault="0034734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03AF6" w14:textId="77777777" w:rsidR="00347348" w:rsidRPr="00BC0026" w:rsidRDefault="0034734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62F723" w14:textId="62D37A71" w:rsidR="00347348" w:rsidRPr="00BC0026" w:rsidRDefault="0034734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related</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components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AFD8A6" w14:textId="19314E68" w:rsidR="00347348" w:rsidRPr="00BC0026" w:rsidRDefault="00347348"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C626C6" w:rsidRPr="00BC0026" w14:paraId="7AEBCA1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BC19F" w14:textId="207EE49C" w:rsidR="00C626C6" w:rsidRPr="00BC0026" w:rsidRDefault="00C626C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CFB1F3" w14:textId="3F14FEC7" w:rsidR="00C626C6" w:rsidRPr="00BC0026" w:rsidRDefault="00C626C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EEA922A" w14:textId="0F112881" w:rsidR="00C626C6" w:rsidRPr="00BC0026" w:rsidRDefault="00C626C6" w:rsidP="00685CC6">
            <w:pPr>
              <w:pStyle w:val="TAC"/>
              <w:keepNext w:val="0"/>
              <w:keepLines w:val="0"/>
              <w:rPr>
                <w:sz w:val="16"/>
                <w:szCs w:val="16"/>
              </w:rPr>
            </w:pPr>
            <w:r w:rsidRPr="00BC0026">
              <w:rPr>
                <w:sz w:val="16"/>
                <w:szCs w:val="16"/>
              </w:rPr>
              <w:t>S5-222712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63BC3" w14:textId="77777777" w:rsidR="00C626C6" w:rsidRPr="00BC0026" w:rsidRDefault="00C626C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C5F6DE5" w14:textId="77777777" w:rsidR="00C626C6" w:rsidRPr="00BC0026" w:rsidRDefault="00C626C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7E406" w14:textId="77777777" w:rsidR="00C626C6" w:rsidRPr="00BC0026" w:rsidRDefault="00C626C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C3A181" w14:textId="6E506C80" w:rsidR="00C626C6" w:rsidRPr="00BC0026" w:rsidRDefault="00C626C6"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mobility</w:t>
            </w:r>
            <w:r w:rsidR="006A012B" w:rsidRPr="00BC0026">
              <w:rPr>
                <w:sz w:val="16"/>
                <w:szCs w:val="16"/>
              </w:rPr>
              <w:t xml:space="preserve"> </w:t>
            </w:r>
            <w:r w:rsidRPr="00BC0026">
              <w:rPr>
                <w:sz w:val="16"/>
                <w:szCs w:val="16"/>
              </w:rPr>
              <w:t>performance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17BE4A" w14:textId="6A4C1193" w:rsidR="00C626C6" w:rsidRPr="00BC0026" w:rsidRDefault="00C626C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22569" w:rsidRPr="00BC0026" w14:paraId="72A5087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18E26" w14:textId="24E5067C" w:rsidR="00B22569" w:rsidRPr="00BC0026" w:rsidRDefault="00B22569"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470493" w14:textId="01367F85" w:rsidR="00B22569" w:rsidRPr="00BC0026" w:rsidRDefault="00B22569"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9873ACA" w14:textId="69E661BB" w:rsidR="00B22569" w:rsidRPr="00BC0026" w:rsidRDefault="00B22569" w:rsidP="00685CC6">
            <w:pPr>
              <w:pStyle w:val="TAC"/>
              <w:keepNext w:val="0"/>
              <w:keepLines w:val="0"/>
              <w:rPr>
                <w:sz w:val="16"/>
                <w:szCs w:val="16"/>
              </w:rPr>
            </w:pPr>
            <w:r w:rsidRPr="00BC0026">
              <w:rPr>
                <w:sz w:val="16"/>
                <w:szCs w:val="16"/>
              </w:rPr>
              <w:t>S5-222713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658" w14:textId="77777777" w:rsidR="00B22569" w:rsidRPr="00BC0026" w:rsidRDefault="00B22569"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CE86254" w14:textId="77777777" w:rsidR="00B22569" w:rsidRPr="00BC0026" w:rsidRDefault="00B22569"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13417" w14:textId="77777777" w:rsidR="00B22569" w:rsidRPr="00BC0026" w:rsidRDefault="00B22569"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82EB1" w14:textId="4E25A635" w:rsidR="00B22569" w:rsidRPr="00BC0026" w:rsidRDefault="00B22569" w:rsidP="00685CC6">
            <w:pPr>
              <w:pStyle w:val="TAL"/>
              <w:keepNext w:val="0"/>
              <w:keepLines w:val="0"/>
              <w:rPr>
                <w:sz w:val="16"/>
                <w:szCs w:val="16"/>
              </w:rPr>
            </w:pPr>
            <w:r w:rsidRPr="00BC0026">
              <w:rPr>
                <w:sz w:val="16"/>
                <w:szCs w:val="16"/>
              </w:rPr>
              <w:t>Rapporteur</w:t>
            </w:r>
            <w:r w:rsidR="006A012B" w:rsidRPr="00BC0026">
              <w:rPr>
                <w:sz w:val="16"/>
                <w:szCs w:val="16"/>
              </w:rPr>
              <w:t xml:space="preserve"> </w:t>
            </w:r>
            <w:r w:rsidRPr="00BC0026">
              <w:rPr>
                <w:sz w:val="16"/>
                <w:szCs w:val="16"/>
              </w:rPr>
              <w:t>clean-up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1F4426C" w14:textId="6D0DE00C" w:rsidR="00B22569" w:rsidRPr="00BC0026" w:rsidRDefault="00B22569"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F11646" w:rsidRPr="00BC0026" w14:paraId="664A9D9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65776" w14:textId="71B5789F" w:rsidR="00F11646" w:rsidRPr="00BC0026" w:rsidRDefault="00F1164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F5EF1C" w14:textId="59E15363" w:rsidR="00F11646" w:rsidRPr="00BC0026" w:rsidRDefault="00F1164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E2C335" w14:textId="1F5A6223" w:rsidR="00F11646" w:rsidRPr="00BC0026" w:rsidRDefault="00F11646" w:rsidP="00685CC6">
            <w:pPr>
              <w:pStyle w:val="TAC"/>
              <w:keepNext w:val="0"/>
              <w:keepLines w:val="0"/>
              <w:rPr>
                <w:sz w:val="16"/>
                <w:szCs w:val="16"/>
              </w:rPr>
            </w:pPr>
            <w:r w:rsidRPr="00BC0026">
              <w:rPr>
                <w:sz w:val="16"/>
                <w:szCs w:val="16"/>
              </w:rPr>
              <w:t>S5-222714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7D7BE" w14:textId="77777777" w:rsidR="00F11646" w:rsidRPr="00BC0026" w:rsidRDefault="00F1164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FCC67DE" w14:textId="77777777" w:rsidR="00F11646" w:rsidRPr="00BC0026" w:rsidRDefault="00F1164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934E" w14:textId="77777777" w:rsidR="00F11646" w:rsidRPr="00BC0026" w:rsidRDefault="00F1164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54E124" w14:textId="5A43DA3D" w:rsidR="00F11646" w:rsidRPr="00BC0026" w:rsidRDefault="00F11646" w:rsidP="00685CC6">
            <w:pPr>
              <w:pStyle w:val="TAL"/>
              <w:keepNext w:val="0"/>
              <w:keepLines w:val="0"/>
              <w:rPr>
                <w:sz w:val="16"/>
                <w:szCs w:val="16"/>
              </w:rPr>
            </w:pPr>
            <w:r w:rsidRPr="00BC0026">
              <w:rPr>
                <w:sz w:val="16"/>
                <w:szCs w:val="16"/>
              </w:rPr>
              <w:t>Editorial,</w:t>
            </w:r>
            <w:r w:rsidR="006A012B" w:rsidRPr="00BC0026">
              <w:rPr>
                <w:sz w:val="16"/>
                <w:szCs w:val="16"/>
              </w:rPr>
              <w:t xml:space="preserve"> </w:t>
            </w:r>
            <w:r w:rsidRPr="00BC0026">
              <w:rPr>
                <w:sz w:val="16"/>
                <w:szCs w:val="16"/>
              </w:rPr>
              <w:t>enhancements</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modifications</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overview</w:t>
            </w:r>
            <w:r w:rsidR="006A012B" w:rsidRPr="00BC0026">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4DF8B2" w14:textId="7901F6CE" w:rsidR="00F11646" w:rsidRPr="00BC0026" w:rsidRDefault="00F1164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254EA4" w:rsidRPr="00BC0026" w14:paraId="3882B1C2"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5FC08" w14:textId="7828FBFD" w:rsidR="00254EA4" w:rsidRPr="00BC0026" w:rsidRDefault="00254EA4"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527CCC" w14:textId="575800FC" w:rsidR="00254EA4" w:rsidRPr="00BC0026" w:rsidRDefault="00254EA4"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8A794D" w14:textId="79262B83" w:rsidR="00254EA4" w:rsidRPr="00BC0026" w:rsidRDefault="00254EA4" w:rsidP="00685CC6">
            <w:pPr>
              <w:pStyle w:val="TAC"/>
              <w:keepNext w:val="0"/>
              <w:keepLines w:val="0"/>
              <w:rPr>
                <w:sz w:val="16"/>
                <w:szCs w:val="16"/>
              </w:rPr>
            </w:pPr>
            <w:r w:rsidRPr="00BC0026">
              <w:rPr>
                <w:sz w:val="16"/>
                <w:szCs w:val="16"/>
              </w:rPr>
              <w:t>S5-222715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C34A0" w14:textId="77777777" w:rsidR="00254EA4" w:rsidRPr="00BC0026" w:rsidRDefault="00254EA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C5B93B4" w14:textId="77777777" w:rsidR="00254EA4" w:rsidRPr="00BC0026" w:rsidRDefault="00254EA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E0EFF" w14:textId="77777777" w:rsidR="00254EA4" w:rsidRPr="00BC0026" w:rsidRDefault="00254EA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D225BA" w14:textId="06F0ED81" w:rsidR="00254EA4" w:rsidRPr="00BC0026" w:rsidRDefault="00254EA4" w:rsidP="00685CC6">
            <w:pPr>
              <w:pStyle w:val="TAL"/>
              <w:keepNext w:val="0"/>
              <w:keepLines w:val="0"/>
              <w:rPr>
                <w:sz w:val="16"/>
                <w:szCs w:val="16"/>
              </w:rPr>
            </w:pPr>
            <w:r w:rsidRPr="00BC0026">
              <w:rPr>
                <w:sz w:val="16"/>
                <w:szCs w:val="16"/>
              </w:rPr>
              <w:t>Editorial</w:t>
            </w:r>
            <w:r w:rsidR="006A012B" w:rsidRPr="00BC0026">
              <w:rPr>
                <w:sz w:val="16"/>
                <w:szCs w:val="16"/>
              </w:rPr>
              <w:t xml:space="preserve"> </w:t>
            </w:r>
            <w:r w:rsidRPr="00BC0026">
              <w:rPr>
                <w:sz w:val="16"/>
                <w:szCs w:val="16"/>
              </w:rPr>
              <w:t>modifications</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functionality</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framework</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3FE2949" w14:textId="35B4E9C4" w:rsidR="00254EA4" w:rsidRPr="00BC0026" w:rsidRDefault="00254EA4"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022D96" w:rsidRPr="00BC0026" w14:paraId="2F476B1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D3BDF" w14:textId="66BB535D" w:rsidR="00022D96" w:rsidRPr="00BC0026" w:rsidRDefault="00022D9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73EC982" w14:textId="3B7A04DB" w:rsidR="00022D96" w:rsidRPr="00BC0026" w:rsidRDefault="00022D9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EC53E7E" w14:textId="4A6E988B" w:rsidR="00022D96" w:rsidRPr="00BC0026" w:rsidRDefault="00022D96" w:rsidP="00685CC6">
            <w:pPr>
              <w:pStyle w:val="TAC"/>
              <w:keepNext w:val="0"/>
              <w:keepLines w:val="0"/>
              <w:rPr>
                <w:sz w:val="16"/>
                <w:szCs w:val="16"/>
              </w:rPr>
            </w:pPr>
            <w:r w:rsidRPr="00BC0026">
              <w:rPr>
                <w:sz w:val="16"/>
                <w:szCs w:val="16"/>
              </w:rPr>
              <w:t>S5-222481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B3F70" w14:textId="77777777" w:rsidR="00022D96" w:rsidRPr="00BC0026" w:rsidRDefault="00022D9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4BD9974" w14:textId="77777777" w:rsidR="00022D96" w:rsidRPr="00BC0026" w:rsidRDefault="00022D9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4FB51" w14:textId="77777777" w:rsidR="00022D96" w:rsidRPr="00BC0026" w:rsidRDefault="00022D9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A15C9" w14:textId="234CD974" w:rsidR="00022D96" w:rsidRPr="00BC0026" w:rsidRDefault="00022D96"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historical</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handling</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DC2A52B" w14:textId="11E8857A" w:rsidR="00022D96" w:rsidRPr="00BC0026" w:rsidRDefault="00022D9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13CC6" w:rsidRPr="00BC0026" w14:paraId="2EC2851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26387" w14:textId="04E444E9" w:rsidR="00B13CC6" w:rsidRPr="00BC0026" w:rsidRDefault="00B13CC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1D10C09" w14:textId="44345E69" w:rsidR="00B13CC6" w:rsidRPr="00BC0026" w:rsidRDefault="00B13CC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C76E84" w14:textId="5CF83D17" w:rsidR="00B13CC6" w:rsidRPr="00BC0026" w:rsidRDefault="00B13CC6" w:rsidP="00685CC6">
            <w:pPr>
              <w:pStyle w:val="TAC"/>
              <w:keepNext w:val="0"/>
              <w:keepLines w:val="0"/>
              <w:rPr>
                <w:sz w:val="16"/>
                <w:szCs w:val="16"/>
              </w:rPr>
            </w:pPr>
            <w:r w:rsidRPr="00BC0026">
              <w:rPr>
                <w:sz w:val="16"/>
                <w:szCs w:val="16"/>
              </w:rPr>
              <w:t>S5-222716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78F1A" w14:textId="77777777" w:rsidR="00B13CC6" w:rsidRPr="00BC0026" w:rsidRDefault="00B13CC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A69BE6D" w14:textId="77777777" w:rsidR="00B13CC6" w:rsidRPr="00BC0026" w:rsidRDefault="00B13CC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B173D" w14:textId="77777777" w:rsidR="00B13CC6" w:rsidRPr="00BC0026" w:rsidRDefault="00B13CC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76F7A" w14:textId="5C55C4DD" w:rsidR="00B13CC6" w:rsidRPr="00BC0026" w:rsidRDefault="00B13CC6" w:rsidP="00685CC6">
            <w:pPr>
              <w:pStyle w:val="TAL"/>
              <w:keepNext w:val="0"/>
              <w:keepLines w:val="0"/>
              <w:rPr>
                <w:sz w:val="16"/>
                <w:szCs w:val="16"/>
              </w:rPr>
            </w:pPr>
            <w:r w:rsidRPr="00BC0026">
              <w:rPr>
                <w:sz w:val="16"/>
                <w:szCs w:val="16"/>
              </w:rPr>
              <w:t>Clarifications</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1FC7FDF" w14:textId="4BCB6F75" w:rsidR="00B13CC6" w:rsidRPr="00BC0026" w:rsidRDefault="00B13CC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DE4E2B" w:rsidRPr="00BC0026" w14:paraId="34DFAD0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D040F" w14:textId="69B03291" w:rsidR="00DE4E2B" w:rsidRPr="00BC0026" w:rsidRDefault="00DE4E2B"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E118C6E" w14:textId="2790DBBD" w:rsidR="00DE4E2B" w:rsidRPr="00BC0026" w:rsidRDefault="00DE4E2B"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2451300" w14:textId="226403D9" w:rsidR="00DE4E2B" w:rsidRPr="00BC0026" w:rsidRDefault="00DE4E2B" w:rsidP="00685CC6">
            <w:pPr>
              <w:pStyle w:val="TAC"/>
              <w:keepNext w:val="0"/>
              <w:keepLines w:val="0"/>
              <w:rPr>
                <w:sz w:val="16"/>
                <w:szCs w:val="16"/>
              </w:rPr>
            </w:pPr>
            <w:r w:rsidRPr="00BC0026">
              <w:rPr>
                <w:sz w:val="16"/>
                <w:szCs w:val="16"/>
              </w:rPr>
              <w:t>S5-222717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6EC4C" w14:textId="77777777" w:rsidR="00DE4E2B" w:rsidRPr="00BC0026" w:rsidRDefault="00DE4E2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1D3FED8" w14:textId="77777777" w:rsidR="00DE4E2B" w:rsidRPr="00BC0026" w:rsidRDefault="00DE4E2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47922" w14:textId="77777777" w:rsidR="00DE4E2B" w:rsidRPr="00BC0026" w:rsidRDefault="00DE4E2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08174B" w14:textId="7CE767CC" w:rsidR="00DE4E2B" w:rsidRPr="00BC0026" w:rsidRDefault="00DE4E2B" w:rsidP="00685CC6">
            <w:pPr>
              <w:pStyle w:val="TAL"/>
              <w:keepNext w:val="0"/>
              <w:keepLines w:val="0"/>
              <w:rPr>
                <w:sz w:val="16"/>
                <w:szCs w:val="16"/>
              </w:rPr>
            </w:pPr>
            <w:r w:rsidRPr="00BC0026">
              <w:rPr>
                <w:sz w:val="16"/>
                <w:szCs w:val="16"/>
              </w:rPr>
              <w:t>Adding</w:t>
            </w:r>
            <w:r w:rsidR="006A012B" w:rsidRPr="00BC0026">
              <w:rPr>
                <w:sz w:val="16"/>
                <w:szCs w:val="16"/>
              </w:rPr>
              <w:t xml:space="preserve"> </w:t>
            </w:r>
            <w:r w:rsidRPr="00BC0026">
              <w:rPr>
                <w:sz w:val="16"/>
                <w:szCs w:val="16"/>
              </w:rPr>
              <w:t>domain</w:t>
            </w:r>
            <w:r w:rsidR="006A012B" w:rsidRPr="00BC0026">
              <w:rPr>
                <w:sz w:val="16"/>
                <w:szCs w:val="16"/>
              </w:rPr>
              <w:t xml:space="preserve"> </w:t>
            </w:r>
            <w:r w:rsidRPr="00BC0026">
              <w:rPr>
                <w:sz w:val="16"/>
                <w:szCs w:val="16"/>
              </w:rPr>
              <w:t>observation</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as</w:t>
            </w:r>
            <w:r w:rsidR="006A012B" w:rsidRPr="00BC0026">
              <w:rPr>
                <w:sz w:val="16"/>
                <w:szCs w:val="16"/>
              </w:rPr>
              <w:t xml:space="preserve"> </w:t>
            </w:r>
            <w:r w:rsidRPr="00BC0026">
              <w:rPr>
                <w:sz w:val="16"/>
                <w:szCs w:val="16"/>
              </w:rPr>
              <w:t>input</w:t>
            </w:r>
            <w:r w:rsidR="006A012B" w:rsidRPr="00BC0026">
              <w:rPr>
                <w:sz w:val="16"/>
                <w:szCs w:val="16"/>
              </w:rPr>
              <w:t xml:space="preserve"> </w:t>
            </w:r>
            <w:r w:rsidRPr="00BC0026">
              <w:rPr>
                <w:sz w:val="16"/>
                <w:szCs w:val="16"/>
              </w:rPr>
              <w:t>in</w:t>
            </w:r>
            <w:r w:rsidR="006A012B" w:rsidRPr="00BC0026">
              <w:rPr>
                <w:sz w:val="16"/>
                <w:szCs w:val="16"/>
              </w:rPr>
              <w:t xml:space="preserve"> </w:t>
            </w:r>
            <w:r w:rsidRPr="00BC0026">
              <w:rPr>
                <w:sz w:val="16"/>
                <w:szCs w:val="16"/>
              </w:rPr>
              <w:t>cross-domain</w:t>
            </w:r>
            <w:r w:rsidR="006A012B" w:rsidRPr="00BC0026">
              <w:rPr>
                <w:sz w:val="16"/>
                <w:szCs w:val="16"/>
              </w:rPr>
              <w:t xml:space="preserve"> </w:t>
            </w:r>
            <w:r w:rsidRPr="00BC0026">
              <w:rPr>
                <w:sz w:val="16"/>
                <w:szCs w:val="16"/>
              </w:rPr>
              <w:t>MDA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5728186" w14:textId="6DE64354" w:rsidR="00DE4E2B" w:rsidRPr="00BC0026" w:rsidRDefault="00DE4E2B"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F2F63" w:rsidRPr="00BC0026" w14:paraId="3AB5007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E0C8B" w14:textId="4227101F" w:rsidR="00BF2F63" w:rsidRPr="00BC0026" w:rsidRDefault="00BF2F63"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13E937" w14:textId="585D0532" w:rsidR="00BF2F63" w:rsidRPr="00BC0026" w:rsidRDefault="00BF2F63"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E6D014" w14:textId="637A4663" w:rsidR="00BF2F63" w:rsidRPr="00BC0026" w:rsidRDefault="007D63E7" w:rsidP="00685CC6">
            <w:pPr>
              <w:pStyle w:val="TAC"/>
              <w:keepNext w:val="0"/>
              <w:keepLines w:val="0"/>
              <w:rPr>
                <w:sz w:val="16"/>
                <w:szCs w:val="16"/>
              </w:rPr>
            </w:pPr>
            <w:r w:rsidRPr="00BC0026">
              <w:rPr>
                <w:sz w:val="16"/>
                <w:szCs w:val="16"/>
              </w:rPr>
              <w:t>S5-223635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54B9" w14:textId="77777777" w:rsidR="00BF2F63" w:rsidRPr="00BC0026" w:rsidRDefault="00BF2F63"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1C425A9" w14:textId="77777777" w:rsidR="00BF2F63" w:rsidRPr="00BC0026" w:rsidRDefault="00BF2F63"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57FD0" w14:textId="77777777" w:rsidR="00BF2F63" w:rsidRPr="00BC0026" w:rsidRDefault="00BF2F63"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6529FA" w14:textId="1E880447" w:rsidR="00BF2F63" w:rsidRPr="00BC0026" w:rsidRDefault="007D63E7"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EsRecommendationsOnUPF</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EsRecommendationsOnNRcell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082661" w14:textId="776117AC" w:rsidR="00BF2F63" w:rsidRPr="00BC0026" w:rsidRDefault="00BF2F63"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33478" w:rsidRPr="00BC0026" w14:paraId="514519F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126D1C" w14:textId="175AA5B2" w:rsidR="00E33478" w:rsidRPr="00BC0026" w:rsidRDefault="00E33478"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F096A0" w14:textId="0B935065" w:rsidR="00E33478" w:rsidRPr="00BC0026" w:rsidRDefault="00E33478"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ECF4E97" w14:textId="3FB4DE15" w:rsidR="00E33478" w:rsidRPr="00BC0026" w:rsidRDefault="00E33478" w:rsidP="00685CC6">
            <w:pPr>
              <w:pStyle w:val="TAC"/>
              <w:keepNext w:val="0"/>
              <w:keepLines w:val="0"/>
              <w:rPr>
                <w:sz w:val="16"/>
                <w:szCs w:val="16"/>
              </w:rPr>
            </w:pPr>
            <w:r w:rsidRPr="00BC0026">
              <w:rPr>
                <w:sz w:val="16"/>
                <w:szCs w:val="16"/>
              </w:rPr>
              <w:t>S5-223636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6E838" w14:textId="77777777" w:rsidR="00E33478" w:rsidRPr="00BC0026" w:rsidRDefault="00E3347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E07A5CE" w14:textId="77777777" w:rsidR="00E33478" w:rsidRPr="00BC0026" w:rsidRDefault="00E3347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0943F" w14:textId="77777777" w:rsidR="00E33478" w:rsidRPr="00BC0026" w:rsidRDefault="00E3347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F40882" w14:textId="548D3212" w:rsidR="00E33478" w:rsidRPr="00BC0026" w:rsidRDefault="00E3347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clause</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7F731FA" w14:textId="1722CF47" w:rsidR="00E33478" w:rsidRPr="00BC0026" w:rsidRDefault="00E33478"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801C71" w:rsidRPr="00BC0026" w14:paraId="3D75FA6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ABCF9" w14:textId="2DAD4AAA" w:rsidR="00801C71" w:rsidRPr="00BC0026" w:rsidRDefault="00801C71"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E2044FF" w14:textId="6C162110" w:rsidR="00801C71" w:rsidRPr="00BC0026" w:rsidRDefault="00801C71"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3A862" w14:textId="10E6D609" w:rsidR="00801C71" w:rsidRPr="00BC0026" w:rsidRDefault="00187069" w:rsidP="00685CC6">
            <w:pPr>
              <w:pStyle w:val="TAC"/>
              <w:keepNext w:val="0"/>
              <w:keepLines w:val="0"/>
              <w:rPr>
                <w:sz w:val="16"/>
                <w:szCs w:val="16"/>
              </w:rPr>
            </w:pPr>
            <w:r w:rsidRPr="00BC0026">
              <w:rPr>
                <w:sz w:val="16"/>
                <w:szCs w:val="16"/>
              </w:rPr>
              <w:t>S5-223637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F757E" w14:textId="77777777" w:rsidR="00801C71" w:rsidRPr="00BC0026" w:rsidRDefault="00801C71"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32B3DF7" w14:textId="77777777" w:rsidR="00801C71" w:rsidRPr="00BC0026" w:rsidRDefault="00801C71"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4E260" w14:textId="77777777" w:rsidR="00801C71" w:rsidRPr="00BC0026" w:rsidRDefault="00801C71"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9D7F2D" w14:textId="3063157A" w:rsidR="00801C71" w:rsidRPr="00BC0026" w:rsidRDefault="00187069" w:rsidP="00685CC6">
            <w:pPr>
              <w:pStyle w:val="TAL"/>
              <w:keepNext w:val="0"/>
              <w:keepLines w:val="0"/>
              <w:rPr>
                <w:sz w:val="16"/>
                <w:szCs w:val="16"/>
              </w:rPr>
            </w:pPr>
            <w:r w:rsidRPr="00BC0026">
              <w:rPr>
                <w:sz w:val="16"/>
                <w:szCs w:val="16"/>
              </w:rPr>
              <w:t>Editorial</w:t>
            </w:r>
            <w:r w:rsidR="006A012B" w:rsidRPr="00BC0026">
              <w:rPr>
                <w:sz w:val="16"/>
                <w:szCs w:val="16"/>
              </w:rPr>
              <w:t xml:space="preserve"> </w:t>
            </w:r>
            <w:r w:rsidRPr="00BC0026">
              <w:rPr>
                <w:sz w:val="16"/>
                <w:szCs w:val="16"/>
              </w:rPr>
              <w:t>improvement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A24B665" w14:textId="1DE8F808" w:rsidR="00801C71" w:rsidRPr="00BC0026" w:rsidRDefault="00801C71"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507EDD" w:rsidRPr="00BC0026" w14:paraId="1E9F94A9"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55E39" w14:textId="0D02F1AC" w:rsidR="00507EDD" w:rsidRPr="00BC0026" w:rsidRDefault="00507EDD"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54C7A36" w14:textId="44FDFCA8" w:rsidR="00507EDD" w:rsidRPr="00BC0026" w:rsidRDefault="00507EDD"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1F94AB9" w14:textId="3DDC11DA" w:rsidR="00507EDD" w:rsidRPr="00BC0026" w:rsidRDefault="00F55900" w:rsidP="00685CC6">
            <w:pPr>
              <w:pStyle w:val="TAC"/>
              <w:keepNext w:val="0"/>
              <w:keepLines w:val="0"/>
              <w:rPr>
                <w:sz w:val="16"/>
                <w:szCs w:val="16"/>
              </w:rPr>
            </w:pPr>
            <w:r w:rsidRPr="00BC0026">
              <w:rPr>
                <w:sz w:val="16"/>
                <w:szCs w:val="16"/>
              </w:rPr>
              <w:t>S5-223638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484A1" w14:textId="77777777" w:rsidR="00507EDD" w:rsidRPr="00BC0026" w:rsidRDefault="00507EDD"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F510422" w14:textId="77777777" w:rsidR="00507EDD" w:rsidRPr="00BC0026" w:rsidRDefault="00507EDD"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8588F" w14:textId="77777777" w:rsidR="00507EDD" w:rsidRPr="00BC0026" w:rsidRDefault="00507EDD"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A0F02" w14:textId="612B6B0D" w:rsidR="00507EDD" w:rsidRPr="00BC0026" w:rsidRDefault="00F55900" w:rsidP="00685CC6">
            <w:pPr>
              <w:pStyle w:val="TAL"/>
              <w:keepNext w:val="0"/>
              <w:keepLines w:val="0"/>
              <w:rPr>
                <w:sz w:val="16"/>
                <w:szCs w:val="16"/>
              </w:rPr>
            </w:pPr>
            <w:r w:rsidRPr="00BC0026">
              <w:rPr>
                <w:sz w:val="16"/>
                <w:szCs w:val="16"/>
              </w:rPr>
              <w:t>Rapporteur</w:t>
            </w:r>
            <w:r w:rsidR="006A012B" w:rsidRPr="00BC0026">
              <w:rPr>
                <w:sz w:val="16"/>
                <w:szCs w:val="16"/>
              </w:rPr>
              <w:t xml:space="preserve"> </w:t>
            </w:r>
            <w:r w:rsidRPr="00BC0026">
              <w:rPr>
                <w:sz w:val="16"/>
                <w:szCs w:val="16"/>
              </w:rPr>
              <w:t>clean-up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EEAE3F" w14:textId="63D9EA75" w:rsidR="00507EDD" w:rsidRPr="00BC0026" w:rsidRDefault="00507EDD"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64C2D" w:rsidRPr="00BC0026" w14:paraId="46DB7C7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947F7A" w14:textId="0DBA01B5" w:rsidR="00E64C2D" w:rsidRPr="00BC0026" w:rsidRDefault="00E64C2D"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DEB5604" w14:textId="33E041C4" w:rsidR="00E64C2D" w:rsidRPr="00BC0026" w:rsidRDefault="00E64C2D"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84FCA78" w14:textId="7778F86D" w:rsidR="00E64C2D" w:rsidRPr="00BC0026" w:rsidRDefault="00E64C2D" w:rsidP="00685CC6">
            <w:pPr>
              <w:pStyle w:val="TAC"/>
              <w:keepNext w:val="0"/>
              <w:keepLines w:val="0"/>
              <w:rPr>
                <w:sz w:val="16"/>
                <w:szCs w:val="16"/>
              </w:rPr>
            </w:pPr>
            <w:r w:rsidRPr="00BC0026">
              <w:rPr>
                <w:sz w:val="16"/>
                <w:szCs w:val="16"/>
              </w:rPr>
              <w:t>S5-223640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73078" w14:textId="77777777" w:rsidR="00E64C2D" w:rsidRPr="00BC0026" w:rsidRDefault="00E64C2D"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CAB1B06" w14:textId="77777777" w:rsidR="00E64C2D" w:rsidRPr="00BC0026" w:rsidRDefault="00E64C2D"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8E31" w14:textId="77777777" w:rsidR="00E64C2D" w:rsidRPr="00BC0026" w:rsidRDefault="00E64C2D"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B3E5EA" w14:textId="4FA0940B" w:rsidR="00E64C2D" w:rsidRPr="00BC0026" w:rsidRDefault="00E64C2D"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TrafficProjections</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87FC01" w14:textId="079E9434" w:rsidR="00E64C2D" w:rsidRPr="00BC0026" w:rsidRDefault="00E64C2D"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3A5510" w:rsidRPr="00BC0026" w14:paraId="52BF58B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D8777" w14:textId="2C10BF34" w:rsidR="003A5510" w:rsidRPr="00BC0026" w:rsidRDefault="003A5510"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12BB92" w14:textId="1983F8AC" w:rsidR="003A5510" w:rsidRPr="00BC0026" w:rsidRDefault="003A5510"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2B2939F" w14:textId="6369546E" w:rsidR="003A5510" w:rsidRPr="00BC0026" w:rsidRDefault="003A5510" w:rsidP="00685CC6">
            <w:pPr>
              <w:pStyle w:val="TAC"/>
              <w:keepNext w:val="0"/>
              <w:keepLines w:val="0"/>
              <w:rPr>
                <w:sz w:val="16"/>
                <w:szCs w:val="16"/>
              </w:rPr>
            </w:pPr>
            <w:r w:rsidRPr="00BC0026">
              <w:rPr>
                <w:sz w:val="16"/>
                <w:szCs w:val="16"/>
              </w:rPr>
              <w:t>S5-223641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4D2" w14:textId="77777777" w:rsidR="003A5510" w:rsidRPr="00BC0026" w:rsidRDefault="003A5510"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FB53214" w14:textId="77777777" w:rsidR="003A5510" w:rsidRPr="00BC0026" w:rsidRDefault="003A5510"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F28A4" w14:textId="77777777" w:rsidR="003A5510" w:rsidRPr="00BC0026" w:rsidRDefault="003A5510"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D713B1" w14:textId="28D9D2DF" w:rsidR="003A5510" w:rsidRPr="00BC0026" w:rsidRDefault="00A26AAD" w:rsidP="00685CC6">
            <w:pPr>
              <w:pStyle w:val="TAL"/>
              <w:keepNext w:val="0"/>
              <w:keepLines w:val="0"/>
              <w:rPr>
                <w:sz w:val="16"/>
                <w:szCs w:val="16"/>
              </w:rPr>
            </w:pPr>
            <w:r w:rsidRPr="00BC0026">
              <w:rPr>
                <w:sz w:val="16"/>
                <w:szCs w:val="16"/>
              </w:rPr>
              <w:t>Adding</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E1B274B" w14:textId="08018180" w:rsidR="003A5510" w:rsidRPr="00BC0026" w:rsidRDefault="003A5510"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F3604E" w:rsidRPr="00BC0026" w14:paraId="3DE7631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C93C62" w14:textId="0A696522" w:rsidR="00F3604E" w:rsidRPr="00BC0026" w:rsidRDefault="00F3604E"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1E409D" w14:textId="085989F2" w:rsidR="00F3604E" w:rsidRPr="00BC0026" w:rsidRDefault="00F3604E"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5A185AC" w14:textId="48C5ACAC" w:rsidR="00F3604E" w:rsidRPr="00BC0026" w:rsidRDefault="00F3604E" w:rsidP="00685CC6">
            <w:pPr>
              <w:pStyle w:val="TAC"/>
              <w:keepNext w:val="0"/>
              <w:keepLines w:val="0"/>
              <w:rPr>
                <w:sz w:val="16"/>
                <w:szCs w:val="16"/>
              </w:rPr>
            </w:pPr>
            <w:r w:rsidRPr="00BC0026">
              <w:rPr>
                <w:sz w:val="16"/>
                <w:szCs w:val="16"/>
              </w:rPr>
              <w:t>S5-223642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211FF" w14:textId="77777777" w:rsidR="00F3604E" w:rsidRPr="00BC0026" w:rsidRDefault="00F3604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EC9166F" w14:textId="77777777" w:rsidR="00F3604E" w:rsidRPr="00BC0026" w:rsidRDefault="00F3604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EA660" w14:textId="77777777" w:rsidR="00F3604E" w:rsidRPr="00BC0026" w:rsidRDefault="00F3604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F16E3E" w14:textId="3F7B98BE" w:rsidR="00F3604E" w:rsidRPr="00BC0026" w:rsidRDefault="00F3604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type</w:t>
            </w:r>
            <w:r w:rsidR="006A012B" w:rsidRPr="00BC0026">
              <w:rPr>
                <w:sz w:val="16"/>
                <w:szCs w:val="16"/>
              </w:rPr>
              <w:t xml:space="preserve"> </w:t>
            </w:r>
            <w:r w:rsidRPr="00BC0026">
              <w:rPr>
                <w:sz w:val="16"/>
                <w:szCs w:val="16"/>
              </w:rPr>
              <w:t>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1F114C" w14:textId="7D591F39" w:rsidR="00F3604E" w:rsidRPr="00BC0026" w:rsidRDefault="00F3604E"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490260" w:rsidRPr="00BC0026" w14:paraId="2E9E25A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A187A" w14:textId="71544B02" w:rsidR="00490260" w:rsidRPr="00BC0026" w:rsidRDefault="00490260"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69B8D0" w14:textId="49CE887B" w:rsidR="00490260" w:rsidRPr="00BC0026" w:rsidRDefault="00490260"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E4021E" w14:textId="56484A8C" w:rsidR="00490260" w:rsidRPr="00BC0026" w:rsidRDefault="00490260" w:rsidP="00685CC6">
            <w:pPr>
              <w:pStyle w:val="TAC"/>
              <w:keepNext w:val="0"/>
              <w:keepLines w:val="0"/>
              <w:rPr>
                <w:sz w:val="16"/>
                <w:szCs w:val="16"/>
              </w:rPr>
            </w:pPr>
            <w:r w:rsidRPr="00BC0026">
              <w:rPr>
                <w:sz w:val="16"/>
                <w:szCs w:val="16"/>
              </w:rPr>
              <w:t>S5-223643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20ACB" w14:textId="77777777" w:rsidR="00490260" w:rsidRPr="00BC0026" w:rsidRDefault="00490260"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8D4FC0A" w14:textId="77777777" w:rsidR="00490260" w:rsidRPr="00BC0026" w:rsidRDefault="00490260"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5F3DB" w14:textId="77777777" w:rsidR="00490260" w:rsidRPr="00BC0026" w:rsidRDefault="00490260"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F90BCD" w14:textId="6A1FDABA" w:rsidR="00490260" w:rsidRPr="00BC0026" w:rsidRDefault="00490260" w:rsidP="00685CC6">
            <w:pPr>
              <w:pStyle w:val="TAL"/>
              <w:keepNext w:val="0"/>
              <w:keepLines w:val="0"/>
              <w:rPr>
                <w:sz w:val="16"/>
                <w:szCs w:val="16"/>
              </w:rPr>
            </w:pPr>
            <w:r w:rsidRPr="00BC0026">
              <w:rPr>
                <w:sz w:val="16"/>
                <w:szCs w:val="16"/>
              </w:rPr>
              <w:t>Enhance</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NRM</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4467909" w14:textId="7841E7CF" w:rsidR="00490260" w:rsidRPr="00BC0026" w:rsidRDefault="00490260"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0B67A7" w:rsidRPr="00BC0026" w14:paraId="02A66DE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6848A" w14:textId="0F5E7556" w:rsidR="000B67A7" w:rsidRPr="00BC0026" w:rsidRDefault="000B67A7"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7755D5" w14:textId="35C81A31" w:rsidR="000B67A7" w:rsidRPr="00BC0026" w:rsidRDefault="000B67A7"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24B2F5" w14:textId="3D4D5338" w:rsidR="000B67A7" w:rsidRPr="00BC0026" w:rsidRDefault="000B67A7" w:rsidP="00685CC6">
            <w:pPr>
              <w:pStyle w:val="TAC"/>
              <w:keepNext w:val="0"/>
              <w:keepLines w:val="0"/>
              <w:rPr>
                <w:sz w:val="16"/>
                <w:szCs w:val="16"/>
              </w:rPr>
            </w:pPr>
            <w:r w:rsidRPr="00BC0026">
              <w:rPr>
                <w:sz w:val="16"/>
                <w:szCs w:val="16"/>
              </w:rPr>
              <w:t>S5-223749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22E07" w14:textId="77777777" w:rsidR="000B67A7" w:rsidRPr="00BC0026" w:rsidRDefault="000B67A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9DCB842" w14:textId="77777777" w:rsidR="000B67A7" w:rsidRPr="00BC0026" w:rsidRDefault="000B67A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57D3C" w14:textId="77777777" w:rsidR="000B67A7" w:rsidRPr="00BC0026" w:rsidRDefault="000B67A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F26F04" w14:textId="18BF7BE2" w:rsidR="000B67A7" w:rsidRPr="00BC0026" w:rsidRDefault="000B67A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reporting</w:t>
            </w:r>
            <w:r w:rsidR="006A012B" w:rsidRPr="00BC0026">
              <w:rPr>
                <w:sz w:val="16"/>
                <w:szCs w:val="16"/>
              </w:rPr>
              <w:t xml:space="preserve"> </w:t>
            </w:r>
            <w:r w:rsidRPr="00BC0026">
              <w:rPr>
                <w:sz w:val="16"/>
                <w:szCs w:val="16"/>
              </w:rPr>
              <w:t>MnS</w:t>
            </w:r>
            <w:r w:rsidR="006A012B" w:rsidRPr="00BC0026">
              <w:rPr>
                <w:sz w:val="16"/>
                <w:szCs w:val="16"/>
              </w:rPr>
              <w:t xml:space="preserve"> </w:t>
            </w:r>
            <w:r w:rsidRPr="00BC0026">
              <w:rPr>
                <w:sz w:val="16"/>
                <w:szCs w:val="16"/>
              </w:rPr>
              <w:t>components</w:t>
            </w:r>
            <w:r w:rsidR="006A012B" w:rsidRPr="00BC0026">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799CEFD" w14:textId="4F1BC8E2" w:rsidR="000B67A7" w:rsidRPr="00BC0026" w:rsidRDefault="000B67A7"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A47209" w:rsidRPr="00BC0026" w14:paraId="78AB947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0C2F3D" w14:textId="297F19C4" w:rsidR="00A47209" w:rsidRPr="00BC0026" w:rsidRDefault="00A47209"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7D1C16" w14:textId="0C0C4521" w:rsidR="00A47209" w:rsidRPr="00BC0026" w:rsidRDefault="00A47209"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AB6B9C" w14:textId="52149F7A" w:rsidR="00A47209" w:rsidRPr="00BC0026" w:rsidRDefault="00A47209" w:rsidP="00685CC6">
            <w:pPr>
              <w:pStyle w:val="TAC"/>
              <w:keepNext w:val="0"/>
              <w:keepLines w:val="0"/>
              <w:rPr>
                <w:sz w:val="16"/>
                <w:szCs w:val="16"/>
              </w:rPr>
            </w:pPr>
            <w:r w:rsidRPr="00BC0026">
              <w:rPr>
                <w:sz w:val="16"/>
                <w:szCs w:val="16"/>
              </w:rPr>
              <w:t>S5-223645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BFD91" w14:textId="77777777" w:rsidR="00A47209" w:rsidRPr="00BC0026" w:rsidRDefault="00A47209"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B4B5880" w14:textId="77777777" w:rsidR="00A47209" w:rsidRPr="00BC0026" w:rsidRDefault="00A47209"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F0283" w14:textId="77777777" w:rsidR="00A47209" w:rsidRPr="00BC0026" w:rsidRDefault="00A47209"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6042FE" w14:textId="21733435" w:rsidR="00A47209" w:rsidRPr="00BC0026" w:rsidRDefault="00A47209" w:rsidP="00685CC6">
            <w:pPr>
              <w:pStyle w:val="TAL"/>
              <w:keepNext w:val="0"/>
              <w:keepLines w:val="0"/>
              <w:rPr>
                <w:sz w:val="16"/>
                <w:szCs w:val="16"/>
              </w:rPr>
            </w:pPr>
            <w:r w:rsidRPr="00BC0026">
              <w:rPr>
                <w:sz w:val="16"/>
                <w:szCs w:val="16"/>
              </w:rPr>
              <w:t>MDA</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proactive</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analytics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6D739" w14:textId="7DFB11AF" w:rsidR="00A47209" w:rsidRPr="00BC0026" w:rsidRDefault="00A47209"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A37B1" w:rsidRPr="00BC0026" w14:paraId="1A6B94D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51BA" w14:textId="3AF0BB4F" w:rsidR="00EA37B1" w:rsidRPr="00BC0026" w:rsidRDefault="00EA37B1"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8F16FA" w14:textId="404E8730" w:rsidR="00EA37B1" w:rsidRPr="00BC0026" w:rsidRDefault="00EA37B1"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D713675" w14:textId="6C426F69" w:rsidR="00EA37B1" w:rsidRPr="00BC0026" w:rsidRDefault="00EA37B1" w:rsidP="00685CC6">
            <w:pPr>
              <w:pStyle w:val="TAC"/>
              <w:keepNext w:val="0"/>
              <w:keepLines w:val="0"/>
              <w:rPr>
                <w:sz w:val="16"/>
                <w:szCs w:val="16"/>
              </w:rPr>
            </w:pPr>
            <w:r w:rsidRPr="00BC0026">
              <w:rPr>
                <w:sz w:val="16"/>
                <w:szCs w:val="16"/>
              </w:rPr>
              <w:t>S5-223350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304D6" w14:textId="77777777" w:rsidR="00EA37B1" w:rsidRPr="00BC0026" w:rsidRDefault="00EA37B1"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51D79E2" w14:textId="77777777" w:rsidR="00EA37B1" w:rsidRPr="00BC0026" w:rsidRDefault="00EA37B1"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99B68" w14:textId="77777777" w:rsidR="00EA37B1" w:rsidRPr="00BC0026" w:rsidRDefault="00EA37B1"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2BC97D" w14:textId="2B491A97" w:rsidR="00EA37B1" w:rsidRPr="00BC0026" w:rsidRDefault="00EA37B1"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paging</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to</w:t>
            </w:r>
            <w:r w:rsidR="006A012B" w:rsidRPr="00BC0026">
              <w:rPr>
                <w:sz w:val="16"/>
                <w:szCs w:val="16"/>
              </w:rPr>
              <w:t xml:space="preserve"> </w:t>
            </w:r>
            <w:r w:rsidRPr="00BC0026">
              <w:rPr>
                <w:sz w:val="16"/>
                <w:szCs w:val="16"/>
              </w:rPr>
              <w:t>indicate</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geographical</w:t>
            </w:r>
            <w:r w:rsidR="006A012B" w:rsidRPr="00BC0026">
              <w:rPr>
                <w:sz w:val="16"/>
                <w:szCs w:val="16"/>
              </w:rPr>
              <w:t xml:space="preserve"> </w:t>
            </w:r>
            <w:r w:rsidRPr="00BC0026">
              <w:rPr>
                <w:sz w:val="16"/>
                <w:szCs w:val="16"/>
              </w:rPr>
              <w:t>area-based</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group</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users</w:t>
            </w:r>
            <w:r w:rsidR="006A012B" w:rsidRPr="00BC0026">
              <w:rPr>
                <w:sz w:val="16"/>
                <w:szCs w:val="16"/>
              </w:rPr>
              <w:t xml:space="preserve"> </w:t>
            </w:r>
            <w:r w:rsidRPr="00BC0026">
              <w:rPr>
                <w:sz w:val="16"/>
                <w:szCs w:val="16"/>
              </w:rPr>
              <w:t>based</w:t>
            </w:r>
            <w:r w:rsidR="006A012B" w:rsidRPr="00BC0026">
              <w:rPr>
                <w:sz w:val="16"/>
                <w:szCs w:val="16"/>
              </w:rPr>
              <w:t xml:space="preserve"> </w:t>
            </w:r>
            <w:r w:rsidRPr="00BC0026">
              <w:rPr>
                <w:sz w:val="16"/>
                <w:szCs w:val="16"/>
              </w:rPr>
              <w:t>analytics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DD78AF" w14:textId="4B365765" w:rsidR="00EA37B1" w:rsidRPr="00BC0026" w:rsidRDefault="00EA37B1"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A37B1" w:rsidRPr="00BC0026" w14:paraId="72CFFAB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88AFE" w14:textId="48313D6C" w:rsidR="00EA37B1" w:rsidRPr="00BC0026" w:rsidRDefault="00EA37B1"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68EE11" w14:textId="240E3346" w:rsidR="00EA37B1" w:rsidRPr="00BC0026" w:rsidRDefault="00EA37B1"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881DA12" w14:textId="7A5EFD07" w:rsidR="00EA37B1" w:rsidRPr="00BC0026" w:rsidRDefault="00150A80" w:rsidP="00685CC6">
            <w:pPr>
              <w:pStyle w:val="TAC"/>
              <w:keepNext w:val="0"/>
              <w:keepLines w:val="0"/>
              <w:rPr>
                <w:sz w:val="16"/>
                <w:szCs w:val="16"/>
              </w:rPr>
            </w:pPr>
            <w:r w:rsidRPr="00BC0026">
              <w:rPr>
                <w:sz w:val="16"/>
                <w:szCs w:val="16"/>
              </w:rPr>
              <w:t>S5-223648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79A7C" w14:textId="77777777" w:rsidR="00EA37B1" w:rsidRPr="00BC0026" w:rsidRDefault="00EA37B1"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B0E7EDB" w14:textId="77777777" w:rsidR="00EA37B1" w:rsidRPr="00BC0026" w:rsidRDefault="00EA37B1"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5827C" w14:textId="77777777" w:rsidR="00EA37B1" w:rsidRPr="00BC0026" w:rsidRDefault="00EA37B1"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B8A52" w14:textId="49A0E23F" w:rsidR="00EA37B1" w:rsidRPr="00BC0026" w:rsidRDefault="00150A80"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AI/ML</w:t>
            </w:r>
            <w:r w:rsidR="006A012B" w:rsidRPr="00BC0026">
              <w:rPr>
                <w:sz w:val="16"/>
                <w:szCs w:val="16"/>
              </w:rPr>
              <w:t xml:space="preserve"> </w:t>
            </w:r>
            <w:r w:rsidRPr="00BC0026">
              <w:rPr>
                <w:sz w:val="16"/>
                <w:szCs w:val="16"/>
              </w:rPr>
              <w:t>optional</w:t>
            </w:r>
            <w:r w:rsidR="006A012B" w:rsidRPr="00BC0026">
              <w:rPr>
                <w:sz w:val="16"/>
                <w:szCs w:val="16"/>
              </w:rPr>
              <w:t xml:space="preserve"> </w:t>
            </w:r>
            <w:r w:rsidRPr="00BC0026">
              <w:rPr>
                <w:sz w:val="16"/>
                <w:szCs w:val="16"/>
              </w:rPr>
              <w:t>support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C612E7" w14:textId="00011138" w:rsidR="00EA37B1" w:rsidRPr="00BC0026" w:rsidRDefault="00EA37B1"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703EB3" w:rsidRPr="00BC0026" w14:paraId="0E8CD04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17D8D" w14:textId="189513F9" w:rsidR="00703EB3" w:rsidRPr="00BC0026" w:rsidRDefault="00703EB3"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6A5933" w14:textId="2A2BEF35" w:rsidR="00703EB3" w:rsidRPr="00BC0026" w:rsidRDefault="00703EB3"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ECD53E" w14:textId="684A41C5" w:rsidR="00703EB3" w:rsidRPr="00BC0026" w:rsidRDefault="00703EB3" w:rsidP="00685CC6">
            <w:pPr>
              <w:pStyle w:val="TAC"/>
              <w:keepNext w:val="0"/>
              <w:keepLines w:val="0"/>
              <w:rPr>
                <w:sz w:val="16"/>
                <w:szCs w:val="16"/>
              </w:rPr>
            </w:pPr>
            <w:r w:rsidRPr="00BC0026">
              <w:rPr>
                <w:sz w:val="16"/>
                <w:szCs w:val="16"/>
              </w:rPr>
              <w:t>S5-223649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D6B96" w14:textId="77777777" w:rsidR="00703EB3" w:rsidRPr="00BC0026" w:rsidRDefault="00703EB3"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8D53EF1" w14:textId="77777777" w:rsidR="00703EB3" w:rsidRPr="00BC0026" w:rsidRDefault="00703EB3"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CA181" w14:textId="77777777" w:rsidR="00703EB3" w:rsidRPr="00BC0026" w:rsidRDefault="00703EB3"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2CB8AA" w14:textId="73544740" w:rsidR="00703EB3" w:rsidRPr="00BC0026" w:rsidRDefault="00703EB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request</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report</w:t>
            </w:r>
            <w:r w:rsidR="006A012B" w:rsidRPr="00BC0026">
              <w:rPr>
                <w:sz w:val="16"/>
                <w:szCs w:val="16"/>
              </w:rPr>
              <w:t xml:space="preserve"> </w:t>
            </w:r>
            <w:r w:rsidRPr="00BC0026">
              <w:rPr>
                <w:sz w:val="16"/>
                <w:szCs w:val="16"/>
              </w:rPr>
              <w:t>generic</w:t>
            </w:r>
            <w:r w:rsidR="006A012B" w:rsidRPr="00BC0026">
              <w:rPr>
                <w:sz w:val="16"/>
                <w:szCs w:val="16"/>
              </w:rPr>
              <w:t xml:space="preserve"> </w:t>
            </w:r>
            <w:r w:rsidRPr="00BC0026">
              <w:rPr>
                <w:sz w:val="16"/>
                <w:szCs w:val="16"/>
              </w:rPr>
              <w:t>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B533B1" w14:textId="0B8E65FB" w:rsidR="00703EB3" w:rsidRPr="00BC0026" w:rsidRDefault="00703EB3"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F2F01" w:rsidRPr="00BC0026" w14:paraId="742AFBB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43C12" w14:textId="5754FBF8" w:rsidR="00EF2F01" w:rsidRPr="00BC0026" w:rsidRDefault="00EF2F01"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A138D6" w14:textId="72532FB5" w:rsidR="00EF2F01" w:rsidRPr="00BC0026" w:rsidRDefault="00EF2F01"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E0E295B" w14:textId="0F17A979" w:rsidR="00EF2F01" w:rsidRPr="00BC0026" w:rsidRDefault="00EF2F01" w:rsidP="00685CC6">
            <w:pPr>
              <w:pStyle w:val="TAC"/>
              <w:keepNext w:val="0"/>
              <w:keepLines w:val="0"/>
              <w:rPr>
                <w:sz w:val="16"/>
                <w:szCs w:val="16"/>
              </w:rPr>
            </w:pPr>
            <w:r w:rsidRPr="00BC0026">
              <w:rPr>
                <w:sz w:val="16"/>
                <w:szCs w:val="16"/>
              </w:rPr>
              <w:t>S5-223651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56A11" w14:textId="77777777" w:rsidR="00EF2F01" w:rsidRPr="00BC0026" w:rsidRDefault="00EF2F01"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7D2D821" w14:textId="77777777" w:rsidR="00EF2F01" w:rsidRPr="00BC0026" w:rsidRDefault="00EF2F01"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A4E8B" w14:textId="77777777" w:rsidR="00EF2F01" w:rsidRPr="00BC0026" w:rsidRDefault="00EF2F01"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63FB32" w14:textId="6373F843" w:rsidR="00EF2F01" w:rsidRPr="00BC0026" w:rsidRDefault="00EF2F01" w:rsidP="00685CC6">
            <w:pPr>
              <w:pStyle w:val="TAL"/>
              <w:keepNext w:val="0"/>
              <w:keepLines w:val="0"/>
              <w:rPr>
                <w:sz w:val="16"/>
                <w:szCs w:val="16"/>
              </w:rPr>
            </w:pPr>
            <w:r w:rsidRPr="00BC0026">
              <w:rPr>
                <w:sz w:val="16"/>
                <w:szCs w:val="16"/>
              </w:rPr>
              <w:t>Revisions</w:t>
            </w:r>
            <w:r w:rsidR="006A012B" w:rsidRPr="00BC0026">
              <w:rPr>
                <w:sz w:val="16"/>
                <w:szCs w:val="16"/>
              </w:rPr>
              <w:t xml:space="preserve"> </w:t>
            </w:r>
            <w:r w:rsidRPr="00BC0026">
              <w:rPr>
                <w:sz w:val="16"/>
                <w:szCs w:val="16"/>
              </w:rPr>
              <w:t>to</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traffic</w:t>
            </w:r>
            <w:r w:rsidR="006A012B" w:rsidRPr="00BC0026">
              <w:rPr>
                <w:sz w:val="16"/>
                <w:szCs w:val="16"/>
              </w:rPr>
              <w:t xml:space="preserve"> </w:t>
            </w:r>
            <w:r w:rsidRPr="00BC0026">
              <w:rPr>
                <w:sz w:val="16"/>
                <w:szCs w:val="16"/>
              </w:rPr>
              <w:t>prediction</w:t>
            </w:r>
            <w:r w:rsidR="006A012B" w:rsidRPr="00BC0026">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2A878B1" w14:textId="32C6597F" w:rsidR="00EF2F01" w:rsidRPr="00BC0026" w:rsidRDefault="00EF2F01"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080613" w:rsidRPr="00BC0026" w14:paraId="0CE1474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F9460" w14:textId="1DD7CD9E" w:rsidR="00080613" w:rsidRPr="00BC0026" w:rsidRDefault="00080613"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1BC1F10" w14:textId="7AF7E09D" w:rsidR="00080613" w:rsidRPr="00BC0026" w:rsidRDefault="00080613"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90069C6" w14:textId="4FF374D6" w:rsidR="00080613" w:rsidRPr="00BC0026" w:rsidRDefault="00080613" w:rsidP="00685CC6">
            <w:pPr>
              <w:pStyle w:val="TAC"/>
              <w:keepNext w:val="0"/>
              <w:keepLines w:val="0"/>
              <w:rPr>
                <w:sz w:val="16"/>
                <w:szCs w:val="16"/>
              </w:rPr>
            </w:pPr>
            <w:r w:rsidRPr="00BC0026">
              <w:rPr>
                <w:sz w:val="16"/>
                <w:szCs w:val="16"/>
              </w:rPr>
              <w:t>S5-223505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6BD47" w14:textId="77777777" w:rsidR="00080613" w:rsidRPr="00BC0026" w:rsidRDefault="00080613"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1F8194C" w14:textId="77777777" w:rsidR="00080613" w:rsidRPr="00BC0026" w:rsidRDefault="00080613"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F3D8B" w14:textId="77777777" w:rsidR="00080613" w:rsidRPr="00BC0026" w:rsidRDefault="00080613"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8DB88" w14:textId="69DF0B89" w:rsidR="00080613" w:rsidRPr="00BC0026" w:rsidRDefault="00080613" w:rsidP="00685CC6">
            <w:pPr>
              <w:pStyle w:val="TAL"/>
              <w:keepNext w:val="0"/>
              <w:keepLines w:val="0"/>
              <w:rPr>
                <w:sz w:val="16"/>
                <w:szCs w:val="16"/>
              </w:rPr>
            </w:pPr>
            <w:r w:rsidRPr="00BC0026">
              <w:rPr>
                <w:sz w:val="16"/>
                <w:szCs w:val="16"/>
              </w:rPr>
              <w:t>Revisions</w:t>
            </w:r>
            <w:r w:rsidR="006A012B" w:rsidRPr="00BC0026">
              <w:rPr>
                <w:sz w:val="16"/>
                <w:szCs w:val="16"/>
              </w:rPr>
              <w:t xml:space="preserve"> </w:t>
            </w:r>
            <w:r w:rsidRPr="00BC0026">
              <w:rPr>
                <w:sz w:val="16"/>
                <w:szCs w:val="16"/>
              </w:rPr>
              <w:t>to</w:t>
            </w:r>
            <w:r w:rsidR="006A012B" w:rsidRPr="00BC0026">
              <w:rPr>
                <w:sz w:val="16"/>
                <w:szCs w:val="16"/>
              </w:rPr>
              <w:t xml:space="preserve"> </w:t>
            </w:r>
            <w:r w:rsidRPr="00BC0026">
              <w:rPr>
                <w:sz w:val="16"/>
                <w:szCs w:val="16"/>
              </w:rPr>
              <w:t>clause</w:t>
            </w:r>
            <w:r w:rsidR="006A012B" w:rsidRPr="00BC0026">
              <w:rPr>
                <w:sz w:val="16"/>
                <w:szCs w:val="16"/>
              </w:rPr>
              <w:t xml:space="preserve"> </w:t>
            </w:r>
            <w:r w:rsidRPr="00BC0026">
              <w:rPr>
                <w:sz w:val="16"/>
                <w:szCs w:val="16"/>
              </w:rPr>
              <w:t>7.3.2</w:t>
            </w:r>
            <w:r w:rsidR="006A012B" w:rsidRPr="00BC0026">
              <w:rPr>
                <w:sz w:val="16"/>
                <w:szCs w:val="16"/>
              </w:rPr>
              <w:t xml:space="preserve"> </w:t>
            </w:r>
            <w:r w:rsidRPr="00BC0026">
              <w:rPr>
                <w:sz w:val="16"/>
                <w:szCs w:val="16"/>
              </w:rPr>
              <w:t>obtaining</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2AAC8AD" w14:textId="1BAFAF3A" w:rsidR="00080613" w:rsidRPr="00BC0026" w:rsidRDefault="00080613"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9C39D0" w:rsidRPr="00BC0026" w14:paraId="2A7AD56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CFD9B" w14:textId="1C72DDFD" w:rsidR="009C39D0" w:rsidRPr="00BC0026" w:rsidRDefault="009C39D0"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96A12BA" w14:textId="7DBAEF39" w:rsidR="009C39D0" w:rsidRPr="00BC0026" w:rsidRDefault="009C39D0"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55D474F" w14:textId="6C0C7F8D" w:rsidR="009C39D0" w:rsidRPr="00BC0026" w:rsidRDefault="00F352E4" w:rsidP="00685CC6">
            <w:pPr>
              <w:pStyle w:val="TAC"/>
              <w:keepNext w:val="0"/>
              <w:keepLines w:val="0"/>
              <w:rPr>
                <w:sz w:val="16"/>
                <w:szCs w:val="16"/>
              </w:rPr>
            </w:pPr>
            <w:r w:rsidRPr="00BC0026">
              <w:rPr>
                <w:sz w:val="16"/>
                <w:szCs w:val="16"/>
              </w:rPr>
              <w:t>S5-223750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55E17" w14:textId="77777777" w:rsidR="009C39D0" w:rsidRPr="00BC0026" w:rsidRDefault="009C39D0"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57781A2" w14:textId="77777777" w:rsidR="009C39D0" w:rsidRPr="00BC0026" w:rsidRDefault="009C39D0"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4DF31" w14:textId="77777777" w:rsidR="009C39D0" w:rsidRPr="00BC0026" w:rsidRDefault="009C39D0"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E3559B" w14:textId="6DC51BA9" w:rsidR="009C39D0" w:rsidRPr="00BC0026" w:rsidRDefault="00F352E4"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Paging</w:t>
            </w:r>
            <w:r w:rsidR="006A012B" w:rsidRPr="00BC0026">
              <w:rPr>
                <w:sz w:val="16"/>
                <w:szCs w:val="16"/>
              </w:rPr>
              <w:t xml:space="preserve"> </w:t>
            </w:r>
            <w:r w:rsidRPr="00BC0026">
              <w:rPr>
                <w:sz w:val="16"/>
                <w:szCs w:val="16"/>
              </w:rPr>
              <w:t>Optimization</w:t>
            </w:r>
            <w:r w:rsidR="006A012B" w:rsidRPr="00BC0026">
              <w:rPr>
                <w:sz w:val="16"/>
                <w:szCs w:val="16"/>
              </w:rPr>
              <w:t xml:space="preserve"> </w:t>
            </w:r>
            <w:r w:rsidRPr="00BC0026">
              <w:rPr>
                <w:sz w:val="16"/>
                <w:szCs w:val="16"/>
              </w:rPr>
              <w:t>Solution</w:t>
            </w:r>
            <w:r w:rsidR="006A012B" w:rsidRPr="00BC0026">
              <w:rPr>
                <w:sz w:val="16"/>
                <w:szCs w:val="16"/>
              </w:rPr>
              <w:t xml:space="preserve"> </w:t>
            </w:r>
            <w:r w:rsidRPr="00BC0026">
              <w:rPr>
                <w:sz w:val="16"/>
                <w:szCs w:val="16"/>
              </w:rPr>
              <w:t>-</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58106D" w14:textId="5B970B75" w:rsidR="009C39D0" w:rsidRPr="00BC0026" w:rsidRDefault="009C39D0"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9658A7" w:rsidRPr="00BC0026" w14:paraId="1AEDCAE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B8927" w14:textId="27162F63" w:rsidR="009658A7" w:rsidRPr="00BC0026" w:rsidRDefault="009658A7"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5D9652D" w14:textId="1924BF5C" w:rsidR="009658A7" w:rsidRPr="00BC0026" w:rsidRDefault="009658A7"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00B382E" w14:textId="79E218D8" w:rsidR="009658A7" w:rsidRPr="00BC0026" w:rsidRDefault="009658A7" w:rsidP="00685CC6">
            <w:pPr>
              <w:pStyle w:val="TAC"/>
              <w:keepNext w:val="0"/>
              <w:keepLines w:val="0"/>
              <w:rPr>
                <w:sz w:val="16"/>
                <w:szCs w:val="16"/>
              </w:rPr>
            </w:pPr>
            <w:r w:rsidRPr="00BC0026">
              <w:rPr>
                <w:sz w:val="16"/>
                <w:szCs w:val="16"/>
              </w:rPr>
              <w:t>S5-223748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70577" w14:textId="77777777" w:rsidR="009658A7" w:rsidRPr="00BC0026" w:rsidRDefault="009658A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6198E62" w14:textId="77777777" w:rsidR="009658A7" w:rsidRPr="00BC0026" w:rsidRDefault="009658A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80B82" w14:textId="77777777" w:rsidR="009658A7" w:rsidRPr="00BC0026" w:rsidRDefault="009658A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E6620" w14:textId="7EC6391D" w:rsidR="009658A7" w:rsidRPr="00BC0026" w:rsidRDefault="009658A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Handover</w:t>
            </w:r>
            <w:r w:rsidR="006A012B" w:rsidRPr="00BC0026">
              <w:rPr>
                <w:sz w:val="16"/>
                <w:szCs w:val="16"/>
              </w:rPr>
              <w:t xml:space="preserve"> </w:t>
            </w:r>
            <w:r w:rsidRPr="00BC0026">
              <w:rPr>
                <w:sz w:val="16"/>
                <w:szCs w:val="16"/>
              </w:rPr>
              <w:t>Optimization</w:t>
            </w:r>
            <w:r w:rsidR="006A012B" w:rsidRPr="00BC0026">
              <w:rPr>
                <w:sz w:val="16"/>
                <w:szCs w:val="16"/>
              </w:rPr>
              <w:t xml:space="preserve"> </w:t>
            </w:r>
            <w:r w:rsidRPr="00BC0026">
              <w:rPr>
                <w:sz w:val="16"/>
                <w:szCs w:val="16"/>
              </w:rPr>
              <w:t>Solution</w:t>
            </w:r>
            <w:r w:rsidR="006A012B" w:rsidRPr="00BC0026">
              <w:rPr>
                <w:sz w:val="16"/>
                <w:szCs w:val="16"/>
              </w:rPr>
              <w:t xml:space="preserve"> </w:t>
            </w:r>
            <w:r w:rsidRPr="00BC0026">
              <w:rPr>
                <w:sz w:val="16"/>
                <w:szCs w:val="16"/>
              </w:rPr>
              <w:t>-</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80A2AF" w14:textId="2C29904C" w:rsidR="009658A7" w:rsidRPr="00BC0026" w:rsidRDefault="009658A7"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9658A7" w:rsidRPr="00BC0026" w14:paraId="6C25160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E5187" w14:textId="6477D476" w:rsidR="009658A7" w:rsidRPr="00BC0026" w:rsidRDefault="009658A7"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9A973D" w14:textId="641E9CF4" w:rsidR="009658A7" w:rsidRPr="00BC0026" w:rsidRDefault="009658A7"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A8C7EB" w14:textId="0F8998E3" w:rsidR="009658A7" w:rsidRPr="00BC0026" w:rsidRDefault="009658A7" w:rsidP="00685CC6">
            <w:pPr>
              <w:pStyle w:val="TAC"/>
              <w:keepNext w:val="0"/>
              <w:keepLines w:val="0"/>
              <w:rPr>
                <w:sz w:val="16"/>
                <w:szCs w:val="16"/>
              </w:rPr>
            </w:pPr>
            <w:r w:rsidRPr="00BC0026">
              <w:rPr>
                <w:sz w:val="16"/>
                <w:szCs w:val="16"/>
              </w:rPr>
              <w:t>S5-223644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A4429" w14:textId="77777777" w:rsidR="009658A7" w:rsidRPr="00BC0026" w:rsidRDefault="009658A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3E59ECD" w14:textId="77777777" w:rsidR="009658A7" w:rsidRPr="00BC0026" w:rsidRDefault="009658A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A0A5E" w14:textId="77777777" w:rsidR="009658A7" w:rsidRPr="00BC0026" w:rsidRDefault="009658A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3CA792" w14:textId="5D3ADCBE" w:rsidR="009658A7" w:rsidRPr="00BC0026" w:rsidRDefault="009658A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3</w:t>
            </w:r>
            <w:r w:rsidR="006A012B" w:rsidRPr="00BC0026">
              <w:rPr>
                <w:sz w:val="16"/>
                <w:szCs w:val="16"/>
              </w:rPr>
              <w:t xml:space="preserve"> </w:t>
            </w:r>
            <w:r w:rsidRPr="00BC0026">
              <w:rPr>
                <w:sz w:val="16"/>
                <w:szCs w:val="16"/>
              </w:rPr>
              <w:t>solution</w:t>
            </w:r>
            <w:r w:rsidR="006A012B" w:rsidRPr="00BC0026">
              <w:rPr>
                <w:sz w:val="16"/>
                <w:szCs w:val="16"/>
              </w:rPr>
              <w:t xml:space="preserve"> </w:t>
            </w:r>
            <w:r w:rsidRPr="00BC0026">
              <w:rPr>
                <w:sz w:val="16"/>
                <w:szCs w:val="16"/>
              </w:rPr>
              <w:t>sets</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NRM</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F54356" w14:textId="6FCE6D66" w:rsidR="009658A7" w:rsidRPr="00BC0026" w:rsidRDefault="009658A7"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235704" w:rsidRPr="00BC0026" w14:paraId="2B6AFD7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3DD0F" w14:textId="3A14CB8B" w:rsidR="00235704" w:rsidRPr="00BC0026" w:rsidRDefault="00235704" w:rsidP="00685CC6">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46C2E" w14:textId="0571ABB6" w:rsidR="00235704" w:rsidRPr="00BC0026" w:rsidRDefault="00235704" w:rsidP="00685CC6">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56F18E" w14:textId="7108F3FD" w:rsidR="00235704" w:rsidRPr="00BC0026" w:rsidRDefault="00235704" w:rsidP="00685CC6">
            <w:pPr>
              <w:pStyle w:val="TAC"/>
              <w:keepNext w:val="0"/>
              <w:keepLines w:val="0"/>
              <w:rPr>
                <w:sz w:val="16"/>
                <w:szCs w:val="16"/>
              </w:rPr>
            </w:pPr>
            <w:r w:rsidRPr="00BC0026">
              <w:rPr>
                <w:sz w:val="16"/>
                <w:szCs w:val="16"/>
              </w:rPr>
              <w:t>SP-220</w:t>
            </w:r>
            <w:r w:rsidR="00857657" w:rsidRPr="00BC0026">
              <w:rPr>
                <w:sz w:val="16"/>
                <w:szCs w:val="16"/>
              </w:rPr>
              <w:t>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DD46A" w14:textId="77777777" w:rsidR="00235704" w:rsidRPr="00BC0026" w:rsidRDefault="0023570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64ABBB3" w14:textId="77777777" w:rsidR="00235704" w:rsidRPr="00BC0026" w:rsidRDefault="0023570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B005" w14:textId="77777777" w:rsidR="00235704" w:rsidRPr="00BC0026" w:rsidRDefault="0023570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0A288" w14:textId="4BE9D0F5" w:rsidR="00235704" w:rsidRPr="00BC0026" w:rsidRDefault="00857657" w:rsidP="00685CC6">
            <w:pPr>
              <w:pStyle w:val="TAL"/>
              <w:keepNext w:val="0"/>
              <w:keepLines w:val="0"/>
              <w:rPr>
                <w:sz w:val="16"/>
                <w:szCs w:val="16"/>
              </w:rPr>
            </w:pPr>
            <w:r w:rsidRPr="00BC0026">
              <w:rPr>
                <w:sz w:val="16"/>
                <w:szCs w:val="16"/>
              </w:rPr>
              <w:t>Presented</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approval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C818C5" w14:textId="70FD5088" w:rsidR="00235704" w:rsidRPr="00BC0026" w:rsidRDefault="00857657" w:rsidP="00685CC6">
            <w:pPr>
              <w:pStyle w:val="TAC"/>
              <w:keepNext w:val="0"/>
              <w:keepLines w:val="0"/>
              <w:rPr>
                <w:sz w:val="16"/>
                <w:szCs w:val="16"/>
              </w:rPr>
            </w:pPr>
            <w:r w:rsidRPr="00BC0026">
              <w:rPr>
                <w:sz w:val="16"/>
                <w:szCs w:val="16"/>
              </w:rPr>
              <w:t>2.0.0</w:t>
            </w:r>
          </w:p>
        </w:tc>
      </w:tr>
      <w:tr w:rsidR="00026F02" w:rsidRPr="00BC0026" w14:paraId="409E76A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14461" w14:textId="135DAE95" w:rsidR="00026F02" w:rsidRPr="00BC0026" w:rsidRDefault="00026F02" w:rsidP="00026F02">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1A90C24" w14:textId="0BFF3CEF" w:rsidR="00026F02" w:rsidRPr="00BC0026" w:rsidRDefault="00026F02" w:rsidP="00026F02">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437ED1" w14:textId="77777777" w:rsidR="00026F02" w:rsidRPr="00BC0026" w:rsidRDefault="00026F02" w:rsidP="00026F02">
            <w:pPr>
              <w:pStyle w:val="TAC"/>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50B8A" w14:textId="77777777" w:rsidR="00026F02" w:rsidRPr="00BC0026" w:rsidRDefault="00026F02" w:rsidP="00026F02">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C789177" w14:textId="77777777" w:rsidR="00026F02" w:rsidRPr="00BC0026" w:rsidRDefault="00026F02" w:rsidP="00026F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3E06" w14:textId="77777777" w:rsidR="00026F02" w:rsidRPr="00BC0026" w:rsidRDefault="00026F02" w:rsidP="00026F02">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654413" w14:textId="140CD01D" w:rsidR="00026F02" w:rsidRPr="00BC0026" w:rsidRDefault="00026F02" w:rsidP="00026F02">
            <w:pPr>
              <w:pStyle w:val="TAL"/>
              <w:keepNext w:val="0"/>
              <w:keepLines w:val="0"/>
              <w:rPr>
                <w:sz w:val="16"/>
                <w:szCs w:val="16"/>
              </w:rPr>
            </w:pPr>
            <w:r>
              <w:rPr>
                <w:sz w:val="16"/>
                <w:szCs w:val="16"/>
              </w:rPr>
              <w:t>Upgrade to change control version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6F142DB" w14:textId="5100A340" w:rsidR="00026F02" w:rsidRPr="00BC0026" w:rsidRDefault="00026F02" w:rsidP="00026F02">
            <w:pPr>
              <w:pStyle w:val="TAC"/>
              <w:keepNext w:val="0"/>
              <w:keepLines w:val="0"/>
              <w:rPr>
                <w:sz w:val="16"/>
                <w:szCs w:val="16"/>
              </w:rPr>
            </w:pPr>
            <w:r>
              <w:rPr>
                <w:sz w:val="16"/>
                <w:szCs w:val="16"/>
              </w:rPr>
              <w:t>17.0.0</w:t>
            </w:r>
          </w:p>
        </w:tc>
      </w:tr>
      <w:tr w:rsidR="00EC617B" w:rsidRPr="00BC0026" w14:paraId="5E73D93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bl>
    <w:p w14:paraId="469DA172" w14:textId="77777777" w:rsidR="00080512" w:rsidRPr="00BC0026" w:rsidRDefault="00080512" w:rsidP="008F723C"/>
    <w:sectPr w:rsidR="00080512" w:rsidRPr="00BC002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BAEE" w14:textId="77777777" w:rsidR="00351F1F" w:rsidRDefault="00351F1F">
      <w:r>
        <w:separator/>
      </w:r>
    </w:p>
  </w:endnote>
  <w:endnote w:type="continuationSeparator" w:id="0">
    <w:p w14:paraId="5CEFAAA5" w14:textId="77777777" w:rsidR="00351F1F" w:rsidRDefault="0035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70DA" w14:textId="77777777" w:rsidR="00351F1F" w:rsidRDefault="00351F1F">
      <w:r>
        <w:separator/>
      </w:r>
    </w:p>
  </w:footnote>
  <w:footnote w:type="continuationSeparator" w:id="0">
    <w:p w14:paraId="082B7753" w14:textId="77777777" w:rsidR="00351F1F" w:rsidRDefault="0035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62A6CC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5C4">
      <w:rPr>
        <w:rFonts w:ascii="Arial" w:hAnsi="Arial" w:cs="Arial"/>
        <w:b/>
        <w:noProof/>
        <w:sz w:val="18"/>
        <w:szCs w:val="18"/>
      </w:rPr>
      <w:t>3GPP TS 28.104 V17.0.1 (2022-06)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39CB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5C4">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9"/>
  </w:num>
  <w:num w:numId="6">
    <w:abstractNumId w:val="20"/>
  </w:num>
  <w:num w:numId="7">
    <w:abstractNumId w:val="12"/>
  </w:num>
  <w:num w:numId="8">
    <w:abstractNumId w:val="14"/>
  </w:num>
  <w:num w:numId="9">
    <w:abstractNumId w:val="17"/>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8"/>
  </w:num>
  <w:num w:numId="21">
    <w:abstractNumId w:val="13"/>
  </w:num>
  <w:num w:numId="22">
    <w:abstractNumId w:val="13"/>
  </w:num>
  <w:num w:numId="2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69EE"/>
    <w:rsid w:val="000C77EC"/>
    <w:rsid w:val="000D2EAD"/>
    <w:rsid w:val="000D3A97"/>
    <w:rsid w:val="000D3B58"/>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2547"/>
    <w:rsid w:val="00104440"/>
    <w:rsid w:val="001046D5"/>
    <w:rsid w:val="001049CE"/>
    <w:rsid w:val="00104C62"/>
    <w:rsid w:val="00111EDD"/>
    <w:rsid w:val="00112DAC"/>
    <w:rsid w:val="0011338E"/>
    <w:rsid w:val="00113AB9"/>
    <w:rsid w:val="0011416C"/>
    <w:rsid w:val="00115567"/>
    <w:rsid w:val="001158F2"/>
    <w:rsid w:val="00115C00"/>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177"/>
    <w:rsid w:val="00253475"/>
    <w:rsid w:val="00254601"/>
    <w:rsid w:val="00254EA4"/>
    <w:rsid w:val="00261AF2"/>
    <w:rsid w:val="00263B45"/>
    <w:rsid w:val="00266BA7"/>
    <w:rsid w:val="002675F0"/>
    <w:rsid w:val="00273060"/>
    <w:rsid w:val="00274F0C"/>
    <w:rsid w:val="00280D58"/>
    <w:rsid w:val="00282DB5"/>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213A"/>
    <w:rsid w:val="004E24C1"/>
    <w:rsid w:val="004E2A0D"/>
    <w:rsid w:val="004E4FC7"/>
    <w:rsid w:val="004E52ED"/>
    <w:rsid w:val="004F03E1"/>
    <w:rsid w:val="004F0988"/>
    <w:rsid w:val="004F0DED"/>
    <w:rsid w:val="004F3340"/>
    <w:rsid w:val="004F6B2A"/>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78B"/>
    <w:rsid w:val="00653E57"/>
    <w:rsid w:val="006658C7"/>
    <w:rsid w:val="0067116B"/>
    <w:rsid w:val="0067143C"/>
    <w:rsid w:val="0067160A"/>
    <w:rsid w:val="00671992"/>
    <w:rsid w:val="0067444A"/>
    <w:rsid w:val="0067541D"/>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56E4"/>
    <w:rsid w:val="006E5C86"/>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91EAF"/>
    <w:rsid w:val="00894FF6"/>
    <w:rsid w:val="00897C4E"/>
    <w:rsid w:val="00897EAC"/>
    <w:rsid w:val="008A037D"/>
    <w:rsid w:val="008A3B5A"/>
    <w:rsid w:val="008A3DD7"/>
    <w:rsid w:val="008A761A"/>
    <w:rsid w:val="008B00CF"/>
    <w:rsid w:val="008B1486"/>
    <w:rsid w:val="008B2302"/>
    <w:rsid w:val="008B2A0B"/>
    <w:rsid w:val="008C384C"/>
    <w:rsid w:val="008C5872"/>
    <w:rsid w:val="008C76F7"/>
    <w:rsid w:val="008D0ACB"/>
    <w:rsid w:val="008D12A3"/>
    <w:rsid w:val="008D1802"/>
    <w:rsid w:val="008D2EBE"/>
    <w:rsid w:val="008D3AA1"/>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A1D"/>
    <w:rsid w:val="00A81030"/>
    <w:rsid w:val="00A82346"/>
    <w:rsid w:val="00A8239B"/>
    <w:rsid w:val="00A83A0E"/>
    <w:rsid w:val="00A85914"/>
    <w:rsid w:val="00A90179"/>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5E92"/>
    <w:rsid w:val="00AE65E2"/>
    <w:rsid w:val="00AE7330"/>
    <w:rsid w:val="00AF426D"/>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211A"/>
    <w:rsid w:val="00BA4360"/>
    <w:rsid w:val="00BA4939"/>
    <w:rsid w:val="00BA4B8D"/>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3D0C"/>
    <w:rsid w:val="00CA419B"/>
    <w:rsid w:val="00CB0AD4"/>
    <w:rsid w:val="00CB1988"/>
    <w:rsid w:val="00CB40A4"/>
    <w:rsid w:val="00CB60D8"/>
    <w:rsid w:val="00CB6F47"/>
    <w:rsid w:val="00CC1E72"/>
    <w:rsid w:val="00CC3B1A"/>
    <w:rsid w:val="00CD0B1B"/>
    <w:rsid w:val="00CD2123"/>
    <w:rsid w:val="00CD3A34"/>
    <w:rsid w:val="00CD62E2"/>
    <w:rsid w:val="00CE0566"/>
    <w:rsid w:val="00CE2356"/>
    <w:rsid w:val="00CE4F4C"/>
    <w:rsid w:val="00CE638E"/>
    <w:rsid w:val="00CF126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6DB8"/>
    <w:rsid w:val="00D3727E"/>
    <w:rsid w:val="00D438A3"/>
    <w:rsid w:val="00D45E7F"/>
    <w:rsid w:val="00D503A3"/>
    <w:rsid w:val="00D539EA"/>
    <w:rsid w:val="00D54BC9"/>
    <w:rsid w:val="00D559E6"/>
    <w:rsid w:val="00D57972"/>
    <w:rsid w:val="00D61987"/>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2075"/>
    <w:rsid w:val="00E22823"/>
    <w:rsid w:val="00E26693"/>
    <w:rsid w:val="00E31133"/>
    <w:rsid w:val="00E312BB"/>
    <w:rsid w:val="00E33478"/>
    <w:rsid w:val="00E336E2"/>
    <w:rsid w:val="00E4059B"/>
    <w:rsid w:val="00E42456"/>
    <w:rsid w:val="00E424FB"/>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6200"/>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9A61E0"/>
    <w:pPr>
      <w:pBdr>
        <w:top w:val="none" w:sz="0" w:space="0" w:color="auto"/>
      </w:pBdr>
      <w:spacing w:before="180"/>
      <w:outlineLvl w:val="1"/>
    </w:pPr>
    <w:rPr>
      <w:sz w:val="32"/>
    </w:rPr>
  </w:style>
  <w:style w:type="paragraph" w:styleId="Heading3">
    <w:name w:val="heading 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rsid w:val="009A61E0"/>
    <w:pPr>
      <w:keepLines/>
      <w:ind w:left="1135" w:hanging="851"/>
    </w:pPr>
  </w:style>
  <w:style w:type="paragraph" w:customStyle="1" w:styleId="PL">
    <w:name w:val="PL"/>
    <w:link w:val="PLChar"/>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rsid w:val="009A61E0"/>
    <w:pPr>
      <w:keepNext/>
      <w:keepLines/>
      <w:spacing w:after="0"/>
    </w:pPr>
    <w:rPr>
      <w:rFonts w:ascii="Arial" w:hAnsi="Arial"/>
      <w:sz w:val="18"/>
    </w:rPr>
  </w:style>
  <w:style w:type="paragraph" w:customStyle="1" w:styleId="TAH">
    <w:name w:val="TAH"/>
    <w:basedOn w:val="TAC"/>
    <w:link w:val="TAHChar"/>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83</Pages>
  <Words>26842</Words>
  <Characters>153004</Characters>
  <Application>Microsoft Office Word</Application>
  <DocSecurity>0</DocSecurity>
  <Lines>1275</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6</cp:revision>
  <cp:lastPrinted>2019-02-25T14:05:00Z</cp:lastPrinted>
  <dcterms:created xsi:type="dcterms:W3CDTF">2022-06-15T13:22:00Z</dcterms:created>
  <dcterms:modified xsi:type="dcterms:W3CDTF">2022-06-15T13:36:00Z</dcterms:modified>
</cp:coreProperties>
</file>