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8E5E16">
        <w:trPr>
          <w:cantSplit/>
        </w:trPr>
        <w:tc>
          <w:tcPr>
            <w:tcW w:w="10423" w:type="dxa"/>
            <w:gridSpan w:val="2"/>
            <w:shd w:val="clear" w:color="auto" w:fill="auto"/>
          </w:tcPr>
          <w:p w14:paraId="0FC9D1F5" w14:textId="6142193E" w:rsidR="00046C05" w:rsidRPr="00C44D1B" w:rsidRDefault="00046C05" w:rsidP="008E5E16">
            <w:pPr>
              <w:pStyle w:val="ZA"/>
              <w:framePr w:w="0" w:hRule="auto" w:wrap="auto" w:vAnchor="margin" w:hAnchor="text" w:yAlign="inline"/>
            </w:pPr>
            <w:bookmarkStart w:id="0" w:name="page1"/>
            <w:r w:rsidRPr="00C44D1B">
              <w:rPr>
                <w:sz w:val="64"/>
              </w:rPr>
              <w:t xml:space="preserve">3GPP TS 27.007 </w:t>
            </w:r>
            <w:r w:rsidRPr="00C44D1B">
              <w:t>V</w:t>
            </w:r>
            <w:r w:rsidR="00380D9F">
              <w:t>19.</w:t>
            </w:r>
            <w:r w:rsidR="00E96B60">
              <w:t>5</w:t>
            </w:r>
            <w:r w:rsidR="00380D9F">
              <w:t>.0</w:t>
            </w:r>
            <w:r w:rsidRPr="00C44D1B">
              <w:t xml:space="preserve"> </w:t>
            </w:r>
            <w:r w:rsidRPr="00C44D1B">
              <w:rPr>
                <w:sz w:val="32"/>
              </w:rPr>
              <w:t>(</w:t>
            </w:r>
            <w:r w:rsidR="00380D9F">
              <w:rPr>
                <w:sz w:val="32"/>
              </w:rPr>
              <w:t>2025-</w:t>
            </w:r>
            <w:r w:rsidR="00E96B60">
              <w:rPr>
                <w:sz w:val="32"/>
              </w:rPr>
              <w:t>12</w:t>
            </w:r>
            <w:r w:rsidRPr="00C44D1B">
              <w:rPr>
                <w:sz w:val="32"/>
              </w:rPr>
              <w:t>)</w:t>
            </w:r>
          </w:p>
        </w:tc>
      </w:tr>
      <w:tr w:rsidR="00046C05" w:rsidRPr="00C44D1B" w14:paraId="3ED8B2F5" w14:textId="77777777" w:rsidTr="008E5E16">
        <w:trPr>
          <w:cantSplit/>
          <w:trHeight w:hRule="exact" w:val="1134"/>
        </w:trPr>
        <w:tc>
          <w:tcPr>
            <w:tcW w:w="10423" w:type="dxa"/>
            <w:gridSpan w:val="2"/>
            <w:shd w:val="clear" w:color="auto" w:fill="auto"/>
          </w:tcPr>
          <w:p w14:paraId="2814BE63" w14:textId="77777777" w:rsidR="00046C05" w:rsidRPr="00C44D1B" w:rsidRDefault="00046C05" w:rsidP="008E5E16">
            <w:pPr>
              <w:pStyle w:val="TAR"/>
            </w:pPr>
            <w:r w:rsidRPr="00C44D1B">
              <w:t>Technical Specification</w:t>
            </w:r>
          </w:p>
        </w:tc>
      </w:tr>
      <w:tr w:rsidR="00046C05" w:rsidRPr="00C44D1B" w14:paraId="525B5E03" w14:textId="77777777" w:rsidTr="008E5E16">
        <w:trPr>
          <w:cantSplit/>
          <w:trHeight w:hRule="exact" w:val="3685"/>
        </w:trPr>
        <w:tc>
          <w:tcPr>
            <w:tcW w:w="10423" w:type="dxa"/>
            <w:gridSpan w:val="2"/>
            <w:shd w:val="clear" w:color="auto" w:fill="auto"/>
          </w:tcPr>
          <w:p w14:paraId="1A56366D" w14:textId="77777777" w:rsidR="00046C05" w:rsidRPr="00C44D1B" w:rsidRDefault="00046C05" w:rsidP="008E5E16">
            <w:pPr>
              <w:pStyle w:val="ZT"/>
              <w:framePr w:wrap="auto" w:hAnchor="text" w:yAlign="inline"/>
            </w:pPr>
            <w:r w:rsidRPr="00C44D1B">
              <w:t>3rd Generation Partnership Project;</w:t>
            </w:r>
          </w:p>
          <w:p w14:paraId="7872A9C5" w14:textId="77777777" w:rsidR="00046C05" w:rsidRPr="00C44D1B" w:rsidRDefault="00046C05" w:rsidP="008E5E16">
            <w:pPr>
              <w:pStyle w:val="ZT"/>
              <w:framePr w:wrap="auto" w:hAnchor="text" w:yAlign="inline"/>
            </w:pPr>
            <w:r w:rsidRPr="00C44D1B">
              <w:t>Technical Specification Group Core Network and Terminals;</w:t>
            </w:r>
          </w:p>
          <w:p w14:paraId="61E7D0EB" w14:textId="77777777" w:rsidR="00046C05" w:rsidRPr="00C44D1B" w:rsidRDefault="00046C05" w:rsidP="008E5E16">
            <w:pPr>
              <w:pStyle w:val="ZT"/>
              <w:framePr w:wrap="auto" w:hAnchor="text" w:yAlign="inline"/>
            </w:pPr>
            <w:r w:rsidRPr="00C44D1B">
              <w:t>AT command set for User Equipment (UE)</w:t>
            </w:r>
          </w:p>
          <w:p w14:paraId="1546A602" w14:textId="28E780D9" w:rsidR="00046C05" w:rsidRPr="00C44D1B" w:rsidRDefault="00046C05" w:rsidP="008E5E1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8E5E16">
        <w:trPr>
          <w:cantSplit/>
        </w:trPr>
        <w:tc>
          <w:tcPr>
            <w:tcW w:w="10423" w:type="dxa"/>
            <w:gridSpan w:val="2"/>
            <w:shd w:val="clear" w:color="auto" w:fill="auto"/>
          </w:tcPr>
          <w:p w14:paraId="16327747" w14:textId="77777777" w:rsidR="00046C05" w:rsidRPr="00C44D1B" w:rsidRDefault="00046C05" w:rsidP="008E5E16">
            <w:pPr>
              <w:pStyle w:val="FP"/>
            </w:pPr>
          </w:p>
        </w:tc>
      </w:tr>
      <w:tr w:rsidR="00826D4E" w:rsidRPr="00C44D1B" w14:paraId="30F2B068" w14:textId="77777777" w:rsidTr="008E5E16">
        <w:trPr>
          <w:cantSplit/>
          <w:trHeight w:hRule="exact" w:val="1531"/>
        </w:trPr>
        <w:tc>
          <w:tcPr>
            <w:tcW w:w="4883" w:type="dxa"/>
            <w:shd w:val="clear" w:color="auto" w:fill="auto"/>
          </w:tcPr>
          <w:p w14:paraId="63D07D66" w14:textId="47E0804F" w:rsidR="00826D4E" w:rsidRPr="00C44D1B" w:rsidRDefault="00EA58F2"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9pt;height:62.45pt;visibility:visible;mso-wrap-style:square">
                  <v:imagedata r:id="rId11" o:title=""/>
                </v:shape>
              </w:pict>
            </w:r>
          </w:p>
        </w:tc>
        <w:tc>
          <w:tcPr>
            <w:tcW w:w="5540" w:type="dxa"/>
            <w:shd w:val="clear" w:color="auto" w:fill="auto"/>
          </w:tcPr>
          <w:p w14:paraId="50679602" w14:textId="49CD3D83" w:rsidR="00826D4E" w:rsidRPr="00C44D1B" w:rsidRDefault="00EA58F2" w:rsidP="00826D4E">
            <w:pPr>
              <w:jc w:val="right"/>
            </w:pPr>
            <w:r>
              <w:pict w14:anchorId="0AA72899">
                <v:shape id="_x0000_i1026" type="#_x0000_t75" style="width:128.2pt;height:74.9pt">
                  <v:imagedata r:id="rId12" o:title="3GPP-logo_web"/>
                </v:shape>
              </w:pict>
            </w:r>
          </w:p>
        </w:tc>
      </w:tr>
      <w:tr w:rsidR="00046C05" w:rsidRPr="00C44D1B" w14:paraId="147B2A73" w14:textId="77777777" w:rsidTr="008E5E16">
        <w:trPr>
          <w:cantSplit/>
          <w:trHeight w:hRule="exact" w:val="5783"/>
        </w:trPr>
        <w:tc>
          <w:tcPr>
            <w:tcW w:w="10423" w:type="dxa"/>
            <w:gridSpan w:val="2"/>
            <w:shd w:val="clear" w:color="auto" w:fill="auto"/>
          </w:tcPr>
          <w:p w14:paraId="69664BE9" w14:textId="77777777" w:rsidR="00046C05" w:rsidRPr="00C44D1B" w:rsidRDefault="00046C05" w:rsidP="008E5E16">
            <w:pPr>
              <w:pStyle w:val="FP"/>
              <w:rPr>
                <w:b/>
              </w:rPr>
            </w:pPr>
          </w:p>
        </w:tc>
      </w:tr>
      <w:tr w:rsidR="00046C05" w:rsidRPr="00C44D1B" w14:paraId="1B5E82D0" w14:textId="77777777" w:rsidTr="008E5E16">
        <w:trPr>
          <w:cantSplit/>
          <w:trHeight w:hRule="exact" w:val="964"/>
        </w:trPr>
        <w:tc>
          <w:tcPr>
            <w:tcW w:w="10423" w:type="dxa"/>
            <w:gridSpan w:val="2"/>
            <w:shd w:val="clear" w:color="auto" w:fill="auto"/>
          </w:tcPr>
          <w:p w14:paraId="54183A78" w14:textId="77777777" w:rsidR="00046C05" w:rsidRPr="00C44D1B" w:rsidRDefault="00046C05" w:rsidP="008E5E1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8E5E16">
            <w:pPr>
              <w:pStyle w:val="ZV"/>
              <w:framePr w:w="0" w:wrap="auto" w:vAnchor="margin" w:hAnchor="text" w:yAlign="inline"/>
            </w:pPr>
          </w:p>
          <w:p w14:paraId="39841676" w14:textId="77777777" w:rsidR="00046C05" w:rsidRPr="00C44D1B" w:rsidRDefault="00046C05" w:rsidP="008E5E16">
            <w:pPr>
              <w:rPr>
                <w:sz w:val="16"/>
              </w:rPr>
            </w:pPr>
          </w:p>
        </w:tc>
      </w:tr>
      <w:bookmarkEnd w:id="0"/>
    </w:tbl>
    <w:p w14:paraId="13CD2627" w14:textId="77777777" w:rsidR="00046C05" w:rsidRPr="00C44D1B" w:rsidRDefault="00046C05" w:rsidP="00046C05">
      <w:pPr>
        <w:sectPr w:rsidR="00046C05" w:rsidRPr="00C44D1B" w:rsidSect="008E5E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8E5E16">
        <w:trPr>
          <w:cantSplit/>
          <w:trHeight w:hRule="exact" w:val="5669"/>
        </w:trPr>
        <w:tc>
          <w:tcPr>
            <w:tcW w:w="10423" w:type="dxa"/>
            <w:shd w:val="clear" w:color="auto" w:fill="auto"/>
          </w:tcPr>
          <w:p w14:paraId="403D6FAC" w14:textId="77777777" w:rsidR="00046C05" w:rsidRPr="00C44D1B" w:rsidRDefault="00046C05" w:rsidP="008E5E16">
            <w:pPr>
              <w:pStyle w:val="FP"/>
            </w:pPr>
            <w:bookmarkStart w:id="2" w:name="page2"/>
          </w:p>
        </w:tc>
      </w:tr>
      <w:tr w:rsidR="00046C05" w:rsidRPr="00C44D1B" w14:paraId="669F6010" w14:textId="77777777" w:rsidTr="008E5E16">
        <w:trPr>
          <w:cantSplit/>
          <w:trHeight w:hRule="exact" w:val="5386"/>
        </w:trPr>
        <w:tc>
          <w:tcPr>
            <w:tcW w:w="10423" w:type="dxa"/>
            <w:shd w:val="clear" w:color="auto" w:fill="auto"/>
          </w:tcPr>
          <w:p w14:paraId="51275C47" w14:textId="77777777" w:rsidR="00046C05" w:rsidRPr="00C44D1B" w:rsidRDefault="00046C05" w:rsidP="008E5E1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8E5E1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8E5E16">
            <w:pPr>
              <w:pStyle w:val="FP"/>
              <w:ind w:left="2835" w:right="2835"/>
              <w:jc w:val="center"/>
              <w:rPr>
                <w:rFonts w:ascii="Arial" w:hAnsi="Arial"/>
                <w:noProof/>
                <w:sz w:val="18"/>
              </w:rPr>
            </w:pPr>
          </w:p>
          <w:p w14:paraId="5C93F553" w14:textId="77777777" w:rsidR="00046C05" w:rsidRPr="00C44D1B" w:rsidRDefault="00046C05" w:rsidP="008E5E1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8E5E1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8E5E1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8E5E1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8E5E1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8E5E1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8E5E16">
            <w:pPr>
              <w:rPr>
                <w:noProof/>
              </w:rPr>
            </w:pPr>
          </w:p>
        </w:tc>
      </w:tr>
      <w:tr w:rsidR="00046C05" w:rsidRPr="00C44D1B" w14:paraId="2790E3CD" w14:textId="77777777" w:rsidTr="008E5E16">
        <w:trPr>
          <w:cantSplit/>
        </w:trPr>
        <w:tc>
          <w:tcPr>
            <w:tcW w:w="10423" w:type="dxa"/>
            <w:shd w:val="clear" w:color="auto" w:fill="auto"/>
            <w:vAlign w:val="bottom"/>
          </w:tcPr>
          <w:p w14:paraId="0B353190" w14:textId="77777777" w:rsidR="00046C05" w:rsidRPr="00C44D1B" w:rsidRDefault="00046C05" w:rsidP="008E5E1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8E5E1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8E5E16">
            <w:pPr>
              <w:pStyle w:val="FP"/>
              <w:jc w:val="center"/>
              <w:rPr>
                <w:noProof/>
              </w:rPr>
            </w:pPr>
          </w:p>
          <w:p w14:paraId="0DD53254" w14:textId="759684DF" w:rsidR="00046C05" w:rsidRPr="00C44D1B" w:rsidRDefault="00046C05" w:rsidP="008E5E16">
            <w:pPr>
              <w:pStyle w:val="FP"/>
              <w:jc w:val="center"/>
              <w:rPr>
                <w:noProof/>
                <w:sz w:val="18"/>
              </w:rPr>
            </w:pPr>
            <w:r w:rsidRPr="00C44D1B">
              <w:rPr>
                <w:noProof/>
                <w:sz w:val="18"/>
              </w:rPr>
              <w:t xml:space="preserve">© </w:t>
            </w:r>
            <w:r w:rsidR="00F659E5" w:rsidRPr="00C44D1B">
              <w:rPr>
                <w:noProof/>
                <w:sz w:val="18"/>
              </w:rPr>
              <w:t>202</w:t>
            </w:r>
            <w:r w:rsidR="00F659E5">
              <w:rPr>
                <w:noProof/>
                <w:sz w:val="18"/>
              </w:rPr>
              <w:t>5</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8E5E16">
            <w:pPr>
              <w:pStyle w:val="FP"/>
              <w:jc w:val="center"/>
              <w:rPr>
                <w:noProof/>
                <w:sz w:val="18"/>
              </w:rPr>
            </w:pPr>
            <w:r w:rsidRPr="00C44D1B">
              <w:rPr>
                <w:noProof/>
                <w:sz w:val="18"/>
              </w:rPr>
              <w:t>All rights reserved.</w:t>
            </w:r>
          </w:p>
          <w:p w14:paraId="42C35D40" w14:textId="77777777" w:rsidR="00046C05" w:rsidRPr="00C44D1B" w:rsidRDefault="00046C05" w:rsidP="008E5E16">
            <w:pPr>
              <w:pStyle w:val="FP"/>
              <w:rPr>
                <w:noProof/>
                <w:sz w:val="18"/>
              </w:rPr>
            </w:pPr>
          </w:p>
          <w:p w14:paraId="5BDD3478" w14:textId="77777777" w:rsidR="00046C05" w:rsidRPr="00C44D1B" w:rsidRDefault="00046C05" w:rsidP="008E5E1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8E5E1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8E5E1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8E5E1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32E8FA47" w14:textId="78BA6B7D" w:rsidR="00582C5F" w:rsidRDefault="00EB47D8">
      <w:pPr>
        <w:pStyle w:val="TOC1"/>
        <w:rPr>
          <w:rFonts w:asciiTheme="minorHAnsi" w:eastAsiaTheme="minorEastAsia" w:hAnsiTheme="minorHAnsi" w:cstheme="minorBidi"/>
          <w:kern w:val="2"/>
          <w:sz w:val="24"/>
          <w:szCs w:val="24"/>
          <w14:ligatures w14:val="standardContextual"/>
        </w:rPr>
      </w:pPr>
      <w:r w:rsidRPr="00C44D1B">
        <w:fldChar w:fldCharType="begin" w:fldLock="1"/>
      </w:r>
      <w:r w:rsidRPr="00C44D1B">
        <w:instrText xml:space="preserve"> TOC \o "1-9" </w:instrText>
      </w:r>
      <w:r w:rsidRPr="00C44D1B">
        <w:fldChar w:fldCharType="separate"/>
      </w:r>
      <w:r w:rsidR="00582C5F">
        <w:t>Foreword</w:t>
      </w:r>
      <w:r w:rsidR="00582C5F">
        <w:tab/>
      </w:r>
      <w:r w:rsidR="00582C5F">
        <w:fldChar w:fldCharType="begin" w:fldLock="1"/>
      </w:r>
      <w:r w:rsidR="00582C5F">
        <w:instrText xml:space="preserve"> PAGEREF _Toc218776493 \h </w:instrText>
      </w:r>
      <w:r w:rsidR="00582C5F">
        <w:fldChar w:fldCharType="separate"/>
      </w:r>
      <w:r w:rsidR="00582C5F">
        <w:t>11</w:t>
      </w:r>
      <w:r w:rsidR="00582C5F">
        <w:fldChar w:fldCharType="end"/>
      </w:r>
    </w:p>
    <w:p w14:paraId="2ED6442B" w14:textId="6417FE7C" w:rsidR="00582C5F" w:rsidRDefault="00582C5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_Toc218776494 \h </w:instrText>
      </w:r>
      <w:r>
        <w:fldChar w:fldCharType="separate"/>
      </w:r>
      <w:r>
        <w:t>12</w:t>
      </w:r>
      <w:r>
        <w:fldChar w:fldCharType="end"/>
      </w:r>
    </w:p>
    <w:p w14:paraId="6D01FF4F" w14:textId="17279E6D" w:rsidR="00582C5F" w:rsidRDefault="00582C5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_Toc218776495 \h </w:instrText>
      </w:r>
      <w:r>
        <w:fldChar w:fldCharType="separate"/>
      </w:r>
      <w:r>
        <w:t>12</w:t>
      </w:r>
      <w:r>
        <w:fldChar w:fldCharType="end"/>
      </w:r>
    </w:p>
    <w:p w14:paraId="00AC63CD" w14:textId="21139436" w:rsidR="00582C5F" w:rsidRDefault="00582C5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_Toc218776496 \h </w:instrText>
      </w:r>
      <w:r>
        <w:fldChar w:fldCharType="separate"/>
      </w:r>
      <w:r>
        <w:t>20</w:t>
      </w:r>
      <w:r>
        <w:fldChar w:fldCharType="end"/>
      </w:r>
    </w:p>
    <w:p w14:paraId="707D6ABD" w14:textId="7E88E5B3" w:rsidR="00582C5F" w:rsidRDefault="00582C5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_Toc218776497 \h </w:instrText>
      </w:r>
      <w:r>
        <w:fldChar w:fldCharType="separate"/>
      </w:r>
      <w:r>
        <w:t>20</w:t>
      </w:r>
      <w:r>
        <w:fldChar w:fldCharType="end"/>
      </w:r>
    </w:p>
    <w:p w14:paraId="1674C881" w14:textId="52A593EF" w:rsidR="00582C5F" w:rsidRDefault="00582C5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_Toc218776498 \h </w:instrText>
      </w:r>
      <w:r>
        <w:fldChar w:fldCharType="separate"/>
      </w:r>
      <w:r>
        <w:t>20</w:t>
      </w:r>
      <w:r>
        <w:fldChar w:fldCharType="end"/>
      </w:r>
    </w:p>
    <w:p w14:paraId="193CB4D6" w14:textId="529EC5B5" w:rsidR="00582C5F" w:rsidRDefault="00582C5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AT command syntax</w:t>
      </w:r>
      <w:r>
        <w:tab/>
      </w:r>
      <w:r>
        <w:fldChar w:fldCharType="begin" w:fldLock="1"/>
      </w:r>
      <w:r>
        <w:instrText xml:space="preserve"> PAGEREF _Toc218776499 \h </w:instrText>
      </w:r>
      <w:r>
        <w:fldChar w:fldCharType="separate"/>
      </w:r>
      <w:r>
        <w:t>21</w:t>
      </w:r>
      <w:r>
        <w:fldChar w:fldCharType="end"/>
      </w:r>
    </w:p>
    <w:p w14:paraId="48F24384" w14:textId="1B1F5AE4" w:rsidR="00582C5F" w:rsidRDefault="00582C5F">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_Toc218776500 \h </w:instrText>
      </w:r>
      <w:r>
        <w:fldChar w:fldCharType="separate"/>
      </w:r>
      <w:r>
        <w:t>21</w:t>
      </w:r>
      <w:r>
        <w:fldChar w:fldCharType="end"/>
      </w:r>
    </w:p>
    <w:p w14:paraId="11150DA0" w14:textId="442CF26E" w:rsidR="00582C5F" w:rsidRDefault="00582C5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Command line</w:t>
      </w:r>
      <w:r>
        <w:tab/>
      </w:r>
      <w:r>
        <w:fldChar w:fldCharType="begin" w:fldLock="1"/>
      </w:r>
      <w:r>
        <w:instrText xml:space="preserve"> PAGEREF _Toc218776501 \h </w:instrText>
      </w:r>
      <w:r>
        <w:fldChar w:fldCharType="separate"/>
      </w:r>
      <w:r>
        <w:t>22</w:t>
      </w:r>
      <w:r>
        <w:fldChar w:fldCharType="end"/>
      </w:r>
    </w:p>
    <w:p w14:paraId="6FB87176" w14:textId="6FFA6C59" w:rsidR="00582C5F" w:rsidRDefault="00582C5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Information responses and result codes</w:t>
      </w:r>
      <w:r>
        <w:tab/>
      </w:r>
      <w:r>
        <w:fldChar w:fldCharType="begin" w:fldLock="1"/>
      </w:r>
      <w:r>
        <w:instrText xml:space="preserve"> PAGEREF _Toc218776502 \h </w:instrText>
      </w:r>
      <w:r>
        <w:fldChar w:fldCharType="separate"/>
      </w:r>
      <w:r>
        <w:t>23</w:t>
      </w:r>
      <w:r>
        <w:fldChar w:fldCharType="end"/>
      </w:r>
    </w:p>
    <w:p w14:paraId="11E5C0DE" w14:textId="79D4E2E9"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4.3</w:t>
      </w:r>
      <w:r>
        <w:rPr>
          <w:rFonts w:asciiTheme="minorHAnsi" w:eastAsiaTheme="minorEastAsia" w:hAnsiTheme="minorHAnsi" w:cstheme="minorBidi"/>
          <w:kern w:val="2"/>
          <w:sz w:val="24"/>
          <w:szCs w:val="24"/>
          <w14:ligatures w14:val="standardContextual"/>
        </w:rPr>
        <w:tab/>
      </w:r>
      <w:r w:rsidRPr="00DF0033">
        <w:rPr>
          <w:lang w:val="fr-FR"/>
        </w:rPr>
        <w:t>ITU</w:t>
      </w:r>
      <w:r w:rsidRPr="00DF0033">
        <w:rPr>
          <w:lang w:val="fr-FR"/>
        </w:rPr>
        <w:noBreakHyphen/>
        <w:t>T Recommendation V.250 [14] TE</w:t>
      </w:r>
      <w:r w:rsidRPr="00DF0033">
        <w:rPr>
          <w:lang w:val="fr-FR"/>
        </w:rPr>
        <w:noBreakHyphen/>
        <w:t>TA interface commands</w:t>
      </w:r>
      <w:r>
        <w:tab/>
      </w:r>
      <w:r>
        <w:fldChar w:fldCharType="begin" w:fldLock="1"/>
      </w:r>
      <w:r>
        <w:instrText xml:space="preserve"> PAGEREF _Toc218776503 \h </w:instrText>
      </w:r>
      <w:r>
        <w:fldChar w:fldCharType="separate"/>
      </w:r>
      <w:r>
        <w:t>23</w:t>
      </w:r>
      <w:r>
        <w:fldChar w:fldCharType="end"/>
      </w:r>
    </w:p>
    <w:p w14:paraId="3624C803" w14:textId="4AD144C5" w:rsidR="00582C5F" w:rsidRDefault="00582C5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General commands</w:t>
      </w:r>
      <w:r>
        <w:tab/>
      </w:r>
      <w:r>
        <w:fldChar w:fldCharType="begin" w:fldLock="1"/>
      </w:r>
      <w:r>
        <w:instrText xml:space="preserve"> PAGEREF _Toc218776504 \h </w:instrText>
      </w:r>
      <w:r>
        <w:fldChar w:fldCharType="separate"/>
      </w:r>
      <w:r>
        <w:t>24</w:t>
      </w:r>
      <w:r>
        <w:fldChar w:fldCharType="end"/>
      </w:r>
    </w:p>
    <w:p w14:paraId="3C19D9E1" w14:textId="268FCA93" w:rsidR="00582C5F" w:rsidRDefault="00582C5F">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_Toc218776505 \h </w:instrText>
      </w:r>
      <w:r>
        <w:fldChar w:fldCharType="separate"/>
      </w:r>
      <w:r>
        <w:t>24</w:t>
      </w:r>
      <w:r>
        <w:fldChar w:fldCharType="end"/>
      </w:r>
    </w:p>
    <w:p w14:paraId="46C86ED2" w14:textId="7BADE6E2" w:rsidR="00582C5F" w:rsidRDefault="00582C5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Request manufacturer identification +CGMI</w:t>
      </w:r>
      <w:r>
        <w:tab/>
      </w:r>
      <w:r>
        <w:fldChar w:fldCharType="begin" w:fldLock="1"/>
      </w:r>
      <w:r>
        <w:instrText xml:space="preserve"> PAGEREF _Toc218776506 \h </w:instrText>
      </w:r>
      <w:r>
        <w:fldChar w:fldCharType="separate"/>
      </w:r>
      <w:r>
        <w:t>24</w:t>
      </w:r>
      <w:r>
        <w:fldChar w:fldCharType="end"/>
      </w:r>
    </w:p>
    <w:p w14:paraId="12503F37" w14:textId="25DE6F66"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5.2</w:t>
      </w:r>
      <w:r>
        <w:rPr>
          <w:rFonts w:asciiTheme="minorHAnsi" w:eastAsiaTheme="minorEastAsia" w:hAnsiTheme="minorHAnsi" w:cstheme="minorBidi"/>
          <w:kern w:val="2"/>
          <w:sz w:val="24"/>
          <w:szCs w:val="24"/>
          <w14:ligatures w14:val="standardContextual"/>
        </w:rPr>
        <w:tab/>
      </w:r>
      <w:r w:rsidRPr="00DF0033">
        <w:rPr>
          <w:lang w:val="fr-FR"/>
        </w:rPr>
        <w:t>Request model identification +CGMM</w:t>
      </w:r>
      <w:r>
        <w:tab/>
      </w:r>
      <w:r>
        <w:fldChar w:fldCharType="begin" w:fldLock="1"/>
      </w:r>
      <w:r>
        <w:instrText xml:space="preserve"> PAGEREF _Toc218776507 \h </w:instrText>
      </w:r>
      <w:r>
        <w:fldChar w:fldCharType="separate"/>
      </w:r>
      <w:r>
        <w:t>24</w:t>
      </w:r>
      <w:r>
        <w:fldChar w:fldCharType="end"/>
      </w:r>
    </w:p>
    <w:p w14:paraId="2B95DB0D" w14:textId="0D70B363"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5.3</w:t>
      </w:r>
      <w:r>
        <w:rPr>
          <w:rFonts w:asciiTheme="minorHAnsi" w:eastAsiaTheme="minorEastAsia" w:hAnsiTheme="minorHAnsi" w:cstheme="minorBidi"/>
          <w:kern w:val="2"/>
          <w:sz w:val="24"/>
          <w:szCs w:val="24"/>
          <w14:ligatures w14:val="standardContextual"/>
        </w:rPr>
        <w:tab/>
      </w:r>
      <w:r w:rsidRPr="00DF0033">
        <w:rPr>
          <w:lang w:val="fr-FR"/>
        </w:rPr>
        <w:t>Request revision identification +CGMR</w:t>
      </w:r>
      <w:r>
        <w:tab/>
      </w:r>
      <w:r>
        <w:fldChar w:fldCharType="begin" w:fldLock="1"/>
      </w:r>
      <w:r>
        <w:instrText xml:space="preserve"> PAGEREF _Toc218776508 \h </w:instrText>
      </w:r>
      <w:r>
        <w:fldChar w:fldCharType="separate"/>
      </w:r>
      <w:r>
        <w:t>25</w:t>
      </w:r>
      <w:r>
        <w:fldChar w:fldCharType="end"/>
      </w:r>
    </w:p>
    <w:p w14:paraId="2F0152CC" w14:textId="2A503528" w:rsidR="00582C5F" w:rsidRDefault="00582C5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Request product serial number identification +CGSN</w:t>
      </w:r>
      <w:r>
        <w:tab/>
      </w:r>
      <w:r>
        <w:fldChar w:fldCharType="begin" w:fldLock="1"/>
      </w:r>
      <w:r>
        <w:instrText xml:space="preserve"> PAGEREF _Toc218776509 \h </w:instrText>
      </w:r>
      <w:r>
        <w:fldChar w:fldCharType="separate"/>
      </w:r>
      <w:r>
        <w:t>26</w:t>
      </w:r>
      <w:r>
        <w:fldChar w:fldCharType="end"/>
      </w:r>
    </w:p>
    <w:p w14:paraId="60D2241D" w14:textId="274C4323" w:rsidR="00582C5F" w:rsidRDefault="00582C5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Select TE character set +CSCS</w:t>
      </w:r>
      <w:r>
        <w:tab/>
      </w:r>
      <w:r>
        <w:fldChar w:fldCharType="begin" w:fldLock="1"/>
      </w:r>
      <w:r>
        <w:instrText xml:space="preserve"> PAGEREF _Toc218776510 \h </w:instrText>
      </w:r>
      <w:r>
        <w:fldChar w:fldCharType="separate"/>
      </w:r>
      <w:r>
        <w:t>27</w:t>
      </w:r>
      <w:r>
        <w:fldChar w:fldCharType="end"/>
      </w:r>
    </w:p>
    <w:p w14:paraId="78C05BBA" w14:textId="7C0142BE"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5.6</w:t>
      </w:r>
      <w:r>
        <w:rPr>
          <w:rFonts w:asciiTheme="minorHAnsi" w:eastAsiaTheme="minorEastAsia" w:hAnsiTheme="minorHAnsi" w:cstheme="minorBidi"/>
          <w:kern w:val="2"/>
          <w:sz w:val="24"/>
          <w:szCs w:val="24"/>
          <w14:ligatures w14:val="standardContextual"/>
        </w:rPr>
        <w:tab/>
      </w:r>
      <w:r w:rsidRPr="00DF0033">
        <w:rPr>
          <w:lang w:val="fr-FR"/>
        </w:rPr>
        <w:t>Request international mobile subscriber identity +CIMI</w:t>
      </w:r>
      <w:r>
        <w:tab/>
      </w:r>
      <w:r>
        <w:fldChar w:fldCharType="begin" w:fldLock="1"/>
      </w:r>
      <w:r>
        <w:instrText xml:space="preserve"> PAGEREF _Toc218776511 \h </w:instrText>
      </w:r>
      <w:r>
        <w:fldChar w:fldCharType="separate"/>
      </w:r>
      <w:r>
        <w:t>28</w:t>
      </w:r>
      <w:r>
        <w:fldChar w:fldCharType="end"/>
      </w:r>
    </w:p>
    <w:p w14:paraId="068BDDB1" w14:textId="66E96130"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5.7</w:t>
      </w:r>
      <w:r>
        <w:rPr>
          <w:rFonts w:asciiTheme="minorHAnsi" w:eastAsiaTheme="minorEastAsia" w:hAnsiTheme="minorHAnsi" w:cstheme="minorBidi"/>
          <w:kern w:val="2"/>
          <w:sz w:val="24"/>
          <w:szCs w:val="24"/>
          <w14:ligatures w14:val="standardContextual"/>
        </w:rPr>
        <w:tab/>
      </w:r>
      <w:r w:rsidRPr="00DF0033">
        <w:rPr>
          <w:lang w:val="fr-FR"/>
        </w:rPr>
        <w:t>Multiplexing mode +CMUX</w:t>
      </w:r>
      <w:r>
        <w:tab/>
      </w:r>
      <w:r>
        <w:fldChar w:fldCharType="begin" w:fldLock="1"/>
      </w:r>
      <w:r>
        <w:instrText xml:space="preserve"> PAGEREF _Toc218776512 \h </w:instrText>
      </w:r>
      <w:r>
        <w:fldChar w:fldCharType="separate"/>
      </w:r>
      <w:r>
        <w:t>29</w:t>
      </w:r>
      <w:r>
        <w:fldChar w:fldCharType="end"/>
      </w:r>
    </w:p>
    <w:p w14:paraId="3EC4912A" w14:textId="4401F41F"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5.8</w:t>
      </w:r>
      <w:r>
        <w:rPr>
          <w:rFonts w:asciiTheme="minorHAnsi" w:eastAsiaTheme="minorEastAsia" w:hAnsiTheme="minorHAnsi" w:cstheme="minorBidi"/>
          <w:kern w:val="2"/>
          <w:sz w:val="24"/>
          <w:szCs w:val="24"/>
          <w14:ligatures w14:val="standardContextual"/>
        </w:rPr>
        <w:tab/>
      </w:r>
      <w:r w:rsidRPr="00DF0033">
        <w:rPr>
          <w:lang w:val="fr-FR"/>
        </w:rPr>
        <w:t>ITU</w:t>
      </w:r>
      <w:r w:rsidRPr="00DF0033">
        <w:rPr>
          <w:lang w:val="fr-FR"/>
        </w:rPr>
        <w:noBreakHyphen/>
        <w:t>T Recommendaton V.250 [14] generic TA control commands</w:t>
      </w:r>
      <w:r>
        <w:tab/>
      </w:r>
      <w:r>
        <w:fldChar w:fldCharType="begin" w:fldLock="1"/>
      </w:r>
      <w:r>
        <w:instrText xml:space="preserve"> PAGEREF _Toc218776513 \h </w:instrText>
      </w:r>
      <w:r>
        <w:fldChar w:fldCharType="separate"/>
      </w:r>
      <w:r>
        <w:t>31</w:t>
      </w:r>
      <w:r>
        <w:fldChar w:fldCharType="end"/>
      </w:r>
    </w:p>
    <w:p w14:paraId="1601C523" w14:textId="75D75FBD" w:rsidR="00582C5F" w:rsidRDefault="00582C5F">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PCCA STD</w:t>
      </w:r>
      <w:r>
        <w:noBreakHyphen/>
        <w:t>101 [17] select wireless network +WS46</w:t>
      </w:r>
      <w:r>
        <w:tab/>
      </w:r>
      <w:r>
        <w:fldChar w:fldCharType="begin" w:fldLock="1"/>
      </w:r>
      <w:r>
        <w:instrText xml:space="preserve"> PAGEREF _Toc218776514 \h </w:instrText>
      </w:r>
      <w:r>
        <w:fldChar w:fldCharType="separate"/>
      </w:r>
      <w:r>
        <w:t>31</w:t>
      </w:r>
      <w:r>
        <w:fldChar w:fldCharType="end"/>
      </w:r>
    </w:p>
    <w:p w14:paraId="5CF49120" w14:textId="08918E43"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5.10</w:t>
      </w:r>
      <w:r>
        <w:rPr>
          <w:rFonts w:asciiTheme="minorHAnsi" w:eastAsiaTheme="minorEastAsia" w:hAnsiTheme="minorHAnsi" w:cstheme="minorBidi"/>
          <w:kern w:val="2"/>
          <w:sz w:val="24"/>
          <w:szCs w:val="24"/>
          <w14:ligatures w14:val="standardContextual"/>
        </w:rPr>
        <w:tab/>
      </w:r>
      <w:r w:rsidRPr="00DF0033">
        <w:rPr>
          <w:lang w:val="fr-FR"/>
        </w:rPr>
        <w:t>Request 5G subscription permanent identifier +CSUPI</w:t>
      </w:r>
      <w:r>
        <w:tab/>
      </w:r>
      <w:r>
        <w:fldChar w:fldCharType="begin" w:fldLock="1"/>
      </w:r>
      <w:r>
        <w:instrText xml:space="preserve"> PAGEREF _Toc218776515 \h </w:instrText>
      </w:r>
      <w:r>
        <w:fldChar w:fldCharType="separate"/>
      </w:r>
      <w:r>
        <w:t>33</w:t>
      </w:r>
      <w:r>
        <w:fldChar w:fldCharType="end"/>
      </w:r>
    </w:p>
    <w:p w14:paraId="2D70686B" w14:textId="7BD7BE3B" w:rsidR="00582C5F" w:rsidRDefault="00582C5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Request 5G network specific identifier +CNAI</w:t>
      </w:r>
      <w:r>
        <w:tab/>
      </w:r>
      <w:r>
        <w:fldChar w:fldCharType="begin" w:fldLock="1"/>
      </w:r>
      <w:r>
        <w:instrText xml:space="preserve"> PAGEREF _Toc218776516 \h </w:instrText>
      </w:r>
      <w:r>
        <w:fldChar w:fldCharType="separate"/>
      </w:r>
      <w:r>
        <w:t>33</w:t>
      </w:r>
      <w:r>
        <w:fldChar w:fldCharType="end"/>
      </w:r>
    </w:p>
    <w:p w14:paraId="4C62AB02" w14:textId="4C56C426" w:rsidR="00582C5F" w:rsidRDefault="00582C5F">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_Toc218776517 \h </w:instrText>
      </w:r>
      <w:r>
        <w:fldChar w:fldCharType="separate"/>
      </w:r>
      <w:r>
        <w:t>34</w:t>
      </w:r>
      <w:r>
        <w:fldChar w:fldCharType="end"/>
      </w:r>
    </w:p>
    <w:p w14:paraId="00475947" w14:textId="48ECD65F" w:rsidR="00582C5F" w:rsidRDefault="00582C5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Call control commands and methods</w:t>
      </w:r>
      <w:r>
        <w:tab/>
      </w:r>
      <w:r>
        <w:fldChar w:fldCharType="begin" w:fldLock="1"/>
      </w:r>
      <w:r>
        <w:instrText xml:space="preserve"> PAGEREF _Toc218776518 \h </w:instrText>
      </w:r>
      <w:r>
        <w:fldChar w:fldCharType="separate"/>
      </w:r>
      <w:r>
        <w:t>35</w:t>
      </w:r>
      <w:r>
        <w:fldChar w:fldCharType="end"/>
      </w:r>
    </w:p>
    <w:p w14:paraId="4C389B56" w14:textId="491B7611" w:rsidR="00582C5F" w:rsidRDefault="00582C5F">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_Toc218776519 \h </w:instrText>
      </w:r>
      <w:r>
        <w:fldChar w:fldCharType="separate"/>
      </w:r>
      <w:r>
        <w:t>35</w:t>
      </w:r>
      <w:r>
        <w:fldChar w:fldCharType="end"/>
      </w:r>
    </w:p>
    <w:p w14:paraId="32AC01F8" w14:textId="10DE41A0" w:rsidR="00582C5F" w:rsidRDefault="00582C5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Select type of address +CSTA</w:t>
      </w:r>
      <w:r>
        <w:tab/>
      </w:r>
      <w:r>
        <w:fldChar w:fldCharType="begin" w:fldLock="1"/>
      </w:r>
      <w:r>
        <w:instrText xml:space="preserve"> PAGEREF _Toc218776520 \h </w:instrText>
      </w:r>
      <w:r>
        <w:fldChar w:fldCharType="separate"/>
      </w:r>
      <w:r>
        <w:t>35</w:t>
      </w:r>
      <w:r>
        <w:fldChar w:fldCharType="end"/>
      </w:r>
    </w:p>
    <w:p w14:paraId="0BD45326" w14:textId="00A03CCD"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6.2</w:t>
      </w:r>
      <w:r>
        <w:rPr>
          <w:rFonts w:asciiTheme="minorHAnsi" w:eastAsiaTheme="minorEastAsia" w:hAnsiTheme="minorHAnsi" w:cstheme="minorBidi"/>
          <w:kern w:val="2"/>
          <w:sz w:val="24"/>
          <w:szCs w:val="24"/>
          <w14:ligatures w14:val="standardContextual"/>
        </w:rPr>
        <w:tab/>
      </w:r>
      <w:r w:rsidRPr="00DF0033">
        <w:rPr>
          <w:lang w:val="fr-FR"/>
        </w:rPr>
        <w:t>ITU</w:t>
      </w:r>
      <w:r w:rsidRPr="00DF0033">
        <w:rPr>
          <w:lang w:val="fr-FR"/>
        </w:rPr>
        <w:noBreakHyphen/>
        <w:t>T Recommendation V.250 [14] dial command D</w:t>
      </w:r>
      <w:r>
        <w:tab/>
      </w:r>
      <w:r>
        <w:fldChar w:fldCharType="begin" w:fldLock="1"/>
      </w:r>
      <w:r>
        <w:instrText xml:space="preserve"> PAGEREF _Toc218776521 \h </w:instrText>
      </w:r>
      <w:r>
        <w:fldChar w:fldCharType="separate"/>
      </w:r>
      <w:r>
        <w:t>35</w:t>
      </w:r>
      <w:r>
        <w:fldChar w:fldCharType="end"/>
      </w:r>
    </w:p>
    <w:p w14:paraId="6B869A4A" w14:textId="52B0571D" w:rsidR="00582C5F" w:rsidRDefault="00582C5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Direct dialling from phonebooks</w:t>
      </w:r>
      <w:r>
        <w:tab/>
      </w:r>
      <w:r>
        <w:fldChar w:fldCharType="begin" w:fldLock="1"/>
      </w:r>
      <w:r>
        <w:instrText xml:space="preserve"> PAGEREF _Toc218776522 \h </w:instrText>
      </w:r>
      <w:r>
        <w:fldChar w:fldCharType="separate"/>
      </w:r>
      <w:r>
        <w:t>36</w:t>
      </w:r>
      <w:r>
        <w:fldChar w:fldCharType="end"/>
      </w:r>
    </w:p>
    <w:p w14:paraId="25D9FFA5" w14:textId="684F4487" w:rsidR="00582C5F" w:rsidRDefault="00582C5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Call mode +CMOD</w:t>
      </w:r>
      <w:r>
        <w:tab/>
      </w:r>
      <w:r>
        <w:fldChar w:fldCharType="begin" w:fldLock="1"/>
      </w:r>
      <w:r>
        <w:instrText xml:space="preserve"> PAGEREF _Toc218776523 \h </w:instrText>
      </w:r>
      <w:r>
        <w:fldChar w:fldCharType="separate"/>
      </w:r>
      <w:r>
        <w:t>37</w:t>
      </w:r>
      <w:r>
        <w:fldChar w:fldCharType="end"/>
      </w:r>
    </w:p>
    <w:p w14:paraId="37313309" w14:textId="3EE537FC" w:rsidR="00582C5F" w:rsidRDefault="00582C5F">
      <w:pPr>
        <w:pStyle w:val="TOC2"/>
        <w:rPr>
          <w:rFonts w:asciiTheme="minorHAnsi" w:eastAsiaTheme="minorEastAsia" w:hAnsiTheme="minorHAnsi" w:cstheme="minorBidi"/>
          <w:kern w:val="2"/>
          <w:sz w:val="24"/>
          <w:szCs w:val="24"/>
          <w14:ligatures w14:val="standardContextual"/>
        </w:rPr>
      </w:pPr>
      <w:r>
        <w:t>6.4A</w:t>
      </w:r>
      <w:r>
        <w:rPr>
          <w:rFonts w:asciiTheme="minorHAnsi" w:eastAsiaTheme="minorEastAsia" w:hAnsiTheme="minorHAnsi" w:cstheme="minorBidi"/>
          <w:kern w:val="2"/>
          <w:sz w:val="24"/>
          <w:szCs w:val="24"/>
          <w14:ligatures w14:val="standardContextual"/>
        </w:rPr>
        <w:tab/>
      </w:r>
      <w:r>
        <w:t>Voice call mode +CVMOD</w:t>
      </w:r>
      <w:r>
        <w:tab/>
      </w:r>
      <w:r>
        <w:fldChar w:fldCharType="begin" w:fldLock="1"/>
      </w:r>
      <w:r>
        <w:instrText xml:space="preserve"> PAGEREF _Toc218776524 \h </w:instrText>
      </w:r>
      <w:r>
        <w:fldChar w:fldCharType="separate"/>
      </w:r>
      <w:r>
        <w:t>37</w:t>
      </w:r>
      <w:r>
        <w:fldChar w:fldCharType="end"/>
      </w:r>
    </w:p>
    <w:p w14:paraId="757FAECB" w14:textId="427E4639" w:rsidR="00582C5F" w:rsidRDefault="00582C5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Hangup call +CHUP</w:t>
      </w:r>
      <w:r>
        <w:tab/>
      </w:r>
      <w:r>
        <w:fldChar w:fldCharType="begin" w:fldLock="1"/>
      </w:r>
      <w:r>
        <w:instrText xml:space="preserve"> PAGEREF _Toc218776525 \h </w:instrText>
      </w:r>
      <w:r>
        <w:fldChar w:fldCharType="separate"/>
      </w:r>
      <w:r>
        <w:t>38</w:t>
      </w:r>
      <w:r>
        <w:fldChar w:fldCharType="end"/>
      </w:r>
    </w:p>
    <w:p w14:paraId="3E61895F" w14:textId="2D544A4E" w:rsidR="00582C5F" w:rsidRDefault="00582C5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Alternating mode call control method</w:t>
      </w:r>
      <w:r>
        <w:tab/>
      </w:r>
      <w:r>
        <w:fldChar w:fldCharType="begin" w:fldLock="1"/>
      </w:r>
      <w:r>
        <w:instrText xml:space="preserve"> PAGEREF _Toc218776526 \h </w:instrText>
      </w:r>
      <w:r>
        <w:fldChar w:fldCharType="separate"/>
      </w:r>
      <w:r>
        <w:t>39</w:t>
      </w:r>
      <w:r>
        <w:fldChar w:fldCharType="end"/>
      </w:r>
    </w:p>
    <w:p w14:paraId="3EDFE372" w14:textId="1890C901" w:rsidR="00582C5F" w:rsidRDefault="00582C5F">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Select bearer service type +CBST</w:t>
      </w:r>
      <w:r>
        <w:tab/>
      </w:r>
      <w:r>
        <w:fldChar w:fldCharType="begin" w:fldLock="1"/>
      </w:r>
      <w:r>
        <w:instrText xml:space="preserve"> PAGEREF _Toc218776527 \h </w:instrText>
      </w:r>
      <w:r>
        <w:fldChar w:fldCharType="separate"/>
      </w:r>
      <w:r>
        <w:t>40</w:t>
      </w:r>
      <w:r>
        <w:fldChar w:fldCharType="end"/>
      </w:r>
    </w:p>
    <w:p w14:paraId="2E254F67" w14:textId="2E524CA0" w:rsidR="00582C5F" w:rsidRDefault="00582C5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Radio link protocol +CRLP</w:t>
      </w:r>
      <w:r>
        <w:tab/>
      </w:r>
      <w:r>
        <w:fldChar w:fldCharType="begin" w:fldLock="1"/>
      </w:r>
      <w:r>
        <w:instrText xml:space="preserve"> PAGEREF _Toc218776528 \h </w:instrText>
      </w:r>
      <w:r>
        <w:fldChar w:fldCharType="separate"/>
      </w:r>
      <w:r>
        <w:t>43</w:t>
      </w:r>
      <w:r>
        <w:fldChar w:fldCharType="end"/>
      </w:r>
    </w:p>
    <w:p w14:paraId="6863E4BA" w14:textId="68D79B54" w:rsidR="00582C5F" w:rsidRDefault="00582C5F">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Service reporting control +CR</w:t>
      </w:r>
      <w:r>
        <w:tab/>
      </w:r>
      <w:r>
        <w:fldChar w:fldCharType="begin" w:fldLock="1"/>
      </w:r>
      <w:r>
        <w:instrText xml:space="preserve"> PAGEREF _Toc218776529 \h </w:instrText>
      </w:r>
      <w:r>
        <w:fldChar w:fldCharType="separate"/>
      </w:r>
      <w:r>
        <w:t>44</w:t>
      </w:r>
      <w:r>
        <w:fldChar w:fldCharType="end"/>
      </w:r>
    </w:p>
    <w:p w14:paraId="5B4AAA41" w14:textId="707F29F1" w:rsidR="00582C5F" w:rsidRDefault="00582C5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Extended error report +CEER</w:t>
      </w:r>
      <w:r>
        <w:tab/>
      </w:r>
      <w:r>
        <w:fldChar w:fldCharType="begin" w:fldLock="1"/>
      </w:r>
      <w:r>
        <w:instrText xml:space="preserve"> PAGEREF _Toc218776530 \h </w:instrText>
      </w:r>
      <w:r>
        <w:fldChar w:fldCharType="separate"/>
      </w:r>
      <w:r>
        <w:t>45</w:t>
      </w:r>
      <w:r>
        <w:fldChar w:fldCharType="end"/>
      </w:r>
    </w:p>
    <w:p w14:paraId="5A727506" w14:textId="517C8C48"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6.11</w:t>
      </w:r>
      <w:r>
        <w:rPr>
          <w:rFonts w:asciiTheme="minorHAnsi" w:eastAsiaTheme="minorEastAsia" w:hAnsiTheme="minorHAnsi" w:cstheme="minorBidi"/>
          <w:kern w:val="2"/>
          <w:sz w:val="24"/>
          <w:szCs w:val="24"/>
          <w14:ligatures w14:val="standardContextual"/>
        </w:rPr>
        <w:tab/>
      </w:r>
      <w:r w:rsidRPr="00DF0033">
        <w:rPr>
          <w:lang w:val="fr-FR"/>
        </w:rPr>
        <w:t>Cellular result codes +CRC</w:t>
      </w:r>
      <w:r>
        <w:tab/>
      </w:r>
      <w:r>
        <w:fldChar w:fldCharType="begin" w:fldLock="1"/>
      </w:r>
      <w:r>
        <w:instrText xml:space="preserve"> PAGEREF _Toc218776531 \h </w:instrText>
      </w:r>
      <w:r>
        <w:fldChar w:fldCharType="separate"/>
      </w:r>
      <w:r>
        <w:t>45</w:t>
      </w:r>
      <w:r>
        <w:fldChar w:fldCharType="end"/>
      </w:r>
    </w:p>
    <w:p w14:paraId="74005938" w14:textId="10C8CF11" w:rsidR="00582C5F" w:rsidRDefault="00582C5F">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HSCSD device parameters +CHSD</w:t>
      </w:r>
      <w:r>
        <w:tab/>
      </w:r>
      <w:r>
        <w:fldChar w:fldCharType="begin" w:fldLock="1"/>
      </w:r>
      <w:r>
        <w:instrText xml:space="preserve"> PAGEREF _Toc218776532 \h </w:instrText>
      </w:r>
      <w:r>
        <w:fldChar w:fldCharType="separate"/>
      </w:r>
      <w:r>
        <w:t>47</w:t>
      </w:r>
      <w:r>
        <w:fldChar w:fldCharType="end"/>
      </w:r>
    </w:p>
    <w:p w14:paraId="4C6BA4B7" w14:textId="03DA77CB" w:rsidR="00582C5F" w:rsidRDefault="00582C5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HSCSD transparent call configuration +CHST</w:t>
      </w:r>
      <w:r>
        <w:tab/>
      </w:r>
      <w:r>
        <w:fldChar w:fldCharType="begin" w:fldLock="1"/>
      </w:r>
      <w:r>
        <w:instrText xml:space="preserve"> PAGEREF _Toc218776533 \h </w:instrText>
      </w:r>
      <w:r>
        <w:fldChar w:fldCharType="separate"/>
      </w:r>
      <w:r>
        <w:t>48</w:t>
      </w:r>
      <w:r>
        <w:fldChar w:fldCharType="end"/>
      </w:r>
    </w:p>
    <w:p w14:paraId="589AE58F" w14:textId="463B2611" w:rsidR="00582C5F" w:rsidRDefault="00582C5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HSCSD non-transparent call configuration +CHSN</w:t>
      </w:r>
      <w:r>
        <w:tab/>
      </w:r>
      <w:r>
        <w:fldChar w:fldCharType="begin" w:fldLock="1"/>
      </w:r>
      <w:r>
        <w:instrText xml:space="preserve"> PAGEREF _Toc218776534 \h </w:instrText>
      </w:r>
      <w:r>
        <w:fldChar w:fldCharType="separate"/>
      </w:r>
      <w:r>
        <w:t>48</w:t>
      </w:r>
      <w:r>
        <w:fldChar w:fldCharType="end"/>
      </w:r>
    </w:p>
    <w:p w14:paraId="49657A10" w14:textId="5E1AB77A" w:rsidR="00582C5F" w:rsidRDefault="00582C5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HSCSD current call parameters +CHSC</w:t>
      </w:r>
      <w:r>
        <w:tab/>
      </w:r>
      <w:r>
        <w:fldChar w:fldCharType="begin" w:fldLock="1"/>
      </w:r>
      <w:r>
        <w:instrText xml:space="preserve"> PAGEREF _Toc218776535 \h </w:instrText>
      </w:r>
      <w:r>
        <w:fldChar w:fldCharType="separate"/>
      </w:r>
      <w:r>
        <w:t>49</w:t>
      </w:r>
      <w:r>
        <w:fldChar w:fldCharType="end"/>
      </w:r>
    </w:p>
    <w:p w14:paraId="55088CDB" w14:textId="65CC875C" w:rsidR="00582C5F" w:rsidRDefault="00582C5F">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HSCSD parameters report +CHSR</w:t>
      </w:r>
      <w:r>
        <w:tab/>
      </w:r>
      <w:r>
        <w:fldChar w:fldCharType="begin" w:fldLock="1"/>
      </w:r>
      <w:r>
        <w:instrText xml:space="preserve"> PAGEREF _Toc218776536 \h </w:instrText>
      </w:r>
      <w:r>
        <w:fldChar w:fldCharType="separate"/>
      </w:r>
      <w:r>
        <w:t>50</w:t>
      </w:r>
      <w:r>
        <w:fldChar w:fldCharType="end"/>
      </w:r>
    </w:p>
    <w:p w14:paraId="44108D9E" w14:textId="7F0B1313" w:rsidR="00582C5F" w:rsidRDefault="00582C5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HSCSD automatic user initiated upgrading +CHSU</w:t>
      </w:r>
      <w:r>
        <w:tab/>
      </w:r>
      <w:r>
        <w:fldChar w:fldCharType="begin" w:fldLock="1"/>
      </w:r>
      <w:r>
        <w:instrText xml:space="preserve"> PAGEREF _Toc218776537 \h </w:instrText>
      </w:r>
      <w:r>
        <w:fldChar w:fldCharType="separate"/>
      </w:r>
      <w:r>
        <w:t>50</w:t>
      </w:r>
      <w:r>
        <w:fldChar w:fldCharType="end"/>
      </w:r>
    </w:p>
    <w:p w14:paraId="4A15BAFE" w14:textId="0C65B99B"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6.18</w:t>
      </w:r>
      <w:r>
        <w:rPr>
          <w:rFonts w:asciiTheme="minorHAnsi" w:eastAsiaTheme="minorEastAsia" w:hAnsiTheme="minorHAnsi" w:cstheme="minorBidi"/>
          <w:kern w:val="2"/>
          <w:sz w:val="24"/>
          <w:szCs w:val="24"/>
          <w14:ligatures w14:val="standardContextual"/>
        </w:rPr>
        <w:tab/>
      </w:r>
      <w:r w:rsidRPr="00DF0033">
        <w:rPr>
          <w:lang w:val="fr-FR"/>
        </w:rPr>
        <w:t>HSCSD non-transparent asymmetry configuration +CHSA</w:t>
      </w:r>
      <w:r>
        <w:tab/>
      </w:r>
      <w:r>
        <w:fldChar w:fldCharType="begin" w:fldLock="1"/>
      </w:r>
      <w:r>
        <w:instrText xml:space="preserve"> PAGEREF _Toc218776538 \h </w:instrText>
      </w:r>
      <w:r>
        <w:fldChar w:fldCharType="separate"/>
      </w:r>
      <w:r>
        <w:t>51</w:t>
      </w:r>
      <w:r>
        <w:fldChar w:fldCharType="end"/>
      </w:r>
    </w:p>
    <w:p w14:paraId="3EB37EE3" w14:textId="03BA48AA" w:rsidR="00582C5F" w:rsidRDefault="00582C5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Single numbering scheme +CSNS</w:t>
      </w:r>
      <w:r>
        <w:tab/>
      </w:r>
      <w:r>
        <w:fldChar w:fldCharType="begin" w:fldLock="1"/>
      </w:r>
      <w:r>
        <w:instrText xml:space="preserve"> PAGEREF _Toc218776539 \h </w:instrText>
      </w:r>
      <w:r>
        <w:fldChar w:fldCharType="separate"/>
      </w:r>
      <w:r>
        <w:t>52</w:t>
      </w:r>
      <w:r>
        <w:fldChar w:fldCharType="end"/>
      </w:r>
    </w:p>
    <w:p w14:paraId="0717916D" w14:textId="037BCAC9" w:rsidR="00582C5F" w:rsidRDefault="00582C5F">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Voice hangup control +CVHU</w:t>
      </w:r>
      <w:r>
        <w:tab/>
      </w:r>
      <w:r>
        <w:fldChar w:fldCharType="begin" w:fldLock="1"/>
      </w:r>
      <w:r>
        <w:instrText xml:space="preserve"> PAGEREF _Toc218776540 \h </w:instrText>
      </w:r>
      <w:r>
        <w:fldChar w:fldCharType="separate"/>
      </w:r>
      <w:r>
        <w:t>52</w:t>
      </w:r>
      <w:r>
        <w:fldChar w:fldCharType="end"/>
      </w:r>
    </w:p>
    <w:p w14:paraId="2E32B699" w14:textId="595A8789" w:rsidR="00582C5F" w:rsidRDefault="00582C5F">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CCITT V.120 [36] rate adaption protocol +CV120</w:t>
      </w:r>
      <w:r>
        <w:tab/>
      </w:r>
      <w:r>
        <w:fldChar w:fldCharType="begin" w:fldLock="1"/>
      </w:r>
      <w:r>
        <w:instrText xml:space="preserve"> PAGEREF _Toc218776541 \h </w:instrText>
      </w:r>
      <w:r>
        <w:fldChar w:fldCharType="separate"/>
      </w:r>
      <w:r>
        <w:t>53</w:t>
      </w:r>
      <w:r>
        <w:fldChar w:fldCharType="end"/>
      </w:r>
    </w:p>
    <w:p w14:paraId="6A93E7AB" w14:textId="5D0051FF" w:rsidR="00582C5F" w:rsidRDefault="00582C5F">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Settings date format +CSDF</w:t>
      </w:r>
      <w:r>
        <w:tab/>
      </w:r>
      <w:r>
        <w:fldChar w:fldCharType="begin" w:fldLock="1"/>
      </w:r>
      <w:r>
        <w:instrText xml:space="preserve"> PAGEREF _Toc218776542 \h </w:instrText>
      </w:r>
      <w:r>
        <w:fldChar w:fldCharType="separate"/>
      </w:r>
      <w:r>
        <w:t>54</w:t>
      </w:r>
      <w:r>
        <w:fldChar w:fldCharType="end"/>
      </w:r>
    </w:p>
    <w:p w14:paraId="472B6E07" w14:textId="252C59F9" w:rsidR="00582C5F" w:rsidRDefault="00582C5F">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Silence command +CSIL</w:t>
      </w:r>
      <w:r>
        <w:tab/>
      </w:r>
      <w:r>
        <w:fldChar w:fldCharType="begin" w:fldLock="1"/>
      </w:r>
      <w:r>
        <w:instrText xml:space="preserve"> PAGEREF _Toc218776543 \h </w:instrText>
      </w:r>
      <w:r>
        <w:fldChar w:fldCharType="separate"/>
      </w:r>
      <w:r>
        <w:t>55</w:t>
      </w:r>
      <w:r>
        <w:fldChar w:fldCharType="end"/>
      </w:r>
    </w:p>
    <w:p w14:paraId="6828D363" w14:textId="51F35254" w:rsidR="00582C5F" w:rsidRDefault="00582C5F">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Settings time format +CSTF</w:t>
      </w:r>
      <w:r>
        <w:tab/>
      </w:r>
      <w:r>
        <w:fldChar w:fldCharType="begin" w:fldLock="1"/>
      </w:r>
      <w:r>
        <w:instrText xml:space="preserve"> PAGEREF _Toc218776544 \h </w:instrText>
      </w:r>
      <w:r>
        <w:fldChar w:fldCharType="separate"/>
      </w:r>
      <w:r>
        <w:t>56</w:t>
      </w:r>
      <w:r>
        <w:fldChar w:fldCharType="end"/>
      </w:r>
    </w:p>
    <w:p w14:paraId="01427CCC" w14:textId="572A2269" w:rsidR="00582C5F" w:rsidRDefault="00582C5F">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ITU</w:t>
      </w:r>
      <w:r>
        <w:noBreakHyphen/>
        <w:t>T Recommendation V.250 [14] call control commands</w:t>
      </w:r>
      <w:r>
        <w:tab/>
      </w:r>
      <w:r>
        <w:fldChar w:fldCharType="begin" w:fldLock="1"/>
      </w:r>
      <w:r>
        <w:instrText xml:space="preserve"> PAGEREF _Toc218776545 \h </w:instrText>
      </w:r>
      <w:r>
        <w:fldChar w:fldCharType="separate"/>
      </w:r>
      <w:r>
        <w:t>57</w:t>
      </w:r>
      <w:r>
        <w:fldChar w:fldCharType="end"/>
      </w:r>
    </w:p>
    <w:p w14:paraId="6EBA4CF0" w14:textId="5A70C109"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6.26</w:t>
      </w:r>
      <w:r>
        <w:rPr>
          <w:rFonts w:asciiTheme="minorHAnsi" w:eastAsiaTheme="minorEastAsia" w:hAnsiTheme="minorHAnsi" w:cstheme="minorBidi"/>
          <w:kern w:val="2"/>
          <w:sz w:val="24"/>
          <w:szCs w:val="24"/>
          <w14:ligatures w14:val="standardContextual"/>
        </w:rPr>
        <w:tab/>
      </w:r>
      <w:r w:rsidRPr="00DF0033">
        <w:rPr>
          <w:lang w:val="fr-FR"/>
        </w:rPr>
        <w:t>ITU</w:t>
      </w:r>
      <w:r w:rsidRPr="00DF0033">
        <w:rPr>
          <w:lang w:val="fr-FR"/>
        </w:rPr>
        <w:noBreakHyphen/>
        <w:t>T Recommendation V.250 [14] data compression commands</w:t>
      </w:r>
      <w:r>
        <w:tab/>
      </w:r>
      <w:r>
        <w:fldChar w:fldCharType="begin" w:fldLock="1"/>
      </w:r>
      <w:r>
        <w:instrText xml:space="preserve"> PAGEREF _Toc218776546 \h </w:instrText>
      </w:r>
      <w:r>
        <w:fldChar w:fldCharType="separate"/>
      </w:r>
      <w:r>
        <w:t>57</w:t>
      </w:r>
      <w:r>
        <w:fldChar w:fldCharType="end"/>
      </w:r>
    </w:p>
    <w:p w14:paraId="7C26812E" w14:textId="274BE24E" w:rsidR="00582C5F" w:rsidRDefault="00582C5F">
      <w:pPr>
        <w:pStyle w:val="TOC2"/>
        <w:rPr>
          <w:rFonts w:asciiTheme="minorHAnsi" w:eastAsiaTheme="minorEastAsia" w:hAnsiTheme="minorHAnsi" w:cstheme="minorBidi"/>
          <w:kern w:val="2"/>
          <w:sz w:val="24"/>
          <w:szCs w:val="24"/>
          <w14:ligatures w14:val="standardContextual"/>
        </w:rPr>
      </w:pPr>
      <w:r>
        <w:lastRenderedPageBreak/>
        <w:t>6.27</w:t>
      </w:r>
      <w:r>
        <w:rPr>
          <w:rFonts w:asciiTheme="minorHAnsi" w:eastAsiaTheme="minorEastAsia" w:hAnsiTheme="minorHAnsi" w:cstheme="minorBidi"/>
          <w:kern w:val="2"/>
          <w:sz w:val="24"/>
          <w:szCs w:val="24"/>
          <w14:ligatures w14:val="standardContextual"/>
        </w:rPr>
        <w:tab/>
      </w:r>
      <w:r>
        <w:t>Initiate eCall +CECALL</w:t>
      </w:r>
      <w:r>
        <w:tab/>
      </w:r>
      <w:r>
        <w:fldChar w:fldCharType="begin" w:fldLock="1"/>
      </w:r>
      <w:r>
        <w:instrText xml:space="preserve"> PAGEREF _Toc218776547 \h </w:instrText>
      </w:r>
      <w:r>
        <w:fldChar w:fldCharType="separate"/>
      </w:r>
      <w:r>
        <w:t>57</w:t>
      </w:r>
      <w:r>
        <w:fldChar w:fldCharType="end"/>
      </w:r>
    </w:p>
    <w:p w14:paraId="6C36BFF6" w14:textId="11FDD157" w:rsidR="00582C5F" w:rsidRDefault="00582C5F">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eCall Notification +CECN</w:t>
      </w:r>
      <w:r>
        <w:tab/>
      </w:r>
      <w:r>
        <w:fldChar w:fldCharType="begin" w:fldLock="1"/>
      </w:r>
      <w:r>
        <w:instrText xml:space="preserve"> PAGEREF _Toc218776548 \h </w:instrText>
      </w:r>
      <w:r>
        <w:fldChar w:fldCharType="separate"/>
      </w:r>
      <w:r>
        <w:t>58</w:t>
      </w:r>
      <w:r>
        <w:fldChar w:fldCharType="end"/>
      </w:r>
    </w:p>
    <w:p w14:paraId="0B6F431F" w14:textId="20B38807" w:rsidR="00582C5F" w:rsidRDefault="00582C5F">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_Toc218776549 \h </w:instrText>
      </w:r>
      <w:r>
        <w:fldChar w:fldCharType="separate"/>
      </w:r>
      <w:r>
        <w:t>59</w:t>
      </w:r>
      <w:r>
        <w:fldChar w:fldCharType="end"/>
      </w:r>
    </w:p>
    <w:p w14:paraId="466EAE64" w14:textId="5F37730B" w:rsidR="00582C5F" w:rsidRDefault="00582C5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service related commands</w:t>
      </w:r>
      <w:r>
        <w:tab/>
      </w:r>
      <w:r>
        <w:fldChar w:fldCharType="begin" w:fldLock="1"/>
      </w:r>
      <w:r>
        <w:instrText xml:space="preserve"> PAGEREF _Toc218776550 \h </w:instrText>
      </w:r>
      <w:r>
        <w:fldChar w:fldCharType="separate"/>
      </w:r>
      <w:r>
        <w:t>60</w:t>
      </w:r>
      <w:r>
        <w:fldChar w:fldCharType="end"/>
      </w:r>
    </w:p>
    <w:p w14:paraId="1F24F9AA" w14:textId="63976A2D" w:rsidR="00582C5F" w:rsidRDefault="00582C5F">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_Toc218776551 \h </w:instrText>
      </w:r>
      <w:r>
        <w:fldChar w:fldCharType="separate"/>
      </w:r>
      <w:r>
        <w:t>60</w:t>
      </w:r>
      <w:r>
        <w:fldChar w:fldCharType="end"/>
      </w:r>
    </w:p>
    <w:p w14:paraId="688A9F3C" w14:textId="5EE3DCCD" w:rsidR="00582C5F" w:rsidRDefault="00582C5F">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Subscriber number +CNUM</w:t>
      </w:r>
      <w:r>
        <w:tab/>
      </w:r>
      <w:r>
        <w:fldChar w:fldCharType="begin" w:fldLock="1"/>
      </w:r>
      <w:r>
        <w:instrText xml:space="preserve"> PAGEREF _Toc218776552 \h </w:instrText>
      </w:r>
      <w:r>
        <w:fldChar w:fldCharType="separate"/>
      </w:r>
      <w:r>
        <w:t>60</w:t>
      </w:r>
      <w:r>
        <w:fldChar w:fldCharType="end"/>
      </w:r>
    </w:p>
    <w:p w14:paraId="290BAEA5" w14:textId="0C4A75D4" w:rsidR="00582C5F" w:rsidRDefault="00582C5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registration +CREG</w:t>
      </w:r>
      <w:r>
        <w:tab/>
      </w:r>
      <w:r>
        <w:fldChar w:fldCharType="begin" w:fldLock="1"/>
      </w:r>
      <w:r>
        <w:instrText xml:space="preserve"> PAGEREF _Toc218776553 \h </w:instrText>
      </w:r>
      <w:r>
        <w:fldChar w:fldCharType="separate"/>
      </w:r>
      <w:r>
        <w:t>61</w:t>
      </w:r>
      <w:r>
        <w:fldChar w:fldCharType="end"/>
      </w:r>
    </w:p>
    <w:p w14:paraId="4037AE5B" w14:textId="3C8B5E61" w:rsidR="00582C5F" w:rsidRDefault="00582C5F">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PLMN selection +COPS</w:t>
      </w:r>
      <w:r>
        <w:tab/>
      </w:r>
      <w:r>
        <w:fldChar w:fldCharType="begin" w:fldLock="1"/>
      </w:r>
      <w:r>
        <w:instrText xml:space="preserve"> PAGEREF _Toc218776554 \h </w:instrText>
      </w:r>
      <w:r>
        <w:fldChar w:fldCharType="separate"/>
      </w:r>
      <w:r>
        <w:t>64</w:t>
      </w:r>
      <w:r>
        <w:fldChar w:fldCharType="end"/>
      </w:r>
    </w:p>
    <w:p w14:paraId="3328BEAA" w14:textId="7D2AF634" w:rsidR="00582C5F" w:rsidRDefault="00582C5F">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Facility lock +CLCK</w:t>
      </w:r>
      <w:r>
        <w:tab/>
      </w:r>
      <w:r>
        <w:fldChar w:fldCharType="begin" w:fldLock="1"/>
      </w:r>
      <w:r>
        <w:instrText xml:space="preserve"> PAGEREF _Toc218776555 \h </w:instrText>
      </w:r>
      <w:r>
        <w:fldChar w:fldCharType="separate"/>
      </w:r>
      <w:r>
        <w:t>66</w:t>
      </w:r>
      <w:r>
        <w:fldChar w:fldCharType="end"/>
      </w:r>
    </w:p>
    <w:p w14:paraId="3D273EEC" w14:textId="6398BADD" w:rsidR="00582C5F" w:rsidRDefault="00582C5F">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Change password +CPWD</w:t>
      </w:r>
      <w:r>
        <w:tab/>
      </w:r>
      <w:r>
        <w:fldChar w:fldCharType="begin" w:fldLock="1"/>
      </w:r>
      <w:r>
        <w:instrText xml:space="preserve"> PAGEREF _Toc218776556 \h </w:instrText>
      </w:r>
      <w:r>
        <w:fldChar w:fldCharType="separate"/>
      </w:r>
      <w:r>
        <w:t>68</w:t>
      </w:r>
      <w:r>
        <w:fldChar w:fldCharType="end"/>
      </w:r>
    </w:p>
    <w:p w14:paraId="25A5C24C" w14:textId="36B78541" w:rsidR="00582C5F" w:rsidRDefault="00582C5F">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Calling line identification presentation +CLIP</w:t>
      </w:r>
      <w:r>
        <w:tab/>
      </w:r>
      <w:r>
        <w:fldChar w:fldCharType="begin" w:fldLock="1"/>
      </w:r>
      <w:r>
        <w:instrText xml:space="preserve"> PAGEREF _Toc218776557 \h </w:instrText>
      </w:r>
      <w:r>
        <w:fldChar w:fldCharType="separate"/>
      </w:r>
      <w:r>
        <w:t>69</w:t>
      </w:r>
      <w:r>
        <w:fldChar w:fldCharType="end"/>
      </w:r>
    </w:p>
    <w:p w14:paraId="631B99ED" w14:textId="37E5F898" w:rsidR="00582C5F" w:rsidRDefault="00582C5F">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Calling line identification restriction +CLIR</w:t>
      </w:r>
      <w:r>
        <w:tab/>
      </w:r>
      <w:r>
        <w:fldChar w:fldCharType="begin" w:fldLock="1"/>
      </w:r>
      <w:r>
        <w:instrText xml:space="preserve"> PAGEREF _Toc218776558 \h </w:instrText>
      </w:r>
      <w:r>
        <w:fldChar w:fldCharType="separate"/>
      </w:r>
      <w:r>
        <w:t>70</w:t>
      </w:r>
      <w:r>
        <w:fldChar w:fldCharType="end"/>
      </w:r>
    </w:p>
    <w:p w14:paraId="34ECFB68" w14:textId="3272FA98" w:rsidR="00582C5F" w:rsidRDefault="00582C5F">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Connected line identification presentation +COLP</w:t>
      </w:r>
      <w:r>
        <w:tab/>
      </w:r>
      <w:r>
        <w:fldChar w:fldCharType="begin" w:fldLock="1"/>
      </w:r>
      <w:r>
        <w:instrText xml:space="preserve"> PAGEREF _Toc218776559 \h </w:instrText>
      </w:r>
      <w:r>
        <w:fldChar w:fldCharType="separate"/>
      </w:r>
      <w:r>
        <w:t>71</w:t>
      </w:r>
      <w:r>
        <w:fldChar w:fldCharType="end"/>
      </w:r>
    </w:p>
    <w:p w14:paraId="02758440" w14:textId="08CCC12E" w:rsidR="00582C5F" w:rsidRDefault="00582C5F">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Called line identification presentation +CDIP</w:t>
      </w:r>
      <w:r>
        <w:tab/>
      </w:r>
      <w:r>
        <w:fldChar w:fldCharType="begin" w:fldLock="1"/>
      </w:r>
      <w:r>
        <w:instrText xml:space="preserve"> PAGEREF _Toc218776560 \h </w:instrText>
      </w:r>
      <w:r>
        <w:fldChar w:fldCharType="separate"/>
      </w:r>
      <w:r>
        <w:t>72</w:t>
      </w:r>
      <w:r>
        <w:fldChar w:fldCharType="end"/>
      </w:r>
    </w:p>
    <w:p w14:paraId="715F38F4" w14:textId="17C42CF1" w:rsidR="00582C5F" w:rsidRDefault="00582C5F">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Closed user group +CCUG</w:t>
      </w:r>
      <w:r>
        <w:tab/>
      </w:r>
      <w:r>
        <w:fldChar w:fldCharType="begin" w:fldLock="1"/>
      </w:r>
      <w:r>
        <w:instrText xml:space="preserve"> PAGEREF _Toc218776561 \h </w:instrText>
      </w:r>
      <w:r>
        <w:fldChar w:fldCharType="separate"/>
      </w:r>
      <w:r>
        <w:t>73</w:t>
      </w:r>
      <w:r>
        <w:fldChar w:fldCharType="end"/>
      </w:r>
    </w:p>
    <w:p w14:paraId="6D18E133" w14:textId="288EA217" w:rsidR="00582C5F" w:rsidRDefault="00582C5F">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Call forwarding number and conditions +CCFC</w:t>
      </w:r>
      <w:r>
        <w:tab/>
      </w:r>
      <w:r>
        <w:fldChar w:fldCharType="begin" w:fldLock="1"/>
      </w:r>
      <w:r>
        <w:instrText xml:space="preserve"> PAGEREF _Toc218776562 \h </w:instrText>
      </w:r>
      <w:r>
        <w:fldChar w:fldCharType="separate"/>
      </w:r>
      <w:r>
        <w:t>74</w:t>
      </w:r>
      <w:r>
        <w:fldChar w:fldCharType="end"/>
      </w:r>
    </w:p>
    <w:p w14:paraId="6E845C55" w14:textId="312405AB" w:rsidR="00582C5F" w:rsidRDefault="00582C5F">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Call waiting +CCWA</w:t>
      </w:r>
      <w:r>
        <w:tab/>
      </w:r>
      <w:r>
        <w:fldChar w:fldCharType="begin" w:fldLock="1"/>
      </w:r>
      <w:r>
        <w:instrText xml:space="preserve"> PAGEREF _Toc218776563 \h </w:instrText>
      </w:r>
      <w:r>
        <w:fldChar w:fldCharType="separate"/>
      </w:r>
      <w:r>
        <w:t>75</w:t>
      </w:r>
      <w:r>
        <w:fldChar w:fldCharType="end"/>
      </w:r>
    </w:p>
    <w:p w14:paraId="66D71DFD" w14:textId="378F1523" w:rsidR="00582C5F" w:rsidRDefault="00582C5F">
      <w:pPr>
        <w:pStyle w:val="TOC2"/>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Call related supplementary services +CHLD</w:t>
      </w:r>
      <w:r>
        <w:tab/>
      </w:r>
      <w:r>
        <w:fldChar w:fldCharType="begin" w:fldLock="1"/>
      </w:r>
      <w:r>
        <w:instrText xml:space="preserve"> PAGEREF _Toc218776564 \h </w:instrText>
      </w:r>
      <w:r>
        <w:fldChar w:fldCharType="separate"/>
      </w:r>
      <w:r>
        <w:t>77</w:t>
      </w:r>
      <w:r>
        <w:fldChar w:fldCharType="end"/>
      </w:r>
    </w:p>
    <w:p w14:paraId="65A66F84" w14:textId="177E79DB" w:rsidR="00582C5F" w:rsidRDefault="00582C5F">
      <w:pPr>
        <w:pStyle w:val="TOC2"/>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Call deflection +CTFR</w:t>
      </w:r>
      <w:r>
        <w:tab/>
      </w:r>
      <w:r>
        <w:fldChar w:fldCharType="begin" w:fldLock="1"/>
      </w:r>
      <w:r>
        <w:instrText xml:space="preserve"> PAGEREF _Toc218776565 \h </w:instrText>
      </w:r>
      <w:r>
        <w:fldChar w:fldCharType="separate"/>
      </w:r>
      <w:r>
        <w:t>78</w:t>
      </w:r>
      <w:r>
        <w:fldChar w:fldCharType="end"/>
      </w:r>
    </w:p>
    <w:p w14:paraId="3D10F76A" w14:textId="00160667" w:rsidR="00582C5F" w:rsidRDefault="00582C5F">
      <w:pPr>
        <w:pStyle w:val="TOC2"/>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Unstructured supplementary service data +CUSD</w:t>
      </w:r>
      <w:r>
        <w:tab/>
      </w:r>
      <w:r>
        <w:fldChar w:fldCharType="begin" w:fldLock="1"/>
      </w:r>
      <w:r>
        <w:instrText xml:space="preserve"> PAGEREF _Toc218776566 \h </w:instrText>
      </w:r>
      <w:r>
        <w:fldChar w:fldCharType="separate"/>
      </w:r>
      <w:r>
        <w:t>79</w:t>
      </w:r>
      <w:r>
        <w:fldChar w:fldCharType="end"/>
      </w:r>
    </w:p>
    <w:p w14:paraId="4EF07CE4" w14:textId="311B5B88" w:rsidR="00582C5F" w:rsidRDefault="00582C5F">
      <w:pPr>
        <w:pStyle w:val="TOC2"/>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Advice of charge +CAOC</w:t>
      </w:r>
      <w:r>
        <w:tab/>
      </w:r>
      <w:r>
        <w:fldChar w:fldCharType="begin" w:fldLock="1"/>
      </w:r>
      <w:r>
        <w:instrText xml:space="preserve"> PAGEREF _Toc218776567 \h </w:instrText>
      </w:r>
      <w:r>
        <w:fldChar w:fldCharType="separate"/>
      </w:r>
      <w:r>
        <w:t>80</w:t>
      </w:r>
      <w:r>
        <w:fldChar w:fldCharType="end"/>
      </w:r>
    </w:p>
    <w:p w14:paraId="7AF4196E" w14:textId="376FEDFE" w:rsidR="00582C5F" w:rsidRDefault="00582C5F">
      <w:pPr>
        <w:pStyle w:val="TOC2"/>
        <w:rPr>
          <w:rFonts w:asciiTheme="minorHAnsi" w:eastAsiaTheme="minorEastAsia" w:hAnsiTheme="minorHAnsi" w:cstheme="minorBidi"/>
          <w:kern w:val="2"/>
          <w:sz w:val="24"/>
          <w:szCs w:val="24"/>
          <w14:ligatures w14:val="standardContextual"/>
        </w:rPr>
      </w:pPr>
      <w:r>
        <w:t>7.17</w:t>
      </w:r>
      <w:r>
        <w:rPr>
          <w:rFonts w:asciiTheme="minorHAnsi" w:eastAsiaTheme="minorEastAsia" w:hAnsiTheme="minorHAnsi" w:cstheme="minorBidi"/>
          <w:kern w:val="2"/>
          <w:sz w:val="24"/>
          <w:szCs w:val="24"/>
          <w14:ligatures w14:val="standardContextual"/>
        </w:rPr>
        <w:tab/>
      </w:r>
      <w:r>
        <w:t>Supplementary service notifications +CSSN</w:t>
      </w:r>
      <w:r>
        <w:tab/>
      </w:r>
      <w:r>
        <w:fldChar w:fldCharType="begin" w:fldLock="1"/>
      </w:r>
      <w:r>
        <w:instrText xml:space="preserve"> PAGEREF _Toc218776568 \h </w:instrText>
      </w:r>
      <w:r>
        <w:fldChar w:fldCharType="separate"/>
      </w:r>
      <w:r>
        <w:t>81</w:t>
      </w:r>
      <w:r>
        <w:fldChar w:fldCharType="end"/>
      </w:r>
    </w:p>
    <w:p w14:paraId="018092AA" w14:textId="2CBFFE26" w:rsidR="00582C5F" w:rsidRDefault="00582C5F">
      <w:pPr>
        <w:pStyle w:val="TOC2"/>
        <w:rPr>
          <w:rFonts w:asciiTheme="minorHAnsi" w:eastAsiaTheme="minorEastAsia" w:hAnsiTheme="minorHAnsi" w:cstheme="minorBidi"/>
          <w:kern w:val="2"/>
          <w:sz w:val="24"/>
          <w:szCs w:val="24"/>
          <w14:ligatures w14:val="standardContextual"/>
        </w:rPr>
      </w:pPr>
      <w:r>
        <w:t>7.18</w:t>
      </w:r>
      <w:r>
        <w:rPr>
          <w:rFonts w:asciiTheme="minorHAnsi" w:eastAsiaTheme="minorEastAsia" w:hAnsiTheme="minorHAnsi" w:cstheme="minorBidi"/>
          <w:kern w:val="2"/>
          <w:sz w:val="24"/>
          <w:szCs w:val="24"/>
          <w14:ligatures w14:val="standardContextual"/>
        </w:rPr>
        <w:tab/>
      </w:r>
      <w:r>
        <w:t>List current calls +CLCC</w:t>
      </w:r>
      <w:r>
        <w:tab/>
      </w:r>
      <w:r>
        <w:fldChar w:fldCharType="begin" w:fldLock="1"/>
      </w:r>
      <w:r>
        <w:instrText xml:space="preserve"> PAGEREF _Toc218776569 \h </w:instrText>
      </w:r>
      <w:r>
        <w:fldChar w:fldCharType="separate"/>
      </w:r>
      <w:r>
        <w:t>83</w:t>
      </w:r>
      <w:r>
        <w:fldChar w:fldCharType="end"/>
      </w:r>
    </w:p>
    <w:p w14:paraId="3C87476B" w14:textId="48990797" w:rsidR="00582C5F" w:rsidRDefault="00582C5F">
      <w:pPr>
        <w:pStyle w:val="TOC2"/>
        <w:rPr>
          <w:rFonts w:asciiTheme="minorHAnsi" w:eastAsiaTheme="minorEastAsia" w:hAnsiTheme="minorHAnsi" w:cstheme="minorBidi"/>
          <w:kern w:val="2"/>
          <w:sz w:val="24"/>
          <w:szCs w:val="24"/>
          <w14:ligatures w14:val="standardContextual"/>
        </w:rPr>
      </w:pPr>
      <w:r>
        <w:t>7.19</w:t>
      </w:r>
      <w:r>
        <w:rPr>
          <w:rFonts w:asciiTheme="minorHAnsi" w:eastAsiaTheme="minorEastAsia" w:hAnsiTheme="minorHAnsi" w:cstheme="minorBidi"/>
          <w:kern w:val="2"/>
          <w:sz w:val="24"/>
          <w:szCs w:val="24"/>
          <w14:ligatures w14:val="standardContextual"/>
        </w:rPr>
        <w:tab/>
      </w:r>
      <w:r>
        <w:t>Preferred PLMN list +CPOL</w:t>
      </w:r>
      <w:r>
        <w:tab/>
      </w:r>
      <w:r>
        <w:fldChar w:fldCharType="begin" w:fldLock="1"/>
      </w:r>
      <w:r>
        <w:instrText xml:space="preserve"> PAGEREF _Toc218776570 \h </w:instrText>
      </w:r>
      <w:r>
        <w:fldChar w:fldCharType="separate"/>
      </w:r>
      <w:r>
        <w:t>85</w:t>
      </w:r>
      <w:r>
        <w:fldChar w:fldCharType="end"/>
      </w:r>
    </w:p>
    <w:p w14:paraId="2CCBAE89" w14:textId="47A32E72" w:rsidR="00582C5F" w:rsidRDefault="00582C5F">
      <w:pPr>
        <w:pStyle w:val="TOC2"/>
        <w:rPr>
          <w:rFonts w:asciiTheme="minorHAnsi" w:eastAsiaTheme="minorEastAsia" w:hAnsiTheme="minorHAnsi" w:cstheme="minorBidi"/>
          <w:kern w:val="2"/>
          <w:sz w:val="24"/>
          <w:szCs w:val="24"/>
          <w14:ligatures w14:val="standardContextual"/>
        </w:rPr>
      </w:pPr>
      <w:r>
        <w:t>7.20</w:t>
      </w:r>
      <w:r>
        <w:rPr>
          <w:rFonts w:asciiTheme="minorHAnsi" w:eastAsiaTheme="minorEastAsia" w:hAnsiTheme="minorHAnsi" w:cstheme="minorBidi"/>
          <w:kern w:val="2"/>
          <w:sz w:val="24"/>
          <w:szCs w:val="24"/>
          <w14:ligatures w14:val="standardContextual"/>
        </w:rPr>
        <w:tab/>
      </w:r>
      <w:r>
        <w:t>Selection of preferred PLMN list +CPLS</w:t>
      </w:r>
      <w:r>
        <w:tab/>
      </w:r>
      <w:r>
        <w:fldChar w:fldCharType="begin" w:fldLock="1"/>
      </w:r>
      <w:r>
        <w:instrText xml:space="preserve"> PAGEREF _Toc218776571 \h </w:instrText>
      </w:r>
      <w:r>
        <w:fldChar w:fldCharType="separate"/>
      </w:r>
      <w:r>
        <w:t>86</w:t>
      </w:r>
      <w:r>
        <w:fldChar w:fldCharType="end"/>
      </w:r>
    </w:p>
    <w:p w14:paraId="1CF39AD5" w14:textId="61C150D3" w:rsidR="00582C5F" w:rsidRDefault="00582C5F">
      <w:pPr>
        <w:pStyle w:val="TOC2"/>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Read operator names +COPN</w:t>
      </w:r>
      <w:r>
        <w:tab/>
      </w:r>
      <w:r>
        <w:fldChar w:fldCharType="begin" w:fldLock="1"/>
      </w:r>
      <w:r>
        <w:instrText xml:space="preserve"> PAGEREF _Toc218776572 \h </w:instrText>
      </w:r>
      <w:r>
        <w:fldChar w:fldCharType="separate"/>
      </w:r>
      <w:r>
        <w:t>87</w:t>
      </w:r>
      <w:r>
        <w:fldChar w:fldCharType="end"/>
      </w:r>
    </w:p>
    <w:p w14:paraId="4887A7C8" w14:textId="35CB9D2F" w:rsidR="00582C5F" w:rsidRDefault="00582C5F">
      <w:pPr>
        <w:pStyle w:val="TOC2"/>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eMLPP priority registration and interrogation +CAEMLPP</w:t>
      </w:r>
      <w:r>
        <w:tab/>
      </w:r>
      <w:r>
        <w:fldChar w:fldCharType="begin" w:fldLock="1"/>
      </w:r>
      <w:r>
        <w:instrText xml:space="preserve"> PAGEREF _Toc218776573 \h </w:instrText>
      </w:r>
      <w:r>
        <w:fldChar w:fldCharType="separate"/>
      </w:r>
      <w:r>
        <w:t>87</w:t>
      </w:r>
      <w:r>
        <w:fldChar w:fldCharType="end"/>
      </w:r>
    </w:p>
    <w:p w14:paraId="173C8BA9" w14:textId="3B40936F" w:rsidR="00582C5F" w:rsidRDefault="00582C5F">
      <w:pPr>
        <w:pStyle w:val="TOC2"/>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eMLPP subscriptions +CPPS</w:t>
      </w:r>
      <w:r>
        <w:tab/>
      </w:r>
      <w:r>
        <w:fldChar w:fldCharType="begin" w:fldLock="1"/>
      </w:r>
      <w:r>
        <w:instrText xml:space="preserve"> PAGEREF _Toc218776574 \h </w:instrText>
      </w:r>
      <w:r>
        <w:fldChar w:fldCharType="separate"/>
      </w:r>
      <w:r>
        <w:t>88</w:t>
      </w:r>
      <w:r>
        <w:fldChar w:fldCharType="end"/>
      </w:r>
    </w:p>
    <w:p w14:paraId="08C68A5F" w14:textId="1A875CF0" w:rsidR="00582C5F" w:rsidRDefault="00582C5F">
      <w:pPr>
        <w:pStyle w:val="TOC2"/>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Fast call setup conditions +CFCS</w:t>
      </w:r>
      <w:r>
        <w:tab/>
      </w:r>
      <w:r>
        <w:fldChar w:fldCharType="begin" w:fldLock="1"/>
      </w:r>
      <w:r>
        <w:instrText xml:space="preserve"> PAGEREF _Toc218776575 \h </w:instrText>
      </w:r>
      <w:r>
        <w:fldChar w:fldCharType="separate"/>
      </w:r>
      <w:r>
        <w:t>88</w:t>
      </w:r>
      <w:r>
        <w:fldChar w:fldCharType="end"/>
      </w:r>
    </w:p>
    <w:p w14:paraId="43B705ED" w14:textId="2C704FCA" w:rsidR="00582C5F" w:rsidRDefault="00582C5F">
      <w:pPr>
        <w:pStyle w:val="TOC2"/>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Automatic answer for eMLPP service +CAAP</w:t>
      </w:r>
      <w:r>
        <w:tab/>
      </w:r>
      <w:r>
        <w:fldChar w:fldCharType="begin" w:fldLock="1"/>
      </w:r>
      <w:r>
        <w:instrText xml:space="preserve"> PAGEREF _Toc218776576 \h </w:instrText>
      </w:r>
      <w:r>
        <w:fldChar w:fldCharType="separate"/>
      </w:r>
      <w:r>
        <w:t>89</w:t>
      </w:r>
      <w:r>
        <w:fldChar w:fldCharType="end"/>
      </w:r>
    </w:p>
    <w:p w14:paraId="5F6B1D67" w14:textId="3A75BED4" w:rsidR="00582C5F" w:rsidRDefault="00582C5F">
      <w:pPr>
        <w:pStyle w:val="TOC2"/>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User to user signalling service 1 +CUUS1</w:t>
      </w:r>
      <w:r>
        <w:tab/>
      </w:r>
      <w:r>
        <w:fldChar w:fldCharType="begin" w:fldLock="1"/>
      </w:r>
      <w:r>
        <w:instrText xml:space="preserve"> PAGEREF _Toc218776577 \h </w:instrText>
      </w:r>
      <w:r>
        <w:fldChar w:fldCharType="separate"/>
      </w:r>
      <w:r>
        <w:t>90</w:t>
      </w:r>
      <w:r>
        <w:fldChar w:fldCharType="end"/>
      </w:r>
    </w:p>
    <w:p w14:paraId="2B53DD20" w14:textId="1EB11CBE" w:rsidR="00582C5F" w:rsidRDefault="00582C5F">
      <w:pPr>
        <w:pStyle w:val="TOC2"/>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Preferred network indication +CPNET</w:t>
      </w:r>
      <w:r>
        <w:tab/>
      </w:r>
      <w:r>
        <w:fldChar w:fldCharType="begin" w:fldLock="1"/>
      </w:r>
      <w:r>
        <w:instrText xml:space="preserve"> PAGEREF _Toc218776578 \h </w:instrText>
      </w:r>
      <w:r>
        <w:fldChar w:fldCharType="separate"/>
      </w:r>
      <w:r>
        <w:t>91</w:t>
      </w:r>
      <w:r>
        <w:fldChar w:fldCharType="end"/>
      </w:r>
    </w:p>
    <w:p w14:paraId="4B56CCE5" w14:textId="06F230F1" w:rsidR="00582C5F" w:rsidRDefault="00582C5F">
      <w:pPr>
        <w:pStyle w:val="TOC2"/>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Preferred network status +CPNSTAT</w:t>
      </w:r>
      <w:r>
        <w:tab/>
      </w:r>
      <w:r>
        <w:fldChar w:fldCharType="begin" w:fldLock="1"/>
      </w:r>
      <w:r>
        <w:instrText xml:space="preserve"> PAGEREF _Toc218776579 \h </w:instrText>
      </w:r>
      <w:r>
        <w:fldChar w:fldCharType="separate"/>
      </w:r>
      <w:r>
        <w:t>92</w:t>
      </w:r>
      <w:r>
        <w:fldChar w:fldCharType="end"/>
      </w:r>
    </w:p>
    <w:p w14:paraId="5BFF56D7" w14:textId="11CCEF22" w:rsidR="00582C5F" w:rsidRDefault="00582C5F">
      <w:pPr>
        <w:pStyle w:val="TOC2"/>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Current packet switched bearer +CPSB</w:t>
      </w:r>
      <w:r>
        <w:tab/>
      </w:r>
      <w:r>
        <w:fldChar w:fldCharType="begin" w:fldLock="1"/>
      </w:r>
      <w:r>
        <w:instrText xml:space="preserve"> PAGEREF _Toc218776580 \h </w:instrText>
      </w:r>
      <w:r>
        <w:fldChar w:fldCharType="separate"/>
      </w:r>
      <w:r>
        <w:t>93</w:t>
      </w:r>
      <w:r>
        <w:fldChar w:fldCharType="end"/>
      </w:r>
    </w:p>
    <w:p w14:paraId="6DB3544A" w14:textId="738A041D" w:rsidR="00582C5F" w:rsidRDefault="00582C5F">
      <w:pPr>
        <w:pStyle w:val="TOC2"/>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Calling name identification presentation +CNAP</w:t>
      </w:r>
      <w:r>
        <w:tab/>
      </w:r>
      <w:r>
        <w:fldChar w:fldCharType="begin" w:fldLock="1"/>
      </w:r>
      <w:r>
        <w:instrText xml:space="preserve"> PAGEREF _Toc218776581 \h </w:instrText>
      </w:r>
      <w:r>
        <w:fldChar w:fldCharType="separate"/>
      </w:r>
      <w:r>
        <w:t>94</w:t>
      </w:r>
      <w:r>
        <w:fldChar w:fldCharType="end"/>
      </w:r>
    </w:p>
    <w:p w14:paraId="13B58117" w14:textId="245522DD" w:rsidR="00582C5F" w:rsidRDefault="00582C5F">
      <w:pPr>
        <w:pStyle w:val="TOC2"/>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Connected line identification restriction status +COLR</w:t>
      </w:r>
      <w:r>
        <w:tab/>
      </w:r>
      <w:r>
        <w:fldChar w:fldCharType="begin" w:fldLock="1"/>
      </w:r>
      <w:r>
        <w:instrText xml:space="preserve"> PAGEREF _Toc218776582 \h </w:instrText>
      </w:r>
      <w:r>
        <w:fldChar w:fldCharType="separate"/>
      </w:r>
      <w:r>
        <w:t>95</w:t>
      </w:r>
      <w:r>
        <w:fldChar w:fldCharType="end"/>
      </w:r>
    </w:p>
    <w:p w14:paraId="3525F98B" w14:textId="688B5B44" w:rsidR="00582C5F" w:rsidRDefault="00582C5F">
      <w:pPr>
        <w:pStyle w:val="TOC2"/>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rPr>
          <w:lang w:eastAsia="ja-JP"/>
        </w:rPr>
        <w:t>Service specific access control</w:t>
      </w:r>
      <w:r>
        <w:t xml:space="preserve"> restriction status +C</w:t>
      </w:r>
      <w:r>
        <w:rPr>
          <w:lang w:eastAsia="ja-JP"/>
        </w:rPr>
        <w:t>SSAC</w:t>
      </w:r>
      <w:r>
        <w:tab/>
      </w:r>
      <w:r>
        <w:fldChar w:fldCharType="begin" w:fldLock="1"/>
      </w:r>
      <w:r>
        <w:instrText xml:space="preserve"> PAGEREF _Toc218776583 \h </w:instrText>
      </w:r>
      <w:r>
        <w:fldChar w:fldCharType="separate"/>
      </w:r>
      <w:r>
        <w:t>96</w:t>
      </w:r>
      <w:r>
        <w:fldChar w:fldCharType="end"/>
      </w:r>
    </w:p>
    <w:p w14:paraId="0CE30717" w14:textId="0E93BD64" w:rsidR="00582C5F" w:rsidRDefault="00582C5F">
      <w:pPr>
        <w:pStyle w:val="TOC2"/>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Network emergency (bearer) services support +CNEM</w:t>
      </w:r>
      <w:r>
        <w:tab/>
      </w:r>
      <w:r>
        <w:fldChar w:fldCharType="begin" w:fldLock="1"/>
      </w:r>
      <w:r>
        <w:instrText xml:space="preserve"> PAGEREF _Toc218776584 \h </w:instrText>
      </w:r>
      <w:r>
        <w:fldChar w:fldCharType="separate"/>
      </w:r>
      <w:r>
        <w:t>98</w:t>
      </w:r>
      <w:r>
        <w:fldChar w:fldCharType="end"/>
      </w:r>
    </w:p>
    <w:p w14:paraId="7C93BCAB" w14:textId="7A67B05E" w:rsidR="00582C5F" w:rsidRDefault="00582C5F">
      <w:pPr>
        <w:pStyle w:val="TOC2"/>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Enhanced closed user group +CECUG</w:t>
      </w:r>
      <w:r>
        <w:tab/>
      </w:r>
      <w:r>
        <w:fldChar w:fldCharType="begin" w:fldLock="1"/>
      </w:r>
      <w:r>
        <w:instrText xml:space="preserve"> PAGEREF _Toc218776585 \h </w:instrText>
      </w:r>
      <w:r>
        <w:fldChar w:fldCharType="separate"/>
      </w:r>
      <w:r>
        <w:t>99</w:t>
      </w:r>
      <w:r>
        <w:fldChar w:fldCharType="end"/>
      </w:r>
    </w:p>
    <w:p w14:paraId="4AB9D89E" w14:textId="6AD7B94F" w:rsidR="00582C5F" w:rsidRDefault="00582C5F">
      <w:pPr>
        <w:pStyle w:val="TOC2"/>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Communication forwarding number and conditions with URI support +CCFCU</w:t>
      </w:r>
      <w:r>
        <w:tab/>
      </w:r>
      <w:r>
        <w:fldChar w:fldCharType="begin" w:fldLock="1"/>
      </w:r>
      <w:r>
        <w:instrText xml:space="preserve"> PAGEREF _Toc218776586 \h </w:instrText>
      </w:r>
      <w:r>
        <w:fldChar w:fldCharType="separate"/>
      </w:r>
      <w:r>
        <w:t>101</w:t>
      </w:r>
      <w:r>
        <w:fldChar w:fldCharType="end"/>
      </w:r>
    </w:p>
    <w:p w14:paraId="56B7FFD6" w14:textId="36FD9160" w:rsidR="00582C5F" w:rsidRDefault="00582C5F">
      <w:pPr>
        <w:pStyle w:val="TOC2"/>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Message waiting indication control +CMWI</w:t>
      </w:r>
      <w:r>
        <w:tab/>
      </w:r>
      <w:r>
        <w:fldChar w:fldCharType="begin" w:fldLock="1"/>
      </w:r>
      <w:r>
        <w:instrText xml:space="preserve"> PAGEREF _Toc218776587 \h </w:instrText>
      </w:r>
      <w:r>
        <w:fldChar w:fldCharType="separate"/>
      </w:r>
      <w:r>
        <w:t>102</w:t>
      </w:r>
      <w:r>
        <w:fldChar w:fldCharType="end"/>
      </w:r>
    </w:p>
    <w:p w14:paraId="6BDE97CC" w14:textId="03EED14B" w:rsidR="00582C5F" w:rsidRDefault="00582C5F">
      <w:pPr>
        <w:pStyle w:val="TOC2"/>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Session start and stop for MMT</w:t>
      </w:r>
      <w:r>
        <w:rPr>
          <w:lang w:eastAsia="ko-KR"/>
        </w:rPr>
        <w:t>EL</w:t>
      </w:r>
      <w:r>
        <w:t xml:space="preserve"> and SMSoverIP applications +CSCM</w:t>
      </w:r>
      <w:r>
        <w:tab/>
      </w:r>
      <w:r>
        <w:fldChar w:fldCharType="begin" w:fldLock="1"/>
      </w:r>
      <w:r>
        <w:instrText xml:space="preserve"> PAGEREF _Toc218776588 \h </w:instrText>
      </w:r>
      <w:r>
        <w:fldChar w:fldCharType="separate"/>
      </w:r>
      <w:r>
        <w:t>103</w:t>
      </w:r>
      <w:r>
        <w:fldChar w:fldCharType="end"/>
      </w:r>
    </w:p>
    <w:p w14:paraId="55724BE5" w14:textId="59222EE9" w:rsidR="00582C5F" w:rsidRDefault="00582C5F">
      <w:pPr>
        <w:pStyle w:val="TOC2"/>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Power saving mode setting +CPSMS</w:t>
      </w:r>
      <w:r>
        <w:tab/>
      </w:r>
      <w:r>
        <w:fldChar w:fldCharType="begin" w:fldLock="1"/>
      </w:r>
      <w:r>
        <w:instrText xml:space="preserve"> PAGEREF _Toc218776589 \h </w:instrText>
      </w:r>
      <w:r>
        <w:fldChar w:fldCharType="separate"/>
      </w:r>
      <w:r>
        <w:t>105</w:t>
      </w:r>
      <w:r>
        <w:fldChar w:fldCharType="end"/>
      </w:r>
    </w:p>
    <w:p w14:paraId="1CD6617E" w14:textId="427357F9" w:rsidR="00582C5F" w:rsidRDefault="00582C5F">
      <w:pPr>
        <w:pStyle w:val="TOC2"/>
        <w:rPr>
          <w:rFonts w:asciiTheme="minorHAnsi" w:eastAsiaTheme="minorEastAsia" w:hAnsiTheme="minorHAnsi" w:cstheme="minorBidi"/>
          <w:kern w:val="2"/>
          <w:sz w:val="24"/>
          <w:szCs w:val="24"/>
          <w14:ligatures w14:val="standardContextual"/>
        </w:rPr>
      </w:pPr>
      <w:r w:rsidRPr="00DF0033">
        <w:rPr>
          <w:rFonts w:eastAsia="SimSun"/>
        </w:rPr>
        <w:t>7.39</w:t>
      </w:r>
      <w:r>
        <w:rPr>
          <w:rFonts w:asciiTheme="minorHAnsi" w:eastAsiaTheme="minorEastAsia" w:hAnsiTheme="minorHAnsi" w:cstheme="minorBidi"/>
          <w:kern w:val="2"/>
          <w:sz w:val="24"/>
          <w:szCs w:val="24"/>
          <w14:ligatures w14:val="standardContextual"/>
        </w:rPr>
        <w:tab/>
      </w:r>
      <w:r w:rsidRPr="00DF0033">
        <w:rPr>
          <w:rFonts w:eastAsia="SimSun"/>
        </w:rPr>
        <w:t xml:space="preserve">Application Start and Stop </w:t>
      </w:r>
      <w:r w:rsidRPr="00DF0033">
        <w:rPr>
          <w:rFonts w:eastAsia="SimSun"/>
          <w:lang w:val="en-US"/>
        </w:rPr>
        <w:t xml:space="preserve">indication for </w:t>
      </w:r>
      <w:r w:rsidRPr="00DF0033">
        <w:rPr>
          <w:lang w:val="en-US" w:eastAsia="ko-KR"/>
        </w:rPr>
        <w:t>applications other than MMTEL and SMSoverIP</w:t>
      </w:r>
      <w:r w:rsidRPr="00DF0033">
        <w:rPr>
          <w:rFonts w:eastAsia="SimSun"/>
          <w:lang w:val="en-US"/>
        </w:rPr>
        <w:t xml:space="preserve"> </w:t>
      </w:r>
      <w:r w:rsidRPr="00DF0033">
        <w:rPr>
          <w:rFonts w:eastAsia="SimSun"/>
        </w:rPr>
        <w:t>+CACDC</w:t>
      </w:r>
      <w:r>
        <w:tab/>
      </w:r>
      <w:r>
        <w:fldChar w:fldCharType="begin" w:fldLock="1"/>
      </w:r>
      <w:r>
        <w:instrText xml:space="preserve"> PAGEREF _Toc218776590 \h </w:instrText>
      </w:r>
      <w:r>
        <w:fldChar w:fldCharType="separate"/>
      </w:r>
      <w:r>
        <w:t>106</w:t>
      </w:r>
      <w:r>
        <w:fldChar w:fldCharType="end"/>
      </w:r>
    </w:p>
    <w:p w14:paraId="6766D552" w14:textId="3F940F2D" w:rsidR="00582C5F" w:rsidRDefault="00582C5F">
      <w:pPr>
        <w:pStyle w:val="TOC2"/>
        <w:rPr>
          <w:rFonts w:asciiTheme="minorHAnsi" w:eastAsiaTheme="minorEastAsia" w:hAnsiTheme="minorHAnsi" w:cstheme="minorBidi"/>
          <w:kern w:val="2"/>
          <w:sz w:val="24"/>
          <w:szCs w:val="24"/>
          <w14:ligatures w14:val="standardContextual"/>
        </w:rPr>
      </w:pPr>
      <w:r>
        <w:t>7.40</w:t>
      </w:r>
      <w:r>
        <w:rPr>
          <w:rFonts w:asciiTheme="minorHAnsi" w:eastAsiaTheme="minorEastAsia" w:hAnsiTheme="minorHAnsi" w:cstheme="minorBidi"/>
          <w:kern w:val="2"/>
          <w:sz w:val="24"/>
          <w:szCs w:val="24"/>
          <w14:ligatures w14:val="standardContextual"/>
        </w:rPr>
        <w:tab/>
      </w:r>
      <w:r>
        <w:t>eDRX setting +CEDRXS</w:t>
      </w:r>
      <w:r>
        <w:tab/>
      </w:r>
      <w:r>
        <w:fldChar w:fldCharType="begin" w:fldLock="1"/>
      </w:r>
      <w:r>
        <w:instrText xml:space="preserve"> PAGEREF _Toc218776591 \h </w:instrText>
      </w:r>
      <w:r>
        <w:fldChar w:fldCharType="separate"/>
      </w:r>
      <w:r>
        <w:t>107</w:t>
      </w:r>
      <w:r>
        <w:fldChar w:fldCharType="end"/>
      </w:r>
    </w:p>
    <w:p w14:paraId="6F128D9E" w14:textId="579454A5" w:rsidR="00582C5F" w:rsidRDefault="00582C5F">
      <w:pPr>
        <w:pStyle w:val="TOC2"/>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eDRX read dynamic parameters +CEDRXRDP</w:t>
      </w:r>
      <w:r>
        <w:tab/>
      </w:r>
      <w:r>
        <w:fldChar w:fldCharType="begin" w:fldLock="1"/>
      </w:r>
      <w:r>
        <w:instrText xml:space="preserve"> PAGEREF _Toc218776592 \h </w:instrText>
      </w:r>
      <w:r>
        <w:fldChar w:fldCharType="separate"/>
      </w:r>
      <w:r>
        <w:t>108</w:t>
      </w:r>
      <w:r>
        <w:fldChar w:fldCharType="end"/>
      </w:r>
    </w:p>
    <w:p w14:paraId="35CFD6A4" w14:textId="2CA3C742" w:rsidR="00582C5F" w:rsidRDefault="00582C5F">
      <w:pPr>
        <w:pStyle w:val="TOC2"/>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CIoT optimization configuration +CCIOTOPT</w:t>
      </w:r>
      <w:r>
        <w:tab/>
      </w:r>
      <w:r>
        <w:fldChar w:fldCharType="begin" w:fldLock="1"/>
      </w:r>
      <w:r>
        <w:instrText xml:space="preserve"> PAGEREF _Toc218776593 \h </w:instrText>
      </w:r>
      <w:r>
        <w:fldChar w:fldCharType="separate"/>
      </w:r>
      <w:r>
        <w:t>109</w:t>
      </w:r>
      <w:r>
        <w:fldChar w:fldCharType="end"/>
      </w:r>
    </w:p>
    <w:p w14:paraId="016A2F51" w14:textId="74B70286" w:rsidR="00582C5F" w:rsidRDefault="00582C5F">
      <w:pPr>
        <w:pStyle w:val="TOC2"/>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CSG selection +CCSGS</w:t>
      </w:r>
      <w:r>
        <w:tab/>
      </w:r>
      <w:r>
        <w:fldChar w:fldCharType="begin" w:fldLock="1"/>
      </w:r>
      <w:r>
        <w:instrText xml:space="preserve"> PAGEREF _Toc218776594 \h </w:instrText>
      </w:r>
      <w:r>
        <w:fldChar w:fldCharType="separate"/>
      </w:r>
      <w:r>
        <w:t>111</w:t>
      </w:r>
      <w:r>
        <w:fldChar w:fldCharType="end"/>
      </w:r>
    </w:p>
    <w:p w14:paraId="61A5F2D1" w14:textId="5F727815" w:rsidR="00582C5F" w:rsidRDefault="00582C5F">
      <w:pPr>
        <w:pStyle w:val="TOC2"/>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CAG selection +CCAGS</w:t>
      </w:r>
      <w:r>
        <w:tab/>
      </w:r>
      <w:r>
        <w:fldChar w:fldCharType="begin" w:fldLock="1"/>
      </w:r>
      <w:r>
        <w:instrText xml:space="preserve"> PAGEREF _Toc218776595 \h </w:instrText>
      </w:r>
      <w:r>
        <w:fldChar w:fldCharType="separate"/>
      </w:r>
      <w:r>
        <w:t>113</w:t>
      </w:r>
      <w:r>
        <w:fldChar w:fldCharType="end"/>
      </w:r>
    </w:p>
    <w:p w14:paraId="36612534" w14:textId="6710E5DF" w:rsidR="00582C5F" w:rsidRDefault="00582C5F">
      <w:pPr>
        <w:pStyle w:val="TOC2"/>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_Toc218776596 \h </w:instrText>
      </w:r>
      <w:r>
        <w:fldChar w:fldCharType="separate"/>
      </w:r>
      <w:r>
        <w:t>114</w:t>
      </w:r>
      <w:r>
        <w:fldChar w:fldCharType="end"/>
      </w:r>
    </w:p>
    <w:p w14:paraId="47DD02B3" w14:textId="02D1D4EA" w:rsidR="00582C5F" w:rsidRDefault="00582C5F">
      <w:pPr>
        <w:pStyle w:val="TOC2"/>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Ciphering key request +CCKEYREQ</w:t>
      </w:r>
      <w:r>
        <w:tab/>
      </w:r>
      <w:r>
        <w:fldChar w:fldCharType="begin" w:fldLock="1"/>
      </w:r>
      <w:r>
        <w:instrText xml:space="preserve"> PAGEREF _Toc218776597 \h </w:instrText>
      </w:r>
      <w:r>
        <w:fldChar w:fldCharType="separate"/>
      </w:r>
      <w:r>
        <w:t>116</w:t>
      </w:r>
      <w:r>
        <w:fldChar w:fldCharType="end"/>
      </w:r>
    </w:p>
    <w:p w14:paraId="04BD5975" w14:textId="363E297E" w:rsidR="00582C5F" w:rsidRDefault="00582C5F">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Mobile termination control and status commands</w:t>
      </w:r>
      <w:r>
        <w:tab/>
      </w:r>
      <w:r>
        <w:fldChar w:fldCharType="begin" w:fldLock="1"/>
      </w:r>
      <w:r>
        <w:instrText xml:space="preserve"> PAGEREF _Toc218776598 \h </w:instrText>
      </w:r>
      <w:r>
        <w:fldChar w:fldCharType="separate"/>
      </w:r>
      <w:r>
        <w:t>117</w:t>
      </w:r>
      <w:r>
        <w:fldChar w:fldCharType="end"/>
      </w:r>
    </w:p>
    <w:p w14:paraId="6F1D9B78" w14:textId="39EF7094" w:rsidR="00582C5F" w:rsidRDefault="00582C5F">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_Toc218776599 \h </w:instrText>
      </w:r>
      <w:r>
        <w:fldChar w:fldCharType="separate"/>
      </w:r>
      <w:r>
        <w:t>117</w:t>
      </w:r>
      <w:r>
        <w:fldChar w:fldCharType="end"/>
      </w:r>
    </w:p>
    <w:p w14:paraId="5DE22CC0" w14:textId="08722CB8" w:rsidR="00582C5F" w:rsidRDefault="00582C5F">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Phone activity status +CPAS</w:t>
      </w:r>
      <w:r>
        <w:tab/>
      </w:r>
      <w:r>
        <w:fldChar w:fldCharType="begin" w:fldLock="1"/>
      </w:r>
      <w:r>
        <w:instrText xml:space="preserve"> PAGEREF _Toc218776600 \h </w:instrText>
      </w:r>
      <w:r>
        <w:fldChar w:fldCharType="separate"/>
      </w:r>
      <w:r>
        <w:t>118</w:t>
      </w:r>
      <w:r>
        <w:fldChar w:fldCharType="end"/>
      </w:r>
    </w:p>
    <w:p w14:paraId="48DB99CA" w14:textId="4B7308B1" w:rsidR="00582C5F" w:rsidRDefault="00582C5F">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Set phone functionality +CFUN</w:t>
      </w:r>
      <w:r>
        <w:tab/>
      </w:r>
      <w:r>
        <w:fldChar w:fldCharType="begin" w:fldLock="1"/>
      </w:r>
      <w:r>
        <w:instrText xml:space="preserve"> PAGEREF _Toc218776601 \h </w:instrText>
      </w:r>
      <w:r>
        <w:fldChar w:fldCharType="separate"/>
      </w:r>
      <w:r>
        <w:t>119</w:t>
      </w:r>
      <w:r>
        <w:fldChar w:fldCharType="end"/>
      </w:r>
    </w:p>
    <w:p w14:paraId="2BA7C4A2" w14:textId="6AC1CD47" w:rsidR="00582C5F" w:rsidRDefault="00582C5F">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Enter PIN +CPIN</w:t>
      </w:r>
      <w:r>
        <w:tab/>
      </w:r>
      <w:r>
        <w:fldChar w:fldCharType="begin" w:fldLock="1"/>
      </w:r>
      <w:r>
        <w:instrText xml:space="preserve"> PAGEREF _Toc218776602 \h </w:instrText>
      </w:r>
      <w:r>
        <w:fldChar w:fldCharType="separate"/>
      </w:r>
      <w:r>
        <w:t>120</w:t>
      </w:r>
      <w:r>
        <w:fldChar w:fldCharType="end"/>
      </w:r>
    </w:p>
    <w:p w14:paraId="5E2F440E" w14:textId="0FF57387" w:rsidR="00582C5F" w:rsidRDefault="00582C5F">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Battery charge +CBC</w:t>
      </w:r>
      <w:r>
        <w:tab/>
      </w:r>
      <w:r>
        <w:fldChar w:fldCharType="begin" w:fldLock="1"/>
      </w:r>
      <w:r>
        <w:instrText xml:space="preserve"> PAGEREF _Toc218776603 \h </w:instrText>
      </w:r>
      <w:r>
        <w:fldChar w:fldCharType="separate"/>
      </w:r>
      <w:r>
        <w:t>122</w:t>
      </w:r>
      <w:r>
        <w:fldChar w:fldCharType="end"/>
      </w:r>
    </w:p>
    <w:p w14:paraId="5652B8AF" w14:textId="2E534B71" w:rsidR="00582C5F" w:rsidRDefault="00582C5F">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Signal quality +CSQ</w:t>
      </w:r>
      <w:r>
        <w:tab/>
      </w:r>
      <w:r>
        <w:fldChar w:fldCharType="begin" w:fldLock="1"/>
      </w:r>
      <w:r>
        <w:instrText xml:space="preserve"> PAGEREF _Toc218776604 \h </w:instrText>
      </w:r>
      <w:r>
        <w:fldChar w:fldCharType="separate"/>
      </w:r>
      <w:r>
        <w:t>122</w:t>
      </w:r>
      <w:r>
        <w:fldChar w:fldCharType="end"/>
      </w:r>
    </w:p>
    <w:p w14:paraId="3E83E51F" w14:textId="179B1E8C"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8.6</w:t>
      </w:r>
      <w:r>
        <w:rPr>
          <w:rFonts w:asciiTheme="minorHAnsi" w:eastAsiaTheme="minorEastAsia" w:hAnsiTheme="minorHAnsi" w:cstheme="minorBidi"/>
          <w:kern w:val="2"/>
          <w:sz w:val="24"/>
          <w:szCs w:val="24"/>
          <w14:ligatures w14:val="standardContextual"/>
        </w:rPr>
        <w:tab/>
      </w:r>
      <w:r w:rsidRPr="00DF0033">
        <w:rPr>
          <w:lang w:val="fr-FR"/>
        </w:rPr>
        <w:t>Mobile termination control mode +CMEC</w:t>
      </w:r>
      <w:r>
        <w:tab/>
      </w:r>
      <w:r>
        <w:fldChar w:fldCharType="begin" w:fldLock="1"/>
      </w:r>
      <w:r>
        <w:instrText xml:space="preserve"> PAGEREF _Toc218776605 \h </w:instrText>
      </w:r>
      <w:r>
        <w:fldChar w:fldCharType="separate"/>
      </w:r>
      <w:r>
        <w:t>123</w:t>
      </w:r>
      <w:r>
        <w:fldChar w:fldCharType="end"/>
      </w:r>
    </w:p>
    <w:p w14:paraId="64F99E0B" w14:textId="248A67A2" w:rsidR="00582C5F" w:rsidRDefault="00582C5F">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Keypad control +CKPD</w:t>
      </w:r>
      <w:r>
        <w:tab/>
      </w:r>
      <w:r>
        <w:fldChar w:fldCharType="begin" w:fldLock="1"/>
      </w:r>
      <w:r>
        <w:instrText xml:space="preserve"> PAGEREF _Toc218776606 \h </w:instrText>
      </w:r>
      <w:r>
        <w:fldChar w:fldCharType="separate"/>
      </w:r>
      <w:r>
        <w:t>124</w:t>
      </w:r>
      <w:r>
        <w:fldChar w:fldCharType="end"/>
      </w:r>
    </w:p>
    <w:p w14:paraId="5730E649" w14:textId="7357451D" w:rsidR="00582C5F" w:rsidRDefault="00582C5F">
      <w:pPr>
        <w:pStyle w:val="TOC2"/>
        <w:rPr>
          <w:rFonts w:asciiTheme="minorHAnsi" w:eastAsiaTheme="minorEastAsia" w:hAnsiTheme="minorHAnsi" w:cstheme="minorBidi"/>
          <w:kern w:val="2"/>
          <w:sz w:val="24"/>
          <w:szCs w:val="24"/>
          <w14:ligatures w14:val="standardContextual"/>
        </w:rPr>
      </w:pPr>
      <w:r>
        <w:lastRenderedPageBreak/>
        <w:t>8.8</w:t>
      </w:r>
      <w:r>
        <w:rPr>
          <w:rFonts w:asciiTheme="minorHAnsi" w:eastAsiaTheme="minorEastAsia" w:hAnsiTheme="minorHAnsi" w:cstheme="minorBidi"/>
          <w:kern w:val="2"/>
          <w:sz w:val="24"/>
          <w:szCs w:val="24"/>
          <w14:ligatures w14:val="standardContextual"/>
        </w:rPr>
        <w:tab/>
      </w:r>
      <w:r>
        <w:t>Display control +CDIS</w:t>
      </w:r>
      <w:r>
        <w:tab/>
      </w:r>
      <w:r>
        <w:fldChar w:fldCharType="begin" w:fldLock="1"/>
      </w:r>
      <w:r>
        <w:instrText xml:space="preserve"> PAGEREF _Toc218776607 \h </w:instrText>
      </w:r>
      <w:r>
        <w:fldChar w:fldCharType="separate"/>
      </w:r>
      <w:r>
        <w:t>125</w:t>
      </w:r>
      <w:r>
        <w:fldChar w:fldCharType="end"/>
      </w:r>
    </w:p>
    <w:p w14:paraId="09FF53A4" w14:textId="0AEE4752" w:rsidR="00582C5F" w:rsidRDefault="00582C5F">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Indicator control +CIND</w:t>
      </w:r>
      <w:r>
        <w:tab/>
      </w:r>
      <w:r>
        <w:fldChar w:fldCharType="begin" w:fldLock="1"/>
      </w:r>
      <w:r>
        <w:instrText xml:space="preserve"> PAGEREF _Toc218776608 \h </w:instrText>
      </w:r>
      <w:r>
        <w:fldChar w:fldCharType="separate"/>
      </w:r>
      <w:r>
        <w:t>126</w:t>
      </w:r>
      <w:r>
        <w:fldChar w:fldCharType="end"/>
      </w:r>
    </w:p>
    <w:p w14:paraId="23387B3E" w14:textId="5BB1284A" w:rsidR="00582C5F" w:rsidRDefault="00582C5F">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Mobile termination event reporting +CMER</w:t>
      </w:r>
      <w:r>
        <w:tab/>
      </w:r>
      <w:r>
        <w:fldChar w:fldCharType="begin" w:fldLock="1"/>
      </w:r>
      <w:r>
        <w:instrText xml:space="preserve"> PAGEREF _Toc218776609 \h </w:instrText>
      </w:r>
      <w:r>
        <w:fldChar w:fldCharType="separate"/>
      </w:r>
      <w:r>
        <w:t>127</w:t>
      </w:r>
      <w:r>
        <w:fldChar w:fldCharType="end"/>
      </w:r>
    </w:p>
    <w:p w14:paraId="48DCC9FF" w14:textId="20A08F20" w:rsidR="00582C5F" w:rsidRDefault="00582C5F">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Select phonebook memory storage +CPBS</w:t>
      </w:r>
      <w:r>
        <w:tab/>
      </w:r>
      <w:r>
        <w:fldChar w:fldCharType="begin" w:fldLock="1"/>
      </w:r>
      <w:r>
        <w:instrText xml:space="preserve"> PAGEREF _Toc218776610 \h </w:instrText>
      </w:r>
      <w:r>
        <w:fldChar w:fldCharType="separate"/>
      </w:r>
      <w:r>
        <w:t>130</w:t>
      </w:r>
      <w:r>
        <w:fldChar w:fldCharType="end"/>
      </w:r>
    </w:p>
    <w:p w14:paraId="593E189F" w14:textId="3F13DC2D" w:rsidR="00582C5F" w:rsidRDefault="00582C5F">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Read phonebook entries +CPBR</w:t>
      </w:r>
      <w:r>
        <w:tab/>
      </w:r>
      <w:r>
        <w:fldChar w:fldCharType="begin" w:fldLock="1"/>
      </w:r>
      <w:r>
        <w:instrText xml:space="preserve"> PAGEREF _Toc218776611 \h </w:instrText>
      </w:r>
      <w:r>
        <w:fldChar w:fldCharType="separate"/>
      </w:r>
      <w:r>
        <w:t>131</w:t>
      </w:r>
      <w:r>
        <w:fldChar w:fldCharType="end"/>
      </w:r>
    </w:p>
    <w:p w14:paraId="3E437590" w14:textId="08A1F3FA" w:rsidR="00582C5F" w:rsidRDefault="00582C5F">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Find phonebook entries +CPBF</w:t>
      </w:r>
      <w:r>
        <w:tab/>
      </w:r>
      <w:r>
        <w:fldChar w:fldCharType="begin" w:fldLock="1"/>
      </w:r>
      <w:r>
        <w:instrText xml:space="preserve"> PAGEREF _Toc218776612 \h </w:instrText>
      </w:r>
      <w:r>
        <w:fldChar w:fldCharType="separate"/>
      </w:r>
      <w:r>
        <w:t>132</w:t>
      </w:r>
      <w:r>
        <w:fldChar w:fldCharType="end"/>
      </w:r>
    </w:p>
    <w:p w14:paraId="3D01DB12" w14:textId="015F4AF7" w:rsidR="00582C5F" w:rsidRDefault="00582C5F">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Write phonebook entry +CPBW</w:t>
      </w:r>
      <w:r>
        <w:tab/>
      </w:r>
      <w:r>
        <w:fldChar w:fldCharType="begin" w:fldLock="1"/>
      </w:r>
      <w:r>
        <w:instrText xml:space="preserve"> PAGEREF _Toc218776613 \h </w:instrText>
      </w:r>
      <w:r>
        <w:fldChar w:fldCharType="separate"/>
      </w:r>
      <w:r>
        <w:t>135</w:t>
      </w:r>
      <w:r>
        <w:fldChar w:fldCharType="end"/>
      </w:r>
    </w:p>
    <w:p w14:paraId="0B3E1F81" w14:textId="3972DA05" w:rsidR="00582C5F" w:rsidRDefault="00582C5F">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Clock +CCLK</w:t>
      </w:r>
      <w:r>
        <w:tab/>
      </w:r>
      <w:r>
        <w:fldChar w:fldCharType="begin" w:fldLock="1"/>
      </w:r>
      <w:r>
        <w:instrText xml:space="preserve"> PAGEREF _Toc218776614 \h </w:instrText>
      </w:r>
      <w:r>
        <w:fldChar w:fldCharType="separate"/>
      </w:r>
      <w:r>
        <w:t>136</w:t>
      </w:r>
      <w:r>
        <w:fldChar w:fldCharType="end"/>
      </w:r>
    </w:p>
    <w:p w14:paraId="694B42CC" w14:textId="65F2FB0C" w:rsidR="00582C5F" w:rsidRDefault="00582C5F">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Alarm +CALA</w:t>
      </w:r>
      <w:r>
        <w:tab/>
      </w:r>
      <w:r>
        <w:fldChar w:fldCharType="begin" w:fldLock="1"/>
      </w:r>
      <w:r>
        <w:instrText xml:space="preserve"> PAGEREF _Toc218776615 \h </w:instrText>
      </w:r>
      <w:r>
        <w:fldChar w:fldCharType="separate"/>
      </w:r>
      <w:r>
        <w:t>137</w:t>
      </w:r>
      <w:r>
        <w:fldChar w:fldCharType="end"/>
      </w:r>
    </w:p>
    <w:p w14:paraId="074E6906" w14:textId="244BF7BB" w:rsidR="00582C5F" w:rsidRDefault="00582C5F">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Generic SIM access +CSIM</w:t>
      </w:r>
      <w:r>
        <w:tab/>
      </w:r>
      <w:r>
        <w:fldChar w:fldCharType="begin" w:fldLock="1"/>
      </w:r>
      <w:r>
        <w:instrText xml:space="preserve"> PAGEREF _Toc218776616 \h </w:instrText>
      </w:r>
      <w:r>
        <w:fldChar w:fldCharType="separate"/>
      </w:r>
      <w:r>
        <w:t>138</w:t>
      </w:r>
      <w:r>
        <w:fldChar w:fldCharType="end"/>
      </w:r>
    </w:p>
    <w:p w14:paraId="661FC7A5" w14:textId="25C8FAA2" w:rsidR="00582C5F" w:rsidRDefault="00582C5F">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Restricted SIM access +CRSM</w:t>
      </w:r>
      <w:r>
        <w:tab/>
      </w:r>
      <w:r>
        <w:fldChar w:fldCharType="begin" w:fldLock="1"/>
      </w:r>
      <w:r>
        <w:instrText xml:space="preserve"> PAGEREF _Toc218776617 \h </w:instrText>
      </w:r>
      <w:r>
        <w:fldChar w:fldCharType="separate"/>
      </w:r>
      <w:r>
        <w:t>139</w:t>
      </w:r>
      <w:r>
        <w:fldChar w:fldCharType="end"/>
      </w:r>
    </w:p>
    <w:p w14:paraId="6C3AF52E" w14:textId="64776D58" w:rsidR="00582C5F" w:rsidRDefault="00582C5F">
      <w:pPr>
        <w:pStyle w:val="TOC2"/>
        <w:rPr>
          <w:rFonts w:asciiTheme="minorHAnsi" w:eastAsiaTheme="minorEastAsia" w:hAnsiTheme="minorHAnsi" w:cstheme="minorBidi"/>
          <w:kern w:val="2"/>
          <w:sz w:val="24"/>
          <w:szCs w:val="24"/>
          <w14:ligatures w14:val="standardContextual"/>
        </w:rPr>
      </w:pPr>
      <w:r>
        <w:t>8.19</w:t>
      </w:r>
      <w:r>
        <w:rPr>
          <w:rFonts w:asciiTheme="minorHAnsi" w:eastAsiaTheme="minorEastAsia" w:hAnsiTheme="minorHAnsi" w:cstheme="minorBidi"/>
          <w:kern w:val="2"/>
          <w:sz w:val="24"/>
          <w:szCs w:val="24"/>
          <w14:ligatures w14:val="standardContextual"/>
        </w:rPr>
        <w:tab/>
      </w:r>
      <w:r>
        <w:t>Secure control command +CSCC</w:t>
      </w:r>
      <w:r>
        <w:tab/>
      </w:r>
      <w:r>
        <w:fldChar w:fldCharType="begin" w:fldLock="1"/>
      </w:r>
      <w:r>
        <w:instrText xml:space="preserve"> PAGEREF _Toc218776618 \h </w:instrText>
      </w:r>
      <w:r>
        <w:fldChar w:fldCharType="separate"/>
      </w:r>
      <w:r>
        <w:t>140</w:t>
      </w:r>
      <w:r>
        <w:fldChar w:fldCharType="end"/>
      </w:r>
    </w:p>
    <w:p w14:paraId="2CDCE9A9" w14:textId="2F373FF3" w:rsidR="00582C5F" w:rsidRDefault="00582C5F">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Alert sound mode +CALM</w:t>
      </w:r>
      <w:r>
        <w:tab/>
      </w:r>
      <w:r>
        <w:fldChar w:fldCharType="begin" w:fldLock="1"/>
      </w:r>
      <w:r>
        <w:instrText xml:space="preserve"> PAGEREF _Toc218776619 \h </w:instrText>
      </w:r>
      <w:r>
        <w:fldChar w:fldCharType="separate"/>
      </w:r>
      <w:r>
        <w:t>141</w:t>
      </w:r>
      <w:r>
        <w:fldChar w:fldCharType="end"/>
      </w:r>
    </w:p>
    <w:p w14:paraId="31FCCD4A" w14:textId="6A636619" w:rsidR="00582C5F" w:rsidRDefault="00582C5F">
      <w:pPr>
        <w:pStyle w:val="TOC2"/>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Ringer sound level +CRSL</w:t>
      </w:r>
      <w:r>
        <w:tab/>
      </w:r>
      <w:r>
        <w:fldChar w:fldCharType="begin" w:fldLock="1"/>
      </w:r>
      <w:r>
        <w:instrText xml:space="preserve"> PAGEREF _Toc218776620 \h </w:instrText>
      </w:r>
      <w:r>
        <w:fldChar w:fldCharType="separate"/>
      </w:r>
      <w:r>
        <w:t>141</w:t>
      </w:r>
      <w:r>
        <w:fldChar w:fldCharType="end"/>
      </w:r>
    </w:p>
    <w:p w14:paraId="4A5C6201" w14:textId="0B414203" w:rsidR="00582C5F" w:rsidRDefault="00582C5F">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Vibrator mode +CVIB</w:t>
      </w:r>
      <w:r>
        <w:tab/>
      </w:r>
      <w:r>
        <w:fldChar w:fldCharType="begin" w:fldLock="1"/>
      </w:r>
      <w:r>
        <w:instrText xml:space="preserve"> PAGEREF _Toc218776621 \h </w:instrText>
      </w:r>
      <w:r>
        <w:fldChar w:fldCharType="separate"/>
      </w:r>
      <w:r>
        <w:t>142</w:t>
      </w:r>
      <w:r>
        <w:fldChar w:fldCharType="end"/>
      </w:r>
    </w:p>
    <w:p w14:paraId="55289D33" w14:textId="4A02F623" w:rsidR="00582C5F" w:rsidRDefault="00582C5F">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Loudspeaker volume level +CLVL</w:t>
      </w:r>
      <w:r>
        <w:tab/>
      </w:r>
      <w:r>
        <w:fldChar w:fldCharType="begin" w:fldLock="1"/>
      </w:r>
      <w:r>
        <w:instrText xml:space="preserve"> PAGEREF _Toc218776622 \h </w:instrText>
      </w:r>
      <w:r>
        <w:fldChar w:fldCharType="separate"/>
      </w:r>
      <w:r>
        <w:t>143</w:t>
      </w:r>
      <w:r>
        <w:fldChar w:fldCharType="end"/>
      </w:r>
    </w:p>
    <w:p w14:paraId="12238964" w14:textId="2EE1BF6D" w:rsidR="00582C5F" w:rsidRDefault="00582C5F">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Mute control +CMUT</w:t>
      </w:r>
      <w:r>
        <w:tab/>
      </w:r>
      <w:r>
        <w:fldChar w:fldCharType="begin" w:fldLock="1"/>
      </w:r>
      <w:r>
        <w:instrText xml:space="preserve"> PAGEREF _Toc218776623 \h </w:instrText>
      </w:r>
      <w:r>
        <w:fldChar w:fldCharType="separate"/>
      </w:r>
      <w:r>
        <w:t>143</w:t>
      </w:r>
      <w:r>
        <w:fldChar w:fldCharType="end"/>
      </w:r>
    </w:p>
    <w:p w14:paraId="785A8F53" w14:textId="4BCD5E67" w:rsidR="00582C5F" w:rsidRDefault="00582C5F">
      <w:pPr>
        <w:pStyle w:val="TOC2"/>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Accumulated call meter +CACM</w:t>
      </w:r>
      <w:r>
        <w:tab/>
      </w:r>
      <w:r>
        <w:fldChar w:fldCharType="begin" w:fldLock="1"/>
      </w:r>
      <w:r>
        <w:instrText xml:space="preserve"> PAGEREF _Toc218776624 \h </w:instrText>
      </w:r>
      <w:r>
        <w:fldChar w:fldCharType="separate"/>
      </w:r>
      <w:r>
        <w:t>144</w:t>
      </w:r>
      <w:r>
        <w:fldChar w:fldCharType="end"/>
      </w:r>
    </w:p>
    <w:p w14:paraId="453966BA" w14:textId="543B129C" w:rsidR="00582C5F" w:rsidRDefault="00582C5F">
      <w:pPr>
        <w:pStyle w:val="TOC2"/>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Accumulated call meter maximum +CAMM</w:t>
      </w:r>
      <w:r>
        <w:tab/>
      </w:r>
      <w:r>
        <w:fldChar w:fldCharType="begin" w:fldLock="1"/>
      </w:r>
      <w:r>
        <w:instrText xml:space="preserve"> PAGEREF _Toc218776625 \h </w:instrText>
      </w:r>
      <w:r>
        <w:fldChar w:fldCharType="separate"/>
      </w:r>
      <w:r>
        <w:t>144</w:t>
      </w:r>
      <w:r>
        <w:fldChar w:fldCharType="end"/>
      </w:r>
    </w:p>
    <w:p w14:paraId="4626C5E9" w14:textId="75873670" w:rsidR="00582C5F" w:rsidRDefault="00582C5F">
      <w:pPr>
        <w:pStyle w:val="TOC2"/>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Price per unit and currency table +CPUC</w:t>
      </w:r>
      <w:r>
        <w:tab/>
      </w:r>
      <w:r>
        <w:fldChar w:fldCharType="begin" w:fldLock="1"/>
      </w:r>
      <w:r>
        <w:instrText xml:space="preserve"> PAGEREF _Toc218776626 \h </w:instrText>
      </w:r>
      <w:r>
        <w:fldChar w:fldCharType="separate"/>
      </w:r>
      <w:r>
        <w:t>145</w:t>
      </w:r>
      <w:r>
        <w:fldChar w:fldCharType="end"/>
      </w:r>
    </w:p>
    <w:p w14:paraId="58835B67" w14:textId="5B84820E" w:rsidR="00582C5F" w:rsidRDefault="00582C5F">
      <w:pPr>
        <w:pStyle w:val="TOC2"/>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Call meter maximum event +CCWE</w:t>
      </w:r>
      <w:r>
        <w:tab/>
      </w:r>
      <w:r>
        <w:fldChar w:fldCharType="begin" w:fldLock="1"/>
      </w:r>
      <w:r>
        <w:instrText xml:space="preserve"> PAGEREF _Toc218776627 \h </w:instrText>
      </w:r>
      <w:r>
        <w:fldChar w:fldCharType="separate"/>
      </w:r>
      <w:r>
        <w:t>145</w:t>
      </w:r>
      <w:r>
        <w:fldChar w:fldCharType="end"/>
      </w:r>
    </w:p>
    <w:p w14:paraId="42565D81" w14:textId="2423A90D" w:rsidR="00582C5F" w:rsidRDefault="00582C5F">
      <w:pPr>
        <w:pStyle w:val="TOC2"/>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Power class +CPWC</w:t>
      </w:r>
      <w:r>
        <w:tab/>
      </w:r>
      <w:r>
        <w:fldChar w:fldCharType="begin" w:fldLock="1"/>
      </w:r>
      <w:r>
        <w:instrText xml:space="preserve"> PAGEREF _Toc218776628 \h </w:instrText>
      </w:r>
      <w:r>
        <w:fldChar w:fldCharType="separate"/>
      </w:r>
      <w:r>
        <w:t>146</w:t>
      </w:r>
      <w:r>
        <w:fldChar w:fldCharType="end"/>
      </w:r>
    </w:p>
    <w:p w14:paraId="064DE499" w14:textId="7E40FB59" w:rsidR="00582C5F" w:rsidRDefault="00582C5F">
      <w:pPr>
        <w:pStyle w:val="TOC2"/>
        <w:rPr>
          <w:rFonts w:asciiTheme="minorHAnsi" w:eastAsiaTheme="minorEastAsia" w:hAnsiTheme="minorHAnsi" w:cstheme="minorBidi"/>
          <w:kern w:val="2"/>
          <w:sz w:val="24"/>
          <w:szCs w:val="24"/>
          <w14:ligatures w14:val="standardContextual"/>
        </w:rPr>
      </w:pPr>
      <w:r>
        <w:t>8.30</w:t>
      </w:r>
      <w:r>
        <w:rPr>
          <w:rFonts w:asciiTheme="minorHAnsi" w:eastAsiaTheme="minorEastAsia" w:hAnsiTheme="minorHAnsi" w:cstheme="minorBidi"/>
          <w:kern w:val="2"/>
          <w:sz w:val="24"/>
          <w:szCs w:val="24"/>
          <w14:ligatures w14:val="standardContextual"/>
        </w:rPr>
        <w:tab/>
      </w:r>
      <w:r>
        <w:t>Set language +CLAN</w:t>
      </w:r>
      <w:r>
        <w:tab/>
      </w:r>
      <w:r>
        <w:fldChar w:fldCharType="begin" w:fldLock="1"/>
      </w:r>
      <w:r>
        <w:instrText xml:space="preserve"> PAGEREF _Toc218776629 \h </w:instrText>
      </w:r>
      <w:r>
        <w:fldChar w:fldCharType="separate"/>
      </w:r>
      <w:r>
        <w:t>147</w:t>
      </w:r>
      <w:r>
        <w:fldChar w:fldCharType="end"/>
      </w:r>
    </w:p>
    <w:p w14:paraId="7547870A" w14:textId="3613E35E" w:rsidR="00582C5F" w:rsidRDefault="00582C5F">
      <w:pPr>
        <w:pStyle w:val="TOC2"/>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Language event +CLAE</w:t>
      </w:r>
      <w:r>
        <w:tab/>
      </w:r>
      <w:r>
        <w:fldChar w:fldCharType="begin" w:fldLock="1"/>
      </w:r>
      <w:r>
        <w:instrText xml:space="preserve"> PAGEREF _Toc218776630 \h </w:instrText>
      </w:r>
      <w:r>
        <w:fldChar w:fldCharType="separate"/>
      </w:r>
      <w:r>
        <w:t>148</w:t>
      </w:r>
      <w:r>
        <w:fldChar w:fldCharType="end"/>
      </w:r>
    </w:p>
    <w:p w14:paraId="54147315" w14:textId="560142CD" w:rsidR="00582C5F" w:rsidRDefault="00582C5F">
      <w:pPr>
        <w:pStyle w:val="TOC2"/>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Set greeting text +CSGT</w:t>
      </w:r>
      <w:r>
        <w:tab/>
      </w:r>
      <w:r>
        <w:fldChar w:fldCharType="begin" w:fldLock="1"/>
      </w:r>
      <w:r>
        <w:instrText xml:space="preserve"> PAGEREF _Toc218776631 \h </w:instrText>
      </w:r>
      <w:r>
        <w:fldChar w:fldCharType="separate"/>
      </w:r>
      <w:r>
        <w:t>148</w:t>
      </w:r>
      <w:r>
        <w:fldChar w:fldCharType="end"/>
      </w:r>
    </w:p>
    <w:p w14:paraId="2F8FCE90" w14:textId="03BC65F1" w:rsidR="00582C5F" w:rsidRDefault="00582C5F">
      <w:pPr>
        <w:pStyle w:val="TOC2"/>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Set voice mail number +CSVM</w:t>
      </w:r>
      <w:r>
        <w:tab/>
      </w:r>
      <w:r>
        <w:fldChar w:fldCharType="begin" w:fldLock="1"/>
      </w:r>
      <w:r>
        <w:instrText xml:space="preserve"> PAGEREF _Toc218776632 \h </w:instrText>
      </w:r>
      <w:r>
        <w:fldChar w:fldCharType="separate"/>
      </w:r>
      <w:r>
        <w:t>149</w:t>
      </w:r>
      <w:r>
        <w:fldChar w:fldCharType="end"/>
      </w:r>
    </w:p>
    <w:p w14:paraId="3AF42D4D" w14:textId="02A8C9A6" w:rsidR="00582C5F" w:rsidRDefault="00582C5F">
      <w:pPr>
        <w:pStyle w:val="TOC2"/>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Ring melody control +CRMC</w:t>
      </w:r>
      <w:r>
        <w:tab/>
      </w:r>
      <w:r>
        <w:fldChar w:fldCharType="begin" w:fldLock="1"/>
      </w:r>
      <w:r>
        <w:instrText xml:space="preserve"> PAGEREF _Toc218776633 \h </w:instrText>
      </w:r>
      <w:r>
        <w:fldChar w:fldCharType="separate"/>
      </w:r>
      <w:r>
        <w:t>150</w:t>
      </w:r>
      <w:r>
        <w:fldChar w:fldCharType="end"/>
      </w:r>
    </w:p>
    <w:p w14:paraId="447AA549" w14:textId="729D46B4" w:rsidR="00582C5F" w:rsidRDefault="00582C5F">
      <w:pPr>
        <w:pStyle w:val="TOC2"/>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Ring melody playback +CRMP</w:t>
      </w:r>
      <w:r>
        <w:tab/>
      </w:r>
      <w:r>
        <w:fldChar w:fldCharType="begin" w:fldLock="1"/>
      </w:r>
      <w:r>
        <w:instrText xml:space="preserve"> PAGEREF _Toc218776634 \h </w:instrText>
      </w:r>
      <w:r>
        <w:fldChar w:fldCharType="separate"/>
      </w:r>
      <w:r>
        <w:t>151</w:t>
      </w:r>
      <w:r>
        <w:fldChar w:fldCharType="end"/>
      </w:r>
    </w:p>
    <w:p w14:paraId="3023B1D8" w14:textId="4EE7CE22" w:rsidR="00582C5F" w:rsidRDefault="00582C5F">
      <w:pPr>
        <w:pStyle w:val="TOC2"/>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Master reset +CMAR</w:t>
      </w:r>
      <w:r>
        <w:tab/>
      </w:r>
      <w:r>
        <w:fldChar w:fldCharType="begin" w:fldLock="1"/>
      </w:r>
      <w:r>
        <w:instrText xml:space="preserve"> PAGEREF _Toc218776635 \h </w:instrText>
      </w:r>
      <w:r>
        <w:fldChar w:fldCharType="separate"/>
      </w:r>
      <w:r>
        <w:t>151</w:t>
      </w:r>
      <w:r>
        <w:fldChar w:fldCharType="end"/>
      </w:r>
    </w:p>
    <w:p w14:paraId="646A7A84" w14:textId="7F030B32" w:rsidR="00582C5F" w:rsidRDefault="00582C5F">
      <w:pPr>
        <w:pStyle w:val="TOC2"/>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List all available AT commands +CLAC</w:t>
      </w:r>
      <w:r>
        <w:tab/>
      </w:r>
      <w:r>
        <w:fldChar w:fldCharType="begin" w:fldLock="1"/>
      </w:r>
      <w:r>
        <w:instrText xml:space="preserve"> PAGEREF _Toc218776636 \h </w:instrText>
      </w:r>
      <w:r>
        <w:fldChar w:fldCharType="separate"/>
      </w:r>
      <w:r>
        <w:t>152</w:t>
      </w:r>
      <w:r>
        <w:fldChar w:fldCharType="end"/>
      </w:r>
    </w:p>
    <w:p w14:paraId="63EB0BFE" w14:textId="470C2297" w:rsidR="00582C5F" w:rsidRDefault="00582C5F">
      <w:pPr>
        <w:pStyle w:val="TOC2"/>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Delete alarm +CALD</w:t>
      </w:r>
      <w:r>
        <w:tab/>
      </w:r>
      <w:r>
        <w:fldChar w:fldCharType="begin" w:fldLock="1"/>
      </w:r>
      <w:r>
        <w:instrText xml:space="preserve"> PAGEREF _Toc218776637 \h </w:instrText>
      </w:r>
      <w:r>
        <w:fldChar w:fldCharType="separate"/>
      </w:r>
      <w:r>
        <w:t>152</w:t>
      </w:r>
      <w:r>
        <w:fldChar w:fldCharType="end"/>
      </w:r>
    </w:p>
    <w:p w14:paraId="4B37FAA5" w14:textId="2EEE277B" w:rsidR="00582C5F" w:rsidRDefault="00582C5F">
      <w:pPr>
        <w:pStyle w:val="TOC2"/>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Postpone or dismiss an alarm +CAPD</w:t>
      </w:r>
      <w:r>
        <w:tab/>
      </w:r>
      <w:r>
        <w:fldChar w:fldCharType="begin" w:fldLock="1"/>
      </w:r>
      <w:r>
        <w:instrText xml:space="preserve"> PAGEREF _Toc218776638 \h </w:instrText>
      </w:r>
      <w:r>
        <w:fldChar w:fldCharType="separate"/>
      </w:r>
      <w:r>
        <w:t>153</w:t>
      </w:r>
      <w:r>
        <w:fldChar w:fldCharType="end"/>
      </w:r>
    </w:p>
    <w:p w14:paraId="3D9770F2" w14:textId="70D93E40" w:rsidR="00582C5F" w:rsidRDefault="00582C5F">
      <w:pPr>
        <w:pStyle w:val="TOC2"/>
        <w:rPr>
          <w:rFonts w:asciiTheme="minorHAnsi" w:eastAsiaTheme="minorEastAsia" w:hAnsiTheme="minorHAnsi" w:cstheme="minorBidi"/>
          <w:kern w:val="2"/>
          <w:sz w:val="24"/>
          <w:szCs w:val="24"/>
          <w14:ligatures w14:val="standardContextual"/>
        </w:rPr>
      </w:pPr>
      <w:r>
        <w:t>8.40</w:t>
      </w:r>
      <w:r>
        <w:rPr>
          <w:rFonts w:asciiTheme="minorHAnsi" w:eastAsiaTheme="minorEastAsia" w:hAnsiTheme="minorHAnsi" w:cstheme="minorBidi"/>
          <w:kern w:val="2"/>
          <w:sz w:val="24"/>
          <w:szCs w:val="24"/>
          <w14:ligatures w14:val="standardContextual"/>
        </w:rPr>
        <w:tab/>
      </w:r>
      <w:r>
        <w:t>Automatic time zone update +CTZU</w:t>
      </w:r>
      <w:r>
        <w:tab/>
      </w:r>
      <w:r>
        <w:fldChar w:fldCharType="begin" w:fldLock="1"/>
      </w:r>
      <w:r>
        <w:instrText xml:space="preserve"> PAGEREF _Toc218776639 \h </w:instrText>
      </w:r>
      <w:r>
        <w:fldChar w:fldCharType="separate"/>
      </w:r>
      <w:r>
        <w:t>153</w:t>
      </w:r>
      <w:r>
        <w:fldChar w:fldCharType="end"/>
      </w:r>
    </w:p>
    <w:p w14:paraId="75D4C80E" w14:textId="1CF89106" w:rsidR="00582C5F" w:rsidRDefault="00582C5F">
      <w:pPr>
        <w:pStyle w:val="TOC2"/>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Time zone reporting +CTZR</w:t>
      </w:r>
      <w:r>
        <w:tab/>
      </w:r>
      <w:r>
        <w:fldChar w:fldCharType="begin" w:fldLock="1"/>
      </w:r>
      <w:r>
        <w:instrText xml:space="preserve"> PAGEREF _Toc218776640 \h </w:instrText>
      </w:r>
      <w:r>
        <w:fldChar w:fldCharType="separate"/>
      </w:r>
      <w:r>
        <w:t>154</w:t>
      </w:r>
      <w:r>
        <w:fldChar w:fldCharType="end"/>
      </w:r>
    </w:p>
    <w:p w14:paraId="7F0BC09C" w14:textId="65148A1F"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8.42</w:t>
      </w:r>
      <w:r>
        <w:rPr>
          <w:rFonts w:asciiTheme="minorHAnsi" w:eastAsiaTheme="minorEastAsia" w:hAnsiTheme="minorHAnsi" w:cstheme="minorBidi"/>
          <w:kern w:val="2"/>
          <w:sz w:val="24"/>
          <w:szCs w:val="24"/>
          <w14:ligatures w14:val="standardContextual"/>
        </w:rPr>
        <w:tab/>
      </w:r>
      <w:r w:rsidRPr="00DF0033">
        <w:rPr>
          <w:lang w:val="fr-FR"/>
        </w:rPr>
        <w:t>Enter protocol mode+CPROT</w:t>
      </w:r>
      <w:r>
        <w:tab/>
      </w:r>
      <w:r>
        <w:fldChar w:fldCharType="begin" w:fldLock="1"/>
      </w:r>
      <w:r>
        <w:instrText xml:space="preserve"> PAGEREF _Toc218776641 \h </w:instrText>
      </w:r>
      <w:r>
        <w:fldChar w:fldCharType="separate"/>
      </w:r>
      <w:r>
        <w:t>155</w:t>
      </w:r>
      <w:r>
        <w:fldChar w:fldCharType="end"/>
      </w:r>
    </w:p>
    <w:p w14:paraId="00E926DF" w14:textId="4F764FF9" w:rsidR="00582C5F" w:rsidRDefault="00582C5F">
      <w:pPr>
        <w:pStyle w:val="TOC2"/>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Generic UICC logical channel access +CGLA</w:t>
      </w:r>
      <w:r>
        <w:tab/>
      </w:r>
      <w:r>
        <w:fldChar w:fldCharType="begin" w:fldLock="1"/>
      </w:r>
      <w:r>
        <w:instrText xml:space="preserve"> PAGEREF _Toc218776642 \h </w:instrText>
      </w:r>
      <w:r>
        <w:fldChar w:fldCharType="separate"/>
      </w:r>
      <w:r>
        <w:t>156</w:t>
      </w:r>
      <w:r>
        <w:fldChar w:fldCharType="end"/>
      </w:r>
    </w:p>
    <w:p w14:paraId="0B84F8C7" w14:textId="774A56DD" w:rsidR="00582C5F" w:rsidRDefault="00582C5F">
      <w:pPr>
        <w:pStyle w:val="TOC2"/>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Restricted UICC logical channel access +CRLA</w:t>
      </w:r>
      <w:r>
        <w:tab/>
      </w:r>
      <w:r>
        <w:fldChar w:fldCharType="begin" w:fldLock="1"/>
      </w:r>
      <w:r>
        <w:instrText xml:space="preserve"> PAGEREF _Toc218776643 \h </w:instrText>
      </w:r>
      <w:r>
        <w:fldChar w:fldCharType="separate"/>
      </w:r>
      <w:r>
        <w:t>157</w:t>
      </w:r>
      <w:r>
        <w:fldChar w:fldCharType="end"/>
      </w:r>
    </w:p>
    <w:p w14:paraId="0748B3E1" w14:textId="5CBA699C" w:rsidR="00582C5F" w:rsidRDefault="00582C5F">
      <w:pPr>
        <w:pStyle w:val="TOC2"/>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Open logical channel +CCHO</w:t>
      </w:r>
      <w:r>
        <w:tab/>
      </w:r>
      <w:r>
        <w:fldChar w:fldCharType="begin" w:fldLock="1"/>
      </w:r>
      <w:r>
        <w:instrText xml:space="preserve"> PAGEREF _Toc218776644 \h </w:instrText>
      </w:r>
      <w:r>
        <w:fldChar w:fldCharType="separate"/>
      </w:r>
      <w:r>
        <w:t>159</w:t>
      </w:r>
      <w:r>
        <w:fldChar w:fldCharType="end"/>
      </w:r>
    </w:p>
    <w:p w14:paraId="0B296598" w14:textId="3137682C" w:rsidR="00582C5F" w:rsidRDefault="00582C5F">
      <w:pPr>
        <w:pStyle w:val="TOC2"/>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Close logical channel +CCHC</w:t>
      </w:r>
      <w:r>
        <w:tab/>
      </w:r>
      <w:r>
        <w:fldChar w:fldCharType="begin" w:fldLock="1"/>
      </w:r>
      <w:r>
        <w:instrText xml:space="preserve"> PAGEREF _Toc218776645 \h </w:instrText>
      </w:r>
      <w:r>
        <w:fldChar w:fldCharType="separate"/>
      </w:r>
      <w:r>
        <w:t>159</w:t>
      </w:r>
      <w:r>
        <w:fldChar w:fldCharType="end"/>
      </w:r>
    </w:p>
    <w:p w14:paraId="4E2B1F71" w14:textId="25D8451C" w:rsidR="00582C5F" w:rsidRDefault="00582C5F">
      <w:pPr>
        <w:pStyle w:val="TOC2"/>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EAP authentication +CEAP</w:t>
      </w:r>
      <w:r>
        <w:tab/>
      </w:r>
      <w:r>
        <w:fldChar w:fldCharType="begin" w:fldLock="1"/>
      </w:r>
      <w:r>
        <w:instrText xml:space="preserve"> PAGEREF _Toc218776646 \h </w:instrText>
      </w:r>
      <w:r>
        <w:fldChar w:fldCharType="separate"/>
      </w:r>
      <w:r>
        <w:t>160</w:t>
      </w:r>
      <w:r>
        <w:fldChar w:fldCharType="end"/>
      </w:r>
    </w:p>
    <w:p w14:paraId="6762227B" w14:textId="71A04EFC" w:rsidR="00582C5F" w:rsidRDefault="00582C5F">
      <w:pPr>
        <w:pStyle w:val="TOC2"/>
        <w:rPr>
          <w:rFonts w:asciiTheme="minorHAnsi" w:eastAsiaTheme="minorEastAsia" w:hAnsiTheme="minorHAnsi" w:cstheme="minorBidi"/>
          <w:kern w:val="2"/>
          <w:sz w:val="24"/>
          <w:szCs w:val="24"/>
          <w14:ligatures w14:val="standardContextual"/>
        </w:rPr>
      </w:pPr>
      <w:r>
        <w:t>8.48</w:t>
      </w:r>
      <w:r>
        <w:rPr>
          <w:rFonts w:asciiTheme="minorHAnsi" w:eastAsiaTheme="minorEastAsia" w:hAnsiTheme="minorHAnsi" w:cstheme="minorBidi"/>
          <w:kern w:val="2"/>
          <w:sz w:val="24"/>
          <w:szCs w:val="24"/>
          <w14:ligatures w14:val="standardContextual"/>
        </w:rPr>
        <w:tab/>
      </w:r>
      <w:r>
        <w:t>EAP retrieve parameters +CERP</w:t>
      </w:r>
      <w:r>
        <w:tab/>
      </w:r>
      <w:r>
        <w:fldChar w:fldCharType="begin" w:fldLock="1"/>
      </w:r>
      <w:r>
        <w:instrText xml:space="preserve"> PAGEREF _Toc218776647 \h </w:instrText>
      </w:r>
      <w:r>
        <w:fldChar w:fldCharType="separate"/>
      </w:r>
      <w:r>
        <w:t>162</w:t>
      </w:r>
      <w:r>
        <w:fldChar w:fldCharType="end"/>
      </w:r>
    </w:p>
    <w:p w14:paraId="3AD1A48C" w14:textId="2B420917" w:rsidR="00582C5F" w:rsidRDefault="00582C5F">
      <w:pPr>
        <w:pStyle w:val="TOC2"/>
        <w:rPr>
          <w:rFonts w:asciiTheme="minorHAnsi" w:eastAsiaTheme="minorEastAsia" w:hAnsiTheme="minorHAnsi" w:cstheme="minorBidi"/>
          <w:kern w:val="2"/>
          <w:sz w:val="24"/>
          <w:szCs w:val="24"/>
          <w14:ligatures w14:val="standardContextual"/>
        </w:rPr>
      </w:pPr>
      <w:r>
        <w:t>8.49</w:t>
      </w:r>
      <w:r>
        <w:rPr>
          <w:rFonts w:asciiTheme="minorHAnsi" w:eastAsiaTheme="minorEastAsia" w:hAnsiTheme="minorHAnsi" w:cstheme="minorBidi"/>
          <w:kern w:val="2"/>
          <w:sz w:val="24"/>
          <w:szCs w:val="24"/>
          <w14:ligatures w14:val="standardContextual"/>
        </w:rPr>
        <w:tab/>
      </w:r>
      <w:r>
        <w:t>UICC application discovery +CUAD</w:t>
      </w:r>
      <w:r>
        <w:tab/>
      </w:r>
      <w:r>
        <w:fldChar w:fldCharType="begin" w:fldLock="1"/>
      </w:r>
      <w:r>
        <w:instrText xml:space="preserve"> PAGEREF _Toc218776648 \h </w:instrText>
      </w:r>
      <w:r>
        <w:fldChar w:fldCharType="separate"/>
      </w:r>
      <w:r>
        <w:t>162</w:t>
      </w:r>
      <w:r>
        <w:fldChar w:fldCharType="end"/>
      </w:r>
    </w:p>
    <w:p w14:paraId="17A25CDD" w14:textId="12A609C9" w:rsidR="00582C5F" w:rsidRDefault="00582C5F">
      <w:pPr>
        <w:pStyle w:val="TOC2"/>
        <w:rPr>
          <w:rFonts w:asciiTheme="minorHAnsi" w:eastAsiaTheme="minorEastAsia" w:hAnsiTheme="minorHAnsi" w:cstheme="minorBidi"/>
          <w:kern w:val="2"/>
          <w:sz w:val="24"/>
          <w:szCs w:val="24"/>
          <w14:ligatures w14:val="standardContextual"/>
        </w:rPr>
      </w:pPr>
      <w:r>
        <w:t>8.50</w:t>
      </w:r>
      <w:r>
        <w:rPr>
          <w:rFonts w:asciiTheme="minorHAnsi" w:eastAsiaTheme="minorEastAsia" w:hAnsiTheme="minorHAnsi" w:cstheme="minorBidi"/>
          <w:kern w:val="2"/>
          <w:sz w:val="24"/>
          <w:szCs w:val="24"/>
          <w14:ligatures w14:val="standardContextual"/>
        </w:rPr>
        <w:tab/>
      </w:r>
      <w:r>
        <w:t>Mobile originated location request +CMOLR</w:t>
      </w:r>
      <w:r>
        <w:tab/>
      </w:r>
      <w:r>
        <w:fldChar w:fldCharType="begin" w:fldLock="1"/>
      </w:r>
      <w:r>
        <w:instrText xml:space="preserve"> PAGEREF _Toc218776649 \h </w:instrText>
      </w:r>
      <w:r>
        <w:fldChar w:fldCharType="separate"/>
      </w:r>
      <w:r>
        <w:t>163</w:t>
      </w:r>
      <w:r>
        <w:fldChar w:fldCharType="end"/>
      </w:r>
    </w:p>
    <w:p w14:paraId="4AD14122" w14:textId="079F12D6" w:rsidR="00582C5F" w:rsidRDefault="00582C5F">
      <w:pPr>
        <w:pStyle w:val="TOC2"/>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Backlight +CBKLT</w:t>
      </w:r>
      <w:r>
        <w:tab/>
      </w:r>
      <w:r>
        <w:fldChar w:fldCharType="begin" w:fldLock="1"/>
      </w:r>
      <w:r>
        <w:instrText xml:space="preserve"> PAGEREF _Toc218776650 \h </w:instrText>
      </w:r>
      <w:r>
        <w:fldChar w:fldCharType="separate"/>
      </w:r>
      <w:r>
        <w:t>167</w:t>
      </w:r>
      <w:r>
        <w:fldChar w:fldCharType="end"/>
      </w:r>
    </w:p>
    <w:p w14:paraId="58BC8DB1" w14:textId="75ECFC1C" w:rsidR="00582C5F" w:rsidRDefault="00582C5F">
      <w:pPr>
        <w:pStyle w:val="TOC2"/>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Command touch screen action +CTSA</w:t>
      </w:r>
      <w:r>
        <w:tab/>
      </w:r>
      <w:r>
        <w:fldChar w:fldCharType="begin" w:fldLock="1"/>
      </w:r>
      <w:r>
        <w:instrText xml:space="preserve"> PAGEREF _Toc218776651 \h </w:instrText>
      </w:r>
      <w:r>
        <w:fldChar w:fldCharType="separate"/>
      </w:r>
      <w:r>
        <w:t>168</w:t>
      </w:r>
      <w:r>
        <w:fldChar w:fldCharType="end"/>
      </w:r>
    </w:p>
    <w:p w14:paraId="54949F0F" w14:textId="6D3E3F3A" w:rsidR="00582C5F" w:rsidRDefault="00582C5F">
      <w:pPr>
        <w:pStyle w:val="TOC2"/>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Command screen orientation +CSO</w:t>
      </w:r>
      <w:r>
        <w:tab/>
      </w:r>
      <w:r>
        <w:fldChar w:fldCharType="begin" w:fldLock="1"/>
      </w:r>
      <w:r>
        <w:instrText xml:space="preserve"> PAGEREF _Toc218776652 \h </w:instrText>
      </w:r>
      <w:r>
        <w:fldChar w:fldCharType="separate"/>
      </w:r>
      <w:r>
        <w:t>170</w:t>
      </w:r>
      <w:r>
        <w:fldChar w:fldCharType="end"/>
      </w:r>
    </w:p>
    <w:p w14:paraId="64A6E188" w14:textId="57DC264C" w:rsidR="00582C5F" w:rsidRDefault="00582C5F">
      <w:pPr>
        <w:pStyle w:val="TOC2"/>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Command screen size +CSS</w:t>
      </w:r>
      <w:r>
        <w:tab/>
      </w:r>
      <w:r>
        <w:fldChar w:fldCharType="begin" w:fldLock="1"/>
      </w:r>
      <w:r>
        <w:instrText xml:space="preserve"> PAGEREF _Toc218776653 \h </w:instrText>
      </w:r>
      <w:r>
        <w:fldChar w:fldCharType="separate"/>
      </w:r>
      <w:r>
        <w:t>172</w:t>
      </w:r>
      <w:r>
        <w:fldChar w:fldCharType="end"/>
      </w:r>
    </w:p>
    <w:p w14:paraId="71270B80" w14:textId="41527F1C" w:rsidR="00582C5F" w:rsidRDefault="00582C5F">
      <w:pPr>
        <w:pStyle w:val="TOC2"/>
        <w:rPr>
          <w:rFonts w:asciiTheme="minorHAnsi" w:eastAsiaTheme="minorEastAsia" w:hAnsiTheme="minorHAnsi" w:cstheme="minorBidi"/>
          <w:kern w:val="2"/>
          <w:sz w:val="24"/>
          <w:szCs w:val="24"/>
          <w14:ligatures w14:val="standardContextual"/>
        </w:rPr>
      </w:pPr>
      <w:r>
        <w:t>8.54A</w:t>
      </w:r>
      <w:r>
        <w:rPr>
          <w:rFonts w:asciiTheme="minorHAnsi" w:eastAsiaTheme="minorEastAsia" w:hAnsiTheme="minorHAnsi" w:cstheme="minorBidi"/>
          <w:kern w:val="2"/>
          <w:sz w:val="24"/>
          <w:szCs w:val="24"/>
          <w14:ligatures w14:val="standardContextual"/>
        </w:rPr>
        <w:tab/>
      </w:r>
      <w:r>
        <w:t>Command display screen boundary +CDSB</w:t>
      </w:r>
      <w:r>
        <w:tab/>
      </w:r>
      <w:r>
        <w:fldChar w:fldCharType="begin" w:fldLock="1"/>
      </w:r>
      <w:r>
        <w:instrText xml:space="preserve"> PAGEREF _Toc218776654 \h </w:instrText>
      </w:r>
      <w:r>
        <w:fldChar w:fldCharType="separate"/>
      </w:r>
      <w:r>
        <w:t>173</w:t>
      </w:r>
      <w:r>
        <w:fldChar w:fldCharType="end"/>
      </w:r>
    </w:p>
    <w:p w14:paraId="01F11953" w14:textId="5B7D77C0" w:rsidR="00582C5F" w:rsidRDefault="00582C5F">
      <w:pPr>
        <w:pStyle w:val="TOC2"/>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Positioning control +CPOS</w:t>
      </w:r>
      <w:r>
        <w:tab/>
      </w:r>
      <w:r>
        <w:fldChar w:fldCharType="begin" w:fldLock="1"/>
      </w:r>
      <w:r>
        <w:instrText xml:space="preserve"> PAGEREF _Toc218776655 \h </w:instrText>
      </w:r>
      <w:r>
        <w:fldChar w:fldCharType="separate"/>
      </w:r>
      <w:r>
        <w:t>173</w:t>
      </w:r>
      <w:r>
        <w:fldChar w:fldCharType="end"/>
      </w:r>
    </w:p>
    <w:p w14:paraId="19654751" w14:textId="7EF4D820" w:rsidR="00582C5F" w:rsidRDefault="00582C5F">
      <w:pPr>
        <w:pStyle w:val="TOC2"/>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Positioning reporting +CPOSR</w:t>
      </w:r>
      <w:r>
        <w:tab/>
      </w:r>
      <w:r>
        <w:fldChar w:fldCharType="begin" w:fldLock="1"/>
      </w:r>
      <w:r>
        <w:instrText xml:space="preserve"> PAGEREF _Toc218776656 \h </w:instrText>
      </w:r>
      <w:r>
        <w:fldChar w:fldCharType="separate"/>
      </w:r>
      <w:r>
        <w:t>192</w:t>
      </w:r>
      <w:r>
        <w:fldChar w:fldCharType="end"/>
      </w:r>
    </w:p>
    <w:p w14:paraId="5D6DB0D0" w14:textId="5E2C4329" w:rsidR="00582C5F" w:rsidRDefault="00582C5F">
      <w:pPr>
        <w:pStyle w:val="TOC2"/>
        <w:rPr>
          <w:rFonts w:asciiTheme="minorHAnsi" w:eastAsiaTheme="minorEastAsia" w:hAnsiTheme="minorHAnsi" w:cstheme="minorBidi"/>
          <w:kern w:val="2"/>
          <w:sz w:val="24"/>
          <w:szCs w:val="24"/>
          <w14:ligatures w14:val="standardContextual"/>
        </w:rPr>
      </w:pPr>
      <w:r>
        <w:t>8.57</w:t>
      </w:r>
      <w:r>
        <w:rPr>
          <w:rFonts w:asciiTheme="minorHAnsi" w:eastAsiaTheme="minorEastAsia" w:hAnsiTheme="minorHAnsi" w:cstheme="minorBidi"/>
          <w:kern w:val="2"/>
          <w:sz w:val="24"/>
          <w:szCs w:val="24"/>
          <w14:ligatures w14:val="standardContextual"/>
        </w:rPr>
        <w:tab/>
      </w:r>
      <w:r>
        <w:t>Mobile terminated location request notification +CMTLR</w:t>
      </w:r>
      <w:r>
        <w:tab/>
      </w:r>
      <w:r>
        <w:fldChar w:fldCharType="begin" w:fldLock="1"/>
      </w:r>
      <w:r>
        <w:instrText xml:space="preserve"> PAGEREF _Toc218776657 \h </w:instrText>
      </w:r>
      <w:r>
        <w:fldChar w:fldCharType="separate"/>
      </w:r>
      <w:r>
        <w:t>193</w:t>
      </w:r>
      <w:r>
        <w:fldChar w:fldCharType="end"/>
      </w:r>
    </w:p>
    <w:p w14:paraId="542509DB" w14:textId="50BD7895" w:rsidR="00582C5F" w:rsidRDefault="00582C5F">
      <w:pPr>
        <w:pStyle w:val="TOC2"/>
        <w:rPr>
          <w:rFonts w:asciiTheme="minorHAnsi" w:eastAsiaTheme="minorEastAsia" w:hAnsiTheme="minorHAnsi" w:cstheme="minorBidi"/>
          <w:kern w:val="2"/>
          <w:sz w:val="24"/>
          <w:szCs w:val="24"/>
          <w14:ligatures w14:val="standardContextual"/>
        </w:rPr>
      </w:pPr>
      <w:r>
        <w:t>8.58</w:t>
      </w:r>
      <w:r>
        <w:rPr>
          <w:rFonts w:asciiTheme="minorHAnsi" w:eastAsiaTheme="minorEastAsia" w:hAnsiTheme="minorHAnsi" w:cstheme="minorBidi"/>
          <w:kern w:val="2"/>
          <w:sz w:val="24"/>
          <w:szCs w:val="24"/>
          <w14:ligatures w14:val="standardContextual"/>
        </w:rPr>
        <w:tab/>
      </w:r>
      <w:r>
        <w:t>Mobile terminated location request disclosure allowance +CMTLRA</w:t>
      </w:r>
      <w:r>
        <w:tab/>
      </w:r>
      <w:r>
        <w:fldChar w:fldCharType="begin" w:fldLock="1"/>
      </w:r>
      <w:r>
        <w:instrText xml:space="preserve"> PAGEREF _Toc218776658 \h </w:instrText>
      </w:r>
      <w:r>
        <w:fldChar w:fldCharType="separate"/>
      </w:r>
      <w:r>
        <w:t>195</w:t>
      </w:r>
      <w:r>
        <w:fldChar w:fldCharType="end"/>
      </w:r>
    </w:p>
    <w:p w14:paraId="2BF7FEC9" w14:textId="17B13B04" w:rsidR="00582C5F" w:rsidRDefault="00582C5F">
      <w:pPr>
        <w:pStyle w:val="TOC2"/>
        <w:rPr>
          <w:rFonts w:asciiTheme="minorHAnsi" w:eastAsiaTheme="minorEastAsia" w:hAnsiTheme="minorHAnsi" w:cstheme="minorBidi"/>
          <w:kern w:val="2"/>
          <w:sz w:val="24"/>
          <w:szCs w:val="24"/>
          <w14:ligatures w14:val="standardContextual"/>
        </w:rPr>
      </w:pPr>
      <w:r>
        <w:t>8.59</w:t>
      </w:r>
      <w:r>
        <w:rPr>
          <w:rFonts w:asciiTheme="minorHAnsi" w:eastAsiaTheme="minorEastAsia" w:hAnsiTheme="minorHAnsi" w:cstheme="minorBidi"/>
          <w:kern w:val="2"/>
          <w:sz w:val="24"/>
          <w:szCs w:val="24"/>
          <w14:ligatures w14:val="standardContextual"/>
        </w:rPr>
        <w:tab/>
      </w:r>
      <w:r>
        <w:t>Battery capacity +CBCAP</w:t>
      </w:r>
      <w:r>
        <w:tab/>
      </w:r>
      <w:r>
        <w:fldChar w:fldCharType="begin" w:fldLock="1"/>
      </w:r>
      <w:r>
        <w:instrText xml:space="preserve"> PAGEREF _Toc218776659 \h </w:instrText>
      </w:r>
      <w:r>
        <w:fldChar w:fldCharType="separate"/>
      </w:r>
      <w:r>
        <w:t>195</w:t>
      </w:r>
      <w:r>
        <w:fldChar w:fldCharType="end"/>
      </w:r>
    </w:p>
    <w:p w14:paraId="63F631E5" w14:textId="6E7E3BCD" w:rsidR="00582C5F" w:rsidRDefault="00582C5F">
      <w:pPr>
        <w:pStyle w:val="TOC2"/>
        <w:rPr>
          <w:rFonts w:asciiTheme="minorHAnsi" w:eastAsiaTheme="minorEastAsia" w:hAnsiTheme="minorHAnsi" w:cstheme="minorBidi"/>
          <w:kern w:val="2"/>
          <w:sz w:val="24"/>
          <w:szCs w:val="24"/>
          <w14:ligatures w14:val="standardContextual"/>
        </w:rPr>
      </w:pPr>
      <w:r>
        <w:t>8.60</w:t>
      </w:r>
      <w:r>
        <w:rPr>
          <w:rFonts w:asciiTheme="minorHAnsi" w:eastAsiaTheme="minorEastAsia" w:hAnsiTheme="minorHAnsi" w:cstheme="minorBidi"/>
          <w:kern w:val="2"/>
          <w:sz w:val="24"/>
          <w:szCs w:val="24"/>
          <w14:ligatures w14:val="standardContextual"/>
        </w:rPr>
        <w:tab/>
      </w:r>
      <w:r>
        <w:t>Battery connection status +CBCON</w:t>
      </w:r>
      <w:r>
        <w:tab/>
      </w:r>
      <w:r>
        <w:fldChar w:fldCharType="begin" w:fldLock="1"/>
      </w:r>
      <w:r>
        <w:instrText xml:space="preserve"> PAGEREF _Toc218776660 \h </w:instrText>
      </w:r>
      <w:r>
        <w:fldChar w:fldCharType="separate"/>
      </w:r>
      <w:r>
        <w:t>196</w:t>
      </w:r>
      <w:r>
        <w:fldChar w:fldCharType="end"/>
      </w:r>
    </w:p>
    <w:p w14:paraId="76E505F7" w14:textId="70FE6708" w:rsidR="00582C5F" w:rsidRDefault="00582C5F">
      <w:pPr>
        <w:pStyle w:val="TOC2"/>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Battery charger status +CBCHG</w:t>
      </w:r>
      <w:r>
        <w:tab/>
      </w:r>
      <w:r>
        <w:fldChar w:fldCharType="begin" w:fldLock="1"/>
      </w:r>
      <w:r>
        <w:instrText xml:space="preserve"> PAGEREF _Toc218776661 \h </w:instrText>
      </w:r>
      <w:r>
        <w:fldChar w:fldCharType="separate"/>
      </w:r>
      <w:r>
        <w:t>197</w:t>
      </w:r>
      <w:r>
        <w:fldChar w:fldCharType="end"/>
      </w:r>
    </w:p>
    <w:p w14:paraId="4B22C486" w14:textId="180D3CBB" w:rsidR="00582C5F" w:rsidRDefault="00582C5F">
      <w:pPr>
        <w:pStyle w:val="TOC2"/>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Printing IP address format +CGPIAF</w:t>
      </w:r>
      <w:r>
        <w:tab/>
      </w:r>
      <w:r>
        <w:fldChar w:fldCharType="begin" w:fldLock="1"/>
      </w:r>
      <w:r>
        <w:instrText xml:space="preserve"> PAGEREF _Toc218776662 \h </w:instrText>
      </w:r>
      <w:r>
        <w:fldChar w:fldCharType="separate"/>
      </w:r>
      <w:r>
        <w:t>197</w:t>
      </w:r>
      <w:r>
        <w:fldChar w:fldCharType="end"/>
      </w:r>
    </w:p>
    <w:p w14:paraId="0FDA22D2" w14:textId="52C79013" w:rsidR="00582C5F" w:rsidRDefault="00582C5F">
      <w:pPr>
        <w:pStyle w:val="TOC2"/>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 xml:space="preserve">IMS </w:t>
      </w:r>
      <w:r w:rsidRPr="00DF0033">
        <w:rPr>
          <w:lang w:val="en-US"/>
        </w:rPr>
        <w:t>single radio voice call continuity</w:t>
      </w:r>
      <w:r>
        <w:t xml:space="preserve"> +CISRVCC</w:t>
      </w:r>
      <w:r>
        <w:tab/>
      </w:r>
      <w:r>
        <w:fldChar w:fldCharType="begin" w:fldLock="1"/>
      </w:r>
      <w:r>
        <w:instrText xml:space="preserve"> PAGEREF _Toc218776663 \h </w:instrText>
      </w:r>
      <w:r>
        <w:fldChar w:fldCharType="separate"/>
      </w:r>
      <w:r>
        <w:t>199</w:t>
      </w:r>
      <w:r>
        <w:fldChar w:fldCharType="end"/>
      </w:r>
    </w:p>
    <w:p w14:paraId="3E769979" w14:textId="465770A9" w:rsidR="00582C5F" w:rsidRDefault="00582C5F">
      <w:pPr>
        <w:pStyle w:val="TOC2"/>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IMS network reporting +CIREP</w:t>
      </w:r>
      <w:r>
        <w:tab/>
      </w:r>
      <w:r>
        <w:fldChar w:fldCharType="begin" w:fldLock="1"/>
      </w:r>
      <w:r>
        <w:instrText xml:space="preserve"> PAGEREF _Toc218776664 \h </w:instrText>
      </w:r>
      <w:r>
        <w:fldChar w:fldCharType="separate"/>
      </w:r>
      <w:r>
        <w:t>199</w:t>
      </w:r>
      <w:r>
        <w:fldChar w:fldCharType="end"/>
      </w:r>
    </w:p>
    <w:p w14:paraId="66EA7FDC" w14:textId="706668E7" w:rsidR="00582C5F" w:rsidRDefault="00582C5F">
      <w:pPr>
        <w:pStyle w:val="TOC2"/>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Remaining PIN retries +CPINR</w:t>
      </w:r>
      <w:r>
        <w:tab/>
      </w:r>
      <w:r>
        <w:fldChar w:fldCharType="begin" w:fldLock="1"/>
      </w:r>
      <w:r>
        <w:instrText xml:space="preserve"> PAGEREF _Toc218776665 \h </w:instrText>
      </w:r>
      <w:r>
        <w:fldChar w:fldCharType="separate"/>
      </w:r>
      <w:r>
        <w:t>201</w:t>
      </w:r>
      <w:r>
        <w:fldChar w:fldCharType="end"/>
      </w:r>
    </w:p>
    <w:p w14:paraId="4D381102" w14:textId="7CD7ACA4" w:rsidR="00582C5F" w:rsidRDefault="00582C5F">
      <w:pPr>
        <w:pStyle w:val="TOC2"/>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Set card slot +CSUS</w:t>
      </w:r>
      <w:r>
        <w:tab/>
      </w:r>
      <w:r>
        <w:fldChar w:fldCharType="begin" w:fldLock="1"/>
      </w:r>
      <w:r>
        <w:instrText xml:space="preserve"> PAGEREF _Toc218776666 \h </w:instrText>
      </w:r>
      <w:r>
        <w:fldChar w:fldCharType="separate"/>
      </w:r>
      <w:r>
        <w:t>202</w:t>
      </w:r>
      <w:r>
        <w:fldChar w:fldCharType="end"/>
      </w:r>
    </w:p>
    <w:p w14:paraId="7AF15DC1" w14:textId="7A5B2069" w:rsidR="00582C5F" w:rsidRDefault="00582C5F">
      <w:pPr>
        <w:pStyle w:val="TOC2"/>
        <w:rPr>
          <w:rFonts w:asciiTheme="minorHAnsi" w:eastAsiaTheme="minorEastAsia" w:hAnsiTheme="minorHAnsi" w:cstheme="minorBidi"/>
          <w:kern w:val="2"/>
          <w:sz w:val="24"/>
          <w:szCs w:val="24"/>
          <w14:ligatures w14:val="standardContextual"/>
        </w:rPr>
      </w:pPr>
      <w:r>
        <w:t>8.67</w:t>
      </w:r>
      <w:r>
        <w:rPr>
          <w:rFonts w:asciiTheme="minorHAnsi" w:eastAsiaTheme="minorEastAsia" w:hAnsiTheme="minorHAnsi" w:cstheme="minorBidi"/>
          <w:kern w:val="2"/>
          <w:sz w:val="24"/>
          <w:szCs w:val="24"/>
          <w14:ligatures w14:val="standardContextual"/>
        </w:rPr>
        <w:tab/>
      </w:r>
      <w:r>
        <w:t>Emergency numbers +CEN</w:t>
      </w:r>
      <w:r>
        <w:tab/>
      </w:r>
      <w:r>
        <w:fldChar w:fldCharType="begin" w:fldLock="1"/>
      </w:r>
      <w:r>
        <w:instrText xml:space="preserve"> PAGEREF _Toc218776667 \h </w:instrText>
      </w:r>
      <w:r>
        <w:fldChar w:fldCharType="separate"/>
      </w:r>
      <w:r>
        <w:t>202</w:t>
      </w:r>
      <w:r>
        <w:fldChar w:fldCharType="end"/>
      </w:r>
    </w:p>
    <w:p w14:paraId="18A6A1C3" w14:textId="45F8641A" w:rsidR="00582C5F" w:rsidRDefault="00582C5F">
      <w:pPr>
        <w:pStyle w:val="TOC2"/>
        <w:rPr>
          <w:rFonts w:asciiTheme="minorHAnsi" w:eastAsiaTheme="minorEastAsia" w:hAnsiTheme="minorHAnsi" w:cstheme="minorBidi"/>
          <w:kern w:val="2"/>
          <w:sz w:val="24"/>
          <w:szCs w:val="24"/>
          <w14:ligatures w14:val="standardContextual"/>
        </w:rPr>
      </w:pPr>
      <w:r>
        <w:lastRenderedPageBreak/>
        <w:t>8.68</w:t>
      </w:r>
      <w:r>
        <w:rPr>
          <w:rFonts w:asciiTheme="minorHAnsi" w:eastAsiaTheme="minorEastAsia" w:hAnsiTheme="minorHAnsi" w:cstheme="minorBidi"/>
          <w:kern w:val="2"/>
          <w:sz w:val="24"/>
          <w:szCs w:val="24"/>
          <w14:ligatures w14:val="standardContextual"/>
        </w:rPr>
        <w:tab/>
      </w:r>
      <w:r>
        <w:t>Availability for voice calls with IMS +CAVIMS</w:t>
      </w:r>
      <w:r>
        <w:tab/>
      </w:r>
      <w:r>
        <w:fldChar w:fldCharType="begin" w:fldLock="1"/>
      </w:r>
      <w:r>
        <w:instrText xml:space="preserve"> PAGEREF _Toc218776668 \h </w:instrText>
      </w:r>
      <w:r>
        <w:fldChar w:fldCharType="separate"/>
      </w:r>
      <w:r>
        <w:t>204</w:t>
      </w:r>
      <w:r>
        <w:fldChar w:fldCharType="end"/>
      </w:r>
    </w:p>
    <w:p w14:paraId="4B987800" w14:textId="46BAF7FE" w:rsidR="00582C5F" w:rsidRDefault="00582C5F">
      <w:pPr>
        <w:pStyle w:val="TOC2"/>
        <w:rPr>
          <w:rFonts w:asciiTheme="minorHAnsi" w:eastAsiaTheme="minorEastAsia" w:hAnsiTheme="minorHAnsi" w:cstheme="minorBidi"/>
          <w:kern w:val="2"/>
          <w:sz w:val="24"/>
          <w:szCs w:val="24"/>
          <w14:ligatures w14:val="standardContextual"/>
        </w:rPr>
      </w:pPr>
      <w:r>
        <w:t>8.69</w:t>
      </w:r>
      <w:r>
        <w:rPr>
          <w:rFonts w:asciiTheme="minorHAnsi" w:eastAsiaTheme="minorEastAsia" w:hAnsiTheme="minorHAnsi" w:cstheme="minorBidi"/>
          <w:kern w:val="2"/>
          <w:sz w:val="24"/>
          <w:szCs w:val="24"/>
          <w14:ligatures w14:val="standardContextual"/>
        </w:rPr>
        <w:tab/>
      </w:r>
      <w:r>
        <w:t>Extended signal quality +CESQ</w:t>
      </w:r>
      <w:r>
        <w:tab/>
      </w:r>
      <w:r>
        <w:fldChar w:fldCharType="begin" w:fldLock="1"/>
      </w:r>
      <w:r>
        <w:instrText xml:space="preserve"> PAGEREF _Toc218776669 \h </w:instrText>
      </w:r>
      <w:r>
        <w:fldChar w:fldCharType="separate"/>
      </w:r>
      <w:r>
        <w:t>204</w:t>
      </w:r>
      <w:r>
        <w:fldChar w:fldCharType="end"/>
      </w:r>
    </w:p>
    <w:p w14:paraId="334080C0" w14:textId="2130BDAB" w:rsidR="00582C5F" w:rsidRDefault="00582C5F">
      <w:pPr>
        <w:pStyle w:val="TOC2"/>
        <w:rPr>
          <w:rFonts w:asciiTheme="minorHAnsi" w:eastAsiaTheme="minorEastAsia" w:hAnsiTheme="minorHAnsi" w:cstheme="minorBidi"/>
          <w:kern w:val="2"/>
          <w:sz w:val="24"/>
          <w:szCs w:val="24"/>
          <w14:ligatures w14:val="standardContextual"/>
        </w:rPr>
      </w:pPr>
      <w:r>
        <w:t>8.70</w:t>
      </w:r>
      <w:r>
        <w:rPr>
          <w:rFonts w:asciiTheme="minorHAnsi" w:eastAsiaTheme="minorEastAsia" w:hAnsiTheme="minorHAnsi" w:cstheme="minorBidi"/>
          <w:kern w:val="2"/>
          <w:sz w:val="24"/>
          <w:szCs w:val="24"/>
          <w14:ligatures w14:val="standardContextual"/>
        </w:rPr>
        <w:tab/>
      </w:r>
      <w:r>
        <w:t>Primary notification event reporting +CPNER</w:t>
      </w:r>
      <w:r>
        <w:tab/>
      </w:r>
      <w:r>
        <w:fldChar w:fldCharType="begin" w:fldLock="1"/>
      </w:r>
      <w:r>
        <w:instrText xml:space="preserve"> PAGEREF _Toc218776670 \h </w:instrText>
      </w:r>
      <w:r>
        <w:fldChar w:fldCharType="separate"/>
      </w:r>
      <w:r>
        <w:t>207</w:t>
      </w:r>
      <w:r>
        <w:fldChar w:fldCharType="end"/>
      </w:r>
    </w:p>
    <w:p w14:paraId="4C981D0B" w14:textId="685EA50B"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8.71</w:t>
      </w:r>
      <w:r>
        <w:rPr>
          <w:rFonts w:asciiTheme="minorHAnsi" w:eastAsiaTheme="minorEastAsia" w:hAnsiTheme="minorHAnsi" w:cstheme="minorBidi"/>
          <w:kern w:val="2"/>
          <w:sz w:val="24"/>
          <w:szCs w:val="24"/>
          <w14:ligatures w14:val="standardContextual"/>
        </w:rPr>
        <w:tab/>
      </w:r>
      <w:r w:rsidRPr="00DF0033">
        <w:rPr>
          <w:lang w:val="fr-FR"/>
        </w:rPr>
        <w:t>IMS registration information +CIREG</w:t>
      </w:r>
      <w:r>
        <w:tab/>
      </w:r>
      <w:r>
        <w:fldChar w:fldCharType="begin" w:fldLock="1"/>
      </w:r>
      <w:r>
        <w:instrText xml:space="preserve"> PAGEREF _Toc218776671 \h </w:instrText>
      </w:r>
      <w:r>
        <w:fldChar w:fldCharType="separate"/>
      </w:r>
      <w:r>
        <w:t>208</w:t>
      </w:r>
      <w:r>
        <w:fldChar w:fldCharType="end"/>
      </w:r>
    </w:p>
    <w:p w14:paraId="029EF9EE" w14:textId="6F908106" w:rsidR="00582C5F" w:rsidRDefault="00582C5F">
      <w:pPr>
        <w:pStyle w:val="TOC2"/>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Availability for SMS using IMS +CASIMS</w:t>
      </w:r>
      <w:r>
        <w:tab/>
      </w:r>
      <w:r>
        <w:fldChar w:fldCharType="begin" w:fldLock="1"/>
      </w:r>
      <w:r>
        <w:instrText xml:space="preserve"> PAGEREF _Toc218776672 \h </w:instrText>
      </w:r>
      <w:r>
        <w:fldChar w:fldCharType="separate"/>
      </w:r>
      <w:r>
        <w:t>209</w:t>
      </w:r>
      <w:r>
        <w:fldChar w:fldCharType="end"/>
      </w:r>
    </w:p>
    <w:p w14:paraId="27E6C527" w14:textId="1D8E0030" w:rsidR="00582C5F" w:rsidRDefault="00582C5F">
      <w:pPr>
        <w:pStyle w:val="TOC2"/>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Monitor of current calls +CMCCS</w:t>
      </w:r>
      <w:r>
        <w:tab/>
      </w:r>
      <w:r>
        <w:fldChar w:fldCharType="begin" w:fldLock="1"/>
      </w:r>
      <w:r>
        <w:instrText xml:space="preserve"> PAGEREF _Toc218776673 \h </w:instrText>
      </w:r>
      <w:r>
        <w:fldChar w:fldCharType="separate"/>
      </w:r>
      <w:r>
        <w:t>210</w:t>
      </w:r>
      <w:r>
        <w:fldChar w:fldCharType="end"/>
      </w:r>
    </w:p>
    <w:p w14:paraId="5B262AA8" w14:textId="30A9D512" w:rsidR="00582C5F" w:rsidRDefault="00582C5F">
      <w:pPr>
        <w:pStyle w:val="TOC2"/>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List of current calls +CLCCS</w:t>
      </w:r>
      <w:r>
        <w:tab/>
      </w:r>
      <w:r>
        <w:fldChar w:fldCharType="begin" w:fldLock="1"/>
      </w:r>
      <w:r>
        <w:instrText xml:space="preserve"> PAGEREF _Toc218776674 \h </w:instrText>
      </w:r>
      <w:r>
        <w:fldChar w:fldCharType="separate"/>
      </w:r>
      <w:r>
        <w:t>216</w:t>
      </w:r>
      <w:r>
        <w:fldChar w:fldCharType="end"/>
      </w:r>
    </w:p>
    <w:p w14:paraId="623F566E" w14:textId="32AACC5F" w:rsidR="00582C5F" w:rsidRDefault="00582C5F">
      <w:pPr>
        <w:pStyle w:val="TOC2"/>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Supported radio accesses +CSRA</w:t>
      </w:r>
      <w:r>
        <w:tab/>
      </w:r>
      <w:r>
        <w:fldChar w:fldCharType="begin" w:fldLock="1"/>
      </w:r>
      <w:r>
        <w:instrText xml:space="preserve"> PAGEREF _Toc218776675 \h </w:instrText>
      </w:r>
      <w:r>
        <w:fldChar w:fldCharType="separate"/>
      </w:r>
      <w:r>
        <w:t>219</w:t>
      </w:r>
      <w:r>
        <w:fldChar w:fldCharType="end"/>
      </w:r>
    </w:p>
    <w:p w14:paraId="32E3AD47" w14:textId="0C76A013" w:rsidR="00582C5F" w:rsidRDefault="00582C5F">
      <w:pPr>
        <w:pStyle w:val="TOC2"/>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Circuit switched fallback +CCSFB</w:t>
      </w:r>
      <w:r>
        <w:tab/>
      </w:r>
      <w:r>
        <w:fldChar w:fldCharType="begin" w:fldLock="1"/>
      </w:r>
      <w:r>
        <w:instrText xml:space="preserve"> PAGEREF _Toc218776676 \h </w:instrText>
      </w:r>
      <w:r>
        <w:fldChar w:fldCharType="separate"/>
      </w:r>
      <w:r>
        <w:t>221</w:t>
      </w:r>
      <w:r>
        <w:fldChar w:fldCharType="end"/>
      </w:r>
    </w:p>
    <w:p w14:paraId="637B452C" w14:textId="160FFFB9" w:rsidR="00582C5F" w:rsidRDefault="00582C5F">
      <w:pPr>
        <w:pStyle w:val="TOC2"/>
        <w:rPr>
          <w:rFonts w:asciiTheme="minorHAnsi" w:eastAsiaTheme="minorEastAsia" w:hAnsiTheme="minorHAnsi" w:cstheme="minorBidi"/>
          <w:kern w:val="2"/>
          <w:sz w:val="24"/>
          <w:szCs w:val="24"/>
          <w14:ligatures w14:val="standardContextual"/>
        </w:rPr>
      </w:pPr>
      <w:r>
        <w:t>8.77</w:t>
      </w:r>
      <w:r>
        <w:rPr>
          <w:rFonts w:asciiTheme="minorHAnsi" w:eastAsiaTheme="minorEastAsia" w:hAnsiTheme="minorHAnsi" w:cstheme="minorBidi"/>
          <w:kern w:val="2"/>
          <w:sz w:val="24"/>
          <w:szCs w:val="24"/>
          <w14:ligatures w14:val="standardContextual"/>
        </w:rPr>
        <w:tab/>
      </w:r>
      <w:r>
        <w:t>Reading coverage enhancement status +CRCES</w:t>
      </w:r>
      <w:r>
        <w:tab/>
      </w:r>
      <w:r>
        <w:fldChar w:fldCharType="begin" w:fldLock="1"/>
      </w:r>
      <w:r>
        <w:instrText xml:space="preserve"> PAGEREF _Toc218776677 \h </w:instrText>
      </w:r>
      <w:r>
        <w:fldChar w:fldCharType="separate"/>
      </w:r>
      <w:r>
        <w:t>223</w:t>
      </w:r>
      <w:r>
        <w:fldChar w:fldCharType="end"/>
      </w:r>
    </w:p>
    <w:p w14:paraId="0B1994A9" w14:textId="53DC998F" w:rsidR="00582C5F" w:rsidRDefault="00582C5F">
      <w:pPr>
        <w:pStyle w:val="TOC2"/>
        <w:rPr>
          <w:rFonts w:asciiTheme="minorHAnsi" w:eastAsiaTheme="minorEastAsia" w:hAnsiTheme="minorHAnsi" w:cstheme="minorBidi"/>
          <w:kern w:val="2"/>
          <w:sz w:val="24"/>
          <w:szCs w:val="24"/>
          <w14:ligatures w14:val="standardContextual"/>
        </w:rPr>
      </w:pPr>
      <w:r>
        <w:t>8.78</w:t>
      </w:r>
      <w:r>
        <w:rPr>
          <w:rFonts w:asciiTheme="minorHAnsi" w:eastAsiaTheme="minorEastAsia" w:hAnsiTheme="minorHAnsi" w:cstheme="minorBidi"/>
          <w:kern w:val="2"/>
          <w:sz w:val="24"/>
          <w:szCs w:val="24"/>
          <w14:ligatures w14:val="standardContextual"/>
        </w:rPr>
        <w:tab/>
      </w:r>
      <w:r>
        <w:t>Application level measurement configuration +CAPPLEVMC</w:t>
      </w:r>
      <w:r>
        <w:tab/>
      </w:r>
      <w:r>
        <w:fldChar w:fldCharType="begin" w:fldLock="1"/>
      </w:r>
      <w:r>
        <w:instrText xml:space="preserve"> PAGEREF _Toc218776678 \h </w:instrText>
      </w:r>
      <w:r>
        <w:fldChar w:fldCharType="separate"/>
      </w:r>
      <w:r>
        <w:t>224</w:t>
      </w:r>
      <w:r>
        <w:fldChar w:fldCharType="end"/>
      </w:r>
    </w:p>
    <w:p w14:paraId="6F68CB8B" w14:textId="58709AD9" w:rsidR="00582C5F" w:rsidRDefault="00582C5F">
      <w:pPr>
        <w:pStyle w:val="TOC2"/>
        <w:rPr>
          <w:rFonts w:asciiTheme="minorHAnsi" w:eastAsiaTheme="minorEastAsia" w:hAnsiTheme="minorHAnsi" w:cstheme="minorBidi"/>
          <w:kern w:val="2"/>
          <w:sz w:val="24"/>
          <w:szCs w:val="24"/>
          <w14:ligatures w14:val="standardContextual"/>
        </w:rPr>
      </w:pPr>
      <w:r>
        <w:t>8.79</w:t>
      </w:r>
      <w:r>
        <w:rPr>
          <w:rFonts w:asciiTheme="minorHAnsi" w:eastAsiaTheme="minorEastAsia" w:hAnsiTheme="minorHAnsi" w:cstheme="minorBidi"/>
          <w:kern w:val="2"/>
          <w:sz w:val="24"/>
          <w:szCs w:val="24"/>
          <w14:ligatures w14:val="standardContextual"/>
        </w:rPr>
        <w:tab/>
      </w:r>
      <w:r>
        <w:t>Application level measurement report +CAPPLEVMR</w:t>
      </w:r>
      <w:r>
        <w:tab/>
      </w:r>
      <w:r>
        <w:fldChar w:fldCharType="begin" w:fldLock="1"/>
      </w:r>
      <w:r>
        <w:instrText xml:space="preserve"> PAGEREF _Toc218776679 \h </w:instrText>
      </w:r>
      <w:r>
        <w:fldChar w:fldCharType="separate"/>
      </w:r>
      <w:r>
        <w:t>225</w:t>
      </w:r>
      <w:r>
        <w:fldChar w:fldCharType="end"/>
      </w:r>
    </w:p>
    <w:p w14:paraId="22557D86" w14:textId="65C941D1" w:rsidR="00582C5F" w:rsidRDefault="00582C5F">
      <w:pPr>
        <w:pStyle w:val="TOC2"/>
        <w:rPr>
          <w:rFonts w:asciiTheme="minorHAnsi" w:eastAsiaTheme="minorEastAsia" w:hAnsiTheme="minorHAnsi" w:cstheme="minorBidi"/>
          <w:kern w:val="2"/>
          <w:sz w:val="24"/>
          <w:szCs w:val="24"/>
          <w14:ligatures w14:val="standardContextual"/>
        </w:rPr>
      </w:pPr>
      <w:r>
        <w:t>8.80</w:t>
      </w:r>
      <w:r>
        <w:rPr>
          <w:rFonts w:asciiTheme="minorHAnsi" w:eastAsiaTheme="minorEastAsia" w:hAnsiTheme="minorHAnsi" w:cstheme="minorBidi"/>
          <w:kern w:val="2"/>
          <w:sz w:val="24"/>
          <w:szCs w:val="24"/>
          <w14:ligatures w14:val="standardContextual"/>
        </w:rPr>
        <w:tab/>
      </w:r>
      <w:r>
        <w:t>Consent for requesting access to restricted local operator services +CCRLOS</w:t>
      </w:r>
      <w:r>
        <w:tab/>
      </w:r>
      <w:r>
        <w:fldChar w:fldCharType="begin" w:fldLock="1"/>
      </w:r>
      <w:r>
        <w:instrText xml:space="preserve"> PAGEREF _Toc218776680 \h </w:instrText>
      </w:r>
      <w:r>
        <w:fldChar w:fldCharType="separate"/>
      </w:r>
      <w:r>
        <w:t>225</w:t>
      </w:r>
      <w:r>
        <w:fldChar w:fldCharType="end"/>
      </w:r>
    </w:p>
    <w:p w14:paraId="44BD320E" w14:textId="7F1E6637" w:rsidR="00582C5F" w:rsidRDefault="00582C5F">
      <w:pPr>
        <w:pStyle w:val="TOC2"/>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EPS fallback status +CEPSFBS</w:t>
      </w:r>
      <w:r>
        <w:tab/>
      </w:r>
      <w:r>
        <w:fldChar w:fldCharType="begin" w:fldLock="1"/>
      </w:r>
      <w:r>
        <w:instrText xml:space="preserve"> PAGEREF _Toc218776681 \h </w:instrText>
      </w:r>
      <w:r>
        <w:fldChar w:fldCharType="separate"/>
      </w:r>
      <w:r>
        <w:t>226</w:t>
      </w:r>
      <w:r>
        <w:fldChar w:fldCharType="end"/>
      </w:r>
    </w:p>
    <w:p w14:paraId="29361BA7" w14:textId="27531458" w:rsidR="00582C5F" w:rsidRDefault="00582C5F">
      <w:pPr>
        <w:pStyle w:val="TOC2"/>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_Toc218776682 \h </w:instrText>
      </w:r>
      <w:r>
        <w:fldChar w:fldCharType="separate"/>
      </w:r>
      <w:r>
        <w:t>227</w:t>
      </w:r>
      <w:r>
        <w:fldChar w:fldCharType="end"/>
      </w:r>
    </w:p>
    <w:p w14:paraId="1BCFA3F8" w14:textId="61659805" w:rsidR="00582C5F" w:rsidRDefault="00582C5F">
      <w:pPr>
        <w:pStyle w:val="TOC2"/>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_Toc218776683 \h </w:instrText>
      </w:r>
      <w:r>
        <w:fldChar w:fldCharType="separate"/>
      </w:r>
      <w:r>
        <w:t>228</w:t>
      </w:r>
      <w:r>
        <w:fldChar w:fldCharType="end"/>
      </w:r>
    </w:p>
    <w:p w14:paraId="07D233D1" w14:textId="7A48B1C0" w:rsidR="00582C5F" w:rsidRDefault="00582C5F">
      <w:pPr>
        <w:pStyle w:val="TOC2"/>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Application level measurement configuration for NR +CAPPLEVMCNR</w:t>
      </w:r>
      <w:r>
        <w:tab/>
      </w:r>
      <w:r>
        <w:fldChar w:fldCharType="begin" w:fldLock="1"/>
      </w:r>
      <w:r>
        <w:instrText xml:space="preserve"> PAGEREF _Toc218776684 \h </w:instrText>
      </w:r>
      <w:r>
        <w:fldChar w:fldCharType="separate"/>
      </w:r>
      <w:r>
        <w:t>228</w:t>
      </w:r>
      <w:r>
        <w:fldChar w:fldCharType="end"/>
      </w:r>
    </w:p>
    <w:p w14:paraId="261AA0C9" w14:textId="205CECFD" w:rsidR="00582C5F" w:rsidRDefault="00582C5F">
      <w:pPr>
        <w:pStyle w:val="TOC2"/>
        <w:rPr>
          <w:rFonts w:asciiTheme="minorHAnsi" w:eastAsiaTheme="minorEastAsia" w:hAnsiTheme="minorHAnsi" w:cstheme="minorBidi"/>
          <w:kern w:val="2"/>
          <w:sz w:val="24"/>
          <w:szCs w:val="24"/>
          <w14:ligatures w14:val="standardContextual"/>
        </w:rPr>
      </w:pPr>
      <w:r>
        <w:t>8.84a</w:t>
      </w:r>
      <w:r>
        <w:rPr>
          <w:rFonts w:asciiTheme="minorHAnsi" w:eastAsiaTheme="minorEastAsia" w:hAnsiTheme="minorHAnsi" w:cstheme="minorBidi"/>
          <w:kern w:val="2"/>
          <w:sz w:val="24"/>
          <w:szCs w:val="24"/>
          <w14:ligatures w14:val="standardContextual"/>
        </w:rPr>
        <w:tab/>
      </w:r>
      <w:r>
        <w:t>Application level measurement status for NR +CAPPLEVMSNR</w:t>
      </w:r>
      <w:r>
        <w:tab/>
      </w:r>
      <w:r>
        <w:fldChar w:fldCharType="begin" w:fldLock="1"/>
      </w:r>
      <w:r>
        <w:instrText xml:space="preserve"> PAGEREF _Toc218776685 \h </w:instrText>
      </w:r>
      <w:r>
        <w:fldChar w:fldCharType="separate"/>
      </w:r>
      <w:r>
        <w:t>229</w:t>
      </w:r>
      <w:r>
        <w:fldChar w:fldCharType="end"/>
      </w:r>
    </w:p>
    <w:p w14:paraId="6696F9E9" w14:textId="1CADCB95" w:rsidR="00582C5F" w:rsidRDefault="00582C5F">
      <w:pPr>
        <w:pStyle w:val="TOC2"/>
        <w:rPr>
          <w:rFonts w:asciiTheme="minorHAnsi" w:eastAsiaTheme="minorEastAsia" w:hAnsiTheme="minorHAnsi" w:cstheme="minorBidi"/>
          <w:kern w:val="2"/>
          <w:sz w:val="24"/>
          <w:szCs w:val="24"/>
          <w14:ligatures w14:val="standardContextual"/>
        </w:rPr>
      </w:pPr>
      <w:r>
        <w:t>8.85</w:t>
      </w:r>
      <w:r>
        <w:rPr>
          <w:rFonts w:asciiTheme="minorHAnsi" w:eastAsiaTheme="minorEastAsia" w:hAnsiTheme="minorHAnsi" w:cstheme="minorBidi"/>
          <w:kern w:val="2"/>
          <w:sz w:val="24"/>
          <w:szCs w:val="24"/>
          <w14:ligatures w14:val="standardContextual"/>
        </w:rPr>
        <w:tab/>
      </w:r>
      <w:r>
        <w:t>Application level measurement report for NR +CAPPLEVMRNR</w:t>
      </w:r>
      <w:r>
        <w:tab/>
      </w:r>
      <w:r>
        <w:fldChar w:fldCharType="begin" w:fldLock="1"/>
      </w:r>
      <w:r>
        <w:instrText xml:space="preserve"> PAGEREF _Toc218776686 \h </w:instrText>
      </w:r>
      <w:r>
        <w:fldChar w:fldCharType="separate"/>
      </w:r>
      <w:r>
        <w:t>230</w:t>
      </w:r>
      <w:r>
        <w:fldChar w:fldCharType="end"/>
      </w:r>
    </w:p>
    <w:p w14:paraId="48FE5701" w14:textId="4D6AE361" w:rsidR="00582C5F" w:rsidRDefault="00582C5F">
      <w:pPr>
        <w:pStyle w:val="TOC2"/>
        <w:rPr>
          <w:rFonts w:asciiTheme="minorHAnsi" w:eastAsiaTheme="minorEastAsia" w:hAnsiTheme="minorHAnsi" w:cstheme="minorBidi"/>
          <w:kern w:val="2"/>
          <w:sz w:val="24"/>
          <w:szCs w:val="24"/>
          <w14:ligatures w14:val="standardContextual"/>
        </w:rPr>
      </w:pPr>
      <w:r>
        <w:t>8.86</w:t>
      </w:r>
      <w:r>
        <w:rPr>
          <w:rFonts w:asciiTheme="minorHAnsi" w:eastAsiaTheme="minorEastAsia" w:hAnsiTheme="minorHAnsi" w:cstheme="minorBidi"/>
          <w:kern w:val="2"/>
          <w:sz w:val="24"/>
          <w:szCs w:val="24"/>
          <w14:ligatures w14:val="standardContextual"/>
        </w:rPr>
        <w:tab/>
      </w:r>
      <w:r>
        <w:t>Unavailability Period +CUNPER</w:t>
      </w:r>
      <w:r>
        <w:tab/>
      </w:r>
      <w:r>
        <w:fldChar w:fldCharType="begin" w:fldLock="1"/>
      </w:r>
      <w:r>
        <w:instrText xml:space="preserve"> PAGEREF _Toc218776687 \h </w:instrText>
      </w:r>
      <w:r>
        <w:fldChar w:fldCharType="separate"/>
      </w:r>
      <w:r>
        <w:t>231</w:t>
      </w:r>
      <w:r>
        <w:fldChar w:fldCharType="end"/>
      </w:r>
    </w:p>
    <w:p w14:paraId="605CA8C3" w14:textId="1EB9B483" w:rsidR="00582C5F" w:rsidRDefault="00582C5F">
      <w:pPr>
        <w:pStyle w:val="TOC2"/>
        <w:rPr>
          <w:rFonts w:asciiTheme="minorHAnsi" w:eastAsiaTheme="minorEastAsia" w:hAnsiTheme="minorHAnsi" w:cstheme="minorBidi"/>
          <w:kern w:val="2"/>
          <w:sz w:val="24"/>
          <w:szCs w:val="24"/>
          <w14:ligatures w14:val="standardContextual"/>
        </w:rPr>
      </w:pPr>
      <w:r>
        <w:t>8.87</w:t>
      </w:r>
      <w:r>
        <w:rPr>
          <w:rFonts w:asciiTheme="minorHAnsi" w:eastAsiaTheme="minorEastAsia" w:hAnsiTheme="minorHAnsi" w:cstheme="minorBidi"/>
          <w:kern w:val="2"/>
          <w:sz w:val="24"/>
          <w:szCs w:val="24"/>
          <w14:ligatures w14:val="standardContextual"/>
        </w:rPr>
        <w:tab/>
      </w:r>
      <w:r>
        <w:t>Discontinuous Coverage +CDISCO</w:t>
      </w:r>
      <w:r>
        <w:tab/>
      </w:r>
      <w:r>
        <w:fldChar w:fldCharType="begin" w:fldLock="1"/>
      </w:r>
      <w:r>
        <w:instrText xml:space="preserve"> PAGEREF _Toc218776688 \h </w:instrText>
      </w:r>
      <w:r>
        <w:fldChar w:fldCharType="separate"/>
      </w:r>
      <w:r>
        <w:t>233</w:t>
      </w:r>
      <w:r>
        <w:fldChar w:fldCharType="end"/>
      </w:r>
    </w:p>
    <w:p w14:paraId="5DC33427" w14:textId="736EACDC" w:rsidR="00582C5F" w:rsidRDefault="00582C5F">
      <w:pPr>
        <w:pStyle w:val="TOC2"/>
        <w:rPr>
          <w:rFonts w:asciiTheme="minorHAnsi" w:eastAsiaTheme="minorEastAsia" w:hAnsiTheme="minorHAnsi" w:cstheme="minorBidi"/>
          <w:kern w:val="2"/>
          <w:sz w:val="24"/>
          <w:szCs w:val="24"/>
          <w14:ligatures w14:val="standardContextual"/>
        </w:rPr>
      </w:pPr>
      <w:r>
        <w:t>8.88</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_Toc218776689 \h </w:instrText>
      </w:r>
      <w:r>
        <w:fldChar w:fldCharType="separate"/>
      </w:r>
      <w:r>
        <w:t>234</w:t>
      </w:r>
      <w:r>
        <w:fldChar w:fldCharType="end"/>
      </w:r>
    </w:p>
    <w:p w14:paraId="24B4AAEA" w14:textId="1D49741B" w:rsidR="00582C5F" w:rsidRDefault="00582C5F">
      <w:pPr>
        <w:pStyle w:val="TOC2"/>
        <w:rPr>
          <w:rFonts w:asciiTheme="minorHAnsi" w:eastAsiaTheme="minorEastAsia" w:hAnsiTheme="minorHAnsi" w:cstheme="minorBidi"/>
          <w:kern w:val="2"/>
          <w:sz w:val="24"/>
          <w:szCs w:val="24"/>
          <w14:ligatures w14:val="standardContextual"/>
        </w:rPr>
      </w:pPr>
      <w:r>
        <w:t>8.89</w:t>
      </w:r>
      <w:r>
        <w:rPr>
          <w:rFonts w:asciiTheme="minorHAnsi" w:eastAsiaTheme="minorEastAsia" w:hAnsiTheme="minorHAnsi" w:cstheme="minorBidi"/>
          <w:kern w:val="2"/>
          <w:sz w:val="24"/>
          <w:szCs w:val="24"/>
          <w14:ligatures w14:val="standardContextual"/>
        </w:rPr>
        <w:tab/>
      </w:r>
      <w:r>
        <w:t>Signal level enhanced network selection +CSENSE</w:t>
      </w:r>
      <w:r>
        <w:tab/>
      </w:r>
      <w:r>
        <w:fldChar w:fldCharType="begin" w:fldLock="1"/>
      </w:r>
      <w:r>
        <w:instrText xml:space="preserve"> PAGEREF _Toc218776690 \h </w:instrText>
      </w:r>
      <w:r>
        <w:fldChar w:fldCharType="separate"/>
      </w:r>
      <w:r>
        <w:t>238</w:t>
      </w:r>
      <w:r>
        <w:fldChar w:fldCharType="end"/>
      </w:r>
    </w:p>
    <w:p w14:paraId="420D9851" w14:textId="08980DAD" w:rsidR="00582C5F" w:rsidRDefault="00582C5F">
      <w:pPr>
        <w:pStyle w:val="TOC2"/>
        <w:rPr>
          <w:rFonts w:asciiTheme="minorHAnsi" w:eastAsiaTheme="minorEastAsia" w:hAnsiTheme="minorHAnsi" w:cstheme="minorBidi"/>
          <w:kern w:val="2"/>
          <w:sz w:val="24"/>
          <w:szCs w:val="24"/>
          <w14:ligatures w14:val="standardContextual"/>
        </w:rPr>
      </w:pPr>
      <w:r>
        <w:t>8.90</w:t>
      </w:r>
      <w:r>
        <w:rPr>
          <w:rFonts w:asciiTheme="minorHAnsi" w:eastAsiaTheme="minorEastAsia" w:hAnsiTheme="minorHAnsi" w:cstheme="minorBidi"/>
          <w:kern w:val="2"/>
          <w:sz w:val="24"/>
          <w:szCs w:val="24"/>
          <w14:ligatures w14:val="standardContextual"/>
        </w:rPr>
        <w:tab/>
      </w:r>
      <w:r>
        <w:t xml:space="preserve">Security </w:t>
      </w:r>
      <w:r>
        <w:rPr>
          <w:lang w:eastAsia="ko-KR"/>
        </w:rPr>
        <w:t>Algorithms</w:t>
      </w:r>
      <w:r>
        <w:t xml:space="preserve"> +CSECALG</w:t>
      </w:r>
      <w:r>
        <w:tab/>
      </w:r>
      <w:r>
        <w:fldChar w:fldCharType="begin" w:fldLock="1"/>
      </w:r>
      <w:r>
        <w:instrText xml:space="preserve"> PAGEREF _Toc218776691 \h </w:instrText>
      </w:r>
      <w:r>
        <w:fldChar w:fldCharType="separate"/>
      </w:r>
      <w:r>
        <w:t>239</w:t>
      </w:r>
      <w:r>
        <w:fldChar w:fldCharType="end"/>
      </w:r>
    </w:p>
    <w:p w14:paraId="1E9935F1" w14:textId="08CC4657" w:rsidR="00582C5F" w:rsidRDefault="00582C5F">
      <w:pPr>
        <w:pStyle w:val="TOC2"/>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Store and Forward operation +CSTFOR</w:t>
      </w:r>
      <w:r>
        <w:tab/>
      </w:r>
      <w:r>
        <w:fldChar w:fldCharType="begin" w:fldLock="1"/>
      </w:r>
      <w:r>
        <w:instrText xml:space="preserve"> PAGEREF _Toc218776692 \h </w:instrText>
      </w:r>
      <w:r>
        <w:fldChar w:fldCharType="separate"/>
      </w:r>
      <w:r>
        <w:t>240</w:t>
      </w:r>
      <w:r>
        <w:fldChar w:fldCharType="end"/>
      </w:r>
    </w:p>
    <w:p w14:paraId="76B72235" w14:textId="1B4B1DD0" w:rsidR="00582C5F" w:rsidRDefault="00582C5F">
      <w:pPr>
        <w:pStyle w:val="TOC2"/>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Discontinuous Coverage +CDISCO2</w:t>
      </w:r>
      <w:r>
        <w:tab/>
      </w:r>
      <w:r>
        <w:fldChar w:fldCharType="begin" w:fldLock="1"/>
      </w:r>
      <w:r>
        <w:instrText xml:space="preserve"> PAGEREF _Toc218776693 \h </w:instrText>
      </w:r>
      <w:r>
        <w:fldChar w:fldCharType="separate"/>
      </w:r>
      <w:r>
        <w:t>242</w:t>
      </w:r>
      <w:r>
        <w:fldChar w:fldCharType="end"/>
      </w:r>
    </w:p>
    <w:p w14:paraId="6AA84C47" w14:textId="2BCE1FDF" w:rsidR="00582C5F" w:rsidRDefault="00582C5F">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Mobile termination errors</w:t>
      </w:r>
      <w:r>
        <w:tab/>
      </w:r>
      <w:r>
        <w:fldChar w:fldCharType="begin" w:fldLock="1"/>
      </w:r>
      <w:r>
        <w:instrText xml:space="preserve"> PAGEREF _Toc218776694 \h </w:instrText>
      </w:r>
      <w:r>
        <w:fldChar w:fldCharType="separate"/>
      </w:r>
      <w:r>
        <w:t>245</w:t>
      </w:r>
      <w:r>
        <w:fldChar w:fldCharType="end"/>
      </w:r>
    </w:p>
    <w:p w14:paraId="558337E7" w14:textId="0AD1C9B0" w:rsidR="00582C5F" w:rsidRDefault="00582C5F">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Report mobile termination error +CMEE</w:t>
      </w:r>
      <w:r>
        <w:tab/>
      </w:r>
      <w:r>
        <w:fldChar w:fldCharType="begin" w:fldLock="1"/>
      </w:r>
      <w:r>
        <w:instrText xml:space="preserve"> PAGEREF _Toc218776695 \h </w:instrText>
      </w:r>
      <w:r>
        <w:fldChar w:fldCharType="separate"/>
      </w:r>
      <w:r>
        <w:t>245</w:t>
      </w:r>
      <w:r>
        <w:fldChar w:fldCharType="end"/>
      </w:r>
    </w:p>
    <w:p w14:paraId="26047947" w14:textId="6A965856" w:rsidR="00582C5F" w:rsidRDefault="00582C5F">
      <w:pPr>
        <w:pStyle w:val="TOC2"/>
        <w:rPr>
          <w:rFonts w:asciiTheme="minorHAnsi" w:eastAsiaTheme="minorEastAsia" w:hAnsiTheme="minorHAnsi" w:cstheme="minorBidi"/>
          <w:kern w:val="2"/>
          <w:sz w:val="24"/>
          <w:szCs w:val="24"/>
          <w14:ligatures w14:val="standardContextual"/>
        </w:rPr>
      </w:pPr>
      <w:r>
        <w:t>9.1A</w:t>
      </w:r>
      <w:r>
        <w:rPr>
          <w:rFonts w:asciiTheme="minorHAnsi" w:eastAsiaTheme="minorEastAsia" w:hAnsiTheme="minorHAnsi" w:cstheme="minorBidi"/>
          <w:kern w:val="2"/>
          <w:sz w:val="24"/>
          <w:szCs w:val="24"/>
          <w14:ligatures w14:val="standardContextual"/>
        </w:rPr>
        <w:tab/>
      </w:r>
      <w:r>
        <w:t>Report mobile originated location request error +CMOLRE</w:t>
      </w:r>
      <w:r>
        <w:tab/>
      </w:r>
      <w:r>
        <w:fldChar w:fldCharType="begin" w:fldLock="1"/>
      </w:r>
      <w:r>
        <w:instrText xml:space="preserve"> PAGEREF _Toc218776696 \h </w:instrText>
      </w:r>
      <w:r>
        <w:fldChar w:fldCharType="separate"/>
      </w:r>
      <w:r>
        <w:t>245</w:t>
      </w:r>
      <w:r>
        <w:fldChar w:fldCharType="end"/>
      </w:r>
    </w:p>
    <w:p w14:paraId="14AD62E6" w14:textId="51FFF57E" w:rsidR="00582C5F" w:rsidRDefault="00582C5F">
      <w:pPr>
        <w:pStyle w:val="TOC2"/>
        <w:rPr>
          <w:rFonts w:asciiTheme="minorHAnsi" w:eastAsiaTheme="minorEastAsia" w:hAnsiTheme="minorHAnsi" w:cstheme="minorBidi"/>
          <w:kern w:val="2"/>
          <w:sz w:val="24"/>
          <w:szCs w:val="24"/>
          <w14:ligatures w14:val="standardContextual"/>
        </w:rPr>
      </w:pPr>
      <w:r>
        <w:t>9.1B</w:t>
      </w:r>
      <w:r>
        <w:rPr>
          <w:rFonts w:asciiTheme="minorHAnsi" w:eastAsiaTheme="minorEastAsia" w:hAnsiTheme="minorHAnsi" w:cstheme="minorBidi"/>
          <w:kern w:val="2"/>
          <w:sz w:val="24"/>
          <w:szCs w:val="24"/>
          <w14:ligatures w14:val="standardContextual"/>
        </w:rPr>
        <w:tab/>
      </w:r>
      <w:r>
        <w:t>Report network error codes +CNEC</w:t>
      </w:r>
      <w:r>
        <w:tab/>
      </w:r>
      <w:r>
        <w:fldChar w:fldCharType="begin" w:fldLock="1"/>
      </w:r>
      <w:r>
        <w:instrText xml:space="preserve"> PAGEREF _Toc218776697 \h </w:instrText>
      </w:r>
      <w:r>
        <w:fldChar w:fldCharType="separate"/>
      </w:r>
      <w:r>
        <w:t>246</w:t>
      </w:r>
      <w:r>
        <w:fldChar w:fldCharType="end"/>
      </w:r>
    </w:p>
    <w:p w14:paraId="5AB7DDAE" w14:textId="0C644ABD"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en-US"/>
        </w:rPr>
        <w:t>9.2</w:t>
      </w:r>
      <w:r>
        <w:rPr>
          <w:rFonts w:asciiTheme="minorHAnsi" w:eastAsiaTheme="minorEastAsia" w:hAnsiTheme="minorHAnsi" w:cstheme="minorBidi"/>
          <w:kern w:val="2"/>
          <w:sz w:val="24"/>
          <w:szCs w:val="24"/>
          <w14:ligatures w14:val="standardContextual"/>
        </w:rPr>
        <w:tab/>
      </w:r>
      <w:r w:rsidRPr="00DF0033">
        <w:rPr>
          <w:lang w:val="en-US"/>
        </w:rPr>
        <w:t>Mobile termination error result code +CME ERROR</w:t>
      </w:r>
      <w:r>
        <w:tab/>
      </w:r>
      <w:r>
        <w:fldChar w:fldCharType="begin" w:fldLock="1"/>
      </w:r>
      <w:r>
        <w:instrText xml:space="preserve"> PAGEREF _Toc218776698 \h </w:instrText>
      </w:r>
      <w:r>
        <w:fldChar w:fldCharType="separate"/>
      </w:r>
      <w:r>
        <w:t>247</w:t>
      </w:r>
      <w:r>
        <w:fldChar w:fldCharType="end"/>
      </w:r>
    </w:p>
    <w:p w14:paraId="5AC04B07" w14:textId="184DE633" w:rsidR="00582C5F" w:rsidRDefault="00582C5F">
      <w:pPr>
        <w:pStyle w:val="TOC3"/>
        <w:rPr>
          <w:rFonts w:asciiTheme="minorHAnsi" w:eastAsiaTheme="minorEastAsia" w:hAnsiTheme="minorHAnsi" w:cstheme="minorBidi"/>
          <w:kern w:val="2"/>
          <w:sz w:val="24"/>
          <w:szCs w:val="24"/>
          <w14:ligatures w14:val="standardContextual"/>
        </w:rPr>
      </w:pPr>
      <w:r>
        <w:t>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_Toc218776699 \h </w:instrText>
      </w:r>
      <w:r>
        <w:fldChar w:fldCharType="separate"/>
      </w:r>
      <w:r>
        <w:t>247</w:t>
      </w:r>
      <w:r>
        <w:fldChar w:fldCharType="end"/>
      </w:r>
    </w:p>
    <w:p w14:paraId="1E0B3E30" w14:textId="7B2AC5E9" w:rsidR="00582C5F" w:rsidRDefault="00582C5F">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 errors</w:t>
      </w:r>
      <w:r>
        <w:tab/>
      </w:r>
      <w:r>
        <w:fldChar w:fldCharType="begin" w:fldLock="1"/>
      </w:r>
      <w:r>
        <w:instrText xml:space="preserve"> PAGEREF _Toc218776700 \h </w:instrText>
      </w:r>
      <w:r>
        <w:fldChar w:fldCharType="separate"/>
      </w:r>
      <w:r>
        <w:t>248</w:t>
      </w:r>
      <w:r>
        <w:fldChar w:fldCharType="end"/>
      </w:r>
    </w:p>
    <w:p w14:paraId="305D6778" w14:textId="4FF543E5" w:rsidR="00582C5F" w:rsidRDefault="00582C5F">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CS, GPRS, UMTS, EPS and 5GS-related errors</w:t>
      </w:r>
      <w:r>
        <w:tab/>
      </w:r>
      <w:r>
        <w:fldChar w:fldCharType="begin" w:fldLock="1"/>
      </w:r>
      <w:r>
        <w:instrText xml:space="preserve"> PAGEREF _Toc218776701 \h </w:instrText>
      </w:r>
      <w:r>
        <w:fldChar w:fldCharType="separate"/>
      </w:r>
      <w:r>
        <w:t>249</w:t>
      </w:r>
      <w:r>
        <w:fldChar w:fldCharType="end"/>
      </w:r>
    </w:p>
    <w:p w14:paraId="0A572AA2" w14:textId="6D7DC750" w:rsidR="00582C5F" w:rsidRDefault="00582C5F">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Errors related to a failure to perform an attach</w:t>
      </w:r>
      <w:r>
        <w:tab/>
      </w:r>
      <w:r>
        <w:fldChar w:fldCharType="begin" w:fldLock="1"/>
      </w:r>
      <w:r>
        <w:instrText xml:space="preserve"> PAGEREF _Toc218776702 \h </w:instrText>
      </w:r>
      <w:r>
        <w:fldChar w:fldCharType="separate"/>
      </w:r>
      <w:r>
        <w:t>249</w:t>
      </w:r>
      <w:r>
        <w:fldChar w:fldCharType="end"/>
      </w:r>
    </w:p>
    <w:p w14:paraId="4D0B39A1" w14:textId="4B6D7BBB" w:rsidR="00582C5F" w:rsidRDefault="00582C5F">
      <w:pPr>
        <w:pStyle w:val="TOC5"/>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Errors for CS, GPRS and UMTS</w:t>
      </w:r>
      <w:r>
        <w:tab/>
      </w:r>
      <w:r>
        <w:fldChar w:fldCharType="begin" w:fldLock="1"/>
      </w:r>
      <w:r>
        <w:instrText xml:space="preserve"> PAGEREF _Toc218776703 \h </w:instrText>
      </w:r>
      <w:r>
        <w:fldChar w:fldCharType="separate"/>
      </w:r>
      <w:r>
        <w:t>249</w:t>
      </w:r>
      <w:r>
        <w:fldChar w:fldCharType="end"/>
      </w:r>
    </w:p>
    <w:p w14:paraId="42AEB8D8" w14:textId="06CC97C9" w:rsidR="00582C5F" w:rsidRDefault="00582C5F">
      <w:pPr>
        <w:pStyle w:val="TOC5"/>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Errors for EPS</w:t>
      </w:r>
      <w:r>
        <w:tab/>
      </w:r>
      <w:r>
        <w:fldChar w:fldCharType="begin" w:fldLock="1"/>
      </w:r>
      <w:r>
        <w:instrText xml:space="preserve"> PAGEREF _Toc218776704 \h </w:instrText>
      </w:r>
      <w:r>
        <w:fldChar w:fldCharType="separate"/>
      </w:r>
      <w:r>
        <w:t>250</w:t>
      </w:r>
      <w:r>
        <w:fldChar w:fldCharType="end"/>
      </w:r>
    </w:p>
    <w:p w14:paraId="43F60AC3" w14:textId="48D6ACCB" w:rsidR="00582C5F" w:rsidRDefault="00582C5F">
      <w:pPr>
        <w:pStyle w:val="TOC5"/>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Errors for 5GS</w:t>
      </w:r>
      <w:r>
        <w:tab/>
      </w:r>
      <w:r>
        <w:fldChar w:fldCharType="begin" w:fldLock="1"/>
      </w:r>
      <w:r>
        <w:instrText xml:space="preserve"> PAGEREF _Toc218776705 \h </w:instrText>
      </w:r>
      <w:r>
        <w:fldChar w:fldCharType="separate"/>
      </w:r>
      <w:r>
        <w:t>250</w:t>
      </w:r>
      <w:r>
        <w:fldChar w:fldCharType="end"/>
      </w:r>
    </w:p>
    <w:p w14:paraId="5107C1F1" w14:textId="0B66B139" w:rsidR="00582C5F" w:rsidRDefault="00582C5F">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Errors related to a failure to activate a context</w:t>
      </w:r>
      <w:r>
        <w:tab/>
      </w:r>
      <w:r>
        <w:fldChar w:fldCharType="begin" w:fldLock="1"/>
      </w:r>
      <w:r>
        <w:instrText xml:space="preserve"> PAGEREF _Toc218776706 \h </w:instrText>
      </w:r>
      <w:r>
        <w:fldChar w:fldCharType="separate"/>
      </w:r>
      <w:r>
        <w:t>251</w:t>
      </w:r>
      <w:r>
        <w:fldChar w:fldCharType="end"/>
      </w:r>
    </w:p>
    <w:p w14:paraId="31A811FE" w14:textId="6B35F9DC" w:rsidR="00582C5F" w:rsidRDefault="00582C5F">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Errors for GPRS and UMTS</w:t>
      </w:r>
      <w:r>
        <w:tab/>
      </w:r>
      <w:r>
        <w:fldChar w:fldCharType="begin" w:fldLock="1"/>
      </w:r>
      <w:r>
        <w:instrText xml:space="preserve"> PAGEREF _Toc218776707 \h </w:instrText>
      </w:r>
      <w:r>
        <w:fldChar w:fldCharType="separate"/>
      </w:r>
      <w:r>
        <w:t>251</w:t>
      </w:r>
      <w:r>
        <w:fldChar w:fldCharType="end"/>
      </w:r>
    </w:p>
    <w:p w14:paraId="17C71624" w14:textId="1DCF4829" w:rsidR="00582C5F" w:rsidRDefault="00582C5F">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Errors for EPS</w:t>
      </w:r>
      <w:r>
        <w:tab/>
      </w:r>
      <w:r>
        <w:fldChar w:fldCharType="begin" w:fldLock="1"/>
      </w:r>
      <w:r>
        <w:instrText xml:space="preserve"> PAGEREF _Toc218776708 \h </w:instrText>
      </w:r>
      <w:r>
        <w:fldChar w:fldCharType="separate"/>
      </w:r>
      <w:r>
        <w:t>253</w:t>
      </w:r>
      <w:r>
        <w:fldChar w:fldCharType="end"/>
      </w:r>
    </w:p>
    <w:p w14:paraId="4BA926E3" w14:textId="6B66508F" w:rsidR="00582C5F" w:rsidRDefault="00582C5F">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Errors for 5GS</w:t>
      </w:r>
      <w:r>
        <w:tab/>
      </w:r>
      <w:r>
        <w:fldChar w:fldCharType="begin" w:fldLock="1"/>
      </w:r>
      <w:r>
        <w:instrText xml:space="preserve"> PAGEREF _Toc218776709 \h </w:instrText>
      </w:r>
      <w:r>
        <w:fldChar w:fldCharType="separate"/>
      </w:r>
      <w:r>
        <w:t>254</w:t>
      </w:r>
      <w:r>
        <w:fldChar w:fldCharType="end"/>
      </w:r>
    </w:p>
    <w:p w14:paraId="3345BB11" w14:textId="759BEDA4" w:rsidR="00582C5F" w:rsidRDefault="00582C5F">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_Toc218776710 \h </w:instrText>
      </w:r>
      <w:r>
        <w:fldChar w:fldCharType="separate"/>
      </w:r>
      <w:r>
        <w:t>254</w:t>
      </w:r>
      <w:r>
        <w:fldChar w:fldCharType="end"/>
      </w:r>
    </w:p>
    <w:p w14:paraId="15264489" w14:textId="7F4F2FEF" w:rsidR="00582C5F" w:rsidRDefault="00582C5F">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_Toc218776711 \h </w:instrText>
      </w:r>
      <w:r>
        <w:fldChar w:fldCharType="separate"/>
      </w:r>
      <w:r>
        <w:t>254</w:t>
      </w:r>
      <w:r>
        <w:fldChar w:fldCharType="end"/>
      </w:r>
    </w:p>
    <w:p w14:paraId="781FE893" w14:textId="08A326A3" w:rsidR="00582C5F" w:rsidRDefault="00582C5F">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VBS, VGCS and eMLPP-related errors</w:t>
      </w:r>
      <w:r>
        <w:tab/>
      </w:r>
      <w:r>
        <w:fldChar w:fldCharType="begin" w:fldLock="1"/>
      </w:r>
      <w:r>
        <w:instrText xml:space="preserve"> PAGEREF _Toc218776712 \h </w:instrText>
      </w:r>
      <w:r>
        <w:fldChar w:fldCharType="separate"/>
      </w:r>
      <w:r>
        <w:t>254</w:t>
      </w:r>
      <w:r>
        <w:fldChar w:fldCharType="end"/>
      </w:r>
    </w:p>
    <w:p w14:paraId="7B2A4111" w14:textId="4B97481F" w:rsidR="00582C5F" w:rsidRDefault="00582C5F">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Mobile termination error result code +CMOLRE</w:t>
      </w:r>
      <w:r>
        <w:tab/>
      </w:r>
      <w:r>
        <w:fldChar w:fldCharType="begin" w:fldLock="1"/>
      </w:r>
      <w:r>
        <w:instrText xml:space="preserve"> PAGEREF _Toc218776713 \h </w:instrText>
      </w:r>
      <w:r>
        <w:fldChar w:fldCharType="separate"/>
      </w:r>
      <w:r>
        <w:t>255</w:t>
      </w:r>
      <w:r>
        <w:fldChar w:fldCharType="end"/>
      </w:r>
    </w:p>
    <w:p w14:paraId="1F0F1826" w14:textId="61BC9FA6" w:rsidR="00582C5F" w:rsidRDefault="00582C5F">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_Toc218776714 \h </w:instrText>
      </w:r>
      <w:r>
        <w:fldChar w:fldCharType="separate"/>
      </w:r>
      <w:r>
        <w:t>255</w:t>
      </w:r>
      <w:r>
        <w:fldChar w:fldCharType="end"/>
      </w:r>
    </w:p>
    <w:p w14:paraId="211E1DBB" w14:textId="4F6665AF" w:rsidR="00582C5F" w:rsidRDefault="00582C5F">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Errors</w:t>
      </w:r>
      <w:r>
        <w:tab/>
      </w:r>
      <w:r>
        <w:fldChar w:fldCharType="begin" w:fldLock="1"/>
      </w:r>
      <w:r>
        <w:instrText xml:space="preserve"> PAGEREF _Toc218776715 \h </w:instrText>
      </w:r>
      <w:r>
        <w:fldChar w:fldCharType="separate"/>
      </w:r>
      <w:r>
        <w:t>255</w:t>
      </w:r>
      <w:r>
        <w:fldChar w:fldCharType="end"/>
      </w:r>
    </w:p>
    <w:p w14:paraId="1B67640E" w14:textId="659CB5CD" w:rsidR="00582C5F" w:rsidRDefault="00582C5F">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_Toc218776716 \h </w:instrText>
      </w:r>
      <w:r>
        <w:fldChar w:fldCharType="separate"/>
      </w:r>
      <w:r>
        <w:t>255</w:t>
      </w:r>
      <w:r>
        <w:fldChar w:fldCharType="end"/>
      </w:r>
    </w:p>
    <w:p w14:paraId="68762DBF" w14:textId="2B4A202D" w:rsidR="00582C5F" w:rsidRDefault="00582C5F">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Commands for packet domain</w:t>
      </w:r>
      <w:r>
        <w:tab/>
      </w:r>
      <w:r>
        <w:fldChar w:fldCharType="begin" w:fldLock="1"/>
      </w:r>
      <w:r>
        <w:instrText xml:space="preserve"> PAGEREF _Toc218776717 \h </w:instrText>
      </w:r>
      <w:r>
        <w:fldChar w:fldCharType="separate"/>
      </w:r>
      <w:r>
        <w:t>256</w:t>
      </w:r>
      <w:r>
        <w:fldChar w:fldCharType="end"/>
      </w:r>
    </w:p>
    <w:p w14:paraId="18C5EF3A" w14:textId="25B5FEBC" w:rsidR="00582C5F" w:rsidRDefault="00582C5F">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_Toc218776718 \h </w:instrText>
      </w:r>
      <w:r>
        <w:fldChar w:fldCharType="separate"/>
      </w:r>
      <w:r>
        <w:t>256</w:t>
      </w:r>
      <w:r>
        <w:fldChar w:fldCharType="end"/>
      </w:r>
    </w:p>
    <w:p w14:paraId="7C773AB1" w14:textId="34050D22" w:rsidR="00582C5F" w:rsidRDefault="00582C5F">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Commands specific to MTs supporting the packet domain</w:t>
      </w:r>
      <w:r>
        <w:tab/>
      </w:r>
      <w:r>
        <w:fldChar w:fldCharType="begin" w:fldLock="1"/>
      </w:r>
      <w:r>
        <w:instrText xml:space="preserve"> PAGEREF _Toc218776719 \h </w:instrText>
      </w:r>
      <w:r>
        <w:fldChar w:fldCharType="separate"/>
      </w:r>
      <w:r>
        <w:t>256</w:t>
      </w:r>
      <w:r>
        <w:fldChar w:fldCharType="end"/>
      </w:r>
    </w:p>
    <w:p w14:paraId="0513821A" w14:textId="12733733" w:rsidR="00582C5F" w:rsidRDefault="00582C5F">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 remark about EPS bearer contexts and PDP contexts</w:t>
      </w:r>
      <w:r>
        <w:tab/>
      </w:r>
      <w:r>
        <w:fldChar w:fldCharType="begin" w:fldLock="1"/>
      </w:r>
      <w:r>
        <w:instrText xml:space="preserve"> PAGEREF _Toc218776720 \h </w:instrText>
      </w:r>
      <w:r>
        <w:fldChar w:fldCharType="separate"/>
      </w:r>
      <w:r>
        <w:t>256</w:t>
      </w:r>
      <w:r>
        <w:fldChar w:fldCharType="end"/>
      </w:r>
    </w:p>
    <w:p w14:paraId="5872E534" w14:textId="642413E8" w:rsidR="00582C5F" w:rsidRDefault="00582C5F">
      <w:pPr>
        <w:pStyle w:val="TOC3"/>
        <w:rPr>
          <w:rFonts w:asciiTheme="minorHAnsi" w:eastAsiaTheme="minorEastAsia" w:hAnsiTheme="minorHAnsi" w:cstheme="minorBidi"/>
          <w:kern w:val="2"/>
          <w:sz w:val="24"/>
          <w:szCs w:val="24"/>
          <w14:ligatures w14:val="standardContextual"/>
        </w:rPr>
      </w:pPr>
      <w:r>
        <w:t>10.1.00</w:t>
      </w:r>
      <w:r>
        <w:rPr>
          <w:rFonts w:asciiTheme="minorHAnsi" w:eastAsiaTheme="minorEastAsia" w:hAnsiTheme="minorHAnsi" w:cstheme="minorBidi"/>
          <w:kern w:val="2"/>
          <w:sz w:val="24"/>
          <w:szCs w:val="24"/>
          <w14:ligatures w14:val="standardContextual"/>
        </w:rPr>
        <w:tab/>
      </w:r>
      <w:r>
        <w:t>General remark about 5GS PDU sessions and EPS PDN connections</w:t>
      </w:r>
      <w:r>
        <w:tab/>
      </w:r>
      <w:r>
        <w:fldChar w:fldCharType="begin" w:fldLock="1"/>
      </w:r>
      <w:r>
        <w:instrText xml:space="preserve"> PAGEREF _Toc218776721 \h </w:instrText>
      </w:r>
      <w:r>
        <w:fldChar w:fldCharType="separate"/>
      </w:r>
      <w:r>
        <w:t>258</w:t>
      </w:r>
      <w:r>
        <w:fldChar w:fldCharType="end"/>
      </w:r>
    </w:p>
    <w:p w14:paraId="4ACFD9DA" w14:textId="74D4B76E" w:rsidR="00582C5F" w:rsidRDefault="00582C5F">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Define PDP context +CGDCONT</w:t>
      </w:r>
      <w:r>
        <w:tab/>
      </w:r>
      <w:r>
        <w:fldChar w:fldCharType="begin" w:fldLock="1"/>
      </w:r>
      <w:r>
        <w:instrText xml:space="preserve"> PAGEREF _Toc218776722 \h </w:instrText>
      </w:r>
      <w:r>
        <w:fldChar w:fldCharType="separate"/>
      </w:r>
      <w:r>
        <w:t>259</w:t>
      </w:r>
      <w:r>
        <w:fldChar w:fldCharType="end"/>
      </w:r>
    </w:p>
    <w:p w14:paraId="22E5517F" w14:textId="66E5B8C5" w:rsidR="00582C5F" w:rsidRDefault="00582C5F">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Define secondary PDP context +CGDSCONT</w:t>
      </w:r>
      <w:r>
        <w:tab/>
      </w:r>
      <w:r>
        <w:fldChar w:fldCharType="begin" w:fldLock="1"/>
      </w:r>
      <w:r>
        <w:instrText xml:space="preserve"> PAGEREF _Toc218776723 \h </w:instrText>
      </w:r>
      <w:r>
        <w:fldChar w:fldCharType="separate"/>
      </w:r>
      <w:r>
        <w:t>267</w:t>
      </w:r>
      <w:r>
        <w:fldChar w:fldCharType="end"/>
      </w:r>
    </w:p>
    <w:p w14:paraId="52742BAF" w14:textId="6A0A50C3" w:rsidR="00582C5F" w:rsidRDefault="00582C5F">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Traffic flow template +CGTFT</w:t>
      </w:r>
      <w:r>
        <w:tab/>
      </w:r>
      <w:r>
        <w:fldChar w:fldCharType="begin" w:fldLock="1"/>
      </w:r>
      <w:r>
        <w:instrText xml:space="preserve"> PAGEREF _Toc218776724 \h </w:instrText>
      </w:r>
      <w:r>
        <w:fldChar w:fldCharType="separate"/>
      </w:r>
      <w:r>
        <w:t>269</w:t>
      </w:r>
      <w:r>
        <w:fldChar w:fldCharType="end"/>
      </w:r>
    </w:p>
    <w:p w14:paraId="4DBCBB67" w14:textId="3CB49A73" w:rsidR="00582C5F" w:rsidRDefault="00582C5F">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Quality of service profile (requested) +CGQREQ</w:t>
      </w:r>
      <w:r>
        <w:tab/>
      </w:r>
      <w:r>
        <w:fldChar w:fldCharType="begin" w:fldLock="1"/>
      </w:r>
      <w:r>
        <w:instrText xml:space="preserve"> PAGEREF _Toc218776725 \h </w:instrText>
      </w:r>
      <w:r>
        <w:fldChar w:fldCharType="separate"/>
      </w:r>
      <w:r>
        <w:t>273</w:t>
      </w:r>
      <w:r>
        <w:fldChar w:fldCharType="end"/>
      </w:r>
    </w:p>
    <w:p w14:paraId="5C6E4EA9" w14:textId="4D01F9A5" w:rsidR="00582C5F" w:rsidRDefault="00582C5F">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Quality of service profile (minimum acceptable) +CGQMIN</w:t>
      </w:r>
      <w:r>
        <w:tab/>
      </w:r>
      <w:r>
        <w:fldChar w:fldCharType="begin" w:fldLock="1"/>
      </w:r>
      <w:r>
        <w:instrText xml:space="preserve"> PAGEREF _Toc218776726 \h </w:instrText>
      </w:r>
      <w:r>
        <w:fldChar w:fldCharType="separate"/>
      </w:r>
      <w:r>
        <w:t>275</w:t>
      </w:r>
      <w:r>
        <w:fldChar w:fldCharType="end"/>
      </w:r>
    </w:p>
    <w:p w14:paraId="0ECC86FC" w14:textId="518B6EE2" w:rsidR="00582C5F" w:rsidRDefault="00582C5F">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3G quality of service profile (requested) +CGEQREQ</w:t>
      </w:r>
      <w:r>
        <w:tab/>
      </w:r>
      <w:r>
        <w:fldChar w:fldCharType="begin" w:fldLock="1"/>
      </w:r>
      <w:r>
        <w:instrText xml:space="preserve"> PAGEREF _Toc218776727 \h </w:instrText>
      </w:r>
      <w:r>
        <w:fldChar w:fldCharType="separate"/>
      </w:r>
      <w:r>
        <w:t>276</w:t>
      </w:r>
      <w:r>
        <w:fldChar w:fldCharType="end"/>
      </w:r>
    </w:p>
    <w:p w14:paraId="57632000" w14:textId="0F642822" w:rsidR="00582C5F" w:rsidRDefault="00582C5F">
      <w:pPr>
        <w:pStyle w:val="TOC3"/>
        <w:rPr>
          <w:rFonts w:asciiTheme="minorHAnsi" w:eastAsiaTheme="minorEastAsia" w:hAnsiTheme="minorHAnsi" w:cstheme="minorBidi"/>
          <w:kern w:val="2"/>
          <w:sz w:val="24"/>
          <w:szCs w:val="24"/>
          <w14:ligatures w14:val="standardContextual"/>
        </w:rPr>
      </w:pPr>
      <w:r>
        <w:lastRenderedPageBreak/>
        <w:t>10.1.7</w:t>
      </w:r>
      <w:r>
        <w:rPr>
          <w:rFonts w:asciiTheme="minorHAnsi" w:eastAsiaTheme="minorEastAsia" w:hAnsiTheme="minorHAnsi" w:cstheme="minorBidi"/>
          <w:kern w:val="2"/>
          <w:sz w:val="24"/>
          <w:szCs w:val="24"/>
          <w14:ligatures w14:val="standardContextual"/>
        </w:rPr>
        <w:tab/>
      </w:r>
      <w:r>
        <w:t>3G quality of service profile (minimum acceptable) +CGEQMIN</w:t>
      </w:r>
      <w:r>
        <w:tab/>
      </w:r>
      <w:r>
        <w:fldChar w:fldCharType="begin" w:fldLock="1"/>
      </w:r>
      <w:r>
        <w:instrText xml:space="preserve"> PAGEREF _Toc218776728 \h </w:instrText>
      </w:r>
      <w:r>
        <w:fldChar w:fldCharType="separate"/>
      </w:r>
      <w:r>
        <w:t>279</w:t>
      </w:r>
      <w:r>
        <w:fldChar w:fldCharType="end"/>
      </w:r>
    </w:p>
    <w:p w14:paraId="10CF9185" w14:textId="71DC1A32" w:rsidR="00582C5F" w:rsidRDefault="00582C5F">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3G quality of service profile (negotiated) +CGEQNEG</w:t>
      </w:r>
      <w:r>
        <w:tab/>
      </w:r>
      <w:r>
        <w:fldChar w:fldCharType="begin" w:fldLock="1"/>
      </w:r>
      <w:r>
        <w:instrText xml:space="preserve"> PAGEREF _Toc218776729 \h </w:instrText>
      </w:r>
      <w:r>
        <w:fldChar w:fldCharType="separate"/>
      </w:r>
      <w:r>
        <w:t>283</w:t>
      </w:r>
      <w:r>
        <w:fldChar w:fldCharType="end"/>
      </w:r>
    </w:p>
    <w:p w14:paraId="060E55EA" w14:textId="176BB8C5" w:rsidR="00582C5F" w:rsidRDefault="00582C5F">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PS attach or detach +CGATT</w:t>
      </w:r>
      <w:r>
        <w:tab/>
      </w:r>
      <w:r>
        <w:fldChar w:fldCharType="begin" w:fldLock="1"/>
      </w:r>
      <w:r>
        <w:instrText xml:space="preserve"> PAGEREF _Toc218776730 \h </w:instrText>
      </w:r>
      <w:r>
        <w:fldChar w:fldCharType="separate"/>
      </w:r>
      <w:r>
        <w:t>285</w:t>
      </w:r>
      <w:r>
        <w:fldChar w:fldCharType="end"/>
      </w:r>
    </w:p>
    <w:p w14:paraId="6F02A721" w14:textId="2978D596" w:rsidR="00582C5F" w:rsidRDefault="00582C5F">
      <w:pPr>
        <w:pStyle w:val="TOC3"/>
        <w:rPr>
          <w:rFonts w:asciiTheme="minorHAnsi" w:eastAsiaTheme="minorEastAsia" w:hAnsiTheme="minorHAnsi" w:cstheme="minorBidi"/>
          <w:kern w:val="2"/>
          <w:sz w:val="24"/>
          <w:szCs w:val="24"/>
          <w14:ligatures w14:val="standardContextual"/>
        </w:rPr>
      </w:pPr>
      <w:r>
        <w:t>10.1.10</w:t>
      </w:r>
      <w:r>
        <w:rPr>
          <w:rFonts w:asciiTheme="minorHAnsi" w:eastAsiaTheme="minorEastAsia" w:hAnsiTheme="minorHAnsi" w:cstheme="minorBidi"/>
          <w:kern w:val="2"/>
          <w:sz w:val="24"/>
          <w:szCs w:val="24"/>
          <w14:ligatures w14:val="standardContextual"/>
        </w:rPr>
        <w:tab/>
      </w:r>
      <w:r>
        <w:t>PDP context activate or deactivate +CGACT</w:t>
      </w:r>
      <w:r>
        <w:tab/>
      </w:r>
      <w:r>
        <w:fldChar w:fldCharType="begin" w:fldLock="1"/>
      </w:r>
      <w:r>
        <w:instrText xml:space="preserve"> PAGEREF _Toc218776731 \h </w:instrText>
      </w:r>
      <w:r>
        <w:fldChar w:fldCharType="separate"/>
      </w:r>
      <w:r>
        <w:t>285</w:t>
      </w:r>
      <w:r>
        <w:fldChar w:fldCharType="end"/>
      </w:r>
    </w:p>
    <w:p w14:paraId="53D294DF" w14:textId="7FC08AC2"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10.1.11</w:t>
      </w:r>
      <w:r>
        <w:rPr>
          <w:rFonts w:asciiTheme="minorHAnsi" w:eastAsiaTheme="minorEastAsia" w:hAnsiTheme="minorHAnsi" w:cstheme="minorBidi"/>
          <w:kern w:val="2"/>
          <w:sz w:val="24"/>
          <w:szCs w:val="24"/>
          <w14:ligatures w14:val="standardContextual"/>
        </w:rPr>
        <w:tab/>
      </w:r>
      <w:r w:rsidRPr="00DF0033">
        <w:rPr>
          <w:lang w:val="fr-FR"/>
        </w:rPr>
        <w:t>PDP context modify +CGCMOD</w:t>
      </w:r>
      <w:r>
        <w:tab/>
      </w:r>
      <w:r>
        <w:fldChar w:fldCharType="begin" w:fldLock="1"/>
      </w:r>
      <w:r>
        <w:instrText xml:space="preserve"> PAGEREF _Toc218776732 \h </w:instrText>
      </w:r>
      <w:r>
        <w:fldChar w:fldCharType="separate"/>
      </w:r>
      <w:r>
        <w:t>286</w:t>
      </w:r>
      <w:r>
        <w:fldChar w:fldCharType="end"/>
      </w:r>
    </w:p>
    <w:p w14:paraId="50A620D4" w14:textId="2CC7E3F5" w:rsidR="00582C5F" w:rsidRDefault="00582C5F">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Enter data state +CGDATA</w:t>
      </w:r>
      <w:r>
        <w:tab/>
      </w:r>
      <w:r>
        <w:fldChar w:fldCharType="begin" w:fldLock="1"/>
      </w:r>
      <w:r>
        <w:instrText xml:space="preserve"> PAGEREF _Toc218776733 \h </w:instrText>
      </w:r>
      <w:r>
        <w:fldChar w:fldCharType="separate"/>
      </w:r>
      <w:r>
        <w:t>287</w:t>
      </w:r>
      <w:r>
        <w:fldChar w:fldCharType="end"/>
      </w:r>
    </w:p>
    <w:p w14:paraId="10463B7C" w14:textId="7A3AC01E" w:rsidR="00582C5F" w:rsidRDefault="00582C5F">
      <w:pPr>
        <w:pStyle w:val="TOC3"/>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Configure local octet stream PAD parameters +CGCLOSP (Obsolete)</w:t>
      </w:r>
      <w:r>
        <w:tab/>
      </w:r>
      <w:r>
        <w:fldChar w:fldCharType="begin" w:fldLock="1"/>
      </w:r>
      <w:r>
        <w:instrText xml:space="preserve"> PAGEREF _Toc218776734 \h </w:instrText>
      </w:r>
      <w:r>
        <w:fldChar w:fldCharType="separate"/>
      </w:r>
      <w:r>
        <w:t>289</w:t>
      </w:r>
      <w:r>
        <w:fldChar w:fldCharType="end"/>
      </w:r>
    </w:p>
    <w:p w14:paraId="7164CF0C" w14:textId="7B251C45" w:rsidR="00582C5F" w:rsidRDefault="00582C5F">
      <w:pPr>
        <w:pStyle w:val="TOC3"/>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Show PDP address(es) +CGPADDR</w:t>
      </w:r>
      <w:r>
        <w:tab/>
      </w:r>
      <w:r>
        <w:fldChar w:fldCharType="begin" w:fldLock="1"/>
      </w:r>
      <w:r>
        <w:instrText xml:space="preserve"> PAGEREF _Toc218776735 \h </w:instrText>
      </w:r>
      <w:r>
        <w:fldChar w:fldCharType="separate"/>
      </w:r>
      <w:r>
        <w:t>289</w:t>
      </w:r>
      <w:r>
        <w:fldChar w:fldCharType="end"/>
      </w:r>
    </w:p>
    <w:p w14:paraId="4367F8BE" w14:textId="7950A480" w:rsidR="00582C5F" w:rsidRDefault="00582C5F">
      <w:pPr>
        <w:pStyle w:val="TOC3"/>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Automatic response to a network request for PDP context activation +CGAUTO</w:t>
      </w:r>
      <w:r>
        <w:tab/>
      </w:r>
      <w:r>
        <w:fldChar w:fldCharType="begin" w:fldLock="1"/>
      </w:r>
      <w:r>
        <w:instrText xml:space="preserve"> PAGEREF _Toc218776736 \h </w:instrText>
      </w:r>
      <w:r>
        <w:fldChar w:fldCharType="separate"/>
      </w:r>
      <w:r>
        <w:t>290</w:t>
      </w:r>
      <w:r>
        <w:fldChar w:fldCharType="end"/>
      </w:r>
    </w:p>
    <w:p w14:paraId="06BE74C2" w14:textId="7E7EB703" w:rsidR="00582C5F" w:rsidRDefault="00582C5F">
      <w:pPr>
        <w:pStyle w:val="TOC3"/>
        <w:rPr>
          <w:rFonts w:asciiTheme="minorHAnsi" w:eastAsiaTheme="minorEastAsia" w:hAnsiTheme="minorHAnsi" w:cstheme="minorBidi"/>
          <w:kern w:val="2"/>
          <w:sz w:val="24"/>
          <w:szCs w:val="24"/>
          <w14:ligatures w14:val="standardContextual"/>
        </w:rPr>
      </w:pPr>
      <w:r>
        <w:t>10.1.16</w:t>
      </w:r>
      <w:r>
        <w:rPr>
          <w:rFonts w:asciiTheme="minorHAnsi" w:eastAsiaTheme="minorEastAsia" w:hAnsiTheme="minorHAnsi" w:cstheme="minorBidi"/>
          <w:kern w:val="2"/>
          <w:sz w:val="24"/>
          <w:szCs w:val="24"/>
          <w14:ligatures w14:val="standardContextual"/>
        </w:rPr>
        <w:tab/>
      </w:r>
      <w:r>
        <w:t>Manual response to a network request for PDP context activation +CGANS</w:t>
      </w:r>
      <w:r>
        <w:tab/>
      </w:r>
      <w:r>
        <w:fldChar w:fldCharType="begin" w:fldLock="1"/>
      </w:r>
      <w:r>
        <w:instrText xml:space="preserve"> PAGEREF _Toc218776737 \h </w:instrText>
      </w:r>
      <w:r>
        <w:fldChar w:fldCharType="separate"/>
      </w:r>
      <w:r>
        <w:t>291</w:t>
      </w:r>
      <w:r>
        <w:fldChar w:fldCharType="end"/>
      </w:r>
    </w:p>
    <w:p w14:paraId="5391E0E3" w14:textId="45DFE24A" w:rsidR="00582C5F" w:rsidRDefault="00582C5F">
      <w:pPr>
        <w:pStyle w:val="TOC3"/>
        <w:rPr>
          <w:rFonts w:asciiTheme="minorHAnsi" w:eastAsiaTheme="minorEastAsia" w:hAnsiTheme="minorHAnsi" w:cstheme="minorBidi"/>
          <w:kern w:val="2"/>
          <w:sz w:val="24"/>
          <w:szCs w:val="24"/>
          <w14:ligatures w14:val="standardContextual"/>
        </w:rPr>
      </w:pPr>
      <w:r>
        <w:t>10.1.17</w:t>
      </w:r>
      <w:r>
        <w:rPr>
          <w:rFonts w:asciiTheme="minorHAnsi" w:eastAsiaTheme="minorEastAsia" w:hAnsiTheme="minorHAnsi" w:cstheme="minorBidi"/>
          <w:kern w:val="2"/>
          <w:sz w:val="24"/>
          <w:szCs w:val="24"/>
          <w14:ligatures w14:val="standardContextual"/>
        </w:rPr>
        <w:tab/>
      </w:r>
      <w:r>
        <w:t>GPRS mobile station class +CGCLASS</w:t>
      </w:r>
      <w:r>
        <w:tab/>
      </w:r>
      <w:r>
        <w:fldChar w:fldCharType="begin" w:fldLock="1"/>
      </w:r>
      <w:r>
        <w:instrText xml:space="preserve"> PAGEREF _Toc218776738 \h </w:instrText>
      </w:r>
      <w:r>
        <w:fldChar w:fldCharType="separate"/>
      </w:r>
      <w:r>
        <w:t>292</w:t>
      </w:r>
      <w:r>
        <w:fldChar w:fldCharType="end"/>
      </w:r>
    </w:p>
    <w:p w14:paraId="1E6D36F7" w14:textId="0150A463" w:rsidR="00582C5F" w:rsidRDefault="00582C5F">
      <w:pPr>
        <w:pStyle w:val="TOC3"/>
        <w:rPr>
          <w:rFonts w:asciiTheme="minorHAnsi" w:eastAsiaTheme="minorEastAsia" w:hAnsiTheme="minorHAnsi" w:cstheme="minorBidi"/>
          <w:kern w:val="2"/>
          <w:sz w:val="24"/>
          <w:szCs w:val="24"/>
          <w14:ligatures w14:val="standardContextual"/>
        </w:rPr>
      </w:pPr>
      <w:r>
        <w:t>10.1.18</w:t>
      </w:r>
      <w:r>
        <w:rPr>
          <w:rFonts w:asciiTheme="minorHAnsi" w:eastAsiaTheme="minorEastAsia" w:hAnsiTheme="minorHAnsi" w:cstheme="minorBidi"/>
          <w:kern w:val="2"/>
          <w:sz w:val="24"/>
          <w:szCs w:val="24"/>
          <w14:ligatures w14:val="standardContextual"/>
        </w:rPr>
        <w:tab/>
      </w:r>
      <w:r>
        <w:t>Configure local triple-X PAD parameters +CGCLPAD (GPRS only) (Obsolete)</w:t>
      </w:r>
      <w:r>
        <w:tab/>
      </w:r>
      <w:r>
        <w:fldChar w:fldCharType="begin" w:fldLock="1"/>
      </w:r>
      <w:r>
        <w:instrText xml:space="preserve"> PAGEREF _Toc218776739 \h </w:instrText>
      </w:r>
      <w:r>
        <w:fldChar w:fldCharType="separate"/>
      </w:r>
      <w:r>
        <w:t>293</w:t>
      </w:r>
      <w:r>
        <w:fldChar w:fldCharType="end"/>
      </w:r>
    </w:p>
    <w:p w14:paraId="5EE254AE" w14:textId="627DB24A" w:rsidR="00582C5F" w:rsidRDefault="00582C5F">
      <w:pPr>
        <w:pStyle w:val="TOC3"/>
        <w:rPr>
          <w:rFonts w:asciiTheme="minorHAnsi" w:eastAsiaTheme="minorEastAsia" w:hAnsiTheme="minorHAnsi" w:cstheme="minorBidi"/>
          <w:kern w:val="2"/>
          <w:sz w:val="24"/>
          <w:szCs w:val="24"/>
          <w14:ligatures w14:val="standardContextual"/>
        </w:rPr>
      </w:pPr>
      <w:r>
        <w:t>10.1.19</w:t>
      </w:r>
      <w:r>
        <w:rPr>
          <w:rFonts w:asciiTheme="minorHAnsi" w:eastAsiaTheme="minorEastAsia" w:hAnsiTheme="minorHAnsi" w:cstheme="minorBidi"/>
          <w:kern w:val="2"/>
          <w:sz w:val="24"/>
          <w:szCs w:val="24"/>
          <w14:ligatures w14:val="standardContextual"/>
        </w:rPr>
        <w:tab/>
      </w:r>
      <w:r>
        <w:t>Packet domain event reporting +CGEREP</w:t>
      </w:r>
      <w:r>
        <w:tab/>
      </w:r>
      <w:r>
        <w:fldChar w:fldCharType="begin" w:fldLock="1"/>
      </w:r>
      <w:r>
        <w:instrText xml:space="preserve"> PAGEREF _Toc218776740 \h </w:instrText>
      </w:r>
      <w:r>
        <w:fldChar w:fldCharType="separate"/>
      </w:r>
      <w:r>
        <w:t>293</w:t>
      </w:r>
      <w:r>
        <w:fldChar w:fldCharType="end"/>
      </w:r>
    </w:p>
    <w:p w14:paraId="2BD784D5" w14:textId="1374B6AC" w:rsidR="00582C5F" w:rsidRDefault="00582C5F">
      <w:pPr>
        <w:pStyle w:val="TOC3"/>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GPRS network registration status +CGREG</w:t>
      </w:r>
      <w:r>
        <w:tab/>
      </w:r>
      <w:r>
        <w:fldChar w:fldCharType="begin" w:fldLock="1"/>
      </w:r>
      <w:r>
        <w:instrText xml:space="preserve"> PAGEREF _Toc218776741 \h </w:instrText>
      </w:r>
      <w:r>
        <w:fldChar w:fldCharType="separate"/>
      </w:r>
      <w:r>
        <w:t>298</w:t>
      </w:r>
      <w:r>
        <w:fldChar w:fldCharType="end"/>
      </w:r>
    </w:p>
    <w:p w14:paraId="060FAF42" w14:textId="35E3B7AD" w:rsidR="00582C5F" w:rsidRDefault="00582C5F">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Select service for MO SMS messages +CGSMS</w:t>
      </w:r>
      <w:r>
        <w:tab/>
      </w:r>
      <w:r>
        <w:fldChar w:fldCharType="begin" w:fldLock="1"/>
      </w:r>
      <w:r>
        <w:instrText xml:space="preserve"> PAGEREF _Toc218776742 \h </w:instrText>
      </w:r>
      <w:r>
        <w:fldChar w:fldCharType="separate"/>
      </w:r>
      <w:r>
        <w:t>301</w:t>
      </w:r>
      <w:r>
        <w:fldChar w:fldCharType="end"/>
      </w:r>
    </w:p>
    <w:p w14:paraId="22C31C38" w14:textId="7866493B" w:rsidR="00582C5F" w:rsidRDefault="00582C5F">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EPS network registration status +CEREG</w:t>
      </w:r>
      <w:r>
        <w:tab/>
      </w:r>
      <w:r>
        <w:fldChar w:fldCharType="begin" w:fldLock="1"/>
      </w:r>
      <w:r>
        <w:instrText xml:space="preserve"> PAGEREF _Toc218776743 \h </w:instrText>
      </w:r>
      <w:r>
        <w:fldChar w:fldCharType="separate"/>
      </w:r>
      <w:r>
        <w:t>302</w:t>
      </w:r>
      <w:r>
        <w:fldChar w:fldCharType="end"/>
      </w:r>
    </w:p>
    <w:p w14:paraId="321E4E63" w14:textId="4BCA702D" w:rsidR="00582C5F" w:rsidRDefault="00582C5F">
      <w:pPr>
        <w:pStyle w:val="TOC3"/>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PDP context read dynamic parameters +CGCONTRDP</w:t>
      </w:r>
      <w:r>
        <w:tab/>
      </w:r>
      <w:r>
        <w:fldChar w:fldCharType="begin" w:fldLock="1"/>
      </w:r>
      <w:r>
        <w:instrText xml:space="preserve"> PAGEREF _Toc218776744 \h </w:instrText>
      </w:r>
      <w:r>
        <w:fldChar w:fldCharType="separate"/>
      </w:r>
      <w:r>
        <w:t>306</w:t>
      </w:r>
      <w:r>
        <w:fldChar w:fldCharType="end"/>
      </w:r>
    </w:p>
    <w:p w14:paraId="4FB1EEBA" w14:textId="2CB32F2A" w:rsidR="00582C5F" w:rsidRDefault="00582C5F">
      <w:pPr>
        <w:pStyle w:val="TOC3"/>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Secondary PDP context read dynamic parameters +CGSCONTRDP</w:t>
      </w:r>
      <w:r>
        <w:tab/>
      </w:r>
      <w:r>
        <w:fldChar w:fldCharType="begin" w:fldLock="1"/>
      </w:r>
      <w:r>
        <w:instrText xml:space="preserve"> PAGEREF _Toc218776745 \h </w:instrText>
      </w:r>
      <w:r>
        <w:fldChar w:fldCharType="separate"/>
      </w:r>
      <w:r>
        <w:t>310</w:t>
      </w:r>
      <w:r>
        <w:fldChar w:fldCharType="end"/>
      </w:r>
    </w:p>
    <w:p w14:paraId="78202956" w14:textId="0A23F780" w:rsidR="00582C5F" w:rsidRDefault="00582C5F">
      <w:pPr>
        <w:pStyle w:val="TOC3"/>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Traffic flow template read dynamic parameters +CGTFTRDP</w:t>
      </w:r>
      <w:r>
        <w:tab/>
      </w:r>
      <w:r>
        <w:fldChar w:fldCharType="begin" w:fldLock="1"/>
      </w:r>
      <w:r>
        <w:instrText xml:space="preserve"> PAGEREF _Toc218776746 \h </w:instrText>
      </w:r>
      <w:r>
        <w:fldChar w:fldCharType="separate"/>
      </w:r>
      <w:r>
        <w:t>311</w:t>
      </w:r>
      <w:r>
        <w:fldChar w:fldCharType="end"/>
      </w:r>
    </w:p>
    <w:p w14:paraId="04DECB4C" w14:textId="1BC3138D" w:rsidR="00582C5F" w:rsidRDefault="00582C5F">
      <w:pPr>
        <w:pStyle w:val="TOC3"/>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Define EPS quality of service +CGEQOS</w:t>
      </w:r>
      <w:r>
        <w:tab/>
      </w:r>
      <w:r>
        <w:fldChar w:fldCharType="begin" w:fldLock="1"/>
      </w:r>
      <w:r>
        <w:instrText xml:space="preserve"> PAGEREF _Toc218776747 \h </w:instrText>
      </w:r>
      <w:r>
        <w:fldChar w:fldCharType="separate"/>
      </w:r>
      <w:r>
        <w:t>313</w:t>
      </w:r>
      <w:r>
        <w:fldChar w:fldCharType="end"/>
      </w:r>
    </w:p>
    <w:p w14:paraId="7229CA3E" w14:textId="7D8CE01E" w:rsidR="00582C5F" w:rsidRDefault="00582C5F">
      <w:pPr>
        <w:pStyle w:val="TOC3"/>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EPS quality of service read dynamic parameters +CGEQOSRDP</w:t>
      </w:r>
      <w:r>
        <w:tab/>
      </w:r>
      <w:r>
        <w:fldChar w:fldCharType="begin" w:fldLock="1"/>
      </w:r>
      <w:r>
        <w:instrText xml:space="preserve"> PAGEREF _Toc218776748 \h </w:instrText>
      </w:r>
      <w:r>
        <w:fldChar w:fldCharType="separate"/>
      </w:r>
      <w:r>
        <w:t>314</w:t>
      </w:r>
      <w:r>
        <w:fldChar w:fldCharType="end"/>
      </w:r>
    </w:p>
    <w:p w14:paraId="4840B019" w14:textId="5980F66E" w:rsidR="00582C5F" w:rsidRDefault="00582C5F">
      <w:pPr>
        <w:pStyle w:val="TOC3"/>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UE modes of operation for EPS +CEMODE</w:t>
      </w:r>
      <w:r>
        <w:tab/>
      </w:r>
      <w:r>
        <w:fldChar w:fldCharType="begin" w:fldLock="1"/>
      </w:r>
      <w:r>
        <w:instrText xml:space="preserve"> PAGEREF _Toc218776749 \h </w:instrText>
      </w:r>
      <w:r>
        <w:fldChar w:fldCharType="separate"/>
      </w:r>
      <w:r>
        <w:t>316</w:t>
      </w:r>
      <w:r>
        <w:fldChar w:fldCharType="end"/>
      </w:r>
    </w:p>
    <w:p w14:paraId="74B0876B" w14:textId="1A466A37"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10.1.29</w:t>
      </w:r>
      <w:r>
        <w:rPr>
          <w:rFonts w:asciiTheme="minorHAnsi" w:eastAsiaTheme="minorEastAsia" w:hAnsiTheme="minorHAnsi" w:cstheme="minorBidi"/>
          <w:kern w:val="2"/>
          <w:sz w:val="24"/>
          <w:szCs w:val="24"/>
          <w14:ligatures w14:val="standardContextual"/>
        </w:rPr>
        <w:tab/>
      </w:r>
      <w:r w:rsidRPr="00DF0033">
        <w:rPr>
          <w:lang w:val="fr-FR"/>
        </w:rPr>
        <w:t>Delete non-active PDP contexts +CGDEL</w:t>
      </w:r>
      <w:r>
        <w:tab/>
      </w:r>
      <w:r>
        <w:fldChar w:fldCharType="begin" w:fldLock="1"/>
      </w:r>
      <w:r>
        <w:instrText xml:space="preserve"> PAGEREF _Toc218776750 \h </w:instrText>
      </w:r>
      <w:r>
        <w:fldChar w:fldCharType="separate"/>
      </w:r>
      <w:r>
        <w:t>316</w:t>
      </w:r>
      <w:r>
        <w:fldChar w:fldCharType="end"/>
      </w:r>
    </w:p>
    <w:p w14:paraId="334819FE" w14:textId="4A9D6995" w:rsidR="00582C5F" w:rsidRDefault="00582C5F">
      <w:pPr>
        <w:pStyle w:val="TOC3"/>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_Toc218776751 \h </w:instrText>
      </w:r>
      <w:r>
        <w:fldChar w:fldCharType="separate"/>
      </w:r>
      <w:r>
        <w:t>317</w:t>
      </w:r>
      <w:r>
        <w:fldChar w:fldCharType="end"/>
      </w:r>
    </w:p>
    <w:p w14:paraId="701A0481" w14:textId="4991B4AE" w:rsidR="00582C5F" w:rsidRDefault="00582C5F">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rPr>
          <w:lang w:eastAsia="ja-JP"/>
        </w:rPr>
        <w:t>Define PDP context authentication parameters</w:t>
      </w:r>
      <w:r>
        <w:t xml:space="preserve"> +C</w:t>
      </w:r>
      <w:r>
        <w:rPr>
          <w:lang w:eastAsia="ja-JP"/>
        </w:rPr>
        <w:t>GAUTH</w:t>
      </w:r>
      <w:r>
        <w:tab/>
      </w:r>
      <w:r>
        <w:fldChar w:fldCharType="begin" w:fldLock="1"/>
      </w:r>
      <w:r>
        <w:instrText xml:space="preserve"> PAGEREF _Toc218776752 \h </w:instrText>
      </w:r>
      <w:r>
        <w:fldChar w:fldCharType="separate"/>
      </w:r>
      <w:r>
        <w:t>319</w:t>
      </w:r>
      <w:r>
        <w:fldChar w:fldCharType="end"/>
      </w:r>
    </w:p>
    <w:p w14:paraId="312BC3E6" w14:textId="3DCED396" w:rsidR="00582C5F" w:rsidRDefault="00582C5F">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Initial PDP context activation +CIPCA</w:t>
      </w:r>
      <w:r>
        <w:tab/>
      </w:r>
      <w:r>
        <w:fldChar w:fldCharType="begin" w:fldLock="1"/>
      </w:r>
      <w:r>
        <w:instrText xml:space="preserve"> PAGEREF _Toc218776753 \h </w:instrText>
      </w:r>
      <w:r>
        <w:fldChar w:fldCharType="separate"/>
      </w:r>
      <w:r>
        <w:t>320</w:t>
      </w:r>
      <w:r>
        <w:fldChar w:fldCharType="end"/>
      </w:r>
    </w:p>
    <w:p w14:paraId="77070BEB" w14:textId="3A98A27F" w:rsidR="00582C5F" w:rsidRDefault="00582C5F">
      <w:pPr>
        <w:pStyle w:val="TOC3"/>
        <w:rPr>
          <w:rFonts w:asciiTheme="minorHAnsi" w:eastAsiaTheme="minorEastAsia" w:hAnsiTheme="minorHAnsi" w:cstheme="minorBidi"/>
          <w:kern w:val="2"/>
          <w:sz w:val="24"/>
          <w:szCs w:val="24"/>
          <w14:ligatures w14:val="standardContextual"/>
        </w:rPr>
      </w:pPr>
      <w:r>
        <w:t>10.1.33</w:t>
      </w:r>
      <w:r>
        <w:rPr>
          <w:rFonts w:asciiTheme="minorHAnsi" w:eastAsiaTheme="minorEastAsia" w:hAnsiTheme="minorHAnsi" w:cstheme="minorBidi"/>
          <w:kern w:val="2"/>
          <w:sz w:val="24"/>
          <w:szCs w:val="24"/>
          <w14:ligatures w14:val="standardContextual"/>
        </w:rPr>
        <w:tab/>
      </w:r>
      <w:r>
        <w:t>No more PS data +CNMPSD</w:t>
      </w:r>
      <w:r>
        <w:tab/>
      </w:r>
      <w:r>
        <w:fldChar w:fldCharType="begin" w:fldLock="1"/>
      </w:r>
      <w:r>
        <w:instrText xml:space="preserve"> PAGEREF _Toc218776754 \h </w:instrText>
      </w:r>
      <w:r>
        <w:fldChar w:fldCharType="separate"/>
      </w:r>
      <w:r>
        <w:t>321</w:t>
      </w:r>
      <w:r>
        <w:fldChar w:fldCharType="end"/>
      </w:r>
    </w:p>
    <w:p w14:paraId="64612D81" w14:textId="051C2392" w:rsidR="00582C5F" w:rsidRDefault="00582C5F">
      <w:pPr>
        <w:pStyle w:val="TOC3"/>
        <w:rPr>
          <w:rFonts w:asciiTheme="minorHAnsi" w:eastAsiaTheme="minorEastAsia" w:hAnsiTheme="minorHAnsi" w:cstheme="minorBidi"/>
          <w:kern w:val="2"/>
          <w:sz w:val="24"/>
          <w:szCs w:val="24"/>
          <w14:ligatures w14:val="standardContextual"/>
        </w:rPr>
      </w:pPr>
      <w:r>
        <w:t>10.1.34</w:t>
      </w:r>
      <w:r>
        <w:rPr>
          <w:rFonts w:asciiTheme="minorHAnsi" w:eastAsiaTheme="minorEastAsia" w:hAnsiTheme="minorHAnsi" w:cstheme="minorBidi"/>
          <w:kern w:val="2"/>
          <w:sz w:val="24"/>
          <w:szCs w:val="24"/>
          <w14:ligatures w14:val="standardContextual"/>
        </w:rPr>
        <w:tab/>
      </w:r>
      <w:r>
        <w:t>UE's usage setting for EPS and 5GS +CEUS</w:t>
      </w:r>
      <w:r>
        <w:tab/>
      </w:r>
      <w:r>
        <w:fldChar w:fldCharType="begin" w:fldLock="1"/>
      </w:r>
      <w:r>
        <w:instrText xml:space="preserve"> PAGEREF _Toc218776755 \h </w:instrText>
      </w:r>
      <w:r>
        <w:fldChar w:fldCharType="separate"/>
      </w:r>
      <w:r>
        <w:t>321</w:t>
      </w:r>
      <w:r>
        <w:fldChar w:fldCharType="end"/>
      </w:r>
    </w:p>
    <w:p w14:paraId="7F1BA6DE" w14:textId="09ED1980" w:rsidR="00582C5F" w:rsidRDefault="00582C5F">
      <w:pPr>
        <w:pStyle w:val="TOC3"/>
        <w:rPr>
          <w:rFonts w:asciiTheme="minorHAnsi" w:eastAsiaTheme="minorEastAsia" w:hAnsiTheme="minorHAnsi" w:cstheme="minorBidi"/>
          <w:kern w:val="2"/>
          <w:sz w:val="24"/>
          <w:szCs w:val="24"/>
          <w14:ligatures w14:val="standardContextual"/>
        </w:rPr>
      </w:pPr>
      <w:r>
        <w:t>10.1.35</w:t>
      </w:r>
      <w:r>
        <w:rPr>
          <w:rFonts w:asciiTheme="minorHAnsi" w:eastAsiaTheme="minorEastAsia" w:hAnsiTheme="minorHAnsi" w:cstheme="minorBidi"/>
          <w:kern w:val="2"/>
          <w:sz w:val="24"/>
          <w:szCs w:val="24"/>
          <w14:ligatures w14:val="standardContextual"/>
        </w:rPr>
        <w:tab/>
      </w:r>
      <w:r>
        <w:t>UE's voice domain preference E-UTRAN +CEVDP</w:t>
      </w:r>
      <w:r>
        <w:tab/>
      </w:r>
      <w:r>
        <w:fldChar w:fldCharType="begin" w:fldLock="1"/>
      </w:r>
      <w:r>
        <w:instrText xml:space="preserve"> PAGEREF _Toc218776756 \h </w:instrText>
      </w:r>
      <w:r>
        <w:fldChar w:fldCharType="separate"/>
      </w:r>
      <w:r>
        <w:t>322</w:t>
      </w:r>
      <w:r>
        <w:fldChar w:fldCharType="end"/>
      </w:r>
    </w:p>
    <w:p w14:paraId="62DDA043" w14:textId="3D2EBA0A" w:rsidR="00582C5F" w:rsidRDefault="00582C5F">
      <w:pPr>
        <w:pStyle w:val="TOC3"/>
        <w:rPr>
          <w:rFonts w:asciiTheme="minorHAnsi" w:eastAsiaTheme="minorEastAsia" w:hAnsiTheme="minorHAnsi" w:cstheme="minorBidi"/>
          <w:kern w:val="2"/>
          <w:sz w:val="24"/>
          <w:szCs w:val="24"/>
          <w14:ligatures w14:val="standardContextual"/>
        </w:rPr>
      </w:pPr>
      <w:r>
        <w:t>10.1.36</w:t>
      </w:r>
      <w:r>
        <w:rPr>
          <w:rFonts w:asciiTheme="minorHAnsi" w:eastAsiaTheme="minorEastAsia" w:hAnsiTheme="minorHAnsi" w:cstheme="minorBidi"/>
          <w:kern w:val="2"/>
          <w:sz w:val="24"/>
          <w:szCs w:val="24"/>
          <w14:ligatures w14:val="standardContextual"/>
        </w:rPr>
        <w:tab/>
      </w:r>
      <w:r>
        <w:t>UE's voice domain preference UTRAN +CVDP</w:t>
      </w:r>
      <w:r>
        <w:tab/>
      </w:r>
      <w:r>
        <w:fldChar w:fldCharType="begin" w:fldLock="1"/>
      </w:r>
      <w:r>
        <w:instrText xml:space="preserve"> PAGEREF _Toc218776757 \h </w:instrText>
      </w:r>
      <w:r>
        <w:fldChar w:fldCharType="separate"/>
      </w:r>
      <w:r>
        <w:t>323</w:t>
      </w:r>
      <w:r>
        <w:fldChar w:fldCharType="end"/>
      </w:r>
    </w:p>
    <w:p w14:paraId="6B5A0FDE" w14:textId="4C051B33" w:rsidR="00582C5F" w:rsidRDefault="00582C5F">
      <w:pPr>
        <w:pStyle w:val="TOC3"/>
        <w:rPr>
          <w:rFonts w:asciiTheme="minorHAnsi" w:eastAsiaTheme="minorEastAsia" w:hAnsiTheme="minorHAnsi" w:cstheme="minorBidi"/>
          <w:kern w:val="2"/>
          <w:sz w:val="24"/>
          <w:szCs w:val="24"/>
          <w14:ligatures w14:val="standardContextual"/>
        </w:rPr>
      </w:pPr>
      <w:r>
        <w:t>10.1.37</w:t>
      </w:r>
      <w:r>
        <w:rPr>
          <w:rFonts w:asciiTheme="minorHAnsi" w:eastAsiaTheme="minorEastAsia" w:hAnsiTheme="minorHAnsi" w:cstheme="minorBidi"/>
          <w:kern w:val="2"/>
          <w:sz w:val="24"/>
          <w:szCs w:val="24"/>
          <w14:ligatures w14:val="standardContextual"/>
        </w:rPr>
        <w:tab/>
      </w:r>
      <w:r>
        <w:t>UE's mobility management IMS voice termination +CMMIVT</w:t>
      </w:r>
      <w:r>
        <w:tab/>
      </w:r>
      <w:r>
        <w:fldChar w:fldCharType="begin" w:fldLock="1"/>
      </w:r>
      <w:r>
        <w:instrText xml:space="preserve"> PAGEREF _Toc218776758 \h </w:instrText>
      </w:r>
      <w:r>
        <w:fldChar w:fldCharType="separate"/>
      </w:r>
      <w:r>
        <w:t>323</w:t>
      </w:r>
      <w:r>
        <w:fldChar w:fldCharType="end"/>
      </w:r>
    </w:p>
    <w:p w14:paraId="791F9634" w14:textId="6962D944" w:rsidR="00582C5F" w:rsidRDefault="00582C5F">
      <w:pPr>
        <w:pStyle w:val="TOC3"/>
        <w:rPr>
          <w:rFonts w:asciiTheme="minorHAnsi" w:eastAsiaTheme="minorEastAsia" w:hAnsiTheme="minorHAnsi" w:cstheme="minorBidi"/>
          <w:kern w:val="2"/>
          <w:sz w:val="24"/>
          <w:szCs w:val="24"/>
          <w14:ligatures w14:val="standardContextual"/>
        </w:rPr>
      </w:pPr>
      <w:r>
        <w:t>10.1.38</w:t>
      </w:r>
      <w:r>
        <w:rPr>
          <w:rFonts w:asciiTheme="minorHAnsi" w:eastAsiaTheme="minorEastAsia" w:hAnsiTheme="minorHAnsi" w:cstheme="minorBidi"/>
          <w:kern w:val="2"/>
          <w:sz w:val="24"/>
          <w:szCs w:val="24"/>
          <w14:ligatures w14:val="standardContextual"/>
        </w:rPr>
        <w:tab/>
      </w:r>
      <w:r>
        <w:t>Power preference indication for EPS and 5GS +CEPPI</w:t>
      </w:r>
      <w:r>
        <w:tab/>
      </w:r>
      <w:r>
        <w:fldChar w:fldCharType="begin" w:fldLock="1"/>
      </w:r>
      <w:r>
        <w:instrText xml:space="preserve"> PAGEREF _Toc218776759 \h </w:instrText>
      </w:r>
      <w:r>
        <w:fldChar w:fldCharType="separate"/>
      </w:r>
      <w:r>
        <w:t>324</w:t>
      </w:r>
      <w:r>
        <w:fldChar w:fldCharType="end"/>
      </w:r>
    </w:p>
    <w:p w14:paraId="4BD25215" w14:textId="5D1DE8F2" w:rsidR="00582C5F" w:rsidRDefault="00582C5F">
      <w:pPr>
        <w:pStyle w:val="TOC3"/>
        <w:rPr>
          <w:rFonts w:asciiTheme="minorHAnsi" w:eastAsiaTheme="minorEastAsia" w:hAnsiTheme="minorHAnsi" w:cstheme="minorBidi"/>
          <w:kern w:val="2"/>
          <w:sz w:val="24"/>
          <w:szCs w:val="24"/>
          <w14:ligatures w14:val="standardContextual"/>
        </w:rPr>
      </w:pPr>
      <w:r>
        <w:t>10.1.39</w:t>
      </w:r>
      <w:r>
        <w:rPr>
          <w:rFonts w:asciiTheme="minorHAnsi" w:eastAsiaTheme="minorEastAsia" w:hAnsiTheme="minorHAnsi" w:cstheme="minorBidi"/>
          <w:kern w:val="2"/>
          <w:sz w:val="24"/>
          <w:szCs w:val="24"/>
          <w14:ligatures w14:val="standardContextual"/>
        </w:rPr>
        <w:tab/>
      </w:r>
      <w:r>
        <w:t>WLAN offload assistance data +CWLANOLAD</w:t>
      </w:r>
      <w:r>
        <w:tab/>
      </w:r>
      <w:r>
        <w:fldChar w:fldCharType="begin" w:fldLock="1"/>
      </w:r>
      <w:r>
        <w:instrText xml:space="preserve"> PAGEREF _Toc218776760 \h </w:instrText>
      </w:r>
      <w:r>
        <w:fldChar w:fldCharType="separate"/>
      </w:r>
      <w:r>
        <w:t>324</w:t>
      </w:r>
      <w:r>
        <w:fldChar w:fldCharType="end"/>
      </w:r>
    </w:p>
    <w:p w14:paraId="5EA3DFF2" w14:textId="0C026230" w:rsidR="00582C5F" w:rsidRDefault="00582C5F">
      <w:pPr>
        <w:pStyle w:val="TOC3"/>
        <w:rPr>
          <w:rFonts w:asciiTheme="minorHAnsi" w:eastAsiaTheme="minorEastAsia" w:hAnsiTheme="minorHAnsi" w:cstheme="minorBidi"/>
          <w:kern w:val="2"/>
          <w:sz w:val="24"/>
          <w:szCs w:val="24"/>
          <w14:ligatures w14:val="standardContextual"/>
        </w:rPr>
      </w:pPr>
      <w:r>
        <w:t>10.1.40</w:t>
      </w:r>
      <w:r>
        <w:rPr>
          <w:rFonts w:asciiTheme="minorHAnsi" w:eastAsiaTheme="minorEastAsia" w:hAnsiTheme="minorHAnsi" w:cstheme="minorBidi"/>
          <w:kern w:val="2"/>
          <w:sz w:val="24"/>
          <w:szCs w:val="24"/>
          <w14:ligatures w14:val="standardContextual"/>
        </w:rPr>
        <w:tab/>
      </w:r>
      <w:r>
        <w:t>WLAN offload cell measurement +CWLANOLCM</w:t>
      </w:r>
      <w:r>
        <w:tab/>
      </w:r>
      <w:r>
        <w:fldChar w:fldCharType="begin" w:fldLock="1"/>
      </w:r>
      <w:r>
        <w:instrText xml:space="preserve"> PAGEREF _Toc218776761 \h </w:instrText>
      </w:r>
      <w:r>
        <w:fldChar w:fldCharType="separate"/>
      </w:r>
      <w:r>
        <w:t>327</w:t>
      </w:r>
      <w:r>
        <w:fldChar w:fldCharType="end"/>
      </w:r>
    </w:p>
    <w:p w14:paraId="4FD32B78" w14:textId="5A01A7C3" w:rsidR="00582C5F" w:rsidRDefault="00582C5F">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APN back-off timer status reporting +CABTSR</w:t>
      </w:r>
      <w:r>
        <w:tab/>
      </w:r>
      <w:r>
        <w:fldChar w:fldCharType="begin" w:fldLock="1"/>
      </w:r>
      <w:r>
        <w:instrText xml:space="preserve"> PAGEREF _Toc218776762 \h </w:instrText>
      </w:r>
      <w:r>
        <w:fldChar w:fldCharType="separate"/>
      </w:r>
      <w:r>
        <w:t>327</w:t>
      </w:r>
      <w:r>
        <w:fldChar w:fldCharType="end"/>
      </w:r>
    </w:p>
    <w:p w14:paraId="73376B4A" w14:textId="1F4E8B3B" w:rsidR="00582C5F" w:rsidRDefault="00582C5F">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APN back-off timer read dynamic parameters +CABTRDP</w:t>
      </w:r>
      <w:r>
        <w:tab/>
      </w:r>
      <w:r>
        <w:fldChar w:fldCharType="begin" w:fldLock="1"/>
      </w:r>
      <w:r>
        <w:instrText xml:space="preserve"> PAGEREF _Toc218776763 \h </w:instrText>
      </w:r>
      <w:r>
        <w:fldChar w:fldCharType="separate"/>
      </w:r>
      <w:r>
        <w:t>329</w:t>
      </w:r>
      <w:r>
        <w:fldChar w:fldCharType="end"/>
      </w:r>
    </w:p>
    <w:p w14:paraId="301BE7C6" w14:textId="4F494274" w:rsidR="00582C5F" w:rsidRDefault="00582C5F">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Sending of originating data via the control plane +CSODCP</w:t>
      </w:r>
      <w:r>
        <w:tab/>
      </w:r>
      <w:r>
        <w:fldChar w:fldCharType="begin" w:fldLock="1"/>
      </w:r>
      <w:r>
        <w:instrText xml:space="preserve"> PAGEREF _Toc218776764 \h </w:instrText>
      </w:r>
      <w:r>
        <w:fldChar w:fldCharType="separate"/>
      </w:r>
      <w:r>
        <w:t>330</w:t>
      </w:r>
      <w:r>
        <w:fldChar w:fldCharType="end"/>
      </w:r>
    </w:p>
    <w:p w14:paraId="3997745E" w14:textId="2A5EBDEC" w:rsidR="00582C5F" w:rsidRDefault="00582C5F">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Reporting of terminating data via the control plane +CRTDCP</w:t>
      </w:r>
      <w:r>
        <w:tab/>
      </w:r>
      <w:r>
        <w:fldChar w:fldCharType="begin" w:fldLock="1"/>
      </w:r>
      <w:r>
        <w:instrText xml:space="preserve"> PAGEREF _Toc218776765 \h </w:instrText>
      </w:r>
      <w:r>
        <w:fldChar w:fldCharType="separate"/>
      </w:r>
      <w:r>
        <w:t>331</w:t>
      </w:r>
      <w:r>
        <w:fldChar w:fldCharType="end"/>
      </w:r>
    </w:p>
    <w:p w14:paraId="02580109" w14:textId="55B80215" w:rsidR="00582C5F" w:rsidRDefault="00582C5F">
      <w:pPr>
        <w:pStyle w:val="TOC3"/>
        <w:rPr>
          <w:rFonts w:asciiTheme="minorHAnsi" w:eastAsiaTheme="minorEastAsia" w:hAnsiTheme="minorHAnsi" w:cstheme="minorBidi"/>
          <w:kern w:val="2"/>
          <w:sz w:val="24"/>
          <w:szCs w:val="24"/>
          <w14:ligatures w14:val="standardContextual"/>
        </w:rPr>
      </w:pPr>
      <w:r>
        <w:t>10.1.45</w:t>
      </w:r>
      <w:r>
        <w:rPr>
          <w:rFonts w:asciiTheme="minorHAnsi" w:eastAsiaTheme="minorEastAsia" w:hAnsiTheme="minorHAnsi" w:cstheme="minorBidi"/>
          <w:kern w:val="2"/>
          <w:sz w:val="24"/>
          <w:szCs w:val="24"/>
          <w14:ligatures w14:val="standardContextual"/>
        </w:rPr>
        <w:tab/>
      </w:r>
      <w:r>
        <w:t>APN rate control +CGAPNRC</w:t>
      </w:r>
      <w:r>
        <w:tab/>
      </w:r>
      <w:r>
        <w:fldChar w:fldCharType="begin" w:fldLock="1"/>
      </w:r>
      <w:r>
        <w:instrText xml:space="preserve"> PAGEREF _Toc218776766 \h </w:instrText>
      </w:r>
      <w:r>
        <w:fldChar w:fldCharType="separate"/>
      </w:r>
      <w:r>
        <w:t>333</w:t>
      </w:r>
      <w:r>
        <w:fldChar w:fldCharType="end"/>
      </w:r>
    </w:p>
    <w:p w14:paraId="052C634E" w14:textId="41CD3D0B" w:rsidR="00582C5F" w:rsidRDefault="00582C5F">
      <w:pPr>
        <w:pStyle w:val="TOC3"/>
        <w:rPr>
          <w:rFonts w:asciiTheme="minorHAnsi" w:eastAsiaTheme="minorEastAsia" w:hAnsiTheme="minorHAnsi" w:cstheme="minorBidi"/>
          <w:kern w:val="2"/>
          <w:sz w:val="24"/>
          <w:szCs w:val="24"/>
          <w14:ligatures w14:val="standardContextual"/>
        </w:rPr>
      </w:pPr>
      <w:r>
        <w:t>10.1.46</w:t>
      </w:r>
      <w:r>
        <w:rPr>
          <w:rFonts w:asciiTheme="minorHAnsi" w:eastAsiaTheme="minorEastAsia" w:hAnsiTheme="minorHAnsi" w:cstheme="minorBidi"/>
          <w:kern w:val="2"/>
          <w:sz w:val="24"/>
          <w:szCs w:val="24"/>
          <w14:ligatures w14:val="standardContextual"/>
        </w:rPr>
        <w:tab/>
      </w:r>
      <w:r>
        <w:t>PS data off status +CPSDO</w:t>
      </w:r>
      <w:r>
        <w:tab/>
      </w:r>
      <w:r>
        <w:fldChar w:fldCharType="begin" w:fldLock="1"/>
      </w:r>
      <w:r>
        <w:instrText xml:space="preserve"> PAGEREF _Toc218776767 \h </w:instrText>
      </w:r>
      <w:r>
        <w:fldChar w:fldCharType="separate"/>
      </w:r>
      <w:r>
        <w:t>334</w:t>
      </w:r>
      <w:r>
        <w:fldChar w:fldCharType="end"/>
      </w:r>
    </w:p>
    <w:p w14:paraId="12EA6130" w14:textId="70A86C6A" w:rsidR="00582C5F" w:rsidRDefault="00582C5F">
      <w:pPr>
        <w:pStyle w:val="TOC3"/>
        <w:rPr>
          <w:rFonts w:asciiTheme="minorHAnsi" w:eastAsiaTheme="minorEastAsia" w:hAnsiTheme="minorHAnsi" w:cstheme="minorBidi"/>
          <w:kern w:val="2"/>
          <w:sz w:val="24"/>
          <w:szCs w:val="24"/>
          <w14:ligatures w14:val="standardContextual"/>
        </w:rPr>
      </w:pPr>
      <w:r>
        <w:t>10.1.47</w:t>
      </w:r>
      <w:r>
        <w:rPr>
          <w:rFonts w:asciiTheme="minorHAnsi" w:eastAsiaTheme="minorEastAsia" w:hAnsiTheme="minorHAnsi" w:cstheme="minorBidi"/>
          <w:kern w:val="2"/>
          <w:sz w:val="24"/>
          <w:szCs w:val="24"/>
          <w14:ligatures w14:val="standardContextual"/>
        </w:rPr>
        <w:tab/>
      </w:r>
      <w:r>
        <w:t>5GS network registration status +C5GREG</w:t>
      </w:r>
      <w:r>
        <w:tab/>
      </w:r>
      <w:r>
        <w:fldChar w:fldCharType="begin" w:fldLock="1"/>
      </w:r>
      <w:r>
        <w:instrText xml:space="preserve"> PAGEREF _Toc218776768 \h </w:instrText>
      </w:r>
      <w:r>
        <w:fldChar w:fldCharType="separate"/>
      </w:r>
      <w:r>
        <w:t>334</w:t>
      </w:r>
      <w:r>
        <w:fldChar w:fldCharType="end"/>
      </w:r>
    </w:p>
    <w:p w14:paraId="449F1B3C" w14:textId="4CE39A20" w:rsidR="00582C5F" w:rsidRDefault="00582C5F">
      <w:pPr>
        <w:pStyle w:val="TOC3"/>
        <w:rPr>
          <w:rFonts w:asciiTheme="minorHAnsi" w:eastAsiaTheme="minorEastAsia" w:hAnsiTheme="minorHAnsi" w:cstheme="minorBidi"/>
          <w:kern w:val="2"/>
          <w:sz w:val="24"/>
          <w:szCs w:val="24"/>
          <w14:ligatures w14:val="standardContextual"/>
        </w:rPr>
      </w:pPr>
      <w:r>
        <w:t>10.1.48</w:t>
      </w:r>
      <w:r>
        <w:rPr>
          <w:rFonts w:asciiTheme="minorHAnsi" w:eastAsiaTheme="minorEastAsia" w:hAnsiTheme="minorHAnsi" w:cstheme="minorBidi"/>
          <w:kern w:val="2"/>
          <w:sz w:val="24"/>
          <w:szCs w:val="24"/>
          <w14:ligatures w14:val="standardContextual"/>
        </w:rPr>
        <w:tab/>
      </w:r>
      <w:r>
        <w:t>Bandwidth preference indication +CBPI</w:t>
      </w:r>
      <w:r>
        <w:tab/>
      </w:r>
      <w:r>
        <w:fldChar w:fldCharType="begin" w:fldLock="1"/>
      </w:r>
      <w:r>
        <w:instrText xml:space="preserve"> PAGEREF _Toc218776769 \h </w:instrText>
      </w:r>
      <w:r>
        <w:fldChar w:fldCharType="separate"/>
      </w:r>
      <w:r>
        <w:t>337</w:t>
      </w:r>
      <w:r>
        <w:fldChar w:fldCharType="end"/>
      </w:r>
    </w:p>
    <w:p w14:paraId="26E4AF38" w14:textId="4121D456" w:rsidR="00582C5F" w:rsidRDefault="00582C5F">
      <w:pPr>
        <w:pStyle w:val="TOC3"/>
        <w:rPr>
          <w:rFonts w:asciiTheme="minorHAnsi" w:eastAsiaTheme="minorEastAsia" w:hAnsiTheme="minorHAnsi" w:cstheme="minorBidi"/>
          <w:kern w:val="2"/>
          <w:sz w:val="24"/>
          <w:szCs w:val="24"/>
          <w14:ligatures w14:val="standardContextual"/>
        </w:rPr>
      </w:pPr>
      <w:r>
        <w:t>10.1.49</w:t>
      </w:r>
      <w:r>
        <w:rPr>
          <w:rFonts w:asciiTheme="minorHAnsi" w:eastAsiaTheme="minorEastAsia" w:hAnsiTheme="minorHAnsi" w:cstheme="minorBidi"/>
          <w:kern w:val="2"/>
          <w:sz w:val="24"/>
          <w:szCs w:val="24"/>
          <w14:ligatures w14:val="standardContextual"/>
        </w:rPr>
        <w:tab/>
      </w:r>
      <w:r>
        <w:t>Define 5GS quality of service +C5GQOS</w:t>
      </w:r>
      <w:r>
        <w:tab/>
      </w:r>
      <w:r>
        <w:fldChar w:fldCharType="begin" w:fldLock="1"/>
      </w:r>
      <w:r>
        <w:instrText xml:space="preserve"> PAGEREF _Toc218776770 \h </w:instrText>
      </w:r>
      <w:r>
        <w:fldChar w:fldCharType="separate"/>
      </w:r>
      <w:r>
        <w:t>338</w:t>
      </w:r>
      <w:r>
        <w:fldChar w:fldCharType="end"/>
      </w:r>
    </w:p>
    <w:p w14:paraId="2E22AE0B" w14:textId="6580D276" w:rsidR="00582C5F" w:rsidRDefault="00582C5F">
      <w:pPr>
        <w:pStyle w:val="TOC3"/>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5GS quality of service read dynamic parameters +C5GQOSRDP</w:t>
      </w:r>
      <w:r>
        <w:tab/>
      </w:r>
      <w:r>
        <w:fldChar w:fldCharType="begin" w:fldLock="1"/>
      </w:r>
      <w:r>
        <w:instrText xml:space="preserve"> PAGEREF _Toc218776771 \h </w:instrText>
      </w:r>
      <w:r>
        <w:fldChar w:fldCharType="separate"/>
      </w:r>
      <w:r>
        <w:t>340</w:t>
      </w:r>
      <w:r>
        <w:fldChar w:fldCharType="end"/>
      </w:r>
    </w:p>
    <w:p w14:paraId="037BA667" w14:textId="1BC6B081" w:rsidR="00582C5F" w:rsidRDefault="00582C5F">
      <w:pPr>
        <w:pStyle w:val="TOC3"/>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Receive UE policy +CRUEPOLICY</w:t>
      </w:r>
      <w:r>
        <w:tab/>
      </w:r>
      <w:r>
        <w:fldChar w:fldCharType="begin" w:fldLock="1"/>
      </w:r>
      <w:r>
        <w:instrText xml:space="preserve"> PAGEREF _Toc218776772 \h </w:instrText>
      </w:r>
      <w:r>
        <w:fldChar w:fldCharType="separate"/>
      </w:r>
      <w:r>
        <w:t>341</w:t>
      </w:r>
      <w:r>
        <w:fldChar w:fldCharType="end"/>
      </w:r>
    </w:p>
    <w:p w14:paraId="39AB7F0E" w14:textId="07B3158B" w:rsidR="00582C5F" w:rsidRDefault="00582C5F">
      <w:pPr>
        <w:pStyle w:val="TOC3"/>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Send UE policy +CSUEPOLICY</w:t>
      </w:r>
      <w:r>
        <w:tab/>
      </w:r>
      <w:r>
        <w:fldChar w:fldCharType="begin" w:fldLock="1"/>
      </w:r>
      <w:r>
        <w:instrText xml:space="preserve"> PAGEREF _Toc218776773 \h </w:instrText>
      </w:r>
      <w:r>
        <w:fldChar w:fldCharType="separate"/>
      </w:r>
      <w:r>
        <w:t>342</w:t>
      </w:r>
      <w:r>
        <w:fldChar w:fldCharType="end"/>
      </w:r>
    </w:p>
    <w:p w14:paraId="03361A6D" w14:textId="2376AF23" w:rsidR="00582C5F" w:rsidRDefault="00582C5F">
      <w:pPr>
        <w:pStyle w:val="TOC3"/>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5GS access selection preference for MO SMS +C5GSMS</w:t>
      </w:r>
      <w:r>
        <w:tab/>
      </w:r>
      <w:r>
        <w:fldChar w:fldCharType="begin" w:fldLock="1"/>
      </w:r>
      <w:r>
        <w:instrText xml:space="preserve"> PAGEREF _Toc218776774 \h </w:instrText>
      </w:r>
      <w:r>
        <w:fldChar w:fldCharType="separate"/>
      </w:r>
      <w:r>
        <w:t>343</w:t>
      </w:r>
      <w:r>
        <w:fldChar w:fldCharType="end"/>
      </w:r>
    </w:p>
    <w:p w14:paraId="4DA06F02" w14:textId="2CCEC07F" w:rsidR="00582C5F" w:rsidRDefault="00582C5F">
      <w:pPr>
        <w:pStyle w:val="TOC3"/>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Mobile initiated connection only mode +CMICO</w:t>
      </w:r>
      <w:r>
        <w:tab/>
      </w:r>
      <w:r>
        <w:fldChar w:fldCharType="begin" w:fldLock="1"/>
      </w:r>
      <w:r>
        <w:instrText xml:space="preserve"> PAGEREF _Toc218776775 \h </w:instrText>
      </w:r>
      <w:r>
        <w:fldChar w:fldCharType="separate"/>
      </w:r>
      <w:r>
        <w:t>343</w:t>
      </w:r>
      <w:r>
        <w:fldChar w:fldCharType="end"/>
      </w:r>
    </w:p>
    <w:p w14:paraId="1ECF8E66" w14:textId="1466DED1" w:rsidR="00582C5F" w:rsidRDefault="00582C5F">
      <w:pPr>
        <w:pStyle w:val="TOC3"/>
        <w:rPr>
          <w:rFonts w:asciiTheme="minorHAnsi" w:eastAsiaTheme="minorEastAsia" w:hAnsiTheme="minorHAnsi" w:cstheme="minorBidi"/>
          <w:kern w:val="2"/>
          <w:sz w:val="24"/>
          <w:szCs w:val="24"/>
          <w14:ligatures w14:val="standardContextual"/>
        </w:rPr>
      </w:pPr>
      <w:r>
        <w:t>10.1.55</w:t>
      </w:r>
      <w:r>
        <w:rPr>
          <w:rFonts w:asciiTheme="minorHAnsi" w:eastAsiaTheme="minorEastAsia" w:hAnsiTheme="minorHAnsi" w:cstheme="minorBidi"/>
          <w:kern w:val="2"/>
          <w:sz w:val="24"/>
          <w:szCs w:val="24"/>
          <w14:ligatures w14:val="standardContextual"/>
        </w:rPr>
        <w:tab/>
      </w:r>
      <w:r>
        <w:t>S-NSSAI based back-off timer status reporting +CSBTSR</w:t>
      </w:r>
      <w:r>
        <w:tab/>
      </w:r>
      <w:r>
        <w:fldChar w:fldCharType="begin" w:fldLock="1"/>
      </w:r>
      <w:r>
        <w:instrText xml:space="preserve"> PAGEREF _Toc218776776 \h </w:instrText>
      </w:r>
      <w:r>
        <w:fldChar w:fldCharType="separate"/>
      </w:r>
      <w:r>
        <w:t>345</w:t>
      </w:r>
      <w:r>
        <w:fldChar w:fldCharType="end"/>
      </w:r>
    </w:p>
    <w:p w14:paraId="1B96B467" w14:textId="2C697BFD" w:rsidR="00582C5F" w:rsidRDefault="00582C5F">
      <w:pPr>
        <w:pStyle w:val="TOC3"/>
        <w:rPr>
          <w:rFonts w:asciiTheme="minorHAnsi" w:eastAsiaTheme="minorEastAsia" w:hAnsiTheme="minorHAnsi" w:cstheme="minorBidi"/>
          <w:kern w:val="2"/>
          <w:sz w:val="24"/>
          <w:szCs w:val="24"/>
          <w14:ligatures w14:val="standardContextual"/>
        </w:rPr>
      </w:pPr>
      <w:r>
        <w:t>10.1.56</w:t>
      </w:r>
      <w:r>
        <w:rPr>
          <w:rFonts w:asciiTheme="minorHAnsi" w:eastAsiaTheme="minorEastAsia" w:hAnsiTheme="minorHAnsi" w:cstheme="minorBidi"/>
          <w:kern w:val="2"/>
          <w:sz w:val="24"/>
          <w:szCs w:val="24"/>
          <w14:ligatures w14:val="standardContextual"/>
        </w:rPr>
        <w:tab/>
      </w:r>
      <w:r>
        <w:t>S-NSSAI based back-off timer read dynamic parameters +CSBTRDP</w:t>
      </w:r>
      <w:r>
        <w:tab/>
      </w:r>
      <w:r>
        <w:fldChar w:fldCharType="begin" w:fldLock="1"/>
      </w:r>
      <w:r>
        <w:instrText xml:space="preserve"> PAGEREF _Toc218776777 \h </w:instrText>
      </w:r>
      <w:r>
        <w:fldChar w:fldCharType="separate"/>
      </w:r>
      <w:r>
        <w:t>346</w:t>
      </w:r>
      <w:r>
        <w:fldChar w:fldCharType="end"/>
      </w:r>
    </w:p>
    <w:p w14:paraId="7F93829F" w14:textId="5C0049BE" w:rsidR="00582C5F" w:rsidRDefault="00582C5F">
      <w:pPr>
        <w:pStyle w:val="TOC3"/>
        <w:rPr>
          <w:rFonts w:asciiTheme="minorHAnsi" w:eastAsiaTheme="minorEastAsia" w:hAnsiTheme="minorHAnsi" w:cstheme="minorBidi"/>
          <w:kern w:val="2"/>
          <w:sz w:val="24"/>
          <w:szCs w:val="24"/>
          <w14:ligatures w14:val="standardContextual"/>
        </w:rPr>
      </w:pPr>
      <w:r>
        <w:t>10.1.57</w:t>
      </w:r>
      <w:r>
        <w:rPr>
          <w:rFonts w:asciiTheme="minorHAnsi" w:eastAsiaTheme="minorEastAsia" w:hAnsiTheme="minorHAnsi" w:cstheme="minorBidi"/>
          <w:kern w:val="2"/>
          <w:sz w:val="24"/>
          <w:szCs w:val="24"/>
          <w14:ligatures w14:val="standardContextual"/>
        </w:rPr>
        <w:tab/>
      </w:r>
      <w:r>
        <w:t>S-NSSAI and DNN based back-off timer status reporting +CSDBTSR</w:t>
      </w:r>
      <w:r>
        <w:tab/>
      </w:r>
      <w:r>
        <w:fldChar w:fldCharType="begin" w:fldLock="1"/>
      </w:r>
      <w:r>
        <w:instrText xml:space="preserve"> PAGEREF _Toc218776778 \h </w:instrText>
      </w:r>
      <w:r>
        <w:fldChar w:fldCharType="separate"/>
      </w:r>
      <w:r>
        <w:t>347</w:t>
      </w:r>
      <w:r>
        <w:fldChar w:fldCharType="end"/>
      </w:r>
    </w:p>
    <w:p w14:paraId="5906F83C" w14:textId="075919F9" w:rsidR="00582C5F" w:rsidRDefault="00582C5F">
      <w:pPr>
        <w:pStyle w:val="TOC3"/>
        <w:rPr>
          <w:rFonts w:asciiTheme="minorHAnsi" w:eastAsiaTheme="minorEastAsia" w:hAnsiTheme="minorHAnsi" w:cstheme="minorBidi"/>
          <w:kern w:val="2"/>
          <w:sz w:val="24"/>
          <w:szCs w:val="24"/>
          <w14:ligatures w14:val="standardContextual"/>
        </w:rPr>
      </w:pPr>
      <w:r>
        <w:t>10.1.58</w:t>
      </w:r>
      <w:r>
        <w:rPr>
          <w:rFonts w:asciiTheme="minorHAnsi" w:eastAsiaTheme="minorEastAsia" w:hAnsiTheme="minorHAnsi" w:cstheme="minorBidi"/>
          <w:kern w:val="2"/>
          <w:sz w:val="24"/>
          <w:szCs w:val="24"/>
          <w14:ligatures w14:val="standardContextual"/>
        </w:rPr>
        <w:tab/>
      </w:r>
      <w:r>
        <w:t>S-NSSAI and DNN based back-off timer read dynamic parameters +CSDBTRDP</w:t>
      </w:r>
      <w:r>
        <w:tab/>
      </w:r>
      <w:r>
        <w:fldChar w:fldCharType="begin" w:fldLock="1"/>
      </w:r>
      <w:r>
        <w:instrText xml:space="preserve"> PAGEREF _Toc218776779 \h </w:instrText>
      </w:r>
      <w:r>
        <w:fldChar w:fldCharType="separate"/>
      </w:r>
      <w:r>
        <w:t>349</w:t>
      </w:r>
      <w:r>
        <w:fldChar w:fldCharType="end"/>
      </w:r>
    </w:p>
    <w:p w14:paraId="7B6DF3FA" w14:textId="02A5C461" w:rsidR="00582C5F" w:rsidRDefault="00582C5F">
      <w:pPr>
        <w:pStyle w:val="TOC3"/>
        <w:rPr>
          <w:rFonts w:asciiTheme="minorHAnsi" w:eastAsiaTheme="minorEastAsia" w:hAnsiTheme="minorHAnsi" w:cstheme="minorBidi"/>
          <w:kern w:val="2"/>
          <w:sz w:val="24"/>
          <w:szCs w:val="24"/>
          <w14:ligatures w14:val="standardContextual"/>
        </w:rPr>
      </w:pPr>
      <w:r>
        <w:t>10.1.59</w:t>
      </w:r>
      <w:r>
        <w:rPr>
          <w:rFonts w:asciiTheme="minorHAnsi" w:eastAsiaTheme="minorEastAsia" w:hAnsiTheme="minorHAnsi" w:cstheme="minorBidi"/>
          <w:kern w:val="2"/>
          <w:sz w:val="24"/>
          <w:szCs w:val="24"/>
          <w14:ligatures w14:val="standardContextual"/>
        </w:rPr>
        <w:tab/>
      </w:r>
      <w:r>
        <w:t>5GS use of SMS over NAS +C5GUSMS</w:t>
      </w:r>
      <w:r>
        <w:tab/>
      </w:r>
      <w:r>
        <w:fldChar w:fldCharType="begin" w:fldLock="1"/>
      </w:r>
      <w:r>
        <w:instrText xml:space="preserve"> PAGEREF _Toc218776780 \h </w:instrText>
      </w:r>
      <w:r>
        <w:fldChar w:fldCharType="separate"/>
      </w:r>
      <w:r>
        <w:t>350</w:t>
      </w:r>
      <w:r>
        <w:fldChar w:fldCharType="end"/>
      </w:r>
    </w:p>
    <w:p w14:paraId="4435CA63" w14:textId="4790B8BC"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10.1.60</w:t>
      </w:r>
      <w:r>
        <w:rPr>
          <w:rFonts w:asciiTheme="minorHAnsi" w:eastAsiaTheme="minorEastAsia" w:hAnsiTheme="minorHAnsi" w:cstheme="minorBidi"/>
          <w:kern w:val="2"/>
          <w:sz w:val="24"/>
          <w:szCs w:val="24"/>
          <w14:ligatures w14:val="standardContextual"/>
        </w:rPr>
        <w:tab/>
      </w:r>
      <w:r w:rsidRPr="00DF0033">
        <w:rPr>
          <w:lang w:val="fr-FR"/>
        </w:rPr>
        <w:t>Request LADN information +CRLADN</w:t>
      </w:r>
      <w:r>
        <w:tab/>
      </w:r>
      <w:r>
        <w:fldChar w:fldCharType="begin" w:fldLock="1"/>
      </w:r>
      <w:r>
        <w:instrText xml:space="preserve"> PAGEREF _Toc218776781 \h </w:instrText>
      </w:r>
      <w:r>
        <w:fldChar w:fldCharType="separate"/>
      </w:r>
      <w:r>
        <w:t>351</w:t>
      </w:r>
      <w:r>
        <w:fldChar w:fldCharType="end"/>
      </w:r>
    </w:p>
    <w:p w14:paraId="5EA20883" w14:textId="517B0666"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DengXian"/>
          <w:lang w:val="fr-FR"/>
        </w:rPr>
        <w:t>10.1.60a</w:t>
      </w:r>
      <w:r>
        <w:rPr>
          <w:rFonts w:asciiTheme="minorHAnsi" w:eastAsiaTheme="minorEastAsia" w:hAnsiTheme="minorHAnsi" w:cstheme="minorBidi"/>
          <w:kern w:val="2"/>
          <w:sz w:val="24"/>
          <w:szCs w:val="24"/>
          <w14:ligatures w14:val="standardContextual"/>
        </w:rPr>
        <w:tab/>
      </w:r>
      <w:r w:rsidRPr="00DF0033">
        <w:rPr>
          <w:rFonts w:eastAsia="DengXian"/>
          <w:lang w:val="fr-FR"/>
        </w:rPr>
        <w:t>Request extended LADN information +CRELADN</w:t>
      </w:r>
      <w:r>
        <w:tab/>
      </w:r>
      <w:r>
        <w:fldChar w:fldCharType="begin" w:fldLock="1"/>
      </w:r>
      <w:r>
        <w:instrText xml:space="preserve"> PAGEREF _Toc218776782 \h </w:instrText>
      </w:r>
      <w:r>
        <w:fldChar w:fldCharType="separate"/>
      </w:r>
      <w:r>
        <w:t>352</w:t>
      </w:r>
      <w:r>
        <w:fldChar w:fldCharType="end"/>
      </w:r>
    </w:p>
    <w:p w14:paraId="092D6D8C" w14:textId="4BEBEA02" w:rsidR="00582C5F" w:rsidRDefault="00582C5F">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LADN information +CLADN</w:t>
      </w:r>
      <w:r>
        <w:tab/>
      </w:r>
      <w:r>
        <w:fldChar w:fldCharType="begin" w:fldLock="1"/>
      </w:r>
      <w:r>
        <w:instrText xml:space="preserve"> PAGEREF _Toc218776783 \h </w:instrText>
      </w:r>
      <w:r>
        <w:fldChar w:fldCharType="separate"/>
      </w:r>
      <w:r>
        <w:t>353</w:t>
      </w:r>
      <w:r>
        <w:fldChar w:fldCharType="end"/>
      </w:r>
    </w:p>
    <w:p w14:paraId="2ED0532D" w14:textId="300BF743"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DengXian"/>
        </w:rPr>
        <w:t>10.1.61a</w:t>
      </w:r>
      <w:r>
        <w:rPr>
          <w:rFonts w:asciiTheme="minorHAnsi" w:eastAsiaTheme="minorEastAsia" w:hAnsiTheme="minorHAnsi" w:cstheme="minorBidi"/>
          <w:kern w:val="2"/>
          <w:sz w:val="24"/>
          <w:szCs w:val="24"/>
          <w14:ligatures w14:val="standardContextual"/>
        </w:rPr>
        <w:tab/>
      </w:r>
      <w:r w:rsidRPr="00DF0033">
        <w:rPr>
          <w:rFonts w:eastAsia="DengXian"/>
        </w:rPr>
        <w:t>Extended LADN information +CELADN</w:t>
      </w:r>
      <w:r>
        <w:tab/>
      </w:r>
      <w:r>
        <w:fldChar w:fldCharType="begin" w:fldLock="1"/>
      </w:r>
      <w:r>
        <w:instrText xml:space="preserve"> PAGEREF _Toc218776784 \h </w:instrText>
      </w:r>
      <w:r>
        <w:fldChar w:fldCharType="separate"/>
      </w:r>
      <w:r>
        <w:t>354</w:t>
      </w:r>
      <w:r>
        <w:fldChar w:fldCharType="end"/>
      </w:r>
    </w:p>
    <w:p w14:paraId="0913AB7C" w14:textId="0BE182AD"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10.1.62</w:t>
      </w:r>
      <w:r>
        <w:rPr>
          <w:rFonts w:asciiTheme="minorHAnsi" w:eastAsiaTheme="minorEastAsia" w:hAnsiTheme="minorHAnsi" w:cstheme="minorBidi"/>
          <w:kern w:val="2"/>
          <w:sz w:val="24"/>
          <w:szCs w:val="24"/>
          <w14:ligatures w14:val="standardContextual"/>
        </w:rPr>
        <w:tab/>
      </w:r>
      <w:r w:rsidRPr="00DF0033">
        <w:rPr>
          <w:lang w:val="fr-FR"/>
        </w:rPr>
        <w:t>5GS NSSAI setting +C5GNSSAI</w:t>
      </w:r>
      <w:r>
        <w:tab/>
      </w:r>
      <w:r>
        <w:fldChar w:fldCharType="begin" w:fldLock="1"/>
      </w:r>
      <w:r>
        <w:instrText xml:space="preserve"> PAGEREF _Toc218776785 \h </w:instrText>
      </w:r>
      <w:r>
        <w:fldChar w:fldCharType="separate"/>
      </w:r>
      <w:r>
        <w:t>355</w:t>
      </w:r>
      <w:r>
        <w:fldChar w:fldCharType="end"/>
      </w:r>
    </w:p>
    <w:p w14:paraId="52A6681F" w14:textId="74E7C971" w:rsidR="00582C5F" w:rsidRDefault="00582C5F">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5GS NSSAI read dynamic parameters +C5GNSSAIRDP</w:t>
      </w:r>
      <w:r>
        <w:tab/>
      </w:r>
      <w:r>
        <w:fldChar w:fldCharType="begin" w:fldLock="1"/>
      </w:r>
      <w:r>
        <w:instrText xml:space="preserve"> PAGEREF _Toc218776786 \h </w:instrText>
      </w:r>
      <w:r>
        <w:fldChar w:fldCharType="separate"/>
      </w:r>
      <w:r>
        <w:t>355</w:t>
      </w:r>
      <w:r>
        <w:fldChar w:fldCharType="end"/>
      </w:r>
    </w:p>
    <w:p w14:paraId="54F55051" w14:textId="115F6FC1" w:rsidR="00582C5F" w:rsidRDefault="00582C5F">
      <w:pPr>
        <w:pStyle w:val="TOC3"/>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5GS Preferred NSSAI +C5GPNSSAI</w:t>
      </w:r>
      <w:r>
        <w:tab/>
      </w:r>
      <w:r>
        <w:fldChar w:fldCharType="begin" w:fldLock="1"/>
      </w:r>
      <w:r>
        <w:instrText xml:space="preserve"> PAGEREF _Toc218776787 \h </w:instrText>
      </w:r>
      <w:r>
        <w:fldChar w:fldCharType="separate"/>
      </w:r>
      <w:r>
        <w:t>358</w:t>
      </w:r>
      <w:r>
        <w:fldChar w:fldCharType="end"/>
      </w:r>
    </w:p>
    <w:p w14:paraId="62171235" w14:textId="358FADC5" w:rsidR="00582C5F" w:rsidRDefault="00582C5F">
      <w:pPr>
        <w:pStyle w:val="TOC3"/>
        <w:rPr>
          <w:rFonts w:asciiTheme="minorHAnsi" w:eastAsiaTheme="minorEastAsia" w:hAnsiTheme="minorHAnsi" w:cstheme="minorBidi"/>
          <w:kern w:val="2"/>
          <w:sz w:val="24"/>
          <w:szCs w:val="24"/>
          <w14:ligatures w14:val="standardContextual"/>
        </w:rPr>
      </w:pPr>
      <w:r>
        <w:t>10.1.65</w:t>
      </w:r>
      <w:r>
        <w:rPr>
          <w:rFonts w:asciiTheme="minorHAnsi" w:eastAsiaTheme="minorEastAsia" w:hAnsiTheme="minorHAnsi" w:cstheme="minorBidi"/>
          <w:kern w:val="2"/>
          <w:sz w:val="24"/>
          <w:szCs w:val="24"/>
          <w14:ligatures w14:val="standardContextual"/>
        </w:rPr>
        <w:tab/>
      </w:r>
      <w:r>
        <w:t>Indicating the selected PLMN for access to restricted local operator services (RLOS) +CRLOSP</w:t>
      </w:r>
      <w:r>
        <w:tab/>
      </w:r>
      <w:r>
        <w:fldChar w:fldCharType="begin" w:fldLock="1"/>
      </w:r>
      <w:r>
        <w:instrText xml:space="preserve"> PAGEREF _Toc218776788 \h </w:instrText>
      </w:r>
      <w:r>
        <w:fldChar w:fldCharType="separate"/>
      </w:r>
      <w:r>
        <w:t>360</w:t>
      </w:r>
      <w:r>
        <w:fldChar w:fldCharType="end"/>
      </w:r>
    </w:p>
    <w:p w14:paraId="2A2272D7" w14:textId="3EBAD41E" w:rsidR="00582C5F" w:rsidRDefault="00582C5F">
      <w:pPr>
        <w:pStyle w:val="TOC3"/>
        <w:rPr>
          <w:rFonts w:asciiTheme="minorHAnsi" w:eastAsiaTheme="minorEastAsia" w:hAnsiTheme="minorHAnsi" w:cstheme="minorBidi"/>
          <w:kern w:val="2"/>
          <w:sz w:val="24"/>
          <w:szCs w:val="24"/>
          <w14:ligatures w14:val="standardContextual"/>
        </w:rPr>
      </w:pPr>
      <w:r>
        <w:lastRenderedPageBreak/>
        <w:t>10.1.66</w:t>
      </w:r>
      <w:r>
        <w:rPr>
          <w:rFonts w:asciiTheme="minorHAnsi" w:eastAsiaTheme="minorEastAsia" w:hAnsiTheme="minorHAnsi" w:cstheme="minorBidi"/>
          <w:kern w:val="2"/>
          <w:sz w:val="24"/>
          <w:szCs w:val="24"/>
          <w14:ligatures w14:val="standardContextual"/>
        </w:rPr>
        <w:tab/>
      </w:r>
      <w:r>
        <w:rPr>
          <w:lang w:eastAsia="zh-TW"/>
        </w:rPr>
        <w:t>Link packet filters</w:t>
      </w:r>
      <w:r>
        <w:t xml:space="preserve"> +CGLNKPF</w:t>
      </w:r>
      <w:r>
        <w:tab/>
      </w:r>
      <w:r>
        <w:fldChar w:fldCharType="begin" w:fldLock="1"/>
      </w:r>
      <w:r>
        <w:instrText xml:space="preserve"> PAGEREF _Toc218776789 \h </w:instrText>
      </w:r>
      <w:r>
        <w:fldChar w:fldCharType="separate"/>
      </w:r>
      <w:r>
        <w:t>360</w:t>
      </w:r>
      <w:r>
        <w:fldChar w:fldCharType="end"/>
      </w:r>
    </w:p>
    <w:p w14:paraId="069C780D" w14:textId="7BBBCF11" w:rsidR="00582C5F" w:rsidRDefault="00582C5F">
      <w:pPr>
        <w:pStyle w:val="TOC3"/>
        <w:rPr>
          <w:rFonts w:asciiTheme="minorHAnsi" w:eastAsiaTheme="minorEastAsia" w:hAnsiTheme="minorHAnsi" w:cstheme="minorBidi"/>
          <w:kern w:val="2"/>
          <w:sz w:val="24"/>
          <w:szCs w:val="24"/>
          <w14:ligatures w14:val="standardContextual"/>
        </w:rPr>
      </w:pPr>
      <w:r>
        <w:t>10.1.67</w:t>
      </w:r>
      <w:r>
        <w:rPr>
          <w:rFonts w:asciiTheme="minorHAnsi" w:eastAsiaTheme="minorEastAsia" w:hAnsiTheme="minorHAnsi" w:cstheme="minorBidi"/>
          <w:kern w:val="2"/>
          <w:sz w:val="24"/>
          <w:szCs w:val="24"/>
          <w14:ligatures w14:val="standardContextual"/>
        </w:rPr>
        <w:tab/>
      </w:r>
      <w:r>
        <w:rPr>
          <w:lang w:eastAsia="zh-TW"/>
        </w:rPr>
        <w:t>Delete packet filters</w:t>
      </w:r>
      <w:r>
        <w:t xml:space="preserve"> +CGDELPF</w:t>
      </w:r>
      <w:r>
        <w:tab/>
      </w:r>
      <w:r>
        <w:fldChar w:fldCharType="begin" w:fldLock="1"/>
      </w:r>
      <w:r>
        <w:instrText xml:space="preserve"> PAGEREF _Toc218776790 \h </w:instrText>
      </w:r>
      <w:r>
        <w:fldChar w:fldCharType="separate"/>
      </w:r>
      <w:r>
        <w:t>361</w:t>
      </w:r>
      <w:r>
        <w:fldChar w:fldCharType="end"/>
      </w:r>
    </w:p>
    <w:p w14:paraId="3BB64B50" w14:textId="2FB4341F" w:rsidR="00582C5F" w:rsidRDefault="00582C5F">
      <w:pPr>
        <w:pStyle w:val="TOC3"/>
        <w:rPr>
          <w:rFonts w:asciiTheme="minorHAnsi" w:eastAsiaTheme="minorEastAsia" w:hAnsiTheme="minorHAnsi" w:cstheme="minorBidi"/>
          <w:kern w:val="2"/>
          <w:sz w:val="24"/>
          <w:szCs w:val="24"/>
          <w14:ligatures w14:val="standardContextual"/>
        </w:rPr>
      </w:pPr>
      <w:r>
        <w:t>10.1.68</w:t>
      </w:r>
      <w:r>
        <w:rPr>
          <w:rFonts w:asciiTheme="minorHAnsi" w:eastAsiaTheme="minorEastAsia" w:hAnsiTheme="minorHAnsi" w:cstheme="minorBidi"/>
          <w:kern w:val="2"/>
          <w:sz w:val="24"/>
          <w:szCs w:val="24"/>
          <w14:ligatures w14:val="standardContextual"/>
        </w:rPr>
        <w:tab/>
      </w:r>
      <w:r>
        <w:t>Bit rate recommendation request +CGBRRREQ</w:t>
      </w:r>
      <w:r>
        <w:tab/>
      </w:r>
      <w:r>
        <w:fldChar w:fldCharType="begin" w:fldLock="1"/>
      </w:r>
      <w:r>
        <w:instrText xml:space="preserve"> PAGEREF _Toc218776791 \h </w:instrText>
      </w:r>
      <w:r>
        <w:fldChar w:fldCharType="separate"/>
      </w:r>
      <w:r>
        <w:t>362</w:t>
      </w:r>
      <w:r>
        <w:fldChar w:fldCharType="end"/>
      </w:r>
    </w:p>
    <w:p w14:paraId="5B740591" w14:textId="6356FE08" w:rsidR="00582C5F" w:rsidRDefault="00582C5F">
      <w:pPr>
        <w:pStyle w:val="TOC3"/>
        <w:rPr>
          <w:rFonts w:asciiTheme="minorHAnsi" w:eastAsiaTheme="minorEastAsia" w:hAnsiTheme="minorHAnsi" w:cstheme="minorBidi"/>
          <w:kern w:val="2"/>
          <w:sz w:val="24"/>
          <w:szCs w:val="24"/>
          <w14:ligatures w14:val="standardContextual"/>
        </w:rPr>
      </w:pPr>
      <w:r>
        <w:t>10.1.69</w:t>
      </w:r>
      <w:r>
        <w:rPr>
          <w:rFonts w:asciiTheme="minorHAnsi" w:eastAsiaTheme="minorEastAsia" w:hAnsiTheme="minorHAnsi" w:cstheme="minorBidi"/>
          <w:kern w:val="2"/>
          <w:sz w:val="24"/>
          <w:szCs w:val="24"/>
          <w14:ligatures w14:val="standardContextual"/>
        </w:rPr>
        <w:tab/>
      </w:r>
      <w:r>
        <w:t>Bit rate recommendation reporting +CGBRRREP</w:t>
      </w:r>
      <w:r>
        <w:tab/>
      </w:r>
      <w:r>
        <w:fldChar w:fldCharType="begin" w:fldLock="1"/>
      </w:r>
      <w:r>
        <w:instrText xml:space="preserve"> PAGEREF _Toc218776792 \h </w:instrText>
      </w:r>
      <w:r>
        <w:fldChar w:fldCharType="separate"/>
      </w:r>
      <w:r>
        <w:t>363</w:t>
      </w:r>
      <w:r>
        <w:fldChar w:fldCharType="end"/>
      </w:r>
    </w:p>
    <w:p w14:paraId="0D066CC9" w14:textId="20E5298D" w:rsidR="00582C5F" w:rsidRDefault="00582C5F">
      <w:pPr>
        <w:pStyle w:val="TOC3"/>
        <w:rPr>
          <w:rFonts w:asciiTheme="minorHAnsi" w:eastAsiaTheme="minorEastAsia" w:hAnsiTheme="minorHAnsi" w:cstheme="minorBidi"/>
          <w:kern w:val="2"/>
          <w:sz w:val="24"/>
          <w:szCs w:val="24"/>
          <w14:ligatures w14:val="standardContextual"/>
        </w:rPr>
      </w:pPr>
      <w:r>
        <w:t>10.1.70</w:t>
      </w:r>
      <w:r>
        <w:rPr>
          <w:rFonts w:asciiTheme="minorHAnsi" w:eastAsiaTheme="minorEastAsia" w:hAnsiTheme="minorHAnsi" w:cstheme="minorBidi"/>
          <w:kern w:val="2"/>
          <w:sz w:val="24"/>
          <w:szCs w:val="24"/>
          <w14:ligatures w14:val="standardContextual"/>
        </w:rPr>
        <w:tab/>
      </w:r>
      <w:r>
        <w:t>5GS ATSSS Rules read dynamic parameters +C5GATSSSRRDP</w:t>
      </w:r>
      <w:r>
        <w:tab/>
      </w:r>
      <w:r>
        <w:fldChar w:fldCharType="begin" w:fldLock="1"/>
      </w:r>
      <w:r>
        <w:instrText xml:space="preserve"> PAGEREF _Toc218776793 \h </w:instrText>
      </w:r>
      <w:r>
        <w:fldChar w:fldCharType="separate"/>
      </w:r>
      <w:r>
        <w:t>364</w:t>
      </w:r>
      <w:r>
        <w:fldChar w:fldCharType="end"/>
      </w:r>
    </w:p>
    <w:p w14:paraId="4A881E14" w14:textId="5EEFC4E3" w:rsidR="00582C5F" w:rsidRDefault="00582C5F">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 xml:space="preserve">5GS </w:t>
      </w:r>
      <w:r w:rsidRPr="00DF0033">
        <w:rPr>
          <w:lang w:val="en-US"/>
        </w:rPr>
        <w:t>network steering functionalities information</w:t>
      </w:r>
      <w:r>
        <w:rPr>
          <w:lang w:eastAsia="zh-CN"/>
        </w:rPr>
        <w:t xml:space="preserve"> </w:t>
      </w:r>
      <w:r>
        <w:t>read dynamic parameters +C5GNSFIRDP</w:t>
      </w:r>
      <w:r>
        <w:tab/>
      </w:r>
      <w:r>
        <w:fldChar w:fldCharType="begin" w:fldLock="1"/>
      </w:r>
      <w:r>
        <w:instrText xml:space="preserve"> PAGEREF _Toc218776794 \h </w:instrText>
      </w:r>
      <w:r>
        <w:fldChar w:fldCharType="separate"/>
      </w:r>
      <w:r>
        <w:t>364</w:t>
      </w:r>
      <w:r>
        <w:fldChar w:fldCharType="end"/>
      </w:r>
    </w:p>
    <w:p w14:paraId="62F6D4E8" w14:textId="1C64B66D"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10.1.72</w:t>
      </w:r>
      <w:r>
        <w:rPr>
          <w:rFonts w:asciiTheme="minorHAnsi" w:eastAsiaTheme="minorEastAsia" w:hAnsiTheme="minorHAnsi" w:cstheme="minorBidi"/>
          <w:kern w:val="2"/>
          <w:sz w:val="24"/>
          <w:szCs w:val="24"/>
          <w14:ligatures w14:val="standardContextual"/>
        </w:rPr>
        <w:tab/>
      </w:r>
      <w:r w:rsidRPr="00DF0033">
        <w:rPr>
          <w:lang w:val="fr-FR"/>
        </w:rPr>
        <w:t>Context State Change Request +CCSTATEREQ</w:t>
      </w:r>
      <w:r>
        <w:tab/>
      </w:r>
      <w:r>
        <w:fldChar w:fldCharType="begin" w:fldLock="1"/>
      </w:r>
      <w:r>
        <w:instrText xml:space="preserve"> PAGEREF _Toc218776795 \h </w:instrText>
      </w:r>
      <w:r>
        <w:fldChar w:fldCharType="separate"/>
      </w:r>
      <w:r>
        <w:t>365</w:t>
      </w:r>
      <w:r>
        <w:fldChar w:fldCharType="end"/>
      </w:r>
    </w:p>
    <w:p w14:paraId="3252BAD9" w14:textId="388E9A3B" w:rsidR="00582C5F" w:rsidRDefault="00582C5F">
      <w:pPr>
        <w:pStyle w:val="TOC3"/>
        <w:rPr>
          <w:rFonts w:asciiTheme="minorHAnsi" w:eastAsiaTheme="minorEastAsia" w:hAnsiTheme="minorHAnsi" w:cstheme="minorBidi"/>
          <w:kern w:val="2"/>
          <w:sz w:val="24"/>
          <w:szCs w:val="24"/>
          <w14:ligatures w14:val="standardContextual"/>
        </w:rPr>
      </w:pPr>
      <w:r>
        <w:t>10.1.73</w:t>
      </w:r>
      <w:r>
        <w:rPr>
          <w:rFonts w:asciiTheme="minorHAnsi" w:eastAsiaTheme="minorEastAsia" w:hAnsiTheme="minorHAnsi" w:cstheme="minorBidi"/>
          <w:kern w:val="2"/>
          <w:sz w:val="24"/>
          <w:szCs w:val="24"/>
          <w14:ligatures w14:val="standardContextual"/>
        </w:rPr>
        <w:tab/>
      </w:r>
      <w:r>
        <w:t>5G PDU Session Authentication Setting +C5GPDUAUTHS</w:t>
      </w:r>
      <w:r>
        <w:tab/>
      </w:r>
      <w:r>
        <w:fldChar w:fldCharType="begin" w:fldLock="1"/>
      </w:r>
      <w:r>
        <w:instrText xml:space="preserve"> PAGEREF _Toc218776796 \h </w:instrText>
      </w:r>
      <w:r>
        <w:fldChar w:fldCharType="separate"/>
      </w:r>
      <w:r>
        <w:t>366</w:t>
      </w:r>
      <w:r>
        <w:fldChar w:fldCharType="end"/>
      </w:r>
    </w:p>
    <w:p w14:paraId="2AD6E642" w14:textId="4DEE09F8"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10.1.74</w:t>
      </w:r>
      <w:r>
        <w:rPr>
          <w:rFonts w:asciiTheme="minorHAnsi" w:eastAsiaTheme="minorEastAsia" w:hAnsiTheme="minorHAnsi" w:cstheme="minorBidi"/>
          <w:kern w:val="2"/>
          <w:sz w:val="24"/>
          <w:szCs w:val="24"/>
          <w14:ligatures w14:val="standardContextual"/>
        </w:rPr>
        <w:tab/>
      </w:r>
      <w:r w:rsidRPr="00DF0033">
        <w:rPr>
          <w:lang w:val="fr-FR"/>
        </w:rPr>
        <w:t>5G PDU Session Authentication Response +C5GPDUAUTHR</w:t>
      </w:r>
      <w:r>
        <w:tab/>
      </w:r>
      <w:r>
        <w:fldChar w:fldCharType="begin" w:fldLock="1"/>
      </w:r>
      <w:r>
        <w:instrText xml:space="preserve"> PAGEREF _Toc218776797 \h </w:instrText>
      </w:r>
      <w:r>
        <w:fldChar w:fldCharType="separate"/>
      </w:r>
      <w:r>
        <w:t>367</w:t>
      </w:r>
      <w:r>
        <w:fldChar w:fldCharType="end"/>
      </w:r>
    </w:p>
    <w:p w14:paraId="114C3A23" w14:textId="0959C830" w:rsidR="00582C5F" w:rsidRDefault="00582C5F">
      <w:pPr>
        <w:pStyle w:val="TOC3"/>
        <w:rPr>
          <w:rFonts w:asciiTheme="minorHAnsi" w:eastAsiaTheme="minorEastAsia" w:hAnsiTheme="minorHAnsi" w:cstheme="minorBidi"/>
          <w:kern w:val="2"/>
          <w:sz w:val="24"/>
          <w:szCs w:val="24"/>
          <w14:ligatures w14:val="standardContextual"/>
        </w:rPr>
      </w:pPr>
      <w:r>
        <w:t>10.1.75</w:t>
      </w:r>
      <w:r>
        <w:rPr>
          <w:rFonts w:asciiTheme="minorHAnsi" w:eastAsiaTheme="minorEastAsia" w:hAnsiTheme="minorHAnsi" w:cstheme="minorBidi"/>
          <w:kern w:val="2"/>
          <w:sz w:val="24"/>
          <w:szCs w:val="24"/>
          <w14:ligatures w14:val="standardContextual"/>
        </w:rPr>
        <w:tab/>
      </w:r>
      <w:r>
        <w:t>5GS URSP query +C5GURSPQRY</w:t>
      </w:r>
      <w:r>
        <w:tab/>
      </w:r>
      <w:r>
        <w:fldChar w:fldCharType="begin" w:fldLock="1"/>
      </w:r>
      <w:r>
        <w:instrText xml:space="preserve"> PAGEREF _Toc218776798 \h </w:instrText>
      </w:r>
      <w:r>
        <w:fldChar w:fldCharType="separate"/>
      </w:r>
      <w:r>
        <w:t>368</w:t>
      </w:r>
      <w:r>
        <w:fldChar w:fldCharType="end"/>
      </w:r>
    </w:p>
    <w:p w14:paraId="345F011F" w14:textId="1F286CD4" w:rsidR="00582C5F" w:rsidRDefault="00582C5F">
      <w:pPr>
        <w:pStyle w:val="TOC3"/>
        <w:rPr>
          <w:rFonts w:asciiTheme="minorHAnsi" w:eastAsiaTheme="minorEastAsia" w:hAnsiTheme="minorHAnsi" w:cstheme="minorBidi"/>
          <w:kern w:val="2"/>
          <w:sz w:val="24"/>
          <w:szCs w:val="24"/>
          <w14:ligatures w14:val="standardContextual"/>
        </w:rPr>
      </w:pPr>
      <w:r>
        <w:t>10.1.76</w:t>
      </w:r>
      <w:r>
        <w:rPr>
          <w:rFonts w:asciiTheme="minorHAnsi" w:eastAsiaTheme="minorEastAsia" w:hAnsiTheme="minorHAnsi" w:cstheme="minorBidi"/>
          <w:kern w:val="2"/>
          <w:sz w:val="24"/>
          <w:szCs w:val="24"/>
          <w14:ligatures w14:val="standardContextual"/>
        </w:rPr>
        <w:tab/>
      </w:r>
      <w:r>
        <w:t>NAS connection release +CNASCREL</w:t>
      </w:r>
      <w:r>
        <w:tab/>
      </w:r>
      <w:r>
        <w:fldChar w:fldCharType="begin" w:fldLock="1"/>
      </w:r>
      <w:r>
        <w:instrText xml:space="preserve"> PAGEREF _Toc218776799 \h </w:instrText>
      </w:r>
      <w:r>
        <w:fldChar w:fldCharType="separate"/>
      </w:r>
      <w:r>
        <w:t>372</w:t>
      </w:r>
      <w:r>
        <w:fldChar w:fldCharType="end"/>
      </w:r>
    </w:p>
    <w:p w14:paraId="3BBAC2C7" w14:textId="7E4CE818" w:rsidR="00582C5F" w:rsidRDefault="00582C5F">
      <w:pPr>
        <w:pStyle w:val="TOC3"/>
        <w:rPr>
          <w:rFonts w:asciiTheme="minorHAnsi" w:eastAsiaTheme="minorEastAsia" w:hAnsiTheme="minorHAnsi" w:cstheme="minorBidi"/>
          <w:kern w:val="2"/>
          <w:sz w:val="24"/>
          <w:szCs w:val="24"/>
          <w14:ligatures w14:val="standardContextual"/>
        </w:rPr>
      </w:pPr>
      <w:r>
        <w:t>10.1.77</w:t>
      </w:r>
      <w:r>
        <w:rPr>
          <w:rFonts w:asciiTheme="minorHAnsi" w:eastAsiaTheme="minorEastAsia" w:hAnsiTheme="minorHAnsi" w:cstheme="minorBidi"/>
          <w:kern w:val="2"/>
          <w:sz w:val="24"/>
          <w:szCs w:val="24"/>
          <w14:ligatures w14:val="standardContextual"/>
        </w:rPr>
        <w:tab/>
      </w:r>
      <w:r>
        <w:t>Reject paging +CREJPAG</w:t>
      </w:r>
      <w:r>
        <w:tab/>
      </w:r>
      <w:r>
        <w:fldChar w:fldCharType="begin" w:fldLock="1"/>
      </w:r>
      <w:r>
        <w:instrText xml:space="preserve"> PAGEREF _Toc218776800 \h </w:instrText>
      </w:r>
      <w:r>
        <w:fldChar w:fldCharType="separate"/>
      </w:r>
      <w:r>
        <w:t>372</w:t>
      </w:r>
      <w:r>
        <w:fldChar w:fldCharType="end"/>
      </w:r>
    </w:p>
    <w:p w14:paraId="06CF0ED5" w14:textId="7B63AD27" w:rsidR="00582C5F" w:rsidRDefault="00582C5F">
      <w:pPr>
        <w:pStyle w:val="TOC3"/>
        <w:rPr>
          <w:rFonts w:asciiTheme="minorHAnsi" w:eastAsiaTheme="minorEastAsia" w:hAnsiTheme="minorHAnsi" w:cstheme="minorBidi"/>
          <w:kern w:val="2"/>
          <w:sz w:val="24"/>
          <w:szCs w:val="24"/>
          <w14:ligatures w14:val="standardContextual"/>
        </w:rPr>
      </w:pPr>
      <w:r>
        <w:t>10.1.78</w:t>
      </w:r>
      <w:r>
        <w:rPr>
          <w:rFonts w:asciiTheme="minorHAnsi" w:eastAsiaTheme="minorEastAsia" w:hAnsiTheme="minorHAnsi" w:cstheme="minorBidi"/>
          <w:kern w:val="2"/>
          <w:sz w:val="24"/>
          <w:szCs w:val="24"/>
          <w14:ligatures w14:val="standardContextual"/>
        </w:rPr>
        <w:tab/>
      </w:r>
      <w:r>
        <w:t>Paging restrictions +CPAGRES</w:t>
      </w:r>
      <w:r>
        <w:tab/>
      </w:r>
      <w:r>
        <w:fldChar w:fldCharType="begin" w:fldLock="1"/>
      </w:r>
      <w:r>
        <w:instrText xml:space="preserve"> PAGEREF _Toc218776801 \h </w:instrText>
      </w:r>
      <w:r>
        <w:fldChar w:fldCharType="separate"/>
      </w:r>
      <w:r>
        <w:t>374</w:t>
      </w:r>
      <w:r>
        <w:fldChar w:fldCharType="end"/>
      </w:r>
    </w:p>
    <w:p w14:paraId="5078C03E" w14:textId="129139B7" w:rsidR="00582C5F" w:rsidRDefault="00582C5F">
      <w:pPr>
        <w:pStyle w:val="TOC3"/>
        <w:rPr>
          <w:rFonts w:asciiTheme="minorHAnsi" w:eastAsiaTheme="minorEastAsia" w:hAnsiTheme="minorHAnsi" w:cstheme="minorBidi"/>
          <w:kern w:val="2"/>
          <w:sz w:val="24"/>
          <w:szCs w:val="24"/>
          <w14:ligatures w14:val="standardContextual"/>
        </w:rPr>
      </w:pPr>
      <w:r>
        <w:t>10.1.79</w:t>
      </w:r>
      <w:r>
        <w:rPr>
          <w:rFonts w:asciiTheme="minorHAnsi" w:eastAsiaTheme="minorEastAsia" w:hAnsiTheme="minorHAnsi" w:cstheme="minorBidi"/>
          <w:kern w:val="2"/>
          <w:sz w:val="24"/>
          <w:szCs w:val="24"/>
          <w14:ligatures w14:val="standardContextual"/>
        </w:rPr>
        <w:tab/>
      </w:r>
      <w:r>
        <w:t>Paging timing collision control +CPAGTCC</w:t>
      </w:r>
      <w:r>
        <w:tab/>
      </w:r>
      <w:r>
        <w:fldChar w:fldCharType="begin" w:fldLock="1"/>
      </w:r>
      <w:r>
        <w:instrText xml:space="preserve"> PAGEREF _Toc218776802 \h </w:instrText>
      </w:r>
      <w:r>
        <w:fldChar w:fldCharType="separate"/>
      </w:r>
      <w:r>
        <w:t>375</w:t>
      </w:r>
      <w:r>
        <w:fldChar w:fldCharType="end"/>
      </w:r>
    </w:p>
    <w:p w14:paraId="4373F393" w14:textId="4859C517" w:rsidR="00582C5F" w:rsidRDefault="00582C5F">
      <w:pPr>
        <w:pStyle w:val="TOC3"/>
        <w:rPr>
          <w:rFonts w:asciiTheme="minorHAnsi" w:eastAsiaTheme="minorEastAsia" w:hAnsiTheme="minorHAnsi" w:cstheme="minorBidi"/>
          <w:kern w:val="2"/>
          <w:sz w:val="24"/>
          <w:szCs w:val="24"/>
          <w14:ligatures w14:val="standardContextual"/>
        </w:rPr>
      </w:pPr>
      <w:r>
        <w:t>10.1.80</w:t>
      </w:r>
      <w:r>
        <w:rPr>
          <w:rFonts w:asciiTheme="minorHAnsi" w:eastAsiaTheme="minorEastAsia" w:hAnsiTheme="minorHAnsi" w:cstheme="minorBidi"/>
          <w:kern w:val="2"/>
          <w:sz w:val="24"/>
          <w:szCs w:val="24"/>
          <w14:ligatures w14:val="standardContextual"/>
        </w:rPr>
        <w:tab/>
      </w:r>
      <w:r>
        <w:t>DNS server address reporting +CDNSADD</w:t>
      </w:r>
      <w:r>
        <w:tab/>
      </w:r>
      <w:r>
        <w:fldChar w:fldCharType="begin" w:fldLock="1"/>
      </w:r>
      <w:r>
        <w:instrText xml:space="preserve"> PAGEREF _Toc218776803 \h </w:instrText>
      </w:r>
      <w:r>
        <w:fldChar w:fldCharType="separate"/>
      </w:r>
      <w:r>
        <w:t>376</w:t>
      </w:r>
      <w:r>
        <w:fldChar w:fldCharType="end"/>
      </w:r>
    </w:p>
    <w:p w14:paraId="52541B34" w14:textId="5DDE244D" w:rsidR="00582C5F" w:rsidRDefault="00582C5F">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Access domain selection preference for MO SMS +CADSMS</w:t>
      </w:r>
      <w:r>
        <w:tab/>
      </w:r>
      <w:r>
        <w:fldChar w:fldCharType="begin" w:fldLock="1"/>
      </w:r>
      <w:r>
        <w:instrText xml:space="preserve"> PAGEREF _Toc218776804 \h </w:instrText>
      </w:r>
      <w:r>
        <w:fldChar w:fldCharType="separate"/>
      </w:r>
      <w:r>
        <w:t>377</w:t>
      </w:r>
      <w:r>
        <w:fldChar w:fldCharType="end"/>
      </w:r>
    </w:p>
    <w:p w14:paraId="7FA47AB2" w14:textId="05A1E003" w:rsidR="00582C5F" w:rsidRDefault="00582C5F">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5G ProSe UE-to-network Relay Authentication Setting +C5GPU2NRAUTHS</w:t>
      </w:r>
      <w:r>
        <w:tab/>
      </w:r>
      <w:r>
        <w:fldChar w:fldCharType="begin" w:fldLock="1"/>
      </w:r>
      <w:r>
        <w:instrText xml:space="preserve"> PAGEREF _Toc218776805 \h </w:instrText>
      </w:r>
      <w:r>
        <w:fldChar w:fldCharType="separate"/>
      </w:r>
      <w:r>
        <w:t>377</w:t>
      </w:r>
      <w:r>
        <w:fldChar w:fldCharType="end"/>
      </w:r>
    </w:p>
    <w:p w14:paraId="6403F294" w14:textId="543E08BB" w:rsidR="00582C5F" w:rsidRDefault="00582C5F">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5G ProSe UE-to-network Relay Authentication Response +C5GPU2NRAUTHR</w:t>
      </w:r>
      <w:r>
        <w:tab/>
      </w:r>
      <w:r>
        <w:fldChar w:fldCharType="begin" w:fldLock="1"/>
      </w:r>
      <w:r>
        <w:instrText xml:space="preserve"> PAGEREF _Toc218776806 \h </w:instrText>
      </w:r>
      <w:r>
        <w:fldChar w:fldCharType="separate"/>
      </w:r>
      <w:r>
        <w:t>378</w:t>
      </w:r>
      <w:r>
        <w:fldChar w:fldCharType="end"/>
      </w:r>
    </w:p>
    <w:p w14:paraId="067DF19C" w14:textId="403BBF4F"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10.1.84</w:t>
      </w:r>
      <w:r>
        <w:rPr>
          <w:rFonts w:asciiTheme="minorHAnsi" w:eastAsiaTheme="minorEastAsia" w:hAnsiTheme="minorHAnsi" w:cstheme="minorBidi"/>
          <w:kern w:val="2"/>
          <w:sz w:val="24"/>
          <w:szCs w:val="24"/>
          <w14:ligatures w14:val="standardContextual"/>
        </w:rPr>
        <w:tab/>
      </w:r>
      <w:r w:rsidRPr="00DF0033">
        <w:rPr>
          <w:lang w:val="fr-FR"/>
        </w:rPr>
        <w:t>ECS Configuration information + CECSCONF</w:t>
      </w:r>
      <w:r>
        <w:tab/>
      </w:r>
      <w:r>
        <w:fldChar w:fldCharType="begin" w:fldLock="1"/>
      </w:r>
      <w:r>
        <w:instrText xml:space="preserve"> PAGEREF _Toc218776807 \h </w:instrText>
      </w:r>
      <w:r>
        <w:fldChar w:fldCharType="separate"/>
      </w:r>
      <w:r>
        <w:t>379</w:t>
      </w:r>
      <w:r>
        <w:fldChar w:fldCharType="end"/>
      </w:r>
    </w:p>
    <w:p w14:paraId="28AA98FB" w14:textId="30CA7BC9" w:rsidR="00582C5F" w:rsidRDefault="00582C5F">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5GS network registration status over non-3GPP access +C5GREGN3GPP</w:t>
      </w:r>
      <w:r>
        <w:tab/>
      </w:r>
      <w:r>
        <w:fldChar w:fldCharType="begin" w:fldLock="1"/>
      </w:r>
      <w:r>
        <w:instrText xml:space="preserve"> PAGEREF _Toc218776808 \h </w:instrText>
      </w:r>
      <w:r>
        <w:fldChar w:fldCharType="separate"/>
      </w:r>
      <w:r>
        <w:t>380</w:t>
      </w:r>
      <w:r>
        <w:fldChar w:fldCharType="end"/>
      </w:r>
    </w:p>
    <w:p w14:paraId="33BBAE93" w14:textId="1725FB5E" w:rsidR="00582C5F" w:rsidRDefault="00582C5F">
      <w:pPr>
        <w:pStyle w:val="TOC3"/>
        <w:rPr>
          <w:rFonts w:asciiTheme="minorHAnsi" w:eastAsiaTheme="minorEastAsia" w:hAnsiTheme="minorHAnsi" w:cstheme="minorBidi"/>
          <w:kern w:val="2"/>
          <w:sz w:val="24"/>
          <w:szCs w:val="24"/>
          <w14:ligatures w14:val="standardContextual"/>
        </w:rPr>
      </w:pPr>
      <w:r>
        <w:t>10.1.86</w:t>
      </w:r>
      <w:r>
        <w:rPr>
          <w:rFonts w:asciiTheme="minorHAnsi" w:eastAsiaTheme="minorEastAsia" w:hAnsiTheme="minorHAnsi" w:cstheme="minorBidi"/>
          <w:kern w:val="2"/>
          <w:sz w:val="24"/>
          <w:szCs w:val="24"/>
          <w14:ligatures w14:val="standardContextual"/>
        </w:rPr>
        <w:tab/>
      </w:r>
      <w:r>
        <w:t>5GS network register or deregister over non-3GPP access +C5GRDN3GPP</w:t>
      </w:r>
      <w:r>
        <w:tab/>
      </w:r>
      <w:r>
        <w:fldChar w:fldCharType="begin" w:fldLock="1"/>
      </w:r>
      <w:r>
        <w:instrText xml:space="preserve"> PAGEREF _Toc218776809 \h </w:instrText>
      </w:r>
      <w:r>
        <w:fldChar w:fldCharType="separate"/>
      </w:r>
      <w:r>
        <w:t>381</w:t>
      </w:r>
      <w:r>
        <w:fldChar w:fldCharType="end"/>
      </w:r>
    </w:p>
    <w:p w14:paraId="42250BA1" w14:textId="62152F48" w:rsidR="00582C5F" w:rsidRDefault="00582C5F">
      <w:pPr>
        <w:pStyle w:val="TOC3"/>
        <w:rPr>
          <w:rFonts w:asciiTheme="minorHAnsi" w:eastAsiaTheme="minorEastAsia" w:hAnsiTheme="minorHAnsi" w:cstheme="minorBidi"/>
          <w:kern w:val="2"/>
          <w:sz w:val="24"/>
          <w:szCs w:val="24"/>
          <w14:ligatures w14:val="standardContextual"/>
        </w:rPr>
      </w:pPr>
      <w:r>
        <w:t>10.1.87</w:t>
      </w:r>
      <w:r>
        <w:rPr>
          <w:rFonts w:asciiTheme="minorHAnsi" w:eastAsiaTheme="minorEastAsia" w:hAnsiTheme="minorHAnsi" w:cstheme="minorBidi"/>
          <w:kern w:val="2"/>
          <w:sz w:val="24"/>
          <w:szCs w:val="24"/>
          <w14:ligatures w14:val="standardContextual"/>
        </w:rPr>
        <w:tab/>
      </w:r>
      <w:r>
        <w:t>Define MBS session context +CMSCONT</w:t>
      </w:r>
      <w:r>
        <w:tab/>
      </w:r>
      <w:r>
        <w:fldChar w:fldCharType="begin" w:fldLock="1"/>
      </w:r>
      <w:r>
        <w:instrText xml:space="preserve"> PAGEREF _Toc218776810 \h </w:instrText>
      </w:r>
      <w:r>
        <w:fldChar w:fldCharType="separate"/>
      </w:r>
      <w:r>
        <w:t>382</w:t>
      </w:r>
      <w:r>
        <w:fldChar w:fldCharType="end"/>
      </w:r>
    </w:p>
    <w:p w14:paraId="223BEB3E" w14:textId="7BFCE0F4" w:rsidR="00582C5F" w:rsidRDefault="00582C5F">
      <w:pPr>
        <w:pStyle w:val="TOC3"/>
        <w:rPr>
          <w:rFonts w:asciiTheme="minorHAnsi" w:eastAsiaTheme="minorEastAsia" w:hAnsiTheme="minorHAnsi" w:cstheme="minorBidi"/>
          <w:kern w:val="2"/>
          <w:sz w:val="24"/>
          <w:szCs w:val="24"/>
          <w14:ligatures w14:val="standardContextual"/>
        </w:rPr>
      </w:pPr>
      <w:r>
        <w:t>10.1.88</w:t>
      </w:r>
      <w:r>
        <w:rPr>
          <w:rFonts w:asciiTheme="minorHAnsi" w:eastAsiaTheme="minorEastAsia" w:hAnsiTheme="minorHAnsi" w:cstheme="minorBidi"/>
          <w:kern w:val="2"/>
          <w:sz w:val="24"/>
          <w:szCs w:val="24"/>
          <w14:ligatures w14:val="standardContextual"/>
        </w:rPr>
        <w:tab/>
      </w:r>
      <w:r>
        <w:t xml:space="preserve">MBS session read dynamic parameters +CMSRDP </w:t>
      </w:r>
      <w:r>
        <w:tab/>
      </w:r>
      <w:r>
        <w:fldChar w:fldCharType="begin" w:fldLock="1"/>
      </w:r>
      <w:r>
        <w:instrText xml:space="preserve"> PAGEREF _Toc218776811 \h </w:instrText>
      </w:r>
      <w:r>
        <w:fldChar w:fldCharType="separate"/>
      </w:r>
      <w:r>
        <w:t>383</w:t>
      </w:r>
      <w:r>
        <w:fldChar w:fldCharType="end"/>
      </w:r>
    </w:p>
    <w:p w14:paraId="6FBC7580" w14:textId="382C3F94" w:rsidR="00582C5F" w:rsidRDefault="00582C5F">
      <w:pPr>
        <w:pStyle w:val="TOC3"/>
        <w:rPr>
          <w:rFonts w:asciiTheme="minorHAnsi" w:eastAsiaTheme="minorEastAsia" w:hAnsiTheme="minorHAnsi" w:cstheme="minorBidi"/>
          <w:kern w:val="2"/>
          <w:sz w:val="24"/>
          <w:szCs w:val="24"/>
          <w14:ligatures w14:val="standardContextual"/>
        </w:rPr>
      </w:pPr>
      <w:r>
        <w:t>10.1.89</w:t>
      </w:r>
      <w:r>
        <w:rPr>
          <w:rFonts w:asciiTheme="minorHAnsi" w:eastAsiaTheme="minorEastAsia" w:hAnsiTheme="minorHAnsi" w:cstheme="minorBidi"/>
          <w:kern w:val="2"/>
          <w:sz w:val="24"/>
          <w:szCs w:val="24"/>
          <w14:ligatures w14:val="standardContextual"/>
        </w:rPr>
        <w:tab/>
      </w:r>
      <w:r>
        <w:t>MBS session status reporting +CMSSR</w:t>
      </w:r>
      <w:r>
        <w:tab/>
      </w:r>
      <w:r>
        <w:fldChar w:fldCharType="begin" w:fldLock="1"/>
      </w:r>
      <w:r>
        <w:instrText xml:space="preserve"> PAGEREF _Toc218776812 \h </w:instrText>
      </w:r>
      <w:r>
        <w:fldChar w:fldCharType="separate"/>
      </w:r>
      <w:r>
        <w:t>384</w:t>
      </w:r>
      <w:r>
        <w:fldChar w:fldCharType="end"/>
      </w:r>
    </w:p>
    <w:p w14:paraId="2BF49062" w14:textId="16DDC492" w:rsidR="00582C5F" w:rsidRDefault="00582C5F">
      <w:pPr>
        <w:pStyle w:val="TOC3"/>
        <w:rPr>
          <w:rFonts w:asciiTheme="minorHAnsi" w:eastAsiaTheme="minorEastAsia" w:hAnsiTheme="minorHAnsi" w:cstheme="minorBidi"/>
          <w:kern w:val="2"/>
          <w:sz w:val="24"/>
          <w:szCs w:val="24"/>
          <w14:ligatures w14:val="standardContextual"/>
        </w:rPr>
      </w:pPr>
      <w:r>
        <w:t>10.1.90</w:t>
      </w:r>
      <w:r>
        <w:rPr>
          <w:rFonts w:asciiTheme="minorHAnsi" w:eastAsiaTheme="minorEastAsia" w:hAnsiTheme="minorHAnsi" w:cstheme="minorBidi"/>
          <w:kern w:val="2"/>
          <w:sz w:val="24"/>
          <w:szCs w:val="24"/>
          <w14:ligatures w14:val="standardContextual"/>
        </w:rPr>
        <w:tab/>
      </w:r>
      <w:r>
        <w:t>Information for reflective QoS for ESP +CIRQE</w:t>
      </w:r>
      <w:r>
        <w:tab/>
      </w:r>
      <w:r>
        <w:fldChar w:fldCharType="begin" w:fldLock="1"/>
      </w:r>
      <w:r>
        <w:instrText xml:space="preserve"> PAGEREF _Toc218776813 \h </w:instrText>
      </w:r>
      <w:r>
        <w:fldChar w:fldCharType="separate"/>
      </w:r>
      <w:r>
        <w:t>385</w:t>
      </w:r>
      <w:r>
        <w:fldChar w:fldCharType="end"/>
      </w:r>
    </w:p>
    <w:p w14:paraId="6053D432" w14:textId="08D0365C" w:rsidR="00582C5F" w:rsidRDefault="00582C5F">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Non3GPP QoS assistance information read dynamic parameters +CN3QAIRDP</w:t>
      </w:r>
      <w:r>
        <w:tab/>
      </w:r>
      <w:r>
        <w:fldChar w:fldCharType="begin" w:fldLock="1"/>
      </w:r>
      <w:r>
        <w:instrText xml:space="preserve"> PAGEREF _Toc218776814 \h </w:instrText>
      </w:r>
      <w:r>
        <w:fldChar w:fldCharType="separate"/>
      </w:r>
      <w:r>
        <w:t>386</w:t>
      </w:r>
      <w:r>
        <w:fldChar w:fldCharType="end"/>
      </w:r>
    </w:p>
    <w:p w14:paraId="0B005EC7" w14:textId="23D63DD1" w:rsidR="00582C5F" w:rsidRDefault="00582C5F">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Non3GPP delay budget +CN3DB</w:t>
      </w:r>
      <w:r>
        <w:tab/>
      </w:r>
      <w:r>
        <w:fldChar w:fldCharType="begin" w:fldLock="1"/>
      </w:r>
      <w:r>
        <w:instrText xml:space="preserve"> PAGEREF _Toc218776815 \h </w:instrText>
      </w:r>
      <w:r>
        <w:fldChar w:fldCharType="separate"/>
      </w:r>
      <w:r>
        <w:t>387</w:t>
      </w:r>
      <w:r>
        <w:fldChar w:fldCharType="end"/>
      </w:r>
    </w:p>
    <w:p w14:paraId="2840BF40" w14:textId="3714C107" w:rsidR="00582C5F" w:rsidRDefault="00582C5F">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EAS rediscovery support indication +CEASRSI</w:t>
      </w:r>
      <w:r>
        <w:tab/>
      </w:r>
      <w:r>
        <w:fldChar w:fldCharType="begin" w:fldLock="1"/>
      </w:r>
      <w:r>
        <w:instrText xml:space="preserve"> PAGEREF _Toc218776816 \h </w:instrText>
      </w:r>
      <w:r>
        <w:fldChar w:fldCharType="separate"/>
      </w:r>
      <w:r>
        <w:t>388</w:t>
      </w:r>
      <w:r>
        <w:fldChar w:fldCharType="end"/>
      </w:r>
    </w:p>
    <w:p w14:paraId="56F5D49D" w14:textId="050F740F" w:rsidR="00582C5F" w:rsidRDefault="00582C5F">
      <w:pPr>
        <w:pStyle w:val="TOC3"/>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Paging early indication with paging subgrouping setting +CPEIPSS</w:t>
      </w:r>
      <w:r>
        <w:tab/>
      </w:r>
      <w:r>
        <w:fldChar w:fldCharType="begin" w:fldLock="1"/>
      </w:r>
      <w:r>
        <w:instrText xml:space="preserve"> PAGEREF _Toc218776817 \h </w:instrText>
      </w:r>
      <w:r>
        <w:fldChar w:fldCharType="separate"/>
      </w:r>
      <w:r>
        <w:t>389</w:t>
      </w:r>
      <w:r>
        <w:fldChar w:fldCharType="end"/>
      </w:r>
    </w:p>
    <w:p w14:paraId="2FEA6720" w14:textId="14A8E314" w:rsidR="00582C5F" w:rsidRDefault="00582C5F">
      <w:pPr>
        <w:pStyle w:val="TOC3"/>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 xml:space="preserve"> Wake-up signal setting +CWUSS</w:t>
      </w:r>
      <w:r>
        <w:tab/>
      </w:r>
      <w:r>
        <w:fldChar w:fldCharType="begin" w:fldLock="1"/>
      </w:r>
      <w:r>
        <w:instrText xml:space="preserve"> PAGEREF _Toc218776818 \h </w:instrText>
      </w:r>
      <w:r>
        <w:fldChar w:fldCharType="separate"/>
      </w:r>
      <w:r>
        <w:t>390</w:t>
      </w:r>
      <w:r>
        <w:fldChar w:fldCharType="end"/>
      </w:r>
    </w:p>
    <w:p w14:paraId="4E82F32B" w14:textId="0F81DDA5" w:rsidR="00582C5F" w:rsidRDefault="00582C5F">
      <w:pPr>
        <w:pStyle w:val="TOC3"/>
        <w:rPr>
          <w:rFonts w:asciiTheme="minorHAnsi" w:eastAsiaTheme="minorEastAsia" w:hAnsiTheme="minorHAnsi" w:cstheme="minorBidi"/>
          <w:kern w:val="2"/>
          <w:sz w:val="24"/>
          <w:szCs w:val="24"/>
          <w14:ligatures w14:val="standardContextual"/>
        </w:rPr>
      </w:pPr>
      <w:r>
        <w:t>10.1.96</w:t>
      </w:r>
      <w:r>
        <w:rPr>
          <w:rFonts w:asciiTheme="minorHAnsi" w:eastAsiaTheme="minorEastAsia" w:hAnsiTheme="minorHAnsi" w:cstheme="minorBidi"/>
          <w:kern w:val="2"/>
          <w:sz w:val="24"/>
          <w:szCs w:val="24"/>
          <w14:ligatures w14:val="standardContextual"/>
        </w:rPr>
        <w:tab/>
      </w:r>
      <w:r>
        <w:t>5G Network Slice Area of Service Status +C5GNSAOSS</w:t>
      </w:r>
      <w:r>
        <w:tab/>
      </w:r>
      <w:r>
        <w:fldChar w:fldCharType="begin" w:fldLock="1"/>
      </w:r>
      <w:r>
        <w:instrText xml:space="preserve"> PAGEREF _Toc218776819 \h </w:instrText>
      </w:r>
      <w:r>
        <w:fldChar w:fldCharType="separate"/>
      </w:r>
      <w:r>
        <w:t>391</w:t>
      </w:r>
      <w:r>
        <w:fldChar w:fldCharType="end"/>
      </w:r>
    </w:p>
    <w:p w14:paraId="10B78979" w14:textId="6CAE6FBC" w:rsidR="00582C5F" w:rsidRDefault="00582C5F">
      <w:pPr>
        <w:pStyle w:val="TOC3"/>
        <w:rPr>
          <w:rFonts w:asciiTheme="minorHAnsi" w:eastAsiaTheme="minorEastAsia" w:hAnsiTheme="minorHAnsi" w:cstheme="minorBidi"/>
          <w:kern w:val="2"/>
          <w:sz w:val="24"/>
          <w:szCs w:val="24"/>
          <w14:ligatures w14:val="standardContextual"/>
        </w:rPr>
      </w:pPr>
      <w:r>
        <w:t>10.1.97</w:t>
      </w:r>
      <w:r>
        <w:rPr>
          <w:rFonts w:asciiTheme="minorHAnsi" w:eastAsiaTheme="minorEastAsia" w:hAnsiTheme="minorHAnsi" w:cstheme="minorBidi"/>
          <w:kern w:val="2"/>
          <w:sz w:val="24"/>
          <w:szCs w:val="24"/>
          <w14:ligatures w14:val="standardContextual"/>
        </w:rPr>
        <w:tab/>
      </w:r>
      <w:r>
        <w:t xml:space="preserve"> Low power wake-up signal setting +CLPWUSS</w:t>
      </w:r>
      <w:r>
        <w:tab/>
      </w:r>
      <w:r>
        <w:fldChar w:fldCharType="begin" w:fldLock="1"/>
      </w:r>
      <w:r>
        <w:instrText xml:space="preserve"> PAGEREF _Toc218776820 \h </w:instrText>
      </w:r>
      <w:r>
        <w:fldChar w:fldCharType="separate"/>
      </w:r>
      <w:r>
        <w:t>391</w:t>
      </w:r>
      <w:r>
        <w:fldChar w:fldCharType="end"/>
      </w:r>
    </w:p>
    <w:p w14:paraId="6C219A0E" w14:textId="3DEE165E"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10.1.98</w:t>
      </w:r>
      <w:r>
        <w:rPr>
          <w:rFonts w:asciiTheme="minorHAnsi" w:eastAsiaTheme="minorEastAsia" w:hAnsiTheme="minorHAnsi" w:cstheme="minorBidi"/>
          <w:kern w:val="2"/>
          <w:sz w:val="24"/>
          <w:szCs w:val="24"/>
          <w14:ligatures w14:val="standardContextual"/>
        </w:rPr>
        <w:tab/>
      </w:r>
      <w:r w:rsidRPr="00DF0033">
        <w:rPr>
          <w:lang w:val="fr-FR"/>
        </w:rPr>
        <w:t xml:space="preserve"> Set MA PDU session parameters +CSETMAPDU</w:t>
      </w:r>
      <w:r>
        <w:tab/>
      </w:r>
      <w:r>
        <w:fldChar w:fldCharType="begin" w:fldLock="1"/>
      </w:r>
      <w:r>
        <w:instrText xml:space="preserve"> PAGEREF _Toc218776821 \h </w:instrText>
      </w:r>
      <w:r>
        <w:fldChar w:fldCharType="separate"/>
      </w:r>
      <w:r>
        <w:t>392</w:t>
      </w:r>
      <w:r>
        <w:fldChar w:fldCharType="end"/>
      </w:r>
    </w:p>
    <w:p w14:paraId="602006A4" w14:textId="0D919CAE" w:rsidR="00582C5F" w:rsidRDefault="00582C5F">
      <w:pPr>
        <w:pStyle w:val="TOC3"/>
        <w:rPr>
          <w:rFonts w:asciiTheme="minorHAnsi" w:eastAsiaTheme="minorEastAsia" w:hAnsiTheme="minorHAnsi" w:cstheme="minorBidi"/>
          <w:kern w:val="2"/>
          <w:sz w:val="24"/>
          <w:szCs w:val="24"/>
          <w14:ligatures w14:val="standardContextual"/>
        </w:rPr>
      </w:pPr>
      <w:r>
        <w:t>10.1.99</w:t>
      </w:r>
      <w:r>
        <w:rPr>
          <w:rFonts w:asciiTheme="minorHAnsi" w:eastAsiaTheme="minorEastAsia" w:hAnsiTheme="minorHAnsi" w:cstheme="minorBidi"/>
          <w:kern w:val="2"/>
          <w:sz w:val="24"/>
          <w:szCs w:val="24"/>
          <w14:ligatures w14:val="standardContextual"/>
        </w:rPr>
        <w:tab/>
      </w:r>
      <w:r>
        <w:t>Identify media flows +CIDMF</w:t>
      </w:r>
      <w:r>
        <w:tab/>
      </w:r>
      <w:r>
        <w:fldChar w:fldCharType="begin" w:fldLock="1"/>
      </w:r>
      <w:r>
        <w:instrText xml:space="preserve"> PAGEREF _Toc218776822 \h </w:instrText>
      </w:r>
      <w:r>
        <w:fldChar w:fldCharType="separate"/>
      </w:r>
      <w:r>
        <w:t>394</w:t>
      </w:r>
      <w:r>
        <w:fldChar w:fldCharType="end"/>
      </w:r>
    </w:p>
    <w:p w14:paraId="47ABAFA6" w14:textId="57EAE2AB" w:rsidR="00582C5F" w:rsidRDefault="00582C5F">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Modem compatibility commands</w:t>
      </w:r>
      <w:r>
        <w:tab/>
      </w:r>
      <w:r>
        <w:fldChar w:fldCharType="begin" w:fldLock="1"/>
      </w:r>
      <w:r>
        <w:instrText xml:space="preserve"> PAGEREF _Toc218776823 \h </w:instrText>
      </w:r>
      <w:r>
        <w:fldChar w:fldCharType="separate"/>
      </w:r>
      <w:r>
        <w:t>395</w:t>
      </w:r>
      <w:r>
        <w:fldChar w:fldCharType="end"/>
      </w:r>
    </w:p>
    <w:p w14:paraId="207E46A1" w14:textId="0E94C208"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en-US"/>
        </w:rPr>
        <w:t>10.2.0</w:t>
      </w:r>
      <w:r>
        <w:rPr>
          <w:rFonts w:asciiTheme="minorHAnsi" w:eastAsiaTheme="minorEastAsia" w:hAnsiTheme="minorHAnsi" w:cstheme="minorBidi"/>
          <w:kern w:val="2"/>
          <w:sz w:val="24"/>
          <w:szCs w:val="24"/>
          <w14:ligatures w14:val="standardContextual"/>
        </w:rPr>
        <w:tab/>
      </w:r>
      <w:r w:rsidRPr="00DF0033">
        <w:rPr>
          <w:lang w:val="en-US"/>
        </w:rPr>
        <w:t>General</w:t>
      </w:r>
      <w:r>
        <w:tab/>
      </w:r>
      <w:r>
        <w:fldChar w:fldCharType="begin" w:fldLock="1"/>
      </w:r>
      <w:r>
        <w:instrText xml:space="preserve"> PAGEREF _Toc218776824 \h </w:instrText>
      </w:r>
      <w:r>
        <w:fldChar w:fldCharType="separate"/>
      </w:r>
      <w:r>
        <w:t>395</w:t>
      </w:r>
      <w:r>
        <w:fldChar w:fldCharType="end"/>
      </w:r>
    </w:p>
    <w:p w14:paraId="2768415E" w14:textId="4101C5DC" w:rsidR="00582C5F" w:rsidRDefault="00582C5F">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MT originated PDP context activation</w:t>
      </w:r>
      <w:r>
        <w:tab/>
      </w:r>
      <w:r>
        <w:fldChar w:fldCharType="begin" w:fldLock="1"/>
      </w:r>
      <w:r>
        <w:instrText xml:space="preserve"> PAGEREF _Toc218776825 \h </w:instrText>
      </w:r>
      <w:r>
        <w:fldChar w:fldCharType="separate"/>
      </w:r>
      <w:r>
        <w:t>395</w:t>
      </w:r>
      <w:r>
        <w:fldChar w:fldCharType="end"/>
      </w:r>
    </w:p>
    <w:p w14:paraId="65A0736F" w14:textId="0B840B99" w:rsidR="00582C5F" w:rsidRDefault="00582C5F">
      <w:pPr>
        <w:pStyle w:val="TOC4"/>
        <w:rPr>
          <w:rFonts w:asciiTheme="minorHAnsi" w:eastAsiaTheme="minorEastAsia" w:hAnsiTheme="minorHAnsi" w:cstheme="minorBidi"/>
          <w:kern w:val="2"/>
          <w:sz w:val="24"/>
          <w:szCs w:val="24"/>
          <w14:ligatures w14:val="standardContextual"/>
        </w:rPr>
      </w:pPr>
      <w:r w:rsidRPr="00DF0033">
        <w:rPr>
          <w:lang w:val="en-US"/>
        </w:rPr>
        <w:t>10.2.1.0</w:t>
      </w:r>
      <w:r>
        <w:rPr>
          <w:rFonts w:asciiTheme="minorHAnsi" w:eastAsiaTheme="minorEastAsia" w:hAnsiTheme="minorHAnsi" w:cstheme="minorBidi"/>
          <w:kern w:val="2"/>
          <w:sz w:val="24"/>
          <w:szCs w:val="24"/>
          <w14:ligatures w14:val="standardContextual"/>
        </w:rPr>
        <w:tab/>
      </w:r>
      <w:r w:rsidRPr="00DF0033">
        <w:rPr>
          <w:lang w:val="en-US"/>
        </w:rPr>
        <w:t>General</w:t>
      </w:r>
      <w:r>
        <w:tab/>
      </w:r>
      <w:r>
        <w:fldChar w:fldCharType="begin" w:fldLock="1"/>
      </w:r>
      <w:r>
        <w:instrText xml:space="preserve"> PAGEREF _Toc218776826 \h </w:instrText>
      </w:r>
      <w:r>
        <w:fldChar w:fldCharType="separate"/>
      </w:r>
      <w:r>
        <w:t>395</w:t>
      </w:r>
      <w:r>
        <w:fldChar w:fldCharType="end"/>
      </w:r>
    </w:p>
    <w:p w14:paraId="577963AE" w14:textId="4AC4252E" w:rsidR="00582C5F" w:rsidRDefault="00582C5F">
      <w:pPr>
        <w:pStyle w:val="TOC4"/>
        <w:rPr>
          <w:rFonts w:asciiTheme="minorHAnsi" w:eastAsiaTheme="minorEastAsia" w:hAnsiTheme="minorHAnsi" w:cstheme="minorBidi"/>
          <w:kern w:val="2"/>
          <w:sz w:val="24"/>
          <w:szCs w:val="24"/>
          <w14:ligatures w14:val="standardContextual"/>
        </w:rPr>
      </w:pPr>
      <w:r w:rsidRPr="00DF0033">
        <w:rPr>
          <w:lang w:val="fr-FR"/>
        </w:rPr>
        <w:t>10.2.1.1</w:t>
      </w:r>
      <w:r>
        <w:rPr>
          <w:rFonts w:asciiTheme="minorHAnsi" w:eastAsiaTheme="minorEastAsia" w:hAnsiTheme="minorHAnsi" w:cstheme="minorBidi"/>
          <w:kern w:val="2"/>
          <w:sz w:val="24"/>
          <w:szCs w:val="24"/>
          <w14:ligatures w14:val="standardContextual"/>
        </w:rPr>
        <w:tab/>
      </w:r>
      <w:r w:rsidRPr="00DF0033">
        <w:rPr>
          <w:lang w:val="fr-FR"/>
        </w:rPr>
        <w:t>Request packet domain service 'D'</w:t>
      </w:r>
      <w:r>
        <w:tab/>
      </w:r>
      <w:r>
        <w:fldChar w:fldCharType="begin" w:fldLock="1"/>
      </w:r>
      <w:r>
        <w:instrText xml:space="preserve"> PAGEREF _Toc218776827 \h </w:instrText>
      </w:r>
      <w:r>
        <w:fldChar w:fldCharType="separate"/>
      </w:r>
      <w:r>
        <w:t>395</w:t>
      </w:r>
      <w:r>
        <w:fldChar w:fldCharType="end"/>
      </w:r>
    </w:p>
    <w:p w14:paraId="66F1FBCD" w14:textId="0F54EE92" w:rsidR="00582C5F" w:rsidRDefault="00582C5F">
      <w:pPr>
        <w:pStyle w:val="TOC4"/>
        <w:rPr>
          <w:rFonts w:asciiTheme="minorHAnsi" w:eastAsiaTheme="minorEastAsia" w:hAnsiTheme="minorHAnsi" w:cstheme="minorBidi"/>
          <w:kern w:val="2"/>
          <w:sz w:val="24"/>
          <w:szCs w:val="24"/>
          <w14:ligatures w14:val="standardContextual"/>
        </w:rPr>
      </w:pPr>
      <w:r w:rsidRPr="00DF0033">
        <w:rPr>
          <w:lang w:val="fr-FR"/>
        </w:rPr>
        <w:t>10.2.1.2</w:t>
      </w:r>
      <w:r>
        <w:rPr>
          <w:rFonts w:asciiTheme="minorHAnsi" w:eastAsiaTheme="minorEastAsia" w:hAnsiTheme="minorHAnsi" w:cstheme="minorBidi"/>
          <w:kern w:val="2"/>
          <w:sz w:val="24"/>
          <w:szCs w:val="24"/>
          <w14:ligatures w14:val="standardContextual"/>
        </w:rPr>
        <w:tab/>
      </w:r>
      <w:r w:rsidRPr="00DF0033">
        <w:rPr>
          <w:lang w:val="fr-FR"/>
        </w:rPr>
        <w:t>Request packet domain IP service 'D'</w:t>
      </w:r>
      <w:r>
        <w:tab/>
      </w:r>
      <w:r>
        <w:fldChar w:fldCharType="begin" w:fldLock="1"/>
      </w:r>
      <w:r>
        <w:instrText xml:space="preserve"> PAGEREF _Toc218776828 \h </w:instrText>
      </w:r>
      <w:r>
        <w:fldChar w:fldCharType="separate"/>
      </w:r>
      <w:r>
        <w:t>396</w:t>
      </w:r>
      <w:r>
        <w:fldChar w:fldCharType="end"/>
      </w:r>
    </w:p>
    <w:p w14:paraId="6C55CF65" w14:textId="05F636DD" w:rsidR="00582C5F" w:rsidRDefault="00582C5F">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Network requested PDP context activation</w:t>
      </w:r>
      <w:r>
        <w:tab/>
      </w:r>
      <w:r>
        <w:fldChar w:fldCharType="begin" w:fldLock="1"/>
      </w:r>
      <w:r>
        <w:instrText xml:space="preserve"> PAGEREF _Toc218776829 \h </w:instrText>
      </w:r>
      <w:r>
        <w:fldChar w:fldCharType="separate"/>
      </w:r>
      <w:r>
        <w:t>397</w:t>
      </w:r>
      <w:r>
        <w:fldChar w:fldCharType="end"/>
      </w:r>
    </w:p>
    <w:p w14:paraId="3302536C" w14:textId="49C9ECA9" w:rsidR="00582C5F" w:rsidRDefault="00582C5F">
      <w:pPr>
        <w:pStyle w:val="TOC4"/>
        <w:rPr>
          <w:rFonts w:asciiTheme="minorHAnsi" w:eastAsiaTheme="minorEastAsia" w:hAnsiTheme="minorHAnsi" w:cstheme="minorBidi"/>
          <w:kern w:val="2"/>
          <w:sz w:val="24"/>
          <w:szCs w:val="24"/>
          <w14:ligatures w14:val="standardContextual"/>
        </w:rPr>
      </w:pPr>
      <w:r w:rsidRPr="00DF0033">
        <w:rPr>
          <w:lang w:val="en-US"/>
        </w:rPr>
        <w:t>10.2.2.0</w:t>
      </w:r>
      <w:r>
        <w:rPr>
          <w:rFonts w:asciiTheme="minorHAnsi" w:eastAsiaTheme="minorEastAsia" w:hAnsiTheme="minorHAnsi" w:cstheme="minorBidi"/>
          <w:kern w:val="2"/>
          <w:sz w:val="24"/>
          <w:szCs w:val="24"/>
          <w14:ligatures w14:val="standardContextual"/>
        </w:rPr>
        <w:tab/>
      </w:r>
      <w:r w:rsidRPr="00DF0033">
        <w:rPr>
          <w:lang w:val="en-US"/>
        </w:rPr>
        <w:t>General</w:t>
      </w:r>
      <w:r>
        <w:tab/>
      </w:r>
      <w:r>
        <w:fldChar w:fldCharType="begin" w:fldLock="1"/>
      </w:r>
      <w:r>
        <w:instrText xml:space="preserve"> PAGEREF _Toc218776830 \h </w:instrText>
      </w:r>
      <w:r>
        <w:fldChar w:fldCharType="separate"/>
      </w:r>
      <w:r>
        <w:t>397</w:t>
      </w:r>
      <w:r>
        <w:fldChar w:fldCharType="end"/>
      </w:r>
    </w:p>
    <w:p w14:paraId="7B472847" w14:textId="172C974A" w:rsidR="00582C5F" w:rsidRDefault="00582C5F">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Automatic response to a network request for PDP context activation 'S0'</w:t>
      </w:r>
      <w:r>
        <w:tab/>
      </w:r>
      <w:r>
        <w:fldChar w:fldCharType="begin" w:fldLock="1"/>
      </w:r>
      <w:r>
        <w:instrText xml:space="preserve"> PAGEREF _Toc218776831 \h </w:instrText>
      </w:r>
      <w:r>
        <w:fldChar w:fldCharType="separate"/>
      </w:r>
      <w:r>
        <w:t>397</w:t>
      </w:r>
      <w:r>
        <w:fldChar w:fldCharType="end"/>
      </w:r>
    </w:p>
    <w:p w14:paraId="73E12805" w14:textId="32AEA0A4" w:rsidR="00582C5F" w:rsidRDefault="00582C5F">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Manual acceptance of a network request for PDP context activation 'A'</w:t>
      </w:r>
      <w:r>
        <w:tab/>
      </w:r>
      <w:r>
        <w:fldChar w:fldCharType="begin" w:fldLock="1"/>
      </w:r>
      <w:r>
        <w:instrText xml:space="preserve"> PAGEREF _Toc218776832 \h </w:instrText>
      </w:r>
      <w:r>
        <w:fldChar w:fldCharType="separate"/>
      </w:r>
      <w:r>
        <w:t>398</w:t>
      </w:r>
      <w:r>
        <w:fldChar w:fldCharType="end"/>
      </w:r>
    </w:p>
    <w:p w14:paraId="1FC94E51" w14:textId="5AC4F466" w:rsidR="00582C5F" w:rsidRDefault="00582C5F">
      <w:pPr>
        <w:pStyle w:val="TOC4"/>
        <w:rPr>
          <w:rFonts w:asciiTheme="minorHAnsi" w:eastAsiaTheme="minorEastAsia" w:hAnsiTheme="minorHAnsi" w:cstheme="minorBidi"/>
          <w:kern w:val="2"/>
          <w:sz w:val="24"/>
          <w:szCs w:val="24"/>
          <w14:ligatures w14:val="standardContextual"/>
        </w:rPr>
      </w:pPr>
      <w:r>
        <w:t>10.2.2.3</w:t>
      </w:r>
      <w:r>
        <w:rPr>
          <w:rFonts w:asciiTheme="minorHAnsi" w:eastAsiaTheme="minorEastAsia" w:hAnsiTheme="minorHAnsi" w:cstheme="minorBidi"/>
          <w:kern w:val="2"/>
          <w:sz w:val="24"/>
          <w:szCs w:val="24"/>
          <w14:ligatures w14:val="standardContextual"/>
        </w:rPr>
        <w:tab/>
      </w:r>
      <w:r>
        <w:t>Manual rejection of a network request for PDP context activation 'H'</w:t>
      </w:r>
      <w:r>
        <w:tab/>
      </w:r>
      <w:r>
        <w:fldChar w:fldCharType="begin" w:fldLock="1"/>
      </w:r>
      <w:r>
        <w:instrText xml:space="preserve"> PAGEREF _Toc218776833 \h </w:instrText>
      </w:r>
      <w:r>
        <w:fldChar w:fldCharType="separate"/>
      </w:r>
      <w:r>
        <w:t>398</w:t>
      </w:r>
      <w:r>
        <w:fldChar w:fldCharType="end"/>
      </w:r>
    </w:p>
    <w:p w14:paraId="08CE2EB4" w14:textId="6B28704C" w:rsidR="00582C5F" w:rsidRDefault="00582C5F">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Commands for VGCS and VBS</w:t>
      </w:r>
      <w:r>
        <w:tab/>
      </w:r>
      <w:r>
        <w:fldChar w:fldCharType="begin" w:fldLock="1"/>
      </w:r>
      <w:r>
        <w:instrText xml:space="preserve"> PAGEREF _Toc218776834 \h </w:instrText>
      </w:r>
      <w:r>
        <w:fldChar w:fldCharType="separate"/>
      </w:r>
      <w:r>
        <w:t>398</w:t>
      </w:r>
      <w:r>
        <w:fldChar w:fldCharType="end"/>
      </w:r>
    </w:p>
    <w:p w14:paraId="68E2687C" w14:textId="01F3990E" w:rsidR="00582C5F" w:rsidRDefault="00582C5F">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_Toc218776835 \h </w:instrText>
      </w:r>
      <w:r>
        <w:fldChar w:fldCharType="separate"/>
      </w:r>
      <w:r>
        <w:t>398</w:t>
      </w:r>
      <w:r>
        <w:fldChar w:fldCharType="end"/>
      </w:r>
    </w:p>
    <w:p w14:paraId="50CF469F" w14:textId="590F86FD" w:rsidR="00582C5F" w:rsidRDefault="00582C5F">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Commands specific to MTs supporting the VGCS and VBS</w:t>
      </w:r>
      <w:r>
        <w:tab/>
      </w:r>
      <w:r>
        <w:fldChar w:fldCharType="begin" w:fldLock="1"/>
      </w:r>
      <w:r>
        <w:instrText xml:space="preserve"> PAGEREF _Toc218776836 \h </w:instrText>
      </w:r>
      <w:r>
        <w:fldChar w:fldCharType="separate"/>
      </w:r>
      <w:r>
        <w:t>399</w:t>
      </w:r>
      <w:r>
        <w:fldChar w:fldCharType="end"/>
      </w:r>
    </w:p>
    <w:p w14:paraId="3AD518FB" w14:textId="2994FF7E" w:rsidR="00582C5F" w:rsidRDefault="00582C5F">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Accept an incoming voice group or voice broadcast call +CAJOIN</w:t>
      </w:r>
      <w:r>
        <w:tab/>
      </w:r>
      <w:r>
        <w:fldChar w:fldCharType="begin" w:fldLock="1"/>
      </w:r>
      <w:r>
        <w:instrText xml:space="preserve"> PAGEREF _Toc218776837 \h </w:instrText>
      </w:r>
      <w:r>
        <w:fldChar w:fldCharType="separate"/>
      </w:r>
      <w:r>
        <w:t>399</w:t>
      </w:r>
      <w:r>
        <w:fldChar w:fldCharType="end"/>
      </w:r>
    </w:p>
    <w:p w14:paraId="1C2C1925" w14:textId="0AE80063" w:rsidR="00582C5F" w:rsidRDefault="00582C5F">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Reject an incoming voice group or voice broadcast call +CAREJ</w:t>
      </w:r>
      <w:r>
        <w:tab/>
      </w:r>
      <w:r>
        <w:fldChar w:fldCharType="begin" w:fldLock="1"/>
      </w:r>
      <w:r>
        <w:instrText xml:space="preserve"> PAGEREF _Toc218776838 \h </w:instrText>
      </w:r>
      <w:r>
        <w:fldChar w:fldCharType="separate"/>
      </w:r>
      <w:r>
        <w:t>399</w:t>
      </w:r>
      <w:r>
        <w:fldChar w:fldCharType="end"/>
      </w:r>
    </w:p>
    <w:p w14:paraId="62CD709D" w14:textId="498764CC" w:rsidR="00582C5F" w:rsidRDefault="00582C5F">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Leave an ongoing voice group or voice broadcast call +CAHLD</w:t>
      </w:r>
      <w:r>
        <w:tab/>
      </w:r>
      <w:r>
        <w:fldChar w:fldCharType="begin" w:fldLock="1"/>
      </w:r>
      <w:r>
        <w:instrText xml:space="preserve"> PAGEREF _Toc218776839 \h </w:instrText>
      </w:r>
      <w:r>
        <w:fldChar w:fldCharType="separate"/>
      </w:r>
      <w:r>
        <w:t>400</w:t>
      </w:r>
      <w:r>
        <w:fldChar w:fldCharType="end"/>
      </w:r>
    </w:p>
    <w:p w14:paraId="7E661E82" w14:textId="73CE23E4" w:rsidR="00582C5F" w:rsidRDefault="00582C5F">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Talker access for voice group call +CAPTT</w:t>
      </w:r>
      <w:r>
        <w:tab/>
      </w:r>
      <w:r>
        <w:fldChar w:fldCharType="begin" w:fldLock="1"/>
      </w:r>
      <w:r>
        <w:instrText xml:space="preserve"> PAGEREF _Toc218776840 \h </w:instrText>
      </w:r>
      <w:r>
        <w:fldChar w:fldCharType="separate"/>
      </w:r>
      <w:r>
        <w:t>400</w:t>
      </w:r>
      <w:r>
        <w:fldChar w:fldCharType="end"/>
      </w:r>
    </w:p>
    <w:p w14:paraId="2EAD5B83" w14:textId="4B94A326" w:rsidR="00582C5F" w:rsidRDefault="00582C5F">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Voice group call uplink status presentation +CAULEV</w:t>
      </w:r>
      <w:r>
        <w:tab/>
      </w:r>
      <w:r>
        <w:fldChar w:fldCharType="begin" w:fldLock="1"/>
      </w:r>
      <w:r>
        <w:instrText xml:space="preserve"> PAGEREF _Toc218776841 \h </w:instrText>
      </w:r>
      <w:r>
        <w:fldChar w:fldCharType="separate"/>
      </w:r>
      <w:r>
        <w:t>401</w:t>
      </w:r>
      <w:r>
        <w:fldChar w:fldCharType="end"/>
      </w:r>
    </w:p>
    <w:p w14:paraId="4B9C74D9" w14:textId="1DE44B06" w:rsidR="00582C5F" w:rsidRDefault="00582C5F">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List current voice group and voice broadcast calls +CALCC</w:t>
      </w:r>
      <w:r>
        <w:tab/>
      </w:r>
      <w:r>
        <w:fldChar w:fldCharType="begin" w:fldLock="1"/>
      </w:r>
      <w:r>
        <w:instrText xml:space="preserve"> PAGEREF _Toc218776842 \h </w:instrText>
      </w:r>
      <w:r>
        <w:fldChar w:fldCharType="separate"/>
      </w:r>
      <w:r>
        <w:t>402</w:t>
      </w:r>
      <w:r>
        <w:fldChar w:fldCharType="end"/>
      </w:r>
    </w:p>
    <w:p w14:paraId="4C3B94E1" w14:textId="68F813B3" w:rsidR="00582C5F" w:rsidRDefault="00582C5F">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Voice group or voice broadcast call state attribute presentation +CACSP</w:t>
      </w:r>
      <w:r>
        <w:tab/>
      </w:r>
      <w:r>
        <w:fldChar w:fldCharType="begin" w:fldLock="1"/>
      </w:r>
      <w:r>
        <w:instrText xml:space="preserve"> PAGEREF _Toc218776843 \h </w:instrText>
      </w:r>
      <w:r>
        <w:fldChar w:fldCharType="separate"/>
      </w:r>
      <w:r>
        <w:t>403</w:t>
      </w:r>
      <w:r>
        <w:fldChar w:fldCharType="end"/>
      </w:r>
    </w:p>
    <w:p w14:paraId="24CB52BB" w14:textId="233C25C0" w:rsidR="00582C5F" w:rsidRDefault="00582C5F">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NCH support indication +CANCHEV</w:t>
      </w:r>
      <w:r>
        <w:tab/>
      </w:r>
      <w:r>
        <w:fldChar w:fldCharType="begin" w:fldLock="1"/>
      </w:r>
      <w:r>
        <w:instrText xml:space="preserve"> PAGEREF _Toc218776844 \h </w:instrText>
      </w:r>
      <w:r>
        <w:fldChar w:fldCharType="separate"/>
      </w:r>
      <w:r>
        <w:t>404</w:t>
      </w:r>
      <w:r>
        <w:fldChar w:fldCharType="end"/>
      </w:r>
    </w:p>
    <w:p w14:paraId="2731A55B" w14:textId="0452612F" w:rsidR="00582C5F" w:rsidRDefault="00582C5F">
      <w:pPr>
        <w:pStyle w:val="TOC3"/>
        <w:rPr>
          <w:rFonts w:asciiTheme="minorHAnsi" w:eastAsiaTheme="minorEastAsia" w:hAnsiTheme="minorHAnsi" w:cstheme="minorBidi"/>
          <w:kern w:val="2"/>
          <w:sz w:val="24"/>
          <w:szCs w:val="24"/>
          <w14:ligatures w14:val="standardContextual"/>
        </w:rPr>
      </w:pPr>
      <w:r>
        <w:t>11.1.9</w:t>
      </w:r>
      <w:r>
        <w:rPr>
          <w:rFonts w:asciiTheme="minorHAnsi" w:eastAsiaTheme="minorEastAsia" w:hAnsiTheme="minorHAnsi" w:cstheme="minorBidi"/>
          <w:kern w:val="2"/>
          <w:sz w:val="24"/>
          <w:szCs w:val="24"/>
          <w14:ligatures w14:val="standardContextual"/>
        </w:rPr>
        <w:tab/>
      </w:r>
      <w:r>
        <w:t>Originator to dispatcher information +COTDI</w:t>
      </w:r>
      <w:r>
        <w:tab/>
      </w:r>
      <w:r>
        <w:fldChar w:fldCharType="begin" w:fldLock="1"/>
      </w:r>
      <w:r>
        <w:instrText xml:space="preserve"> PAGEREF _Toc218776845 \h </w:instrText>
      </w:r>
      <w:r>
        <w:fldChar w:fldCharType="separate"/>
      </w:r>
      <w:r>
        <w:t>404</w:t>
      </w:r>
      <w:r>
        <w:fldChar w:fldCharType="end"/>
      </w:r>
    </w:p>
    <w:p w14:paraId="36A14A3C" w14:textId="2457905B" w:rsidR="00582C5F" w:rsidRDefault="00582C5F">
      <w:pPr>
        <w:pStyle w:val="TOC3"/>
        <w:rPr>
          <w:rFonts w:asciiTheme="minorHAnsi" w:eastAsiaTheme="minorEastAsia" w:hAnsiTheme="minorHAnsi" w:cstheme="minorBidi"/>
          <w:kern w:val="2"/>
          <w:sz w:val="24"/>
          <w:szCs w:val="24"/>
          <w14:ligatures w14:val="standardContextual"/>
        </w:rPr>
      </w:pPr>
      <w:r>
        <w:t>11.1.10</w:t>
      </w:r>
      <w:r>
        <w:rPr>
          <w:rFonts w:asciiTheme="minorHAnsi" w:eastAsiaTheme="minorEastAsia" w:hAnsiTheme="minorHAnsi" w:cstheme="minorBidi"/>
          <w:kern w:val="2"/>
          <w:sz w:val="24"/>
          <w:szCs w:val="24"/>
          <w14:ligatures w14:val="standardContextual"/>
        </w:rPr>
        <w:tab/>
      </w:r>
      <w:r>
        <w:t>Short data transmission during ongoing VGCS +CEPTT</w:t>
      </w:r>
      <w:r>
        <w:tab/>
      </w:r>
      <w:r>
        <w:fldChar w:fldCharType="begin" w:fldLock="1"/>
      </w:r>
      <w:r>
        <w:instrText xml:space="preserve"> PAGEREF _Toc218776846 \h </w:instrText>
      </w:r>
      <w:r>
        <w:fldChar w:fldCharType="separate"/>
      </w:r>
      <w:r>
        <w:t>405</w:t>
      </w:r>
      <w:r>
        <w:fldChar w:fldCharType="end"/>
      </w:r>
    </w:p>
    <w:p w14:paraId="64A99FC9" w14:textId="31A52435" w:rsidR="00582C5F" w:rsidRDefault="00582C5F">
      <w:pPr>
        <w:pStyle w:val="TOC3"/>
        <w:rPr>
          <w:rFonts w:asciiTheme="minorHAnsi" w:eastAsiaTheme="minorEastAsia" w:hAnsiTheme="minorHAnsi" w:cstheme="minorBidi"/>
          <w:kern w:val="2"/>
          <w:sz w:val="24"/>
          <w:szCs w:val="24"/>
          <w14:ligatures w14:val="standardContextual"/>
        </w:rPr>
      </w:pPr>
      <w:r>
        <w:t>11.1.11</w:t>
      </w:r>
      <w:r>
        <w:rPr>
          <w:rFonts w:asciiTheme="minorHAnsi" w:eastAsiaTheme="minorEastAsia" w:hAnsiTheme="minorHAnsi" w:cstheme="minorBidi"/>
          <w:kern w:val="2"/>
          <w:sz w:val="24"/>
          <w:szCs w:val="24"/>
          <w14:ligatures w14:val="standardContextual"/>
        </w:rPr>
        <w:tab/>
      </w:r>
      <w:r>
        <w:t>Group Id prefixes capability +CGIPC</w:t>
      </w:r>
      <w:r>
        <w:tab/>
      </w:r>
      <w:r>
        <w:fldChar w:fldCharType="begin" w:fldLock="1"/>
      </w:r>
      <w:r>
        <w:instrText xml:space="preserve"> PAGEREF _Toc218776847 \h </w:instrText>
      </w:r>
      <w:r>
        <w:fldChar w:fldCharType="separate"/>
      </w:r>
      <w:r>
        <w:t>406</w:t>
      </w:r>
      <w:r>
        <w:fldChar w:fldCharType="end"/>
      </w:r>
    </w:p>
    <w:p w14:paraId="5A63C081" w14:textId="02CD0F50" w:rsidR="00582C5F" w:rsidRDefault="00582C5F">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Modem compatibility commands</w:t>
      </w:r>
      <w:r>
        <w:tab/>
      </w:r>
      <w:r>
        <w:fldChar w:fldCharType="begin" w:fldLock="1"/>
      </w:r>
      <w:r>
        <w:instrText xml:space="preserve"> PAGEREF _Toc218776848 \h </w:instrText>
      </w:r>
      <w:r>
        <w:fldChar w:fldCharType="separate"/>
      </w:r>
      <w:r>
        <w:t>407</w:t>
      </w:r>
      <w:r>
        <w:fldChar w:fldCharType="end"/>
      </w:r>
    </w:p>
    <w:p w14:paraId="3FDCF093" w14:textId="30AB3B28" w:rsidR="00582C5F" w:rsidRDefault="00582C5F">
      <w:pPr>
        <w:pStyle w:val="TOC3"/>
        <w:rPr>
          <w:rFonts w:asciiTheme="minorHAnsi" w:eastAsiaTheme="minorEastAsia" w:hAnsiTheme="minorHAnsi" w:cstheme="minorBidi"/>
          <w:kern w:val="2"/>
          <w:sz w:val="24"/>
          <w:szCs w:val="24"/>
          <w14:ligatures w14:val="standardContextual"/>
        </w:rPr>
      </w:pPr>
      <w:r>
        <w:t>11.2.0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_Toc218776849 \h </w:instrText>
      </w:r>
      <w:r>
        <w:fldChar w:fldCharType="separate"/>
      </w:r>
      <w:r>
        <w:t>407</w:t>
      </w:r>
      <w:r>
        <w:fldChar w:fldCharType="end"/>
      </w:r>
    </w:p>
    <w:p w14:paraId="1A061DD5" w14:textId="511BCD42" w:rsidR="00582C5F" w:rsidRDefault="00582C5F">
      <w:pPr>
        <w:pStyle w:val="TOC3"/>
        <w:rPr>
          <w:rFonts w:asciiTheme="minorHAnsi" w:eastAsiaTheme="minorEastAsia" w:hAnsiTheme="minorHAnsi" w:cstheme="minorBidi"/>
          <w:kern w:val="2"/>
          <w:sz w:val="24"/>
          <w:szCs w:val="24"/>
          <w14:ligatures w14:val="standardContextual"/>
        </w:rPr>
      </w:pPr>
      <w:r>
        <w:lastRenderedPageBreak/>
        <w:t>11.2.1</w:t>
      </w:r>
      <w:r>
        <w:rPr>
          <w:rFonts w:asciiTheme="minorHAnsi" w:eastAsiaTheme="minorEastAsia" w:hAnsiTheme="minorHAnsi" w:cstheme="minorBidi"/>
          <w:kern w:val="2"/>
          <w:sz w:val="24"/>
          <w:szCs w:val="24"/>
          <w14:ligatures w14:val="standardContextual"/>
        </w:rPr>
        <w:tab/>
      </w:r>
      <w:r>
        <w:t>Request VGCS or VBS service 'D'</w:t>
      </w:r>
      <w:r>
        <w:tab/>
      </w:r>
      <w:r>
        <w:fldChar w:fldCharType="begin" w:fldLock="1"/>
      </w:r>
      <w:r>
        <w:instrText xml:space="preserve"> PAGEREF _Toc218776850 \h </w:instrText>
      </w:r>
      <w:r>
        <w:fldChar w:fldCharType="separate"/>
      </w:r>
      <w:r>
        <w:t>407</w:t>
      </w:r>
      <w:r>
        <w:fldChar w:fldCharType="end"/>
      </w:r>
    </w:p>
    <w:p w14:paraId="77B33377" w14:textId="7EC2F1E9" w:rsidR="00582C5F" w:rsidRDefault="00582C5F">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Termination of an voice group or voice broadcast call 'H'</w:t>
      </w:r>
      <w:r>
        <w:tab/>
      </w:r>
      <w:r>
        <w:fldChar w:fldCharType="begin" w:fldLock="1"/>
      </w:r>
      <w:r>
        <w:instrText xml:space="preserve"> PAGEREF _Toc218776851 \h </w:instrText>
      </w:r>
      <w:r>
        <w:fldChar w:fldCharType="separate"/>
      </w:r>
      <w:r>
        <w:t>408</w:t>
      </w:r>
      <w:r>
        <w:fldChar w:fldCharType="end"/>
      </w:r>
    </w:p>
    <w:p w14:paraId="30CA5A30" w14:textId="302D85A6" w:rsidR="00582C5F" w:rsidRDefault="00582C5F">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VGCS subscriptions and GId status +CGCS</w:t>
      </w:r>
      <w:r>
        <w:tab/>
      </w:r>
      <w:r>
        <w:fldChar w:fldCharType="begin" w:fldLock="1"/>
      </w:r>
      <w:r>
        <w:instrText xml:space="preserve"> PAGEREF _Toc218776852 \h </w:instrText>
      </w:r>
      <w:r>
        <w:fldChar w:fldCharType="separate"/>
      </w:r>
      <w:r>
        <w:t>408</w:t>
      </w:r>
      <w:r>
        <w:fldChar w:fldCharType="end"/>
      </w:r>
    </w:p>
    <w:p w14:paraId="5DF2A3F3" w14:textId="2FDE458B" w:rsidR="00582C5F" w:rsidRDefault="00582C5F">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VBS subscriptions and GId status +CBCS</w:t>
      </w:r>
      <w:r>
        <w:tab/>
      </w:r>
      <w:r>
        <w:fldChar w:fldCharType="begin" w:fldLock="1"/>
      </w:r>
      <w:r>
        <w:instrText xml:space="preserve"> PAGEREF _Toc218776853 \h </w:instrText>
      </w:r>
      <w:r>
        <w:fldChar w:fldCharType="separate"/>
      </w:r>
      <w:r>
        <w:t>409</w:t>
      </w:r>
      <w:r>
        <w:fldChar w:fldCharType="end"/>
      </w:r>
    </w:p>
    <w:p w14:paraId="40888A2D" w14:textId="515BFE8B" w:rsidR="00582C5F" w:rsidRDefault="00582C5F">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_Toc218776854 \h </w:instrText>
      </w:r>
      <w:r>
        <w:fldChar w:fldCharType="separate"/>
      </w:r>
      <w:r>
        <w:t>409</w:t>
      </w:r>
      <w:r>
        <w:fldChar w:fldCharType="end"/>
      </w:r>
    </w:p>
    <w:p w14:paraId="5129C593" w14:textId="00CD6A92" w:rsidR="00582C5F" w:rsidRDefault="00582C5F">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Commands for USIM application toolkit</w:t>
      </w:r>
      <w:r>
        <w:tab/>
      </w:r>
      <w:r>
        <w:fldChar w:fldCharType="begin" w:fldLock="1"/>
      </w:r>
      <w:r>
        <w:instrText xml:space="preserve"> PAGEREF _Toc218776855 \h </w:instrText>
      </w:r>
      <w:r>
        <w:fldChar w:fldCharType="separate"/>
      </w:r>
      <w:r>
        <w:t>410</w:t>
      </w:r>
      <w:r>
        <w:fldChar w:fldCharType="end"/>
      </w:r>
    </w:p>
    <w:p w14:paraId="4A8D8174" w14:textId="653B0DC9" w:rsidR="00582C5F" w:rsidRDefault="00582C5F">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_Toc218776856 \h </w:instrText>
      </w:r>
      <w:r>
        <w:fldChar w:fldCharType="separate"/>
      </w:r>
      <w:r>
        <w:t>410</w:t>
      </w:r>
      <w:r>
        <w:fldChar w:fldCharType="end"/>
      </w:r>
    </w:p>
    <w:p w14:paraId="31AC0BF1" w14:textId="2D5C461E" w:rsidR="00582C5F" w:rsidRDefault="00582C5F">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Commands specific to MTs supporting USAT</w:t>
      </w:r>
      <w:r>
        <w:tab/>
      </w:r>
      <w:r>
        <w:fldChar w:fldCharType="begin" w:fldLock="1"/>
      </w:r>
      <w:r>
        <w:instrText xml:space="preserve"> PAGEREF _Toc218776857 \h </w:instrText>
      </w:r>
      <w:r>
        <w:fldChar w:fldCharType="separate"/>
      </w:r>
      <w:r>
        <w:t>410</w:t>
      </w:r>
      <w:r>
        <w:fldChar w:fldCharType="end"/>
      </w:r>
    </w:p>
    <w:p w14:paraId="3052FD5C" w14:textId="0C3CB8B9" w:rsidR="00582C5F" w:rsidRDefault="00582C5F">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Read USAT profile +CUSATR</w:t>
      </w:r>
      <w:r>
        <w:tab/>
      </w:r>
      <w:r>
        <w:fldChar w:fldCharType="begin" w:fldLock="1"/>
      </w:r>
      <w:r>
        <w:instrText xml:space="preserve"> PAGEREF _Toc218776858 \h </w:instrText>
      </w:r>
      <w:r>
        <w:fldChar w:fldCharType="separate"/>
      </w:r>
      <w:r>
        <w:t>410</w:t>
      </w:r>
      <w:r>
        <w:fldChar w:fldCharType="end"/>
      </w:r>
    </w:p>
    <w:p w14:paraId="7ACE7FF8" w14:textId="68EA2647" w:rsidR="00582C5F" w:rsidRDefault="00582C5F">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Write USAT profile +CUSATW</w:t>
      </w:r>
      <w:r>
        <w:tab/>
      </w:r>
      <w:r>
        <w:fldChar w:fldCharType="begin" w:fldLock="1"/>
      </w:r>
      <w:r>
        <w:instrText xml:space="preserve"> PAGEREF _Toc218776859 \h </w:instrText>
      </w:r>
      <w:r>
        <w:fldChar w:fldCharType="separate"/>
      </w:r>
      <w:r>
        <w:t>411</w:t>
      </w:r>
      <w:r>
        <w:fldChar w:fldCharType="end"/>
      </w:r>
    </w:p>
    <w:p w14:paraId="5F104D38" w14:textId="3889C91B" w:rsidR="00582C5F" w:rsidRDefault="00582C5F">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Profile download upon start-up +CUSATD</w:t>
      </w:r>
      <w:r>
        <w:tab/>
      </w:r>
      <w:r>
        <w:fldChar w:fldCharType="begin" w:fldLock="1"/>
      </w:r>
      <w:r>
        <w:instrText xml:space="preserve"> PAGEREF _Toc218776860 \h </w:instrText>
      </w:r>
      <w:r>
        <w:fldChar w:fldCharType="separate"/>
      </w:r>
      <w:r>
        <w:t>412</w:t>
      </w:r>
      <w:r>
        <w:fldChar w:fldCharType="end"/>
      </w:r>
    </w:p>
    <w:p w14:paraId="0F6F4E90" w14:textId="216D61C0" w:rsidR="00582C5F" w:rsidRDefault="00582C5F">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Activate USAT profile +CUSATA</w:t>
      </w:r>
      <w:r>
        <w:tab/>
      </w:r>
      <w:r>
        <w:fldChar w:fldCharType="begin" w:fldLock="1"/>
      </w:r>
      <w:r>
        <w:instrText xml:space="preserve"> PAGEREF _Toc218776861 \h </w:instrText>
      </w:r>
      <w:r>
        <w:fldChar w:fldCharType="separate"/>
      </w:r>
      <w:r>
        <w:t>413</w:t>
      </w:r>
      <w:r>
        <w:fldChar w:fldCharType="end"/>
      </w:r>
    </w:p>
    <w:p w14:paraId="3C25AF66" w14:textId="26FCE241" w:rsidR="00582C5F" w:rsidRDefault="00582C5F">
      <w:pPr>
        <w:pStyle w:val="TOC3"/>
        <w:rPr>
          <w:rFonts w:asciiTheme="minorHAnsi" w:eastAsiaTheme="minorEastAsia" w:hAnsiTheme="minorHAnsi" w:cstheme="minorBidi"/>
          <w:kern w:val="2"/>
          <w:sz w:val="24"/>
          <w:szCs w:val="24"/>
          <w14:ligatures w14:val="standardContextual"/>
        </w:rPr>
      </w:pPr>
      <w:r>
        <w:t>12.2.5</w:t>
      </w:r>
      <w:r>
        <w:rPr>
          <w:rFonts w:asciiTheme="minorHAnsi" w:eastAsiaTheme="minorEastAsia" w:hAnsiTheme="minorHAnsi" w:cstheme="minorBidi"/>
          <w:kern w:val="2"/>
          <w:sz w:val="24"/>
          <w:szCs w:val="24"/>
          <w14:ligatures w14:val="standardContextual"/>
        </w:rPr>
        <w:tab/>
      </w:r>
      <w:r>
        <w:t>Send USAT terminal response +CUSATT</w:t>
      </w:r>
      <w:r>
        <w:tab/>
      </w:r>
      <w:r>
        <w:fldChar w:fldCharType="begin" w:fldLock="1"/>
      </w:r>
      <w:r>
        <w:instrText xml:space="preserve"> PAGEREF _Toc218776862 \h </w:instrText>
      </w:r>
      <w:r>
        <w:fldChar w:fldCharType="separate"/>
      </w:r>
      <w:r>
        <w:t>415</w:t>
      </w:r>
      <w:r>
        <w:fldChar w:fldCharType="end"/>
      </w:r>
    </w:p>
    <w:p w14:paraId="0CC6A1AB" w14:textId="255FFA2F" w:rsidR="00582C5F" w:rsidRDefault="00582C5F">
      <w:pPr>
        <w:pStyle w:val="TOC3"/>
        <w:rPr>
          <w:rFonts w:asciiTheme="minorHAnsi" w:eastAsiaTheme="minorEastAsia" w:hAnsiTheme="minorHAnsi" w:cstheme="minorBidi"/>
          <w:kern w:val="2"/>
          <w:sz w:val="24"/>
          <w:szCs w:val="24"/>
          <w14:ligatures w14:val="standardContextual"/>
        </w:rPr>
      </w:pPr>
      <w:r>
        <w:t>12.2.6</w:t>
      </w:r>
      <w:r>
        <w:rPr>
          <w:rFonts w:asciiTheme="minorHAnsi" w:eastAsiaTheme="minorEastAsia" w:hAnsiTheme="minorHAnsi" w:cstheme="minorBidi"/>
          <w:kern w:val="2"/>
          <w:sz w:val="24"/>
          <w:szCs w:val="24"/>
          <w14:ligatures w14:val="standardContextual"/>
        </w:rPr>
        <w:tab/>
      </w:r>
      <w:r>
        <w:t>Send USAT envelope command +CUSATE</w:t>
      </w:r>
      <w:r>
        <w:tab/>
      </w:r>
      <w:r>
        <w:fldChar w:fldCharType="begin" w:fldLock="1"/>
      </w:r>
      <w:r>
        <w:instrText xml:space="preserve"> PAGEREF _Toc218776863 \h </w:instrText>
      </w:r>
      <w:r>
        <w:fldChar w:fldCharType="separate"/>
      </w:r>
      <w:r>
        <w:t>415</w:t>
      </w:r>
      <w:r>
        <w:fldChar w:fldCharType="end"/>
      </w:r>
    </w:p>
    <w:p w14:paraId="3B34C6C8" w14:textId="4868533D" w:rsidR="00582C5F" w:rsidRDefault="00582C5F">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_Toc218776864 \h </w:instrText>
      </w:r>
      <w:r>
        <w:fldChar w:fldCharType="separate"/>
      </w:r>
      <w:r>
        <w:t>416</w:t>
      </w:r>
      <w:r>
        <w:fldChar w:fldCharType="end"/>
      </w:r>
    </w:p>
    <w:p w14:paraId="72BAC031" w14:textId="096AC4FB" w:rsidR="00582C5F" w:rsidRDefault="00582C5F">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 xml:space="preserve">Commands for </w:t>
      </w:r>
      <w:r w:rsidRPr="00DF0033">
        <w:rPr>
          <w:lang w:val="en-US"/>
        </w:rPr>
        <w:t>enhanced</w:t>
      </w:r>
      <w:r>
        <w:t xml:space="preserve"> support of dialling</w:t>
      </w:r>
      <w:r>
        <w:tab/>
      </w:r>
      <w:r>
        <w:fldChar w:fldCharType="begin" w:fldLock="1"/>
      </w:r>
      <w:r>
        <w:instrText xml:space="preserve"> PAGEREF _Toc218776865 \h </w:instrText>
      </w:r>
      <w:r>
        <w:fldChar w:fldCharType="separate"/>
      </w:r>
      <w:r>
        <w:t>418</w:t>
      </w:r>
      <w:r>
        <w:fldChar w:fldCharType="end"/>
      </w:r>
    </w:p>
    <w:p w14:paraId="016C1A54" w14:textId="1AC7C510" w:rsidR="00582C5F" w:rsidRDefault="00582C5F">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_Toc218776866 \h </w:instrText>
      </w:r>
      <w:r>
        <w:fldChar w:fldCharType="separate"/>
      </w:r>
      <w:r>
        <w:t>418</w:t>
      </w:r>
      <w:r>
        <w:fldChar w:fldCharType="end"/>
      </w:r>
    </w:p>
    <w:p w14:paraId="2B3ACC2D" w14:textId="125ECA85" w:rsidR="00582C5F" w:rsidRDefault="00582C5F">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Commands for dialling</w:t>
      </w:r>
      <w:r>
        <w:tab/>
      </w:r>
      <w:r>
        <w:fldChar w:fldCharType="begin" w:fldLock="1"/>
      </w:r>
      <w:r>
        <w:instrText xml:space="preserve"> PAGEREF _Toc218776867 \h </w:instrText>
      </w:r>
      <w:r>
        <w:fldChar w:fldCharType="separate"/>
      </w:r>
      <w:r>
        <w:t>418</w:t>
      </w:r>
      <w:r>
        <w:fldChar w:fldCharType="end"/>
      </w:r>
    </w:p>
    <w:p w14:paraId="09B7B504" w14:textId="4876EE52"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en-US"/>
        </w:rPr>
        <w:t>13.2.1</w:t>
      </w:r>
      <w:r>
        <w:rPr>
          <w:rFonts w:asciiTheme="minorHAnsi" w:eastAsiaTheme="minorEastAsia" w:hAnsiTheme="minorHAnsi" w:cstheme="minorBidi"/>
          <w:kern w:val="2"/>
          <w:sz w:val="24"/>
          <w:szCs w:val="24"/>
          <w14:ligatures w14:val="standardContextual"/>
        </w:rPr>
        <w:tab/>
      </w:r>
      <w:r w:rsidRPr="00DF0033">
        <w:rPr>
          <w:lang w:val="en-US"/>
        </w:rPr>
        <w:t>Dial URI +CDU</w:t>
      </w:r>
      <w:r>
        <w:tab/>
      </w:r>
      <w:r>
        <w:fldChar w:fldCharType="begin" w:fldLock="1"/>
      </w:r>
      <w:r>
        <w:instrText xml:space="preserve"> PAGEREF _Toc218776868 \h </w:instrText>
      </w:r>
      <w:r>
        <w:fldChar w:fldCharType="separate"/>
      </w:r>
      <w:r>
        <w:t>418</w:t>
      </w:r>
      <w:r>
        <w:fldChar w:fldCharType="end"/>
      </w:r>
    </w:p>
    <w:p w14:paraId="67A81130" w14:textId="585B3C79"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en-US"/>
        </w:rPr>
        <w:t>13.2.2</w:t>
      </w:r>
      <w:r>
        <w:rPr>
          <w:rFonts w:asciiTheme="minorHAnsi" w:eastAsiaTheme="minorEastAsia" w:hAnsiTheme="minorHAnsi" w:cstheme="minorBidi"/>
          <w:kern w:val="2"/>
          <w:sz w:val="24"/>
          <w:szCs w:val="24"/>
          <w14:ligatures w14:val="standardContextual"/>
        </w:rPr>
        <w:tab/>
      </w:r>
      <w:r w:rsidRPr="00DF0033">
        <w:rPr>
          <w:lang w:val="en-US"/>
        </w:rPr>
        <w:t>Dial URI from phonebook +CDUP</w:t>
      </w:r>
      <w:r>
        <w:tab/>
      </w:r>
      <w:r>
        <w:fldChar w:fldCharType="begin" w:fldLock="1"/>
      </w:r>
      <w:r>
        <w:instrText xml:space="preserve"> PAGEREF _Toc218776869 \h </w:instrText>
      </w:r>
      <w:r>
        <w:fldChar w:fldCharType="separate"/>
      </w:r>
      <w:r>
        <w:t>421</w:t>
      </w:r>
      <w:r>
        <w:fldChar w:fldCharType="end"/>
      </w:r>
    </w:p>
    <w:p w14:paraId="35A83F82" w14:textId="3D1154D4" w:rsidR="00582C5F" w:rsidRDefault="00582C5F">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Hangup of current calls +CHCCS</w:t>
      </w:r>
      <w:r>
        <w:tab/>
      </w:r>
      <w:r>
        <w:fldChar w:fldCharType="begin" w:fldLock="1"/>
      </w:r>
      <w:r>
        <w:instrText xml:space="preserve"> PAGEREF _Toc218776870 \h </w:instrText>
      </w:r>
      <w:r>
        <w:fldChar w:fldCharType="separate"/>
      </w:r>
      <w:r>
        <w:t>422</w:t>
      </w:r>
      <w:r>
        <w:fldChar w:fldCharType="end"/>
      </w:r>
    </w:p>
    <w:p w14:paraId="129930F3" w14:textId="42A2FCB0"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en-US"/>
        </w:rPr>
        <w:t>13.2.4</w:t>
      </w:r>
      <w:r>
        <w:rPr>
          <w:rFonts w:asciiTheme="minorHAnsi" w:eastAsiaTheme="minorEastAsia" w:hAnsiTheme="minorHAnsi" w:cstheme="minorBidi"/>
          <w:kern w:val="2"/>
          <w:sz w:val="24"/>
          <w:szCs w:val="24"/>
          <w14:ligatures w14:val="standardContextual"/>
        </w:rPr>
        <w:tab/>
      </w:r>
      <w:r w:rsidRPr="00DF0033">
        <w:rPr>
          <w:lang w:val="en-US"/>
        </w:rPr>
        <w:t>Define media profile +CDEFMP</w:t>
      </w:r>
      <w:r>
        <w:tab/>
      </w:r>
      <w:r>
        <w:fldChar w:fldCharType="begin" w:fldLock="1"/>
      </w:r>
      <w:r>
        <w:instrText xml:space="preserve"> PAGEREF _Toc218776871 \h </w:instrText>
      </w:r>
      <w:r>
        <w:fldChar w:fldCharType="separate"/>
      </w:r>
      <w:r>
        <w:t>423</w:t>
      </w:r>
      <w:r>
        <w:fldChar w:fldCharType="end"/>
      </w:r>
    </w:p>
    <w:p w14:paraId="19F7A223" w14:textId="0B06CA62"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en-US"/>
        </w:rPr>
        <w:t>13.2.5</w:t>
      </w:r>
      <w:r>
        <w:rPr>
          <w:rFonts w:asciiTheme="minorHAnsi" w:eastAsiaTheme="minorEastAsia" w:hAnsiTheme="minorHAnsi" w:cstheme="minorBidi"/>
          <w:kern w:val="2"/>
          <w:sz w:val="24"/>
          <w:szCs w:val="24"/>
          <w14:ligatures w14:val="standardContextual"/>
        </w:rPr>
        <w:tab/>
      </w:r>
      <w:r w:rsidRPr="00DF0033">
        <w:rPr>
          <w:lang w:val="en-US"/>
        </w:rPr>
        <w:t>Control and modify media description +CCMMD</w:t>
      </w:r>
      <w:r>
        <w:tab/>
      </w:r>
      <w:r>
        <w:fldChar w:fldCharType="begin" w:fldLock="1"/>
      </w:r>
      <w:r>
        <w:instrText xml:space="preserve"> PAGEREF _Toc218776872 \h </w:instrText>
      </w:r>
      <w:r>
        <w:fldChar w:fldCharType="separate"/>
      </w:r>
      <w:r>
        <w:t>425</w:t>
      </w:r>
      <w:r>
        <w:fldChar w:fldCharType="end"/>
      </w:r>
    </w:p>
    <w:p w14:paraId="4C13D39C" w14:textId="078E8B36" w:rsidR="00582C5F" w:rsidRDefault="00582C5F">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Informative examples</w:t>
      </w:r>
      <w:r>
        <w:tab/>
      </w:r>
      <w:r>
        <w:fldChar w:fldCharType="begin" w:fldLock="1"/>
      </w:r>
      <w:r>
        <w:instrText xml:space="preserve"> PAGEREF _Toc218776873 \h </w:instrText>
      </w:r>
      <w:r>
        <w:fldChar w:fldCharType="separate"/>
      </w:r>
      <w:r>
        <w:t>427</w:t>
      </w:r>
      <w:r>
        <w:fldChar w:fldCharType="end"/>
      </w:r>
    </w:p>
    <w:p w14:paraId="2FA9D8AC" w14:textId="0AF700CF" w:rsidR="00582C5F" w:rsidRDefault="00582C5F">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Commands for eMBMS configuration</w:t>
      </w:r>
      <w:r>
        <w:tab/>
      </w:r>
      <w:r>
        <w:fldChar w:fldCharType="begin" w:fldLock="1"/>
      </w:r>
      <w:r>
        <w:instrText xml:space="preserve"> PAGEREF _Toc218776874 \h </w:instrText>
      </w:r>
      <w:r>
        <w:fldChar w:fldCharType="separate"/>
      </w:r>
      <w:r>
        <w:t>431</w:t>
      </w:r>
      <w:r>
        <w:fldChar w:fldCharType="end"/>
      </w:r>
    </w:p>
    <w:p w14:paraId="21E9FF86" w14:textId="47796079" w:rsidR="00582C5F" w:rsidRDefault="00582C5F">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_Toc218776875 \h </w:instrText>
      </w:r>
      <w:r>
        <w:fldChar w:fldCharType="separate"/>
      </w:r>
      <w:r>
        <w:t>431</w:t>
      </w:r>
      <w:r>
        <w:fldChar w:fldCharType="end"/>
      </w:r>
    </w:p>
    <w:p w14:paraId="28FC84A2" w14:textId="36EAF89A" w:rsidR="00582C5F" w:rsidRDefault="00582C5F">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Commands specific to eMBMS</w:t>
      </w:r>
      <w:r>
        <w:tab/>
      </w:r>
      <w:r>
        <w:fldChar w:fldCharType="begin" w:fldLock="1"/>
      </w:r>
      <w:r>
        <w:instrText xml:space="preserve"> PAGEREF _Toc218776876 \h </w:instrText>
      </w:r>
      <w:r>
        <w:fldChar w:fldCharType="separate"/>
      </w:r>
      <w:r>
        <w:t>431</w:t>
      </w:r>
      <w:r>
        <w:fldChar w:fldCharType="end"/>
      </w:r>
    </w:p>
    <w:p w14:paraId="7A79033B" w14:textId="785E1E86" w:rsidR="00582C5F" w:rsidRDefault="00582C5F">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eMBMS configuration in MT +CEMBMSCFG</w:t>
      </w:r>
      <w:r>
        <w:tab/>
      </w:r>
      <w:r>
        <w:fldChar w:fldCharType="begin" w:fldLock="1"/>
      </w:r>
      <w:r>
        <w:instrText xml:space="preserve"> PAGEREF _Toc218776877 \h </w:instrText>
      </w:r>
      <w:r>
        <w:fldChar w:fldCharType="separate"/>
      </w:r>
      <w:r>
        <w:t>431</w:t>
      </w:r>
      <w:r>
        <w:fldChar w:fldCharType="end"/>
      </w:r>
    </w:p>
    <w:p w14:paraId="0F7DDA1C" w14:textId="0387F7B3" w:rsidR="00582C5F" w:rsidRDefault="00582C5F">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eMBMS status reporting in MT +CEMBMSR</w:t>
      </w:r>
      <w:r>
        <w:tab/>
      </w:r>
      <w:r>
        <w:fldChar w:fldCharType="begin" w:fldLock="1"/>
      </w:r>
      <w:r>
        <w:instrText xml:space="preserve"> PAGEREF _Toc218776878 \h </w:instrText>
      </w:r>
      <w:r>
        <w:fldChar w:fldCharType="separate"/>
      </w:r>
      <w:r>
        <w:t>432</w:t>
      </w:r>
      <w:r>
        <w:fldChar w:fldCharType="end"/>
      </w:r>
    </w:p>
    <w:p w14:paraId="6A251865" w14:textId="56791E9E" w:rsidR="00582C5F" w:rsidRDefault="00582C5F">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eMBMS service configuration +CEMBMSSRV</w:t>
      </w:r>
      <w:r>
        <w:tab/>
      </w:r>
      <w:r>
        <w:fldChar w:fldCharType="begin" w:fldLock="1"/>
      </w:r>
      <w:r>
        <w:instrText xml:space="preserve"> PAGEREF _Toc218776879 \h </w:instrText>
      </w:r>
      <w:r>
        <w:fldChar w:fldCharType="separate"/>
      </w:r>
      <w:r>
        <w:t>433</w:t>
      </w:r>
      <w:r>
        <w:fldChar w:fldCharType="end"/>
      </w:r>
    </w:p>
    <w:p w14:paraId="2C25CBAF" w14:textId="67B41625" w:rsidR="00582C5F" w:rsidRDefault="00582C5F">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Enter eMBMS data state +CEMBMSDATA</w:t>
      </w:r>
      <w:r>
        <w:tab/>
      </w:r>
      <w:r>
        <w:fldChar w:fldCharType="begin" w:fldLock="1"/>
      </w:r>
      <w:r>
        <w:instrText xml:space="preserve"> PAGEREF _Toc218776880 \h </w:instrText>
      </w:r>
      <w:r>
        <w:fldChar w:fldCharType="separate"/>
      </w:r>
      <w:r>
        <w:t>434</w:t>
      </w:r>
      <w:r>
        <w:fldChar w:fldCharType="end"/>
      </w:r>
    </w:p>
    <w:p w14:paraId="4103CF1E" w14:textId="09C2E3B0" w:rsidR="00582C5F" w:rsidRDefault="00582C5F">
      <w:pPr>
        <w:pStyle w:val="TOC3"/>
        <w:rPr>
          <w:rFonts w:asciiTheme="minorHAnsi" w:eastAsiaTheme="minorEastAsia" w:hAnsiTheme="minorHAnsi" w:cstheme="minorBidi"/>
          <w:kern w:val="2"/>
          <w:sz w:val="24"/>
          <w:szCs w:val="24"/>
          <w14:ligatures w14:val="standardContextual"/>
        </w:rPr>
      </w:pPr>
      <w:r>
        <w:t>14.2.5</w:t>
      </w:r>
      <w:r>
        <w:rPr>
          <w:rFonts w:asciiTheme="minorHAnsi" w:eastAsiaTheme="minorEastAsia" w:hAnsiTheme="minorHAnsi" w:cstheme="minorBidi"/>
          <w:kern w:val="2"/>
          <w:sz w:val="24"/>
          <w:szCs w:val="24"/>
          <w14:ligatures w14:val="standardContextual"/>
        </w:rPr>
        <w:tab/>
      </w:r>
      <w:r>
        <w:t>eMBMS counting procedure +CEMBMSCNT</w:t>
      </w:r>
      <w:r>
        <w:tab/>
      </w:r>
      <w:r>
        <w:fldChar w:fldCharType="begin" w:fldLock="1"/>
      </w:r>
      <w:r>
        <w:instrText xml:space="preserve"> PAGEREF _Toc218776881 \h </w:instrText>
      </w:r>
      <w:r>
        <w:fldChar w:fldCharType="separate"/>
      </w:r>
      <w:r>
        <w:t>434</w:t>
      </w:r>
      <w:r>
        <w:fldChar w:fldCharType="end"/>
      </w:r>
    </w:p>
    <w:p w14:paraId="4A2D83DF" w14:textId="142195B3" w:rsidR="00582C5F" w:rsidRDefault="00582C5F">
      <w:pPr>
        <w:pStyle w:val="TOC3"/>
        <w:rPr>
          <w:rFonts w:asciiTheme="minorHAnsi" w:eastAsiaTheme="minorEastAsia" w:hAnsiTheme="minorHAnsi" w:cstheme="minorBidi"/>
          <w:kern w:val="2"/>
          <w:sz w:val="24"/>
          <w:szCs w:val="24"/>
          <w14:ligatures w14:val="standardContextual"/>
        </w:rPr>
      </w:pPr>
      <w:r>
        <w:t>14.2.6</w:t>
      </w:r>
      <w:r>
        <w:rPr>
          <w:rFonts w:asciiTheme="minorHAnsi" w:eastAsiaTheme="minorEastAsia" w:hAnsiTheme="minorHAnsi" w:cstheme="minorBidi"/>
          <w:kern w:val="2"/>
          <w:sz w:val="24"/>
          <w:szCs w:val="24"/>
          <w14:ligatures w14:val="standardContextual"/>
        </w:rPr>
        <w:tab/>
      </w:r>
      <w:r>
        <w:t>eMBMS Service Area Identities +CEMBMSSAI</w:t>
      </w:r>
      <w:r>
        <w:tab/>
      </w:r>
      <w:r>
        <w:fldChar w:fldCharType="begin" w:fldLock="1"/>
      </w:r>
      <w:r>
        <w:instrText xml:space="preserve"> PAGEREF _Toc218776882 \h </w:instrText>
      </w:r>
      <w:r>
        <w:fldChar w:fldCharType="separate"/>
      </w:r>
      <w:r>
        <w:t>435</w:t>
      </w:r>
      <w:r>
        <w:fldChar w:fldCharType="end"/>
      </w:r>
    </w:p>
    <w:p w14:paraId="4F28D0E9" w14:textId="4318B114" w:rsidR="00582C5F" w:rsidRDefault="00582C5F">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Commands for UE test functions</w:t>
      </w:r>
      <w:r>
        <w:tab/>
      </w:r>
      <w:r>
        <w:fldChar w:fldCharType="begin" w:fldLock="1"/>
      </w:r>
      <w:r>
        <w:instrText xml:space="preserve"> PAGEREF _Toc218776883 \h </w:instrText>
      </w:r>
      <w:r>
        <w:fldChar w:fldCharType="separate"/>
      </w:r>
      <w:r>
        <w:t>436</w:t>
      </w:r>
      <w:r>
        <w:fldChar w:fldCharType="end"/>
      </w:r>
    </w:p>
    <w:p w14:paraId="6BE35EBF" w14:textId="23C600A5" w:rsidR="00582C5F" w:rsidRDefault="00582C5F">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_Toc218776884 \h </w:instrText>
      </w:r>
      <w:r>
        <w:fldChar w:fldCharType="separate"/>
      </w:r>
      <w:r>
        <w:t>436</w:t>
      </w:r>
      <w:r>
        <w:fldChar w:fldCharType="end"/>
      </w:r>
    </w:p>
    <w:p w14:paraId="0CB6B901" w14:textId="60C58FB9" w:rsidR="00582C5F" w:rsidRDefault="00582C5F">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Activate test mode +CATM</w:t>
      </w:r>
      <w:r>
        <w:tab/>
      </w:r>
      <w:r>
        <w:fldChar w:fldCharType="begin" w:fldLock="1"/>
      </w:r>
      <w:r>
        <w:instrText xml:space="preserve"> PAGEREF _Toc218776885 \h </w:instrText>
      </w:r>
      <w:r>
        <w:fldChar w:fldCharType="separate"/>
      </w:r>
      <w:r>
        <w:t>436</w:t>
      </w:r>
      <w:r>
        <w:fldChar w:fldCharType="end"/>
      </w:r>
    </w:p>
    <w:p w14:paraId="58E41954" w14:textId="6BED50EB" w:rsidR="00582C5F" w:rsidRDefault="00582C5F">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Close UE test loop mode E +CCUTLE</w:t>
      </w:r>
      <w:r>
        <w:tab/>
      </w:r>
      <w:r>
        <w:fldChar w:fldCharType="begin" w:fldLock="1"/>
      </w:r>
      <w:r>
        <w:instrText xml:space="preserve"> PAGEREF _Toc218776886 \h </w:instrText>
      </w:r>
      <w:r>
        <w:fldChar w:fldCharType="separate"/>
      </w:r>
      <w:r>
        <w:t>437</w:t>
      </w:r>
      <w:r>
        <w:fldChar w:fldCharType="end"/>
      </w:r>
    </w:p>
    <w:p w14:paraId="41AC8DAC" w14:textId="6C553428" w:rsidR="00582C5F" w:rsidRDefault="00582C5F">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UE sidelink packet counter request +CUSPCREQ</w:t>
      </w:r>
      <w:r>
        <w:tab/>
      </w:r>
      <w:r>
        <w:fldChar w:fldCharType="begin" w:fldLock="1"/>
      </w:r>
      <w:r>
        <w:instrText xml:space="preserve"> PAGEREF _Toc218776887 \h </w:instrText>
      </w:r>
      <w:r>
        <w:fldChar w:fldCharType="separate"/>
      </w:r>
      <w:r>
        <w:t>439</w:t>
      </w:r>
      <w:r>
        <w:fldChar w:fldCharType="end"/>
      </w:r>
    </w:p>
    <w:p w14:paraId="13C3D761" w14:textId="49686F4F" w:rsidR="00582C5F" w:rsidRDefault="00582C5F">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UTC time reset +CUTCR</w:t>
      </w:r>
      <w:r>
        <w:tab/>
      </w:r>
      <w:r>
        <w:fldChar w:fldCharType="begin" w:fldLock="1"/>
      </w:r>
      <w:r>
        <w:instrText xml:space="preserve"> PAGEREF _Toc218776888 \h </w:instrText>
      </w:r>
      <w:r>
        <w:fldChar w:fldCharType="separate"/>
      </w:r>
      <w:r>
        <w:t>440</w:t>
      </w:r>
      <w:r>
        <w:fldChar w:fldCharType="end"/>
      </w:r>
    </w:p>
    <w:p w14:paraId="5B2A5A2F" w14:textId="04B23A43" w:rsidR="00582C5F" w:rsidRDefault="00582C5F">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Channel busy ratio request +CCBRREQ</w:t>
      </w:r>
      <w:r>
        <w:tab/>
      </w:r>
      <w:r>
        <w:fldChar w:fldCharType="begin" w:fldLock="1"/>
      </w:r>
      <w:r>
        <w:instrText xml:space="preserve"> PAGEREF _Toc218776889 \h </w:instrText>
      </w:r>
      <w:r>
        <w:fldChar w:fldCharType="separate"/>
      </w:r>
      <w:r>
        <w:t>440</w:t>
      </w:r>
      <w:r>
        <w:fldChar w:fldCharType="end"/>
      </w:r>
    </w:p>
    <w:p w14:paraId="02D2B4E3" w14:textId="1E4AF960" w:rsidR="00582C5F" w:rsidRDefault="00582C5F">
      <w:pPr>
        <w:pStyle w:val="TOC2"/>
        <w:rPr>
          <w:rFonts w:asciiTheme="minorHAnsi" w:eastAsiaTheme="minorEastAsia" w:hAnsiTheme="minorHAnsi" w:cstheme="minorBidi"/>
          <w:kern w:val="2"/>
          <w:sz w:val="24"/>
          <w:szCs w:val="24"/>
          <w14:ligatures w14:val="standardContextual"/>
        </w:rPr>
      </w:pPr>
      <w:r>
        <w:t>15.7</w:t>
      </w:r>
      <w:r>
        <w:rPr>
          <w:rFonts w:asciiTheme="minorHAnsi" w:eastAsiaTheme="minorEastAsia" w:hAnsiTheme="minorHAnsi" w:cstheme="minorBidi"/>
          <w:kern w:val="2"/>
          <w:sz w:val="24"/>
          <w:szCs w:val="24"/>
          <w14:ligatures w14:val="standardContextual"/>
        </w:rPr>
        <w:tab/>
      </w:r>
      <w:r>
        <w:t>V2X data transmission over PC5 +CV2XDTS</w:t>
      </w:r>
      <w:r>
        <w:tab/>
      </w:r>
      <w:r>
        <w:fldChar w:fldCharType="begin" w:fldLock="1"/>
      </w:r>
      <w:r>
        <w:instrText xml:space="preserve"> PAGEREF _Toc218776890 \h </w:instrText>
      </w:r>
      <w:r>
        <w:fldChar w:fldCharType="separate"/>
      </w:r>
      <w:r>
        <w:t>441</w:t>
      </w:r>
      <w:r>
        <w:fldChar w:fldCharType="end"/>
      </w:r>
    </w:p>
    <w:p w14:paraId="68722CF2" w14:textId="3479A187"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fr-FR"/>
        </w:rPr>
        <w:t>1</w:t>
      </w:r>
      <w:r w:rsidRPr="00DF0033">
        <w:rPr>
          <w:lang w:val="fr-FR" w:eastAsia="zh-CN"/>
        </w:rPr>
        <w:t>5</w:t>
      </w:r>
      <w:r w:rsidRPr="00DF0033">
        <w:rPr>
          <w:lang w:val="fr-FR"/>
        </w:rPr>
        <w:t>.</w:t>
      </w:r>
      <w:r w:rsidRPr="00DF0033">
        <w:rPr>
          <w:lang w:val="fr-FR" w:eastAsia="zh-CN"/>
        </w:rPr>
        <w:t>8</w:t>
      </w:r>
      <w:r>
        <w:rPr>
          <w:rFonts w:asciiTheme="minorHAnsi" w:eastAsiaTheme="minorEastAsia" w:hAnsiTheme="minorHAnsi" w:cstheme="minorBidi"/>
          <w:kern w:val="2"/>
          <w:sz w:val="24"/>
          <w:szCs w:val="24"/>
          <w14:ligatures w14:val="standardContextual"/>
        </w:rPr>
        <w:tab/>
      </w:r>
      <w:r w:rsidRPr="00DF0033">
        <w:rPr>
          <w:lang w:val="fr-FR" w:eastAsia="zh-CN"/>
        </w:rPr>
        <w:t>SPS a</w:t>
      </w:r>
      <w:r w:rsidRPr="00DF0033">
        <w:rPr>
          <w:lang w:val="fr-FR"/>
        </w:rPr>
        <w:t>ssistance</w:t>
      </w:r>
      <w:r w:rsidRPr="00DF0033">
        <w:rPr>
          <w:lang w:val="fr-FR" w:eastAsia="zh-CN"/>
        </w:rPr>
        <w:t xml:space="preserve"> i</w:t>
      </w:r>
      <w:r w:rsidRPr="00DF0033">
        <w:rPr>
          <w:lang w:val="fr-FR"/>
        </w:rPr>
        <w:t>nformation</w:t>
      </w:r>
      <w:r w:rsidRPr="00DF0033">
        <w:rPr>
          <w:lang w:val="fr-FR" w:eastAsia="zh-CN"/>
        </w:rPr>
        <w:t xml:space="preserve"> request</w:t>
      </w:r>
      <w:r w:rsidRPr="00DF0033">
        <w:rPr>
          <w:lang w:val="fr-FR"/>
        </w:rPr>
        <w:t xml:space="preserve"> +C</w:t>
      </w:r>
      <w:r w:rsidRPr="00DF0033">
        <w:rPr>
          <w:lang w:val="fr-FR" w:eastAsia="zh-CN"/>
        </w:rPr>
        <w:t>SPSAIR</w:t>
      </w:r>
      <w:r>
        <w:tab/>
      </w:r>
      <w:r>
        <w:fldChar w:fldCharType="begin" w:fldLock="1"/>
      </w:r>
      <w:r>
        <w:instrText xml:space="preserve"> PAGEREF _Toc218776891 \h </w:instrText>
      </w:r>
      <w:r>
        <w:fldChar w:fldCharType="separate"/>
      </w:r>
      <w:r>
        <w:t>442</w:t>
      </w:r>
      <w:r>
        <w:fldChar w:fldCharType="end"/>
      </w:r>
    </w:p>
    <w:p w14:paraId="7F3340DD" w14:textId="49312931" w:rsidR="00582C5F" w:rsidRDefault="00582C5F">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Real-time Text (RTT) +CRTT</w:t>
      </w:r>
      <w:r>
        <w:tab/>
      </w:r>
      <w:r>
        <w:fldChar w:fldCharType="begin" w:fldLock="1"/>
      </w:r>
      <w:r>
        <w:instrText xml:space="preserve"> PAGEREF _Toc218776892 \h </w:instrText>
      </w:r>
      <w:r>
        <w:fldChar w:fldCharType="separate"/>
      </w:r>
      <w:r>
        <w:t>443</w:t>
      </w:r>
      <w:r>
        <w:fldChar w:fldCharType="end"/>
      </w:r>
    </w:p>
    <w:p w14:paraId="6C4C6647" w14:textId="032293DD" w:rsidR="00582C5F" w:rsidRDefault="00582C5F">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Commands for VAE layer configuration</w:t>
      </w:r>
      <w:r>
        <w:tab/>
      </w:r>
      <w:r>
        <w:fldChar w:fldCharType="begin" w:fldLock="1"/>
      </w:r>
      <w:r>
        <w:instrText xml:space="preserve"> PAGEREF _Toc218776893 \h </w:instrText>
      </w:r>
      <w:r>
        <w:fldChar w:fldCharType="separate"/>
      </w:r>
      <w:r>
        <w:t>443</w:t>
      </w:r>
      <w:r>
        <w:fldChar w:fldCharType="end"/>
      </w:r>
    </w:p>
    <w:p w14:paraId="49FCA5B5" w14:textId="784AEC05" w:rsidR="00582C5F" w:rsidRDefault="00582C5F">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_Toc218776894 \h </w:instrText>
      </w:r>
      <w:r>
        <w:fldChar w:fldCharType="separate"/>
      </w:r>
      <w:r>
        <w:t>443</w:t>
      </w:r>
      <w:r>
        <w:fldChar w:fldCharType="end"/>
      </w:r>
    </w:p>
    <w:p w14:paraId="7C6DEA97" w14:textId="40110E0E" w:rsidR="00582C5F" w:rsidRDefault="00582C5F">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Commands specific to VAE layer</w:t>
      </w:r>
      <w:r>
        <w:tab/>
      </w:r>
      <w:r>
        <w:fldChar w:fldCharType="begin" w:fldLock="1"/>
      </w:r>
      <w:r>
        <w:instrText xml:space="preserve"> PAGEREF _Toc218776895 \h </w:instrText>
      </w:r>
      <w:r>
        <w:fldChar w:fldCharType="separate"/>
      </w:r>
      <w:r>
        <w:t>444</w:t>
      </w:r>
      <w:r>
        <w:fldChar w:fldCharType="end"/>
      </w:r>
    </w:p>
    <w:p w14:paraId="1FCD9AE5" w14:textId="1122BC52" w:rsidR="00582C5F" w:rsidRDefault="00582C5F">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VAE layer configuration in MT +CVAEACT</w:t>
      </w:r>
      <w:r>
        <w:tab/>
      </w:r>
      <w:r>
        <w:fldChar w:fldCharType="begin" w:fldLock="1"/>
      </w:r>
      <w:r>
        <w:instrText xml:space="preserve"> PAGEREF _Toc218776896 \h </w:instrText>
      </w:r>
      <w:r>
        <w:fldChar w:fldCharType="separate"/>
      </w:r>
      <w:r>
        <w:t>444</w:t>
      </w:r>
      <w:r>
        <w:fldChar w:fldCharType="end"/>
      </w:r>
    </w:p>
    <w:p w14:paraId="2DBBF65E" w14:textId="4FB73029" w:rsidR="00582C5F" w:rsidRDefault="00582C5F">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VAE layer registration +CVAEREG</w:t>
      </w:r>
      <w:r>
        <w:tab/>
      </w:r>
      <w:r>
        <w:fldChar w:fldCharType="begin" w:fldLock="1"/>
      </w:r>
      <w:r>
        <w:instrText xml:space="preserve"> PAGEREF _Toc218776897 \h </w:instrText>
      </w:r>
      <w:r>
        <w:fldChar w:fldCharType="separate"/>
      </w:r>
      <w:r>
        <w:t>445</w:t>
      </w:r>
      <w:r>
        <w:fldChar w:fldCharType="end"/>
      </w:r>
    </w:p>
    <w:p w14:paraId="1EE75050" w14:textId="2D7C70D9" w:rsidR="00582C5F" w:rsidRDefault="00582C5F">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Commands for UAE layer configuration</w:t>
      </w:r>
      <w:r>
        <w:tab/>
      </w:r>
      <w:r>
        <w:fldChar w:fldCharType="begin" w:fldLock="1"/>
      </w:r>
      <w:r>
        <w:instrText xml:space="preserve"> PAGEREF _Toc218776898 \h </w:instrText>
      </w:r>
      <w:r>
        <w:fldChar w:fldCharType="separate"/>
      </w:r>
      <w:r>
        <w:t>446</w:t>
      </w:r>
      <w:r>
        <w:fldChar w:fldCharType="end"/>
      </w:r>
    </w:p>
    <w:p w14:paraId="2B00D093" w14:textId="41CEE8AC" w:rsidR="00582C5F" w:rsidRDefault="00582C5F">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_Toc218776899 \h </w:instrText>
      </w:r>
      <w:r>
        <w:fldChar w:fldCharType="separate"/>
      </w:r>
      <w:r>
        <w:t>446</w:t>
      </w:r>
      <w:r>
        <w:fldChar w:fldCharType="end"/>
      </w:r>
    </w:p>
    <w:p w14:paraId="594E6421" w14:textId="2C1E65C0" w:rsidR="00582C5F" w:rsidRDefault="00582C5F">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Commands specific to UAE layer</w:t>
      </w:r>
      <w:r>
        <w:tab/>
      </w:r>
      <w:r>
        <w:fldChar w:fldCharType="begin" w:fldLock="1"/>
      </w:r>
      <w:r>
        <w:instrText xml:space="preserve"> PAGEREF _Toc218776900 \h </w:instrText>
      </w:r>
      <w:r>
        <w:fldChar w:fldCharType="separate"/>
      </w:r>
      <w:r>
        <w:t>446</w:t>
      </w:r>
      <w:r>
        <w:fldChar w:fldCharType="end"/>
      </w:r>
    </w:p>
    <w:p w14:paraId="2F641FD4" w14:textId="04EE34E5" w:rsidR="00582C5F" w:rsidRDefault="00582C5F">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t>UAE layer configuration in MT +CUAEACT</w:t>
      </w:r>
      <w:r>
        <w:tab/>
      </w:r>
      <w:r>
        <w:fldChar w:fldCharType="begin" w:fldLock="1"/>
      </w:r>
      <w:r>
        <w:instrText xml:space="preserve"> PAGEREF _Toc218776901 \h </w:instrText>
      </w:r>
      <w:r>
        <w:fldChar w:fldCharType="separate"/>
      </w:r>
      <w:r>
        <w:t>446</w:t>
      </w:r>
      <w:r>
        <w:fldChar w:fldCharType="end"/>
      </w:r>
    </w:p>
    <w:p w14:paraId="2F25D9B0" w14:textId="6D163570" w:rsidR="00582C5F" w:rsidRDefault="00582C5F">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t>UAE layer registration +CUAEREG</w:t>
      </w:r>
      <w:r>
        <w:tab/>
      </w:r>
      <w:r>
        <w:fldChar w:fldCharType="begin" w:fldLock="1"/>
      </w:r>
      <w:r>
        <w:instrText xml:space="preserve"> PAGEREF _Toc218776902 \h </w:instrText>
      </w:r>
      <w:r>
        <w:fldChar w:fldCharType="separate"/>
      </w:r>
      <w:r>
        <w:t>447</w:t>
      </w:r>
      <w:r>
        <w:fldChar w:fldCharType="end"/>
      </w:r>
    </w:p>
    <w:p w14:paraId="5A1D0E53" w14:textId="0C5F8030" w:rsidR="00582C5F" w:rsidRDefault="00582C5F">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Commands for UAS configuration and operation</w:t>
      </w:r>
      <w:r>
        <w:tab/>
      </w:r>
      <w:r>
        <w:fldChar w:fldCharType="begin" w:fldLock="1"/>
      </w:r>
      <w:r>
        <w:instrText xml:space="preserve"> PAGEREF _Toc218776903 \h </w:instrText>
      </w:r>
      <w:r>
        <w:fldChar w:fldCharType="separate"/>
      </w:r>
      <w:r>
        <w:t>447</w:t>
      </w:r>
      <w:r>
        <w:fldChar w:fldCharType="end"/>
      </w:r>
    </w:p>
    <w:p w14:paraId="27BB7ABE" w14:textId="436A8A8C" w:rsidR="00582C5F" w:rsidRDefault="00582C5F">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_Toc218776904 \h </w:instrText>
      </w:r>
      <w:r>
        <w:fldChar w:fldCharType="separate"/>
      </w:r>
      <w:r>
        <w:t>447</w:t>
      </w:r>
      <w:r>
        <w:fldChar w:fldCharType="end"/>
      </w:r>
    </w:p>
    <w:p w14:paraId="5E6096C6" w14:textId="1123B90F" w:rsidR="00582C5F" w:rsidRDefault="00582C5F">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Commands specific to UAS services</w:t>
      </w:r>
      <w:r>
        <w:tab/>
      </w:r>
      <w:r>
        <w:fldChar w:fldCharType="begin" w:fldLock="1"/>
      </w:r>
      <w:r>
        <w:instrText xml:space="preserve"> PAGEREF _Toc218776905 \h </w:instrText>
      </w:r>
      <w:r>
        <w:fldChar w:fldCharType="separate"/>
      </w:r>
      <w:r>
        <w:t>448</w:t>
      </w:r>
      <w:r>
        <w:fldChar w:fldCharType="end"/>
      </w:r>
    </w:p>
    <w:p w14:paraId="3A851C45" w14:textId="5884271C" w:rsidR="00582C5F" w:rsidRDefault="00582C5F">
      <w:pPr>
        <w:pStyle w:val="TOC3"/>
        <w:rPr>
          <w:rFonts w:asciiTheme="minorHAnsi" w:eastAsiaTheme="minorEastAsia" w:hAnsiTheme="minorHAnsi" w:cstheme="minorBidi"/>
          <w:kern w:val="2"/>
          <w:sz w:val="24"/>
          <w:szCs w:val="24"/>
          <w14:ligatures w14:val="standardContextual"/>
        </w:rPr>
      </w:pPr>
      <w:r>
        <w:t>18.2.1</w:t>
      </w:r>
      <w:r>
        <w:rPr>
          <w:rFonts w:asciiTheme="minorHAnsi" w:eastAsiaTheme="minorEastAsia" w:hAnsiTheme="minorHAnsi" w:cstheme="minorBidi"/>
          <w:kern w:val="2"/>
          <w:sz w:val="24"/>
          <w:szCs w:val="24"/>
          <w14:ligatures w14:val="standardContextual"/>
        </w:rPr>
        <w:tab/>
      </w:r>
      <w:r>
        <w:t>UUAA parameter transport +CUUAAPT</w:t>
      </w:r>
      <w:r>
        <w:tab/>
      </w:r>
      <w:r>
        <w:fldChar w:fldCharType="begin" w:fldLock="1"/>
      </w:r>
      <w:r>
        <w:instrText xml:space="preserve"> PAGEREF _Toc218776906 \h </w:instrText>
      </w:r>
      <w:r>
        <w:fldChar w:fldCharType="separate"/>
      </w:r>
      <w:r>
        <w:t>448</w:t>
      </w:r>
      <w:r>
        <w:fldChar w:fldCharType="end"/>
      </w:r>
    </w:p>
    <w:p w14:paraId="1F9A63F3" w14:textId="42C08144" w:rsidR="00582C5F" w:rsidRDefault="00582C5F">
      <w:pPr>
        <w:pStyle w:val="TOC3"/>
        <w:rPr>
          <w:rFonts w:asciiTheme="minorHAnsi" w:eastAsiaTheme="minorEastAsia" w:hAnsiTheme="minorHAnsi" w:cstheme="minorBidi"/>
          <w:kern w:val="2"/>
          <w:sz w:val="24"/>
          <w:szCs w:val="24"/>
          <w14:ligatures w14:val="standardContextual"/>
        </w:rPr>
      </w:pPr>
      <w:r>
        <w:lastRenderedPageBreak/>
        <w:t>18.2.2</w:t>
      </w:r>
      <w:r>
        <w:rPr>
          <w:rFonts w:asciiTheme="minorHAnsi" w:eastAsiaTheme="minorEastAsia" w:hAnsiTheme="minorHAnsi" w:cstheme="minorBidi"/>
          <w:kern w:val="2"/>
          <w:sz w:val="24"/>
          <w:szCs w:val="24"/>
          <w14:ligatures w14:val="standardContextual"/>
        </w:rPr>
        <w:tab/>
      </w:r>
      <w:r>
        <w:t>C2 authorization parameter transport +CC2APT</w:t>
      </w:r>
      <w:r>
        <w:tab/>
      </w:r>
      <w:r>
        <w:fldChar w:fldCharType="begin" w:fldLock="1"/>
      </w:r>
      <w:r>
        <w:instrText xml:space="preserve"> PAGEREF _Toc218776907 \h </w:instrText>
      </w:r>
      <w:r>
        <w:fldChar w:fldCharType="separate"/>
      </w:r>
      <w:r>
        <w:t>449</w:t>
      </w:r>
      <w:r>
        <w:fldChar w:fldCharType="end"/>
      </w:r>
    </w:p>
    <w:p w14:paraId="00F935CD" w14:textId="53300283"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18.</w:t>
      </w:r>
      <w:r w:rsidRPr="00DF0033">
        <w:rPr>
          <w:rFonts w:eastAsia="Malgun Gothic"/>
          <w:lang w:val="fr-FR" w:eastAsia="ko-KR"/>
        </w:rPr>
        <w:t>3</w:t>
      </w:r>
      <w:r>
        <w:rPr>
          <w:rFonts w:asciiTheme="minorHAnsi" w:eastAsiaTheme="minorEastAsia" w:hAnsiTheme="minorHAnsi" w:cstheme="minorBidi"/>
          <w:kern w:val="2"/>
          <w:sz w:val="24"/>
          <w:szCs w:val="24"/>
          <w14:ligatures w14:val="standardContextual"/>
        </w:rPr>
        <w:tab/>
      </w:r>
      <w:r w:rsidRPr="00DF0033">
        <w:rPr>
          <w:rFonts w:eastAsia="Malgun Gothic"/>
          <w:lang w:val="fr-FR" w:eastAsia="ko-KR"/>
        </w:rPr>
        <w:t>No-transmit zone restriction information</w:t>
      </w:r>
      <w:r w:rsidRPr="00DF0033">
        <w:rPr>
          <w:lang w:val="fr-FR"/>
        </w:rPr>
        <w:t xml:space="preserve"> +C</w:t>
      </w:r>
      <w:r w:rsidRPr="00DF0033">
        <w:rPr>
          <w:rFonts w:eastAsia="Malgun Gothic"/>
          <w:lang w:val="fr-FR" w:eastAsia="ko-KR"/>
        </w:rPr>
        <w:t>NTZAI</w:t>
      </w:r>
      <w:r>
        <w:tab/>
      </w:r>
      <w:r>
        <w:fldChar w:fldCharType="begin" w:fldLock="1"/>
      </w:r>
      <w:r>
        <w:instrText xml:space="preserve"> PAGEREF _Toc218776908 \h </w:instrText>
      </w:r>
      <w:r>
        <w:fldChar w:fldCharType="separate"/>
      </w:r>
      <w:r>
        <w:t>450</w:t>
      </w:r>
      <w:r>
        <w:fldChar w:fldCharType="end"/>
      </w:r>
    </w:p>
    <w:p w14:paraId="7391A8C0" w14:textId="68527D37" w:rsidR="00582C5F" w:rsidRDefault="00582C5F">
      <w:pPr>
        <w:pStyle w:val="TOC1"/>
        <w:rPr>
          <w:rFonts w:asciiTheme="minorHAnsi" w:eastAsiaTheme="minorEastAsia" w:hAnsiTheme="minorHAnsi" w:cstheme="minorBidi"/>
          <w:kern w:val="2"/>
          <w:sz w:val="24"/>
          <w:szCs w:val="24"/>
          <w14:ligatures w14:val="standardContextual"/>
        </w:rPr>
      </w:pPr>
      <w:r w:rsidRPr="00DF0033">
        <w:rPr>
          <w:rFonts w:eastAsia="Malgun Gothic"/>
        </w:rPr>
        <w:t>19</w:t>
      </w:r>
      <w:r>
        <w:rPr>
          <w:rFonts w:asciiTheme="minorHAnsi" w:eastAsiaTheme="minorEastAsia" w:hAnsiTheme="minorHAnsi" w:cstheme="minorBidi"/>
          <w:kern w:val="2"/>
          <w:sz w:val="24"/>
          <w:szCs w:val="24"/>
          <w14:ligatures w14:val="standardContextual"/>
        </w:rPr>
        <w:tab/>
      </w:r>
      <w:r w:rsidRPr="00DF0033">
        <w:rPr>
          <w:rFonts w:eastAsia="Malgun Gothic"/>
        </w:rPr>
        <w:t>Commands for edge enabling layer operation</w:t>
      </w:r>
      <w:r>
        <w:tab/>
      </w:r>
      <w:r>
        <w:fldChar w:fldCharType="begin" w:fldLock="1"/>
      </w:r>
      <w:r>
        <w:instrText xml:space="preserve"> PAGEREF _Toc218776909 \h </w:instrText>
      </w:r>
      <w:r>
        <w:fldChar w:fldCharType="separate"/>
      </w:r>
      <w:r>
        <w:t>451</w:t>
      </w:r>
      <w:r>
        <w:fldChar w:fldCharType="end"/>
      </w:r>
    </w:p>
    <w:p w14:paraId="3603BF32" w14:textId="1EAD6903" w:rsidR="00582C5F" w:rsidRDefault="00582C5F">
      <w:pPr>
        <w:pStyle w:val="TOC2"/>
        <w:rPr>
          <w:rFonts w:asciiTheme="minorHAnsi" w:eastAsiaTheme="minorEastAsia" w:hAnsiTheme="minorHAnsi" w:cstheme="minorBidi"/>
          <w:kern w:val="2"/>
          <w:sz w:val="24"/>
          <w:szCs w:val="24"/>
          <w14:ligatures w14:val="standardContextual"/>
        </w:rPr>
      </w:pPr>
      <w:r w:rsidRPr="00DF0033">
        <w:rPr>
          <w:rFonts w:eastAsia="Malgun Gothic"/>
        </w:rPr>
        <w:t>19.1</w:t>
      </w:r>
      <w:r>
        <w:rPr>
          <w:rFonts w:asciiTheme="minorHAnsi" w:eastAsiaTheme="minorEastAsia" w:hAnsiTheme="minorHAnsi" w:cstheme="minorBidi"/>
          <w:kern w:val="2"/>
          <w:sz w:val="24"/>
          <w:szCs w:val="24"/>
          <w14:ligatures w14:val="standardContextual"/>
        </w:rPr>
        <w:tab/>
      </w:r>
      <w:r w:rsidRPr="00DF0033">
        <w:rPr>
          <w:rFonts w:eastAsia="Malgun Gothic"/>
        </w:rPr>
        <w:t>General</w:t>
      </w:r>
      <w:r>
        <w:tab/>
      </w:r>
      <w:r>
        <w:fldChar w:fldCharType="begin" w:fldLock="1"/>
      </w:r>
      <w:r>
        <w:instrText xml:space="preserve"> PAGEREF _Toc218776910 \h </w:instrText>
      </w:r>
      <w:r>
        <w:fldChar w:fldCharType="separate"/>
      </w:r>
      <w:r>
        <w:t>451</w:t>
      </w:r>
      <w:r>
        <w:fldChar w:fldCharType="end"/>
      </w:r>
    </w:p>
    <w:p w14:paraId="48CAA054" w14:textId="5E0D1403" w:rsidR="00582C5F" w:rsidRDefault="00582C5F">
      <w:pPr>
        <w:pStyle w:val="TOC2"/>
        <w:rPr>
          <w:rFonts w:asciiTheme="minorHAnsi" w:eastAsiaTheme="minorEastAsia" w:hAnsiTheme="minorHAnsi" w:cstheme="minorBidi"/>
          <w:kern w:val="2"/>
          <w:sz w:val="24"/>
          <w:szCs w:val="24"/>
          <w14:ligatures w14:val="standardContextual"/>
        </w:rPr>
      </w:pPr>
      <w:r w:rsidRPr="00DF0033">
        <w:rPr>
          <w:rFonts w:eastAsia="Malgun Gothic"/>
        </w:rPr>
        <w:t>19.2</w:t>
      </w:r>
      <w:r>
        <w:rPr>
          <w:rFonts w:asciiTheme="minorHAnsi" w:eastAsiaTheme="minorEastAsia" w:hAnsiTheme="minorHAnsi" w:cstheme="minorBidi"/>
          <w:kern w:val="2"/>
          <w:sz w:val="24"/>
          <w:szCs w:val="24"/>
          <w14:ligatures w14:val="standardContextual"/>
        </w:rPr>
        <w:tab/>
      </w:r>
      <w:r w:rsidRPr="00DF0033">
        <w:rPr>
          <w:rFonts w:eastAsia="Malgun Gothic"/>
        </w:rPr>
        <w:t>Commands specific to edge enabling layer</w:t>
      </w:r>
      <w:r>
        <w:tab/>
      </w:r>
      <w:r>
        <w:fldChar w:fldCharType="begin" w:fldLock="1"/>
      </w:r>
      <w:r>
        <w:instrText xml:space="preserve"> PAGEREF _Toc218776911 \h </w:instrText>
      </w:r>
      <w:r>
        <w:fldChar w:fldCharType="separate"/>
      </w:r>
      <w:r>
        <w:t>451</w:t>
      </w:r>
      <w:r>
        <w:fldChar w:fldCharType="end"/>
      </w:r>
    </w:p>
    <w:p w14:paraId="20759514" w14:textId="6CD779F9"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19.2.1</w:t>
      </w:r>
      <w:r>
        <w:rPr>
          <w:rFonts w:asciiTheme="minorHAnsi" w:eastAsiaTheme="minorEastAsia" w:hAnsiTheme="minorHAnsi" w:cstheme="minorBidi"/>
          <w:kern w:val="2"/>
          <w:sz w:val="24"/>
          <w:szCs w:val="24"/>
          <w14:ligatures w14:val="standardContextual"/>
        </w:rPr>
        <w:tab/>
      </w:r>
      <w:r w:rsidRPr="00DF0033">
        <w:rPr>
          <w:rFonts w:eastAsia="Malgun Gothic"/>
        </w:rPr>
        <w:t>Edge-5 EAS discovery +CE5EASD</w:t>
      </w:r>
      <w:r>
        <w:tab/>
      </w:r>
      <w:r>
        <w:fldChar w:fldCharType="begin" w:fldLock="1"/>
      </w:r>
      <w:r>
        <w:instrText xml:space="preserve"> PAGEREF _Toc218776912 \h </w:instrText>
      </w:r>
      <w:r>
        <w:fldChar w:fldCharType="separate"/>
      </w:r>
      <w:r>
        <w:t>451</w:t>
      </w:r>
      <w:r>
        <w:fldChar w:fldCharType="end"/>
      </w:r>
    </w:p>
    <w:p w14:paraId="59E4DC95" w14:textId="79B3E38A"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19.2.2</w:t>
      </w:r>
      <w:r>
        <w:rPr>
          <w:rFonts w:asciiTheme="minorHAnsi" w:eastAsiaTheme="minorEastAsia" w:hAnsiTheme="minorHAnsi" w:cstheme="minorBidi"/>
          <w:kern w:val="2"/>
          <w:sz w:val="24"/>
          <w:szCs w:val="24"/>
          <w14:ligatures w14:val="standardContextual"/>
        </w:rPr>
        <w:tab/>
      </w:r>
      <w:r w:rsidRPr="00DF0033">
        <w:rPr>
          <w:rFonts w:eastAsia="Malgun Gothic"/>
        </w:rPr>
        <w:t>Edge-5 ACR trigger request +CE5ACRREQ</w:t>
      </w:r>
      <w:r>
        <w:tab/>
      </w:r>
      <w:r>
        <w:fldChar w:fldCharType="begin" w:fldLock="1"/>
      </w:r>
      <w:r>
        <w:instrText xml:space="preserve"> PAGEREF _Toc218776913 \h </w:instrText>
      </w:r>
      <w:r>
        <w:fldChar w:fldCharType="separate"/>
      </w:r>
      <w:r>
        <w:t>452</w:t>
      </w:r>
      <w:r>
        <w:fldChar w:fldCharType="end"/>
      </w:r>
    </w:p>
    <w:p w14:paraId="3BEF226F" w14:textId="614646DE"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lang w:val="fr-FR"/>
        </w:rPr>
        <w:t>19.2.3</w:t>
      </w:r>
      <w:r>
        <w:rPr>
          <w:rFonts w:asciiTheme="minorHAnsi" w:eastAsiaTheme="minorEastAsia" w:hAnsiTheme="minorHAnsi" w:cstheme="minorBidi"/>
          <w:kern w:val="2"/>
          <w:sz w:val="24"/>
          <w:szCs w:val="24"/>
          <w14:ligatures w14:val="standardContextual"/>
        </w:rPr>
        <w:tab/>
      </w:r>
      <w:r w:rsidRPr="00DF0033">
        <w:rPr>
          <w:rFonts w:eastAsia="Malgun Gothic"/>
          <w:lang w:val="fr-FR"/>
        </w:rPr>
        <w:t>Edge-5 EEC services subscription +CE5EECSRV</w:t>
      </w:r>
      <w:r>
        <w:tab/>
      </w:r>
      <w:r>
        <w:fldChar w:fldCharType="begin" w:fldLock="1"/>
      </w:r>
      <w:r>
        <w:instrText xml:space="preserve"> PAGEREF _Toc218776914 \h </w:instrText>
      </w:r>
      <w:r>
        <w:fldChar w:fldCharType="separate"/>
      </w:r>
      <w:r>
        <w:t>453</w:t>
      </w:r>
      <w:r>
        <w:fldChar w:fldCharType="end"/>
      </w:r>
    </w:p>
    <w:p w14:paraId="6008E226" w14:textId="7892B8F4"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lang w:val="fr-FR"/>
        </w:rPr>
        <w:t>19.2.4</w:t>
      </w:r>
      <w:r>
        <w:rPr>
          <w:rFonts w:asciiTheme="minorHAnsi" w:eastAsiaTheme="minorEastAsia" w:hAnsiTheme="minorHAnsi" w:cstheme="minorBidi"/>
          <w:kern w:val="2"/>
          <w:sz w:val="24"/>
          <w:szCs w:val="24"/>
          <w14:ligatures w14:val="standardContextual"/>
        </w:rPr>
        <w:tab/>
      </w:r>
      <w:r w:rsidRPr="00DF0033">
        <w:rPr>
          <w:rFonts w:eastAsia="Malgun Gothic"/>
          <w:lang w:val="fr-FR"/>
        </w:rPr>
        <w:t>Edge-5 UE ID request +CE5UEIDREQ</w:t>
      </w:r>
      <w:r>
        <w:tab/>
      </w:r>
      <w:r>
        <w:fldChar w:fldCharType="begin" w:fldLock="1"/>
      </w:r>
      <w:r>
        <w:instrText xml:space="preserve"> PAGEREF _Toc218776915 \h </w:instrText>
      </w:r>
      <w:r>
        <w:fldChar w:fldCharType="separate"/>
      </w:r>
      <w:r>
        <w:t>455</w:t>
      </w:r>
      <w:r>
        <w:fldChar w:fldCharType="end"/>
      </w:r>
    </w:p>
    <w:p w14:paraId="4FD8C63D" w14:textId="3D54221C"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19.2.5</w:t>
      </w:r>
      <w:r>
        <w:rPr>
          <w:rFonts w:asciiTheme="minorHAnsi" w:eastAsiaTheme="minorEastAsia" w:hAnsiTheme="minorHAnsi" w:cstheme="minorBidi"/>
          <w:kern w:val="2"/>
          <w:sz w:val="24"/>
          <w:szCs w:val="24"/>
          <w14:ligatures w14:val="standardContextual"/>
        </w:rPr>
        <w:tab/>
      </w:r>
      <w:r w:rsidRPr="00DF0033">
        <w:rPr>
          <w:rFonts w:eastAsia="Malgun Gothic"/>
        </w:rPr>
        <w:t>Edge-5 AC registration +CE5REG</w:t>
      </w:r>
      <w:r>
        <w:tab/>
      </w:r>
      <w:r>
        <w:fldChar w:fldCharType="begin" w:fldLock="1"/>
      </w:r>
      <w:r>
        <w:instrText xml:space="preserve"> PAGEREF _Toc218776916 \h </w:instrText>
      </w:r>
      <w:r>
        <w:fldChar w:fldCharType="separate"/>
      </w:r>
      <w:r>
        <w:t>456</w:t>
      </w:r>
      <w:r>
        <w:fldChar w:fldCharType="end"/>
      </w:r>
    </w:p>
    <w:p w14:paraId="4A39E45B" w14:textId="1143B961" w:rsidR="00582C5F" w:rsidRDefault="00582C5F">
      <w:pPr>
        <w:pStyle w:val="TOC1"/>
        <w:rPr>
          <w:rFonts w:asciiTheme="minorHAnsi" w:eastAsiaTheme="minorEastAsia" w:hAnsiTheme="minorHAnsi" w:cstheme="minorBidi"/>
          <w:kern w:val="2"/>
          <w:sz w:val="24"/>
          <w:szCs w:val="24"/>
          <w14:ligatures w14:val="standardContextual"/>
        </w:rPr>
      </w:pPr>
      <w:r w:rsidRPr="00DF0033">
        <w:rPr>
          <w:rFonts w:eastAsia="Malgun Gothic"/>
        </w:rPr>
        <w:t>20</w:t>
      </w:r>
      <w:r>
        <w:rPr>
          <w:rFonts w:asciiTheme="minorHAnsi" w:eastAsiaTheme="minorEastAsia" w:hAnsiTheme="minorHAnsi" w:cstheme="minorBidi"/>
          <w:kern w:val="2"/>
          <w:sz w:val="24"/>
          <w:szCs w:val="24"/>
          <w14:ligatures w14:val="standardContextual"/>
        </w:rPr>
        <w:tab/>
      </w:r>
      <w:r w:rsidRPr="00DF0033">
        <w:rPr>
          <w:rFonts w:eastAsia="Malgun Gothic"/>
        </w:rPr>
        <w:t>Commands for eUICC profile activation</w:t>
      </w:r>
      <w:r>
        <w:tab/>
      </w:r>
      <w:r>
        <w:fldChar w:fldCharType="begin" w:fldLock="1"/>
      </w:r>
      <w:r>
        <w:instrText xml:space="preserve"> PAGEREF _Toc218776917 \h </w:instrText>
      </w:r>
      <w:r>
        <w:fldChar w:fldCharType="separate"/>
      </w:r>
      <w:r>
        <w:t>457</w:t>
      </w:r>
      <w:r>
        <w:fldChar w:fldCharType="end"/>
      </w:r>
    </w:p>
    <w:p w14:paraId="29FA5ADD" w14:textId="54F77D60" w:rsidR="00582C5F" w:rsidRDefault="00582C5F">
      <w:pPr>
        <w:pStyle w:val="TOC2"/>
        <w:rPr>
          <w:rFonts w:asciiTheme="minorHAnsi" w:eastAsiaTheme="minorEastAsia" w:hAnsiTheme="minorHAnsi" w:cstheme="minorBidi"/>
          <w:kern w:val="2"/>
          <w:sz w:val="24"/>
          <w:szCs w:val="24"/>
          <w14:ligatures w14:val="standardContextual"/>
        </w:rPr>
      </w:pPr>
      <w:r w:rsidRPr="00DF0033">
        <w:rPr>
          <w:rFonts w:eastAsia="Malgun Gothic"/>
        </w:rPr>
        <w:t>20.1</w:t>
      </w:r>
      <w:r>
        <w:rPr>
          <w:rFonts w:asciiTheme="minorHAnsi" w:eastAsiaTheme="minorEastAsia" w:hAnsiTheme="minorHAnsi" w:cstheme="minorBidi"/>
          <w:kern w:val="2"/>
          <w:sz w:val="24"/>
          <w:szCs w:val="24"/>
          <w14:ligatures w14:val="standardContextual"/>
        </w:rPr>
        <w:tab/>
      </w:r>
      <w:r w:rsidRPr="00DF0033">
        <w:rPr>
          <w:rFonts w:eastAsia="Malgun Gothic"/>
        </w:rPr>
        <w:t>General</w:t>
      </w:r>
      <w:r>
        <w:tab/>
      </w:r>
      <w:r>
        <w:fldChar w:fldCharType="begin" w:fldLock="1"/>
      </w:r>
      <w:r>
        <w:instrText xml:space="preserve"> PAGEREF _Toc218776918 \h </w:instrText>
      </w:r>
      <w:r>
        <w:fldChar w:fldCharType="separate"/>
      </w:r>
      <w:r>
        <w:t>457</w:t>
      </w:r>
      <w:r>
        <w:fldChar w:fldCharType="end"/>
      </w:r>
    </w:p>
    <w:p w14:paraId="047CA808" w14:textId="5C0B4F03" w:rsidR="00582C5F" w:rsidRDefault="00582C5F">
      <w:pPr>
        <w:pStyle w:val="TOC2"/>
        <w:rPr>
          <w:rFonts w:asciiTheme="minorHAnsi" w:eastAsiaTheme="minorEastAsia" w:hAnsiTheme="minorHAnsi" w:cstheme="minorBidi"/>
          <w:kern w:val="2"/>
          <w:sz w:val="24"/>
          <w:szCs w:val="24"/>
          <w14:ligatures w14:val="standardContextual"/>
        </w:rPr>
      </w:pPr>
      <w:r w:rsidRPr="00DF0033">
        <w:rPr>
          <w:rFonts w:eastAsia="Malgun Gothic"/>
          <w:lang w:eastAsia="en-US"/>
        </w:rPr>
        <w:t>20.2</w:t>
      </w:r>
      <w:r>
        <w:rPr>
          <w:rFonts w:asciiTheme="minorHAnsi" w:eastAsiaTheme="minorEastAsia" w:hAnsiTheme="minorHAnsi" w:cstheme="minorBidi"/>
          <w:kern w:val="2"/>
          <w:sz w:val="24"/>
          <w:szCs w:val="24"/>
          <w14:ligatures w14:val="standardContextual"/>
        </w:rPr>
        <w:tab/>
      </w:r>
      <w:r w:rsidRPr="00DF0033">
        <w:rPr>
          <w:rFonts w:eastAsia="Malgun Gothic"/>
          <w:lang w:eastAsia="en-US"/>
        </w:rPr>
        <w:t>Commands specific to eUICC profile activation</w:t>
      </w:r>
      <w:r>
        <w:tab/>
      </w:r>
      <w:r>
        <w:fldChar w:fldCharType="begin" w:fldLock="1"/>
      </w:r>
      <w:r>
        <w:instrText xml:space="preserve"> PAGEREF _Toc218776919 \h </w:instrText>
      </w:r>
      <w:r>
        <w:fldChar w:fldCharType="separate"/>
      </w:r>
      <w:r>
        <w:t>458</w:t>
      </w:r>
      <w:r>
        <w:fldChar w:fldCharType="end"/>
      </w:r>
    </w:p>
    <w:p w14:paraId="3D46E2EB" w14:textId="07D6CBF9"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20.2.1</w:t>
      </w:r>
      <w:r>
        <w:rPr>
          <w:rFonts w:asciiTheme="minorHAnsi" w:eastAsiaTheme="minorEastAsia" w:hAnsiTheme="minorHAnsi" w:cstheme="minorBidi"/>
          <w:kern w:val="2"/>
          <w:sz w:val="24"/>
          <w:szCs w:val="24"/>
          <w14:ligatures w14:val="standardContextual"/>
        </w:rPr>
        <w:tab/>
      </w:r>
      <w:r w:rsidRPr="00DF0033">
        <w:rPr>
          <w:rFonts w:eastAsia="Malgun Gothic"/>
        </w:rPr>
        <w:t>eUICC profile download +CEUICCPD</w:t>
      </w:r>
      <w:r>
        <w:tab/>
      </w:r>
      <w:r>
        <w:fldChar w:fldCharType="begin" w:fldLock="1"/>
      </w:r>
      <w:r>
        <w:instrText xml:space="preserve"> PAGEREF _Toc218776920 \h </w:instrText>
      </w:r>
      <w:r>
        <w:fldChar w:fldCharType="separate"/>
      </w:r>
      <w:r>
        <w:t>458</w:t>
      </w:r>
      <w:r>
        <w:fldChar w:fldCharType="end"/>
      </w:r>
    </w:p>
    <w:p w14:paraId="637C2B0F" w14:textId="4765BE74"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lang w:val="fr-FR"/>
        </w:rPr>
        <w:t>20.2.2</w:t>
      </w:r>
      <w:r>
        <w:rPr>
          <w:rFonts w:asciiTheme="minorHAnsi" w:eastAsiaTheme="minorEastAsia" w:hAnsiTheme="minorHAnsi" w:cstheme="minorBidi"/>
          <w:kern w:val="2"/>
          <w:sz w:val="24"/>
          <w:szCs w:val="24"/>
          <w14:ligatures w14:val="standardContextual"/>
        </w:rPr>
        <w:tab/>
      </w:r>
      <w:r w:rsidRPr="00DF0033">
        <w:rPr>
          <w:rFonts w:eastAsia="Malgun Gothic"/>
          <w:lang w:val="fr-FR"/>
        </w:rPr>
        <w:t>eUICC profile management +CEUICCPM</w:t>
      </w:r>
      <w:r>
        <w:tab/>
      </w:r>
      <w:r>
        <w:fldChar w:fldCharType="begin" w:fldLock="1"/>
      </w:r>
      <w:r>
        <w:instrText xml:space="preserve"> PAGEREF _Toc218776921 \h </w:instrText>
      </w:r>
      <w:r>
        <w:fldChar w:fldCharType="separate"/>
      </w:r>
      <w:r>
        <w:t>459</w:t>
      </w:r>
      <w:r>
        <w:fldChar w:fldCharType="end"/>
      </w:r>
    </w:p>
    <w:p w14:paraId="2D8CC88D" w14:textId="65D55999"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lang w:val="fr-FR"/>
        </w:rPr>
        <w:t>20.2.3</w:t>
      </w:r>
      <w:r>
        <w:rPr>
          <w:rFonts w:asciiTheme="minorHAnsi" w:eastAsiaTheme="minorEastAsia" w:hAnsiTheme="minorHAnsi" w:cstheme="minorBidi"/>
          <w:kern w:val="2"/>
          <w:sz w:val="24"/>
          <w:szCs w:val="24"/>
          <w14:ligatures w14:val="standardContextual"/>
        </w:rPr>
        <w:tab/>
      </w:r>
      <w:r w:rsidRPr="00DF0033">
        <w:rPr>
          <w:rFonts w:eastAsia="Malgun Gothic"/>
          <w:lang w:val="fr-FR"/>
        </w:rPr>
        <w:t>eUICC profile metadata information +CEUICCPMETAI</w:t>
      </w:r>
      <w:r>
        <w:tab/>
      </w:r>
      <w:r>
        <w:fldChar w:fldCharType="begin" w:fldLock="1"/>
      </w:r>
      <w:r>
        <w:instrText xml:space="preserve"> PAGEREF _Toc218776922 \h </w:instrText>
      </w:r>
      <w:r>
        <w:fldChar w:fldCharType="separate"/>
      </w:r>
      <w:r>
        <w:t>461</w:t>
      </w:r>
      <w:r>
        <w:fldChar w:fldCharType="end"/>
      </w:r>
    </w:p>
    <w:p w14:paraId="0CF6847F" w14:textId="2D945AD4"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20.2.4</w:t>
      </w:r>
      <w:r>
        <w:rPr>
          <w:rFonts w:asciiTheme="minorHAnsi" w:eastAsiaTheme="minorEastAsia" w:hAnsiTheme="minorHAnsi" w:cstheme="minorBidi"/>
          <w:kern w:val="2"/>
          <w:sz w:val="24"/>
          <w:szCs w:val="24"/>
          <w14:ligatures w14:val="standardContextual"/>
        </w:rPr>
        <w:tab/>
      </w:r>
      <w:r w:rsidRPr="00DF0033">
        <w:rPr>
          <w:rFonts w:eastAsia="Malgun Gothic"/>
        </w:rPr>
        <w:t>eUICC memory reset +CEUICCMEMRESET</w:t>
      </w:r>
      <w:r>
        <w:tab/>
      </w:r>
      <w:r>
        <w:fldChar w:fldCharType="begin" w:fldLock="1"/>
      </w:r>
      <w:r>
        <w:instrText xml:space="preserve"> PAGEREF _Toc218776923 \h </w:instrText>
      </w:r>
      <w:r>
        <w:fldChar w:fldCharType="separate"/>
      </w:r>
      <w:r>
        <w:t>461</w:t>
      </w:r>
      <w:r>
        <w:fldChar w:fldCharType="end"/>
      </w:r>
    </w:p>
    <w:p w14:paraId="6845A33F" w14:textId="1CDF608F"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20.2.5</w:t>
      </w:r>
      <w:r>
        <w:rPr>
          <w:rFonts w:asciiTheme="minorHAnsi" w:eastAsiaTheme="minorEastAsia" w:hAnsiTheme="minorHAnsi" w:cstheme="minorBidi"/>
          <w:kern w:val="2"/>
          <w:sz w:val="24"/>
          <w:szCs w:val="24"/>
          <w14:ligatures w14:val="standardContextual"/>
        </w:rPr>
        <w:tab/>
      </w:r>
      <w:r w:rsidRPr="00DF0033">
        <w:rPr>
          <w:rFonts w:eastAsia="Malgun Gothic"/>
        </w:rPr>
        <w:t>eUICC update default SM-DP+ address +CEUICCUSMDPA</w:t>
      </w:r>
      <w:r>
        <w:tab/>
      </w:r>
      <w:r>
        <w:fldChar w:fldCharType="begin" w:fldLock="1"/>
      </w:r>
      <w:r>
        <w:instrText xml:space="preserve"> PAGEREF _Toc218776924 \h </w:instrText>
      </w:r>
      <w:r>
        <w:fldChar w:fldCharType="separate"/>
      </w:r>
      <w:r>
        <w:t>462</w:t>
      </w:r>
      <w:r>
        <w:fldChar w:fldCharType="end"/>
      </w:r>
    </w:p>
    <w:p w14:paraId="5294A10C" w14:textId="0ACE1B18"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rPr>
        <w:t>20.2.6</w:t>
      </w:r>
      <w:r>
        <w:rPr>
          <w:rFonts w:asciiTheme="minorHAnsi" w:eastAsiaTheme="minorEastAsia" w:hAnsiTheme="minorHAnsi" w:cstheme="minorBidi"/>
          <w:kern w:val="2"/>
          <w:sz w:val="24"/>
          <w:szCs w:val="24"/>
          <w14:ligatures w14:val="standardContextual"/>
        </w:rPr>
        <w:tab/>
      </w:r>
      <w:r w:rsidRPr="00DF0033">
        <w:rPr>
          <w:rFonts w:eastAsia="Malgun Gothic"/>
        </w:rPr>
        <w:t>Get eUICC ID +CGEUICCID</w:t>
      </w:r>
      <w:r>
        <w:tab/>
      </w:r>
      <w:r>
        <w:fldChar w:fldCharType="begin" w:fldLock="1"/>
      </w:r>
      <w:r>
        <w:instrText xml:space="preserve"> PAGEREF _Toc218776925 \h </w:instrText>
      </w:r>
      <w:r>
        <w:fldChar w:fldCharType="separate"/>
      </w:r>
      <w:r>
        <w:t>463</w:t>
      </w:r>
      <w:r>
        <w:fldChar w:fldCharType="end"/>
      </w:r>
    </w:p>
    <w:p w14:paraId="2AF31830" w14:textId="3E13F536" w:rsidR="00582C5F" w:rsidRDefault="00582C5F">
      <w:pPr>
        <w:pStyle w:val="TOC3"/>
        <w:rPr>
          <w:rFonts w:asciiTheme="minorHAnsi" w:eastAsiaTheme="minorEastAsia" w:hAnsiTheme="minorHAnsi" w:cstheme="minorBidi"/>
          <w:kern w:val="2"/>
          <w:sz w:val="24"/>
          <w:szCs w:val="24"/>
          <w14:ligatures w14:val="standardContextual"/>
        </w:rPr>
      </w:pPr>
      <w:r w:rsidRPr="00DF0033">
        <w:rPr>
          <w:rFonts w:eastAsia="Malgun Gothic"/>
          <w:lang w:val="fr-FR"/>
        </w:rPr>
        <w:t>20.2.7</w:t>
      </w:r>
      <w:r>
        <w:rPr>
          <w:rFonts w:asciiTheme="minorHAnsi" w:eastAsiaTheme="minorEastAsia" w:hAnsiTheme="minorHAnsi" w:cstheme="minorBidi"/>
          <w:kern w:val="2"/>
          <w:sz w:val="24"/>
          <w:szCs w:val="24"/>
          <w14:ligatures w14:val="standardContextual"/>
        </w:rPr>
        <w:tab/>
      </w:r>
      <w:r w:rsidRPr="00DF0033">
        <w:rPr>
          <w:rFonts w:eastAsia="Malgun Gothic"/>
          <w:lang w:val="fr-FR"/>
        </w:rPr>
        <w:t>eUICC profile notification management +CEUICCPNM</w:t>
      </w:r>
      <w:r>
        <w:tab/>
      </w:r>
      <w:r>
        <w:fldChar w:fldCharType="begin" w:fldLock="1"/>
      </w:r>
      <w:r>
        <w:instrText xml:space="preserve"> PAGEREF _Toc218776926 \h </w:instrText>
      </w:r>
      <w:r>
        <w:fldChar w:fldCharType="separate"/>
      </w:r>
      <w:r>
        <w:t>463</w:t>
      </w:r>
      <w:r>
        <w:fldChar w:fldCharType="end"/>
      </w:r>
    </w:p>
    <w:p w14:paraId="4AF3A036" w14:textId="0ADCE313" w:rsidR="00582C5F" w:rsidRDefault="00582C5F">
      <w:pPr>
        <w:pStyle w:val="TOC3"/>
        <w:rPr>
          <w:rFonts w:asciiTheme="minorHAnsi" w:eastAsiaTheme="minorEastAsia" w:hAnsiTheme="minorHAnsi" w:cstheme="minorBidi"/>
          <w:kern w:val="2"/>
          <w:sz w:val="24"/>
          <w:szCs w:val="24"/>
          <w14:ligatures w14:val="standardContextual"/>
        </w:rPr>
      </w:pPr>
      <w:r w:rsidRPr="00DF0033">
        <w:rPr>
          <w:lang w:val="fr-FR"/>
        </w:rPr>
        <w:t>20.2.8</w:t>
      </w:r>
      <w:r>
        <w:rPr>
          <w:rFonts w:asciiTheme="minorHAnsi" w:eastAsiaTheme="minorEastAsia" w:hAnsiTheme="minorHAnsi" w:cstheme="minorBidi"/>
          <w:kern w:val="2"/>
          <w:sz w:val="24"/>
          <w:szCs w:val="24"/>
          <w14:ligatures w14:val="standardContextual"/>
        </w:rPr>
        <w:tab/>
      </w:r>
      <w:r w:rsidRPr="00DF0033">
        <w:rPr>
          <w:lang w:val="fr-FR"/>
        </w:rPr>
        <w:t xml:space="preserve"> Log SIM APDU +CLOGSIMAPDU</w:t>
      </w:r>
      <w:r>
        <w:tab/>
      </w:r>
      <w:r>
        <w:fldChar w:fldCharType="begin" w:fldLock="1"/>
      </w:r>
      <w:r>
        <w:instrText xml:space="preserve"> PAGEREF _Toc218776927 \h </w:instrText>
      </w:r>
      <w:r>
        <w:fldChar w:fldCharType="separate"/>
      </w:r>
      <w:r>
        <w:t>464</w:t>
      </w:r>
      <w:r>
        <w:fldChar w:fldCharType="end"/>
      </w:r>
    </w:p>
    <w:p w14:paraId="7F5608FC" w14:textId="7FBD00B5" w:rsidR="00582C5F" w:rsidRDefault="00582C5F">
      <w:pPr>
        <w:pStyle w:val="TOC3"/>
        <w:rPr>
          <w:rFonts w:asciiTheme="minorHAnsi" w:eastAsiaTheme="minorEastAsia" w:hAnsiTheme="minorHAnsi" w:cstheme="minorBidi"/>
          <w:kern w:val="2"/>
          <w:sz w:val="24"/>
          <w:szCs w:val="24"/>
          <w14:ligatures w14:val="standardContextual"/>
        </w:rPr>
      </w:pPr>
      <w:r>
        <w:t>20.2.9</w:t>
      </w:r>
      <w:r>
        <w:rPr>
          <w:rFonts w:asciiTheme="minorHAnsi" w:eastAsiaTheme="minorEastAsia" w:hAnsiTheme="minorHAnsi" w:cstheme="minorBidi"/>
          <w:kern w:val="2"/>
          <w:sz w:val="24"/>
          <w:szCs w:val="24"/>
          <w14:ligatures w14:val="standardContextual"/>
        </w:rPr>
        <w:tab/>
      </w:r>
      <w:r>
        <w:t xml:space="preserve"> Log and Buffer SIM APDU +CLOGBUFFSIMAPDU</w:t>
      </w:r>
      <w:r>
        <w:tab/>
      </w:r>
      <w:r>
        <w:fldChar w:fldCharType="begin" w:fldLock="1"/>
      </w:r>
      <w:r>
        <w:instrText xml:space="preserve"> PAGEREF _Toc218776928 \h </w:instrText>
      </w:r>
      <w:r>
        <w:fldChar w:fldCharType="separate"/>
      </w:r>
      <w:r>
        <w:t>466</w:t>
      </w:r>
      <w:r>
        <w:fldChar w:fldCharType="end"/>
      </w:r>
    </w:p>
    <w:p w14:paraId="22A3B5CB" w14:textId="641F6E6B" w:rsidR="00582C5F" w:rsidRDefault="00582C5F">
      <w:pPr>
        <w:pStyle w:val="TOC8"/>
        <w:rPr>
          <w:rFonts w:asciiTheme="minorHAnsi" w:eastAsiaTheme="minorEastAsia" w:hAnsiTheme="minorHAnsi" w:cstheme="minorBidi"/>
          <w:b w:val="0"/>
          <w:kern w:val="2"/>
          <w:sz w:val="24"/>
          <w:szCs w:val="24"/>
          <w14:ligatures w14:val="standardContextual"/>
        </w:rPr>
      </w:pPr>
      <w:r>
        <w:t>Annex A (normative): Summary of commands from other standards</w:t>
      </w:r>
      <w:r>
        <w:tab/>
      </w:r>
      <w:r>
        <w:fldChar w:fldCharType="begin" w:fldLock="1"/>
      </w:r>
      <w:r>
        <w:instrText xml:space="preserve"> PAGEREF _Toc218776929 \h </w:instrText>
      </w:r>
      <w:r>
        <w:fldChar w:fldCharType="separate"/>
      </w:r>
      <w:r>
        <w:t>469</w:t>
      </w:r>
      <w:r>
        <w:fldChar w:fldCharType="end"/>
      </w:r>
    </w:p>
    <w:p w14:paraId="7D81E52A" w14:textId="11CA2B51" w:rsidR="00582C5F" w:rsidRDefault="00582C5F">
      <w:pPr>
        <w:pStyle w:val="TOC8"/>
        <w:rPr>
          <w:rFonts w:asciiTheme="minorHAnsi" w:eastAsiaTheme="minorEastAsia" w:hAnsiTheme="minorHAnsi" w:cstheme="minorBidi"/>
          <w:b w:val="0"/>
          <w:kern w:val="2"/>
          <w:sz w:val="24"/>
          <w:szCs w:val="24"/>
          <w14:ligatures w14:val="standardContextual"/>
        </w:rPr>
      </w:pPr>
      <w:r>
        <w:t>Annex B (normative): Summary of result codes</w:t>
      </w:r>
      <w:r>
        <w:tab/>
      </w:r>
      <w:r>
        <w:fldChar w:fldCharType="begin" w:fldLock="1"/>
      </w:r>
      <w:r>
        <w:instrText xml:space="preserve"> PAGEREF _Toc218776930 \h </w:instrText>
      </w:r>
      <w:r>
        <w:fldChar w:fldCharType="separate"/>
      </w:r>
      <w:r>
        <w:t>471</w:t>
      </w:r>
      <w:r>
        <w:fldChar w:fldCharType="end"/>
      </w:r>
    </w:p>
    <w:p w14:paraId="7B4173D7" w14:textId="62687CDB" w:rsidR="00582C5F" w:rsidRDefault="00582C5F">
      <w:pPr>
        <w:pStyle w:val="TOC8"/>
        <w:rPr>
          <w:rFonts w:asciiTheme="minorHAnsi" w:eastAsiaTheme="minorEastAsia" w:hAnsiTheme="minorHAnsi" w:cstheme="minorBidi"/>
          <w:b w:val="0"/>
          <w:kern w:val="2"/>
          <w:sz w:val="24"/>
          <w:szCs w:val="24"/>
          <w14:ligatures w14:val="standardContextual"/>
        </w:rPr>
      </w:pPr>
      <w:r>
        <w:t>Annex C (informative): Commands from TIA IS</w:t>
      </w:r>
      <w:r>
        <w:noBreakHyphen/>
        <w:t>101</w:t>
      </w:r>
      <w:r>
        <w:tab/>
      </w:r>
      <w:r>
        <w:fldChar w:fldCharType="begin" w:fldLock="1"/>
      </w:r>
      <w:r>
        <w:instrText xml:space="preserve"> PAGEREF _Toc218776931 \h </w:instrText>
      </w:r>
      <w:r>
        <w:fldChar w:fldCharType="separate"/>
      </w:r>
      <w:r>
        <w:t>475</w:t>
      </w:r>
      <w:r>
        <w:fldChar w:fldCharType="end"/>
      </w:r>
    </w:p>
    <w:p w14:paraId="1905FB6A" w14:textId="043ED9F7" w:rsidR="00582C5F" w:rsidRDefault="00582C5F">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_Toc218776932 \h </w:instrText>
      </w:r>
      <w:r>
        <w:fldChar w:fldCharType="separate"/>
      </w:r>
      <w:r>
        <w:t>475</w:t>
      </w:r>
      <w:r>
        <w:fldChar w:fldCharType="end"/>
      </w:r>
    </w:p>
    <w:p w14:paraId="158AD22D" w14:textId="62CAA682" w:rsidR="00582C5F" w:rsidRDefault="00582C5F">
      <w:pPr>
        <w:pStyle w:val="TOC1"/>
        <w:rPr>
          <w:rFonts w:asciiTheme="minorHAnsi" w:eastAsiaTheme="minorEastAsia" w:hAnsiTheme="minorHAnsi" w:cstheme="minorBidi"/>
          <w:kern w:val="2"/>
          <w:sz w:val="24"/>
          <w:szCs w:val="24"/>
          <w14:ligatures w14:val="standardContextual"/>
        </w:rPr>
      </w:pPr>
      <w:r w:rsidRPr="00DF0033">
        <w:rPr>
          <w:lang w:val="en-US"/>
        </w:rPr>
        <w:t>C.2</w:t>
      </w:r>
      <w:r>
        <w:rPr>
          <w:rFonts w:asciiTheme="minorHAnsi" w:eastAsiaTheme="minorEastAsia" w:hAnsiTheme="minorHAnsi" w:cstheme="minorBidi"/>
          <w:kern w:val="2"/>
          <w:sz w:val="24"/>
          <w:szCs w:val="24"/>
          <w14:ligatures w14:val="standardContextual"/>
        </w:rPr>
        <w:tab/>
      </w:r>
      <w:r w:rsidRPr="00DF0033">
        <w:rPr>
          <w:lang w:val="en-US"/>
        </w:rPr>
        <w:t>Commands</w:t>
      </w:r>
      <w:r>
        <w:tab/>
      </w:r>
      <w:r>
        <w:fldChar w:fldCharType="begin" w:fldLock="1"/>
      </w:r>
      <w:r>
        <w:instrText xml:space="preserve"> PAGEREF _Toc218776933 \h </w:instrText>
      </w:r>
      <w:r>
        <w:fldChar w:fldCharType="separate"/>
      </w:r>
      <w:r>
        <w:t>476</w:t>
      </w:r>
      <w:r>
        <w:fldChar w:fldCharType="end"/>
      </w:r>
    </w:p>
    <w:p w14:paraId="09ADB276" w14:textId="5B0EE5AA" w:rsidR="00582C5F" w:rsidRDefault="00582C5F">
      <w:pPr>
        <w:pStyle w:val="TOC2"/>
        <w:rPr>
          <w:rFonts w:asciiTheme="minorHAnsi" w:eastAsiaTheme="minorEastAsia" w:hAnsiTheme="minorHAnsi" w:cstheme="minorBidi"/>
          <w:kern w:val="2"/>
          <w:sz w:val="24"/>
          <w:szCs w:val="24"/>
          <w14:ligatures w14:val="standardContextual"/>
        </w:rPr>
      </w:pPr>
      <w:r w:rsidRPr="00DF0033">
        <w:rPr>
          <w:lang w:val="en-US"/>
        </w:rPr>
        <w:t>C.2.1</w:t>
      </w:r>
      <w:r>
        <w:rPr>
          <w:rFonts w:asciiTheme="minorHAnsi" w:eastAsiaTheme="minorEastAsia" w:hAnsiTheme="minorHAnsi" w:cstheme="minorBidi"/>
          <w:kern w:val="2"/>
          <w:sz w:val="24"/>
          <w:szCs w:val="24"/>
          <w14:ligatures w14:val="standardContextual"/>
        </w:rPr>
        <w:tab/>
      </w:r>
      <w:r w:rsidRPr="00DF0033">
        <w:rPr>
          <w:lang w:val="en-US"/>
        </w:rPr>
        <w:t>Select mode +FCLASS</w:t>
      </w:r>
      <w:r>
        <w:tab/>
      </w:r>
      <w:r>
        <w:fldChar w:fldCharType="begin" w:fldLock="1"/>
      </w:r>
      <w:r>
        <w:instrText xml:space="preserve"> PAGEREF _Toc218776934 \h </w:instrText>
      </w:r>
      <w:r>
        <w:fldChar w:fldCharType="separate"/>
      </w:r>
      <w:r>
        <w:t>476</w:t>
      </w:r>
      <w:r>
        <w:fldChar w:fldCharType="end"/>
      </w:r>
    </w:p>
    <w:p w14:paraId="67A40F7D" w14:textId="11148A28" w:rsidR="00582C5F" w:rsidRDefault="00582C5F">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Buffer threshold setting +VBT</w:t>
      </w:r>
      <w:r>
        <w:tab/>
      </w:r>
      <w:r>
        <w:fldChar w:fldCharType="begin" w:fldLock="1"/>
      </w:r>
      <w:r>
        <w:instrText xml:space="preserve"> PAGEREF _Toc218776935 \h </w:instrText>
      </w:r>
      <w:r>
        <w:fldChar w:fldCharType="separate"/>
      </w:r>
      <w:r>
        <w:t>476</w:t>
      </w:r>
      <w:r>
        <w:fldChar w:fldCharType="end"/>
      </w:r>
    </w:p>
    <w:p w14:paraId="1BF31836" w14:textId="7CCB6C1B" w:rsidR="00582C5F" w:rsidRDefault="00582C5F">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Calling number ID presentation +VCID</w:t>
      </w:r>
      <w:r>
        <w:tab/>
      </w:r>
      <w:r>
        <w:fldChar w:fldCharType="begin" w:fldLock="1"/>
      </w:r>
      <w:r>
        <w:instrText xml:space="preserve"> PAGEREF _Toc218776936 \h </w:instrText>
      </w:r>
      <w:r>
        <w:fldChar w:fldCharType="separate"/>
      </w:r>
      <w:r>
        <w:t>477</w:t>
      </w:r>
      <w:r>
        <w:fldChar w:fldCharType="end"/>
      </w:r>
    </w:p>
    <w:p w14:paraId="57F49560" w14:textId="4F340F32" w:rsidR="00582C5F" w:rsidRDefault="00582C5F">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Receive gain selection +VGR</w:t>
      </w:r>
      <w:r>
        <w:tab/>
      </w:r>
      <w:r>
        <w:fldChar w:fldCharType="begin" w:fldLock="1"/>
      </w:r>
      <w:r>
        <w:instrText xml:space="preserve"> PAGEREF _Toc218776937 \h </w:instrText>
      </w:r>
      <w:r>
        <w:fldChar w:fldCharType="separate"/>
      </w:r>
      <w:r>
        <w:t>477</w:t>
      </w:r>
      <w:r>
        <w:fldChar w:fldCharType="end"/>
      </w:r>
    </w:p>
    <w:p w14:paraId="5D1361D5" w14:textId="13686ED2" w:rsidR="00582C5F" w:rsidRDefault="00582C5F">
      <w:pPr>
        <w:pStyle w:val="TOC2"/>
        <w:rPr>
          <w:rFonts w:asciiTheme="minorHAnsi" w:eastAsiaTheme="minorEastAsia" w:hAnsiTheme="minorHAnsi" w:cstheme="minorBidi"/>
          <w:kern w:val="2"/>
          <w:sz w:val="24"/>
          <w:szCs w:val="24"/>
          <w14:ligatures w14:val="standardContextual"/>
        </w:rPr>
      </w:pPr>
      <w:r>
        <w:t>C.2.5</w:t>
      </w:r>
      <w:r>
        <w:rPr>
          <w:rFonts w:asciiTheme="minorHAnsi" w:eastAsiaTheme="minorEastAsia" w:hAnsiTheme="minorHAnsi" w:cstheme="minorBidi"/>
          <w:kern w:val="2"/>
          <w:sz w:val="24"/>
          <w:szCs w:val="24"/>
          <w14:ligatures w14:val="standardContextual"/>
        </w:rPr>
        <w:tab/>
      </w:r>
      <w:r>
        <w:t>Transmit gain selection +VGT</w:t>
      </w:r>
      <w:r>
        <w:tab/>
      </w:r>
      <w:r>
        <w:fldChar w:fldCharType="begin" w:fldLock="1"/>
      </w:r>
      <w:r>
        <w:instrText xml:space="preserve"> PAGEREF _Toc218776938 \h </w:instrText>
      </w:r>
      <w:r>
        <w:fldChar w:fldCharType="separate"/>
      </w:r>
      <w:r>
        <w:t>477</w:t>
      </w:r>
      <w:r>
        <w:fldChar w:fldCharType="end"/>
      </w:r>
    </w:p>
    <w:p w14:paraId="4B9D200A" w14:textId="1F286C80" w:rsidR="00582C5F" w:rsidRDefault="00582C5F">
      <w:pPr>
        <w:pStyle w:val="TOC2"/>
        <w:rPr>
          <w:rFonts w:asciiTheme="minorHAnsi" w:eastAsiaTheme="minorEastAsia" w:hAnsiTheme="minorHAnsi" w:cstheme="minorBidi"/>
          <w:kern w:val="2"/>
          <w:sz w:val="24"/>
          <w:szCs w:val="24"/>
          <w14:ligatures w14:val="standardContextual"/>
        </w:rPr>
      </w:pPr>
      <w:r>
        <w:t>C.2.6</w:t>
      </w:r>
      <w:r>
        <w:rPr>
          <w:rFonts w:asciiTheme="minorHAnsi" w:eastAsiaTheme="minorEastAsia" w:hAnsiTheme="minorHAnsi" w:cstheme="minorBidi"/>
          <w:kern w:val="2"/>
          <w:sz w:val="24"/>
          <w:szCs w:val="24"/>
          <w14:ligatures w14:val="standardContextual"/>
        </w:rPr>
        <w:tab/>
      </w:r>
      <w:r>
        <w:t>Initialise voice parameters +VIP</w:t>
      </w:r>
      <w:r>
        <w:tab/>
      </w:r>
      <w:r>
        <w:fldChar w:fldCharType="begin" w:fldLock="1"/>
      </w:r>
      <w:r>
        <w:instrText xml:space="preserve"> PAGEREF _Toc218776939 \h </w:instrText>
      </w:r>
      <w:r>
        <w:fldChar w:fldCharType="separate"/>
      </w:r>
      <w:r>
        <w:t>478</w:t>
      </w:r>
      <w:r>
        <w:fldChar w:fldCharType="end"/>
      </w:r>
    </w:p>
    <w:p w14:paraId="65E2FC8B" w14:textId="4B329EF2" w:rsidR="00582C5F" w:rsidRDefault="00582C5F">
      <w:pPr>
        <w:pStyle w:val="TOC2"/>
        <w:rPr>
          <w:rFonts w:asciiTheme="minorHAnsi" w:eastAsiaTheme="minorEastAsia" w:hAnsiTheme="minorHAnsi" w:cstheme="minorBidi"/>
          <w:kern w:val="2"/>
          <w:sz w:val="24"/>
          <w:szCs w:val="24"/>
          <w14:ligatures w14:val="standardContextual"/>
        </w:rPr>
      </w:pPr>
      <w:r>
        <w:t>C.2.7</w:t>
      </w:r>
      <w:r>
        <w:rPr>
          <w:rFonts w:asciiTheme="minorHAnsi" w:eastAsiaTheme="minorEastAsia" w:hAnsiTheme="minorHAnsi" w:cstheme="minorBidi"/>
          <w:kern w:val="2"/>
          <w:sz w:val="24"/>
          <w:szCs w:val="24"/>
          <w14:ligatures w14:val="standardContextual"/>
        </w:rPr>
        <w:tab/>
      </w:r>
      <w:r>
        <w:t>Inactivity timer +VIT</w:t>
      </w:r>
      <w:r>
        <w:tab/>
      </w:r>
      <w:r>
        <w:fldChar w:fldCharType="begin" w:fldLock="1"/>
      </w:r>
      <w:r>
        <w:instrText xml:space="preserve"> PAGEREF _Toc218776940 \h </w:instrText>
      </w:r>
      <w:r>
        <w:fldChar w:fldCharType="separate"/>
      </w:r>
      <w:r>
        <w:t>478</w:t>
      </w:r>
      <w:r>
        <w:fldChar w:fldCharType="end"/>
      </w:r>
    </w:p>
    <w:p w14:paraId="4FFF4353" w14:textId="17B7903A" w:rsidR="00582C5F" w:rsidRDefault="00582C5F">
      <w:pPr>
        <w:pStyle w:val="TOC2"/>
        <w:rPr>
          <w:rFonts w:asciiTheme="minorHAnsi" w:eastAsiaTheme="minorEastAsia" w:hAnsiTheme="minorHAnsi" w:cstheme="minorBidi"/>
          <w:kern w:val="2"/>
          <w:sz w:val="24"/>
          <w:szCs w:val="24"/>
          <w14:ligatures w14:val="standardContextual"/>
        </w:rPr>
      </w:pPr>
      <w:r>
        <w:t>C.2.8</w:t>
      </w:r>
      <w:r>
        <w:rPr>
          <w:rFonts w:asciiTheme="minorHAnsi" w:eastAsiaTheme="minorEastAsia" w:hAnsiTheme="minorHAnsi" w:cstheme="minorBidi"/>
          <w:kern w:val="2"/>
          <w:sz w:val="24"/>
          <w:szCs w:val="24"/>
          <w14:ligatures w14:val="standardContextual"/>
        </w:rPr>
        <w:tab/>
      </w:r>
      <w:r>
        <w:t>Line selection +VLS</w:t>
      </w:r>
      <w:r>
        <w:tab/>
      </w:r>
      <w:r>
        <w:fldChar w:fldCharType="begin" w:fldLock="1"/>
      </w:r>
      <w:r>
        <w:instrText xml:space="preserve"> PAGEREF _Toc218776941 \h </w:instrText>
      </w:r>
      <w:r>
        <w:fldChar w:fldCharType="separate"/>
      </w:r>
      <w:r>
        <w:t>478</w:t>
      </w:r>
      <w:r>
        <w:fldChar w:fldCharType="end"/>
      </w:r>
    </w:p>
    <w:p w14:paraId="0EC6B766" w14:textId="222FA056" w:rsidR="00582C5F" w:rsidRDefault="00582C5F">
      <w:pPr>
        <w:pStyle w:val="TOC2"/>
        <w:rPr>
          <w:rFonts w:asciiTheme="minorHAnsi" w:eastAsiaTheme="minorEastAsia" w:hAnsiTheme="minorHAnsi" w:cstheme="minorBidi"/>
          <w:kern w:val="2"/>
          <w:sz w:val="24"/>
          <w:szCs w:val="24"/>
          <w14:ligatures w14:val="standardContextual"/>
        </w:rPr>
      </w:pPr>
      <w:r>
        <w:t>C.2.9</w:t>
      </w:r>
      <w:r>
        <w:rPr>
          <w:rFonts w:asciiTheme="minorHAnsi" w:eastAsiaTheme="minorEastAsia" w:hAnsiTheme="minorHAnsi" w:cstheme="minorBidi"/>
          <w:kern w:val="2"/>
          <w:sz w:val="24"/>
          <w:szCs w:val="24"/>
          <w14:ligatures w14:val="standardContextual"/>
        </w:rPr>
        <w:tab/>
      </w:r>
      <w:r>
        <w:t>Receive data state +VRX</w:t>
      </w:r>
      <w:r>
        <w:tab/>
      </w:r>
      <w:r>
        <w:fldChar w:fldCharType="begin" w:fldLock="1"/>
      </w:r>
      <w:r>
        <w:instrText xml:space="preserve"> PAGEREF _Toc218776942 \h </w:instrText>
      </w:r>
      <w:r>
        <w:fldChar w:fldCharType="separate"/>
      </w:r>
      <w:r>
        <w:t>480</w:t>
      </w:r>
      <w:r>
        <w:fldChar w:fldCharType="end"/>
      </w:r>
    </w:p>
    <w:p w14:paraId="78767B46" w14:textId="22A47166" w:rsidR="00582C5F" w:rsidRDefault="00582C5F">
      <w:pPr>
        <w:pStyle w:val="TOC2"/>
        <w:rPr>
          <w:rFonts w:asciiTheme="minorHAnsi" w:eastAsiaTheme="minorEastAsia" w:hAnsiTheme="minorHAnsi" w:cstheme="minorBidi"/>
          <w:kern w:val="2"/>
          <w:sz w:val="24"/>
          <w:szCs w:val="24"/>
          <w14:ligatures w14:val="standardContextual"/>
        </w:rPr>
      </w:pPr>
      <w:r>
        <w:t>C.2.10</w:t>
      </w:r>
      <w:r>
        <w:rPr>
          <w:rFonts w:asciiTheme="minorHAnsi" w:eastAsiaTheme="minorEastAsia" w:hAnsiTheme="minorHAnsi" w:cstheme="minorBidi"/>
          <w:kern w:val="2"/>
          <w:sz w:val="24"/>
          <w:szCs w:val="24"/>
          <w14:ligatures w14:val="standardContextual"/>
        </w:rPr>
        <w:tab/>
      </w:r>
      <w:r>
        <w:t>Select compression method +VSM</w:t>
      </w:r>
      <w:r>
        <w:tab/>
      </w:r>
      <w:r>
        <w:fldChar w:fldCharType="begin" w:fldLock="1"/>
      </w:r>
      <w:r>
        <w:instrText xml:space="preserve"> PAGEREF _Toc218776943 \h </w:instrText>
      </w:r>
      <w:r>
        <w:fldChar w:fldCharType="separate"/>
      </w:r>
      <w:r>
        <w:t>480</w:t>
      </w:r>
      <w:r>
        <w:fldChar w:fldCharType="end"/>
      </w:r>
    </w:p>
    <w:p w14:paraId="7464279C" w14:textId="7FED79DB" w:rsidR="00582C5F" w:rsidRDefault="00582C5F">
      <w:pPr>
        <w:pStyle w:val="TOC2"/>
        <w:rPr>
          <w:rFonts w:asciiTheme="minorHAnsi" w:eastAsiaTheme="minorEastAsia" w:hAnsiTheme="minorHAnsi" w:cstheme="minorBidi"/>
          <w:kern w:val="2"/>
          <w:sz w:val="24"/>
          <w:szCs w:val="24"/>
          <w14:ligatures w14:val="standardContextual"/>
        </w:rPr>
      </w:pPr>
      <w:r>
        <w:t>C.2.11</w:t>
      </w:r>
      <w:r>
        <w:rPr>
          <w:rFonts w:asciiTheme="minorHAnsi" w:eastAsiaTheme="minorEastAsia" w:hAnsiTheme="minorHAnsi" w:cstheme="minorBidi"/>
          <w:kern w:val="2"/>
          <w:sz w:val="24"/>
          <w:szCs w:val="24"/>
          <w14:ligatures w14:val="standardContextual"/>
        </w:rPr>
        <w:tab/>
      </w:r>
      <w:r>
        <w:t>DTMF and tone generation +VTS</w:t>
      </w:r>
      <w:r>
        <w:tab/>
      </w:r>
      <w:r>
        <w:fldChar w:fldCharType="begin" w:fldLock="1"/>
      </w:r>
      <w:r>
        <w:instrText xml:space="preserve"> PAGEREF _Toc218776944 \h </w:instrText>
      </w:r>
      <w:r>
        <w:fldChar w:fldCharType="separate"/>
      </w:r>
      <w:r>
        <w:t>481</w:t>
      </w:r>
      <w:r>
        <w:fldChar w:fldCharType="end"/>
      </w:r>
    </w:p>
    <w:p w14:paraId="41507D30" w14:textId="6DFF83DD" w:rsidR="00582C5F" w:rsidRDefault="00582C5F">
      <w:pPr>
        <w:pStyle w:val="TOC2"/>
        <w:rPr>
          <w:rFonts w:asciiTheme="minorHAnsi" w:eastAsiaTheme="minorEastAsia" w:hAnsiTheme="minorHAnsi" w:cstheme="minorBidi"/>
          <w:kern w:val="2"/>
          <w:sz w:val="24"/>
          <w:szCs w:val="24"/>
          <w14:ligatures w14:val="standardContextual"/>
        </w:rPr>
      </w:pPr>
      <w:r>
        <w:t>C.2.12</w:t>
      </w:r>
      <w:r>
        <w:rPr>
          <w:rFonts w:asciiTheme="minorHAnsi" w:eastAsiaTheme="minorEastAsia" w:hAnsiTheme="minorHAnsi" w:cstheme="minorBidi"/>
          <w:kern w:val="2"/>
          <w:sz w:val="24"/>
          <w:szCs w:val="24"/>
          <w14:ligatures w14:val="standardContextual"/>
        </w:rPr>
        <w:tab/>
      </w:r>
      <w:r>
        <w:t>Tone duration +VTD</w:t>
      </w:r>
      <w:r>
        <w:tab/>
      </w:r>
      <w:r>
        <w:fldChar w:fldCharType="begin" w:fldLock="1"/>
      </w:r>
      <w:r>
        <w:instrText xml:space="preserve"> PAGEREF _Toc218776945 \h </w:instrText>
      </w:r>
      <w:r>
        <w:fldChar w:fldCharType="separate"/>
      </w:r>
      <w:r>
        <w:t>481</w:t>
      </w:r>
      <w:r>
        <w:fldChar w:fldCharType="end"/>
      </w:r>
    </w:p>
    <w:p w14:paraId="47DF7B78" w14:textId="3EB5945F" w:rsidR="00582C5F" w:rsidRDefault="00582C5F">
      <w:pPr>
        <w:pStyle w:val="TOC2"/>
        <w:rPr>
          <w:rFonts w:asciiTheme="minorHAnsi" w:eastAsiaTheme="minorEastAsia" w:hAnsiTheme="minorHAnsi" w:cstheme="minorBidi"/>
          <w:kern w:val="2"/>
          <w:sz w:val="24"/>
          <w:szCs w:val="24"/>
          <w14:ligatures w14:val="standardContextual"/>
        </w:rPr>
      </w:pPr>
      <w:r>
        <w:t>C.2.13</w:t>
      </w:r>
      <w:r>
        <w:rPr>
          <w:rFonts w:asciiTheme="minorHAnsi" w:eastAsiaTheme="minorEastAsia" w:hAnsiTheme="minorHAnsi" w:cstheme="minorBidi"/>
          <w:kern w:val="2"/>
          <w:sz w:val="24"/>
          <w:szCs w:val="24"/>
          <w14:ligatures w14:val="standardContextual"/>
        </w:rPr>
        <w:tab/>
      </w:r>
      <w:r>
        <w:t>Transmit data state +VTX</w:t>
      </w:r>
      <w:r>
        <w:tab/>
      </w:r>
      <w:r>
        <w:fldChar w:fldCharType="begin" w:fldLock="1"/>
      </w:r>
      <w:r>
        <w:instrText xml:space="preserve"> PAGEREF _Toc218776946 \h </w:instrText>
      </w:r>
      <w:r>
        <w:fldChar w:fldCharType="separate"/>
      </w:r>
      <w:r>
        <w:t>482</w:t>
      </w:r>
      <w:r>
        <w:fldChar w:fldCharType="end"/>
      </w:r>
    </w:p>
    <w:p w14:paraId="63908D0C" w14:textId="2D7FE75F" w:rsidR="00582C5F" w:rsidRDefault="00582C5F">
      <w:pPr>
        <w:pStyle w:val="TOC8"/>
        <w:rPr>
          <w:rFonts w:asciiTheme="minorHAnsi" w:eastAsiaTheme="minorEastAsia" w:hAnsiTheme="minorHAnsi" w:cstheme="minorBidi"/>
          <w:b w:val="0"/>
          <w:kern w:val="2"/>
          <w:sz w:val="24"/>
          <w:szCs w:val="24"/>
          <w14:ligatures w14:val="standardContextual"/>
        </w:rPr>
      </w:pPr>
      <w:r>
        <w:t>Annex D (informative): Bibliography</w:t>
      </w:r>
      <w:r>
        <w:tab/>
      </w:r>
      <w:r>
        <w:fldChar w:fldCharType="begin" w:fldLock="1"/>
      </w:r>
      <w:r>
        <w:instrText xml:space="preserve"> PAGEREF _Toc218776947 \h </w:instrText>
      </w:r>
      <w:r>
        <w:fldChar w:fldCharType="separate"/>
      </w:r>
      <w:r>
        <w:t>483</w:t>
      </w:r>
      <w:r>
        <w:fldChar w:fldCharType="end"/>
      </w:r>
    </w:p>
    <w:p w14:paraId="3B7FF920" w14:textId="3E2780A0" w:rsidR="00582C5F" w:rsidRDefault="00582C5F">
      <w:pPr>
        <w:pStyle w:val="TOC8"/>
        <w:rPr>
          <w:rFonts w:asciiTheme="minorHAnsi" w:eastAsiaTheme="minorEastAsia" w:hAnsiTheme="minorHAnsi" w:cstheme="minorBidi"/>
          <w:b w:val="0"/>
          <w:kern w:val="2"/>
          <w:sz w:val="24"/>
          <w:szCs w:val="24"/>
          <w14:ligatures w14:val="standardContextual"/>
        </w:rPr>
      </w:pPr>
      <w:r>
        <w:t>Annex E (informative): Mobile originated alternating voice/data call example</w:t>
      </w:r>
      <w:r>
        <w:tab/>
      </w:r>
      <w:r>
        <w:fldChar w:fldCharType="begin" w:fldLock="1"/>
      </w:r>
      <w:r>
        <w:instrText xml:space="preserve"> PAGEREF _Toc218776948 \h </w:instrText>
      </w:r>
      <w:r>
        <w:fldChar w:fldCharType="separate"/>
      </w:r>
      <w:r>
        <w:t>484</w:t>
      </w:r>
      <w:r>
        <w:fldChar w:fldCharType="end"/>
      </w:r>
    </w:p>
    <w:p w14:paraId="37850C74" w14:textId="12C8EC1E" w:rsidR="00582C5F" w:rsidRDefault="00582C5F">
      <w:pPr>
        <w:pStyle w:val="TOC8"/>
        <w:rPr>
          <w:rFonts w:asciiTheme="minorHAnsi" w:eastAsiaTheme="minorEastAsia" w:hAnsiTheme="minorHAnsi" w:cstheme="minorBidi"/>
          <w:b w:val="0"/>
          <w:kern w:val="2"/>
          <w:sz w:val="24"/>
          <w:szCs w:val="24"/>
          <w14:ligatures w14:val="standardContextual"/>
        </w:rPr>
      </w:pPr>
      <w:r>
        <w:t>Annex F (informative): Mobile terminated voice followed by data call example</w:t>
      </w:r>
      <w:r>
        <w:tab/>
      </w:r>
      <w:r>
        <w:fldChar w:fldCharType="begin"/>
      </w:r>
      <w:r>
        <w:instrText xml:space="preserve"> PAGEREF _Toc218776949 \h </w:instrText>
      </w:r>
      <w:r>
        <w:fldChar w:fldCharType="separate"/>
      </w:r>
      <w:r>
        <w:t>485</w:t>
      </w:r>
      <w:r>
        <w:fldChar w:fldCharType="end"/>
      </w:r>
    </w:p>
    <w:p w14:paraId="063B9117" w14:textId="64EE7DC5" w:rsidR="00582C5F" w:rsidRDefault="00582C5F">
      <w:pPr>
        <w:pStyle w:val="TOC8"/>
        <w:rPr>
          <w:rFonts w:asciiTheme="minorHAnsi" w:eastAsiaTheme="minorEastAsia" w:hAnsiTheme="minorHAnsi" w:cstheme="minorBidi"/>
          <w:b w:val="0"/>
          <w:kern w:val="2"/>
          <w:sz w:val="24"/>
          <w:szCs w:val="24"/>
          <w14:ligatures w14:val="standardContextual"/>
        </w:rPr>
      </w:pPr>
      <w:r>
        <w:t>Annex G (informative): Voice call example</w:t>
      </w:r>
      <w:r>
        <w:tab/>
      </w:r>
      <w:r>
        <w:fldChar w:fldCharType="begin"/>
      </w:r>
      <w:r>
        <w:instrText xml:space="preserve"> PAGEREF _Toc218776950 \h </w:instrText>
      </w:r>
      <w:r>
        <w:fldChar w:fldCharType="separate"/>
      </w:r>
      <w:r>
        <w:t>486</w:t>
      </w:r>
      <w:r>
        <w:fldChar w:fldCharType="end"/>
      </w:r>
    </w:p>
    <w:p w14:paraId="3639D5C1" w14:textId="27674F12" w:rsidR="00582C5F" w:rsidRDefault="00582C5F">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_Toc218776951 \h </w:instrText>
      </w:r>
      <w:r>
        <w:fldChar w:fldCharType="separate"/>
      </w:r>
      <w:r>
        <w:t>487</w:t>
      </w:r>
      <w:r>
        <w:fldChar w:fldCharType="end"/>
      </w:r>
    </w:p>
    <w:p w14:paraId="08646B79" w14:textId="63CA2201"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bookmarkStart w:id="6" w:name="_CRForeword"/>
      <w:bookmarkEnd w:id="6"/>
      <w:r w:rsidRPr="00C44D1B">
        <w:br w:type="page"/>
      </w:r>
      <w:bookmarkStart w:id="7" w:name="_Toc20207427"/>
      <w:bookmarkStart w:id="8" w:name="_Toc27579309"/>
      <w:bookmarkStart w:id="9" w:name="_Toc36115889"/>
      <w:bookmarkStart w:id="10" w:name="_Toc45214769"/>
      <w:bookmarkStart w:id="11" w:name="_Toc51866536"/>
      <w:bookmarkStart w:id="12" w:name="_Toc218776493"/>
      <w:r w:rsidRPr="00C44D1B">
        <w:lastRenderedPageBreak/>
        <w:t>Foreword</w:t>
      </w:r>
      <w:bookmarkEnd w:id="7"/>
      <w:bookmarkEnd w:id="8"/>
      <w:bookmarkEnd w:id="9"/>
      <w:bookmarkEnd w:id="10"/>
      <w:bookmarkEnd w:id="11"/>
      <w:bookmarkEnd w:id="12"/>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560425B9" w:rsidR="00026965" w:rsidRPr="00C44D1B" w:rsidRDefault="00FC17BD" w:rsidP="00E26141">
      <w:pPr>
        <w:pStyle w:val="Heading1"/>
      </w:pPr>
      <w:bookmarkStart w:id="13" w:name="_CR1"/>
      <w:bookmarkStart w:id="14" w:name="_Toc20207428"/>
      <w:bookmarkStart w:id="15" w:name="_Toc27579310"/>
      <w:bookmarkStart w:id="16" w:name="_Toc36115890"/>
      <w:bookmarkStart w:id="17" w:name="_Toc45214770"/>
      <w:bookmarkStart w:id="18" w:name="_Toc51866537"/>
      <w:bookmarkEnd w:id="13"/>
      <w:r w:rsidRPr="00C44D1B">
        <w:br w:type="page"/>
      </w:r>
      <w:bookmarkStart w:id="19" w:name="_Toc218776494"/>
      <w:r w:rsidR="00026965" w:rsidRPr="00C44D1B">
        <w:lastRenderedPageBreak/>
        <w:t>1</w:t>
      </w:r>
      <w:r w:rsidR="00026965" w:rsidRPr="00C44D1B">
        <w:tab/>
        <w:t>Scope</w:t>
      </w:r>
      <w:bookmarkEnd w:id="14"/>
      <w:bookmarkEnd w:id="15"/>
      <w:bookmarkEnd w:id="16"/>
      <w:bookmarkEnd w:id="17"/>
      <w:bookmarkEnd w:id="18"/>
      <w:bookmarkEnd w:id="19"/>
    </w:p>
    <w:p w14:paraId="122B6D56" w14:textId="77777777" w:rsidR="00FC36A7" w:rsidRPr="00C44D1B" w:rsidRDefault="00026965" w:rsidP="00FC36A7">
      <w:pPr>
        <w:tabs>
          <w:tab w:val="left" w:pos="10170"/>
        </w:tabs>
      </w:pPr>
      <w:bookmarkStart w:id="20"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20"/>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bookmarkStart w:id="21" w:name="_CRFigure1"/>
      <w:r w:rsidRPr="00C44D1B">
        <w:t>Figure</w:t>
      </w:r>
      <w:bookmarkStart w:id="22" w:name="figsetup"/>
      <w:r w:rsidR="00B422F7" w:rsidRPr="00C44D1B">
        <w:t> </w:t>
      </w:r>
      <w:bookmarkEnd w:id="21"/>
      <w:r w:rsidRPr="00C44D1B">
        <w:rPr>
          <w:noProof/>
        </w:rPr>
        <w:t>1</w:t>
      </w:r>
      <w:bookmarkEnd w:id="22"/>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3" w:name="_CR2"/>
      <w:bookmarkStart w:id="24" w:name="_Toc20207429"/>
      <w:bookmarkStart w:id="25" w:name="_Toc27579311"/>
      <w:bookmarkStart w:id="26" w:name="_Toc36115891"/>
      <w:bookmarkStart w:id="27" w:name="_Toc45214771"/>
      <w:bookmarkStart w:id="28" w:name="_Toc51866538"/>
      <w:bookmarkStart w:id="29" w:name="_Toc218776495"/>
      <w:bookmarkEnd w:id="23"/>
      <w:r w:rsidRPr="00C44D1B">
        <w:t>2</w:t>
      </w:r>
      <w:r w:rsidRPr="00C44D1B">
        <w:tab/>
        <w:t>References</w:t>
      </w:r>
      <w:bookmarkEnd w:id="24"/>
      <w:bookmarkEnd w:id="25"/>
      <w:bookmarkEnd w:id="26"/>
      <w:bookmarkEnd w:id="27"/>
      <w:bookmarkEnd w:id="28"/>
      <w:bookmarkEnd w:id="29"/>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lastRenderedPageBreak/>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lastRenderedPageBreak/>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30"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lastRenderedPageBreak/>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30"/>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lastRenderedPageBreak/>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lastRenderedPageBreak/>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lastRenderedPageBreak/>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lastRenderedPageBreak/>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lastRenderedPageBreak/>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p w14:paraId="26B955E6" w14:textId="2A744EF5" w:rsidR="002D7CD0" w:rsidRDefault="002D7CD0" w:rsidP="002D7CD0">
      <w:pPr>
        <w:pStyle w:val="EX"/>
      </w:pPr>
      <w:r w:rsidRPr="00D1451B">
        <w:t>[</w:t>
      </w:r>
      <w:r>
        <w:rPr>
          <w:rFonts w:eastAsia="Malgun Gothic"/>
          <w:lang w:eastAsia="ko-KR"/>
        </w:rPr>
        <w:t>198</w:t>
      </w:r>
      <w:r w:rsidRPr="00D1451B">
        <w:t>]</w:t>
      </w:r>
      <w:r w:rsidRPr="00D1451B">
        <w:tab/>
        <w:t>3GPP TS </w:t>
      </w:r>
      <w:r>
        <w:rPr>
          <w:rFonts w:eastAsia="Malgun Gothic" w:hint="eastAsia"/>
          <w:lang w:eastAsia="ko-KR"/>
        </w:rPr>
        <w:t>38</w:t>
      </w:r>
      <w:r w:rsidRPr="00D1451B">
        <w:t>.</w:t>
      </w:r>
      <w:r>
        <w:rPr>
          <w:rFonts w:eastAsia="Malgun Gothic" w:hint="eastAsia"/>
          <w:lang w:eastAsia="ko-KR"/>
        </w:rPr>
        <w:t>101-1</w:t>
      </w:r>
      <w:r w:rsidRPr="00D1451B">
        <w:t xml:space="preserve">: </w:t>
      </w:r>
      <w:r w:rsidRPr="000903C1">
        <w:t>"</w:t>
      </w:r>
      <w:r>
        <w:rPr>
          <w:rFonts w:eastAsia="Malgun Gothic" w:hint="eastAsia"/>
          <w:lang w:eastAsia="ko-KR"/>
        </w:rPr>
        <w:t>NR;</w:t>
      </w:r>
      <w:r w:rsidRPr="000903C1">
        <w:rPr>
          <w:lang w:eastAsia="ko-KR"/>
        </w:rPr>
        <w:t xml:space="preserve"> User Equipment (UE) radio transmission and reception</w:t>
      </w:r>
      <w:r>
        <w:rPr>
          <w:rFonts w:eastAsia="Malgun Gothic" w:hint="eastAsia"/>
          <w:lang w:eastAsia="ko-KR"/>
        </w:rPr>
        <w:t>; Part 1: Range 1 Standalone</w:t>
      </w:r>
      <w:r w:rsidRPr="000903C1">
        <w:t>"</w:t>
      </w:r>
      <w:r w:rsidRPr="00D1451B">
        <w:t>.</w:t>
      </w:r>
    </w:p>
    <w:p w14:paraId="197A59AA" w14:textId="77777777" w:rsidR="00D6629C" w:rsidRDefault="00D6629C" w:rsidP="00D6629C">
      <w:pPr>
        <w:pStyle w:val="EX"/>
      </w:pPr>
      <w:r>
        <w:t>[199]</w:t>
      </w:r>
      <w:r>
        <w:tab/>
      </w:r>
      <w:r w:rsidRPr="00C44D1B">
        <w:t>3GPP TS 31.1</w:t>
      </w:r>
      <w:r>
        <w:t>27</w:t>
      </w:r>
      <w:r w:rsidRPr="00C44D1B">
        <w:t>: "</w:t>
      </w:r>
      <w:r>
        <w:t>non-removable Universal Subscriber Identity Module (nrUSIM) application behavioural test specification</w:t>
      </w:r>
      <w:r w:rsidRPr="00C44D1B">
        <w:t>"</w:t>
      </w:r>
      <w:r>
        <w:t>.</w:t>
      </w:r>
    </w:p>
    <w:p w14:paraId="30B88C6B" w14:textId="31576D7D" w:rsidR="00CE4412" w:rsidRDefault="00CE4412" w:rsidP="00D6629C">
      <w:pPr>
        <w:pStyle w:val="EX"/>
        <w:rPr>
          <w:rFonts w:eastAsia="Malgun Gothic"/>
          <w:lang w:eastAsia="ko-KR"/>
        </w:rPr>
      </w:pPr>
      <w:r w:rsidRPr="00D1451B">
        <w:t>[</w:t>
      </w:r>
      <w:r>
        <w:t>200</w:t>
      </w:r>
      <w:r w:rsidRPr="00D1451B">
        <w:t>]</w:t>
      </w:r>
      <w:r w:rsidRPr="00D1451B">
        <w:tab/>
        <w:t>3GPP TS </w:t>
      </w:r>
      <w:r>
        <w:rPr>
          <w:rFonts w:eastAsia="Malgun Gothic"/>
          <w:lang w:eastAsia="ko-KR"/>
        </w:rPr>
        <w:t>26.114</w:t>
      </w:r>
      <w:r w:rsidRPr="00D1451B">
        <w:t xml:space="preserve">: </w:t>
      </w:r>
      <w:r w:rsidRPr="000903C1">
        <w:t>"</w:t>
      </w:r>
      <w:r w:rsidRPr="007C3AC7">
        <w:t>IP Multimedia Subsystem (IMS); Multimedia Telephony; Media handling and interaction</w:t>
      </w:r>
      <w:r w:rsidRPr="000903C1">
        <w:t>"</w:t>
      </w:r>
      <w:r w:rsidRPr="00D1451B">
        <w:t>.</w:t>
      </w:r>
    </w:p>
    <w:sdt>
      <w:sdtPr>
        <w:tag w:val="goog_rdk_2"/>
        <w:id w:val="107319062"/>
        <w:showingPlcHdr/>
      </w:sdtPr>
      <w:sdtContent>
        <w:p w14:paraId="6621A71C" w14:textId="1EB97943" w:rsidR="00E95188" w:rsidRPr="00C44D1B" w:rsidRDefault="00CE4412" w:rsidP="00CE4412">
          <w:pPr>
            <w:pStyle w:val="EX"/>
            <w:ind w:left="0" w:firstLine="0"/>
            <w:rPr>
              <w:rFonts w:eastAsia="Malgun Gothic"/>
              <w:lang w:val="en-US"/>
            </w:rPr>
          </w:pPr>
          <w:r>
            <w:t xml:space="preserve">     </w:t>
          </w:r>
        </w:p>
      </w:sdtContent>
    </w:sdt>
    <w:p w14:paraId="7806C5CF" w14:textId="034CDF1B" w:rsidR="00026965" w:rsidRPr="00C44D1B" w:rsidRDefault="00026965" w:rsidP="00E26141">
      <w:pPr>
        <w:pStyle w:val="Heading1"/>
      </w:pPr>
      <w:bookmarkStart w:id="31" w:name="_CR3"/>
      <w:bookmarkStart w:id="32" w:name="_Toc20207430"/>
      <w:bookmarkStart w:id="33" w:name="_Toc27579312"/>
      <w:bookmarkStart w:id="34" w:name="_Toc36115892"/>
      <w:bookmarkStart w:id="35" w:name="_Toc45214772"/>
      <w:bookmarkStart w:id="36" w:name="_Toc51866539"/>
      <w:bookmarkStart w:id="37" w:name="_Toc218776496"/>
      <w:bookmarkEnd w:id="31"/>
      <w:r w:rsidRPr="00C44D1B">
        <w:t>3</w:t>
      </w:r>
      <w:r w:rsidRPr="00C44D1B">
        <w:tab/>
        <w:t>Definitions and abbreviations</w:t>
      </w:r>
      <w:bookmarkEnd w:id="32"/>
      <w:bookmarkEnd w:id="33"/>
      <w:bookmarkEnd w:id="34"/>
      <w:bookmarkEnd w:id="35"/>
      <w:bookmarkEnd w:id="36"/>
      <w:bookmarkEnd w:id="37"/>
    </w:p>
    <w:p w14:paraId="36DF9654" w14:textId="77777777" w:rsidR="00026965" w:rsidRPr="00C44D1B" w:rsidRDefault="00026965" w:rsidP="00E26141">
      <w:pPr>
        <w:pStyle w:val="Heading2"/>
      </w:pPr>
      <w:bookmarkStart w:id="38" w:name="_CR3_1"/>
      <w:bookmarkStart w:id="39" w:name="_Toc20207431"/>
      <w:bookmarkStart w:id="40" w:name="_Toc27579313"/>
      <w:bookmarkStart w:id="41" w:name="_Toc36115893"/>
      <w:bookmarkStart w:id="42" w:name="_Toc45214773"/>
      <w:bookmarkStart w:id="43" w:name="_Toc51866540"/>
      <w:bookmarkStart w:id="44" w:name="_Toc218776497"/>
      <w:bookmarkEnd w:id="38"/>
      <w:r w:rsidRPr="00C44D1B">
        <w:t>3.1</w:t>
      </w:r>
      <w:r w:rsidRPr="00C44D1B">
        <w:tab/>
        <w:t>Definitions</w:t>
      </w:r>
      <w:bookmarkEnd w:id="39"/>
      <w:bookmarkEnd w:id="40"/>
      <w:bookmarkEnd w:id="41"/>
      <w:bookmarkEnd w:id="42"/>
      <w:bookmarkEnd w:id="43"/>
      <w:bookmarkEnd w:id="44"/>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45"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6" w:name="_CR3_2"/>
      <w:bookmarkStart w:id="47" w:name="_Toc20207432"/>
      <w:bookmarkStart w:id="48" w:name="_Toc27579314"/>
      <w:bookmarkStart w:id="49" w:name="_Toc36115894"/>
      <w:bookmarkStart w:id="50" w:name="_Toc45214774"/>
      <w:bookmarkStart w:id="51" w:name="_Toc51866541"/>
      <w:bookmarkStart w:id="52" w:name="_Toc218776498"/>
      <w:bookmarkEnd w:id="45"/>
      <w:bookmarkEnd w:id="46"/>
      <w:r w:rsidRPr="00C44D1B">
        <w:t>3.2</w:t>
      </w:r>
      <w:r w:rsidRPr="00C44D1B">
        <w:tab/>
        <w:t>Abbreviations</w:t>
      </w:r>
      <w:bookmarkEnd w:id="47"/>
      <w:bookmarkEnd w:id="48"/>
      <w:bookmarkEnd w:id="49"/>
      <w:bookmarkEnd w:id="50"/>
      <w:bookmarkEnd w:id="51"/>
      <w:bookmarkEnd w:id="52"/>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lastRenderedPageBreak/>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6B696F" w:rsidRDefault="00026965" w:rsidP="008F1803">
      <w:pPr>
        <w:pStyle w:val="EW"/>
        <w:rPr>
          <w:lang w:val="fr-FR"/>
        </w:rPr>
      </w:pPr>
      <w:r w:rsidRPr="006B696F">
        <w:rPr>
          <w:lang w:val="fr-FR"/>
        </w:rPr>
        <w:t>IRA</w:t>
      </w:r>
      <w:r w:rsidRPr="006B696F">
        <w:rPr>
          <w:lang w:val="fr-FR"/>
        </w:rPr>
        <w:tab/>
        <w:t>International Reference Alphabet (ITU</w:t>
      </w:r>
      <w:r w:rsidRPr="006B696F">
        <w:rPr>
          <w:lang w:val="fr-FR"/>
        </w:rPr>
        <w:noBreakHyphen/>
        <w:t>T</w:t>
      </w:r>
      <w:r w:rsidR="001A0347" w:rsidRPr="006B696F">
        <w:rPr>
          <w:lang w:val="fr-FR"/>
        </w:rPr>
        <w:t> </w:t>
      </w:r>
      <w:r w:rsidR="00D03564" w:rsidRPr="006B696F">
        <w:rPr>
          <w:lang w:val="fr-FR"/>
        </w:rPr>
        <w:t>Recommendation </w:t>
      </w:r>
      <w:r w:rsidRPr="006B696F">
        <w:rPr>
          <w:lang w:val="fr-FR"/>
        </w:rPr>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6B696F" w:rsidRDefault="00E95188" w:rsidP="008F1803">
      <w:pPr>
        <w:pStyle w:val="EW"/>
        <w:rPr>
          <w:lang w:val="fr-FR"/>
        </w:rPr>
      </w:pPr>
      <w:r w:rsidRPr="006B696F">
        <w:rPr>
          <w:lang w:val="fr-FR"/>
        </w:rPr>
        <w:t>MSP</w:t>
      </w:r>
      <w:r w:rsidRPr="006B696F">
        <w:rPr>
          <w:lang w:val="fr-FR"/>
        </w:rPr>
        <w:tab/>
        <w:t>Mobile Service Provider</w:t>
      </w:r>
    </w:p>
    <w:p w14:paraId="148CA554" w14:textId="77777777" w:rsidR="00D45F9E" w:rsidRPr="006B696F" w:rsidRDefault="00026965" w:rsidP="008F1803">
      <w:pPr>
        <w:pStyle w:val="EW"/>
        <w:rPr>
          <w:lang w:val="fr-FR" w:eastAsia="zh-TW"/>
        </w:rPr>
      </w:pPr>
      <w:r w:rsidRPr="006B696F">
        <w:rPr>
          <w:lang w:val="fr-FR"/>
        </w:rPr>
        <w:t>MT</w:t>
      </w:r>
      <w:r w:rsidRPr="006B696F">
        <w:rPr>
          <w:lang w:val="fr-FR"/>
        </w:rPr>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53" w:name="_CR4"/>
      <w:bookmarkStart w:id="54" w:name="_Toc20207433"/>
      <w:bookmarkStart w:id="55" w:name="_Toc27579315"/>
      <w:bookmarkStart w:id="56" w:name="_Toc36115895"/>
      <w:bookmarkStart w:id="57" w:name="_Toc45214775"/>
      <w:bookmarkStart w:id="58" w:name="_Toc51866542"/>
      <w:bookmarkStart w:id="59" w:name="_Toc218776499"/>
      <w:bookmarkEnd w:id="53"/>
      <w:r w:rsidRPr="00C44D1B">
        <w:t>4</w:t>
      </w:r>
      <w:r w:rsidRPr="00C44D1B">
        <w:tab/>
        <w:t>AT command syntax</w:t>
      </w:r>
      <w:bookmarkEnd w:id="54"/>
      <w:bookmarkEnd w:id="55"/>
      <w:bookmarkEnd w:id="56"/>
      <w:bookmarkEnd w:id="57"/>
      <w:bookmarkEnd w:id="58"/>
      <w:bookmarkEnd w:id="59"/>
    </w:p>
    <w:p w14:paraId="66DB5854" w14:textId="77777777" w:rsidR="00026965" w:rsidRPr="00C44D1B" w:rsidRDefault="000D46AE" w:rsidP="00E26141">
      <w:pPr>
        <w:pStyle w:val="Heading2"/>
      </w:pPr>
      <w:bookmarkStart w:id="60" w:name="_CR4_0"/>
      <w:bookmarkStart w:id="61" w:name="_Toc20207434"/>
      <w:bookmarkStart w:id="62" w:name="_Toc27579316"/>
      <w:bookmarkStart w:id="63" w:name="_Toc36115896"/>
      <w:bookmarkStart w:id="64" w:name="_Toc45214776"/>
      <w:bookmarkStart w:id="65" w:name="_Toc51866543"/>
      <w:bookmarkStart w:id="66" w:name="_Toc218776500"/>
      <w:bookmarkEnd w:id="60"/>
      <w:r w:rsidRPr="00C44D1B">
        <w:t>4.0</w:t>
      </w:r>
      <w:r w:rsidRPr="00C44D1B">
        <w:tab/>
        <w:t>General</w:t>
      </w:r>
      <w:bookmarkEnd w:id="61"/>
      <w:bookmarkEnd w:id="62"/>
      <w:bookmarkEnd w:id="63"/>
      <w:bookmarkEnd w:id="64"/>
      <w:bookmarkEnd w:id="65"/>
      <w:bookmarkEnd w:id="66"/>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67" w:name="_MCCTEMPBM_CRPT80110006___7"/>
      <w:r w:rsidRPr="00C44D1B">
        <w:lastRenderedPageBreak/>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67"/>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68"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B23BA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68"/>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9" w:name="_CR4_1"/>
      <w:bookmarkStart w:id="70" w:name="_Toc20207435"/>
      <w:bookmarkStart w:id="71" w:name="_Toc27579317"/>
      <w:bookmarkStart w:id="72" w:name="_Toc36115897"/>
      <w:bookmarkStart w:id="73" w:name="_Toc45214777"/>
      <w:bookmarkStart w:id="74" w:name="_Toc51866544"/>
      <w:bookmarkStart w:id="75" w:name="_Toc218776501"/>
      <w:bookmarkEnd w:id="69"/>
      <w:r w:rsidRPr="00C44D1B">
        <w:t>4.1</w:t>
      </w:r>
      <w:r w:rsidRPr="00C44D1B">
        <w:tab/>
        <w:t>Command line</w:t>
      </w:r>
      <w:bookmarkEnd w:id="70"/>
      <w:bookmarkEnd w:id="71"/>
      <w:bookmarkEnd w:id="72"/>
      <w:bookmarkEnd w:id="73"/>
      <w:bookmarkEnd w:id="74"/>
      <w:bookmarkEnd w:id="75"/>
    </w:p>
    <w:p w14:paraId="5768B5E1" w14:textId="77777777" w:rsidR="00026965" w:rsidRPr="00C44D1B" w:rsidRDefault="00026965">
      <w:bookmarkStart w:id="7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76"/>
    <w:p w14:paraId="671652E0" w14:textId="77777777" w:rsidR="00026965" w:rsidRPr="00C44D1B" w:rsidRDefault="00026965">
      <w:pPr>
        <w:pStyle w:val="TH"/>
      </w:pPr>
      <w:r w:rsidRPr="00C44D1B">
        <w:object w:dxaOrig="5507" w:dyaOrig="2828" w14:anchorId="0B17F6AD">
          <v:shape id="_x0000_i1027" type="#_x0000_t75" style="width:275.95pt;height:141.9pt" o:ole="">
            <v:imagedata r:id="rId14" o:title=""/>
          </v:shape>
          <o:OLEObject Type="Embed" ProgID="MgxDesigner" ShapeID="_x0000_i1027" DrawAspect="Content" ObjectID="_1829389478" r:id="rId15"/>
        </w:object>
      </w:r>
    </w:p>
    <w:p w14:paraId="5E7648EB" w14:textId="77777777" w:rsidR="00026965" w:rsidRPr="00C44D1B" w:rsidRDefault="00026965">
      <w:pPr>
        <w:pStyle w:val="TF"/>
      </w:pPr>
      <w:bookmarkStart w:id="77" w:name="_CRFigure2"/>
      <w:r w:rsidRPr="00C44D1B">
        <w:t>Figure</w:t>
      </w:r>
      <w:bookmarkStart w:id="78" w:name="figatline"/>
      <w:r w:rsidR="00B422F7" w:rsidRPr="00C44D1B">
        <w:rPr>
          <w:color w:val="000000"/>
        </w:rPr>
        <w:t> </w:t>
      </w:r>
      <w:bookmarkEnd w:id="77"/>
      <w:r w:rsidRPr="00C44D1B">
        <w:rPr>
          <w:noProof/>
        </w:rPr>
        <w:t>2</w:t>
      </w:r>
      <w:bookmarkEnd w:id="78"/>
      <w:r w:rsidRPr="00C44D1B">
        <w:t>: Basic structure of a command line</w:t>
      </w:r>
    </w:p>
    <w:p w14:paraId="7AD84EA3" w14:textId="77777777" w:rsidR="00026965" w:rsidRPr="00C44D1B" w:rsidRDefault="00026965">
      <w:bookmarkStart w:id="79"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w:t>
      </w:r>
      <w:r w:rsidRPr="00C44D1B">
        <w:lastRenderedPageBreak/>
        <w:t xml:space="preserve">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80" w:name="_CR4_2"/>
      <w:bookmarkStart w:id="81" w:name="_Toc20207436"/>
      <w:bookmarkStart w:id="82" w:name="_Toc27579318"/>
      <w:bookmarkStart w:id="83" w:name="_Toc36115898"/>
      <w:bookmarkStart w:id="84" w:name="_Toc45214778"/>
      <w:bookmarkStart w:id="85" w:name="_Toc51866545"/>
      <w:bookmarkStart w:id="86" w:name="_Toc218776502"/>
      <w:bookmarkEnd w:id="79"/>
      <w:bookmarkEnd w:id="80"/>
      <w:r w:rsidRPr="00C44D1B">
        <w:t>4.2</w:t>
      </w:r>
      <w:r w:rsidRPr="00C44D1B">
        <w:tab/>
        <w:t>Information responses and result codes</w:t>
      </w:r>
      <w:bookmarkEnd w:id="81"/>
      <w:bookmarkEnd w:id="82"/>
      <w:bookmarkEnd w:id="83"/>
      <w:bookmarkEnd w:id="84"/>
      <w:bookmarkEnd w:id="85"/>
      <w:bookmarkEnd w:id="86"/>
    </w:p>
    <w:p w14:paraId="07DC23A6" w14:textId="77777777" w:rsidR="00026965" w:rsidRPr="00C44D1B" w:rsidRDefault="00026965">
      <w:pPr>
        <w:keepNext/>
      </w:pPr>
      <w:bookmarkStart w:id="87"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87"/>
    <w:p w14:paraId="23505952" w14:textId="77777777" w:rsidR="00026965" w:rsidRPr="00C44D1B" w:rsidRDefault="00026965">
      <w:pPr>
        <w:pStyle w:val="TH"/>
      </w:pPr>
      <w:r w:rsidRPr="00C44D1B">
        <w:object w:dxaOrig="5478" w:dyaOrig="2372" w14:anchorId="315F1255">
          <v:shape id="_x0000_i1028" type="#_x0000_t75" style="width:273.45pt;height:118.6pt" o:ole="">
            <v:imagedata r:id="rId16" o:title=""/>
          </v:shape>
          <o:OLEObject Type="Embed" ProgID="MgxDesigner" ShapeID="_x0000_i1028" DrawAspect="Content" ObjectID="_1829389479" r:id="rId17"/>
        </w:object>
      </w:r>
    </w:p>
    <w:p w14:paraId="5C7F533D" w14:textId="77777777" w:rsidR="00026965" w:rsidRPr="00C44D1B" w:rsidRDefault="00026965">
      <w:pPr>
        <w:pStyle w:val="TF"/>
      </w:pPr>
      <w:bookmarkStart w:id="88" w:name="_CRFigure3"/>
      <w:r w:rsidRPr="00C44D1B">
        <w:t>Figure</w:t>
      </w:r>
      <w:bookmarkStart w:id="89" w:name="figatresponse"/>
      <w:r w:rsidR="00B422F7" w:rsidRPr="00C44D1B">
        <w:rPr>
          <w:color w:val="000000"/>
        </w:rPr>
        <w:t> </w:t>
      </w:r>
      <w:bookmarkEnd w:id="88"/>
      <w:r w:rsidRPr="00C44D1B">
        <w:rPr>
          <w:noProof/>
        </w:rPr>
        <w:t>3</w:t>
      </w:r>
      <w:bookmarkEnd w:id="89"/>
      <w:r w:rsidRPr="00C44D1B">
        <w:t>: Response to a command line</w:t>
      </w:r>
    </w:p>
    <w:p w14:paraId="1BA92AB2" w14:textId="77777777" w:rsidR="00026965" w:rsidRPr="00C44D1B" w:rsidRDefault="00026965">
      <w:bookmarkStart w:id="90"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91" w:name="_CR4_3"/>
      <w:bookmarkStart w:id="92" w:name="_Toc20207437"/>
      <w:bookmarkStart w:id="93" w:name="_Toc27579319"/>
      <w:bookmarkStart w:id="94" w:name="_Toc36115899"/>
      <w:bookmarkStart w:id="95" w:name="_Toc45214779"/>
      <w:bookmarkStart w:id="96" w:name="_Toc51866546"/>
      <w:bookmarkStart w:id="97" w:name="_Toc218776503"/>
      <w:bookmarkEnd w:id="90"/>
      <w:bookmarkEnd w:id="91"/>
      <w:r w:rsidRPr="00C44D1B">
        <w:rPr>
          <w:lang w:val="fr-FR"/>
        </w:rPr>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92"/>
      <w:bookmarkEnd w:id="93"/>
      <w:bookmarkEnd w:id="94"/>
      <w:bookmarkEnd w:id="95"/>
      <w:bookmarkEnd w:id="96"/>
      <w:bookmarkEnd w:id="97"/>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bookmarkStart w:id="98" w:name="_CRTable1"/>
      <w:r w:rsidRPr="00C44D1B">
        <w:t>Table </w:t>
      </w:r>
      <w:bookmarkStart w:id="99" w:name="tetaint"/>
      <w:bookmarkEnd w:id="98"/>
      <w:r w:rsidRPr="00C44D1B">
        <w:rPr>
          <w:noProof/>
        </w:rPr>
        <w:t>1</w:t>
      </w:r>
      <w:bookmarkEnd w:id="99"/>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100" w:name="_MCCTEMPBM_CRPT80110012___7"/>
            <w:r w:rsidRPr="00C44D1B">
              <w:rPr>
                <w:rFonts w:ascii="Courier New" w:hAnsi="Courier New"/>
              </w:rPr>
              <w:t>S3=[&lt;value&gt;]</w:t>
            </w:r>
            <w:bookmarkEnd w:id="100"/>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101" w:name="_MCCTEMPBM_CRPT80110013___7"/>
            <w:r w:rsidRPr="00C44D1B">
              <w:rPr>
                <w:rFonts w:ascii="Courier New" w:hAnsi="Courier New"/>
              </w:rPr>
              <w:t>S4=[&lt;value&gt;]</w:t>
            </w:r>
            <w:bookmarkEnd w:id="101"/>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102" w:name="_MCCTEMPBM_CRPT80110014___7"/>
            <w:r w:rsidRPr="00C44D1B">
              <w:rPr>
                <w:rFonts w:ascii="Courier New" w:hAnsi="Courier New"/>
              </w:rPr>
              <w:t>S5=[&lt;value&gt;]</w:t>
            </w:r>
            <w:bookmarkEnd w:id="102"/>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103" w:name="_MCCTEMPBM_CRPT80110015___7"/>
            <w:r w:rsidRPr="00C44D1B">
              <w:rPr>
                <w:rFonts w:ascii="Courier New" w:hAnsi="Courier New"/>
              </w:rPr>
              <w:t>E[&lt;value&gt;]</w:t>
            </w:r>
            <w:bookmarkEnd w:id="103"/>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104" w:name="_MCCTEMPBM_CRPT80110016___7"/>
            <w:r w:rsidRPr="00C44D1B">
              <w:rPr>
                <w:rFonts w:ascii="Courier New" w:hAnsi="Courier New"/>
              </w:rPr>
              <w:t>Q[&lt;value&gt;]</w:t>
            </w:r>
            <w:bookmarkEnd w:id="104"/>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F659E5"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105" w:name="_MCCTEMPBM_CRPT80110017___7"/>
            <w:r w:rsidRPr="00C44D1B">
              <w:rPr>
                <w:rFonts w:ascii="Courier New" w:hAnsi="Courier New"/>
              </w:rPr>
              <w:t>V[&lt;value&gt;]</w:t>
            </w:r>
            <w:bookmarkEnd w:id="105"/>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106" w:name="_MCCTEMPBM_CRPT80110018___7"/>
            <w:r w:rsidRPr="00C44D1B">
              <w:rPr>
                <w:rFonts w:ascii="Courier New" w:hAnsi="Courier New"/>
              </w:rPr>
              <w:t>X[&lt;value&gt;]</w:t>
            </w:r>
            <w:bookmarkEnd w:id="106"/>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107"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107"/>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108" w:name="_MCCTEMPBM_CRPT80110020___7"/>
            <w:r w:rsidRPr="00C44D1B">
              <w:rPr>
                <w:rFonts w:ascii="Courier New" w:hAnsi="Courier New"/>
              </w:rPr>
              <w:t>&amp;C[&lt;value&gt;]</w:t>
            </w:r>
            <w:bookmarkEnd w:id="108"/>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109" w:name="_MCCTEMPBM_CRPT80110021___7"/>
            <w:r w:rsidRPr="00C44D1B">
              <w:rPr>
                <w:rFonts w:ascii="Courier New" w:hAnsi="Courier New"/>
              </w:rPr>
              <w:t>&amp;D[&lt;value&gt;]</w:t>
            </w:r>
            <w:bookmarkEnd w:id="109"/>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110" w:name="_MCCTEMPBM_CRPT80110022___7"/>
            <w:r w:rsidRPr="00C44D1B">
              <w:rPr>
                <w:rFonts w:ascii="Courier New" w:hAnsi="Courier New"/>
              </w:rPr>
              <w:t>+IPR=[&lt;value&gt;]</w:t>
            </w:r>
            <w:bookmarkEnd w:id="110"/>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111" w:name="_MCCTEMPBM_CRPT80110023___7"/>
            <w:r w:rsidRPr="00C44D1B">
              <w:rPr>
                <w:rFonts w:ascii="Courier New" w:hAnsi="Courier New"/>
              </w:rPr>
              <w:t>+ICF=[&lt;format&gt;[,&lt;parity&gt;]]</w:t>
            </w:r>
            <w:bookmarkEnd w:id="111"/>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112" w:name="_MCCTEMPBM_CRPT80110024___7"/>
            <w:r w:rsidRPr="00C44D1B">
              <w:rPr>
                <w:rFonts w:ascii="Courier New" w:hAnsi="Courier New"/>
              </w:rPr>
              <w:t>+IFC=[&lt;by_te&gt; [,&lt;by_ta&gt;]]</w:t>
            </w:r>
            <w:bookmarkEnd w:id="112"/>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113" w:name="_MCCTEMPBM_CRPT80110025___7"/>
            <w:r w:rsidRPr="00C44D1B">
              <w:rPr>
                <w:rFonts w:ascii="Courier New" w:hAnsi="Courier New"/>
              </w:rPr>
              <w:lastRenderedPageBreak/>
              <w:t>+ILRR=[&lt;value&gt;]</w:t>
            </w:r>
            <w:bookmarkEnd w:id="113"/>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114"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114"/>
          </w:p>
        </w:tc>
      </w:tr>
    </w:tbl>
    <w:p w14:paraId="04480ACA" w14:textId="77777777" w:rsidR="00026965" w:rsidRPr="00C44D1B" w:rsidRDefault="00026965"/>
    <w:p w14:paraId="5AD29A7C" w14:textId="77777777" w:rsidR="000D46AE" w:rsidRPr="00C44D1B" w:rsidRDefault="00026965" w:rsidP="00E26141">
      <w:pPr>
        <w:pStyle w:val="Heading1"/>
      </w:pPr>
      <w:bookmarkStart w:id="115" w:name="_CR5"/>
      <w:bookmarkStart w:id="116" w:name="_Toc20207438"/>
      <w:bookmarkStart w:id="117" w:name="_Toc27579320"/>
      <w:bookmarkStart w:id="118" w:name="_Toc36115900"/>
      <w:bookmarkStart w:id="119" w:name="_Toc45214780"/>
      <w:bookmarkStart w:id="120" w:name="_Toc51866547"/>
      <w:bookmarkStart w:id="121" w:name="_Toc218776504"/>
      <w:bookmarkEnd w:id="115"/>
      <w:r w:rsidRPr="00C44D1B">
        <w:t>5</w:t>
      </w:r>
      <w:r w:rsidRPr="00C44D1B">
        <w:tab/>
        <w:t>General commands</w:t>
      </w:r>
      <w:bookmarkEnd w:id="116"/>
      <w:bookmarkEnd w:id="117"/>
      <w:bookmarkEnd w:id="118"/>
      <w:bookmarkEnd w:id="119"/>
      <w:bookmarkEnd w:id="120"/>
      <w:bookmarkEnd w:id="121"/>
    </w:p>
    <w:p w14:paraId="5C7D5C3D" w14:textId="77777777" w:rsidR="00026965" w:rsidRPr="00C44D1B" w:rsidRDefault="000D46AE" w:rsidP="00E26141">
      <w:pPr>
        <w:pStyle w:val="Heading2"/>
      </w:pPr>
      <w:bookmarkStart w:id="122" w:name="_CR5_0"/>
      <w:bookmarkStart w:id="123" w:name="_Toc20207439"/>
      <w:bookmarkStart w:id="124" w:name="_Toc27579321"/>
      <w:bookmarkStart w:id="125" w:name="_Toc36115901"/>
      <w:bookmarkStart w:id="126" w:name="_Toc45214781"/>
      <w:bookmarkStart w:id="127" w:name="_Toc51866548"/>
      <w:bookmarkStart w:id="128" w:name="_Toc218776505"/>
      <w:bookmarkEnd w:id="122"/>
      <w:r w:rsidRPr="00C44D1B">
        <w:t>5.0</w:t>
      </w:r>
      <w:r w:rsidRPr="00C44D1B">
        <w:tab/>
        <w:t>General</w:t>
      </w:r>
      <w:bookmarkEnd w:id="123"/>
      <w:bookmarkEnd w:id="124"/>
      <w:bookmarkEnd w:id="125"/>
      <w:bookmarkEnd w:id="126"/>
      <w:bookmarkEnd w:id="127"/>
      <w:bookmarkEnd w:id="128"/>
    </w:p>
    <w:p w14:paraId="50487E27" w14:textId="77777777" w:rsidR="00026965" w:rsidRPr="00C44D1B" w:rsidRDefault="00026965">
      <w:bookmarkStart w:id="129"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30" w:name="_CR5_1"/>
      <w:bookmarkStart w:id="131" w:name="_Toc20207440"/>
      <w:bookmarkStart w:id="132" w:name="_Toc27579322"/>
      <w:bookmarkStart w:id="133" w:name="_Toc36115902"/>
      <w:bookmarkStart w:id="134" w:name="_Toc45214782"/>
      <w:bookmarkStart w:id="135" w:name="_Toc51866549"/>
      <w:bookmarkStart w:id="136" w:name="_Toc218776506"/>
      <w:bookmarkEnd w:id="129"/>
      <w:bookmarkEnd w:id="130"/>
      <w:r w:rsidRPr="00C44D1B">
        <w:t>5.1</w:t>
      </w:r>
      <w:r w:rsidRPr="00C44D1B">
        <w:tab/>
        <w:t>Request manufacturer identification +CGMI</w:t>
      </w:r>
      <w:bookmarkEnd w:id="131"/>
      <w:bookmarkEnd w:id="132"/>
      <w:bookmarkEnd w:id="133"/>
      <w:bookmarkEnd w:id="134"/>
      <w:bookmarkEnd w:id="135"/>
      <w:bookmarkEnd w:id="136"/>
    </w:p>
    <w:p w14:paraId="4AEF0B76" w14:textId="77777777" w:rsidR="00026965" w:rsidRPr="00C44D1B" w:rsidRDefault="00026965">
      <w:pPr>
        <w:pStyle w:val="TH"/>
      </w:pPr>
      <w:bookmarkStart w:id="137" w:name="_CRTable2"/>
      <w:r w:rsidRPr="00C44D1B">
        <w:t>Table </w:t>
      </w:r>
      <w:bookmarkEnd w:id="137"/>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38"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39" w:name="_MCCTEMPBM_CRPT80110029___7" w:colFirst="0" w:colLast="0"/>
            <w:bookmarkEnd w:id="138"/>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39"/>
    </w:tbl>
    <w:p w14:paraId="188B4B99" w14:textId="77777777" w:rsidR="00026965" w:rsidRPr="00C44D1B" w:rsidRDefault="00026965">
      <w:pPr>
        <w:rPr>
          <w:b/>
        </w:rPr>
      </w:pPr>
    </w:p>
    <w:p w14:paraId="32DFEFCB" w14:textId="77777777" w:rsidR="00026965" w:rsidRPr="00C44D1B" w:rsidRDefault="00026965">
      <w:r w:rsidRPr="00C44D1B">
        <w:rPr>
          <w:b/>
        </w:rPr>
        <w:t>Description</w:t>
      </w:r>
    </w:p>
    <w:p w14:paraId="53FF15F6" w14:textId="16CE010B" w:rsidR="00026965" w:rsidRPr="00C44D1B" w:rsidRDefault="00026965">
      <w:bookmarkStart w:id="140"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0"/>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41"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42" w:name="_MCCTEMPBM_CRPT80110032___7"/>
      <w:bookmarkEnd w:id="141"/>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2"/>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43" w:name="_CR5_2"/>
      <w:bookmarkStart w:id="144" w:name="_Toc20207441"/>
      <w:bookmarkStart w:id="145" w:name="_Toc27579323"/>
      <w:bookmarkStart w:id="146" w:name="_Toc36115903"/>
      <w:bookmarkStart w:id="147" w:name="_Toc45214783"/>
      <w:bookmarkStart w:id="148" w:name="_Toc51866550"/>
      <w:bookmarkStart w:id="149" w:name="_Toc218776507"/>
      <w:bookmarkEnd w:id="143"/>
      <w:r w:rsidRPr="00C44D1B">
        <w:rPr>
          <w:lang w:val="fr-FR"/>
        </w:rPr>
        <w:t>5.2</w:t>
      </w:r>
      <w:r w:rsidRPr="00C44D1B">
        <w:rPr>
          <w:lang w:val="fr-FR"/>
        </w:rPr>
        <w:tab/>
        <w:t>Request model identification +CGMM</w:t>
      </w:r>
      <w:bookmarkEnd w:id="144"/>
      <w:bookmarkEnd w:id="145"/>
      <w:bookmarkEnd w:id="146"/>
      <w:bookmarkEnd w:id="147"/>
      <w:bookmarkEnd w:id="148"/>
      <w:bookmarkEnd w:id="149"/>
    </w:p>
    <w:p w14:paraId="11908625" w14:textId="77777777" w:rsidR="00026965" w:rsidRPr="00C44D1B" w:rsidRDefault="00026965">
      <w:pPr>
        <w:pStyle w:val="TH"/>
      </w:pPr>
      <w:bookmarkStart w:id="150" w:name="_CRTable3"/>
      <w:r w:rsidRPr="00C44D1B">
        <w:t>Table </w:t>
      </w:r>
      <w:bookmarkEnd w:id="150"/>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51"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52" w:name="_MCCTEMPBM_CRPT80110034___7" w:colFirst="0" w:colLast="0"/>
            <w:bookmarkEnd w:id="151"/>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52"/>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53" w:name="_MCCTEMPBM_CRPT80110035___7"/>
      <w:r w:rsidRPr="00C44D1B">
        <w:lastRenderedPageBreak/>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54"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55" w:name="_MCCTEMPBM_CRPT80110037___7"/>
      <w:bookmarkEnd w:id="15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55"/>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56" w:name="_CR5_3"/>
      <w:bookmarkStart w:id="157" w:name="_Toc20207442"/>
      <w:bookmarkStart w:id="158" w:name="_Toc27579324"/>
      <w:bookmarkStart w:id="159" w:name="_Toc36115904"/>
      <w:bookmarkStart w:id="160" w:name="_Toc45214784"/>
      <w:bookmarkStart w:id="161" w:name="_Toc51866551"/>
      <w:bookmarkStart w:id="162" w:name="_Toc218776508"/>
      <w:bookmarkEnd w:id="156"/>
      <w:r w:rsidRPr="00C44D1B">
        <w:rPr>
          <w:lang w:val="fr-FR"/>
        </w:rPr>
        <w:t>5.3</w:t>
      </w:r>
      <w:r w:rsidRPr="00C44D1B">
        <w:rPr>
          <w:lang w:val="fr-FR"/>
        </w:rPr>
        <w:tab/>
        <w:t>Request revision identification +CGMR</w:t>
      </w:r>
      <w:bookmarkEnd w:id="157"/>
      <w:bookmarkEnd w:id="158"/>
      <w:bookmarkEnd w:id="159"/>
      <w:bookmarkEnd w:id="160"/>
      <w:bookmarkEnd w:id="161"/>
      <w:bookmarkEnd w:id="162"/>
    </w:p>
    <w:p w14:paraId="74B5F4B1" w14:textId="77777777" w:rsidR="00026965" w:rsidRPr="00C44D1B" w:rsidRDefault="00026965">
      <w:pPr>
        <w:pStyle w:val="TH"/>
      </w:pPr>
      <w:bookmarkStart w:id="163" w:name="_CRTable4"/>
      <w:r w:rsidRPr="00C44D1B">
        <w:t>Table </w:t>
      </w:r>
      <w:bookmarkEnd w:id="163"/>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64"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65" w:name="_MCCTEMPBM_CRPT80110039___7" w:colFirst="0" w:colLast="0"/>
            <w:bookmarkEnd w:id="164"/>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65"/>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66" w:name="_MCCTEMPBM_CRPT80110040___7"/>
      <w:r w:rsidRPr="00C44D1B">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6"/>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67" w:name="_MCCTEMPBM_CRPT80110041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68" w:name="_MCCTEMPBM_CRPT80110042___7"/>
      <w:bookmarkEnd w:id="167"/>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68"/>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69" w:name="_CR5_4"/>
      <w:bookmarkStart w:id="170" w:name="_Toc20207443"/>
      <w:bookmarkStart w:id="171" w:name="_Toc27579325"/>
      <w:bookmarkStart w:id="172" w:name="_Toc36115905"/>
      <w:bookmarkStart w:id="173" w:name="_Toc45214785"/>
      <w:bookmarkStart w:id="174" w:name="_Toc51866552"/>
      <w:bookmarkStart w:id="175" w:name="_Toc218776509"/>
      <w:bookmarkEnd w:id="169"/>
      <w:r w:rsidRPr="00C44D1B">
        <w:lastRenderedPageBreak/>
        <w:t>5.4</w:t>
      </w:r>
      <w:r w:rsidRPr="00C44D1B">
        <w:tab/>
        <w:t>Request product serial number identification +CGSN</w:t>
      </w:r>
      <w:bookmarkEnd w:id="170"/>
      <w:bookmarkEnd w:id="171"/>
      <w:bookmarkEnd w:id="172"/>
      <w:bookmarkEnd w:id="173"/>
      <w:bookmarkEnd w:id="174"/>
      <w:bookmarkEnd w:id="175"/>
    </w:p>
    <w:p w14:paraId="0BE3C261" w14:textId="77777777" w:rsidR="00026965" w:rsidRPr="00C44D1B" w:rsidRDefault="00026965">
      <w:pPr>
        <w:pStyle w:val="TH"/>
      </w:pPr>
      <w:bookmarkStart w:id="176" w:name="_CRTable5"/>
      <w:r w:rsidRPr="00C44D1B">
        <w:t>Table </w:t>
      </w:r>
      <w:bookmarkEnd w:id="176"/>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77" w:name="_MCCTEMPBM_CRPT80110043___7"/>
            <w:bookmarkStart w:id="178" w:name="_MCCTEMPBM_CRPT80110051___7" w:colFirst="1" w:colLast="1"/>
            <w:r w:rsidRPr="00C44D1B">
              <w:rPr>
                <w:rFonts w:ascii="Courier New" w:hAnsi="Courier New"/>
              </w:rPr>
              <w:t>+CGSN</w:t>
            </w:r>
            <w:r w:rsidR="002A7868" w:rsidRPr="00C44D1B">
              <w:rPr>
                <w:rFonts w:ascii="Courier New" w:hAnsi="Courier New"/>
              </w:rPr>
              <w:t>[=&lt;snt&gt;]</w:t>
            </w:r>
            <w:bookmarkEnd w:id="177"/>
          </w:p>
        </w:tc>
        <w:tc>
          <w:tcPr>
            <w:tcW w:w="4816" w:type="dxa"/>
          </w:tcPr>
          <w:p w14:paraId="7C012F0B" w14:textId="77777777" w:rsidR="002A7868" w:rsidRPr="00C44D1B" w:rsidRDefault="002A7868" w:rsidP="002A7868">
            <w:pPr>
              <w:spacing w:after="20"/>
              <w:rPr>
                <w:b/>
              </w:rPr>
            </w:pPr>
            <w:bookmarkStart w:id="179"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80" w:name="_MCCTEMPBM_CRPT80110045___7"/>
            <w:bookmarkEnd w:id="179"/>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81" w:name="_MCCTEMPBM_CRPT80110046___7"/>
            <w:bookmarkEnd w:id="180"/>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82" w:name="_MCCTEMPBM_CRPT80110047___7"/>
            <w:bookmarkEnd w:id="181"/>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83" w:name="_MCCTEMPBM_CRPT80110048___7"/>
            <w:bookmarkEnd w:id="182"/>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84" w:name="_MCCTEMPBM_CRPT80110049___7"/>
            <w:bookmarkEnd w:id="183"/>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85" w:name="_MCCTEMPBM_CRPT80110050___7"/>
            <w:bookmarkEnd w:id="184"/>
            <w:r w:rsidRPr="00C44D1B">
              <w:rPr>
                <w:b/>
              </w:rPr>
              <w:t xml:space="preserve">when </w:t>
            </w:r>
            <w:r w:rsidRPr="00C44D1B">
              <w:rPr>
                <w:rFonts w:ascii="Courier New" w:hAnsi="Courier New" w:cs="Courier New"/>
                <w:b/>
              </w:rPr>
              <w:t>&lt;snt&gt;</w:t>
            </w:r>
            <w:r w:rsidRPr="00C44D1B">
              <w:rPr>
                <w:b/>
              </w:rPr>
              <w:t>=3 and command successful:</w:t>
            </w:r>
          </w:p>
          <w:bookmarkEnd w:id="185"/>
          <w:p w14:paraId="12C048B4" w14:textId="77777777" w:rsidR="002A7868" w:rsidRPr="006B696F" w:rsidRDefault="002A7868" w:rsidP="002A7868">
            <w:pPr>
              <w:spacing w:after="20"/>
              <w:rPr>
                <w:rFonts w:ascii="Courier New" w:hAnsi="Courier New"/>
                <w:lang w:val="sv-SE"/>
              </w:rPr>
            </w:pPr>
            <w:r w:rsidRPr="006B696F">
              <w:rPr>
                <w:rFonts w:ascii="Courier New" w:hAnsi="Courier New"/>
                <w:lang w:val="sv-SE"/>
              </w:rPr>
              <w:t>+CGSN: &lt;svn&gt;</w:t>
            </w:r>
          </w:p>
          <w:p w14:paraId="75B1D0BE" w14:textId="77777777" w:rsidR="002A7868" w:rsidRPr="006B696F" w:rsidRDefault="002A7868" w:rsidP="002A7868">
            <w:pPr>
              <w:spacing w:after="20"/>
              <w:rPr>
                <w:rFonts w:ascii="Courier New" w:hAnsi="Courier New"/>
                <w:lang w:val="sv-SE"/>
              </w:rPr>
            </w:pPr>
          </w:p>
          <w:p w14:paraId="41A2016F" w14:textId="77777777" w:rsidR="00026965" w:rsidRPr="006B696F" w:rsidRDefault="00026965" w:rsidP="002A7868">
            <w:pPr>
              <w:spacing w:after="20"/>
              <w:rPr>
                <w:rFonts w:ascii="Courier New" w:hAnsi="Courier New"/>
                <w:lang w:val="sv-SE"/>
              </w:rPr>
            </w:pPr>
            <w:r w:rsidRPr="006B696F">
              <w:rPr>
                <w:rFonts w:ascii="Courier New" w:hAnsi="Courier New"/>
                <w:i/>
                <w:lang w:val="sv-SE"/>
              </w:rPr>
              <w:t>+CME</w:t>
            </w:r>
            <w:r w:rsidR="00060D62" w:rsidRPr="006B696F">
              <w:rPr>
                <w:rFonts w:ascii="Courier New" w:hAnsi="Courier New"/>
                <w:i/>
                <w:lang w:val="sv-SE"/>
              </w:rPr>
              <w:t> </w:t>
            </w:r>
            <w:r w:rsidRPr="006B696F">
              <w:rPr>
                <w:rFonts w:ascii="Courier New" w:hAnsi="Courier New"/>
                <w:i/>
                <w:lang w:val="sv-SE"/>
              </w:rPr>
              <w:t>ERROR:</w:t>
            </w:r>
            <w:r w:rsidR="00060D62" w:rsidRPr="006B696F">
              <w:rPr>
                <w:rFonts w:ascii="Courier New" w:hAnsi="Courier New"/>
                <w:i/>
                <w:lang w:val="sv-SE"/>
              </w:rPr>
              <w:t> </w:t>
            </w:r>
            <w:r w:rsidRPr="006B696F">
              <w:rPr>
                <w:rFonts w:ascii="Courier New" w:hAnsi="Courier New"/>
                <w:i/>
                <w:lang w:val="sv-SE"/>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86" w:name="_MCCTEMPBM_CRPT80110052___7"/>
            <w:bookmarkStart w:id="187" w:name="_MCCTEMPBM_CRPT80110053___7" w:colFirst="1" w:colLast="1"/>
            <w:bookmarkEnd w:id="178"/>
            <w:r w:rsidRPr="00C44D1B">
              <w:rPr>
                <w:rFonts w:ascii="Courier New" w:hAnsi="Courier New"/>
              </w:rPr>
              <w:t>+CGSN=?</w:t>
            </w:r>
            <w:bookmarkEnd w:id="186"/>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87"/>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88"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88"/>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89"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90" w:name="_MCCTEMPBM_CRPT80110056___7"/>
      <w:bookmarkEnd w:id="189"/>
      <w:r w:rsidRPr="00C44D1B">
        <w:rPr>
          <w:u w:val="single"/>
        </w:rPr>
        <w:t>0</w:t>
      </w:r>
      <w:r w:rsidRPr="00C44D1B">
        <w:tab/>
        <w:t xml:space="preserve">returns </w:t>
      </w:r>
      <w:r w:rsidRPr="00C44D1B">
        <w:rPr>
          <w:rFonts w:ascii="Courier New" w:hAnsi="Courier New" w:cs="Courier New"/>
        </w:rPr>
        <w:t>&lt;sn&gt;</w:t>
      </w:r>
    </w:p>
    <w:bookmarkEnd w:id="190"/>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91" w:name="_MCCTEMPBM_CRPT80110057___7"/>
      <w:r w:rsidRPr="00C44D1B">
        <w:rPr>
          <w:rFonts w:ascii="Courier New" w:hAnsi="Courier New"/>
        </w:rPr>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92" w:name="_MCCTEMPBM_CRPT80110058___7"/>
      <w:bookmarkEnd w:id="191"/>
      <w:r w:rsidRPr="00C44D1B">
        <w:lastRenderedPageBreak/>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92"/>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93"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94" w:name="_PERM_MCCTEMPBM_CRPT80110060___2"/>
      <w:bookmarkEnd w:id="193"/>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95" w:name="_MCCTEMPBM_CRPT80110061___7"/>
      <w:bookmarkEnd w:id="194"/>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96" w:name="_PERM_MCCTEMPBM_CRPT80110062___2"/>
      <w:bookmarkEnd w:id="195"/>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96"/>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97" w:name="_CR5_5"/>
      <w:bookmarkStart w:id="198" w:name="_Toc20207444"/>
      <w:bookmarkStart w:id="199" w:name="_Toc27579326"/>
      <w:bookmarkStart w:id="200" w:name="_Toc36115906"/>
      <w:bookmarkStart w:id="201" w:name="_Toc45214786"/>
      <w:bookmarkStart w:id="202" w:name="_Toc51866553"/>
      <w:bookmarkStart w:id="203" w:name="_Toc218776510"/>
      <w:bookmarkEnd w:id="197"/>
      <w:r w:rsidRPr="00C44D1B">
        <w:t>5.5</w:t>
      </w:r>
      <w:r w:rsidRPr="00C44D1B">
        <w:tab/>
        <w:t>Select TE character set +CSCS</w:t>
      </w:r>
      <w:bookmarkEnd w:id="198"/>
      <w:bookmarkEnd w:id="199"/>
      <w:bookmarkEnd w:id="200"/>
      <w:bookmarkEnd w:id="201"/>
      <w:bookmarkEnd w:id="202"/>
      <w:bookmarkEnd w:id="203"/>
    </w:p>
    <w:p w14:paraId="3DC65998" w14:textId="77777777" w:rsidR="00026965" w:rsidRPr="00C44D1B" w:rsidRDefault="00026965">
      <w:pPr>
        <w:pStyle w:val="TH"/>
      </w:pPr>
      <w:bookmarkStart w:id="204" w:name="_CRTable6"/>
      <w:r w:rsidRPr="00C44D1B">
        <w:t>Table </w:t>
      </w:r>
      <w:bookmarkEnd w:id="204"/>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205"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206" w:name="_MCCTEMPBM_CRPT80110064___7" w:colFirst="0" w:colLast="0"/>
            <w:bookmarkEnd w:id="205"/>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207" w:name="_MCCTEMPBM_CRPT80110065___7"/>
            <w:bookmarkEnd w:id="206"/>
            <w:r w:rsidRPr="00C44D1B">
              <w:rPr>
                <w:rFonts w:ascii="Courier New" w:hAnsi="Courier New"/>
              </w:rPr>
              <w:t>+CSCS=?</w:t>
            </w:r>
            <w:bookmarkEnd w:id="207"/>
          </w:p>
        </w:tc>
        <w:tc>
          <w:tcPr>
            <w:tcW w:w="3712" w:type="dxa"/>
          </w:tcPr>
          <w:p w14:paraId="03BD5501" w14:textId="77777777" w:rsidR="00026965" w:rsidRPr="00C44D1B" w:rsidRDefault="00026965">
            <w:pPr>
              <w:spacing w:after="20"/>
              <w:rPr>
                <w:rFonts w:ascii="Courier New" w:hAnsi="Courier New"/>
              </w:rPr>
            </w:pPr>
            <w:bookmarkStart w:id="208"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208"/>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209"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209"/>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210" w:name="_MCCTEMPBM_CRPT80110068___7"/>
      <w:r w:rsidRPr="00C44D1B">
        <w:rPr>
          <w:rFonts w:ascii="Courier New" w:hAnsi="Courier New"/>
        </w:rPr>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211" w:name="_PERM_MCCTEMPBM_CRPT80110069___2"/>
      <w:bookmarkEnd w:id="210"/>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211"/>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212"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lastRenderedPageBreak/>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212"/>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213" w:name="_CR5_6"/>
      <w:bookmarkStart w:id="214" w:name="_Toc20207445"/>
      <w:bookmarkStart w:id="215" w:name="_Toc27579327"/>
      <w:bookmarkStart w:id="216" w:name="_Toc36115907"/>
      <w:bookmarkStart w:id="217" w:name="_Toc45214787"/>
      <w:bookmarkStart w:id="218" w:name="_Toc51866554"/>
      <w:bookmarkStart w:id="219" w:name="_Toc218776511"/>
      <w:bookmarkEnd w:id="213"/>
      <w:r w:rsidRPr="00C44D1B">
        <w:rPr>
          <w:lang w:val="fr-FR"/>
        </w:rPr>
        <w:t>5.6</w:t>
      </w:r>
      <w:r w:rsidRPr="00C44D1B">
        <w:rPr>
          <w:lang w:val="fr-FR"/>
        </w:rPr>
        <w:tab/>
        <w:t>Request international mobile subscriber identity +CIMI</w:t>
      </w:r>
      <w:bookmarkEnd w:id="214"/>
      <w:bookmarkEnd w:id="215"/>
      <w:bookmarkEnd w:id="216"/>
      <w:bookmarkEnd w:id="217"/>
      <w:bookmarkEnd w:id="218"/>
      <w:bookmarkEnd w:id="219"/>
    </w:p>
    <w:p w14:paraId="4D31C3E4" w14:textId="77777777" w:rsidR="00026965" w:rsidRPr="00C44D1B" w:rsidRDefault="00026965">
      <w:pPr>
        <w:pStyle w:val="TH"/>
        <w:rPr>
          <w:lang w:val="fr-FR"/>
        </w:rPr>
      </w:pPr>
      <w:bookmarkStart w:id="220" w:name="_CRTable7"/>
      <w:r w:rsidRPr="00C44D1B">
        <w:rPr>
          <w:lang w:val="fr-FR"/>
        </w:rPr>
        <w:t>Table </w:t>
      </w:r>
      <w:bookmarkEnd w:id="220"/>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221"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222" w:name="_MCCTEMPBM_CRPT80110072___7"/>
            <w:bookmarkEnd w:id="221"/>
            <w:r w:rsidRPr="00C44D1B">
              <w:rPr>
                <w:rFonts w:ascii="Courier New" w:hAnsi="Courier New"/>
              </w:rPr>
              <w:t>+CIMI=?</w:t>
            </w:r>
            <w:bookmarkEnd w:id="222"/>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223"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223"/>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224" w:name="_MCCTEMPBM_CRPT80110074___7"/>
      <w:r w:rsidRPr="00C44D1B">
        <w:rPr>
          <w:rFonts w:ascii="Courier New" w:hAnsi="Courier New"/>
        </w:rPr>
        <w:t>&lt;IMSI&gt;</w:t>
      </w:r>
      <w:r w:rsidRPr="00C44D1B">
        <w:t>: International Mobile Subscriber Identity (string without double quotes)</w:t>
      </w:r>
    </w:p>
    <w:bookmarkEnd w:id="224"/>
    <w:p w14:paraId="2B6887EF" w14:textId="77777777" w:rsidR="00026965" w:rsidRPr="00C44D1B" w:rsidRDefault="00026965">
      <w:pPr>
        <w:rPr>
          <w:lang w:val="fr-FR"/>
        </w:rPr>
      </w:pPr>
      <w:r w:rsidRPr="00C44D1B">
        <w:rPr>
          <w:b/>
          <w:lang w:val="fr-FR"/>
        </w:rPr>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225" w:name="_CR5_7"/>
      <w:bookmarkStart w:id="226" w:name="_Toc20207446"/>
      <w:bookmarkStart w:id="227" w:name="_Toc27579328"/>
      <w:bookmarkStart w:id="228" w:name="_Toc36115908"/>
      <w:bookmarkStart w:id="229" w:name="_Toc45214788"/>
      <w:bookmarkStart w:id="230" w:name="_Toc51866555"/>
      <w:bookmarkStart w:id="231" w:name="_Toc218776512"/>
      <w:bookmarkEnd w:id="225"/>
      <w:r w:rsidRPr="00C44D1B">
        <w:rPr>
          <w:lang w:val="fr-FR"/>
        </w:rPr>
        <w:lastRenderedPageBreak/>
        <w:t>5.7</w:t>
      </w:r>
      <w:r w:rsidRPr="00C44D1B">
        <w:rPr>
          <w:lang w:val="fr-FR"/>
        </w:rPr>
        <w:tab/>
        <w:t>Multiplexing mode +CMUX</w:t>
      </w:r>
      <w:bookmarkEnd w:id="226"/>
      <w:bookmarkEnd w:id="227"/>
      <w:bookmarkEnd w:id="228"/>
      <w:bookmarkEnd w:id="229"/>
      <w:bookmarkEnd w:id="230"/>
      <w:bookmarkEnd w:id="231"/>
    </w:p>
    <w:p w14:paraId="7F9C01A5" w14:textId="77777777" w:rsidR="00026965" w:rsidRPr="00C44D1B" w:rsidRDefault="00026965">
      <w:pPr>
        <w:pStyle w:val="TH"/>
        <w:rPr>
          <w:lang w:val="fr-FR"/>
        </w:rPr>
      </w:pPr>
      <w:bookmarkStart w:id="232" w:name="_CRTable8"/>
      <w:r w:rsidRPr="00C44D1B">
        <w:rPr>
          <w:lang w:val="fr-FR"/>
        </w:rPr>
        <w:t>Table </w:t>
      </w:r>
      <w:bookmarkEnd w:id="232"/>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33"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34" w:name="_MCCTEMPBM_CRPT80110076___7" w:colFirst="0" w:colLast="1"/>
            <w:bookmarkEnd w:id="233"/>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35" w:name="_MCCTEMPBM_CRPT80110077___7"/>
            <w:bookmarkEnd w:id="234"/>
            <w:r w:rsidRPr="00C44D1B">
              <w:rPr>
                <w:rFonts w:ascii="Courier New" w:hAnsi="Courier New"/>
              </w:rPr>
              <w:t>+CMUX=?</w:t>
            </w:r>
            <w:bookmarkEnd w:id="235"/>
          </w:p>
        </w:tc>
        <w:tc>
          <w:tcPr>
            <w:tcW w:w="5535" w:type="dxa"/>
          </w:tcPr>
          <w:p w14:paraId="31F69F8D" w14:textId="77777777" w:rsidR="00026965" w:rsidRPr="00C44D1B" w:rsidRDefault="00026965">
            <w:pPr>
              <w:keepNext/>
              <w:keepLines/>
              <w:spacing w:after="20"/>
            </w:pPr>
            <w:bookmarkStart w:id="236"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36"/>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37"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37"/>
    <w:p w14:paraId="2B9BA942" w14:textId="77777777" w:rsidR="00026965" w:rsidRPr="00B726ED" w:rsidRDefault="00026965" w:rsidP="00B726ED">
      <w:r w:rsidRPr="00B726ED">
        <w:t>Read command returns the current settings.</w:t>
      </w:r>
    </w:p>
    <w:p w14:paraId="0DB9067F" w14:textId="77777777" w:rsidR="00026965" w:rsidRPr="00B726ED" w:rsidRDefault="00026965" w:rsidP="00B726ED">
      <w:r w:rsidRPr="00B726ED">
        <w:t>Test command returns the supported parameters</w:t>
      </w:r>
      <w:r w:rsidR="00D90E88" w:rsidRPr="00B726ED">
        <w:t xml:space="preserve"> as compound values</w:t>
      </w:r>
      <w:r w:rsidRPr="00B726ED">
        <w:t>.</w:t>
      </w:r>
    </w:p>
    <w:p w14:paraId="0E3AEE7C" w14:textId="77777777" w:rsidR="00026965" w:rsidRPr="00C44D1B" w:rsidRDefault="00026965">
      <w:bookmarkStart w:id="238"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38"/>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39"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39"/>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40"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40"/>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41"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41"/>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t>2</w:t>
      </w:r>
      <w:r w:rsidRPr="00C44D1B">
        <w:tab/>
        <w:t>I frames used only</w:t>
      </w:r>
    </w:p>
    <w:p w14:paraId="11E96658" w14:textId="77777777" w:rsidR="00026965" w:rsidRPr="00C44D1B" w:rsidRDefault="00026965">
      <w:pPr>
        <w:pStyle w:val="B1"/>
      </w:pPr>
      <w:bookmarkStart w:id="242"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42"/>
    <w:p w14:paraId="4207EB60" w14:textId="77777777" w:rsidR="00026965" w:rsidRPr="00C44D1B" w:rsidRDefault="00026965" w:rsidP="00F14DF1">
      <w:pPr>
        <w:pStyle w:val="B2"/>
      </w:pPr>
      <w:r w:rsidRPr="00C44D1B">
        <w:lastRenderedPageBreak/>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43"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44" w:name="_MCCTEMPBM_CRPT80110086___7"/>
      <w:bookmarkEnd w:id="243"/>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45" w:name="_PERM_MCCTEMPBM_CRPT80110087___2"/>
      <w:bookmarkEnd w:id="244"/>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45"/>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46"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46"/>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47"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47"/>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48"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48"/>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49"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49"/>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bookmarkStart w:id="250" w:name="_CR5_8"/>
      <w:bookmarkEnd w:id="250"/>
      <w:r w:rsidRPr="00380D9F">
        <w:rPr>
          <w:lang w:val="fr-FR"/>
        </w:rPr>
        <w:br w:type="page"/>
      </w:r>
      <w:bookmarkStart w:id="251" w:name="_Toc20207447"/>
      <w:bookmarkStart w:id="252" w:name="_Toc27579329"/>
      <w:bookmarkStart w:id="253" w:name="_Toc36115909"/>
      <w:bookmarkStart w:id="254" w:name="_Toc45214789"/>
      <w:bookmarkStart w:id="255" w:name="_Toc51866556"/>
      <w:bookmarkStart w:id="256" w:name="_Toc218776513"/>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51"/>
      <w:bookmarkEnd w:id="252"/>
      <w:bookmarkEnd w:id="253"/>
      <w:bookmarkEnd w:id="254"/>
      <w:bookmarkEnd w:id="255"/>
      <w:bookmarkEnd w:id="256"/>
    </w:p>
    <w:p w14:paraId="7BE80B6F" w14:textId="77777777" w:rsidR="00026965" w:rsidRPr="00C44D1B" w:rsidRDefault="00026965">
      <w:pPr>
        <w:pStyle w:val="TH"/>
      </w:pPr>
      <w:bookmarkStart w:id="257" w:name="_CRTable9"/>
      <w:r w:rsidRPr="00C44D1B">
        <w:t>Table </w:t>
      </w:r>
      <w:bookmarkEnd w:id="257"/>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58" w:name="_MCCTEMPBM_CRPT80110092___7"/>
            <w:r w:rsidRPr="00C44D1B">
              <w:rPr>
                <w:rFonts w:ascii="Courier New" w:hAnsi="Courier New"/>
              </w:rPr>
              <w:t>Z[&lt;value&gt;]</w:t>
            </w:r>
            <w:bookmarkEnd w:id="258"/>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59" w:name="_MCCTEMPBM_CRPT80110093___7"/>
            <w:r w:rsidRPr="00C44D1B">
              <w:rPr>
                <w:rFonts w:ascii="Courier New" w:hAnsi="Courier New"/>
              </w:rPr>
              <w:t>&amp;F[&lt;value&gt;]</w:t>
            </w:r>
            <w:bookmarkEnd w:id="259"/>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60" w:name="_MCCTEMPBM_CRPT80110094___7"/>
            <w:r w:rsidRPr="00C44D1B">
              <w:rPr>
                <w:rFonts w:ascii="Courier New" w:hAnsi="Courier New"/>
              </w:rPr>
              <w:t>I[&lt;value&gt;]</w:t>
            </w:r>
            <w:bookmarkEnd w:id="260"/>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61" w:name="_MCCTEMPBM_CRPT80110095___7"/>
            <w:r w:rsidRPr="00C44D1B">
              <w:rPr>
                <w:rFonts w:ascii="Courier New" w:hAnsi="Courier New"/>
              </w:rPr>
              <w:t>+GMI</w:t>
            </w:r>
            <w:bookmarkEnd w:id="261"/>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62" w:name="_MCCTEMPBM_CRPT80110096___7"/>
            <w:r w:rsidRPr="00C44D1B">
              <w:t xml:space="preserve">request TA manufacturer identification (may equal to </w:t>
            </w:r>
            <w:r w:rsidRPr="00C44D1B">
              <w:rPr>
                <w:rFonts w:ascii="Courier New" w:hAnsi="Courier New"/>
              </w:rPr>
              <w:t>+CGMI</w:t>
            </w:r>
            <w:r w:rsidRPr="00C44D1B">
              <w:t>)</w:t>
            </w:r>
            <w:bookmarkEnd w:id="262"/>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63" w:name="_MCCTEMPBM_CRPT80110097___7"/>
            <w:r w:rsidRPr="00C44D1B">
              <w:rPr>
                <w:rFonts w:ascii="Courier New" w:hAnsi="Courier New"/>
              </w:rPr>
              <w:t>+GMM</w:t>
            </w:r>
            <w:bookmarkEnd w:id="263"/>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64" w:name="_MCCTEMPBM_CRPT80110098___7"/>
            <w:r w:rsidRPr="00C44D1B">
              <w:t xml:space="preserve">request TA model identification (may equal to </w:t>
            </w:r>
            <w:r w:rsidRPr="00C44D1B">
              <w:rPr>
                <w:rFonts w:ascii="Courier New" w:hAnsi="Courier New"/>
              </w:rPr>
              <w:t>+CGMM</w:t>
            </w:r>
            <w:r w:rsidRPr="00C44D1B">
              <w:t>)</w:t>
            </w:r>
            <w:bookmarkEnd w:id="264"/>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65" w:name="_MCCTEMPBM_CRPT80110099___7"/>
            <w:r w:rsidRPr="00C44D1B">
              <w:rPr>
                <w:rFonts w:ascii="Courier New" w:hAnsi="Courier New"/>
              </w:rPr>
              <w:t>+GMR</w:t>
            </w:r>
            <w:bookmarkEnd w:id="265"/>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66" w:name="_MCCTEMPBM_CRPT80110100___7"/>
            <w:r w:rsidRPr="00C44D1B">
              <w:t xml:space="preserve">request TA revision identification (may equal to </w:t>
            </w:r>
            <w:r w:rsidRPr="00C44D1B">
              <w:rPr>
                <w:rFonts w:ascii="Courier New" w:hAnsi="Courier New"/>
              </w:rPr>
              <w:t>+CGMR</w:t>
            </w:r>
            <w:r w:rsidRPr="00C44D1B">
              <w:t>)</w:t>
            </w:r>
            <w:bookmarkEnd w:id="266"/>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67" w:name="_MCCTEMPBM_CRPT80110101___7"/>
            <w:r w:rsidRPr="00C44D1B">
              <w:rPr>
                <w:rFonts w:ascii="Courier New" w:hAnsi="Courier New"/>
              </w:rPr>
              <w:t>+GSN</w:t>
            </w:r>
            <w:bookmarkEnd w:id="267"/>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68" w:name="_MCCTEMPBM_CRPT80110102___7"/>
            <w:r w:rsidRPr="00C44D1B">
              <w:t xml:space="preserve">request TA serial number identification (may equal to </w:t>
            </w:r>
            <w:r w:rsidRPr="00C44D1B">
              <w:rPr>
                <w:rFonts w:ascii="Courier New" w:hAnsi="Courier New"/>
              </w:rPr>
              <w:t>+CGSN</w:t>
            </w:r>
            <w:r w:rsidRPr="00C44D1B">
              <w:t>)</w:t>
            </w:r>
            <w:bookmarkEnd w:id="268"/>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69" w:name="_MCCTEMPBM_CRPT80110103___7"/>
            <w:r w:rsidRPr="00C44D1B">
              <w:rPr>
                <w:rFonts w:ascii="Courier New" w:hAnsi="Courier New"/>
              </w:rPr>
              <w:t>+GOI</w:t>
            </w:r>
            <w:bookmarkEnd w:id="269"/>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70" w:name="_MCCTEMPBM_CRPT80110104___7"/>
            <w:r w:rsidRPr="00C44D1B">
              <w:rPr>
                <w:rFonts w:ascii="Courier New" w:hAnsi="Courier New"/>
              </w:rPr>
              <w:t>+GCAP</w:t>
            </w:r>
            <w:bookmarkEnd w:id="270"/>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71" w:name="_MCCTEMPBM_CRPT80110105___7"/>
            <w:r w:rsidRPr="00C44D1B">
              <w:t xml:space="preserve">request overall capabilities of TA; the response code for a TA building on this document shall be </w:t>
            </w:r>
            <w:r w:rsidRPr="00C44D1B">
              <w:rPr>
                <w:rFonts w:ascii="Courier New" w:hAnsi="Courier New"/>
              </w:rPr>
              <w:t>+CGSM</w:t>
            </w:r>
            <w:bookmarkEnd w:id="271"/>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72" w:name="_MCCTEMPBM_CRPT80110106___7"/>
            <w:r w:rsidRPr="00C44D1B">
              <w:rPr>
                <w:rFonts w:ascii="Courier New" w:hAnsi="Courier New"/>
              </w:rPr>
              <w:t>+GCI=&lt;T.35&gt;</w:t>
            </w:r>
            <w:bookmarkEnd w:id="272"/>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73" w:name="_CR5_9"/>
      <w:bookmarkStart w:id="274" w:name="_Toc20207448"/>
      <w:bookmarkStart w:id="275" w:name="_Toc27579330"/>
      <w:bookmarkStart w:id="276" w:name="_Toc36115910"/>
      <w:bookmarkStart w:id="277" w:name="_Toc45214790"/>
      <w:bookmarkStart w:id="278" w:name="_Toc51866557"/>
      <w:bookmarkStart w:id="279" w:name="_Toc218776514"/>
      <w:bookmarkEnd w:id="273"/>
      <w:r w:rsidRPr="00C44D1B">
        <w:t>5.9</w:t>
      </w:r>
      <w:r w:rsidRPr="00C44D1B">
        <w:tab/>
        <w:t>PCCA</w:t>
      </w:r>
      <w:r w:rsidR="00B76E6D" w:rsidRPr="00C44D1B">
        <w:t> </w:t>
      </w:r>
      <w:r w:rsidRPr="00C44D1B">
        <w:t>STD</w:t>
      </w:r>
      <w:r w:rsidRPr="00C44D1B">
        <w:noBreakHyphen/>
        <w:t>101 [17] select wireless network +WS46</w:t>
      </w:r>
      <w:bookmarkEnd w:id="274"/>
      <w:bookmarkEnd w:id="275"/>
      <w:bookmarkEnd w:id="276"/>
      <w:bookmarkEnd w:id="277"/>
      <w:bookmarkEnd w:id="278"/>
      <w:bookmarkEnd w:id="279"/>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bookmarkStart w:id="280" w:name="_CRTable10"/>
      <w:r w:rsidRPr="00C44D1B">
        <w:t>Table </w:t>
      </w:r>
      <w:bookmarkEnd w:id="280"/>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81"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82" w:name="_MCCTEMPBM_CRPT80110108___7" w:colFirst="0" w:colLast="0"/>
            <w:bookmarkEnd w:id="281"/>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83" w:name="_MCCTEMPBM_CRPT80110109___7"/>
            <w:bookmarkEnd w:id="282"/>
            <w:r w:rsidRPr="00C44D1B">
              <w:rPr>
                <w:rFonts w:ascii="Courier New" w:hAnsi="Courier New"/>
              </w:rPr>
              <w:t>+WS46=?</w:t>
            </w:r>
            <w:bookmarkEnd w:id="283"/>
          </w:p>
        </w:tc>
        <w:tc>
          <w:tcPr>
            <w:tcW w:w="2915" w:type="dxa"/>
          </w:tcPr>
          <w:p w14:paraId="110E8A09" w14:textId="77777777" w:rsidR="00026965" w:rsidRPr="00C44D1B" w:rsidRDefault="00026965">
            <w:pPr>
              <w:spacing w:after="20"/>
              <w:rPr>
                <w:rFonts w:ascii="Courier New" w:hAnsi="Courier New"/>
              </w:rPr>
            </w:pPr>
            <w:bookmarkStart w:id="284"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84"/>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85"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85"/>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86" w:name="_MCCTEMPBM_CRPT80110112___7"/>
      <w:r w:rsidRPr="00C44D1B">
        <w:rPr>
          <w:rFonts w:ascii="Courier New" w:hAnsi="Courier New"/>
        </w:rPr>
        <w:t>&lt;n&gt;</w:t>
      </w:r>
      <w:r w:rsidRPr="00C44D1B">
        <w:t>:</w:t>
      </w:r>
      <w:r w:rsidR="004A539A" w:rsidRPr="00C44D1B">
        <w:t xml:space="preserve"> integer type</w:t>
      </w:r>
    </w:p>
    <w:bookmarkEnd w:id="286"/>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6B696F" w:rsidRDefault="00AC6D40" w:rsidP="003664BA">
      <w:pPr>
        <w:pStyle w:val="B2"/>
        <w:rPr>
          <w:lang w:val="sv-SE"/>
        </w:rPr>
      </w:pPr>
      <w:r w:rsidRPr="006B696F">
        <w:rPr>
          <w:lang w:val="sv-SE"/>
        </w:rPr>
        <w:t>30</w:t>
      </w:r>
      <w:r w:rsidR="000D46AE" w:rsidRPr="006B696F">
        <w:rPr>
          <w:lang w:val="sv-SE"/>
        </w:rPr>
        <w:tab/>
        <w:t>GERAN and E-UTRAN</w:t>
      </w:r>
    </w:p>
    <w:p w14:paraId="529363A5" w14:textId="77777777" w:rsidR="000D46AE" w:rsidRPr="006B696F" w:rsidRDefault="00AC6D40" w:rsidP="003664BA">
      <w:pPr>
        <w:pStyle w:val="B2"/>
        <w:rPr>
          <w:lang w:val="sv-SE"/>
        </w:rPr>
      </w:pPr>
      <w:r w:rsidRPr="006B696F">
        <w:rPr>
          <w:lang w:val="sv-SE"/>
        </w:rPr>
        <w:t>31</w:t>
      </w:r>
      <w:r w:rsidR="000D46AE" w:rsidRPr="006B696F">
        <w:rPr>
          <w:lang w:val="sv-SE"/>
        </w:rPr>
        <w:tab/>
        <w:t>UTRAN and E-UTRAN</w:t>
      </w:r>
    </w:p>
    <w:p w14:paraId="7B628741" w14:textId="77777777" w:rsidR="008628EC" w:rsidRPr="006B696F" w:rsidRDefault="0053282B" w:rsidP="008628EC">
      <w:pPr>
        <w:pStyle w:val="B2"/>
        <w:rPr>
          <w:lang w:val="sv-SE"/>
        </w:rPr>
      </w:pPr>
      <w:r w:rsidRPr="006B696F">
        <w:rPr>
          <w:lang w:val="sv-SE"/>
        </w:rPr>
        <w:t>35</w:t>
      </w:r>
      <w:r w:rsidR="008628EC" w:rsidRPr="006B696F">
        <w:rPr>
          <w:lang w:val="sv-SE"/>
        </w:rPr>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6B696F" w:rsidRDefault="0053282B" w:rsidP="008628EC">
      <w:pPr>
        <w:pStyle w:val="B2"/>
        <w:rPr>
          <w:lang w:val="sv-SE"/>
        </w:rPr>
      </w:pPr>
      <w:r w:rsidRPr="006B696F">
        <w:rPr>
          <w:lang w:val="sv-SE"/>
        </w:rPr>
        <w:t>38</w:t>
      </w:r>
      <w:r w:rsidR="008628EC" w:rsidRPr="006B696F">
        <w:rPr>
          <w:lang w:val="sv-SE"/>
        </w:rPr>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87"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87"/>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88" w:name="_MCCTEMPBM_CRPT80110114___7"/>
      <w:r w:rsidRPr="00C44D1B">
        <w:rPr>
          <w:rFonts w:ascii="Courier New" w:hAnsi="Courier New" w:cs="Courier New"/>
        </w:rPr>
        <w:t>&lt;n&gt;</w:t>
      </w:r>
      <w:r w:rsidRPr="00C44D1B">
        <w:t>:</w:t>
      </w:r>
      <w:r w:rsidR="004A539A" w:rsidRPr="00C44D1B">
        <w:t xml:space="preserve"> integer type</w:t>
      </w:r>
    </w:p>
    <w:bookmarkEnd w:id="288"/>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89" w:name="_CR5_10"/>
      <w:bookmarkStart w:id="290" w:name="_Toc20207449"/>
      <w:bookmarkStart w:id="291" w:name="_Toc27579331"/>
      <w:bookmarkStart w:id="292" w:name="_Toc36115911"/>
      <w:bookmarkStart w:id="293" w:name="_Toc45214791"/>
      <w:bookmarkStart w:id="294" w:name="_Toc51866558"/>
      <w:bookmarkStart w:id="295" w:name="_Toc218776515"/>
      <w:bookmarkEnd w:id="289"/>
      <w:r w:rsidRPr="00C44D1B">
        <w:rPr>
          <w:lang w:val="fr-FR"/>
        </w:rPr>
        <w:lastRenderedPageBreak/>
        <w:t>5.10</w:t>
      </w:r>
      <w:r w:rsidRPr="00C44D1B">
        <w:rPr>
          <w:lang w:val="fr-FR"/>
        </w:rPr>
        <w:tab/>
        <w:t>Request 5G subscription permanent identifier +CSUPI</w:t>
      </w:r>
      <w:bookmarkEnd w:id="290"/>
      <w:bookmarkEnd w:id="291"/>
      <w:bookmarkEnd w:id="292"/>
      <w:bookmarkEnd w:id="293"/>
      <w:bookmarkEnd w:id="294"/>
      <w:bookmarkEnd w:id="295"/>
    </w:p>
    <w:p w14:paraId="5016300E" w14:textId="77777777" w:rsidR="00545D9B" w:rsidRPr="00C44D1B" w:rsidRDefault="00545D9B" w:rsidP="00545D9B">
      <w:pPr>
        <w:pStyle w:val="TH"/>
        <w:rPr>
          <w:lang w:val="fr-FR"/>
        </w:rPr>
      </w:pPr>
      <w:bookmarkStart w:id="296" w:name="_CRTable5_101"/>
      <w:r w:rsidRPr="00C44D1B">
        <w:rPr>
          <w:lang w:val="fr-FR"/>
        </w:rPr>
        <w:t>Table </w:t>
      </w:r>
      <w:bookmarkEnd w:id="296"/>
      <w:r w:rsidRPr="00C44D1B">
        <w:rPr>
          <w:lang w:val="fr-FR"/>
        </w:rPr>
        <w:t>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97"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98" w:name="_MCCTEMPBM_CRPT80110116___7"/>
            <w:bookmarkEnd w:id="297"/>
            <w:r w:rsidRPr="00C44D1B">
              <w:rPr>
                <w:rFonts w:ascii="Courier New" w:hAnsi="Courier New"/>
              </w:rPr>
              <w:t>+CSUPI=?</w:t>
            </w:r>
            <w:bookmarkEnd w:id="298"/>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99"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99"/>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300"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300"/>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301"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302" w:name="_CR5_11"/>
      <w:bookmarkStart w:id="303" w:name="_Toc51866559"/>
      <w:bookmarkStart w:id="304" w:name="_Toc20207450"/>
      <w:bookmarkStart w:id="305" w:name="_Toc27579332"/>
      <w:bookmarkStart w:id="306" w:name="_Toc36115912"/>
      <w:bookmarkStart w:id="307" w:name="_Toc45214792"/>
      <w:bookmarkStart w:id="308" w:name="_Toc218776516"/>
      <w:bookmarkEnd w:id="301"/>
      <w:bookmarkEnd w:id="302"/>
      <w:r w:rsidRPr="00C44D1B">
        <w:t>5.11</w:t>
      </w:r>
      <w:r w:rsidRPr="00C44D1B">
        <w:tab/>
        <w:t>Request 5G network specific identifier +CNAI</w:t>
      </w:r>
      <w:bookmarkEnd w:id="303"/>
      <w:bookmarkEnd w:id="308"/>
    </w:p>
    <w:p w14:paraId="404C1847" w14:textId="77777777" w:rsidR="007C51CD" w:rsidRPr="00C44D1B" w:rsidRDefault="007C51CD" w:rsidP="007C51CD">
      <w:pPr>
        <w:pStyle w:val="TH"/>
        <w:rPr>
          <w:lang w:val="fr-FR"/>
        </w:rPr>
      </w:pPr>
      <w:bookmarkStart w:id="309" w:name="_CRTable5_111"/>
      <w:r w:rsidRPr="00C44D1B">
        <w:rPr>
          <w:lang w:val="fr-FR"/>
        </w:rPr>
        <w:t>Table </w:t>
      </w:r>
      <w:bookmarkEnd w:id="309"/>
      <w:r w:rsidRPr="00C44D1B">
        <w:rPr>
          <w:lang w:val="fr-FR"/>
        </w:rPr>
        <w:t>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310"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311" w:name="_MCCTEMPBM_CRPT80110121___7"/>
            <w:bookmarkEnd w:id="310"/>
            <w:r w:rsidRPr="00C44D1B">
              <w:rPr>
                <w:rFonts w:ascii="Courier New" w:hAnsi="Courier New"/>
              </w:rPr>
              <w:t>+CNAI=?</w:t>
            </w:r>
            <w:bookmarkEnd w:id="311"/>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312"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313"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313"/>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314" w:name="_CR5_12"/>
      <w:bookmarkStart w:id="315" w:name="_Toc51866560"/>
      <w:bookmarkStart w:id="316" w:name="_Toc218776517"/>
      <w:bookmarkEnd w:id="314"/>
      <w:r w:rsidRPr="00C44D1B">
        <w:lastRenderedPageBreak/>
        <w:t>5.</w:t>
      </w:r>
      <w:r w:rsidR="00545D9B" w:rsidRPr="00C44D1B">
        <w:t>1</w:t>
      </w:r>
      <w:r w:rsidR="007C51CD" w:rsidRPr="00C44D1B">
        <w:t>2</w:t>
      </w:r>
      <w:r w:rsidRPr="00C44D1B">
        <w:tab/>
        <w:t>Informative examples</w:t>
      </w:r>
      <w:bookmarkEnd w:id="304"/>
      <w:bookmarkEnd w:id="305"/>
      <w:bookmarkEnd w:id="306"/>
      <w:bookmarkEnd w:id="307"/>
      <w:bookmarkEnd w:id="315"/>
      <w:bookmarkEnd w:id="316"/>
    </w:p>
    <w:p w14:paraId="4D614ED8" w14:textId="77777777" w:rsidR="00026965" w:rsidRPr="00C44D1B" w:rsidRDefault="00026965">
      <w:pPr>
        <w:keepNext/>
        <w:keepLines/>
      </w:pPr>
      <w:bookmarkStart w:id="31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31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31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31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31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31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320" w:name="_CR6"/>
      <w:bookmarkStart w:id="321" w:name="_Toc20207451"/>
      <w:bookmarkStart w:id="322" w:name="_Toc27579333"/>
      <w:bookmarkStart w:id="323" w:name="_Toc36115913"/>
      <w:bookmarkStart w:id="324" w:name="_Toc45214793"/>
      <w:bookmarkStart w:id="325" w:name="_Toc51866561"/>
      <w:bookmarkStart w:id="326" w:name="_Toc218776518"/>
      <w:bookmarkEnd w:id="320"/>
      <w:r w:rsidRPr="00C44D1B">
        <w:lastRenderedPageBreak/>
        <w:t>6</w:t>
      </w:r>
      <w:r w:rsidRPr="00C44D1B">
        <w:tab/>
        <w:t>Call control commands and methods</w:t>
      </w:r>
      <w:bookmarkEnd w:id="321"/>
      <w:bookmarkEnd w:id="322"/>
      <w:bookmarkEnd w:id="323"/>
      <w:bookmarkEnd w:id="324"/>
      <w:bookmarkEnd w:id="325"/>
      <w:bookmarkEnd w:id="326"/>
    </w:p>
    <w:p w14:paraId="5DB49FAF" w14:textId="77777777" w:rsidR="00026965" w:rsidRPr="00C44D1B" w:rsidRDefault="000D46AE" w:rsidP="00E26141">
      <w:pPr>
        <w:pStyle w:val="Heading2"/>
      </w:pPr>
      <w:bookmarkStart w:id="327" w:name="_CR6_0"/>
      <w:bookmarkStart w:id="328" w:name="_Toc20207452"/>
      <w:bookmarkStart w:id="329" w:name="_Toc27579334"/>
      <w:bookmarkStart w:id="330" w:name="_Toc36115914"/>
      <w:bookmarkStart w:id="331" w:name="_Toc45214794"/>
      <w:bookmarkStart w:id="332" w:name="_Toc51866562"/>
      <w:bookmarkStart w:id="333" w:name="_Toc218776519"/>
      <w:bookmarkEnd w:id="327"/>
      <w:r w:rsidRPr="00C44D1B">
        <w:t>6.0</w:t>
      </w:r>
      <w:r w:rsidRPr="00C44D1B">
        <w:tab/>
        <w:t>General</w:t>
      </w:r>
      <w:bookmarkEnd w:id="328"/>
      <w:bookmarkEnd w:id="329"/>
      <w:bookmarkEnd w:id="330"/>
      <w:bookmarkEnd w:id="331"/>
      <w:bookmarkEnd w:id="332"/>
      <w:bookmarkEnd w:id="333"/>
    </w:p>
    <w:p w14:paraId="755ED68F" w14:textId="57762291" w:rsidR="00026965" w:rsidRPr="00C44D1B" w:rsidRDefault="00026965">
      <w:pPr>
        <w:keepNext/>
      </w:pPr>
      <w:bookmarkStart w:id="334"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335" w:name="_CR6_1"/>
      <w:bookmarkStart w:id="336" w:name="_Toc20207453"/>
      <w:bookmarkStart w:id="337" w:name="_Toc27579335"/>
      <w:bookmarkStart w:id="338" w:name="_Toc36115915"/>
      <w:bookmarkStart w:id="339" w:name="_Toc45214795"/>
      <w:bookmarkStart w:id="340" w:name="_Toc51866563"/>
      <w:bookmarkStart w:id="341" w:name="_Toc218776520"/>
      <w:bookmarkEnd w:id="334"/>
      <w:bookmarkEnd w:id="335"/>
      <w:r w:rsidRPr="00C44D1B">
        <w:t>6.1</w:t>
      </w:r>
      <w:r w:rsidRPr="00C44D1B">
        <w:tab/>
        <w:t>Select type of address +CSTA</w:t>
      </w:r>
      <w:bookmarkEnd w:id="336"/>
      <w:bookmarkEnd w:id="337"/>
      <w:bookmarkEnd w:id="338"/>
      <w:bookmarkEnd w:id="339"/>
      <w:bookmarkEnd w:id="340"/>
      <w:bookmarkEnd w:id="341"/>
    </w:p>
    <w:p w14:paraId="6939FBE1" w14:textId="77777777" w:rsidR="00026965" w:rsidRPr="00C44D1B" w:rsidRDefault="00026965">
      <w:pPr>
        <w:pStyle w:val="TH"/>
      </w:pPr>
      <w:bookmarkStart w:id="342" w:name="_CRTable11"/>
      <w:r w:rsidRPr="00C44D1B">
        <w:t>Table </w:t>
      </w:r>
      <w:bookmarkEnd w:id="342"/>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343"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44" w:name="_MCCTEMPBM_CRPT80110129___7" w:colFirst="0" w:colLast="0"/>
            <w:bookmarkEnd w:id="343"/>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45" w:name="_MCCTEMPBM_CRPT80110130___7"/>
            <w:bookmarkEnd w:id="344"/>
            <w:r w:rsidRPr="00C44D1B">
              <w:rPr>
                <w:rFonts w:ascii="Courier New" w:hAnsi="Courier New"/>
              </w:rPr>
              <w:t>+CSTA=?</w:t>
            </w:r>
            <w:bookmarkEnd w:id="345"/>
          </w:p>
        </w:tc>
        <w:tc>
          <w:tcPr>
            <w:tcW w:w="4040" w:type="dxa"/>
          </w:tcPr>
          <w:p w14:paraId="3459F155" w14:textId="77777777" w:rsidR="00026965" w:rsidRPr="00C44D1B" w:rsidRDefault="00026965">
            <w:pPr>
              <w:spacing w:after="20"/>
              <w:rPr>
                <w:rFonts w:ascii="Courier New" w:hAnsi="Courier New"/>
              </w:rPr>
            </w:pPr>
            <w:bookmarkStart w:id="346"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46"/>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47"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47"/>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48"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48"/>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49" w:name="_CR6_2"/>
      <w:bookmarkStart w:id="350" w:name="_Toc20207454"/>
      <w:bookmarkStart w:id="351" w:name="_Toc27579336"/>
      <w:bookmarkStart w:id="352" w:name="_Toc36115916"/>
      <w:bookmarkStart w:id="353" w:name="_Toc45214796"/>
      <w:bookmarkStart w:id="354" w:name="_Toc51866564"/>
      <w:bookmarkStart w:id="355" w:name="_Toc218776521"/>
      <w:bookmarkEnd w:id="34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50"/>
      <w:bookmarkEnd w:id="351"/>
      <w:bookmarkEnd w:id="352"/>
      <w:bookmarkEnd w:id="353"/>
      <w:bookmarkEnd w:id="354"/>
      <w:bookmarkEnd w:id="355"/>
    </w:p>
    <w:p w14:paraId="037B065C" w14:textId="4364153B" w:rsidR="00026965" w:rsidRPr="00C44D1B" w:rsidRDefault="00A828BB">
      <w:bookmarkStart w:id="356"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56"/>
    <w:p w14:paraId="21AF9C37" w14:textId="77777777" w:rsidR="00026965" w:rsidRPr="00C44D1B" w:rsidRDefault="00026965">
      <w:r w:rsidRPr="00C44D1B">
        <w:rPr>
          <w:b/>
        </w:rPr>
        <w:t>V.250 dialling digits</w:t>
      </w:r>
    </w:p>
    <w:p w14:paraId="6908A492" w14:textId="77777777" w:rsidR="00026965" w:rsidRPr="00C44D1B" w:rsidRDefault="00026965">
      <w:bookmarkStart w:id="357"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57"/>
    <w:p w14:paraId="5943DA59" w14:textId="77777777" w:rsidR="00026965" w:rsidRPr="00C44D1B" w:rsidRDefault="00026965">
      <w:r w:rsidRPr="00C44D1B">
        <w:rPr>
          <w:b/>
        </w:rPr>
        <w:t>V.250 modifier characters</w:t>
      </w:r>
    </w:p>
    <w:p w14:paraId="1B1C7A27" w14:textId="77777777" w:rsidR="00026965" w:rsidRPr="00C44D1B" w:rsidRDefault="00026965">
      <w:bookmarkStart w:id="358"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58"/>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59"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59"/>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60"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61" w:name="_CR6_3"/>
      <w:bookmarkStart w:id="362" w:name="_Toc20207455"/>
      <w:bookmarkStart w:id="363" w:name="_Toc27579337"/>
      <w:bookmarkStart w:id="364" w:name="_Toc36115917"/>
      <w:bookmarkStart w:id="365" w:name="_Toc45214797"/>
      <w:bookmarkStart w:id="366" w:name="_Toc51866565"/>
      <w:bookmarkStart w:id="367" w:name="_Toc218776522"/>
      <w:bookmarkEnd w:id="360"/>
      <w:bookmarkEnd w:id="361"/>
      <w:r w:rsidRPr="00C44D1B">
        <w:t>6.3</w:t>
      </w:r>
      <w:r w:rsidRPr="00C44D1B">
        <w:tab/>
        <w:t>Direct dialling from phonebooks</w:t>
      </w:r>
      <w:bookmarkEnd w:id="362"/>
      <w:bookmarkEnd w:id="363"/>
      <w:bookmarkEnd w:id="364"/>
      <w:bookmarkEnd w:id="365"/>
      <w:bookmarkEnd w:id="366"/>
      <w:bookmarkEnd w:id="367"/>
    </w:p>
    <w:p w14:paraId="38084396" w14:textId="77777777" w:rsidR="00026965" w:rsidRPr="00C44D1B" w:rsidRDefault="00026965">
      <w:bookmarkStart w:id="368"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68"/>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69"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69"/>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70"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70"/>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71"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71"/>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72" w:name="_PERM_MCCTEMPBM_CRPT80110143___2"/>
      <w:r w:rsidRPr="00C44D1B">
        <w:t>Mandatory when direct dialling is implemented. Also phonebook commands implementation is required.</w:t>
      </w:r>
    </w:p>
    <w:p w14:paraId="357A8BC1" w14:textId="77777777" w:rsidR="00026965" w:rsidRPr="00C44D1B" w:rsidRDefault="00026965" w:rsidP="00E26141">
      <w:pPr>
        <w:pStyle w:val="Heading2"/>
      </w:pPr>
      <w:bookmarkStart w:id="373" w:name="_CR6_4"/>
      <w:bookmarkEnd w:id="372"/>
      <w:bookmarkEnd w:id="373"/>
      <w:r w:rsidRPr="00C44D1B">
        <w:br w:type="page"/>
      </w:r>
      <w:bookmarkStart w:id="374" w:name="_Toc20207456"/>
      <w:bookmarkStart w:id="375" w:name="_Toc27579338"/>
      <w:bookmarkStart w:id="376" w:name="_Toc36115918"/>
      <w:bookmarkStart w:id="377" w:name="_Toc45214798"/>
      <w:bookmarkStart w:id="378" w:name="_Toc51866566"/>
      <w:bookmarkStart w:id="379" w:name="_Toc218776523"/>
      <w:r w:rsidRPr="00C44D1B">
        <w:lastRenderedPageBreak/>
        <w:t>6.4</w:t>
      </w:r>
      <w:r w:rsidRPr="00C44D1B">
        <w:tab/>
        <w:t>Call mode +CMOD</w:t>
      </w:r>
      <w:bookmarkEnd w:id="374"/>
      <w:bookmarkEnd w:id="375"/>
      <w:bookmarkEnd w:id="376"/>
      <w:bookmarkEnd w:id="377"/>
      <w:bookmarkEnd w:id="378"/>
      <w:bookmarkEnd w:id="379"/>
    </w:p>
    <w:p w14:paraId="39504182" w14:textId="77777777" w:rsidR="00026965" w:rsidRPr="00C44D1B" w:rsidRDefault="00026965">
      <w:pPr>
        <w:pStyle w:val="TH"/>
      </w:pPr>
      <w:bookmarkStart w:id="380" w:name="_CRTable12"/>
      <w:r w:rsidRPr="00C44D1B">
        <w:t>Table </w:t>
      </w:r>
      <w:bookmarkEnd w:id="380"/>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81"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82" w:name="_MCCTEMPBM_CRPT80110145___7" w:colFirst="0" w:colLast="0"/>
            <w:bookmarkEnd w:id="381"/>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83" w:name="_MCCTEMPBM_CRPT80110146___7"/>
            <w:bookmarkEnd w:id="382"/>
            <w:r w:rsidRPr="00C44D1B">
              <w:rPr>
                <w:rFonts w:ascii="Courier New" w:hAnsi="Courier New"/>
              </w:rPr>
              <w:t>+CMOD=?</w:t>
            </w:r>
            <w:bookmarkEnd w:id="383"/>
          </w:p>
        </w:tc>
        <w:tc>
          <w:tcPr>
            <w:tcW w:w="3990" w:type="dxa"/>
          </w:tcPr>
          <w:p w14:paraId="60400A29" w14:textId="77777777" w:rsidR="00026965" w:rsidRPr="00C44D1B" w:rsidRDefault="00026965">
            <w:pPr>
              <w:spacing w:after="20"/>
              <w:rPr>
                <w:rFonts w:ascii="Courier New" w:hAnsi="Courier New"/>
              </w:rPr>
            </w:pPr>
            <w:bookmarkStart w:id="384"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84"/>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85"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85"/>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86"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86"/>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87" w:name="_MCCTEMPBM_CRPT80110150___7"/>
      <w:r w:rsidRPr="00C44D1B">
        <w:rPr>
          <w:rFonts w:ascii="Courier New" w:hAnsi="Courier New"/>
        </w:rPr>
        <w:t>&lt;mode&gt;</w:t>
      </w:r>
      <w:r w:rsidRPr="00C44D1B">
        <w:t>:</w:t>
      </w:r>
      <w:r w:rsidR="004A539A" w:rsidRPr="00C44D1B">
        <w:t xml:space="preserve"> integer type</w:t>
      </w:r>
    </w:p>
    <w:bookmarkEnd w:id="387"/>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88" w:name="_CR6_4A"/>
      <w:bookmarkStart w:id="389" w:name="_Toc20207457"/>
      <w:bookmarkStart w:id="390" w:name="_Toc27579339"/>
      <w:bookmarkStart w:id="391" w:name="_Toc36115919"/>
      <w:bookmarkStart w:id="392" w:name="_Toc45214799"/>
      <w:bookmarkStart w:id="393" w:name="_Toc51866567"/>
      <w:bookmarkStart w:id="394" w:name="_Toc218776524"/>
      <w:bookmarkEnd w:id="388"/>
      <w:r w:rsidRPr="00C44D1B">
        <w:t>6.4A</w:t>
      </w:r>
      <w:r w:rsidRPr="00C44D1B">
        <w:tab/>
        <w:t xml:space="preserve">Voice </w:t>
      </w:r>
      <w:r w:rsidR="00136ECD" w:rsidRPr="00C44D1B">
        <w:t>c</w:t>
      </w:r>
      <w:r w:rsidRPr="00C44D1B">
        <w:t xml:space="preserve">all </w:t>
      </w:r>
      <w:r w:rsidR="00136ECD" w:rsidRPr="00C44D1B">
        <w:t>m</w:t>
      </w:r>
      <w:r w:rsidRPr="00C44D1B">
        <w:t>ode +CVMOD</w:t>
      </w:r>
      <w:bookmarkEnd w:id="389"/>
      <w:bookmarkEnd w:id="390"/>
      <w:bookmarkEnd w:id="391"/>
      <w:bookmarkEnd w:id="392"/>
      <w:bookmarkEnd w:id="393"/>
      <w:bookmarkEnd w:id="394"/>
    </w:p>
    <w:p w14:paraId="6C7139D1" w14:textId="77777777" w:rsidR="00762D91" w:rsidRPr="00C44D1B" w:rsidRDefault="00762D91" w:rsidP="00762D91">
      <w:pPr>
        <w:pStyle w:val="TH"/>
      </w:pPr>
      <w:bookmarkStart w:id="395" w:name="_CRTable13"/>
      <w:r w:rsidRPr="00C44D1B">
        <w:t>Table</w:t>
      </w:r>
      <w:r w:rsidR="008B331A" w:rsidRPr="00C44D1B">
        <w:t> </w:t>
      </w:r>
      <w:bookmarkEnd w:id="395"/>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9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97" w:name="_MCCTEMPBM_CRPT80110152___7" w:colFirst="0" w:colLast="0"/>
            <w:bookmarkEnd w:id="39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98" w:name="_MCCTEMPBM_CRPT80110153___7"/>
            <w:bookmarkEnd w:id="397"/>
            <w:r w:rsidRPr="00C44D1B">
              <w:rPr>
                <w:rFonts w:ascii="Courier New" w:hAnsi="Courier New" w:cs="Courier New"/>
                <w:sz w:val="20"/>
                <w:lang w:eastAsia="en-US"/>
              </w:rPr>
              <w:t>+CVMOD=?</w:t>
            </w:r>
            <w:bookmarkEnd w:id="39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9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9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40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40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40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40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40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40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403" w:name="_CR6_5"/>
      <w:bookmarkStart w:id="404" w:name="_Toc20207458"/>
      <w:bookmarkStart w:id="405" w:name="_Toc27579340"/>
      <w:bookmarkStart w:id="406" w:name="_Toc36115920"/>
      <w:bookmarkStart w:id="407" w:name="_Toc45214800"/>
      <w:bookmarkStart w:id="408" w:name="_Toc51866568"/>
      <w:bookmarkStart w:id="409" w:name="_Toc218776525"/>
      <w:bookmarkEnd w:id="403"/>
      <w:r w:rsidRPr="00C44D1B">
        <w:t>6.5</w:t>
      </w:r>
      <w:r w:rsidRPr="00C44D1B">
        <w:tab/>
        <w:t>Hangup call +CHUP</w:t>
      </w:r>
      <w:bookmarkEnd w:id="404"/>
      <w:bookmarkEnd w:id="405"/>
      <w:bookmarkEnd w:id="406"/>
      <w:bookmarkEnd w:id="407"/>
      <w:bookmarkEnd w:id="408"/>
      <w:bookmarkEnd w:id="409"/>
    </w:p>
    <w:p w14:paraId="755B1CB3" w14:textId="77777777" w:rsidR="00026965" w:rsidRPr="00C44D1B" w:rsidRDefault="00026965">
      <w:pPr>
        <w:pStyle w:val="TH"/>
      </w:pPr>
      <w:bookmarkStart w:id="410" w:name="_CRTable13a"/>
      <w:r w:rsidRPr="00C44D1B">
        <w:t>Table </w:t>
      </w:r>
      <w:bookmarkEnd w:id="410"/>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411"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412" w:name="_MCCTEMPBM_CRPT80110159___7" w:colFirst="0" w:colLast="0"/>
            <w:bookmarkEnd w:id="411"/>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412"/>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413"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413"/>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414" w:name="_CR6_6"/>
      <w:bookmarkStart w:id="415" w:name="_Toc20207459"/>
      <w:bookmarkStart w:id="416" w:name="_Toc27579341"/>
      <w:bookmarkStart w:id="417" w:name="_Toc36115921"/>
      <w:bookmarkStart w:id="418" w:name="_Toc45214801"/>
      <w:bookmarkStart w:id="419" w:name="_Toc51866569"/>
      <w:bookmarkStart w:id="420" w:name="_Toc218776526"/>
      <w:bookmarkEnd w:id="414"/>
      <w:r w:rsidRPr="00C44D1B">
        <w:lastRenderedPageBreak/>
        <w:t>6.6</w:t>
      </w:r>
      <w:r w:rsidRPr="00C44D1B">
        <w:tab/>
        <w:t>Alternating mode call control method</w:t>
      </w:r>
      <w:bookmarkEnd w:id="415"/>
      <w:bookmarkEnd w:id="416"/>
      <w:bookmarkEnd w:id="417"/>
      <w:bookmarkEnd w:id="418"/>
      <w:bookmarkEnd w:id="419"/>
      <w:bookmarkEnd w:id="420"/>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421"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421"/>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422"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422"/>
    <w:p w14:paraId="73C9879C" w14:textId="77777777" w:rsidR="00026965" w:rsidRPr="00C44D1B" w:rsidRDefault="00026965">
      <w:pPr>
        <w:pStyle w:val="TH"/>
      </w:pPr>
      <w:r w:rsidRPr="00C44D1B">
        <w:object w:dxaOrig="5324" w:dyaOrig="4402" w14:anchorId="274F054C">
          <v:shape id="_x0000_i1029" type="#_x0000_t75" style="width:265.95pt;height:219.35pt" o:ole="">
            <v:imagedata r:id="rId18" o:title=""/>
          </v:shape>
          <o:OLEObject Type="Embed" ProgID="MgxDesigner" ShapeID="_x0000_i1029" DrawAspect="Content" ObjectID="_1829389480" r:id="rId19"/>
        </w:object>
      </w:r>
    </w:p>
    <w:p w14:paraId="15646668" w14:textId="77777777" w:rsidR="00026965" w:rsidRPr="00C44D1B" w:rsidRDefault="00026965">
      <w:pPr>
        <w:pStyle w:val="TF"/>
      </w:pPr>
      <w:bookmarkStart w:id="423" w:name="_CRFigure4"/>
      <w:r w:rsidRPr="00C44D1B">
        <w:t>Figure</w:t>
      </w:r>
      <w:bookmarkStart w:id="424" w:name="figvoiceflwddata"/>
      <w:r w:rsidR="00B422F7" w:rsidRPr="00C44D1B">
        <w:t> </w:t>
      </w:r>
      <w:bookmarkEnd w:id="423"/>
      <w:r w:rsidRPr="00C44D1B">
        <w:rPr>
          <w:noProof/>
        </w:rPr>
        <w:t>4</w:t>
      </w:r>
      <w:bookmarkEnd w:id="424"/>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425"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425"/>
    <w:p w14:paraId="0AD44BF5" w14:textId="77777777" w:rsidR="00026965" w:rsidRPr="00C44D1B" w:rsidRDefault="00026965">
      <w:pPr>
        <w:pStyle w:val="TH"/>
      </w:pPr>
      <w:r w:rsidRPr="00C44D1B">
        <w:object w:dxaOrig="6759" w:dyaOrig="4460" w14:anchorId="1D8AF3DA">
          <v:shape id="_x0000_i1030" type="#_x0000_t75" style="width:338.75pt;height:223.1pt" o:ole="">
            <v:imagedata r:id="rId20" o:title=""/>
          </v:shape>
          <o:OLEObject Type="Embed" ProgID="MgxDesigner" ShapeID="_x0000_i1030" DrawAspect="Content" ObjectID="_1829389481" r:id="rId21"/>
        </w:object>
      </w:r>
    </w:p>
    <w:p w14:paraId="0D72B70C" w14:textId="77777777" w:rsidR="00026965" w:rsidRPr="00C44D1B" w:rsidRDefault="00026965">
      <w:pPr>
        <w:pStyle w:val="TF"/>
      </w:pPr>
      <w:bookmarkStart w:id="426" w:name="_CRFigure5"/>
      <w:r w:rsidRPr="00C44D1B">
        <w:t>Figure</w:t>
      </w:r>
      <w:bookmarkStart w:id="427" w:name="figvoicedata"/>
      <w:r w:rsidR="00B422F7" w:rsidRPr="00C44D1B">
        <w:t> </w:t>
      </w:r>
      <w:bookmarkEnd w:id="426"/>
      <w:r w:rsidRPr="00C44D1B">
        <w:rPr>
          <w:noProof/>
        </w:rPr>
        <w:t>5</w:t>
      </w:r>
      <w:bookmarkEnd w:id="427"/>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428"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428"/>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7.95pt;height:223.1pt" o:ole="">
            <v:imagedata r:id="rId22" o:title=""/>
          </v:shape>
          <o:OLEObject Type="Embed" ProgID="MgxDesigner" ShapeID="_x0000_i1031" DrawAspect="Content" ObjectID="_1829389482" r:id="rId23"/>
        </w:object>
      </w:r>
    </w:p>
    <w:p w14:paraId="21E07DF2" w14:textId="77777777" w:rsidR="00026965" w:rsidRPr="00C44D1B" w:rsidRDefault="00026965">
      <w:pPr>
        <w:pStyle w:val="TF"/>
      </w:pPr>
      <w:bookmarkStart w:id="429" w:name="_CRFigure6"/>
      <w:r w:rsidRPr="00C44D1B">
        <w:t>Figure</w:t>
      </w:r>
      <w:bookmarkStart w:id="430" w:name="figvoicefaxNEW"/>
      <w:r w:rsidR="00B422F7" w:rsidRPr="00C44D1B">
        <w:t> </w:t>
      </w:r>
      <w:bookmarkEnd w:id="429"/>
      <w:r w:rsidRPr="00C44D1B">
        <w:rPr>
          <w:noProof/>
        </w:rPr>
        <w:t>6</w:t>
      </w:r>
      <w:bookmarkEnd w:id="430"/>
      <w:r w:rsidRPr="00C44D1B">
        <w:t>: Alternating voice and fax call</w:t>
      </w:r>
    </w:p>
    <w:p w14:paraId="3C4C6137" w14:textId="77777777" w:rsidR="00026965" w:rsidRPr="00C44D1B" w:rsidRDefault="00026965" w:rsidP="00E26141">
      <w:pPr>
        <w:pStyle w:val="Heading2"/>
      </w:pPr>
      <w:bookmarkStart w:id="431" w:name="_CR6_7"/>
      <w:bookmarkStart w:id="432" w:name="_Toc20207460"/>
      <w:bookmarkStart w:id="433" w:name="_Toc27579342"/>
      <w:bookmarkStart w:id="434" w:name="_Toc36115922"/>
      <w:bookmarkStart w:id="435" w:name="_Toc45214802"/>
      <w:bookmarkStart w:id="436" w:name="_Toc51866570"/>
      <w:bookmarkStart w:id="437" w:name="_Toc218776527"/>
      <w:bookmarkEnd w:id="431"/>
      <w:r w:rsidRPr="00C44D1B">
        <w:t>6.7</w:t>
      </w:r>
      <w:r w:rsidRPr="00C44D1B">
        <w:tab/>
        <w:t>Select bearer service type +CBST</w:t>
      </w:r>
      <w:bookmarkEnd w:id="432"/>
      <w:bookmarkEnd w:id="433"/>
      <w:bookmarkEnd w:id="434"/>
      <w:bookmarkEnd w:id="435"/>
      <w:bookmarkEnd w:id="436"/>
      <w:bookmarkEnd w:id="437"/>
    </w:p>
    <w:p w14:paraId="593A4C93" w14:textId="77777777" w:rsidR="00026965" w:rsidRPr="00C44D1B" w:rsidRDefault="00026965">
      <w:pPr>
        <w:pStyle w:val="TH"/>
      </w:pPr>
      <w:bookmarkStart w:id="438" w:name="_CRTable14"/>
      <w:r w:rsidRPr="00C44D1B">
        <w:t>Table </w:t>
      </w:r>
      <w:bookmarkEnd w:id="438"/>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439"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440" w:name="_MCCTEMPBM_CRPT80110166___7" w:colFirst="0" w:colLast="0"/>
            <w:bookmarkEnd w:id="439"/>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441" w:name="_MCCTEMPBM_CRPT80110167___7"/>
            <w:bookmarkEnd w:id="440"/>
            <w:r w:rsidRPr="00C44D1B">
              <w:rPr>
                <w:rFonts w:ascii="Courier New" w:hAnsi="Courier New"/>
              </w:rPr>
              <w:lastRenderedPageBreak/>
              <w:t>+CBST=?</w:t>
            </w:r>
            <w:bookmarkEnd w:id="441"/>
          </w:p>
        </w:tc>
        <w:tc>
          <w:tcPr>
            <w:tcW w:w="4337" w:type="dxa"/>
          </w:tcPr>
          <w:p w14:paraId="63EB34CD" w14:textId="77777777" w:rsidR="00026965" w:rsidRPr="00C44D1B" w:rsidRDefault="00026965">
            <w:pPr>
              <w:spacing w:after="20"/>
              <w:rPr>
                <w:rFonts w:ascii="Courier New" w:hAnsi="Courier New"/>
              </w:rPr>
            </w:pPr>
            <w:bookmarkStart w:id="442"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442"/>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443"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443"/>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444"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445" w:name="_PERM_MCCTEMPBM_CRPT80110171___2"/>
      <w:bookmarkEnd w:id="444"/>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446" w:name="_MCCTEMPBM_CRPT80110172___7"/>
      <w:bookmarkEnd w:id="445"/>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447" w:name="_PERM_MCCTEMPBM_CRPT80110173___2"/>
      <w:bookmarkEnd w:id="446"/>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448" w:name="_MCCTEMPBM_CRPT80110174___7"/>
      <w:bookmarkEnd w:id="447"/>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449" w:name="_PERM_MCCTEMPBM_CRPT80110175___2"/>
      <w:bookmarkEnd w:id="448"/>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449"/>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450" w:name="_CR6_8"/>
      <w:bookmarkStart w:id="451" w:name="_Toc20207461"/>
      <w:bookmarkStart w:id="452" w:name="_Toc27579343"/>
      <w:bookmarkStart w:id="453" w:name="_Toc36115923"/>
      <w:bookmarkStart w:id="454" w:name="_Toc45214803"/>
      <w:bookmarkStart w:id="455" w:name="_Toc51866571"/>
      <w:bookmarkStart w:id="456" w:name="_Toc218776528"/>
      <w:bookmarkEnd w:id="450"/>
      <w:r w:rsidRPr="00C44D1B">
        <w:t>6.8</w:t>
      </w:r>
      <w:r w:rsidRPr="00C44D1B">
        <w:tab/>
        <w:t>Radio link protocol +CRLP</w:t>
      </w:r>
      <w:bookmarkEnd w:id="451"/>
      <w:bookmarkEnd w:id="452"/>
      <w:bookmarkEnd w:id="453"/>
      <w:bookmarkEnd w:id="454"/>
      <w:bookmarkEnd w:id="455"/>
      <w:bookmarkEnd w:id="456"/>
    </w:p>
    <w:p w14:paraId="72E3BA34" w14:textId="77777777" w:rsidR="00026965" w:rsidRPr="00C44D1B" w:rsidRDefault="00026965">
      <w:pPr>
        <w:pStyle w:val="TH"/>
      </w:pPr>
      <w:bookmarkStart w:id="457" w:name="_CRTable15"/>
      <w:r w:rsidRPr="00C44D1B">
        <w:t>Table </w:t>
      </w:r>
      <w:bookmarkEnd w:id="457"/>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45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459" w:name="_MCCTEMPBM_CRPT80110177___7" w:colFirst="0" w:colLast="1"/>
            <w:bookmarkEnd w:id="45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60" w:name="_MCCTEMPBM_CRPT80110178___7"/>
            <w:bookmarkEnd w:id="459"/>
            <w:r w:rsidRPr="00C44D1B">
              <w:rPr>
                <w:rFonts w:ascii="Courier New" w:hAnsi="Courier New"/>
              </w:rPr>
              <w:t>+CRLP=?</w:t>
            </w:r>
            <w:bookmarkEnd w:id="460"/>
          </w:p>
        </w:tc>
        <w:tc>
          <w:tcPr>
            <w:tcW w:w="6527" w:type="dxa"/>
          </w:tcPr>
          <w:p w14:paraId="0990E942" w14:textId="77777777" w:rsidR="00026965" w:rsidRPr="00C44D1B" w:rsidRDefault="00026965">
            <w:pPr>
              <w:spacing w:after="20"/>
              <w:rPr>
                <w:rFonts w:ascii="Courier New" w:hAnsi="Courier New"/>
              </w:rPr>
            </w:pPr>
            <w:bookmarkStart w:id="46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62" w:name="_MCCTEMPBM_CRPT80110180___7"/>
            <w:bookmarkEnd w:id="461"/>
            <w:r w:rsidRPr="00C44D1B">
              <w:rPr>
                <w:rFonts w:ascii="Courier New" w:hAnsi="Courier New"/>
              </w:rPr>
              <w:t>[...]]</w:t>
            </w:r>
            <w:bookmarkEnd w:id="46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6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64" w:name="_MCCTEMPBM_CRPT80110182___7"/>
      <w:bookmarkEnd w:id="46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65" w:name="_MCCTEMPBM_CRPT80110183___7"/>
      <w:bookmarkEnd w:id="46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6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6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67" w:name="_MCCTEMPBM_CRPT80110185___7"/>
      <w:bookmarkEnd w:id="46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68" w:name="_MCCTEMPBM_CRPT80110186___7"/>
      <w:bookmarkEnd w:id="46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6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69" w:name="_CR6_9"/>
      <w:bookmarkStart w:id="470" w:name="_Toc20207462"/>
      <w:bookmarkStart w:id="471" w:name="_Toc27579344"/>
      <w:bookmarkStart w:id="472" w:name="_Toc36115924"/>
      <w:bookmarkStart w:id="473" w:name="_Toc45214804"/>
      <w:bookmarkStart w:id="474" w:name="_Toc51866572"/>
      <w:bookmarkStart w:id="475" w:name="_Toc218776529"/>
      <w:bookmarkEnd w:id="469"/>
      <w:r w:rsidRPr="00C44D1B">
        <w:t>6.9</w:t>
      </w:r>
      <w:r w:rsidRPr="00C44D1B">
        <w:tab/>
        <w:t>Service reporting control +CR</w:t>
      </w:r>
      <w:bookmarkEnd w:id="470"/>
      <w:bookmarkEnd w:id="471"/>
      <w:bookmarkEnd w:id="472"/>
      <w:bookmarkEnd w:id="473"/>
      <w:bookmarkEnd w:id="474"/>
      <w:bookmarkEnd w:id="475"/>
    </w:p>
    <w:p w14:paraId="7FAD7797" w14:textId="77777777" w:rsidR="00026965" w:rsidRPr="00C44D1B" w:rsidRDefault="00026965">
      <w:pPr>
        <w:pStyle w:val="TH"/>
      </w:pPr>
      <w:bookmarkStart w:id="476" w:name="_CRTable16"/>
      <w:r w:rsidRPr="00C44D1B">
        <w:t>Table </w:t>
      </w:r>
      <w:bookmarkEnd w:id="476"/>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77"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78" w:name="_MCCTEMPBM_CRPT80110188___7" w:colFirst="0" w:colLast="0"/>
            <w:bookmarkEnd w:id="477"/>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79" w:name="_MCCTEMPBM_CRPT80110189___7"/>
            <w:bookmarkEnd w:id="478"/>
            <w:r w:rsidRPr="00C44D1B">
              <w:rPr>
                <w:rFonts w:ascii="Courier New" w:hAnsi="Courier New"/>
              </w:rPr>
              <w:t>+CR=?</w:t>
            </w:r>
            <w:bookmarkEnd w:id="479"/>
          </w:p>
        </w:tc>
        <w:tc>
          <w:tcPr>
            <w:tcW w:w="3859" w:type="dxa"/>
          </w:tcPr>
          <w:p w14:paraId="2211A6E8" w14:textId="77777777" w:rsidR="00026965" w:rsidRPr="00C44D1B" w:rsidRDefault="00026965">
            <w:pPr>
              <w:spacing w:after="20"/>
              <w:rPr>
                <w:rFonts w:ascii="Courier New" w:hAnsi="Courier New"/>
              </w:rPr>
            </w:pPr>
            <w:bookmarkStart w:id="480"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80"/>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81"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82" w:name="_MCCTEMPBM_CRPT80110192___7"/>
      <w:bookmarkEnd w:id="481"/>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83" w:name="_MCCTEMPBM_CRPT80110193___7"/>
      <w:bookmarkEnd w:id="482"/>
      <w:r w:rsidRPr="00C44D1B">
        <w:t xml:space="preserve">Read command returns the current value of </w:t>
      </w:r>
      <w:r w:rsidRPr="00C44D1B">
        <w:rPr>
          <w:rFonts w:ascii="Courier New" w:hAnsi="Courier New" w:cs="Courier New"/>
        </w:rPr>
        <w:t>&lt;mode&gt;</w:t>
      </w:r>
      <w:r w:rsidRPr="00C44D1B">
        <w:t>.</w:t>
      </w:r>
    </w:p>
    <w:bookmarkEnd w:id="483"/>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84" w:name="_MCCTEMPBM_CRPT80110194___7"/>
      <w:r w:rsidRPr="00C44D1B">
        <w:rPr>
          <w:rFonts w:ascii="Courier New" w:hAnsi="Courier New" w:cs="Courier New"/>
        </w:rPr>
        <w:t>&lt;mode&gt;</w:t>
      </w:r>
      <w:r w:rsidRPr="00C44D1B">
        <w:t>:</w:t>
      </w:r>
      <w:r w:rsidR="004A539A" w:rsidRPr="00C44D1B">
        <w:t xml:space="preserve"> integer type</w:t>
      </w:r>
    </w:p>
    <w:bookmarkEnd w:id="484"/>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6B696F" w:rsidRDefault="00026965" w:rsidP="003664BA">
      <w:pPr>
        <w:pStyle w:val="B2"/>
        <w:rPr>
          <w:lang w:val="fr-FR"/>
        </w:rPr>
      </w:pPr>
      <w:r w:rsidRPr="006B696F">
        <w:rPr>
          <w:lang w:val="fr-FR"/>
        </w:rPr>
        <w:t>1</w:t>
      </w:r>
      <w:r w:rsidRPr="006B696F">
        <w:rPr>
          <w:lang w:val="fr-FR"/>
        </w:rPr>
        <w:tab/>
        <w:t>enables reporting</w:t>
      </w:r>
    </w:p>
    <w:p w14:paraId="76445FFE" w14:textId="77777777" w:rsidR="00026965" w:rsidRPr="006B696F" w:rsidRDefault="00026965" w:rsidP="003664BA">
      <w:pPr>
        <w:pStyle w:val="B1"/>
        <w:rPr>
          <w:lang w:val="fr-FR"/>
        </w:rPr>
      </w:pPr>
      <w:bookmarkStart w:id="485" w:name="_MCCTEMPBM_CRPT80110195___7"/>
      <w:r w:rsidRPr="006B696F">
        <w:rPr>
          <w:rFonts w:ascii="Courier New" w:hAnsi="Courier New" w:cs="Courier New"/>
          <w:lang w:val="fr-FR"/>
        </w:rPr>
        <w:t>&lt;serv&gt;</w:t>
      </w:r>
      <w:r w:rsidRPr="006B696F">
        <w:rPr>
          <w:lang w:val="fr-FR"/>
        </w:rPr>
        <w:t>:</w:t>
      </w:r>
    </w:p>
    <w:p w14:paraId="38239294" w14:textId="5A380200" w:rsidR="00026965" w:rsidRPr="006B696F" w:rsidRDefault="00026965" w:rsidP="003664BA">
      <w:pPr>
        <w:pStyle w:val="B2"/>
        <w:rPr>
          <w:lang w:val="fr-FR"/>
        </w:rPr>
      </w:pPr>
      <w:bookmarkStart w:id="486" w:name="_MCCTEMPBM_CRPT80110196___7"/>
      <w:bookmarkEnd w:id="485"/>
      <w:r w:rsidRPr="006B696F">
        <w:rPr>
          <w:rFonts w:ascii="Courier New" w:hAnsi="Courier New"/>
          <w:lang w:val="fr-FR"/>
        </w:rPr>
        <w:t>ASYNC</w:t>
      </w:r>
      <w:r w:rsidR="00543CA8" w:rsidRPr="006B696F">
        <w:rPr>
          <w:lang w:val="fr-FR"/>
        </w:rPr>
        <w:tab/>
      </w:r>
      <w:r w:rsidRPr="006B696F">
        <w:rPr>
          <w:lang w:val="fr-FR"/>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6B696F" w:rsidRDefault="00026965" w:rsidP="003664BA">
      <w:pPr>
        <w:pStyle w:val="B2"/>
      </w:pPr>
      <w:r w:rsidRPr="006B696F">
        <w:rPr>
          <w:rFonts w:ascii="Courier New" w:hAnsi="Courier New"/>
        </w:rPr>
        <w:t>GPRS [&lt;L2P&gt;]</w:t>
      </w:r>
      <w:r w:rsidRPr="006B696F">
        <w:tab/>
        <w:t>GPRS</w:t>
      </w:r>
    </w:p>
    <w:p w14:paraId="4F5DA950" w14:textId="77777777" w:rsidR="00026965" w:rsidRPr="00C44D1B" w:rsidRDefault="00026965" w:rsidP="003664BA">
      <w:pPr>
        <w:pStyle w:val="B1"/>
      </w:pPr>
      <w:bookmarkStart w:id="487" w:name="_MCCTEMPBM_CRPT80110197___7"/>
      <w:bookmarkEnd w:id="486"/>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87"/>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88" w:name="_CR6_10"/>
      <w:bookmarkStart w:id="489" w:name="_Toc20207463"/>
      <w:bookmarkStart w:id="490" w:name="_Toc27579345"/>
      <w:bookmarkStart w:id="491" w:name="_Toc36115925"/>
      <w:bookmarkStart w:id="492" w:name="_Toc45214805"/>
      <w:bookmarkStart w:id="493" w:name="_Toc51866573"/>
      <w:bookmarkStart w:id="494" w:name="_Toc218776530"/>
      <w:bookmarkEnd w:id="488"/>
      <w:r w:rsidRPr="00C44D1B">
        <w:lastRenderedPageBreak/>
        <w:t>6.10</w:t>
      </w:r>
      <w:r w:rsidRPr="00C44D1B">
        <w:tab/>
        <w:t>Extended error report +CEER</w:t>
      </w:r>
      <w:bookmarkEnd w:id="489"/>
      <w:bookmarkEnd w:id="490"/>
      <w:bookmarkEnd w:id="491"/>
      <w:bookmarkEnd w:id="492"/>
      <w:bookmarkEnd w:id="493"/>
      <w:bookmarkEnd w:id="494"/>
    </w:p>
    <w:p w14:paraId="05415A40" w14:textId="77777777" w:rsidR="00026965" w:rsidRPr="00C44D1B" w:rsidRDefault="00026965">
      <w:pPr>
        <w:pStyle w:val="TH"/>
      </w:pPr>
      <w:bookmarkStart w:id="495" w:name="_CRTable17"/>
      <w:r w:rsidRPr="00C44D1B">
        <w:t>Table </w:t>
      </w:r>
      <w:bookmarkEnd w:id="495"/>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96"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97" w:name="_MCCTEMPBM_CRPT80110199___7" w:colFirst="0" w:colLast="0"/>
            <w:bookmarkEnd w:id="496"/>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97"/>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98"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98"/>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99"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500" w:name="_MCCTEMPBM_CRPT80110202___7"/>
      <w:bookmarkEnd w:id="499"/>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500"/>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501" w:name="_CR6_11"/>
      <w:bookmarkStart w:id="502" w:name="_Toc20207464"/>
      <w:bookmarkStart w:id="503" w:name="_Toc27579346"/>
      <w:bookmarkStart w:id="504" w:name="_Toc36115926"/>
      <w:bookmarkStart w:id="505" w:name="_Toc45214806"/>
      <w:bookmarkStart w:id="506" w:name="_Toc51866574"/>
      <w:bookmarkStart w:id="507" w:name="_Toc218776531"/>
      <w:bookmarkEnd w:id="501"/>
      <w:r w:rsidRPr="00C44D1B">
        <w:rPr>
          <w:lang w:val="fr-FR"/>
        </w:rPr>
        <w:t>6.11</w:t>
      </w:r>
      <w:r w:rsidRPr="00C44D1B">
        <w:rPr>
          <w:lang w:val="fr-FR"/>
        </w:rPr>
        <w:tab/>
        <w:t>Cellular result codes +CRC</w:t>
      </w:r>
      <w:bookmarkEnd w:id="502"/>
      <w:bookmarkEnd w:id="503"/>
      <w:bookmarkEnd w:id="504"/>
      <w:bookmarkEnd w:id="505"/>
      <w:bookmarkEnd w:id="506"/>
      <w:bookmarkEnd w:id="507"/>
    </w:p>
    <w:p w14:paraId="77FF3BE5" w14:textId="77777777" w:rsidR="00026965" w:rsidRPr="00C44D1B" w:rsidRDefault="00026965">
      <w:pPr>
        <w:pStyle w:val="TH"/>
      </w:pPr>
      <w:bookmarkStart w:id="508" w:name="_CRTable18"/>
      <w:r w:rsidRPr="00C44D1B">
        <w:t>Table </w:t>
      </w:r>
      <w:bookmarkEnd w:id="508"/>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509"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510" w:name="_MCCTEMPBM_CRPT80110204___7" w:colFirst="0" w:colLast="0"/>
            <w:bookmarkEnd w:id="509"/>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511" w:name="_MCCTEMPBM_CRPT80110205___7"/>
            <w:bookmarkEnd w:id="510"/>
            <w:r w:rsidRPr="00C44D1B">
              <w:rPr>
                <w:rFonts w:ascii="Courier New" w:hAnsi="Courier New"/>
              </w:rPr>
              <w:t>+CRC=?</w:t>
            </w:r>
            <w:bookmarkEnd w:id="511"/>
          </w:p>
        </w:tc>
        <w:tc>
          <w:tcPr>
            <w:tcW w:w="3427" w:type="dxa"/>
          </w:tcPr>
          <w:p w14:paraId="3E8C1A3B" w14:textId="77777777" w:rsidR="00026965" w:rsidRPr="00C44D1B" w:rsidRDefault="00026965">
            <w:pPr>
              <w:spacing w:after="20"/>
              <w:rPr>
                <w:rFonts w:ascii="Courier New" w:hAnsi="Courier New"/>
              </w:rPr>
            </w:pPr>
            <w:bookmarkStart w:id="512"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2"/>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513"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13"/>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514"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514"/>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515"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516" w:name="_MCCTEMPBM_CRPT80110210___7"/>
      <w:bookmarkEnd w:id="515"/>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6B696F" w:rsidRDefault="00026965" w:rsidP="00E17E06">
      <w:pPr>
        <w:pStyle w:val="B2"/>
      </w:pPr>
      <w:r w:rsidRPr="006B696F">
        <w:rPr>
          <w:rFonts w:ascii="Courier New" w:hAnsi="Courier New" w:cs="Courier New"/>
        </w:rPr>
        <w:t>REL</w:t>
      </w:r>
      <w:r w:rsidR="00976C1B" w:rsidRPr="006B696F">
        <w:rPr>
          <w:rFonts w:ascii="Courier New" w:hAnsi="Courier New" w:cs="Courier New"/>
        </w:rPr>
        <w:t> </w:t>
      </w:r>
      <w:r w:rsidRPr="006B696F">
        <w:rPr>
          <w:rFonts w:ascii="Courier New" w:hAnsi="Courier New" w:cs="Courier New"/>
        </w:rPr>
        <w:t>SYNC</w:t>
      </w:r>
      <w:r w:rsidR="00E17E06" w:rsidRPr="006B696F">
        <w:rPr>
          <w:rFonts w:ascii="Courier New" w:hAnsi="Courier New" w:cs="Courier New"/>
        </w:rPr>
        <w:t> </w:t>
      </w:r>
      <w:r w:rsidRPr="006B696F">
        <w:rPr>
          <w:rFonts w:ascii="Courier New" w:hAnsi="Courier New" w:cs="Courier New"/>
        </w:rPr>
        <w:t>[,&lt;priority&gt;[,&lt;subaddr&gt;,&lt;satype&gt;]]</w:t>
      </w:r>
      <w:r w:rsidR="00543CA8" w:rsidRPr="006B696F">
        <w:rPr>
          <w:rFonts w:ascii="Courier New" w:hAnsi="Courier New" w:cs="Courier New"/>
        </w:rPr>
        <w:tab/>
      </w:r>
      <w:r w:rsidRPr="006B696F">
        <w:t>synchronous non</w:t>
      </w:r>
      <w:r w:rsidRPr="006B696F">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517" w:name="_PERM_MCCTEMPBM_CRPT80110211___2"/>
      <w:bookmarkEnd w:id="516"/>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518" w:name="_PERM_MCCTEMPBM_CRPT80110212___2"/>
      <w:bookmarkEnd w:id="517"/>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519" w:name="_PERM_MCCTEMPBM_CRPT80110213___2"/>
      <w:bookmarkEnd w:id="518"/>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520" w:name="_MCCTEMPBM_CRPT80110214___7"/>
      <w:bookmarkEnd w:id="519"/>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521" w:name="_MCCTEMPBM_CRPT80110215___7"/>
      <w:bookmarkEnd w:id="520"/>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522" w:name="_MCCTEMPBM_CRPT80110216___7"/>
      <w:bookmarkEnd w:id="521"/>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522"/>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523" w:name="_CR6_12"/>
      <w:bookmarkStart w:id="524" w:name="_Toc20207465"/>
      <w:bookmarkStart w:id="525" w:name="_Toc27579347"/>
      <w:bookmarkStart w:id="526" w:name="_Toc36115927"/>
      <w:bookmarkStart w:id="527" w:name="_Toc45214807"/>
      <w:bookmarkStart w:id="528" w:name="_Toc51866575"/>
      <w:bookmarkStart w:id="529" w:name="_Toc218776532"/>
      <w:bookmarkEnd w:id="523"/>
      <w:r w:rsidRPr="00C44D1B">
        <w:t>6.12</w:t>
      </w:r>
      <w:r w:rsidRPr="00C44D1B">
        <w:tab/>
        <w:t>HSCSD device parameters +CHSD</w:t>
      </w:r>
      <w:bookmarkEnd w:id="524"/>
      <w:bookmarkEnd w:id="525"/>
      <w:bookmarkEnd w:id="526"/>
      <w:bookmarkEnd w:id="527"/>
      <w:bookmarkEnd w:id="528"/>
      <w:bookmarkEnd w:id="529"/>
    </w:p>
    <w:p w14:paraId="769690AA" w14:textId="77777777" w:rsidR="00026965" w:rsidRPr="00C44D1B" w:rsidRDefault="00026965">
      <w:pPr>
        <w:pStyle w:val="TH"/>
      </w:pPr>
      <w:bookmarkStart w:id="530" w:name="_CRTable19"/>
      <w:r w:rsidRPr="00C44D1B">
        <w:t>Table </w:t>
      </w:r>
      <w:bookmarkEnd w:id="530"/>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531"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532" w:name="_MCCTEMPBM_CRPT80110218___7" w:colFirst="0" w:colLast="0"/>
            <w:bookmarkEnd w:id="531"/>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532"/>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533"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533"/>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534"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534"/>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535" w:name="_CR6_13"/>
      <w:bookmarkStart w:id="536" w:name="_Toc20207466"/>
      <w:bookmarkStart w:id="537" w:name="_Toc27579348"/>
      <w:bookmarkStart w:id="538" w:name="_Toc36115928"/>
      <w:bookmarkStart w:id="539" w:name="_Toc45214808"/>
      <w:bookmarkStart w:id="540" w:name="_Toc51866576"/>
      <w:bookmarkStart w:id="541" w:name="_Toc218776533"/>
      <w:bookmarkEnd w:id="535"/>
      <w:r w:rsidRPr="00C44D1B">
        <w:t>6.13</w:t>
      </w:r>
      <w:r w:rsidRPr="00C44D1B">
        <w:tab/>
        <w:t>HSCSD transparent call configuration +CHST</w:t>
      </w:r>
      <w:bookmarkEnd w:id="536"/>
      <w:bookmarkEnd w:id="537"/>
      <w:bookmarkEnd w:id="538"/>
      <w:bookmarkEnd w:id="539"/>
      <w:bookmarkEnd w:id="540"/>
      <w:bookmarkEnd w:id="541"/>
    </w:p>
    <w:p w14:paraId="2CEFADD0" w14:textId="77777777" w:rsidR="00026965" w:rsidRPr="00C44D1B" w:rsidRDefault="00026965">
      <w:pPr>
        <w:pStyle w:val="TH"/>
      </w:pPr>
      <w:bookmarkStart w:id="542" w:name="_CRTable20"/>
      <w:r w:rsidRPr="00C44D1B">
        <w:t>Table </w:t>
      </w:r>
      <w:bookmarkEnd w:id="542"/>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54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544" w:name="_MCCTEMPBM_CRPT80110222___7" w:colFirst="0" w:colLast="0"/>
            <w:bookmarkEnd w:id="54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545" w:name="_MCCTEMPBM_CRPT80110223___7" w:colFirst="0" w:colLast="0"/>
            <w:bookmarkEnd w:id="54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54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54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54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54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54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548" w:name="_CR6_14"/>
      <w:bookmarkStart w:id="549" w:name="_Toc20207467"/>
      <w:bookmarkStart w:id="550" w:name="_Toc27579349"/>
      <w:bookmarkStart w:id="551" w:name="_Toc36115929"/>
      <w:bookmarkStart w:id="552" w:name="_Toc45214809"/>
      <w:bookmarkStart w:id="553" w:name="_Toc51866577"/>
      <w:bookmarkStart w:id="554" w:name="_Toc218776534"/>
      <w:bookmarkEnd w:id="548"/>
      <w:r w:rsidRPr="00C44D1B">
        <w:t>6.14</w:t>
      </w:r>
      <w:r w:rsidRPr="00C44D1B">
        <w:tab/>
        <w:t>HSCSD non-transparent call configuration +CHSN</w:t>
      </w:r>
      <w:bookmarkEnd w:id="549"/>
      <w:bookmarkEnd w:id="550"/>
      <w:bookmarkEnd w:id="551"/>
      <w:bookmarkEnd w:id="552"/>
      <w:bookmarkEnd w:id="553"/>
      <w:bookmarkEnd w:id="554"/>
    </w:p>
    <w:p w14:paraId="3506E969" w14:textId="77777777" w:rsidR="00026965" w:rsidRPr="00C44D1B" w:rsidRDefault="00026965">
      <w:pPr>
        <w:pStyle w:val="TH"/>
      </w:pPr>
      <w:bookmarkStart w:id="555" w:name="_CRTable21"/>
      <w:r w:rsidRPr="00C44D1B">
        <w:t>Table </w:t>
      </w:r>
      <w:bookmarkEnd w:id="555"/>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556"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557" w:name="_MCCTEMPBM_CRPT80110227___7" w:colFirst="0" w:colLast="0"/>
            <w:bookmarkEnd w:id="556"/>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558" w:name="_MCCTEMPBM_CRPT80110228___7"/>
            <w:bookmarkEnd w:id="557"/>
            <w:r w:rsidRPr="00C44D1B">
              <w:rPr>
                <w:rFonts w:ascii="Courier New" w:hAnsi="Courier New"/>
              </w:rPr>
              <w:t>+CHSN=?</w:t>
            </w:r>
            <w:bookmarkEnd w:id="558"/>
          </w:p>
        </w:tc>
        <w:tc>
          <w:tcPr>
            <w:tcW w:w="5002" w:type="dxa"/>
          </w:tcPr>
          <w:p w14:paraId="7FAAE78C" w14:textId="77777777" w:rsidR="00026965" w:rsidRPr="00C44D1B" w:rsidRDefault="00026965">
            <w:pPr>
              <w:keepNext/>
              <w:keepLines/>
              <w:spacing w:after="20"/>
              <w:rPr>
                <w:rFonts w:ascii="Courier New" w:hAnsi="Courier New"/>
              </w:rPr>
            </w:pPr>
            <w:bookmarkStart w:id="559"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559"/>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560"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560"/>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561"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561"/>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562"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562"/>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563" w:name="_CR6_15"/>
      <w:bookmarkStart w:id="564" w:name="_Toc20207468"/>
      <w:bookmarkStart w:id="565" w:name="_Toc27579350"/>
      <w:bookmarkStart w:id="566" w:name="_Toc36115930"/>
      <w:bookmarkStart w:id="567" w:name="_Toc45214810"/>
      <w:bookmarkStart w:id="568" w:name="_Toc51866578"/>
      <w:bookmarkStart w:id="569" w:name="_Toc218776535"/>
      <w:bookmarkEnd w:id="563"/>
      <w:r w:rsidRPr="00C44D1B">
        <w:t>6.15</w:t>
      </w:r>
      <w:r w:rsidRPr="00C44D1B">
        <w:tab/>
        <w:t>HSCSD current call parameters +CHSC</w:t>
      </w:r>
      <w:bookmarkEnd w:id="564"/>
      <w:bookmarkEnd w:id="565"/>
      <w:bookmarkEnd w:id="566"/>
      <w:bookmarkEnd w:id="567"/>
      <w:bookmarkEnd w:id="568"/>
      <w:bookmarkEnd w:id="569"/>
    </w:p>
    <w:p w14:paraId="15A89C97" w14:textId="77777777" w:rsidR="00026965" w:rsidRPr="00C44D1B" w:rsidRDefault="00026965">
      <w:pPr>
        <w:pStyle w:val="TH"/>
      </w:pPr>
      <w:bookmarkStart w:id="570" w:name="_CRTable22"/>
      <w:r w:rsidRPr="00C44D1B">
        <w:t>Table </w:t>
      </w:r>
      <w:bookmarkEnd w:id="570"/>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571"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572" w:name="_MCCTEMPBM_CRPT80110234___7" w:colFirst="0" w:colLast="0"/>
            <w:bookmarkEnd w:id="571"/>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572"/>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573"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573"/>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74" w:name="_MCCTEMPBM_CRPT80110236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74"/>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75" w:name="_CR6_16"/>
      <w:bookmarkStart w:id="576" w:name="_Toc20207469"/>
      <w:bookmarkStart w:id="577" w:name="_Toc27579351"/>
      <w:bookmarkStart w:id="578" w:name="_Toc36115931"/>
      <w:bookmarkStart w:id="579" w:name="_Toc45214811"/>
      <w:bookmarkStart w:id="580" w:name="_Toc51866579"/>
      <w:bookmarkStart w:id="581" w:name="_Toc218776536"/>
      <w:bookmarkEnd w:id="575"/>
      <w:r w:rsidRPr="00C44D1B">
        <w:t>6.16</w:t>
      </w:r>
      <w:r w:rsidRPr="00C44D1B">
        <w:tab/>
        <w:t>HSCSD parameters report +CHSR</w:t>
      </w:r>
      <w:bookmarkEnd w:id="576"/>
      <w:bookmarkEnd w:id="577"/>
      <w:bookmarkEnd w:id="578"/>
      <w:bookmarkEnd w:id="579"/>
      <w:bookmarkEnd w:id="580"/>
      <w:bookmarkEnd w:id="581"/>
    </w:p>
    <w:p w14:paraId="251EA5E0" w14:textId="77777777" w:rsidR="00026965" w:rsidRPr="00C44D1B" w:rsidRDefault="00026965">
      <w:pPr>
        <w:pStyle w:val="TH"/>
      </w:pPr>
      <w:bookmarkStart w:id="582" w:name="_CRTable23"/>
      <w:r w:rsidRPr="00C44D1B">
        <w:t>Table </w:t>
      </w:r>
      <w:bookmarkEnd w:id="582"/>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83"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84" w:name="_MCCTEMPBM_CRPT80110238___7" w:colFirst="0" w:colLast="0"/>
            <w:bookmarkEnd w:id="583"/>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85" w:name="_MCCTEMPBM_CRPT80110239___7"/>
            <w:bookmarkEnd w:id="584"/>
            <w:r w:rsidRPr="00C44D1B">
              <w:rPr>
                <w:rFonts w:ascii="Courier New" w:hAnsi="Courier New"/>
              </w:rPr>
              <w:t>+CHSR=?</w:t>
            </w:r>
            <w:bookmarkEnd w:id="585"/>
          </w:p>
        </w:tc>
        <w:tc>
          <w:tcPr>
            <w:tcW w:w="4138" w:type="dxa"/>
          </w:tcPr>
          <w:p w14:paraId="3EFA6C78" w14:textId="77777777" w:rsidR="00026965" w:rsidRPr="00C44D1B" w:rsidRDefault="00026965">
            <w:pPr>
              <w:spacing w:after="20"/>
              <w:rPr>
                <w:rFonts w:ascii="Courier New" w:hAnsi="Courier New"/>
              </w:rPr>
            </w:pPr>
            <w:bookmarkStart w:id="586"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86"/>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87"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88" w:name="_MCCTEMPBM_CRPT80110242___7"/>
      <w:bookmarkEnd w:id="587"/>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89" w:name="_MCCTEMPBM_CRPT80110243___7"/>
      <w:bookmarkEnd w:id="588"/>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89"/>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90" w:name="_MCCTEMPBM_CRPT80110244___7"/>
      <w:r w:rsidRPr="00C44D1B">
        <w:t xml:space="preserve">Read command returns the current value of </w:t>
      </w:r>
      <w:r w:rsidRPr="00C44D1B">
        <w:rPr>
          <w:rFonts w:ascii="Courier New" w:hAnsi="Courier New" w:cs="Courier New"/>
        </w:rPr>
        <w:t>&lt;mode&gt;</w:t>
      </w:r>
      <w:r w:rsidRPr="00C44D1B">
        <w:t>.</w:t>
      </w:r>
    </w:p>
    <w:bookmarkEnd w:id="590"/>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91" w:name="_PERM_MCCTEMPBM_CRPT80110245___2"/>
      <w:r w:rsidRPr="00C44D1B">
        <w:rPr>
          <w:rFonts w:ascii="Courier New" w:hAnsi="Courier New"/>
        </w:rPr>
        <w:t>&lt;mode&gt;</w:t>
      </w:r>
      <w:r w:rsidRPr="00C44D1B">
        <w:t>:</w:t>
      </w:r>
      <w:r w:rsidR="00203C65" w:rsidRPr="00C44D1B">
        <w:t xml:space="preserve"> integer type</w:t>
      </w:r>
    </w:p>
    <w:bookmarkEnd w:id="591"/>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92" w:name="_CR6_17"/>
      <w:bookmarkStart w:id="593" w:name="_Toc20207470"/>
      <w:bookmarkStart w:id="594" w:name="_Toc27579352"/>
      <w:bookmarkStart w:id="595" w:name="_Toc36115932"/>
      <w:bookmarkStart w:id="596" w:name="_Toc45214812"/>
      <w:bookmarkStart w:id="597" w:name="_Toc51866580"/>
      <w:bookmarkStart w:id="598" w:name="_Toc218776537"/>
      <w:bookmarkEnd w:id="592"/>
      <w:r w:rsidRPr="00C44D1B">
        <w:t>6.17</w:t>
      </w:r>
      <w:r w:rsidRPr="00C44D1B">
        <w:tab/>
        <w:t>HSCSD automatic user initiated upgrading +CHSU</w:t>
      </w:r>
      <w:bookmarkEnd w:id="593"/>
      <w:bookmarkEnd w:id="594"/>
      <w:bookmarkEnd w:id="595"/>
      <w:bookmarkEnd w:id="596"/>
      <w:bookmarkEnd w:id="597"/>
      <w:bookmarkEnd w:id="598"/>
    </w:p>
    <w:p w14:paraId="0FA9EB65" w14:textId="77777777" w:rsidR="00026965" w:rsidRPr="00C44D1B" w:rsidRDefault="00026965">
      <w:pPr>
        <w:pStyle w:val="TH"/>
      </w:pPr>
      <w:bookmarkStart w:id="599" w:name="_CRTable24"/>
      <w:r w:rsidRPr="00C44D1B">
        <w:t>Table </w:t>
      </w:r>
      <w:bookmarkEnd w:id="599"/>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600"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601" w:name="_MCCTEMPBM_CRPT80110247___7" w:colFirst="0" w:colLast="0"/>
            <w:bookmarkEnd w:id="600"/>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602" w:name="_MCCTEMPBM_CRPT80110248___7"/>
            <w:bookmarkEnd w:id="601"/>
            <w:r w:rsidRPr="00C44D1B">
              <w:rPr>
                <w:rFonts w:ascii="Courier New" w:hAnsi="Courier New"/>
              </w:rPr>
              <w:t>+CHSU=?</w:t>
            </w:r>
            <w:bookmarkEnd w:id="602"/>
          </w:p>
        </w:tc>
        <w:tc>
          <w:tcPr>
            <w:tcW w:w="4138" w:type="dxa"/>
          </w:tcPr>
          <w:p w14:paraId="71085CE5" w14:textId="77777777" w:rsidR="00026965" w:rsidRPr="00C44D1B" w:rsidRDefault="00026965">
            <w:pPr>
              <w:spacing w:after="20"/>
              <w:rPr>
                <w:rFonts w:ascii="Courier New" w:hAnsi="Courier New"/>
              </w:rPr>
            </w:pPr>
            <w:bookmarkStart w:id="603"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03"/>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604" w:name="_MCCTEMPBM_CRPT80110250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04"/>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605" w:name="_PERM_MCCTEMPBM_CRPT80110251___2"/>
      <w:r w:rsidRPr="00C44D1B">
        <w:rPr>
          <w:rFonts w:ascii="Courier New" w:hAnsi="Courier New"/>
        </w:rPr>
        <w:t>&lt;mode&gt;</w:t>
      </w:r>
      <w:r w:rsidRPr="00C44D1B">
        <w:t xml:space="preserve">: </w:t>
      </w:r>
      <w:r w:rsidR="00203C65" w:rsidRPr="00C44D1B">
        <w:t>integer type</w:t>
      </w:r>
    </w:p>
    <w:bookmarkEnd w:id="605"/>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606" w:name="_CR6_18"/>
      <w:bookmarkStart w:id="607" w:name="_Toc20207471"/>
      <w:bookmarkStart w:id="608" w:name="_Toc27579353"/>
      <w:bookmarkStart w:id="609" w:name="_Toc36115933"/>
      <w:bookmarkStart w:id="610" w:name="_Toc45214813"/>
      <w:bookmarkStart w:id="611" w:name="_Toc51866581"/>
      <w:bookmarkStart w:id="612" w:name="_Toc218776538"/>
      <w:bookmarkEnd w:id="606"/>
      <w:r w:rsidRPr="00C44D1B">
        <w:rPr>
          <w:lang w:val="fr-FR"/>
        </w:rPr>
        <w:t>6.18</w:t>
      </w:r>
      <w:r w:rsidRPr="00C44D1B">
        <w:rPr>
          <w:lang w:val="fr-FR"/>
        </w:rPr>
        <w:tab/>
        <w:t>HSCSD non-transparent asymmetry configuration +CHSA</w:t>
      </w:r>
      <w:bookmarkEnd w:id="607"/>
      <w:bookmarkEnd w:id="608"/>
      <w:bookmarkEnd w:id="609"/>
      <w:bookmarkEnd w:id="610"/>
      <w:bookmarkEnd w:id="611"/>
      <w:bookmarkEnd w:id="612"/>
    </w:p>
    <w:p w14:paraId="01BF7754" w14:textId="77777777" w:rsidR="00026965" w:rsidRPr="00C44D1B" w:rsidRDefault="00026965">
      <w:pPr>
        <w:pStyle w:val="TH"/>
      </w:pPr>
      <w:bookmarkStart w:id="613" w:name="_CRTable25"/>
      <w:r w:rsidRPr="00C44D1B">
        <w:t>Table </w:t>
      </w:r>
      <w:bookmarkEnd w:id="613"/>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61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615" w:name="_MCCTEMPBM_CRPT80110253___7" w:colFirst="0" w:colLast="0"/>
            <w:bookmarkEnd w:id="61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616" w:name="_MCCTEMPBM_CRPT80110254___7"/>
            <w:bookmarkEnd w:id="615"/>
            <w:r w:rsidRPr="00C44D1B">
              <w:rPr>
                <w:rFonts w:ascii="Courier New" w:hAnsi="Courier New"/>
              </w:rPr>
              <w:t>+CHSA=?</w:t>
            </w:r>
            <w:bookmarkEnd w:id="616"/>
          </w:p>
        </w:tc>
        <w:tc>
          <w:tcPr>
            <w:tcW w:w="4251" w:type="dxa"/>
          </w:tcPr>
          <w:p w14:paraId="656527A6" w14:textId="77777777" w:rsidR="00026965" w:rsidRPr="00C44D1B" w:rsidRDefault="00026965" w:rsidP="00E50338">
            <w:pPr>
              <w:spacing w:after="20"/>
              <w:rPr>
                <w:rFonts w:ascii="Courier New" w:hAnsi="Courier New"/>
                <w:b/>
              </w:rPr>
            </w:pPr>
            <w:bookmarkStart w:id="61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1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61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619" w:name="_MCCTEMPBM_CRPT80110257___7"/>
      <w:bookmarkEnd w:id="61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61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620" w:name="_MCCTEMPBM_CRPT80110258___7"/>
      <w:r w:rsidRPr="00C44D1B">
        <w:rPr>
          <w:rFonts w:ascii="Courier New" w:hAnsi="Courier New"/>
        </w:rPr>
        <w:t>&lt;mode&gt;</w:t>
      </w:r>
      <w:r w:rsidRPr="00C44D1B">
        <w:t>:</w:t>
      </w:r>
      <w:r w:rsidR="00203C65" w:rsidRPr="00C44D1B">
        <w:t xml:space="preserve"> integer type</w:t>
      </w:r>
    </w:p>
    <w:bookmarkEnd w:id="62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621" w:name="_CR6_19"/>
      <w:bookmarkStart w:id="622" w:name="_Toc20207472"/>
      <w:bookmarkStart w:id="623" w:name="_Toc27579354"/>
      <w:bookmarkStart w:id="624" w:name="_Toc36115934"/>
      <w:bookmarkStart w:id="625" w:name="_Toc45214814"/>
      <w:bookmarkStart w:id="626" w:name="_Toc51866582"/>
      <w:bookmarkStart w:id="627" w:name="_Toc218776539"/>
      <w:bookmarkEnd w:id="621"/>
      <w:r w:rsidRPr="00C44D1B">
        <w:t>6.19</w:t>
      </w:r>
      <w:r w:rsidRPr="00C44D1B">
        <w:tab/>
        <w:t>Single numbering scheme +CSNS</w:t>
      </w:r>
      <w:bookmarkEnd w:id="622"/>
      <w:bookmarkEnd w:id="623"/>
      <w:bookmarkEnd w:id="624"/>
      <w:bookmarkEnd w:id="625"/>
      <w:bookmarkEnd w:id="626"/>
      <w:bookmarkEnd w:id="627"/>
    </w:p>
    <w:p w14:paraId="3934C187" w14:textId="77777777" w:rsidR="00026965" w:rsidRPr="00C44D1B" w:rsidRDefault="00026965">
      <w:pPr>
        <w:pStyle w:val="TH"/>
      </w:pPr>
      <w:bookmarkStart w:id="628" w:name="_CRTable26"/>
      <w:r w:rsidRPr="00C44D1B">
        <w:t>Table </w:t>
      </w:r>
      <w:bookmarkEnd w:id="628"/>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629"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630" w:name="_MCCTEMPBM_CRPT80110260___7" w:colFirst="0" w:colLast="0"/>
            <w:bookmarkEnd w:id="629"/>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631" w:name="_MCCTEMPBM_CRPT80110261___7"/>
            <w:bookmarkEnd w:id="630"/>
            <w:r w:rsidRPr="00C44D1B">
              <w:rPr>
                <w:rFonts w:ascii="Courier New" w:hAnsi="Courier New"/>
              </w:rPr>
              <w:t>+CSNS=?</w:t>
            </w:r>
            <w:bookmarkEnd w:id="631"/>
          </w:p>
        </w:tc>
        <w:tc>
          <w:tcPr>
            <w:tcW w:w="3938" w:type="dxa"/>
          </w:tcPr>
          <w:p w14:paraId="692B19CE" w14:textId="77777777" w:rsidR="00026965" w:rsidRPr="00C44D1B" w:rsidRDefault="00026965">
            <w:pPr>
              <w:spacing w:after="20"/>
              <w:rPr>
                <w:rFonts w:ascii="Courier New" w:hAnsi="Courier New"/>
              </w:rPr>
            </w:pPr>
            <w:bookmarkStart w:id="632"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32"/>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633"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33"/>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634" w:name="_MCCTEMPBM_CRPT80110264___7"/>
      <w:r w:rsidRPr="00C44D1B">
        <w:rPr>
          <w:rFonts w:ascii="Courier New" w:hAnsi="Courier New"/>
        </w:rPr>
        <w:t>&lt;mode&gt;</w:t>
      </w:r>
      <w:r w:rsidRPr="00C44D1B">
        <w:t>:</w:t>
      </w:r>
      <w:r w:rsidR="00203C65" w:rsidRPr="00C44D1B">
        <w:t xml:space="preserve"> integer type</w:t>
      </w:r>
    </w:p>
    <w:bookmarkEnd w:id="634"/>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635" w:name="_CR6_20"/>
      <w:bookmarkStart w:id="636" w:name="_Toc20207473"/>
      <w:bookmarkStart w:id="637" w:name="_Toc27579355"/>
      <w:bookmarkStart w:id="638" w:name="_Toc36115935"/>
      <w:bookmarkStart w:id="639" w:name="_Toc45214815"/>
      <w:bookmarkStart w:id="640" w:name="_Toc51866583"/>
      <w:bookmarkStart w:id="641" w:name="_Toc218776540"/>
      <w:bookmarkEnd w:id="635"/>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636"/>
      <w:bookmarkEnd w:id="637"/>
      <w:bookmarkEnd w:id="638"/>
      <w:bookmarkEnd w:id="639"/>
      <w:bookmarkEnd w:id="640"/>
      <w:bookmarkEnd w:id="641"/>
    </w:p>
    <w:p w14:paraId="1D60E56F" w14:textId="77777777" w:rsidR="00026965" w:rsidRPr="00C44D1B" w:rsidRDefault="00026965">
      <w:pPr>
        <w:pStyle w:val="TH"/>
      </w:pPr>
      <w:bookmarkStart w:id="642" w:name="_CRTable27"/>
      <w:r w:rsidRPr="00C44D1B">
        <w:t>Table </w:t>
      </w:r>
      <w:bookmarkEnd w:id="642"/>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643"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644" w:name="_MCCTEMPBM_CRPT80110266___7" w:colFirst="0" w:colLast="0"/>
            <w:bookmarkEnd w:id="643"/>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645" w:name="_MCCTEMPBM_CRPT80110267___7"/>
            <w:bookmarkEnd w:id="644"/>
            <w:r w:rsidRPr="00C44D1B">
              <w:rPr>
                <w:rFonts w:ascii="Courier New" w:hAnsi="Courier New"/>
              </w:rPr>
              <w:t>+CVHU=?</w:t>
            </w:r>
            <w:bookmarkEnd w:id="645"/>
          </w:p>
        </w:tc>
        <w:tc>
          <w:tcPr>
            <w:tcW w:w="3656" w:type="dxa"/>
          </w:tcPr>
          <w:p w14:paraId="5D564118" w14:textId="77777777" w:rsidR="00026965" w:rsidRPr="00C44D1B" w:rsidRDefault="00026965">
            <w:pPr>
              <w:spacing w:after="20"/>
              <w:rPr>
                <w:rFonts w:ascii="Courier New" w:hAnsi="Courier New"/>
              </w:rPr>
            </w:pPr>
            <w:bookmarkStart w:id="646"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46"/>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647"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47"/>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648"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648"/>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649"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650" w:name="_MCCTEMPBM_CRPT80110272___7"/>
      <w:bookmarkEnd w:id="649"/>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650"/>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651" w:name="_CR6_21"/>
      <w:bookmarkStart w:id="652" w:name="_Toc20207474"/>
      <w:bookmarkStart w:id="653" w:name="_Toc27579356"/>
      <w:bookmarkStart w:id="654" w:name="_Toc36115936"/>
      <w:bookmarkStart w:id="655" w:name="_Toc45214816"/>
      <w:bookmarkStart w:id="656" w:name="_Toc51866584"/>
      <w:bookmarkStart w:id="657" w:name="_Toc218776541"/>
      <w:bookmarkEnd w:id="651"/>
      <w:r w:rsidRPr="00C44D1B">
        <w:t>6.21</w:t>
      </w:r>
      <w:r w:rsidRPr="00C44D1B">
        <w:tab/>
      </w:r>
      <w:r w:rsidR="00E927D0" w:rsidRPr="00C44D1B">
        <w:t>CCITT </w:t>
      </w:r>
      <w:r w:rsidRPr="00C44D1B">
        <w:t>V.120</w:t>
      </w:r>
      <w:r w:rsidR="00E927D0" w:rsidRPr="00C44D1B">
        <w:t> [36]</w:t>
      </w:r>
      <w:r w:rsidRPr="00C44D1B">
        <w:t xml:space="preserve"> rate adaption protocol +CV120</w:t>
      </w:r>
      <w:bookmarkEnd w:id="652"/>
      <w:bookmarkEnd w:id="653"/>
      <w:bookmarkEnd w:id="654"/>
      <w:bookmarkEnd w:id="655"/>
      <w:bookmarkEnd w:id="656"/>
      <w:bookmarkEnd w:id="657"/>
    </w:p>
    <w:p w14:paraId="7B320E85" w14:textId="77777777" w:rsidR="00026965" w:rsidRPr="00C44D1B" w:rsidRDefault="00026965">
      <w:pPr>
        <w:pStyle w:val="TH"/>
      </w:pPr>
      <w:bookmarkStart w:id="658" w:name="_CRTable28"/>
      <w:r w:rsidRPr="00C44D1B">
        <w:t>Table </w:t>
      </w:r>
      <w:bookmarkEnd w:id="658"/>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659"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660" w:name="_MCCTEMPBM_CRPT80110274___7" w:colFirst="0" w:colLast="0"/>
            <w:bookmarkEnd w:id="659"/>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661" w:name="_MCCTEMPBM_CRPT80110275___7"/>
            <w:bookmarkEnd w:id="660"/>
            <w:r w:rsidRPr="00C44D1B">
              <w:rPr>
                <w:rFonts w:ascii="Courier New" w:hAnsi="Courier New"/>
              </w:rPr>
              <w:t>+CV120=?</w:t>
            </w:r>
            <w:bookmarkEnd w:id="661"/>
          </w:p>
        </w:tc>
        <w:tc>
          <w:tcPr>
            <w:tcW w:w="5245" w:type="dxa"/>
          </w:tcPr>
          <w:p w14:paraId="2996550C" w14:textId="77777777" w:rsidR="00026965" w:rsidRPr="00C44D1B" w:rsidRDefault="00026965">
            <w:pPr>
              <w:spacing w:after="20"/>
              <w:rPr>
                <w:rFonts w:ascii="Courier New" w:hAnsi="Courier New"/>
              </w:rPr>
            </w:pPr>
            <w:bookmarkStart w:id="662"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662"/>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663" w:name="_MCCTEMPBM_CRPT80110277___7"/>
      <w:r w:rsidRPr="00C44D1B">
        <w:rPr>
          <w:rFonts w:ascii="Courier New" w:hAnsi="Courier New"/>
        </w:rPr>
        <w:t>&lt;rah&gt;</w:t>
      </w:r>
      <w:r w:rsidR="00203C65" w:rsidRPr="00C44D1B">
        <w:t>: integer type</w:t>
      </w:r>
    </w:p>
    <w:bookmarkEnd w:id="663"/>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664" w:name="_MCCTEMPBM_CRPT80110278___7"/>
      <w:r w:rsidRPr="00C44D1B">
        <w:rPr>
          <w:rFonts w:ascii="Courier New" w:hAnsi="Courier New"/>
        </w:rPr>
        <w:t>&lt;mfm&gt;</w:t>
      </w:r>
      <w:r w:rsidR="00203C65" w:rsidRPr="00C44D1B">
        <w:t>: integer type</w:t>
      </w:r>
    </w:p>
    <w:bookmarkEnd w:id="664"/>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665" w:name="_MCCTEMPBM_CRPT80110279___7"/>
      <w:r w:rsidRPr="00C44D1B">
        <w:rPr>
          <w:rFonts w:ascii="Courier New" w:hAnsi="Courier New"/>
        </w:rPr>
        <w:lastRenderedPageBreak/>
        <w:t>&lt;mode&gt;</w:t>
      </w:r>
      <w:r w:rsidR="00203C65" w:rsidRPr="00C44D1B">
        <w:t>: integer type</w:t>
      </w:r>
    </w:p>
    <w:bookmarkEnd w:id="665"/>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666" w:name="_MCCTEMPBM_CRPT80110280___7"/>
      <w:r w:rsidRPr="00C44D1B">
        <w:rPr>
          <w:rFonts w:ascii="Courier New" w:hAnsi="Courier New"/>
        </w:rPr>
        <w:t>&lt;llineg&gt;</w:t>
      </w:r>
      <w:r w:rsidR="00203C65" w:rsidRPr="00C44D1B">
        <w:t>: integer type</w:t>
      </w:r>
    </w:p>
    <w:bookmarkEnd w:id="666"/>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667"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668" w:name="_MCCTEMPBM_CRPT80110282___7"/>
      <w:bookmarkEnd w:id="667"/>
      <w:r w:rsidRPr="00C44D1B">
        <w:rPr>
          <w:rFonts w:ascii="Courier New" w:hAnsi="Courier New"/>
        </w:rPr>
        <w:t>&lt;assign&gt;</w:t>
      </w:r>
      <w:r w:rsidR="00203C65" w:rsidRPr="00C44D1B">
        <w:t>: integer type</w:t>
      </w:r>
    </w:p>
    <w:bookmarkEnd w:id="668"/>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669" w:name="_MCCTEMPBM_CRPT80110283___7"/>
      <w:r w:rsidRPr="00C44D1B">
        <w:rPr>
          <w:rFonts w:ascii="Courier New" w:hAnsi="Courier New"/>
        </w:rPr>
        <w:t>&lt;negtype&gt;</w:t>
      </w:r>
      <w:r w:rsidR="00203C65" w:rsidRPr="00C44D1B">
        <w:t>: integer type</w:t>
      </w:r>
    </w:p>
    <w:bookmarkEnd w:id="669"/>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670" w:name="_CR6_22"/>
      <w:bookmarkStart w:id="671" w:name="_Toc20207475"/>
      <w:bookmarkStart w:id="672" w:name="_Toc27579357"/>
      <w:bookmarkStart w:id="673" w:name="_Toc36115937"/>
      <w:bookmarkStart w:id="674" w:name="_Toc45214817"/>
      <w:bookmarkStart w:id="675" w:name="_Toc51866585"/>
      <w:bookmarkStart w:id="676" w:name="_Toc218776542"/>
      <w:bookmarkEnd w:id="670"/>
      <w:r w:rsidRPr="00C44D1B">
        <w:t>6.22</w:t>
      </w:r>
      <w:r w:rsidRPr="00C44D1B">
        <w:tab/>
        <w:t>Settings date format +CSDF</w:t>
      </w:r>
      <w:bookmarkEnd w:id="671"/>
      <w:bookmarkEnd w:id="672"/>
      <w:bookmarkEnd w:id="673"/>
      <w:bookmarkEnd w:id="674"/>
      <w:bookmarkEnd w:id="675"/>
      <w:bookmarkEnd w:id="676"/>
    </w:p>
    <w:p w14:paraId="46EA8E02" w14:textId="77777777" w:rsidR="00026965" w:rsidRPr="00C44D1B" w:rsidRDefault="00026965">
      <w:pPr>
        <w:pStyle w:val="TH"/>
        <w:rPr>
          <w:color w:val="000000"/>
        </w:rPr>
      </w:pPr>
      <w:bookmarkStart w:id="677" w:name="_CRTable29"/>
      <w:bookmarkStart w:id="678" w:name="_PERM_MCCTEMPBM_CRPT80110284___5"/>
      <w:r w:rsidRPr="00C44D1B">
        <w:rPr>
          <w:color w:val="000000"/>
        </w:rPr>
        <w:t>Table </w:t>
      </w:r>
      <w:bookmarkEnd w:id="677"/>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679" w:name="_PERM_MCCTEMPBM_CRPT80110285___5" w:colFirst="0" w:colLast="0"/>
            <w:bookmarkEnd w:id="678"/>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680" w:name="_MCCTEMPBM_CRPT80110286___7" w:colFirst="0" w:colLast="0"/>
            <w:bookmarkEnd w:id="679"/>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380D9F"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681" w:name="_MCCTEMPBM_CRPT80110287___7" w:colFirst="0" w:colLast="1"/>
            <w:bookmarkEnd w:id="680"/>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682" w:name="_MCCTEMPBM_CRPT80110288___7"/>
            <w:bookmarkStart w:id="683" w:name="_MCCTEMPBM_CRPT80110290___7" w:colFirst="1" w:colLast="1"/>
            <w:bookmarkEnd w:id="681"/>
            <w:r w:rsidRPr="00C44D1B">
              <w:rPr>
                <w:rFonts w:ascii="Courier New" w:hAnsi="Courier New"/>
                <w:color w:val="000000"/>
              </w:rPr>
              <w:t>+CSDF=?</w:t>
            </w:r>
            <w:bookmarkEnd w:id="682"/>
          </w:p>
        </w:tc>
        <w:tc>
          <w:tcPr>
            <w:tcW w:w="4673" w:type="dxa"/>
          </w:tcPr>
          <w:p w14:paraId="5012B94D" w14:textId="77777777" w:rsidR="00026965" w:rsidRPr="00C44D1B" w:rsidRDefault="00026965">
            <w:pPr>
              <w:spacing w:after="20"/>
              <w:rPr>
                <w:rFonts w:ascii="Courier New" w:hAnsi="Courier New"/>
                <w:color w:val="000000"/>
              </w:rPr>
            </w:pPr>
            <w:bookmarkStart w:id="684"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684"/>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685" w:name="_PERM_MCCTEMPBM_CRPT80110291___5"/>
      <w:bookmarkEnd w:id="683"/>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686" w:name="_MCCTEMPBM_CRPT80110292___7"/>
      <w:bookmarkEnd w:id="685"/>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686"/>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687"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88" w:name="_MCCTEMPBM_CRPT80110294___7"/>
      <w:bookmarkEnd w:id="687"/>
      <w:r w:rsidRPr="00C44D1B">
        <w:rPr>
          <w:rFonts w:ascii="Courier New" w:hAnsi="Courier New"/>
          <w:color w:val="000000"/>
        </w:rPr>
        <w:t>&lt;mode&gt;</w:t>
      </w:r>
      <w:r w:rsidRPr="00C44D1B">
        <w:rPr>
          <w:color w:val="000000"/>
        </w:rPr>
        <w:t>:</w:t>
      </w:r>
      <w:r w:rsidR="00203C65" w:rsidRPr="00C44D1B">
        <w:t xml:space="preserve"> integer type</w:t>
      </w:r>
    </w:p>
    <w:bookmarkEnd w:id="688"/>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89"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89"/>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90" w:name="_PERM_MCCTEMPBM_CRPT80110296___5"/>
      <w:r w:rsidRPr="00C44D1B">
        <w:rPr>
          <w:color w:val="000000"/>
        </w:rPr>
        <w:t>2</w:t>
      </w:r>
      <w:r w:rsidRPr="00C44D1B">
        <w:rPr>
          <w:color w:val="000000"/>
        </w:rPr>
        <w:tab/>
      </w:r>
      <w:r w:rsidRPr="00C44D1B">
        <w:t>yyyy/MM/dd</w:t>
      </w:r>
    </w:p>
    <w:bookmarkEnd w:id="690"/>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91"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92" w:name="_PERM_MCCTEMPBM_CRPT80110298___5"/>
      <w:bookmarkEnd w:id="691"/>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93" w:name="_CR6_23"/>
      <w:bookmarkStart w:id="694" w:name="_Toc20207476"/>
      <w:bookmarkStart w:id="695" w:name="_Toc27579358"/>
      <w:bookmarkStart w:id="696" w:name="_Toc36115938"/>
      <w:bookmarkStart w:id="697" w:name="_Toc45214818"/>
      <w:bookmarkStart w:id="698" w:name="_Toc51866586"/>
      <w:bookmarkStart w:id="699" w:name="_Toc218776543"/>
      <w:bookmarkEnd w:id="692"/>
      <w:bookmarkEnd w:id="693"/>
      <w:r w:rsidRPr="00C44D1B">
        <w:t>6.23</w:t>
      </w:r>
      <w:r w:rsidRPr="00C44D1B">
        <w:tab/>
        <w:t xml:space="preserve">Silence </w:t>
      </w:r>
      <w:r w:rsidR="00136ECD" w:rsidRPr="00C44D1B">
        <w:t>c</w:t>
      </w:r>
      <w:r w:rsidRPr="00C44D1B">
        <w:t>ommand +CSIL</w:t>
      </w:r>
      <w:bookmarkEnd w:id="694"/>
      <w:bookmarkEnd w:id="695"/>
      <w:bookmarkEnd w:id="696"/>
      <w:bookmarkEnd w:id="697"/>
      <w:bookmarkEnd w:id="698"/>
      <w:bookmarkEnd w:id="699"/>
    </w:p>
    <w:p w14:paraId="335F00FF" w14:textId="77777777" w:rsidR="00026965" w:rsidRPr="00C44D1B" w:rsidRDefault="00026965" w:rsidP="008F1803">
      <w:pPr>
        <w:pStyle w:val="TH"/>
      </w:pPr>
      <w:bookmarkStart w:id="700" w:name="_CRTable30"/>
      <w:r w:rsidRPr="00C44D1B">
        <w:t>Table </w:t>
      </w:r>
      <w:bookmarkEnd w:id="700"/>
      <w:r w:rsidRPr="00C44D1B">
        <w:t>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70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702" w:name="_MCCTEMPBM_CRPT80110301___7" w:colFirst="0" w:colLast="0"/>
            <w:bookmarkEnd w:id="70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380D9F"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703" w:name="_MCCTEMPBM_CRPT80110302___7" w:colFirst="0" w:colLast="1"/>
            <w:bookmarkEnd w:id="70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704" w:name="_MCCTEMPBM_CRPT80110303___7"/>
            <w:bookmarkStart w:id="705" w:name="_MCCTEMPBM_CRPT80110305___7" w:colFirst="1" w:colLast="1"/>
            <w:bookmarkEnd w:id="703"/>
            <w:r w:rsidRPr="00C44D1B">
              <w:rPr>
                <w:rFonts w:ascii="Courier New" w:hAnsi="Courier New"/>
                <w:color w:val="000000"/>
              </w:rPr>
              <w:t>+CSIL=?</w:t>
            </w:r>
            <w:bookmarkEnd w:id="704"/>
          </w:p>
        </w:tc>
        <w:tc>
          <w:tcPr>
            <w:tcW w:w="4399" w:type="dxa"/>
          </w:tcPr>
          <w:p w14:paraId="02EC03E9" w14:textId="77777777" w:rsidR="00026965" w:rsidRPr="00C44D1B" w:rsidRDefault="00026965">
            <w:pPr>
              <w:spacing w:after="20"/>
              <w:rPr>
                <w:rFonts w:ascii="Courier New" w:hAnsi="Courier New"/>
                <w:color w:val="000000"/>
              </w:rPr>
            </w:pPr>
            <w:bookmarkStart w:id="70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0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707" w:name="_PERM_MCCTEMPBM_CRPT80110306___5"/>
      <w:bookmarkEnd w:id="70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708" w:name="_MCCTEMPBM_CRPT80110307___7"/>
      <w:bookmarkEnd w:id="70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709" w:name="_PERM_MCCTEMPBM_CRPT80110308___5"/>
      <w:bookmarkEnd w:id="70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710" w:name="_MCCTEMPBM_CRPT80110309___7"/>
      <w:bookmarkEnd w:id="70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1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71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712" w:name="_CR6_24"/>
      <w:bookmarkStart w:id="713" w:name="_Toc20207477"/>
      <w:bookmarkStart w:id="714" w:name="_Toc27579359"/>
      <w:bookmarkStart w:id="715" w:name="_Toc36115939"/>
      <w:bookmarkStart w:id="716" w:name="_Toc45214819"/>
      <w:bookmarkStart w:id="717" w:name="_Toc51866587"/>
      <w:bookmarkStart w:id="718" w:name="_Toc218776544"/>
      <w:bookmarkEnd w:id="711"/>
      <w:bookmarkEnd w:id="712"/>
      <w:r w:rsidRPr="00C44D1B">
        <w:t>6.24</w:t>
      </w:r>
      <w:r w:rsidRPr="00C44D1B">
        <w:tab/>
        <w:t>Settings time format +CSTF</w:t>
      </w:r>
      <w:bookmarkEnd w:id="713"/>
      <w:bookmarkEnd w:id="714"/>
      <w:bookmarkEnd w:id="715"/>
      <w:bookmarkEnd w:id="716"/>
      <w:bookmarkEnd w:id="717"/>
      <w:bookmarkEnd w:id="718"/>
    </w:p>
    <w:p w14:paraId="2C1050DF" w14:textId="77777777" w:rsidR="00026965" w:rsidRPr="00C44D1B" w:rsidRDefault="00026965">
      <w:pPr>
        <w:pStyle w:val="TH"/>
        <w:rPr>
          <w:color w:val="000000"/>
        </w:rPr>
      </w:pPr>
      <w:bookmarkStart w:id="719" w:name="_CRTable31"/>
      <w:bookmarkStart w:id="720" w:name="_PERM_MCCTEMPBM_CRPT80110311___5"/>
      <w:r w:rsidRPr="00C44D1B">
        <w:rPr>
          <w:color w:val="000000"/>
        </w:rPr>
        <w:t>Table </w:t>
      </w:r>
      <w:bookmarkEnd w:id="719"/>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721" w:name="_PERM_MCCTEMPBM_CRPT80110312___5" w:colFirst="0" w:colLast="0"/>
            <w:bookmarkEnd w:id="720"/>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722" w:name="_MCCTEMPBM_CRPT80110313___7" w:colFirst="0" w:colLast="0"/>
            <w:bookmarkEnd w:id="721"/>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723" w:name="_MCCTEMPBM_CRPT80110314___7" w:colFirst="0" w:colLast="1"/>
            <w:bookmarkEnd w:id="722"/>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724" w:name="_MCCTEMPBM_CRPT80110315___7"/>
            <w:bookmarkStart w:id="725" w:name="_MCCTEMPBM_CRPT80110317___7" w:colFirst="1" w:colLast="1"/>
            <w:bookmarkEnd w:id="723"/>
            <w:r w:rsidRPr="00C44D1B">
              <w:rPr>
                <w:rFonts w:ascii="Courier New" w:hAnsi="Courier New"/>
                <w:color w:val="000000"/>
              </w:rPr>
              <w:t>+CSTF=?</w:t>
            </w:r>
            <w:bookmarkEnd w:id="724"/>
          </w:p>
        </w:tc>
        <w:tc>
          <w:tcPr>
            <w:tcW w:w="4415" w:type="dxa"/>
          </w:tcPr>
          <w:p w14:paraId="207CDC64" w14:textId="77777777" w:rsidR="00026965" w:rsidRPr="00C44D1B" w:rsidRDefault="00026965">
            <w:pPr>
              <w:spacing w:after="20"/>
              <w:rPr>
                <w:rFonts w:ascii="Courier New" w:hAnsi="Courier New"/>
                <w:color w:val="000000"/>
              </w:rPr>
            </w:pPr>
            <w:bookmarkStart w:id="726"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26"/>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727" w:name="_PERM_MCCTEMPBM_CRPT80110318___5"/>
      <w:bookmarkEnd w:id="725"/>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728" w:name="_MCCTEMPBM_CRPT80110319___7"/>
      <w:bookmarkEnd w:id="727"/>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729" w:name="_PERM_MCCTEMPBM_CRPT80110320___5"/>
      <w:bookmarkEnd w:id="728"/>
      <w:r w:rsidRPr="00C44D1B">
        <w:rPr>
          <w:color w:val="000000"/>
        </w:rPr>
        <w:t>Read command reads the current setting.</w:t>
      </w:r>
    </w:p>
    <w:p w14:paraId="0D9A7372" w14:textId="77777777" w:rsidR="00026965" w:rsidRPr="00C44D1B" w:rsidRDefault="00026965">
      <w:pPr>
        <w:rPr>
          <w:color w:val="000000"/>
        </w:rPr>
      </w:pPr>
      <w:bookmarkStart w:id="730" w:name="_MCCTEMPBM_CRPT80110321___7"/>
      <w:bookmarkEnd w:id="729"/>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731" w:name="_PERM_MCCTEMPBM_CRPT80110322___5"/>
      <w:bookmarkEnd w:id="730"/>
      <w:r w:rsidRPr="00C44D1B">
        <w:rPr>
          <w:b/>
          <w:color w:val="000000"/>
        </w:rPr>
        <w:t>Defined values</w:t>
      </w:r>
    </w:p>
    <w:p w14:paraId="65DE4CD7" w14:textId="77777777" w:rsidR="00026965" w:rsidRPr="00C44D1B" w:rsidRDefault="00026965">
      <w:pPr>
        <w:pStyle w:val="B1"/>
        <w:keepNext/>
        <w:keepLines/>
        <w:rPr>
          <w:color w:val="000000"/>
        </w:rPr>
      </w:pPr>
      <w:bookmarkStart w:id="732" w:name="_MCCTEMPBM_CRPT80110323___7"/>
      <w:bookmarkEnd w:id="731"/>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32"/>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733"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p w14:paraId="28064E35" w14:textId="77777777" w:rsidR="00026965" w:rsidRPr="00C44D1B" w:rsidRDefault="00026965" w:rsidP="00E26141">
      <w:pPr>
        <w:pStyle w:val="Heading2"/>
      </w:pPr>
      <w:bookmarkStart w:id="734" w:name="_CR6_25"/>
      <w:bookmarkEnd w:id="733"/>
      <w:bookmarkEnd w:id="734"/>
      <w:r w:rsidRPr="00C44D1B">
        <w:br w:type="page"/>
      </w:r>
      <w:bookmarkStart w:id="735" w:name="_Toc20207478"/>
      <w:bookmarkStart w:id="736" w:name="_Toc27579360"/>
      <w:bookmarkStart w:id="737" w:name="_Toc36115940"/>
      <w:bookmarkStart w:id="738" w:name="_Toc45214820"/>
      <w:bookmarkStart w:id="739" w:name="_Toc51866588"/>
      <w:bookmarkStart w:id="740" w:name="_Toc218776545"/>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735"/>
      <w:bookmarkEnd w:id="736"/>
      <w:bookmarkEnd w:id="737"/>
      <w:bookmarkEnd w:id="738"/>
      <w:bookmarkEnd w:id="739"/>
      <w:bookmarkEnd w:id="740"/>
    </w:p>
    <w:p w14:paraId="14F30526" w14:textId="77777777" w:rsidR="00026965" w:rsidRPr="00C44D1B" w:rsidRDefault="00026965">
      <w:pPr>
        <w:pStyle w:val="TH"/>
      </w:pPr>
      <w:bookmarkStart w:id="741" w:name="_CRTable32"/>
      <w:r w:rsidRPr="00C44D1B">
        <w:t>Table </w:t>
      </w:r>
      <w:bookmarkEnd w:id="741"/>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742" w:name="_MCCTEMPBM_CRPT80110325___7"/>
            <w:r w:rsidRPr="00C44D1B">
              <w:rPr>
                <w:rFonts w:ascii="Courier New" w:hAnsi="Courier New"/>
              </w:rPr>
              <w:t>D[&lt;dial_string&gt;][;]</w:t>
            </w:r>
            <w:bookmarkEnd w:id="742"/>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743" w:name="_MCCTEMPBM_CRPT80110326___7"/>
            <w:r w:rsidRPr="00C44D1B">
              <w:rPr>
                <w:rFonts w:ascii="Courier New" w:hAnsi="Courier New"/>
              </w:rPr>
              <w:t>T</w:t>
            </w:r>
            <w:bookmarkEnd w:id="743"/>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744" w:name="_MCCTEMPBM_CRPT80110327___7"/>
            <w:r w:rsidRPr="00C44D1B">
              <w:rPr>
                <w:rFonts w:ascii="Courier New" w:hAnsi="Courier New"/>
              </w:rPr>
              <w:t>P</w:t>
            </w:r>
            <w:bookmarkEnd w:id="744"/>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745" w:name="_MCCTEMPBM_CRPT80110328___7"/>
            <w:r w:rsidRPr="00C44D1B">
              <w:rPr>
                <w:rFonts w:ascii="Courier New" w:hAnsi="Courier New"/>
              </w:rPr>
              <w:t>A</w:t>
            </w:r>
            <w:bookmarkEnd w:id="745"/>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746" w:name="_MCCTEMPBM_CRPT80110329___7"/>
            <w:r w:rsidRPr="00C44D1B">
              <w:rPr>
                <w:rFonts w:ascii="Courier New" w:hAnsi="Courier New"/>
              </w:rPr>
              <w:t>H[&lt;value&gt;]</w:t>
            </w:r>
            <w:bookmarkEnd w:id="746"/>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747"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747"/>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748" w:name="_MCCTEMPBM_CRPT80110331___7"/>
            <w:r w:rsidRPr="00C44D1B">
              <w:rPr>
                <w:rFonts w:ascii="Courier New" w:hAnsi="Courier New"/>
              </w:rPr>
              <w:t>O[&lt;value&gt;]</w:t>
            </w:r>
            <w:bookmarkEnd w:id="748"/>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749" w:name="_MCCTEMPBM_CRPT80110332___7"/>
            <w:r w:rsidRPr="00C44D1B">
              <w:rPr>
                <w:rFonts w:ascii="Courier New" w:hAnsi="Courier New"/>
              </w:rPr>
              <w:t>S0=[&lt;value&gt;]</w:t>
            </w:r>
            <w:bookmarkEnd w:id="749"/>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750" w:name="_MCCTEMPBM_CRPT80110333___7"/>
            <w:r w:rsidRPr="00C44D1B">
              <w:rPr>
                <w:rFonts w:ascii="Courier New" w:hAnsi="Courier New"/>
              </w:rPr>
              <w:t>S6=[&lt;value&gt;]</w:t>
            </w:r>
            <w:bookmarkEnd w:id="750"/>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751" w:name="_MCCTEMPBM_CRPT80110334___7"/>
            <w:r w:rsidRPr="00C44D1B">
              <w:rPr>
                <w:rFonts w:ascii="Courier New" w:hAnsi="Courier New"/>
              </w:rPr>
              <w:t>S7=[&lt;value&gt;]</w:t>
            </w:r>
            <w:bookmarkEnd w:id="751"/>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752" w:name="_MCCTEMPBM_CRPT80110335___7"/>
            <w:r w:rsidRPr="00C44D1B">
              <w:rPr>
                <w:rFonts w:ascii="Courier New" w:hAnsi="Courier New"/>
              </w:rPr>
              <w:t>S8=[&lt;value&gt;]</w:t>
            </w:r>
            <w:bookmarkEnd w:id="752"/>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753"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753"/>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754" w:name="_MCCTEMPBM_CRPT80110337___7"/>
            <w:r w:rsidRPr="00C44D1B">
              <w:rPr>
                <w:rFonts w:ascii="Courier New" w:hAnsi="Courier New"/>
              </w:rPr>
              <w:t>S10=[&lt;value&gt;]</w:t>
            </w:r>
            <w:bookmarkEnd w:id="754"/>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755" w:name="_MCCTEMPBM_CRPT80110338___7"/>
            <w:r w:rsidRPr="00C44D1B">
              <w:rPr>
                <w:rFonts w:ascii="Courier New" w:hAnsi="Courier New"/>
              </w:rPr>
              <w:t>L[&lt;value&gt;]</w:t>
            </w:r>
            <w:bookmarkEnd w:id="755"/>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756" w:name="_MCCTEMPBM_CRPT80110339___7"/>
            <w:r w:rsidRPr="00C44D1B">
              <w:rPr>
                <w:rFonts w:ascii="Courier New" w:hAnsi="Courier New"/>
              </w:rPr>
              <w:t>M[&lt;value&gt;]</w:t>
            </w:r>
            <w:bookmarkEnd w:id="756"/>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757" w:name="_CR6_26"/>
      <w:bookmarkStart w:id="758" w:name="_Toc20207479"/>
      <w:bookmarkStart w:id="759" w:name="_Toc27579361"/>
      <w:bookmarkStart w:id="760" w:name="_Toc36115941"/>
      <w:bookmarkStart w:id="761" w:name="_Toc45214821"/>
      <w:bookmarkStart w:id="762" w:name="_Toc51866589"/>
      <w:bookmarkStart w:id="763" w:name="_Toc218776546"/>
      <w:bookmarkEnd w:id="757"/>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758"/>
      <w:bookmarkEnd w:id="759"/>
      <w:bookmarkEnd w:id="760"/>
      <w:bookmarkEnd w:id="761"/>
      <w:bookmarkEnd w:id="762"/>
      <w:bookmarkEnd w:id="763"/>
    </w:p>
    <w:p w14:paraId="7DFA91C1" w14:textId="77777777" w:rsidR="00026965" w:rsidRPr="00C44D1B" w:rsidRDefault="00026965">
      <w:pPr>
        <w:pStyle w:val="TH"/>
      </w:pPr>
      <w:bookmarkStart w:id="764" w:name="_CRTable33"/>
      <w:r w:rsidRPr="00C44D1B">
        <w:t>Table </w:t>
      </w:r>
      <w:bookmarkEnd w:id="764"/>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765" w:name="_MCCTEMPBM_CRPT80110340___7"/>
            <w:r w:rsidRPr="00C44D1B">
              <w:rPr>
                <w:rFonts w:ascii="Courier New" w:hAnsi="Courier New"/>
                <w:lang w:val="nb-NO"/>
              </w:rPr>
              <w:t>+DS=[&lt;dir&gt;[,&lt;neg&gt;[,&lt;P1&gt;[,&lt;P2&gt;]]]]</w:t>
            </w:r>
            <w:bookmarkEnd w:id="765"/>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766" w:name="_MCCTEMPBM_CRPT80110341___7"/>
            <w:r w:rsidRPr="00C44D1B">
              <w:rPr>
                <w:rFonts w:ascii="Courier New" w:hAnsi="Courier New"/>
              </w:rPr>
              <w:t>+DR=[&lt;value&gt;]</w:t>
            </w:r>
            <w:bookmarkEnd w:id="766"/>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767"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767"/>
          </w:p>
        </w:tc>
      </w:tr>
    </w:tbl>
    <w:p w14:paraId="5B5B0E5D" w14:textId="77777777" w:rsidR="00026965" w:rsidRPr="00C44D1B" w:rsidRDefault="00026965"/>
    <w:p w14:paraId="4F42DC67" w14:textId="77777777" w:rsidR="006A6727" w:rsidRPr="00C44D1B" w:rsidRDefault="00026965" w:rsidP="00E26141">
      <w:pPr>
        <w:pStyle w:val="Heading2"/>
      </w:pPr>
      <w:bookmarkStart w:id="768" w:name="_CR6_27"/>
      <w:bookmarkStart w:id="769" w:name="_Toc20207480"/>
      <w:bookmarkStart w:id="770" w:name="_Toc27579362"/>
      <w:bookmarkStart w:id="771" w:name="_Toc36115942"/>
      <w:bookmarkStart w:id="772" w:name="_Toc45214822"/>
      <w:bookmarkStart w:id="773" w:name="_Toc51866590"/>
      <w:bookmarkStart w:id="774" w:name="_Toc218776547"/>
      <w:bookmarkEnd w:id="768"/>
      <w:r w:rsidRPr="00C44D1B">
        <w:t>6.27</w:t>
      </w:r>
      <w:r w:rsidRPr="00C44D1B">
        <w:tab/>
      </w:r>
      <w:r w:rsidR="006A6727" w:rsidRPr="00C44D1B">
        <w:t>Initiate eCall +CECALL</w:t>
      </w:r>
      <w:bookmarkEnd w:id="769"/>
      <w:bookmarkEnd w:id="770"/>
      <w:bookmarkEnd w:id="771"/>
      <w:bookmarkEnd w:id="772"/>
      <w:bookmarkEnd w:id="773"/>
      <w:bookmarkEnd w:id="774"/>
    </w:p>
    <w:p w14:paraId="530E345B" w14:textId="77777777" w:rsidR="006A6727" w:rsidRPr="00C44D1B" w:rsidRDefault="006A6727" w:rsidP="006A6727">
      <w:pPr>
        <w:pStyle w:val="TH"/>
      </w:pPr>
      <w:bookmarkStart w:id="775" w:name="_CRTable6_271"/>
      <w:r w:rsidRPr="00C44D1B">
        <w:t>Table </w:t>
      </w:r>
      <w:bookmarkEnd w:id="775"/>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776"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777" w:name="_MCCTEMPBM_CRPT80110344___7" w:colFirst="0" w:colLast="0"/>
            <w:bookmarkEnd w:id="776"/>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778" w:name="_MCCTEMPBM_CRPT80110345___7"/>
            <w:bookmarkEnd w:id="777"/>
            <w:r w:rsidRPr="00C44D1B">
              <w:rPr>
                <w:rFonts w:ascii="Courier New" w:hAnsi="Courier New"/>
              </w:rPr>
              <w:lastRenderedPageBreak/>
              <w:t>+CECALL=?</w:t>
            </w:r>
            <w:bookmarkEnd w:id="778"/>
          </w:p>
        </w:tc>
        <w:tc>
          <w:tcPr>
            <w:tcW w:w="5685" w:type="dxa"/>
          </w:tcPr>
          <w:p w14:paraId="24A97C16" w14:textId="77777777" w:rsidR="006A6727" w:rsidRPr="00C44D1B" w:rsidRDefault="006A6727" w:rsidP="006A6727">
            <w:pPr>
              <w:spacing w:after="20"/>
            </w:pPr>
            <w:bookmarkStart w:id="779"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779"/>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hint="eastAsia"/>
          <w:b/>
          <w:bCs/>
        </w:rPr>
      </w:pPr>
      <w:bookmarkStart w:id="780"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781" w:name="_MCCTEMPBM_CRPT80110348___7"/>
      <w:bookmarkEnd w:id="780"/>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781"/>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782"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782"/>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783" w:name="_MCCTEMPBM_CRPT80110350___7"/>
      <w:r w:rsidRPr="00C44D1B">
        <w:rPr>
          <w:rFonts w:ascii="Courier New" w:hAnsi="Courier New" w:cs="Courier New"/>
        </w:rPr>
        <w:t>&lt;format&gt;</w:t>
      </w:r>
      <w:r w:rsidRPr="00C44D1B">
        <w:t>: integer type. Indicates the format of the provided eCall MSD.</w:t>
      </w:r>
    </w:p>
    <w:bookmarkEnd w:id="783"/>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784"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784"/>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785" w:name="_CR6_28"/>
      <w:bookmarkStart w:id="786" w:name="_Toc20207481"/>
      <w:bookmarkStart w:id="787" w:name="_Toc27579363"/>
      <w:bookmarkStart w:id="788" w:name="_Toc36115943"/>
      <w:bookmarkStart w:id="789" w:name="_Toc45214823"/>
      <w:bookmarkStart w:id="790" w:name="_Toc51866591"/>
      <w:bookmarkStart w:id="791" w:name="_Toc218776548"/>
      <w:bookmarkEnd w:id="785"/>
      <w:r w:rsidRPr="00C44D1B">
        <w:t>6.28</w:t>
      </w:r>
      <w:r w:rsidRPr="00C44D1B">
        <w:tab/>
        <w:t>eCall Notification +CECN</w:t>
      </w:r>
      <w:bookmarkEnd w:id="786"/>
      <w:bookmarkEnd w:id="787"/>
      <w:bookmarkEnd w:id="788"/>
      <w:bookmarkEnd w:id="789"/>
      <w:bookmarkEnd w:id="790"/>
      <w:bookmarkEnd w:id="791"/>
    </w:p>
    <w:p w14:paraId="5FABD068" w14:textId="77777777" w:rsidR="00D6304F" w:rsidRPr="00C44D1B" w:rsidRDefault="00D6304F" w:rsidP="00D6304F">
      <w:pPr>
        <w:pStyle w:val="TH"/>
      </w:pPr>
      <w:bookmarkStart w:id="792" w:name="_CRTable6_281"/>
      <w:r w:rsidRPr="00C44D1B">
        <w:t>Table </w:t>
      </w:r>
      <w:bookmarkEnd w:id="792"/>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7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794" w:name="_MCCTEMPBM_CRPT80110353___7" w:colFirst="0" w:colLast="0"/>
            <w:bookmarkEnd w:id="7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795" w:name="_MCCTEMPBM_CRPT80110354___7"/>
            <w:bookmarkEnd w:id="794"/>
            <w:r w:rsidRPr="00C44D1B">
              <w:rPr>
                <w:rFonts w:ascii="Courier New" w:hAnsi="Courier New"/>
              </w:rPr>
              <w:t>+CECN=?</w:t>
            </w:r>
            <w:bookmarkEnd w:id="795"/>
          </w:p>
        </w:tc>
        <w:tc>
          <w:tcPr>
            <w:tcW w:w="5685" w:type="dxa"/>
          </w:tcPr>
          <w:p w14:paraId="609FCF58" w14:textId="77777777" w:rsidR="00D6304F" w:rsidRPr="00C44D1B" w:rsidRDefault="00D6304F" w:rsidP="009010F8">
            <w:pPr>
              <w:spacing w:after="20"/>
            </w:pPr>
            <w:bookmarkStart w:id="7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7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hint="eastAsia"/>
          <w:b/>
          <w:bCs/>
        </w:rPr>
      </w:pPr>
      <w:bookmarkStart w:id="7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798" w:name="_MCCTEMPBM_CRPT80110357___7"/>
      <w:bookmarkEnd w:id="7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D970DA" w:rsidRDefault="00D6304F" w:rsidP="00D970DA">
      <w:pPr>
        <w:pStyle w:val="NO"/>
      </w:pPr>
      <w:bookmarkStart w:id="799" w:name="_MCCTEMPBM_CRPT80110358___7"/>
      <w:bookmarkEnd w:id="798"/>
      <w:r w:rsidRPr="00D970DA">
        <w:t>NOTE:</w:t>
      </w:r>
      <w:r w:rsidRPr="00D970DA">
        <w:tab/>
        <w:t xml:space="preserve">The </w:t>
      </w:r>
      <w:r w:rsidR="008628EC" w:rsidRPr="00D970DA">
        <w:t>parameter</w:t>
      </w:r>
      <w:r w:rsidRPr="00D970DA">
        <w:t xml:space="preserve"> </w:t>
      </w:r>
      <w:r w:rsidRPr="00D970DA">
        <w:rPr>
          <w:rFonts w:ascii="Courier New" w:hAnsi="Courier New" w:cs="Courier New"/>
        </w:rPr>
        <w:t>&lt;data_type&gt;=</w:t>
      </w:r>
      <w:r w:rsidRPr="00D970DA">
        <w:t>0 is used to inform that the updated MSD will be provided to the network by the MT.</w:t>
      </w:r>
    </w:p>
    <w:p w14:paraId="3A04CAF6" w14:textId="77777777" w:rsidR="00D6304F" w:rsidRPr="00C44D1B" w:rsidRDefault="00D6304F" w:rsidP="00D6304F">
      <w:bookmarkStart w:id="800" w:name="_MCCTEMPBM_CRPT80110359___7"/>
      <w:bookmarkEnd w:id="799"/>
      <w:r w:rsidRPr="00C44D1B">
        <w:lastRenderedPageBreak/>
        <w:t xml:space="preserve">Read command returns the status of result code presentation </w:t>
      </w:r>
      <w:r w:rsidRPr="00C44D1B">
        <w:rPr>
          <w:rFonts w:ascii="Courier New" w:hAnsi="Courier New"/>
        </w:rPr>
        <w:t>&lt;n&gt;</w:t>
      </w:r>
      <w:r w:rsidRPr="00C44D1B">
        <w:t>.</w:t>
      </w:r>
    </w:p>
    <w:bookmarkEnd w:id="8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8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8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802" w:name="_MCCTEMPBM_CRPT80110361___7"/>
      <w:r w:rsidRPr="00C44D1B">
        <w:rPr>
          <w:rFonts w:ascii="Courier New" w:hAnsi="Courier New" w:cs="Courier New"/>
        </w:rPr>
        <w:t>&lt;data_type&gt;</w:t>
      </w:r>
      <w:r w:rsidRPr="00C44D1B">
        <w:t>: integer type. Indicates the type of additional data for the eCall.</w:t>
      </w:r>
    </w:p>
    <w:bookmarkEnd w:id="8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803" w:name="_CR6_29"/>
      <w:bookmarkStart w:id="804" w:name="_Toc20207482"/>
      <w:bookmarkStart w:id="805" w:name="_Toc27579364"/>
      <w:bookmarkStart w:id="806" w:name="_Toc36115944"/>
      <w:bookmarkStart w:id="807" w:name="_Toc45214824"/>
      <w:bookmarkStart w:id="808" w:name="_Toc51866592"/>
      <w:bookmarkStart w:id="809" w:name="_Toc218776549"/>
      <w:bookmarkEnd w:id="803"/>
      <w:r w:rsidRPr="00C44D1B">
        <w:t>6.</w:t>
      </w:r>
      <w:r w:rsidR="00D6304F" w:rsidRPr="00C44D1B">
        <w:t>29</w:t>
      </w:r>
      <w:r w:rsidRPr="00C44D1B">
        <w:tab/>
      </w:r>
      <w:r w:rsidR="00026965" w:rsidRPr="00C44D1B">
        <w:t>Informative examples</w:t>
      </w:r>
      <w:bookmarkEnd w:id="804"/>
      <w:bookmarkEnd w:id="805"/>
      <w:bookmarkEnd w:id="806"/>
      <w:bookmarkEnd w:id="807"/>
      <w:bookmarkEnd w:id="808"/>
      <w:bookmarkEnd w:id="809"/>
    </w:p>
    <w:p w14:paraId="1A841577" w14:textId="77777777" w:rsidR="00026965" w:rsidRPr="00C44D1B" w:rsidRDefault="00026965">
      <w:bookmarkStart w:id="810"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810"/>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811"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811"/>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812"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812"/>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813" w:name="_MCCTEMPBM_CRPT80110365___7"/>
      <w:r w:rsidRPr="00C44D1B">
        <w:t>OK</w:t>
      </w:r>
      <w:r w:rsidR="00EA13CE" w:rsidRPr="00C44D1B">
        <w:tab/>
      </w:r>
      <w:r w:rsidRPr="00C44D1B">
        <w:rPr>
          <w:rFonts w:ascii="Times New Roman" w:hAnsi="Times New Roman"/>
        </w:rPr>
        <w:t>(modification was successful)</w:t>
      </w:r>
    </w:p>
    <w:bookmarkEnd w:id="813"/>
    <w:p w14:paraId="177D134D" w14:textId="77777777" w:rsidR="00026965" w:rsidRPr="00C44D1B" w:rsidRDefault="00026965">
      <w:pPr>
        <w:pStyle w:val="PL"/>
      </w:pPr>
    </w:p>
    <w:p w14:paraId="345A40C6" w14:textId="77777777" w:rsidR="00026965" w:rsidRPr="00C44D1B" w:rsidRDefault="00026965">
      <w:bookmarkStart w:id="814"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815" w:name="_MCCTEMPBM_CRPT80110367___7"/>
      <w:bookmarkEnd w:id="814"/>
      <w:r w:rsidRPr="00C44D1B">
        <w:lastRenderedPageBreak/>
        <w:t>AT+CBST=7,0,1</w:t>
      </w:r>
      <w:r w:rsidRPr="00C44D1B">
        <w:tab/>
      </w:r>
      <w:r w:rsidRPr="00C44D1B">
        <w:rPr>
          <w:rFonts w:ascii="Times New Roman" w:hAnsi="Times New Roman"/>
        </w:rPr>
        <w:t>(asynchronous modem 9600 bit/s and RLP)</w:t>
      </w:r>
    </w:p>
    <w:bookmarkEnd w:id="815"/>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816" w:name="_MCCTEMPBM_CRPT80110368___7"/>
      <w:r w:rsidRPr="00C44D1B">
        <w:t>AT+CR=1</w:t>
      </w:r>
      <w:r w:rsidR="00EA13CE" w:rsidRPr="00C44D1B">
        <w:tab/>
      </w:r>
      <w:r w:rsidRPr="00C44D1B">
        <w:rPr>
          <w:rFonts w:ascii="Times New Roman" w:hAnsi="Times New Roman"/>
        </w:rPr>
        <w:t>(enable reporting)</w:t>
      </w:r>
    </w:p>
    <w:bookmarkEnd w:id="816"/>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817"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818" w:name="_CR7"/>
      <w:bookmarkStart w:id="819" w:name="_Toc20207483"/>
      <w:bookmarkStart w:id="820" w:name="_Toc27579365"/>
      <w:bookmarkStart w:id="821" w:name="_Toc36115945"/>
      <w:bookmarkStart w:id="822" w:name="_Toc45214825"/>
      <w:bookmarkStart w:id="823" w:name="_Toc51866593"/>
      <w:bookmarkStart w:id="824" w:name="_Toc218776550"/>
      <w:bookmarkEnd w:id="817"/>
      <w:bookmarkEnd w:id="818"/>
      <w:r w:rsidRPr="00C44D1B">
        <w:t>7</w:t>
      </w:r>
      <w:r w:rsidRPr="00C44D1B">
        <w:tab/>
        <w:t>Network service related commands</w:t>
      </w:r>
      <w:bookmarkEnd w:id="819"/>
      <w:bookmarkEnd w:id="820"/>
      <w:bookmarkEnd w:id="821"/>
      <w:bookmarkEnd w:id="822"/>
      <w:bookmarkEnd w:id="823"/>
      <w:bookmarkEnd w:id="824"/>
    </w:p>
    <w:p w14:paraId="14DE4DBF" w14:textId="77777777" w:rsidR="00026965" w:rsidRPr="00C44D1B" w:rsidRDefault="000D46AE" w:rsidP="00E26141">
      <w:pPr>
        <w:pStyle w:val="Heading2"/>
      </w:pPr>
      <w:bookmarkStart w:id="825" w:name="_CR7_0"/>
      <w:bookmarkStart w:id="826" w:name="_Toc20207484"/>
      <w:bookmarkStart w:id="827" w:name="_Toc27579366"/>
      <w:bookmarkStart w:id="828" w:name="_Toc36115946"/>
      <w:bookmarkStart w:id="829" w:name="_Toc45214826"/>
      <w:bookmarkStart w:id="830" w:name="_Toc51866594"/>
      <w:bookmarkStart w:id="831" w:name="_Toc218776551"/>
      <w:bookmarkEnd w:id="825"/>
      <w:r w:rsidRPr="00C44D1B">
        <w:t>7.0</w:t>
      </w:r>
      <w:r w:rsidRPr="00C44D1B">
        <w:tab/>
        <w:t>General</w:t>
      </w:r>
      <w:bookmarkEnd w:id="826"/>
      <w:bookmarkEnd w:id="827"/>
      <w:bookmarkEnd w:id="828"/>
      <w:bookmarkEnd w:id="829"/>
      <w:bookmarkEnd w:id="830"/>
      <w:bookmarkEnd w:id="831"/>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832" w:name="_CR7_1"/>
      <w:bookmarkStart w:id="833" w:name="_Toc20207485"/>
      <w:bookmarkStart w:id="834" w:name="_Toc27579367"/>
      <w:bookmarkStart w:id="835" w:name="_Toc36115947"/>
      <w:bookmarkStart w:id="836" w:name="_Toc45214827"/>
      <w:bookmarkStart w:id="837" w:name="_Toc51866595"/>
      <w:bookmarkStart w:id="838" w:name="_Toc218776552"/>
      <w:bookmarkEnd w:id="832"/>
      <w:r w:rsidRPr="00C44D1B">
        <w:t>7.1</w:t>
      </w:r>
      <w:r w:rsidRPr="00C44D1B">
        <w:tab/>
        <w:t>Subscriber number +CNUM</w:t>
      </w:r>
      <w:bookmarkEnd w:id="833"/>
      <w:bookmarkEnd w:id="834"/>
      <w:bookmarkEnd w:id="835"/>
      <w:bookmarkEnd w:id="836"/>
      <w:bookmarkEnd w:id="837"/>
      <w:bookmarkEnd w:id="838"/>
    </w:p>
    <w:p w14:paraId="740C4FA6" w14:textId="77777777" w:rsidR="00026965" w:rsidRPr="00C44D1B" w:rsidRDefault="00026965">
      <w:pPr>
        <w:pStyle w:val="TH"/>
      </w:pPr>
      <w:bookmarkStart w:id="839" w:name="_CRTable34"/>
      <w:r w:rsidRPr="00C44D1B">
        <w:t>Table </w:t>
      </w:r>
      <w:bookmarkEnd w:id="839"/>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840"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841" w:name="_MCCTEMPBM_CRPT80110371___7" w:colFirst="0" w:colLast="0"/>
            <w:bookmarkEnd w:id="840"/>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841"/>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842"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42"/>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843"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843"/>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844"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844"/>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845" w:name="_CR7_2"/>
      <w:bookmarkStart w:id="846" w:name="_Toc20207486"/>
      <w:bookmarkStart w:id="847" w:name="_Toc27579368"/>
      <w:bookmarkStart w:id="848" w:name="_Toc36115948"/>
      <w:bookmarkStart w:id="849" w:name="_Toc45214828"/>
      <w:bookmarkStart w:id="850" w:name="_Toc51866596"/>
      <w:bookmarkStart w:id="851" w:name="_Toc218776553"/>
      <w:bookmarkEnd w:id="845"/>
      <w:r w:rsidRPr="00C44D1B">
        <w:t>7.2</w:t>
      </w:r>
      <w:r w:rsidRPr="00C44D1B">
        <w:tab/>
        <w:t>Network registration +CREG</w:t>
      </w:r>
      <w:bookmarkEnd w:id="846"/>
      <w:bookmarkEnd w:id="847"/>
      <w:bookmarkEnd w:id="848"/>
      <w:bookmarkEnd w:id="849"/>
      <w:bookmarkEnd w:id="850"/>
      <w:bookmarkEnd w:id="851"/>
    </w:p>
    <w:p w14:paraId="3F5DE5C2" w14:textId="77777777" w:rsidR="00026965" w:rsidRPr="00C44D1B" w:rsidRDefault="00026965">
      <w:pPr>
        <w:pStyle w:val="TH"/>
      </w:pPr>
      <w:bookmarkStart w:id="852" w:name="_CRTable35"/>
      <w:r w:rsidRPr="00C44D1B">
        <w:t>Table </w:t>
      </w:r>
      <w:bookmarkEnd w:id="852"/>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853"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380D9F"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854" w:name="_MCCTEMPBM_CRPT80110376___7" w:colFirst="0" w:colLast="0"/>
            <w:bookmarkEnd w:id="853"/>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855" w:name="_MCCTEMPBM_CRPT80110377___7"/>
            <w:bookmarkEnd w:id="854"/>
            <w:r w:rsidRPr="00C44D1B">
              <w:rPr>
                <w:rFonts w:ascii="Courier New" w:hAnsi="Courier New"/>
              </w:rPr>
              <w:t>+CREG=?</w:t>
            </w:r>
            <w:bookmarkEnd w:id="855"/>
          </w:p>
        </w:tc>
        <w:tc>
          <w:tcPr>
            <w:tcW w:w="5065" w:type="dxa"/>
          </w:tcPr>
          <w:p w14:paraId="131A4A43" w14:textId="77777777" w:rsidR="00026965" w:rsidRPr="00C44D1B" w:rsidRDefault="00026965">
            <w:pPr>
              <w:spacing w:after="20"/>
              <w:rPr>
                <w:rFonts w:ascii="Courier New" w:hAnsi="Courier New"/>
              </w:rPr>
            </w:pPr>
            <w:bookmarkStart w:id="856"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56"/>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857"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858" w:name="_MCCTEMPBM_CRPT80110380___7"/>
      <w:bookmarkEnd w:id="857"/>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859" w:name="_MCCTEMPBM_CRPT80110381___7"/>
      <w:bookmarkEnd w:id="858"/>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859"/>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860" w:name="_MCCTEMPBM_CRPT80110382___7"/>
      <w:r w:rsidRPr="00C44D1B">
        <w:rPr>
          <w:rFonts w:ascii="Courier New" w:hAnsi="Courier New"/>
        </w:rPr>
        <w:t>&lt;n&gt;</w:t>
      </w:r>
      <w:r w:rsidRPr="00C44D1B">
        <w:t>:</w:t>
      </w:r>
      <w:r w:rsidR="00203C65" w:rsidRPr="00C44D1B">
        <w:t xml:space="preserve"> integer type</w:t>
      </w:r>
    </w:p>
    <w:bookmarkEnd w:id="860"/>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861"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862" w:name="_MCCTEMPBM_CRPT80110384___7"/>
      <w:bookmarkEnd w:id="861"/>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862"/>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863"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863"/>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864"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864"/>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865"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865"/>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866"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867" w:name="_PERM_MCCTEMPBM_CRPT80110389___2"/>
      <w:bookmarkEnd w:id="866"/>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868" w:name="_MCCTEMPBM_CRPT80110390___7"/>
      <w:bookmarkEnd w:id="8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868"/>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869" w:name="_CR7_3"/>
      <w:bookmarkStart w:id="870" w:name="_Toc20207487"/>
      <w:bookmarkStart w:id="871" w:name="_Toc27579369"/>
      <w:bookmarkStart w:id="872" w:name="_Toc36115949"/>
      <w:bookmarkStart w:id="873" w:name="_Toc45214829"/>
      <w:bookmarkStart w:id="874" w:name="_Toc51866597"/>
      <w:bookmarkStart w:id="875" w:name="_Toc218776554"/>
      <w:bookmarkEnd w:id="869"/>
      <w:r w:rsidRPr="00C44D1B">
        <w:lastRenderedPageBreak/>
        <w:t>7.3</w:t>
      </w:r>
      <w:r w:rsidRPr="00C44D1B">
        <w:tab/>
        <w:t>PLMN selection +COPS</w:t>
      </w:r>
      <w:bookmarkEnd w:id="870"/>
      <w:bookmarkEnd w:id="871"/>
      <w:bookmarkEnd w:id="872"/>
      <w:bookmarkEnd w:id="873"/>
      <w:bookmarkEnd w:id="874"/>
      <w:bookmarkEnd w:id="875"/>
    </w:p>
    <w:p w14:paraId="43046668" w14:textId="77777777" w:rsidR="00026965" w:rsidRPr="00C44D1B" w:rsidRDefault="00026965">
      <w:pPr>
        <w:pStyle w:val="TH"/>
      </w:pPr>
      <w:bookmarkStart w:id="876" w:name="_CRTable36"/>
      <w:r w:rsidRPr="00C44D1B">
        <w:t>Table </w:t>
      </w:r>
      <w:bookmarkEnd w:id="876"/>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877"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878" w:name="_MCCTEMPBM_CRPT80110392___7" w:colFirst="0" w:colLast="1"/>
            <w:bookmarkEnd w:id="877"/>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879" w:name="_MCCTEMPBM_CRPT80110393___7"/>
            <w:bookmarkStart w:id="880" w:name="_MCCTEMPBM_CRPT80110395___7" w:colFirst="1" w:colLast="1"/>
            <w:bookmarkEnd w:id="878"/>
            <w:r w:rsidRPr="00C44D1B">
              <w:rPr>
                <w:rFonts w:ascii="Courier New" w:hAnsi="Courier New"/>
              </w:rPr>
              <w:t>+COPS=?</w:t>
            </w:r>
            <w:bookmarkEnd w:id="879"/>
          </w:p>
        </w:tc>
        <w:tc>
          <w:tcPr>
            <w:tcW w:w="6379" w:type="dxa"/>
          </w:tcPr>
          <w:p w14:paraId="4832FBE4" w14:textId="77777777" w:rsidR="00026965" w:rsidRPr="00C44D1B" w:rsidRDefault="00026965">
            <w:pPr>
              <w:keepNext/>
              <w:keepLines/>
              <w:spacing w:after="20"/>
              <w:rPr>
                <w:rFonts w:ascii="Courier New" w:hAnsi="Courier New"/>
              </w:rPr>
            </w:pPr>
            <w:bookmarkStart w:id="881"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881"/>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80"/>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882"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882"/>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883"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884" w:name="_MCCTEMPBM_CRPT80110398___7"/>
      <w:bookmarkEnd w:id="883"/>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884"/>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885" w:name="_MCCTEMPBM_CRPT80110399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886" w:name="_MCCTEMPBM_CRPT80110400___7"/>
      <w:bookmarkEnd w:id="885"/>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887" w:name="_MCCTEMPBM_CRPT80110401___7"/>
      <w:bookmarkEnd w:id="886"/>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888" w:name="_MCCTEMPBM_CRPT80110402___7"/>
      <w:bookmarkEnd w:id="887"/>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888"/>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889"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889"/>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lastRenderedPageBreak/>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890" w:name="_CR7_4"/>
      <w:bookmarkStart w:id="891" w:name="_Toc20207488"/>
      <w:bookmarkStart w:id="892" w:name="_Toc27579370"/>
      <w:bookmarkStart w:id="893" w:name="_Toc36115950"/>
      <w:bookmarkStart w:id="894" w:name="_Toc45214830"/>
      <w:bookmarkStart w:id="895" w:name="_Toc51866598"/>
      <w:bookmarkStart w:id="896" w:name="_Toc218776555"/>
      <w:bookmarkEnd w:id="890"/>
      <w:r w:rsidRPr="00C44D1B">
        <w:t>7.4</w:t>
      </w:r>
      <w:r w:rsidRPr="00C44D1B">
        <w:tab/>
        <w:t>Facility lock +CLCK</w:t>
      </w:r>
      <w:bookmarkEnd w:id="891"/>
      <w:bookmarkEnd w:id="892"/>
      <w:bookmarkEnd w:id="893"/>
      <w:bookmarkEnd w:id="894"/>
      <w:bookmarkEnd w:id="895"/>
      <w:bookmarkEnd w:id="896"/>
    </w:p>
    <w:p w14:paraId="36316DFA" w14:textId="77777777" w:rsidR="00026965" w:rsidRPr="00C44D1B" w:rsidRDefault="00026965">
      <w:pPr>
        <w:pStyle w:val="TH"/>
      </w:pPr>
      <w:bookmarkStart w:id="897" w:name="_CRTable37"/>
      <w:r w:rsidRPr="00C44D1B">
        <w:t>Table </w:t>
      </w:r>
      <w:bookmarkEnd w:id="897"/>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898" w:name="_MCCTEMPBM_CRPT80110404___7" w:colFirst="0" w:colLast="1"/>
            <w:bookmarkStart w:id="899"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900" w:name="_MCCTEMPBM_CRPT80110405___7"/>
            <w:r w:rsidRPr="00C44D1B">
              <w:rPr>
                <w:b/>
              </w:rPr>
              <w:t xml:space="preserve">when </w:t>
            </w:r>
            <w:r w:rsidRPr="00C44D1B">
              <w:rPr>
                <w:rFonts w:ascii="Courier New" w:hAnsi="Courier New"/>
                <w:b/>
              </w:rPr>
              <w:t>&lt;mode&gt;</w:t>
            </w:r>
            <w:r w:rsidRPr="00C44D1B">
              <w:rPr>
                <w:b/>
              </w:rPr>
              <w:t>=2 and command successful:</w:t>
            </w:r>
          </w:p>
          <w:bookmarkEnd w:id="900"/>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901" w:name="_MCCTEMPBM_CRPT80110407___7"/>
            <w:bookmarkStart w:id="902" w:name="_MCCTEMPBM_CRPT80110409___7" w:colFirst="1" w:colLast="1"/>
            <w:bookmarkEnd w:id="898"/>
            <w:bookmarkEnd w:id="899"/>
            <w:r w:rsidRPr="00C44D1B">
              <w:rPr>
                <w:rFonts w:ascii="Courier New" w:hAnsi="Courier New"/>
              </w:rPr>
              <w:t>+CLCK=?</w:t>
            </w:r>
            <w:bookmarkEnd w:id="901"/>
          </w:p>
        </w:tc>
        <w:tc>
          <w:tcPr>
            <w:tcW w:w="4299" w:type="dxa"/>
          </w:tcPr>
          <w:p w14:paraId="7613D058" w14:textId="77777777" w:rsidR="00026965" w:rsidRPr="00C44D1B" w:rsidRDefault="00026965">
            <w:pPr>
              <w:spacing w:after="20"/>
              <w:rPr>
                <w:rFonts w:ascii="Courier New" w:hAnsi="Courier New"/>
              </w:rPr>
            </w:pPr>
            <w:bookmarkStart w:id="903"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903"/>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02"/>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904"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904"/>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905" w:name="_MCCTEMPBM_CRPT80110411___7"/>
      <w:r w:rsidRPr="00C44D1B">
        <w:rPr>
          <w:rFonts w:ascii="Courier New" w:hAnsi="Courier New"/>
        </w:rPr>
        <w:lastRenderedPageBreak/>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906" w:name="_PERM_MCCTEMPBM_CRPT80110412___2"/>
      <w:bookmarkEnd w:id="905"/>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907" w:name="_MCCTEMPBM_CRPT80110413___7"/>
      <w:bookmarkEnd w:id="906"/>
      <w:r w:rsidRPr="00C44D1B">
        <w:rPr>
          <w:rFonts w:ascii="Courier New" w:hAnsi="Courier New"/>
        </w:rPr>
        <w:t>&lt;mode&gt;</w:t>
      </w:r>
      <w:r w:rsidRPr="00C44D1B">
        <w:t>:</w:t>
      </w:r>
      <w:r w:rsidR="00203C65" w:rsidRPr="00C44D1B">
        <w:t xml:space="preserve"> integer type</w:t>
      </w:r>
    </w:p>
    <w:bookmarkEnd w:id="907"/>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908" w:name="_MCCTEMPBM_CRPT80110414___7"/>
      <w:r w:rsidRPr="00C44D1B">
        <w:rPr>
          <w:rFonts w:ascii="Courier New" w:hAnsi="Courier New"/>
        </w:rPr>
        <w:t>&lt;status&gt;</w:t>
      </w:r>
      <w:r w:rsidRPr="00C44D1B">
        <w:t>:</w:t>
      </w:r>
      <w:r w:rsidR="00203C65" w:rsidRPr="00C44D1B">
        <w:t xml:space="preserve"> integer type</w:t>
      </w:r>
    </w:p>
    <w:bookmarkEnd w:id="908"/>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909" w:name="_MCCTEMPBM_CRPT80110415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910" w:name="_MCCTEMPBM_CRPT80110416___2"/>
      <w:bookmarkEnd w:id="909"/>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910"/>
    <w:p w14:paraId="63C7DAE7" w14:textId="77777777" w:rsidR="00026965" w:rsidRPr="00C44D1B" w:rsidRDefault="00026965">
      <w:r w:rsidRPr="00C44D1B">
        <w:rPr>
          <w:b/>
        </w:rPr>
        <w:t>Implementation</w:t>
      </w:r>
    </w:p>
    <w:p w14:paraId="0525B8BF" w14:textId="77777777" w:rsidR="00026965" w:rsidRPr="00C44D1B" w:rsidRDefault="00026965">
      <w:bookmarkStart w:id="911"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912" w:name="_CR7_5"/>
      <w:bookmarkStart w:id="913" w:name="_Toc20207489"/>
      <w:bookmarkStart w:id="914" w:name="_Toc27579371"/>
      <w:bookmarkStart w:id="915" w:name="_Toc36115951"/>
      <w:bookmarkStart w:id="916" w:name="_Toc45214831"/>
      <w:bookmarkStart w:id="917" w:name="_Toc51866599"/>
      <w:bookmarkStart w:id="918" w:name="_Toc218776556"/>
      <w:bookmarkEnd w:id="911"/>
      <w:bookmarkEnd w:id="912"/>
      <w:r w:rsidRPr="00C44D1B">
        <w:t>7.5</w:t>
      </w:r>
      <w:r w:rsidRPr="00C44D1B">
        <w:tab/>
        <w:t>Change password +CPWD</w:t>
      </w:r>
      <w:bookmarkEnd w:id="913"/>
      <w:bookmarkEnd w:id="914"/>
      <w:bookmarkEnd w:id="915"/>
      <w:bookmarkEnd w:id="916"/>
      <w:bookmarkEnd w:id="917"/>
      <w:bookmarkEnd w:id="918"/>
    </w:p>
    <w:p w14:paraId="477BCA54" w14:textId="77777777" w:rsidR="00026965" w:rsidRPr="00C44D1B" w:rsidRDefault="00026965">
      <w:pPr>
        <w:pStyle w:val="TH"/>
      </w:pPr>
      <w:bookmarkStart w:id="919" w:name="_CRTable38"/>
      <w:r w:rsidRPr="00C44D1B">
        <w:t>Table </w:t>
      </w:r>
      <w:bookmarkEnd w:id="919"/>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920"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921" w:name="_MCCTEMPBM_CRPT80110419___7"/>
            <w:bookmarkStart w:id="922" w:name="_MCCTEMPBM_CRPT80110421___7" w:colFirst="1" w:colLast="1"/>
            <w:bookmarkEnd w:id="920"/>
            <w:r w:rsidRPr="00C44D1B">
              <w:rPr>
                <w:rFonts w:ascii="Courier New" w:hAnsi="Courier New"/>
              </w:rPr>
              <w:t>+CPWD=?</w:t>
            </w:r>
            <w:bookmarkEnd w:id="921"/>
          </w:p>
        </w:tc>
        <w:tc>
          <w:tcPr>
            <w:tcW w:w="4807" w:type="dxa"/>
          </w:tcPr>
          <w:p w14:paraId="24DFC4EF" w14:textId="77777777" w:rsidR="00026965" w:rsidRPr="00C44D1B" w:rsidRDefault="00026965">
            <w:pPr>
              <w:spacing w:after="20"/>
              <w:rPr>
                <w:rFonts w:ascii="Courier New" w:hAnsi="Courier New"/>
              </w:rPr>
            </w:pPr>
            <w:bookmarkStart w:id="923"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923"/>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22"/>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924"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924"/>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925"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926" w:name="_MCCTEMPBM_CRPT80110424___7"/>
      <w:bookmarkEnd w:id="925"/>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927" w:name="_MCCTEMPBM_CRPT80110425___7"/>
      <w:bookmarkEnd w:id="926"/>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927"/>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928" w:name="_CR7_6"/>
      <w:bookmarkStart w:id="929" w:name="_Toc20207490"/>
      <w:bookmarkStart w:id="930" w:name="_Toc27579372"/>
      <w:bookmarkStart w:id="931" w:name="_Toc36115952"/>
      <w:bookmarkStart w:id="932" w:name="_Toc45214832"/>
      <w:bookmarkStart w:id="933" w:name="_Toc51866600"/>
      <w:bookmarkStart w:id="934" w:name="_Toc218776557"/>
      <w:bookmarkEnd w:id="928"/>
      <w:r w:rsidRPr="00C44D1B">
        <w:lastRenderedPageBreak/>
        <w:t>7.6</w:t>
      </w:r>
      <w:r w:rsidRPr="00C44D1B">
        <w:tab/>
        <w:t>Calling line identification presentation +CLIP</w:t>
      </w:r>
      <w:bookmarkEnd w:id="929"/>
      <w:bookmarkEnd w:id="930"/>
      <w:bookmarkEnd w:id="931"/>
      <w:bookmarkEnd w:id="932"/>
      <w:bookmarkEnd w:id="933"/>
      <w:bookmarkEnd w:id="934"/>
    </w:p>
    <w:p w14:paraId="65454487" w14:textId="77777777" w:rsidR="00026965" w:rsidRPr="00C44D1B" w:rsidRDefault="00026965">
      <w:pPr>
        <w:pStyle w:val="TH"/>
      </w:pPr>
      <w:bookmarkStart w:id="935" w:name="_CRTable39"/>
      <w:r w:rsidRPr="00C44D1B">
        <w:t>Table </w:t>
      </w:r>
      <w:bookmarkEnd w:id="935"/>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936"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937" w:name="_MCCTEMPBM_CRPT80110427___7" w:colFirst="0" w:colLast="0"/>
            <w:bookmarkEnd w:id="936"/>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938" w:name="_MCCTEMPBM_CRPT80110428___7"/>
            <w:bookmarkEnd w:id="937"/>
            <w:r w:rsidRPr="00C44D1B">
              <w:rPr>
                <w:rFonts w:ascii="Courier New" w:hAnsi="Courier New"/>
              </w:rPr>
              <w:t>+CLIP=?</w:t>
            </w:r>
            <w:bookmarkEnd w:id="938"/>
          </w:p>
        </w:tc>
        <w:tc>
          <w:tcPr>
            <w:tcW w:w="3664" w:type="dxa"/>
          </w:tcPr>
          <w:p w14:paraId="190924FD" w14:textId="77777777" w:rsidR="00026965" w:rsidRPr="00C44D1B" w:rsidRDefault="00026965">
            <w:pPr>
              <w:spacing w:after="20"/>
              <w:rPr>
                <w:rFonts w:ascii="Courier New" w:hAnsi="Courier New"/>
              </w:rPr>
            </w:pPr>
            <w:bookmarkStart w:id="939"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39"/>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940"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940"/>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941"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941"/>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942"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942"/>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943"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43"/>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944"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944"/>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945" w:name="_CR7_7"/>
      <w:bookmarkStart w:id="946" w:name="_Toc20207491"/>
      <w:bookmarkStart w:id="947" w:name="_Toc27579373"/>
      <w:bookmarkStart w:id="948" w:name="_Toc36115953"/>
      <w:bookmarkStart w:id="949" w:name="_Toc45214833"/>
      <w:bookmarkStart w:id="950" w:name="_Toc51866601"/>
      <w:bookmarkStart w:id="951" w:name="_Toc218776558"/>
      <w:bookmarkEnd w:id="945"/>
      <w:r w:rsidRPr="00C44D1B">
        <w:t>7.7</w:t>
      </w:r>
      <w:r w:rsidRPr="00C44D1B">
        <w:tab/>
        <w:t>Calling line identification restriction +CLIR</w:t>
      </w:r>
      <w:bookmarkEnd w:id="946"/>
      <w:bookmarkEnd w:id="947"/>
      <w:bookmarkEnd w:id="948"/>
      <w:bookmarkEnd w:id="949"/>
      <w:bookmarkEnd w:id="950"/>
      <w:bookmarkEnd w:id="951"/>
    </w:p>
    <w:p w14:paraId="5040B6D4" w14:textId="77777777" w:rsidR="00026965" w:rsidRPr="00C44D1B" w:rsidRDefault="00026965">
      <w:pPr>
        <w:pStyle w:val="TH"/>
      </w:pPr>
      <w:bookmarkStart w:id="952" w:name="_CRTable40"/>
      <w:r w:rsidRPr="00C44D1B">
        <w:t>Table </w:t>
      </w:r>
      <w:bookmarkEnd w:id="952"/>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953"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954" w:name="_MCCTEMPBM_CRPT80110436___7" w:colFirst="0" w:colLast="0"/>
            <w:bookmarkEnd w:id="953"/>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955" w:name="_MCCTEMPBM_CRPT80110437___7"/>
            <w:bookmarkEnd w:id="954"/>
            <w:r w:rsidRPr="00C44D1B">
              <w:rPr>
                <w:rFonts w:ascii="Courier New" w:hAnsi="Courier New"/>
              </w:rPr>
              <w:t>+CLIR=?</w:t>
            </w:r>
            <w:bookmarkEnd w:id="955"/>
          </w:p>
        </w:tc>
        <w:tc>
          <w:tcPr>
            <w:tcW w:w="3610" w:type="dxa"/>
          </w:tcPr>
          <w:p w14:paraId="3B789A8B" w14:textId="77777777" w:rsidR="00026965" w:rsidRPr="00C44D1B" w:rsidRDefault="00026965">
            <w:pPr>
              <w:keepNext/>
              <w:keepLines/>
              <w:spacing w:after="20"/>
              <w:rPr>
                <w:rFonts w:ascii="Courier New" w:hAnsi="Courier New"/>
              </w:rPr>
            </w:pPr>
            <w:bookmarkStart w:id="956"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56"/>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957"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957"/>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958"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958"/>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959"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959"/>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6B696F" w:rsidRDefault="00026965" w:rsidP="009A0B1F">
      <w:pPr>
        <w:pStyle w:val="B2"/>
      </w:pPr>
      <w:r w:rsidRPr="006B696F">
        <w:t>1</w:t>
      </w:r>
      <w:r w:rsidRPr="006B696F">
        <w:tab/>
        <w:t>CLIR</w:t>
      </w:r>
      <w:r w:rsidR="00593799" w:rsidRPr="006B696F">
        <w:t> / OIR</w:t>
      </w:r>
      <w:r w:rsidRPr="006B696F">
        <w:t xml:space="preserve"> invocation</w:t>
      </w:r>
    </w:p>
    <w:p w14:paraId="55F55ABF" w14:textId="77777777" w:rsidR="00026965" w:rsidRPr="006B696F" w:rsidRDefault="00026965" w:rsidP="009A0B1F">
      <w:pPr>
        <w:pStyle w:val="B2"/>
      </w:pPr>
      <w:r w:rsidRPr="006B696F">
        <w:t>2</w:t>
      </w:r>
      <w:r w:rsidRPr="006B696F">
        <w:tab/>
        <w:t>CLIR</w:t>
      </w:r>
      <w:r w:rsidR="00593799" w:rsidRPr="006B696F">
        <w:t> / OIR</w:t>
      </w:r>
      <w:r w:rsidRPr="006B696F">
        <w:t xml:space="preserve"> suppression</w:t>
      </w:r>
    </w:p>
    <w:p w14:paraId="40A72322" w14:textId="77777777" w:rsidR="00026965" w:rsidRPr="00C44D1B" w:rsidRDefault="00026965">
      <w:pPr>
        <w:pStyle w:val="B1"/>
      </w:pPr>
      <w:bookmarkStart w:id="960"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960"/>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961" w:name="_CR7_8"/>
      <w:bookmarkStart w:id="962" w:name="_Toc20207492"/>
      <w:bookmarkStart w:id="963" w:name="_Toc27579374"/>
      <w:bookmarkStart w:id="964" w:name="_Toc36115954"/>
      <w:bookmarkStart w:id="965" w:name="_Toc45214834"/>
      <w:bookmarkStart w:id="966" w:name="_Toc51866602"/>
      <w:bookmarkStart w:id="967" w:name="_Toc218776559"/>
      <w:bookmarkEnd w:id="961"/>
      <w:r w:rsidRPr="00C44D1B">
        <w:t>7.8</w:t>
      </w:r>
      <w:r w:rsidRPr="00C44D1B">
        <w:tab/>
        <w:t>Connected line identification presentation +COLP</w:t>
      </w:r>
      <w:bookmarkEnd w:id="962"/>
      <w:bookmarkEnd w:id="963"/>
      <w:bookmarkEnd w:id="964"/>
      <w:bookmarkEnd w:id="965"/>
      <w:bookmarkEnd w:id="966"/>
      <w:bookmarkEnd w:id="967"/>
    </w:p>
    <w:p w14:paraId="11AC9CBB" w14:textId="77777777" w:rsidR="00026965" w:rsidRPr="00C44D1B" w:rsidRDefault="00026965">
      <w:pPr>
        <w:pStyle w:val="TH"/>
      </w:pPr>
      <w:bookmarkStart w:id="968" w:name="_CRTable41"/>
      <w:r w:rsidRPr="00C44D1B">
        <w:t>Table </w:t>
      </w:r>
      <w:bookmarkEnd w:id="968"/>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969"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970" w:name="_MCCTEMPBM_CRPT80110444___7" w:colFirst="0" w:colLast="0"/>
            <w:bookmarkEnd w:id="969"/>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971" w:name="_MCCTEMPBM_CRPT80110445___7"/>
            <w:bookmarkEnd w:id="970"/>
            <w:r w:rsidRPr="00C44D1B">
              <w:rPr>
                <w:rFonts w:ascii="Courier New" w:hAnsi="Courier New"/>
              </w:rPr>
              <w:t>+COLP=?</w:t>
            </w:r>
            <w:bookmarkEnd w:id="971"/>
          </w:p>
        </w:tc>
        <w:tc>
          <w:tcPr>
            <w:tcW w:w="3542" w:type="dxa"/>
          </w:tcPr>
          <w:p w14:paraId="42442905" w14:textId="77777777" w:rsidR="00026965" w:rsidRPr="00C44D1B" w:rsidRDefault="00026965">
            <w:pPr>
              <w:keepNext/>
              <w:keepLines/>
              <w:spacing w:after="20"/>
              <w:rPr>
                <w:rFonts w:ascii="Courier New" w:hAnsi="Courier New"/>
              </w:rPr>
            </w:pPr>
            <w:bookmarkStart w:id="972"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72"/>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973"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974" w:name="_MCCTEMPBM_CRPT80110448___7"/>
      <w:bookmarkEnd w:id="973"/>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975" w:name="_MCCTEMPBM_CRPT80110449___7"/>
      <w:bookmarkEnd w:id="974"/>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975"/>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976"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976"/>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977"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977"/>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978"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978"/>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979" w:name="_CR7_9"/>
      <w:bookmarkStart w:id="980" w:name="_Toc20207493"/>
      <w:bookmarkStart w:id="981" w:name="_Toc27579375"/>
      <w:bookmarkStart w:id="982" w:name="_Toc36115955"/>
      <w:bookmarkStart w:id="983" w:name="_Toc45214835"/>
      <w:bookmarkStart w:id="984" w:name="_Toc51866603"/>
      <w:bookmarkStart w:id="985" w:name="_Toc218776560"/>
      <w:bookmarkEnd w:id="979"/>
      <w:r w:rsidRPr="00C44D1B">
        <w:t>7.9</w:t>
      </w:r>
      <w:r w:rsidRPr="00C44D1B">
        <w:tab/>
        <w:t>Called line identification presentation +CDIP</w:t>
      </w:r>
      <w:bookmarkEnd w:id="980"/>
      <w:bookmarkEnd w:id="981"/>
      <w:bookmarkEnd w:id="982"/>
      <w:bookmarkEnd w:id="983"/>
      <w:bookmarkEnd w:id="984"/>
      <w:bookmarkEnd w:id="985"/>
    </w:p>
    <w:p w14:paraId="10D99685" w14:textId="77777777" w:rsidR="00026965" w:rsidRPr="00C44D1B" w:rsidRDefault="00026965">
      <w:pPr>
        <w:pStyle w:val="TH"/>
      </w:pPr>
      <w:bookmarkStart w:id="986" w:name="_CRTable42"/>
      <w:r w:rsidRPr="00C44D1B">
        <w:t>Table </w:t>
      </w:r>
      <w:bookmarkEnd w:id="986"/>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987"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988" w:name="_MCCTEMPBM_CRPT80110454___7" w:colFirst="0" w:colLast="0"/>
            <w:bookmarkEnd w:id="987"/>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989" w:name="_MCCTEMPBM_CRPT80110455___7"/>
            <w:bookmarkEnd w:id="988"/>
            <w:r w:rsidRPr="00C44D1B">
              <w:rPr>
                <w:rFonts w:ascii="Courier New" w:hAnsi="Courier New"/>
              </w:rPr>
              <w:t>+CDIP=?</w:t>
            </w:r>
            <w:bookmarkEnd w:id="989"/>
          </w:p>
        </w:tc>
        <w:tc>
          <w:tcPr>
            <w:tcW w:w="3522" w:type="dxa"/>
          </w:tcPr>
          <w:p w14:paraId="1E1E960E" w14:textId="77777777" w:rsidR="00026965" w:rsidRPr="00C44D1B" w:rsidRDefault="00026965">
            <w:pPr>
              <w:spacing w:after="20"/>
              <w:rPr>
                <w:rFonts w:ascii="Courier New" w:hAnsi="Courier New"/>
              </w:rPr>
            </w:pPr>
            <w:bookmarkStart w:id="990"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90"/>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991"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991"/>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992"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992"/>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993"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993"/>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994"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994"/>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995" w:name="_CR7_10"/>
      <w:bookmarkStart w:id="996" w:name="_Toc20207494"/>
      <w:bookmarkStart w:id="997" w:name="_Toc27579376"/>
      <w:bookmarkStart w:id="998" w:name="_Toc36115956"/>
      <w:bookmarkStart w:id="999" w:name="_Toc45214836"/>
      <w:bookmarkStart w:id="1000" w:name="_Toc51866604"/>
      <w:bookmarkStart w:id="1001" w:name="_Toc218776561"/>
      <w:bookmarkEnd w:id="995"/>
      <w:r w:rsidRPr="00C44D1B">
        <w:t>7.10</w:t>
      </w:r>
      <w:r w:rsidRPr="00C44D1B">
        <w:tab/>
        <w:t>Closed user group +CCUG</w:t>
      </w:r>
      <w:bookmarkEnd w:id="996"/>
      <w:bookmarkEnd w:id="997"/>
      <w:bookmarkEnd w:id="998"/>
      <w:bookmarkEnd w:id="999"/>
      <w:bookmarkEnd w:id="1000"/>
      <w:bookmarkEnd w:id="1001"/>
    </w:p>
    <w:p w14:paraId="529F8164" w14:textId="77777777" w:rsidR="00026965" w:rsidRPr="00C44D1B" w:rsidRDefault="00026965">
      <w:pPr>
        <w:pStyle w:val="TH"/>
      </w:pPr>
      <w:bookmarkStart w:id="1002" w:name="_CRTable43"/>
      <w:r w:rsidRPr="00C44D1B">
        <w:t>Table </w:t>
      </w:r>
      <w:bookmarkEnd w:id="1002"/>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1003"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1004" w:name="_MCCTEMPBM_CRPT80110462___7" w:colFirst="0" w:colLast="0"/>
            <w:bookmarkEnd w:id="1003"/>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1005" w:name="_MCCTEMPBM_CRPT80110463___7" w:colFirst="0" w:colLast="0"/>
            <w:bookmarkEnd w:id="1004"/>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1005"/>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1006"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1007" w:name="_MCCTEMPBM_CRPT80110465___7"/>
      <w:bookmarkEnd w:id="1006"/>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1007"/>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1008" w:name="_MCCTEMPBM_CRPT80110466___7"/>
      <w:r w:rsidRPr="00C44D1B">
        <w:rPr>
          <w:rFonts w:ascii="Courier New" w:hAnsi="Courier New"/>
        </w:rPr>
        <w:t>&lt;n&gt;</w:t>
      </w:r>
      <w:r w:rsidRPr="00C44D1B">
        <w:t>:</w:t>
      </w:r>
      <w:r w:rsidR="00203C65" w:rsidRPr="00C44D1B">
        <w:t xml:space="preserve"> integer type</w:t>
      </w:r>
    </w:p>
    <w:bookmarkEnd w:id="1008"/>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1009" w:name="_MCCTEMPBM_CRPT80110467___7"/>
      <w:r w:rsidRPr="00C44D1B">
        <w:rPr>
          <w:rFonts w:ascii="Courier New" w:hAnsi="Courier New"/>
        </w:rPr>
        <w:t>&lt;index&gt;</w:t>
      </w:r>
      <w:r w:rsidRPr="00C44D1B">
        <w:t>:</w:t>
      </w:r>
      <w:r w:rsidR="00203C65" w:rsidRPr="00C44D1B">
        <w:t xml:space="preserve"> integer type</w:t>
      </w:r>
    </w:p>
    <w:bookmarkEnd w:id="1009"/>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1010" w:name="_MCCTEMPBM_CRPT80110468___7"/>
      <w:r w:rsidRPr="00C44D1B">
        <w:rPr>
          <w:rFonts w:ascii="Courier New" w:hAnsi="Courier New"/>
        </w:rPr>
        <w:t>&lt;info&gt;</w:t>
      </w:r>
      <w:r w:rsidRPr="00C44D1B">
        <w:t>:</w:t>
      </w:r>
      <w:r w:rsidR="00203C65" w:rsidRPr="00C44D1B">
        <w:t xml:space="preserve"> integer type</w:t>
      </w:r>
    </w:p>
    <w:bookmarkEnd w:id="1010"/>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1011"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1012" w:name="_CR7_11"/>
      <w:bookmarkStart w:id="1013" w:name="_Toc20207495"/>
      <w:bookmarkStart w:id="1014" w:name="_Toc27579377"/>
      <w:bookmarkStart w:id="1015" w:name="_Toc36115957"/>
      <w:bookmarkStart w:id="1016" w:name="_Toc45214837"/>
      <w:bookmarkStart w:id="1017" w:name="_Toc51866605"/>
      <w:bookmarkStart w:id="1018" w:name="_Toc218776562"/>
      <w:bookmarkEnd w:id="1011"/>
      <w:bookmarkEnd w:id="1012"/>
      <w:r w:rsidRPr="00C44D1B">
        <w:t>7.11</w:t>
      </w:r>
      <w:r w:rsidRPr="00C44D1B">
        <w:tab/>
        <w:t>Call forwarding number and conditions +CCFC</w:t>
      </w:r>
      <w:bookmarkEnd w:id="1013"/>
      <w:bookmarkEnd w:id="1014"/>
      <w:bookmarkEnd w:id="1015"/>
      <w:bookmarkEnd w:id="1016"/>
      <w:bookmarkEnd w:id="1017"/>
      <w:bookmarkEnd w:id="1018"/>
    </w:p>
    <w:p w14:paraId="5D793685" w14:textId="77777777" w:rsidR="00026965" w:rsidRPr="00C44D1B" w:rsidRDefault="00026965">
      <w:pPr>
        <w:pStyle w:val="TH"/>
      </w:pPr>
      <w:bookmarkStart w:id="1019" w:name="_CRTable44"/>
      <w:r w:rsidRPr="00C44D1B">
        <w:t>Table </w:t>
      </w:r>
      <w:bookmarkEnd w:id="1019"/>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1020" w:name="_MCCTEMPBM_CRPT80110470___7" w:colFirst="0" w:colLast="1"/>
            <w:bookmarkStart w:id="1021"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1022" w:name="_MCCTEMPBM_CRPT80110471___7"/>
            <w:r w:rsidRPr="00C44D1B">
              <w:rPr>
                <w:b/>
              </w:rPr>
              <w:t xml:space="preserve">when </w:t>
            </w:r>
            <w:r w:rsidRPr="00C44D1B">
              <w:rPr>
                <w:rFonts w:ascii="Courier New" w:hAnsi="Courier New"/>
                <w:b/>
              </w:rPr>
              <w:t>&lt;mode&gt;</w:t>
            </w:r>
            <w:r w:rsidRPr="00C44D1B">
              <w:rPr>
                <w:b/>
              </w:rPr>
              <w:t>=2 and command successful:</w:t>
            </w:r>
          </w:p>
          <w:bookmarkEnd w:id="1022"/>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1023" w:name="_MCCTEMPBM_CRPT80110473___7"/>
            <w:bookmarkEnd w:id="1020"/>
            <w:bookmarkEnd w:id="1021"/>
            <w:r w:rsidRPr="00C44D1B">
              <w:rPr>
                <w:rFonts w:ascii="Courier New" w:hAnsi="Courier New"/>
              </w:rPr>
              <w:t>+CCFC=?</w:t>
            </w:r>
            <w:bookmarkEnd w:id="1023"/>
          </w:p>
        </w:tc>
        <w:tc>
          <w:tcPr>
            <w:tcW w:w="6052" w:type="dxa"/>
          </w:tcPr>
          <w:p w14:paraId="508879BB" w14:textId="77777777" w:rsidR="00026965" w:rsidRPr="00C44D1B" w:rsidRDefault="00026965">
            <w:pPr>
              <w:spacing w:after="20"/>
              <w:rPr>
                <w:rFonts w:ascii="Courier New" w:hAnsi="Courier New"/>
              </w:rPr>
            </w:pPr>
            <w:bookmarkStart w:id="1024"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024"/>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1025"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1025"/>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1026"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26"/>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1027" w:name="_MCCTEMPBM_CRPT80110477___7"/>
      <w:r w:rsidRPr="00C44D1B">
        <w:rPr>
          <w:rFonts w:ascii="Courier New" w:hAnsi="Courier New"/>
        </w:rPr>
        <w:t>&lt;reason&gt;</w:t>
      </w:r>
      <w:r w:rsidRPr="00C44D1B">
        <w:t>:</w:t>
      </w:r>
      <w:r w:rsidR="00203C65" w:rsidRPr="00C44D1B">
        <w:t xml:space="preserve"> integer type</w:t>
      </w:r>
    </w:p>
    <w:bookmarkEnd w:id="1027"/>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1028" w:name="_MCCTEMPBM_CRPT80110478___7"/>
      <w:r w:rsidRPr="00C44D1B">
        <w:rPr>
          <w:rFonts w:ascii="Courier New" w:hAnsi="Courier New"/>
        </w:rPr>
        <w:t>&lt;mode&gt;</w:t>
      </w:r>
      <w:r w:rsidRPr="00C44D1B">
        <w:t>:</w:t>
      </w:r>
      <w:r w:rsidR="00203C65" w:rsidRPr="00C44D1B">
        <w:t xml:space="preserve"> integer type</w:t>
      </w:r>
    </w:p>
    <w:bookmarkEnd w:id="1028"/>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1029"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1030" w:name="_MCCTEMPBM_CRPT80110480___2"/>
      <w:bookmarkEnd w:id="1029"/>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1031" w:name="_MCCTEMPBM_CRPT80110481___7"/>
      <w:bookmarkEnd w:id="1030"/>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1032" w:name="_MCCTEMPBM_CRPT80110482___2"/>
      <w:bookmarkEnd w:id="1031"/>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1033" w:name="_MCCTEMPBM_CRPT80110483___7"/>
      <w:bookmarkEnd w:id="1032"/>
      <w:r w:rsidRPr="00C44D1B">
        <w:rPr>
          <w:rFonts w:ascii="Courier New" w:hAnsi="Courier New"/>
        </w:rPr>
        <w:t>&lt;status&gt;</w:t>
      </w:r>
      <w:r w:rsidRPr="00C44D1B">
        <w:t>:</w:t>
      </w:r>
      <w:r w:rsidR="00203C65" w:rsidRPr="00C44D1B">
        <w:t xml:space="preserve"> integer type</w:t>
      </w:r>
    </w:p>
    <w:bookmarkEnd w:id="1033"/>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1034"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1035" w:name="_CR7_12"/>
      <w:bookmarkStart w:id="1036" w:name="_Toc20207496"/>
      <w:bookmarkStart w:id="1037" w:name="_Toc27579378"/>
      <w:bookmarkStart w:id="1038" w:name="_Toc36115958"/>
      <w:bookmarkStart w:id="1039" w:name="_Toc45214838"/>
      <w:bookmarkStart w:id="1040" w:name="_Toc51866606"/>
      <w:bookmarkStart w:id="1041" w:name="_Toc218776563"/>
      <w:bookmarkEnd w:id="1034"/>
      <w:bookmarkEnd w:id="1035"/>
      <w:r w:rsidRPr="00C44D1B">
        <w:t>7.12</w:t>
      </w:r>
      <w:r w:rsidRPr="00C44D1B">
        <w:tab/>
        <w:t>Call waiting +CCWA</w:t>
      </w:r>
      <w:bookmarkEnd w:id="1036"/>
      <w:bookmarkEnd w:id="1037"/>
      <w:bookmarkEnd w:id="1038"/>
      <w:bookmarkEnd w:id="1039"/>
      <w:bookmarkEnd w:id="1040"/>
      <w:bookmarkEnd w:id="1041"/>
    </w:p>
    <w:p w14:paraId="5E9F92EF" w14:textId="77777777" w:rsidR="00026965" w:rsidRPr="00C44D1B" w:rsidRDefault="00026965">
      <w:pPr>
        <w:pStyle w:val="TH"/>
      </w:pPr>
      <w:bookmarkStart w:id="1042" w:name="_CRTable45"/>
      <w:r w:rsidRPr="00C44D1B">
        <w:t>Table </w:t>
      </w:r>
      <w:bookmarkEnd w:id="1042"/>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1043" w:name="_MCCTEMPBM_CRPT80110485___7" w:colFirst="0" w:colLast="1"/>
            <w:bookmarkStart w:id="1044"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1045" w:name="_MCCTEMPBM_CRPT80110486___7"/>
            <w:r w:rsidRPr="00C44D1B">
              <w:rPr>
                <w:b/>
              </w:rPr>
              <w:t xml:space="preserve">when </w:t>
            </w:r>
            <w:r w:rsidRPr="00C44D1B">
              <w:rPr>
                <w:rFonts w:ascii="Courier New" w:hAnsi="Courier New"/>
                <w:b/>
              </w:rPr>
              <w:t>&lt;mode&gt;</w:t>
            </w:r>
            <w:r w:rsidRPr="00C44D1B">
              <w:rPr>
                <w:b/>
              </w:rPr>
              <w:t>=2 and command successful</w:t>
            </w:r>
          </w:p>
          <w:bookmarkEnd w:id="1045"/>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1046" w:name="_MCCTEMPBM_CRPT80110488___7" w:colFirst="0" w:colLast="0"/>
            <w:bookmarkEnd w:id="1043"/>
            <w:bookmarkEnd w:id="1044"/>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1047" w:name="_MCCTEMPBM_CRPT80110489___7"/>
            <w:bookmarkEnd w:id="1046"/>
            <w:r w:rsidRPr="00C44D1B">
              <w:rPr>
                <w:rFonts w:ascii="Courier New" w:hAnsi="Courier New"/>
              </w:rPr>
              <w:t>+CCWA=?</w:t>
            </w:r>
            <w:bookmarkEnd w:id="1047"/>
          </w:p>
        </w:tc>
        <w:tc>
          <w:tcPr>
            <w:tcW w:w="4574" w:type="dxa"/>
          </w:tcPr>
          <w:p w14:paraId="30F4F2FE" w14:textId="77777777" w:rsidR="00026965" w:rsidRPr="00C44D1B" w:rsidRDefault="00026965">
            <w:pPr>
              <w:spacing w:after="20"/>
              <w:rPr>
                <w:rFonts w:ascii="Courier New" w:hAnsi="Courier New"/>
              </w:rPr>
            </w:pPr>
            <w:bookmarkStart w:id="1048"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48"/>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1049" w:name="_MCCTEMPBM_CRPT80110491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49"/>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1050" w:name="_MCCTEMPBM_CRPT80110492___7"/>
      <w:r w:rsidRPr="00C44D1B">
        <w:t xml:space="preserve">Read command returns the current value of </w:t>
      </w:r>
      <w:r w:rsidRPr="00C44D1B">
        <w:rPr>
          <w:rFonts w:ascii="Courier New" w:hAnsi="Courier New" w:cs="Courier New"/>
        </w:rPr>
        <w:t>&lt;n&gt;</w:t>
      </w:r>
      <w:r w:rsidRPr="00C44D1B">
        <w:t>.</w:t>
      </w:r>
    </w:p>
    <w:bookmarkEnd w:id="1050"/>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1051"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1051"/>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1052"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1052"/>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1053"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1054" w:name="_MCCTEMPBM_CRPT80110496___2"/>
      <w:bookmarkEnd w:id="1053"/>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1055" w:name="_MCCTEMPBM_CRPT80110497___7"/>
      <w:bookmarkEnd w:id="1054"/>
      <w:r w:rsidRPr="00C44D1B">
        <w:rPr>
          <w:rFonts w:ascii="Courier New" w:hAnsi="Courier New"/>
        </w:rPr>
        <w:t>&lt;status&gt;</w:t>
      </w:r>
      <w:r w:rsidRPr="00C44D1B">
        <w:t>:</w:t>
      </w:r>
      <w:r w:rsidR="00203C65" w:rsidRPr="00C44D1B">
        <w:t xml:space="preserve"> integer type</w:t>
      </w:r>
    </w:p>
    <w:bookmarkEnd w:id="1055"/>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1056"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1056"/>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1057"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1057"/>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1058" w:name="_CR7_13"/>
      <w:bookmarkStart w:id="1059" w:name="_Toc20207497"/>
      <w:bookmarkStart w:id="1060" w:name="_Toc27579379"/>
      <w:bookmarkStart w:id="1061" w:name="_Toc36115959"/>
      <w:bookmarkStart w:id="1062" w:name="_Toc45214839"/>
      <w:bookmarkStart w:id="1063" w:name="_Toc51866607"/>
      <w:bookmarkStart w:id="1064" w:name="_Toc218776564"/>
      <w:bookmarkEnd w:id="1058"/>
      <w:r w:rsidRPr="00C44D1B">
        <w:t>7.13</w:t>
      </w:r>
      <w:r w:rsidRPr="00C44D1B">
        <w:tab/>
        <w:t>Call related supplementary services +CHLD</w:t>
      </w:r>
      <w:bookmarkEnd w:id="1059"/>
      <w:bookmarkEnd w:id="1060"/>
      <w:bookmarkEnd w:id="1061"/>
      <w:bookmarkEnd w:id="1062"/>
      <w:bookmarkEnd w:id="1063"/>
      <w:bookmarkEnd w:id="1064"/>
    </w:p>
    <w:p w14:paraId="52CABC24" w14:textId="77777777" w:rsidR="00026965" w:rsidRPr="00C44D1B" w:rsidRDefault="00026965">
      <w:pPr>
        <w:pStyle w:val="TH"/>
      </w:pPr>
      <w:bookmarkStart w:id="1065" w:name="_CRTable46"/>
      <w:r w:rsidRPr="00C44D1B">
        <w:t>Table </w:t>
      </w:r>
      <w:bookmarkEnd w:id="1065"/>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1066"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1067" w:name="_MCCTEMPBM_CRPT80110501___7"/>
            <w:bookmarkEnd w:id="1066"/>
            <w:r w:rsidRPr="00C44D1B">
              <w:rPr>
                <w:rFonts w:ascii="Courier New" w:hAnsi="Courier New"/>
              </w:rPr>
              <w:t>+CHLD=?</w:t>
            </w:r>
            <w:bookmarkEnd w:id="1067"/>
          </w:p>
        </w:tc>
        <w:tc>
          <w:tcPr>
            <w:tcW w:w="3966" w:type="dxa"/>
          </w:tcPr>
          <w:p w14:paraId="28B26338" w14:textId="77777777" w:rsidR="00026965" w:rsidRPr="00C44D1B" w:rsidRDefault="00026965">
            <w:pPr>
              <w:spacing w:after="20"/>
              <w:rPr>
                <w:rFonts w:ascii="Courier New" w:hAnsi="Courier New"/>
              </w:rPr>
            </w:pPr>
            <w:bookmarkStart w:id="1068"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68"/>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1069"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069"/>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1070"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1070"/>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1071"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1072" w:name="_MCCTEMPBM_CRPT80110506___7"/>
      <w:bookmarkEnd w:id="1071"/>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1072"/>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1073" w:name="_CR7_14"/>
      <w:bookmarkStart w:id="1074" w:name="_Toc20207498"/>
      <w:bookmarkStart w:id="1075" w:name="_Toc27579380"/>
      <w:bookmarkStart w:id="1076" w:name="_Toc36115960"/>
      <w:bookmarkStart w:id="1077" w:name="_Toc45214840"/>
      <w:bookmarkStart w:id="1078" w:name="_Toc51866608"/>
      <w:bookmarkStart w:id="1079" w:name="_Toc218776565"/>
      <w:bookmarkEnd w:id="1073"/>
      <w:r w:rsidRPr="00C44D1B">
        <w:t>7.14</w:t>
      </w:r>
      <w:r w:rsidRPr="00C44D1B">
        <w:tab/>
        <w:t>Call deflection +CTFR</w:t>
      </w:r>
      <w:bookmarkEnd w:id="1074"/>
      <w:bookmarkEnd w:id="1075"/>
      <w:bookmarkEnd w:id="1076"/>
      <w:bookmarkEnd w:id="1077"/>
      <w:bookmarkEnd w:id="1078"/>
      <w:bookmarkEnd w:id="1079"/>
    </w:p>
    <w:p w14:paraId="24C4FC12" w14:textId="77777777" w:rsidR="00026965" w:rsidRPr="00C44D1B" w:rsidRDefault="00026965">
      <w:pPr>
        <w:pStyle w:val="TH"/>
      </w:pPr>
      <w:bookmarkStart w:id="1080" w:name="_CRTable47"/>
      <w:r w:rsidRPr="00C44D1B">
        <w:t>Table </w:t>
      </w:r>
      <w:bookmarkEnd w:id="1080"/>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1081"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1082" w:name="_MCCTEMPBM_CRPT80110508___7" w:colFirst="0" w:colLast="0"/>
            <w:bookmarkEnd w:id="1081"/>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1082"/>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1083"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1083"/>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1084"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84"/>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1085"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1085"/>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1086" w:name="_CR7_15"/>
      <w:bookmarkStart w:id="1087" w:name="_Toc20207499"/>
      <w:bookmarkStart w:id="1088" w:name="_Toc27579381"/>
      <w:bookmarkStart w:id="1089" w:name="_Toc36115961"/>
      <w:bookmarkStart w:id="1090" w:name="_Toc45214841"/>
      <w:bookmarkStart w:id="1091" w:name="_Toc51866609"/>
      <w:bookmarkStart w:id="1092" w:name="_Toc218776566"/>
      <w:bookmarkEnd w:id="1086"/>
      <w:r w:rsidRPr="00C44D1B">
        <w:lastRenderedPageBreak/>
        <w:t>7.15</w:t>
      </w:r>
      <w:r w:rsidRPr="00C44D1B">
        <w:tab/>
        <w:t>Unstructured supplementary service data +CUSD</w:t>
      </w:r>
      <w:bookmarkEnd w:id="1087"/>
      <w:bookmarkEnd w:id="1088"/>
      <w:bookmarkEnd w:id="1089"/>
      <w:bookmarkEnd w:id="1090"/>
      <w:bookmarkEnd w:id="1091"/>
      <w:bookmarkEnd w:id="1092"/>
    </w:p>
    <w:p w14:paraId="1ADFE7DA" w14:textId="77777777" w:rsidR="00026965" w:rsidRPr="00C44D1B" w:rsidRDefault="00026965">
      <w:pPr>
        <w:pStyle w:val="TH"/>
      </w:pPr>
      <w:bookmarkStart w:id="1093" w:name="_CRTable48"/>
      <w:r w:rsidRPr="00C44D1B">
        <w:t>Table </w:t>
      </w:r>
      <w:bookmarkEnd w:id="1093"/>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1094"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1095" w:name="_MCCTEMPBM_CRPT80110513___7" w:colFirst="0" w:colLast="0"/>
            <w:bookmarkEnd w:id="1094"/>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1096" w:name="_MCCTEMPBM_CRPT80110514___7"/>
            <w:bookmarkEnd w:id="1095"/>
            <w:r w:rsidRPr="00C44D1B">
              <w:rPr>
                <w:rFonts w:ascii="Courier New" w:hAnsi="Courier New"/>
              </w:rPr>
              <w:t>+CUSD=?</w:t>
            </w:r>
            <w:bookmarkEnd w:id="1096"/>
          </w:p>
        </w:tc>
        <w:tc>
          <w:tcPr>
            <w:tcW w:w="3684" w:type="dxa"/>
          </w:tcPr>
          <w:p w14:paraId="2385EE15" w14:textId="77777777" w:rsidR="00026965" w:rsidRPr="00C44D1B" w:rsidRDefault="00026965">
            <w:pPr>
              <w:spacing w:after="20"/>
              <w:rPr>
                <w:rFonts w:ascii="Courier New" w:hAnsi="Courier New"/>
              </w:rPr>
            </w:pPr>
            <w:bookmarkStart w:id="1097"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97"/>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1098"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1098"/>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1099"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1100" w:name="_MCCTEMPBM_CRPT80110518___7"/>
      <w:bookmarkEnd w:id="1099"/>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1100"/>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1101" w:name="_MCCTEMPBM_CRPT80110519___7"/>
      <w:r w:rsidRPr="00C44D1B">
        <w:t xml:space="preserve">Read command returns the current value of </w:t>
      </w:r>
      <w:r w:rsidRPr="00C44D1B">
        <w:rPr>
          <w:rFonts w:ascii="Courier New" w:hAnsi="Courier New" w:cs="Courier New"/>
        </w:rPr>
        <w:t>&lt;n&gt;</w:t>
      </w:r>
      <w:r w:rsidRPr="00C44D1B">
        <w:t>.</w:t>
      </w:r>
    </w:p>
    <w:bookmarkEnd w:id="1101"/>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1102"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1102"/>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1103"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1104" w:name="_MCCTEMPBM_CRPT80110522___7"/>
      <w:bookmarkEnd w:id="1103"/>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1105" w:name="_MCCTEMPBM_CRPT80110523___7"/>
      <w:bookmarkEnd w:id="1104"/>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1106" w:name="_MCCTEMPBM_CRPT80110524___7"/>
      <w:bookmarkEnd w:id="1105"/>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1107" w:name="_MCCTEMPBM_CRPT80110525___7"/>
      <w:bookmarkEnd w:id="1106"/>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1107"/>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1108" w:name="_CR7_16"/>
      <w:bookmarkStart w:id="1109" w:name="_Toc20207500"/>
      <w:bookmarkStart w:id="1110" w:name="_Toc27579382"/>
      <w:bookmarkStart w:id="1111" w:name="_Toc36115962"/>
      <w:bookmarkStart w:id="1112" w:name="_Toc45214842"/>
      <w:bookmarkStart w:id="1113" w:name="_Toc51866610"/>
      <w:bookmarkStart w:id="1114" w:name="_Toc218776567"/>
      <w:bookmarkEnd w:id="1108"/>
      <w:r w:rsidRPr="00C44D1B">
        <w:t>7.16</w:t>
      </w:r>
      <w:r w:rsidRPr="00C44D1B">
        <w:tab/>
        <w:t xml:space="preserve">Advice of </w:t>
      </w:r>
      <w:r w:rsidR="00136ECD" w:rsidRPr="00C44D1B">
        <w:t>c</w:t>
      </w:r>
      <w:r w:rsidRPr="00C44D1B">
        <w:t>harge +CAOC</w:t>
      </w:r>
      <w:bookmarkEnd w:id="1109"/>
      <w:bookmarkEnd w:id="1110"/>
      <w:bookmarkEnd w:id="1111"/>
      <w:bookmarkEnd w:id="1112"/>
      <w:bookmarkEnd w:id="1113"/>
      <w:bookmarkEnd w:id="1114"/>
    </w:p>
    <w:p w14:paraId="1C7482C4" w14:textId="77777777" w:rsidR="00026965" w:rsidRPr="00C44D1B" w:rsidRDefault="00026965">
      <w:pPr>
        <w:pStyle w:val="TH"/>
      </w:pPr>
      <w:bookmarkStart w:id="1115" w:name="_CRTable49"/>
      <w:r w:rsidRPr="00C44D1B">
        <w:t>Table </w:t>
      </w:r>
      <w:bookmarkEnd w:id="1115"/>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1116"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1117" w:name="_MCCTEMPBM_CRPT80110527___7" w:colFirst="0" w:colLast="0"/>
            <w:bookmarkEnd w:id="1116"/>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1118" w:name="_MCCTEMPBM_CRPT80110528___7"/>
            <w:bookmarkEnd w:id="1117"/>
            <w:r w:rsidRPr="00C44D1B">
              <w:rPr>
                <w:rFonts w:ascii="Courier New" w:hAnsi="Courier New"/>
              </w:rPr>
              <w:t>+CAOC=?</w:t>
            </w:r>
            <w:bookmarkEnd w:id="1118"/>
          </w:p>
        </w:tc>
        <w:tc>
          <w:tcPr>
            <w:tcW w:w="4756" w:type="dxa"/>
          </w:tcPr>
          <w:p w14:paraId="7F12ED33" w14:textId="77777777" w:rsidR="00026965" w:rsidRPr="00C44D1B" w:rsidRDefault="00026965">
            <w:pPr>
              <w:spacing w:after="20"/>
              <w:rPr>
                <w:rFonts w:ascii="Courier New" w:hAnsi="Courier New"/>
              </w:rPr>
            </w:pPr>
            <w:bookmarkStart w:id="1119"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1119"/>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1120"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1121" w:name="_MCCTEMPBM_CRPT80110531___7"/>
      <w:bookmarkEnd w:id="1120"/>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1121"/>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1122" w:name="_MCCTEMPBM_CRPT80110532___7"/>
      <w:r w:rsidRPr="00C44D1B">
        <w:rPr>
          <w:rFonts w:ascii="Courier New" w:hAnsi="Courier New"/>
        </w:rPr>
        <w:t>&lt;mode&gt;</w:t>
      </w:r>
      <w:r w:rsidRPr="00C44D1B">
        <w:t xml:space="preserve">: </w:t>
      </w:r>
      <w:r w:rsidR="00D25393" w:rsidRPr="00C44D1B">
        <w:t>integer type</w:t>
      </w:r>
    </w:p>
    <w:bookmarkEnd w:id="1122"/>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1123"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123"/>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1124" w:name="_CR7_17"/>
      <w:bookmarkStart w:id="1125" w:name="_Toc20207501"/>
      <w:bookmarkStart w:id="1126" w:name="_Toc27579383"/>
      <w:bookmarkStart w:id="1127" w:name="_Toc36115963"/>
      <w:bookmarkStart w:id="1128" w:name="_Toc45214843"/>
      <w:bookmarkStart w:id="1129" w:name="_Toc51866611"/>
      <w:bookmarkStart w:id="1130" w:name="_Toc218776568"/>
      <w:bookmarkEnd w:id="1124"/>
      <w:r w:rsidRPr="00C44D1B">
        <w:t>7.17</w:t>
      </w:r>
      <w:r w:rsidRPr="00C44D1B">
        <w:tab/>
        <w:t>Supplementary service notifications +CSSN</w:t>
      </w:r>
      <w:bookmarkEnd w:id="1125"/>
      <w:bookmarkEnd w:id="1126"/>
      <w:bookmarkEnd w:id="1127"/>
      <w:bookmarkEnd w:id="1128"/>
      <w:bookmarkEnd w:id="1129"/>
      <w:bookmarkEnd w:id="1130"/>
    </w:p>
    <w:p w14:paraId="1DB51ACD" w14:textId="77777777" w:rsidR="00026965" w:rsidRPr="00C44D1B" w:rsidRDefault="00026965">
      <w:pPr>
        <w:pStyle w:val="TH"/>
      </w:pPr>
      <w:bookmarkStart w:id="1131" w:name="_CRTable50"/>
      <w:r w:rsidRPr="00C44D1B">
        <w:t>Table </w:t>
      </w:r>
      <w:bookmarkEnd w:id="1131"/>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1132"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1133" w:name="_MCCTEMPBM_CRPT80110535___7" w:colFirst="0" w:colLast="0"/>
            <w:bookmarkEnd w:id="1132"/>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1134" w:name="_MCCTEMPBM_CRPT80110536___7"/>
            <w:bookmarkEnd w:id="1133"/>
            <w:r w:rsidRPr="00C44D1B">
              <w:rPr>
                <w:rFonts w:ascii="Courier New" w:hAnsi="Courier New"/>
              </w:rPr>
              <w:t>+CSSN=?</w:t>
            </w:r>
            <w:bookmarkEnd w:id="1134"/>
          </w:p>
        </w:tc>
        <w:tc>
          <w:tcPr>
            <w:tcW w:w="5687" w:type="dxa"/>
          </w:tcPr>
          <w:p w14:paraId="770E834C" w14:textId="77777777" w:rsidR="00026965" w:rsidRPr="00C44D1B" w:rsidRDefault="00026965">
            <w:pPr>
              <w:spacing w:after="20"/>
              <w:rPr>
                <w:rFonts w:ascii="Courier New" w:hAnsi="Courier New"/>
              </w:rPr>
            </w:pPr>
            <w:bookmarkStart w:id="1135"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1135"/>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1136"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137" w:name="_MCCTEMPBM_CRPT80110539___7"/>
      <w:bookmarkEnd w:id="1136"/>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138" w:name="_MCCTEMPBM_CRPT80110540___7"/>
      <w:bookmarkEnd w:id="1137"/>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138"/>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139"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139"/>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140"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140"/>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141"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141"/>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142"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142"/>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143"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143"/>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144"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144"/>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145"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145"/>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146" w:name="_CR7_18"/>
      <w:bookmarkStart w:id="1147" w:name="_Toc20207502"/>
      <w:bookmarkStart w:id="1148" w:name="_Toc27579384"/>
      <w:bookmarkStart w:id="1149" w:name="_Toc36115964"/>
      <w:bookmarkStart w:id="1150" w:name="_Toc45214844"/>
      <w:bookmarkStart w:id="1151" w:name="_Toc51866612"/>
      <w:bookmarkStart w:id="1152" w:name="_Toc218776569"/>
      <w:bookmarkEnd w:id="1146"/>
      <w:r w:rsidRPr="00C44D1B">
        <w:lastRenderedPageBreak/>
        <w:t>7.18</w:t>
      </w:r>
      <w:r w:rsidRPr="00C44D1B">
        <w:tab/>
        <w:t>List current calls +CLCC</w:t>
      </w:r>
      <w:bookmarkEnd w:id="1147"/>
      <w:bookmarkEnd w:id="1148"/>
      <w:bookmarkEnd w:id="1149"/>
      <w:bookmarkEnd w:id="1150"/>
      <w:bookmarkEnd w:id="1151"/>
      <w:bookmarkEnd w:id="1152"/>
    </w:p>
    <w:p w14:paraId="68CAF956" w14:textId="77777777" w:rsidR="00026965" w:rsidRPr="00C44D1B" w:rsidRDefault="00026965">
      <w:pPr>
        <w:pStyle w:val="TH"/>
      </w:pPr>
      <w:bookmarkStart w:id="1153" w:name="_CRTable51"/>
      <w:r w:rsidRPr="00C44D1B">
        <w:t>Table </w:t>
      </w:r>
      <w:bookmarkEnd w:id="1153"/>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154"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155" w:name="_MCCTEMPBM_CRPT80110549___7" w:colFirst="0" w:colLast="0"/>
            <w:bookmarkEnd w:id="1154"/>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155"/>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156"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156"/>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157"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157"/>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158" w:name="_MCCTEMPBM_CRPT80110552___7"/>
      <w:r w:rsidRPr="00C44D1B">
        <w:rPr>
          <w:rFonts w:ascii="Courier New" w:hAnsi="Courier New"/>
        </w:rPr>
        <w:t>&lt;stat&gt;</w:t>
      </w:r>
      <w:r w:rsidR="00B14ADA" w:rsidRPr="00C44D1B">
        <w:t>: integer type</w:t>
      </w:r>
      <w:r w:rsidRPr="00C44D1B">
        <w:t xml:space="preserve"> (state of the call)</w:t>
      </w:r>
    </w:p>
    <w:bookmarkEnd w:id="1158"/>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159"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159"/>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160" w:name="_MCCTEMPBM_CRPT80110554___7"/>
      <w:r w:rsidRPr="00C44D1B">
        <w:rPr>
          <w:rFonts w:ascii="Courier New" w:hAnsi="Courier New"/>
        </w:rPr>
        <w:t>&lt;mpty&gt;</w:t>
      </w:r>
      <w:r w:rsidRPr="00C44D1B">
        <w:t>:</w:t>
      </w:r>
      <w:r w:rsidR="00D25393" w:rsidRPr="00C44D1B">
        <w:t xml:space="preserve"> integer type</w:t>
      </w:r>
    </w:p>
    <w:bookmarkEnd w:id="1160"/>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161"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161"/>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162"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162"/>
    <w:p w14:paraId="2F315914" w14:textId="77777777" w:rsidR="00026965" w:rsidRPr="00C44D1B" w:rsidRDefault="00026965">
      <w:r w:rsidRPr="00C44D1B">
        <w:rPr>
          <w:b/>
        </w:rPr>
        <w:t>Implementation</w:t>
      </w:r>
    </w:p>
    <w:p w14:paraId="13332F4E" w14:textId="77777777" w:rsidR="00120268" w:rsidRPr="00C44D1B" w:rsidRDefault="00026965" w:rsidP="00120268">
      <w:bookmarkStart w:id="1163"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164" w:name="_CR7_19"/>
      <w:bookmarkStart w:id="1165" w:name="_Toc20207503"/>
      <w:bookmarkStart w:id="1166" w:name="_Toc27579385"/>
      <w:bookmarkStart w:id="1167" w:name="_Toc36115965"/>
      <w:bookmarkStart w:id="1168" w:name="_Toc45214845"/>
      <w:bookmarkStart w:id="1169" w:name="_Toc51866613"/>
      <w:bookmarkStart w:id="1170" w:name="_Toc218776570"/>
      <w:bookmarkEnd w:id="1163"/>
      <w:bookmarkEnd w:id="1164"/>
      <w:r w:rsidRPr="00C44D1B">
        <w:lastRenderedPageBreak/>
        <w:t>7.19</w:t>
      </w:r>
      <w:r w:rsidRPr="00C44D1B">
        <w:tab/>
        <w:t>Preferred PLMN list +CPOL</w:t>
      </w:r>
      <w:bookmarkEnd w:id="1165"/>
      <w:bookmarkEnd w:id="1166"/>
      <w:bookmarkEnd w:id="1167"/>
      <w:bookmarkEnd w:id="1168"/>
      <w:bookmarkEnd w:id="1169"/>
      <w:bookmarkEnd w:id="1170"/>
    </w:p>
    <w:p w14:paraId="2B383D60" w14:textId="77777777" w:rsidR="00026965" w:rsidRPr="00C44D1B" w:rsidRDefault="00026965">
      <w:pPr>
        <w:pStyle w:val="TH"/>
      </w:pPr>
      <w:bookmarkStart w:id="1171" w:name="_CRTable52"/>
      <w:r w:rsidRPr="00C44D1B">
        <w:t>Table </w:t>
      </w:r>
      <w:bookmarkEnd w:id="1171"/>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172"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173" w:name="_MCCTEMPBM_CRPT80110559___7" w:colFirst="0" w:colLast="1"/>
            <w:bookmarkEnd w:id="1172"/>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174" w:name="_MCCTEMPBM_CRPT80110560___7"/>
            <w:bookmarkStart w:id="1175" w:name="_MCCTEMPBM_CRPT80110562___7" w:colFirst="1" w:colLast="1"/>
            <w:bookmarkEnd w:id="1173"/>
            <w:r w:rsidRPr="00C44D1B">
              <w:rPr>
                <w:rFonts w:ascii="Courier New" w:hAnsi="Courier New"/>
              </w:rPr>
              <w:t>+CPOL=?</w:t>
            </w:r>
            <w:bookmarkEnd w:id="1174"/>
          </w:p>
        </w:tc>
        <w:tc>
          <w:tcPr>
            <w:tcW w:w="5670" w:type="dxa"/>
          </w:tcPr>
          <w:p w14:paraId="250B9917" w14:textId="77777777" w:rsidR="00600FE6" w:rsidRPr="00C44D1B" w:rsidRDefault="00026965">
            <w:pPr>
              <w:spacing w:after="20"/>
              <w:rPr>
                <w:rFonts w:ascii="Courier New" w:hAnsi="Courier New" w:cs="Courier New"/>
              </w:rPr>
            </w:pPr>
            <w:bookmarkStart w:id="1176"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176"/>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75"/>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177"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77"/>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178"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178"/>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179"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180" w:name="_MCCTEMPBM_CRPT80110566___7"/>
      <w:bookmarkEnd w:id="1179"/>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181" w:name="_MCCTEMPBM_CRPT80110567___7"/>
      <w:bookmarkEnd w:id="1180"/>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181"/>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182"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182"/>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183"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183"/>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184"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184"/>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185"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185"/>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186" w:name="_CR7_20"/>
      <w:bookmarkStart w:id="1187" w:name="_Toc20207504"/>
      <w:bookmarkStart w:id="1188" w:name="_Toc27579386"/>
      <w:bookmarkStart w:id="1189" w:name="_Toc36115966"/>
      <w:bookmarkStart w:id="1190" w:name="_Toc45214846"/>
      <w:bookmarkStart w:id="1191" w:name="_Toc51866614"/>
      <w:bookmarkStart w:id="1192" w:name="_Toc218776571"/>
      <w:bookmarkEnd w:id="1186"/>
      <w:r w:rsidRPr="00C44D1B">
        <w:t>7.20</w:t>
      </w:r>
      <w:r w:rsidRPr="00C44D1B">
        <w:tab/>
        <w:t>Selection of preferred PLMN list +CPLS</w:t>
      </w:r>
      <w:bookmarkEnd w:id="1187"/>
      <w:bookmarkEnd w:id="1188"/>
      <w:bookmarkEnd w:id="1189"/>
      <w:bookmarkEnd w:id="1190"/>
      <w:bookmarkEnd w:id="1191"/>
      <w:bookmarkEnd w:id="1192"/>
    </w:p>
    <w:p w14:paraId="1D1CB1BD" w14:textId="77777777" w:rsidR="00026965" w:rsidRPr="00C44D1B" w:rsidRDefault="00026965">
      <w:pPr>
        <w:pStyle w:val="TH"/>
      </w:pPr>
      <w:bookmarkStart w:id="1193" w:name="_CRTable53"/>
      <w:r w:rsidRPr="00C44D1B">
        <w:t>Table </w:t>
      </w:r>
      <w:bookmarkEnd w:id="1193"/>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194"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195" w:name="_MCCTEMPBM_CRPT80110573___7" w:colFirst="0" w:colLast="1"/>
            <w:bookmarkEnd w:id="1194"/>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196" w:name="_MCCTEMPBM_CRPT80110574___7"/>
            <w:bookmarkStart w:id="1197" w:name="_MCCTEMPBM_CRPT80110576___7" w:colFirst="1" w:colLast="1"/>
            <w:bookmarkEnd w:id="1195"/>
            <w:r w:rsidRPr="00C44D1B">
              <w:rPr>
                <w:rFonts w:ascii="Courier New" w:hAnsi="Courier New"/>
              </w:rPr>
              <w:t>+CPLS=?</w:t>
            </w:r>
            <w:bookmarkEnd w:id="1196"/>
          </w:p>
        </w:tc>
        <w:tc>
          <w:tcPr>
            <w:tcW w:w="5670" w:type="dxa"/>
          </w:tcPr>
          <w:p w14:paraId="5066A224" w14:textId="77777777" w:rsidR="00026965" w:rsidRPr="00C44D1B" w:rsidRDefault="00026965">
            <w:pPr>
              <w:spacing w:after="20"/>
              <w:rPr>
                <w:rFonts w:ascii="Courier New" w:hAnsi="Courier New" w:cs="Courier New"/>
              </w:rPr>
            </w:pPr>
            <w:bookmarkStart w:id="1198"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198"/>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97"/>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199"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99"/>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200" w:name="_MCCTEMPBM_CRPT80110578___7"/>
      <w:r w:rsidRPr="00C44D1B">
        <w:rPr>
          <w:rFonts w:ascii="Courier New" w:hAnsi="Courier New"/>
        </w:rPr>
        <w:lastRenderedPageBreak/>
        <w:t>&lt;list&gt;</w:t>
      </w:r>
      <w:r w:rsidRPr="00C44D1B">
        <w:t>:</w:t>
      </w:r>
      <w:r w:rsidR="00D25393" w:rsidRPr="00C44D1B">
        <w:t xml:space="preserve"> integer type</w:t>
      </w:r>
    </w:p>
    <w:bookmarkEnd w:id="1200"/>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201" w:name="_CR7_21"/>
      <w:bookmarkStart w:id="1202" w:name="_Toc20207505"/>
      <w:bookmarkStart w:id="1203" w:name="_Toc27579387"/>
      <w:bookmarkStart w:id="1204" w:name="_Toc36115967"/>
      <w:bookmarkStart w:id="1205" w:name="_Toc45214847"/>
      <w:bookmarkStart w:id="1206" w:name="_Toc51866615"/>
      <w:bookmarkStart w:id="1207" w:name="_Toc218776572"/>
      <w:bookmarkEnd w:id="1201"/>
      <w:r w:rsidRPr="00C44D1B">
        <w:t>7.21</w:t>
      </w:r>
      <w:r w:rsidRPr="00C44D1B">
        <w:tab/>
        <w:t>Read operator names +COPN</w:t>
      </w:r>
      <w:bookmarkEnd w:id="1202"/>
      <w:bookmarkEnd w:id="1203"/>
      <w:bookmarkEnd w:id="1204"/>
      <w:bookmarkEnd w:id="1205"/>
      <w:bookmarkEnd w:id="1206"/>
      <w:bookmarkEnd w:id="1207"/>
    </w:p>
    <w:p w14:paraId="0428DDAF" w14:textId="77777777" w:rsidR="00026965" w:rsidRPr="00C44D1B" w:rsidRDefault="00026965">
      <w:pPr>
        <w:pStyle w:val="TH"/>
      </w:pPr>
      <w:bookmarkStart w:id="1208" w:name="_CRTable54"/>
      <w:r w:rsidRPr="00C44D1B">
        <w:t>Table </w:t>
      </w:r>
      <w:bookmarkEnd w:id="1208"/>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209"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210" w:name="_MCCTEMPBM_CRPT80110580___7" w:colFirst="0" w:colLast="0"/>
            <w:bookmarkEnd w:id="1209"/>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210"/>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211"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211"/>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212"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212"/>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213" w:name="_CR7_22"/>
      <w:bookmarkStart w:id="1214" w:name="_Toc20207506"/>
      <w:bookmarkStart w:id="1215" w:name="_Toc27579388"/>
      <w:bookmarkStart w:id="1216" w:name="_Toc36115968"/>
      <w:bookmarkStart w:id="1217" w:name="_Toc45214848"/>
      <w:bookmarkStart w:id="1218" w:name="_Toc51866616"/>
      <w:bookmarkStart w:id="1219" w:name="_Toc218776573"/>
      <w:bookmarkEnd w:id="1213"/>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214"/>
      <w:bookmarkEnd w:id="1215"/>
      <w:bookmarkEnd w:id="1216"/>
      <w:bookmarkEnd w:id="1217"/>
      <w:bookmarkEnd w:id="1218"/>
      <w:bookmarkEnd w:id="1219"/>
    </w:p>
    <w:p w14:paraId="71D45B74" w14:textId="77777777" w:rsidR="00026965" w:rsidRPr="00C44D1B" w:rsidRDefault="00026965" w:rsidP="00B33FC4">
      <w:pPr>
        <w:pStyle w:val="TH"/>
      </w:pPr>
      <w:bookmarkStart w:id="1220" w:name="_CRTable55"/>
      <w:r w:rsidRPr="00C44D1B">
        <w:t>Table </w:t>
      </w:r>
      <w:bookmarkEnd w:id="1220"/>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221"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21"/>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222"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223" w:name="_MCCTEMPBM_CRPT80110585___7"/>
            <w:bookmarkEnd w:id="1222"/>
            <w:r w:rsidRPr="00C44D1B">
              <w:rPr>
                <w:rFonts w:ascii="Courier New" w:hAnsi="Courier New"/>
              </w:rPr>
              <w:t>+CAEMLPP=?</w:t>
            </w:r>
            <w:bookmarkEnd w:id="1223"/>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224"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24"/>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225"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225"/>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226" w:name="_CR7_23"/>
      <w:bookmarkStart w:id="1227" w:name="_Toc20207507"/>
      <w:bookmarkStart w:id="1228" w:name="_Toc27579389"/>
      <w:bookmarkStart w:id="1229" w:name="_Toc36115969"/>
      <w:bookmarkStart w:id="1230" w:name="_Toc45214849"/>
      <w:bookmarkStart w:id="1231" w:name="_Toc51866617"/>
      <w:bookmarkStart w:id="1232" w:name="_Toc218776574"/>
      <w:bookmarkEnd w:id="1226"/>
      <w:r w:rsidRPr="00C44D1B">
        <w:t>7.23</w:t>
      </w:r>
      <w:r w:rsidRPr="00C44D1B">
        <w:tab/>
        <w:t>eMLPP subscriptions +CPPS</w:t>
      </w:r>
      <w:bookmarkEnd w:id="1227"/>
      <w:bookmarkEnd w:id="1228"/>
      <w:bookmarkEnd w:id="1229"/>
      <w:bookmarkEnd w:id="1230"/>
      <w:bookmarkEnd w:id="1231"/>
      <w:bookmarkEnd w:id="1232"/>
    </w:p>
    <w:p w14:paraId="0B7E03DB" w14:textId="77777777" w:rsidR="00026965" w:rsidRPr="00C44D1B" w:rsidRDefault="00026965">
      <w:pPr>
        <w:pStyle w:val="TH"/>
      </w:pPr>
      <w:bookmarkStart w:id="1233" w:name="_CRTable56"/>
      <w:r w:rsidRPr="00C44D1B">
        <w:t>Table </w:t>
      </w:r>
      <w:bookmarkEnd w:id="1233"/>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234"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235"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35"/>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236" w:name="_MCCTEMPBM_CRPT80110590___7"/>
            <w:bookmarkEnd w:id="1234"/>
            <w:r w:rsidRPr="00C44D1B">
              <w:rPr>
                <w:rFonts w:ascii="Courier New" w:hAnsi="Courier New"/>
              </w:rPr>
              <w:t>+CPPS=?</w:t>
            </w:r>
            <w:bookmarkEnd w:id="1236"/>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237"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37"/>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238"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238"/>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239" w:name="_CR7_24"/>
      <w:bookmarkStart w:id="1240" w:name="_Toc20207508"/>
      <w:bookmarkStart w:id="1241" w:name="_Toc27579390"/>
      <w:bookmarkStart w:id="1242" w:name="_Toc36115970"/>
      <w:bookmarkStart w:id="1243" w:name="_Toc45214850"/>
      <w:bookmarkStart w:id="1244" w:name="_Toc51866618"/>
      <w:bookmarkStart w:id="1245" w:name="_Toc218776575"/>
      <w:bookmarkEnd w:id="1239"/>
      <w:r w:rsidRPr="00C44D1B">
        <w:t>7.24</w:t>
      </w:r>
      <w:r w:rsidRPr="00C44D1B">
        <w:tab/>
        <w:t>Fast call setup conditions +CFCS</w:t>
      </w:r>
      <w:bookmarkEnd w:id="1240"/>
      <w:bookmarkEnd w:id="1241"/>
      <w:bookmarkEnd w:id="1242"/>
      <w:bookmarkEnd w:id="1243"/>
      <w:bookmarkEnd w:id="1244"/>
      <w:bookmarkEnd w:id="1245"/>
    </w:p>
    <w:p w14:paraId="5444C4A1" w14:textId="77777777" w:rsidR="00026965" w:rsidRPr="00C44D1B" w:rsidRDefault="00026965">
      <w:pPr>
        <w:pStyle w:val="TH"/>
      </w:pPr>
      <w:bookmarkStart w:id="1246" w:name="_CRTable57"/>
      <w:r w:rsidRPr="00C44D1B">
        <w:t>Table </w:t>
      </w:r>
      <w:bookmarkEnd w:id="1246"/>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247"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248" w:name="_MCCTEMPBM_CRPT80110594___7" w:colFirst="0" w:colLast="1"/>
            <w:bookmarkEnd w:id="1247"/>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249"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49"/>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250" w:name="_MCCTEMPBM_CRPT80110596___7"/>
            <w:bookmarkEnd w:id="1248"/>
            <w:r w:rsidRPr="00C44D1B">
              <w:rPr>
                <w:rFonts w:ascii="Courier New" w:hAnsi="Courier New"/>
              </w:rPr>
              <w:t>+CFCS=?</w:t>
            </w:r>
            <w:bookmarkEnd w:id="1250"/>
          </w:p>
        </w:tc>
        <w:tc>
          <w:tcPr>
            <w:tcW w:w="3900" w:type="dxa"/>
          </w:tcPr>
          <w:p w14:paraId="07E85CCF" w14:textId="77777777" w:rsidR="00026965" w:rsidRPr="00C44D1B" w:rsidRDefault="00026965">
            <w:pPr>
              <w:spacing w:after="20"/>
            </w:pPr>
            <w:bookmarkStart w:id="1251"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51"/>
          </w:p>
        </w:tc>
      </w:tr>
    </w:tbl>
    <w:p w14:paraId="5F9A7127" w14:textId="77777777" w:rsidR="00026965" w:rsidRPr="00C44D1B" w:rsidRDefault="00026965">
      <w:r w:rsidRPr="00C44D1B">
        <w:rPr>
          <w:b/>
        </w:rPr>
        <w:t>Description</w:t>
      </w:r>
    </w:p>
    <w:p w14:paraId="42F3C97F" w14:textId="1D3A8C47" w:rsidR="00026965" w:rsidRPr="00C44D1B" w:rsidRDefault="00026965">
      <w:bookmarkStart w:id="1252"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252"/>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253"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254" w:name="_MCCTEMPBM_CRPT80110600___7"/>
      <w:bookmarkEnd w:id="1253"/>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254"/>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255" w:name="_CR7_25"/>
      <w:bookmarkStart w:id="1256" w:name="_Toc20207509"/>
      <w:bookmarkStart w:id="1257" w:name="_Toc27579391"/>
      <w:bookmarkStart w:id="1258" w:name="_Toc36115971"/>
      <w:bookmarkStart w:id="1259" w:name="_Toc45214851"/>
      <w:bookmarkStart w:id="1260" w:name="_Toc51866619"/>
      <w:bookmarkStart w:id="1261" w:name="_Toc218776576"/>
      <w:bookmarkEnd w:id="1255"/>
      <w:r w:rsidRPr="00C44D1B">
        <w:t>7.25</w:t>
      </w:r>
      <w:r w:rsidRPr="00C44D1B">
        <w:tab/>
        <w:t xml:space="preserve">Automatic answer for eMLPP </w:t>
      </w:r>
      <w:r w:rsidR="00136ECD" w:rsidRPr="00C44D1B">
        <w:t>s</w:t>
      </w:r>
      <w:r w:rsidRPr="00C44D1B">
        <w:t>ervice +CAAP</w:t>
      </w:r>
      <w:bookmarkEnd w:id="1256"/>
      <w:bookmarkEnd w:id="1257"/>
      <w:bookmarkEnd w:id="1258"/>
      <w:bookmarkEnd w:id="1259"/>
      <w:bookmarkEnd w:id="1260"/>
      <w:bookmarkEnd w:id="1261"/>
    </w:p>
    <w:p w14:paraId="5AC856F2" w14:textId="77777777" w:rsidR="00026965" w:rsidRPr="00C44D1B" w:rsidRDefault="00026965">
      <w:pPr>
        <w:pStyle w:val="TH"/>
      </w:pPr>
      <w:bookmarkStart w:id="1262" w:name="_CRTable58"/>
      <w:r w:rsidRPr="00C44D1B">
        <w:t>Table </w:t>
      </w:r>
      <w:bookmarkEnd w:id="1262"/>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263"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264" w:name="_MCCTEMPBM_CRPT80110602___7" w:colFirst="0" w:colLast="1"/>
            <w:bookmarkEnd w:id="1263"/>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265"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65"/>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266" w:name="_MCCTEMPBM_CRPT80110604___7"/>
            <w:bookmarkEnd w:id="1264"/>
            <w:r w:rsidRPr="00C44D1B">
              <w:rPr>
                <w:rFonts w:ascii="Courier New" w:hAnsi="Courier New"/>
              </w:rPr>
              <w:t>+CAAP=?</w:t>
            </w:r>
            <w:bookmarkEnd w:id="1266"/>
          </w:p>
        </w:tc>
        <w:tc>
          <w:tcPr>
            <w:tcW w:w="3900" w:type="dxa"/>
          </w:tcPr>
          <w:p w14:paraId="63A02F95" w14:textId="77777777" w:rsidR="00026965" w:rsidRPr="00C44D1B" w:rsidRDefault="00026965">
            <w:pPr>
              <w:spacing w:after="20"/>
            </w:pPr>
            <w:bookmarkStart w:id="1267"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67"/>
          </w:p>
        </w:tc>
      </w:tr>
    </w:tbl>
    <w:p w14:paraId="41607F3E" w14:textId="77777777" w:rsidR="00026965" w:rsidRPr="00C44D1B" w:rsidRDefault="00026965">
      <w:r w:rsidRPr="00C44D1B">
        <w:rPr>
          <w:b/>
        </w:rPr>
        <w:t>Description</w:t>
      </w:r>
    </w:p>
    <w:p w14:paraId="2DFE3C6D" w14:textId="0BF4B70A" w:rsidR="00026965" w:rsidRPr="00C44D1B" w:rsidRDefault="00026965">
      <w:bookmarkStart w:id="1268"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268"/>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269"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270" w:name="_MCCTEMPBM_CRPT80110608___7"/>
      <w:bookmarkEnd w:id="1269"/>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270"/>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271" w:name="_CR7_26"/>
      <w:bookmarkStart w:id="1272" w:name="_Toc20207510"/>
      <w:bookmarkStart w:id="1273" w:name="_Toc27579392"/>
      <w:bookmarkStart w:id="1274" w:name="_Toc36115972"/>
      <w:bookmarkStart w:id="1275" w:name="_Toc45214852"/>
      <w:bookmarkStart w:id="1276" w:name="_Toc51866620"/>
      <w:bookmarkStart w:id="1277" w:name="_Toc218776577"/>
      <w:bookmarkEnd w:id="1271"/>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272"/>
      <w:bookmarkEnd w:id="1273"/>
      <w:bookmarkEnd w:id="1274"/>
      <w:bookmarkEnd w:id="1275"/>
      <w:bookmarkEnd w:id="1276"/>
      <w:bookmarkEnd w:id="1277"/>
    </w:p>
    <w:p w14:paraId="4AE288DF" w14:textId="77777777" w:rsidR="00026965" w:rsidRPr="00C44D1B" w:rsidRDefault="00026965">
      <w:pPr>
        <w:pStyle w:val="TH"/>
      </w:pPr>
      <w:bookmarkStart w:id="1278" w:name="_CRTable59"/>
      <w:r w:rsidRPr="00C44D1B">
        <w:t>Table </w:t>
      </w:r>
      <w:bookmarkEnd w:id="1278"/>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279"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665185"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280" w:name="_MCCTEMPBM_CRPT80110610___7" w:colFirst="0" w:colLast="0"/>
            <w:bookmarkEnd w:id="1279"/>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281" w:name="_MCCTEMPBM_CRPT80110611___2"/>
            <w:bookmarkEnd w:id="1280"/>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281"/>
          </w:p>
        </w:tc>
        <w:tc>
          <w:tcPr>
            <w:tcW w:w="4850" w:type="dxa"/>
          </w:tcPr>
          <w:p w14:paraId="253AD3C3" w14:textId="77777777" w:rsidR="00026965" w:rsidRPr="00C44D1B" w:rsidRDefault="00026965">
            <w:pPr>
              <w:spacing w:after="20"/>
              <w:rPr>
                <w:rFonts w:ascii="Courier New" w:hAnsi="Courier New"/>
              </w:rPr>
            </w:pPr>
            <w:bookmarkStart w:id="1282"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282"/>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283"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83"/>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284"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284"/>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285"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285"/>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286"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286"/>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287"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287"/>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288"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288"/>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289"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289"/>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290"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290"/>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291"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291"/>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292" w:name="_CR7_27"/>
      <w:bookmarkStart w:id="1293" w:name="_Toc20207511"/>
      <w:bookmarkStart w:id="1294" w:name="_Toc27579393"/>
      <w:bookmarkStart w:id="1295" w:name="_Toc36115973"/>
      <w:bookmarkStart w:id="1296" w:name="_Toc45214853"/>
      <w:bookmarkStart w:id="1297" w:name="_Toc51866621"/>
      <w:bookmarkStart w:id="1298" w:name="_Toc218776578"/>
      <w:bookmarkEnd w:id="1292"/>
      <w:r w:rsidRPr="00C44D1B">
        <w:t>7.27</w:t>
      </w:r>
      <w:r w:rsidRPr="00C44D1B">
        <w:tab/>
        <w:t>Preferred network indication +CPNET</w:t>
      </w:r>
      <w:bookmarkEnd w:id="1293"/>
      <w:bookmarkEnd w:id="1294"/>
      <w:bookmarkEnd w:id="1295"/>
      <w:bookmarkEnd w:id="1296"/>
      <w:bookmarkEnd w:id="1297"/>
      <w:bookmarkEnd w:id="1298"/>
    </w:p>
    <w:p w14:paraId="405A5369" w14:textId="77777777" w:rsidR="00351D23" w:rsidRPr="00C44D1B" w:rsidRDefault="00351D23" w:rsidP="00351D23">
      <w:pPr>
        <w:pStyle w:val="TH"/>
      </w:pPr>
      <w:bookmarkStart w:id="1299" w:name="_CRTable59A"/>
      <w:r w:rsidRPr="00C44D1B">
        <w:t>Table </w:t>
      </w:r>
      <w:bookmarkEnd w:id="1299"/>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300"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301" w:name="_MCCTEMPBM_CRPT80110623___7" w:colFirst="0" w:colLast="0"/>
            <w:bookmarkEnd w:id="1300"/>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302" w:name="_MCCTEMPBM_CRPT80110624___7"/>
            <w:bookmarkEnd w:id="1301"/>
            <w:r w:rsidRPr="00C44D1B">
              <w:rPr>
                <w:rFonts w:ascii="Courier New" w:hAnsi="Courier New"/>
              </w:rPr>
              <w:t>+CPNET=?</w:t>
            </w:r>
            <w:bookmarkEnd w:id="1302"/>
          </w:p>
        </w:tc>
        <w:tc>
          <w:tcPr>
            <w:tcW w:w="4678" w:type="dxa"/>
          </w:tcPr>
          <w:p w14:paraId="341CB1A4" w14:textId="77777777" w:rsidR="00351D23" w:rsidRPr="00C44D1B" w:rsidRDefault="00351D23" w:rsidP="002F3BB2">
            <w:pPr>
              <w:keepNext/>
              <w:keepLines/>
              <w:spacing w:after="20"/>
              <w:rPr>
                <w:rFonts w:ascii="Courier New" w:hAnsi="Courier New"/>
              </w:rPr>
            </w:pPr>
            <w:bookmarkStart w:id="1303"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303"/>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304"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304"/>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305"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305"/>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306"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306"/>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307"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307"/>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308" w:name="_CR7_28"/>
      <w:bookmarkStart w:id="1309" w:name="_Toc20207512"/>
      <w:bookmarkStart w:id="1310" w:name="_Toc27579394"/>
      <w:bookmarkStart w:id="1311" w:name="_Toc36115974"/>
      <w:bookmarkStart w:id="1312" w:name="_Toc45214854"/>
      <w:bookmarkStart w:id="1313" w:name="_Toc51866622"/>
      <w:bookmarkStart w:id="1314" w:name="_Toc218776579"/>
      <w:bookmarkEnd w:id="1308"/>
      <w:r w:rsidRPr="00C44D1B">
        <w:t>7.28</w:t>
      </w:r>
      <w:r w:rsidRPr="00C44D1B">
        <w:tab/>
        <w:t>Preferred network status +CPNSTAT</w:t>
      </w:r>
      <w:bookmarkEnd w:id="1309"/>
      <w:bookmarkEnd w:id="1310"/>
      <w:bookmarkEnd w:id="1311"/>
      <w:bookmarkEnd w:id="1312"/>
      <w:bookmarkEnd w:id="1313"/>
      <w:bookmarkEnd w:id="1314"/>
    </w:p>
    <w:p w14:paraId="3F1EFFAF" w14:textId="77777777" w:rsidR="00351D23" w:rsidRPr="00C44D1B" w:rsidRDefault="00351D23" w:rsidP="00351D23">
      <w:pPr>
        <w:pStyle w:val="TH"/>
      </w:pPr>
      <w:bookmarkStart w:id="1315" w:name="_CRTable59B"/>
      <w:r w:rsidRPr="00C44D1B">
        <w:t>Table </w:t>
      </w:r>
      <w:bookmarkEnd w:id="1315"/>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316"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317" w:name="_MCCTEMPBM_CRPT80110631___7" w:colFirst="0" w:colLast="0"/>
            <w:bookmarkEnd w:id="1316"/>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318" w:name="_MCCTEMPBM_CRPT80110632___7"/>
            <w:bookmarkEnd w:id="1317"/>
            <w:r w:rsidRPr="00C44D1B">
              <w:rPr>
                <w:rFonts w:ascii="Courier New" w:hAnsi="Courier New"/>
              </w:rPr>
              <w:t>+CPNSTAT=?</w:t>
            </w:r>
            <w:bookmarkEnd w:id="1318"/>
          </w:p>
        </w:tc>
        <w:tc>
          <w:tcPr>
            <w:tcW w:w="4225" w:type="dxa"/>
          </w:tcPr>
          <w:p w14:paraId="0DA5C8C5" w14:textId="77777777" w:rsidR="00351D23" w:rsidRPr="00C44D1B" w:rsidRDefault="00351D23" w:rsidP="002F3BB2">
            <w:pPr>
              <w:spacing w:after="20"/>
              <w:rPr>
                <w:rFonts w:ascii="Courier New" w:hAnsi="Courier New"/>
              </w:rPr>
            </w:pPr>
            <w:bookmarkStart w:id="1319"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19"/>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320"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321" w:name="_MCCTEMPBM_CRPT80110635___7"/>
      <w:bookmarkEnd w:id="1320"/>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321"/>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322" w:name="_MCCTEMPBM_CRPT80110636___7"/>
      <w:r w:rsidRPr="00C44D1B">
        <w:rPr>
          <w:rFonts w:ascii="Courier New" w:hAnsi="Courier New"/>
        </w:rPr>
        <w:t>&lt;n&gt;</w:t>
      </w:r>
      <w:r w:rsidRPr="00C44D1B">
        <w:t>:</w:t>
      </w:r>
      <w:r w:rsidR="00D25393" w:rsidRPr="00C44D1B">
        <w:t xml:space="preserve"> integer type</w:t>
      </w:r>
    </w:p>
    <w:bookmarkEnd w:id="1322"/>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323"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324" w:name="_MCCTEMPBM_CRPT80110638___7"/>
      <w:bookmarkEnd w:id="1323"/>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324"/>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325" w:name="_CR7_29"/>
      <w:bookmarkStart w:id="1326" w:name="_Toc20207513"/>
      <w:bookmarkStart w:id="1327" w:name="_Toc27579395"/>
      <w:bookmarkStart w:id="1328" w:name="_Toc36115975"/>
      <w:bookmarkStart w:id="1329" w:name="_Toc45214855"/>
      <w:bookmarkStart w:id="1330" w:name="_Toc51866623"/>
      <w:bookmarkStart w:id="1331" w:name="_Toc218776580"/>
      <w:bookmarkEnd w:id="1325"/>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326"/>
      <w:bookmarkEnd w:id="1327"/>
      <w:bookmarkEnd w:id="1328"/>
      <w:bookmarkEnd w:id="1329"/>
      <w:bookmarkEnd w:id="1330"/>
      <w:bookmarkEnd w:id="1331"/>
    </w:p>
    <w:p w14:paraId="433AAC17" w14:textId="77777777" w:rsidR="007C3CF6" w:rsidRPr="00C44D1B" w:rsidRDefault="007C3CF6" w:rsidP="00B33FC4">
      <w:pPr>
        <w:pStyle w:val="TH"/>
      </w:pPr>
      <w:bookmarkStart w:id="1332" w:name="_CRTable59C"/>
      <w:r w:rsidRPr="00C44D1B">
        <w:t>Table </w:t>
      </w:r>
      <w:bookmarkEnd w:id="1332"/>
      <w:r w:rsidRPr="00C44D1B">
        <w:t>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333"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334" w:name="_MCCTEMPBM_CRPT80110640___7" w:colFirst="0" w:colLast="1"/>
            <w:bookmarkEnd w:id="1333"/>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335" w:name="_MCCTEMPBM_CRPT80110641___7"/>
            <w:bookmarkEnd w:id="1334"/>
            <w:r w:rsidRPr="00C44D1B">
              <w:rPr>
                <w:rFonts w:ascii="Courier New" w:hAnsi="Courier New"/>
              </w:rPr>
              <w:t>+CPSB=?</w:t>
            </w:r>
            <w:bookmarkEnd w:id="1335"/>
          </w:p>
        </w:tc>
        <w:tc>
          <w:tcPr>
            <w:tcW w:w="5065" w:type="dxa"/>
          </w:tcPr>
          <w:p w14:paraId="4F8B79FA" w14:textId="77777777" w:rsidR="007C3CF6" w:rsidRPr="00C44D1B" w:rsidRDefault="007C3CF6" w:rsidP="000A44C1">
            <w:pPr>
              <w:spacing w:after="20"/>
              <w:rPr>
                <w:rFonts w:ascii="Courier New" w:hAnsi="Courier New"/>
              </w:rPr>
            </w:pPr>
            <w:bookmarkStart w:id="1336"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36"/>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337"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337"/>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338" w:name="_MCCTEMPBM_CRPT80110644___7"/>
      <w:r w:rsidRPr="00C44D1B">
        <w:rPr>
          <w:rFonts w:ascii="Courier New" w:hAnsi="Courier New" w:cs="Courier New"/>
        </w:rPr>
        <w:t>&lt;n&gt;</w:t>
      </w:r>
      <w:r w:rsidRPr="00C44D1B">
        <w:t>:</w:t>
      </w:r>
      <w:r w:rsidR="00D25393" w:rsidRPr="00C44D1B">
        <w:t xml:space="preserve"> integer type</w:t>
      </w:r>
    </w:p>
    <w:bookmarkEnd w:id="1338"/>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339"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340" w:name="_MCCTEMPBM_CRPT80110646___7"/>
      <w:bookmarkEnd w:id="1339"/>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341" w:name="_MCCTEMPBM_CRPT80110647___7"/>
      <w:bookmarkEnd w:id="1340"/>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341"/>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342" w:name="_CR7_30"/>
      <w:bookmarkStart w:id="1343" w:name="_Toc20207514"/>
      <w:bookmarkStart w:id="1344" w:name="_Toc27579396"/>
      <w:bookmarkStart w:id="1345" w:name="_Toc36115976"/>
      <w:bookmarkStart w:id="1346" w:name="_Toc45214856"/>
      <w:bookmarkStart w:id="1347" w:name="_Toc51866624"/>
      <w:bookmarkStart w:id="1348" w:name="_Toc218776581"/>
      <w:bookmarkEnd w:id="1342"/>
      <w:r w:rsidRPr="00C44D1B">
        <w:t>7.3</w:t>
      </w:r>
      <w:r w:rsidR="00074AFB" w:rsidRPr="00C44D1B">
        <w:t>0</w:t>
      </w:r>
      <w:r w:rsidRPr="00C44D1B">
        <w:tab/>
        <w:t>Calling name identification presentation +CNAP</w:t>
      </w:r>
      <w:bookmarkEnd w:id="1343"/>
      <w:bookmarkEnd w:id="1344"/>
      <w:bookmarkEnd w:id="1345"/>
      <w:bookmarkEnd w:id="1346"/>
      <w:bookmarkEnd w:id="1347"/>
      <w:bookmarkEnd w:id="1348"/>
    </w:p>
    <w:p w14:paraId="0324BC79" w14:textId="77777777" w:rsidR="000F67F2" w:rsidRPr="00C44D1B" w:rsidRDefault="000F67F2" w:rsidP="000F67F2">
      <w:pPr>
        <w:pStyle w:val="TH"/>
      </w:pPr>
      <w:bookmarkStart w:id="1349" w:name="_CRTable59D"/>
      <w:r w:rsidRPr="00C44D1B">
        <w:t>Table </w:t>
      </w:r>
      <w:bookmarkEnd w:id="1349"/>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350"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351" w:name="_MCCTEMPBM_CRPT80110649___7" w:colFirst="0" w:colLast="0"/>
            <w:bookmarkEnd w:id="1350"/>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352" w:name="_MCCTEMPBM_CRPT80110650___7"/>
            <w:bookmarkEnd w:id="1351"/>
            <w:r w:rsidRPr="00C44D1B">
              <w:rPr>
                <w:rFonts w:ascii="Courier New" w:hAnsi="Courier New"/>
              </w:rPr>
              <w:t>+CNAP=?</w:t>
            </w:r>
            <w:bookmarkEnd w:id="1352"/>
          </w:p>
        </w:tc>
        <w:tc>
          <w:tcPr>
            <w:tcW w:w="3522" w:type="dxa"/>
          </w:tcPr>
          <w:p w14:paraId="5C5DA609" w14:textId="77777777" w:rsidR="000F67F2" w:rsidRPr="00C44D1B" w:rsidRDefault="000F67F2" w:rsidP="0087686B">
            <w:pPr>
              <w:spacing w:after="20"/>
              <w:rPr>
                <w:rFonts w:ascii="Courier New" w:hAnsi="Courier New"/>
              </w:rPr>
            </w:pPr>
            <w:bookmarkStart w:id="1353"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53"/>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354"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354"/>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355"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355"/>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356"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356"/>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357"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6B696F" w:rsidRDefault="000F67F2" w:rsidP="000F67F2">
      <w:pPr>
        <w:pStyle w:val="B1"/>
        <w:rPr>
          <w:rFonts w:ascii="Courier New" w:hAnsi="Courier New"/>
          <w:lang w:val="sv-SE"/>
        </w:rPr>
      </w:pPr>
      <w:r w:rsidRPr="006B696F">
        <w:rPr>
          <w:rFonts w:ascii="Courier New" w:hAnsi="Courier New"/>
          <w:lang w:val="sv-SE"/>
        </w:rPr>
        <w:t>&lt;CNI</w:t>
      </w:r>
      <w:r w:rsidR="00F606B6" w:rsidRPr="006B696F">
        <w:rPr>
          <w:rFonts w:ascii="Courier New" w:hAnsi="Courier New"/>
          <w:lang w:val="sv-SE"/>
        </w:rPr>
        <w:t>_</w:t>
      </w:r>
      <w:r w:rsidRPr="006B696F">
        <w:rPr>
          <w:rFonts w:ascii="Courier New" w:hAnsi="Courier New"/>
          <w:lang w:val="sv-SE"/>
        </w:rPr>
        <w:t>validity&gt;</w:t>
      </w:r>
      <w:r w:rsidRPr="006B696F">
        <w:rPr>
          <w:lang w:val="sv-SE"/>
        </w:rPr>
        <w:t>:</w:t>
      </w:r>
      <w:r w:rsidR="00D25393" w:rsidRPr="006B696F">
        <w:rPr>
          <w:lang w:val="sv-SE"/>
        </w:rPr>
        <w:t xml:space="preserve"> integer type</w:t>
      </w:r>
    </w:p>
    <w:bookmarkEnd w:id="1357"/>
    <w:p w14:paraId="025ADD0F" w14:textId="77777777" w:rsidR="000F67F2" w:rsidRPr="006B696F" w:rsidRDefault="000F67F2" w:rsidP="007638C0">
      <w:pPr>
        <w:pStyle w:val="B2"/>
        <w:rPr>
          <w:lang w:val="sv-SE"/>
        </w:rPr>
      </w:pPr>
      <w:r w:rsidRPr="006B696F">
        <w:rPr>
          <w:lang w:val="sv-SE"/>
        </w:rPr>
        <w:t>0</w:t>
      </w:r>
      <w:r w:rsidRPr="006B696F">
        <w:rPr>
          <w:lang w:val="sv-SE"/>
        </w:rPr>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358"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358"/>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359" w:name="_CR7_31"/>
      <w:bookmarkStart w:id="1360" w:name="_Toc20207515"/>
      <w:bookmarkStart w:id="1361" w:name="_Toc27579397"/>
      <w:bookmarkStart w:id="1362" w:name="_Toc36115977"/>
      <w:bookmarkStart w:id="1363" w:name="_Toc45214857"/>
      <w:bookmarkStart w:id="1364" w:name="_Toc51866625"/>
      <w:bookmarkStart w:id="1365" w:name="_Toc218776582"/>
      <w:bookmarkEnd w:id="1359"/>
      <w:r w:rsidRPr="00C44D1B">
        <w:t>7.3</w:t>
      </w:r>
      <w:r w:rsidR="00074AFB" w:rsidRPr="00C44D1B">
        <w:t>1</w:t>
      </w:r>
      <w:r w:rsidRPr="00C44D1B">
        <w:tab/>
        <w:t>Connected line identification restriction status +COLR</w:t>
      </w:r>
      <w:bookmarkEnd w:id="1360"/>
      <w:bookmarkEnd w:id="1361"/>
      <w:bookmarkEnd w:id="1362"/>
      <w:bookmarkEnd w:id="1363"/>
      <w:bookmarkEnd w:id="1364"/>
      <w:bookmarkEnd w:id="1365"/>
    </w:p>
    <w:p w14:paraId="42711559" w14:textId="77777777" w:rsidR="000F67F2" w:rsidRPr="00C44D1B" w:rsidRDefault="000F67F2" w:rsidP="000F67F2">
      <w:pPr>
        <w:pStyle w:val="TH"/>
      </w:pPr>
      <w:bookmarkStart w:id="1366" w:name="_CRTable59E"/>
      <w:r w:rsidRPr="00C44D1B">
        <w:t>Table </w:t>
      </w:r>
      <w:bookmarkEnd w:id="1366"/>
      <w:r w:rsidRPr="00C44D1B">
        <w:t xml:space="preserve">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367"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368" w:name="_MCCTEMPBM_CRPT80110658___7" w:colFirst="0" w:colLast="0"/>
            <w:bookmarkEnd w:id="1367"/>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368"/>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369"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369"/>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370"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370"/>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371" w:name="_CR7_32"/>
      <w:bookmarkStart w:id="1372" w:name="_Toc20207516"/>
      <w:bookmarkStart w:id="1373" w:name="_Toc27579398"/>
      <w:bookmarkStart w:id="1374" w:name="_Toc36115978"/>
      <w:bookmarkStart w:id="1375" w:name="_Toc45214858"/>
      <w:bookmarkStart w:id="1376" w:name="_Toc51866626"/>
      <w:bookmarkStart w:id="1377" w:name="_Toc218776583"/>
      <w:bookmarkEnd w:id="1371"/>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372"/>
      <w:bookmarkEnd w:id="1373"/>
      <w:bookmarkEnd w:id="1374"/>
      <w:bookmarkEnd w:id="1375"/>
      <w:bookmarkEnd w:id="1376"/>
      <w:bookmarkEnd w:id="1377"/>
    </w:p>
    <w:p w14:paraId="479D5B6A" w14:textId="77777777" w:rsidR="004D665E" w:rsidRPr="00C44D1B" w:rsidRDefault="004D665E" w:rsidP="004D665E">
      <w:pPr>
        <w:pStyle w:val="TH"/>
        <w:rPr>
          <w:lang w:val="fr-FR"/>
        </w:rPr>
      </w:pPr>
      <w:bookmarkStart w:id="1378" w:name="_CRTable7_321"/>
      <w:r w:rsidRPr="00C44D1B">
        <w:rPr>
          <w:lang w:val="fr-FR"/>
        </w:rPr>
        <w:t>Table </w:t>
      </w:r>
      <w:bookmarkEnd w:id="1378"/>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379"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380" w:name="_MCCTEMPBM_CRPT80110662___7" w:colFirst="0" w:colLast="0"/>
            <w:bookmarkEnd w:id="1379"/>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380"/>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381"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381"/>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382"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p w14:paraId="4A091290" w14:textId="77777777" w:rsidR="004D665E" w:rsidRPr="00C44D1B" w:rsidRDefault="004D665E" w:rsidP="004D665E">
      <w:pPr>
        <w:pStyle w:val="TH"/>
        <w:rPr>
          <w:lang w:eastAsia="ja-JP"/>
        </w:rPr>
      </w:pPr>
      <w:bookmarkStart w:id="1383" w:name="_CRTable7_322"/>
      <w:bookmarkEnd w:id="1382"/>
      <w:r w:rsidRPr="00C44D1B">
        <w:t>Table </w:t>
      </w:r>
      <w:bookmarkEnd w:id="1383"/>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384" w:name="_MCCTEMPBM_CRPT80110665___7"/>
            <w:r w:rsidRPr="00C44D1B">
              <w:rPr>
                <w:rFonts w:ascii="Courier New" w:hAnsi="Courier New" w:cs="Courier New"/>
                <w:lang w:eastAsia="en-US"/>
              </w:rPr>
              <w:t>&lt;BFVoice&gt;</w:t>
            </w:r>
            <w:bookmarkEnd w:id="1384"/>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385"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p w14:paraId="66732055" w14:textId="77777777" w:rsidR="004D665E" w:rsidRPr="00C44D1B" w:rsidRDefault="004D665E" w:rsidP="004D665E">
      <w:pPr>
        <w:pStyle w:val="TH"/>
        <w:rPr>
          <w:lang w:eastAsia="ja-JP"/>
        </w:rPr>
      </w:pPr>
      <w:bookmarkStart w:id="1386" w:name="_CRTable7_323"/>
      <w:bookmarkEnd w:id="1385"/>
      <w:r w:rsidRPr="00C44D1B">
        <w:lastRenderedPageBreak/>
        <w:t>Table </w:t>
      </w:r>
      <w:bookmarkEnd w:id="1386"/>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387" w:name="_MCCTEMPBM_CRPT80110667___7"/>
            <w:r w:rsidRPr="00C44D1B">
              <w:rPr>
                <w:rFonts w:ascii="Courier New" w:hAnsi="Courier New" w:cs="Courier New"/>
                <w:lang w:eastAsia="ja-JP"/>
              </w:rPr>
              <w:t>&lt;BFVideo&gt;</w:t>
            </w:r>
            <w:bookmarkEnd w:id="1387"/>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388"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p w14:paraId="1F4F0BB0" w14:textId="77777777" w:rsidR="004D665E" w:rsidRPr="00C44D1B" w:rsidRDefault="004D665E" w:rsidP="004D665E">
      <w:pPr>
        <w:pStyle w:val="TH"/>
        <w:rPr>
          <w:lang w:eastAsia="ja-JP"/>
        </w:rPr>
      </w:pPr>
      <w:bookmarkStart w:id="1389" w:name="_CRTable7_324"/>
      <w:bookmarkEnd w:id="1388"/>
      <w:r w:rsidRPr="00C44D1B">
        <w:t>Table </w:t>
      </w:r>
      <w:bookmarkEnd w:id="1389"/>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39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39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39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p w14:paraId="46F223FD" w14:textId="77777777" w:rsidR="004D665E" w:rsidRPr="00C44D1B" w:rsidRDefault="004D665E" w:rsidP="004D665E">
      <w:pPr>
        <w:pStyle w:val="TH"/>
        <w:rPr>
          <w:lang w:eastAsia="ja-JP"/>
        </w:rPr>
      </w:pPr>
      <w:bookmarkStart w:id="1392" w:name="_CRTable7_325"/>
      <w:bookmarkEnd w:id="1391"/>
      <w:r w:rsidRPr="00C44D1B">
        <w:t>Table </w:t>
      </w:r>
      <w:bookmarkEnd w:id="1392"/>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393"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393"/>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394" w:name="_CR7_33"/>
      <w:bookmarkStart w:id="1395" w:name="_Toc20207517"/>
      <w:bookmarkStart w:id="1396" w:name="_Toc27579399"/>
      <w:bookmarkStart w:id="1397" w:name="_Toc36115979"/>
      <w:bookmarkStart w:id="1398" w:name="_Toc45214859"/>
      <w:bookmarkStart w:id="1399" w:name="_Toc51866627"/>
      <w:bookmarkStart w:id="1400" w:name="_Toc218776584"/>
      <w:bookmarkEnd w:id="1394"/>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395"/>
      <w:bookmarkEnd w:id="1396"/>
      <w:bookmarkEnd w:id="1397"/>
      <w:bookmarkEnd w:id="1398"/>
      <w:bookmarkEnd w:id="1399"/>
      <w:bookmarkEnd w:id="1400"/>
    </w:p>
    <w:p w14:paraId="3FCC1E5C" w14:textId="77777777" w:rsidR="0090279C" w:rsidRPr="00C44D1B" w:rsidRDefault="0090279C" w:rsidP="0090279C">
      <w:pPr>
        <w:pStyle w:val="TH"/>
      </w:pPr>
      <w:bookmarkStart w:id="1401" w:name="_CRTable7_331"/>
      <w:r w:rsidRPr="00C44D1B">
        <w:t>Table </w:t>
      </w:r>
      <w:bookmarkEnd w:id="1401"/>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402"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403" w:name="_MCCTEMPBM_CRPT80110674___7" w:colFirst="0" w:colLast="0"/>
            <w:bookmarkEnd w:id="1402"/>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404" w:name="_MCCTEMPBM_CRPT80110675___7"/>
            <w:bookmarkEnd w:id="1403"/>
            <w:r w:rsidRPr="00C44D1B">
              <w:rPr>
                <w:rFonts w:ascii="Courier New" w:hAnsi="Courier New"/>
              </w:rPr>
              <w:t>+CNEM=?</w:t>
            </w:r>
            <w:bookmarkEnd w:id="1404"/>
          </w:p>
        </w:tc>
        <w:tc>
          <w:tcPr>
            <w:tcW w:w="4359" w:type="dxa"/>
          </w:tcPr>
          <w:p w14:paraId="1FD1EC2A" w14:textId="77777777" w:rsidR="0090279C" w:rsidRPr="00C44D1B" w:rsidRDefault="00427B8B" w:rsidP="0090279C">
            <w:pPr>
              <w:spacing w:after="20"/>
              <w:rPr>
                <w:rFonts w:ascii="Courier New" w:hAnsi="Courier New"/>
              </w:rPr>
            </w:pPr>
            <w:bookmarkStart w:id="1405"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405"/>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406"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406"/>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407" w:name="_MCCTEMPBM_CRPT80110678___7"/>
      <w:r w:rsidRPr="00C44D1B">
        <w:rPr>
          <w:rFonts w:ascii="Courier New" w:hAnsi="Courier New"/>
        </w:rPr>
        <w:t>&lt;reporting&gt;</w:t>
      </w:r>
      <w:r w:rsidRPr="00C44D1B">
        <w:t>: integer type</w:t>
      </w:r>
    </w:p>
    <w:bookmarkEnd w:id="1407"/>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408" w:name="_MCCTEMPBM_CRPT80110679___7"/>
      <w:r w:rsidRPr="00C44D1B">
        <w:rPr>
          <w:rFonts w:ascii="Courier New" w:hAnsi="Courier New"/>
        </w:rPr>
        <w:t>&lt;emb_Iu_supp&gt;</w:t>
      </w:r>
      <w:r w:rsidRPr="00C44D1B">
        <w:t>: integer type. Emergency bearer services support indicator for Iu mode (See NOTE).</w:t>
      </w:r>
    </w:p>
    <w:bookmarkEnd w:id="1408"/>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409" w:name="_MCCTEMPBM_CRPT80110680___7"/>
      <w:r w:rsidRPr="00C44D1B">
        <w:rPr>
          <w:rFonts w:ascii="Courier New" w:hAnsi="Courier New"/>
        </w:rPr>
        <w:t>&lt;emb_S1_supp&gt;</w:t>
      </w:r>
      <w:r w:rsidRPr="00C44D1B">
        <w:t>: integer type. Emergency bearer services support indicator for S1 mode (See NOTE).</w:t>
      </w:r>
    </w:p>
    <w:bookmarkEnd w:id="1409"/>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410" w:name="_MCCTEMPBM_CRPT80110681___7"/>
      <w:r w:rsidRPr="006B696F">
        <w:rPr>
          <w:rFonts w:ascii="Courier New" w:hAnsi="Courier New"/>
          <w:lang w:val="sv-SE"/>
        </w:rPr>
        <w:t>&lt;em</w:t>
      </w:r>
      <w:r w:rsidR="005A3068" w:rsidRPr="006B696F">
        <w:rPr>
          <w:rFonts w:ascii="Courier New" w:hAnsi="Courier New"/>
          <w:lang w:val="sv-SE"/>
        </w:rPr>
        <w:t>s</w:t>
      </w:r>
      <w:r w:rsidRPr="006B696F">
        <w:rPr>
          <w:rFonts w:ascii="Courier New" w:hAnsi="Courier New"/>
          <w:lang w:val="sv-SE"/>
        </w:rPr>
        <w:t>_5G_supp&gt;</w:t>
      </w:r>
      <w:r w:rsidRPr="006B696F">
        <w:rPr>
          <w:lang w:val="sv-SE"/>
        </w:rPr>
        <w:t xml:space="preserve">: integer type. </w:t>
      </w:r>
      <w:r w:rsidRPr="00C44D1B">
        <w:t>Emergency services support indicator for 5G (See NOTE).</w:t>
      </w:r>
    </w:p>
    <w:bookmarkEnd w:id="1410"/>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411" w:name="_MCCTEMPBM_CRPT80110682___7"/>
      <w:r w:rsidRPr="006B696F">
        <w:rPr>
          <w:rFonts w:ascii="Courier New" w:hAnsi="Courier New"/>
          <w:lang w:val="sv-SE"/>
        </w:rPr>
        <w:t>&lt;emf_5G_supp&gt;</w:t>
      </w:r>
      <w:r w:rsidRPr="006B696F">
        <w:rPr>
          <w:lang w:val="sv-SE"/>
        </w:rPr>
        <w:t xml:space="preserve">: integer type. </w:t>
      </w:r>
      <w:r w:rsidRPr="00C44D1B">
        <w:t>Emergency services fallback indicator for 5G (See NOTE).</w:t>
      </w:r>
    </w:p>
    <w:bookmarkEnd w:id="1411"/>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412"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413" w:name="_MCCTEMPBM_CRPT80110684___7"/>
      <w:bookmarkEnd w:id="1412"/>
      <w:r w:rsidRPr="006B696F">
        <w:rPr>
          <w:rFonts w:ascii="Courier New" w:hAnsi="Courier New"/>
          <w:lang w:val="sv-SE"/>
        </w:rPr>
        <w:t>&lt;emcn3_5G_supp&gt;</w:t>
      </w:r>
      <w:r w:rsidRPr="006B696F">
        <w:rPr>
          <w:lang w:val="sv-SE"/>
        </w:rPr>
        <w:t xml:space="preserve">: integer type. </w:t>
      </w:r>
      <w:r w:rsidRPr="00C44D1B">
        <w:t>Emergency services support indicator for non-3GPP access (See NOTE).</w:t>
      </w:r>
    </w:p>
    <w:bookmarkEnd w:id="1413"/>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414"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414"/>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415" w:name="_CR7_34"/>
      <w:bookmarkStart w:id="1416" w:name="_Toc20207518"/>
      <w:bookmarkStart w:id="1417" w:name="_Toc27579400"/>
      <w:bookmarkStart w:id="1418" w:name="_Toc36115980"/>
      <w:bookmarkStart w:id="1419" w:name="_Toc45214860"/>
      <w:bookmarkStart w:id="1420" w:name="_Toc51866628"/>
      <w:bookmarkStart w:id="1421" w:name="_Toc218776585"/>
      <w:bookmarkEnd w:id="1415"/>
      <w:r w:rsidRPr="00C44D1B">
        <w:t>7.34</w:t>
      </w:r>
      <w:r w:rsidR="00074AFB" w:rsidRPr="00C44D1B">
        <w:tab/>
      </w:r>
      <w:r w:rsidR="004A5EC3" w:rsidRPr="00C44D1B">
        <w:t>Enhanced closed user group +CECUG</w:t>
      </w:r>
      <w:bookmarkEnd w:id="1416"/>
      <w:bookmarkEnd w:id="1417"/>
      <w:bookmarkEnd w:id="1418"/>
      <w:bookmarkEnd w:id="1419"/>
      <w:bookmarkEnd w:id="1420"/>
      <w:bookmarkEnd w:id="1421"/>
    </w:p>
    <w:p w14:paraId="79838CA9" w14:textId="77777777" w:rsidR="004A5EC3" w:rsidRPr="00C44D1B" w:rsidRDefault="004A5EC3" w:rsidP="004A5EC3">
      <w:pPr>
        <w:pStyle w:val="TH"/>
      </w:pPr>
      <w:bookmarkStart w:id="1422" w:name="_CRTable7_341"/>
      <w:r w:rsidRPr="00C44D1B">
        <w:t>Table </w:t>
      </w:r>
      <w:bookmarkEnd w:id="1422"/>
      <w:r w:rsidRPr="00C44D1B">
        <w:t>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423"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424" w:name="_MCCTEMPBM_CRPT80110687___7" w:colFirst="0" w:colLast="1"/>
            <w:bookmarkEnd w:id="1423"/>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425" w:name="_MCCTEMPBM_CRPT80110688___7"/>
            <w:bookmarkEnd w:id="1424"/>
            <w:r w:rsidRPr="00C44D1B">
              <w:rPr>
                <w:rFonts w:ascii="Courier New" w:hAnsi="Courier New"/>
              </w:rPr>
              <w:t>+CECUG=?</w:t>
            </w:r>
            <w:bookmarkEnd w:id="1425"/>
          </w:p>
        </w:tc>
        <w:tc>
          <w:tcPr>
            <w:tcW w:w="4820" w:type="dxa"/>
          </w:tcPr>
          <w:p w14:paraId="0C1F996E" w14:textId="77777777" w:rsidR="004A5EC3" w:rsidRPr="00C44D1B" w:rsidRDefault="004A5EC3" w:rsidP="00583EBC">
            <w:pPr>
              <w:spacing w:after="20"/>
              <w:rPr>
                <w:rFonts w:ascii="Courier New" w:hAnsi="Courier New"/>
              </w:rPr>
            </w:pPr>
            <w:bookmarkStart w:id="1426"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426"/>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427"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428" w:name="_MCCTEMPBM_CRPT80110691___7"/>
      <w:bookmarkEnd w:id="1427"/>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429" w:name="_MCCTEMPBM_CRPT80110692___7"/>
      <w:bookmarkEnd w:id="1428"/>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429"/>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430"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431" w:name="_MCCTEMPBM_CRPT80110694___7"/>
      <w:bookmarkEnd w:id="1430"/>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432" w:name="_MCCTEMPBM_CRPT80110695___7"/>
      <w:bookmarkEnd w:id="1431"/>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433" w:name="_MCCTEMPBM_CRPT80110696___3"/>
      <w:bookmarkEnd w:id="1432"/>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434" w:name="_MCCTEMPBM_CRPT80110697___7"/>
      <w:bookmarkEnd w:id="1433"/>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434"/>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435"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435"/>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436"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436"/>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437"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438" w:name="_CR7_35"/>
      <w:bookmarkStart w:id="1439" w:name="_Toc20207519"/>
      <w:bookmarkStart w:id="1440" w:name="_Toc27579401"/>
      <w:bookmarkStart w:id="1441" w:name="_Toc36115981"/>
      <w:bookmarkStart w:id="1442" w:name="_Toc45214861"/>
      <w:bookmarkStart w:id="1443" w:name="_Toc51866629"/>
      <w:bookmarkStart w:id="1444" w:name="_Toc218776586"/>
      <w:bookmarkEnd w:id="1437"/>
      <w:bookmarkEnd w:id="1438"/>
      <w:r w:rsidRPr="00C44D1B">
        <w:lastRenderedPageBreak/>
        <w:t>7.35</w:t>
      </w:r>
      <w:r w:rsidRPr="00C44D1B">
        <w:tab/>
        <w:t>Communication forwarding number and conditions with URI support +CCFCU</w:t>
      </w:r>
      <w:bookmarkEnd w:id="1439"/>
      <w:bookmarkEnd w:id="1440"/>
      <w:bookmarkEnd w:id="1441"/>
      <w:bookmarkEnd w:id="1442"/>
      <w:bookmarkEnd w:id="1443"/>
      <w:bookmarkEnd w:id="1444"/>
    </w:p>
    <w:p w14:paraId="64E4F863" w14:textId="77777777" w:rsidR="00181152" w:rsidRPr="00C44D1B" w:rsidRDefault="00181152" w:rsidP="00181152">
      <w:pPr>
        <w:pStyle w:val="TH"/>
      </w:pPr>
      <w:bookmarkStart w:id="1445" w:name="_CRTable7_351"/>
      <w:r w:rsidRPr="00C44D1B">
        <w:t>Table </w:t>
      </w:r>
      <w:bookmarkEnd w:id="1445"/>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446" w:name="_MCCTEMPBM_CRPT80110701___7" w:colFirst="0" w:colLast="1"/>
            <w:bookmarkStart w:id="1447"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448" w:name="_MCCTEMPBM_CRPT80110702___7"/>
            <w:r w:rsidRPr="00C44D1B">
              <w:rPr>
                <w:b/>
              </w:rPr>
              <w:t xml:space="preserve">when </w:t>
            </w:r>
            <w:r w:rsidRPr="00C44D1B">
              <w:rPr>
                <w:rFonts w:ascii="Courier New" w:hAnsi="Courier New"/>
                <w:b/>
              </w:rPr>
              <w:t>&lt;mode&gt;</w:t>
            </w:r>
            <w:r w:rsidRPr="00C44D1B">
              <w:rPr>
                <w:b/>
              </w:rPr>
              <w:t>=2 and command successful:</w:t>
            </w:r>
          </w:p>
          <w:bookmarkEnd w:id="1448"/>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449" w:name="_MCCTEMPBM_CRPT80110704___7"/>
            <w:bookmarkEnd w:id="1446"/>
            <w:bookmarkEnd w:id="1447"/>
            <w:r w:rsidRPr="00C44D1B">
              <w:rPr>
                <w:rFonts w:ascii="Courier New" w:hAnsi="Courier New"/>
              </w:rPr>
              <w:t>+CCFCU=?</w:t>
            </w:r>
            <w:bookmarkEnd w:id="1449"/>
          </w:p>
        </w:tc>
        <w:tc>
          <w:tcPr>
            <w:tcW w:w="6052" w:type="dxa"/>
          </w:tcPr>
          <w:p w14:paraId="27AF820A" w14:textId="77777777" w:rsidR="00181152" w:rsidRPr="00C44D1B" w:rsidRDefault="00181152" w:rsidP="00181152">
            <w:pPr>
              <w:spacing w:after="20"/>
              <w:rPr>
                <w:rFonts w:ascii="Courier New" w:hAnsi="Courier New"/>
              </w:rPr>
            </w:pPr>
            <w:bookmarkStart w:id="1450"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450"/>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451"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451"/>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452" w:name="_MCCTEMPBM_CRPT80110707___7"/>
      <w:r w:rsidRPr="00C44D1B">
        <w:rPr>
          <w:rFonts w:ascii="Courier New" w:hAnsi="Courier New"/>
        </w:rPr>
        <w:t>&lt;reason&gt;</w:t>
      </w:r>
      <w:r w:rsidRPr="00C44D1B">
        <w:t>: integer type</w:t>
      </w:r>
    </w:p>
    <w:bookmarkEnd w:id="1452"/>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453" w:name="_MCCTEMPBM_CRPT80110708___7"/>
      <w:r w:rsidRPr="00C44D1B">
        <w:rPr>
          <w:rFonts w:ascii="Courier New" w:hAnsi="Courier New"/>
        </w:rPr>
        <w:t>&lt;mode&gt;</w:t>
      </w:r>
      <w:r w:rsidRPr="00C44D1B">
        <w:t>: integer type</w:t>
      </w:r>
    </w:p>
    <w:bookmarkEnd w:id="1453"/>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454"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455" w:name="_MCCTEMPBM_CRPT80110710___7"/>
      <w:bookmarkEnd w:id="1454"/>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456" w:name="_MCCTEMPBM_CRPT80110711___7"/>
      <w:bookmarkEnd w:id="1455"/>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457" w:name="_MCCTEMPBM_CRPT80110712___2"/>
      <w:bookmarkEnd w:id="1456"/>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458" w:name="_MCCTEMPBM_CRPT80110713___7"/>
      <w:bookmarkEnd w:id="1457"/>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459" w:name="_MCCTEMPBM_CRPT80110714___2"/>
      <w:bookmarkEnd w:id="1458"/>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460" w:name="_MCCTEMPBM_CRPT80110715___7"/>
      <w:bookmarkEnd w:id="1459"/>
      <w:r w:rsidRPr="00C44D1B">
        <w:rPr>
          <w:rFonts w:ascii="Courier New" w:hAnsi="Courier New"/>
        </w:rPr>
        <w:t>&lt;status&gt;</w:t>
      </w:r>
      <w:r w:rsidRPr="00C44D1B">
        <w:t>: integer type</w:t>
      </w:r>
    </w:p>
    <w:bookmarkEnd w:id="1460"/>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461" w:name="_CR7_36"/>
      <w:bookmarkStart w:id="1462" w:name="_Toc20207520"/>
      <w:bookmarkStart w:id="1463" w:name="_Toc27579402"/>
      <w:bookmarkStart w:id="1464" w:name="_Toc36115982"/>
      <w:bookmarkStart w:id="1465" w:name="_Toc45214862"/>
      <w:bookmarkStart w:id="1466" w:name="_Toc51866630"/>
      <w:bookmarkStart w:id="1467" w:name="_Toc218776587"/>
      <w:bookmarkEnd w:id="1461"/>
      <w:r w:rsidRPr="00C44D1B">
        <w:t>7.36</w:t>
      </w:r>
      <w:r w:rsidRPr="00C44D1B">
        <w:tab/>
        <w:t>Message waiting indication control +CMWI</w:t>
      </w:r>
      <w:bookmarkEnd w:id="1462"/>
      <w:bookmarkEnd w:id="1463"/>
      <w:bookmarkEnd w:id="1464"/>
      <w:bookmarkEnd w:id="1465"/>
      <w:bookmarkEnd w:id="1466"/>
      <w:bookmarkEnd w:id="1467"/>
    </w:p>
    <w:p w14:paraId="2007A137" w14:textId="77777777" w:rsidR="00A44FC9" w:rsidRPr="00C44D1B" w:rsidRDefault="00A44FC9" w:rsidP="00A44FC9">
      <w:pPr>
        <w:pStyle w:val="TH"/>
      </w:pPr>
      <w:bookmarkStart w:id="1468" w:name="_CRTable7_361"/>
      <w:r w:rsidRPr="00C44D1B">
        <w:t>Table </w:t>
      </w:r>
      <w:bookmarkEnd w:id="1468"/>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469"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470" w:name="_MCCTEMPBM_CRPT80110717___7" w:colFirst="0" w:colLast="0"/>
            <w:bookmarkEnd w:id="1469"/>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471" w:name="_MCCTEMPBM_CRPT80110718___7"/>
            <w:bookmarkEnd w:id="1470"/>
            <w:r w:rsidRPr="00C44D1B">
              <w:rPr>
                <w:rFonts w:ascii="Courier New" w:hAnsi="Courier New"/>
              </w:rPr>
              <w:lastRenderedPageBreak/>
              <w:t>+CMWI=?</w:t>
            </w:r>
            <w:bookmarkEnd w:id="1471"/>
          </w:p>
        </w:tc>
        <w:tc>
          <w:tcPr>
            <w:tcW w:w="6052" w:type="dxa"/>
          </w:tcPr>
          <w:p w14:paraId="2FB2E7DD" w14:textId="77777777" w:rsidR="00A44FC9" w:rsidRPr="00C44D1B" w:rsidRDefault="00A44FC9" w:rsidP="006378AA">
            <w:pPr>
              <w:spacing w:after="20"/>
              <w:rPr>
                <w:rFonts w:ascii="Courier New" w:hAnsi="Courier New"/>
              </w:rPr>
            </w:pPr>
            <w:bookmarkStart w:id="1472"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472"/>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473"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473"/>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474"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474"/>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475" w:name="_MCCTEMPBM_CRPT80110722___7"/>
      <w:r w:rsidRPr="00C44D1B">
        <w:rPr>
          <w:rFonts w:ascii="Courier New" w:hAnsi="Courier New"/>
        </w:rPr>
        <w:t>&lt;state&gt;</w:t>
      </w:r>
      <w:r w:rsidRPr="00C44D1B">
        <w:t>: integer type. Indicates the state of the message waiting indication service.</w:t>
      </w:r>
    </w:p>
    <w:bookmarkEnd w:id="1475"/>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476"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476"/>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477" w:name="_CR7_37"/>
      <w:bookmarkStart w:id="1478" w:name="_Toc20207521"/>
      <w:bookmarkStart w:id="1479" w:name="_Toc27579403"/>
      <w:bookmarkStart w:id="1480" w:name="_Toc36115983"/>
      <w:bookmarkStart w:id="1481" w:name="_Toc45214863"/>
      <w:bookmarkStart w:id="1482" w:name="_Toc51866631"/>
      <w:bookmarkStart w:id="1483" w:name="_Toc218776588"/>
      <w:bookmarkEnd w:id="1477"/>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478"/>
      <w:bookmarkEnd w:id="1479"/>
      <w:bookmarkEnd w:id="1480"/>
      <w:bookmarkEnd w:id="1481"/>
      <w:bookmarkEnd w:id="1482"/>
      <w:bookmarkEnd w:id="1483"/>
    </w:p>
    <w:p w14:paraId="5328CD6D" w14:textId="77777777" w:rsidR="00217D1A" w:rsidRPr="00C44D1B" w:rsidRDefault="00217D1A" w:rsidP="00217D1A">
      <w:pPr>
        <w:pStyle w:val="TH"/>
        <w:rPr>
          <w:lang w:val="fr-FR"/>
        </w:rPr>
      </w:pPr>
      <w:bookmarkStart w:id="1484" w:name="_CRTable7_371"/>
      <w:r w:rsidRPr="00C44D1B">
        <w:rPr>
          <w:lang w:val="fr-FR"/>
        </w:rPr>
        <w:t>Table </w:t>
      </w:r>
      <w:bookmarkEnd w:id="1484"/>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485"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486" w:name="_MCCTEMPBM_CRPT80110725___7"/>
            <w:bookmarkEnd w:id="1485"/>
            <w:r w:rsidRPr="00C44D1B">
              <w:rPr>
                <w:rFonts w:ascii="Courier New" w:hAnsi="Courier New" w:cs="Courier New"/>
                <w:sz w:val="20"/>
                <w:lang w:eastAsia="en-US"/>
              </w:rPr>
              <w:t>+CSCM</w:t>
            </w:r>
            <w:r w:rsidRPr="00C44D1B">
              <w:rPr>
                <w:rFonts w:ascii="Courier New" w:hAnsi="Courier New" w:cs="Courier New"/>
                <w:sz w:val="20"/>
                <w:lang w:eastAsia="ja-JP"/>
              </w:rPr>
              <w:t>=?</w:t>
            </w:r>
            <w:bookmarkEnd w:id="1486"/>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487"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487"/>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488"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488"/>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489" w:name="_MCCTEMPBM_CRPT80110728___7"/>
      <w:r w:rsidRPr="00C44D1B">
        <w:rPr>
          <w:rFonts w:ascii="Courier New" w:hAnsi="Courier New"/>
        </w:rPr>
        <w:t>&lt;application&gt;</w:t>
      </w:r>
      <w:r w:rsidRPr="00C44D1B">
        <w:t>: integer type. Type of application.</w:t>
      </w:r>
    </w:p>
    <w:bookmarkEnd w:id="1489"/>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490"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490"/>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491" w:name="_CR7_38"/>
      <w:bookmarkStart w:id="1492" w:name="_Toc20207522"/>
      <w:bookmarkStart w:id="1493" w:name="_Toc27579404"/>
      <w:bookmarkStart w:id="1494" w:name="_Toc36115984"/>
      <w:bookmarkStart w:id="1495" w:name="_Toc45214864"/>
      <w:bookmarkStart w:id="1496" w:name="_Toc51866632"/>
      <w:bookmarkStart w:id="1497" w:name="_Toc218776589"/>
      <w:bookmarkEnd w:id="1491"/>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492"/>
      <w:bookmarkEnd w:id="1493"/>
      <w:bookmarkEnd w:id="1494"/>
      <w:bookmarkEnd w:id="1495"/>
      <w:bookmarkEnd w:id="1496"/>
      <w:bookmarkEnd w:id="1497"/>
    </w:p>
    <w:p w14:paraId="0BF1F5A8" w14:textId="77777777" w:rsidR="009F3D2C" w:rsidRPr="00C44D1B" w:rsidRDefault="009F3D2C" w:rsidP="009F3D2C">
      <w:pPr>
        <w:pStyle w:val="TH"/>
      </w:pPr>
      <w:bookmarkStart w:id="1498" w:name="_CRTable7_381"/>
      <w:r w:rsidRPr="00C44D1B">
        <w:t>Table </w:t>
      </w:r>
      <w:bookmarkEnd w:id="1498"/>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499"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500" w:name="_MCCTEMPBM_CRPT80110731___7" w:colFirst="0" w:colLast="0"/>
            <w:bookmarkEnd w:id="1499"/>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501" w:name="_MCCTEMPBM_CRPT80110732___7"/>
            <w:bookmarkEnd w:id="1500"/>
            <w:r w:rsidRPr="00C44D1B">
              <w:rPr>
                <w:rFonts w:ascii="Courier New" w:hAnsi="Courier New"/>
              </w:rPr>
              <w:t>+CPSMS=?</w:t>
            </w:r>
            <w:bookmarkEnd w:id="1501"/>
          </w:p>
        </w:tc>
        <w:tc>
          <w:tcPr>
            <w:tcW w:w="5528" w:type="dxa"/>
          </w:tcPr>
          <w:p w14:paraId="7860E80A" w14:textId="77777777" w:rsidR="009F3D2C" w:rsidRPr="00C44D1B" w:rsidRDefault="009F3D2C" w:rsidP="00124BEE">
            <w:pPr>
              <w:keepNext/>
              <w:keepLines/>
              <w:spacing w:after="20"/>
              <w:rPr>
                <w:rFonts w:ascii="Courier New" w:hAnsi="Courier New"/>
              </w:rPr>
            </w:pPr>
            <w:bookmarkStart w:id="1502"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502"/>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503"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03"/>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504"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504"/>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505" w:name="_MCCTEMPBM_CRPT80110736___7"/>
      <w:r w:rsidRPr="00C44D1B">
        <w:rPr>
          <w:rFonts w:ascii="Courier New" w:hAnsi="Courier New"/>
        </w:rPr>
        <w:t>&lt;mode&gt;</w:t>
      </w:r>
      <w:r w:rsidRPr="00C44D1B">
        <w:t>: integer type. Indication to disable or enable the use of PSM in the UE.</w:t>
      </w:r>
    </w:p>
    <w:bookmarkEnd w:id="1505"/>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506"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506"/>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507" w:name="_CR7_39"/>
      <w:bookmarkStart w:id="1508" w:name="_Toc20207523"/>
      <w:bookmarkStart w:id="1509" w:name="_Toc27579405"/>
      <w:bookmarkStart w:id="1510" w:name="_Toc36115985"/>
      <w:bookmarkStart w:id="1511" w:name="_Toc45214865"/>
      <w:bookmarkStart w:id="1512" w:name="_Toc51866633"/>
      <w:bookmarkStart w:id="1513" w:name="_Toc218776590"/>
      <w:bookmarkEnd w:id="1507"/>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508"/>
      <w:bookmarkEnd w:id="1509"/>
      <w:bookmarkEnd w:id="1510"/>
      <w:bookmarkEnd w:id="1511"/>
      <w:bookmarkEnd w:id="1512"/>
      <w:bookmarkEnd w:id="1513"/>
    </w:p>
    <w:p w14:paraId="133AA245" w14:textId="77777777" w:rsidR="00FB3F65" w:rsidRPr="00C44D1B" w:rsidRDefault="00FB3F65" w:rsidP="00C17A55">
      <w:pPr>
        <w:pStyle w:val="TH"/>
        <w:rPr>
          <w:rFonts w:eastAsia="SimSun"/>
          <w:lang w:val="fr-FR"/>
        </w:rPr>
      </w:pPr>
      <w:bookmarkStart w:id="1514" w:name="_CRTable7_391"/>
      <w:r w:rsidRPr="00C44D1B">
        <w:rPr>
          <w:rFonts w:eastAsia="SimSun"/>
          <w:lang w:val="fr-FR"/>
        </w:rPr>
        <w:t>Table </w:t>
      </w:r>
      <w:bookmarkEnd w:id="1514"/>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515"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516" w:name="_MCCTEMPBM_CRPT80110739___7"/>
            <w:bookmarkEnd w:id="1515"/>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516"/>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517"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517"/>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518"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519" w:name="_MCCTEMPBM_CRPT80110742___7"/>
      <w:bookmarkEnd w:id="1518"/>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519"/>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520"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520"/>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521" w:name="_MCCTEMPBM_CRPT80110744___2"/>
      <w:r w:rsidRPr="00C44D1B">
        <w:rPr>
          <w:rFonts w:eastAsia="SimSun"/>
          <w:b/>
        </w:rPr>
        <w:t>Implementation</w:t>
      </w:r>
    </w:p>
    <w:bookmarkEnd w:id="1521"/>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522" w:name="_CR7_40"/>
      <w:bookmarkStart w:id="1523" w:name="_Toc20207524"/>
      <w:bookmarkStart w:id="1524" w:name="_Toc27579406"/>
      <w:bookmarkStart w:id="1525" w:name="_Toc36115986"/>
      <w:bookmarkStart w:id="1526" w:name="_Toc45214866"/>
      <w:bookmarkStart w:id="1527" w:name="_Toc51866634"/>
      <w:bookmarkStart w:id="1528" w:name="_Toc218776591"/>
      <w:bookmarkEnd w:id="1522"/>
      <w:r w:rsidRPr="00C44D1B">
        <w:t>7.40</w:t>
      </w:r>
      <w:r w:rsidRPr="00C44D1B">
        <w:tab/>
        <w:t>eDRX setting +CEDRXS</w:t>
      </w:r>
      <w:bookmarkEnd w:id="1523"/>
      <w:bookmarkEnd w:id="1524"/>
      <w:bookmarkEnd w:id="1525"/>
      <w:bookmarkEnd w:id="1526"/>
      <w:bookmarkEnd w:id="1527"/>
      <w:bookmarkEnd w:id="1528"/>
    </w:p>
    <w:p w14:paraId="181B16FE" w14:textId="77777777" w:rsidR="006F5215" w:rsidRPr="00C44D1B" w:rsidRDefault="006F5215" w:rsidP="006F5215">
      <w:pPr>
        <w:pStyle w:val="TH"/>
      </w:pPr>
      <w:bookmarkStart w:id="1529" w:name="_CRTable7_401"/>
      <w:r w:rsidRPr="00C44D1B">
        <w:t>Table </w:t>
      </w:r>
      <w:bookmarkEnd w:id="1529"/>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530"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531" w:name="_MCCTEMPBM_CRPT80110746___7" w:colFirst="0" w:colLast="1"/>
            <w:bookmarkEnd w:id="1530"/>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532" w:name="_MCCTEMPBM_CRPT80110747___7"/>
            <w:bookmarkEnd w:id="1531"/>
            <w:r w:rsidRPr="00C44D1B">
              <w:rPr>
                <w:rFonts w:ascii="Courier New" w:hAnsi="Courier New"/>
              </w:rPr>
              <w:t>+CEDRXS=?</w:t>
            </w:r>
            <w:bookmarkEnd w:id="1532"/>
          </w:p>
        </w:tc>
        <w:tc>
          <w:tcPr>
            <w:tcW w:w="5528" w:type="dxa"/>
          </w:tcPr>
          <w:p w14:paraId="3841CA40" w14:textId="77777777" w:rsidR="006F5215" w:rsidRPr="00C44D1B" w:rsidRDefault="006F5215" w:rsidP="004F4184">
            <w:pPr>
              <w:keepNext/>
              <w:keepLines/>
              <w:spacing w:after="20"/>
              <w:rPr>
                <w:rFonts w:ascii="Courier New" w:hAnsi="Courier New"/>
              </w:rPr>
            </w:pPr>
            <w:bookmarkStart w:id="1533"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533"/>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534"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535" w:name="_MCCTEMPBM_CRPT80110750___7"/>
      <w:bookmarkEnd w:id="1534"/>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535"/>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536"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536"/>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537"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537"/>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538"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38"/>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539" w:name="_MCCTEMPBM_CRPT80110754___2"/>
      <w:r w:rsidRPr="00C44D1B">
        <w:rPr>
          <w:lang w:val="fr-FR"/>
        </w:rPr>
        <w:t>2</w:t>
      </w:r>
      <w:r w:rsidRPr="00C44D1B">
        <w:rPr>
          <w:lang w:val="fr-FR"/>
        </w:rPr>
        <w:tab/>
        <w:t>GSM (A/Gb mode)</w:t>
      </w:r>
    </w:p>
    <w:bookmarkEnd w:id="1539"/>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6B696F" w:rsidRDefault="006F5215" w:rsidP="006F5215">
      <w:pPr>
        <w:pStyle w:val="B2"/>
        <w:ind w:left="567" w:firstLine="0"/>
        <w:rPr>
          <w:lang w:val="fr-FR"/>
        </w:rPr>
      </w:pPr>
      <w:bookmarkStart w:id="1540" w:name="_MCCTEMPBM_CRPT80110755___2"/>
      <w:r w:rsidRPr="006B696F">
        <w:rPr>
          <w:lang w:val="fr-FR"/>
        </w:rPr>
        <w:t>4</w:t>
      </w:r>
      <w:r w:rsidRPr="006B696F">
        <w:rPr>
          <w:lang w:val="fr-FR"/>
        </w:rPr>
        <w:tab/>
        <w:t>E-UTRAN (WB-S1 mode)</w:t>
      </w:r>
    </w:p>
    <w:bookmarkEnd w:id="1540"/>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541"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41"/>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542" w:name="_CR7_41"/>
      <w:bookmarkStart w:id="1543" w:name="_Toc20207525"/>
      <w:bookmarkStart w:id="1544" w:name="_Toc27579407"/>
      <w:bookmarkStart w:id="1545" w:name="_Toc36115987"/>
      <w:bookmarkStart w:id="1546" w:name="_Toc45214867"/>
      <w:bookmarkStart w:id="1547" w:name="_Toc51866635"/>
      <w:bookmarkStart w:id="1548" w:name="_Toc218776592"/>
      <w:bookmarkEnd w:id="1542"/>
      <w:r w:rsidRPr="00C44D1B">
        <w:t>7.41</w:t>
      </w:r>
      <w:r w:rsidRPr="00C44D1B">
        <w:tab/>
        <w:t>eDRX read dynamic parameters +CEDRXRDP</w:t>
      </w:r>
      <w:bookmarkEnd w:id="1543"/>
      <w:bookmarkEnd w:id="1544"/>
      <w:bookmarkEnd w:id="1545"/>
      <w:bookmarkEnd w:id="1546"/>
      <w:bookmarkEnd w:id="1547"/>
      <w:bookmarkEnd w:id="1548"/>
    </w:p>
    <w:p w14:paraId="6EDAE7BC" w14:textId="77777777" w:rsidR="006F5215" w:rsidRPr="00C44D1B" w:rsidRDefault="006F5215" w:rsidP="00B33FC4">
      <w:pPr>
        <w:pStyle w:val="TH"/>
        <w:rPr>
          <w:lang w:val="fr-FR"/>
        </w:rPr>
      </w:pPr>
      <w:bookmarkStart w:id="1549" w:name="_CRTable7_411"/>
      <w:r w:rsidRPr="00C44D1B">
        <w:rPr>
          <w:lang w:val="fr-FR"/>
        </w:rPr>
        <w:t>Table </w:t>
      </w:r>
      <w:bookmarkEnd w:id="1549"/>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550"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551" w:name="_MCCTEMPBM_CRPT80110758___7" w:colFirst="0" w:colLast="0"/>
            <w:bookmarkEnd w:id="1550"/>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551"/>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552" w:name="_MCCTEMPBM_CRPT80110759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553" w:name="_MCCTEMPBM_CRPT80110760___7"/>
      <w:bookmarkEnd w:id="1552"/>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553"/>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554"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54"/>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6B696F" w:rsidRDefault="006F5215" w:rsidP="00607682">
      <w:pPr>
        <w:pStyle w:val="B2"/>
        <w:rPr>
          <w:lang w:val="fr-FR"/>
        </w:rPr>
      </w:pPr>
      <w:r w:rsidRPr="006B696F">
        <w:rPr>
          <w:lang w:val="fr-FR"/>
        </w:rPr>
        <w:t>4</w:t>
      </w:r>
      <w:r w:rsidRPr="006B696F">
        <w:rPr>
          <w:lang w:val="fr-FR"/>
        </w:rPr>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555"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55"/>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556" w:name="_CR7_42"/>
      <w:bookmarkStart w:id="1557" w:name="_Toc20207526"/>
      <w:bookmarkStart w:id="1558" w:name="_Toc27579408"/>
      <w:bookmarkStart w:id="1559" w:name="_Toc36115988"/>
      <w:bookmarkStart w:id="1560" w:name="_Toc45214868"/>
      <w:bookmarkStart w:id="1561" w:name="_Toc51866636"/>
      <w:bookmarkStart w:id="1562" w:name="_Toc218776593"/>
      <w:bookmarkEnd w:id="1556"/>
      <w:r w:rsidRPr="00C44D1B">
        <w:t>7.42</w:t>
      </w:r>
      <w:r w:rsidRPr="00C44D1B">
        <w:tab/>
        <w:t>CIoT optimization configuration +CCIOTOPT</w:t>
      </w:r>
      <w:bookmarkEnd w:id="1557"/>
      <w:bookmarkEnd w:id="1558"/>
      <w:bookmarkEnd w:id="1559"/>
      <w:bookmarkEnd w:id="1560"/>
      <w:bookmarkEnd w:id="1561"/>
      <w:bookmarkEnd w:id="1562"/>
    </w:p>
    <w:p w14:paraId="0C6A8387" w14:textId="77777777" w:rsidR="000746E9" w:rsidRPr="00C44D1B" w:rsidRDefault="000746E9" w:rsidP="000746E9">
      <w:pPr>
        <w:pStyle w:val="TH"/>
        <w:rPr>
          <w:lang w:val="en-US"/>
        </w:rPr>
      </w:pPr>
      <w:bookmarkStart w:id="1563" w:name="_CRTable7_421"/>
      <w:r w:rsidRPr="00C44D1B">
        <w:rPr>
          <w:lang w:val="en-US"/>
        </w:rPr>
        <w:t>Table </w:t>
      </w:r>
      <w:bookmarkEnd w:id="1563"/>
      <w:r w:rsidRPr="00C44D1B">
        <w:rPr>
          <w:lang w:val="en-US"/>
        </w:rPr>
        <w:t>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564"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565" w:name="_MCCTEMPBM_CRPT80110764___7" w:colFirst="0" w:colLast="0"/>
            <w:bookmarkEnd w:id="1564"/>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566" w:name="_MCCTEMPBM_CRPT80110765___7"/>
            <w:bookmarkEnd w:id="1565"/>
            <w:r w:rsidRPr="00C44D1B">
              <w:rPr>
                <w:rFonts w:ascii="Courier New" w:hAnsi="Courier New" w:cs="Courier New"/>
              </w:rPr>
              <w:t>+CCIOTOPT=?</w:t>
            </w:r>
            <w:bookmarkEnd w:id="1566"/>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567"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567"/>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568"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568"/>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569"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569"/>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570"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p w14:paraId="352240B6" w14:textId="77777777" w:rsidR="003E08A9" w:rsidRPr="00C44D1B" w:rsidRDefault="003E08A9" w:rsidP="003E08A9">
      <w:pPr>
        <w:pStyle w:val="TH"/>
      </w:pPr>
      <w:bookmarkStart w:id="1571" w:name="_CRTable7_422"/>
      <w:bookmarkEnd w:id="1570"/>
      <w:r w:rsidRPr="00C44D1B">
        <w:rPr>
          <w:lang w:val="en-US"/>
        </w:rPr>
        <w:t>Table </w:t>
      </w:r>
      <w:bookmarkEnd w:id="1571"/>
      <w:r w:rsidRPr="00C44D1B">
        <w:rPr>
          <w:lang w:val="en-US"/>
        </w:rPr>
        <w:t>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572" w:name="_MCCTEMPBM_CRPT80110770___4"/>
            <w:r w:rsidRPr="00C44D1B">
              <w:rPr>
                <w:b/>
              </w:rPr>
              <w:t>Bit-number</w:t>
            </w:r>
            <w:bookmarkEnd w:id="157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573"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573"/>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574" w:name="_MCCTEMPBM_CRPT80110772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574"/>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575"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575"/>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576"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576"/>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577" w:name="_CR7_43"/>
      <w:bookmarkStart w:id="1578" w:name="_Toc27579409"/>
      <w:bookmarkStart w:id="1579" w:name="_Toc36115989"/>
      <w:bookmarkStart w:id="1580" w:name="_Toc45214869"/>
      <w:bookmarkStart w:id="1581" w:name="_Toc51866637"/>
      <w:bookmarkStart w:id="1582" w:name="_Toc20207527"/>
      <w:bookmarkStart w:id="1583" w:name="_Toc218776594"/>
      <w:bookmarkEnd w:id="1577"/>
      <w:r w:rsidRPr="00C44D1B">
        <w:t>7.43</w:t>
      </w:r>
      <w:r w:rsidRPr="00C44D1B">
        <w:tab/>
        <w:t>CSG selection +CCSGS</w:t>
      </w:r>
      <w:bookmarkEnd w:id="1578"/>
      <w:bookmarkEnd w:id="1579"/>
      <w:bookmarkEnd w:id="1580"/>
      <w:bookmarkEnd w:id="1581"/>
      <w:bookmarkEnd w:id="1583"/>
    </w:p>
    <w:p w14:paraId="1C500583" w14:textId="77777777" w:rsidR="005E27AA" w:rsidRPr="00C44D1B" w:rsidRDefault="005E27AA" w:rsidP="005E27AA">
      <w:pPr>
        <w:pStyle w:val="TH"/>
      </w:pPr>
      <w:bookmarkStart w:id="1584" w:name="_CRTable7_43"/>
      <w:r w:rsidRPr="00C44D1B">
        <w:t>Table </w:t>
      </w:r>
      <w:bookmarkEnd w:id="1584"/>
      <w:r w:rsidRPr="00C44D1B">
        <w:t>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585"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586" w:name="_MCCTEMPBM_CRPT80110776___7" w:colFirst="0" w:colLast="0"/>
            <w:bookmarkEnd w:id="1585"/>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587" w:name="_MCCTEMPBM_CRPT80110777___7"/>
            <w:bookmarkEnd w:id="1586"/>
            <w:r w:rsidRPr="00C44D1B">
              <w:rPr>
                <w:rFonts w:ascii="Courier New" w:hAnsi="Courier New"/>
              </w:rPr>
              <w:t>+CCSGS=?</w:t>
            </w:r>
            <w:bookmarkEnd w:id="1587"/>
          </w:p>
        </w:tc>
        <w:tc>
          <w:tcPr>
            <w:tcW w:w="6347" w:type="dxa"/>
          </w:tcPr>
          <w:p w14:paraId="4BC1DCDF" w14:textId="77777777" w:rsidR="005E27AA" w:rsidRPr="00C44D1B" w:rsidRDefault="005E27AA" w:rsidP="00864C80">
            <w:pPr>
              <w:keepNext/>
              <w:keepLines/>
              <w:spacing w:after="20"/>
              <w:rPr>
                <w:rFonts w:ascii="Courier New" w:hAnsi="Courier New"/>
              </w:rPr>
            </w:pPr>
            <w:bookmarkStart w:id="1588"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588"/>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589"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589"/>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590"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591" w:name="_MCCTEMPBM_CRPT80110781___7"/>
      <w:bookmarkEnd w:id="1590"/>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592" w:name="_MCCTEMPBM_CRPT80110782___7"/>
      <w:bookmarkEnd w:id="1591"/>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593" w:name="_MCCTEMPBM_CRPT80110783___7"/>
      <w:bookmarkEnd w:id="1592"/>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594" w:name="_MCCTEMPBM_CRPT80110784___7"/>
      <w:bookmarkEnd w:id="1593"/>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595" w:name="_MCCTEMPBM_CRPT80110785___2"/>
      <w:bookmarkEnd w:id="1594"/>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596" w:name="_MCCTEMPBM_CRPT80110786___7"/>
      <w:bookmarkEnd w:id="1595"/>
      <w:r w:rsidRPr="00C44D1B">
        <w:rPr>
          <w:rFonts w:ascii="Courier New" w:hAnsi="Courier New"/>
        </w:rPr>
        <w:t>&lt;stat&gt;</w:t>
      </w:r>
      <w:r w:rsidRPr="00C44D1B">
        <w:t>: integer type</w:t>
      </w:r>
    </w:p>
    <w:bookmarkEnd w:id="1596"/>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597" w:name="_MCCTEMPBM_CRPT80110787___7"/>
      <w:r w:rsidRPr="00C44D1B">
        <w:rPr>
          <w:rFonts w:ascii="Courier New" w:hAnsi="Courier New"/>
        </w:rPr>
        <w:lastRenderedPageBreak/>
        <w:t>&lt;AcT&gt;</w:t>
      </w:r>
      <w:r w:rsidRPr="00C44D1B">
        <w:t>: integer type; access technology selected</w:t>
      </w:r>
    </w:p>
    <w:bookmarkEnd w:id="1597"/>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598" w:name="_CR7_44"/>
      <w:bookmarkStart w:id="1599" w:name="_Toc27579410"/>
      <w:bookmarkStart w:id="1600" w:name="_Toc36115990"/>
      <w:bookmarkStart w:id="1601" w:name="_Toc45214870"/>
      <w:bookmarkStart w:id="1602" w:name="_Toc51866638"/>
      <w:bookmarkStart w:id="1603" w:name="_Toc218776595"/>
      <w:bookmarkEnd w:id="1598"/>
      <w:r w:rsidRPr="00C44D1B">
        <w:t>7.44</w:t>
      </w:r>
      <w:r w:rsidRPr="00C44D1B">
        <w:tab/>
        <w:t>CAG selection +CCAGS</w:t>
      </w:r>
      <w:bookmarkEnd w:id="1603"/>
    </w:p>
    <w:p w14:paraId="6CD429C1" w14:textId="77777777" w:rsidR="00511023" w:rsidRPr="00C44D1B" w:rsidRDefault="00511023" w:rsidP="00511023">
      <w:pPr>
        <w:pStyle w:val="TH"/>
      </w:pPr>
      <w:bookmarkStart w:id="1604" w:name="_CRTable7_44"/>
      <w:r w:rsidRPr="00C44D1B">
        <w:t>Table </w:t>
      </w:r>
      <w:bookmarkEnd w:id="1604"/>
      <w:r w:rsidRPr="00C44D1B">
        <w:t>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605"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606" w:name="_MCCTEMPBM_CRPT80110789___7" w:colFirst="0" w:colLast="0"/>
            <w:bookmarkEnd w:id="1605"/>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607" w:name="_MCCTEMPBM_CRPT80110790___7" w:colFirst="0" w:colLast="1"/>
            <w:bookmarkEnd w:id="1606"/>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607"/>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608"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608"/>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609"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610" w:name="_MCCTEMPBM_CRPT80110793___7"/>
      <w:bookmarkEnd w:id="1609"/>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611" w:name="_MCCTEMPBM_CRPT80110794___7"/>
      <w:bookmarkEnd w:id="1610"/>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612" w:name="_MCCTEMPBM_CRPT80110795___7"/>
      <w:bookmarkEnd w:id="1611"/>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613" w:name="_MCCTEMPBM_CRPT80110796___7"/>
      <w:bookmarkEnd w:id="1612"/>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614" w:name="_MCCTEMPBM_CRPT80110797___2"/>
      <w:bookmarkEnd w:id="1613"/>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615" w:name="_MCCTEMPBM_CRPT80110798___7"/>
      <w:bookmarkEnd w:id="1614"/>
      <w:r w:rsidRPr="00C44D1B">
        <w:rPr>
          <w:rFonts w:ascii="Courier New" w:hAnsi="Courier New"/>
        </w:rPr>
        <w:t>&lt;stat&gt;</w:t>
      </w:r>
      <w:r w:rsidRPr="00C44D1B">
        <w:t>: integer type</w:t>
      </w:r>
    </w:p>
    <w:bookmarkEnd w:id="1615"/>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616" w:name="_MCCTEMPBM_CRPT80110799___7"/>
      <w:r w:rsidRPr="00C44D1B">
        <w:rPr>
          <w:rFonts w:ascii="Courier New" w:hAnsi="Courier New"/>
        </w:rPr>
        <w:t>&lt;AcT&gt;</w:t>
      </w:r>
      <w:r w:rsidRPr="00C44D1B">
        <w:t>: integer type; access technology selected</w:t>
      </w:r>
    </w:p>
    <w:bookmarkEnd w:id="1616"/>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617" w:name="_CR7_45"/>
      <w:bookmarkStart w:id="1618" w:name="_Toc218776596"/>
      <w:bookmarkEnd w:id="1617"/>
      <w:r w:rsidRPr="00C44D1B">
        <w:t>7.4</w:t>
      </w:r>
      <w:r w:rsidR="00511023" w:rsidRPr="00C44D1B">
        <w:t>5</w:t>
      </w:r>
      <w:r w:rsidRPr="00C44D1B">
        <w:tab/>
      </w:r>
      <w:r w:rsidR="00074AFB" w:rsidRPr="00C44D1B">
        <w:t>Informative examples</w:t>
      </w:r>
      <w:bookmarkEnd w:id="1582"/>
      <w:bookmarkEnd w:id="1599"/>
      <w:bookmarkEnd w:id="1600"/>
      <w:bookmarkEnd w:id="1601"/>
      <w:bookmarkEnd w:id="1602"/>
      <w:bookmarkEnd w:id="1618"/>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619" w:name="_MCCTEMPBM_CRPT80110800___7"/>
      <w:r w:rsidRPr="00C44D1B">
        <w:t>+CNUM: ,"+358501234567",145,,4</w:t>
      </w:r>
      <w:r w:rsidR="00543CA8" w:rsidRPr="00C44D1B">
        <w:tab/>
      </w:r>
      <w:r w:rsidRPr="00C44D1B">
        <w:rPr>
          <w:rFonts w:ascii="Times New Roman" w:hAnsi="Times New Roman"/>
        </w:rPr>
        <w:t>(voice number)</w:t>
      </w:r>
    </w:p>
    <w:bookmarkEnd w:id="1619"/>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620" w:name="_MCCTEMPBM_CRPT80110801___7"/>
      <w:r w:rsidRPr="00C44D1B">
        <w:t>AT+CCFC=1,1,"931123456"</w:t>
      </w:r>
      <w:r w:rsidR="00EA13CE" w:rsidRPr="00C44D1B">
        <w:tab/>
      </w:r>
      <w:r w:rsidRPr="00C44D1B">
        <w:rPr>
          <w:rFonts w:ascii="Times New Roman" w:hAnsi="Times New Roman"/>
        </w:rPr>
        <w:t>(enable CFB)</w:t>
      </w:r>
    </w:p>
    <w:bookmarkEnd w:id="1620"/>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621" w:name="_MCCTEMPBM_CRPT80110802___7"/>
      <w:r w:rsidRPr="00C44D1B">
        <w:t>AT+CCFC=2,1,"921654321"</w:t>
      </w:r>
      <w:r w:rsidR="00EA13CE" w:rsidRPr="00C44D1B">
        <w:tab/>
      </w:r>
      <w:r w:rsidRPr="00C44D1B">
        <w:rPr>
          <w:rFonts w:ascii="Times New Roman" w:hAnsi="Times New Roman"/>
        </w:rPr>
        <w:t>(enable CFNRy)</w:t>
      </w:r>
    </w:p>
    <w:bookmarkEnd w:id="1621"/>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622"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622"/>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623"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624" w:name="_MCCTEMPBM_CRPT80110805___7"/>
      <w:bookmarkEnd w:id="1623"/>
      <w:r w:rsidRPr="00C44D1B">
        <w:t>AT+CCWA=1,1;+COLP=1</w:t>
      </w:r>
      <w:r w:rsidR="00EA13CE" w:rsidRPr="00C44D1B">
        <w:tab/>
      </w:r>
      <w:r w:rsidRPr="00C44D1B">
        <w:rPr>
          <w:rFonts w:ascii="Times New Roman" w:hAnsi="Times New Roman"/>
        </w:rPr>
        <w:t>(enable call waiting and COLP result codes)</w:t>
      </w:r>
    </w:p>
    <w:bookmarkEnd w:id="1624"/>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625" w:name="_MCCTEMPBM_CRPT80110806___7"/>
      <w:r w:rsidRPr="00C44D1B">
        <w:t>ATD9311234567;</w:t>
      </w:r>
      <w:r w:rsidR="00EA13CE" w:rsidRPr="00C44D1B">
        <w:tab/>
      </w:r>
      <w:r w:rsidRPr="00C44D1B">
        <w:rPr>
          <w:rFonts w:ascii="Times New Roman" w:hAnsi="Times New Roman"/>
        </w:rPr>
        <w:t>(originate a voice call)</w:t>
      </w:r>
    </w:p>
    <w:bookmarkEnd w:id="1625"/>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626"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627" w:name="_MCCTEMPBM_CRPT80110808___7"/>
      <w:bookmarkEnd w:id="1626"/>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627"/>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628"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629" w:name="_MCCTEMPBM_CRPT80110810___7"/>
      <w:bookmarkEnd w:id="1628"/>
      <w:r w:rsidRPr="00C44D1B">
        <w:t>AT+CHLD=1</w:t>
      </w:r>
      <w:r w:rsidR="00EA13CE" w:rsidRPr="00C44D1B">
        <w:tab/>
      </w:r>
      <w:r w:rsidRPr="00C44D1B">
        <w:tab/>
      </w:r>
      <w:r w:rsidRPr="00C44D1B">
        <w:rPr>
          <w:rFonts w:ascii="Times New Roman" w:hAnsi="Times New Roman"/>
        </w:rPr>
        <w:t>(release the second (active) call and recover the first (held) call)</w:t>
      </w:r>
    </w:p>
    <w:bookmarkEnd w:id="1629"/>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630"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630"/>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631"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631"/>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632"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632"/>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633"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633"/>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634"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634"/>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635"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635"/>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636"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637" w:name="_MCCTEMPBM_CRPT80110818___7"/>
      <w:bookmarkEnd w:id="1636"/>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637"/>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638"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638"/>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639" w:name="_MCCTEMPBM_CRPT80110820___7"/>
      <w:r w:rsidRPr="00C44D1B">
        <w:rPr>
          <w:rFonts w:ascii="Times New Roman" w:hAnsi="Times New Roman"/>
        </w:rPr>
        <w:t>...user loses connection, no other PLMNs around...</w:t>
      </w:r>
    </w:p>
    <w:bookmarkEnd w:id="1639"/>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640"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641" w:name="_MCCTEMPBM_CRPT80110822___7"/>
      <w:bookmarkEnd w:id="1640"/>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642" w:name="_CR7_46"/>
      <w:bookmarkStart w:id="1643" w:name="_Toc218776597"/>
      <w:bookmarkEnd w:id="1642"/>
      <w:r w:rsidRPr="00C44D1B">
        <w:lastRenderedPageBreak/>
        <w:t>7.46</w:t>
      </w:r>
      <w:r w:rsidRPr="00C44D1B">
        <w:tab/>
        <w:t>Ciphering key request +CCKEYREQ</w:t>
      </w:r>
      <w:bookmarkEnd w:id="1643"/>
    </w:p>
    <w:p w14:paraId="204D0866" w14:textId="58A00F7E" w:rsidR="00F33082" w:rsidRPr="00C44D1B" w:rsidRDefault="00F33082" w:rsidP="00F33082">
      <w:pPr>
        <w:pStyle w:val="TH"/>
      </w:pPr>
      <w:bookmarkStart w:id="1644" w:name="_CRTable7_46"/>
      <w:r w:rsidRPr="00C44D1B">
        <w:t>Table </w:t>
      </w:r>
      <w:bookmarkEnd w:id="1644"/>
      <w:r w:rsidRPr="00C44D1B">
        <w:t>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8E5E16">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8E5E16">
            <w:pPr>
              <w:pStyle w:val="TAH"/>
              <w:rPr>
                <w:rFonts w:ascii="Courier New" w:hAnsi="Courier New"/>
              </w:rPr>
            </w:pPr>
            <w:r w:rsidRPr="00C44D1B">
              <w:t>Possible response(s)</w:t>
            </w:r>
          </w:p>
        </w:tc>
      </w:tr>
      <w:tr w:rsidR="00F33082" w:rsidRPr="00C44D1B" w14:paraId="4D27A5E1"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8E5E16">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8E5E16">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8E5E16">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8E5E16">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8E5E16">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8E5E16">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8E5E16">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645" w:name="_CR8"/>
      <w:bookmarkStart w:id="1646" w:name="_Toc20207528"/>
      <w:bookmarkStart w:id="1647" w:name="_Toc27579411"/>
      <w:bookmarkStart w:id="1648" w:name="_Toc36115991"/>
      <w:bookmarkStart w:id="1649" w:name="_Toc45214871"/>
      <w:bookmarkStart w:id="1650" w:name="_Toc51866639"/>
      <w:bookmarkStart w:id="1651" w:name="_Toc218776598"/>
      <w:bookmarkEnd w:id="1641"/>
      <w:bookmarkEnd w:id="1645"/>
      <w:r w:rsidRPr="00C44D1B">
        <w:lastRenderedPageBreak/>
        <w:t>8</w:t>
      </w:r>
      <w:r w:rsidRPr="00C44D1B">
        <w:tab/>
        <w:t xml:space="preserve">Mobile </w:t>
      </w:r>
      <w:r w:rsidR="00136ECD" w:rsidRPr="00C44D1B">
        <w:t>t</w:t>
      </w:r>
      <w:r w:rsidRPr="00C44D1B">
        <w:t>ermination control and status commands</w:t>
      </w:r>
      <w:bookmarkEnd w:id="1646"/>
      <w:bookmarkEnd w:id="1647"/>
      <w:bookmarkEnd w:id="1648"/>
      <w:bookmarkEnd w:id="1649"/>
      <w:bookmarkEnd w:id="1650"/>
      <w:bookmarkEnd w:id="1651"/>
    </w:p>
    <w:p w14:paraId="3585509E" w14:textId="77777777" w:rsidR="00026965" w:rsidRPr="00C44D1B" w:rsidRDefault="00B15AA8" w:rsidP="00E26141">
      <w:pPr>
        <w:pStyle w:val="Heading2"/>
      </w:pPr>
      <w:bookmarkStart w:id="1652" w:name="_CR8_0"/>
      <w:bookmarkStart w:id="1653" w:name="_Toc20207529"/>
      <w:bookmarkStart w:id="1654" w:name="_Toc27579412"/>
      <w:bookmarkStart w:id="1655" w:name="_Toc36115992"/>
      <w:bookmarkStart w:id="1656" w:name="_Toc45214872"/>
      <w:bookmarkStart w:id="1657" w:name="_Toc51866640"/>
      <w:bookmarkStart w:id="1658" w:name="_Toc218776599"/>
      <w:bookmarkEnd w:id="1652"/>
      <w:r w:rsidRPr="00C44D1B">
        <w:t>8.0</w:t>
      </w:r>
      <w:r w:rsidRPr="00C44D1B">
        <w:tab/>
        <w:t>General</w:t>
      </w:r>
      <w:bookmarkEnd w:id="1653"/>
      <w:bookmarkEnd w:id="1654"/>
      <w:bookmarkEnd w:id="1655"/>
      <w:bookmarkEnd w:id="1656"/>
      <w:bookmarkEnd w:id="1657"/>
      <w:bookmarkEnd w:id="1658"/>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659"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659"/>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2pt" o:ole="">
            <v:imagedata r:id="rId24" o:title=""/>
          </v:shape>
          <o:OLEObject Type="Embed" ProgID="Visio.Drawing.11" ShapeID="_x0000_i1032" DrawAspect="Content" ObjectID="_1829389483" r:id="rId25"/>
        </w:object>
      </w:r>
    </w:p>
    <w:p w14:paraId="137C29DF" w14:textId="77777777" w:rsidR="00026965" w:rsidRPr="00C44D1B" w:rsidRDefault="00026965" w:rsidP="00342386">
      <w:pPr>
        <w:pStyle w:val="TF"/>
      </w:pPr>
      <w:bookmarkStart w:id="1660" w:name="_CRFigure7"/>
      <w:r w:rsidRPr="00C44D1B">
        <w:t>Figure</w:t>
      </w:r>
      <w:bookmarkStart w:id="1661" w:name="figecscmd"/>
      <w:r w:rsidR="00B422F7" w:rsidRPr="00C44D1B">
        <w:t> </w:t>
      </w:r>
      <w:bookmarkEnd w:id="1660"/>
      <w:r w:rsidRPr="00C44D1B">
        <w:rPr>
          <w:noProof/>
        </w:rPr>
        <w:t>7</w:t>
      </w:r>
      <w:bookmarkEnd w:id="1661"/>
      <w:r w:rsidRPr="00C44D1B">
        <w:t>: Mobile termination control and status commands</w:t>
      </w:r>
    </w:p>
    <w:p w14:paraId="1D5F0763" w14:textId="77777777" w:rsidR="00026965" w:rsidRPr="00C44D1B" w:rsidRDefault="00026965" w:rsidP="00E26141">
      <w:pPr>
        <w:pStyle w:val="Heading2"/>
      </w:pPr>
      <w:bookmarkStart w:id="1662" w:name="_CR8_1"/>
      <w:bookmarkStart w:id="1663" w:name="_Toc20207530"/>
      <w:bookmarkStart w:id="1664" w:name="_Toc27579413"/>
      <w:bookmarkStart w:id="1665" w:name="_Toc36115993"/>
      <w:bookmarkStart w:id="1666" w:name="_Toc45214873"/>
      <w:bookmarkStart w:id="1667" w:name="_Toc51866641"/>
      <w:bookmarkStart w:id="1668" w:name="_Toc218776600"/>
      <w:bookmarkEnd w:id="1662"/>
      <w:r w:rsidRPr="00C44D1B">
        <w:t>8.1</w:t>
      </w:r>
      <w:r w:rsidRPr="00C44D1B">
        <w:tab/>
        <w:t>Phone activity status +CPAS</w:t>
      </w:r>
      <w:bookmarkEnd w:id="1663"/>
      <w:bookmarkEnd w:id="1664"/>
      <w:bookmarkEnd w:id="1665"/>
      <w:bookmarkEnd w:id="1666"/>
      <w:bookmarkEnd w:id="1667"/>
      <w:bookmarkEnd w:id="1668"/>
    </w:p>
    <w:p w14:paraId="61AB1D5B" w14:textId="77777777" w:rsidR="00026965" w:rsidRPr="00C44D1B" w:rsidRDefault="00026965">
      <w:pPr>
        <w:pStyle w:val="TH"/>
      </w:pPr>
      <w:bookmarkStart w:id="1669" w:name="_CRTable60"/>
      <w:r w:rsidRPr="00C44D1B">
        <w:t>Table </w:t>
      </w:r>
      <w:bookmarkEnd w:id="1669"/>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65185"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670"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671" w:name="_MCCTEMPBM_CRPT80110825___7"/>
            <w:bookmarkStart w:id="1672" w:name="_MCCTEMPBM_CRPT80110827___7" w:colFirst="1" w:colLast="1"/>
            <w:bookmarkEnd w:id="1670"/>
            <w:r w:rsidRPr="00C44D1B">
              <w:rPr>
                <w:rFonts w:ascii="Courier New" w:hAnsi="Courier New"/>
              </w:rPr>
              <w:t>+CPAS=?</w:t>
            </w:r>
            <w:bookmarkEnd w:id="1671"/>
          </w:p>
        </w:tc>
        <w:tc>
          <w:tcPr>
            <w:tcW w:w="3624" w:type="dxa"/>
          </w:tcPr>
          <w:p w14:paraId="732C4FEA" w14:textId="77777777" w:rsidR="00026965" w:rsidRPr="00C44D1B" w:rsidRDefault="00026965">
            <w:pPr>
              <w:keepNext/>
              <w:keepLines/>
              <w:spacing w:after="20"/>
              <w:rPr>
                <w:rFonts w:ascii="Courier New" w:hAnsi="Courier New" w:cs="Courier New"/>
              </w:rPr>
            </w:pPr>
            <w:bookmarkStart w:id="1673"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673"/>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72"/>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674" w:name="_MCCTEMPBM_CRPT80110828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74"/>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675" w:name="_MCCTEMPBM_CRPT80110829___7"/>
      <w:r w:rsidRPr="00C44D1B">
        <w:rPr>
          <w:rFonts w:ascii="Courier New" w:hAnsi="Courier New"/>
        </w:rPr>
        <w:t>&lt;pas&gt;</w:t>
      </w:r>
      <w:r w:rsidRPr="00C44D1B">
        <w:t>:</w:t>
      </w:r>
      <w:r w:rsidR="00FB44EC" w:rsidRPr="00C44D1B">
        <w:t xml:space="preserve"> integer type</w:t>
      </w:r>
    </w:p>
    <w:bookmarkEnd w:id="1675"/>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676"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677" w:name="_CR8_2"/>
      <w:bookmarkStart w:id="1678" w:name="_Toc20207531"/>
      <w:bookmarkStart w:id="1679" w:name="_Toc27579414"/>
      <w:bookmarkStart w:id="1680" w:name="_Toc36115994"/>
      <w:bookmarkStart w:id="1681" w:name="_Toc45214874"/>
      <w:bookmarkStart w:id="1682" w:name="_Toc51866642"/>
      <w:bookmarkStart w:id="1683" w:name="_Toc218776601"/>
      <w:bookmarkEnd w:id="1676"/>
      <w:bookmarkEnd w:id="1677"/>
      <w:r w:rsidRPr="00C44D1B">
        <w:t>8.2</w:t>
      </w:r>
      <w:r w:rsidRPr="00C44D1B">
        <w:tab/>
        <w:t>Set phone functionality +CFUN</w:t>
      </w:r>
      <w:bookmarkEnd w:id="1678"/>
      <w:bookmarkEnd w:id="1679"/>
      <w:bookmarkEnd w:id="1680"/>
      <w:bookmarkEnd w:id="1681"/>
      <w:bookmarkEnd w:id="1682"/>
      <w:bookmarkEnd w:id="1683"/>
    </w:p>
    <w:p w14:paraId="5525CDF1" w14:textId="77777777" w:rsidR="00026965" w:rsidRPr="00C44D1B" w:rsidRDefault="00026965">
      <w:pPr>
        <w:pStyle w:val="TH"/>
      </w:pPr>
      <w:bookmarkStart w:id="1684" w:name="_CRTable61"/>
      <w:r w:rsidRPr="00C44D1B">
        <w:t>Table </w:t>
      </w:r>
      <w:bookmarkEnd w:id="1684"/>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685"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686" w:name="_MCCTEMPBM_CRPT80110832___7" w:colFirst="0" w:colLast="1"/>
            <w:bookmarkEnd w:id="1685"/>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687" w:name="_MCCTEMPBM_CRPT80110833___7"/>
            <w:bookmarkStart w:id="1688" w:name="_MCCTEMPBM_CRPT80110835___7" w:colFirst="1" w:colLast="1"/>
            <w:bookmarkEnd w:id="1686"/>
            <w:r w:rsidRPr="00C44D1B">
              <w:rPr>
                <w:rFonts w:ascii="Courier New" w:hAnsi="Courier New"/>
              </w:rPr>
              <w:t>+CFUN=?</w:t>
            </w:r>
            <w:bookmarkEnd w:id="1687"/>
          </w:p>
        </w:tc>
        <w:tc>
          <w:tcPr>
            <w:tcW w:w="6192" w:type="dxa"/>
          </w:tcPr>
          <w:p w14:paraId="30EC407A" w14:textId="77777777" w:rsidR="00026965" w:rsidRPr="00C44D1B" w:rsidRDefault="00026965">
            <w:pPr>
              <w:spacing w:after="20"/>
              <w:rPr>
                <w:rFonts w:ascii="Courier New" w:hAnsi="Courier New" w:cs="Courier New"/>
              </w:rPr>
            </w:pPr>
            <w:bookmarkStart w:id="1689"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689"/>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88"/>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690"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691" w:name="_MCCTEMPBM_CRPT80110837___7"/>
      <w:bookmarkEnd w:id="1690"/>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692" w:name="_MCCTEMPBM_CRPT80110838___7"/>
      <w:bookmarkEnd w:id="1691"/>
      <w:r w:rsidRPr="00C44D1B">
        <w:t xml:space="preserve">Read command returns the current setting of </w:t>
      </w:r>
      <w:r w:rsidRPr="00C44D1B">
        <w:rPr>
          <w:rFonts w:ascii="Courier New" w:hAnsi="Courier New" w:cs="Courier New"/>
        </w:rPr>
        <w:t>&lt;fun&gt;</w:t>
      </w:r>
      <w:r w:rsidRPr="00C44D1B">
        <w:t>.</w:t>
      </w:r>
    </w:p>
    <w:bookmarkEnd w:id="1692"/>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693"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694" w:name="_MCCTEMPBM_CRPT80110840___2"/>
      <w:bookmarkEnd w:id="1693"/>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695" w:name="_MCCTEMPBM_CRPT80110841___7"/>
      <w:bookmarkEnd w:id="1694"/>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696" w:name="_MCCTEMPBM_CRPT80110842___7"/>
      <w:bookmarkEnd w:id="1695"/>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697" w:name="_MCCTEMPBM_CRPT80110843___7"/>
      <w:bookmarkEnd w:id="1696"/>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698" w:name="_MCCTEMPBM_CRPT80110844___7"/>
      <w:bookmarkEnd w:id="1697"/>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698"/>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699"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700" w:name="_CR8_3"/>
      <w:bookmarkStart w:id="1701" w:name="_Toc20207532"/>
      <w:bookmarkStart w:id="1702" w:name="_Toc27579415"/>
      <w:bookmarkStart w:id="1703" w:name="_Toc36115995"/>
      <w:bookmarkStart w:id="1704" w:name="_Toc45214875"/>
      <w:bookmarkStart w:id="1705" w:name="_Toc51866643"/>
      <w:bookmarkStart w:id="1706" w:name="_Toc218776602"/>
      <w:bookmarkEnd w:id="1699"/>
      <w:bookmarkEnd w:id="1700"/>
      <w:r w:rsidRPr="00C44D1B">
        <w:t>8.3</w:t>
      </w:r>
      <w:r w:rsidRPr="00C44D1B">
        <w:tab/>
        <w:t>Enter PIN +CPIN</w:t>
      </w:r>
      <w:bookmarkEnd w:id="1701"/>
      <w:bookmarkEnd w:id="1702"/>
      <w:bookmarkEnd w:id="1703"/>
      <w:bookmarkEnd w:id="1704"/>
      <w:bookmarkEnd w:id="1705"/>
      <w:bookmarkEnd w:id="1706"/>
    </w:p>
    <w:p w14:paraId="174B7AEB" w14:textId="77777777" w:rsidR="00026965" w:rsidRPr="00C44D1B" w:rsidRDefault="00026965">
      <w:pPr>
        <w:pStyle w:val="TH"/>
      </w:pPr>
      <w:bookmarkStart w:id="1707" w:name="_CRTable62"/>
      <w:r w:rsidRPr="00C44D1B">
        <w:t>Table </w:t>
      </w:r>
      <w:bookmarkEnd w:id="1707"/>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708"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709" w:name="_MCCTEMPBM_CRPT80110847___7" w:colFirst="0" w:colLast="1"/>
            <w:bookmarkEnd w:id="1708"/>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710" w:name="_MCCTEMPBM_CRPT80110848___7" w:colFirst="0" w:colLast="0"/>
            <w:bookmarkEnd w:id="1709"/>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710"/>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711"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712" w:name="_MCCTEMPBM_CRPT80110850___7"/>
      <w:bookmarkEnd w:id="1711"/>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713" w:name="_MCCTEMPBM_CRPT80110851___7"/>
      <w:bookmarkEnd w:id="1712"/>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714" w:name="_MCCTEMPBM_CRPT80110852___7"/>
      <w:bookmarkEnd w:id="1713"/>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714"/>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715"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716" w:name="_MCCTEMPBM_CRPT80110854___2"/>
      <w:bookmarkEnd w:id="1715"/>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716"/>
    <w:p w14:paraId="40142105" w14:textId="77777777" w:rsidR="00026965" w:rsidRPr="00C44D1B" w:rsidRDefault="00026965">
      <w:r w:rsidRPr="00C44D1B">
        <w:rPr>
          <w:b/>
        </w:rPr>
        <w:t>Implementation</w:t>
      </w:r>
    </w:p>
    <w:p w14:paraId="5F439EBF" w14:textId="77777777" w:rsidR="00026965" w:rsidRPr="00C44D1B" w:rsidRDefault="00026965">
      <w:bookmarkStart w:id="1717"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718" w:name="_CR8_4"/>
      <w:bookmarkStart w:id="1719" w:name="_Toc20207533"/>
      <w:bookmarkStart w:id="1720" w:name="_Toc27579416"/>
      <w:bookmarkStart w:id="1721" w:name="_Toc36115996"/>
      <w:bookmarkStart w:id="1722" w:name="_Toc45214876"/>
      <w:bookmarkStart w:id="1723" w:name="_Toc51866644"/>
      <w:bookmarkStart w:id="1724" w:name="_Toc218776603"/>
      <w:bookmarkEnd w:id="1717"/>
      <w:bookmarkEnd w:id="1718"/>
      <w:r w:rsidRPr="00C44D1B">
        <w:lastRenderedPageBreak/>
        <w:t>8.4</w:t>
      </w:r>
      <w:r w:rsidRPr="00C44D1B">
        <w:tab/>
        <w:t>Battery charge +CBC</w:t>
      </w:r>
      <w:bookmarkEnd w:id="1719"/>
      <w:bookmarkEnd w:id="1720"/>
      <w:bookmarkEnd w:id="1721"/>
      <w:bookmarkEnd w:id="1722"/>
      <w:bookmarkEnd w:id="1723"/>
      <w:bookmarkEnd w:id="1724"/>
    </w:p>
    <w:p w14:paraId="3F547224" w14:textId="77777777" w:rsidR="00026965" w:rsidRPr="00C44D1B" w:rsidRDefault="00026965">
      <w:pPr>
        <w:pStyle w:val="TH"/>
      </w:pPr>
      <w:bookmarkStart w:id="1725" w:name="_CRTable63"/>
      <w:r w:rsidRPr="00C44D1B">
        <w:t>Table </w:t>
      </w:r>
      <w:bookmarkEnd w:id="1725"/>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72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727" w:name="_MCCTEMPBM_CRPT80110857___7"/>
            <w:bookmarkEnd w:id="1726"/>
            <w:r w:rsidRPr="00C44D1B">
              <w:rPr>
                <w:rFonts w:ascii="Courier New" w:hAnsi="Courier New"/>
              </w:rPr>
              <w:t>+CBC=?</w:t>
            </w:r>
            <w:bookmarkEnd w:id="1727"/>
          </w:p>
        </w:tc>
        <w:tc>
          <w:tcPr>
            <w:tcW w:w="5957" w:type="dxa"/>
          </w:tcPr>
          <w:p w14:paraId="5F634252" w14:textId="77777777" w:rsidR="00026965" w:rsidRPr="00C44D1B" w:rsidRDefault="00026965">
            <w:pPr>
              <w:spacing w:after="20"/>
              <w:rPr>
                <w:rFonts w:ascii="Courier New" w:hAnsi="Courier New"/>
              </w:rPr>
            </w:pPr>
            <w:bookmarkStart w:id="172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72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72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2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730" w:name="_MCCTEMPBM_CRPT80110860___7"/>
      <w:r w:rsidRPr="00C44D1B">
        <w:rPr>
          <w:rFonts w:ascii="Courier New" w:hAnsi="Courier New"/>
        </w:rPr>
        <w:t>&lt;bcs&gt;</w:t>
      </w:r>
      <w:r w:rsidRPr="00C44D1B">
        <w:t>:</w:t>
      </w:r>
      <w:r w:rsidR="00FB44EC" w:rsidRPr="00C44D1B">
        <w:t xml:space="preserve"> integer type</w:t>
      </w:r>
    </w:p>
    <w:bookmarkEnd w:id="173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73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732" w:name="_MCCTEMPBM_CRPT80110862___2"/>
      <w:bookmarkEnd w:id="173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73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733" w:name="_CR8_5"/>
      <w:bookmarkStart w:id="1734" w:name="_Toc20207534"/>
      <w:bookmarkStart w:id="1735" w:name="_Toc27579417"/>
      <w:bookmarkStart w:id="1736" w:name="_Toc36115997"/>
      <w:bookmarkStart w:id="1737" w:name="_Toc45214877"/>
      <w:bookmarkStart w:id="1738" w:name="_Toc51866645"/>
      <w:bookmarkStart w:id="1739" w:name="_Toc218776604"/>
      <w:bookmarkEnd w:id="1733"/>
      <w:r w:rsidRPr="00C44D1B">
        <w:t>8.5</w:t>
      </w:r>
      <w:r w:rsidRPr="00C44D1B">
        <w:tab/>
        <w:t>Signal quality +CSQ</w:t>
      </w:r>
      <w:bookmarkEnd w:id="1734"/>
      <w:bookmarkEnd w:id="1735"/>
      <w:bookmarkEnd w:id="1736"/>
      <w:bookmarkEnd w:id="1737"/>
      <w:bookmarkEnd w:id="1738"/>
      <w:bookmarkEnd w:id="1739"/>
    </w:p>
    <w:p w14:paraId="195CA274" w14:textId="77777777" w:rsidR="00026965" w:rsidRPr="00C44D1B" w:rsidRDefault="00026965">
      <w:pPr>
        <w:pStyle w:val="TH"/>
      </w:pPr>
      <w:bookmarkStart w:id="1740" w:name="_CRTable64"/>
      <w:r w:rsidRPr="00C44D1B">
        <w:t>Table </w:t>
      </w:r>
      <w:bookmarkEnd w:id="1740"/>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741"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742" w:name="_MCCTEMPBM_CRPT80110864___7"/>
            <w:bookmarkEnd w:id="1741"/>
            <w:r w:rsidRPr="00C44D1B">
              <w:rPr>
                <w:rFonts w:ascii="Courier New" w:hAnsi="Courier New"/>
              </w:rPr>
              <w:t>+CSQ=?</w:t>
            </w:r>
            <w:bookmarkEnd w:id="1742"/>
          </w:p>
        </w:tc>
        <w:tc>
          <w:tcPr>
            <w:tcW w:w="5887" w:type="dxa"/>
          </w:tcPr>
          <w:p w14:paraId="21374A8C" w14:textId="77777777" w:rsidR="00026965" w:rsidRPr="00C44D1B" w:rsidRDefault="00026965">
            <w:pPr>
              <w:spacing w:after="20"/>
              <w:rPr>
                <w:rFonts w:ascii="Courier New" w:hAnsi="Courier New"/>
              </w:rPr>
            </w:pPr>
            <w:bookmarkStart w:id="1743"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743"/>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744"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44"/>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745"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746" w:name="_MCCTEMPBM_CRPT80110868___2"/>
      <w:bookmarkEnd w:id="1745"/>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747" w:name="_MCCTEMPBM_CRPT80110869___7"/>
      <w:bookmarkEnd w:id="1746"/>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748" w:name="_MCCTEMPBM_CRPT80110870___2"/>
      <w:bookmarkEnd w:id="1747"/>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748"/>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749" w:name="_CR8_6"/>
      <w:bookmarkStart w:id="1750" w:name="_Toc20207535"/>
      <w:bookmarkStart w:id="1751" w:name="_Toc27579418"/>
      <w:bookmarkStart w:id="1752" w:name="_Toc36115998"/>
      <w:bookmarkStart w:id="1753" w:name="_Toc45214878"/>
      <w:bookmarkStart w:id="1754" w:name="_Toc51866646"/>
      <w:bookmarkStart w:id="1755" w:name="_Toc218776605"/>
      <w:bookmarkEnd w:id="1749"/>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750"/>
      <w:bookmarkEnd w:id="1751"/>
      <w:bookmarkEnd w:id="1752"/>
      <w:bookmarkEnd w:id="1753"/>
      <w:bookmarkEnd w:id="1754"/>
      <w:bookmarkEnd w:id="1755"/>
    </w:p>
    <w:p w14:paraId="1E6B4CA0" w14:textId="77777777" w:rsidR="00026965" w:rsidRPr="00C44D1B" w:rsidRDefault="00026965">
      <w:pPr>
        <w:pStyle w:val="TH"/>
      </w:pPr>
      <w:bookmarkStart w:id="1756" w:name="_CRTable65"/>
      <w:r w:rsidRPr="00C44D1B">
        <w:t>Table </w:t>
      </w:r>
      <w:bookmarkEnd w:id="1756"/>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757"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758" w:name="_MCCTEMPBM_CRPT80110872___7" w:colFirst="0" w:colLast="0"/>
            <w:bookmarkEnd w:id="1757"/>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759" w:name="_MCCTEMPBM_CRPT80110873___7"/>
            <w:bookmarkEnd w:id="1758"/>
            <w:r w:rsidRPr="00C44D1B">
              <w:rPr>
                <w:rFonts w:ascii="Courier New" w:hAnsi="Courier New"/>
              </w:rPr>
              <w:t>+CMEC=?</w:t>
            </w:r>
            <w:bookmarkEnd w:id="1759"/>
          </w:p>
        </w:tc>
        <w:tc>
          <w:tcPr>
            <w:tcW w:w="4554" w:type="dxa"/>
          </w:tcPr>
          <w:p w14:paraId="6F43F7A3" w14:textId="77777777" w:rsidR="00026965" w:rsidRPr="00C44D1B" w:rsidRDefault="00026965">
            <w:pPr>
              <w:keepNext/>
              <w:keepLines/>
              <w:spacing w:after="20"/>
            </w:pPr>
            <w:bookmarkStart w:id="1760"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760"/>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761"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761"/>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762"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763" w:name="_MCCTEMPBM_CRPT80110877___7"/>
      <w:bookmarkEnd w:id="1762"/>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763"/>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764"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765" w:name="_MCCTEMPBM_CRPT80110879___7"/>
      <w:bookmarkEnd w:id="1764"/>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765"/>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766"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767" w:name="_MCCTEMPBM_CRPT80110881___7"/>
      <w:bookmarkEnd w:id="1766"/>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767"/>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768"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769" w:name="_MCCTEMPBM_CRPT80110883___7"/>
      <w:bookmarkEnd w:id="1768"/>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769"/>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770" w:name="_CR8_7"/>
      <w:bookmarkStart w:id="1771" w:name="_Toc20207536"/>
      <w:bookmarkStart w:id="1772" w:name="_Toc27579419"/>
      <w:bookmarkStart w:id="1773" w:name="_Toc36115999"/>
      <w:bookmarkStart w:id="1774" w:name="_Toc45214879"/>
      <w:bookmarkStart w:id="1775" w:name="_Toc51866647"/>
      <w:bookmarkStart w:id="1776" w:name="_Toc218776606"/>
      <w:bookmarkEnd w:id="1770"/>
      <w:r w:rsidRPr="00C44D1B">
        <w:t>8.7</w:t>
      </w:r>
      <w:r w:rsidRPr="00C44D1B">
        <w:tab/>
        <w:t>Keypad control +CKPD</w:t>
      </w:r>
      <w:bookmarkEnd w:id="1771"/>
      <w:bookmarkEnd w:id="1772"/>
      <w:bookmarkEnd w:id="1773"/>
      <w:bookmarkEnd w:id="1774"/>
      <w:bookmarkEnd w:id="1775"/>
      <w:bookmarkEnd w:id="1776"/>
    </w:p>
    <w:p w14:paraId="1CA527D6" w14:textId="77777777" w:rsidR="00026965" w:rsidRPr="00C44D1B" w:rsidRDefault="00026965">
      <w:pPr>
        <w:pStyle w:val="TH"/>
      </w:pPr>
      <w:bookmarkStart w:id="1777" w:name="_CRTable66"/>
      <w:r w:rsidRPr="00C44D1B">
        <w:t>Table </w:t>
      </w:r>
      <w:bookmarkEnd w:id="1777"/>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778"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779" w:name="_MCCTEMPBM_CRPT80110885___7"/>
            <w:bookmarkEnd w:id="1778"/>
            <w:r w:rsidRPr="00C44D1B">
              <w:rPr>
                <w:rFonts w:ascii="Courier New" w:hAnsi="Courier New"/>
              </w:rPr>
              <w:t>+CKPD=?</w:t>
            </w:r>
            <w:bookmarkEnd w:id="1779"/>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780"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780"/>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781"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p w14:paraId="449603C8" w14:textId="77777777" w:rsidR="00026965" w:rsidRPr="00C44D1B" w:rsidRDefault="00026965">
      <w:pPr>
        <w:pStyle w:val="TH"/>
      </w:pPr>
      <w:bookmarkStart w:id="1782" w:name="_CRTable67"/>
      <w:bookmarkEnd w:id="1781"/>
      <w:r w:rsidRPr="00C44D1B">
        <w:t>Table </w:t>
      </w:r>
      <w:bookmarkEnd w:id="1782"/>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783" w:name="_MCCTEMPBM_CRPT80110888___7"/>
            <w:r w:rsidRPr="00C44D1B">
              <w:t>alpha key (</w:t>
            </w:r>
            <w:r w:rsidRPr="00C44D1B">
              <w:rPr>
                <w:rFonts w:ascii="Symbol" w:hAnsi="Symbol"/>
              </w:rPr>
              <w:t></w:t>
            </w:r>
            <w:r w:rsidRPr="00C44D1B">
              <w:t>/ABC)</w:t>
            </w:r>
            <w:bookmarkEnd w:id="1783"/>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784" w:name="_MCCTEMPBM_CRPT80110889___7"/>
    </w:p>
    <w:p w14:paraId="3876816C" w14:textId="77777777" w:rsidR="00026965" w:rsidRPr="00C44D1B" w:rsidRDefault="00026965">
      <w:pPr>
        <w:pStyle w:val="B1"/>
      </w:pPr>
      <w:bookmarkStart w:id="1785" w:name="_MCCTEMPBM_CRPT80110890___7"/>
      <w:bookmarkEnd w:id="1784"/>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786" w:name="_MCCTEMPBM_CRPT80110891___2"/>
      <w:bookmarkEnd w:id="1785"/>
      <w:r w:rsidRPr="00C44D1B">
        <w:t>0...255</w:t>
      </w:r>
      <w:r w:rsidRPr="00C44D1B">
        <w:tab/>
        <w:t>0... 25.5 seconds (default values are manufacturer specific, but should be so long that a normal MT can handle keystrokes correctly)</w:t>
      </w:r>
    </w:p>
    <w:bookmarkEnd w:id="1786"/>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787"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788" w:name="_CR8_8"/>
      <w:bookmarkStart w:id="1789" w:name="_Toc20207537"/>
      <w:bookmarkStart w:id="1790" w:name="_Toc27579420"/>
      <w:bookmarkStart w:id="1791" w:name="_Toc36116000"/>
      <w:bookmarkStart w:id="1792" w:name="_Toc45214880"/>
      <w:bookmarkStart w:id="1793" w:name="_Toc51866648"/>
      <w:bookmarkStart w:id="1794" w:name="_Toc218776607"/>
      <w:bookmarkEnd w:id="1787"/>
      <w:bookmarkEnd w:id="1788"/>
      <w:r w:rsidRPr="00C44D1B">
        <w:t>8.8</w:t>
      </w:r>
      <w:r w:rsidRPr="00C44D1B">
        <w:tab/>
        <w:t>Display control +CDIS</w:t>
      </w:r>
      <w:bookmarkEnd w:id="1789"/>
      <w:bookmarkEnd w:id="1790"/>
      <w:bookmarkEnd w:id="1791"/>
      <w:bookmarkEnd w:id="1792"/>
      <w:bookmarkEnd w:id="1793"/>
      <w:bookmarkEnd w:id="1794"/>
    </w:p>
    <w:p w14:paraId="6E70E535" w14:textId="77777777" w:rsidR="00026965" w:rsidRPr="00C44D1B" w:rsidRDefault="00026965">
      <w:pPr>
        <w:pStyle w:val="TH"/>
      </w:pPr>
      <w:bookmarkStart w:id="1795" w:name="_CRTable68"/>
      <w:r w:rsidRPr="00C44D1B">
        <w:t>Table </w:t>
      </w:r>
      <w:bookmarkEnd w:id="1795"/>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796"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797" w:name="_MCCTEMPBM_CRPT80110894___7" w:colFirst="0" w:colLast="1"/>
            <w:bookmarkEnd w:id="1796"/>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798" w:name="_MCCTEMPBM_CRPT80110895___7" w:colFirst="0" w:colLast="1"/>
            <w:bookmarkEnd w:id="1797"/>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798"/>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799"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799"/>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800"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00"/>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801"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801"/>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802" w:name="_CR8_9"/>
      <w:bookmarkStart w:id="1803" w:name="_Toc20207538"/>
      <w:bookmarkStart w:id="1804" w:name="_Toc27579421"/>
      <w:bookmarkStart w:id="1805" w:name="_Toc36116001"/>
      <w:bookmarkStart w:id="1806" w:name="_Toc45214881"/>
      <w:bookmarkStart w:id="1807" w:name="_Toc51866649"/>
      <w:bookmarkStart w:id="1808" w:name="_Toc218776608"/>
      <w:bookmarkEnd w:id="1802"/>
      <w:r w:rsidRPr="00C44D1B">
        <w:t>8.9</w:t>
      </w:r>
      <w:r w:rsidRPr="00C44D1B">
        <w:tab/>
        <w:t>Indicator control +CIND</w:t>
      </w:r>
      <w:bookmarkEnd w:id="1803"/>
      <w:bookmarkEnd w:id="1804"/>
      <w:bookmarkEnd w:id="1805"/>
      <w:bookmarkEnd w:id="1806"/>
      <w:bookmarkEnd w:id="1807"/>
      <w:bookmarkEnd w:id="1808"/>
    </w:p>
    <w:p w14:paraId="64C036F8" w14:textId="77777777" w:rsidR="00026965" w:rsidRPr="00C44D1B" w:rsidRDefault="00026965">
      <w:pPr>
        <w:pStyle w:val="TH"/>
      </w:pPr>
      <w:bookmarkStart w:id="1809" w:name="_CRTable69"/>
      <w:r w:rsidRPr="00C44D1B">
        <w:t>Table </w:t>
      </w:r>
      <w:bookmarkEnd w:id="1809"/>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810"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811" w:name="_MCCTEMPBM_CRPT80110900___7" w:colFirst="0" w:colLast="1"/>
            <w:bookmarkEnd w:id="1810"/>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812" w:name="_MCCTEMPBM_CRPT80110901___7"/>
            <w:bookmarkStart w:id="1813" w:name="_MCCTEMPBM_CRPT80110903___7" w:colFirst="1" w:colLast="1"/>
            <w:bookmarkEnd w:id="1811"/>
            <w:r w:rsidRPr="00C44D1B">
              <w:rPr>
                <w:rFonts w:ascii="Courier New" w:hAnsi="Courier New"/>
              </w:rPr>
              <w:t>+CIND=?</w:t>
            </w:r>
            <w:bookmarkEnd w:id="1812"/>
          </w:p>
        </w:tc>
        <w:tc>
          <w:tcPr>
            <w:tcW w:w="4857" w:type="dxa"/>
          </w:tcPr>
          <w:p w14:paraId="605DDBFB" w14:textId="77777777" w:rsidR="00026965" w:rsidRPr="00C44D1B" w:rsidRDefault="00026965">
            <w:pPr>
              <w:spacing w:after="20"/>
              <w:rPr>
                <w:rFonts w:ascii="Courier New" w:hAnsi="Courier New"/>
              </w:rPr>
            </w:pPr>
            <w:bookmarkStart w:id="1814"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814"/>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13"/>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815"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15"/>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816"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817" w:name="_MCCTEMPBM_CRPT80110906___2"/>
      <w:bookmarkEnd w:id="1816"/>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817"/>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818" w:name="_CR8_10"/>
      <w:bookmarkStart w:id="1819" w:name="_Toc20207539"/>
      <w:bookmarkStart w:id="1820" w:name="_Toc27579422"/>
      <w:bookmarkStart w:id="1821" w:name="_Toc36116002"/>
      <w:bookmarkStart w:id="1822" w:name="_Toc45214882"/>
      <w:bookmarkStart w:id="1823" w:name="_Toc51866650"/>
      <w:bookmarkStart w:id="1824" w:name="_Toc218776609"/>
      <w:bookmarkEnd w:id="1818"/>
      <w:r w:rsidRPr="00C44D1B">
        <w:t>8.10</w:t>
      </w:r>
      <w:r w:rsidRPr="00C44D1B">
        <w:tab/>
        <w:t xml:space="preserve">Mobile </w:t>
      </w:r>
      <w:r w:rsidR="00136ECD" w:rsidRPr="00C44D1B">
        <w:t>t</w:t>
      </w:r>
      <w:r w:rsidRPr="00C44D1B">
        <w:t>ermination event reporting +CMER</w:t>
      </w:r>
      <w:bookmarkEnd w:id="1819"/>
      <w:bookmarkEnd w:id="1820"/>
      <w:bookmarkEnd w:id="1821"/>
      <w:bookmarkEnd w:id="1822"/>
      <w:bookmarkEnd w:id="1823"/>
      <w:bookmarkEnd w:id="1824"/>
    </w:p>
    <w:p w14:paraId="7835D1B2" w14:textId="77777777" w:rsidR="00026965" w:rsidRPr="00C44D1B" w:rsidRDefault="00026965">
      <w:pPr>
        <w:pStyle w:val="TH"/>
      </w:pPr>
      <w:bookmarkStart w:id="1825" w:name="_CRTable70"/>
      <w:r w:rsidRPr="00C44D1B">
        <w:t>Table </w:t>
      </w:r>
      <w:bookmarkEnd w:id="1825"/>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826"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827" w:name="_MCCTEMPBM_CRPT80110908___7" w:colFirst="0" w:colLast="0"/>
            <w:bookmarkEnd w:id="1826"/>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828" w:name="_MCCTEMPBM_CRPT80110909___7"/>
            <w:bookmarkEnd w:id="1827"/>
            <w:r w:rsidRPr="00C44D1B">
              <w:rPr>
                <w:rFonts w:ascii="Courier New" w:hAnsi="Courier New"/>
              </w:rPr>
              <w:t>+CMER=?</w:t>
            </w:r>
            <w:bookmarkEnd w:id="1828"/>
          </w:p>
        </w:tc>
        <w:tc>
          <w:tcPr>
            <w:tcW w:w="5521" w:type="dxa"/>
          </w:tcPr>
          <w:p w14:paraId="5758D5C2" w14:textId="77777777" w:rsidR="00026965" w:rsidRPr="00C44D1B" w:rsidRDefault="00026965">
            <w:pPr>
              <w:spacing w:after="20"/>
            </w:pPr>
            <w:bookmarkStart w:id="1829"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829"/>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830"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30"/>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831" w:name="_MCCTEMPBM_CRPT80110912___7"/>
      <w:r w:rsidRPr="00C44D1B">
        <w:rPr>
          <w:rFonts w:ascii="Courier New" w:hAnsi="Courier New"/>
        </w:rPr>
        <w:t>&lt;mode&gt;</w:t>
      </w:r>
      <w:r w:rsidRPr="00C44D1B">
        <w:t>:</w:t>
      </w:r>
      <w:r w:rsidR="00FB44EC" w:rsidRPr="00C44D1B">
        <w:t xml:space="preserve"> integer type</w:t>
      </w:r>
    </w:p>
    <w:bookmarkEnd w:id="1831"/>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832" w:name="_MCCTEMPBM_CRPT80110913___7"/>
      <w:r w:rsidRPr="00C44D1B">
        <w:rPr>
          <w:rFonts w:ascii="Courier New" w:hAnsi="Courier New"/>
        </w:rPr>
        <w:t>&lt;keyp&gt;</w:t>
      </w:r>
      <w:r w:rsidRPr="00C44D1B">
        <w:t>:</w:t>
      </w:r>
      <w:r w:rsidR="00FB44EC" w:rsidRPr="00C44D1B">
        <w:t xml:space="preserve"> integer type</w:t>
      </w:r>
    </w:p>
    <w:bookmarkEnd w:id="1832"/>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833"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834" w:name="_MCCTEMPBM_CRPT80110915___7"/>
      <w:bookmarkEnd w:id="1833"/>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835" w:name="_MCCTEMPBM_CRPT80110916___7"/>
      <w:bookmarkEnd w:id="1834"/>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836" w:name="_MCCTEMPBM_CRPT80110917___7"/>
      <w:bookmarkEnd w:id="1835"/>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837" w:name="_MCCTEMPBM_CRPT80110918___7"/>
      <w:bookmarkEnd w:id="1836"/>
      <w:r w:rsidRPr="00C44D1B">
        <w:rPr>
          <w:rFonts w:ascii="Courier New" w:hAnsi="Courier New"/>
        </w:rPr>
        <w:t>&lt;disp&gt;</w:t>
      </w:r>
      <w:r w:rsidRPr="00C44D1B">
        <w:t>:</w:t>
      </w:r>
      <w:r w:rsidR="00FB44EC" w:rsidRPr="00C44D1B">
        <w:t xml:space="preserve"> integer type</w:t>
      </w:r>
    </w:p>
    <w:bookmarkEnd w:id="1837"/>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838"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839" w:name="_MCCTEMPBM_CRPT80110920___7"/>
      <w:bookmarkEnd w:id="1838"/>
      <w:r w:rsidRPr="00C44D1B">
        <w:rPr>
          <w:rFonts w:ascii="Courier New" w:hAnsi="Courier New"/>
        </w:rPr>
        <w:t>&lt;ind&gt;</w:t>
      </w:r>
      <w:r w:rsidRPr="00C44D1B">
        <w:t>:</w:t>
      </w:r>
      <w:r w:rsidR="00FB44EC" w:rsidRPr="00C44D1B">
        <w:t xml:space="preserve"> integer type</w:t>
      </w:r>
    </w:p>
    <w:bookmarkEnd w:id="1839"/>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840"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841" w:name="_MCCTEMPBM_CRPT80110922___7"/>
      <w:bookmarkEnd w:id="1840"/>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842" w:name="_MCCTEMPBM_CRPT80110923___7"/>
      <w:bookmarkEnd w:id="1841"/>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843" w:name="_MCCTEMPBM_CRPT80110924___7"/>
      <w:bookmarkEnd w:id="1842"/>
      <w:r w:rsidRPr="00C44D1B">
        <w:rPr>
          <w:rFonts w:ascii="Courier New" w:hAnsi="Courier New" w:cs="Courier New"/>
        </w:rPr>
        <w:t>&lt;tscrn&gt;</w:t>
      </w:r>
      <w:r w:rsidRPr="00C44D1B">
        <w:t>:</w:t>
      </w:r>
      <w:r w:rsidR="00FB44EC" w:rsidRPr="00C44D1B">
        <w:t xml:space="preserve"> integer type</w:t>
      </w:r>
    </w:p>
    <w:bookmarkEnd w:id="1843"/>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844"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845" w:name="_MCCTEMPBM_CRPT80110926___7"/>
      <w:bookmarkEnd w:id="1844"/>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846" w:name="_MCCTEMPBM_CRPT80110927___7"/>
      <w:bookmarkEnd w:id="1845"/>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847" w:name="_MCCTEMPBM_CRPT80110928___7"/>
      <w:bookmarkEnd w:id="1846"/>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848" w:name="_MCCTEMPBM_CRPT80110929___7"/>
      <w:bookmarkEnd w:id="1847"/>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849" w:name="_MCCTEMPBM_CRPT80110930___7"/>
      <w:bookmarkEnd w:id="1848"/>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850" w:name="_MCCTEMPBM_CRPT80110931___7"/>
      <w:bookmarkEnd w:id="1849"/>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851" w:name="_MCCTEMPBM_CRPT80110932___7"/>
      <w:bookmarkEnd w:id="1850"/>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852" w:name="_MCCTEMPBM_CRPT80110933___7"/>
      <w:bookmarkEnd w:id="1851"/>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853" w:name="_MCCTEMPBM_CRPT80110934___7"/>
      <w:bookmarkEnd w:id="1852"/>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854" w:name="_MCCTEMPBM_CRPT80110935___7"/>
      <w:bookmarkEnd w:id="1853"/>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855" w:name="_MCCTEMPBM_CRPT80110936___7"/>
      <w:bookmarkEnd w:id="1854"/>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856" w:name="_MCCTEMPBM_CRPT80110937___7"/>
      <w:bookmarkEnd w:id="1855"/>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857" w:name="_MCCTEMPBM_CRPT80110938___7"/>
      <w:bookmarkEnd w:id="1856"/>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857"/>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858"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858"/>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859" w:name="_CR8_11"/>
      <w:bookmarkStart w:id="1860" w:name="_Toc20207540"/>
      <w:bookmarkStart w:id="1861" w:name="_Toc27579423"/>
      <w:bookmarkStart w:id="1862" w:name="_Toc36116003"/>
      <w:bookmarkStart w:id="1863" w:name="_Toc45214883"/>
      <w:bookmarkStart w:id="1864" w:name="_Toc51866651"/>
      <w:bookmarkStart w:id="1865" w:name="_Toc218776610"/>
      <w:bookmarkEnd w:id="1859"/>
      <w:r w:rsidRPr="00C44D1B">
        <w:lastRenderedPageBreak/>
        <w:t>8.11</w:t>
      </w:r>
      <w:r w:rsidRPr="00C44D1B">
        <w:tab/>
        <w:t>Select phonebook memory storage +CPBS</w:t>
      </w:r>
      <w:bookmarkEnd w:id="1860"/>
      <w:bookmarkEnd w:id="1861"/>
      <w:bookmarkEnd w:id="1862"/>
      <w:bookmarkEnd w:id="1863"/>
      <w:bookmarkEnd w:id="1864"/>
      <w:bookmarkEnd w:id="1865"/>
    </w:p>
    <w:p w14:paraId="19508326" w14:textId="77777777" w:rsidR="00026965" w:rsidRPr="00C44D1B" w:rsidRDefault="00026965">
      <w:pPr>
        <w:pStyle w:val="TH"/>
      </w:pPr>
      <w:bookmarkStart w:id="1866" w:name="_CRTable71"/>
      <w:r w:rsidRPr="00C44D1B">
        <w:t>Table </w:t>
      </w:r>
      <w:bookmarkEnd w:id="1866"/>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867"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868" w:name="_MCCTEMPBM_CRPT80110941___7" w:colFirst="0" w:colLast="1"/>
            <w:bookmarkEnd w:id="1867"/>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869" w:name="_MCCTEMPBM_CRPT80110942___7"/>
            <w:bookmarkEnd w:id="1868"/>
            <w:r w:rsidRPr="00C44D1B">
              <w:rPr>
                <w:rFonts w:ascii="Courier New" w:hAnsi="Courier New"/>
              </w:rPr>
              <w:t>+CPBS=?</w:t>
            </w:r>
            <w:bookmarkEnd w:id="1869"/>
          </w:p>
        </w:tc>
        <w:tc>
          <w:tcPr>
            <w:tcW w:w="4717" w:type="dxa"/>
          </w:tcPr>
          <w:p w14:paraId="5D3F360C" w14:textId="77777777" w:rsidR="00026965" w:rsidRPr="00C44D1B" w:rsidRDefault="00026965">
            <w:pPr>
              <w:spacing w:after="20"/>
            </w:pPr>
            <w:bookmarkStart w:id="1870"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870"/>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871"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71"/>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872"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873" w:name="_MCCTEMPBM_CRPT80110946___2"/>
      <w:bookmarkEnd w:id="1872"/>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874" w:name="_MCCTEMPBM_CRPT80110947___7"/>
      <w:bookmarkEnd w:id="1873"/>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874"/>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875" w:name="_CR8_12"/>
      <w:bookmarkStart w:id="1876" w:name="_Toc20207541"/>
      <w:bookmarkStart w:id="1877" w:name="_Toc27579424"/>
      <w:bookmarkStart w:id="1878" w:name="_Toc36116004"/>
      <w:bookmarkStart w:id="1879" w:name="_Toc45214884"/>
      <w:bookmarkStart w:id="1880" w:name="_Toc51866652"/>
      <w:bookmarkStart w:id="1881" w:name="_Toc218776611"/>
      <w:bookmarkEnd w:id="1875"/>
      <w:r w:rsidRPr="00C44D1B">
        <w:t>8.12</w:t>
      </w:r>
      <w:r w:rsidRPr="00C44D1B">
        <w:tab/>
        <w:t>Read phonebook entries +CPBR</w:t>
      </w:r>
      <w:bookmarkEnd w:id="1876"/>
      <w:bookmarkEnd w:id="1877"/>
      <w:bookmarkEnd w:id="1878"/>
      <w:bookmarkEnd w:id="1879"/>
      <w:bookmarkEnd w:id="1880"/>
      <w:bookmarkEnd w:id="1881"/>
    </w:p>
    <w:p w14:paraId="7C6E6899" w14:textId="77777777" w:rsidR="00026965" w:rsidRPr="00C44D1B" w:rsidRDefault="00026965">
      <w:pPr>
        <w:pStyle w:val="TH"/>
      </w:pPr>
      <w:bookmarkStart w:id="1882" w:name="_CRTable72"/>
      <w:r w:rsidRPr="00C44D1B">
        <w:t>Table</w:t>
      </w:r>
      <w:r w:rsidR="008B331A" w:rsidRPr="00C44D1B">
        <w:t> </w:t>
      </w:r>
      <w:bookmarkEnd w:id="1882"/>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883"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884" w:name="_MCCTEMPBM_CRPT80110949___7"/>
            <w:bookmarkStart w:id="1885" w:name="_MCCTEMPBM_CRPT80110951___7" w:colFirst="1" w:colLast="1"/>
            <w:bookmarkEnd w:id="1883"/>
            <w:r w:rsidRPr="00C44D1B">
              <w:rPr>
                <w:rFonts w:ascii="Courier New" w:hAnsi="Courier New"/>
              </w:rPr>
              <w:t>+CPBR=?</w:t>
            </w:r>
            <w:bookmarkEnd w:id="1884"/>
          </w:p>
        </w:tc>
        <w:tc>
          <w:tcPr>
            <w:tcW w:w="6804" w:type="dxa"/>
          </w:tcPr>
          <w:p w14:paraId="0A7C1D27" w14:textId="77777777" w:rsidR="00026965" w:rsidRPr="00C44D1B" w:rsidRDefault="00026965">
            <w:pPr>
              <w:spacing w:after="20"/>
              <w:rPr>
                <w:rFonts w:ascii="Courier New" w:hAnsi="Courier New"/>
                <w:noProof/>
              </w:rPr>
            </w:pPr>
            <w:bookmarkStart w:id="1886"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886"/>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85"/>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887"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87"/>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888"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888"/>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889" w:name="_CR8_13"/>
      <w:bookmarkStart w:id="1890" w:name="_Toc20207542"/>
      <w:bookmarkStart w:id="1891" w:name="_Toc27579425"/>
      <w:bookmarkStart w:id="1892" w:name="_Toc36116005"/>
      <w:bookmarkStart w:id="1893" w:name="_Toc45214885"/>
      <w:bookmarkStart w:id="1894" w:name="_Toc51866653"/>
      <w:bookmarkStart w:id="1895" w:name="_Toc218776612"/>
      <w:bookmarkEnd w:id="1889"/>
      <w:r w:rsidRPr="00C44D1B">
        <w:t>8.13</w:t>
      </w:r>
      <w:r w:rsidRPr="00C44D1B">
        <w:tab/>
        <w:t>Find phonebook entries +CPBF</w:t>
      </w:r>
      <w:bookmarkEnd w:id="1890"/>
      <w:bookmarkEnd w:id="1891"/>
      <w:bookmarkEnd w:id="1892"/>
      <w:bookmarkEnd w:id="1893"/>
      <w:bookmarkEnd w:id="1894"/>
      <w:bookmarkEnd w:id="1895"/>
    </w:p>
    <w:p w14:paraId="78216372" w14:textId="77777777" w:rsidR="00026965" w:rsidRPr="00C44D1B" w:rsidRDefault="00026965">
      <w:pPr>
        <w:pStyle w:val="TH"/>
      </w:pPr>
      <w:bookmarkStart w:id="1896" w:name="_CRTable73"/>
      <w:r w:rsidRPr="00C44D1B">
        <w:t>Table</w:t>
      </w:r>
      <w:r w:rsidR="008B331A" w:rsidRPr="00C44D1B">
        <w:t> </w:t>
      </w:r>
      <w:bookmarkEnd w:id="1896"/>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897"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898" w:name="_MCCTEMPBM_CRPT80110955___7" w:colFirst="0" w:colLast="1"/>
            <w:bookmarkEnd w:id="1897"/>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98"/>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899"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99"/>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900"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900"/>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bookmarkStart w:id="1901" w:name="_CR8_14"/>
      <w:bookmarkEnd w:id="1901"/>
      <w:r w:rsidRPr="00C44D1B">
        <w:br w:type="page"/>
      </w:r>
      <w:bookmarkStart w:id="1902" w:name="_Toc20207543"/>
      <w:bookmarkStart w:id="1903" w:name="_Toc27579426"/>
      <w:bookmarkStart w:id="1904" w:name="_Toc36116006"/>
      <w:bookmarkStart w:id="1905" w:name="_Toc45214886"/>
      <w:bookmarkStart w:id="1906" w:name="_Toc51866654"/>
      <w:bookmarkStart w:id="1907" w:name="_Toc218776613"/>
      <w:r w:rsidRPr="00C44D1B">
        <w:lastRenderedPageBreak/>
        <w:t>8.14</w:t>
      </w:r>
      <w:r w:rsidRPr="00C44D1B">
        <w:tab/>
        <w:t>Write phonebook entry +CPBW</w:t>
      </w:r>
      <w:bookmarkEnd w:id="1902"/>
      <w:bookmarkEnd w:id="1903"/>
      <w:bookmarkEnd w:id="1904"/>
      <w:bookmarkEnd w:id="1905"/>
      <w:bookmarkEnd w:id="1906"/>
      <w:bookmarkEnd w:id="1907"/>
    </w:p>
    <w:p w14:paraId="1610EDEE" w14:textId="77777777" w:rsidR="00026965" w:rsidRPr="00C44D1B" w:rsidRDefault="00026965">
      <w:pPr>
        <w:pStyle w:val="TH"/>
      </w:pPr>
      <w:bookmarkStart w:id="1908" w:name="_CRTable74"/>
      <w:r w:rsidRPr="00C44D1B">
        <w:t>Table</w:t>
      </w:r>
      <w:r w:rsidR="008B331A" w:rsidRPr="00C44D1B">
        <w:t> </w:t>
      </w:r>
      <w:bookmarkEnd w:id="1908"/>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909"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910" w:name="_MCCTEMPBM_CRPT80110959___7" w:colFirst="0" w:colLast="0"/>
            <w:bookmarkEnd w:id="1909"/>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911" w:name="_MCCTEMPBM_CRPT80110960___7"/>
            <w:bookmarkStart w:id="1912" w:name="_MCCTEMPBM_CRPT80110962___7" w:colFirst="1" w:colLast="1"/>
            <w:bookmarkEnd w:id="1910"/>
            <w:r w:rsidRPr="00C44D1B">
              <w:rPr>
                <w:rFonts w:ascii="Courier New" w:hAnsi="Courier New"/>
              </w:rPr>
              <w:t>+CPBW=?</w:t>
            </w:r>
            <w:bookmarkEnd w:id="1911"/>
          </w:p>
        </w:tc>
        <w:tc>
          <w:tcPr>
            <w:tcW w:w="5558" w:type="dxa"/>
          </w:tcPr>
          <w:p w14:paraId="6057893C" w14:textId="77777777" w:rsidR="00026965" w:rsidRPr="00C44D1B" w:rsidRDefault="00026965">
            <w:pPr>
              <w:spacing w:after="20"/>
              <w:rPr>
                <w:rFonts w:ascii="Courier New" w:hAnsi="Courier New" w:cs="Courier New"/>
                <w:noProof/>
              </w:rPr>
            </w:pPr>
            <w:bookmarkStart w:id="1913"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913"/>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12"/>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914"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915" w:name="_MCCTEMPBM_CRPT80110964___7"/>
      <w:bookmarkEnd w:id="1914"/>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916" w:name="_MCCTEMPBM_CRPT80110965___7"/>
      <w:bookmarkEnd w:id="1915"/>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916"/>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917"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917"/>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918"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918"/>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919" w:name="_CR8_15"/>
      <w:bookmarkStart w:id="1920" w:name="_Toc20207544"/>
      <w:bookmarkStart w:id="1921" w:name="_Toc27579427"/>
      <w:bookmarkStart w:id="1922" w:name="_Toc36116007"/>
      <w:bookmarkStart w:id="1923" w:name="_Toc45214887"/>
      <w:bookmarkStart w:id="1924" w:name="_Toc51866655"/>
      <w:bookmarkStart w:id="1925" w:name="_Toc218776614"/>
      <w:bookmarkEnd w:id="1919"/>
      <w:r w:rsidRPr="00C44D1B">
        <w:t>8.15</w:t>
      </w:r>
      <w:r w:rsidRPr="00C44D1B">
        <w:tab/>
        <w:t>Clock +CCLK</w:t>
      </w:r>
      <w:bookmarkEnd w:id="1920"/>
      <w:bookmarkEnd w:id="1921"/>
      <w:bookmarkEnd w:id="1922"/>
      <w:bookmarkEnd w:id="1923"/>
      <w:bookmarkEnd w:id="1924"/>
      <w:bookmarkEnd w:id="1925"/>
    </w:p>
    <w:p w14:paraId="795BE881" w14:textId="77777777" w:rsidR="00026965" w:rsidRPr="00C44D1B" w:rsidRDefault="00026965">
      <w:pPr>
        <w:pStyle w:val="TH"/>
      </w:pPr>
      <w:bookmarkStart w:id="1926" w:name="_CRTable75"/>
      <w:r w:rsidRPr="00C44D1B">
        <w:t>Table </w:t>
      </w:r>
      <w:bookmarkEnd w:id="1926"/>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927"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928" w:name="_MCCTEMPBM_CRPT80110969___7" w:colFirst="0" w:colLast="1"/>
            <w:bookmarkEnd w:id="1927"/>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929" w:name="_MCCTEMPBM_CRPT80110970___7"/>
            <w:bookmarkEnd w:id="1928"/>
            <w:r w:rsidRPr="00C44D1B">
              <w:rPr>
                <w:rFonts w:ascii="Courier New" w:hAnsi="Courier New"/>
              </w:rPr>
              <w:t>+CCLK=?</w:t>
            </w:r>
            <w:bookmarkEnd w:id="1929"/>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930"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30"/>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931" w:name="_MCCTEMPBM_CRPT80110972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932" w:name="_MCCTEMPBM_CRPT80110973___7"/>
      <w:bookmarkEnd w:id="1931"/>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932"/>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933" w:name="_CR8_16"/>
      <w:bookmarkStart w:id="1934" w:name="_Toc20207545"/>
      <w:bookmarkStart w:id="1935" w:name="_Toc27579428"/>
      <w:bookmarkStart w:id="1936" w:name="_Toc36116008"/>
      <w:bookmarkStart w:id="1937" w:name="_Toc45214888"/>
      <w:bookmarkStart w:id="1938" w:name="_Toc51866656"/>
      <w:bookmarkStart w:id="1939" w:name="_Toc218776615"/>
      <w:bookmarkEnd w:id="1933"/>
      <w:r w:rsidRPr="00C44D1B">
        <w:t>8.16</w:t>
      </w:r>
      <w:r w:rsidRPr="00C44D1B">
        <w:tab/>
        <w:t>Alarm +CALA</w:t>
      </w:r>
      <w:bookmarkEnd w:id="1934"/>
      <w:bookmarkEnd w:id="1935"/>
      <w:bookmarkEnd w:id="1936"/>
      <w:bookmarkEnd w:id="1937"/>
      <w:bookmarkEnd w:id="1938"/>
      <w:bookmarkEnd w:id="1939"/>
    </w:p>
    <w:p w14:paraId="4E6373C1" w14:textId="77777777" w:rsidR="00026965" w:rsidRPr="00C44D1B" w:rsidRDefault="00026965">
      <w:pPr>
        <w:pStyle w:val="TH"/>
      </w:pPr>
      <w:bookmarkStart w:id="1940" w:name="_CRTable76"/>
      <w:r w:rsidRPr="00C44D1B">
        <w:t>Table </w:t>
      </w:r>
      <w:bookmarkEnd w:id="1940"/>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941"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942" w:name="_MCCTEMPBM_CRPT80110975___7" w:colFirst="0" w:colLast="1"/>
            <w:bookmarkEnd w:id="1941"/>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943" w:name="_MCCTEMPBM_CRPT80110976___7"/>
            <w:bookmarkEnd w:id="1942"/>
            <w:r w:rsidRPr="00C44D1B">
              <w:rPr>
                <w:rFonts w:ascii="Courier New" w:hAnsi="Courier New"/>
              </w:rPr>
              <w:t>+CALA=?</w:t>
            </w:r>
            <w:bookmarkEnd w:id="1943"/>
          </w:p>
        </w:tc>
        <w:tc>
          <w:tcPr>
            <w:tcW w:w="5595" w:type="dxa"/>
          </w:tcPr>
          <w:p w14:paraId="52CA870D" w14:textId="77777777" w:rsidR="00026965" w:rsidRPr="00C44D1B" w:rsidRDefault="00026965">
            <w:pPr>
              <w:spacing w:after="20"/>
              <w:rPr>
                <w:rFonts w:ascii="Courier New" w:hAnsi="Courier New" w:cs="Courier New"/>
              </w:rPr>
            </w:pPr>
            <w:bookmarkStart w:id="1944"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944"/>
          <w:p w14:paraId="3EABCFC5" w14:textId="77777777" w:rsidR="000E1AB7" w:rsidRPr="00C44D1B" w:rsidRDefault="000E1AB7">
            <w:pPr>
              <w:spacing w:after="20"/>
            </w:pPr>
          </w:p>
          <w:p w14:paraId="604E8E6F" w14:textId="77777777" w:rsidR="00026965" w:rsidRPr="00C44D1B" w:rsidRDefault="00026965">
            <w:pPr>
              <w:spacing w:after="20"/>
            </w:pPr>
            <w:bookmarkStart w:id="1945"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945"/>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946"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946"/>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947"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948" w:name="_MCCTEMPBM_CRPT80110981___7"/>
      <w:bookmarkEnd w:id="1947"/>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949" w:name="_MCCTEMPBM_CRPT80110982___7"/>
      <w:bookmarkEnd w:id="1948"/>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950" w:name="_MCCTEMPBM_CRPT80110983___2"/>
      <w:bookmarkEnd w:id="1949"/>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951" w:name="_MCCTEMPBM_CRPT80110984___7"/>
      <w:bookmarkEnd w:id="1950"/>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952" w:name="_MCCTEMPBM_CRPT80110985___2"/>
      <w:bookmarkEnd w:id="1951"/>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953" w:name="_MCCTEMPBM_CRPT80110986___7"/>
      <w:bookmarkEnd w:id="1952"/>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953"/>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954"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954"/>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955" w:name="_CR8_17"/>
      <w:bookmarkStart w:id="1956" w:name="_Toc20207546"/>
      <w:bookmarkStart w:id="1957" w:name="_Toc27579429"/>
      <w:bookmarkStart w:id="1958" w:name="_Toc36116009"/>
      <w:bookmarkStart w:id="1959" w:name="_Toc45214889"/>
      <w:bookmarkStart w:id="1960" w:name="_Toc51866657"/>
      <w:bookmarkStart w:id="1961" w:name="_Toc218776616"/>
      <w:bookmarkEnd w:id="1955"/>
      <w:r w:rsidRPr="00C44D1B">
        <w:t>8.17</w:t>
      </w:r>
      <w:r w:rsidRPr="00C44D1B">
        <w:tab/>
        <w:t>Generic SIM access +CSIM</w:t>
      </w:r>
      <w:bookmarkEnd w:id="1956"/>
      <w:bookmarkEnd w:id="1957"/>
      <w:bookmarkEnd w:id="1958"/>
      <w:bookmarkEnd w:id="1959"/>
      <w:bookmarkEnd w:id="1960"/>
      <w:bookmarkEnd w:id="1961"/>
    </w:p>
    <w:p w14:paraId="2012FE7F" w14:textId="77777777" w:rsidR="00026965" w:rsidRPr="00C44D1B" w:rsidRDefault="00026965">
      <w:pPr>
        <w:pStyle w:val="TH"/>
      </w:pPr>
      <w:bookmarkStart w:id="1962" w:name="_CRTable77"/>
      <w:r w:rsidRPr="00C44D1B">
        <w:t>Table </w:t>
      </w:r>
      <w:bookmarkEnd w:id="1962"/>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963"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964" w:name="_MCCTEMPBM_CRPT80110989___7"/>
            <w:bookmarkEnd w:id="1963"/>
            <w:r w:rsidRPr="00C44D1B">
              <w:rPr>
                <w:rFonts w:ascii="Courier New" w:hAnsi="Courier New"/>
              </w:rPr>
              <w:t>+CSIM=?</w:t>
            </w:r>
            <w:bookmarkEnd w:id="1964"/>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965"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965"/>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966"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966"/>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967"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967"/>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968" w:name="_CR8_18"/>
      <w:bookmarkStart w:id="1969" w:name="_Toc20207547"/>
      <w:bookmarkStart w:id="1970" w:name="_Toc27579430"/>
      <w:bookmarkStart w:id="1971" w:name="_Toc36116010"/>
      <w:bookmarkStart w:id="1972" w:name="_Toc45214890"/>
      <w:bookmarkStart w:id="1973" w:name="_Toc51866658"/>
      <w:bookmarkStart w:id="1974" w:name="_Toc218776617"/>
      <w:bookmarkEnd w:id="1968"/>
      <w:r w:rsidRPr="00C44D1B">
        <w:t>8.18</w:t>
      </w:r>
      <w:r w:rsidRPr="00C44D1B">
        <w:tab/>
        <w:t>Restricted SIM access +CRSM</w:t>
      </w:r>
      <w:bookmarkEnd w:id="1969"/>
      <w:bookmarkEnd w:id="1970"/>
      <w:bookmarkEnd w:id="1971"/>
      <w:bookmarkEnd w:id="1972"/>
      <w:bookmarkEnd w:id="1973"/>
      <w:bookmarkEnd w:id="1974"/>
    </w:p>
    <w:p w14:paraId="643D295C" w14:textId="77777777" w:rsidR="00026965" w:rsidRPr="00C44D1B" w:rsidRDefault="00026965">
      <w:pPr>
        <w:pStyle w:val="TH"/>
      </w:pPr>
      <w:bookmarkStart w:id="1975" w:name="_CRTable78"/>
      <w:r w:rsidRPr="00C44D1B">
        <w:t>Table </w:t>
      </w:r>
      <w:bookmarkEnd w:id="1975"/>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976"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977" w:name="_MCCTEMPBM_CRPT80110994___7"/>
            <w:bookmarkEnd w:id="1976"/>
            <w:r w:rsidRPr="00C44D1B">
              <w:rPr>
                <w:rFonts w:ascii="Courier New" w:hAnsi="Courier New"/>
              </w:rPr>
              <w:t>+CRSM=?</w:t>
            </w:r>
            <w:bookmarkEnd w:id="1977"/>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978" w:name="_MCCTEMPBM_CRPT80110995___7"/>
      <w:r w:rsidRPr="00C44D1B">
        <w:rPr>
          <w:lang w:eastAsia="en-US"/>
        </w:rPr>
        <w:t xml:space="preserve">By using this command instead of Generic SIM Access +CSIM TE application has easier but more limited access to the SIM database. </w:t>
      </w:r>
      <w:r w:rsidR="003A13F2" w:rsidRPr="00C44D1B">
        <w:rPr>
          <w:lang w:eastAsia="en-US"/>
        </w:rPr>
        <w:t>Execution</w:t>
      </w:r>
      <w:r w:rsidRPr="00C44D1B">
        <w:rPr>
          <w:lang w:eastAsia="en-US"/>
        </w:rPr>
        <w:t xml:space="preserve"> command transmits to the MT the SIM &lt;command&gt; and its required parameters. </w:t>
      </w:r>
      <w:r w:rsidR="00154519" w:rsidRPr="00C44D1B">
        <w:rPr>
          <w:lang w:eastAsia="en-US"/>
        </w:rPr>
        <w:t xml:space="preserve">If a SIM installed in the currently selected card slot, the </w:t>
      </w:r>
      <w:r w:rsidRPr="00C44D1B">
        <w:rPr>
          <w:lang w:eastAsia="en-US"/>
        </w:rPr>
        <w:t>MT handles internally all SIM</w:t>
      </w:r>
      <w:r w:rsidRPr="00C44D1B">
        <w:rPr>
          <w:lang w:eastAsia="en-US"/>
        </w:rPr>
        <w:noBreakHyphen/>
        <w:t>MT interface locking and file selection routines. As response to the command, MT sends the actual SIM information parameters and response data. MT error result code +CME</w:t>
      </w:r>
      <w:r w:rsidR="00580010" w:rsidRPr="00C44D1B">
        <w:rPr>
          <w:lang w:eastAsia="en-US"/>
        </w:rPr>
        <w:t> </w:t>
      </w:r>
      <w:r w:rsidRPr="00C44D1B">
        <w:rPr>
          <w:lang w:eastAsia="en-US"/>
        </w:rPr>
        <w:t xml:space="preserve">ERROR may be returned when the command cannot be passed to the SIM, but failure in the execution of the command in the SIM is reported in &lt;sw1&gt; and &lt;sw2&gt; parameters. Refer </w:t>
      </w:r>
      <w:r w:rsidR="00543CA8" w:rsidRPr="00C44D1B">
        <w:rPr>
          <w:lang w:eastAsia="en-US"/>
        </w:rPr>
        <w:t>clause</w:t>
      </w:r>
      <w:r w:rsidRPr="00C44D1B">
        <w:rPr>
          <w:lang w:eastAsia="en-US"/>
        </w:rPr>
        <w:t> 9.2 for</w:t>
      </w:r>
      <w:r w:rsidR="002A24C0" w:rsidRPr="00C44D1B">
        <w:rPr>
          <w:lang w:eastAsia="en-US"/>
        </w:rPr>
        <w:t xml:space="preserve"> possible</w:t>
      </w:r>
      <w:r w:rsidRPr="00C44D1B">
        <w:rPr>
          <w:lang w:eastAsia="en-US"/>
        </w:rPr>
        <w:t xml:space="preserve"> &lt;err&gt; values.</w:t>
      </w:r>
    </w:p>
    <w:bookmarkEnd w:id="1978"/>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979"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980" w:name="_MCCTEMPBM_CRPT80110997___2"/>
      <w:bookmarkEnd w:id="1979"/>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980"/>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981"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981"/>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982"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983" w:name="_MCCTEMPBM_CRPT80111000___7"/>
      <w:bookmarkEnd w:id="1982"/>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984" w:name="_MCCTEMPBM_CRPT80111001___7"/>
      <w:bookmarkEnd w:id="1983"/>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984"/>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985" w:name="_CR8_19"/>
      <w:bookmarkStart w:id="1986" w:name="_Toc20207548"/>
      <w:bookmarkStart w:id="1987" w:name="_Toc27579431"/>
      <w:bookmarkStart w:id="1988" w:name="_Toc36116011"/>
      <w:bookmarkStart w:id="1989" w:name="_Toc45214891"/>
      <w:bookmarkStart w:id="1990" w:name="_Toc51866659"/>
      <w:bookmarkStart w:id="1991" w:name="_Toc218776618"/>
      <w:bookmarkEnd w:id="1985"/>
      <w:r w:rsidRPr="00C44D1B">
        <w:t>8.19</w:t>
      </w:r>
      <w:r w:rsidRPr="00C44D1B">
        <w:tab/>
        <w:t>Secure control command +CSCC</w:t>
      </w:r>
      <w:bookmarkEnd w:id="1986"/>
      <w:bookmarkEnd w:id="1987"/>
      <w:bookmarkEnd w:id="1988"/>
      <w:bookmarkEnd w:id="1989"/>
      <w:bookmarkEnd w:id="1990"/>
      <w:bookmarkEnd w:id="1991"/>
    </w:p>
    <w:p w14:paraId="34546D91" w14:textId="77777777" w:rsidR="00026965" w:rsidRPr="00C44D1B" w:rsidRDefault="00026965">
      <w:pPr>
        <w:pStyle w:val="TH"/>
      </w:pPr>
      <w:bookmarkStart w:id="1992" w:name="_CRTable79"/>
      <w:r w:rsidRPr="00C44D1B">
        <w:t>Table </w:t>
      </w:r>
      <w:bookmarkEnd w:id="1992"/>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993"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994" w:name="_MCCTEMPBM_CRPT80111003___7" w:colFirst="0" w:colLast="1"/>
            <w:bookmarkEnd w:id="1993"/>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995" w:name="_MCCTEMPBM_CRPT80111004___7"/>
            <w:bookmarkEnd w:id="1994"/>
            <w:r w:rsidRPr="00C44D1B">
              <w:rPr>
                <w:rFonts w:ascii="Courier New" w:hAnsi="Courier New"/>
              </w:rPr>
              <w:t>+CSCC=?</w:t>
            </w:r>
            <w:bookmarkEnd w:id="1995"/>
          </w:p>
        </w:tc>
        <w:tc>
          <w:tcPr>
            <w:tcW w:w="4996" w:type="dxa"/>
          </w:tcPr>
          <w:p w14:paraId="4BEE1D19" w14:textId="77777777" w:rsidR="00026965" w:rsidRPr="00C44D1B" w:rsidRDefault="00026965">
            <w:pPr>
              <w:spacing w:after="20"/>
            </w:pPr>
            <w:bookmarkStart w:id="1996"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996"/>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997"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997"/>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998" w:name="_MCCTEMPBM_CRPT80111007___7"/>
      <w:r w:rsidRPr="00C44D1B">
        <w:rPr>
          <w:rFonts w:ascii="Courier New" w:hAnsi="Courier New"/>
        </w:rPr>
        <w:t>&lt;mode&gt;</w:t>
      </w:r>
      <w:r w:rsidRPr="00C44D1B">
        <w:t xml:space="preserve">: </w:t>
      </w:r>
      <w:r w:rsidR="00FB44EC" w:rsidRPr="00C44D1B">
        <w:t>integer type</w:t>
      </w:r>
    </w:p>
    <w:bookmarkEnd w:id="1998"/>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999" w:name="_MCCTEMPBM_CRPT80111008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1999"/>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2000"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2000"/>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2001"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2001"/>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2002" w:name="_CR8_20"/>
      <w:bookmarkStart w:id="2003" w:name="_Toc20207549"/>
      <w:bookmarkStart w:id="2004" w:name="_Toc27579432"/>
      <w:bookmarkStart w:id="2005" w:name="_Toc36116012"/>
      <w:bookmarkStart w:id="2006" w:name="_Toc45214892"/>
      <w:bookmarkStart w:id="2007" w:name="_Toc51866660"/>
      <w:bookmarkStart w:id="2008" w:name="_Toc218776619"/>
      <w:bookmarkEnd w:id="2002"/>
      <w:r w:rsidRPr="00C44D1B">
        <w:t>8.20</w:t>
      </w:r>
      <w:r w:rsidRPr="00C44D1B">
        <w:tab/>
        <w:t>Alert sound mode +CALM</w:t>
      </w:r>
      <w:bookmarkEnd w:id="2003"/>
      <w:bookmarkEnd w:id="2004"/>
      <w:bookmarkEnd w:id="2005"/>
      <w:bookmarkEnd w:id="2006"/>
      <w:bookmarkEnd w:id="2007"/>
      <w:bookmarkEnd w:id="2008"/>
    </w:p>
    <w:p w14:paraId="37EE3DFC" w14:textId="77777777" w:rsidR="00026965" w:rsidRPr="00C44D1B" w:rsidRDefault="00026965">
      <w:pPr>
        <w:pStyle w:val="TH"/>
      </w:pPr>
      <w:bookmarkStart w:id="2009" w:name="_CRTable80"/>
      <w:r w:rsidRPr="00C44D1B">
        <w:t>Table </w:t>
      </w:r>
      <w:bookmarkEnd w:id="2009"/>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2010"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665185"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2011" w:name="_MCCTEMPBM_CRPT80111012___7" w:colFirst="0" w:colLast="1"/>
            <w:bookmarkEnd w:id="2010"/>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2012" w:name="_MCCTEMPBM_CRPT80111013___7"/>
            <w:bookmarkStart w:id="2013" w:name="_MCCTEMPBM_CRPT80111015___7" w:colFirst="1" w:colLast="1"/>
            <w:bookmarkEnd w:id="2011"/>
            <w:r w:rsidRPr="00C44D1B">
              <w:rPr>
                <w:rFonts w:ascii="Courier New" w:hAnsi="Courier New"/>
              </w:rPr>
              <w:t>+CALM=?</w:t>
            </w:r>
            <w:bookmarkEnd w:id="2012"/>
          </w:p>
        </w:tc>
        <w:tc>
          <w:tcPr>
            <w:tcW w:w="4252" w:type="dxa"/>
          </w:tcPr>
          <w:p w14:paraId="50957134" w14:textId="77777777" w:rsidR="00026965" w:rsidRPr="00C44D1B" w:rsidRDefault="00026965">
            <w:pPr>
              <w:keepNext/>
              <w:keepLines/>
              <w:spacing w:after="20"/>
              <w:rPr>
                <w:rFonts w:ascii="Courier New" w:hAnsi="Courier New" w:cs="Courier New"/>
              </w:rPr>
            </w:pPr>
            <w:bookmarkStart w:id="2014"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14"/>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13"/>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2015"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15"/>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2016"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2017" w:name="_MCCTEMPBM_CRPT80111018___2"/>
      <w:bookmarkEnd w:id="2016"/>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2017"/>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2018" w:name="_CR8_21"/>
      <w:bookmarkStart w:id="2019" w:name="_Toc20207550"/>
      <w:bookmarkStart w:id="2020" w:name="_Toc27579433"/>
      <w:bookmarkStart w:id="2021" w:name="_Toc36116013"/>
      <w:bookmarkStart w:id="2022" w:name="_Toc45214893"/>
      <w:bookmarkStart w:id="2023" w:name="_Toc51866661"/>
      <w:bookmarkStart w:id="2024" w:name="_Toc218776620"/>
      <w:bookmarkEnd w:id="2018"/>
      <w:r w:rsidRPr="00C44D1B">
        <w:t>8.21</w:t>
      </w:r>
      <w:r w:rsidRPr="00C44D1B">
        <w:tab/>
        <w:t>Ringer sound level +CRSL</w:t>
      </w:r>
      <w:bookmarkEnd w:id="2019"/>
      <w:bookmarkEnd w:id="2020"/>
      <w:bookmarkEnd w:id="2021"/>
      <w:bookmarkEnd w:id="2022"/>
      <w:bookmarkEnd w:id="2023"/>
      <w:bookmarkEnd w:id="2024"/>
    </w:p>
    <w:p w14:paraId="1ECA5F47" w14:textId="77777777" w:rsidR="00026965" w:rsidRPr="00C44D1B" w:rsidRDefault="00026965">
      <w:pPr>
        <w:pStyle w:val="TH"/>
      </w:pPr>
      <w:bookmarkStart w:id="2025" w:name="_CRTable81"/>
      <w:r w:rsidRPr="00C44D1B">
        <w:t>Table </w:t>
      </w:r>
      <w:bookmarkEnd w:id="2025"/>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2026"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2027" w:name="_MCCTEMPBM_CRPT80111020___7" w:colFirst="0" w:colLast="1"/>
            <w:bookmarkEnd w:id="2026"/>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2028" w:name="_MCCTEMPBM_CRPT80111021___7"/>
            <w:bookmarkStart w:id="2029" w:name="_MCCTEMPBM_CRPT80111023___7" w:colFirst="1" w:colLast="1"/>
            <w:bookmarkEnd w:id="2027"/>
            <w:r w:rsidRPr="00C44D1B">
              <w:rPr>
                <w:rFonts w:ascii="Courier New" w:hAnsi="Courier New"/>
              </w:rPr>
              <w:t>+CRSL=?</w:t>
            </w:r>
            <w:bookmarkEnd w:id="2028"/>
          </w:p>
        </w:tc>
        <w:tc>
          <w:tcPr>
            <w:tcW w:w="4252" w:type="dxa"/>
          </w:tcPr>
          <w:p w14:paraId="4093FFD5" w14:textId="77777777" w:rsidR="00026965" w:rsidRPr="00C44D1B" w:rsidRDefault="00026965">
            <w:pPr>
              <w:spacing w:after="20"/>
              <w:rPr>
                <w:rFonts w:ascii="Courier New" w:hAnsi="Courier New" w:cs="Courier New"/>
              </w:rPr>
            </w:pPr>
            <w:bookmarkStart w:id="2030"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2030"/>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29"/>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2031"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2031"/>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2032" w:name="_MCCTEMPBM_CRPT80111025___7"/>
      <w:r w:rsidRPr="00C44D1B">
        <w:rPr>
          <w:rFonts w:ascii="Courier New" w:hAnsi="Courier New"/>
        </w:rPr>
        <w:t>&lt;level&gt;</w:t>
      </w:r>
      <w:r w:rsidRPr="00C44D1B">
        <w:t>: integer type value with manufacturer specific range (smallest value represents the lowest sound level)</w:t>
      </w:r>
    </w:p>
    <w:bookmarkEnd w:id="2032"/>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2033" w:name="_CR8_22"/>
      <w:bookmarkStart w:id="2034" w:name="_Toc20207551"/>
      <w:bookmarkStart w:id="2035" w:name="_Toc27579434"/>
      <w:bookmarkStart w:id="2036" w:name="_Toc36116014"/>
      <w:bookmarkStart w:id="2037" w:name="_Toc45214894"/>
      <w:bookmarkStart w:id="2038" w:name="_Toc51866662"/>
      <w:bookmarkStart w:id="2039" w:name="_Toc218776621"/>
      <w:bookmarkEnd w:id="2033"/>
      <w:r w:rsidRPr="00C44D1B">
        <w:t>8.22</w:t>
      </w:r>
      <w:r w:rsidRPr="00C44D1B">
        <w:tab/>
        <w:t>Vibrator mode +CVIB</w:t>
      </w:r>
      <w:bookmarkEnd w:id="2034"/>
      <w:bookmarkEnd w:id="2035"/>
      <w:bookmarkEnd w:id="2036"/>
      <w:bookmarkEnd w:id="2037"/>
      <w:bookmarkEnd w:id="2038"/>
      <w:bookmarkEnd w:id="2039"/>
    </w:p>
    <w:p w14:paraId="3A6915AD" w14:textId="77777777" w:rsidR="00026965" w:rsidRPr="00C44D1B" w:rsidRDefault="00026965">
      <w:pPr>
        <w:pStyle w:val="TH"/>
      </w:pPr>
      <w:bookmarkStart w:id="2040" w:name="_CRTable82"/>
      <w:r w:rsidRPr="00C44D1B">
        <w:t>Table </w:t>
      </w:r>
      <w:bookmarkEnd w:id="2040"/>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2041"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665185"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2042" w:name="_MCCTEMPBM_CRPT80111027___7" w:colFirst="0" w:colLast="1"/>
            <w:bookmarkEnd w:id="2041"/>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2043" w:name="_MCCTEMPBM_CRPT80111028___7"/>
            <w:bookmarkStart w:id="2044" w:name="_MCCTEMPBM_CRPT80111030___7" w:colFirst="1" w:colLast="1"/>
            <w:bookmarkEnd w:id="2042"/>
            <w:r w:rsidRPr="00C44D1B">
              <w:rPr>
                <w:rFonts w:ascii="Courier New" w:hAnsi="Courier New"/>
              </w:rPr>
              <w:t>+CVIB=?</w:t>
            </w:r>
            <w:bookmarkEnd w:id="2043"/>
          </w:p>
        </w:tc>
        <w:tc>
          <w:tcPr>
            <w:tcW w:w="4252" w:type="dxa"/>
          </w:tcPr>
          <w:p w14:paraId="5D762EE2" w14:textId="77777777" w:rsidR="00026965" w:rsidRPr="00C44D1B" w:rsidRDefault="00026965">
            <w:pPr>
              <w:spacing w:after="20"/>
              <w:rPr>
                <w:rFonts w:ascii="Courier New" w:hAnsi="Courier New" w:cs="Courier New"/>
              </w:rPr>
            </w:pPr>
            <w:bookmarkStart w:id="2045"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45"/>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44"/>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2046"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46"/>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2047"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2048" w:name="_MCCTEMPBM_CRPT80111033___2"/>
      <w:bookmarkEnd w:id="2047"/>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2048"/>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2049" w:name="_CR8_23"/>
      <w:bookmarkStart w:id="2050" w:name="_Toc20207552"/>
      <w:bookmarkStart w:id="2051" w:name="_Toc27579435"/>
      <w:bookmarkStart w:id="2052" w:name="_Toc36116015"/>
      <w:bookmarkStart w:id="2053" w:name="_Toc45214895"/>
      <w:bookmarkStart w:id="2054" w:name="_Toc51866663"/>
      <w:bookmarkStart w:id="2055" w:name="_Toc218776622"/>
      <w:bookmarkEnd w:id="2049"/>
      <w:r w:rsidRPr="00C44D1B">
        <w:lastRenderedPageBreak/>
        <w:t>8.23</w:t>
      </w:r>
      <w:r w:rsidRPr="00C44D1B">
        <w:tab/>
        <w:t>Loudspeaker volume level +CLVL</w:t>
      </w:r>
      <w:bookmarkEnd w:id="2050"/>
      <w:bookmarkEnd w:id="2051"/>
      <w:bookmarkEnd w:id="2052"/>
      <w:bookmarkEnd w:id="2053"/>
      <w:bookmarkEnd w:id="2054"/>
      <w:bookmarkEnd w:id="2055"/>
    </w:p>
    <w:p w14:paraId="72B31C5E" w14:textId="77777777" w:rsidR="00026965" w:rsidRPr="00C44D1B" w:rsidRDefault="00026965">
      <w:pPr>
        <w:pStyle w:val="TH"/>
      </w:pPr>
      <w:bookmarkStart w:id="2056" w:name="_CRTable83"/>
      <w:r w:rsidRPr="00C44D1B">
        <w:t>Table </w:t>
      </w:r>
      <w:bookmarkEnd w:id="2056"/>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2057"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2058" w:name="_MCCTEMPBM_CRPT80111035___7" w:colFirst="0" w:colLast="1"/>
            <w:bookmarkEnd w:id="2057"/>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2059" w:name="_MCCTEMPBM_CRPT80111036___7"/>
            <w:bookmarkStart w:id="2060" w:name="_MCCTEMPBM_CRPT80111038___7" w:colFirst="1" w:colLast="1"/>
            <w:bookmarkEnd w:id="2058"/>
            <w:r w:rsidRPr="00C44D1B">
              <w:rPr>
                <w:rFonts w:ascii="Courier New" w:hAnsi="Courier New"/>
              </w:rPr>
              <w:t>+CLVL=?</w:t>
            </w:r>
            <w:bookmarkEnd w:id="2059"/>
          </w:p>
        </w:tc>
        <w:tc>
          <w:tcPr>
            <w:tcW w:w="4252" w:type="dxa"/>
          </w:tcPr>
          <w:p w14:paraId="4D280CFF" w14:textId="77777777" w:rsidR="00026965" w:rsidRPr="00C44D1B" w:rsidRDefault="00026965">
            <w:pPr>
              <w:spacing w:after="20"/>
              <w:rPr>
                <w:rFonts w:ascii="Courier New" w:hAnsi="Courier New"/>
              </w:rPr>
            </w:pPr>
            <w:bookmarkStart w:id="2061"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2061"/>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60"/>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2062"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2062"/>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2063" w:name="_MCCTEMPBM_CRPT80111040___7"/>
      <w:r w:rsidRPr="00C44D1B">
        <w:rPr>
          <w:rFonts w:ascii="Courier New" w:hAnsi="Courier New"/>
        </w:rPr>
        <w:t>&lt;level&gt;</w:t>
      </w:r>
      <w:r w:rsidRPr="00C44D1B">
        <w:t>: integer type value with manufacturer specific range (smallest value represents the lowest sound level)</w:t>
      </w:r>
    </w:p>
    <w:bookmarkEnd w:id="2063"/>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2064" w:name="_CR8_24"/>
      <w:bookmarkStart w:id="2065" w:name="_Toc20207553"/>
      <w:bookmarkStart w:id="2066" w:name="_Toc27579436"/>
      <w:bookmarkStart w:id="2067" w:name="_Toc36116016"/>
      <w:bookmarkStart w:id="2068" w:name="_Toc45214896"/>
      <w:bookmarkStart w:id="2069" w:name="_Toc51866664"/>
      <w:bookmarkStart w:id="2070" w:name="_Toc218776623"/>
      <w:bookmarkEnd w:id="2064"/>
      <w:r w:rsidRPr="00C44D1B">
        <w:t>8.24</w:t>
      </w:r>
      <w:r w:rsidRPr="00C44D1B">
        <w:tab/>
        <w:t>Mute control +CMUT</w:t>
      </w:r>
      <w:bookmarkEnd w:id="2065"/>
      <w:bookmarkEnd w:id="2066"/>
      <w:bookmarkEnd w:id="2067"/>
      <w:bookmarkEnd w:id="2068"/>
      <w:bookmarkEnd w:id="2069"/>
      <w:bookmarkEnd w:id="2070"/>
    </w:p>
    <w:p w14:paraId="2CCC85B7" w14:textId="77777777" w:rsidR="00026965" w:rsidRPr="00C44D1B" w:rsidRDefault="00026965">
      <w:pPr>
        <w:pStyle w:val="TH"/>
      </w:pPr>
      <w:bookmarkStart w:id="2071" w:name="_CRTable84"/>
      <w:r w:rsidRPr="00C44D1B">
        <w:t>Table </w:t>
      </w:r>
      <w:bookmarkEnd w:id="2071"/>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2072"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2073" w:name="_MCCTEMPBM_CRPT80111042___7" w:colFirst="0" w:colLast="1"/>
            <w:bookmarkEnd w:id="2072"/>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2074" w:name="_MCCTEMPBM_CRPT80111043___7"/>
            <w:bookmarkEnd w:id="2073"/>
            <w:r w:rsidRPr="00C44D1B">
              <w:rPr>
                <w:rFonts w:ascii="Courier New" w:hAnsi="Courier New"/>
              </w:rPr>
              <w:t>+CMUT=?</w:t>
            </w:r>
            <w:bookmarkEnd w:id="2074"/>
          </w:p>
        </w:tc>
        <w:tc>
          <w:tcPr>
            <w:tcW w:w="3798" w:type="dxa"/>
          </w:tcPr>
          <w:p w14:paraId="7D772353" w14:textId="77777777" w:rsidR="00026965" w:rsidRPr="00C44D1B" w:rsidRDefault="00026965">
            <w:pPr>
              <w:spacing w:after="20"/>
            </w:pPr>
            <w:bookmarkStart w:id="2075"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075"/>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2076"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2076"/>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2077" w:name="_MCCTEMPBM_CRPT80111046___7"/>
      <w:r w:rsidRPr="00C44D1B">
        <w:rPr>
          <w:rFonts w:ascii="Courier New" w:hAnsi="Courier New"/>
        </w:rPr>
        <w:t>&lt;n&gt;</w:t>
      </w:r>
      <w:r w:rsidRPr="00C44D1B">
        <w:t>:</w:t>
      </w:r>
      <w:r w:rsidR="00FB44EC" w:rsidRPr="00C44D1B">
        <w:t xml:space="preserve"> integer type</w:t>
      </w:r>
    </w:p>
    <w:bookmarkEnd w:id="2077"/>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2078" w:name="_CR8_25"/>
      <w:bookmarkStart w:id="2079" w:name="_Toc20207554"/>
      <w:bookmarkStart w:id="2080" w:name="_Toc27579437"/>
      <w:bookmarkStart w:id="2081" w:name="_Toc36116017"/>
      <w:bookmarkStart w:id="2082" w:name="_Toc45214897"/>
      <w:bookmarkStart w:id="2083" w:name="_Toc51866665"/>
      <w:bookmarkStart w:id="2084" w:name="_Toc218776624"/>
      <w:bookmarkEnd w:id="2078"/>
      <w:r w:rsidRPr="00C44D1B">
        <w:t>8.25</w:t>
      </w:r>
      <w:r w:rsidRPr="00C44D1B">
        <w:tab/>
        <w:t>Accumulated call meter +CACM</w:t>
      </w:r>
      <w:bookmarkEnd w:id="2079"/>
      <w:bookmarkEnd w:id="2080"/>
      <w:bookmarkEnd w:id="2081"/>
      <w:bookmarkEnd w:id="2082"/>
      <w:bookmarkEnd w:id="2083"/>
      <w:bookmarkEnd w:id="2084"/>
    </w:p>
    <w:p w14:paraId="309480F3" w14:textId="77777777" w:rsidR="00026965" w:rsidRPr="00C44D1B" w:rsidRDefault="00026965">
      <w:pPr>
        <w:pStyle w:val="TH"/>
      </w:pPr>
      <w:bookmarkStart w:id="2085" w:name="_CRTable85"/>
      <w:r w:rsidRPr="00C44D1B">
        <w:t>Table </w:t>
      </w:r>
      <w:bookmarkEnd w:id="2085"/>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2086"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2087" w:name="_MCCTEMPBM_CRPT80111048___7" w:colFirst="0" w:colLast="1"/>
            <w:bookmarkEnd w:id="2086"/>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2088" w:name="_MCCTEMPBM_CRPT80111049___7"/>
            <w:bookmarkEnd w:id="2087"/>
            <w:r w:rsidRPr="00C44D1B">
              <w:rPr>
                <w:rFonts w:ascii="Courier New" w:hAnsi="Courier New"/>
              </w:rPr>
              <w:t>+CACM=?</w:t>
            </w:r>
            <w:bookmarkEnd w:id="2088"/>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2089"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89"/>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2090"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2090"/>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2091" w:name="_CR8_26"/>
      <w:bookmarkStart w:id="2092" w:name="_Toc20207555"/>
      <w:bookmarkStart w:id="2093" w:name="_Toc27579438"/>
      <w:bookmarkStart w:id="2094" w:name="_Toc36116018"/>
      <w:bookmarkStart w:id="2095" w:name="_Toc45214898"/>
      <w:bookmarkStart w:id="2096" w:name="_Toc51866666"/>
      <w:bookmarkStart w:id="2097" w:name="_Toc218776625"/>
      <w:bookmarkEnd w:id="2091"/>
      <w:r w:rsidRPr="00C44D1B">
        <w:t>8.26</w:t>
      </w:r>
      <w:r w:rsidRPr="00C44D1B">
        <w:tab/>
        <w:t>Accumulated call meter maximum +CAMM</w:t>
      </w:r>
      <w:bookmarkEnd w:id="2092"/>
      <w:bookmarkEnd w:id="2093"/>
      <w:bookmarkEnd w:id="2094"/>
      <w:bookmarkEnd w:id="2095"/>
      <w:bookmarkEnd w:id="2096"/>
      <w:bookmarkEnd w:id="2097"/>
    </w:p>
    <w:p w14:paraId="0CB0E0C6" w14:textId="77777777" w:rsidR="00026965" w:rsidRPr="00C44D1B" w:rsidRDefault="00026965">
      <w:pPr>
        <w:pStyle w:val="TH"/>
      </w:pPr>
      <w:bookmarkStart w:id="2098" w:name="_CRTable86"/>
      <w:r w:rsidRPr="00C44D1B">
        <w:t>Table </w:t>
      </w:r>
      <w:bookmarkEnd w:id="2098"/>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2099"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2100" w:name="_MCCTEMPBM_CRPT80111053___7" w:colFirst="0" w:colLast="1"/>
            <w:bookmarkEnd w:id="2099"/>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2101" w:name="_MCCTEMPBM_CRPT80111054___7"/>
            <w:bookmarkEnd w:id="2100"/>
            <w:r w:rsidRPr="00C44D1B">
              <w:rPr>
                <w:rFonts w:ascii="Courier New" w:hAnsi="Courier New"/>
              </w:rPr>
              <w:t>+CAMM=?</w:t>
            </w:r>
            <w:bookmarkEnd w:id="2101"/>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2102"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02"/>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2103"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2103"/>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2104" w:name="_CR8_27"/>
      <w:bookmarkStart w:id="2105" w:name="_Toc20207556"/>
      <w:bookmarkStart w:id="2106" w:name="_Toc27579439"/>
      <w:bookmarkStart w:id="2107" w:name="_Toc36116019"/>
      <w:bookmarkStart w:id="2108" w:name="_Toc45214899"/>
      <w:bookmarkStart w:id="2109" w:name="_Toc51866667"/>
      <w:bookmarkStart w:id="2110" w:name="_Toc218776626"/>
      <w:bookmarkEnd w:id="2104"/>
      <w:r w:rsidRPr="00C44D1B">
        <w:t>8.27</w:t>
      </w:r>
      <w:r w:rsidRPr="00C44D1B">
        <w:tab/>
        <w:t>Price per unit and currency table +CPUC</w:t>
      </w:r>
      <w:bookmarkEnd w:id="2105"/>
      <w:bookmarkEnd w:id="2106"/>
      <w:bookmarkEnd w:id="2107"/>
      <w:bookmarkEnd w:id="2108"/>
      <w:bookmarkEnd w:id="2109"/>
      <w:bookmarkEnd w:id="2110"/>
    </w:p>
    <w:p w14:paraId="604781F4" w14:textId="77777777" w:rsidR="00026965" w:rsidRPr="00C44D1B" w:rsidRDefault="00026965">
      <w:pPr>
        <w:pStyle w:val="TH"/>
      </w:pPr>
      <w:bookmarkStart w:id="2111" w:name="_CRTable87"/>
      <w:r w:rsidRPr="00C44D1B">
        <w:t>Table </w:t>
      </w:r>
      <w:bookmarkEnd w:id="2111"/>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2112"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2113" w:name="_MCCTEMPBM_CRPT80111058___7" w:colFirst="0" w:colLast="1"/>
            <w:bookmarkEnd w:id="2112"/>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2114" w:name="_MCCTEMPBM_CRPT80111059___7"/>
            <w:bookmarkEnd w:id="2113"/>
            <w:r w:rsidRPr="00C44D1B">
              <w:rPr>
                <w:rFonts w:ascii="Courier New" w:hAnsi="Courier New"/>
              </w:rPr>
              <w:t>+CPUC=?</w:t>
            </w:r>
            <w:bookmarkEnd w:id="2114"/>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2115"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15"/>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2116"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2116"/>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2117" w:name="_CR8_28"/>
      <w:bookmarkStart w:id="2118" w:name="_Toc20207557"/>
      <w:bookmarkStart w:id="2119" w:name="_Toc27579440"/>
      <w:bookmarkStart w:id="2120" w:name="_Toc36116020"/>
      <w:bookmarkStart w:id="2121" w:name="_Toc45214900"/>
      <w:bookmarkStart w:id="2122" w:name="_Toc51866668"/>
      <w:bookmarkStart w:id="2123" w:name="_Toc218776627"/>
      <w:bookmarkEnd w:id="2117"/>
      <w:r w:rsidRPr="00C44D1B">
        <w:t>8.28</w:t>
      </w:r>
      <w:r w:rsidRPr="00C44D1B">
        <w:tab/>
        <w:t xml:space="preserve">Call </w:t>
      </w:r>
      <w:r w:rsidR="00136ECD" w:rsidRPr="00C44D1B">
        <w:t>m</w:t>
      </w:r>
      <w:r w:rsidRPr="00C44D1B">
        <w:t>eter maximum event +CCWE</w:t>
      </w:r>
      <w:bookmarkEnd w:id="2118"/>
      <w:bookmarkEnd w:id="2119"/>
      <w:bookmarkEnd w:id="2120"/>
      <w:bookmarkEnd w:id="2121"/>
      <w:bookmarkEnd w:id="2122"/>
      <w:bookmarkEnd w:id="2123"/>
    </w:p>
    <w:p w14:paraId="53422667" w14:textId="77777777" w:rsidR="00026965" w:rsidRPr="00C44D1B" w:rsidRDefault="00026965">
      <w:pPr>
        <w:pStyle w:val="TH"/>
      </w:pPr>
      <w:bookmarkStart w:id="2124" w:name="_CRTable88"/>
      <w:r w:rsidRPr="00C44D1B">
        <w:t>Table </w:t>
      </w:r>
      <w:bookmarkEnd w:id="2124"/>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2125"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25"/>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2126"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2127" w:name="_MCCTEMPBM_CRPT80111064___7"/>
            <w:bookmarkStart w:id="2128" w:name="_MCCTEMPBM_CRPT80111066___7" w:colFirst="1" w:colLast="1"/>
            <w:bookmarkEnd w:id="2126"/>
            <w:r w:rsidRPr="00C44D1B">
              <w:rPr>
                <w:rFonts w:ascii="Courier New" w:hAnsi="Courier New"/>
              </w:rPr>
              <w:t>+CCWE=?</w:t>
            </w:r>
            <w:bookmarkEnd w:id="2127"/>
          </w:p>
        </w:tc>
        <w:tc>
          <w:tcPr>
            <w:tcW w:w="4252" w:type="dxa"/>
          </w:tcPr>
          <w:p w14:paraId="626D76B9" w14:textId="77777777" w:rsidR="00026965" w:rsidRPr="00C44D1B" w:rsidRDefault="00026965">
            <w:pPr>
              <w:spacing w:after="20"/>
              <w:rPr>
                <w:rFonts w:ascii="Courier New" w:hAnsi="Courier New"/>
              </w:rPr>
            </w:pPr>
            <w:bookmarkStart w:id="2129"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2129"/>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28"/>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2130"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30"/>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2131" w:name="_MCCTEMPBM_CRPT80111068___7"/>
      <w:r w:rsidRPr="00C44D1B">
        <w:rPr>
          <w:rFonts w:ascii="Courier New" w:hAnsi="Courier New"/>
        </w:rPr>
        <w:t>&lt;mode&gt;</w:t>
      </w:r>
      <w:r w:rsidRPr="00C44D1B">
        <w:t>:</w:t>
      </w:r>
      <w:r w:rsidR="00FB44EC" w:rsidRPr="00C44D1B">
        <w:t xml:space="preserve"> integer type</w:t>
      </w:r>
    </w:p>
    <w:bookmarkEnd w:id="2131"/>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2132" w:name="_CR8_29"/>
      <w:bookmarkStart w:id="2133" w:name="_Toc20207558"/>
      <w:bookmarkStart w:id="2134" w:name="_Toc27579441"/>
      <w:bookmarkStart w:id="2135" w:name="_Toc36116021"/>
      <w:bookmarkStart w:id="2136" w:name="_Toc45214901"/>
      <w:bookmarkStart w:id="2137" w:name="_Toc51866669"/>
      <w:bookmarkStart w:id="2138" w:name="_Toc218776628"/>
      <w:bookmarkEnd w:id="2132"/>
      <w:r w:rsidRPr="00C44D1B">
        <w:t>8.29</w:t>
      </w:r>
      <w:r w:rsidRPr="00C44D1B">
        <w:tab/>
        <w:t>Power class +CPWC</w:t>
      </w:r>
      <w:bookmarkEnd w:id="2133"/>
      <w:bookmarkEnd w:id="2134"/>
      <w:bookmarkEnd w:id="2135"/>
      <w:bookmarkEnd w:id="2136"/>
      <w:bookmarkEnd w:id="2137"/>
      <w:bookmarkEnd w:id="2138"/>
    </w:p>
    <w:p w14:paraId="4A89DBA0" w14:textId="77777777" w:rsidR="00026965" w:rsidRPr="00C44D1B" w:rsidRDefault="00026965">
      <w:pPr>
        <w:pStyle w:val="TH"/>
      </w:pPr>
      <w:bookmarkStart w:id="2139" w:name="_CRTable89"/>
      <w:r w:rsidRPr="00C44D1B">
        <w:t>Table </w:t>
      </w:r>
      <w:bookmarkEnd w:id="2139"/>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2140"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40"/>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2141"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2142" w:name="_MCCTEMPBM_CRPT80111071___7"/>
            <w:bookmarkStart w:id="2143" w:name="_MCCTEMPBM_CRPT80111073___7" w:colFirst="1" w:colLast="1"/>
            <w:bookmarkEnd w:id="2141"/>
            <w:r w:rsidRPr="00C44D1B">
              <w:rPr>
                <w:rFonts w:ascii="Courier New" w:hAnsi="Courier New"/>
              </w:rPr>
              <w:t>+CPWC=?</w:t>
            </w:r>
            <w:bookmarkEnd w:id="2142"/>
          </w:p>
        </w:tc>
        <w:tc>
          <w:tcPr>
            <w:tcW w:w="4252" w:type="dxa"/>
          </w:tcPr>
          <w:p w14:paraId="292B22FA" w14:textId="77777777" w:rsidR="00026965" w:rsidRPr="00C44D1B" w:rsidRDefault="00026965">
            <w:pPr>
              <w:spacing w:after="20"/>
            </w:pPr>
            <w:bookmarkStart w:id="2144"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2144"/>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43"/>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2145"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2146" w:name="_MCCTEMPBM_CRPT80111075___7"/>
      <w:bookmarkEnd w:id="2145"/>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2146"/>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2147"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2147"/>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2148"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2149" w:name="_MCCTEMPBM_CRPT80111078___7"/>
      <w:bookmarkEnd w:id="2148"/>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2149"/>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2150"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2150"/>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2151" w:name="_CR8_30"/>
      <w:bookmarkStart w:id="2152" w:name="_Toc20207559"/>
      <w:bookmarkStart w:id="2153" w:name="_Toc27579442"/>
      <w:bookmarkStart w:id="2154" w:name="_Toc36116022"/>
      <w:bookmarkStart w:id="2155" w:name="_Toc45214902"/>
      <w:bookmarkStart w:id="2156" w:name="_Toc51866670"/>
      <w:bookmarkStart w:id="2157" w:name="_Toc218776629"/>
      <w:bookmarkEnd w:id="2151"/>
      <w:r w:rsidRPr="00C44D1B">
        <w:t>8.30</w:t>
      </w:r>
      <w:r w:rsidRPr="00C44D1B">
        <w:tab/>
        <w:t xml:space="preserve">Set </w:t>
      </w:r>
      <w:r w:rsidR="00136ECD" w:rsidRPr="00C44D1B">
        <w:t>l</w:t>
      </w:r>
      <w:r w:rsidRPr="00C44D1B">
        <w:t>anguage +CLAN</w:t>
      </w:r>
      <w:bookmarkEnd w:id="2152"/>
      <w:bookmarkEnd w:id="2153"/>
      <w:bookmarkEnd w:id="2154"/>
      <w:bookmarkEnd w:id="2155"/>
      <w:bookmarkEnd w:id="2156"/>
      <w:bookmarkEnd w:id="2157"/>
    </w:p>
    <w:p w14:paraId="3CFB38F4" w14:textId="77777777" w:rsidR="00026965" w:rsidRPr="00C44D1B" w:rsidRDefault="00026965">
      <w:pPr>
        <w:pStyle w:val="TH"/>
      </w:pPr>
      <w:bookmarkStart w:id="2158" w:name="_CRTable90"/>
      <w:r w:rsidRPr="00C44D1B">
        <w:t>Table </w:t>
      </w:r>
      <w:bookmarkEnd w:id="2158"/>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2159"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59"/>
          </w:p>
        </w:tc>
      </w:tr>
      <w:tr w:rsidR="00026965" w:rsidRPr="00665185"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2160"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2161" w:name="_MCCTEMPBM_CRPT80111082___7"/>
            <w:bookmarkStart w:id="2162" w:name="_MCCTEMPBM_CRPT80111084___7" w:colFirst="1" w:colLast="1"/>
            <w:bookmarkEnd w:id="2160"/>
            <w:r w:rsidRPr="00C44D1B">
              <w:rPr>
                <w:rFonts w:ascii="Courier New" w:hAnsi="Courier New"/>
              </w:rPr>
              <w:t>+CLAN=?</w:t>
            </w:r>
            <w:bookmarkEnd w:id="2161"/>
          </w:p>
        </w:tc>
        <w:tc>
          <w:tcPr>
            <w:tcW w:w="4252" w:type="dxa"/>
          </w:tcPr>
          <w:p w14:paraId="35069AFE" w14:textId="77777777" w:rsidR="00026965" w:rsidRPr="00C44D1B" w:rsidRDefault="00026965">
            <w:pPr>
              <w:spacing w:after="20"/>
              <w:rPr>
                <w:rFonts w:ascii="Courier New" w:hAnsi="Courier New"/>
              </w:rPr>
            </w:pPr>
            <w:bookmarkStart w:id="2163"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2163"/>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62"/>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2164"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2164"/>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2165"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2165"/>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2166" w:name="_MCCTEMPBM_CRPT80111087___7"/>
      <w:r w:rsidRPr="00C44D1B">
        <w:rPr>
          <w:rFonts w:ascii="Courier New" w:hAnsi="Courier New"/>
        </w:rPr>
        <w:t>&lt;code&gt;</w:t>
      </w:r>
      <w:r w:rsidRPr="00C44D1B">
        <w:t>: (not all language codes are present in this list)</w:t>
      </w:r>
    </w:p>
    <w:p w14:paraId="192DB6D4" w14:textId="77777777" w:rsidR="00026965" w:rsidRPr="008E1B72" w:rsidRDefault="00026965" w:rsidP="008E1B72">
      <w:pPr>
        <w:pStyle w:val="B2"/>
        <w:rPr>
          <w:rFonts w:hint="eastAsia"/>
        </w:rPr>
      </w:pPr>
      <w:bookmarkStart w:id="2167" w:name="_MCCTEMPBM_CRPT80111088___2"/>
      <w:bookmarkEnd w:id="2166"/>
      <w:r w:rsidRPr="008E1B72">
        <w:t>"AUTO"</w:t>
      </w:r>
      <w:r w:rsidRPr="008E1B72">
        <w:tab/>
        <w:t>Read language from SIM-card /UICC. "Auto" is not returned by the read-command.</w:t>
      </w:r>
    </w:p>
    <w:p w14:paraId="09CBA88D" w14:textId="77777777" w:rsidR="00026965" w:rsidRPr="008E1B72" w:rsidRDefault="00026965" w:rsidP="008E1B72">
      <w:pPr>
        <w:pStyle w:val="B2"/>
      </w:pPr>
      <w:r w:rsidRPr="008E1B72">
        <w:t>"sw"</w:t>
      </w:r>
      <w:r w:rsidRPr="008E1B72">
        <w:tab/>
        <w:t>Swedish</w:t>
      </w:r>
    </w:p>
    <w:p w14:paraId="650DF247" w14:textId="77777777" w:rsidR="00026965" w:rsidRPr="008E1B72" w:rsidRDefault="00026965" w:rsidP="008E1B72">
      <w:pPr>
        <w:pStyle w:val="B2"/>
      </w:pPr>
      <w:r w:rsidRPr="008E1B72">
        <w:t>"fi"</w:t>
      </w:r>
      <w:r w:rsidRPr="008E1B72">
        <w:tab/>
        <w:t>Finnish</w:t>
      </w:r>
    </w:p>
    <w:p w14:paraId="63146B74" w14:textId="77777777" w:rsidR="00026965" w:rsidRPr="008E1B72" w:rsidRDefault="00026965" w:rsidP="008E1B72">
      <w:pPr>
        <w:pStyle w:val="B2"/>
      </w:pPr>
      <w:r w:rsidRPr="008E1B72">
        <w:t>"da"</w:t>
      </w:r>
      <w:r w:rsidRPr="008E1B72">
        <w:tab/>
        <w:t>Danish</w:t>
      </w:r>
    </w:p>
    <w:p w14:paraId="216B1CEE" w14:textId="77777777" w:rsidR="00026965" w:rsidRPr="008E1B72" w:rsidRDefault="00026965" w:rsidP="008E1B72">
      <w:pPr>
        <w:pStyle w:val="B2"/>
      </w:pPr>
      <w:r w:rsidRPr="008E1B72">
        <w:t>"no"</w:t>
      </w:r>
      <w:r w:rsidRPr="008E1B72">
        <w:tab/>
        <w:t>Norwegian</w:t>
      </w:r>
    </w:p>
    <w:p w14:paraId="25419D7F" w14:textId="77777777" w:rsidR="00026965" w:rsidRPr="008E1B72" w:rsidRDefault="00026965" w:rsidP="008E1B72">
      <w:pPr>
        <w:pStyle w:val="B2"/>
      </w:pPr>
      <w:r w:rsidRPr="008E1B72">
        <w:t>"de"</w:t>
      </w:r>
      <w:r w:rsidRPr="008E1B72">
        <w:tab/>
        <w:t>German</w:t>
      </w:r>
    </w:p>
    <w:p w14:paraId="6143CC1B" w14:textId="77777777" w:rsidR="00026965" w:rsidRPr="008E1B72" w:rsidRDefault="00026965" w:rsidP="008E1B72">
      <w:pPr>
        <w:pStyle w:val="B2"/>
      </w:pPr>
      <w:r w:rsidRPr="008E1B72">
        <w:t>"fr"</w:t>
      </w:r>
      <w:r w:rsidRPr="008E1B72">
        <w:tab/>
        <w:t>French</w:t>
      </w:r>
    </w:p>
    <w:p w14:paraId="00F9FFC7" w14:textId="77777777" w:rsidR="00026965" w:rsidRPr="008E1B72" w:rsidRDefault="00026965" w:rsidP="008E1B72">
      <w:pPr>
        <w:pStyle w:val="B2"/>
      </w:pPr>
      <w:r w:rsidRPr="008E1B72">
        <w:t>"es"</w:t>
      </w:r>
      <w:r w:rsidRPr="008E1B72">
        <w:tab/>
        <w:t>Spanish</w:t>
      </w:r>
    </w:p>
    <w:p w14:paraId="11D63236" w14:textId="77777777" w:rsidR="00026965" w:rsidRPr="008E1B72" w:rsidRDefault="00026965" w:rsidP="008E1B72">
      <w:pPr>
        <w:pStyle w:val="B2"/>
      </w:pPr>
      <w:r w:rsidRPr="008E1B72">
        <w:t>"it"</w:t>
      </w:r>
      <w:r w:rsidRPr="008E1B72">
        <w:tab/>
        <w:t>Italian</w:t>
      </w:r>
    </w:p>
    <w:p w14:paraId="61510EF1" w14:textId="77777777" w:rsidR="00026965" w:rsidRPr="008E1B72" w:rsidRDefault="00026965" w:rsidP="008E1B72">
      <w:pPr>
        <w:pStyle w:val="B2"/>
      </w:pPr>
      <w:r w:rsidRPr="008E1B72">
        <w:t>"en"</w:t>
      </w:r>
      <w:r w:rsidRPr="008E1B72">
        <w:tab/>
        <w:t>English</w:t>
      </w:r>
    </w:p>
    <w:bookmarkEnd w:id="2167"/>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2168" w:name="_CR8_31"/>
      <w:bookmarkStart w:id="2169" w:name="_Toc20207560"/>
      <w:bookmarkStart w:id="2170" w:name="_Toc27579443"/>
      <w:bookmarkStart w:id="2171" w:name="_Toc36116023"/>
      <w:bookmarkStart w:id="2172" w:name="_Toc45214903"/>
      <w:bookmarkStart w:id="2173" w:name="_Toc51866671"/>
      <w:bookmarkStart w:id="2174" w:name="_Toc218776630"/>
      <w:bookmarkEnd w:id="2168"/>
      <w:r w:rsidRPr="00C44D1B">
        <w:t>8.31</w:t>
      </w:r>
      <w:r w:rsidRPr="00C44D1B">
        <w:tab/>
        <w:t xml:space="preserve">Language </w:t>
      </w:r>
      <w:r w:rsidR="00136ECD" w:rsidRPr="00C44D1B">
        <w:t>e</w:t>
      </w:r>
      <w:r w:rsidRPr="00C44D1B">
        <w:t>vent +CLAE</w:t>
      </w:r>
      <w:bookmarkEnd w:id="2169"/>
      <w:bookmarkEnd w:id="2170"/>
      <w:bookmarkEnd w:id="2171"/>
      <w:bookmarkEnd w:id="2172"/>
      <w:bookmarkEnd w:id="2173"/>
      <w:bookmarkEnd w:id="2174"/>
    </w:p>
    <w:p w14:paraId="7536597A" w14:textId="77777777" w:rsidR="00026965" w:rsidRPr="00C44D1B" w:rsidRDefault="00026965">
      <w:pPr>
        <w:pStyle w:val="TH"/>
      </w:pPr>
      <w:bookmarkStart w:id="2175" w:name="_CRTable91"/>
      <w:r w:rsidRPr="00C44D1B">
        <w:t>Table </w:t>
      </w:r>
      <w:bookmarkEnd w:id="2175"/>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2176"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76"/>
          </w:p>
        </w:tc>
      </w:tr>
      <w:tr w:rsidR="00026965" w:rsidRPr="00665185"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2177"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2178" w:name="_MCCTEMPBM_CRPT80111091___7"/>
            <w:bookmarkStart w:id="2179" w:name="_MCCTEMPBM_CRPT80111093___7" w:colFirst="1" w:colLast="1"/>
            <w:bookmarkEnd w:id="2177"/>
            <w:r w:rsidRPr="00C44D1B">
              <w:rPr>
                <w:rFonts w:ascii="Courier New" w:hAnsi="Courier New"/>
              </w:rPr>
              <w:t>+CLAE=?</w:t>
            </w:r>
            <w:bookmarkEnd w:id="2178"/>
          </w:p>
        </w:tc>
        <w:tc>
          <w:tcPr>
            <w:tcW w:w="4252" w:type="dxa"/>
          </w:tcPr>
          <w:p w14:paraId="37C876B7" w14:textId="77777777" w:rsidR="00026965" w:rsidRPr="00C44D1B" w:rsidRDefault="00026965">
            <w:pPr>
              <w:spacing w:after="20"/>
              <w:rPr>
                <w:rFonts w:ascii="Courier New" w:hAnsi="Courier New" w:cs="Courier New"/>
              </w:rPr>
            </w:pPr>
            <w:bookmarkStart w:id="2180"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180"/>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79"/>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2181"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2181"/>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2182"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2183" w:name="_MCCTEMPBM_CRPT80111096___7"/>
      <w:bookmarkEnd w:id="2182"/>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2184" w:name="_MCCTEMPBM_CRPT80111097___7"/>
      <w:bookmarkEnd w:id="2183"/>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2184"/>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2185" w:name="_CR8_32"/>
      <w:bookmarkStart w:id="2186" w:name="_Toc20207561"/>
      <w:bookmarkStart w:id="2187" w:name="_Toc27579444"/>
      <w:bookmarkStart w:id="2188" w:name="_Toc36116024"/>
      <w:bookmarkStart w:id="2189" w:name="_Toc45214904"/>
      <w:bookmarkStart w:id="2190" w:name="_Toc51866672"/>
      <w:bookmarkStart w:id="2191" w:name="_Toc218776631"/>
      <w:bookmarkEnd w:id="2185"/>
      <w:r w:rsidRPr="00C44D1B">
        <w:t>8.32</w:t>
      </w:r>
      <w:r w:rsidRPr="00C44D1B">
        <w:tab/>
        <w:t xml:space="preserve">Set </w:t>
      </w:r>
      <w:r w:rsidR="00136ECD" w:rsidRPr="00C44D1B">
        <w:t>g</w:t>
      </w:r>
      <w:r w:rsidRPr="00C44D1B">
        <w:t xml:space="preserve">reeting </w:t>
      </w:r>
      <w:r w:rsidR="00136ECD" w:rsidRPr="00C44D1B">
        <w:t>t</w:t>
      </w:r>
      <w:r w:rsidRPr="00C44D1B">
        <w:t>ext +CSGT</w:t>
      </w:r>
      <w:bookmarkEnd w:id="2186"/>
      <w:bookmarkEnd w:id="2187"/>
      <w:bookmarkEnd w:id="2188"/>
      <w:bookmarkEnd w:id="2189"/>
      <w:bookmarkEnd w:id="2190"/>
      <w:bookmarkEnd w:id="2191"/>
    </w:p>
    <w:p w14:paraId="6A7B7E6E" w14:textId="77777777" w:rsidR="00026965" w:rsidRPr="00C44D1B" w:rsidRDefault="00026965">
      <w:pPr>
        <w:pStyle w:val="TH"/>
      </w:pPr>
      <w:bookmarkStart w:id="2192" w:name="_CRTable92"/>
      <w:r w:rsidRPr="00C44D1B">
        <w:t>Table </w:t>
      </w:r>
      <w:bookmarkEnd w:id="2192"/>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2193"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93"/>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2194"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2195" w:name="_MCCTEMPBM_CRPT80111100___7"/>
            <w:bookmarkStart w:id="2196" w:name="_MCCTEMPBM_CRPT80111102___7" w:colFirst="1" w:colLast="1"/>
            <w:bookmarkEnd w:id="2194"/>
            <w:r w:rsidRPr="00C44D1B">
              <w:rPr>
                <w:rFonts w:ascii="Courier New" w:hAnsi="Courier New"/>
              </w:rPr>
              <w:t>+CSGT=?</w:t>
            </w:r>
            <w:bookmarkEnd w:id="2195"/>
          </w:p>
        </w:tc>
        <w:tc>
          <w:tcPr>
            <w:tcW w:w="4670" w:type="dxa"/>
          </w:tcPr>
          <w:p w14:paraId="69EFF218" w14:textId="77777777" w:rsidR="00026965" w:rsidRPr="00C44D1B" w:rsidRDefault="00026965">
            <w:pPr>
              <w:spacing w:after="20"/>
              <w:rPr>
                <w:rFonts w:ascii="Courier New" w:hAnsi="Courier New"/>
              </w:rPr>
            </w:pPr>
            <w:bookmarkStart w:id="2197"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2197"/>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96"/>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2198" w:name="_MCCTEMPBM_CRPT80111103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2199" w:name="_MCCTEMPBM_CRPT80111104___7"/>
      <w:bookmarkEnd w:id="2198"/>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2199"/>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2200" w:name="_MCCTEMPBM_CRPT80111105___7"/>
      <w:r w:rsidRPr="00C44D1B">
        <w:rPr>
          <w:rFonts w:ascii="Courier New" w:hAnsi="Courier New" w:cs="Courier New"/>
        </w:rPr>
        <w:t>&lt;mode&gt;</w:t>
      </w:r>
      <w:r w:rsidRPr="00C44D1B">
        <w:t>:</w:t>
      </w:r>
      <w:r w:rsidR="006F254F" w:rsidRPr="00C44D1B">
        <w:t xml:space="preserve"> integer type</w:t>
      </w:r>
    </w:p>
    <w:bookmarkEnd w:id="2200"/>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2201"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2201"/>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2202" w:name="_CR8_33"/>
      <w:bookmarkStart w:id="2203" w:name="_Toc20207562"/>
      <w:bookmarkStart w:id="2204" w:name="_Toc27579445"/>
      <w:bookmarkStart w:id="2205" w:name="_Toc36116025"/>
      <w:bookmarkStart w:id="2206" w:name="_Toc45214905"/>
      <w:bookmarkStart w:id="2207" w:name="_Toc51866673"/>
      <w:bookmarkStart w:id="2208" w:name="_Toc218776632"/>
      <w:bookmarkEnd w:id="2202"/>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2203"/>
      <w:bookmarkEnd w:id="2204"/>
      <w:bookmarkEnd w:id="2205"/>
      <w:bookmarkEnd w:id="2206"/>
      <w:bookmarkEnd w:id="2207"/>
      <w:bookmarkEnd w:id="2208"/>
    </w:p>
    <w:p w14:paraId="6832DDF3" w14:textId="77777777" w:rsidR="00026965" w:rsidRPr="00C44D1B" w:rsidRDefault="00026965">
      <w:pPr>
        <w:pStyle w:val="TH"/>
      </w:pPr>
      <w:bookmarkStart w:id="2209" w:name="_CRTable93"/>
      <w:r w:rsidRPr="00C44D1B">
        <w:t>Table </w:t>
      </w:r>
      <w:bookmarkEnd w:id="2209"/>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2210"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10"/>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2211"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2212" w:name="_MCCTEMPBM_CRPT80111109___7"/>
            <w:bookmarkStart w:id="2213" w:name="_MCCTEMPBM_CRPT80111111___7" w:colFirst="1" w:colLast="1"/>
            <w:bookmarkEnd w:id="2211"/>
            <w:r w:rsidRPr="00C44D1B">
              <w:rPr>
                <w:rFonts w:ascii="Courier New" w:hAnsi="Courier New"/>
              </w:rPr>
              <w:t>+CSVM=?</w:t>
            </w:r>
            <w:bookmarkEnd w:id="2212"/>
          </w:p>
        </w:tc>
        <w:tc>
          <w:tcPr>
            <w:tcW w:w="4523" w:type="dxa"/>
          </w:tcPr>
          <w:p w14:paraId="023B390A" w14:textId="77777777" w:rsidR="00026965" w:rsidRPr="00C44D1B" w:rsidRDefault="00026965">
            <w:pPr>
              <w:spacing w:after="20"/>
              <w:rPr>
                <w:rFonts w:ascii="Courier New" w:hAnsi="Courier New" w:cs="Courier New"/>
              </w:rPr>
            </w:pPr>
            <w:bookmarkStart w:id="2214"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2214"/>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13"/>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2215"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15"/>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2216"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2216"/>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2217" w:name="_MCCTEMPBM_CRPT80111114___7"/>
      <w:r w:rsidRPr="00C44D1B">
        <w:rPr>
          <w:rFonts w:ascii="Courier New" w:hAnsi="Courier New" w:cs="Courier New"/>
        </w:rPr>
        <w:t>&lt;mode&gt;</w:t>
      </w:r>
      <w:r w:rsidRPr="00C44D1B">
        <w:t>:</w:t>
      </w:r>
      <w:r w:rsidR="006F254F" w:rsidRPr="00C44D1B">
        <w:t xml:space="preserve"> integer type</w:t>
      </w:r>
    </w:p>
    <w:bookmarkEnd w:id="2217"/>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2218"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2219" w:name="_MCCTEMPBM_CRPT80111116___2"/>
      <w:bookmarkEnd w:id="2218"/>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2219"/>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2220" w:name="_CR8_34"/>
      <w:bookmarkStart w:id="2221" w:name="_Toc20207563"/>
      <w:bookmarkStart w:id="2222" w:name="_Toc27579446"/>
      <w:bookmarkStart w:id="2223" w:name="_Toc36116026"/>
      <w:bookmarkStart w:id="2224" w:name="_Toc45214906"/>
      <w:bookmarkStart w:id="2225" w:name="_Toc51866674"/>
      <w:bookmarkStart w:id="2226" w:name="_Toc218776633"/>
      <w:bookmarkEnd w:id="2220"/>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2221"/>
      <w:bookmarkEnd w:id="2222"/>
      <w:bookmarkEnd w:id="2223"/>
      <w:bookmarkEnd w:id="2224"/>
      <w:bookmarkEnd w:id="2225"/>
      <w:bookmarkEnd w:id="2226"/>
    </w:p>
    <w:p w14:paraId="28FDC052" w14:textId="77777777" w:rsidR="00026965" w:rsidRPr="00C44D1B" w:rsidRDefault="00026965">
      <w:pPr>
        <w:pStyle w:val="TH"/>
      </w:pPr>
      <w:bookmarkStart w:id="2227" w:name="_CRTable94"/>
      <w:r w:rsidRPr="00C44D1B">
        <w:t>Table </w:t>
      </w:r>
      <w:bookmarkEnd w:id="2227"/>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2228"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28"/>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2229"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2230" w:name="_MCCTEMPBM_CRPT80111120___7" w:colFirst="1" w:colLast="1"/>
            <w:bookmarkEnd w:id="2229"/>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2231"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2231"/>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2230"/>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2232"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32"/>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2233"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2233"/>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2234" w:name="_CR8_35"/>
      <w:bookmarkStart w:id="2235" w:name="_Toc20207564"/>
      <w:bookmarkStart w:id="2236" w:name="_Toc27579447"/>
      <w:bookmarkStart w:id="2237" w:name="_Toc36116027"/>
      <w:bookmarkStart w:id="2238" w:name="_Toc45214907"/>
      <w:bookmarkStart w:id="2239" w:name="_Toc51866675"/>
      <w:bookmarkStart w:id="2240" w:name="_Toc218776634"/>
      <w:bookmarkEnd w:id="2234"/>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2235"/>
      <w:bookmarkEnd w:id="2236"/>
      <w:bookmarkEnd w:id="2237"/>
      <w:bookmarkEnd w:id="2238"/>
      <w:bookmarkEnd w:id="2239"/>
      <w:bookmarkEnd w:id="2240"/>
    </w:p>
    <w:p w14:paraId="7ABBC861" w14:textId="77777777" w:rsidR="00026965" w:rsidRPr="00C44D1B" w:rsidRDefault="00026965">
      <w:pPr>
        <w:pStyle w:val="TH"/>
      </w:pPr>
      <w:bookmarkStart w:id="2241" w:name="_CRTable95"/>
      <w:r w:rsidRPr="00C44D1B">
        <w:t>Table </w:t>
      </w:r>
      <w:bookmarkEnd w:id="2241"/>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2242"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42"/>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2243"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2243"/>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2244"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2244"/>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2245"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45"/>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2246"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2246"/>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2247"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2247"/>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2248" w:name="_CR8_36"/>
      <w:bookmarkStart w:id="2249" w:name="_Toc20207565"/>
      <w:bookmarkStart w:id="2250" w:name="_Toc27579448"/>
      <w:bookmarkStart w:id="2251" w:name="_Toc36116028"/>
      <w:bookmarkStart w:id="2252" w:name="_Toc45214908"/>
      <w:bookmarkStart w:id="2253" w:name="_Toc51866676"/>
      <w:bookmarkStart w:id="2254" w:name="_Toc218776635"/>
      <w:bookmarkEnd w:id="2248"/>
      <w:r w:rsidRPr="00C44D1B">
        <w:t>8.36</w:t>
      </w:r>
      <w:r w:rsidRPr="00C44D1B">
        <w:tab/>
        <w:t xml:space="preserve">Master </w:t>
      </w:r>
      <w:r w:rsidR="00136ECD" w:rsidRPr="00C44D1B">
        <w:t>r</w:t>
      </w:r>
      <w:r w:rsidRPr="00C44D1B">
        <w:t>eset +CMAR</w:t>
      </w:r>
      <w:bookmarkEnd w:id="2249"/>
      <w:bookmarkEnd w:id="2250"/>
      <w:bookmarkEnd w:id="2251"/>
      <w:bookmarkEnd w:id="2252"/>
      <w:bookmarkEnd w:id="2253"/>
      <w:bookmarkEnd w:id="2254"/>
    </w:p>
    <w:p w14:paraId="1F384150" w14:textId="77777777" w:rsidR="00026965" w:rsidRPr="00C44D1B" w:rsidRDefault="00026965">
      <w:pPr>
        <w:pStyle w:val="TH"/>
      </w:pPr>
      <w:bookmarkStart w:id="2255" w:name="_CRTable96"/>
      <w:r w:rsidRPr="00C44D1B">
        <w:t>Table </w:t>
      </w:r>
      <w:bookmarkEnd w:id="2255"/>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2256"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56"/>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2257"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57"/>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2258"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258"/>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2259" w:name="_MCCTEMPBM_CRPT80111132___7"/>
      <w:r w:rsidRPr="00C44D1B">
        <w:t xml:space="preserve">Test command returns </w:t>
      </w:r>
      <w:r w:rsidRPr="00C44D1B">
        <w:rPr>
          <w:rFonts w:ascii="Courier New" w:hAnsi="Courier New" w:cs="Courier New"/>
        </w:rPr>
        <w:t>OK</w:t>
      </w:r>
      <w:r w:rsidR="006F254F" w:rsidRPr="00C44D1B">
        <w:t>.</w:t>
      </w:r>
    </w:p>
    <w:bookmarkEnd w:id="2259"/>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2260" w:name="_MCCTEMPBM_CRPT80111133___7"/>
      <w:r w:rsidRPr="00C44D1B">
        <w:rPr>
          <w:rFonts w:ascii="Courier New" w:hAnsi="Courier New"/>
        </w:rPr>
        <w:t>&lt;phone lock code</w:t>
      </w:r>
      <w:r w:rsidRPr="00C44D1B">
        <w:t>&gt; string type; Security code (Phone Lock code) must be verified before performing the master reset.</w:t>
      </w:r>
    </w:p>
    <w:bookmarkEnd w:id="2260"/>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2261" w:name="_CR8_37"/>
      <w:bookmarkStart w:id="2262" w:name="_Toc20207566"/>
      <w:bookmarkStart w:id="2263" w:name="_Toc27579449"/>
      <w:bookmarkStart w:id="2264" w:name="_Toc36116029"/>
      <w:bookmarkStart w:id="2265" w:name="_Toc45214909"/>
      <w:bookmarkStart w:id="2266" w:name="_Toc51866677"/>
      <w:bookmarkStart w:id="2267" w:name="_Toc218776636"/>
      <w:bookmarkEnd w:id="2261"/>
      <w:r w:rsidRPr="00C44D1B">
        <w:t>8.37</w:t>
      </w:r>
      <w:r w:rsidRPr="00C44D1B">
        <w:tab/>
        <w:t>List all available AT commands +CLAC</w:t>
      </w:r>
      <w:bookmarkEnd w:id="2262"/>
      <w:bookmarkEnd w:id="2263"/>
      <w:bookmarkEnd w:id="2264"/>
      <w:bookmarkEnd w:id="2265"/>
      <w:bookmarkEnd w:id="2266"/>
      <w:bookmarkEnd w:id="2267"/>
    </w:p>
    <w:p w14:paraId="45FC07F1" w14:textId="77777777" w:rsidR="00026965" w:rsidRPr="00C44D1B" w:rsidRDefault="00026965">
      <w:pPr>
        <w:pStyle w:val="TH"/>
      </w:pPr>
      <w:bookmarkStart w:id="2268" w:name="_CRTable97"/>
      <w:r w:rsidRPr="00C44D1B">
        <w:t>Table </w:t>
      </w:r>
      <w:bookmarkEnd w:id="2268"/>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2269"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2269"/>
          <w:p w14:paraId="69063EDA" w14:textId="77777777" w:rsidR="00ED64EC" w:rsidRPr="00C44D1B" w:rsidRDefault="00ED64EC">
            <w:pPr>
              <w:spacing w:after="20"/>
            </w:pPr>
          </w:p>
          <w:p w14:paraId="2FA621AA" w14:textId="77777777" w:rsidR="00026965" w:rsidRPr="00C44D1B" w:rsidRDefault="00026965">
            <w:pPr>
              <w:spacing w:after="20"/>
            </w:pPr>
            <w:bookmarkStart w:id="2270"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0"/>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2271"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1"/>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2272"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2272"/>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2273"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2273"/>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2274" w:name="_CR8_38"/>
      <w:bookmarkStart w:id="2275" w:name="_Toc20207567"/>
      <w:bookmarkStart w:id="2276" w:name="_Toc27579450"/>
      <w:bookmarkStart w:id="2277" w:name="_Toc36116030"/>
      <w:bookmarkStart w:id="2278" w:name="_Toc45214910"/>
      <w:bookmarkStart w:id="2279" w:name="_Toc51866678"/>
      <w:bookmarkStart w:id="2280" w:name="_Toc218776637"/>
      <w:bookmarkEnd w:id="2274"/>
      <w:r w:rsidRPr="00C44D1B">
        <w:t>8.38</w:t>
      </w:r>
      <w:r w:rsidRPr="00C44D1B">
        <w:tab/>
        <w:t>Delete alarm +CALD</w:t>
      </w:r>
      <w:bookmarkEnd w:id="2275"/>
      <w:bookmarkEnd w:id="2276"/>
      <w:bookmarkEnd w:id="2277"/>
      <w:bookmarkEnd w:id="2278"/>
      <w:bookmarkEnd w:id="2279"/>
      <w:bookmarkEnd w:id="2280"/>
    </w:p>
    <w:p w14:paraId="1B4D8275" w14:textId="77777777" w:rsidR="00026965" w:rsidRPr="00C44D1B" w:rsidRDefault="00026965">
      <w:pPr>
        <w:pStyle w:val="TH"/>
      </w:pPr>
      <w:bookmarkStart w:id="2281" w:name="_CRTable98"/>
      <w:r w:rsidRPr="00C44D1B">
        <w:t>Table </w:t>
      </w:r>
      <w:bookmarkEnd w:id="2281"/>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282"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283" w:name="_MCCTEMPBM_CRPT80111140___7"/>
            <w:bookmarkStart w:id="2284" w:name="_MCCTEMPBM_CRPT80111142___7" w:colFirst="1" w:colLast="1"/>
            <w:bookmarkEnd w:id="2282"/>
            <w:r w:rsidRPr="00C44D1B">
              <w:rPr>
                <w:rFonts w:ascii="Courier New" w:hAnsi="Courier New"/>
              </w:rPr>
              <w:t>+CALD=?</w:t>
            </w:r>
            <w:bookmarkEnd w:id="2283"/>
          </w:p>
        </w:tc>
        <w:tc>
          <w:tcPr>
            <w:tcW w:w="3507" w:type="dxa"/>
          </w:tcPr>
          <w:p w14:paraId="7B9FEEA4" w14:textId="77777777" w:rsidR="00026965" w:rsidRPr="00C44D1B" w:rsidRDefault="00026965">
            <w:pPr>
              <w:spacing w:after="20"/>
              <w:rPr>
                <w:rFonts w:ascii="Courier New" w:hAnsi="Courier New"/>
              </w:rPr>
            </w:pPr>
            <w:bookmarkStart w:id="2285"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285"/>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84"/>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286" w:name="_MCCTEMPBM_CRPT80111143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286"/>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287" w:name="_MCCTEMPBM_CRPT80111144___7"/>
      <w:r w:rsidRPr="00C44D1B">
        <w:rPr>
          <w:rFonts w:ascii="Courier New" w:hAnsi="Courier New"/>
        </w:rPr>
        <w:t>&lt;n&gt;</w:t>
      </w:r>
      <w:r w:rsidRPr="00C44D1B">
        <w:t>: integer type value indicating the index of the alarm; default is manufacturer specific</w:t>
      </w:r>
    </w:p>
    <w:bookmarkEnd w:id="2287"/>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288" w:name="_CR8_39"/>
      <w:bookmarkStart w:id="2289" w:name="_Toc20207568"/>
      <w:bookmarkStart w:id="2290" w:name="_Toc27579451"/>
      <w:bookmarkStart w:id="2291" w:name="_Toc36116031"/>
      <w:bookmarkStart w:id="2292" w:name="_Toc45214911"/>
      <w:bookmarkStart w:id="2293" w:name="_Toc51866679"/>
      <w:bookmarkStart w:id="2294" w:name="_Toc218776638"/>
      <w:bookmarkEnd w:id="2288"/>
      <w:r w:rsidRPr="00C44D1B">
        <w:t>8.39</w:t>
      </w:r>
      <w:r w:rsidRPr="00C44D1B">
        <w:tab/>
        <w:t>Postpone or dismiss an alarm +CAPD</w:t>
      </w:r>
      <w:bookmarkEnd w:id="2289"/>
      <w:bookmarkEnd w:id="2290"/>
      <w:bookmarkEnd w:id="2291"/>
      <w:bookmarkEnd w:id="2292"/>
      <w:bookmarkEnd w:id="2293"/>
      <w:bookmarkEnd w:id="2294"/>
    </w:p>
    <w:p w14:paraId="64498897" w14:textId="77777777" w:rsidR="00026965" w:rsidRPr="00C44D1B" w:rsidRDefault="00026965">
      <w:pPr>
        <w:pStyle w:val="TH"/>
      </w:pPr>
      <w:bookmarkStart w:id="2295" w:name="_CRTable99"/>
      <w:r w:rsidRPr="00C44D1B">
        <w:t>Table </w:t>
      </w:r>
      <w:bookmarkEnd w:id="2295"/>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296"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297" w:name="_MCCTEMPBM_CRPT80111146___7"/>
            <w:bookmarkStart w:id="2298" w:name="_MCCTEMPBM_CRPT80111148___7" w:colFirst="1" w:colLast="1"/>
            <w:bookmarkEnd w:id="2296"/>
            <w:r w:rsidRPr="00C44D1B">
              <w:rPr>
                <w:rFonts w:ascii="Courier New" w:hAnsi="Courier New"/>
              </w:rPr>
              <w:t>+CAPD=?</w:t>
            </w:r>
            <w:bookmarkEnd w:id="2297"/>
          </w:p>
        </w:tc>
        <w:tc>
          <w:tcPr>
            <w:tcW w:w="3790" w:type="dxa"/>
          </w:tcPr>
          <w:p w14:paraId="2B196137" w14:textId="77777777" w:rsidR="00026965" w:rsidRPr="00C44D1B" w:rsidRDefault="00026965">
            <w:pPr>
              <w:spacing w:after="20"/>
              <w:rPr>
                <w:rFonts w:ascii="Courier New" w:hAnsi="Courier New"/>
              </w:rPr>
            </w:pPr>
            <w:bookmarkStart w:id="2299"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299"/>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300" w:name="_MCCTEMPBM_CRPT80111149___7"/>
            <w:bookmarkEnd w:id="2298"/>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300"/>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301"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301"/>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302"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302"/>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303" w:name="_CR8_40"/>
      <w:bookmarkStart w:id="2304" w:name="_Toc20207569"/>
      <w:bookmarkStart w:id="2305" w:name="_Toc27579452"/>
      <w:bookmarkStart w:id="2306" w:name="_Toc36116032"/>
      <w:bookmarkStart w:id="2307" w:name="_Toc45214912"/>
      <w:bookmarkStart w:id="2308" w:name="_Toc51866680"/>
      <w:bookmarkStart w:id="2309" w:name="_Toc218776639"/>
      <w:bookmarkEnd w:id="2303"/>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304"/>
      <w:bookmarkEnd w:id="2305"/>
      <w:bookmarkEnd w:id="2306"/>
      <w:bookmarkEnd w:id="2307"/>
      <w:bookmarkEnd w:id="2308"/>
      <w:bookmarkEnd w:id="2309"/>
    </w:p>
    <w:p w14:paraId="68755BF1" w14:textId="77777777" w:rsidR="00026965" w:rsidRPr="00C44D1B" w:rsidRDefault="00026965">
      <w:pPr>
        <w:pStyle w:val="TH"/>
      </w:pPr>
      <w:bookmarkStart w:id="2310" w:name="_CRTable100"/>
      <w:r w:rsidRPr="00C44D1B">
        <w:t>Table </w:t>
      </w:r>
      <w:bookmarkEnd w:id="2310"/>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311"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312" w:name="_MCCTEMPBM_CRPT80111153___7" w:colFirst="0" w:colLast="1"/>
            <w:bookmarkEnd w:id="2311"/>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313" w:name="_MCCTEMPBM_CRPT80111154___7"/>
            <w:bookmarkStart w:id="2314" w:name="_MCCTEMPBM_CRPT80111156___7" w:colFirst="1" w:colLast="1"/>
            <w:bookmarkEnd w:id="2312"/>
            <w:r w:rsidRPr="00C44D1B">
              <w:rPr>
                <w:rFonts w:ascii="Courier New" w:hAnsi="Courier New"/>
              </w:rPr>
              <w:t>+CTZU=?</w:t>
            </w:r>
            <w:bookmarkEnd w:id="2313"/>
          </w:p>
        </w:tc>
        <w:tc>
          <w:tcPr>
            <w:tcW w:w="4074" w:type="dxa"/>
          </w:tcPr>
          <w:p w14:paraId="7146EF1A" w14:textId="77777777" w:rsidR="00026965" w:rsidRPr="00C44D1B" w:rsidRDefault="00026965">
            <w:pPr>
              <w:keepNext/>
              <w:keepLines/>
              <w:spacing w:after="20"/>
              <w:rPr>
                <w:rFonts w:ascii="Courier New" w:hAnsi="Courier New"/>
              </w:rPr>
            </w:pPr>
            <w:bookmarkStart w:id="2315"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315"/>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14"/>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316"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16"/>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317" w:name="_MCCTEMPBM_CRPT80111158___7"/>
      <w:r w:rsidRPr="00C44D1B">
        <w:rPr>
          <w:rFonts w:ascii="Courier New" w:hAnsi="Courier New"/>
        </w:rPr>
        <w:t>&lt;onoff&gt;</w:t>
      </w:r>
      <w:r w:rsidRPr="00C44D1B">
        <w:t>: integer type value indicating</w:t>
      </w:r>
    </w:p>
    <w:bookmarkEnd w:id="2317"/>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318" w:name="_CR8_41"/>
      <w:bookmarkStart w:id="2319" w:name="_Toc20207570"/>
      <w:bookmarkStart w:id="2320" w:name="_Toc27579453"/>
      <w:bookmarkStart w:id="2321" w:name="_Toc36116033"/>
      <w:bookmarkStart w:id="2322" w:name="_Toc45214913"/>
      <w:bookmarkStart w:id="2323" w:name="_Toc51866681"/>
      <w:bookmarkStart w:id="2324" w:name="_Toc218776640"/>
      <w:bookmarkEnd w:id="2318"/>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319"/>
      <w:bookmarkEnd w:id="2320"/>
      <w:bookmarkEnd w:id="2321"/>
      <w:bookmarkEnd w:id="2322"/>
      <w:bookmarkEnd w:id="2323"/>
      <w:bookmarkEnd w:id="2324"/>
    </w:p>
    <w:p w14:paraId="79385A9B" w14:textId="77777777" w:rsidR="00026965" w:rsidRPr="00C44D1B" w:rsidRDefault="00026965">
      <w:pPr>
        <w:pStyle w:val="TH"/>
      </w:pPr>
      <w:bookmarkStart w:id="2325" w:name="_CRTable101"/>
      <w:r w:rsidRPr="00C44D1B">
        <w:t>Table </w:t>
      </w:r>
      <w:bookmarkEnd w:id="2325"/>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326"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327" w:name="_MCCTEMPBM_CRPT80111160___7" w:colFirst="0" w:colLast="1"/>
            <w:bookmarkEnd w:id="2326"/>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328" w:name="_MCCTEMPBM_CRPT80111161___7"/>
            <w:bookmarkStart w:id="2329" w:name="_MCCTEMPBM_CRPT80111163___7" w:colFirst="1" w:colLast="1"/>
            <w:bookmarkEnd w:id="2327"/>
            <w:r w:rsidRPr="00C44D1B">
              <w:rPr>
                <w:rFonts w:ascii="Courier New" w:hAnsi="Courier New"/>
              </w:rPr>
              <w:t>+CTZR=?</w:t>
            </w:r>
            <w:bookmarkEnd w:id="2328"/>
          </w:p>
        </w:tc>
        <w:tc>
          <w:tcPr>
            <w:tcW w:w="3724" w:type="dxa"/>
          </w:tcPr>
          <w:p w14:paraId="3AC8C016" w14:textId="77777777" w:rsidR="00026965" w:rsidRPr="00C44D1B" w:rsidRDefault="00026965">
            <w:pPr>
              <w:spacing w:after="20"/>
              <w:rPr>
                <w:rFonts w:ascii="Courier New" w:hAnsi="Courier New"/>
              </w:rPr>
            </w:pPr>
            <w:bookmarkStart w:id="2330"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330"/>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29"/>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331"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31"/>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332"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333" w:name="_MCCTEMPBM_CRPT80111166___7"/>
      <w:bookmarkEnd w:id="2332"/>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333"/>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334"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334"/>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335"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336" w:name="_MCCTEMPBM_CRPT80111169___7"/>
      <w:bookmarkEnd w:id="2335"/>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337" w:name="_MCCTEMPBM_CRPT80111170___7"/>
      <w:bookmarkEnd w:id="2336"/>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338" w:name="_MCCTEMPBM_CRPT80111171___7"/>
      <w:bookmarkEnd w:id="2337"/>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338"/>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339" w:name="_CR8_42"/>
      <w:bookmarkStart w:id="2340" w:name="_Toc20207571"/>
      <w:bookmarkStart w:id="2341" w:name="_Toc27579454"/>
      <w:bookmarkStart w:id="2342" w:name="_Toc36116034"/>
      <w:bookmarkStart w:id="2343" w:name="_Toc45214914"/>
      <w:bookmarkStart w:id="2344" w:name="_Toc51866682"/>
      <w:bookmarkStart w:id="2345" w:name="_Toc218776641"/>
      <w:bookmarkEnd w:id="2339"/>
      <w:r w:rsidRPr="00C44D1B">
        <w:rPr>
          <w:lang w:val="fr-FR"/>
        </w:rPr>
        <w:t>8.42</w:t>
      </w:r>
      <w:r w:rsidRPr="00C44D1B">
        <w:rPr>
          <w:lang w:val="fr-FR"/>
        </w:rPr>
        <w:tab/>
        <w:t>Enter protocol mode+CPROT</w:t>
      </w:r>
      <w:bookmarkEnd w:id="2340"/>
      <w:bookmarkEnd w:id="2341"/>
      <w:bookmarkEnd w:id="2342"/>
      <w:bookmarkEnd w:id="2343"/>
      <w:bookmarkEnd w:id="2344"/>
      <w:bookmarkEnd w:id="2345"/>
    </w:p>
    <w:p w14:paraId="45526B75" w14:textId="77777777" w:rsidR="00026965" w:rsidRPr="00C44D1B" w:rsidRDefault="00026965">
      <w:pPr>
        <w:pStyle w:val="TH"/>
      </w:pPr>
      <w:bookmarkStart w:id="2346" w:name="_CRTable102"/>
      <w:r w:rsidRPr="00C44D1B">
        <w:t>Table </w:t>
      </w:r>
      <w:bookmarkEnd w:id="2346"/>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347"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347"/>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348"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349" w:name="_MCCTEMPBM_CRPT80111174___7"/>
            <w:bookmarkEnd w:id="2348"/>
            <w:r w:rsidRPr="00C44D1B">
              <w:rPr>
                <w:rFonts w:ascii="Courier New" w:hAnsi="Courier New"/>
              </w:rPr>
              <w:t>[...]]</w:t>
            </w:r>
            <w:bookmarkEnd w:id="2349"/>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350"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350"/>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351"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352" w:name="_MCCTEMPBM_CRPT80111177___2"/>
      <w:bookmarkEnd w:id="2351"/>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353" w:name="_MCCTEMPBM_CRPT80111178___2"/>
      <w:bookmarkEnd w:id="2352"/>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354" w:name="_MCCTEMPBM_CRPT80111179___2"/>
      <w:bookmarkEnd w:id="2353"/>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355" w:name="_MCCTEMPBM_CRPT80111180___2"/>
      <w:bookmarkEnd w:id="2354"/>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356" w:name="_MCCTEMPBM_CRPT80111181___7"/>
      <w:bookmarkEnd w:id="2355"/>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357" w:name="_MCCTEMPBM_CRPT80111182___2"/>
      <w:bookmarkEnd w:id="2356"/>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358" w:name="_MCCTEMPBM_CRPT80111183___2"/>
      <w:bookmarkEnd w:id="2357"/>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358"/>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359" w:name="_CR8_43"/>
      <w:bookmarkStart w:id="2360" w:name="_Toc20207572"/>
      <w:bookmarkStart w:id="2361" w:name="_Toc27579455"/>
      <w:bookmarkStart w:id="2362" w:name="_Toc36116035"/>
      <w:bookmarkStart w:id="2363" w:name="_Toc45214915"/>
      <w:bookmarkStart w:id="2364" w:name="_Toc51866683"/>
      <w:bookmarkStart w:id="2365" w:name="_Toc218776642"/>
      <w:bookmarkEnd w:id="2359"/>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360"/>
      <w:bookmarkEnd w:id="2361"/>
      <w:bookmarkEnd w:id="2362"/>
      <w:bookmarkEnd w:id="2363"/>
      <w:bookmarkEnd w:id="2364"/>
      <w:bookmarkEnd w:id="2365"/>
    </w:p>
    <w:p w14:paraId="74834D4F" w14:textId="77777777" w:rsidR="00886539" w:rsidRPr="00C44D1B" w:rsidRDefault="00886539" w:rsidP="00886539">
      <w:pPr>
        <w:pStyle w:val="TH"/>
      </w:pPr>
      <w:bookmarkStart w:id="2366" w:name="_CRTable103"/>
      <w:r w:rsidRPr="00C44D1B">
        <w:t>Table </w:t>
      </w:r>
      <w:bookmarkEnd w:id="2366"/>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367"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368" w:name="_MCCTEMPBM_CRPT80111185___7"/>
            <w:bookmarkEnd w:id="2367"/>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36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369"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369"/>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370"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370"/>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371"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371"/>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372"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372"/>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373" w:name="_CR8_44"/>
      <w:bookmarkStart w:id="2374" w:name="_Toc20207573"/>
      <w:bookmarkStart w:id="2375" w:name="_Toc27579456"/>
      <w:bookmarkStart w:id="2376" w:name="_Toc36116036"/>
      <w:bookmarkStart w:id="2377" w:name="_Toc45214916"/>
      <w:bookmarkStart w:id="2378" w:name="_Toc51866684"/>
      <w:bookmarkStart w:id="2379" w:name="_Toc218776643"/>
      <w:bookmarkEnd w:id="2373"/>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374"/>
      <w:bookmarkEnd w:id="2375"/>
      <w:bookmarkEnd w:id="2376"/>
      <w:bookmarkEnd w:id="2377"/>
      <w:bookmarkEnd w:id="2378"/>
      <w:bookmarkEnd w:id="2379"/>
    </w:p>
    <w:p w14:paraId="0D6A40FF" w14:textId="77777777" w:rsidR="00886539" w:rsidRPr="00C44D1B" w:rsidRDefault="00886539" w:rsidP="00886539">
      <w:pPr>
        <w:pStyle w:val="TH"/>
      </w:pPr>
      <w:bookmarkStart w:id="2380" w:name="_CRTable104"/>
      <w:r w:rsidRPr="00C44D1B">
        <w:t>Table </w:t>
      </w:r>
      <w:bookmarkEnd w:id="2380"/>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381"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382" w:name="_MCCTEMPBM_CRPT80111191___7"/>
            <w:bookmarkEnd w:id="238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38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383"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383"/>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384"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385" w:name="_MCCTEMPBM_CRPT80111194___2"/>
      <w:bookmarkEnd w:id="2384"/>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385"/>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386"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386"/>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387"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387"/>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388" w:name="_CR8_45"/>
      <w:bookmarkStart w:id="2389" w:name="_Toc20207574"/>
      <w:bookmarkStart w:id="2390" w:name="_Toc27579457"/>
      <w:bookmarkStart w:id="2391" w:name="_Toc36116037"/>
      <w:bookmarkStart w:id="2392" w:name="_Toc45214917"/>
      <w:bookmarkStart w:id="2393" w:name="_Toc51866685"/>
      <w:bookmarkStart w:id="2394" w:name="_Toc218776644"/>
      <w:bookmarkEnd w:id="2388"/>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389"/>
      <w:bookmarkEnd w:id="2390"/>
      <w:bookmarkEnd w:id="2391"/>
      <w:bookmarkEnd w:id="2392"/>
      <w:bookmarkEnd w:id="2393"/>
      <w:bookmarkEnd w:id="2394"/>
    </w:p>
    <w:p w14:paraId="38468696" w14:textId="77777777" w:rsidR="00886539" w:rsidRPr="00C44D1B" w:rsidRDefault="00886539" w:rsidP="00886539">
      <w:pPr>
        <w:pStyle w:val="TH"/>
      </w:pPr>
      <w:bookmarkStart w:id="2395" w:name="_CRTable105"/>
      <w:r w:rsidRPr="00C44D1B">
        <w:t>Table </w:t>
      </w:r>
      <w:bookmarkEnd w:id="2395"/>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396"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397" w:name="_MCCTEMPBM_CRPT80111198___7"/>
            <w:bookmarkEnd w:id="2396"/>
            <w:r w:rsidRPr="00C44D1B">
              <w:rPr>
                <w:rFonts w:ascii="Courier New" w:hAnsi="Courier New" w:cs="Courier New"/>
              </w:rPr>
              <w:t>+CCHO=?</w:t>
            </w:r>
            <w:bookmarkEnd w:id="2397"/>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398"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399" w:name="_MCCTEMPBM_CRPT80111200___7"/>
      <w:bookmarkEnd w:id="2398"/>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400" w:name="_MCCTEMPBM_CRPT80111201___7"/>
      <w:bookmarkEnd w:id="2399"/>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400"/>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401"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01"/>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402" w:name="_CR8_46"/>
      <w:bookmarkStart w:id="2403" w:name="_Toc20207575"/>
      <w:bookmarkStart w:id="2404" w:name="_Toc27579458"/>
      <w:bookmarkStart w:id="2405" w:name="_Toc36116038"/>
      <w:bookmarkStart w:id="2406" w:name="_Toc45214918"/>
      <w:bookmarkStart w:id="2407" w:name="_Toc51866686"/>
      <w:bookmarkStart w:id="2408" w:name="_Toc218776645"/>
      <w:bookmarkEnd w:id="2402"/>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403"/>
      <w:bookmarkEnd w:id="2404"/>
      <w:bookmarkEnd w:id="2405"/>
      <w:bookmarkEnd w:id="2406"/>
      <w:bookmarkEnd w:id="2407"/>
      <w:bookmarkEnd w:id="2408"/>
    </w:p>
    <w:p w14:paraId="046292FC" w14:textId="77777777" w:rsidR="00886539" w:rsidRPr="00C44D1B" w:rsidRDefault="00886539" w:rsidP="00886539">
      <w:pPr>
        <w:pStyle w:val="TH"/>
        <w:rPr>
          <w:lang w:val="fr-FR"/>
        </w:rPr>
      </w:pPr>
      <w:bookmarkStart w:id="2409" w:name="_CRTable106"/>
      <w:r w:rsidRPr="00C44D1B">
        <w:rPr>
          <w:lang w:val="fr-FR"/>
        </w:rPr>
        <w:t>Table </w:t>
      </w:r>
      <w:bookmarkEnd w:id="2409"/>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410"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411" w:name="_MCCTEMPBM_CRPT80111204___7" w:colFirst="0" w:colLast="0"/>
            <w:bookmarkEnd w:id="2410"/>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411"/>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412" w:name="_MCCTEMPBM_CRPT80111205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412"/>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413"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13"/>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414" w:name="_CR8_47"/>
      <w:bookmarkStart w:id="2415" w:name="_Toc20207576"/>
      <w:bookmarkStart w:id="2416" w:name="_Toc27579459"/>
      <w:bookmarkStart w:id="2417" w:name="_Toc36116039"/>
      <w:bookmarkStart w:id="2418" w:name="_Toc45214919"/>
      <w:bookmarkStart w:id="2419" w:name="_Toc51866687"/>
      <w:bookmarkStart w:id="2420" w:name="_Toc218776646"/>
      <w:bookmarkEnd w:id="2414"/>
      <w:r w:rsidRPr="00C44D1B">
        <w:t>8.47</w:t>
      </w:r>
      <w:r w:rsidRPr="00C44D1B">
        <w:tab/>
        <w:t>EAP authentication +CEAP</w:t>
      </w:r>
      <w:bookmarkEnd w:id="2415"/>
      <w:bookmarkEnd w:id="2416"/>
      <w:bookmarkEnd w:id="2417"/>
      <w:bookmarkEnd w:id="2418"/>
      <w:bookmarkEnd w:id="2419"/>
      <w:bookmarkEnd w:id="2420"/>
    </w:p>
    <w:p w14:paraId="2BF3FF40" w14:textId="77777777" w:rsidR="001F40F9" w:rsidRPr="00C44D1B" w:rsidRDefault="001F40F9" w:rsidP="001F40F9">
      <w:pPr>
        <w:pStyle w:val="TH"/>
        <w:rPr>
          <w:lang w:val="fr-FR"/>
        </w:rPr>
      </w:pPr>
      <w:bookmarkStart w:id="2421" w:name="_CRTable107"/>
      <w:r w:rsidRPr="00C44D1B">
        <w:rPr>
          <w:lang w:val="fr-FR"/>
        </w:rPr>
        <w:t>Table </w:t>
      </w:r>
      <w:bookmarkEnd w:id="2421"/>
      <w:r w:rsidRPr="00C44D1B">
        <w:rPr>
          <w:lang w:val="fr-FR"/>
        </w:rPr>
        <w:t xml:space="preserve">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422"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423" w:name="_MCCTEMPBM_CRPT80111208___7" w:colFirst="0" w:colLast="0"/>
            <w:bookmarkEnd w:id="2422"/>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423"/>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424"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424"/>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425"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425"/>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bookmarkStart w:id="2426" w:name="_CR8_48"/>
      <w:bookmarkEnd w:id="2426"/>
      <w:r w:rsidRPr="00C44D1B">
        <w:rPr>
          <w:noProof/>
        </w:rPr>
        <w:br w:type="page"/>
      </w:r>
      <w:bookmarkStart w:id="2427" w:name="_Toc20207577"/>
      <w:bookmarkStart w:id="2428" w:name="_Toc27579460"/>
      <w:bookmarkStart w:id="2429" w:name="_Toc36116040"/>
      <w:bookmarkStart w:id="2430" w:name="_Toc45214920"/>
      <w:bookmarkStart w:id="2431" w:name="_Toc51866688"/>
      <w:bookmarkStart w:id="2432" w:name="_Toc218776647"/>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427"/>
      <w:bookmarkEnd w:id="2428"/>
      <w:bookmarkEnd w:id="2429"/>
      <w:bookmarkEnd w:id="2430"/>
      <w:bookmarkEnd w:id="2431"/>
      <w:bookmarkEnd w:id="2432"/>
    </w:p>
    <w:p w14:paraId="07B74816" w14:textId="77777777" w:rsidR="001F40F9" w:rsidRPr="00C44D1B" w:rsidRDefault="001F40F9" w:rsidP="001F40F9">
      <w:pPr>
        <w:pStyle w:val="TH"/>
      </w:pPr>
      <w:bookmarkStart w:id="2433" w:name="_CRTable108"/>
      <w:r w:rsidRPr="00C44D1B">
        <w:t>Table </w:t>
      </w:r>
      <w:bookmarkEnd w:id="2433"/>
      <w:r w:rsidRPr="00C44D1B">
        <w:t xml:space="preserve">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434"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435" w:name="_MCCTEMPBM_CRPT80111212___7" w:colFirst="0" w:colLast="0"/>
            <w:bookmarkEnd w:id="2434"/>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435"/>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436"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436"/>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437"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37"/>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438" w:name="_MCCTEMPBM_CRPT80111215___7"/>
      <w:r w:rsidRPr="00C44D1B">
        <w:rPr>
          <w:rFonts w:ascii="Courier New" w:hAnsi="Courier New" w:cs="Courier New"/>
        </w:rPr>
        <w:t>&lt;EAPparameter&gt;</w:t>
      </w:r>
      <w:r w:rsidRPr="00C44D1B">
        <w:t>:</w:t>
      </w:r>
      <w:r w:rsidR="00402EA6" w:rsidRPr="00C44D1B">
        <w:t xml:space="preserve"> integer type.</w:t>
      </w:r>
    </w:p>
    <w:bookmarkEnd w:id="2438"/>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439"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439"/>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440" w:name="_CR8_49"/>
      <w:bookmarkStart w:id="2441" w:name="_Toc20207578"/>
      <w:bookmarkStart w:id="2442" w:name="_Toc27579461"/>
      <w:bookmarkStart w:id="2443" w:name="_Toc36116041"/>
      <w:bookmarkStart w:id="2444" w:name="_Toc45214921"/>
      <w:bookmarkStart w:id="2445" w:name="_Toc51866689"/>
      <w:bookmarkStart w:id="2446" w:name="_Toc218776648"/>
      <w:bookmarkEnd w:id="2440"/>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441"/>
      <w:bookmarkEnd w:id="2442"/>
      <w:bookmarkEnd w:id="2443"/>
      <w:bookmarkEnd w:id="2444"/>
      <w:bookmarkEnd w:id="2445"/>
      <w:bookmarkEnd w:id="2446"/>
    </w:p>
    <w:p w14:paraId="41E7641C" w14:textId="77777777" w:rsidR="0043395F" w:rsidRPr="00C44D1B" w:rsidRDefault="003B1B52" w:rsidP="0043395F">
      <w:pPr>
        <w:pStyle w:val="TH"/>
      </w:pPr>
      <w:bookmarkStart w:id="2447" w:name="_CRTable109"/>
      <w:r w:rsidRPr="00C44D1B">
        <w:t>Table </w:t>
      </w:r>
      <w:bookmarkEnd w:id="2447"/>
      <w:r w:rsidRPr="00C44D1B">
        <w:t>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448"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449" w:name="_MCCTEMPBM_CRPT80111218___7"/>
            <w:bookmarkEnd w:id="2448"/>
            <w:r w:rsidRPr="00C44D1B">
              <w:rPr>
                <w:rFonts w:ascii="Courier New" w:hAnsi="Courier New" w:cs="Courier New"/>
              </w:rPr>
              <w:t>+CUAD=?</w:t>
            </w:r>
            <w:bookmarkEnd w:id="24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450"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450"/>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451"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51"/>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452"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453" w:name="_MCCTEMPBM_CRPT80111222___7"/>
      <w:bookmarkEnd w:id="2452"/>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454" w:name="_MCCTEMPBM_CRPT80111223___7"/>
      <w:bookmarkEnd w:id="2453"/>
      <w:r w:rsidRPr="00C44D1B">
        <w:rPr>
          <w:rFonts w:ascii="Courier New" w:hAnsi="Courier New" w:cs="Courier New"/>
        </w:rPr>
        <w:t>&lt;active_application&gt;</w:t>
      </w:r>
      <w:r w:rsidRPr="00C44D1B">
        <w:t>: integer type.</w:t>
      </w:r>
    </w:p>
    <w:bookmarkEnd w:id="2454"/>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455"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456" w:name="_MCCTEMPBM_CRPT80111225___7"/>
      <w:bookmarkEnd w:id="2455"/>
      <w:r w:rsidRPr="00C44D1B">
        <w:rPr>
          <w:rFonts w:ascii="Courier New" w:hAnsi="Courier New" w:cs="Courier New"/>
        </w:rPr>
        <w:t>&lt;AID&gt;</w:t>
      </w:r>
      <w:r w:rsidRPr="00C44D1B">
        <w:t>: string type in hexadecimal character format. AID of active USIM.</w:t>
      </w:r>
    </w:p>
    <w:bookmarkEnd w:id="2456"/>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457" w:name="_CR8_50"/>
      <w:bookmarkStart w:id="2458" w:name="_Toc20207579"/>
      <w:bookmarkStart w:id="2459" w:name="_Toc27579462"/>
      <w:bookmarkStart w:id="2460" w:name="_Toc36116042"/>
      <w:bookmarkStart w:id="2461" w:name="_Toc45214922"/>
      <w:bookmarkStart w:id="2462" w:name="_Toc51866690"/>
      <w:bookmarkStart w:id="2463" w:name="_Toc218776649"/>
      <w:bookmarkEnd w:id="2457"/>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458"/>
      <w:bookmarkEnd w:id="2459"/>
      <w:bookmarkEnd w:id="2460"/>
      <w:bookmarkEnd w:id="2461"/>
      <w:bookmarkEnd w:id="2462"/>
      <w:bookmarkEnd w:id="2463"/>
    </w:p>
    <w:p w14:paraId="41461AE0" w14:textId="77777777" w:rsidR="00107FA7" w:rsidRPr="00C44D1B" w:rsidRDefault="00107FA7" w:rsidP="00107FA7">
      <w:pPr>
        <w:pStyle w:val="TH"/>
        <w:rPr>
          <w:lang w:val="fr-FR"/>
        </w:rPr>
      </w:pPr>
      <w:bookmarkStart w:id="2464" w:name="_CRTable8_501"/>
      <w:r w:rsidRPr="00C44D1B">
        <w:rPr>
          <w:lang w:val="fr-FR"/>
        </w:rPr>
        <w:t>Table </w:t>
      </w:r>
      <w:bookmarkEnd w:id="2464"/>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465"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466" w:name="_MCCTEMPBM_CRPT80111227___7" w:colFirst="0" w:colLast="1"/>
            <w:bookmarkEnd w:id="2465"/>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467" w:name="_MCCTEMPBM_CRPT80111228___7"/>
            <w:bookmarkEnd w:id="2466"/>
            <w:r w:rsidRPr="00C44D1B">
              <w:rPr>
                <w:rFonts w:ascii="Courier New" w:hAnsi="Courier New" w:cs="Courier New"/>
              </w:rPr>
              <w:lastRenderedPageBreak/>
              <w:t>+CMOLR=?</w:t>
            </w:r>
            <w:bookmarkEnd w:id="2467"/>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468"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468"/>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469"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469"/>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470"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470"/>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471"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472" w:name="_MCCTEMPBM_CRPT80111233___7"/>
      <w:bookmarkEnd w:id="2471"/>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473" w:name="_MCCTEMPBM_CRPT80111234___7"/>
      <w:bookmarkEnd w:id="2472"/>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473"/>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474"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474"/>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475"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476" w:name="_MCCTEMPBM_CRPT80111237___7"/>
      <w:bookmarkEnd w:id="2475"/>
      <w:r w:rsidRPr="00C44D1B">
        <w:rPr>
          <w:rFonts w:ascii="Courier New" w:hAnsi="Courier New" w:cs="Courier New"/>
          <w:lang w:val="en-US"/>
        </w:rPr>
        <w:t>&lt;hor-acc-set&gt;</w:t>
      </w:r>
      <w:r w:rsidRPr="00C44D1B">
        <w:rPr>
          <w:lang w:val="en-US"/>
        </w:rPr>
        <w:t>: integer type.</w:t>
      </w:r>
    </w:p>
    <w:bookmarkEnd w:id="2476"/>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477"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478" w:name="_MCCTEMPBM_CRPT80111239___7"/>
      <w:bookmarkEnd w:id="2477"/>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479" w:name="_MCCTEMPBM_CRPT80111240___7"/>
      <w:bookmarkEnd w:id="2478"/>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479"/>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480" w:name="_MCCTEMPBM_CRPT80111241___7"/>
      <w:r w:rsidRPr="00C44D1B">
        <w:rPr>
          <w:rFonts w:ascii="Courier New" w:hAnsi="Courier New" w:cs="Courier New"/>
          <w:lang w:val="da-DK"/>
        </w:rPr>
        <w:t>&lt;ver-acc-set&gt;</w:t>
      </w:r>
      <w:r w:rsidRPr="00C44D1B">
        <w:rPr>
          <w:lang w:val="da-DK"/>
        </w:rPr>
        <w:t>: integer type.</w:t>
      </w:r>
    </w:p>
    <w:bookmarkEnd w:id="2480"/>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481"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482" w:name="_MCCTEMPBM_CRPT80111243___7"/>
      <w:bookmarkEnd w:id="2481"/>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482"/>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483" w:name="_MCCTEMPBM_CRPT80111244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484" w:name="_MCCTEMPBM_CRPT80111245___7"/>
      <w:bookmarkEnd w:id="2483"/>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485" w:name="_MCCTEMPBM_CRPT80111246___7"/>
      <w:bookmarkEnd w:id="2484"/>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485"/>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486"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486"/>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487"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488" w:name="_MCCTEMPBM_CRPT80111249___7"/>
      <w:bookmarkEnd w:id="2487"/>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489" w:name="_MCCTEMPBM_CRPT80111250___7"/>
      <w:bookmarkEnd w:id="2488"/>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490" w:name="_CRTable8_502"/>
      <w:bookmarkStart w:id="2491" w:name="_MCCTEMPBM_CRPT80111251___7"/>
      <w:bookmarkEnd w:id="2489"/>
      <w:r w:rsidRPr="00C44D1B">
        <w:t>Table </w:t>
      </w:r>
      <w:bookmarkEnd w:id="2490"/>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491"/>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C44D1B">
        <w:rPr>
          <w:rFonts w:eastAsia="SimSun"/>
          <w:sz w:val="20"/>
          <w:lang w:eastAsia="zh-CN"/>
        </w:rPr>
        <w:t>         </w:t>
      </w:r>
      <w:r w:rsidRPr="006B696F">
        <w:rPr>
          <w:rFonts w:eastAsia="SimSun"/>
          <w:sz w:val="20"/>
          <w:lang w:val="sv-SE" w:eastAsia="zh-CN"/>
        </w:rPr>
        <w:t>&lt;!ELEMENT inner_rad (#PCDATA)&gt;</w:t>
      </w:r>
    </w:p>
    <w:p w14:paraId="6065CA44"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6B696F">
        <w:rPr>
          <w:rFonts w:eastAsia="SimSun"/>
          <w:sz w:val="20"/>
          <w:lang w:val="sv-SE"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6B696F">
        <w:rPr>
          <w:rFonts w:eastAsia="SimSun"/>
          <w:sz w:val="20"/>
          <w:lang w:val="sv-SE" w:eastAsia="zh-CN"/>
        </w:rPr>
        <w:t>         </w:t>
      </w:r>
      <w:r w:rsidRPr="00C44D1B">
        <w:rPr>
          <w:rFonts w:eastAsia="SimSun"/>
          <w:sz w:val="20"/>
          <w:lang w:eastAsia="zh-CN"/>
        </w:rPr>
        <w:t>&lt;!ELEMENT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492"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493" w:name="_MCCTEMPBM_CRPT80111253___7"/>
      <w:bookmarkEnd w:id="2492"/>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493"/>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494" w:name="_CR8_51"/>
      <w:bookmarkStart w:id="2495" w:name="_Toc20207580"/>
      <w:bookmarkStart w:id="2496" w:name="_Toc27579463"/>
      <w:bookmarkStart w:id="2497" w:name="_Toc36116043"/>
      <w:bookmarkStart w:id="2498" w:name="_Toc45214923"/>
      <w:bookmarkStart w:id="2499" w:name="_Toc51866691"/>
      <w:bookmarkStart w:id="2500" w:name="_Toc218776650"/>
      <w:bookmarkEnd w:id="2494"/>
      <w:r w:rsidRPr="00C44D1B">
        <w:t>8.51</w:t>
      </w:r>
      <w:r w:rsidRPr="00C44D1B">
        <w:tab/>
        <w:t>Backlight +CBKLT</w:t>
      </w:r>
      <w:bookmarkEnd w:id="2495"/>
      <w:bookmarkEnd w:id="2496"/>
      <w:bookmarkEnd w:id="2497"/>
      <w:bookmarkEnd w:id="2498"/>
      <w:bookmarkEnd w:id="2499"/>
      <w:bookmarkEnd w:id="2500"/>
    </w:p>
    <w:p w14:paraId="2411BC17" w14:textId="77777777" w:rsidR="00340EE5" w:rsidRPr="00C44D1B" w:rsidRDefault="00340EE5" w:rsidP="00CE0E8E">
      <w:pPr>
        <w:pStyle w:val="TH"/>
      </w:pPr>
      <w:bookmarkStart w:id="2501" w:name="_CRTable8_511"/>
      <w:r w:rsidRPr="00C44D1B">
        <w:t>Table </w:t>
      </w:r>
      <w:bookmarkEnd w:id="2501"/>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502"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503" w:name="_MCCTEMPBM_CRPT80111255___7" w:colFirst="0" w:colLast="1"/>
            <w:bookmarkEnd w:id="2502"/>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504" w:name="_MCCTEMPBM_CRPT80111256___7"/>
            <w:bookmarkStart w:id="2505" w:name="_MCCTEMPBM_CRPT80111258___7" w:colFirst="1" w:colLast="1"/>
            <w:bookmarkEnd w:id="2503"/>
            <w:r w:rsidRPr="00C44D1B">
              <w:rPr>
                <w:rFonts w:ascii="Courier New" w:hAnsi="Courier New"/>
              </w:rPr>
              <w:t>+CBKLT=?</w:t>
            </w:r>
            <w:bookmarkEnd w:id="2504"/>
          </w:p>
        </w:tc>
        <w:tc>
          <w:tcPr>
            <w:tcW w:w="4252" w:type="dxa"/>
          </w:tcPr>
          <w:p w14:paraId="2024980E" w14:textId="77777777" w:rsidR="00340EE5" w:rsidRPr="00C44D1B" w:rsidRDefault="00340EE5" w:rsidP="00590909">
            <w:pPr>
              <w:spacing w:after="20"/>
              <w:rPr>
                <w:rFonts w:ascii="Courier New" w:hAnsi="Courier New"/>
              </w:rPr>
            </w:pPr>
            <w:bookmarkStart w:id="2506"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506"/>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05"/>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507"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507"/>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508" w:name="_MCCTEMPBM_CRPT80111260___7"/>
      <w:r w:rsidRPr="00C44D1B">
        <w:rPr>
          <w:rFonts w:ascii="Courier New" w:hAnsi="Courier New"/>
        </w:rPr>
        <w:t>&lt;state&gt;</w:t>
      </w:r>
      <w:r w:rsidRPr="00C44D1B">
        <w:t>:</w:t>
      </w:r>
      <w:r w:rsidR="00FE24B2" w:rsidRPr="00C44D1B">
        <w:t xml:space="preserve"> integer type</w:t>
      </w:r>
    </w:p>
    <w:bookmarkEnd w:id="2508"/>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509"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509"/>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510" w:name="_CR8_52"/>
      <w:bookmarkStart w:id="2511" w:name="_Toc20207581"/>
      <w:bookmarkStart w:id="2512" w:name="_Toc27579464"/>
      <w:bookmarkStart w:id="2513" w:name="_Toc36116044"/>
      <w:bookmarkStart w:id="2514" w:name="_Toc45214924"/>
      <w:bookmarkStart w:id="2515" w:name="_Toc51866692"/>
      <w:bookmarkStart w:id="2516" w:name="_Toc218776651"/>
      <w:bookmarkEnd w:id="2510"/>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511"/>
      <w:bookmarkEnd w:id="2512"/>
      <w:bookmarkEnd w:id="2513"/>
      <w:bookmarkEnd w:id="2514"/>
      <w:bookmarkEnd w:id="2515"/>
      <w:bookmarkEnd w:id="2516"/>
    </w:p>
    <w:p w14:paraId="19D23027" w14:textId="77777777" w:rsidR="007A3371" w:rsidRPr="00C44D1B" w:rsidRDefault="007A3371" w:rsidP="00CE0E8E">
      <w:pPr>
        <w:pStyle w:val="TH"/>
        <w:rPr>
          <w:lang w:val="fr-FR"/>
        </w:rPr>
      </w:pPr>
      <w:bookmarkStart w:id="2517" w:name="_CRTable8_521"/>
      <w:r w:rsidRPr="00C44D1B">
        <w:rPr>
          <w:lang w:val="fr-FR"/>
        </w:rPr>
        <w:t>Table</w:t>
      </w:r>
      <w:r w:rsidR="00CE0E8E" w:rsidRPr="00C44D1B">
        <w:rPr>
          <w:lang w:val="fr-FR"/>
        </w:rPr>
        <w:t> </w:t>
      </w:r>
      <w:bookmarkEnd w:id="2517"/>
      <w:r w:rsidR="00CE0E8E" w:rsidRPr="00C44D1B">
        <w:rPr>
          <w:lang w:val="fr-FR"/>
        </w:rPr>
        <w:t>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518"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519" w:name="_MCCTEMPBM_CRPT80111263___7"/>
            <w:bookmarkEnd w:id="2518"/>
            <w:r w:rsidRPr="00C44D1B">
              <w:rPr>
                <w:rFonts w:ascii="Courier New" w:hAnsi="Courier New"/>
              </w:rPr>
              <w:t>+CTSA=?</w:t>
            </w:r>
            <w:bookmarkEnd w:id="2519"/>
          </w:p>
        </w:tc>
        <w:tc>
          <w:tcPr>
            <w:tcW w:w="5719" w:type="dxa"/>
          </w:tcPr>
          <w:p w14:paraId="499C2AF8" w14:textId="77777777" w:rsidR="007A3371" w:rsidRPr="00C44D1B" w:rsidRDefault="007A3371" w:rsidP="00CC3F45">
            <w:pPr>
              <w:spacing w:after="20"/>
            </w:pPr>
            <w:bookmarkStart w:id="2520"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520"/>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521"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521"/>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25pt;height:201pt" o:ole="">
            <v:imagedata r:id="rId26" o:title=""/>
          </v:shape>
          <o:OLEObject Type="Embed" ProgID="Visio.Drawing.11" ShapeID="_x0000_i1033" DrawAspect="Content" ObjectID="_1829389484" r:id="rId27"/>
        </w:object>
      </w:r>
    </w:p>
    <w:p w14:paraId="37BA3F91" w14:textId="77777777" w:rsidR="007A3371" w:rsidRPr="00C44D1B" w:rsidRDefault="007A3371" w:rsidP="00CE0E8E">
      <w:pPr>
        <w:pStyle w:val="TF"/>
      </w:pPr>
      <w:bookmarkStart w:id="2522" w:name="_CRFigure8_521"/>
      <w:r w:rsidRPr="00C44D1B">
        <w:t>Figure</w:t>
      </w:r>
      <w:r w:rsidR="00B422F7" w:rsidRPr="00C44D1B">
        <w:t> </w:t>
      </w:r>
      <w:bookmarkEnd w:id="2522"/>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523"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524" w:name="_MCCTEMPBM_CRPT80111267___7"/>
      <w:bookmarkEnd w:id="2523"/>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524"/>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525"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526" w:name="_MCCTEMPBM_CRPT80111269___7"/>
      <w:bookmarkEnd w:id="2525"/>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526"/>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527"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527"/>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bookmarkStart w:id="2528" w:name="_CRTable8_522"/>
      <w:r w:rsidRPr="00C44D1B">
        <w:lastRenderedPageBreak/>
        <w:t>Table </w:t>
      </w:r>
      <w:bookmarkEnd w:id="2528"/>
      <w:r w:rsidRPr="00C44D1B">
        <w:t>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529" w:name="_MCCTEMPBM_CRPT80111271___7"/>
            <w:r w:rsidRPr="00C44D1B">
              <w:rPr>
                <w:rFonts w:ascii="Courier New" w:hAnsi="Courier New" w:cs="Courier New"/>
              </w:rPr>
              <w:t>AT+CTSA=1,25,45</w:t>
            </w:r>
            <w:bookmarkEnd w:id="252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530" w:name="_MCCTEMPBM_CRPT80111272___7"/>
            <w:r w:rsidRPr="00C44D1B">
              <w:rPr>
                <w:rFonts w:ascii="Courier New" w:hAnsi="Courier New" w:cs="Courier New"/>
              </w:rPr>
              <w:t>AT+CTSA=0,25,45</w:t>
            </w:r>
            <w:bookmarkEnd w:id="253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531" w:name="_MCCTEMPBM_CRPT80111273___7"/>
            <w:r w:rsidRPr="00C44D1B">
              <w:rPr>
                <w:rFonts w:ascii="Courier New" w:hAnsi="Courier New" w:cs="Courier New"/>
              </w:rPr>
              <w:t>AT+CTSA=2,25,45</w:t>
            </w:r>
            <w:bookmarkEnd w:id="253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532" w:name="_MCCTEMPBM_CRPT80111274___7"/>
            <w:r w:rsidRPr="00C44D1B">
              <w:rPr>
                <w:rFonts w:ascii="Courier New" w:hAnsi="Courier New" w:cs="Courier New"/>
              </w:rPr>
              <w:t>AT+CTSA=3,25,45</w:t>
            </w:r>
            <w:bookmarkEnd w:id="253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53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534" w:name="_MCCTEMPBM_CRPT80111276___7" w:colFirst="1" w:colLast="1"/>
            <w:bookmarkEnd w:id="253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535" w:name="_MCCTEMPBM_CRPT80111277___7" w:colFirst="1" w:colLast="1"/>
            <w:bookmarkEnd w:id="253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536" w:name="_MCCTEMPBM_CRPT80111278___7" w:colFirst="1" w:colLast="1"/>
            <w:bookmarkEnd w:id="253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53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537" w:name="_CR8_53"/>
      <w:bookmarkStart w:id="2538" w:name="_Toc20207582"/>
      <w:bookmarkStart w:id="2539" w:name="_Toc27579465"/>
      <w:bookmarkStart w:id="2540" w:name="_Toc36116045"/>
      <w:bookmarkStart w:id="2541" w:name="_Toc45214925"/>
      <w:bookmarkStart w:id="2542" w:name="_Toc51866693"/>
      <w:bookmarkStart w:id="2543" w:name="_Toc218776652"/>
      <w:bookmarkEnd w:id="2537"/>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538"/>
      <w:bookmarkEnd w:id="2539"/>
      <w:bookmarkEnd w:id="2540"/>
      <w:bookmarkEnd w:id="2541"/>
      <w:bookmarkEnd w:id="2542"/>
      <w:bookmarkEnd w:id="2543"/>
    </w:p>
    <w:p w14:paraId="4FDE55F2" w14:textId="77777777" w:rsidR="00C45053" w:rsidRPr="00C44D1B" w:rsidRDefault="00C45053" w:rsidP="00CE0E8E">
      <w:pPr>
        <w:pStyle w:val="TH"/>
      </w:pPr>
      <w:bookmarkStart w:id="2544" w:name="_CRTable8_531"/>
      <w:r w:rsidRPr="00C44D1B">
        <w:t>Table</w:t>
      </w:r>
      <w:r w:rsidR="00CE0E8E" w:rsidRPr="00C44D1B">
        <w:t> </w:t>
      </w:r>
      <w:bookmarkEnd w:id="2544"/>
      <w:r w:rsidR="00CE0E8E" w:rsidRPr="00C44D1B">
        <w:t>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545"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546" w:name="_MCCTEMPBM_CRPT80111280___7" w:colFirst="0" w:colLast="1"/>
            <w:bookmarkEnd w:id="2545"/>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547" w:name="_MCCTEMPBM_CRPT80111281___7"/>
            <w:bookmarkStart w:id="2548" w:name="_MCCTEMPBM_CRPT80111283___7" w:colFirst="1" w:colLast="1"/>
            <w:bookmarkEnd w:id="2546"/>
            <w:r w:rsidRPr="00C44D1B">
              <w:rPr>
                <w:rFonts w:ascii="Courier New" w:hAnsi="Courier New"/>
              </w:rPr>
              <w:t>+CSO=?</w:t>
            </w:r>
            <w:bookmarkEnd w:id="2547"/>
          </w:p>
        </w:tc>
        <w:tc>
          <w:tcPr>
            <w:tcW w:w="3544" w:type="dxa"/>
          </w:tcPr>
          <w:p w14:paraId="297E30EA" w14:textId="77777777" w:rsidR="00C45053" w:rsidRPr="00C44D1B" w:rsidRDefault="00C45053" w:rsidP="00CC3F45">
            <w:pPr>
              <w:spacing w:after="20"/>
              <w:rPr>
                <w:rFonts w:ascii="Courier New" w:hAnsi="Courier New"/>
              </w:rPr>
            </w:pPr>
            <w:bookmarkStart w:id="2549"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549"/>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48"/>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550"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50"/>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8.1pt;height:133.2pt" o:ole="">
            <v:imagedata r:id="rId28" o:title=""/>
          </v:shape>
          <o:OLEObject Type="Embed" ProgID="Visio.Drawing.11" ShapeID="_x0000_i1034" DrawAspect="Content" ObjectID="_1829389485" r:id="rId29"/>
        </w:object>
      </w:r>
    </w:p>
    <w:p w14:paraId="1179FC84" w14:textId="77777777" w:rsidR="002B321F" w:rsidRPr="00C44D1B" w:rsidRDefault="002B321F" w:rsidP="002B321F">
      <w:pPr>
        <w:pStyle w:val="TF"/>
      </w:pPr>
      <w:bookmarkStart w:id="2551" w:name="_CRFigure8_531"/>
      <w:r w:rsidRPr="00C44D1B">
        <w:t>Figure </w:t>
      </w:r>
      <w:bookmarkEnd w:id="2551"/>
      <w:r w:rsidRPr="00C44D1B">
        <w:rPr>
          <w:noProof/>
        </w:rPr>
        <w:t>8.53-1</w:t>
      </w:r>
      <w:r w:rsidRPr="00C44D1B">
        <w:t>: Labelled ME sides when the ME is in the normal operating mode</w:t>
      </w:r>
    </w:p>
    <w:p w14:paraId="0FD90EDA" w14:textId="77777777" w:rsidR="00C45053" w:rsidRPr="00C44D1B" w:rsidRDefault="00C45053" w:rsidP="00C45053">
      <w:bookmarkStart w:id="2552"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552"/>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553" w:name="_MCCTEMPBM_CRPT80111286___7"/>
      <w:r w:rsidRPr="00C44D1B">
        <w:rPr>
          <w:rFonts w:ascii="Courier New" w:hAnsi="Courier New" w:cs="Courier New"/>
        </w:rPr>
        <w:t>&lt;orientation&gt;</w:t>
      </w:r>
      <w:r w:rsidRPr="00C44D1B">
        <w:t>:</w:t>
      </w:r>
      <w:r w:rsidR="00FE24B2" w:rsidRPr="00C44D1B">
        <w:t xml:space="preserve"> integer type</w:t>
      </w:r>
    </w:p>
    <w:bookmarkEnd w:id="2553"/>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554"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555" w:name="_MCCTEMPBM_CRPT80111288___7"/>
      <w:bookmarkEnd w:id="2554"/>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555"/>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bookmarkStart w:id="2556" w:name="_CRTable8_532"/>
      <w:r w:rsidRPr="00C44D1B">
        <w:t>Table </w:t>
      </w:r>
      <w:bookmarkEnd w:id="2556"/>
      <w:r w:rsidRPr="00C44D1B">
        <w:t>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557" w:name="_MCCTEMPBM_CRPT80111289___7"/>
            <w:r w:rsidRPr="00C44D1B">
              <w:rPr>
                <w:rFonts w:ascii="Courier New" w:hAnsi="Courier New" w:cs="Courier New"/>
              </w:rPr>
              <w:t>AT+CSO?</w:t>
            </w:r>
            <w:bookmarkEnd w:id="2557"/>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558" w:name="_MCCTEMPBM_CRPT80111290___7"/>
            <w:r w:rsidRPr="00C44D1B">
              <w:rPr>
                <w:rFonts w:ascii="Courier New" w:hAnsi="Courier New" w:cs="Courier New"/>
              </w:rPr>
              <w:t>AT+CSO=0</w:t>
            </w:r>
            <w:bookmarkEnd w:id="2558"/>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559" w:name="_MCCTEMPBM_CRPT80111291___7"/>
            <w:r w:rsidRPr="00C44D1B">
              <w:rPr>
                <w:rFonts w:ascii="Courier New" w:hAnsi="Courier New" w:cs="Courier New"/>
              </w:rPr>
              <w:t>AT+CSO=2,3</w:t>
            </w:r>
            <w:bookmarkEnd w:id="2559"/>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560" w:name="_MCCTEMPBM_CRPT80111292___2"/>
    </w:p>
    <w:bookmarkEnd w:id="2560"/>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561" w:name="_CR8_54"/>
      <w:bookmarkStart w:id="2562" w:name="_Toc20207583"/>
      <w:bookmarkStart w:id="2563" w:name="_Toc27579466"/>
      <w:bookmarkStart w:id="2564" w:name="_Toc36116046"/>
      <w:bookmarkStart w:id="2565" w:name="_Toc45214926"/>
      <w:bookmarkStart w:id="2566" w:name="_Toc51866694"/>
      <w:bookmarkStart w:id="2567" w:name="_Toc218776653"/>
      <w:bookmarkEnd w:id="2561"/>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562"/>
      <w:bookmarkEnd w:id="2563"/>
      <w:bookmarkEnd w:id="2564"/>
      <w:bookmarkEnd w:id="2565"/>
      <w:bookmarkEnd w:id="2566"/>
      <w:bookmarkEnd w:id="2567"/>
    </w:p>
    <w:p w14:paraId="2E9D5E73" w14:textId="77777777" w:rsidR="00C45053" w:rsidRPr="00C44D1B" w:rsidRDefault="00C45053" w:rsidP="00CE0E8E">
      <w:pPr>
        <w:pStyle w:val="TH"/>
      </w:pPr>
      <w:bookmarkStart w:id="2568" w:name="_CRTable8_541"/>
      <w:r w:rsidRPr="00C44D1B">
        <w:t>Table</w:t>
      </w:r>
      <w:r w:rsidR="00CE0E8E" w:rsidRPr="00C44D1B">
        <w:t> </w:t>
      </w:r>
      <w:bookmarkEnd w:id="2568"/>
      <w:r w:rsidR="00CE0E8E" w:rsidRPr="00C44D1B">
        <w:t>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569"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570" w:name="_MCCTEMPBM_CRPT80111294___7" w:colFirst="0" w:colLast="0"/>
            <w:bookmarkEnd w:id="2569"/>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570"/>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571"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571"/>
    <w:p w14:paraId="1AEAE514" w14:textId="77777777" w:rsidR="00C45053" w:rsidRPr="00C44D1B" w:rsidRDefault="000C30FF" w:rsidP="00342386">
      <w:pPr>
        <w:pStyle w:val="TH"/>
      </w:pPr>
      <w:r w:rsidRPr="00C44D1B">
        <w:object w:dxaOrig="7664" w:dyaOrig="4588" w14:anchorId="519CD577">
          <v:shape id="_x0000_i1035" type="#_x0000_t75" style="width:381.65pt;height:230.55pt" o:ole="">
            <v:imagedata r:id="rId30" o:title=""/>
          </v:shape>
          <o:OLEObject Type="Embed" ProgID="Visio.Drawing.11" ShapeID="_x0000_i1035" DrawAspect="Content" ObjectID="_1829389486" r:id="rId31"/>
        </w:object>
      </w:r>
    </w:p>
    <w:p w14:paraId="4062FBA5" w14:textId="77777777" w:rsidR="00C45053" w:rsidRPr="00C44D1B" w:rsidRDefault="00C45053" w:rsidP="00CE0E8E">
      <w:pPr>
        <w:pStyle w:val="TF"/>
      </w:pPr>
      <w:bookmarkStart w:id="2572" w:name="_CRFigure8_541"/>
      <w:r w:rsidRPr="00C44D1B">
        <w:t>Figure</w:t>
      </w:r>
      <w:r w:rsidR="00B422F7" w:rsidRPr="00C44D1B">
        <w:t> </w:t>
      </w:r>
      <w:bookmarkEnd w:id="2572"/>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573"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573"/>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574" w:name="_CR8_54A"/>
      <w:bookmarkStart w:id="2575" w:name="_Toc20207584"/>
      <w:bookmarkStart w:id="2576" w:name="_Toc27579467"/>
      <w:bookmarkStart w:id="2577" w:name="_Toc36116047"/>
      <w:bookmarkStart w:id="2578" w:name="_Toc45214927"/>
      <w:bookmarkStart w:id="2579" w:name="_Toc51866695"/>
      <w:bookmarkStart w:id="2580" w:name="_Toc218776654"/>
      <w:bookmarkEnd w:id="2574"/>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575"/>
      <w:bookmarkEnd w:id="2576"/>
      <w:bookmarkEnd w:id="2577"/>
      <w:bookmarkEnd w:id="2578"/>
      <w:bookmarkEnd w:id="2579"/>
      <w:bookmarkEnd w:id="2580"/>
    </w:p>
    <w:p w14:paraId="7F2948A9" w14:textId="77777777" w:rsidR="00716049" w:rsidRPr="00C44D1B" w:rsidRDefault="00716049" w:rsidP="00716049">
      <w:pPr>
        <w:pStyle w:val="TH"/>
      </w:pPr>
      <w:bookmarkStart w:id="2581" w:name="_CRTable8_54A1"/>
      <w:r w:rsidRPr="00C44D1B">
        <w:t>Table </w:t>
      </w:r>
      <w:bookmarkEnd w:id="2581"/>
      <w:r w:rsidRPr="00C44D1B">
        <w:t>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582"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583" w:name="_MCCTEMPBM_CRPT80111298___7" w:colFirst="0" w:colLast="0"/>
            <w:bookmarkEnd w:id="2582"/>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583"/>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584"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584"/>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585"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85"/>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586"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586"/>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587" w:name="_CR8_55"/>
      <w:bookmarkStart w:id="2588" w:name="_Toc20207585"/>
      <w:bookmarkStart w:id="2589" w:name="_Toc27579468"/>
      <w:bookmarkStart w:id="2590" w:name="_Toc36116048"/>
      <w:bookmarkStart w:id="2591" w:name="_Toc45214928"/>
      <w:bookmarkStart w:id="2592" w:name="_Toc51866696"/>
      <w:bookmarkStart w:id="2593" w:name="_Toc218776655"/>
      <w:bookmarkEnd w:id="2587"/>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588"/>
      <w:bookmarkEnd w:id="2589"/>
      <w:bookmarkEnd w:id="2590"/>
      <w:bookmarkEnd w:id="2591"/>
      <w:bookmarkEnd w:id="2592"/>
      <w:bookmarkEnd w:id="2593"/>
    </w:p>
    <w:p w14:paraId="29E2032E" w14:textId="77777777" w:rsidR="00AC5060" w:rsidRPr="00C44D1B" w:rsidRDefault="00AC5060" w:rsidP="00AC5060">
      <w:pPr>
        <w:pStyle w:val="TH"/>
        <w:rPr>
          <w:lang w:val="fr-FR"/>
        </w:rPr>
      </w:pPr>
      <w:bookmarkStart w:id="2594" w:name="_CRTable8_551"/>
      <w:r w:rsidRPr="00C44D1B">
        <w:rPr>
          <w:lang w:val="fr-FR"/>
        </w:rPr>
        <w:t>Table </w:t>
      </w:r>
      <w:bookmarkEnd w:id="2594"/>
      <w:r w:rsidRPr="00C44D1B">
        <w:rPr>
          <w:lang w:val="fr-FR"/>
        </w:rPr>
        <w:t>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595" w:name="_MCCTEMPBM_CRPT80111302___7"/>
            <w:r w:rsidRPr="00C44D1B">
              <w:rPr>
                <w:rFonts w:ascii="Courier New" w:hAnsi="Courier New" w:cs="Courier New"/>
              </w:rPr>
              <w:t>+CPOS&lt;CR&gt;</w:t>
            </w:r>
          </w:p>
          <w:p w14:paraId="1002E274" w14:textId="77777777" w:rsidR="00AC5060" w:rsidRPr="00C44D1B" w:rsidRDefault="00AC5060" w:rsidP="00AC5060">
            <w:bookmarkStart w:id="2596" w:name="_MCCTEMPBM_CRPT80111303___7"/>
            <w:bookmarkEnd w:id="2595"/>
            <w:r w:rsidRPr="00C44D1B">
              <w:t xml:space="preserve">text is entered </w:t>
            </w:r>
            <w:r w:rsidRPr="00C44D1B">
              <w:rPr>
                <w:rFonts w:ascii="Courier New" w:hAnsi="Courier New" w:cs="Courier New"/>
              </w:rPr>
              <w:t>&lt;ctrl-Z/ESC&gt;</w:t>
            </w:r>
            <w:bookmarkEnd w:id="2596"/>
          </w:p>
        </w:tc>
        <w:tc>
          <w:tcPr>
            <w:tcW w:w="3119" w:type="dxa"/>
          </w:tcPr>
          <w:p w14:paraId="59B629D8" w14:textId="77777777" w:rsidR="00AC5060" w:rsidRPr="00C44D1B" w:rsidRDefault="00AC5060" w:rsidP="00AC5060">
            <w:pPr>
              <w:spacing w:after="0"/>
            </w:pPr>
            <w:bookmarkStart w:id="2597"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597"/>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598" w:name="_MCCTEMPBM_CRPT80111305___7"/>
            <w:r w:rsidRPr="00C44D1B">
              <w:rPr>
                <w:rFonts w:ascii="Courier New" w:hAnsi="Courier New" w:cs="Courier New"/>
              </w:rPr>
              <w:t>+CPOS=?</w:t>
            </w:r>
            <w:bookmarkEnd w:id="2598"/>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599" w:name="_MCCTEMPBM_CRPT80111306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600" w:name="_MCCTEMPBM_CRPT80111307___7"/>
      <w:bookmarkEnd w:id="2599"/>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601" w:name="_MCCTEMPBM_CRPT80111308___7"/>
      <w:bookmarkEnd w:id="2600"/>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601"/>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602"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603" w:name="_MCCTEMPBM_CRPT80111310___7"/>
      <w:bookmarkEnd w:id="2602"/>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604" w:name="_MCCTEMPBM_CRPT80111311___7"/>
      <w:bookmarkEnd w:id="2603"/>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p w14:paraId="011D12AA" w14:textId="77777777" w:rsidR="000D2438" w:rsidRDefault="000D2438" w:rsidP="000D2438">
      <w:pPr>
        <w:pStyle w:val="B1"/>
        <w:rPr>
          <w:lang w:val="en-US"/>
        </w:rPr>
      </w:pPr>
      <w:bookmarkStart w:id="2605" w:name="_CRTable8_552"/>
      <w:bookmarkEnd w:id="2604"/>
      <w:r>
        <w:rPr>
          <w:rFonts w:ascii="Courier New" w:hAnsi="Courier New" w:cs="Courier New"/>
          <w:lang w:val="en-US"/>
        </w:rPr>
        <w:t>&lt;</w:t>
      </w:r>
      <w:r>
        <w:rPr>
          <w:rFonts w:ascii="Courier New" w:hAnsi="Courier New" w:cs="Courier New"/>
        </w:rPr>
        <w:t>Cancel_subscribed_events</w:t>
      </w:r>
      <w:r>
        <w:rPr>
          <w:rFonts w:ascii="Courier New" w:hAnsi="Courier New" w:cs="Courier New"/>
          <w:lang w:val="en-US"/>
        </w:rPr>
        <w:t>&gt;</w:t>
      </w:r>
      <w:r>
        <w:rPr>
          <w:lang w:val="en-US"/>
        </w:rPr>
        <w:t xml:space="preserve">: string type in UTF-8. This parameter provides an XML-formatted string for </w:t>
      </w:r>
      <w:r>
        <w:t>cancelling the network subscribed location events</w:t>
      </w:r>
      <w:r>
        <w:rPr>
          <w:lang w:val="en-US"/>
        </w:rPr>
        <w:t xml:space="preserve"> as defined in table 8.55-</w:t>
      </w:r>
      <w:r>
        <w:t>34</w:t>
      </w:r>
      <w:r>
        <w:rPr>
          <w:lang w:val="en-US"/>
        </w:rPr>
        <w:t xml:space="preserve">. This parameter shall not be subject to conventional character conversion as per </w:t>
      </w:r>
      <w:r>
        <w:rPr>
          <w:rFonts w:ascii="Courier New" w:hAnsi="Courier New" w:cs="Courier New"/>
        </w:rPr>
        <w:t>+CSCS</w:t>
      </w:r>
      <w:r>
        <w:rPr>
          <w:lang w:val="en-US"/>
        </w:rPr>
        <w:t>.</w:t>
      </w:r>
    </w:p>
    <w:p w14:paraId="1D899BFE" w14:textId="77777777" w:rsidR="00AC5060" w:rsidRPr="00C44D1B" w:rsidRDefault="00AC5060" w:rsidP="00AC5060">
      <w:pPr>
        <w:pStyle w:val="TH"/>
      </w:pPr>
      <w:r w:rsidRPr="00C44D1B">
        <w:t>Table </w:t>
      </w:r>
      <w:bookmarkEnd w:id="2605"/>
      <w:r w:rsidRPr="00C44D1B">
        <w:t>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606"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p w14:paraId="6D906DE9" w14:textId="77777777" w:rsidR="00AC5060" w:rsidRPr="00C44D1B" w:rsidRDefault="00AC5060" w:rsidP="00AC5060">
      <w:pPr>
        <w:pStyle w:val="TH"/>
      </w:pPr>
      <w:bookmarkStart w:id="2607" w:name="_CRTable8_553"/>
      <w:bookmarkEnd w:id="2606"/>
      <w:r w:rsidRPr="00C44D1B">
        <w:t>Table </w:t>
      </w:r>
      <w:bookmarkEnd w:id="2607"/>
      <w:r w:rsidRPr="00C44D1B">
        <w:t>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608"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p w14:paraId="10CF56E5" w14:textId="77777777" w:rsidR="00CE1546" w:rsidRPr="00C44D1B" w:rsidRDefault="00CE1546" w:rsidP="00CE1546">
      <w:pPr>
        <w:pStyle w:val="TH"/>
      </w:pPr>
      <w:bookmarkStart w:id="2609" w:name="_CRTable8_554"/>
      <w:bookmarkEnd w:id="2608"/>
      <w:r w:rsidRPr="00C44D1B">
        <w:t>Table </w:t>
      </w:r>
      <w:bookmarkEnd w:id="2609"/>
      <w:r w:rsidRPr="00C44D1B">
        <w:t>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610"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610"/>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611" w:name="_MCCTEMPBM_CRPT80111315___7"/>
      <w:r w:rsidRPr="00C44D1B">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p w14:paraId="531A5038" w14:textId="77777777" w:rsidR="00AC5060" w:rsidRPr="00C44D1B" w:rsidRDefault="00AC5060" w:rsidP="00CE1546">
      <w:pPr>
        <w:pStyle w:val="TH"/>
      </w:pPr>
      <w:bookmarkStart w:id="2612" w:name="_CRTable8_555"/>
      <w:bookmarkEnd w:id="2611"/>
      <w:r w:rsidRPr="00C44D1B">
        <w:t>Table </w:t>
      </w:r>
      <w:bookmarkEnd w:id="2612"/>
      <w:r w:rsidRPr="00C44D1B">
        <w:t>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 xml:space="preserve">&lt;!ELEMENT </w:t>
      </w:r>
      <w:r w:rsidR="00E96223" w:rsidRPr="006B696F">
        <w:rPr>
          <w:rFonts w:eastAsia="SimSun"/>
          <w:szCs w:val="16"/>
          <w:lang w:val="sv-SE" w:eastAsia="zh-CN"/>
        </w:rPr>
        <w:t xml:space="preserve">iode </w:t>
      </w:r>
      <w:r w:rsidRPr="006B696F">
        <w:rPr>
          <w:rFonts w:eastAsia="SimSun"/>
          <w:szCs w:val="16"/>
          <w:lang w:val="sv-SE" w:eastAsia="zh-CN"/>
        </w:rPr>
        <w:t>(#PCDATA)&gt;</w:t>
      </w:r>
    </w:p>
    <w:p w14:paraId="5F8EB64E"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UDRE (#PCDATA)&gt;</w:t>
      </w:r>
    </w:p>
    <w:p w14:paraId="00F4BAE9"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PRC (#PCDATA)&gt;</w:t>
      </w:r>
    </w:p>
    <w:p w14:paraId="47B337B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RRC (#PCDATA)&gt;</w:t>
      </w:r>
    </w:p>
    <w:p w14:paraId="416C39E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delta_PRC2 (#PCDATA)&gt;</w:t>
      </w:r>
    </w:p>
    <w:p w14:paraId="6FF50AA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delta_RRC2 (#PCDATA)&gt;</w:t>
      </w:r>
    </w:p>
    <w:p w14:paraId="26A5D4E6"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nav_model_elem (sat_id,sat_status,ephem_and_clock?)&gt;</w:t>
      </w:r>
    </w:p>
    <w:p w14:paraId="42E552B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sat_status EMPTY&gt;</w:t>
      </w:r>
    </w:p>
    <w:p w14:paraId="72A25A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w:t>
      </w:r>
      <w:r w:rsidR="00CE1546" w:rsidRPr="006B696F">
        <w:rPr>
          <w:rFonts w:eastAsia="SimSun"/>
          <w:szCs w:val="16"/>
          <w:lang w:val="sv-SE" w:eastAsia="zh-CN"/>
        </w:rPr>
        <w:t>   </w:t>
      </w:r>
      <w:r w:rsidRPr="006B696F">
        <w:rPr>
          <w:rFonts w:eastAsia="SimSun"/>
          <w:szCs w:val="16"/>
          <w:lang w:val="sv-SE" w:eastAsia="zh-CN"/>
        </w:rPr>
        <w:t>    &lt;!ATTLIST sat_status literal (NS_NN-U|ES_NN-U|NS_NN|ES_SN|REVD)</w:t>
      </w:r>
      <w:r w:rsidR="00B35A47" w:rsidRPr="006B696F">
        <w:rPr>
          <w:rFonts w:eastAsia="SimSun"/>
          <w:szCs w:val="16"/>
          <w:lang w:val="sv-SE" w:eastAsia="zh-CN"/>
        </w:rPr>
        <w:t xml:space="preserve"> #REQUIRED</w:t>
      </w:r>
      <w:r w:rsidRPr="006B696F">
        <w:rPr>
          <w:rFonts w:eastAsia="SimSun"/>
          <w:szCs w:val="16"/>
          <w:lang w:val="sv-SE" w:eastAsia="zh-CN"/>
        </w:rPr>
        <w:t>&gt;</w:t>
      </w:r>
    </w:p>
    <w:p w14:paraId="5964461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ephem_and_clock (l2_code,ura,sv_health,iodc,l2p_flag,esr1,esr2,esr3,esr4,tgd,toc,af2,af1,af0,crs,delta_n,m0,cuc,ecc,cus,power_half,toe,</w:t>
      </w:r>
      <w:r w:rsidR="00B35A47" w:rsidRPr="006B696F">
        <w:rPr>
          <w:rFonts w:eastAsia="SimSun"/>
          <w:szCs w:val="16"/>
          <w:lang w:val="sv-SE" w:eastAsia="zh-CN"/>
        </w:rPr>
        <w:t>fit_flag,</w:t>
      </w:r>
      <w:r w:rsidRPr="006B696F">
        <w:rPr>
          <w:rFonts w:eastAsia="SimSun"/>
          <w:szCs w:val="16"/>
          <w:lang w:val="sv-SE" w:eastAsia="zh-CN"/>
        </w:rPr>
        <w:t>aoda,cic,omega0,cis,i0,crc,omega,omega_dot,idot</w:t>
      </w:r>
      <w:r w:rsidR="00CE1546" w:rsidRPr="006B696F">
        <w:rPr>
          <w:rFonts w:eastAsia="SimSun"/>
          <w:szCs w:val="16"/>
          <w:lang w:val="sv-SE" w:eastAsia="zh-CN"/>
        </w:rPr>
        <w:t>,derived?</w:t>
      </w:r>
      <w:r w:rsidRPr="006B696F">
        <w:rPr>
          <w:rFonts w:eastAsia="SimSun"/>
          <w:szCs w:val="16"/>
          <w:lang w:val="sv-SE"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6B696F">
        <w:rPr>
          <w:rFonts w:eastAsia="SimSun"/>
          <w:szCs w:val="16"/>
          <w:lang w:val="sv-SE"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sv_health (#PCDATA)&gt;</w:t>
      </w:r>
    </w:p>
    <w:p w14:paraId="1774B9D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lastRenderedPageBreak/>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6B696F"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cs="Courier New"/>
          <w:szCs w:val="16"/>
        </w:rPr>
        <w:t>&lt;!ELEMENT beta3 (#PCDATA)&gt;</w:t>
      </w:r>
    </w:p>
    <w:p w14:paraId="2EECAC8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rFonts w:eastAsia="SimSun"/>
          <w:szCs w:val="16"/>
          <w:lang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eastAsia="SimSun"/>
          <w:szCs w:val="16"/>
          <w:lang w:eastAsia="zh-CN"/>
        </w:rPr>
        <w:t>&lt;!ELEMENT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6B696F">
        <w:rPr>
          <w:rFonts w:eastAsia="SimSun"/>
          <w:szCs w:val="16"/>
          <w:lang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6B696F">
        <w:rPr>
          <w:rFonts w:eastAsia="SimSun"/>
          <w:szCs w:val="16"/>
          <w:lang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lastRenderedPageBreak/>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3"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613"/>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 xml:space="preserve">&lt;!-- </w:t>
      </w:r>
      <w:r w:rsidR="006F5215" w:rsidRPr="006B696F">
        <w:rPr>
          <w:rFonts w:cs="Courier New"/>
          <w:szCs w:val="16"/>
          <w:lang w:val="fr-FR"/>
        </w:rPr>
        <w:t>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iCs/>
          <w:snapToGrid w:val="0"/>
          <w:szCs w:val="16"/>
          <w:lang w:val="fr-FR"/>
        </w:rPr>
        <w:tab/>
      </w:r>
      <w:r w:rsidR="006F5215" w:rsidRPr="00C44D1B">
        <w:rPr>
          <w:rFonts w:eastAsia="SimSun"/>
          <w:szCs w:val="16"/>
          <w:lang w:val="pt-BR" w:eastAsia="zh-CN"/>
        </w:rPr>
        <w:t xml:space="preserve">&lt;!ELEMENT </w:t>
      </w:r>
      <w:r w:rsidR="006F5215" w:rsidRPr="006B696F">
        <w:rPr>
          <w:iCs/>
          <w:snapToGrid w:val="0"/>
          <w:szCs w:val="16"/>
          <w:lang w:val="fr-FR"/>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6B696F">
        <w:rPr>
          <w:lang w:val="da-DK"/>
        </w:rPr>
        <w:tab/>
      </w:r>
      <w:r w:rsidR="006F5215" w:rsidRPr="006B696F">
        <w:rPr>
          <w:rFonts w:cs="Courier New"/>
          <w:szCs w:val="16"/>
          <w:lang w:val="da-DK"/>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4"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614"/>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5"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615"/>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616"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616"/>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bookmarkStart w:id="2617" w:name="_CRTable8_556"/>
      <w:r w:rsidRPr="00C44D1B">
        <w:t>Table </w:t>
      </w:r>
      <w:bookmarkEnd w:id="2617"/>
      <w:r w:rsidRPr="00C44D1B">
        <w:t>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618"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618"/>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9" w:name="_MCCTEMPBM_CRPT80111321___7"/>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619"/>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bookmarkStart w:id="2620" w:name="_CRTable8_557"/>
      <w:r w:rsidRPr="00C44D1B">
        <w:t>Table </w:t>
      </w:r>
      <w:bookmarkEnd w:id="2620"/>
      <w:r w:rsidRPr="00C44D1B">
        <w:t>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fr-FR" w:eastAsia="zh-CN"/>
        </w:rPr>
        <w:t>      </w:t>
      </w:r>
      <w:r w:rsidRPr="006B696F">
        <w:rPr>
          <w:rFonts w:eastAsia="SimSun"/>
          <w:szCs w:val="16"/>
          <w:lang w:val="fr-FR" w:eastAsia="zh-CN"/>
        </w:rPr>
        <w:t>&lt;!ELEMENT GPS_bitno (#PCDATA)&gt;</w:t>
      </w:r>
    </w:p>
    <w:p w14:paraId="33B305DD"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6B696F">
        <w:rPr>
          <w:rFonts w:eastAsia="SimSun"/>
          <w:szCs w:val="16"/>
          <w:lang w:val="fr-FR"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6B696F">
        <w:rPr>
          <w:rFonts w:eastAsia="SimSun"/>
          <w:szCs w:val="16"/>
          <w:lang w:val="fr-FR" w:eastAsia="zh-CN"/>
        </w:rPr>
        <w:t>      </w:t>
      </w:r>
      <w:r w:rsidRPr="00C44D1B">
        <w:rPr>
          <w:rFonts w:eastAsia="SimSun"/>
          <w:szCs w:val="16"/>
          <w:lang w:val="es-ES_tradnl" w:eastAsia="zh-CN"/>
        </w:rPr>
        <w:t>&lt;!ELEMENT az_el (az,elev)&gt;</w:t>
      </w:r>
    </w:p>
    <w:p w14:paraId="4AE021C7"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es-ES_tradnl" w:eastAsia="zh-CN"/>
        </w:rPr>
        <w:t>         </w:t>
      </w:r>
      <w:r w:rsidRPr="006B696F">
        <w:rPr>
          <w:rFonts w:eastAsia="SimSun"/>
          <w:szCs w:val="16"/>
          <w:lang w:val="fr-FR"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B696F">
        <w:rPr>
          <w:rFonts w:eastAsia="SimSun"/>
          <w:szCs w:val="16"/>
          <w:lang w:val="fr-FR" w:eastAsia="zh-CN"/>
        </w:rPr>
        <w:t>            </w:t>
      </w:r>
      <w:r w:rsidRPr="00C44D1B">
        <w:rPr>
          <w:rFonts w:eastAsia="SimSun"/>
          <w:szCs w:val="16"/>
          <w:lang w:val="en-US" w:eastAsia="zh-CN"/>
        </w:rPr>
        <w:t>&lt;!ATTLIST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6B696F"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&lt;!ELEMENT confidence_r10 (#PCDATA)&gt;  &lt;!-- 0..100 --&gt;</w:t>
      </w:r>
    </w:p>
    <w:p w14:paraId="5FFE151F" w14:textId="77777777" w:rsidR="00CE1546" w:rsidRPr="006B696F" w:rsidRDefault="00CE1546" w:rsidP="00CE1546"/>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bookmarkStart w:id="2621" w:name="_CRTable8_558"/>
      <w:r w:rsidRPr="00C44D1B">
        <w:t>Table </w:t>
      </w:r>
      <w:bookmarkEnd w:id="2621"/>
      <w:r w:rsidRPr="00C44D1B">
        <w:t>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bookmarkStart w:id="2622" w:name="_CRTable8_559"/>
      <w:r w:rsidRPr="00C44D1B">
        <w:t>Table </w:t>
      </w:r>
      <w:bookmarkEnd w:id="2622"/>
      <w:r w:rsidRPr="00C44D1B">
        <w:t>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3"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623"/>
    <w:p w14:paraId="45C6422F" w14:textId="77777777" w:rsidR="00CE1546" w:rsidRPr="00C44D1B" w:rsidRDefault="00CE1546" w:rsidP="00CE1546"/>
    <w:p w14:paraId="61E5EEF2" w14:textId="77777777" w:rsidR="00AC5060" w:rsidRPr="00C44D1B" w:rsidRDefault="00AC5060" w:rsidP="00D75217">
      <w:pPr>
        <w:pStyle w:val="TH"/>
      </w:pPr>
      <w:bookmarkStart w:id="2624" w:name="_CRTable8_5510"/>
      <w:r w:rsidRPr="00C44D1B">
        <w:t>Table </w:t>
      </w:r>
      <w:bookmarkEnd w:id="2624"/>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bookmarkStart w:id="2625" w:name="_CRTable8_5511"/>
      <w:r w:rsidRPr="00C44D1B">
        <w:t>Table </w:t>
      </w:r>
      <w:bookmarkEnd w:id="2625"/>
      <w:r w:rsidRPr="00C44D1B">
        <w:t>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626"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627" w:name="_CRTable8_5512"/>
      <w:bookmarkStart w:id="2628" w:name="_MCCTEMPBM_CRPT80111324___7"/>
      <w:bookmarkEnd w:id="2626"/>
      <w:r w:rsidRPr="00C44D1B">
        <w:t>Table </w:t>
      </w:r>
      <w:bookmarkEnd w:id="2627"/>
      <w:r w:rsidRPr="00C44D1B">
        <w:t>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628"/>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&lt;!ELEMENT nav_addl_data (GPS_week,GPS_toe,ttoe_limit,</w:t>
      </w:r>
      <w:r w:rsidR="008B2138" w:rsidRPr="006B696F">
        <w:rPr>
          <w:rFonts w:eastAsia="SimSun"/>
          <w:szCs w:val="16"/>
          <w:lang w:val="da-DK" w:eastAsia="zh-CN"/>
        </w:rPr>
        <w:t>addl_req_</w:t>
      </w:r>
      <w:r w:rsidRPr="006B696F">
        <w:rPr>
          <w:rFonts w:eastAsia="SimSun"/>
          <w:szCs w:val="16"/>
          <w:lang w:val="da-DK" w:eastAsia="zh-CN"/>
        </w:rPr>
        <w:t>sat</w:t>
      </w:r>
      <w:r w:rsidR="008B2138" w:rsidRPr="006B696F">
        <w:rPr>
          <w:rFonts w:eastAsia="SimSun"/>
          <w:szCs w:val="16"/>
          <w:lang w:val="da-DK" w:eastAsia="zh-CN"/>
        </w:rPr>
        <w:t>*</w:t>
      </w:r>
      <w:r w:rsidRPr="006B696F">
        <w:rPr>
          <w:rFonts w:eastAsia="SimSun"/>
          <w:szCs w:val="16"/>
          <w:lang w:val="da-DK"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629" w:name="_CRTable8_5513"/>
      <w:bookmarkStart w:id="2630" w:name="_MCCTEMPBM_CRPT80111326___7"/>
      <w:r w:rsidRPr="00C44D1B">
        <w:t>Table </w:t>
      </w:r>
      <w:bookmarkEnd w:id="2629"/>
      <w:r w:rsidRPr="00C44D1B">
        <w:t>8.55-</w:t>
      </w:r>
      <w:r w:rsidR="00CE1546" w:rsidRPr="00C44D1B">
        <w:t>13</w:t>
      </w:r>
      <w:r w:rsidRPr="00C44D1B">
        <w:t xml:space="preserve">: XML DTD for </w:t>
      </w:r>
      <w:r w:rsidRPr="00C44D1B">
        <w:rPr>
          <w:rFonts w:ascii="Courier New" w:hAnsi="Courier New" w:cs="Courier New"/>
        </w:rPr>
        <w:t>&lt;msg&gt;</w:t>
      </w:r>
    </w:p>
    <w:bookmarkEnd w:id="2630"/>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631"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632" w:name="_CRTable8_5514"/>
      <w:bookmarkStart w:id="2633" w:name="_MCCTEMPBM_CRPT80111328___7"/>
      <w:bookmarkEnd w:id="2631"/>
      <w:r w:rsidRPr="00C44D1B">
        <w:t>Table </w:t>
      </w:r>
      <w:bookmarkEnd w:id="2632"/>
      <w:r w:rsidRPr="00C44D1B">
        <w:t>8.55-</w:t>
      </w:r>
      <w:r w:rsidR="00CE1546" w:rsidRPr="00C44D1B">
        <w:t>14</w:t>
      </w:r>
      <w:r w:rsidRPr="00C44D1B">
        <w:t xml:space="preserve">: XML DTD for </w:t>
      </w:r>
      <w:r w:rsidRPr="00C44D1B">
        <w:rPr>
          <w:rFonts w:ascii="Courier New" w:hAnsi="Courier New" w:cs="Courier New"/>
        </w:rPr>
        <w:t>&lt;pos_err&gt;</w:t>
      </w:r>
    </w:p>
    <w:bookmarkEnd w:id="2633"/>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bookmarkStart w:id="2634" w:name="_CRTable8_5515"/>
      <w:r w:rsidRPr="00C44D1B">
        <w:t>Table </w:t>
      </w:r>
      <w:bookmarkEnd w:id="2634"/>
      <w:r w:rsidRPr="00C44D1B">
        <w:t xml:space="preserve">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gnss_ion_flags EMPTY&gt;</w:t>
      </w:r>
    </w:p>
    <w:p w14:paraId="7801F600"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6B696F">
        <w:rPr>
          <w:rFonts w:eastAsia="SimSun"/>
          <w:szCs w:val="16"/>
          <w:lang w:val="sv-SE" w:eastAsia="zh-CN"/>
        </w:rPr>
        <w:t xml:space="preserve">&lt;!ELEMENT tme_week (#PCDATA)&gt; </w:t>
      </w:r>
      <w:r w:rsidR="00491D5F" w:rsidRPr="006B696F">
        <w:rPr>
          <w:rFonts w:eastAsia="SimSun"/>
          <w:szCs w:val="16"/>
          <w:lang w:val="sv-SE" w:eastAsia="zh-CN"/>
        </w:rPr>
        <w:t xml:space="preserve"> </w:t>
      </w:r>
      <w:r w:rsidRPr="006B696F">
        <w:rPr>
          <w:rFonts w:eastAsia="SimSun"/>
          <w:szCs w:val="16"/>
          <w:lang w:val="sv-SE"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nb-NO" w:eastAsia="zh-CN"/>
        </w:rPr>
        <w:t>   </w:t>
      </w:r>
      <w:r w:rsidRPr="006B696F">
        <w:rPr>
          <w:rFonts w:eastAsia="SimSun"/>
          <w:szCs w:val="16"/>
          <w:lang w:val="sv-SE"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5"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6B696F"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 xml:space="preserve">&lt;!ELEMENT gnss-TODfrac (#PCDATA)&gt;  &lt;!-- </w:t>
      </w:r>
      <w:r w:rsidR="00D66B9B" w:rsidRPr="006B696F">
        <w:rPr>
          <w:rFonts w:ascii="Courier New" w:eastAsia="SimSun" w:hAnsi="Courier New"/>
          <w:noProof/>
          <w:sz w:val="16"/>
          <w:szCs w:val="16"/>
          <w:lang w:val="sv-SE" w:eastAsia="zh-CN"/>
        </w:rPr>
        <w:t>0..99 --&gt;</w:t>
      </w:r>
    </w:p>
    <w:p w14:paraId="0EE7553E"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gnss-DataBitsSatList(sat_id,gnss-DataBitsSgnList+)&gt;</w:t>
      </w:r>
    </w:p>
    <w:p w14:paraId="5BBDE53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givei-r12 (#PCDATA)&gt;  &lt;!-- </w:t>
      </w:r>
      <w:r w:rsidRPr="006B696F">
        <w:rPr>
          <w:rFonts w:ascii="Courier New" w:eastAsia="SimSun" w:hAnsi="Courier New"/>
          <w:noProof/>
          <w:sz w:val="16"/>
          <w:szCs w:val="16"/>
          <w:lang w:val="nb-NO" w:eastAsia="zh-CN"/>
        </w:rPr>
        <w:t>0..15 --&gt;</w:t>
      </w:r>
    </w:p>
    <w:p w14:paraId="41CBF89F"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val="nb-NO" w:eastAsia="zh-CN"/>
        </w:rPr>
        <w:t>      </w:t>
      </w:r>
      <w:r w:rsidRPr="006B696F">
        <w:rPr>
          <w:rFonts w:ascii="Courier New" w:eastAsia="SimSun" w:hAnsi="Courier New" w:cs="Courier New"/>
          <w:noProof/>
          <w:sz w:val="16"/>
          <w:szCs w:val="16"/>
          <w:lang w:val="nb-NO" w:eastAsia="zh-CN"/>
        </w:rPr>
        <w:t>&lt;!ELEMENT GNSS_id_glonass_sat_element (sat_id,GNSS_signal_id,channel_number?)&gt;  &lt;!-- sat_id 0..63 --&gt;</w:t>
      </w:r>
    </w:p>
    <w:p w14:paraId="6600C55D"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sz w:val="16"/>
          <w:szCs w:val="16"/>
          <w:lang w:val="nb-NO" w:eastAsia="zh-CN"/>
        </w:rPr>
        <w:t>         &lt;!ELEMENT GNSS_signal_id (#PCDATA)&gt;</w:t>
      </w:r>
    </w:p>
    <w:bookmarkEnd w:id="2635"/>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6" w:name="_MCCTEMPBM_CRPT80111330___7"/>
    </w:p>
    <w:bookmarkEnd w:id="2636"/>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snl_toe (#PCDATA)&gt;</w:t>
      </w:r>
    </w:p>
    <w:p w14:paraId="07B4863B"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7"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lastRenderedPageBreak/>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xml:space="preserve">         &lt;!ELEMENT gnss_TOD_req (#PCDATA)&gt;  &lt;!-- </w:t>
      </w:r>
      <w:r w:rsidRPr="006B696F">
        <w:rPr>
          <w:rFonts w:ascii="Courier New" w:eastAsia="SimSun" w:hAnsi="Courier New"/>
          <w:noProof/>
          <w:sz w:val="16"/>
          <w:szCs w:val="16"/>
          <w:lang w:val="sv-SE" w:eastAsia="zh-CN"/>
        </w:rPr>
        <w:t>0..3599 --&gt;</w:t>
      </w:r>
    </w:p>
    <w:p w14:paraId="3DA3B7F5"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gnss_TOD_fraq (#PCDATA)&gt;  &lt;!-- 0..599 --&gt;</w:t>
      </w:r>
    </w:p>
    <w:p w14:paraId="4CD4FBA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databit_interval (#PCDATA)&gt;  &lt;!-- 0..15 --&gt;</w:t>
      </w:r>
    </w:p>
    <w:p w14:paraId="21C74B1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databit_reqsat_list (sat_id)&gt;</w:t>
      </w:r>
      <w:r w:rsidR="000225CC" w:rsidRPr="006B696F">
        <w:rPr>
          <w:rFonts w:ascii="Courier New" w:eastAsia="SimSun" w:hAnsi="Courier New" w:cs="Courier New"/>
          <w:noProof/>
          <w:sz w:val="16"/>
          <w:szCs w:val="16"/>
          <w:lang w:val="sv-SE"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eastAsia="zh-CN"/>
        </w:rPr>
        <w:t>&lt;!ELEMENT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637"/>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638"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p w14:paraId="7730151A" w14:textId="77777777" w:rsidR="00CE1546" w:rsidRPr="00C44D1B" w:rsidRDefault="00CE1546" w:rsidP="00CE1546">
      <w:pPr>
        <w:pStyle w:val="TH"/>
      </w:pPr>
      <w:bookmarkStart w:id="2639" w:name="_CRTable8_5516"/>
      <w:bookmarkEnd w:id="2638"/>
      <w:r w:rsidRPr="00C44D1B">
        <w:t>Table </w:t>
      </w:r>
      <w:bookmarkEnd w:id="2639"/>
      <w:r w:rsidRPr="00C44D1B">
        <w:t xml:space="preserve">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nav_af1 (#PCDATA)&gt;  &lt;!-- -32768..32767 --&gt;</w:t>
      </w:r>
    </w:p>
    <w:p w14:paraId="7E7C7A1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nav_af0 (#PCDATA)&gt;  &lt;!-- -2097152..2097151 --&gt;</w:t>
      </w:r>
    </w:p>
    <w:p w14:paraId="0864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nav_Tgd (#PCDATA)&gt;  &lt;!-- -128..127  --&gt;</w:t>
      </w:r>
    </w:p>
    <w:p w14:paraId="0729AD4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p>
    <w:p w14:paraId="64EA030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nav_URA (#PCDATA)&gt;  &lt;!--  0..15 --&gt;</w:t>
      </w:r>
    </w:p>
    <w:p w14:paraId="51C2F27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nav_FitFlag (#PCDATA)&gt;  &lt;!--  0..1 --&gt;</w:t>
      </w:r>
    </w:p>
    <w:p w14:paraId="3EDD5F55"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nav_Toe (#PCDATA)&gt;  &lt;!--  0..37799 --&gt;</w:t>
      </w:r>
    </w:p>
    <w:p w14:paraId="4D9F0E7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640" w:name="_MCCTEMPBM_CRPT80111333___2"/>
      <w:r w:rsidRPr="00C44D1B">
        <w:rPr>
          <w:lang w:val="it-IT"/>
        </w:rPr>
        <w:t>.</w:t>
      </w:r>
    </w:p>
    <w:p w14:paraId="34ECCFA4" w14:textId="77777777" w:rsidR="00CE1546" w:rsidRPr="00C44D1B" w:rsidRDefault="00CE1546" w:rsidP="00CE1546">
      <w:pPr>
        <w:pStyle w:val="TH"/>
        <w:rPr>
          <w:lang w:val="it-IT"/>
        </w:rPr>
      </w:pPr>
      <w:bookmarkStart w:id="2641" w:name="_CRTable8_5517"/>
      <w:bookmarkEnd w:id="2640"/>
      <w:r w:rsidRPr="00C44D1B">
        <w:rPr>
          <w:lang w:val="it-IT"/>
        </w:rPr>
        <w:t>Table </w:t>
      </w:r>
      <w:bookmarkEnd w:id="2641"/>
      <w:r w:rsidRPr="00C44D1B">
        <w:rPr>
          <w:lang w:val="it-IT"/>
        </w:rPr>
        <w:t xml:space="preserve">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bookmarkStart w:id="2642" w:name="_CRTable8_5518"/>
      <w:r w:rsidRPr="00C44D1B">
        <w:rPr>
          <w:lang w:val="it-IT"/>
        </w:rPr>
        <w:t>Table </w:t>
      </w:r>
      <w:bookmarkEnd w:id="2642"/>
      <w:r w:rsidRPr="00C44D1B">
        <w:rPr>
          <w:lang w:val="it-IT"/>
        </w:rPr>
        <w:t xml:space="preserve">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bookmarkStart w:id="2643" w:name="_CRTable8_5519"/>
      <w:r w:rsidRPr="00C44D1B">
        <w:t>Table </w:t>
      </w:r>
      <w:bookmarkEnd w:id="2643"/>
      <w:r w:rsidRPr="00C44D1B">
        <w:t xml:space="preserve">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644"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p w14:paraId="72684C5E" w14:textId="77777777" w:rsidR="009B0734" w:rsidRPr="00C44D1B" w:rsidRDefault="009B0734" w:rsidP="009B0734">
      <w:pPr>
        <w:pStyle w:val="TH"/>
      </w:pPr>
      <w:bookmarkStart w:id="2645" w:name="_CRTable8_5520"/>
      <w:bookmarkEnd w:id="2644"/>
      <w:r w:rsidRPr="00C44D1B">
        <w:t>Table </w:t>
      </w:r>
      <w:bookmarkEnd w:id="2645"/>
      <w:r w:rsidRPr="00C44D1B">
        <w:t>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bookmarkStart w:id="2646" w:name="_CRTable8_5521"/>
      <w:r w:rsidRPr="00C44D1B">
        <w:t>Table </w:t>
      </w:r>
      <w:bookmarkEnd w:id="2646"/>
      <w:r w:rsidRPr="00C44D1B">
        <w:t>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bookmarkStart w:id="2647" w:name="_CRTable8_5522"/>
      <w:r w:rsidRPr="00C44D1B">
        <w:t>Table </w:t>
      </w:r>
      <w:bookmarkEnd w:id="2647"/>
      <w:r w:rsidRPr="00C44D1B">
        <w:t>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bookmarkStart w:id="2648" w:name="_CRTable8_5523"/>
      <w:r w:rsidRPr="00C44D1B">
        <w:t>Table </w:t>
      </w:r>
      <w:bookmarkEnd w:id="2648"/>
      <w:r w:rsidRPr="00C44D1B">
        <w:t>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649"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p w14:paraId="2E831B28" w14:textId="77777777" w:rsidR="00F0362F" w:rsidRPr="00C44D1B" w:rsidRDefault="00F0362F" w:rsidP="00F0362F">
      <w:pPr>
        <w:pStyle w:val="TH"/>
      </w:pPr>
      <w:bookmarkStart w:id="2650" w:name="_CRTable8_5524"/>
      <w:bookmarkEnd w:id="2649"/>
      <w:r w:rsidRPr="00C44D1B">
        <w:t>Table </w:t>
      </w:r>
      <w:bookmarkEnd w:id="2650"/>
      <w:r w:rsidRPr="00C44D1B">
        <w:t>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bookmarkStart w:id="2651" w:name="_CRTable8_5525"/>
      <w:r w:rsidRPr="00C44D1B">
        <w:t>Table </w:t>
      </w:r>
      <w:bookmarkEnd w:id="2651"/>
      <w:r w:rsidRPr="00C44D1B">
        <w:t>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bookmarkStart w:id="2652" w:name="_CRTable8_5526"/>
      <w:r w:rsidRPr="00C44D1B">
        <w:t>Table </w:t>
      </w:r>
      <w:bookmarkEnd w:id="2652"/>
      <w:r w:rsidRPr="00C44D1B">
        <w:t>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bookmarkStart w:id="2653" w:name="_CRTable8_5527"/>
      <w:r w:rsidRPr="00C44D1B">
        <w:lastRenderedPageBreak/>
        <w:t>Table </w:t>
      </w:r>
      <w:bookmarkEnd w:id="2653"/>
      <w:r w:rsidRPr="00C44D1B">
        <w:t>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bookmarkStart w:id="2654" w:name="_CRTable8_5528"/>
      <w:r w:rsidRPr="00C44D1B">
        <w:t>Table </w:t>
      </w:r>
      <w:bookmarkEnd w:id="2654"/>
      <w:r w:rsidRPr="00C44D1B">
        <w:t>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bookmarkStart w:id="2655" w:name="_CRTable8_5529"/>
      <w:r w:rsidRPr="00C44D1B">
        <w:t>Table </w:t>
      </w:r>
      <w:bookmarkEnd w:id="2655"/>
      <w:r w:rsidRPr="00C44D1B">
        <w:t>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bookmarkStart w:id="2656" w:name="_CRTable8_5530"/>
      <w:r w:rsidRPr="00C44D1B">
        <w:t>Table </w:t>
      </w:r>
      <w:bookmarkEnd w:id="2656"/>
      <w:r w:rsidRPr="00C44D1B">
        <w:t>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bookmarkStart w:id="2657" w:name="_CRTable8_5531"/>
      <w:r w:rsidRPr="00C44D1B">
        <w:t>Table </w:t>
      </w:r>
      <w:bookmarkEnd w:id="2657"/>
      <w:r w:rsidRPr="00C44D1B">
        <w:t>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bookmarkStart w:id="2658" w:name="_CRTable8_5532"/>
      <w:r w:rsidRPr="00C44D1B">
        <w:lastRenderedPageBreak/>
        <w:t>Table </w:t>
      </w:r>
      <w:bookmarkEnd w:id="2658"/>
      <w:r w:rsidRPr="00C44D1B">
        <w:t>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0D2438" w:rsidRDefault="006F5215" w:rsidP="00EA58F2"/>
    <w:p w14:paraId="1A8673B2" w14:textId="77777777" w:rsidR="006F5215" w:rsidRPr="00C44D1B" w:rsidRDefault="006F5215" w:rsidP="006F5215">
      <w:pPr>
        <w:pStyle w:val="TH"/>
      </w:pPr>
      <w:bookmarkStart w:id="2659" w:name="_CRTable8_5533"/>
      <w:r w:rsidRPr="00C44D1B">
        <w:t>Table </w:t>
      </w:r>
      <w:bookmarkEnd w:id="2659"/>
      <w:r w:rsidRPr="00C44D1B">
        <w:t>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FA56F5F" w14:textId="77777777" w:rsidR="000D2438" w:rsidRDefault="000D2438" w:rsidP="000D2438">
      <w:pPr>
        <w:pStyle w:val="TH"/>
      </w:pPr>
      <w:r>
        <w:t>Table 8.55-34: XML DTD for &lt;</w:t>
      </w:r>
      <w:r>
        <w:rPr>
          <w:rFonts w:ascii="Courier New" w:hAnsi="Courier New" w:cs="Courier New"/>
        </w:rPr>
        <w:t>Cancel_subscribed_events_req</w:t>
      </w:r>
      <w:r>
        <w:t>&gt;</w:t>
      </w:r>
    </w:p>
    <w:p w14:paraId="28AE618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&lt;!ELEMENT </w:t>
      </w:r>
      <w:r>
        <w:rPr>
          <w:rFonts w:cs="Courier New"/>
        </w:rPr>
        <w:t>Cancel_subscribed_events</w:t>
      </w:r>
      <w:r>
        <w:rPr>
          <w:szCs w:val="16"/>
          <w:lang w:eastAsia="zh-CN"/>
        </w:rPr>
        <w:t xml:space="preserve"> (</w:t>
      </w:r>
      <w:r w:rsidRPr="006B2911">
        <w:rPr>
          <w:szCs w:val="16"/>
          <w:lang w:eastAsia="zh-CN"/>
        </w:rPr>
        <w:t>referenceNumberExt</w:t>
      </w:r>
      <w:r>
        <w:rPr>
          <w:szCs w:val="16"/>
          <w:lang w:eastAsia="zh-CN"/>
        </w:rPr>
        <w:t>,</w:t>
      </w:r>
      <w:r w:rsidRPr="006B2911">
        <w:rPr>
          <w:szCs w:val="16"/>
          <w:lang w:eastAsia="zh-CN"/>
        </w:rPr>
        <w:t>h-gmlc-callBackUri</w:t>
      </w:r>
      <w:r>
        <w:rPr>
          <w:rFonts w:hint="eastAsia"/>
          <w:szCs w:val="16"/>
          <w:lang w:eastAsia="zh-CN"/>
        </w:rPr>
        <w:t>,</w:t>
      </w:r>
      <w:r>
        <w:rPr>
          <w:szCs w:val="16"/>
          <w:lang w:eastAsia="zh-CN"/>
        </w:rPr>
        <w:t>periodic_location_info?,area_event_reporting_info?,motion_event_reporting_info?)&gt;</w:t>
      </w:r>
    </w:p>
    <w:p w14:paraId="44E180D1"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   &lt;!ELEMENT </w:t>
      </w:r>
      <w:r w:rsidRPr="006B2911">
        <w:rPr>
          <w:szCs w:val="16"/>
          <w:lang w:eastAsia="zh-CN"/>
        </w:rPr>
        <w:t>referenceNumberExt</w:t>
      </w:r>
      <w:r>
        <w:rPr>
          <w:szCs w:val="16"/>
          <w:lang w:eastAsia="zh-CN"/>
        </w:rPr>
        <w:t xml:space="preserve"> (#PCDATA)&gt; </w:t>
      </w:r>
      <w:r w:rsidRPr="00E619B7">
        <w:rPr>
          <w:szCs w:val="16"/>
          <w:lang w:eastAsia="zh-CN"/>
        </w:rPr>
        <w:t xml:space="preserve">&lt;!-- </w:t>
      </w:r>
      <w:r>
        <w:rPr>
          <w:szCs w:val="16"/>
          <w:lang w:eastAsia="zh-CN"/>
        </w:rPr>
        <w:t>1</w:t>
      </w:r>
      <w:r w:rsidRPr="00E619B7">
        <w:rPr>
          <w:szCs w:val="16"/>
          <w:lang w:eastAsia="zh-CN"/>
        </w:rPr>
        <w:t>..</w:t>
      </w:r>
      <w:r>
        <w:rPr>
          <w:szCs w:val="16"/>
          <w:lang w:eastAsia="zh-CN"/>
        </w:rPr>
        <w:t>255 bytes</w:t>
      </w:r>
      <w:r w:rsidRPr="00E619B7">
        <w:rPr>
          <w:szCs w:val="16"/>
          <w:lang w:eastAsia="zh-CN"/>
        </w:rPr>
        <w:t xml:space="preserve"> --&gt;</w:t>
      </w:r>
    </w:p>
    <w:p w14:paraId="1A17B1E9"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rFonts w:hint="eastAsia"/>
          <w:szCs w:val="16"/>
          <w:lang w:eastAsia="zh-CN"/>
        </w:rPr>
        <w:t xml:space="preserve"> </w:t>
      </w:r>
      <w:r>
        <w:rPr>
          <w:szCs w:val="16"/>
          <w:lang w:eastAsia="zh-CN"/>
        </w:rPr>
        <w:t xml:space="preserve">  &lt;!ELEMENT </w:t>
      </w:r>
      <w:r w:rsidRPr="006B2911">
        <w:rPr>
          <w:szCs w:val="16"/>
          <w:lang w:eastAsia="zh-CN"/>
        </w:rPr>
        <w:t>h-gmlc-callBackUri</w:t>
      </w:r>
      <w:r>
        <w:rPr>
          <w:szCs w:val="16"/>
          <w:lang w:eastAsia="zh-CN"/>
        </w:rPr>
        <w:t xml:space="preserve"> (#PCDATA)&gt;</w:t>
      </w:r>
    </w:p>
    <w:p w14:paraId="1A110546"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periodic_location_info</w:t>
      </w:r>
      <w:r w:rsidRPr="00F21B66">
        <w:rPr>
          <w:szCs w:val="16"/>
          <w:lang w:eastAsia="zh-CN"/>
        </w:rPr>
        <w:t xml:space="preserve"> (</w:t>
      </w:r>
      <w:r>
        <w:rPr>
          <w:szCs w:val="16"/>
          <w:lang w:eastAsia="zh-CN"/>
        </w:rPr>
        <w:t>reportingAmount,reportingInterval,reportingOptionMilliseconds?</w:t>
      </w:r>
      <w:r w:rsidRPr="00F21B66">
        <w:rPr>
          <w:szCs w:val="16"/>
          <w:lang w:eastAsia="zh-CN"/>
        </w:rPr>
        <w:t>)&gt;</w:t>
      </w:r>
    </w:p>
    <w:p w14:paraId="1A0408C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reportingAmount</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27D2670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reportingInterval</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4DC861F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F21B66">
        <w:rPr>
          <w:szCs w:val="16"/>
          <w:lang w:eastAsia="zh-CN"/>
        </w:rPr>
        <w:t xml:space="preserve">&lt;!ELEMENT </w:t>
      </w:r>
      <w:r>
        <w:rPr>
          <w:szCs w:val="16"/>
          <w:lang w:eastAsia="zh-CN"/>
        </w:rPr>
        <w:t>reportingOptionMilliseconds</w:t>
      </w:r>
      <w:r w:rsidRPr="00F21B66">
        <w:rPr>
          <w:szCs w:val="16"/>
          <w:lang w:eastAsia="zh-CN"/>
        </w:rPr>
        <w:t xml:space="preserve"> (</w:t>
      </w:r>
      <w:r w:rsidRPr="00E619B7">
        <w:rPr>
          <w:szCs w:val="16"/>
          <w:lang w:eastAsia="zh-CN"/>
        </w:rPr>
        <w:t>reportingAmountMilliseconds</w:t>
      </w:r>
      <w:r>
        <w:rPr>
          <w:szCs w:val="16"/>
          <w:lang w:eastAsia="zh-CN"/>
        </w:rPr>
        <w:t>,</w:t>
      </w:r>
      <w:r w:rsidRPr="00E619B7">
        <w:t xml:space="preserve"> </w:t>
      </w:r>
      <w:r w:rsidRPr="00E619B7">
        <w:rPr>
          <w:szCs w:val="16"/>
          <w:lang w:eastAsia="zh-CN"/>
        </w:rPr>
        <w:t>reportingIntervalMilliseconds</w:t>
      </w:r>
      <w:r w:rsidRPr="00F21B66">
        <w:rPr>
          <w:szCs w:val="16"/>
          <w:lang w:eastAsia="zh-CN"/>
        </w:rPr>
        <w:t>)&gt;</w:t>
      </w:r>
    </w:p>
    <w:p w14:paraId="1B6357CA"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reportingAmountMilliseconds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4D2B9B0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reportingIntervalMilliseconds #PCDATA&gt;  &lt;!-- </w:t>
      </w:r>
      <w:r>
        <w:rPr>
          <w:szCs w:val="16"/>
          <w:lang w:eastAsia="zh-CN"/>
        </w:rPr>
        <w:t>1</w:t>
      </w:r>
      <w:r w:rsidRPr="00E619B7">
        <w:rPr>
          <w:szCs w:val="16"/>
          <w:lang w:eastAsia="zh-CN"/>
        </w:rPr>
        <w:t>..999 --&gt;</w:t>
      </w:r>
    </w:p>
    <w:p w14:paraId="1CE8242E"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area_event_reporting_info</w:t>
      </w:r>
      <w:r w:rsidRPr="00F21B66">
        <w:rPr>
          <w:szCs w:val="16"/>
          <w:lang w:eastAsia="zh-CN"/>
        </w:rPr>
        <w:t xml:space="preserve"> </w:t>
      </w:r>
      <w:r>
        <w:rPr>
          <w:szCs w:val="16"/>
          <w:lang w:eastAsia="zh-CN"/>
        </w:rPr>
        <w:t>(deferred_location_event_type,interval_time?,sampling_interval?)</w:t>
      </w:r>
      <w:r w:rsidRPr="00F21B66">
        <w:rPr>
          <w:szCs w:val="16"/>
          <w:lang w:eastAsia="zh-CN"/>
        </w:rPr>
        <w:t>&gt;</w:t>
      </w:r>
    </w:p>
    <w:p w14:paraId="10C0C61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Pr>
          <w:szCs w:val="16"/>
          <w:lang w:eastAsia="zh-CN"/>
        </w:rPr>
        <w:tab/>
      </w:r>
      <w:r w:rsidRPr="00E619B7">
        <w:rPr>
          <w:szCs w:val="16"/>
          <w:lang w:eastAsia="zh-CN"/>
        </w:rPr>
        <w:t xml:space="preserve">&lt;!ELEMENT </w:t>
      </w:r>
      <w:r>
        <w:rPr>
          <w:szCs w:val="16"/>
          <w:lang w:eastAsia="zh-CN"/>
        </w:rPr>
        <w:t>deferred_location_event_type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&gt;</w:t>
      </w:r>
      <w:r>
        <w:rPr>
          <w:szCs w:val="16"/>
          <w:lang w:eastAsia="zh-CN"/>
        </w:rPr>
        <w:t xml:space="preserve"> &lt;!-- </w:t>
      </w:r>
      <w:r w:rsidRPr="00DC5779">
        <w:rPr>
          <w:szCs w:val="16"/>
          <w:lang w:eastAsia="zh-CN"/>
        </w:rPr>
        <w:t>Integer corresponds to bit string 1-</w:t>
      </w:r>
      <w:r>
        <w:rPr>
          <w:szCs w:val="16"/>
          <w:lang w:eastAsia="zh-CN"/>
        </w:rPr>
        <w:t>16</w:t>
      </w:r>
      <w:r w:rsidRPr="00DC5779">
        <w:rPr>
          <w:szCs w:val="16"/>
          <w:lang w:eastAsia="zh-CN"/>
        </w:rPr>
        <w:t xml:space="preserve"> where bit at position if set, means particular </w:t>
      </w:r>
      <w:r>
        <w:rPr>
          <w:szCs w:val="16"/>
          <w:lang w:eastAsia="zh-CN"/>
        </w:rPr>
        <w:t>deferred loation e</w:t>
      </w:r>
      <w:r w:rsidRPr="00DC5779">
        <w:rPr>
          <w:szCs w:val="16"/>
          <w:lang w:eastAsia="zh-CN"/>
        </w:rPr>
        <w:t>v</w:t>
      </w:r>
      <w:r>
        <w:rPr>
          <w:szCs w:val="16"/>
          <w:lang w:eastAsia="zh-CN"/>
        </w:rPr>
        <w:t>ent</w:t>
      </w:r>
      <w:r w:rsidRPr="00DC5779">
        <w:rPr>
          <w:szCs w:val="16"/>
          <w:lang w:eastAsia="zh-CN"/>
        </w:rPr>
        <w:t xml:space="preserve"> </w:t>
      </w:r>
      <w:r>
        <w:rPr>
          <w:szCs w:val="16"/>
          <w:lang w:eastAsia="zh-CN"/>
        </w:rPr>
        <w:t>type</w:t>
      </w:r>
      <w:r w:rsidRPr="00DC5779">
        <w:rPr>
          <w:szCs w:val="16"/>
          <w:lang w:eastAsia="zh-CN"/>
        </w:rPr>
        <w:t xml:space="preserve"> is supported bit0-</w:t>
      </w:r>
      <w:r w:rsidRPr="00DC5779">
        <w:t xml:space="preserve"> </w:t>
      </w:r>
      <w:r w:rsidRPr="00DC5779">
        <w:rPr>
          <w:szCs w:val="16"/>
          <w:lang w:eastAsia="zh-CN"/>
        </w:rPr>
        <w:t>msAvailable, bit1–enteringIntoArea</w:t>
      </w:r>
      <w:r>
        <w:rPr>
          <w:szCs w:val="16"/>
          <w:lang w:eastAsia="zh-CN"/>
        </w:rPr>
        <w:t>, bit2-</w:t>
      </w:r>
      <w:r w:rsidRPr="00DC5779">
        <w:rPr>
          <w:szCs w:val="16"/>
          <w:lang w:eastAsia="zh-CN"/>
        </w:rPr>
        <w:t>leavingFromArea</w:t>
      </w:r>
      <w:r>
        <w:rPr>
          <w:szCs w:val="16"/>
          <w:lang w:eastAsia="zh-CN"/>
        </w:rPr>
        <w:t>,bit3-</w:t>
      </w:r>
      <w:r w:rsidRPr="00DC5779">
        <w:rPr>
          <w:szCs w:val="16"/>
          <w:lang w:eastAsia="zh-CN"/>
        </w:rPr>
        <w:t>beingInsideArea</w:t>
      </w:r>
      <w:r>
        <w:rPr>
          <w:szCs w:val="16"/>
          <w:lang w:eastAsia="zh-CN"/>
        </w:rPr>
        <w:t>,bit4-</w:t>
      </w:r>
      <w:r w:rsidRPr="00DC5779">
        <w:t xml:space="preserve"> </w:t>
      </w:r>
      <w:r w:rsidRPr="00DC5779">
        <w:rPr>
          <w:szCs w:val="16"/>
          <w:lang w:eastAsia="zh-CN"/>
        </w:rPr>
        <w:t>periodicLDR supported</w:t>
      </w:r>
      <w:r>
        <w:rPr>
          <w:szCs w:val="16"/>
          <w:lang w:eastAsia="zh-CN"/>
        </w:rPr>
        <w:t xml:space="preserve"> --&gt;</w:t>
      </w:r>
    </w:p>
    <w:p w14:paraId="4E7D125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2F364CBB"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512A7EB2"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sidRPr="00F21B66">
        <w:rPr>
          <w:szCs w:val="16"/>
          <w:lang w:eastAsia="zh-CN"/>
        </w:rPr>
        <w:t xml:space="preserve">&lt;!ELEMENT </w:t>
      </w:r>
      <w:r>
        <w:rPr>
          <w:szCs w:val="16"/>
          <w:lang w:eastAsia="zh-CN"/>
        </w:rPr>
        <w:t>motion_event_reporting_info</w:t>
      </w:r>
      <w:r w:rsidRPr="00F21B66">
        <w:rPr>
          <w:szCs w:val="16"/>
          <w:lang w:eastAsia="zh-CN"/>
        </w:rPr>
        <w:t xml:space="preserve"> </w:t>
      </w:r>
      <w:r>
        <w:rPr>
          <w:szCs w:val="16"/>
          <w:lang w:eastAsia="zh-CN"/>
        </w:rPr>
        <w:t>(</w:t>
      </w:r>
      <w:r w:rsidRPr="00DC5779">
        <w:rPr>
          <w:szCs w:val="16"/>
          <w:lang w:eastAsia="zh-CN"/>
        </w:rPr>
        <w:t>linear</w:t>
      </w:r>
      <w:r>
        <w:rPr>
          <w:szCs w:val="16"/>
          <w:lang w:eastAsia="zh-CN"/>
        </w:rPr>
        <w:t>_d</w:t>
      </w:r>
      <w:r w:rsidRPr="00DC5779">
        <w:rPr>
          <w:szCs w:val="16"/>
          <w:lang w:eastAsia="zh-CN"/>
        </w:rPr>
        <w:t>istance</w:t>
      </w:r>
      <w:r>
        <w:rPr>
          <w:szCs w:val="16"/>
          <w:lang w:eastAsia="zh-CN"/>
        </w:rPr>
        <w:t>,interval_time?,sampling_interval?)</w:t>
      </w:r>
      <w:r w:rsidRPr="00F21B66">
        <w:rPr>
          <w:szCs w:val="16"/>
          <w:lang w:eastAsia="zh-CN"/>
        </w:rPr>
        <w:t>&gt;</w:t>
      </w:r>
    </w:p>
    <w:p w14:paraId="664B478E"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 xml:space="preserve">     </w:t>
      </w:r>
      <w:r w:rsidRPr="00E619B7">
        <w:rPr>
          <w:szCs w:val="16"/>
          <w:lang w:eastAsia="zh-CN"/>
        </w:rPr>
        <w:t xml:space="preserve">&lt;!ELEMENT </w:t>
      </w:r>
      <w:r w:rsidRPr="00DC5779">
        <w:rPr>
          <w:szCs w:val="16"/>
          <w:lang w:eastAsia="zh-CN"/>
        </w:rPr>
        <w:t>linear</w:t>
      </w:r>
      <w:r>
        <w:rPr>
          <w:szCs w:val="16"/>
          <w:lang w:eastAsia="zh-CN"/>
        </w:rPr>
        <w:t>_d</w:t>
      </w:r>
      <w:r w:rsidRPr="00DC5779">
        <w:rPr>
          <w:szCs w:val="16"/>
          <w:lang w:eastAsia="zh-CN"/>
        </w:rPr>
        <w:t>istance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10000</w:t>
      </w:r>
      <w:r w:rsidRPr="00E619B7">
        <w:rPr>
          <w:szCs w:val="16"/>
          <w:lang w:eastAsia="zh-CN"/>
        </w:rPr>
        <w:t xml:space="preserve"> --&gt;</w:t>
      </w:r>
    </w:p>
    <w:p w14:paraId="71050B11"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470"/>
        </w:tabs>
        <w:rPr>
          <w:szCs w:val="16"/>
          <w:lang w:eastAsia="zh-CN"/>
        </w:rPr>
      </w:pPr>
      <w:r>
        <w:rPr>
          <w:szCs w:val="16"/>
          <w:lang w:eastAsia="zh-CN"/>
        </w:rPr>
        <w:tab/>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69868E5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6A10D4CF" w14:textId="77777777" w:rsidR="000D2438" w:rsidRPr="000D2438" w:rsidRDefault="000D2438" w:rsidP="00EA58F2"/>
    <w:p w14:paraId="22C10489" w14:textId="77777777" w:rsidR="000D2438" w:rsidRDefault="000D2438" w:rsidP="000D2438">
      <w:pPr>
        <w:pStyle w:val="TH"/>
      </w:pPr>
      <w:r>
        <w:t>Table 8.55-35: XML DTD for &lt;</w:t>
      </w:r>
      <w:r>
        <w:rPr>
          <w:rFonts w:ascii="Courier New" w:hAnsi="Courier New" w:cs="Courier New"/>
        </w:rPr>
        <w:t>Network_subscribed_location_events</w:t>
      </w:r>
      <w:r>
        <w:t>&gt;</w:t>
      </w:r>
    </w:p>
    <w:p w14:paraId="61D7AE7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&lt;!ELEMENT </w:t>
      </w:r>
      <w:r>
        <w:rPr>
          <w:rFonts w:cs="Courier New"/>
        </w:rPr>
        <w:t>Network_subscribed_location_events</w:t>
      </w:r>
      <w:r>
        <w:rPr>
          <w:szCs w:val="16"/>
          <w:lang w:eastAsia="zh-CN"/>
        </w:rPr>
        <w:t xml:space="preserve"> (</w:t>
      </w:r>
      <w:r w:rsidRPr="006B2911">
        <w:rPr>
          <w:szCs w:val="16"/>
          <w:lang w:eastAsia="zh-CN"/>
        </w:rPr>
        <w:t>referenceNumberExt</w:t>
      </w:r>
      <w:r>
        <w:rPr>
          <w:szCs w:val="16"/>
          <w:lang w:eastAsia="zh-CN"/>
        </w:rPr>
        <w:t>,</w:t>
      </w:r>
      <w:r w:rsidRPr="006B2911">
        <w:rPr>
          <w:szCs w:val="16"/>
          <w:lang w:eastAsia="zh-CN"/>
        </w:rPr>
        <w:t>h-gmlc-callBackUri</w:t>
      </w:r>
      <w:r>
        <w:rPr>
          <w:rFonts w:hint="eastAsia"/>
          <w:szCs w:val="16"/>
          <w:lang w:eastAsia="zh-CN"/>
        </w:rPr>
        <w:t>,</w:t>
      </w:r>
      <w:r>
        <w:rPr>
          <w:szCs w:val="16"/>
          <w:lang w:eastAsia="zh-CN"/>
        </w:rPr>
        <w:t>periodic_location_info?,area_event_reporting_info?,motion_event_reporting_info?,cancel_result?)&gt;</w:t>
      </w:r>
    </w:p>
    <w:p w14:paraId="2A4E16DA"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szCs w:val="16"/>
          <w:lang w:eastAsia="zh-CN"/>
        </w:rPr>
        <w:t xml:space="preserve">   &lt;!ELEMENT </w:t>
      </w:r>
      <w:r w:rsidRPr="006B2911">
        <w:rPr>
          <w:szCs w:val="16"/>
          <w:lang w:eastAsia="zh-CN"/>
        </w:rPr>
        <w:t>referenceNumberExt</w:t>
      </w:r>
      <w:r>
        <w:rPr>
          <w:szCs w:val="16"/>
          <w:lang w:eastAsia="zh-CN"/>
        </w:rPr>
        <w:t xml:space="preserve"> (#PCDATA)&gt; </w:t>
      </w:r>
      <w:r w:rsidRPr="00E619B7">
        <w:rPr>
          <w:szCs w:val="16"/>
          <w:lang w:eastAsia="zh-CN"/>
        </w:rPr>
        <w:t xml:space="preserve">&lt;!-- </w:t>
      </w:r>
      <w:r>
        <w:rPr>
          <w:szCs w:val="16"/>
          <w:lang w:eastAsia="zh-CN"/>
        </w:rPr>
        <w:t>1</w:t>
      </w:r>
      <w:r w:rsidRPr="00E619B7">
        <w:rPr>
          <w:szCs w:val="16"/>
          <w:lang w:eastAsia="zh-CN"/>
        </w:rPr>
        <w:t>..</w:t>
      </w:r>
      <w:r>
        <w:rPr>
          <w:szCs w:val="16"/>
          <w:lang w:eastAsia="zh-CN"/>
        </w:rPr>
        <w:t>255 bytes</w:t>
      </w:r>
      <w:r w:rsidRPr="00E619B7">
        <w:rPr>
          <w:szCs w:val="16"/>
          <w:lang w:eastAsia="zh-CN"/>
        </w:rPr>
        <w:t xml:space="preserve"> --&gt;</w:t>
      </w:r>
    </w:p>
    <w:p w14:paraId="10CF856F" w14:textId="77777777" w:rsidR="000D2438" w:rsidRDefault="000D2438" w:rsidP="000D2438">
      <w:pPr>
        <w:pStyle w:val="PL"/>
        <w:pBdr>
          <w:top w:val="single" w:sz="4" w:space="1" w:color="auto"/>
          <w:left w:val="single" w:sz="4" w:space="4" w:color="auto"/>
          <w:bottom w:val="single" w:sz="4" w:space="1" w:color="auto"/>
          <w:right w:val="single" w:sz="4" w:space="4" w:color="auto"/>
        </w:pBdr>
        <w:rPr>
          <w:szCs w:val="16"/>
          <w:lang w:eastAsia="zh-CN"/>
        </w:rPr>
      </w:pPr>
      <w:r>
        <w:rPr>
          <w:rFonts w:hint="eastAsia"/>
          <w:szCs w:val="16"/>
          <w:lang w:eastAsia="zh-CN"/>
        </w:rPr>
        <w:t xml:space="preserve"> </w:t>
      </w:r>
      <w:r>
        <w:rPr>
          <w:szCs w:val="16"/>
          <w:lang w:eastAsia="zh-CN"/>
        </w:rPr>
        <w:t xml:space="preserve">  &lt;!ELEMENT </w:t>
      </w:r>
      <w:r w:rsidRPr="006B2911">
        <w:rPr>
          <w:szCs w:val="16"/>
          <w:lang w:eastAsia="zh-CN"/>
        </w:rPr>
        <w:t>h-gmlc-callBackUri</w:t>
      </w:r>
      <w:r>
        <w:rPr>
          <w:szCs w:val="16"/>
          <w:lang w:eastAsia="zh-CN"/>
        </w:rPr>
        <w:t xml:space="preserve"> (#PCDATA)&gt;</w:t>
      </w:r>
    </w:p>
    <w:p w14:paraId="043EBDCF"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periodic_location_info</w:t>
      </w:r>
      <w:r w:rsidRPr="00F21B66">
        <w:rPr>
          <w:szCs w:val="16"/>
          <w:lang w:eastAsia="zh-CN"/>
        </w:rPr>
        <w:t xml:space="preserve"> (</w:t>
      </w:r>
      <w:r>
        <w:rPr>
          <w:szCs w:val="16"/>
          <w:lang w:eastAsia="zh-CN"/>
        </w:rPr>
        <w:t>reportingAmount,reportingInterval,reportingOptionMilliseconds?</w:t>
      </w:r>
      <w:r w:rsidRPr="00F21B66">
        <w:rPr>
          <w:szCs w:val="16"/>
          <w:lang w:eastAsia="zh-CN"/>
        </w:rPr>
        <w:t>)&gt;</w:t>
      </w:r>
    </w:p>
    <w:p w14:paraId="7604507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reportingAmount</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1E8ED944"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E619B7">
        <w:rPr>
          <w:szCs w:val="16"/>
          <w:lang w:eastAsia="zh-CN"/>
        </w:rPr>
        <w:t xml:space="preserve">&lt;!ELEMENT </w:t>
      </w:r>
      <w:r>
        <w:rPr>
          <w:szCs w:val="16"/>
          <w:lang w:eastAsia="zh-CN"/>
        </w:rPr>
        <w:t>reportingInterval</w:t>
      </w:r>
      <w:r w:rsidRPr="00E619B7">
        <w:rPr>
          <w:szCs w:val="16"/>
          <w:lang w:eastAsia="zh-CN"/>
        </w:rPr>
        <w:t xml:space="preserve">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6931D3DA"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470"/>
        </w:tabs>
        <w:rPr>
          <w:szCs w:val="16"/>
          <w:lang w:eastAsia="zh-CN"/>
        </w:rPr>
      </w:pPr>
      <w:r>
        <w:rPr>
          <w:szCs w:val="16"/>
          <w:lang w:eastAsia="zh-CN"/>
        </w:rPr>
        <w:tab/>
      </w:r>
      <w:r w:rsidRPr="00F21B66">
        <w:rPr>
          <w:szCs w:val="16"/>
          <w:lang w:eastAsia="zh-CN"/>
        </w:rPr>
        <w:t xml:space="preserve">&lt;!ELEMENT </w:t>
      </w:r>
      <w:r>
        <w:rPr>
          <w:szCs w:val="16"/>
          <w:lang w:eastAsia="zh-CN"/>
        </w:rPr>
        <w:t>reportingOptionMilliseconds</w:t>
      </w:r>
      <w:r w:rsidRPr="00F21B66">
        <w:rPr>
          <w:szCs w:val="16"/>
          <w:lang w:eastAsia="zh-CN"/>
        </w:rPr>
        <w:t xml:space="preserve"> (</w:t>
      </w:r>
      <w:r w:rsidRPr="00E619B7">
        <w:rPr>
          <w:szCs w:val="16"/>
          <w:lang w:eastAsia="zh-CN"/>
        </w:rPr>
        <w:t>reportingAmountMilliseconds</w:t>
      </w:r>
      <w:r>
        <w:rPr>
          <w:szCs w:val="16"/>
          <w:lang w:eastAsia="zh-CN"/>
        </w:rPr>
        <w:t>,</w:t>
      </w:r>
      <w:r w:rsidRPr="00E619B7">
        <w:t xml:space="preserve"> </w:t>
      </w:r>
      <w:r w:rsidRPr="00E619B7">
        <w:rPr>
          <w:szCs w:val="16"/>
          <w:lang w:eastAsia="zh-CN"/>
        </w:rPr>
        <w:t>reportingIntervalMilliseconds</w:t>
      </w:r>
      <w:r w:rsidRPr="00F21B66">
        <w:rPr>
          <w:szCs w:val="16"/>
          <w:lang w:eastAsia="zh-CN"/>
        </w:rPr>
        <w:t>)&gt;</w:t>
      </w:r>
    </w:p>
    <w:p w14:paraId="37993D5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reportingAmountMilliseconds #PCDATA&gt;  &lt;!-- </w:t>
      </w:r>
      <w:r>
        <w:rPr>
          <w:szCs w:val="16"/>
          <w:lang w:eastAsia="zh-CN"/>
        </w:rPr>
        <w:t>1</w:t>
      </w:r>
      <w:r w:rsidRPr="00E619B7">
        <w:rPr>
          <w:szCs w:val="16"/>
          <w:lang w:eastAsia="zh-CN"/>
        </w:rPr>
        <w:t>..</w:t>
      </w:r>
      <w:r>
        <w:rPr>
          <w:szCs w:val="16"/>
          <w:lang w:eastAsia="zh-CN"/>
        </w:rPr>
        <w:t>8639999</w:t>
      </w:r>
      <w:r w:rsidRPr="00E619B7">
        <w:rPr>
          <w:szCs w:val="16"/>
          <w:lang w:eastAsia="zh-CN"/>
        </w:rPr>
        <w:t xml:space="preserve"> --&gt;</w:t>
      </w:r>
    </w:p>
    <w:p w14:paraId="0CD32912"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620"/>
        </w:tabs>
        <w:rPr>
          <w:szCs w:val="16"/>
          <w:lang w:eastAsia="zh-CN"/>
        </w:rPr>
      </w:pPr>
      <w:r>
        <w:rPr>
          <w:szCs w:val="16"/>
          <w:lang w:eastAsia="zh-CN"/>
        </w:rPr>
        <w:tab/>
      </w:r>
      <w:r w:rsidRPr="00E619B7">
        <w:rPr>
          <w:szCs w:val="16"/>
          <w:lang w:eastAsia="zh-CN"/>
        </w:rPr>
        <w:t xml:space="preserve">&lt;!ELEMENT reportingIntervalMilliseconds #PCDATA&gt;  &lt;!-- </w:t>
      </w:r>
      <w:r>
        <w:rPr>
          <w:szCs w:val="16"/>
          <w:lang w:eastAsia="zh-CN"/>
        </w:rPr>
        <w:t>1</w:t>
      </w:r>
      <w:r w:rsidRPr="00E619B7">
        <w:rPr>
          <w:szCs w:val="16"/>
          <w:lang w:eastAsia="zh-CN"/>
        </w:rPr>
        <w:t>..999 --&gt;</w:t>
      </w:r>
    </w:p>
    <w:p w14:paraId="1BDB51B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left" w:pos="310"/>
        </w:tabs>
        <w:rPr>
          <w:szCs w:val="16"/>
          <w:lang w:eastAsia="zh-CN"/>
        </w:rPr>
      </w:pPr>
      <w:r>
        <w:rPr>
          <w:szCs w:val="16"/>
          <w:lang w:eastAsia="zh-CN"/>
        </w:rPr>
        <w:tab/>
      </w:r>
      <w:r w:rsidRPr="00F21B66">
        <w:rPr>
          <w:szCs w:val="16"/>
          <w:lang w:eastAsia="zh-CN"/>
        </w:rPr>
        <w:t xml:space="preserve">&lt;!ELEMENT </w:t>
      </w:r>
      <w:r>
        <w:rPr>
          <w:szCs w:val="16"/>
          <w:lang w:eastAsia="zh-CN"/>
        </w:rPr>
        <w:t>area_event_reporting_info</w:t>
      </w:r>
      <w:r w:rsidRPr="00F21B66">
        <w:rPr>
          <w:szCs w:val="16"/>
          <w:lang w:eastAsia="zh-CN"/>
        </w:rPr>
        <w:t xml:space="preserve"> </w:t>
      </w:r>
      <w:r>
        <w:rPr>
          <w:szCs w:val="16"/>
          <w:lang w:eastAsia="zh-CN"/>
        </w:rPr>
        <w:t>(deferred_location_event_type,interval_time?,sampling_interval?)</w:t>
      </w:r>
      <w:r w:rsidRPr="00F21B66">
        <w:rPr>
          <w:szCs w:val="16"/>
          <w:lang w:eastAsia="zh-CN"/>
        </w:rPr>
        <w:t>&gt;</w:t>
      </w:r>
    </w:p>
    <w:p w14:paraId="47D97E9D"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ab/>
      </w:r>
      <w:r>
        <w:rPr>
          <w:szCs w:val="16"/>
          <w:lang w:eastAsia="zh-CN"/>
        </w:rPr>
        <w:tab/>
      </w:r>
      <w:r w:rsidRPr="00E619B7">
        <w:rPr>
          <w:szCs w:val="16"/>
          <w:lang w:eastAsia="zh-CN"/>
        </w:rPr>
        <w:t xml:space="preserve">&lt;!ELEMENT </w:t>
      </w:r>
      <w:r>
        <w:rPr>
          <w:szCs w:val="16"/>
          <w:lang w:eastAsia="zh-CN"/>
        </w:rPr>
        <w:t>deferred_location_event_type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&gt;</w:t>
      </w:r>
      <w:r>
        <w:rPr>
          <w:szCs w:val="16"/>
          <w:lang w:eastAsia="zh-CN"/>
        </w:rPr>
        <w:t xml:space="preserve"> &lt;!-- </w:t>
      </w:r>
      <w:r w:rsidRPr="00DC5779">
        <w:rPr>
          <w:szCs w:val="16"/>
          <w:lang w:eastAsia="zh-CN"/>
        </w:rPr>
        <w:t>Integer corresponds to bit string 1-</w:t>
      </w:r>
      <w:r>
        <w:rPr>
          <w:szCs w:val="16"/>
          <w:lang w:eastAsia="zh-CN"/>
        </w:rPr>
        <w:t>16</w:t>
      </w:r>
      <w:r w:rsidRPr="00DC5779">
        <w:rPr>
          <w:szCs w:val="16"/>
          <w:lang w:eastAsia="zh-CN"/>
        </w:rPr>
        <w:t xml:space="preserve"> where bit at position if set, means particular </w:t>
      </w:r>
      <w:r>
        <w:rPr>
          <w:szCs w:val="16"/>
          <w:lang w:eastAsia="zh-CN"/>
        </w:rPr>
        <w:t>deferred loation e</w:t>
      </w:r>
      <w:r w:rsidRPr="00DC5779">
        <w:rPr>
          <w:szCs w:val="16"/>
          <w:lang w:eastAsia="zh-CN"/>
        </w:rPr>
        <w:t>v</w:t>
      </w:r>
      <w:r>
        <w:rPr>
          <w:szCs w:val="16"/>
          <w:lang w:eastAsia="zh-CN"/>
        </w:rPr>
        <w:t>ent</w:t>
      </w:r>
      <w:r w:rsidRPr="00DC5779">
        <w:rPr>
          <w:szCs w:val="16"/>
          <w:lang w:eastAsia="zh-CN"/>
        </w:rPr>
        <w:t xml:space="preserve"> </w:t>
      </w:r>
      <w:r>
        <w:rPr>
          <w:szCs w:val="16"/>
          <w:lang w:eastAsia="zh-CN"/>
        </w:rPr>
        <w:t>type</w:t>
      </w:r>
      <w:r w:rsidRPr="00DC5779">
        <w:rPr>
          <w:szCs w:val="16"/>
          <w:lang w:eastAsia="zh-CN"/>
        </w:rPr>
        <w:t xml:space="preserve"> is supported bit0-</w:t>
      </w:r>
      <w:r w:rsidRPr="00DC5779">
        <w:t xml:space="preserve"> </w:t>
      </w:r>
      <w:r w:rsidRPr="00DC5779">
        <w:rPr>
          <w:szCs w:val="16"/>
          <w:lang w:eastAsia="zh-CN"/>
        </w:rPr>
        <w:t>msAvailable, bit1–enteringIntoArea</w:t>
      </w:r>
      <w:r>
        <w:rPr>
          <w:szCs w:val="16"/>
          <w:lang w:eastAsia="zh-CN"/>
        </w:rPr>
        <w:t>, bit2-</w:t>
      </w:r>
      <w:r w:rsidRPr="00DC5779">
        <w:rPr>
          <w:szCs w:val="16"/>
          <w:lang w:eastAsia="zh-CN"/>
        </w:rPr>
        <w:t>leavingFromArea</w:t>
      </w:r>
      <w:r>
        <w:rPr>
          <w:szCs w:val="16"/>
          <w:lang w:eastAsia="zh-CN"/>
        </w:rPr>
        <w:t>,bit3-</w:t>
      </w:r>
      <w:r w:rsidRPr="00DC5779">
        <w:rPr>
          <w:szCs w:val="16"/>
          <w:lang w:eastAsia="zh-CN"/>
        </w:rPr>
        <w:t>beingInsideArea</w:t>
      </w:r>
      <w:r>
        <w:rPr>
          <w:szCs w:val="16"/>
          <w:lang w:eastAsia="zh-CN"/>
        </w:rPr>
        <w:t>,bit4-</w:t>
      </w:r>
      <w:r w:rsidRPr="00DC5779">
        <w:t xml:space="preserve"> </w:t>
      </w:r>
      <w:r w:rsidRPr="00DC5779">
        <w:rPr>
          <w:szCs w:val="16"/>
          <w:lang w:eastAsia="zh-CN"/>
        </w:rPr>
        <w:t>periodicLDR supported</w:t>
      </w:r>
      <w:r>
        <w:rPr>
          <w:szCs w:val="16"/>
          <w:lang w:eastAsia="zh-CN"/>
        </w:rPr>
        <w:t xml:space="preserve"> --&gt;</w:t>
      </w:r>
    </w:p>
    <w:p w14:paraId="7DDB374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5DE4B4B9"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29F608E1"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lastRenderedPageBreak/>
        <w:tab/>
      </w:r>
      <w:r w:rsidRPr="00F21B66">
        <w:rPr>
          <w:szCs w:val="16"/>
          <w:lang w:eastAsia="zh-CN"/>
        </w:rPr>
        <w:t xml:space="preserve">&lt;!ELEMENT </w:t>
      </w:r>
      <w:r>
        <w:rPr>
          <w:szCs w:val="16"/>
          <w:lang w:eastAsia="zh-CN"/>
        </w:rPr>
        <w:t>motion_event_reporting_info</w:t>
      </w:r>
      <w:r w:rsidRPr="00F21B66">
        <w:rPr>
          <w:szCs w:val="16"/>
          <w:lang w:eastAsia="zh-CN"/>
        </w:rPr>
        <w:t xml:space="preserve"> </w:t>
      </w:r>
      <w:r>
        <w:rPr>
          <w:szCs w:val="16"/>
          <w:lang w:eastAsia="zh-CN"/>
        </w:rPr>
        <w:t>(</w:t>
      </w:r>
      <w:r w:rsidRPr="00DC5779">
        <w:rPr>
          <w:szCs w:val="16"/>
          <w:lang w:eastAsia="zh-CN"/>
        </w:rPr>
        <w:t>linear</w:t>
      </w:r>
      <w:r>
        <w:rPr>
          <w:szCs w:val="16"/>
          <w:lang w:eastAsia="zh-CN"/>
        </w:rPr>
        <w:t>_d</w:t>
      </w:r>
      <w:r w:rsidRPr="00DC5779">
        <w:rPr>
          <w:szCs w:val="16"/>
          <w:lang w:eastAsia="zh-CN"/>
        </w:rPr>
        <w:t>istance</w:t>
      </w:r>
      <w:r>
        <w:rPr>
          <w:szCs w:val="16"/>
          <w:lang w:eastAsia="zh-CN"/>
        </w:rPr>
        <w:t>,interval_time?,sampling_interval?)</w:t>
      </w:r>
      <w:r w:rsidRPr="00F21B66">
        <w:rPr>
          <w:szCs w:val="16"/>
          <w:lang w:eastAsia="zh-CN"/>
        </w:rPr>
        <w:t>&gt;</w:t>
      </w:r>
    </w:p>
    <w:p w14:paraId="5EBF7A40"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szCs w:val="16"/>
          <w:lang w:eastAsia="zh-CN"/>
        </w:rPr>
        <w:t xml:space="preserve">     </w:t>
      </w:r>
      <w:r w:rsidRPr="00E619B7">
        <w:rPr>
          <w:szCs w:val="16"/>
          <w:lang w:eastAsia="zh-CN"/>
        </w:rPr>
        <w:t xml:space="preserve">&lt;!ELEMENT </w:t>
      </w:r>
      <w:r w:rsidRPr="00DC5779">
        <w:rPr>
          <w:szCs w:val="16"/>
          <w:lang w:eastAsia="zh-CN"/>
        </w:rPr>
        <w:t>linear</w:t>
      </w:r>
      <w:r>
        <w:rPr>
          <w:szCs w:val="16"/>
          <w:lang w:eastAsia="zh-CN"/>
        </w:rPr>
        <w:t>_d</w:t>
      </w:r>
      <w:r w:rsidRPr="00DC5779">
        <w:rPr>
          <w:szCs w:val="16"/>
          <w:lang w:eastAsia="zh-CN"/>
        </w:rPr>
        <w:t>istance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10000</w:t>
      </w:r>
      <w:r w:rsidRPr="00E619B7">
        <w:rPr>
          <w:szCs w:val="16"/>
          <w:lang w:eastAsia="zh-CN"/>
        </w:rPr>
        <w:t xml:space="preserve"> --&gt;</w:t>
      </w:r>
    </w:p>
    <w:p w14:paraId="72C1D345"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470"/>
        </w:tabs>
        <w:rPr>
          <w:szCs w:val="16"/>
          <w:lang w:eastAsia="zh-CN"/>
        </w:rPr>
      </w:pPr>
      <w:r>
        <w:rPr>
          <w:szCs w:val="16"/>
          <w:lang w:eastAsia="zh-CN"/>
        </w:rPr>
        <w:tab/>
      </w:r>
      <w:r w:rsidRPr="00E619B7">
        <w:rPr>
          <w:szCs w:val="16"/>
          <w:lang w:eastAsia="zh-CN"/>
        </w:rPr>
        <w:t xml:space="preserve">&lt;!ELEMENT </w:t>
      </w:r>
      <w:r>
        <w:rPr>
          <w:szCs w:val="16"/>
          <w:lang w:eastAsia="zh-CN"/>
        </w:rPr>
        <w:t>interval_time</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32767</w:t>
      </w:r>
      <w:r w:rsidRPr="00E619B7">
        <w:rPr>
          <w:szCs w:val="16"/>
          <w:lang w:eastAsia="zh-CN"/>
        </w:rPr>
        <w:t xml:space="preserve"> --&gt;</w:t>
      </w:r>
    </w:p>
    <w:p w14:paraId="10D2FF19"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 w:val="left" w:pos="460"/>
        </w:tabs>
        <w:rPr>
          <w:szCs w:val="16"/>
          <w:lang w:eastAsia="zh-CN"/>
        </w:rPr>
      </w:pPr>
      <w:r>
        <w:rPr>
          <w:rFonts w:hint="eastAsia"/>
          <w:szCs w:val="16"/>
          <w:lang w:eastAsia="zh-CN"/>
        </w:rPr>
        <w:t xml:space="preserve"> </w:t>
      </w:r>
      <w:r>
        <w:rPr>
          <w:szCs w:val="16"/>
          <w:lang w:eastAsia="zh-CN"/>
        </w:rPr>
        <w:t xml:space="preserve">    </w:t>
      </w:r>
      <w:r w:rsidRPr="00E619B7">
        <w:rPr>
          <w:szCs w:val="16"/>
          <w:lang w:eastAsia="zh-CN"/>
        </w:rPr>
        <w:t xml:space="preserve">&lt;!ELEMENT </w:t>
      </w:r>
      <w:r>
        <w:rPr>
          <w:szCs w:val="16"/>
          <w:lang w:eastAsia="zh-CN"/>
        </w:rPr>
        <w:t>sampling_interval</w:t>
      </w:r>
      <w:r w:rsidRPr="00E619B7">
        <w:rPr>
          <w:szCs w:val="16"/>
          <w:lang w:eastAsia="zh-CN"/>
        </w:rPr>
        <w:t xml:space="preserve"> </w:t>
      </w:r>
      <w:r>
        <w:rPr>
          <w:szCs w:val="16"/>
          <w:lang w:eastAsia="zh-CN"/>
        </w:rPr>
        <w:t>(</w:t>
      </w:r>
      <w:r w:rsidRPr="00E619B7">
        <w:rPr>
          <w:szCs w:val="16"/>
          <w:lang w:eastAsia="zh-CN"/>
        </w:rPr>
        <w:t>#PCDATA</w:t>
      </w:r>
      <w:r>
        <w:rPr>
          <w:szCs w:val="16"/>
          <w:lang w:eastAsia="zh-CN"/>
        </w:rPr>
        <w:t>)</w:t>
      </w:r>
      <w:r w:rsidRPr="00E619B7">
        <w:rPr>
          <w:szCs w:val="16"/>
          <w:lang w:eastAsia="zh-CN"/>
        </w:rPr>
        <w:t xml:space="preserve">&gt;  &lt;!-- </w:t>
      </w:r>
      <w:r>
        <w:rPr>
          <w:szCs w:val="16"/>
          <w:lang w:eastAsia="zh-CN"/>
        </w:rPr>
        <w:t>1</w:t>
      </w:r>
      <w:r w:rsidRPr="00E619B7">
        <w:rPr>
          <w:szCs w:val="16"/>
          <w:lang w:eastAsia="zh-CN"/>
        </w:rPr>
        <w:t>..</w:t>
      </w:r>
      <w:r>
        <w:rPr>
          <w:szCs w:val="16"/>
          <w:lang w:eastAsia="zh-CN"/>
        </w:rPr>
        <w:t>3600</w:t>
      </w:r>
      <w:r w:rsidRPr="00E619B7">
        <w:rPr>
          <w:szCs w:val="16"/>
          <w:lang w:eastAsia="zh-CN"/>
        </w:rPr>
        <w:t xml:space="preserve"> --&gt;</w:t>
      </w:r>
    </w:p>
    <w:p w14:paraId="09910D78" w14:textId="77777777" w:rsidR="000D2438" w:rsidRDefault="000D2438" w:rsidP="000D2438">
      <w:pPr>
        <w:pStyle w:val="PL"/>
        <w:pBdr>
          <w:top w:val="single" w:sz="4" w:space="1" w:color="auto"/>
          <w:left w:val="single" w:sz="4" w:space="4" w:color="auto"/>
          <w:bottom w:val="single" w:sz="4" w:space="1" w:color="auto"/>
          <w:right w:val="single" w:sz="4" w:space="4" w:color="auto"/>
        </w:pBdr>
        <w:tabs>
          <w:tab w:val="clear" w:pos="384"/>
          <w:tab w:val="clear" w:pos="768"/>
          <w:tab w:val="left" w:pos="310"/>
        </w:tabs>
        <w:rPr>
          <w:szCs w:val="16"/>
          <w:lang w:eastAsia="zh-CN"/>
        </w:rPr>
      </w:pPr>
      <w:r>
        <w:rPr>
          <w:szCs w:val="16"/>
          <w:lang w:eastAsia="zh-CN"/>
        </w:rPr>
        <w:tab/>
        <w:t>&lt;!</w:t>
      </w:r>
      <w:r w:rsidRPr="00E619B7">
        <w:rPr>
          <w:szCs w:val="16"/>
          <w:lang w:eastAsia="zh-CN"/>
        </w:rPr>
        <w:t>ELEMENT</w:t>
      </w:r>
      <w:r>
        <w:rPr>
          <w:szCs w:val="16"/>
          <w:lang w:eastAsia="zh-CN"/>
        </w:rPr>
        <w:t xml:space="preserve"> cancel_result (#P</w:t>
      </w:r>
      <w:r w:rsidRPr="00E619B7">
        <w:rPr>
          <w:szCs w:val="16"/>
          <w:lang w:eastAsia="zh-CN"/>
        </w:rPr>
        <w:t>C</w:t>
      </w:r>
      <w:r>
        <w:rPr>
          <w:szCs w:val="16"/>
          <w:lang w:eastAsia="zh-CN"/>
        </w:rPr>
        <w:t xml:space="preserve">DATA)&gt; &lt;!-- true,false </w:t>
      </w:r>
      <w:r w:rsidRPr="00BB5C9D">
        <w:rPr>
          <w:szCs w:val="16"/>
          <w:lang w:eastAsia="zh-CN"/>
        </w:rPr>
        <w:t xml:space="preserve">This field is only required when the reported information indicates the cancellation of location information subscription </w:t>
      </w:r>
      <w:r>
        <w:rPr>
          <w:szCs w:val="16"/>
          <w:lang w:eastAsia="zh-CN"/>
        </w:rPr>
        <w:t>--&gt;</w:t>
      </w:r>
    </w:p>
    <w:p w14:paraId="1CBE6E97" w14:textId="77777777" w:rsidR="000D2438" w:rsidRPr="000D2438" w:rsidRDefault="000D2438" w:rsidP="00EA58F2"/>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660" w:name="_CR8_56"/>
      <w:bookmarkStart w:id="2661" w:name="_Toc20207586"/>
      <w:bookmarkStart w:id="2662" w:name="_Toc27579469"/>
      <w:bookmarkStart w:id="2663" w:name="_Toc36116049"/>
      <w:bookmarkStart w:id="2664" w:name="_Toc45214929"/>
      <w:bookmarkStart w:id="2665" w:name="_Toc51866697"/>
      <w:bookmarkStart w:id="2666" w:name="_Toc218776656"/>
      <w:bookmarkEnd w:id="2660"/>
      <w:r w:rsidRPr="00C44D1B">
        <w:t>8.56</w:t>
      </w:r>
      <w:r w:rsidRPr="00C44D1B">
        <w:tab/>
        <w:t xml:space="preserve">Positioning </w:t>
      </w:r>
      <w:r w:rsidR="00136ECD" w:rsidRPr="00C44D1B">
        <w:t>r</w:t>
      </w:r>
      <w:r w:rsidRPr="00C44D1B">
        <w:t>eporting +CPOSR</w:t>
      </w:r>
      <w:bookmarkEnd w:id="2661"/>
      <w:bookmarkEnd w:id="2662"/>
      <w:bookmarkEnd w:id="2663"/>
      <w:bookmarkEnd w:id="2664"/>
      <w:bookmarkEnd w:id="2665"/>
      <w:bookmarkEnd w:id="2666"/>
    </w:p>
    <w:p w14:paraId="1671301B" w14:textId="77777777" w:rsidR="00AC5060" w:rsidRPr="00C44D1B" w:rsidRDefault="00AC5060" w:rsidP="00AC5060">
      <w:pPr>
        <w:pStyle w:val="TH"/>
      </w:pPr>
      <w:bookmarkStart w:id="2667" w:name="_CRTable8_561"/>
      <w:r w:rsidRPr="00C44D1B">
        <w:t>Table </w:t>
      </w:r>
      <w:bookmarkEnd w:id="2667"/>
      <w:r w:rsidRPr="00C44D1B">
        <w:t>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668"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669" w:name="_MCCTEMPBM_CRPT80111337___2"/>
            <w:bookmarkEnd w:id="2668"/>
            <w:r w:rsidRPr="00C44D1B">
              <w:rPr>
                <w:rFonts w:ascii="Courier New" w:hAnsi="Courier New"/>
              </w:rPr>
              <w:t>+CPOSR=[&lt;mode&gt;]</w:t>
            </w:r>
            <w:bookmarkEnd w:id="2669"/>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670" w:name="_MCCTEMPBM_CRPT80111338___2"/>
            <w:bookmarkEnd w:id="2670"/>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671" w:name="_MCCTEMPBM_CRPT80111339___2"/>
            <w:r w:rsidRPr="00C44D1B">
              <w:rPr>
                <w:rFonts w:ascii="Courier New" w:hAnsi="Courier New"/>
              </w:rPr>
              <w:t>+CPOSR?</w:t>
            </w:r>
            <w:bookmarkEnd w:id="2671"/>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672"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672"/>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673" w:name="_MCCTEMPBM_CRPT80111341___2"/>
            <w:r w:rsidRPr="00C44D1B">
              <w:rPr>
                <w:rFonts w:ascii="Courier New" w:hAnsi="Courier New"/>
              </w:rPr>
              <w:t>+CPOSR=?</w:t>
            </w:r>
            <w:bookmarkEnd w:id="2673"/>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674"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674"/>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675"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676" w:name="_MCCTEMPBM_CRPT80111344___7"/>
      <w:bookmarkEnd w:id="2675"/>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677" w:name="_MCCTEMPBM_CRPT80111345___7"/>
      <w:bookmarkEnd w:id="2676"/>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677"/>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678" w:name="_MCCTEMPBM_CRPT80111346___7"/>
      <w:r w:rsidRPr="00C44D1B">
        <w:rPr>
          <w:rFonts w:ascii="Courier New" w:hAnsi="Courier New"/>
        </w:rPr>
        <w:t>&lt;mode&gt;</w:t>
      </w:r>
      <w:r w:rsidRPr="00C44D1B">
        <w:t>:</w:t>
      </w:r>
      <w:r w:rsidR="00FE24B2" w:rsidRPr="00C44D1B">
        <w:t xml:space="preserve"> integer type</w:t>
      </w:r>
    </w:p>
    <w:bookmarkEnd w:id="2678"/>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679"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lastRenderedPageBreak/>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6B696F">
        <w:rPr>
          <w:rFonts w:ascii="Courier New" w:hAnsi="Courier New" w:cs="Courier New"/>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679"/>
    <w:p w14:paraId="36338C91" w14:textId="77777777" w:rsidR="000D2438" w:rsidRDefault="000D2438" w:rsidP="000D2438">
      <w:pPr>
        <w:pStyle w:val="B1"/>
        <w:rPr>
          <w:lang w:val="en-US"/>
        </w:rPr>
      </w:pPr>
      <w:r>
        <w:rPr>
          <w:rFonts w:ascii="Courier New" w:hAnsi="Courier New" w:cs="Courier New"/>
        </w:rPr>
        <w:t>&lt;Network_subscribed_location_events&gt;</w:t>
      </w:r>
      <w:r>
        <w:t>:</w:t>
      </w:r>
      <w:r>
        <w:rPr>
          <w:color w:val="1F497D"/>
          <w:lang w:val="en-US"/>
        </w:rPr>
        <w:t xml:space="preserve"> </w:t>
      </w:r>
      <w:r>
        <w:t xml:space="preserve">string type in UTF-8. This parameter provides an XML-formatted string of network subscribed location events as defined in table 8.55-35. This parameter shall not be subject to conventional character conversion as per </w:t>
      </w:r>
      <w:r>
        <w:rPr>
          <w:rFonts w:ascii="Courier New" w:hAnsi="Courier New" w:cs="Courier New"/>
        </w:rPr>
        <w:t>+CSCS</w:t>
      </w:r>
      <w:r>
        <w:t>.</w:t>
      </w:r>
    </w:p>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680" w:name="_CR8_57"/>
      <w:bookmarkStart w:id="2681" w:name="_Toc20207587"/>
      <w:bookmarkStart w:id="2682" w:name="_Toc27579470"/>
      <w:bookmarkStart w:id="2683" w:name="_Toc36116050"/>
      <w:bookmarkStart w:id="2684" w:name="_Toc45214930"/>
      <w:bookmarkStart w:id="2685" w:name="_Toc51866698"/>
      <w:bookmarkStart w:id="2686" w:name="_Toc218776657"/>
      <w:bookmarkEnd w:id="2680"/>
      <w:r w:rsidRPr="00C44D1B">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681"/>
      <w:bookmarkEnd w:id="2682"/>
      <w:bookmarkEnd w:id="2683"/>
      <w:bookmarkEnd w:id="2684"/>
      <w:bookmarkEnd w:id="2685"/>
      <w:bookmarkEnd w:id="2686"/>
    </w:p>
    <w:p w14:paraId="66777C4D" w14:textId="77777777" w:rsidR="00F55567" w:rsidRPr="00C44D1B" w:rsidRDefault="00F55567" w:rsidP="00F55567">
      <w:pPr>
        <w:pStyle w:val="TH"/>
      </w:pPr>
      <w:bookmarkStart w:id="2687" w:name="_CRTable8_571"/>
      <w:r w:rsidRPr="00C44D1B">
        <w:t>Table </w:t>
      </w:r>
      <w:bookmarkEnd w:id="2687"/>
      <w:r w:rsidRPr="00C44D1B">
        <w:t>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688"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689" w:name="_MCCTEMPBM_CRPT80111349___7" w:colFirst="0" w:colLast="0"/>
            <w:bookmarkEnd w:id="2688"/>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690" w:name="_MCCTEMPBM_CRPT80111350___7"/>
            <w:bookmarkEnd w:id="2689"/>
            <w:r w:rsidRPr="00C44D1B">
              <w:rPr>
                <w:rFonts w:ascii="Courier New" w:hAnsi="Courier New"/>
              </w:rPr>
              <w:t>+CMTLR=?</w:t>
            </w:r>
            <w:bookmarkEnd w:id="2690"/>
          </w:p>
        </w:tc>
        <w:tc>
          <w:tcPr>
            <w:tcW w:w="4695" w:type="dxa"/>
          </w:tcPr>
          <w:p w14:paraId="30E80B33" w14:textId="77777777" w:rsidR="00F55567" w:rsidRPr="00C44D1B" w:rsidRDefault="00F55567" w:rsidP="00BC47B3">
            <w:pPr>
              <w:spacing w:after="20"/>
              <w:rPr>
                <w:rFonts w:ascii="Courier New" w:hAnsi="Courier New"/>
              </w:rPr>
            </w:pPr>
            <w:bookmarkStart w:id="2691"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691"/>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lastRenderedPageBreak/>
        <w:t>Description</w:t>
      </w:r>
    </w:p>
    <w:p w14:paraId="26D65F40" w14:textId="77777777" w:rsidR="00F55567" w:rsidRPr="00C44D1B" w:rsidRDefault="00F55567" w:rsidP="00F55567">
      <w:bookmarkStart w:id="2692"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692"/>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693"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693"/>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694"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694"/>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695"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695"/>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060EC003" w14:textId="77777777" w:rsidR="002D7CD0" w:rsidRDefault="00F55567" w:rsidP="002D7CD0">
      <w:pPr>
        <w:pStyle w:val="B2"/>
      </w:pPr>
      <w:r w:rsidRPr="00C44D1B">
        <w:t>2</w:t>
      </w:r>
      <w:r w:rsidRPr="00C44D1B">
        <w:tab/>
        <w:t>The initial location.</w:t>
      </w:r>
    </w:p>
    <w:p w14:paraId="7EE8E464" w14:textId="77777777" w:rsidR="002D7CD0" w:rsidRDefault="002D7CD0" w:rsidP="002D7CD0">
      <w:pPr>
        <w:pStyle w:val="B2"/>
      </w:pPr>
      <w:r>
        <w:t>3</w:t>
      </w:r>
      <w:r>
        <w:tab/>
        <w:t>Activate deferred Location.</w:t>
      </w:r>
    </w:p>
    <w:p w14:paraId="478EBE19" w14:textId="77777777" w:rsidR="002D7CD0" w:rsidRDefault="002D7CD0" w:rsidP="002D7CD0">
      <w:pPr>
        <w:pStyle w:val="B2"/>
      </w:pPr>
      <w:r>
        <w:t>4</w:t>
      </w:r>
      <w:r>
        <w:tab/>
        <w:t>Cancel Deferred Location.</w:t>
      </w:r>
    </w:p>
    <w:p w14:paraId="6797712B" w14:textId="4A1FA2F8" w:rsidR="00F55567" w:rsidRPr="00C44D1B" w:rsidRDefault="002D7CD0" w:rsidP="002D7CD0">
      <w:pPr>
        <w:pStyle w:val="B2"/>
      </w:pPr>
      <w:r>
        <w:t>5</w:t>
      </w:r>
      <w:r>
        <w:tab/>
        <w:t>Notification Verification Only.</w:t>
      </w:r>
    </w:p>
    <w:p w14:paraId="37DD760F" w14:textId="77777777" w:rsidR="00F55567" w:rsidRPr="00C44D1B" w:rsidRDefault="00F55567" w:rsidP="00F55567">
      <w:pPr>
        <w:pStyle w:val="B1"/>
      </w:pPr>
      <w:bookmarkStart w:id="2696" w:name="_MCCTEMPBM_CRPT80111356___7"/>
      <w:r w:rsidRPr="00C44D1B">
        <w:rPr>
          <w:rFonts w:ascii="Courier New" w:hAnsi="Courier New" w:cs="Courier New"/>
        </w:rPr>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696"/>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lastRenderedPageBreak/>
        <w:t>Optional.</w:t>
      </w:r>
    </w:p>
    <w:p w14:paraId="2F94A9B6" w14:textId="77777777" w:rsidR="00F55567" w:rsidRPr="00C44D1B" w:rsidRDefault="00F55567" w:rsidP="00E26141">
      <w:pPr>
        <w:pStyle w:val="Heading2"/>
      </w:pPr>
      <w:bookmarkStart w:id="2697" w:name="_CR8_58"/>
      <w:bookmarkStart w:id="2698" w:name="_Toc20207588"/>
      <w:bookmarkStart w:id="2699" w:name="_Toc27579471"/>
      <w:bookmarkStart w:id="2700" w:name="_Toc36116051"/>
      <w:bookmarkStart w:id="2701" w:name="_Toc45214931"/>
      <w:bookmarkStart w:id="2702" w:name="_Toc51866699"/>
      <w:bookmarkStart w:id="2703" w:name="_Toc218776658"/>
      <w:bookmarkEnd w:id="2697"/>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698"/>
      <w:bookmarkEnd w:id="2699"/>
      <w:bookmarkEnd w:id="2700"/>
      <w:bookmarkEnd w:id="2701"/>
      <w:bookmarkEnd w:id="2702"/>
      <w:bookmarkEnd w:id="2703"/>
    </w:p>
    <w:p w14:paraId="753F88C6" w14:textId="77777777" w:rsidR="00F55567" w:rsidRPr="00C44D1B" w:rsidRDefault="00F55567" w:rsidP="00F55567">
      <w:pPr>
        <w:pStyle w:val="TH"/>
      </w:pPr>
      <w:bookmarkStart w:id="2704" w:name="_CRTable8_581"/>
      <w:r w:rsidRPr="00C44D1B">
        <w:t>Table </w:t>
      </w:r>
      <w:bookmarkEnd w:id="2704"/>
      <w:r w:rsidRPr="00C44D1B">
        <w:t>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705"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706" w:name="_MCCTEMPBM_CRPT80111358___7" w:colFirst="0" w:colLast="0"/>
            <w:bookmarkEnd w:id="2705"/>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707" w:name="_MCCTEMPBM_CRPT80111359___7"/>
            <w:bookmarkEnd w:id="2706"/>
            <w:r w:rsidRPr="00C44D1B">
              <w:rPr>
                <w:rFonts w:ascii="Courier New" w:hAnsi="Courier New"/>
              </w:rPr>
              <w:t>+CMTLRA=?</w:t>
            </w:r>
            <w:bookmarkEnd w:id="2707"/>
          </w:p>
        </w:tc>
        <w:tc>
          <w:tcPr>
            <w:tcW w:w="4429" w:type="dxa"/>
          </w:tcPr>
          <w:p w14:paraId="5FA677F0" w14:textId="77777777" w:rsidR="00F55567" w:rsidRPr="00C44D1B" w:rsidRDefault="00F55567" w:rsidP="00BC47B3">
            <w:pPr>
              <w:spacing w:after="20"/>
              <w:rPr>
                <w:rFonts w:ascii="Courier New" w:hAnsi="Courier New"/>
              </w:rPr>
            </w:pPr>
            <w:bookmarkStart w:id="2708"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708"/>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709"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709"/>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710" w:name="_MCCTEMPBM_CRPT80111362___7"/>
      <w:r w:rsidRPr="00C44D1B">
        <w:rPr>
          <w:rFonts w:ascii="Courier New" w:hAnsi="Courier New" w:cs="Courier New"/>
        </w:rPr>
        <w:t>&lt;allow&gt;</w:t>
      </w:r>
      <w:r w:rsidRPr="00C44D1B">
        <w:t>: integer type. Enables and disables the allowance for location disclosure.</w:t>
      </w:r>
    </w:p>
    <w:bookmarkEnd w:id="2710"/>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711"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711"/>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712" w:name="_CR8_59"/>
      <w:bookmarkStart w:id="2713" w:name="_Toc20207589"/>
      <w:bookmarkStart w:id="2714" w:name="_Toc27579472"/>
      <w:bookmarkStart w:id="2715" w:name="_Toc36116052"/>
      <w:bookmarkStart w:id="2716" w:name="_Toc45214932"/>
      <w:bookmarkStart w:id="2717" w:name="_Toc51866700"/>
      <w:bookmarkStart w:id="2718" w:name="_Toc218776659"/>
      <w:bookmarkEnd w:id="2712"/>
      <w:r w:rsidRPr="00C44D1B">
        <w:t>8.59</w:t>
      </w:r>
      <w:r w:rsidRPr="00C44D1B">
        <w:tab/>
      </w:r>
      <w:r w:rsidR="00FE7A01" w:rsidRPr="00C44D1B">
        <w:t xml:space="preserve">Battery </w:t>
      </w:r>
      <w:r w:rsidR="00136ECD" w:rsidRPr="00C44D1B">
        <w:t>c</w:t>
      </w:r>
      <w:r w:rsidR="00FE7A01" w:rsidRPr="00C44D1B">
        <w:t>apacity +CBCAP</w:t>
      </w:r>
      <w:bookmarkEnd w:id="2713"/>
      <w:bookmarkEnd w:id="2714"/>
      <w:bookmarkEnd w:id="2715"/>
      <w:bookmarkEnd w:id="2716"/>
      <w:bookmarkEnd w:id="2717"/>
      <w:bookmarkEnd w:id="2718"/>
    </w:p>
    <w:p w14:paraId="7F4443CD" w14:textId="77777777" w:rsidR="00FE7A01" w:rsidRPr="00C44D1B" w:rsidRDefault="00FE7A01" w:rsidP="00FE7A01">
      <w:pPr>
        <w:pStyle w:val="TH"/>
      </w:pPr>
      <w:bookmarkStart w:id="2719" w:name="_CRTable8_591"/>
      <w:r w:rsidRPr="00C44D1B">
        <w:t>Table </w:t>
      </w:r>
      <w:bookmarkEnd w:id="2719"/>
      <w:r w:rsidRPr="00C44D1B">
        <w:t>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720"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721" w:name="_MCCTEMPBM_CRPT80111365___7" w:colFirst="0" w:colLast="0"/>
            <w:bookmarkEnd w:id="2720"/>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722" w:name="_MCCTEMPBM_CRPT80111366___7"/>
            <w:bookmarkEnd w:id="2721"/>
            <w:r w:rsidRPr="00C44D1B">
              <w:rPr>
                <w:rFonts w:ascii="Courier New" w:hAnsi="Courier New"/>
              </w:rPr>
              <w:t>+CBCAP=?</w:t>
            </w:r>
            <w:bookmarkEnd w:id="2722"/>
          </w:p>
        </w:tc>
        <w:tc>
          <w:tcPr>
            <w:tcW w:w="6120" w:type="dxa"/>
          </w:tcPr>
          <w:p w14:paraId="229AD5E6" w14:textId="77777777" w:rsidR="00FE7A01" w:rsidRPr="00C44D1B" w:rsidRDefault="00FE7A01" w:rsidP="008C72A3">
            <w:pPr>
              <w:spacing w:after="20"/>
              <w:rPr>
                <w:rFonts w:ascii="Courier New" w:hAnsi="Courier New"/>
              </w:rPr>
            </w:pPr>
            <w:bookmarkStart w:id="2723"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723"/>
          </w:p>
        </w:tc>
      </w:tr>
    </w:tbl>
    <w:p w14:paraId="6436601E" w14:textId="77777777" w:rsidR="00FE7A01" w:rsidRPr="00C44D1B" w:rsidRDefault="00FE7A01" w:rsidP="00FE7A01"/>
    <w:p w14:paraId="151239B7" w14:textId="77777777" w:rsidR="00FE7A01" w:rsidRPr="00C44D1B" w:rsidRDefault="00FE7A01" w:rsidP="00FE7A01">
      <w:r w:rsidRPr="00C44D1B">
        <w:rPr>
          <w:b/>
        </w:rPr>
        <w:t>Description</w:t>
      </w:r>
    </w:p>
    <w:p w14:paraId="773CDAA6" w14:textId="77777777" w:rsidR="00FE7A01" w:rsidRPr="00C44D1B" w:rsidRDefault="00FE7A01" w:rsidP="00FE7A01">
      <w:bookmarkStart w:id="2724"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724"/>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725" w:name="_MCCTEMPBM_CRPT80111369___7"/>
      <w:r w:rsidRPr="00C44D1B">
        <w:rPr>
          <w:rFonts w:ascii="Courier New" w:hAnsi="Courier New" w:cs="Courier New"/>
        </w:rPr>
        <w:t>&lt;reporting&gt;</w:t>
      </w:r>
      <w:r w:rsidRPr="00C44D1B">
        <w:t>: integer type. Enables and disables reporting of changes in the battery capacity level.</w:t>
      </w:r>
    </w:p>
    <w:bookmarkEnd w:id="2725"/>
    <w:p w14:paraId="53D1EF01" w14:textId="77777777" w:rsidR="00FE7A01" w:rsidRPr="00C44D1B" w:rsidRDefault="00FE7A01" w:rsidP="00F14DF1">
      <w:pPr>
        <w:pStyle w:val="B2"/>
      </w:pPr>
      <w:r w:rsidRPr="00C44D1B">
        <w:rPr>
          <w:u w:val="single"/>
        </w:rPr>
        <w:lastRenderedPageBreak/>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726"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726"/>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727" w:name="_MCCTEMPBM_CRPT80111371___7"/>
      <w:r w:rsidRPr="00C44D1B">
        <w:rPr>
          <w:rFonts w:ascii="Courier New" w:hAnsi="Courier New" w:cs="Courier New"/>
        </w:rPr>
        <w:t>&lt;bcl&gt;</w:t>
      </w:r>
      <w:r w:rsidRPr="00C44D1B">
        <w:t>: integer type. Gives the remaining relative battery capacity level (in percentages).</w:t>
      </w:r>
    </w:p>
    <w:bookmarkEnd w:id="2727"/>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728"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729" w:name="_MCCTEMPBM_CRPT80111373___7"/>
      <w:bookmarkEnd w:id="2728"/>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729"/>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730" w:name="_CR8_60"/>
      <w:bookmarkStart w:id="2731" w:name="_Toc20207590"/>
      <w:bookmarkStart w:id="2732" w:name="_Toc27579473"/>
      <w:bookmarkStart w:id="2733" w:name="_Toc36116053"/>
      <w:bookmarkStart w:id="2734" w:name="_Toc45214933"/>
      <w:bookmarkStart w:id="2735" w:name="_Toc51866701"/>
      <w:bookmarkStart w:id="2736" w:name="_Toc218776660"/>
      <w:bookmarkEnd w:id="2730"/>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731"/>
      <w:bookmarkEnd w:id="2732"/>
      <w:bookmarkEnd w:id="2733"/>
      <w:bookmarkEnd w:id="2734"/>
      <w:bookmarkEnd w:id="2735"/>
      <w:bookmarkEnd w:id="2736"/>
    </w:p>
    <w:p w14:paraId="5BF86686" w14:textId="77777777" w:rsidR="00FE7A01" w:rsidRPr="00C44D1B" w:rsidRDefault="00FE7A01" w:rsidP="00FE7A01">
      <w:pPr>
        <w:pStyle w:val="TH"/>
      </w:pPr>
      <w:bookmarkStart w:id="2737" w:name="_CRTable8_601"/>
      <w:r w:rsidRPr="00C44D1B">
        <w:rPr>
          <w:lang w:val="fr-FR"/>
        </w:rPr>
        <w:t>Table </w:t>
      </w:r>
      <w:bookmarkEnd w:id="2737"/>
      <w:r w:rsidRPr="00C44D1B">
        <w:rPr>
          <w:lang w:val="fr-FR"/>
        </w:rPr>
        <w:t xml:space="preserve">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738"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739" w:name="_MCCTEMPBM_CRPT80111375___7" w:colFirst="0" w:colLast="0"/>
            <w:bookmarkEnd w:id="2738"/>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740" w:name="_MCCTEMPBM_CRPT80111376___7"/>
            <w:bookmarkEnd w:id="2739"/>
            <w:r w:rsidRPr="00C44D1B">
              <w:rPr>
                <w:rFonts w:ascii="Courier New" w:hAnsi="Courier New"/>
              </w:rPr>
              <w:t>+CBCON=?</w:t>
            </w:r>
            <w:bookmarkEnd w:id="2740"/>
          </w:p>
        </w:tc>
        <w:tc>
          <w:tcPr>
            <w:tcW w:w="4819" w:type="dxa"/>
          </w:tcPr>
          <w:p w14:paraId="442314A9" w14:textId="77777777" w:rsidR="00FE7A01" w:rsidRPr="00C44D1B" w:rsidRDefault="00FE7A01" w:rsidP="008C72A3">
            <w:pPr>
              <w:spacing w:after="20"/>
              <w:rPr>
                <w:rFonts w:ascii="Courier New" w:hAnsi="Courier New"/>
              </w:rPr>
            </w:pPr>
            <w:bookmarkStart w:id="2741"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741"/>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742"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742"/>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743"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743"/>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744" w:name="_MCCTEMPBM_CRPT80111380___7"/>
      <w:r w:rsidRPr="00C44D1B">
        <w:rPr>
          <w:rFonts w:ascii="Courier New" w:hAnsi="Courier New" w:cs="Courier New"/>
        </w:rPr>
        <w:t>&lt;bcs&gt;</w:t>
      </w:r>
      <w:r w:rsidRPr="00C44D1B">
        <w:t>: integer type. Indicates the battery status.</w:t>
      </w:r>
    </w:p>
    <w:bookmarkEnd w:id="2744"/>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745" w:name="_CR8_61"/>
      <w:bookmarkStart w:id="2746" w:name="_Toc20207591"/>
      <w:bookmarkStart w:id="2747" w:name="_Toc27579474"/>
      <w:bookmarkStart w:id="2748" w:name="_Toc36116054"/>
      <w:bookmarkStart w:id="2749" w:name="_Toc45214934"/>
      <w:bookmarkStart w:id="2750" w:name="_Toc51866702"/>
      <w:bookmarkStart w:id="2751" w:name="_Toc218776661"/>
      <w:bookmarkEnd w:id="2745"/>
      <w:r w:rsidRPr="00C44D1B">
        <w:lastRenderedPageBreak/>
        <w:t>8.61</w:t>
      </w:r>
      <w:r w:rsidRPr="00C44D1B">
        <w:tab/>
        <w:t xml:space="preserve">Battery </w:t>
      </w:r>
      <w:r w:rsidR="00136ECD" w:rsidRPr="00C44D1B">
        <w:t>c</w:t>
      </w:r>
      <w:r w:rsidRPr="00C44D1B">
        <w:t xml:space="preserve">harger </w:t>
      </w:r>
      <w:r w:rsidR="00136ECD" w:rsidRPr="00C44D1B">
        <w:t>s</w:t>
      </w:r>
      <w:r w:rsidRPr="00C44D1B">
        <w:t>tatus +CBCHG</w:t>
      </w:r>
      <w:bookmarkEnd w:id="2746"/>
      <w:bookmarkEnd w:id="2747"/>
      <w:bookmarkEnd w:id="2748"/>
      <w:bookmarkEnd w:id="2749"/>
      <w:bookmarkEnd w:id="2750"/>
      <w:bookmarkEnd w:id="2751"/>
    </w:p>
    <w:p w14:paraId="24530912" w14:textId="77777777" w:rsidR="00FE7A01" w:rsidRPr="00C44D1B" w:rsidRDefault="00FE7A01" w:rsidP="00FE7A01">
      <w:pPr>
        <w:pStyle w:val="TH"/>
      </w:pPr>
      <w:bookmarkStart w:id="2752" w:name="_CRTable8_611"/>
      <w:r w:rsidRPr="00C44D1B">
        <w:t>Table </w:t>
      </w:r>
      <w:bookmarkEnd w:id="2752"/>
      <w:r w:rsidRPr="00C44D1B">
        <w:t xml:space="preserve">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753"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754" w:name="_MCCTEMPBM_CRPT80111382___7" w:colFirst="0" w:colLast="0"/>
            <w:bookmarkEnd w:id="2753"/>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755" w:name="_MCCTEMPBM_CRPT80111383___7"/>
            <w:bookmarkEnd w:id="2754"/>
            <w:r w:rsidRPr="00C44D1B">
              <w:rPr>
                <w:rFonts w:ascii="Courier New" w:hAnsi="Courier New"/>
              </w:rPr>
              <w:t>+CBCHG=?</w:t>
            </w:r>
            <w:bookmarkEnd w:id="2755"/>
          </w:p>
        </w:tc>
        <w:tc>
          <w:tcPr>
            <w:tcW w:w="4961" w:type="dxa"/>
          </w:tcPr>
          <w:p w14:paraId="455CE5BF" w14:textId="77777777" w:rsidR="00FE7A01" w:rsidRPr="00C44D1B" w:rsidRDefault="00FE7A01" w:rsidP="008C72A3">
            <w:pPr>
              <w:spacing w:after="20"/>
              <w:rPr>
                <w:rFonts w:ascii="Courier New" w:hAnsi="Courier New"/>
              </w:rPr>
            </w:pPr>
            <w:bookmarkStart w:id="2756"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756"/>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757"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757"/>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758" w:name="_MCCTEMPBM_CRPT80111386___7"/>
      <w:r w:rsidRPr="00C44D1B">
        <w:rPr>
          <w:rFonts w:ascii="Courier New" w:hAnsi="Courier New" w:cs="Courier New"/>
        </w:rPr>
        <w:t>&lt;reporting&gt;</w:t>
      </w:r>
      <w:r w:rsidRPr="00C44D1B">
        <w:t>: integer type. Enables and disables reporting of changes in the battery charger status.</w:t>
      </w:r>
    </w:p>
    <w:bookmarkEnd w:id="2758"/>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759" w:name="_MCCTEMPBM_CRPT80111387___7"/>
      <w:r w:rsidRPr="00C44D1B">
        <w:rPr>
          <w:rFonts w:ascii="Courier New" w:hAnsi="Courier New" w:cs="Courier New"/>
        </w:rPr>
        <w:t>&lt;chg_status&gt;</w:t>
      </w:r>
      <w:r w:rsidRPr="00C44D1B">
        <w:t>: integer type. Indicates type of battery charger status.</w:t>
      </w:r>
    </w:p>
    <w:bookmarkEnd w:id="2759"/>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760" w:name="_CR8_62"/>
      <w:bookmarkStart w:id="2761" w:name="_Toc20207592"/>
      <w:bookmarkStart w:id="2762" w:name="_Toc27579475"/>
      <w:bookmarkStart w:id="2763" w:name="_Toc36116055"/>
      <w:bookmarkStart w:id="2764" w:name="_Toc45214935"/>
      <w:bookmarkStart w:id="2765" w:name="_Toc51866703"/>
      <w:bookmarkStart w:id="2766" w:name="_Toc218776662"/>
      <w:bookmarkEnd w:id="2760"/>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761"/>
      <w:bookmarkEnd w:id="2762"/>
      <w:bookmarkEnd w:id="2763"/>
      <w:bookmarkEnd w:id="2764"/>
      <w:bookmarkEnd w:id="2765"/>
      <w:bookmarkEnd w:id="2766"/>
    </w:p>
    <w:p w14:paraId="25AFEB50" w14:textId="77777777" w:rsidR="00627808" w:rsidRPr="00C44D1B" w:rsidRDefault="00627808" w:rsidP="00627808">
      <w:pPr>
        <w:pStyle w:val="TH"/>
      </w:pPr>
      <w:bookmarkStart w:id="2767" w:name="_CRTable8_621"/>
      <w:r w:rsidRPr="00C44D1B">
        <w:t>Table </w:t>
      </w:r>
      <w:bookmarkEnd w:id="2767"/>
      <w:r w:rsidRPr="00C44D1B">
        <w:t>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768"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769" w:name="_MCCTEMPBM_CRPT80111389___7" w:colFirst="0" w:colLast="0"/>
            <w:bookmarkEnd w:id="2768"/>
            <w:r w:rsidRPr="00C44D1B">
              <w:rPr>
                <w:rFonts w:ascii="Courier New" w:hAnsi="Courier New"/>
              </w:rPr>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770" w:name="_MCCTEMPBM_CRPT80111390___7"/>
            <w:bookmarkEnd w:id="2769"/>
            <w:r w:rsidRPr="00C44D1B">
              <w:rPr>
                <w:rFonts w:ascii="Courier New" w:hAnsi="Courier New"/>
              </w:rPr>
              <w:t>+CGPIAF=?</w:t>
            </w:r>
            <w:bookmarkEnd w:id="2770"/>
          </w:p>
        </w:tc>
        <w:tc>
          <w:tcPr>
            <w:tcW w:w="6120" w:type="dxa"/>
          </w:tcPr>
          <w:p w14:paraId="7C114D30" w14:textId="77777777" w:rsidR="00627808" w:rsidRPr="00C44D1B" w:rsidRDefault="00627808" w:rsidP="00475B74">
            <w:pPr>
              <w:spacing w:after="20"/>
              <w:rPr>
                <w:rFonts w:ascii="Courier New" w:hAnsi="Courier New"/>
              </w:rPr>
            </w:pPr>
            <w:bookmarkStart w:id="2771"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771"/>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772" w:name="_MCCTEMPBM_CRPT80111392___7"/>
      <w:r w:rsidRPr="00C44D1B">
        <w:lastRenderedPageBreak/>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773" w:name="_MCCTEMPBM_CRPT80111393___7"/>
      <w:bookmarkEnd w:id="2772"/>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773"/>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774"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774"/>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775"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775"/>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776"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777" w:name="_MCCTEMPBM_CRPT80111397___2"/>
      <w:bookmarkEnd w:id="2776"/>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7"/>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778" w:name="_MCCTEMPBM_CRPT80111398___7"/>
      <w:r w:rsidRPr="00C44D1B">
        <w:rPr>
          <w:rFonts w:ascii="Courier New" w:hAnsi="Courier New" w:cs="Courier New"/>
        </w:rPr>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8"/>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779" w:name="_MCCTEMPBM_CRPT80111399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9"/>
    <w:p w14:paraId="782EC3DF" w14:textId="77777777" w:rsidR="00627808" w:rsidRPr="00C44D1B" w:rsidRDefault="00627808" w:rsidP="00627808">
      <w:pPr>
        <w:pStyle w:val="B2"/>
      </w:pPr>
      <w:r w:rsidRPr="00C44D1B">
        <w:rPr>
          <w:u w:val="single"/>
        </w:rPr>
        <w:lastRenderedPageBreak/>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780" w:name="_CR8_63"/>
      <w:bookmarkStart w:id="2781" w:name="_Toc20207593"/>
      <w:bookmarkStart w:id="2782" w:name="_Toc27579476"/>
      <w:bookmarkStart w:id="2783" w:name="_Toc36116056"/>
      <w:bookmarkStart w:id="2784" w:name="_Toc45214936"/>
      <w:bookmarkStart w:id="2785" w:name="_Toc51866704"/>
      <w:bookmarkStart w:id="2786" w:name="_Toc218776663"/>
      <w:bookmarkEnd w:id="2780"/>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781"/>
      <w:bookmarkEnd w:id="2782"/>
      <w:bookmarkEnd w:id="2783"/>
      <w:bookmarkEnd w:id="2784"/>
      <w:bookmarkEnd w:id="2785"/>
      <w:bookmarkEnd w:id="2786"/>
    </w:p>
    <w:p w14:paraId="55F77D06" w14:textId="77777777" w:rsidR="00475B74" w:rsidRPr="00C44D1B" w:rsidRDefault="00475B74" w:rsidP="00475B74">
      <w:pPr>
        <w:pStyle w:val="TH"/>
      </w:pPr>
      <w:bookmarkStart w:id="2787" w:name="_CRTable8_631"/>
      <w:r w:rsidRPr="00C44D1B">
        <w:t>Table </w:t>
      </w:r>
      <w:bookmarkEnd w:id="2787"/>
      <w:r w:rsidRPr="00C44D1B">
        <w:t>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788"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789" w:name="_MCCTEMPBM_CRPT80111401___7" w:colFirst="0" w:colLast="0"/>
            <w:bookmarkEnd w:id="2788"/>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790" w:name="_MCCTEMPBM_CRPT80111402___7"/>
            <w:bookmarkEnd w:id="2789"/>
            <w:r w:rsidRPr="00C44D1B">
              <w:rPr>
                <w:rFonts w:ascii="Courier New" w:hAnsi="Courier New"/>
              </w:rPr>
              <w:t>+CISRVCC=?</w:t>
            </w:r>
            <w:bookmarkEnd w:id="2790"/>
          </w:p>
        </w:tc>
        <w:tc>
          <w:tcPr>
            <w:tcW w:w="4678" w:type="dxa"/>
          </w:tcPr>
          <w:p w14:paraId="72A3C1BF" w14:textId="77777777" w:rsidR="00475B74" w:rsidRPr="00C44D1B" w:rsidRDefault="00475B74" w:rsidP="00475B74">
            <w:pPr>
              <w:spacing w:after="20"/>
              <w:rPr>
                <w:rFonts w:ascii="Courier New" w:hAnsi="Courier New"/>
              </w:rPr>
            </w:pPr>
            <w:bookmarkStart w:id="2791"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791"/>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792"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792"/>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793" w:name="_MCCTEMPBM_CRPT80111405___7"/>
      <w:r w:rsidRPr="00C44D1B">
        <w:rPr>
          <w:rFonts w:ascii="Courier New" w:hAnsi="Courier New" w:cs="Courier New"/>
        </w:rPr>
        <w:t>&lt;uesrvcc&gt;</w:t>
      </w:r>
      <w:r w:rsidRPr="00C44D1B">
        <w:t>: integer type. SRVCC support status</w:t>
      </w:r>
    </w:p>
    <w:bookmarkEnd w:id="2793"/>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794" w:name="_CR8_64"/>
      <w:bookmarkStart w:id="2795" w:name="_Toc20207594"/>
      <w:bookmarkStart w:id="2796" w:name="_Toc27579477"/>
      <w:bookmarkStart w:id="2797" w:name="_Toc36116057"/>
      <w:bookmarkStart w:id="2798" w:name="_Toc45214937"/>
      <w:bookmarkStart w:id="2799" w:name="_Toc51866705"/>
      <w:bookmarkStart w:id="2800" w:name="_Toc218776664"/>
      <w:bookmarkEnd w:id="2794"/>
      <w:r w:rsidRPr="00C44D1B">
        <w:t>8.64</w:t>
      </w:r>
      <w:r w:rsidRPr="00C44D1B">
        <w:tab/>
        <w:t>IMS network reporting +CIREP</w:t>
      </w:r>
      <w:bookmarkEnd w:id="2795"/>
      <w:bookmarkEnd w:id="2796"/>
      <w:bookmarkEnd w:id="2797"/>
      <w:bookmarkEnd w:id="2798"/>
      <w:bookmarkEnd w:id="2799"/>
      <w:bookmarkEnd w:id="2800"/>
    </w:p>
    <w:p w14:paraId="2670643E" w14:textId="77777777" w:rsidR="00475B74" w:rsidRPr="00C44D1B" w:rsidRDefault="00475B74" w:rsidP="00475B74">
      <w:pPr>
        <w:pStyle w:val="TH"/>
      </w:pPr>
      <w:bookmarkStart w:id="2801" w:name="_CRTable8_641"/>
      <w:r w:rsidRPr="00C44D1B">
        <w:t>Table </w:t>
      </w:r>
      <w:bookmarkEnd w:id="2801"/>
      <w:r w:rsidRPr="00C44D1B">
        <w:t>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802"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803" w:name="_MCCTEMPBM_CRPT80111407___7" w:colFirst="0" w:colLast="0"/>
            <w:bookmarkEnd w:id="2802"/>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804" w:name="_MCCTEMPBM_CRPT80111408___7"/>
            <w:bookmarkEnd w:id="2803"/>
            <w:r w:rsidRPr="00C44D1B">
              <w:rPr>
                <w:rFonts w:ascii="Courier New" w:hAnsi="Courier New"/>
              </w:rPr>
              <w:t>+CIREP=?</w:t>
            </w:r>
            <w:bookmarkEnd w:id="2804"/>
          </w:p>
        </w:tc>
        <w:tc>
          <w:tcPr>
            <w:tcW w:w="5099" w:type="dxa"/>
          </w:tcPr>
          <w:p w14:paraId="4BBD9621" w14:textId="77777777" w:rsidR="00475B74" w:rsidRPr="00C44D1B" w:rsidRDefault="00475B74" w:rsidP="00475B74">
            <w:pPr>
              <w:spacing w:after="20"/>
              <w:rPr>
                <w:rFonts w:ascii="Courier New" w:hAnsi="Courier New"/>
              </w:rPr>
            </w:pPr>
            <w:bookmarkStart w:id="2805"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05"/>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lastRenderedPageBreak/>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806"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806"/>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807"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807"/>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808"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808"/>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809"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809"/>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6B696F" w:rsidRDefault="00475B74" w:rsidP="00475B74">
      <w:pPr>
        <w:pStyle w:val="B1"/>
      </w:pPr>
      <w:bookmarkStart w:id="2810" w:name="_MCCTEMPBM_CRPT80111414___7"/>
      <w:r w:rsidRPr="006B696F">
        <w:rPr>
          <w:rFonts w:ascii="Courier New" w:hAnsi="Courier New" w:cs="Courier New"/>
        </w:rPr>
        <w:t>&lt;srvcch&gt;</w:t>
      </w:r>
      <w:r w:rsidRPr="006B696F">
        <w:t xml:space="preserve">: integer type. </w:t>
      </w:r>
      <w:r w:rsidR="00DD4AED" w:rsidRPr="006B696F">
        <w:t xml:space="preserve">PS to CS </w:t>
      </w:r>
      <w:r w:rsidRPr="006B696F">
        <w:t>SRVCC</w:t>
      </w:r>
      <w:r w:rsidR="00DD4AED" w:rsidRPr="006B696F">
        <w:t>,</w:t>
      </w:r>
      <w:r w:rsidR="00B063D5" w:rsidRPr="006B696F">
        <w:t xml:space="preserve"> </w:t>
      </w:r>
      <w:r w:rsidR="00DD4AED" w:rsidRPr="006B696F">
        <w:t xml:space="preserve">PS to CS </w:t>
      </w:r>
      <w:r w:rsidR="00B063D5" w:rsidRPr="006B696F">
        <w:t xml:space="preserve">vSRVCC </w:t>
      </w:r>
      <w:r w:rsidR="00DD4AED" w:rsidRPr="006B696F">
        <w:t xml:space="preserve">and CS to PS SRVCC </w:t>
      </w:r>
      <w:r w:rsidRPr="006B696F">
        <w:t>handover information.</w:t>
      </w:r>
    </w:p>
    <w:bookmarkEnd w:id="2810"/>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lastRenderedPageBreak/>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811" w:name="_CR8_65"/>
      <w:bookmarkStart w:id="2812" w:name="_Toc20207595"/>
      <w:bookmarkStart w:id="2813" w:name="_Toc27579478"/>
      <w:bookmarkStart w:id="2814" w:name="_Toc36116058"/>
      <w:bookmarkStart w:id="2815" w:name="_Toc45214938"/>
      <w:bookmarkStart w:id="2816" w:name="_Toc51866706"/>
      <w:bookmarkStart w:id="2817" w:name="_Toc218776665"/>
      <w:bookmarkEnd w:id="2811"/>
      <w:r w:rsidRPr="00C44D1B">
        <w:t>8.</w:t>
      </w:r>
      <w:r w:rsidR="00475B74" w:rsidRPr="00C44D1B">
        <w:t>65</w:t>
      </w:r>
      <w:r w:rsidR="00154519" w:rsidRPr="00C44D1B">
        <w:tab/>
        <w:t xml:space="preserve">Remaining PIN </w:t>
      </w:r>
      <w:r w:rsidR="00136ECD" w:rsidRPr="00C44D1B">
        <w:t>r</w:t>
      </w:r>
      <w:r w:rsidR="00154519" w:rsidRPr="00C44D1B">
        <w:t>etries +CPINR</w:t>
      </w:r>
      <w:bookmarkEnd w:id="2812"/>
      <w:bookmarkEnd w:id="2813"/>
      <w:bookmarkEnd w:id="2814"/>
      <w:bookmarkEnd w:id="2815"/>
      <w:bookmarkEnd w:id="2816"/>
      <w:bookmarkEnd w:id="2817"/>
    </w:p>
    <w:p w14:paraId="1511C158" w14:textId="77777777" w:rsidR="00154519" w:rsidRPr="00C44D1B" w:rsidRDefault="00154519" w:rsidP="00154519">
      <w:pPr>
        <w:pStyle w:val="TH"/>
      </w:pPr>
      <w:bookmarkStart w:id="2818" w:name="_CRTable8_651"/>
      <w:r w:rsidRPr="00C44D1B">
        <w:t>Table </w:t>
      </w:r>
      <w:bookmarkEnd w:id="2818"/>
      <w:r w:rsidRPr="00C44D1B">
        <w:t>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819"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820" w:name="_MCCTEMPBM_CRPT80111416___7" w:colFirst="0" w:colLast="0"/>
            <w:bookmarkEnd w:id="2819"/>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820"/>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821"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821"/>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822"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823" w:name="_MCCTEMPBM_CRPT80111419___7"/>
      <w:bookmarkEnd w:id="2822"/>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824" w:name="_MCCTEMPBM_CRPT80111420___2"/>
      <w:bookmarkEnd w:id="2823"/>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825" w:name="_MCCTEMPBM_CRPT80111421___7"/>
      <w:bookmarkEnd w:id="2824"/>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826" w:name="_MCCTEMPBM_CRPT80111422___2"/>
      <w:bookmarkEnd w:id="2825"/>
      <w:r w:rsidRPr="00C44D1B">
        <w:rPr>
          <w:rFonts w:ascii="Courier New" w:hAnsi="Courier New"/>
        </w:rPr>
        <w:lastRenderedPageBreak/>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826"/>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827" w:name="_CR8_66"/>
      <w:bookmarkStart w:id="2828" w:name="_Toc20207596"/>
      <w:bookmarkStart w:id="2829" w:name="_Toc27579479"/>
      <w:bookmarkStart w:id="2830" w:name="_Toc36116059"/>
      <w:bookmarkStart w:id="2831" w:name="_Toc45214939"/>
      <w:bookmarkStart w:id="2832" w:name="_Toc51866707"/>
      <w:bookmarkStart w:id="2833" w:name="_Toc218776666"/>
      <w:bookmarkEnd w:id="2827"/>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828"/>
      <w:bookmarkEnd w:id="2829"/>
      <w:bookmarkEnd w:id="2830"/>
      <w:bookmarkEnd w:id="2831"/>
      <w:bookmarkEnd w:id="2832"/>
      <w:bookmarkEnd w:id="2833"/>
    </w:p>
    <w:p w14:paraId="310C8AE6" w14:textId="77777777" w:rsidR="00154519" w:rsidRPr="00C44D1B" w:rsidRDefault="00154519" w:rsidP="00154519">
      <w:pPr>
        <w:pStyle w:val="TH"/>
      </w:pPr>
      <w:bookmarkStart w:id="2834" w:name="_CRTable8_661"/>
      <w:r w:rsidRPr="00C44D1B">
        <w:t>Table </w:t>
      </w:r>
      <w:bookmarkEnd w:id="2834"/>
      <w:r w:rsidRPr="00C44D1B">
        <w:t>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835"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836" w:name="_MCCTEMPBM_CRPT80111424___7" w:colFirst="0" w:colLast="0"/>
            <w:bookmarkEnd w:id="2835"/>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837" w:name="_MCCTEMPBM_CRPT80111425___7"/>
            <w:bookmarkEnd w:id="2836"/>
            <w:r w:rsidRPr="00C44D1B">
              <w:rPr>
                <w:rFonts w:ascii="Courier New" w:hAnsi="Courier New"/>
              </w:rPr>
              <w:t>+CSUS=?</w:t>
            </w:r>
            <w:bookmarkEnd w:id="2837"/>
          </w:p>
        </w:tc>
        <w:tc>
          <w:tcPr>
            <w:tcW w:w="4813" w:type="dxa"/>
          </w:tcPr>
          <w:p w14:paraId="28C839A9" w14:textId="77777777" w:rsidR="00154519" w:rsidRPr="00C44D1B" w:rsidRDefault="00154519" w:rsidP="009804D3">
            <w:pPr>
              <w:spacing w:after="20"/>
              <w:rPr>
                <w:rFonts w:ascii="Courier New" w:hAnsi="Courier New"/>
              </w:rPr>
            </w:pPr>
            <w:bookmarkStart w:id="2838"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838"/>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839"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839"/>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840" w:name="_MCCTEMPBM_CRPT80111428___7"/>
      <w:r w:rsidRPr="00C44D1B">
        <w:rPr>
          <w:rFonts w:ascii="Courier New" w:hAnsi="Courier New" w:cs="Courier New"/>
        </w:rPr>
        <w:t>&lt;card slot&gt;</w:t>
      </w:r>
      <w:r w:rsidRPr="00C44D1B">
        <w:t>: integer type.</w:t>
      </w:r>
    </w:p>
    <w:bookmarkEnd w:id="2840"/>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841" w:name="_CR8_67"/>
      <w:bookmarkStart w:id="2842" w:name="_Toc20207597"/>
      <w:bookmarkStart w:id="2843" w:name="_Toc27579480"/>
      <w:bookmarkStart w:id="2844" w:name="_Toc36116060"/>
      <w:bookmarkStart w:id="2845" w:name="_Toc45214940"/>
      <w:bookmarkStart w:id="2846" w:name="_Toc51866708"/>
      <w:bookmarkStart w:id="2847" w:name="_Toc218776667"/>
      <w:bookmarkEnd w:id="2841"/>
      <w:r w:rsidRPr="00C44D1B">
        <w:t>8.67</w:t>
      </w:r>
      <w:r w:rsidRPr="00C44D1B">
        <w:tab/>
        <w:t xml:space="preserve">Emergency </w:t>
      </w:r>
      <w:r w:rsidR="00136ECD" w:rsidRPr="00C44D1B">
        <w:t>n</w:t>
      </w:r>
      <w:r w:rsidRPr="00C44D1B">
        <w:t>umbers +CEN</w:t>
      </w:r>
      <w:bookmarkEnd w:id="2842"/>
      <w:bookmarkEnd w:id="2843"/>
      <w:bookmarkEnd w:id="2844"/>
      <w:bookmarkEnd w:id="2845"/>
      <w:bookmarkEnd w:id="2846"/>
      <w:bookmarkEnd w:id="2847"/>
    </w:p>
    <w:p w14:paraId="1D0EB8CD" w14:textId="77777777" w:rsidR="00154519" w:rsidRPr="00C44D1B" w:rsidRDefault="00154519" w:rsidP="00154519">
      <w:pPr>
        <w:pStyle w:val="TH"/>
      </w:pPr>
      <w:bookmarkStart w:id="2848" w:name="_CRTable8_671"/>
      <w:r w:rsidRPr="00C44D1B">
        <w:t>Table </w:t>
      </w:r>
      <w:bookmarkEnd w:id="2848"/>
      <w:r w:rsidRPr="00C44D1B">
        <w:t>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849"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850" w:name="_MCCTEMPBM_CRPT80111430___7" w:colFirst="0" w:colLast="1"/>
            <w:bookmarkEnd w:id="2849"/>
            <w:r w:rsidRPr="00C44D1B">
              <w:rPr>
                <w:rFonts w:ascii="Courier New" w:hAnsi="Courier New"/>
              </w:rPr>
              <w:lastRenderedPageBreak/>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851" w:name="_MCCTEMPBM_CRPT80111431___7"/>
            <w:bookmarkEnd w:id="2850"/>
            <w:r w:rsidRPr="00C44D1B">
              <w:rPr>
                <w:rFonts w:ascii="Courier New" w:hAnsi="Courier New"/>
              </w:rPr>
              <w:t>+CEN=?</w:t>
            </w:r>
            <w:bookmarkEnd w:id="2851"/>
          </w:p>
        </w:tc>
        <w:tc>
          <w:tcPr>
            <w:tcW w:w="6120" w:type="dxa"/>
          </w:tcPr>
          <w:p w14:paraId="3F7D6701" w14:textId="77777777" w:rsidR="00154519" w:rsidRPr="00C44D1B" w:rsidRDefault="00154519" w:rsidP="009804D3">
            <w:pPr>
              <w:spacing w:after="20"/>
              <w:rPr>
                <w:rFonts w:ascii="Courier New" w:hAnsi="Courier New"/>
              </w:rPr>
            </w:pPr>
            <w:bookmarkStart w:id="2852"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52"/>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853"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853"/>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854"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854"/>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855"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855"/>
    <w:p w14:paraId="0F9C3C26" w14:textId="77777777" w:rsidR="004B4188" w:rsidRPr="00C44D1B" w:rsidRDefault="004B4188" w:rsidP="004B4188">
      <w:pPr>
        <w:pStyle w:val="B2"/>
      </w:pPr>
      <w:r w:rsidRPr="00C44D1B">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856"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lastRenderedPageBreak/>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856"/>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857" w:name="_CR8_68"/>
      <w:bookmarkStart w:id="2858" w:name="_Toc20207598"/>
      <w:bookmarkStart w:id="2859" w:name="_Toc27579481"/>
      <w:bookmarkStart w:id="2860" w:name="_Toc36116061"/>
      <w:bookmarkStart w:id="2861" w:name="_Toc45214941"/>
      <w:bookmarkStart w:id="2862" w:name="_Toc51866709"/>
      <w:bookmarkStart w:id="2863" w:name="_Toc218776668"/>
      <w:bookmarkEnd w:id="2857"/>
      <w:r w:rsidRPr="00C44D1B">
        <w:t>8.68</w:t>
      </w:r>
      <w:r w:rsidR="00EA76BD" w:rsidRPr="00C44D1B">
        <w:tab/>
        <w:t>Availability for voice calls with IMS +CAVIMS</w:t>
      </w:r>
      <w:bookmarkEnd w:id="2858"/>
      <w:bookmarkEnd w:id="2859"/>
      <w:bookmarkEnd w:id="2860"/>
      <w:bookmarkEnd w:id="2861"/>
      <w:bookmarkEnd w:id="2862"/>
      <w:bookmarkEnd w:id="2863"/>
    </w:p>
    <w:p w14:paraId="38460C39" w14:textId="77777777" w:rsidR="00EA76BD" w:rsidRPr="00C44D1B" w:rsidRDefault="00EA76BD" w:rsidP="00EA76BD">
      <w:pPr>
        <w:pStyle w:val="TH"/>
      </w:pPr>
      <w:bookmarkStart w:id="2864" w:name="_CRTable8_681"/>
      <w:r w:rsidRPr="00C44D1B">
        <w:t>Table </w:t>
      </w:r>
      <w:bookmarkEnd w:id="2864"/>
      <w:r w:rsidRPr="00C44D1B">
        <w:t>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865"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866" w:name="_MCCTEMPBM_CRPT80111438___7" w:colFirst="0" w:colLast="0"/>
            <w:bookmarkEnd w:id="2865"/>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867" w:name="_MCCTEMPBM_CRPT80111439___7"/>
            <w:bookmarkEnd w:id="2866"/>
            <w:r w:rsidRPr="00C44D1B">
              <w:rPr>
                <w:rFonts w:ascii="Courier New" w:hAnsi="Courier New"/>
              </w:rPr>
              <w:t>+CAVIMS=?</w:t>
            </w:r>
            <w:bookmarkEnd w:id="2867"/>
          </w:p>
        </w:tc>
        <w:tc>
          <w:tcPr>
            <w:tcW w:w="4678" w:type="dxa"/>
          </w:tcPr>
          <w:p w14:paraId="2CE3B48A" w14:textId="77777777" w:rsidR="00EA76BD" w:rsidRPr="00C44D1B" w:rsidRDefault="00EA76BD" w:rsidP="00EA76BD">
            <w:pPr>
              <w:spacing w:after="20"/>
              <w:rPr>
                <w:rFonts w:ascii="Courier New" w:hAnsi="Courier New"/>
              </w:rPr>
            </w:pPr>
            <w:bookmarkStart w:id="2868"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868"/>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869"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869"/>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870" w:name="_CR8_69"/>
      <w:bookmarkStart w:id="2871" w:name="_Toc20207599"/>
      <w:bookmarkStart w:id="2872" w:name="_Toc27579482"/>
      <w:bookmarkStart w:id="2873" w:name="_Toc36116062"/>
      <w:bookmarkStart w:id="2874" w:name="_Toc45214942"/>
      <w:bookmarkStart w:id="2875" w:name="_Toc51866710"/>
      <w:bookmarkStart w:id="2876" w:name="_Toc218776669"/>
      <w:bookmarkEnd w:id="2870"/>
      <w:r w:rsidRPr="00C44D1B">
        <w:t>8.69</w:t>
      </w:r>
      <w:r w:rsidR="00CF2487" w:rsidRPr="00C44D1B">
        <w:tab/>
        <w:t>Extended signal quality +CESQ</w:t>
      </w:r>
      <w:bookmarkEnd w:id="2871"/>
      <w:bookmarkEnd w:id="2872"/>
      <w:bookmarkEnd w:id="2873"/>
      <w:bookmarkEnd w:id="2874"/>
      <w:bookmarkEnd w:id="2875"/>
      <w:bookmarkEnd w:id="2876"/>
    </w:p>
    <w:p w14:paraId="40272842" w14:textId="77777777" w:rsidR="00CF2487" w:rsidRPr="00C44D1B" w:rsidRDefault="00CF2487" w:rsidP="00CF2487">
      <w:pPr>
        <w:pStyle w:val="TH"/>
        <w:rPr>
          <w:lang w:val="fr-FR"/>
        </w:rPr>
      </w:pPr>
      <w:bookmarkStart w:id="2877" w:name="_CRTable8_691"/>
      <w:r w:rsidRPr="00C44D1B">
        <w:rPr>
          <w:lang w:val="fr-FR"/>
        </w:rPr>
        <w:t>Table </w:t>
      </w:r>
      <w:bookmarkEnd w:id="2877"/>
      <w:r w:rsidRPr="00C44D1B">
        <w:rPr>
          <w:lang w:val="fr-FR"/>
        </w:rPr>
        <w:t>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878"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879" w:name="_MCCTEMPBM_CRPT80111443___7"/>
            <w:bookmarkEnd w:id="2878"/>
            <w:r w:rsidRPr="00C44D1B">
              <w:rPr>
                <w:rFonts w:ascii="Courier New" w:hAnsi="Courier New"/>
              </w:rPr>
              <w:t>+CESQ=?</w:t>
            </w:r>
            <w:bookmarkEnd w:id="2879"/>
          </w:p>
        </w:tc>
        <w:tc>
          <w:tcPr>
            <w:tcW w:w="6358" w:type="dxa"/>
          </w:tcPr>
          <w:p w14:paraId="47DF70EB" w14:textId="77777777" w:rsidR="00CF2487" w:rsidRPr="00C44D1B" w:rsidRDefault="00CF2487" w:rsidP="003452CB">
            <w:pPr>
              <w:spacing w:after="20"/>
              <w:rPr>
                <w:rFonts w:ascii="Courier New" w:hAnsi="Courier New"/>
              </w:rPr>
            </w:pPr>
            <w:bookmarkStart w:id="2880"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880"/>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881" w:name="_MCCTEMPBM_CRPT80111445___7"/>
      <w:r w:rsidRPr="00C44D1B">
        <w:lastRenderedPageBreak/>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881"/>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882"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882"/>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883" w:name="_MCCTEMPBM_CRPT80111447___7"/>
      <w:r w:rsidRPr="00C44D1B">
        <w:rPr>
          <w:rFonts w:ascii="Courier New" w:hAnsi="Courier New"/>
        </w:rPr>
        <w:t>&lt;ber&gt;</w:t>
      </w:r>
      <w:r w:rsidRPr="00C44D1B">
        <w:t>: integer type; channel bit error rate (in percent)</w:t>
      </w:r>
      <w:r w:rsidR="002B227A" w:rsidRPr="00C44D1B">
        <w:t>.</w:t>
      </w:r>
    </w:p>
    <w:bookmarkEnd w:id="2883"/>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884"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884"/>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885" w:name="_MCCTEMPBM_CRPT80111449___7"/>
      <w:r w:rsidRPr="00C44D1B">
        <w:rPr>
          <w:rFonts w:ascii="Courier New" w:hAnsi="Courier New"/>
        </w:rPr>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885"/>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lastRenderedPageBreak/>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886"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887" w:name="_MCCTEMPBM_CRPT80111451___7"/>
      <w:bookmarkEnd w:id="2886"/>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887"/>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888"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888"/>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889"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889"/>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890"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890"/>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lastRenderedPageBreak/>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891"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891"/>
    <w:p w14:paraId="0026CE6A" w14:textId="5A6E1985" w:rsidR="00D4027E" w:rsidRPr="006B696F" w:rsidRDefault="00D4027E" w:rsidP="00D4027E">
      <w:pPr>
        <w:pStyle w:val="B2"/>
        <w:rPr>
          <w:lang w:val="sv-SE"/>
        </w:rPr>
      </w:pPr>
      <w:r w:rsidRPr="006B696F">
        <w:rPr>
          <w:lang w:val="sv-SE"/>
        </w:rPr>
        <w:t>0</w:t>
      </w:r>
      <w:r w:rsidR="00543CA8" w:rsidRPr="006B696F">
        <w:rPr>
          <w:lang w:val="sv-SE"/>
        </w:rPr>
        <w:tab/>
      </w:r>
      <w:r w:rsidRPr="006B696F">
        <w:rPr>
          <w:lang w:val="sv-SE"/>
        </w:rPr>
        <w:t>ss_sinr &lt; -23 dB</w:t>
      </w:r>
    </w:p>
    <w:p w14:paraId="6BC9567A" w14:textId="455B24A4" w:rsidR="00D4027E" w:rsidRPr="006B696F" w:rsidRDefault="00D4027E" w:rsidP="00D4027E">
      <w:pPr>
        <w:pStyle w:val="B2"/>
        <w:rPr>
          <w:lang w:val="sv-SE"/>
        </w:rPr>
      </w:pPr>
      <w:r w:rsidRPr="006B696F">
        <w:rPr>
          <w:lang w:val="sv-SE"/>
        </w:rPr>
        <w:t>1</w:t>
      </w:r>
      <w:r w:rsidR="00543CA8" w:rsidRPr="006B696F">
        <w:rPr>
          <w:lang w:val="sv-SE"/>
        </w:rPr>
        <w:tab/>
      </w:r>
      <w:r w:rsidRPr="006B696F">
        <w:rPr>
          <w:rFonts w:cs="v3.7.0"/>
          <w:lang w:val="sv-SE"/>
        </w:rPr>
        <w:t>-23</w:t>
      </w:r>
      <w:r w:rsidRPr="006B696F">
        <w:rPr>
          <w:lang w:val="sv-SE"/>
        </w:rPr>
        <w:t>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-22.5 dB</w:t>
      </w:r>
    </w:p>
    <w:p w14:paraId="260784D6" w14:textId="1F7F9DA0" w:rsidR="00D4027E" w:rsidRPr="006B696F" w:rsidRDefault="00D4027E" w:rsidP="00D4027E">
      <w:pPr>
        <w:pStyle w:val="B2"/>
        <w:rPr>
          <w:lang w:val="sv-SE"/>
        </w:rPr>
      </w:pPr>
      <w:r w:rsidRPr="006B696F">
        <w:rPr>
          <w:lang w:val="sv-SE"/>
        </w:rPr>
        <w:t>2</w:t>
      </w:r>
      <w:r w:rsidR="00543CA8" w:rsidRPr="006B696F">
        <w:rPr>
          <w:lang w:val="sv-SE"/>
        </w:rPr>
        <w:tab/>
      </w:r>
      <w:r w:rsidRPr="006B696F">
        <w:rPr>
          <w:lang w:val="sv-SE"/>
        </w:rPr>
        <w:t>-22.5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 dB</w:t>
      </w:r>
    </w:p>
    <w:p w14:paraId="097FD326" w14:textId="65F6C6F9" w:rsidR="00D4027E" w:rsidRPr="006B696F" w:rsidRDefault="00D4027E" w:rsidP="00D4027E">
      <w:pPr>
        <w:pStyle w:val="B2"/>
        <w:rPr>
          <w:lang w:val="sv-SE"/>
        </w:rPr>
      </w:pPr>
      <w:r w:rsidRPr="006B696F">
        <w:rPr>
          <w:lang w:val="sv-SE"/>
        </w:rPr>
        <w:t>:</w:t>
      </w:r>
      <w:r w:rsidR="00EA13CE" w:rsidRPr="006B696F">
        <w:rPr>
          <w:lang w:val="sv-SE"/>
        </w:rPr>
        <w:tab/>
      </w:r>
      <w:r w:rsidRPr="006B696F">
        <w:rPr>
          <w:lang w:val="sv-SE"/>
        </w:rPr>
        <w:t>:</w:t>
      </w:r>
      <w:r w:rsidRPr="006B696F">
        <w:rPr>
          <w:lang w:val="sv-SE"/>
        </w:rPr>
        <w:tab/>
        <w:t>:</w:t>
      </w:r>
      <w:r w:rsidRPr="006B696F">
        <w:rPr>
          <w:lang w:val="sv-SE"/>
        </w:rPr>
        <w:tab/>
        <w:t>:</w:t>
      </w:r>
    </w:p>
    <w:p w14:paraId="07D3FE46" w14:textId="77777777" w:rsidR="00D4027E" w:rsidRPr="006B696F" w:rsidRDefault="00D4027E" w:rsidP="00D4027E">
      <w:pPr>
        <w:pStyle w:val="B2"/>
        <w:rPr>
          <w:lang w:val="sv-SE"/>
        </w:rPr>
      </w:pPr>
      <w:r w:rsidRPr="006B696F">
        <w:rPr>
          <w:lang w:val="sv-SE"/>
        </w:rPr>
        <w:t>125</w:t>
      </w:r>
      <w:r w:rsidRPr="006B696F">
        <w:rPr>
          <w:lang w:val="sv-SE"/>
        </w:rPr>
        <w:tab/>
        <w:t>39 dB</w:t>
      </w:r>
      <w:r w:rsidRPr="006B696F">
        <w:rPr>
          <w:rFonts w:cs="v3.7.0"/>
          <w:lang w:val="sv-SE"/>
        </w:rPr>
        <w:t xml:space="preserve"> </w:t>
      </w:r>
      <w:r w:rsidRPr="00C44D1B">
        <w:rPr>
          <w:rFonts w:cs="v3.7.0"/>
        </w:rPr>
        <w:sym w:font="Symbol" w:char="F0A3"/>
      </w:r>
      <w:r w:rsidRPr="006B696F">
        <w:rPr>
          <w:rFonts w:cs="v3.7.0"/>
          <w:lang w:val="sv-SE"/>
        </w:rPr>
        <w:t xml:space="preserve"> ss_sinr &lt; 39.5</w:t>
      </w:r>
      <w:r w:rsidRPr="006B696F">
        <w:rPr>
          <w:lang w:val="sv-SE"/>
        </w:rPr>
        <w:t> dBm</w:t>
      </w:r>
    </w:p>
    <w:p w14:paraId="6ACE7002" w14:textId="77777777" w:rsidR="00D4027E" w:rsidRPr="006B696F" w:rsidRDefault="00D4027E" w:rsidP="00D4027E">
      <w:pPr>
        <w:pStyle w:val="B2"/>
        <w:rPr>
          <w:lang w:val="sv-SE"/>
        </w:rPr>
      </w:pPr>
      <w:r w:rsidRPr="006B696F">
        <w:rPr>
          <w:lang w:val="sv-SE"/>
        </w:rPr>
        <w:t>126</w:t>
      </w:r>
      <w:r w:rsidRPr="006B696F">
        <w:rPr>
          <w:lang w:val="sv-SE"/>
        </w:rPr>
        <w:tab/>
        <w:t>39.5 dB</w:t>
      </w:r>
      <w:r w:rsidRPr="006B696F">
        <w:rPr>
          <w:rFonts w:cs="v3.7.0"/>
          <w:lang w:val="sv-SE"/>
        </w:rPr>
        <w:t xml:space="preserve"> </w:t>
      </w:r>
      <w:r w:rsidRPr="00C44D1B">
        <w:rPr>
          <w:rFonts w:cs="v3.7.0"/>
        </w:rPr>
        <w:sym w:font="Symbol" w:char="F0A3"/>
      </w:r>
      <w:r w:rsidRPr="006B696F">
        <w:rPr>
          <w:rFonts w:cs="v3.7.0"/>
          <w:lang w:val="sv-SE"/>
        </w:rPr>
        <w:t xml:space="preserve"> ss_sinr &lt; 40</w:t>
      </w:r>
      <w:r w:rsidRPr="006B696F">
        <w:rPr>
          <w:lang w:val="sv-SE"/>
        </w:rPr>
        <w:t> dB</w:t>
      </w:r>
    </w:p>
    <w:p w14:paraId="0CABFFDB" w14:textId="77777777" w:rsidR="00D4027E" w:rsidRPr="006B696F" w:rsidRDefault="00D4027E" w:rsidP="00D4027E">
      <w:pPr>
        <w:pStyle w:val="B2"/>
        <w:rPr>
          <w:lang w:val="sv-SE"/>
        </w:rPr>
      </w:pPr>
      <w:r w:rsidRPr="006B696F">
        <w:rPr>
          <w:lang w:val="sv-SE"/>
        </w:rPr>
        <w:t>127</w:t>
      </w:r>
      <w:r w:rsidRPr="006B696F">
        <w:rPr>
          <w:lang w:val="sv-SE"/>
        </w:rPr>
        <w:tab/>
        <w:t xml:space="preserve">40 dB </w:t>
      </w:r>
      <w:r w:rsidRPr="00C44D1B">
        <w:rPr>
          <w:rFonts w:cs="v3.7.0"/>
        </w:rPr>
        <w:sym w:font="Symbol" w:char="F0A3"/>
      </w:r>
      <w:r w:rsidRPr="006B696F">
        <w:rPr>
          <w:rFonts w:cs="v3.7.0"/>
          <w:lang w:val="sv-SE"/>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892" w:name="_CR8_70"/>
      <w:bookmarkStart w:id="2893" w:name="_Toc20207600"/>
      <w:bookmarkStart w:id="2894" w:name="_Toc27579483"/>
      <w:bookmarkStart w:id="2895" w:name="_Toc36116063"/>
      <w:bookmarkStart w:id="2896" w:name="_Toc45214943"/>
      <w:bookmarkStart w:id="2897" w:name="_Toc51866711"/>
      <w:bookmarkStart w:id="2898" w:name="_Toc218776670"/>
      <w:bookmarkEnd w:id="2892"/>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893"/>
      <w:bookmarkEnd w:id="2894"/>
      <w:bookmarkEnd w:id="2895"/>
      <w:bookmarkEnd w:id="2896"/>
      <w:bookmarkEnd w:id="2897"/>
      <w:bookmarkEnd w:id="2898"/>
    </w:p>
    <w:p w14:paraId="52F0A560" w14:textId="77777777" w:rsidR="00E24532" w:rsidRPr="00C44D1B" w:rsidRDefault="00E24532" w:rsidP="00E24532">
      <w:pPr>
        <w:pStyle w:val="TH"/>
      </w:pPr>
      <w:bookmarkStart w:id="2899" w:name="_CRTable8_701"/>
      <w:r w:rsidRPr="00C44D1B">
        <w:t>Table </w:t>
      </w:r>
      <w:bookmarkEnd w:id="2899"/>
      <w:r w:rsidRPr="00C44D1B">
        <w:t>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900"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901" w:name="_MCCTEMPBM_CRPT80111457___7" w:colFirst="0" w:colLast="1"/>
            <w:bookmarkEnd w:id="2900"/>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902" w:name="_MCCTEMPBM_CRPT80111458___7"/>
            <w:bookmarkStart w:id="2903" w:name="_MCCTEMPBM_CRPT80111460___7" w:colFirst="1" w:colLast="1"/>
            <w:bookmarkEnd w:id="2901"/>
            <w:r w:rsidRPr="00C44D1B">
              <w:rPr>
                <w:rFonts w:ascii="Courier New" w:hAnsi="Courier New"/>
              </w:rPr>
              <w:t>+CPNER=?</w:t>
            </w:r>
            <w:bookmarkEnd w:id="2902"/>
          </w:p>
        </w:tc>
        <w:tc>
          <w:tcPr>
            <w:tcW w:w="5192" w:type="dxa"/>
          </w:tcPr>
          <w:p w14:paraId="0EB3A2E8" w14:textId="77777777" w:rsidR="00E24532" w:rsidRPr="00C44D1B" w:rsidRDefault="00E24532" w:rsidP="00E24532">
            <w:pPr>
              <w:spacing w:after="20"/>
              <w:rPr>
                <w:rFonts w:ascii="Courier New" w:hAnsi="Courier New"/>
                <w:lang w:eastAsia="ja-JP"/>
              </w:rPr>
            </w:pPr>
            <w:bookmarkStart w:id="2904"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904"/>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903"/>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905"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906" w:name="_MCCTEMPBM_CRPT80111462___7"/>
      <w:bookmarkEnd w:id="2905"/>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906"/>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lastRenderedPageBreak/>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907"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07"/>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908" w:name="_MCCTEMPBM_CRPT80111464___7"/>
      <w:r w:rsidRPr="00C44D1B">
        <w:rPr>
          <w:rFonts w:ascii="Courier New" w:hAnsi="Courier New"/>
        </w:rPr>
        <w:t>&lt;reporting&gt;</w:t>
      </w:r>
      <w:r w:rsidRPr="00C44D1B">
        <w:t>: integer type, controlling reporting of primary notification events</w:t>
      </w:r>
    </w:p>
    <w:bookmarkEnd w:id="2908"/>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909"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909"/>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910"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910"/>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911" w:name="_CR8_71"/>
      <w:bookmarkStart w:id="2912" w:name="_Toc20207601"/>
      <w:bookmarkStart w:id="2913" w:name="_Toc27579484"/>
      <w:bookmarkStart w:id="2914" w:name="_Toc36116064"/>
      <w:bookmarkStart w:id="2915" w:name="_Toc45214944"/>
      <w:bookmarkStart w:id="2916" w:name="_Toc51866712"/>
      <w:bookmarkStart w:id="2917" w:name="_Toc218776671"/>
      <w:bookmarkEnd w:id="2911"/>
      <w:r w:rsidRPr="00C44D1B">
        <w:rPr>
          <w:lang w:val="fr-FR"/>
        </w:rPr>
        <w:t>8.71</w:t>
      </w:r>
      <w:r w:rsidR="0017351E" w:rsidRPr="00C44D1B">
        <w:rPr>
          <w:lang w:val="fr-FR"/>
        </w:rPr>
        <w:tab/>
        <w:t>IMS registration information +CIREG</w:t>
      </w:r>
      <w:bookmarkEnd w:id="2912"/>
      <w:bookmarkEnd w:id="2913"/>
      <w:bookmarkEnd w:id="2914"/>
      <w:bookmarkEnd w:id="2915"/>
      <w:bookmarkEnd w:id="2916"/>
      <w:bookmarkEnd w:id="2917"/>
    </w:p>
    <w:p w14:paraId="7EC1F238" w14:textId="77777777" w:rsidR="0017351E" w:rsidRPr="00C44D1B" w:rsidRDefault="0017351E" w:rsidP="0017351E">
      <w:pPr>
        <w:pStyle w:val="TH"/>
      </w:pPr>
      <w:bookmarkStart w:id="2918" w:name="_CRTable8_711"/>
      <w:r w:rsidRPr="00C44D1B">
        <w:t>Table </w:t>
      </w:r>
      <w:bookmarkEnd w:id="2918"/>
      <w:r w:rsidRPr="00C44D1B">
        <w:t>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919"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920" w:name="_MCCTEMPBM_CRPT80111468___7" w:colFirst="0" w:colLast="0"/>
            <w:bookmarkEnd w:id="2919"/>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921" w:name="_MCCTEMPBM_CRPT80111469___7"/>
            <w:bookmarkEnd w:id="2920"/>
            <w:r w:rsidRPr="00C44D1B">
              <w:rPr>
                <w:rFonts w:ascii="Courier New" w:hAnsi="Courier New"/>
              </w:rPr>
              <w:t>+CIREG=?</w:t>
            </w:r>
            <w:bookmarkEnd w:id="2921"/>
          </w:p>
        </w:tc>
        <w:tc>
          <w:tcPr>
            <w:tcW w:w="5812" w:type="dxa"/>
          </w:tcPr>
          <w:p w14:paraId="02F1B461" w14:textId="77777777" w:rsidR="0017351E" w:rsidRPr="00C44D1B" w:rsidRDefault="0017351E" w:rsidP="00CD3ABD">
            <w:pPr>
              <w:spacing w:after="20"/>
              <w:rPr>
                <w:rFonts w:ascii="Courier New" w:hAnsi="Courier New"/>
              </w:rPr>
            </w:pPr>
            <w:bookmarkStart w:id="2922"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922"/>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923" w:name="_MCCTEMPBM_CRPT80111471___7"/>
      <w:r w:rsidRPr="00C44D1B">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923"/>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924" w:name="_MCCTEMPBM_CRPT80111472___7"/>
      <w:r w:rsidRPr="00C44D1B">
        <w:rPr>
          <w:rFonts w:ascii="Courier New" w:hAnsi="Courier New"/>
        </w:rPr>
        <w:lastRenderedPageBreak/>
        <w:t>&lt;n&gt;</w:t>
      </w:r>
      <w:r w:rsidRPr="00C44D1B">
        <w:t xml:space="preserve">: integer type. Enables or disables reporting of changes in the MT's </w:t>
      </w:r>
      <w:r w:rsidRPr="00C44D1B">
        <w:rPr>
          <w:lang w:val="en-US"/>
        </w:rPr>
        <w:t>IMS registration information.</w:t>
      </w:r>
    </w:p>
    <w:bookmarkEnd w:id="2924"/>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925"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926" w:name="_MCCTEMPBM_CRPT80111474___7"/>
      <w:bookmarkEnd w:id="2925"/>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926"/>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927"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927"/>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928"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928"/>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929" w:name="_CR8_72"/>
      <w:bookmarkStart w:id="2930" w:name="_Toc20207602"/>
      <w:bookmarkStart w:id="2931" w:name="_Toc27579485"/>
      <w:bookmarkStart w:id="2932" w:name="_Toc36116065"/>
      <w:bookmarkStart w:id="2933" w:name="_Toc45214945"/>
      <w:bookmarkStart w:id="2934" w:name="_Toc51866713"/>
      <w:bookmarkStart w:id="2935" w:name="_Toc218776672"/>
      <w:bookmarkEnd w:id="2929"/>
      <w:r w:rsidRPr="00C44D1B">
        <w:t>8.72</w:t>
      </w:r>
      <w:r w:rsidR="0057644E" w:rsidRPr="00C44D1B">
        <w:tab/>
        <w:t>Availability for SMS using IMS +CASIMS</w:t>
      </w:r>
      <w:bookmarkEnd w:id="2930"/>
      <w:bookmarkEnd w:id="2931"/>
      <w:bookmarkEnd w:id="2932"/>
      <w:bookmarkEnd w:id="2933"/>
      <w:bookmarkEnd w:id="2934"/>
      <w:bookmarkEnd w:id="2935"/>
    </w:p>
    <w:p w14:paraId="6638D756" w14:textId="77777777" w:rsidR="0057644E" w:rsidRPr="00C44D1B" w:rsidRDefault="0057644E" w:rsidP="0057644E">
      <w:pPr>
        <w:pStyle w:val="TH"/>
      </w:pPr>
      <w:bookmarkStart w:id="2936" w:name="_CRTable8_721"/>
      <w:r w:rsidRPr="00C44D1B">
        <w:t>Table </w:t>
      </w:r>
      <w:bookmarkEnd w:id="2936"/>
      <w:r w:rsidRPr="00C44D1B">
        <w:t>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937"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938" w:name="_MCCTEMPBM_CRPT80111478___7" w:colFirst="0" w:colLast="0"/>
            <w:bookmarkEnd w:id="2937"/>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939" w:name="_MCCTEMPBM_CRPT80111479___7"/>
            <w:bookmarkEnd w:id="2938"/>
            <w:r w:rsidRPr="00C44D1B">
              <w:rPr>
                <w:rFonts w:ascii="Courier New" w:hAnsi="Courier New"/>
              </w:rPr>
              <w:t>+CASIMS=?</w:t>
            </w:r>
            <w:bookmarkEnd w:id="2939"/>
          </w:p>
        </w:tc>
        <w:tc>
          <w:tcPr>
            <w:tcW w:w="4678" w:type="dxa"/>
          </w:tcPr>
          <w:p w14:paraId="7090D1C7" w14:textId="77777777" w:rsidR="0057644E" w:rsidRPr="00C44D1B" w:rsidRDefault="0057644E" w:rsidP="00F03D24">
            <w:pPr>
              <w:spacing w:after="20"/>
              <w:rPr>
                <w:rFonts w:ascii="Courier New" w:hAnsi="Courier New"/>
              </w:rPr>
            </w:pPr>
            <w:bookmarkStart w:id="2940"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940"/>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he information can be used by the MT to determine the need to remain attached for non-EPS services, as defined 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941"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941"/>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lastRenderedPageBreak/>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942" w:name="_CR8_73"/>
      <w:bookmarkStart w:id="2943" w:name="_Toc20207603"/>
      <w:bookmarkStart w:id="2944" w:name="_Toc27579486"/>
      <w:bookmarkStart w:id="2945" w:name="_Toc36116066"/>
      <w:bookmarkStart w:id="2946" w:name="_Toc45214946"/>
      <w:bookmarkStart w:id="2947" w:name="_Toc51866714"/>
      <w:bookmarkStart w:id="2948" w:name="_Toc218776673"/>
      <w:bookmarkEnd w:id="2942"/>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943"/>
      <w:bookmarkEnd w:id="2944"/>
      <w:bookmarkEnd w:id="2945"/>
      <w:bookmarkEnd w:id="2946"/>
      <w:bookmarkEnd w:id="2947"/>
      <w:bookmarkEnd w:id="2948"/>
    </w:p>
    <w:p w14:paraId="46B412B8" w14:textId="77777777" w:rsidR="009B0734" w:rsidRPr="00C44D1B" w:rsidRDefault="009B0734" w:rsidP="009B0734">
      <w:pPr>
        <w:pStyle w:val="TH"/>
      </w:pPr>
      <w:bookmarkStart w:id="2949" w:name="_CRTable8_731"/>
      <w:r w:rsidRPr="00C44D1B">
        <w:t>Table </w:t>
      </w:r>
      <w:bookmarkEnd w:id="2949"/>
      <w:r w:rsidRPr="00C44D1B">
        <w:t>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950" w:name="_MCCTEMPBM_CRPT80111482___7"/>
            <w:bookmarkStart w:id="2951"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950"/>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952" w:name="_MCCTEMPBM_CRPT80111484___7" w:colFirst="0" w:colLast="0"/>
            <w:bookmarkEnd w:id="2951"/>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953" w:name="_MCCTEMPBM_CRPT80111485___7"/>
            <w:bookmarkEnd w:id="2952"/>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953"/>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954"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954"/>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955"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956" w:name="_MCCTEMPBM_CRPT80111488___7"/>
      <w:bookmarkEnd w:id="2955"/>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957" w:name="_MCCTEMPBM_CRPT80111489___7"/>
      <w:bookmarkEnd w:id="2956"/>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958" w:name="_MCCTEMPBM_CRPT80111490___7"/>
      <w:bookmarkEnd w:id="2957"/>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959" w:name="_MCCTEMPBM_CRPT80111491___7"/>
      <w:bookmarkEnd w:id="295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w:t>
      </w:r>
      <w:r w:rsidRPr="00C44D1B">
        <w:rPr>
          <w:lang w:bidi="he-IL"/>
        </w:rPr>
        <w:lastRenderedPageBreak/>
        <w:t xml:space="preserve">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960" w:name="_MCCTEMPBM_CRPT80111492___7"/>
      <w:bookmarkEnd w:id="2959"/>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961" w:name="_MCCTEMPBM_CRPT80111493___7"/>
      <w:bookmarkEnd w:id="2960"/>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961"/>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962" w:name="_MCCTEMPBM_CRPT80111494___7"/>
      <w:r w:rsidRPr="00C44D1B">
        <w:rPr>
          <w:rFonts w:ascii="Courier New" w:hAnsi="Courier New"/>
          <w:lang w:val="en-US"/>
        </w:rPr>
        <w:t>&lt;n&gt;</w:t>
      </w:r>
      <w:r w:rsidRPr="00C44D1B">
        <w:rPr>
          <w:lang w:val="en-US"/>
        </w:rPr>
        <w:t>: integer type</w:t>
      </w:r>
    </w:p>
    <w:bookmarkEnd w:id="2962"/>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963"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964" w:name="_MCCTEMPBM_CRPT80111496___7"/>
      <w:bookmarkEnd w:id="2963"/>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964"/>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965"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966" w:name="_MCCTEMPBM_CRPT80111498___7"/>
      <w:bookmarkEnd w:id="2965"/>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967" w:name="_MCCTEMPBM_CRPT80111499___7"/>
      <w:bookmarkEnd w:id="2966"/>
      <w:r w:rsidRPr="00C44D1B">
        <w:rPr>
          <w:rFonts w:ascii="Courier New" w:hAnsi="Courier New" w:cs="Courier New"/>
          <w:lang w:val="en-US"/>
        </w:rPr>
        <w:lastRenderedPageBreak/>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968" w:name="_MCCTEMPBM_CRPT80111500___2"/>
      <w:bookmarkEnd w:id="2967"/>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969" w:name="_MCCTEMPBM_CRPT80111501___7"/>
      <w:bookmarkEnd w:id="2968"/>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969"/>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970" w:name="_MCCTEMPBM_CRPT80111502___7"/>
      <w:r w:rsidRPr="00C44D1B">
        <w:rPr>
          <w:rFonts w:ascii="Courier New" w:hAnsi="Courier New"/>
          <w:lang w:val="en-US"/>
        </w:rPr>
        <w:t>&lt;ccstatus&gt;</w:t>
      </w:r>
      <w:r w:rsidRPr="00C44D1B">
        <w:rPr>
          <w:lang w:val="en-US"/>
        </w:rPr>
        <w:t>: integer type Indicating the state of the call.</w:t>
      </w:r>
    </w:p>
    <w:bookmarkEnd w:id="2970"/>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lastRenderedPageBreak/>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971" w:name="_MCCTEMPBM_CRPT80111504___7"/>
      <w:r w:rsidRPr="00C44D1B">
        <w:rPr>
          <w:rFonts w:ascii="Courier New" w:hAnsi="Courier New"/>
        </w:rPr>
        <w:t>&lt;mpty&gt;</w:t>
      </w:r>
      <w:r w:rsidRPr="00C44D1B">
        <w:t>: integer type</w:t>
      </w:r>
    </w:p>
    <w:bookmarkEnd w:id="2971"/>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972"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973" w:name="_MCCTEMPBM_CRPT80111506___7"/>
      <w:bookmarkEnd w:id="2972"/>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974" w:name="_MCCTEMPBM_CRPT80111507___7"/>
      <w:bookmarkEnd w:id="29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975" w:name="_MCCTEMPBM_CRPT80111508___7"/>
      <w:bookmarkEnd w:id="2974"/>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976" w:name="_MCCTEMPBM_CRPT80111509___7"/>
      <w:bookmarkEnd w:id="2975"/>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976"/>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977"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7"/>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978"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8"/>
    <w:p w14:paraId="18F575AC" w14:textId="77777777" w:rsidR="00120268" w:rsidRPr="00C44D1B" w:rsidRDefault="00120268" w:rsidP="00120268">
      <w:pPr>
        <w:pStyle w:val="B2"/>
        <w:rPr>
          <w:lang w:val="en-US"/>
        </w:rPr>
      </w:pPr>
      <w:r w:rsidRPr="00C44D1B">
        <w:rPr>
          <w:lang w:val="en-US"/>
        </w:rPr>
        <w:lastRenderedPageBreak/>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979"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980" w:name="_MCCTEMPBM_CRPT80111513___7"/>
      <w:bookmarkEnd w:id="2979"/>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981" w:name="_MCCTEMPBM_CRPT80111514___7"/>
      <w:bookmarkEnd w:id="2980"/>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981"/>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6B696F" w:rsidRDefault="00120268" w:rsidP="00120268">
      <w:pPr>
        <w:pStyle w:val="B2"/>
        <w:rPr>
          <w:rFonts w:ascii="Courier New" w:hAnsi="Courier New"/>
          <w:lang w:val="fr-FR"/>
        </w:rPr>
      </w:pPr>
      <w:r w:rsidRPr="006B696F">
        <w:rPr>
          <w:lang w:val="fr-FR"/>
        </w:rPr>
        <w:t>1</w:t>
      </w:r>
      <w:r w:rsidR="00001EC3" w:rsidRPr="006B696F">
        <w:rPr>
          <w:lang w:val="fr-FR"/>
        </w:rPr>
        <w:t>3</w:t>
      </w:r>
      <w:r w:rsidRPr="006B696F">
        <w:rPr>
          <w:lang w:val="fr-FR"/>
        </w:rPr>
        <w:tab/>
        <w:t>Communication diversion notification – CDIVN, refer 3GPP TS 24.604 [</w:t>
      </w:r>
      <w:r w:rsidR="00F837AD" w:rsidRPr="006B696F">
        <w:rPr>
          <w:lang w:val="fr-FR"/>
        </w:rPr>
        <w:t>132</w:t>
      </w:r>
      <w:r w:rsidRPr="006B696F">
        <w:rPr>
          <w:lang w:val="fr-FR"/>
        </w:rPr>
        <w:t>]</w:t>
      </w:r>
    </w:p>
    <w:p w14:paraId="3E7B443E" w14:textId="77777777" w:rsidR="00120268" w:rsidRPr="00C44D1B" w:rsidRDefault="00120268" w:rsidP="00120268">
      <w:pPr>
        <w:pStyle w:val="B2"/>
        <w:rPr>
          <w:lang w:val="en-US"/>
        </w:rPr>
      </w:pPr>
      <w:bookmarkStart w:id="2982"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982"/>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lastRenderedPageBreak/>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983"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983"/>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984"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984"/>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985" w:name="_MCCTEMPBM_CRPT80111518___7"/>
      <w:r w:rsidRPr="00C44D1B">
        <w:lastRenderedPageBreak/>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985"/>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986"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986"/>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987" w:name="_CR8_74"/>
      <w:bookmarkStart w:id="2988" w:name="_Toc20207604"/>
      <w:bookmarkStart w:id="2989" w:name="_Toc27579487"/>
      <w:bookmarkStart w:id="2990" w:name="_Toc36116067"/>
      <w:bookmarkStart w:id="2991" w:name="_Toc45214947"/>
      <w:bookmarkStart w:id="2992" w:name="_Toc51866715"/>
      <w:bookmarkStart w:id="2993" w:name="_Toc218776674"/>
      <w:bookmarkEnd w:id="2987"/>
      <w:r w:rsidRPr="00C44D1B">
        <w:t>8.74</w:t>
      </w:r>
      <w:r w:rsidRPr="00C44D1B">
        <w:tab/>
      </w:r>
      <w:r w:rsidR="008A1821" w:rsidRPr="00C44D1B">
        <w:t>List of current calls +CLCCS</w:t>
      </w:r>
      <w:bookmarkEnd w:id="2988"/>
      <w:bookmarkEnd w:id="2989"/>
      <w:bookmarkEnd w:id="2990"/>
      <w:bookmarkEnd w:id="2991"/>
      <w:bookmarkEnd w:id="2992"/>
      <w:bookmarkEnd w:id="2993"/>
    </w:p>
    <w:p w14:paraId="393E73BE" w14:textId="77777777" w:rsidR="008A1821" w:rsidRPr="00C44D1B" w:rsidRDefault="008A1821" w:rsidP="008A1821">
      <w:pPr>
        <w:pStyle w:val="TH"/>
      </w:pPr>
      <w:bookmarkStart w:id="2994" w:name="_CRTable8_741"/>
      <w:r w:rsidRPr="00C44D1B">
        <w:t>Table </w:t>
      </w:r>
      <w:bookmarkEnd w:id="2994"/>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995"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996" w:name="_MCCTEMPBM_CRPT80111521___7" w:colFirst="0" w:colLast="0"/>
            <w:bookmarkEnd w:id="2995"/>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996"/>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997" w:name="_MCCTEMPBM_CRPT80111522___7"/>
      <w:r w:rsidRPr="00C44D1B">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lastRenderedPageBreak/>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97"/>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998"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998"/>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999"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3000" w:name="_MCCTEMPBM_CRPT80111525___7"/>
      <w:bookmarkEnd w:id="2999"/>
      <w:r w:rsidRPr="00C44D1B">
        <w:rPr>
          <w:rFonts w:ascii="Courier New" w:hAnsi="Courier New"/>
        </w:rPr>
        <w:t>&lt;dir&gt;</w:t>
      </w:r>
      <w:r w:rsidRPr="00C44D1B">
        <w:t>: integer type</w:t>
      </w:r>
    </w:p>
    <w:bookmarkEnd w:id="3000"/>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3001"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3002" w:name="_MCCTEMPBM_CRPT80111527___7"/>
      <w:bookmarkEnd w:id="3001"/>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3003" w:name="_MCCTEMPBM_CRPT80111528___7"/>
      <w:bookmarkEnd w:id="3002"/>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3004" w:name="_MCCTEMPBM_CRPT80111529___7"/>
      <w:bookmarkEnd w:id="3003"/>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3005" w:name="_MCCTEMPBM_CRPT80111530___7"/>
      <w:bookmarkEnd w:id="3004"/>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3005"/>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t>6</w:t>
      </w:r>
      <w:r w:rsidRPr="00C44D1B">
        <w:tab/>
        <w:t>alternating voice/fax, voice mode</w:t>
      </w:r>
    </w:p>
    <w:p w14:paraId="02834055" w14:textId="77777777" w:rsidR="008A1821" w:rsidRPr="00C44D1B" w:rsidRDefault="008A1821" w:rsidP="008A1821">
      <w:pPr>
        <w:pStyle w:val="B2"/>
      </w:pPr>
      <w:r w:rsidRPr="00C44D1B">
        <w:lastRenderedPageBreak/>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3006" w:name="_MCCTEMPBM_CRPT80111531___7"/>
      <w:r w:rsidRPr="00C44D1B">
        <w:rPr>
          <w:rFonts w:ascii="Courier New" w:hAnsi="Courier New"/>
          <w:lang w:val="en-US"/>
        </w:rPr>
        <w:t>&lt;ccstatus&gt;</w:t>
      </w:r>
      <w:r w:rsidRPr="00C44D1B">
        <w:rPr>
          <w:lang w:val="en-US"/>
        </w:rPr>
        <w:t>: integer type. Indicating the state of the call.</w:t>
      </w:r>
    </w:p>
    <w:bookmarkEnd w:id="3006"/>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3007" w:name="_MCCTEMPBM_CRPT80111533___7"/>
      <w:r w:rsidRPr="00C44D1B">
        <w:rPr>
          <w:rFonts w:ascii="Courier New" w:hAnsi="Courier New"/>
        </w:rPr>
        <w:t>&lt;mpty&gt;</w:t>
      </w:r>
      <w:r w:rsidRPr="00C44D1B">
        <w:t>: integer type</w:t>
      </w:r>
    </w:p>
    <w:bookmarkEnd w:id="3007"/>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3008"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3009" w:name="_MCCTEMPBM_CRPT80111535___7"/>
      <w:bookmarkEnd w:id="3008"/>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3010" w:name="_MCCTEMPBM_CRPT80111536___7"/>
      <w:bookmarkEnd w:id="3009"/>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3011" w:name="_MCCTEMPBM_CRPT80111537___7"/>
      <w:bookmarkEnd w:id="3010"/>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3012" w:name="_MCCTEMPBM_CRPT80111538___7"/>
      <w:bookmarkEnd w:id="3011"/>
      <w:r w:rsidRPr="00C44D1B">
        <w:rPr>
          <w:rFonts w:ascii="Courier New" w:hAnsi="Courier New"/>
        </w:rPr>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lastRenderedPageBreak/>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3013" w:name="_MCCTEMPBM_CRPT80111539___7"/>
      <w:bookmarkEnd w:id="3012"/>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3014" w:name="_MCCTEMPBM_CRPT80111540___7"/>
      <w:bookmarkEnd w:id="3013"/>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3014"/>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3015"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3015"/>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3016"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3017" w:name="_CR8_75"/>
      <w:bookmarkStart w:id="3018" w:name="_Toc20207605"/>
      <w:bookmarkStart w:id="3019" w:name="_Toc27579488"/>
      <w:bookmarkStart w:id="3020" w:name="_Toc36116068"/>
      <w:bookmarkStart w:id="3021" w:name="_Toc45214948"/>
      <w:bookmarkStart w:id="3022" w:name="_Toc51866716"/>
      <w:bookmarkStart w:id="3023" w:name="_Toc218776675"/>
      <w:bookmarkEnd w:id="3016"/>
      <w:bookmarkEnd w:id="3017"/>
      <w:r w:rsidRPr="00C44D1B">
        <w:t>8.75</w:t>
      </w:r>
      <w:r w:rsidRPr="00C44D1B">
        <w:tab/>
      </w:r>
      <w:r w:rsidR="002A7868" w:rsidRPr="00C44D1B">
        <w:t>Supported radio accesses +CSRA</w:t>
      </w:r>
      <w:bookmarkEnd w:id="3018"/>
      <w:bookmarkEnd w:id="3019"/>
      <w:bookmarkEnd w:id="3020"/>
      <w:bookmarkEnd w:id="3021"/>
      <w:bookmarkEnd w:id="3022"/>
      <w:bookmarkEnd w:id="3023"/>
    </w:p>
    <w:p w14:paraId="12898122" w14:textId="77777777" w:rsidR="002A7868" w:rsidRPr="00C44D1B" w:rsidRDefault="002A7868" w:rsidP="002A7868">
      <w:pPr>
        <w:pStyle w:val="TH"/>
      </w:pPr>
      <w:bookmarkStart w:id="3024" w:name="_CRTable8_751"/>
      <w:r w:rsidRPr="00C44D1B">
        <w:t>Table </w:t>
      </w:r>
      <w:bookmarkEnd w:id="3024"/>
      <w:r w:rsidRPr="00C44D1B">
        <w:t>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6B696F" w:rsidRDefault="002A7868" w:rsidP="002A7868">
            <w:pPr>
              <w:spacing w:after="20"/>
              <w:rPr>
                <w:rFonts w:ascii="Courier New" w:hAnsi="Courier New"/>
                <w:lang w:val="sv-SE"/>
              </w:rPr>
            </w:pPr>
            <w:bookmarkStart w:id="3025" w:name="_MCCTEMPBM_CRPT80111543___7" w:colFirst="0" w:colLast="0"/>
            <w:r w:rsidRPr="006B696F">
              <w:rPr>
                <w:rFonts w:ascii="Courier New" w:hAnsi="Courier New"/>
                <w:lang w:val="sv-SE"/>
              </w:rPr>
              <w:t>+CSRA=&lt;GERAN-TDMA&gt;,&lt;UTRAN-FDD&gt;,&lt;UTRAN-TDD-LCR&gt;,&lt;UTRAN-TDD-HCR&gt;,&lt;UTRAN-TDD-VHCR&gt;,&lt;E-UTRAN-FDD&gt;,&lt;E-UTRAN-TDD&gt;</w:t>
            </w:r>
            <w:r w:rsidR="00680102" w:rsidRPr="006B696F">
              <w:rPr>
                <w:rFonts w:ascii="Courier New" w:hAnsi="Courier New"/>
                <w:lang w:val="sv-SE"/>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3026" w:name="_MCCTEMPBM_CRPT80111544___7" w:colFirst="0" w:colLast="1"/>
            <w:bookmarkEnd w:id="3025"/>
            <w:r w:rsidRPr="00C44D1B">
              <w:rPr>
                <w:rFonts w:ascii="Courier New" w:hAnsi="Courier New"/>
              </w:rPr>
              <w:t>+CSRA?</w:t>
            </w:r>
          </w:p>
        </w:tc>
        <w:tc>
          <w:tcPr>
            <w:tcW w:w="5663" w:type="dxa"/>
          </w:tcPr>
          <w:p w14:paraId="5C2B54A4" w14:textId="77777777" w:rsidR="002A7868" w:rsidRPr="00C44D1B" w:rsidRDefault="002A7868" w:rsidP="002A7868">
            <w:pPr>
              <w:spacing w:after="20"/>
              <w:rPr>
                <w:rFonts w:ascii="Courier New" w:hAnsi="Courier New"/>
                <w:lang w:val="sv-SE"/>
              </w:rPr>
            </w:pPr>
            <w:r w:rsidRPr="006B696F">
              <w:rPr>
                <w:rFonts w:ascii="Courier New" w:hAnsi="Courier New"/>
                <w:lang w:val="sv-SE"/>
              </w:rPr>
              <w:t>+CSRAC: &lt;GERAN-TDMA&gt;,&lt;UTRAN-FDD&gt;,&lt;UTRAN-TDD-LCR&gt;,&lt;UTRAN-TDD-HCR&gt;,&lt;UTRAN-TDD-VHCR&gt;,&lt;E-UTRAN-FDD&gt;,&lt;E-UTRAN-TDD&gt;</w:t>
            </w:r>
            <w:r w:rsidR="00680102" w:rsidRPr="006B696F">
              <w:rPr>
                <w:rFonts w:ascii="Courier New" w:hAnsi="Courier New"/>
                <w:lang w:val="sv-SE"/>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3027" w:name="_MCCTEMPBM_CRPT80111545___7"/>
            <w:bookmarkStart w:id="3028" w:name="_MCCTEMPBM_CRPT80111547___7" w:colFirst="1" w:colLast="1"/>
            <w:bookmarkEnd w:id="3026"/>
            <w:r w:rsidRPr="00C44D1B">
              <w:rPr>
                <w:rFonts w:ascii="Courier New" w:hAnsi="Courier New"/>
              </w:rPr>
              <w:lastRenderedPageBreak/>
              <w:t>+CSRA=?</w:t>
            </w:r>
            <w:bookmarkEnd w:id="3027"/>
          </w:p>
        </w:tc>
        <w:tc>
          <w:tcPr>
            <w:tcW w:w="5663" w:type="dxa"/>
          </w:tcPr>
          <w:p w14:paraId="3779C421" w14:textId="77777777" w:rsidR="002A7868" w:rsidRPr="00C44D1B" w:rsidRDefault="002A7868" w:rsidP="002A7868">
            <w:pPr>
              <w:spacing w:after="20"/>
              <w:rPr>
                <w:rFonts w:ascii="Courier New" w:hAnsi="Courier New" w:cs="Courier New"/>
              </w:rPr>
            </w:pPr>
            <w:bookmarkStart w:id="3029"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3029"/>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3028"/>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3030"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3030"/>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3031"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3031"/>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3032"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32"/>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6B696F" w:rsidRDefault="002A7868" w:rsidP="002A7868">
      <w:r w:rsidRPr="006B696F">
        <w:rPr>
          <w:b/>
        </w:rPr>
        <w:t>Defined values</w:t>
      </w:r>
    </w:p>
    <w:p w14:paraId="548B49A4" w14:textId="77777777" w:rsidR="002A7868" w:rsidRPr="00C44D1B" w:rsidRDefault="002A7868" w:rsidP="002A7868">
      <w:pPr>
        <w:pStyle w:val="B1"/>
        <w:rPr>
          <w:lang w:val="en-US"/>
        </w:rPr>
      </w:pPr>
      <w:bookmarkStart w:id="3033" w:name="_MCCTEMPBM_CRPT80111551___7"/>
      <w:r w:rsidRPr="006B696F">
        <w:rPr>
          <w:rFonts w:ascii="Courier New" w:hAnsi="Courier New"/>
        </w:rPr>
        <w:t>&lt;GERAN-TDMA&gt;</w:t>
      </w:r>
      <w:r w:rsidRPr="006B696F">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3034" w:name="_MCCTEMPBM_CRPT80111552___2"/>
      <w:bookmarkEnd w:id="3033"/>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3035" w:name="_MCCTEMPBM_CRPT80111553___7"/>
      <w:bookmarkEnd w:id="3034"/>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3036" w:name="_MCCTEMPBM_CRPT80111554___2"/>
      <w:bookmarkEnd w:id="3035"/>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3037" w:name="_MCCTEMPBM_CRPT80111555___7"/>
      <w:bookmarkEnd w:id="3036"/>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3038" w:name="_MCCTEMPBM_CRPT80111556___2"/>
      <w:bookmarkEnd w:id="3037"/>
      <w:r w:rsidRPr="00C44D1B">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3039" w:name="_MCCTEMPBM_CRPT80111557___7"/>
      <w:bookmarkEnd w:id="3038"/>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3040" w:name="_MCCTEMPBM_CRPT80111558___2"/>
      <w:bookmarkEnd w:id="3039"/>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3041" w:name="_MCCTEMPBM_CRPT80111559___7"/>
      <w:bookmarkEnd w:id="3040"/>
      <w:r w:rsidRPr="00C44D1B">
        <w:rPr>
          <w:rFonts w:ascii="Courier New" w:hAnsi="Courier New"/>
          <w:lang w:val="sv-SE"/>
        </w:rPr>
        <w:lastRenderedPageBreak/>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3042" w:name="_MCCTEMPBM_CRPT80111560___2"/>
      <w:bookmarkEnd w:id="3041"/>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3043" w:name="_MCCTEMPBM_CRPT80111561___7"/>
      <w:bookmarkEnd w:id="3042"/>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3044" w:name="_MCCTEMPBM_CRPT80111562___2"/>
      <w:bookmarkEnd w:id="3043"/>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3045" w:name="_MCCTEMPBM_CRPT80111563___7"/>
      <w:bookmarkEnd w:id="3044"/>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3046" w:name="_MCCTEMPBM_CRPT80111564___2"/>
      <w:bookmarkEnd w:id="3045"/>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3047" w:name="_MCCTEMPBM_CRPT80111565___7"/>
      <w:bookmarkEnd w:id="3046"/>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3048" w:name="_MCCTEMPBM_CRPT80111566___2"/>
      <w:bookmarkEnd w:id="3047"/>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3049" w:name="_MCCTEMPBM_CRPT80111567___7"/>
      <w:bookmarkEnd w:id="3048"/>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3050" w:name="_MCCTEMPBM_CRPT80111568___2"/>
      <w:bookmarkEnd w:id="3049"/>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3050"/>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3051"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3052" w:name="_CR8_76"/>
      <w:bookmarkStart w:id="3053" w:name="_Toc20207606"/>
      <w:bookmarkStart w:id="3054" w:name="_Toc27579489"/>
      <w:bookmarkStart w:id="3055" w:name="_Toc36116069"/>
      <w:bookmarkStart w:id="3056" w:name="_Toc45214949"/>
      <w:bookmarkStart w:id="3057" w:name="_Toc51866717"/>
      <w:bookmarkStart w:id="3058" w:name="_Toc218776676"/>
      <w:bookmarkEnd w:id="3051"/>
      <w:bookmarkEnd w:id="3052"/>
      <w:r w:rsidRPr="00C44D1B">
        <w:t>8.76</w:t>
      </w:r>
      <w:r w:rsidRPr="00C44D1B">
        <w:tab/>
      </w:r>
      <w:r w:rsidR="00D05324" w:rsidRPr="00C44D1B">
        <w:t>Circuit switched fallback +CCSFB</w:t>
      </w:r>
      <w:bookmarkEnd w:id="3053"/>
      <w:bookmarkEnd w:id="3054"/>
      <w:bookmarkEnd w:id="3055"/>
      <w:bookmarkEnd w:id="3056"/>
      <w:bookmarkEnd w:id="3057"/>
      <w:bookmarkEnd w:id="3058"/>
    </w:p>
    <w:p w14:paraId="66011DBA" w14:textId="77777777" w:rsidR="00D05324" w:rsidRPr="00C44D1B" w:rsidRDefault="00D05324" w:rsidP="00D05324">
      <w:pPr>
        <w:pStyle w:val="TH"/>
      </w:pPr>
      <w:bookmarkStart w:id="3059" w:name="_CRTable8_761"/>
      <w:r w:rsidRPr="00C44D1B">
        <w:t>Table </w:t>
      </w:r>
      <w:bookmarkEnd w:id="3059"/>
      <w:r w:rsidRPr="00C44D1B">
        <w:t>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3060"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3061" w:name="_MCCTEMPBM_CRPT80111571___7" w:colFirst="0" w:colLast="0"/>
            <w:bookmarkEnd w:id="3060"/>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3062" w:name="_MCCTEMPBM_CRPT80111572___7"/>
            <w:bookmarkEnd w:id="3061"/>
            <w:r w:rsidRPr="00C44D1B">
              <w:rPr>
                <w:rFonts w:ascii="Courier New" w:hAnsi="Courier New"/>
              </w:rPr>
              <w:t>+CCSFB=?</w:t>
            </w:r>
            <w:bookmarkEnd w:id="306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3063"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063"/>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3064"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3065" w:name="_MCCTEMPBM_CRPT80111575___7"/>
      <w:bookmarkEnd w:id="3064"/>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3066" w:name="_MCCTEMPBM_CRPT80111576___7"/>
      <w:bookmarkEnd w:id="3065"/>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3067" w:name="_MCCTEMPBM_CRPT80111577___7"/>
      <w:bookmarkEnd w:id="3066"/>
      <w:r w:rsidRPr="00C44D1B">
        <w:lastRenderedPageBreak/>
        <w:t xml:space="preserve">Read command returns the current value of </w:t>
      </w:r>
      <w:r w:rsidRPr="00C44D1B">
        <w:rPr>
          <w:rFonts w:ascii="Courier New" w:hAnsi="Courier New" w:cs="Courier New"/>
        </w:rPr>
        <w:t>&lt;n&gt;</w:t>
      </w:r>
      <w:r w:rsidRPr="00C44D1B">
        <w:t>.</w:t>
      </w:r>
    </w:p>
    <w:bookmarkEnd w:id="3067"/>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3068" w:name="_MCCTEMPBM_CRPT80111578___7"/>
      <w:r w:rsidRPr="00C44D1B">
        <w:rPr>
          <w:rFonts w:ascii="Courier New" w:hAnsi="Courier New"/>
          <w:lang w:val="en-US"/>
        </w:rPr>
        <w:t>&lt;n&gt;</w:t>
      </w:r>
      <w:r w:rsidRPr="00C44D1B">
        <w:rPr>
          <w:lang w:val="en-US"/>
        </w:rPr>
        <w:t>: integer type.</w:t>
      </w:r>
    </w:p>
    <w:bookmarkEnd w:id="3068"/>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3069"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3070" w:name="_MCCTEMPBM_CRPT80111580___7"/>
      <w:bookmarkEnd w:id="3069"/>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3071" w:name="_MCCTEMPBM_CRPT80111581___7"/>
      <w:bookmarkEnd w:id="3070"/>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3072" w:name="_MCCTEMPBM_CRPT80111582___7"/>
      <w:bookmarkEnd w:id="3071"/>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3073" w:name="_MCCTEMPBM_CRPT80111583___7"/>
      <w:bookmarkEnd w:id="3072"/>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3074" w:name="_MCCTEMPBM_CRPT80111584___7"/>
      <w:bookmarkEnd w:id="30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3074"/>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3075" w:name="_CR8_77"/>
      <w:bookmarkStart w:id="3076" w:name="_Toc20207607"/>
      <w:bookmarkStart w:id="3077" w:name="_Toc27579490"/>
      <w:bookmarkStart w:id="3078" w:name="_Toc36116070"/>
      <w:bookmarkStart w:id="3079" w:name="_Toc45214950"/>
      <w:bookmarkStart w:id="3080" w:name="_Toc51866718"/>
      <w:bookmarkStart w:id="3081" w:name="_Toc218776677"/>
      <w:bookmarkEnd w:id="3075"/>
      <w:r w:rsidRPr="00C44D1B">
        <w:lastRenderedPageBreak/>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3076"/>
      <w:bookmarkEnd w:id="3077"/>
      <w:bookmarkEnd w:id="3078"/>
      <w:bookmarkEnd w:id="3079"/>
      <w:bookmarkEnd w:id="3080"/>
      <w:bookmarkEnd w:id="3081"/>
    </w:p>
    <w:p w14:paraId="7F42E9A9" w14:textId="77777777" w:rsidR="00133851" w:rsidRPr="00C44D1B" w:rsidRDefault="00133851" w:rsidP="00133851">
      <w:pPr>
        <w:pStyle w:val="TH"/>
      </w:pPr>
      <w:bookmarkStart w:id="3082" w:name="_CRTable8_771"/>
      <w:r w:rsidRPr="00C44D1B">
        <w:t>Table </w:t>
      </w:r>
      <w:bookmarkEnd w:id="3082"/>
      <w:r w:rsidRPr="00C44D1B">
        <w:t>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3083"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3084" w:name="_MCCTEMPBM_CRPT80111586___7" w:colFirst="0" w:colLast="0"/>
            <w:bookmarkEnd w:id="3083"/>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3084"/>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3085"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3085"/>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3086"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3086"/>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3087"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3087"/>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3088"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3088"/>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lastRenderedPageBreak/>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3089" w:name="_CR8_78"/>
      <w:bookmarkStart w:id="3090" w:name="_Toc20207608"/>
      <w:bookmarkStart w:id="3091" w:name="_Toc27579491"/>
      <w:bookmarkStart w:id="3092" w:name="_Toc36116071"/>
      <w:bookmarkStart w:id="3093" w:name="_Toc45214951"/>
      <w:bookmarkStart w:id="3094" w:name="_Toc51866719"/>
      <w:bookmarkStart w:id="3095" w:name="_Toc218776678"/>
      <w:bookmarkEnd w:id="3089"/>
      <w:r w:rsidRPr="00C44D1B">
        <w:t>8.</w:t>
      </w:r>
      <w:r w:rsidR="00133851" w:rsidRPr="00C44D1B">
        <w:t>78</w:t>
      </w:r>
      <w:r w:rsidR="008628EC" w:rsidRPr="00C44D1B">
        <w:tab/>
        <w:t>Application level measurement configuration +CAPPLEVMC</w:t>
      </w:r>
      <w:bookmarkEnd w:id="3090"/>
      <w:bookmarkEnd w:id="3091"/>
      <w:bookmarkEnd w:id="3092"/>
      <w:bookmarkEnd w:id="3093"/>
      <w:bookmarkEnd w:id="3094"/>
      <w:bookmarkEnd w:id="3095"/>
    </w:p>
    <w:p w14:paraId="522ACA48" w14:textId="77777777" w:rsidR="008628EC" w:rsidRPr="00C44D1B" w:rsidRDefault="008628EC" w:rsidP="008628EC">
      <w:pPr>
        <w:pStyle w:val="TH"/>
      </w:pPr>
      <w:bookmarkStart w:id="3096" w:name="_CRTable8_781"/>
      <w:r w:rsidRPr="00C44D1B">
        <w:t>Table </w:t>
      </w:r>
      <w:bookmarkEnd w:id="3096"/>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3097"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3098" w:name="_MCCTEMPBM_CRPT80111593___7" w:colFirst="0" w:colLast="0"/>
            <w:bookmarkEnd w:id="3097"/>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3099" w:name="_MCCTEMPBM_CRPT80111594___7"/>
            <w:bookmarkEnd w:id="3098"/>
            <w:r w:rsidRPr="00C44D1B">
              <w:rPr>
                <w:rFonts w:ascii="Courier New" w:hAnsi="Courier New"/>
              </w:rPr>
              <w:t>+CAPPLEVMC=?</w:t>
            </w:r>
            <w:bookmarkEnd w:id="3099"/>
          </w:p>
        </w:tc>
        <w:tc>
          <w:tcPr>
            <w:tcW w:w="4642" w:type="dxa"/>
          </w:tcPr>
          <w:p w14:paraId="47DB8F77" w14:textId="77777777" w:rsidR="008628EC" w:rsidRPr="00C44D1B" w:rsidRDefault="008628EC" w:rsidP="00C16712">
            <w:pPr>
              <w:spacing w:after="20"/>
              <w:rPr>
                <w:rFonts w:ascii="Courier New" w:hAnsi="Courier New"/>
              </w:rPr>
            </w:pPr>
            <w:bookmarkStart w:id="3100"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00"/>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3101"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3101"/>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3102"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3102"/>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3103"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3104" w:name="_MCCTEMPBM_CRPT80111599___7"/>
      <w:bookmarkEnd w:id="3103"/>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04"/>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3105" w:name="_MCCTEMPBM_CRPT80111600___7"/>
      <w:r w:rsidRPr="00C44D1B">
        <w:rPr>
          <w:rFonts w:ascii="Courier New" w:hAnsi="Courier New"/>
        </w:rPr>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05"/>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3106"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lastRenderedPageBreak/>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06"/>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3107" w:name="_CR8_79"/>
      <w:bookmarkStart w:id="3108" w:name="_Toc20207609"/>
      <w:bookmarkStart w:id="3109" w:name="_Toc27579492"/>
      <w:bookmarkStart w:id="3110" w:name="_Toc36116072"/>
      <w:bookmarkStart w:id="3111" w:name="_Toc45214952"/>
      <w:bookmarkStart w:id="3112" w:name="_Toc51866720"/>
      <w:bookmarkStart w:id="3113" w:name="_Toc218776679"/>
      <w:bookmarkEnd w:id="3107"/>
      <w:r w:rsidRPr="00C44D1B">
        <w:t>8.79</w:t>
      </w:r>
      <w:r w:rsidRPr="00C44D1B">
        <w:tab/>
        <w:t>Application level measurement report +CAPPLEVMR</w:t>
      </w:r>
      <w:bookmarkEnd w:id="3108"/>
      <w:bookmarkEnd w:id="3109"/>
      <w:bookmarkEnd w:id="3110"/>
      <w:bookmarkEnd w:id="3111"/>
      <w:bookmarkEnd w:id="3112"/>
      <w:bookmarkEnd w:id="3113"/>
    </w:p>
    <w:p w14:paraId="33B943C4" w14:textId="77777777" w:rsidR="008628EC" w:rsidRPr="00C44D1B" w:rsidRDefault="008628EC" w:rsidP="008628EC">
      <w:pPr>
        <w:pStyle w:val="TH"/>
      </w:pPr>
      <w:bookmarkStart w:id="3114" w:name="_CRTable8_791"/>
      <w:r w:rsidRPr="00C44D1B">
        <w:t>Table </w:t>
      </w:r>
      <w:bookmarkEnd w:id="3114"/>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3115"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3116" w:name="_MCCTEMPBM_CRPT80111603___7" w:colFirst="0" w:colLast="0"/>
            <w:bookmarkEnd w:id="3115"/>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3116"/>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3117"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17"/>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3118" w:name="_MCCTEMPBM_CRPT80111605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3118"/>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3119"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19"/>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3120" w:name="_CR8_80"/>
      <w:bookmarkStart w:id="3121" w:name="_Toc20207610"/>
      <w:bookmarkStart w:id="3122" w:name="_Toc27579493"/>
      <w:bookmarkStart w:id="3123" w:name="_Toc36116073"/>
      <w:bookmarkStart w:id="3124" w:name="_Toc45214953"/>
      <w:bookmarkStart w:id="3125" w:name="_Toc51866721"/>
      <w:bookmarkStart w:id="3126" w:name="_Toc218776680"/>
      <w:bookmarkEnd w:id="3120"/>
      <w:r w:rsidRPr="00C44D1B">
        <w:t>8.80</w:t>
      </w:r>
      <w:r w:rsidRPr="00C44D1B">
        <w:tab/>
        <w:t>Consent for requesting access to restricted local operator services +CCRLOS</w:t>
      </w:r>
      <w:bookmarkEnd w:id="3121"/>
      <w:bookmarkEnd w:id="3122"/>
      <w:bookmarkEnd w:id="3123"/>
      <w:bookmarkEnd w:id="3124"/>
      <w:bookmarkEnd w:id="3125"/>
      <w:bookmarkEnd w:id="3126"/>
    </w:p>
    <w:p w14:paraId="60182C91" w14:textId="77777777" w:rsidR="008F2530" w:rsidRPr="00C44D1B" w:rsidRDefault="008F2530" w:rsidP="008F2530">
      <w:pPr>
        <w:pStyle w:val="TH"/>
      </w:pPr>
      <w:bookmarkStart w:id="3127" w:name="_CRTable8_801"/>
      <w:r w:rsidRPr="00C44D1B">
        <w:t>Table </w:t>
      </w:r>
      <w:bookmarkEnd w:id="3127"/>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3128"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3129" w:name="_MCCTEMPBM_CRPT80111608___7" w:colFirst="0" w:colLast="0"/>
            <w:bookmarkEnd w:id="3128"/>
            <w:r w:rsidRPr="00C44D1B">
              <w:rPr>
                <w:rFonts w:ascii="Courier New" w:hAnsi="Courier New"/>
              </w:rPr>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3130" w:name="_MCCTEMPBM_CRPT80111609___7"/>
            <w:bookmarkEnd w:id="3129"/>
            <w:r w:rsidRPr="00C44D1B">
              <w:rPr>
                <w:rFonts w:ascii="Courier New" w:hAnsi="Courier New"/>
              </w:rPr>
              <w:t>+CCRLOS=?</w:t>
            </w:r>
            <w:bookmarkEnd w:id="3130"/>
          </w:p>
        </w:tc>
        <w:tc>
          <w:tcPr>
            <w:tcW w:w="4881" w:type="dxa"/>
          </w:tcPr>
          <w:p w14:paraId="673B2787" w14:textId="77777777" w:rsidR="008F2530" w:rsidRPr="00C44D1B" w:rsidRDefault="008F2530" w:rsidP="003921F3">
            <w:pPr>
              <w:spacing w:after="20"/>
              <w:rPr>
                <w:rFonts w:ascii="Courier New" w:hAnsi="Courier New"/>
              </w:rPr>
            </w:pPr>
            <w:bookmarkStart w:id="3131"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3131"/>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lastRenderedPageBreak/>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3132" w:name="_MCCTEMPBM_CRPT80111611___7"/>
      <w:r w:rsidRPr="00C44D1B">
        <w:rPr>
          <w:rFonts w:ascii="Courier New" w:hAnsi="Courier New"/>
        </w:rPr>
        <w:t>&lt;RLOS_cons&gt;</w:t>
      </w:r>
      <w:r w:rsidRPr="00C44D1B">
        <w:t>: integer type. Indicates the user's consent for requesting access to RLOS.</w:t>
      </w:r>
    </w:p>
    <w:bookmarkEnd w:id="3132"/>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3133" w:name="_CR8_81"/>
      <w:bookmarkStart w:id="3134" w:name="_Toc20207611"/>
      <w:bookmarkStart w:id="3135" w:name="_Toc27579494"/>
      <w:bookmarkStart w:id="3136" w:name="_Toc36116074"/>
      <w:bookmarkStart w:id="3137" w:name="_Toc45214954"/>
      <w:bookmarkStart w:id="3138" w:name="_Toc51866722"/>
      <w:bookmarkStart w:id="3139" w:name="_Toc218776681"/>
      <w:bookmarkEnd w:id="3133"/>
      <w:r w:rsidRPr="00C44D1B">
        <w:t>8.81</w:t>
      </w:r>
      <w:r w:rsidRPr="00C44D1B">
        <w:tab/>
        <w:t>EPS fallback status +CEPSFBS</w:t>
      </w:r>
      <w:bookmarkEnd w:id="3134"/>
      <w:bookmarkEnd w:id="3135"/>
      <w:bookmarkEnd w:id="3136"/>
      <w:bookmarkEnd w:id="3137"/>
      <w:bookmarkEnd w:id="3138"/>
      <w:bookmarkEnd w:id="3139"/>
    </w:p>
    <w:p w14:paraId="35683869" w14:textId="77777777" w:rsidR="000E3923" w:rsidRPr="00C44D1B" w:rsidRDefault="000E3923" w:rsidP="000E3923">
      <w:pPr>
        <w:pStyle w:val="TH"/>
      </w:pPr>
      <w:bookmarkStart w:id="3140" w:name="_CRTable8_811"/>
      <w:r w:rsidRPr="00C44D1B">
        <w:t>Table </w:t>
      </w:r>
      <w:bookmarkEnd w:id="3140"/>
      <w:r w:rsidRPr="00C44D1B">
        <w:t>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3141"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3142" w:name="_MCCTEMPBM_CRPT80111613___7" w:colFirst="0" w:colLast="0"/>
            <w:bookmarkEnd w:id="3141"/>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3143" w:name="_MCCTEMPBM_CRPT80111614___7"/>
            <w:bookmarkEnd w:id="3142"/>
            <w:r w:rsidRPr="00C44D1B">
              <w:rPr>
                <w:rFonts w:ascii="Courier New" w:hAnsi="Courier New" w:cs="Courier New"/>
              </w:rPr>
              <w:t>+CEPSFBS=?</w:t>
            </w:r>
            <w:bookmarkEnd w:id="3143"/>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3144"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144"/>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3145"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3145"/>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3146"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3146"/>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3147"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3148" w:name="_MCCTEMPBM_CRPT80111619___7"/>
      <w:bookmarkEnd w:id="3147"/>
      <w:r w:rsidRPr="00C44D1B">
        <w:rPr>
          <w:rFonts w:ascii="Courier New" w:hAnsi="Courier New"/>
        </w:rPr>
        <w:t>&lt;stat&gt;</w:t>
      </w:r>
      <w:r w:rsidRPr="00C44D1B">
        <w:t>: integer type; indicates the EPS fallback (EPSFB) status when MO/MT call is initated in 5GS.</w:t>
      </w:r>
    </w:p>
    <w:bookmarkEnd w:id="3148"/>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3149" w:name="_MCCTEMPBM_CRPT80111620___7"/>
      <w:r w:rsidRPr="00C44D1B">
        <w:rPr>
          <w:rFonts w:ascii="Courier New" w:hAnsi="Courier New"/>
        </w:rPr>
        <w:lastRenderedPageBreak/>
        <w:t>&lt;type&gt;</w:t>
      </w:r>
      <w:r w:rsidRPr="00C44D1B">
        <w:t>:</w:t>
      </w:r>
      <w:r w:rsidR="00BF23F9" w:rsidRPr="00C44D1B">
        <w:t xml:space="preserve"> </w:t>
      </w:r>
      <w:r w:rsidRPr="00C44D1B">
        <w:t>integer type; indicates the EPSFB type.</w:t>
      </w:r>
    </w:p>
    <w:bookmarkEnd w:id="3149"/>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3150" w:name="_CR8_82"/>
      <w:bookmarkStart w:id="3151" w:name="_Toc45214955"/>
      <w:bookmarkStart w:id="3152" w:name="_Toc51866723"/>
      <w:bookmarkStart w:id="3153" w:name="_Toc20207612"/>
      <w:bookmarkStart w:id="3154" w:name="_Toc27579495"/>
      <w:bookmarkStart w:id="3155" w:name="_Toc36116075"/>
      <w:bookmarkStart w:id="3156" w:name="_Toc218776682"/>
      <w:bookmarkEnd w:id="3150"/>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3151"/>
      <w:bookmarkEnd w:id="3152"/>
      <w:bookmarkEnd w:id="3156"/>
    </w:p>
    <w:p w14:paraId="576BAC5F" w14:textId="77777777" w:rsidR="00BF6190" w:rsidRPr="00C44D1B" w:rsidRDefault="00BF6190" w:rsidP="00BF6190">
      <w:pPr>
        <w:pStyle w:val="TH"/>
        <w:rPr>
          <w:lang w:val="fr-FR"/>
        </w:rPr>
      </w:pPr>
      <w:bookmarkStart w:id="3157" w:name="_CRTable8_821"/>
      <w:r w:rsidRPr="00C44D1B">
        <w:rPr>
          <w:lang w:val="fr-FR"/>
        </w:rPr>
        <w:t>Table </w:t>
      </w:r>
      <w:bookmarkEnd w:id="3157"/>
      <w:r w:rsidRPr="00C44D1B">
        <w:rPr>
          <w:lang w:val="fr-FR"/>
        </w:rPr>
        <w:t>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3158"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3159" w:name="_MCCTEMPBM_CRPT80111622___7" w:colFirst="0" w:colLast="1"/>
            <w:bookmarkEnd w:id="3158"/>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3160" w:name="_MCCTEMPBM_CRPT80111623___7"/>
            <w:bookmarkEnd w:id="3159"/>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3160"/>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3161"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3161"/>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B726ED" w:rsidRDefault="00BF6190" w:rsidP="00BF6190">
      <w:bookmarkStart w:id="3162" w:name="_MCCTEMPBM_CRPT80111625___7"/>
      <w:r w:rsidRPr="00B726ED">
        <w:t>The s</w:t>
      </w:r>
      <w:r w:rsidRPr="00B726ED">
        <w:rPr>
          <w:rFonts w:hint="eastAsia"/>
        </w:rPr>
        <w:t xml:space="preserve">et </w:t>
      </w:r>
      <w:r w:rsidRPr="00B726ED">
        <w:t>comma</w:t>
      </w:r>
      <w:r w:rsidRPr="00C44D1B">
        <w:rPr>
          <w:lang w:val="en-US" w:eastAsia="zh-CN"/>
        </w:rPr>
        <w:t xml:space="preserve">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w:t>
      </w:r>
      <w:r w:rsidRPr="00B726ED">
        <w:t>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3162"/>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3163"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3163"/>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3164" w:name="_MCCTEMPBM_CRPT80111627___7"/>
      <w:r w:rsidRPr="00C44D1B">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3165" w:name="_MCCTEMPBM_CRPT80111628___7"/>
      <w:bookmarkEnd w:id="3164"/>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lastRenderedPageBreak/>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3165"/>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3166" w:name="_CR8_83"/>
      <w:bookmarkStart w:id="3167" w:name="_Toc45214956"/>
      <w:bookmarkStart w:id="3168" w:name="_Toc51866724"/>
      <w:bookmarkStart w:id="3169" w:name="_Toc218776683"/>
      <w:bookmarkEnd w:id="3166"/>
      <w:r w:rsidRPr="00C44D1B">
        <w:t>8.83</w:t>
      </w:r>
      <w:r w:rsidR="00D05324" w:rsidRPr="00C44D1B">
        <w:tab/>
      </w:r>
      <w:bookmarkEnd w:id="3153"/>
      <w:bookmarkEnd w:id="3154"/>
      <w:bookmarkEnd w:id="3155"/>
      <w:bookmarkEnd w:id="3167"/>
      <w:bookmarkEnd w:id="3168"/>
      <w:r w:rsidR="001C3485" w:rsidRPr="00C44D1B">
        <w:t>Void</w:t>
      </w:r>
      <w:bookmarkEnd w:id="3169"/>
    </w:p>
    <w:p w14:paraId="3F5A54FC" w14:textId="5D7DA7CC" w:rsidR="00C0450D" w:rsidRPr="00C44D1B" w:rsidRDefault="00C0450D" w:rsidP="00C0450D">
      <w:pPr>
        <w:pStyle w:val="Heading2"/>
      </w:pPr>
      <w:bookmarkStart w:id="3170" w:name="_CR8_84"/>
      <w:bookmarkStart w:id="3171" w:name="_Toc218776684"/>
      <w:bookmarkEnd w:id="3170"/>
      <w:r w:rsidRPr="00C44D1B">
        <w:t>8.84</w:t>
      </w:r>
      <w:r w:rsidRPr="00C44D1B">
        <w:tab/>
        <w:t>Application level measurement configuration for NR +CAPPLEVMCNR</w:t>
      </w:r>
      <w:bookmarkEnd w:id="3171"/>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8E5E16">
        <w:trPr>
          <w:cantSplit/>
          <w:jc w:val="center"/>
        </w:trPr>
        <w:tc>
          <w:tcPr>
            <w:tcW w:w="2941" w:type="dxa"/>
          </w:tcPr>
          <w:p w14:paraId="18BCD026" w14:textId="77777777" w:rsidR="00C0450D" w:rsidRPr="00C44D1B" w:rsidRDefault="00C0450D" w:rsidP="008E5E16">
            <w:pPr>
              <w:pStyle w:val="TAH"/>
              <w:rPr>
                <w:rFonts w:ascii="Courier New" w:hAnsi="Courier New"/>
              </w:rPr>
            </w:pPr>
            <w:r w:rsidRPr="00C44D1B">
              <w:t>Command</w:t>
            </w:r>
          </w:p>
        </w:tc>
        <w:tc>
          <w:tcPr>
            <w:tcW w:w="4642" w:type="dxa"/>
          </w:tcPr>
          <w:p w14:paraId="1E8A0A56" w14:textId="77777777" w:rsidR="00C0450D" w:rsidRPr="00C44D1B" w:rsidRDefault="00C0450D" w:rsidP="008E5E16">
            <w:pPr>
              <w:pStyle w:val="TAH"/>
              <w:rPr>
                <w:rFonts w:ascii="Courier New" w:hAnsi="Courier New"/>
              </w:rPr>
            </w:pPr>
            <w:r w:rsidRPr="00C44D1B">
              <w:t>Possible response(s)</w:t>
            </w:r>
          </w:p>
        </w:tc>
      </w:tr>
      <w:tr w:rsidR="00C0450D" w:rsidRPr="00C44D1B" w14:paraId="6431ED2A" w14:textId="77777777" w:rsidTr="008E5E16">
        <w:trPr>
          <w:cantSplit/>
          <w:jc w:val="center"/>
        </w:trPr>
        <w:tc>
          <w:tcPr>
            <w:tcW w:w="2941" w:type="dxa"/>
          </w:tcPr>
          <w:p w14:paraId="1E3E85AF" w14:textId="77777777" w:rsidR="00C0450D" w:rsidRPr="00C44D1B" w:rsidRDefault="00C0450D" w:rsidP="008E5E1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8E5E16">
            <w:pPr>
              <w:spacing w:after="20"/>
              <w:rPr>
                <w:rFonts w:ascii="Courier New" w:hAnsi="Courier New"/>
              </w:rPr>
            </w:pPr>
            <w:r w:rsidRPr="00C44D1B">
              <w:rPr>
                <w:rFonts w:ascii="Courier New" w:hAnsi="Courier New"/>
                <w:i/>
              </w:rPr>
              <w:t>+CME ERROR: &lt;err&gt;</w:t>
            </w:r>
          </w:p>
        </w:tc>
      </w:tr>
      <w:tr w:rsidR="00C0450D" w:rsidRPr="00C44D1B" w14:paraId="7E2753B3" w14:textId="77777777" w:rsidTr="008E5E16">
        <w:trPr>
          <w:cantSplit/>
          <w:jc w:val="center"/>
        </w:trPr>
        <w:tc>
          <w:tcPr>
            <w:tcW w:w="2941" w:type="dxa"/>
          </w:tcPr>
          <w:p w14:paraId="6A64595E" w14:textId="77777777" w:rsidR="00C0450D" w:rsidRPr="00C44D1B" w:rsidRDefault="00C0450D" w:rsidP="008E5E1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8E5E16">
            <w:pPr>
              <w:spacing w:after="20"/>
              <w:rPr>
                <w:rFonts w:ascii="Courier New" w:hAnsi="Courier New"/>
              </w:rPr>
            </w:pPr>
            <w:r w:rsidRPr="00C44D1B">
              <w:rPr>
                <w:rFonts w:ascii="Courier New" w:hAnsi="Courier New"/>
              </w:rPr>
              <w:t>+CAPPLEVMCNR: &lt;n&gt;</w:t>
            </w:r>
          </w:p>
        </w:tc>
      </w:tr>
      <w:tr w:rsidR="00C0450D" w:rsidRPr="00C44D1B" w14:paraId="7928F017" w14:textId="77777777" w:rsidTr="008E5E16">
        <w:trPr>
          <w:cantSplit/>
          <w:jc w:val="center"/>
        </w:trPr>
        <w:tc>
          <w:tcPr>
            <w:tcW w:w="2941" w:type="dxa"/>
          </w:tcPr>
          <w:p w14:paraId="45C303E5" w14:textId="77777777" w:rsidR="00C0450D" w:rsidRPr="00C44D1B" w:rsidRDefault="00C0450D" w:rsidP="008E5E1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8E5E1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3172" w:name="_Hlk103684645"/>
      <w:r w:rsidRPr="00C44D1B">
        <w:rPr>
          <w:rFonts w:ascii="Courier New" w:hAnsi="Courier New"/>
        </w:rPr>
        <w:t>&lt;app-meas_service_type&gt;</w:t>
      </w:r>
      <w:bookmarkEnd w:id="3172"/>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3173" w:name="_Hlk102053509"/>
      <w:r w:rsidRPr="00C44D1B">
        <w:rPr>
          <w:rFonts w:ascii="Courier New" w:hAnsi="Courier New"/>
        </w:rPr>
        <w:t>&lt;app-meas_service_type&gt;</w:t>
      </w:r>
      <w:bookmarkEnd w:id="3173"/>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lastRenderedPageBreak/>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3174" w:name="_Hlk103684806"/>
      <w:r w:rsidRPr="00C44D1B">
        <w:rPr>
          <w:rFonts w:ascii="Courier New" w:hAnsi="Courier New"/>
        </w:rPr>
        <w:t>&lt;ran_visible_release_only&gt;</w:t>
      </w:r>
      <w:bookmarkEnd w:id="3174"/>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3175" w:name="_CR8_84a"/>
      <w:bookmarkStart w:id="3176" w:name="_Toc218776685"/>
      <w:bookmarkEnd w:id="3175"/>
      <w:r w:rsidRPr="00C44D1B">
        <w:t>8.84a</w:t>
      </w:r>
      <w:r w:rsidRPr="00C44D1B">
        <w:tab/>
        <w:t>Application level measurement status for NR +CAPPLEVMSNR</w:t>
      </w:r>
      <w:bookmarkEnd w:id="3176"/>
    </w:p>
    <w:p w14:paraId="56EC6DFF" w14:textId="77777777" w:rsidR="00EA7759" w:rsidRPr="00C44D1B" w:rsidRDefault="00EA7759" w:rsidP="00EA7759">
      <w:pPr>
        <w:pStyle w:val="TH"/>
      </w:pPr>
      <w:bookmarkStart w:id="3177" w:name="_CRTable8_841"/>
      <w:r w:rsidRPr="00C44D1B">
        <w:t>Table </w:t>
      </w:r>
      <w:bookmarkEnd w:id="3177"/>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8E5E16">
        <w:trPr>
          <w:cantSplit/>
          <w:jc w:val="center"/>
        </w:trPr>
        <w:tc>
          <w:tcPr>
            <w:tcW w:w="3759" w:type="dxa"/>
          </w:tcPr>
          <w:p w14:paraId="4744AB0D" w14:textId="77777777" w:rsidR="00EA7759" w:rsidRPr="00C44D1B" w:rsidRDefault="00EA7759" w:rsidP="008E5E16">
            <w:pPr>
              <w:pStyle w:val="TAH"/>
              <w:rPr>
                <w:rFonts w:ascii="Courier New" w:hAnsi="Courier New"/>
              </w:rPr>
            </w:pPr>
            <w:r w:rsidRPr="00C44D1B">
              <w:t>Command</w:t>
            </w:r>
          </w:p>
        </w:tc>
        <w:tc>
          <w:tcPr>
            <w:tcW w:w="3969" w:type="dxa"/>
          </w:tcPr>
          <w:p w14:paraId="3062DC47" w14:textId="77777777" w:rsidR="00EA7759" w:rsidRPr="00C44D1B" w:rsidRDefault="00EA7759" w:rsidP="008E5E16">
            <w:pPr>
              <w:pStyle w:val="TAH"/>
              <w:rPr>
                <w:rFonts w:ascii="Courier New" w:hAnsi="Courier New"/>
              </w:rPr>
            </w:pPr>
            <w:r w:rsidRPr="00C44D1B">
              <w:t>Possible response(s)</w:t>
            </w:r>
          </w:p>
        </w:tc>
      </w:tr>
      <w:tr w:rsidR="00EA7759" w:rsidRPr="00C44D1B" w14:paraId="5FB1EFFC" w14:textId="77777777" w:rsidTr="008E5E16">
        <w:trPr>
          <w:cantSplit/>
          <w:jc w:val="center"/>
        </w:trPr>
        <w:tc>
          <w:tcPr>
            <w:tcW w:w="3759" w:type="dxa"/>
          </w:tcPr>
          <w:p w14:paraId="0BBC6F3F" w14:textId="77777777" w:rsidR="00EA7759" w:rsidRPr="00C44D1B" w:rsidRDefault="00EA7759" w:rsidP="008E5E16">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8E5E16">
            <w:pPr>
              <w:spacing w:after="20"/>
              <w:rPr>
                <w:rFonts w:ascii="Courier New" w:hAnsi="Courier New"/>
              </w:rPr>
            </w:pPr>
            <w:r w:rsidRPr="00C44D1B">
              <w:rPr>
                <w:rFonts w:ascii="Courier New" w:hAnsi="Courier New"/>
                <w:i/>
              </w:rPr>
              <w:t>+CME ERROR: &lt;err&gt;</w:t>
            </w:r>
          </w:p>
        </w:tc>
      </w:tr>
      <w:tr w:rsidR="00EA7759" w:rsidRPr="00C44D1B" w14:paraId="604123E7" w14:textId="77777777" w:rsidTr="008E5E16">
        <w:trPr>
          <w:cantSplit/>
          <w:jc w:val="center"/>
        </w:trPr>
        <w:tc>
          <w:tcPr>
            <w:tcW w:w="3759" w:type="dxa"/>
          </w:tcPr>
          <w:p w14:paraId="48507867" w14:textId="77777777" w:rsidR="00EA7759" w:rsidRPr="00C44D1B" w:rsidRDefault="00EA7759" w:rsidP="008E5E16">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8E5E16">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8E5E16">
        <w:trPr>
          <w:cantSplit/>
          <w:jc w:val="center"/>
        </w:trPr>
        <w:tc>
          <w:tcPr>
            <w:tcW w:w="3759" w:type="dxa"/>
          </w:tcPr>
          <w:p w14:paraId="3E0B4B3B" w14:textId="77777777" w:rsidR="00EA7759" w:rsidRPr="00C44D1B" w:rsidRDefault="00EA7759" w:rsidP="008E5E16">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8E5E16">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lastRenderedPageBreak/>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3178" w:name="_CR8_85"/>
      <w:bookmarkStart w:id="3179" w:name="_Toc218776686"/>
      <w:bookmarkEnd w:id="3178"/>
      <w:r w:rsidRPr="00C44D1B">
        <w:t>8.85</w:t>
      </w:r>
      <w:r w:rsidRPr="00C44D1B">
        <w:tab/>
        <w:t>Application level measurement report for NR +CAPPLEVMRNR</w:t>
      </w:r>
      <w:bookmarkEnd w:id="3179"/>
    </w:p>
    <w:p w14:paraId="647BF236" w14:textId="00B64A01" w:rsidR="00BE0516" w:rsidRPr="00C44D1B" w:rsidRDefault="00BE0516" w:rsidP="00BE0516">
      <w:pPr>
        <w:pStyle w:val="TH"/>
        <w:rPr>
          <w:lang w:val="fr-FR"/>
        </w:rPr>
      </w:pPr>
      <w:bookmarkStart w:id="3180" w:name="_CRTable8_851"/>
      <w:bookmarkStart w:id="3181" w:name="_Toc20207613"/>
      <w:bookmarkStart w:id="3182" w:name="_Toc27579496"/>
      <w:bookmarkStart w:id="3183" w:name="_Toc36116076"/>
      <w:bookmarkStart w:id="3184" w:name="_Toc45214957"/>
      <w:bookmarkStart w:id="3185" w:name="_Toc51866725"/>
      <w:r w:rsidRPr="00C44D1B">
        <w:rPr>
          <w:lang w:val="fr-FR"/>
        </w:rPr>
        <w:t>Table </w:t>
      </w:r>
      <w:bookmarkEnd w:id="3180"/>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8E5E16">
        <w:trPr>
          <w:cantSplit/>
          <w:jc w:val="center"/>
        </w:trPr>
        <w:tc>
          <w:tcPr>
            <w:tcW w:w="4926" w:type="dxa"/>
          </w:tcPr>
          <w:p w14:paraId="0207FEE7" w14:textId="77777777" w:rsidR="00BE0516" w:rsidRPr="00C44D1B" w:rsidRDefault="00BE0516" w:rsidP="008E5E16">
            <w:pPr>
              <w:pStyle w:val="TAH"/>
              <w:rPr>
                <w:rFonts w:ascii="Courier New" w:hAnsi="Courier New"/>
              </w:rPr>
            </w:pPr>
            <w:r w:rsidRPr="00C44D1B">
              <w:t>Command</w:t>
            </w:r>
          </w:p>
        </w:tc>
        <w:tc>
          <w:tcPr>
            <w:tcW w:w="2657" w:type="dxa"/>
          </w:tcPr>
          <w:p w14:paraId="07CA8C02" w14:textId="77777777" w:rsidR="00BE0516" w:rsidRPr="00C44D1B" w:rsidRDefault="00BE0516" w:rsidP="008E5E16">
            <w:pPr>
              <w:pStyle w:val="TAH"/>
              <w:rPr>
                <w:rFonts w:ascii="Courier New" w:hAnsi="Courier New"/>
              </w:rPr>
            </w:pPr>
            <w:r w:rsidRPr="00C44D1B">
              <w:t>Possible response(s)</w:t>
            </w:r>
          </w:p>
        </w:tc>
      </w:tr>
      <w:tr w:rsidR="00BE0516" w:rsidRPr="00C44D1B" w14:paraId="57EBE8A9" w14:textId="77777777" w:rsidTr="008E5E16">
        <w:trPr>
          <w:cantSplit/>
          <w:jc w:val="center"/>
        </w:trPr>
        <w:tc>
          <w:tcPr>
            <w:tcW w:w="4926" w:type="dxa"/>
          </w:tcPr>
          <w:p w14:paraId="793733C9" w14:textId="6BD96DD3" w:rsidR="00BE0516" w:rsidRPr="00C44D1B" w:rsidRDefault="00554FA3" w:rsidP="008E5E16">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3186" w:name="_Hlk134803274"/>
            <w:r w:rsidRPr="00C44D1B">
              <w:rPr>
                <w:rFonts w:ascii="Courier New" w:hAnsi="Courier New"/>
              </w:rPr>
              <w:t>[&lt;number-of-pdu-session_id-entries&gt;,(list of &lt;pdu-session_id&gt;,&lt;number-of-qfi-entries&gt;,(list of &lt;qfi&gt;s)s)]</w:t>
            </w:r>
            <w:bookmarkEnd w:id="3186"/>
            <w:r w:rsidRPr="00C44D1B">
              <w:rPr>
                <w:rFonts w:ascii="Courier New" w:hAnsi="Courier New"/>
                <w:lang w:val="en-US"/>
              </w:rPr>
              <w:t>s)</w:t>
            </w:r>
          </w:p>
        </w:tc>
        <w:tc>
          <w:tcPr>
            <w:tcW w:w="2657" w:type="dxa"/>
          </w:tcPr>
          <w:p w14:paraId="55CA9611" w14:textId="77777777" w:rsidR="00BE0516" w:rsidRPr="00C44D1B" w:rsidRDefault="00BE0516" w:rsidP="008E5E16">
            <w:pPr>
              <w:spacing w:after="20"/>
              <w:rPr>
                <w:rFonts w:ascii="Courier New" w:hAnsi="Courier New"/>
              </w:rPr>
            </w:pPr>
            <w:r w:rsidRPr="00C44D1B">
              <w:rPr>
                <w:rFonts w:ascii="Courier New" w:hAnsi="Courier New"/>
                <w:i/>
              </w:rPr>
              <w:t>+CME ERROR: &lt;err&gt;</w:t>
            </w:r>
          </w:p>
        </w:tc>
      </w:tr>
      <w:tr w:rsidR="00BE0516" w:rsidRPr="00C44D1B" w14:paraId="43B33C40" w14:textId="77777777" w:rsidTr="008E5E16">
        <w:trPr>
          <w:cantSplit/>
          <w:jc w:val="center"/>
        </w:trPr>
        <w:tc>
          <w:tcPr>
            <w:tcW w:w="4926" w:type="dxa"/>
          </w:tcPr>
          <w:p w14:paraId="1049771C" w14:textId="2287A0FC" w:rsidR="00BE0516" w:rsidRPr="00C44D1B" w:rsidRDefault="00BE0516" w:rsidP="008E5E16">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8E5E16">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lastRenderedPageBreak/>
        <w:t>Defined values</w:t>
      </w:r>
    </w:p>
    <w:p w14:paraId="1EE315EB" w14:textId="77777777" w:rsidR="00BE0516" w:rsidRPr="00C44D1B" w:rsidRDefault="00BE0516" w:rsidP="00BE0516">
      <w:pPr>
        <w:pStyle w:val="B1"/>
      </w:pPr>
      <w:bookmarkStart w:id="3187" w:name="_Hlk103685400"/>
      <w:r w:rsidRPr="00C44D1B">
        <w:rPr>
          <w:rFonts w:ascii="Courier New" w:hAnsi="Courier New"/>
        </w:rPr>
        <w:t>&lt;qoe_measurement_status&gt;</w:t>
      </w:r>
      <w:bookmarkEnd w:id="3187"/>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3188" w:name="_Hlk102508909"/>
      <w:r w:rsidRPr="00C44D1B">
        <w:rPr>
          <w:rFonts w:ascii="Courier New" w:hAnsi="Courier New"/>
        </w:rPr>
        <w:t>&lt;playout_delay_for_media_startup&gt;</w:t>
      </w:r>
      <w:bookmarkEnd w:id="3188"/>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6B696F" w:rsidRDefault="00BE0516" w:rsidP="00BE0516">
      <w:pPr>
        <w:pStyle w:val="B1"/>
        <w:rPr>
          <w:szCs w:val="22"/>
          <w:lang w:val="fr-FR" w:eastAsia="sv-SE"/>
        </w:rPr>
      </w:pPr>
      <w:r w:rsidRPr="00C44D1B">
        <w:rPr>
          <w:rFonts w:ascii="Courier New" w:hAnsi="Courier New"/>
          <w:lang w:val="sv-SE"/>
        </w:rPr>
        <w:t>&lt;pdu-session_id&gt;</w:t>
      </w:r>
      <w:r w:rsidRPr="00C44D1B">
        <w:rPr>
          <w:lang w:val="sv-SE"/>
        </w:rPr>
        <w:t xml:space="preserve">: integer type. </w:t>
      </w:r>
      <w:r w:rsidRPr="006B696F">
        <w:rPr>
          <w:lang w:val="fr-FR"/>
        </w:rPr>
        <w:t>Identifies a PDU session ID.</w:t>
      </w:r>
    </w:p>
    <w:p w14:paraId="6BB7EB90" w14:textId="0E883481" w:rsidR="00BE0516" w:rsidRPr="00C44D1B" w:rsidRDefault="00BE0516" w:rsidP="00BE0516">
      <w:pPr>
        <w:pStyle w:val="B2"/>
      </w:pPr>
      <w:r w:rsidRPr="00C44D1B">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3189" w:name="_CR8_86"/>
      <w:bookmarkStart w:id="3190" w:name="_Toc218776687"/>
      <w:bookmarkEnd w:id="3189"/>
      <w:r w:rsidRPr="00C44D1B">
        <w:t>8.</w:t>
      </w:r>
      <w:r w:rsidR="00FA2F30" w:rsidRPr="00C44D1B">
        <w:t>86</w:t>
      </w:r>
      <w:r w:rsidRPr="00C44D1B">
        <w:tab/>
        <w:t>Unavailability Period +CUNPER</w:t>
      </w:r>
      <w:bookmarkEnd w:id="3190"/>
    </w:p>
    <w:p w14:paraId="0F79CBF4" w14:textId="600389F6" w:rsidR="00292D44" w:rsidRPr="00C44D1B" w:rsidRDefault="00292D44" w:rsidP="00292D44">
      <w:pPr>
        <w:pStyle w:val="TH"/>
      </w:pPr>
      <w:bookmarkStart w:id="3191" w:name="_CRTable8_861"/>
      <w:r w:rsidRPr="00C44D1B">
        <w:t>Table </w:t>
      </w:r>
      <w:bookmarkEnd w:id="3191"/>
      <w:r w:rsidRPr="00C44D1B">
        <w:t>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8E5E16">
        <w:trPr>
          <w:cantSplit/>
        </w:trPr>
        <w:tc>
          <w:tcPr>
            <w:tcW w:w="3261" w:type="dxa"/>
          </w:tcPr>
          <w:p w14:paraId="4E9218FF" w14:textId="77777777" w:rsidR="00292D44" w:rsidRPr="00C44D1B" w:rsidRDefault="00292D44" w:rsidP="008E5E16">
            <w:pPr>
              <w:pStyle w:val="TAH"/>
              <w:rPr>
                <w:rFonts w:ascii="Courier New" w:hAnsi="Courier New"/>
              </w:rPr>
            </w:pPr>
            <w:r w:rsidRPr="00C44D1B">
              <w:t>Command</w:t>
            </w:r>
          </w:p>
        </w:tc>
        <w:tc>
          <w:tcPr>
            <w:tcW w:w="4994" w:type="dxa"/>
          </w:tcPr>
          <w:p w14:paraId="55D5C1CE" w14:textId="77777777" w:rsidR="00292D44" w:rsidRPr="00C44D1B" w:rsidRDefault="00292D44" w:rsidP="008E5E16">
            <w:pPr>
              <w:pStyle w:val="TAH"/>
              <w:rPr>
                <w:rFonts w:ascii="Courier New" w:hAnsi="Courier New"/>
              </w:rPr>
            </w:pPr>
            <w:r w:rsidRPr="00C44D1B">
              <w:t>Possible response(s)</w:t>
            </w:r>
          </w:p>
        </w:tc>
      </w:tr>
      <w:tr w:rsidR="00292D44" w:rsidRPr="00C44D1B" w14:paraId="25DB3076" w14:textId="77777777" w:rsidTr="008E5E16">
        <w:trPr>
          <w:cantSplit/>
        </w:trPr>
        <w:tc>
          <w:tcPr>
            <w:tcW w:w="3261" w:type="dxa"/>
          </w:tcPr>
          <w:p w14:paraId="2E3C3665" w14:textId="71F07156" w:rsidR="00292D44" w:rsidRPr="00C44D1B" w:rsidRDefault="000C6A16" w:rsidP="008E5E16">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8E5E16">
            <w:pPr>
              <w:spacing w:after="20"/>
              <w:rPr>
                <w:rFonts w:ascii="Courier New" w:hAnsi="Courier New"/>
              </w:rPr>
            </w:pPr>
            <w:r w:rsidRPr="00C44D1B">
              <w:rPr>
                <w:rFonts w:ascii="Courier New" w:hAnsi="Courier New"/>
                <w:i/>
              </w:rPr>
              <w:t>+CME ERROR: &lt;err&gt;</w:t>
            </w:r>
          </w:p>
        </w:tc>
      </w:tr>
      <w:tr w:rsidR="00292D44" w:rsidRPr="00C44D1B" w14:paraId="31DD91F0" w14:textId="77777777" w:rsidTr="008E5E16">
        <w:trPr>
          <w:cantSplit/>
        </w:trPr>
        <w:tc>
          <w:tcPr>
            <w:tcW w:w="3261" w:type="dxa"/>
          </w:tcPr>
          <w:p w14:paraId="64DEE346" w14:textId="77777777" w:rsidR="00292D44" w:rsidRPr="00C44D1B" w:rsidRDefault="00292D44" w:rsidP="008E5E16">
            <w:pPr>
              <w:spacing w:after="20"/>
              <w:rPr>
                <w:rFonts w:ascii="Courier New" w:hAnsi="Courier New"/>
              </w:rPr>
            </w:pPr>
            <w:r w:rsidRPr="00C44D1B">
              <w:rPr>
                <w:rFonts w:ascii="Courier New" w:hAnsi="Courier New"/>
              </w:rPr>
              <w:lastRenderedPageBreak/>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8E5E16">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8E5E16">
        <w:trPr>
          <w:cantSplit/>
        </w:trPr>
        <w:tc>
          <w:tcPr>
            <w:tcW w:w="3261" w:type="dxa"/>
          </w:tcPr>
          <w:p w14:paraId="1C346155" w14:textId="77777777" w:rsidR="00292D44" w:rsidRPr="00C44D1B" w:rsidRDefault="00292D44" w:rsidP="008E5E16">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8E5E16">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r w:rsidRPr="00C44D1B">
        <w:t xml:space="preserve">Read command returns the </w:t>
      </w:r>
      <w:r w:rsidRPr="00C44D1B">
        <w:rPr>
          <w:rFonts w:ascii="Courier New" w:hAnsi="Courier New"/>
        </w:rPr>
        <w:t>&lt;requested_unper_duration&gt;</w:t>
      </w:r>
      <w:r w:rsidRPr="00B726ED">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lang w:eastAsia="en-US"/>
        </w:rPr>
      </w:pPr>
      <w:r w:rsidRPr="00C44D1B">
        <w:rPr>
          <w:lang w:eastAsia="en-US"/>
        </w:rPr>
        <w:t xml:space="preserve">&lt;nw_sent_unper_duration&gt;: string type; </w:t>
      </w:r>
      <w:r w:rsidR="009301B7" w:rsidRPr="00C44D1B">
        <w:rPr>
          <w:lang w:eastAsia="en-US"/>
        </w:rPr>
        <w:t>I</w:t>
      </w:r>
      <w:r w:rsidRPr="00C44D1B">
        <w:rPr>
          <w:lang w:eastAsia="en-US"/>
        </w:rPr>
        <w:t xml:space="preserve">ndicates the network sent unavailability period duration. This is coded as three bytes (octets 3 to 5) of the Time duration information element in 3GPP TS 24.301 [83]. The default value </w:t>
      </w:r>
      <w:r w:rsidRPr="00C44D1B">
        <w:rPr>
          <w:lang w:eastAsia="en-US"/>
        </w:rPr>
        <w:lastRenderedPageBreak/>
        <w:t>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lang w:eastAsia="en-US"/>
        </w:rPr>
      </w:pPr>
      <w:r w:rsidRPr="00C44D1B">
        <w:rPr>
          <w:lang w:eastAsia="en-US"/>
        </w:rPr>
        <w:t>0</w:t>
      </w:r>
      <w:r w:rsidRPr="00C44D1B">
        <w:rPr>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lang w:eastAsia="en-US"/>
        </w:rPr>
        <w:t>1</w:t>
      </w:r>
      <w:r w:rsidRPr="00C44D1B">
        <w:rPr>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3192" w:name="_CR8_87"/>
      <w:bookmarkStart w:id="3193" w:name="_Toc131185167"/>
      <w:bookmarkStart w:id="3194" w:name="_Toc218776688"/>
      <w:bookmarkEnd w:id="3192"/>
      <w:r w:rsidRPr="00C44D1B">
        <w:t>8.87</w:t>
      </w:r>
      <w:r w:rsidRPr="00C44D1B">
        <w:tab/>
        <w:t>Discontinuous Coverage +C</w:t>
      </w:r>
      <w:bookmarkEnd w:id="3193"/>
      <w:r w:rsidRPr="00C44D1B">
        <w:t>DISCO</w:t>
      </w:r>
      <w:bookmarkEnd w:id="3194"/>
    </w:p>
    <w:p w14:paraId="37E23552" w14:textId="11CEB407" w:rsidR="00484063" w:rsidRPr="00C44D1B" w:rsidRDefault="00484063" w:rsidP="00484063">
      <w:pPr>
        <w:pStyle w:val="TH"/>
      </w:pPr>
      <w:bookmarkStart w:id="3195" w:name="_CRTable8_871"/>
      <w:r w:rsidRPr="00C44D1B">
        <w:t>Table </w:t>
      </w:r>
      <w:bookmarkEnd w:id="3195"/>
      <w:r w:rsidRPr="00C44D1B">
        <w:t>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8E5E16">
        <w:trPr>
          <w:cantSplit/>
        </w:trPr>
        <w:tc>
          <w:tcPr>
            <w:tcW w:w="3261" w:type="dxa"/>
          </w:tcPr>
          <w:p w14:paraId="7C245244" w14:textId="77777777" w:rsidR="00484063" w:rsidRPr="00C44D1B" w:rsidRDefault="00484063" w:rsidP="008E5E16">
            <w:pPr>
              <w:pStyle w:val="TAH"/>
              <w:rPr>
                <w:rFonts w:ascii="Courier New" w:hAnsi="Courier New"/>
              </w:rPr>
            </w:pPr>
            <w:r w:rsidRPr="00C44D1B">
              <w:t>Command</w:t>
            </w:r>
          </w:p>
        </w:tc>
        <w:tc>
          <w:tcPr>
            <w:tcW w:w="4994" w:type="dxa"/>
          </w:tcPr>
          <w:p w14:paraId="187505D9" w14:textId="77777777" w:rsidR="00484063" w:rsidRPr="00C44D1B" w:rsidRDefault="00484063" w:rsidP="008E5E16">
            <w:pPr>
              <w:pStyle w:val="TAH"/>
              <w:rPr>
                <w:rFonts w:ascii="Courier New" w:hAnsi="Courier New"/>
              </w:rPr>
            </w:pPr>
            <w:r w:rsidRPr="00C44D1B">
              <w:t>Possible response(s)</w:t>
            </w:r>
          </w:p>
        </w:tc>
      </w:tr>
      <w:tr w:rsidR="00484063" w:rsidRPr="00C44D1B" w14:paraId="04CFA22F" w14:textId="77777777" w:rsidTr="008E5E16">
        <w:trPr>
          <w:cantSplit/>
        </w:trPr>
        <w:tc>
          <w:tcPr>
            <w:tcW w:w="3261" w:type="dxa"/>
          </w:tcPr>
          <w:p w14:paraId="062E18F1" w14:textId="54504451" w:rsidR="00484063" w:rsidRPr="00C44D1B" w:rsidRDefault="00484063" w:rsidP="008E5E16">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8E5E16">
            <w:pPr>
              <w:spacing w:after="20"/>
              <w:rPr>
                <w:rFonts w:ascii="Courier New" w:hAnsi="Courier New"/>
              </w:rPr>
            </w:pPr>
            <w:r w:rsidRPr="00C44D1B">
              <w:rPr>
                <w:rFonts w:ascii="Courier New" w:hAnsi="Courier New"/>
                <w:i/>
              </w:rPr>
              <w:t>+CME ERROR: &lt;err&gt;</w:t>
            </w:r>
          </w:p>
        </w:tc>
      </w:tr>
      <w:tr w:rsidR="00484063" w:rsidRPr="00C44D1B" w14:paraId="3DE61B2A" w14:textId="77777777" w:rsidTr="008E5E16">
        <w:trPr>
          <w:cantSplit/>
        </w:trPr>
        <w:tc>
          <w:tcPr>
            <w:tcW w:w="3261" w:type="dxa"/>
          </w:tcPr>
          <w:p w14:paraId="2C8D9D7F" w14:textId="77777777" w:rsidR="00484063" w:rsidRPr="00C44D1B" w:rsidRDefault="00484063" w:rsidP="008E5E16">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8E5E16">
        <w:trPr>
          <w:cantSplit/>
        </w:trPr>
        <w:tc>
          <w:tcPr>
            <w:tcW w:w="3261" w:type="dxa"/>
          </w:tcPr>
          <w:p w14:paraId="3FACFB5D" w14:textId="77777777" w:rsidR="00484063" w:rsidRPr="00C44D1B" w:rsidRDefault="00484063" w:rsidP="008E5E16">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8E5E16">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8E5E16">
            <w:pPr>
              <w:spacing w:after="20"/>
              <w:rPr>
                <w:rFonts w:ascii="Courier New" w:hAnsi="Courier New" w:cs="Courier New"/>
              </w:rPr>
            </w:pPr>
          </w:p>
          <w:p w14:paraId="4FC6EBC2" w14:textId="77777777" w:rsidR="00484063" w:rsidRPr="00C44D1B" w:rsidRDefault="00484063"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6B696F">
        <w:rPr>
          <w:rFonts w:ascii="Courier New" w:hAnsi="Courier New" w:cs="Courier New"/>
          <w:lang w:val="sv-SE"/>
        </w:rPr>
        <w:lastRenderedPageBreak/>
        <w:t>&lt;access_stratum_status&gt;</w:t>
      </w:r>
      <w:r w:rsidRPr="006B696F">
        <w:rPr>
          <w:lang w:val="sv-SE"/>
        </w:rPr>
        <w:t xml:space="preserve">: integer type. </w:t>
      </w:r>
      <w:r w:rsidRPr="00C44D1B">
        <w:t>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lang w:eastAsia="en-US"/>
        </w:rPr>
        <w:t>1</w:t>
      </w:r>
      <w:r w:rsidRPr="00C44D1B">
        <w:rPr>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3196" w:name="_CR8_88"/>
      <w:bookmarkStart w:id="3197" w:name="_Toc218776689"/>
      <w:bookmarkEnd w:id="3196"/>
      <w:r w:rsidRPr="00C44D1B">
        <w:t>8.</w:t>
      </w:r>
      <w:r w:rsidR="001473D2" w:rsidRPr="00C44D1B">
        <w:t>88</w:t>
      </w:r>
      <w:r w:rsidRPr="00C44D1B">
        <w:tab/>
        <w:t>Informative examples</w:t>
      </w:r>
      <w:bookmarkEnd w:id="3197"/>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lastRenderedPageBreak/>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w:t>
      </w:r>
      <w:r w:rsidRPr="00C44D1B">
        <w:lastRenderedPageBreak/>
        <w:t xml:space="preserve">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bookmarkStart w:id="3198" w:name="_CRFigure8"/>
      <w:r w:rsidRPr="00C44D1B">
        <w:t>Figure </w:t>
      </w:r>
      <w:bookmarkEnd w:id="3198"/>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lastRenderedPageBreak/>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lastRenderedPageBreak/>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3199" w:name="_CR8_89"/>
      <w:bookmarkStart w:id="3200" w:name="_Toc138361836"/>
      <w:bookmarkStart w:id="3201" w:name="_Toc218776690"/>
      <w:bookmarkEnd w:id="3199"/>
      <w:r w:rsidRPr="00C44D1B">
        <w:t>8.89</w:t>
      </w:r>
      <w:r w:rsidRPr="00C44D1B">
        <w:tab/>
        <w:t>Signal level enhanced network selection +CSENSE</w:t>
      </w:r>
      <w:bookmarkEnd w:id="3200"/>
      <w:bookmarkEnd w:id="3201"/>
    </w:p>
    <w:p w14:paraId="5BC77292" w14:textId="71CA9CCB" w:rsidR="00F272CC" w:rsidRPr="00C44D1B" w:rsidRDefault="00F272CC" w:rsidP="00F272CC">
      <w:pPr>
        <w:pStyle w:val="TH"/>
      </w:pPr>
      <w:bookmarkStart w:id="3202" w:name="_CRTable8_891"/>
      <w:r w:rsidRPr="00C44D1B">
        <w:t>Table </w:t>
      </w:r>
      <w:bookmarkEnd w:id="3202"/>
      <w:r w:rsidRPr="00C44D1B">
        <w:t>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8E5E16">
        <w:trPr>
          <w:cantSplit/>
        </w:trPr>
        <w:tc>
          <w:tcPr>
            <w:tcW w:w="3256" w:type="dxa"/>
          </w:tcPr>
          <w:p w14:paraId="0D833AFC" w14:textId="77777777" w:rsidR="00F272CC" w:rsidRPr="00C44D1B" w:rsidRDefault="00F272CC" w:rsidP="008E5E16">
            <w:pPr>
              <w:pStyle w:val="TAH"/>
              <w:rPr>
                <w:rFonts w:ascii="Courier New" w:hAnsi="Courier New"/>
              </w:rPr>
            </w:pPr>
            <w:bookmarkStart w:id="3203" w:name="_Hlk142487247"/>
            <w:r w:rsidRPr="00C44D1B">
              <w:t>Command</w:t>
            </w:r>
          </w:p>
        </w:tc>
        <w:tc>
          <w:tcPr>
            <w:tcW w:w="6868" w:type="dxa"/>
          </w:tcPr>
          <w:p w14:paraId="7E7A9741" w14:textId="77777777" w:rsidR="00F272CC" w:rsidRPr="00C44D1B" w:rsidRDefault="00F272CC" w:rsidP="008E5E16">
            <w:pPr>
              <w:pStyle w:val="TAH"/>
              <w:rPr>
                <w:rFonts w:ascii="Courier New" w:hAnsi="Courier New"/>
              </w:rPr>
            </w:pPr>
            <w:r w:rsidRPr="00C44D1B">
              <w:t>Possible response(s)</w:t>
            </w:r>
          </w:p>
        </w:tc>
      </w:tr>
      <w:tr w:rsidR="00F272CC" w:rsidRPr="00C44D1B" w14:paraId="4E9F6EB4" w14:textId="77777777" w:rsidTr="008E5E16">
        <w:trPr>
          <w:cantSplit/>
        </w:trPr>
        <w:tc>
          <w:tcPr>
            <w:tcW w:w="3256" w:type="dxa"/>
          </w:tcPr>
          <w:p w14:paraId="4CF027CF" w14:textId="6F01D355" w:rsidR="00F272CC" w:rsidRPr="00C44D1B" w:rsidRDefault="00F272CC" w:rsidP="008E5E16">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8E5E16">
            <w:pPr>
              <w:spacing w:after="20"/>
              <w:rPr>
                <w:rFonts w:ascii="Courier New" w:hAnsi="Courier New"/>
              </w:rPr>
            </w:pPr>
          </w:p>
        </w:tc>
      </w:tr>
      <w:tr w:rsidR="00F272CC" w:rsidRPr="00C44D1B" w14:paraId="4D698D80" w14:textId="77777777" w:rsidTr="008E5E16">
        <w:trPr>
          <w:cantSplit/>
        </w:trPr>
        <w:tc>
          <w:tcPr>
            <w:tcW w:w="3256" w:type="dxa"/>
          </w:tcPr>
          <w:p w14:paraId="5566DFC8" w14:textId="77777777" w:rsidR="00F272CC" w:rsidRPr="00C44D1B" w:rsidRDefault="00F272CC" w:rsidP="008E5E16">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8E5E16">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8E5E16">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8E5E16">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8E5E16">
            <w:pPr>
              <w:spacing w:after="20"/>
              <w:rPr>
                <w:rFonts w:ascii="Courier New" w:hAnsi="Courier New"/>
              </w:rPr>
            </w:pPr>
            <w:r w:rsidRPr="00C44D1B">
              <w:rPr>
                <w:rFonts w:ascii="Courier New" w:hAnsi="Courier New"/>
              </w:rPr>
              <w:t>[...]]</w:t>
            </w:r>
          </w:p>
          <w:p w14:paraId="4AA23F77" w14:textId="77777777" w:rsidR="00F272CC" w:rsidRPr="00C44D1B" w:rsidRDefault="00F272CC" w:rsidP="008E5E16">
            <w:pPr>
              <w:spacing w:after="20"/>
              <w:rPr>
                <w:rFonts w:ascii="Courier New" w:hAnsi="Courier New"/>
              </w:rPr>
            </w:pPr>
          </w:p>
        </w:tc>
      </w:tr>
      <w:tr w:rsidR="00F272CC" w:rsidRPr="00C44D1B" w14:paraId="47020995" w14:textId="77777777" w:rsidTr="008E5E16">
        <w:trPr>
          <w:cantSplit/>
        </w:trPr>
        <w:tc>
          <w:tcPr>
            <w:tcW w:w="3256" w:type="dxa"/>
          </w:tcPr>
          <w:p w14:paraId="65663619" w14:textId="77777777" w:rsidR="00F272CC" w:rsidRPr="00C44D1B" w:rsidRDefault="00F272CC" w:rsidP="008E5E16">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8E5E16">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3203"/>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lastRenderedPageBreak/>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Pr="00790D61" w:rsidRDefault="00F272CC" w:rsidP="00292D44">
      <w:r w:rsidRPr="00790D61">
        <w:t>Optional.</w:t>
      </w:r>
    </w:p>
    <w:p w14:paraId="5A04AC92" w14:textId="0DF75D56" w:rsidR="004F5EE9" w:rsidRPr="000903C1" w:rsidRDefault="004F5EE9" w:rsidP="004F5EE9">
      <w:pPr>
        <w:pStyle w:val="Heading2"/>
      </w:pPr>
      <w:bookmarkStart w:id="3204" w:name="_CR8_90"/>
      <w:bookmarkStart w:id="3205" w:name="_Toc218776691"/>
      <w:bookmarkEnd w:id="3204"/>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3205"/>
    </w:p>
    <w:p w14:paraId="6C70C615" w14:textId="77777777" w:rsidR="007B64BD" w:rsidRDefault="007B64BD" w:rsidP="007B64BD">
      <w:pPr>
        <w:pStyle w:val="TH"/>
      </w:pPr>
      <w:bookmarkStart w:id="3206" w:name="_CRTable8_901"/>
      <w:r>
        <w:t>Table </w:t>
      </w:r>
      <w:bookmarkEnd w:id="3206"/>
      <w:r>
        <w:t>8.90-1: +CSECALG parameter command syntax</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972"/>
        <w:gridCol w:w="7152"/>
      </w:tblGrid>
      <w:tr w:rsidR="007B64BD" w14:paraId="5B060FD1"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3D6C1568" w14:textId="77777777" w:rsidR="007B64BD" w:rsidRDefault="007B64BD" w:rsidP="008E5E16">
            <w:pPr>
              <w:pStyle w:val="TAH"/>
              <w:rPr>
                <w:rFonts w:ascii="Courier New" w:hAnsi="Courier New"/>
              </w:rPr>
            </w:pPr>
            <w:r>
              <w:t>Command</w:t>
            </w:r>
          </w:p>
        </w:tc>
        <w:tc>
          <w:tcPr>
            <w:tcW w:w="7152" w:type="dxa"/>
            <w:tcBorders>
              <w:top w:val="single" w:sz="4" w:space="0" w:color="auto"/>
              <w:left w:val="single" w:sz="6" w:space="0" w:color="auto"/>
              <w:bottom w:val="single" w:sz="4" w:space="0" w:color="auto"/>
              <w:right w:val="single" w:sz="4" w:space="0" w:color="auto"/>
            </w:tcBorders>
            <w:hideMark/>
          </w:tcPr>
          <w:p w14:paraId="767E0155" w14:textId="77777777" w:rsidR="007B64BD" w:rsidRDefault="007B64BD" w:rsidP="008E5E16">
            <w:pPr>
              <w:pStyle w:val="TAH"/>
              <w:rPr>
                <w:rFonts w:ascii="Courier New" w:hAnsi="Courier New"/>
              </w:rPr>
            </w:pPr>
            <w:r>
              <w:t>Possible response(s)</w:t>
            </w:r>
          </w:p>
        </w:tc>
      </w:tr>
      <w:tr w:rsidR="007B64BD" w14:paraId="65C2C21F"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12999B2C" w14:textId="670EFA8B" w:rsidR="007B64BD" w:rsidRDefault="007B64BD" w:rsidP="008E5E16">
            <w:pPr>
              <w:spacing w:after="20"/>
              <w:rPr>
                <w:rFonts w:ascii="Courier New" w:hAnsi="Courier New"/>
              </w:rPr>
            </w:pPr>
            <w:r>
              <w:rPr>
                <w:rFonts w:ascii="Courier New" w:hAnsi="Courier New"/>
              </w:rPr>
              <w:t>+CSECALG</w:t>
            </w:r>
            <w:r>
              <w:rPr>
                <w:rFonts w:ascii="Courier New" w:hAnsi="Courier New" w:cs="Courier New"/>
              </w:rPr>
              <w:t>=</w:t>
            </w:r>
            <w:r>
              <w:rPr>
                <w:rFonts w:ascii="Courier New" w:hAnsi="Courier New" w:cs="Courier New"/>
                <w:color w:val="000000"/>
              </w:rPr>
              <w:t>[&lt;n&gt;]</w:t>
            </w:r>
          </w:p>
        </w:tc>
        <w:tc>
          <w:tcPr>
            <w:tcW w:w="7152" w:type="dxa"/>
            <w:tcBorders>
              <w:top w:val="single" w:sz="4" w:space="0" w:color="auto"/>
              <w:left w:val="single" w:sz="6" w:space="0" w:color="auto"/>
              <w:bottom w:val="single" w:sz="4" w:space="0" w:color="auto"/>
              <w:right w:val="single" w:sz="4" w:space="0" w:color="auto"/>
            </w:tcBorders>
          </w:tcPr>
          <w:p w14:paraId="003754F4" w14:textId="77777777" w:rsidR="007B64BD" w:rsidRDefault="007B64BD" w:rsidP="008E5E16">
            <w:pPr>
              <w:spacing w:after="20"/>
              <w:rPr>
                <w:rFonts w:ascii="Courier New" w:hAnsi="Courier New"/>
                <w:i/>
                <w:iCs/>
              </w:rPr>
            </w:pPr>
            <w:r>
              <w:rPr>
                <w:rFonts w:ascii="Courier New" w:hAnsi="Courier New"/>
                <w:i/>
                <w:iCs/>
              </w:rPr>
              <w:t>+CME ERROR: &lt;err&gt;</w:t>
            </w:r>
          </w:p>
        </w:tc>
      </w:tr>
      <w:tr w:rsidR="007B64BD" w14:paraId="0799C8F6" w14:textId="77777777" w:rsidTr="008E5E16">
        <w:trPr>
          <w:cantSplit/>
        </w:trPr>
        <w:tc>
          <w:tcPr>
            <w:tcW w:w="2972" w:type="dxa"/>
            <w:tcBorders>
              <w:top w:val="single" w:sz="4" w:space="0" w:color="auto"/>
              <w:left w:val="single" w:sz="4" w:space="0" w:color="auto"/>
              <w:bottom w:val="single" w:sz="4" w:space="0" w:color="auto"/>
              <w:right w:val="single" w:sz="6" w:space="0" w:color="auto"/>
            </w:tcBorders>
          </w:tcPr>
          <w:p w14:paraId="7B9E02EA" w14:textId="77777777" w:rsidR="007B64BD" w:rsidRDefault="007B64BD" w:rsidP="008E5E16">
            <w:pPr>
              <w:spacing w:after="20"/>
              <w:rPr>
                <w:rFonts w:ascii="Courier New" w:hAnsi="Courier New"/>
              </w:rPr>
            </w:pPr>
            <w:r w:rsidRPr="000903C1">
              <w:rPr>
                <w:rFonts w:ascii="Courier New" w:hAnsi="Courier New"/>
              </w:rPr>
              <w:t>+C</w:t>
            </w:r>
            <w:r>
              <w:rPr>
                <w:rFonts w:ascii="Courier New" w:hAnsi="Courier New"/>
              </w:rPr>
              <w:t>SECALG</w:t>
            </w:r>
            <w:r w:rsidRPr="000903C1">
              <w:rPr>
                <w:rFonts w:ascii="Courier New" w:hAnsi="Courier New"/>
              </w:rPr>
              <w:t>?</w:t>
            </w:r>
          </w:p>
        </w:tc>
        <w:tc>
          <w:tcPr>
            <w:tcW w:w="7152" w:type="dxa"/>
            <w:tcBorders>
              <w:top w:val="single" w:sz="4" w:space="0" w:color="auto"/>
              <w:left w:val="single" w:sz="6" w:space="0" w:color="auto"/>
              <w:bottom w:val="single" w:sz="4" w:space="0" w:color="auto"/>
              <w:right w:val="single" w:sz="4" w:space="0" w:color="auto"/>
            </w:tcBorders>
          </w:tcPr>
          <w:p w14:paraId="77E2C98F" w14:textId="77777777" w:rsidR="007B64BD" w:rsidRPr="00B01839" w:rsidRDefault="007B64BD" w:rsidP="008E5E16">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525B6B35" w14:textId="77777777" w:rsidR="007B64BD" w:rsidRPr="00B01839" w:rsidRDefault="007B64BD" w:rsidP="008E5E16">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182CBEA0" w14:textId="77777777" w:rsidR="007B64BD" w:rsidRDefault="007B64BD" w:rsidP="008E5E16">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tc>
      </w:tr>
      <w:tr w:rsidR="007B64BD" w14:paraId="7C615765" w14:textId="77777777" w:rsidTr="008E5E16">
        <w:trPr>
          <w:cantSplit/>
        </w:trPr>
        <w:tc>
          <w:tcPr>
            <w:tcW w:w="2972" w:type="dxa"/>
            <w:tcBorders>
              <w:top w:val="single" w:sz="4" w:space="0" w:color="auto"/>
              <w:left w:val="single" w:sz="4" w:space="0" w:color="auto"/>
              <w:bottom w:val="single" w:sz="4" w:space="0" w:color="auto"/>
              <w:right w:val="single" w:sz="6" w:space="0" w:color="auto"/>
            </w:tcBorders>
            <w:hideMark/>
          </w:tcPr>
          <w:p w14:paraId="31BF27C3" w14:textId="77777777" w:rsidR="007B64BD" w:rsidRDefault="007B64BD" w:rsidP="008E5E16">
            <w:pPr>
              <w:spacing w:after="20"/>
              <w:rPr>
                <w:rFonts w:ascii="Courier New" w:hAnsi="Courier New"/>
              </w:rPr>
            </w:pPr>
            <w:r>
              <w:rPr>
                <w:rFonts w:ascii="Courier New" w:hAnsi="Courier New"/>
              </w:rPr>
              <w:t>+CSECALG=?</w:t>
            </w:r>
          </w:p>
        </w:tc>
        <w:tc>
          <w:tcPr>
            <w:tcW w:w="7152" w:type="dxa"/>
            <w:tcBorders>
              <w:top w:val="single" w:sz="4" w:space="0" w:color="auto"/>
              <w:left w:val="single" w:sz="6" w:space="0" w:color="auto"/>
              <w:bottom w:val="single" w:sz="4" w:space="0" w:color="auto"/>
              <w:right w:val="single" w:sz="4" w:space="0" w:color="auto"/>
            </w:tcBorders>
            <w:hideMark/>
          </w:tcPr>
          <w:p w14:paraId="0D6525A1" w14:textId="77777777" w:rsidR="007B64BD" w:rsidRDefault="007B64BD" w:rsidP="008E5E16">
            <w:pPr>
              <w:spacing w:after="20"/>
              <w:rPr>
                <w:rFonts w:ascii="Courier New" w:hAnsi="Courier New"/>
              </w:rPr>
            </w:pPr>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p>
        </w:tc>
      </w:tr>
    </w:tbl>
    <w:p w14:paraId="6F0200AF" w14:textId="77777777" w:rsidR="004F5EE9" w:rsidRDefault="004F5EE9" w:rsidP="004F5EE9">
      <w:pPr>
        <w:rPr>
          <w:b/>
        </w:rPr>
      </w:pPr>
    </w:p>
    <w:p w14:paraId="6DFC52D4" w14:textId="087A7563" w:rsidR="004F5EE9" w:rsidRPr="00C44D1B" w:rsidRDefault="004F5EE9" w:rsidP="004F5EE9">
      <w:r w:rsidRPr="000903C1">
        <w:rPr>
          <w:b/>
        </w:rPr>
        <w:t>Description</w:t>
      </w:r>
    </w:p>
    <w:p w14:paraId="04028FBF" w14:textId="77777777" w:rsidR="004F5EE9" w:rsidRDefault="004F5EE9" w:rsidP="004F5EE9">
      <w:pPr>
        <w:rPr>
          <w:color w:val="000000"/>
        </w:rPr>
      </w:pPr>
      <w:r>
        <w:rPr>
          <w:color w:val="000000"/>
        </w:rPr>
        <w:t>Read command returns the current security algorithm information unsolicited result code settings in the MT.</w:t>
      </w:r>
    </w:p>
    <w:p w14:paraId="71514842" w14:textId="77777777" w:rsidR="004F5EE9" w:rsidRDefault="004F5EE9" w:rsidP="004F5EE9">
      <w:r w:rsidRPr="000903C1">
        <w:t>Test command returns values supported as a compound value.</w:t>
      </w:r>
    </w:p>
    <w:p w14:paraId="388F6C5D" w14:textId="525305B8" w:rsidR="007B64BD" w:rsidRPr="000903C1" w:rsidRDefault="007B64BD" w:rsidP="004F5EE9">
      <w:r>
        <w:rPr>
          <w:color w:val="000000"/>
        </w:rPr>
        <w:t xml:space="preserve">Set command controls the presentation of unsolicited result </w:t>
      </w:r>
      <w:r w:rsidRPr="00FA0428">
        <w:rPr>
          <w:color w:val="000000"/>
        </w:rPr>
        <w:t xml:space="preserve">code </w:t>
      </w:r>
      <w:r w:rsidRPr="00FA0428">
        <w:rPr>
          <w:rFonts w:ascii="Courier New" w:hAnsi="Courier New" w:cs="Courier New"/>
          <w:color w:val="000000"/>
        </w:rPr>
        <w:t>+</w:t>
      </w:r>
      <w:r w:rsidRPr="00FA0428">
        <w:rPr>
          <w:rFonts w:ascii="Courier New" w:hAnsi="Courier New" w:cs="Courier New"/>
        </w:rPr>
        <w:t>CSECALGI</w:t>
      </w:r>
      <w:r w:rsidRPr="00FA0428">
        <w:rPr>
          <w:rFonts w:ascii="Courier New" w:hAnsi="Courier New" w:cs="Courier New"/>
          <w:color w:val="000000"/>
        </w:rPr>
        <w:t>: [&lt;CR&gt;&lt;LF&gt;&lt;type=0&gt;,&lt;cntype&gt;,&lt;ciphering&gt;,&lt;integrity&gt;</w:t>
      </w:r>
      <w:r w:rsidRPr="00FA0428">
        <w:rPr>
          <w:rFonts w:ascii="Courier New" w:hAnsi="Courier New" w:cs="Courier New"/>
          <w:color w:val="000000"/>
        </w:rPr>
        <w:br/>
        <w:t>[&lt;CR&gt;&lt;LF&gt;&lt;type=1&gt;,&lt;srb-id&gt;,&lt;ciphering&gt;,&lt;integrity&gt;</w:t>
      </w:r>
      <w:r w:rsidRPr="00FA0428">
        <w:rPr>
          <w:rFonts w:ascii="Courier New" w:hAnsi="Courier New" w:cs="Courier New"/>
          <w:color w:val="000000"/>
        </w:rPr>
        <w:br/>
        <w:t>[&lt;CR&gt;&lt;LF&gt;&lt;type=2&gt;,&lt;cid &gt;,&lt;ciphering&gt;,&lt;integrity&gt;[,...]]]]</w:t>
      </w:r>
      <w:r w:rsidRPr="00FA0428">
        <w:rPr>
          <w:rFonts w:ascii="Courier New" w:hAnsi="Courier New" w:cs="Courier New"/>
          <w:color w:val="000000"/>
        </w:rPr>
        <w:br/>
      </w:r>
      <w:r w:rsidRPr="00FA0428">
        <w:rPr>
          <w:color w:val="000000"/>
        </w:rPr>
        <w:t xml:space="preserve">reporting the security algorithm configurations from MT to TE if any of the configuration has been changed. The MT shall report only the updated values compared to the previous reported ones of the connection specified by the &lt;type&gt;, &lt;cntype&gt;, &lt;cid&gt; and/or &lt;srb-id&gt;. Refer clause 9.2 for possible </w:t>
      </w:r>
      <w:r w:rsidRPr="00FA0428">
        <w:rPr>
          <w:rFonts w:ascii="Courier New" w:hAnsi="Courier New" w:cs="Courier New"/>
          <w:color w:val="000000"/>
        </w:rPr>
        <w:t>&lt;err&gt;</w:t>
      </w:r>
      <w:r w:rsidRPr="00FA0428">
        <w:rPr>
          <w:color w:val="000000"/>
        </w:rPr>
        <w:t xml:space="preserve"> values.</w:t>
      </w:r>
    </w:p>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r>
        <w:rPr>
          <w:rFonts w:ascii="Courier New" w:hAnsi="Courier New" w:cs="Courier New"/>
          <w:lang w:val="en-US"/>
        </w:rPr>
        <w:t>&lt;n&gt;</w:t>
      </w:r>
      <w:r>
        <w:rPr>
          <w:lang w:val="en-US"/>
        </w:rPr>
        <w:t>: integer type.</w:t>
      </w:r>
    </w:p>
    <w:p w14:paraId="660F0725" w14:textId="77777777" w:rsidR="004F5EE9" w:rsidRDefault="004F5EE9" w:rsidP="004F5EE9">
      <w:pPr>
        <w:pStyle w:val="B2"/>
      </w:pPr>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03513A">
      <w:pPr>
        <w:pStyle w:val="B2"/>
      </w:pPr>
      <w:r>
        <w:t>1</w:t>
      </w:r>
      <w:r>
        <w:tab/>
        <w:t xml:space="preserve">Enable presentation of the unsolicited result code </w:t>
      </w:r>
      <w:r>
        <w:rPr>
          <w:rFonts w:ascii="Courier New" w:hAnsi="Courier New" w:cs="Courier New"/>
        </w:rPr>
        <w:t>+CSECALGI</w:t>
      </w:r>
      <w:r>
        <w:t>.</w:t>
      </w:r>
    </w:p>
    <w:p w14:paraId="217EEC04" w14:textId="77777777" w:rsidR="004F5EE9" w:rsidRDefault="004F5EE9" w:rsidP="004F5EE9">
      <w:pPr>
        <w:pStyle w:val="B1"/>
        <w:rPr>
          <w:lang w:val="en-US" w:eastAsia="de-AT"/>
        </w:rPr>
      </w:pPr>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r>
        <w:rPr>
          <w:rFonts w:ascii="Courier New" w:hAnsi="Courier New" w:cs="Courier New"/>
          <w:lang w:val="en-US"/>
        </w:rPr>
        <w:lastRenderedPageBreak/>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p w14:paraId="5C552063" w14:textId="77777777" w:rsidR="004F5EE9" w:rsidRPr="000903C1" w:rsidRDefault="004F5EE9" w:rsidP="004F5EE9">
      <w:r w:rsidRPr="000903C1">
        <w:rPr>
          <w:b/>
        </w:rPr>
        <w:t>Implementation</w:t>
      </w:r>
    </w:p>
    <w:p w14:paraId="01AB62D4" w14:textId="2941B6A7" w:rsidR="004F5EE9" w:rsidRPr="00B461C6" w:rsidRDefault="004F5EE9" w:rsidP="00292D44">
      <w:r w:rsidRPr="00B461C6">
        <w:t>Optional.</w:t>
      </w:r>
    </w:p>
    <w:p w14:paraId="7B7FB9E2" w14:textId="5AAC17B8" w:rsidR="007F0C09" w:rsidRPr="00C44D1B" w:rsidRDefault="007F0C09" w:rsidP="007F0C09">
      <w:pPr>
        <w:pStyle w:val="Heading2"/>
      </w:pPr>
      <w:bookmarkStart w:id="3207" w:name="_CR8_91"/>
      <w:bookmarkStart w:id="3208" w:name="_Toc187419407"/>
      <w:bookmarkStart w:id="3209" w:name="_Toc218776692"/>
      <w:bookmarkEnd w:id="3207"/>
      <w:r w:rsidRPr="00C44D1B">
        <w:t>8.</w:t>
      </w:r>
      <w:r>
        <w:t>91</w:t>
      </w:r>
      <w:r w:rsidRPr="00C44D1B">
        <w:tab/>
      </w:r>
      <w:r>
        <w:t>Store and Forward operation</w:t>
      </w:r>
      <w:r w:rsidRPr="00C44D1B">
        <w:t xml:space="preserve"> +C</w:t>
      </w:r>
      <w:bookmarkEnd w:id="3208"/>
      <w:r>
        <w:t>STFOR</w:t>
      </w:r>
      <w:bookmarkEnd w:id="3209"/>
    </w:p>
    <w:p w14:paraId="6E0B05F7" w14:textId="1D2626E9" w:rsidR="007F0C09" w:rsidRPr="00C44D1B" w:rsidRDefault="007F0C09" w:rsidP="007F0C09">
      <w:pPr>
        <w:pStyle w:val="TH"/>
      </w:pPr>
      <w:bookmarkStart w:id="3210" w:name="_CRTable8_911"/>
      <w:r w:rsidRPr="00C44D1B">
        <w:t>Table </w:t>
      </w:r>
      <w:bookmarkEnd w:id="3210"/>
      <w:r w:rsidRPr="00C44D1B">
        <w:t>8.</w:t>
      </w:r>
      <w:r>
        <w:t>91</w:t>
      </w:r>
      <w:r w:rsidRPr="00C44D1B">
        <w:t>-1: +C</w:t>
      </w:r>
      <w:r>
        <w:t>STFOR</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F0C09" w:rsidRPr="00C44D1B" w14:paraId="57FD11CB" w14:textId="77777777" w:rsidTr="008E5E16">
        <w:trPr>
          <w:cantSplit/>
        </w:trPr>
        <w:tc>
          <w:tcPr>
            <w:tcW w:w="3261" w:type="dxa"/>
          </w:tcPr>
          <w:p w14:paraId="37F0C01B" w14:textId="77777777" w:rsidR="007F0C09" w:rsidRPr="00C44D1B" w:rsidRDefault="007F0C09" w:rsidP="008E5E16">
            <w:pPr>
              <w:pStyle w:val="TAH"/>
              <w:rPr>
                <w:rFonts w:ascii="Courier New" w:hAnsi="Courier New"/>
              </w:rPr>
            </w:pPr>
            <w:r w:rsidRPr="00C44D1B">
              <w:t>Command</w:t>
            </w:r>
          </w:p>
        </w:tc>
        <w:tc>
          <w:tcPr>
            <w:tcW w:w="4994" w:type="dxa"/>
          </w:tcPr>
          <w:p w14:paraId="2A068A86" w14:textId="77777777" w:rsidR="007F0C09" w:rsidRPr="00C44D1B" w:rsidRDefault="007F0C09" w:rsidP="008E5E16">
            <w:pPr>
              <w:pStyle w:val="TAH"/>
              <w:rPr>
                <w:rFonts w:ascii="Courier New" w:hAnsi="Courier New"/>
              </w:rPr>
            </w:pPr>
            <w:r w:rsidRPr="00C44D1B">
              <w:t>Possible response(s)</w:t>
            </w:r>
          </w:p>
        </w:tc>
      </w:tr>
      <w:tr w:rsidR="007F0C09" w:rsidRPr="00C44D1B" w14:paraId="54B6C9A5" w14:textId="77777777" w:rsidTr="008E5E16">
        <w:trPr>
          <w:cantSplit/>
        </w:trPr>
        <w:tc>
          <w:tcPr>
            <w:tcW w:w="3261" w:type="dxa"/>
          </w:tcPr>
          <w:p w14:paraId="22A06DCB" w14:textId="77777777" w:rsidR="007F0C09" w:rsidRPr="00C44D1B" w:rsidRDefault="007F0C09" w:rsidP="008E5E1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=[&lt;n&gt;]</w:t>
            </w:r>
          </w:p>
        </w:tc>
        <w:tc>
          <w:tcPr>
            <w:tcW w:w="4994" w:type="dxa"/>
          </w:tcPr>
          <w:p w14:paraId="7FA0BE70" w14:textId="77777777" w:rsidR="007F0C09" w:rsidRPr="00C44D1B" w:rsidRDefault="007F0C09" w:rsidP="008E5E16">
            <w:pPr>
              <w:spacing w:after="20"/>
              <w:rPr>
                <w:rFonts w:ascii="Courier New" w:hAnsi="Courier New"/>
              </w:rPr>
            </w:pPr>
            <w:r w:rsidRPr="00C44D1B">
              <w:rPr>
                <w:rFonts w:ascii="Courier New" w:hAnsi="Courier New"/>
                <w:i/>
              </w:rPr>
              <w:t>+CME ERROR: &lt;err&gt;</w:t>
            </w:r>
          </w:p>
        </w:tc>
      </w:tr>
      <w:tr w:rsidR="007F0C09" w:rsidRPr="00C44D1B" w14:paraId="482E59DF" w14:textId="77777777" w:rsidTr="008E5E16">
        <w:trPr>
          <w:cantSplit/>
        </w:trPr>
        <w:tc>
          <w:tcPr>
            <w:tcW w:w="3261" w:type="dxa"/>
          </w:tcPr>
          <w:p w14:paraId="03629BA2" w14:textId="77777777" w:rsidR="007F0C09" w:rsidRPr="00C44D1B" w:rsidRDefault="007F0C09" w:rsidP="008E5E1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78F93D69" w14:textId="61E1E35F" w:rsidR="007F0C09" w:rsidRPr="00C44D1B" w:rsidRDefault="00380D9F" w:rsidP="008E5E1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 &lt;n&gt;,</w:t>
            </w:r>
            <w:r w:rsidR="0021219A">
              <w:rPr>
                <w:rFonts w:ascii="Courier New" w:hAnsi="Courier New"/>
              </w:rPr>
              <w:t xml:space="preserve"> [</w:t>
            </w:r>
            <w:r w:rsidR="0021219A" w:rsidRPr="00C560A1">
              <w:rPr>
                <w:rFonts w:ascii="Courier New" w:hAnsi="Courier New" w:cs="Courier New"/>
              </w:rPr>
              <w:t>&lt;indicator&gt;</w:t>
            </w:r>
            <w:r w:rsidR="0021219A">
              <w:rPr>
                <w:rFonts w:ascii="Courier New" w:hAnsi="Courier New"/>
              </w:rPr>
              <w:t xml:space="preserve">], </w:t>
            </w:r>
            <w:r w:rsidR="0021219A" w:rsidRPr="004C34D0">
              <w:rPr>
                <w:rFonts w:ascii="Courier New" w:hAnsi="Courier New"/>
              </w:rPr>
              <w:t xml:space="preserve"> </w:t>
            </w:r>
            <w:r>
              <w:rPr>
                <w:rFonts w:ascii="Courier New" w:hAnsi="Courier New"/>
              </w:rPr>
              <w:t>[</w:t>
            </w:r>
            <w:r w:rsidRPr="00C44D1B">
              <w:rPr>
                <w:rFonts w:ascii="Courier New" w:hAnsi="Courier New"/>
              </w:rPr>
              <w:t>&lt;</w:t>
            </w:r>
            <w:r>
              <w:rPr>
                <w:rFonts w:ascii="Courier New" w:hAnsi="Courier New"/>
              </w:rPr>
              <w:t>S&amp;F_wait_time_duration&gt;]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estimated_uplink_delivery_time_duration&gt;]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servingSATID&gt;]</w:t>
            </w:r>
            <w:r w:rsidRPr="00C44D1B">
              <w:rPr>
                <w:rFonts w:ascii="Courier New" w:hAnsi="Courier New"/>
              </w:rPr>
              <w:t>,</w:t>
            </w:r>
            <w:r>
              <w:rPr>
                <w:rFonts w:ascii="Courier New" w:hAnsi="Courier New"/>
              </w:rPr>
              <w:t xml:space="preserve"> [</w:t>
            </w:r>
            <w:r>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p>
          <w:p w14:paraId="0CB5E1C1" w14:textId="77777777" w:rsidR="007F0C09" w:rsidRPr="00C44D1B" w:rsidRDefault="007F0C09" w:rsidP="008E5E16">
            <w:pPr>
              <w:spacing w:after="20"/>
              <w:rPr>
                <w:rFonts w:ascii="Courier New" w:hAnsi="Courier New"/>
              </w:rPr>
            </w:pPr>
          </w:p>
          <w:p w14:paraId="38A25F4A" w14:textId="77777777" w:rsidR="007F0C09" w:rsidRPr="00C44D1B" w:rsidRDefault="007F0C09"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7F0C09" w:rsidRPr="00C44D1B" w14:paraId="5C46C88D" w14:textId="77777777" w:rsidTr="008E5E16">
        <w:trPr>
          <w:cantSplit/>
        </w:trPr>
        <w:tc>
          <w:tcPr>
            <w:tcW w:w="3261" w:type="dxa"/>
          </w:tcPr>
          <w:p w14:paraId="353A9E7F" w14:textId="77777777" w:rsidR="007F0C09" w:rsidRPr="00C44D1B" w:rsidRDefault="007F0C09" w:rsidP="008E5E1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24DF49DA" w14:textId="77777777" w:rsidR="007F0C09" w:rsidRPr="00C44D1B" w:rsidRDefault="007F0C09" w:rsidP="008E5E16">
            <w:pPr>
              <w:spacing w:after="20"/>
              <w:rPr>
                <w:rFonts w:ascii="Courier New" w:hAnsi="Courier New" w:cs="Courier New"/>
              </w:rPr>
            </w:pPr>
            <w:r w:rsidRPr="00C44D1B">
              <w:rPr>
                <w:rFonts w:ascii="Courier New" w:hAnsi="Courier New"/>
              </w:rPr>
              <w:t>+C</w:t>
            </w:r>
            <w:r>
              <w:rPr>
                <w:rFonts w:ascii="Courier New" w:hAnsi="Courier New"/>
              </w:rPr>
              <w:t>STFOR</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2520F043" w14:textId="77777777" w:rsidR="007F0C09" w:rsidRPr="00C44D1B" w:rsidRDefault="007F0C09" w:rsidP="008E5E16">
            <w:pPr>
              <w:spacing w:after="20"/>
              <w:rPr>
                <w:rFonts w:ascii="Courier New" w:hAnsi="Courier New" w:cs="Courier New"/>
              </w:rPr>
            </w:pPr>
          </w:p>
          <w:p w14:paraId="7BADF96D" w14:textId="77777777" w:rsidR="007F0C09" w:rsidRPr="00C44D1B" w:rsidRDefault="007F0C09" w:rsidP="008E5E1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2288B01A" w14:textId="77777777" w:rsidR="007F0C09" w:rsidRPr="00C44D1B" w:rsidRDefault="007F0C09" w:rsidP="007F0C09"/>
    <w:p w14:paraId="2399BA56" w14:textId="6278913E" w:rsidR="00380D9F" w:rsidRPr="00C44D1B" w:rsidRDefault="00380D9F" w:rsidP="00380D9F">
      <w:pPr>
        <w:rPr>
          <w:b/>
        </w:rPr>
      </w:pPr>
      <w:r w:rsidRPr="00C44D1B">
        <w:rPr>
          <w:b/>
        </w:rPr>
        <w:t>Description</w:t>
      </w:r>
    </w:p>
    <w:p w14:paraId="5B8E2E1D" w14:textId="3E1E26A6" w:rsidR="00380D9F" w:rsidRPr="00C44D1B" w:rsidRDefault="00380D9F" w:rsidP="00380D9F">
      <w:r w:rsidRPr="00C44D1B">
        <w:t xml:space="preserve">This command allows control of the </w:t>
      </w:r>
      <w:r>
        <w:t>store and forward operation parameters</w:t>
      </w:r>
      <w:r w:rsidRPr="00C44D1B">
        <w:t xml:space="preserve">. The set command controls the presentation of unsolicited result code </w:t>
      </w:r>
      <w:r w:rsidRPr="001C2BC1">
        <w:rPr>
          <w:rFonts w:ascii="Courier New" w:hAnsi="Courier New" w:cs="Courier New"/>
        </w:rPr>
        <w:t xml:space="preserve">+CSTFOR: </w:t>
      </w:r>
      <w:r w:rsidR="0021219A">
        <w:rPr>
          <w:rFonts w:ascii="Courier New" w:hAnsi="Courier New"/>
        </w:rPr>
        <w:t>[</w:t>
      </w:r>
      <w:r w:rsidR="0021219A" w:rsidRPr="00C560A1">
        <w:rPr>
          <w:rFonts w:ascii="Courier New" w:hAnsi="Courier New" w:cs="Courier New"/>
        </w:rPr>
        <w:t>&lt;indicator&gt;</w:t>
      </w:r>
      <w:r w:rsidR="0021219A">
        <w:rPr>
          <w:rFonts w:ascii="Courier New" w:hAnsi="Courier New"/>
        </w:rPr>
        <w:t>],</w:t>
      </w:r>
      <w:r w:rsidR="0021219A" w:rsidRPr="001C2BC1">
        <w:rPr>
          <w:rFonts w:ascii="Courier New" w:hAnsi="Courier New" w:cs="Courier New"/>
        </w:rPr>
        <w:t xml:space="preserve"> </w:t>
      </w:r>
      <w:r w:rsidRPr="001C2BC1">
        <w:rPr>
          <w:rFonts w:ascii="Courier New" w:hAnsi="Courier New" w:cs="Courier New"/>
        </w:rPr>
        <w:t xml:space="preserve">[&lt;S&amp;F_wait_time_duration&gt;], </w:t>
      </w:r>
      <w:r w:rsidRPr="001C2BC1">
        <w:rPr>
          <w:rFonts w:ascii="Courier New" w:hAnsi="Courier New" w:cs="Courier New"/>
        </w:rPr>
        <w:lastRenderedPageBreak/>
        <w:t>[&lt;estimated_uplink_delivery_time_duration&gt;],</w:t>
      </w:r>
      <w:r>
        <w:rPr>
          <w:rFonts w:ascii="Courier New" w:hAnsi="Courier New" w:cs="Courier New"/>
        </w:rPr>
        <w:t>[</w:t>
      </w:r>
      <w:r w:rsidRPr="00C44D1B">
        <w:rPr>
          <w:rFonts w:ascii="Courier New" w:hAnsi="Courier New"/>
        </w:rPr>
        <w:t>&lt;</w:t>
      </w:r>
      <w:r>
        <w:rPr>
          <w:rFonts w:ascii="Courier New" w:hAnsi="Courier New"/>
        </w:rPr>
        <w:t>servingSATID&gt;</w:t>
      </w:r>
      <w:r>
        <w:rPr>
          <w:rFonts w:ascii="Courier New" w:hAnsi="Courier New" w:cs="Courier New"/>
        </w:rPr>
        <w:t>],</w:t>
      </w:r>
      <w:r w:rsidRPr="001C2BC1">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r>
        <w:rPr>
          <w:rFonts w:ascii="Courier New" w:hAnsi="Courier New" w:cs="Courier New"/>
        </w:rPr>
        <w:t>.</w:t>
      </w:r>
    </w:p>
    <w:p w14:paraId="788BE333" w14:textId="77777777" w:rsidR="00380D9F" w:rsidRPr="00C44D1B" w:rsidRDefault="00380D9F" w:rsidP="00380D9F">
      <w:r w:rsidRPr="00C44D1B">
        <w:t xml:space="preserve">Refer clause 9.2 for possible </w:t>
      </w:r>
      <w:r w:rsidRPr="00C44D1B">
        <w:rPr>
          <w:rFonts w:ascii="Courier New" w:hAnsi="Courier New"/>
        </w:rPr>
        <w:t>&lt;err&gt;</w:t>
      </w:r>
      <w:r w:rsidRPr="00C44D1B">
        <w:t xml:space="preserve"> values.</w:t>
      </w:r>
    </w:p>
    <w:p w14:paraId="29982579" w14:textId="77777777" w:rsidR="00380D9F" w:rsidRPr="00C44D1B" w:rsidRDefault="00380D9F" w:rsidP="00380D9F">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t xml:space="preserve">S&amp;F satellite operation parameters if sent by network </w:t>
      </w:r>
      <w:r w:rsidRPr="00C44D1B">
        <w:t xml:space="preserve">for </w:t>
      </w:r>
      <w:r>
        <w:t>store and forward operation</w:t>
      </w:r>
      <w:r w:rsidRPr="00C44D1B">
        <w:t>.</w:t>
      </w:r>
    </w:p>
    <w:p w14:paraId="4CE255DE" w14:textId="77777777" w:rsidR="00380D9F" w:rsidRPr="00C44D1B" w:rsidRDefault="00380D9F" w:rsidP="00380D9F">
      <w:r w:rsidRPr="00C44D1B">
        <w:t>Test command returns supported &lt;n&gt;s values as a compound value.</w:t>
      </w:r>
    </w:p>
    <w:p w14:paraId="2205075B" w14:textId="77777777" w:rsidR="00380D9F" w:rsidRPr="00C44D1B" w:rsidRDefault="00380D9F" w:rsidP="00380D9F">
      <w:r w:rsidRPr="00C44D1B">
        <w:rPr>
          <w:b/>
        </w:rPr>
        <w:t>Defined values</w:t>
      </w:r>
    </w:p>
    <w:p w14:paraId="35F80281" w14:textId="77777777" w:rsidR="00380D9F" w:rsidRPr="00C44D1B" w:rsidRDefault="00380D9F" w:rsidP="0003513A">
      <w:pPr>
        <w:pStyle w:val="B1"/>
      </w:pPr>
      <w:r w:rsidRPr="00C44D1B">
        <w:rPr>
          <w:rFonts w:ascii="Courier New" w:hAnsi="Courier New"/>
        </w:rPr>
        <w:t>&lt;n&gt;</w:t>
      </w:r>
      <w:r w:rsidRPr="00C44D1B">
        <w:t>: integer type.</w:t>
      </w:r>
    </w:p>
    <w:p w14:paraId="0684DD8B" w14:textId="4CEFD976" w:rsidR="00380D9F" w:rsidRPr="00C44D1B" w:rsidRDefault="00380D9F" w:rsidP="00E74131">
      <w:pPr>
        <w:pStyle w:val="B2"/>
      </w:pPr>
      <w:r w:rsidRPr="00C44D1B">
        <w:rPr>
          <w:u w:val="single"/>
        </w:rPr>
        <w:t>0</w:t>
      </w:r>
      <w:r w:rsidRPr="00C44D1B">
        <w:tab/>
        <w:t xml:space="preserve">Disable presentation of the unsolicited result code </w:t>
      </w:r>
      <w:r w:rsidRPr="00E74131">
        <w:rPr>
          <w:rFonts w:ascii="Courier New" w:hAnsi="Courier New" w:cs="Courier New"/>
        </w:rPr>
        <w:t>+CSTFOR</w:t>
      </w:r>
      <w:r w:rsidRPr="0088006E">
        <w:t xml:space="preserve">: </w:t>
      </w:r>
      <w:r w:rsidR="0021219A" w:rsidRPr="00E74131">
        <w:rPr>
          <w:rFonts w:ascii="Courier New" w:hAnsi="Courier New" w:cs="Courier New"/>
        </w:rPr>
        <w:t xml:space="preserve">[&lt;indicator&gt;], </w:t>
      </w:r>
      <w:r w:rsidRPr="00E74131">
        <w:rPr>
          <w:rFonts w:ascii="Courier New" w:hAnsi="Courier New" w:cs="Courier New"/>
        </w:rPr>
        <w:t>[&lt;S&amp;F_wait_time_duration&gt;], [&lt;estimated_uplink_delivery_time_duration&gt;], [&lt;servingSATID&gt;],</w:t>
      </w:r>
      <w:r w:rsidRPr="00E74131" w:rsidDel="00AD0B10">
        <w:rPr>
          <w:rFonts w:ascii="Courier New" w:hAnsi="Courier New" w:cs="Courier New"/>
        </w:rPr>
        <w:t xml:space="preserve"> </w:t>
      </w:r>
      <w:r w:rsidRPr="00E74131">
        <w:rPr>
          <w:rFonts w:ascii="Courier New" w:hAnsi="Courier New" w:cs="Courier New"/>
        </w:rPr>
        <w:t>[&lt;number_of_SATID&gt;[,&lt;SATID1&gt;[,&lt;SATID2&gt;,…[,&lt;SATIDn&gt;]]]]</w:t>
      </w:r>
      <w:r w:rsidR="00B461C6" w:rsidRPr="00E74131">
        <w:rPr>
          <w:rFonts w:ascii="Courier New" w:hAnsi="Courier New" w:cs="Courier New"/>
        </w:rPr>
        <w:t>,[&lt;sfOperationMode&gt;],[&lt;modeSwitchDuration&gt;]</w:t>
      </w:r>
    </w:p>
    <w:p w14:paraId="3233C655" w14:textId="0047CD72" w:rsidR="00380D9F" w:rsidRPr="00C44D1B" w:rsidRDefault="00380D9F" w:rsidP="00E74131">
      <w:pPr>
        <w:pStyle w:val="B2"/>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E74131">
        <w:rPr>
          <w:rFonts w:ascii="Courier New" w:hAnsi="Courier New" w:cs="Courier New"/>
        </w:rPr>
        <w:t>+CSTFORU</w:t>
      </w:r>
      <w:r w:rsidRPr="0088006E">
        <w:t xml:space="preserve">: </w:t>
      </w:r>
      <w:r w:rsidR="0021219A" w:rsidRPr="00E74131">
        <w:rPr>
          <w:rFonts w:ascii="Courier New" w:hAnsi="Courier New" w:cs="Courier New"/>
        </w:rPr>
        <w:t xml:space="preserve">[&lt;indicator&gt;], </w:t>
      </w:r>
      <w:r w:rsidRPr="00E74131">
        <w:rPr>
          <w:rFonts w:ascii="Courier New" w:hAnsi="Courier New" w:cs="Courier New"/>
        </w:rPr>
        <w:t>[&lt;S&amp;F_wait_time_duration&gt;],</w:t>
      </w:r>
      <w:r w:rsidRPr="00E74131" w:rsidDel="00AD0B10">
        <w:rPr>
          <w:rFonts w:ascii="Courier New" w:hAnsi="Courier New" w:cs="Courier New"/>
        </w:rPr>
        <w:t xml:space="preserve"> </w:t>
      </w:r>
      <w:r w:rsidRPr="00E74131">
        <w:rPr>
          <w:rFonts w:ascii="Courier New" w:hAnsi="Courier New" w:cs="Courier New"/>
        </w:rPr>
        <w:t>[&lt;estimated_uplink_delivery_time_duration], [&lt;servingSATID&gt;],</w:t>
      </w:r>
      <w:r w:rsidRPr="00E74131" w:rsidDel="00AD0B10">
        <w:rPr>
          <w:rFonts w:ascii="Courier New" w:hAnsi="Courier New" w:cs="Courier New"/>
        </w:rPr>
        <w:t xml:space="preserve"> </w:t>
      </w:r>
      <w:r w:rsidRPr="00E74131">
        <w:rPr>
          <w:rFonts w:ascii="Courier New" w:hAnsi="Courier New" w:cs="Courier New"/>
        </w:rPr>
        <w:t>[&lt;number_of_SATID&gt;[,&lt;SATID1&gt;[,&lt;SATID2&gt;,…[,&lt;SATIDn&gt;]]]]</w:t>
      </w:r>
      <w:r w:rsidR="00B461C6" w:rsidRPr="00E74131">
        <w:rPr>
          <w:rFonts w:ascii="Courier New" w:hAnsi="Courier New" w:cs="Courier New"/>
        </w:rPr>
        <w:t>,[&lt;sfOperationMode&gt;],[&lt;modeSwitchDuration&gt;]</w:t>
      </w:r>
    </w:p>
    <w:p w14:paraId="074C847F" w14:textId="7840EAA6" w:rsidR="00380D9F" w:rsidRPr="00C44D1B" w:rsidRDefault="00380D9F" w:rsidP="00380D9F">
      <w:pPr>
        <w:pStyle w:val="B1"/>
        <w:rPr>
          <w:lang w:val="en-US"/>
        </w:rPr>
      </w:pPr>
      <w:r w:rsidRPr="00C44D1B">
        <w:rPr>
          <w:rFonts w:ascii="Courier New" w:hAnsi="Courier New" w:cs="Courier New"/>
        </w:rPr>
        <w:t>&lt;indicator&gt;</w:t>
      </w:r>
      <w:r w:rsidRPr="00C44D1B">
        <w:t xml:space="preserve">: integer type. Indicates the </w:t>
      </w:r>
      <w:r>
        <w:t>store and forward operation mode</w:t>
      </w:r>
      <w:r w:rsidR="0021219A">
        <w:t xml:space="preserve"> of the currently serving cell</w:t>
      </w:r>
      <w:r w:rsidRPr="00C44D1B">
        <w:rPr>
          <w:lang w:val="en-US"/>
        </w:rPr>
        <w:t>.</w:t>
      </w:r>
    </w:p>
    <w:p w14:paraId="1D83B8E8" w14:textId="4668F4BB" w:rsidR="00380D9F" w:rsidRPr="00C44D1B" w:rsidRDefault="00380D9F" w:rsidP="00380D9F">
      <w:pPr>
        <w:pStyle w:val="B2"/>
      </w:pPr>
      <w:r w:rsidRPr="00C44D1B">
        <w:t>0</w:t>
      </w:r>
      <w:r w:rsidRPr="00C44D1B">
        <w:tab/>
        <w:t xml:space="preserve">indicates that the </w:t>
      </w:r>
      <w:r w:rsidR="0021219A">
        <w:t>serving cell</w:t>
      </w:r>
      <w:r w:rsidRPr="00C44D1B">
        <w:t xml:space="preserve"> is </w:t>
      </w:r>
      <w:r>
        <w:t>operating in normal mode</w:t>
      </w:r>
      <w:r w:rsidR="0021219A">
        <w:t xml:space="preserve">, </w:t>
      </w:r>
      <w:r w:rsidR="0021219A" w:rsidRPr="004C34D0">
        <w:t>see 3GPP</w:t>
      </w:r>
      <w:r w:rsidR="00000526">
        <w:t> </w:t>
      </w:r>
      <w:r w:rsidR="0021219A" w:rsidRPr="004C34D0">
        <w:t>TS</w:t>
      </w:r>
      <w:r w:rsidR="00000526">
        <w:t> </w:t>
      </w:r>
      <w:r w:rsidR="0021219A" w:rsidRPr="004C34D0">
        <w:t>36.</w:t>
      </w:r>
      <w:r w:rsidR="0021219A">
        <w:t>331</w:t>
      </w:r>
      <w:r w:rsidR="00000526">
        <w:t> </w:t>
      </w:r>
      <w:r w:rsidR="0021219A" w:rsidRPr="004C34D0">
        <w:t xml:space="preserve">[86], </w:t>
      </w:r>
      <w:r w:rsidR="00000526">
        <w:t>clause </w:t>
      </w:r>
      <w:r w:rsidR="0021219A" w:rsidRPr="008F1912">
        <w:t>6.</w:t>
      </w:r>
      <w:r w:rsidR="0021219A">
        <w:t>2.2</w:t>
      </w:r>
      <w:r w:rsidRPr="00C44D1B">
        <w:t>.</w:t>
      </w:r>
    </w:p>
    <w:p w14:paraId="61595BAB" w14:textId="4381716A" w:rsidR="00380D9F" w:rsidRPr="00C44D1B" w:rsidRDefault="00380D9F" w:rsidP="00380D9F">
      <w:pPr>
        <w:pStyle w:val="B2"/>
      </w:pPr>
      <w:r w:rsidRPr="00C44D1B">
        <w:t>1</w:t>
      </w:r>
      <w:r w:rsidRPr="00C44D1B">
        <w:tab/>
        <w:t xml:space="preserve">indicates that the </w:t>
      </w:r>
      <w:r w:rsidR="0021219A">
        <w:t>serving cell</w:t>
      </w:r>
      <w:r w:rsidRPr="00C44D1B">
        <w:t xml:space="preserve"> is </w:t>
      </w:r>
      <w:r>
        <w:t>operating in store and forward mode</w:t>
      </w:r>
      <w:r w:rsidR="0021219A">
        <w:t xml:space="preserve">, </w:t>
      </w:r>
      <w:r w:rsidR="0021219A" w:rsidRPr="004C34D0">
        <w:t>see 3GPP</w:t>
      </w:r>
      <w:r w:rsidR="00000526">
        <w:t> </w:t>
      </w:r>
      <w:r w:rsidR="0021219A" w:rsidRPr="004C34D0">
        <w:t>TS</w:t>
      </w:r>
      <w:r w:rsidR="00000526">
        <w:t> </w:t>
      </w:r>
      <w:r w:rsidR="0021219A" w:rsidRPr="004C34D0">
        <w:t>36.</w:t>
      </w:r>
      <w:r w:rsidR="0021219A">
        <w:t>331</w:t>
      </w:r>
      <w:r w:rsidR="00000526">
        <w:t> </w:t>
      </w:r>
      <w:r w:rsidR="0021219A" w:rsidRPr="004C34D0">
        <w:t xml:space="preserve">[86], </w:t>
      </w:r>
      <w:r w:rsidR="00000526">
        <w:t>clause </w:t>
      </w:r>
      <w:r w:rsidR="0021219A" w:rsidRPr="008F1912">
        <w:t>6.</w:t>
      </w:r>
      <w:r w:rsidR="0021219A">
        <w:t>2.2</w:t>
      </w:r>
      <w:r w:rsidRPr="00C44D1B">
        <w:t>.</w:t>
      </w:r>
    </w:p>
    <w:p w14:paraId="3C1EA296" w14:textId="4528A957" w:rsidR="00380D9F" w:rsidRPr="00C44D1B" w:rsidRDefault="00380D9F" w:rsidP="00380D9F">
      <w:pPr>
        <w:pStyle w:val="B1"/>
      </w:pPr>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t xml:space="preserve">: string type; Indicates the </w:t>
      </w:r>
      <w:r>
        <w:rPr>
          <w:lang w:eastAsia="ko-KR"/>
        </w:rPr>
        <w:t>store and forward wait time</w:t>
      </w:r>
      <w:r w:rsidRPr="00C44D1B">
        <w:rPr>
          <w:lang w:eastAsia="ko-KR"/>
        </w:rPr>
        <w:t xml:space="preserve"> duration in seconds. </w:t>
      </w:r>
      <w:r w:rsidRPr="00C44D1B">
        <w:rPr>
          <w:rFonts w:hint="eastAsia"/>
          <w:lang w:eastAsia="ko-KR"/>
        </w:rPr>
        <w:t>T</w:t>
      </w:r>
      <w:r w:rsidRPr="00C44D1B">
        <w:rPr>
          <w:lang w:eastAsia="ko-KR"/>
        </w:rPr>
        <w:t xml:space="preserve">he </w:t>
      </w:r>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w:t>
      </w:r>
      <w:r>
        <w:rPr>
          <w:color w:val="000000"/>
          <w:lang w:eastAsia="fr-FR"/>
        </w:rPr>
        <w:t>24.301 [83]</w:t>
      </w:r>
      <w:r w:rsidRPr="00C44D1B">
        <w:t>.</w:t>
      </w:r>
    </w:p>
    <w:p w14:paraId="7E502ACE" w14:textId="4715CFDD" w:rsidR="00380D9F" w:rsidRDefault="00380D9F" w:rsidP="00380D9F">
      <w:pPr>
        <w:pStyle w:val="B1"/>
        <w:rPr>
          <w:lang w:val="en-US"/>
        </w:rPr>
      </w:pP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&gt;</w:t>
      </w:r>
      <w:r w:rsidRPr="00C44D1B">
        <w:t>: string type;</w:t>
      </w:r>
      <w:r>
        <w:t xml:space="preserve"> </w:t>
      </w:r>
      <w:r w:rsidRPr="00C44D1B">
        <w:t xml:space="preserve">Indicates </w:t>
      </w:r>
      <w:r w:rsidRPr="00C44D1B">
        <w:rPr>
          <w:color w:val="000000"/>
          <w:lang w:eastAsia="fr-FR"/>
        </w:rPr>
        <w:t>the</w:t>
      </w:r>
      <w:r>
        <w:rPr>
          <w:color w:val="000000"/>
          <w:lang w:eastAsia="fr-FR"/>
        </w:rPr>
        <w:t xml:space="preserve"> estimated time required to deliver data to the ground network element from the time the data is sent by the UE</w:t>
      </w:r>
      <w:r w:rsidR="0021219A">
        <w:rPr>
          <w:color w:val="000000"/>
          <w:lang w:eastAsia="fr-FR"/>
        </w:rPr>
        <w:t xml:space="preserve"> </w:t>
      </w:r>
      <w:r w:rsidR="0021219A" w:rsidRPr="00FB5567">
        <w:rPr>
          <w:color w:val="000000"/>
          <w:lang w:eastAsia="fr-FR"/>
        </w:rPr>
        <w:t xml:space="preserve">to the current serving satellite indicated in </w:t>
      </w:r>
      <w:r w:rsidR="0021219A" w:rsidRPr="004825B6">
        <w:rPr>
          <w:rFonts w:ascii="Courier New" w:hAnsi="Courier New" w:cs="Courier New"/>
          <w:color w:val="000000"/>
          <w:lang w:eastAsia="fr-FR"/>
        </w:rPr>
        <w:t>&lt;servingSATID&gt;</w:t>
      </w:r>
      <w:r w:rsidRPr="00C44D1B">
        <w:t xml:space="preserve">. The </w:t>
      </w: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 xml:space="preserve">&gt; </w:t>
      </w:r>
      <w:r w:rsidRPr="00C44D1B">
        <w:t>value is coded as three bytes (octets 3 to 5) of the Time duration information element in 3GPP TS </w:t>
      </w:r>
      <w:r>
        <w:rPr>
          <w:color w:val="000000"/>
          <w:lang w:eastAsia="fr-FR"/>
        </w:rPr>
        <w:t>24.301 [83]</w:t>
      </w:r>
      <w:r w:rsidRPr="00C44D1B">
        <w:rPr>
          <w:lang w:val="en-US"/>
        </w:rPr>
        <w:t>.</w:t>
      </w:r>
    </w:p>
    <w:p w14:paraId="64872AA1" w14:textId="1E3C785C" w:rsidR="00380D9F" w:rsidRDefault="00380D9F" w:rsidP="00380D9F">
      <w:pPr>
        <w:pStyle w:val="B1"/>
        <w:rPr>
          <w:rFonts w:ascii="Courier New" w:hAnsi="Courier New" w:cs="Courier New"/>
        </w:rPr>
      </w:pPr>
      <w:r w:rsidRPr="0088006E">
        <w:rPr>
          <w:rFonts w:ascii="Courier New" w:hAnsi="Courier New" w:cs="Courier New"/>
        </w:rPr>
        <w:t>&lt;</w:t>
      </w:r>
      <w:r>
        <w:rPr>
          <w:rFonts w:ascii="Courier New" w:hAnsi="Courier New" w:cs="Courier New"/>
        </w:rPr>
        <w:t>serving</w:t>
      </w:r>
      <w:r w:rsidRPr="0088006E">
        <w:rPr>
          <w:rFonts w:ascii="Courier New" w:hAnsi="Courier New" w:cs="Courier New"/>
        </w:rPr>
        <w:t>SATID&gt;</w:t>
      </w:r>
      <w:r>
        <w:rPr>
          <w:rFonts w:ascii="Courier New" w:hAnsi="Courier New" w:cs="Courier New"/>
        </w:rPr>
        <w:t>:</w:t>
      </w:r>
      <w:r w:rsidRPr="00420113">
        <w:t xml:space="preserve"> </w:t>
      </w:r>
      <w:r>
        <w:t>integer</w:t>
      </w:r>
      <w:r w:rsidRPr="00C44D1B">
        <w:t xml:space="preserve"> type; Indicates</w:t>
      </w:r>
      <w:r>
        <w:t xml:space="preserve"> the satellite ID of the serving satellite,</w:t>
      </w:r>
      <w:r w:rsidRPr="008A2FED">
        <w:t xml:space="preserve"> </w:t>
      </w:r>
      <w:r>
        <w:t>see 3GPP</w:t>
      </w:r>
      <w:r w:rsidRPr="00C44D1B">
        <w:t> </w:t>
      </w:r>
      <w:r>
        <w:t>TS</w:t>
      </w:r>
      <w:r w:rsidRPr="00C44D1B">
        <w:t> </w:t>
      </w:r>
      <w:r w:rsidR="00384A1E">
        <w:t>36.331</w:t>
      </w:r>
      <w:r w:rsidRPr="00C44D1B">
        <w:t> </w:t>
      </w:r>
      <w:r>
        <w:t>[8</w:t>
      </w:r>
      <w:r w:rsidR="00384A1E">
        <w:t>6</w:t>
      </w:r>
      <w:r>
        <w:t>], clause</w:t>
      </w:r>
      <w:r w:rsidRPr="00C44D1B">
        <w:t> </w:t>
      </w:r>
      <w:r w:rsidR="00384A1E">
        <w:t>6.3.6</w:t>
      </w:r>
      <w:r>
        <w:t>.</w:t>
      </w:r>
      <w:r>
        <w:rPr>
          <w:rFonts w:ascii="Courier New" w:hAnsi="Courier New" w:cs="Courier New"/>
        </w:rPr>
        <w:t xml:space="preserve"> </w:t>
      </w:r>
      <w:r w:rsidR="00384A1E" w:rsidRPr="00801DB8">
        <w:t>The serving satelli</w:t>
      </w:r>
      <w:r w:rsidR="00384A1E" w:rsidRPr="003A32BC">
        <w:t>te may provide the</w:t>
      </w:r>
      <w:r w:rsidR="00384A1E">
        <w:t xml:space="preserve"> </w:t>
      </w:r>
      <w:r w:rsidR="00384A1E" w:rsidRPr="00C44D1B">
        <w:rPr>
          <w:rFonts w:ascii="Courier New" w:hAnsi="Courier New" w:cs="Courier New"/>
        </w:rPr>
        <w:t>&lt;</w:t>
      </w:r>
      <w:r w:rsidR="00384A1E">
        <w:rPr>
          <w:rFonts w:ascii="Courier New" w:hAnsi="Courier New"/>
        </w:rPr>
        <w:t>estimated_uplink_delivery_time_duration</w:t>
      </w:r>
      <w:r w:rsidR="00384A1E" w:rsidRPr="00C44D1B">
        <w:rPr>
          <w:rFonts w:ascii="Courier New" w:hAnsi="Courier New" w:cs="Courier New"/>
        </w:rPr>
        <w:t>&gt;</w:t>
      </w:r>
      <w:r w:rsidR="00384A1E" w:rsidRPr="003A32BC">
        <w:t>, if operating in the S&amp;F mode,</w:t>
      </w:r>
      <w:r w:rsidR="00384A1E" w:rsidRPr="00801DB8">
        <w:t xml:space="preserve"> see 3GPP TS 24.301 [83]</w:t>
      </w:r>
      <w:r w:rsidR="00384A1E">
        <w:t>.</w:t>
      </w:r>
    </w:p>
    <w:p w14:paraId="307B3DD4" w14:textId="3D4AE24D" w:rsidR="00380D9F" w:rsidRDefault="00380D9F" w:rsidP="00380D9F">
      <w:pPr>
        <w:pStyle w:val="B1"/>
      </w:pPr>
      <w:r>
        <w:rPr>
          <w:rFonts w:ascii="Courier New" w:hAnsi="Courier New" w:cs="Courier New"/>
        </w:rPr>
        <w:t>&lt;number_of_SATID&gt;:</w:t>
      </w:r>
      <w:r>
        <w:t>integer</w:t>
      </w:r>
      <w:r w:rsidRPr="00C44D1B">
        <w:t xml:space="preserve"> type; Indicates</w:t>
      </w:r>
      <w:r>
        <w:t xml:space="preserve"> </w:t>
      </w:r>
      <w:r w:rsidRPr="008A2FED">
        <w:t>the number of satellite IDs present in the S&amp;F monitoring list</w:t>
      </w:r>
      <w:r>
        <w:t>, see 3GPP</w:t>
      </w:r>
      <w:r w:rsidRPr="00C44D1B">
        <w:t> </w:t>
      </w:r>
      <w:r>
        <w:t>TS</w:t>
      </w:r>
      <w:r w:rsidRPr="00C44D1B">
        <w:t> </w:t>
      </w:r>
      <w:r>
        <w:t>24.301</w:t>
      </w:r>
      <w:r w:rsidRPr="00C44D1B">
        <w:t> </w:t>
      </w:r>
      <w:r>
        <w:t>[83], clause</w:t>
      </w:r>
      <w:r w:rsidRPr="00C44D1B">
        <w:t> </w:t>
      </w:r>
      <w:r w:rsidRPr="008A2FED">
        <w:t>9.9.3.73</w:t>
      </w:r>
      <w:r>
        <w:t>.</w:t>
      </w:r>
    </w:p>
    <w:p w14:paraId="7345D25B" w14:textId="0F4BC85C" w:rsidR="007F0C09" w:rsidRDefault="00380D9F" w:rsidP="00380D9F">
      <w:pPr>
        <w:pStyle w:val="B1"/>
      </w:pPr>
      <w:r>
        <w:rPr>
          <w:rFonts w:ascii="Courier New" w:hAnsi="Courier New" w:cs="Courier New"/>
        </w:rPr>
        <w:t>&lt;SATID&gt;:</w:t>
      </w:r>
      <w:r>
        <w:t>integer</w:t>
      </w:r>
      <w:r w:rsidRPr="00C44D1B">
        <w:t xml:space="preserve"> type; Indicates</w:t>
      </w:r>
      <w:r>
        <w:t xml:space="preserve"> the satellite ID in the S&amp;F monitoring list,</w:t>
      </w:r>
      <w:r w:rsidRPr="008A2FED">
        <w:t xml:space="preserve"> </w:t>
      </w:r>
      <w:r>
        <w:t>see 3GPP</w:t>
      </w:r>
      <w:r w:rsidRPr="00C44D1B">
        <w:t> </w:t>
      </w:r>
      <w:r>
        <w:t>TS</w:t>
      </w:r>
      <w:r w:rsidRPr="00C44D1B">
        <w:t> </w:t>
      </w:r>
      <w:r>
        <w:t>24.301</w:t>
      </w:r>
      <w:r w:rsidRPr="00C44D1B">
        <w:t> </w:t>
      </w:r>
      <w:r>
        <w:t>[83], clause</w:t>
      </w:r>
      <w:r w:rsidRPr="00C44D1B">
        <w:t> </w:t>
      </w:r>
      <w:r w:rsidRPr="008A2FED">
        <w:t>9.9.3.73</w:t>
      </w:r>
      <w:r>
        <w:t>.</w:t>
      </w:r>
    </w:p>
    <w:p w14:paraId="597BB971" w14:textId="77777777" w:rsidR="00B461C6" w:rsidRDefault="00B461C6" w:rsidP="00B461C6">
      <w:pPr>
        <w:pStyle w:val="B1"/>
      </w:pPr>
      <w:r>
        <w:rPr>
          <w:rFonts w:ascii="Courier New" w:hAnsi="Courier New" w:cs="Courier New"/>
        </w:rPr>
        <w:t>&lt;sfOperationMode&gt;:</w:t>
      </w:r>
      <w:r>
        <w:t>integer</w:t>
      </w:r>
      <w:r w:rsidRPr="00C44D1B">
        <w:t xml:space="preserve"> type; Indicates</w:t>
      </w:r>
      <w:r>
        <w:t xml:space="preserve"> the mode switch information about satellite operation</w:t>
      </w:r>
    </w:p>
    <w:p w14:paraId="7A861A0F" w14:textId="77777777" w:rsidR="00B461C6" w:rsidRPr="00C44D1B" w:rsidRDefault="00B461C6" w:rsidP="00B461C6">
      <w:pPr>
        <w:pStyle w:val="B2"/>
      </w:pPr>
      <w:r w:rsidRPr="00C44D1B">
        <w:t>0</w:t>
      </w:r>
      <w:r w:rsidRPr="00C44D1B">
        <w:tab/>
        <w:t xml:space="preserve">indicates </w:t>
      </w:r>
      <w:r>
        <w:t xml:space="preserve">the time when the network is going to switch from S&amp;F mode to normal mode as specified by </w:t>
      </w:r>
      <w:r>
        <w:rPr>
          <w:rFonts w:ascii="Courier New" w:hAnsi="Courier New" w:cs="Courier New"/>
        </w:rPr>
        <w:t>&lt;modeSwitchDuration&gt;</w:t>
      </w:r>
      <w:r w:rsidRPr="00C44D1B">
        <w:t>.</w:t>
      </w:r>
    </w:p>
    <w:p w14:paraId="05A2B4E1" w14:textId="77777777" w:rsidR="00B461C6" w:rsidRPr="00C44D1B" w:rsidRDefault="00B461C6" w:rsidP="00B461C6">
      <w:pPr>
        <w:pStyle w:val="B2"/>
      </w:pPr>
      <w:r w:rsidRPr="00C44D1B">
        <w:t>1</w:t>
      </w:r>
      <w:r w:rsidRPr="00C44D1B">
        <w:tab/>
        <w:t xml:space="preserve">indicates </w:t>
      </w:r>
      <w:r>
        <w:t xml:space="preserve">the time when the network is going to switch from normal mode to S&amp;F mode as specified by </w:t>
      </w:r>
      <w:r>
        <w:rPr>
          <w:rFonts w:ascii="Courier New" w:hAnsi="Courier New" w:cs="Courier New"/>
        </w:rPr>
        <w:t>&lt;modeSwitchDuration&gt;</w:t>
      </w:r>
      <w:r w:rsidRPr="00C44D1B">
        <w:t>.</w:t>
      </w:r>
    </w:p>
    <w:p w14:paraId="5BE244DE" w14:textId="1B7D0867" w:rsidR="00B461C6" w:rsidRPr="008A2FED" w:rsidRDefault="00B461C6" w:rsidP="00B461C6">
      <w:pPr>
        <w:pStyle w:val="B1"/>
      </w:pPr>
      <w:r>
        <w:rPr>
          <w:rFonts w:ascii="Courier New" w:hAnsi="Courier New" w:cs="Courier New"/>
        </w:rPr>
        <w:t>&lt;modeSwitchDuration&gt;:</w:t>
      </w:r>
      <w:r>
        <w:t>string</w:t>
      </w:r>
      <w:r w:rsidRPr="00C44D1B">
        <w:t xml:space="preserve"> type; Indicates</w:t>
      </w:r>
      <w:r>
        <w:t xml:space="preserve"> the UTC time information when the network is going to switch modes. When </w:t>
      </w:r>
      <w:r>
        <w:rPr>
          <w:rFonts w:ascii="Courier New" w:hAnsi="Courier New" w:cs="Courier New"/>
        </w:rPr>
        <w:t xml:space="preserve">&lt;sfOperationMode&gt; </w:t>
      </w:r>
      <w:r>
        <w:t xml:space="preserve">is set to 0 indicates the UTC time when the network is going to switch from S&amp;F mode to normal mode. When </w:t>
      </w:r>
      <w:r>
        <w:rPr>
          <w:rFonts w:ascii="Courier New" w:hAnsi="Courier New" w:cs="Courier New"/>
        </w:rPr>
        <w:t xml:space="preserve">&lt;sfOperationMode&gt; </w:t>
      </w:r>
      <w:r>
        <w:t xml:space="preserve">is set to 1 indicates the UTC time when the network is going to switch from normal mode to S&amp;F mode. See </w:t>
      </w:r>
      <w:r w:rsidRPr="00C44D1B">
        <w:t>3GPP TS </w:t>
      </w:r>
      <w:r>
        <w:rPr>
          <w:color w:val="000000"/>
          <w:lang w:eastAsia="fr-FR"/>
        </w:rPr>
        <w:t>36.331 [86].</w:t>
      </w:r>
    </w:p>
    <w:p w14:paraId="58A3F367" w14:textId="77777777" w:rsidR="007F0C09" w:rsidRPr="00C44D1B" w:rsidRDefault="007F0C09" w:rsidP="007F0C09">
      <w:r w:rsidRPr="00C44D1B">
        <w:rPr>
          <w:b/>
        </w:rPr>
        <w:lastRenderedPageBreak/>
        <w:t>Implementation</w:t>
      </w:r>
    </w:p>
    <w:p w14:paraId="24BDAA7C" w14:textId="6175F0A4" w:rsidR="007F0C09" w:rsidRPr="00C44D1B" w:rsidRDefault="007F0C09" w:rsidP="007F0C09">
      <w:r w:rsidRPr="00C44D1B">
        <w:t>Optional.</w:t>
      </w:r>
    </w:p>
    <w:p w14:paraId="1B421863" w14:textId="77777777" w:rsidR="007F0C09" w:rsidRDefault="007F0C09" w:rsidP="007F0C09">
      <w:r w:rsidRPr="00C44D1B">
        <w:t>This command is only applicable to UEs supporting satellite E-UTRAN access.</w:t>
      </w:r>
    </w:p>
    <w:p w14:paraId="2CB3F6C9" w14:textId="1D7E2CCA" w:rsidR="005149E5" w:rsidRPr="00C44D1B" w:rsidRDefault="005149E5" w:rsidP="005149E5">
      <w:pPr>
        <w:pStyle w:val="Heading2"/>
      </w:pPr>
      <w:bookmarkStart w:id="3211" w:name="_CR9"/>
      <w:bookmarkStart w:id="3212" w:name="_Toc218776693"/>
      <w:bookmarkEnd w:id="3211"/>
      <w:r w:rsidRPr="00C44D1B">
        <w:t>8.</w:t>
      </w:r>
      <w:r>
        <w:t>9</w:t>
      </w:r>
      <w:r w:rsidR="00C5695E">
        <w:t>2</w:t>
      </w:r>
      <w:r w:rsidRPr="00C44D1B">
        <w:tab/>
        <w:t>Discontinuous Coverage +CDISCO</w:t>
      </w:r>
      <w:r>
        <w:t>2</w:t>
      </w:r>
      <w:bookmarkEnd w:id="3212"/>
    </w:p>
    <w:p w14:paraId="0F0F3525" w14:textId="77288623" w:rsidR="005149E5" w:rsidRPr="00C44D1B" w:rsidRDefault="005149E5" w:rsidP="005149E5">
      <w:pPr>
        <w:pStyle w:val="TH"/>
      </w:pPr>
      <w:r w:rsidRPr="00C44D1B">
        <w:t>Table 8.</w:t>
      </w:r>
      <w:r>
        <w:t>9</w:t>
      </w:r>
      <w:r w:rsidR="00C5695E">
        <w:t>2</w:t>
      </w:r>
      <w:r w:rsidRPr="00C44D1B">
        <w:t>-1: +CDISCO</w:t>
      </w:r>
      <w:r>
        <w:t>2</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5149E5" w:rsidRPr="00C44D1B" w14:paraId="3884D2A7" w14:textId="77777777" w:rsidTr="00C12F44">
        <w:trPr>
          <w:cantSplit/>
        </w:trPr>
        <w:tc>
          <w:tcPr>
            <w:tcW w:w="3261" w:type="dxa"/>
          </w:tcPr>
          <w:p w14:paraId="557681CA" w14:textId="77777777" w:rsidR="005149E5" w:rsidRPr="00C44D1B" w:rsidRDefault="005149E5" w:rsidP="00C12F44">
            <w:pPr>
              <w:pStyle w:val="TAH"/>
              <w:rPr>
                <w:rFonts w:ascii="Courier New" w:hAnsi="Courier New"/>
              </w:rPr>
            </w:pPr>
            <w:r w:rsidRPr="00C44D1B">
              <w:t>Command</w:t>
            </w:r>
          </w:p>
        </w:tc>
        <w:tc>
          <w:tcPr>
            <w:tcW w:w="4994" w:type="dxa"/>
          </w:tcPr>
          <w:p w14:paraId="3E5E08CF" w14:textId="77777777" w:rsidR="005149E5" w:rsidRPr="00C44D1B" w:rsidRDefault="005149E5" w:rsidP="00C12F44">
            <w:pPr>
              <w:pStyle w:val="TAH"/>
              <w:rPr>
                <w:rFonts w:ascii="Courier New" w:hAnsi="Courier New"/>
              </w:rPr>
            </w:pPr>
            <w:r w:rsidRPr="00C44D1B">
              <w:t>Possible response(s)</w:t>
            </w:r>
          </w:p>
        </w:tc>
      </w:tr>
      <w:tr w:rsidR="005149E5" w:rsidRPr="00C44D1B" w14:paraId="30B77E3A" w14:textId="77777777" w:rsidTr="00C12F44">
        <w:trPr>
          <w:cantSplit/>
        </w:trPr>
        <w:tc>
          <w:tcPr>
            <w:tcW w:w="3261" w:type="dxa"/>
          </w:tcPr>
          <w:p w14:paraId="5A922842" w14:textId="77777777" w:rsidR="005149E5" w:rsidRPr="00C44D1B" w:rsidRDefault="005149E5" w:rsidP="00C12F44">
            <w:pPr>
              <w:spacing w:after="20"/>
              <w:rPr>
                <w:rFonts w:ascii="Courier New" w:hAnsi="Courier New"/>
              </w:rPr>
            </w:pPr>
            <w:r w:rsidRPr="00C44D1B">
              <w:rPr>
                <w:rFonts w:ascii="Courier New" w:hAnsi="Courier New"/>
              </w:rPr>
              <w:t>+CDISCO</w:t>
            </w:r>
            <w:r>
              <w:rPr>
                <w:rFonts w:ascii="Courier New" w:hAnsi="Courier New"/>
              </w:rPr>
              <w:t>2</w:t>
            </w:r>
            <w:r w:rsidRPr="00C44D1B">
              <w:rPr>
                <w:rFonts w:ascii="Courier New" w:hAnsi="Courier New"/>
              </w:rPr>
              <w:t>=[&lt;n&gt;]</w:t>
            </w:r>
          </w:p>
        </w:tc>
        <w:tc>
          <w:tcPr>
            <w:tcW w:w="4994" w:type="dxa"/>
          </w:tcPr>
          <w:p w14:paraId="341F52C7" w14:textId="77777777" w:rsidR="005149E5" w:rsidRPr="00C44D1B" w:rsidRDefault="005149E5" w:rsidP="00C12F44">
            <w:pPr>
              <w:spacing w:after="20"/>
              <w:rPr>
                <w:rFonts w:ascii="Courier New" w:hAnsi="Courier New"/>
              </w:rPr>
            </w:pPr>
            <w:r w:rsidRPr="00C44D1B">
              <w:rPr>
                <w:rFonts w:ascii="Courier New" w:hAnsi="Courier New"/>
                <w:i/>
              </w:rPr>
              <w:t>+CME ERROR: &lt;err&gt;</w:t>
            </w:r>
          </w:p>
        </w:tc>
      </w:tr>
      <w:tr w:rsidR="005149E5" w:rsidRPr="00C44D1B" w14:paraId="4C284DFE" w14:textId="77777777" w:rsidTr="00C12F44">
        <w:trPr>
          <w:cantSplit/>
        </w:trPr>
        <w:tc>
          <w:tcPr>
            <w:tcW w:w="3261" w:type="dxa"/>
          </w:tcPr>
          <w:p w14:paraId="0A723A0F" w14:textId="77777777" w:rsidR="005149E5" w:rsidRPr="00C44D1B" w:rsidRDefault="005149E5" w:rsidP="00C12F44">
            <w:pPr>
              <w:spacing w:after="20"/>
              <w:rPr>
                <w:rFonts w:ascii="Courier New" w:hAnsi="Courier New"/>
              </w:rPr>
            </w:pPr>
            <w:r w:rsidRPr="00C44D1B">
              <w:rPr>
                <w:rFonts w:ascii="Courier New" w:hAnsi="Courier New"/>
              </w:rPr>
              <w:t>+CDISCO</w:t>
            </w:r>
            <w:r>
              <w:rPr>
                <w:rFonts w:ascii="Courier New" w:hAnsi="Courier New"/>
              </w:rPr>
              <w:t>2</w:t>
            </w:r>
            <w:r w:rsidRPr="00C44D1B">
              <w:rPr>
                <w:rFonts w:ascii="Courier New" w:hAnsi="Courier New"/>
              </w:rPr>
              <w:t>?</w:t>
            </w:r>
          </w:p>
        </w:tc>
        <w:tc>
          <w:tcPr>
            <w:tcW w:w="4994" w:type="dxa"/>
          </w:tcPr>
          <w:p w14:paraId="5B2A13C2" w14:textId="77777777" w:rsidR="005149E5" w:rsidRDefault="005149E5" w:rsidP="00C12F44">
            <w:pPr>
              <w:spacing w:after="20"/>
              <w:rPr>
                <w:rFonts w:ascii="Courier New" w:hAnsi="Courier New" w:cs="Courier New"/>
              </w:rPr>
            </w:pPr>
            <w:r w:rsidRPr="00C44D1B">
              <w:rPr>
                <w:rFonts w:ascii="Courier New" w:hAnsi="Courier New"/>
              </w:rPr>
              <w:t>+CDISCO</w:t>
            </w:r>
            <w:r>
              <w:rPr>
                <w:rFonts w:ascii="Courier New" w:hAnsi="Courier New"/>
              </w:rPr>
              <w:t>2</w:t>
            </w:r>
            <w:r w:rsidRPr="00C44D1B">
              <w:rPr>
                <w:rFonts w:ascii="Courier New" w:hAnsi="Courier New"/>
              </w:rPr>
              <w:t xml:space="preserve">: </w:t>
            </w:r>
            <w:r w:rsidRPr="00DC52CB">
              <w:rPr>
                <w:rFonts w:ascii="Courier New" w:hAnsi="Courier New" w:cs="Courier New"/>
              </w:rPr>
              <w:t>&lt;n&gt;, [&lt;number_of_SATID&gt;</w:t>
            </w:r>
          </w:p>
          <w:p w14:paraId="7844F029" w14:textId="77777777" w:rsidR="005149E5" w:rsidRDefault="005149E5" w:rsidP="00C12F44">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 xml:space="preserve">,&lt;SATID1&gt;,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 </w:t>
            </w:r>
            <w:r w:rsidRPr="00670A65">
              <w:rPr>
                <w:rFonts w:ascii="Courier New" w:hAnsi="Courier New" w:cs="Courier New"/>
              </w:rPr>
              <w:t>[&lt;CR&gt;&lt;LF&gt;&lt;</w:t>
            </w:r>
            <w:r w:rsidRPr="00DC52CB">
              <w:rPr>
                <w:rFonts w:ascii="Courier New" w:hAnsi="Courier New" w:cs="Courier New"/>
              </w:rPr>
              <w:t>SATID2&gt;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07BE4A50" w14:textId="77777777" w:rsidR="005149E5" w:rsidRDefault="005149E5" w:rsidP="00C12F44">
            <w:pPr>
              <w:spacing w:after="20"/>
              <w:rPr>
                <w:rFonts w:ascii="Courier New" w:hAnsi="Courier New" w:cs="Courier New"/>
              </w:rPr>
            </w:pPr>
            <w:r w:rsidRPr="00DC52CB">
              <w:rPr>
                <w:rFonts w:ascii="Courier New" w:hAnsi="Courier New" w:cs="Courier New"/>
              </w:rPr>
              <w:t>…</w:t>
            </w:r>
          </w:p>
          <w:p w14:paraId="2A358474" w14:textId="77777777" w:rsidR="005149E5" w:rsidRDefault="005149E5" w:rsidP="00C12F44">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&lt;SATIDn&gt;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227221E" w14:textId="77777777" w:rsidR="005149E5" w:rsidRPr="00C44D1B" w:rsidRDefault="005149E5" w:rsidP="00C12F44">
            <w:pPr>
              <w:spacing w:after="20"/>
              <w:rPr>
                <w:rFonts w:ascii="Courier New" w:hAnsi="Courier New"/>
              </w:rPr>
            </w:pPr>
            <w:r w:rsidRPr="00DC52CB">
              <w:rPr>
                <w:rFonts w:ascii="Courier New" w:hAnsi="Courier New" w:cs="Courier New"/>
              </w:rPr>
              <w:t>]]]]</w:t>
            </w:r>
          </w:p>
          <w:p w14:paraId="1254B9C9" w14:textId="77777777" w:rsidR="005149E5" w:rsidRPr="00C44D1B" w:rsidRDefault="005149E5" w:rsidP="00C12F44">
            <w:pPr>
              <w:spacing w:after="20"/>
              <w:rPr>
                <w:rFonts w:ascii="Courier New" w:hAnsi="Courier New"/>
              </w:rPr>
            </w:pPr>
          </w:p>
          <w:p w14:paraId="5768022D" w14:textId="77777777" w:rsidR="005149E5" w:rsidRPr="00C44D1B" w:rsidRDefault="005149E5" w:rsidP="00C12F44">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5149E5" w:rsidRPr="00C44D1B" w14:paraId="314CA8AF" w14:textId="77777777" w:rsidTr="00C12F44">
        <w:trPr>
          <w:cantSplit/>
        </w:trPr>
        <w:tc>
          <w:tcPr>
            <w:tcW w:w="3261" w:type="dxa"/>
          </w:tcPr>
          <w:p w14:paraId="4144D45A" w14:textId="77777777" w:rsidR="005149E5" w:rsidRPr="00C44D1B" w:rsidRDefault="005149E5" w:rsidP="00C12F44">
            <w:pPr>
              <w:spacing w:after="20"/>
              <w:rPr>
                <w:rFonts w:ascii="Courier New" w:hAnsi="Courier New"/>
              </w:rPr>
            </w:pPr>
            <w:r w:rsidRPr="00C44D1B">
              <w:rPr>
                <w:rFonts w:ascii="Courier New" w:hAnsi="Courier New"/>
              </w:rPr>
              <w:t>+CDISCO</w:t>
            </w:r>
            <w:r>
              <w:rPr>
                <w:rFonts w:ascii="Courier New" w:hAnsi="Courier New"/>
              </w:rPr>
              <w:t>2</w:t>
            </w:r>
            <w:r w:rsidRPr="00C44D1B">
              <w:rPr>
                <w:rFonts w:ascii="Courier New" w:hAnsi="Courier New"/>
              </w:rPr>
              <w:t>=?</w:t>
            </w:r>
          </w:p>
        </w:tc>
        <w:tc>
          <w:tcPr>
            <w:tcW w:w="4994" w:type="dxa"/>
          </w:tcPr>
          <w:p w14:paraId="08935AB0" w14:textId="77777777" w:rsidR="005149E5" w:rsidRPr="00C44D1B" w:rsidRDefault="005149E5" w:rsidP="00C12F44">
            <w:pPr>
              <w:spacing w:after="20"/>
              <w:rPr>
                <w:rFonts w:ascii="Courier New" w:hAnsi="Courier New" w:cs="Courier New"/>
              </w:rPr>
            </w:pPr>
            <w:r w:rsidRPr="00C44D1B">
              <w:rPr>
                <w:rFonts w:ascii="Courier New" w:hAnsi="Courier New"/>
              </w:rPr>
              <w:t>+CDISCO</w:t>
            </w:r>
            <w:r>
              <w:rPr>
                <w:rFonts w:ascii="Courier New" w:hAnsi="Courier New"/>
              </w:rPr>
              <w:t>2</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180ACB2F" w14:textId="77777777" w:rsidR="005149E5" w:rsidRPr="00C44D1B" w:rsidRDefault="005149E5" w:rsidP="00C12F44">
            <w:pPr>
              <w:spacing w:after="20"/>
              <w:rPr>
                <w:rFonts w:ascii="Courier New" w:hAnsi="Courier New" w:cs="Courier New"/>
              </w:rPr>
            </w:pPr>
          </w:p>
          <w:p w14:paraId="71219B38" w14:textId="77777777" w:rsidR="005149E5" w:rsidRPr="00C44D1B" w:rsidRDefault="005149E5" w:rsidP="00C12F44">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64F0066E" w14:textId="77777777" w:rsidR="005149E5" w:rsidRPr="00C44D1B" w:rsidRDefault="005149E5" w:rsidP="005149E5"/>
    <w:p w14:paraId="6733A764" w14:textId="77777777" w:rsidR="005149E5" w:rsidRPr="00C44D1B" w:rsidRDefault="005149E5" w:rsidP="005149E5">
      <w:pPr>
        <w:rPr>
          <w:b/>
        </w:rPr>
      </w:pPr>
      <w:r w:rsidRPr="00C44D1B">
        <w:rPr>
          <w:b/>
        </w:rPr>
        <w:t>Description</w:t>
      </w:r>
    </w:p>
    <w:p w14:paraId="43A983B7" w14:textId="77777777" w:rsidR="005149E5" w:rsidRDefault="005149E5" w:rsidP="005149E5">
      <w:pPr>
        <w:spacing w:after="20"/>
        <w:rPr>
          <w:rFonts w:ascii="Courier New" w:hAnsi="Courier New" w:cs="Courier New"/>
        </w:rPr>
      </w:pPr>
      <w:r>
        <w:t>Set command enables reporting of SIB32/SIB32-NB contents</w:t>
      </w:r>
      <w:r w:rsidRPr="00C44D1B">
        <w:t xml:space="preserve">. </w:t>
      </w:r>
      <w:r>
        <w:t xml:space="preserve">The set command controls the presentation of unsolicited result code </w:t>
      </w:r>
      <w:r w:rsidRPr="00996D8F">
        <w:rPr>
          <w:rFonts w:ascii="Courier New" w:eastAsia="Courier New" w:hAnsi="Courier New" w:cs="Courier New"/>
        </w:rPr>
        <w:t>+CDISCO:</w:t>
      </w:r>
      <w:r>
        <w:rPr>
          <w:rFonts w:ascii="Courier New" w:eastAsia="Courier New" w:hAnsi="Courier New" w:cs="Courier New"/>
        </w:rPr>
        <w:t xml:space="preserve"> </w:t>
      </w:r>
      <w:r w:rsidRPr="00DC52CB">
        <w:rPr>
          <w:rFonts w:ascii="Courier New" w:hAnsi="Courier New" w:cs="Courier New"/>
        </w:rPr>
        <w:t>&lt;n&gt;, [&lt;number_of_SATID&gt;</w:t>
      </w:r>
      <w:r w:rsidRPr="00670A65">
        <w:rPr>
          <w:rFonts w:ascii="Courier New" w:hAnsi="Courier New" w:cs="Courier New"/>
        </w:rPr>
        <w:t xml:space="preserve"> </w:t>
      </w:r>
    </w:p>
    <w:p w14:paraId="592EDBE5" w14:textId="77777777" w:rsidR="005149E5" w:rsidRDefault="005149E5" w:rsidP="005149E5">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 xml:space="preserve">,&lt;SATID1&gt;, &lt;inclination&gt;, &lt;arg_perigee&gt;, &lt;right_ascension&gt;, &lt;mean_anomaly&gt;, &lt;eccentricity&gt;, &lt;mean_motion&gt;, &lt;bStar_decimal&gt;, &lt;bStar_exponent&gt;, &lt;epoch_star&gt;, &lt;t_Service_Start&gt;, &lt;elevation_angle_right&gt;, </w:t>
      </w:r>
      <w:r w:rsidRPr="00DC52CB">
        <w:rPr>
          <w:rFonts w:ascii="Courier New" w:hAnsi="Courier New" w:cs="Courier New"/>
        </w:rPr>
        <w:lastRenderedPageBreak/>
        <w:t xml:space="preserve">&lt;elevation_angle_left&gt;, &lt;reference_point_longitude&gt;, &lt;reference_point_latitude&gt;, &lt;radius&gt; </w:t>
      </w:r>
    </w:p>
    <w:p w14:paraId="75B6C6EA" w14:textId="77777777" w:rsidR="005149E5" w:rsidRDefault="005149E5" w:rsidP="005149E5">
      <w:pPr>
        <w:spacing w:after="20"/>
        <w:rPr>
          <w:rFonts w:ascii="Courier New" w:hAnsi="Courier New" w:cs="Courier New"/>
        </w:rPr>
      </w:pPr>
      <w:r w:rsidRPr="00670A65">
        <w:rPr>
          <w:rFonts w:ascii="Courier New" w:hAnsi="Courier New" w:cs="Courier New"/>
        </w:rPr>
        <w:t>[&lt;CR&gt;&lt;LF&gt;&lt;</w:t>
      </w:r>
      <w:r w:rsidRPr="00DC52CB">
        <w:rPr>
          <w:rFonts w:ascii="Courier New" w:hAnsi="Courier New" w:cs="Courier New"/>
        </w:rPr>
        <w:t>SATID2&gt;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7FFA0055" w14:textId="77777777" w:rsidR="005149E5" w:rsidRDefault="005149E5" w:rsidP="005149E5">
      <w:pPr>
        <w:spacing w:after="20"/>
        <w:rPr>
          <w:rFonts w:ascii="Courier New" w:hAnsi="Courier New" w:cs="Courier New"/>
        </w:rPr>
      </w:pPr>
      <w:r w:rsidRPr="00DC52CB">
        <w:rPr>
          <w:rFonts w:ascii="Courier New" w:hAnsi="Courier New" w:cs="Courier New"/>
        </w:rPr>
        <w:t>…</w:t>
      </w:r>
    </w:p>
    <w:p w14:paraId="34EBAA80" w14:textId="77777777" w:rsidR="005149E5" w:rsidRDefault="005149E5" w:rsidP="005149E5">
      <w:pPr>
        <w:spacing w:after="20"/>
        <w:rPr>
          <w:rFonts w:ascii="Courier New" w:hAnsi="Courier New" w:cs="Courier New"/>
        </w:rPr>
      </w:pPr>
      <w:r w:rsidRPr="00670A65">
        <w:rPr>
          <w:rFonts w:ascii="Courier New" w:hAnsi="Courier New" w:cs="Courier New"/>
        </w:rPr>
        <w:t>[&lt;CR&gt;&lt;LF&gt;</w:t>
      </w:r>
      <w:r w:rsidRPr="00DC52CB">
        <w:rPr>
          <w:rFonts w:ascii="Courier New" w:hAnsi="Courier New" w:cs="Courier New"/>
        </w:rPr>
        <w:t>&lt;SATIDn&gt;</w:t>
      </w:r>
      <w:r>
        <w:rPr>
          <w:rFonts w:ascii="Courier New" w:hAnsi="Courier New" w:cs="Courier New"/>
        </w:rPr>
        <w:t xml:space="preserve">, </w:t>
      </w:r>
      <w:r w:rsidRPr="00DC52CB">
        <w:rPr>
          <w:rFonts w:ascii="Courier New" w:hAnsi="Courier New" w:cs="Courier New"/>
        </w:rPr>
        <w:t>&lt;inclination&gt;,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4FF8C073" w14:textId="77777777" w:rsidR="005149E5" w:rsidRPr="00C44D1B" w:rsidRDefault="005149E5" w:rsidP="005149E5">
      <w:r w:rsidRPr="00DC52CB">
        <w:rPr>
          <w:rFonts w:ascii="Courier New" w:hAnsi="Courier New" w:cs="Courier New"/>
        </w:rPr>
        <w:t>]]]]</w:t>
      </w:r>
      <w:r w:rsidRPr="00C44D1B">
        <w:t>.</w:t>
      </w:r>
    </w:p>
    <w:p w14:paraId="14FBCE5A" w14:textId="77777777" w:rsidR="005149E5" w:rsidRDefault="005149E5" w:rsidP="005149E5">
      <w:r>
        <w:t>If reporting is enabled, unsolicited result code is reported upon reception of a new SIB32/SIB32-NB message.</w:t>
      </w:r>
    </w:p>
    <w:p w14:paraId="1B280C9E" w14:textId="77777777" w:rsidR="005149E5" w:rsidRPr="00C44D1B" w:rsidRDefault="005149E5" w:rsidP="005149E5">
      <w:r w:rsidRPr="00C44D1B">
        <w:t xml:space="preserve">Refer clause 9.2 for possible </w:t>
      </w:r>
      <w:r w:rsidRPr="00C44D1B">
        <w:rPr>
          <w:rFonts w:ascii="Courier New" w:hAnsi="Courier New"/>
        </w:rPr>
        <w:t>&lt;err&gt;</w:t>
      </w:r>
      <w:r w:rsidRPr="00C44D1B">
        <w:t xml:space="preserve"> values.</w:t>
      </w:r>
    </w:p>
    <w:p w14:paraId="6A78CC88" w14:textId="77777777" w:rsidR="005149E5" w:rsidRPr="00C44D1B" w:rsidRDefault="005149E5" w:rsidP="005149E5">
      <w:pPr>
        <w:rPr>
          <w:rFonts w:ascii="Courier New" w:hAnsi="Courier New"/>
        </w:rPr>
      </w:pPr>
      <w:r>
        <w:t xml:space="preserve">Read command returns the current settings of </w:t>
      </w:r>
      <w:sdt>
        <w:sdtPr>
          <w:tag w:val="goog_rdk_51"/>
          <w:id w:val="-169473965"/>
        </w:sdtPr>
        <w:sdtContent>
          <w:r w:rsidRPr="00996D8F">
            <w:rPr>
              <w:rFonts w:ascii="Courier New" w:eastAsia="Courier New" w:hAnsi="Courier New" w:cs="Courier New"/>
            </w:rPr>
            <w:t>&lt;n&gt;</w:t>
          </w:r>
        </w:sdtContent>
      </w:sdt>
      <w:r>
        <w:t xml:space="preserve"> and the last received SIB32/SIB32-NB content</w:t>
      </w:r>
      <w:r w:rsidRPr="00C44D1B">
        <w:t>.</w:t>
      </w:r>
    </w:p>
    <w:p w14:paraId="374B7405" w14:textId="77777777" w:rsidR="005149E5" w:rsidRPr="00C44D1B" w:rsidRDefault="005149E5" w:rsidP="005149E5">
      <w:r>
        <w:t>Test command returns supported &lt;n&gt;s values as a compound value</w:t>
      </w:r>
      <w:r w:rsidRPr="00C44D1B">
        <w:t>.</w:t>
      </w:r>
    </w:p>
    <w:p w14:paraId="64AEABE5" w14:textId="77777777" w:rsidR="005149E5" w:rsidRPr="00C44D1B" w:rsidRDefault="005149E5" w:rsidP="005149E5">
      <w:r w:rsidRPr="00C44D1B">
        <w:rPr>
          <w:b/>
        </w:rPr>
        <w:t>Defined values</w:t>
      </w:r>
    </w:p>
    <w:p w14:paraId="1C05665B" w14:textId="77777777" w:rsidR="005149E5" w:rsidRPr="00C44D1B" w:rsidRDefault="005149E5" w:rsidP="0003513A">
      <w:pPr>
        <w:pStyle w:val="B1"/>
      </w:pPr>
      <w:r w:rsidRPr="00C44D1B">
        <w:rPr>
          <w:rFonts w:ascii="Courier New" w:hAnsi="Courier New"/>
        </w:rPr>
        <w:t>&lt;n&gt;</w:t>
      </w:r>
      <w:r w:rsidRPr="00C44D1B">
        <w:t>: integer type.</w:t>
      </w:r>
    </w:p>
    <w:p w14:paraId="7593EFD3" w14:textId="634E03EA" w:rsidR="005149E5" w:rsidRPr="00670A65" w:rsidRDefault="0003513A" w:rsidP="0003513A">
      <w:pPr>
        <w:pStyle w:val="B2"/>
        <w:rPr>
          <w:rFonts w:ascii="Courier New" w:hAnsi="Courier New" w:cs="Courier New"/>
        </w:rPr>
      </w:pPr>
      <w:r w:rsidRPr="0003513A">
        <w:rPr>
          <w:u w:val="single"/>
        </w:rPr>
        <w:t>0</w:t>
      </w:r>
      <w:r>
        <w:tab/>
      </w:r>
      <w:r w:rsidR="005149E5">
        <w:t xml:space="preserve">Disable presentation of the unsolicited result code +CDISCO2: </w:t>
      </w:r>
      <w:r w:rsidR="005149E5" w:rsidRPr="00670A65">
        <w:rPr>
          <w:rFonts w:ascii="Courier New" w:eastAsia="Courier New" w:hAnsi="Courier New" w:cs="Courier New"/>
        </w:rPr>
        <w:t>[&lt;number_of_SATID&gt;</w:t>
      </w:r>
      <w:r w:rsidR="005149E5" w:rsidRPr="00670A65">
        <w:rPr>
          <w:rFonts w:ascii="Courier New" w:hAnsi="Courier New" w:cs="Courier New"/>
        </w:rPr>
        <w:t>[&lt;CR&gt;&lt;LF&gt;,&lt;SATID1&gt;,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47645A67" w14:textId="43F799B8"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[&lt;CR&gt;&lt;LF&gt;&lt;SATID2&gt;,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FECF8DB" w14:textId="708A2429"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w:t>
      </w:r>
    </w:p>
    <w:p w14:paraId="7113E8C9" w14:textId="0D15AAAD"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[&lt;CR&gt;&lt;LF&gt;&lt;SATIDn&gt;,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23D65158" w14:textId="5F93F28B" w:rsidR="005149E5" w:rsidRPr="00C44D1B" w:rsidRDefault="0003513A" w:rsidP="0003513A">
      <w:pPr>
        <w:pStyle w:val="B2"/>
      </w:pPr>
      <w:r>
        <w:tab/>
      </w:r>
      <w:r w:rsidR="005149E5" w:rsidRPr="00DC52CB">
        <w:rPr>
          <w:rFonts w:ascii="Courier New" w:hAnsi="Courier New" w:cs="Courier New"/>
        </w:rPr>
        <w:t>]]]</w:t>
      </w:r>
      <w:r w:rsidR="005149E5" w:rsidRPr="00670A65">
        <w:rPr>
          <w:rFonts w:ascii="Courier New" w:eastAsia="Courier New" w:hAnsi="Courier New" w:cs="Courier New"/>
        </w:rPr>
        <w:t>]</w:t>
      </w:r>
      <w:r w:rsidR="005149E5" w:rsidRPr="00C44D1B">
        <w:t>.</w:t>
      </w:r>
    </w:p>
    <w:p w14:paraId="6FFB6D37" w14:textId="5CD5CE76" w:rsidR="005149E5" w:rsidRPr="00670A65" w:rsidRDefault="005149E5" w:rsidP="0003513A">
      <w:pPr>
        <w:pStyle w:val="B2"/>
        <w:rPr>
          <w:rFonts w:ascii="Courier New" w:hAnsi="Courier New" w:cs="Courier New"/>
        </w:rPr>
      </w:pPr>
      <w:r w:rsidRPr="00C44D1B">
        <w:t>1</w:t>
      </w:r>
      <w:r w:rsidRPr="00C44D1B">
        <w:tab/>
      </w:r>
      <w:r>
        <w:t>Enable presentation of the unsolicited result code +CDISCO2</w:t>
      </w:r>
      <w:r w:rsidRPr="00C44D1B">
        <w:rPr>
          <w:rFonts w:ascii="Courier New" w:hAnsi="Courier New" w:cs="Courier New"/>
        </w:rPr>
        <w:t xml:space="preserve">: </w:t>
      </w:r>
      <w:r w:rsidRPr="00670A65">
        <w:rPr>
          <w:rFonts w:ascii="Courier New" w:eastAsia="Courier New" w:hAnsi="Courier New" w:cs="Courier New"/>
        </w:rPr>
        <w:t>[&lt;number_of_SATID&gt;</w:t>
      </w:r>
      <w:r w:rsidRPr="00B15816">
        <w:rPr>
          <w:rFonts w:ascii="Courier New" w:eastAsia="Courier New" w:hAnsi="Courier New" w:cs="Courier New"/>
        </w:rPr>
        <w:t xml:space="preserve"> </w:t>
      </w:r>
      <w:r w:rsidRPr="00670A65">
        <w:rPr>
          <w:rFonts w:ascii="Courier New" w:hAnsi="Courier New" w:cs="Courier New"/>
        </w:rPr>
        <w:t>[&lt;CR&gt;&lt;LF&gt;,&lt;SATID1&gt;,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1B99C56D" w14:textId="4DF9251D"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[&lt;CR&gt;&lt;LF&gt;&lt;SATID2&gt;,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7537B68B" w14:textId="153F2CE6" w:rsidR="005149E5" w:rsidRPr="00670A65" w:rsidRDefault="0003513A" w:rsidP="0003513A">
      <w:pPr>
        <w:pStyle w:val="B2"/>
        <w:rPr>
          <w:rFonts w:ascii="Courier New" w:hAnsi="Courier New" w:cs="Courier New"/>
        </w:rPr>
      </w:pPr>
      <w:r>
        <w:tab/>
      </w:r>
      <w:r w:rsidR="005149E5" w:rsidRPr="00670A65">
        <w:rPr>
          <w:rFonts w:ascii="Courier New" w:hAnsi="Courier New" w:cs="Courier New"/>
        </w:rPr>
        <w:t>…</w:t>
      </w:r>
    </w:p>
    <w:p w14:paraId="7562EB6D" w14:textId="742ED6E5" w:rsidR="005149E5" w:rsidRPr="00670A65" w:rsidRDefault="0003513A" w:rsidP="0003513A">
      <w:pPr>
        <w:pStyle w:val="B2"/>
        <w:rPr>
          <w:rFonts w:ascii="Courier New" w:hAnsi="Courier New" w:cs="Courier New"/>
        </w:rPr>
      </w:pPr>
      <w:r>
        <w:lastRenderedPageBreak/>
        <w:tab/>
      </w:r>
      <w:r w:rsidR="005149E5" w:rsidRPr="00670A65">
        <w:rPr>
          <w:rFonts w:ascii="Courier New" w:hAnsi="Courier New" w:cs="Courier New"/>
        </w:rPr>
        <w:t>[&lt;CR&gt;&lt;LF&gt;&lt;SATIDn&gt;, &lt;inclination&gt;, &lt;arg_perigee&gt;, &lt;right_ascension&gt;, &lt;mean_anomaly&gt;, &lt;eccentricity&gt;, &lt;mean_motion&gt;, &lt;bStar_decimal&gt;, &lt;bStar_exponent&gt;, &lt;epoch_star&gt;, &lt;t_Service_Start&gt;, &lt;elevation_angle_right&gt;, &lt;elevation_angle_left&gt;, &lt;reference_point_longitude&gt;, &lt;reference_point_latitude&gt;, &lt;radius&gt;</w:t>
      </w:r>
    </w:p>
    <w:p w14:paraId="6EEEBB64" w14:textId="592174E9" w:rsidR="005149E5" w:rsidRPr="00C44D1B" w:rsidRDefault="0003513A" w:rsidP="0003513A">
      <w:pPr>
        <w:pStyle w:val="B2"/>
      </w:pPr>
      <w:r>
        <w:tab/>
      </w:r>
      <w:r w:rsidR="005149E5" w:rsidRPr="00DC52CB">
        <w:rPr>
          <w:rFonts w:ascii="Courier New" w:hAnsi="Courier New" w:cs="Courier New"/>
        </w:rPr>
        <w:t>]]]</w:t>
      </w:r>
      <w:r w:rsidR="005149E5" w:rsidRPr="00670A65">
        <w:rPr>
          <w:rFonts w:ascii="Courier New" w:eastAsia="Courier New" w:hAnsi="Courier New" w:cs="Courier New"/>
        </w:rPr>
        <w:t>]</w:t>
      </w:r>
      <w:r w:rsidR="005149E5" w:rsidRPr="00C44D1B">
        <w:t>.</w:t>
      </w:r>
    </w:p>
    <w:p w14:paraId="5797E2D6" w14:textId="77777777" w:rsidR="005149E5" w:rsidRPr="00C44D1B" w:rsidRDefault="005149E5" w:rsidP="005149E5">
      <w:pPr>
        <w:pStyle w:val="B1"/>
        <w:rPr>
          <w:lang w:val="en-US"/>
        </w:rPr>
      </w:pPr>
      <w:r w:rsidRPr="00C44D1B">
        <w:rPr>
          <w:rFonts w:ascii="Courier New" w:hAnsi="Courier New" w:cs="Courier New"/>
        </w:rPr>
        <w:t>&lt;</w:t>
      </w:r>
      <w:r w:rsidRPr="00996D8F">
        <w:rPr>
          <w:rFonts w:ascii="Courier New" w:eastAsia="Courier New" w:hAnsi="Courier New" w:cs="Courier New"/>
        </w:rPr>
        <w:t>number_of_SATID</w:t>
      </w:r>
      <w:r w:rsidRPr="00C44D1B">
        <w:rPr>
          <w:rFonts w:ascii="Courier New" w:hAnsi="Courier New" w:cs="Courier New"/>
        </w:rPr>
        <w:t>&gt;</w:t>
      </w:r>
      <w:r w:rsidRPr="00C44D1B">
        <w:t xml:space="preserve">: </w:t>
      </w:r>
      <w:r>
        <w:t>integer type; Indicates the number of satellite IDs present in the satellite assistance information, see 3GPP TS 36.331 [86], section 6.3.1</w:t>
      </w:r>
      <w:r w:rsidRPr="00C44D1B">
        <w:rPr>
          <w:lang w:val="en-US"/>
        </w:rPr>
        <w:t>.</w:t>
      </w:r>
    </w:p>
    <w:p w14:paraId="78E62127" w14:textId="77777777" w:rsidR="005149E5" w:rsidRDefault="005149E5" w:rsidP="005149E5">
      <w:pPr>
        <w:pStyle w:val="B1"/>
        <w:rPr>
          <w:rFonts w:ascii="Courier New" w:hAnsi="Courier New" w:cs="Courier New"/>
        </w:rPr>
      </w:pPr>
      <w:r w:rsidRPr="00C560A1">
        <w:rPr>
          <w:rFonts w:ascii="Courier New" w:hAnsi="Courier New" w:cs="Courier New"/>
        </w:rPr>
        <w:t xml:space="preserve">&lt;SATID&gt;: </w:t>
      </w:r>
      <w:r>
        <w:t>integer type; Indicates the satellite ID (e.g., satelliteId-r18) in the S&amp;F monitoring list, see 3GPP TS 36.331 [86], section 6.3.1.</w:t>
      </w:r>
    </w:p>
    <w:p w14:paraId="2F92C736" w14:textId="77777777" w:rsidR="005149E5" w:rsidRDefault="005149E5" w:rsidP="00775CF2">
      <w:pPr>
        <w:pStyle w:val="B1"/>
        <w:rPr>
          <w:rFonts w:ascii="Courier New" w:hAnsi="Courier New" w:cs="Courier New"/>
        </w:rPr>
      </w:pPr>
      <w:r>
        <w:rPr>
          <w:rFonts w:ascii="Courier New" w:hAnsi="Courier New" w:cs="Courier New"/>
        </w:rPr>
        <w:t>&lt;inclination&gt;:</w:t>
      </w:r>
      <w:r w:rsidRPr="00E02D88">
        <w:t xml:space="preserve"> </w:t>
      </w:r>
      <w:r>
        <w:t>integer type; Indicates the tilt of the satellite orbit, see 3GPP TS 36.331 [86], section 6.3.4.</w:t>
      </w:r>
    </w:p>
    <w:p w14:paraId="2CF127C7" w14:textId="77777777" w:rsidR="005149E5" w:rsidRDefault="005149E5" w:rsidP="00775CF2">
      <w:pPr>
        <w:pStyle w:val="B1"/>
        <w:rPr>
          <w:rFonts w:ascii="Courier New" w:hAnsi="Courier New" w:cs="Courier New"/>
        </w:rPr>
      </w:pPr>
      <w:r>
        <w:rPr>
          <w:rFonts w:ascii="Courier New" w:hAnsi="Courier New" w:cs="Courier New"/>
        </w:rPr>
        <w:t>&lt;arg_perigee&gt;:</w:t>
      </w:r>
      <w:r w:rsidRPr="00E02D88">
        <w:t xml:space="preserve"> </w:t>
      </w:r>
      <w:r>
        <w:t>integer type; Indicates the angle from the satellite's ascending node to its periapsis, measured in the direction of motion, see 3GPP TS 36.331 [86], section 6.3.4.</w:t>
      </w:r>
    </w:p>
    <w:p w14:paraId="3A8FC9DF" w14:textId="77777777" w:rsidR="005149E5" w:rsidRDefault="005149E5" w:rsidP="00775CF2">
      <w:pPr>
        <w:pStyle w:val="B1"/>
        <w:rPr>
          <w:rFonts w:ascii="Courier New" w:hAnsi="Courier New" w:cs="Courier New"/>
        </w:rPr>
      </w:pPr>
      <w:r>
        <w:rPr>
          <w:rFonts w:ascii="Courier New" w:hAnsi="Courier New" w:cs="Courier New"/>
        </w:rPr>
        <w:t xml:space="preserve">&lt;right_ascension&gt;: </w:t>
      </w:r>
      <w:r>
        <w:t>integer type; Indicates the right ascension of ascending node, see 3GPP TS 36.331 [86], section 6.3.4.</w:t>
      </w:r>
    </w:p>
    <w:p w14:paraId="39403BEA" w14:textId="77777777" w:rsidR="005149E5" w:rsidRDefault="005149E5" w:rsidP="00775CF2">
      <w:pPr>
        <w:pStyle w:val="B1"/>
        <w:rPr>
          <w:rFonts w:ascii="Courier New" w:hAnsi="Courier New" w:cs="Courier New"/>
        </w:rPr>
      </w:pPr>
      <w:r>
        <w:rPr>
          <w:rFonts w:ascii="Courier New" w:hAnsi="Courier New" w:cs="Courier New"/>
        </w:rPr>
        <w:t xml:space="preserve">&lt;mean_anomaly&gt;: </w:t>
      </w:r>
      <w:r>
        <w:t>integer type; Indicates the fraction of an elliptical orbit's period that has elapsed since the satellite passed periapsis, expressed as an angle, see 3GPP TS 36.331 [86], section 6.3.4.</w:t>
      </w:r>
    </w:p>
    <w:p w14:paraId="704759EB" w14:textId="77777777" w:rsidR="005149E5" w:rsidRDefault="005149E5" w:rsidP="00775CF2">
      <w:pPr>
        <w:pStyle w:val="B1"/>
        <w:rPr>
          <w:rFonts w:ascii="Courier New" w:hAnsi="Courier New" w:cs="Courier New"/>
        </w:rPr>
      </w:pPr>
      <w:r>
        <w:rPr>
          <w:rFonts w:ascii="Courier New" w:hAnsi="Courier New" w:cs="Courier New"/>
        </w:rPr>
        <w:t xml:space="preserve">&lt;eccentricity&gt;: </w:t>
      </w:r>
      <w:r>
        <w:t>integer type; Indicates  the amount by which the satellite’s orbit around deviates from a perfect circle, see 3GPP TS 36.331 [86], section 6.3.4.</w:t>
      </w:r>
    </w:p>
    <w:p w14:paraId="7C518B5F" w14:textId="77777777" w:rsidR="005149E5" w:rsidRDefault="005149E5" w:rsidP="00775CF2">
      <w:pPr>
        <w:pStyle w:val="B1"/>
        <w:rPr>
          <w:rFonts w:ascii="Courier New" w:hAnsi="Courier New" w:cs="Courier New"/>
        </w:rPr>
      </w:pPr>
      <w:r>
        <w:rPr>
          <w:rFonts w:ascii="Courier New" w:hAnsi="Courier New" w:cs="Courier New"/>
        </w:rPr>
        <w:t xml:space="preserve">&lt;mean_motion&gt;: </w:t>
      </w:r>
      <w:r>
        <w:t>integer type; Indicates the angular speed required for a satellite to complete one orbit, see 3GPP TS 36.331 [86], section 6.3.4.</w:t>
      </w:r>
    </w:p>
    <w:p w14:paraId="5F5CB737" w14:textId="77777777" w:rsidR="005149E5" w:rsidRDefault="005149E5" w:rsidP="00775CF2">
      <w:pPr>
        <w:pStyle w:val="B1"/>
        <w:rPr>
          <w:rFonts w:ascii="Courier New" w:hAnsi="Courier New" w:cs="Courier New"/>
        </w:rPr>
      </w:pPr>
      <w:r>
        <w:rPr>
          <w:rFonts w:ascii="Courier New" w:hAnsi="Courier New" w:cs="Courier New"/>
        </w:rPr>
        <w:t xml:space="preserve">&lt;bStar_decimal&gt;: </w:t>
      </w:r>
      <w:r>
        <w:t>integer type; Indicates the decimal part of B*, see 3GPP TS 36.331 [86], section 6.3.4.</w:t>
      </w:r>
    </w:p>
    <w:p w14:paraId="02EDB4FE" w14:textId="77777777" w:rsidR="005149E5" w:rsidRPr="006B08D1" w:rsidRDefault="005149E5" w:rsidP="00775CF2">
      <w:pPr>
        <w:pStyle w:val="B1"/>
        <w:rPr>
          <w:rFonts w:ascii="Courier New" w:hAnsi="Courier New" w:cs="Courier New"/>
        </w:rPr>
      </w:pPr>
      <w:r>
        <w:rPr>
          <w:rFonts w:ascii="Courier New" w:hAnsi="Courier New" w:cs="Courier New"/>
        </w:rPr>
        <w:t xml:space="preserve">&lt;bStar_exponent&gt;: </w:t>
      </w:r>
      <w:r>
        <w:t>integer type; Indicates the exponential part of B*, see 3GPP TS 36.331 [86], section 6.3.4</w:t>
      </w:r>
      <w:r w:rsidRPr="006B08D1">
        <w:t>.</w:t>
      </w:r>
    </w:p>
    <w:p w14:paraId="744518FC" w14:textId="77777777" w:rsidR="005149E5" w:rsidRDefault="005149E5" w:rsidP="00775CF2">
      <w:pPr>
        <w:pStyle w:val="B1"/>
      </w:pPr>
      <w:r w:rsidRPr="006B08D1">
        <w:rPr>
          <w:rFonts w:ascii="Courier New" w:hAnsi="Courier New" w:cs="Courier New"/>
        </w:rPr>
        <w:t xml:space="preserve">&lt;epoch_star&gt;: </w:t>
      </w:r>
      <w:r>
        <w:t>integer type; Indicates the Time offset to the beginning of the current week (Monday 00:00:00 UTC) of the Epoch, see 3GPP TS 36.331 [86], section 6.3.4</w:t>
      </w:r>
      <w:r w:rsidRPr="006B08D1">
        <w:t>.</w:t>
      </w:r>
    </w:p>
    <w:p w14:paraId="19DC7BE7" w14:textId="77777777" w:rsidR="005149E5" w:rsidRDefault="005149E5" w:rsidP="00775CF2">
      <w:pPr>
        <w:pStyle w:val="B1"/>
      </w:pPr>
      <w:r>
        <w:rPr>
          <w:rFonts w:ascii="Courier New" w:hAnsi="Courier New" w:cs="Courier New"/>
        </w:rPr>
        <w:t>&lt;</w:t>
      </w:r>
      <w:r w:rsidRPr="00C12F44">
        <w:rPr>
          <w:rFonts w:ascii="Courier New" w:eastAsia="Courier New" w:hAnsi="Courier New" w:cs="Courier New"/>
        </w:rPr>
        <w:t>t_service_start</w:t>
      </w:r>
      <w:r>
        <w:rPr>
          <w:rFonts w:ascii="Courier New" w:eastAsia="Courier New" w:hAnsi="Courier New" w:cs="Courier New"/>
        </w:rPr>
        <w:t xml:space="preserve">&gt;: </w:t>
      </w:r>
      <w:r>
        <w:t>integer type; Indicates the Time information on when the incoming satellite is going to start serving the area for quasi-earth fixed cell, see 3GPP TS 36.331 [86], section 6.3.1.</w:t>
      </w:r>
    </w:p>
    <w:p w14:paraId="3A8A1D2B" w14:textId="77777777" w:rsidR="005149E5" w:rsidRPr="006B08D1" w:rsidRDefault="005149E5" w:rsidP="00775CF2">
      <w:pPr>
        <w:pStyle w:val="B1"/>
        <w:rPr>
          <w:rFonts w:ascii="Courier New" w:hAnsi="Courier New" w:cs="Courier New"/>
        </w:rPr>
      </w:pPr>
      <w:r w:rsidRPr="006B08D1">
        <w:rPr>
          <w:rFonts w:ascii="Courier New" w:hAnsi="Courier New" w:cs="Courier New"/>
        </w:rPr>
        <w:t xml:space="preserve">&lt;elevation_angle_right&gt;: </w:t>
      </w:r>
      <w:r>
        <w:t>integer type; Indicates the rightmost (with reference to the satellite direction) elevation angle, see 3GPP TS 36.331 [86], section 6.3.1.</w:t>
      </w:r>
    </w:p>
    <w:p w14:paraId="5F8DC2B3" w14:textId="77777777" w:rsidR="005149E5" w:rsidRDefault="005149E5" w:rsidP="00775CF2">
      <w:pPr>
        <w:pStyle w:val="B1"/>
      </w:pPr>
      <w:r w:rsidRPr="006B08D1">
        <w:rPr>
          <w:rFonts w:ascii="Courier New" w:hAnsi="Courier New" w:cs="Courier New"/>
        </w:rPr>
        <w:t xml:space="preserve">&lt;elevation_angle_left&gt;: </w:t>
      </w:r>
      <w:r>
        <w:t>integer type; Indicates the leftmost (with reference to the satellite direction) elevation angle, see 3GPP TS 36.331 [86], section 6.3.1.</w:t>
      </w:r>
    </w:p>
    <w:p w14:paraId="5C734330" w14:textId="77777777" w:rsidR="005149E5" w:rsidRDefault="005149E5" w:rsidP="00775CF2">
      <w:pPr>
        <w:pStyle w:val="B1"/>
      </w:pPr>
      <w:r>
        <w:rPr>
          <w:rFonts w:ascii="Courier New" w:hAnsi="Courier New" w:cs="Courier New"/>
        </w:rPr>
        <w:t>&lt;</w:t>
      </w:r>
      <w:r w:rsidRPr="00C12F44">
        <w:rPr>
          <w:rFonts w:ascii="Courier New" w:eastAsia="Courier New" w:hAnsi="Courier New" w:cs="Courier New"/>
        </w:rPr>
        <w:t>reference_point_longitude</w:t>
      </w:r>
      <w:r>
        <w:rPr>
          <w:rFonts w:ascii="Courier New" w:hAnsi="Courier New" w:cs="Courier New"/>
        </w:rPr>
        <w:t xml:space="preserve">&gt;: </w:t>
      </w:r>
      <w:r>
        <w:t>integer type; Indicates the longitude of the reference point, see 3GPP TS 36.331 [86], section 6.3.1.</w:t>
      </w:r>
    </w:p>
    <w:p w14:paraId="4CE5736F" w14:textId="77777777" w:rsidR="005149E5" w:rsidRPr="006B08D1" w:rsidRDefault="005149E5" w:rsidP="00775CF2">
      <w:pPr>
        <w:pStyle w:val="B1"/>
        <w:rPr>
          <w:rFonts w:ascii="Courier New" w:hAnsi="Courier New" w:cs="Courier New"/>
        </w:rPr>
      </w:pPr>
      <w:r>
        <w:rPr>
          <w:rFonts w:ascii="Courier New" w:hAnsi="Courier New" w:cs="Courier New"/>
        </w:rPr>
        <w:t>&lt;</w:t>
      </w:r>
      <w:r w:rsidRPr="00C12F44">
        <w:rPr>
          <w:rFonts w:ascii="Courier New" w:eastAsia="Courier New" w:hAnsi="Courier New" w:cs="Courier New"/>
        </w:rPr>
        <w:t>reference_point_latitude</w:t>
      </w:r>
      <w:r>
        <w:rPr>
          <w:rFonts w:ascii="Courier New" w:hAnsi="Courier New" w:cs="Courier New"/>
        </w:rPr>
        <w:t>&gt;:</w:t>
      </w:r>
      <w:r w:rsidRPr="00251089">
        <w:t xml:space="preserve"> </w:t>
      </w:r>
      <w:r>
        <w:t>integer type; Indicates the latitude of the reference point, see 3GPP TS 36.331 [86], section 6.3.1.</w:t>
      </w:r>
    </w:p>
    <w:p w14:paraId="198A51DA" w14:textId="77777777" w:rsidR="005149E5" w:rsidRPr="00C44D1B" w:rsidRDefault="005149E5" w:rsidP="00775CF2">
      <w:pPr>
        <w:pStyle w:val="B1"/>
      </w:pPr>
      <w:r w:rsidRPr="006B08D1">
        <w:rPr>
          <w:rFonts w:ascii="Courier New" w:hAnsi="Courier New" w:cs="Courier New"/>
        </w:rPr>
        <w:t xml:space="preserve">&lt;radius&gt;: </w:t>
      </w:r>
      <w:r>
        <w:t>integer type; Indicates the distance between the reference point and the edge of the satellite or beam coverage, see 3GPP TS 36.331 [86], section 6.3.1.</w:t>
      </w:r>
    </w:p>
    <w:p w14:paraId="6A72DA94" w14:textId="77777777" w:rsidR="005149E5" w:rsidRPr="00C44D1B" w:rsidRDefault="005149E5" w:rsidP="005149E5">
      <w:r w:rsidRPr="00C44D1B">
        <w:rPr>
          <w:b/>
        </w:rPr>
        <w:t>Implementation</w:t>
      </w:r>
    </w:p>
    <w:p w14:paraId="53385D6B" w14:textId="77777777" w:rsidR="005149E5" w:rsidRPr="00C44D1B" w:rsidRDefault="005149E5" w:rsidP="005149E5">
      <w:r w:rsidRPr="00C44D1B">
        <w:t>Optional.</w:t>
      </w:r>
    </w:p>
    <w:p w14:paraId="3464C32A" w14:textId="77777777" w:rsidR="005149E5" w:rsidRPr="00C44D1B" w:rsidRDefault="005149E5" w:rsidP="005149E5">
      <w:r>
        <w:t>This command is only applicable to UEs supporting satellite E-UTRAN</w:t>
      </w:r>
      <w:r w:rsidRPr="00C44D1B">
        <w:t>.</w:t>
      </w:r>
    </w:p>
    <w:p w14:paraId="3D4876D4" w14:textId="77777777" w:rsidR="00026965" w:rsidRPr="00C44D1B" w:rsidRDefault="00026965" w:rsidP="00E26141">
      <w:pPr>
        <w:pStyle w:val="Heading1"/>
      </w:pPr>
      <w:bookmarkStart w:id="3213" w:name="_Toc218776694"/>
      <w:r w:rsidRPr="00C44D1B">
        <w:lastRenderedPageBreak/>
        <w:t>9</w:t>
      </w:r>
      <w:r w:rsidRPr="00C44D1B">
        <w:tab/>
        <w:t xml:space="preserve">Mobile </w:t>
      </w:r>
      <w:r w:rsidR="00163FB5" w:rsidRPr="00C44D1B">
        <w:t>t</w:t>
      </w:r>
      <w:r w:rsidRPr="00C44D1B">
        <w:t>ermination errors</w:t>
      </w:r>
      <w:bookmarkEnd w:id="3181"/>
      <w:bookmarkEnd w:id="3182"/>
      <w:bookmarkEnd w:id="3183"/>
      <w:bookmarkEnd w:id="3184"/>
      <w:bookmarkEnd w:id="3185"/>
      <w:bookmarkEnd w:id="3213"/>
    </w:p>
    <w:p w14:paraId="2003719E" w14:textId="77777777" w:rsidR="00026965" w:rsidRPr="00C44D1B" w:rsidRDefault="00026965" w:rsidP="00E26141">
      <w:pPr>
        <w:pStyle w:val="Heading2"/>
      </w:pPr>
      <w:bookmarkStart w:id="3214" w:name="_CR9_1"/>
      <w:bookmarkStart w:id="3215" w:name="_Toc20207614"/>
      <w:bookmarkStart w:id="3216" w:name="_Toc27579497"/>
      <w:bookmarkStart w:id="3217" w:name="_Toc36116077"/>
      <w:bookmarkStart w:id="3218" w:name="_Toc45214958"/>
      <w:bookmarkStart w:id="3219" w:name="_Toc51866726"/>
      <w:bookmarkStart w:id="3220" w:name="_Toc218776695"/>
      <w:bookmarkEnd w:id="3214"/>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3215"/>
      <w:bookmarkEnd w:id="3216"/>
      <w:bookmarkEnd w:id="3217"/>
      <w:bookmarkEnd w:id="3218"/>
      <w:bookmarkEnd w:id="3219"/>
      <w:bookmarkEnd w:id="3220"/>
    </w:p>
    <w:p w14:paraId="3F2A82A1" w14:textId="77777777" w:rsidR="00026965" w:rsidRPr="00C44D1B" w:rsidRDefault="00026965">
      <w:pPr>
        <w:pStyle w:val="TH"/>
      </w:pPr>
      <w:bookmarkStart w:id="3221" w:name="_CRTable110"/>
      <w:r w:rsidRPr="00C44D1B">
        <w:t>Table </w:t>
      </w:r>
      <w:bookmarkEnd w:id="3221"/>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3222" w:name="_MCCTEMPBM_CRPT80111663___7"/>
            <w:r w:rsidRPr="00C44D1B">
              <w:rPr>
                <w:rFonts w:ascii="Courier New" w:hAnsi="Courier New"/>
              </w:rPr>
              <w:t>+CMEE=[&lt;n&gt;]</w:t>
            </w:r>
            <w:bookmarkEnd w:id="3222"/>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3223"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3224" w:name="_MCCTEMPBM_CRPT80111665___7"/>
            <w:bookmarkEnd w:id="3223"/>
            <w:r w:rsidRPr="00C44D1B">
              <w:rPr>
                <w:rFonts w:ascii="Courier New" w:hAnsi="Courier New"/>
              </w:rPr>
              <w:t>+CMEE=?</w:t>
            </w:r>
            <w:bookmarkEnd w:id="3224"/>
          </w:p>
        </w:tc>
        <w:tc>
          <w:tcPr>
            <w:tcW w:w="4250" w:type="dxa"/>
          </w:tcPr>
          <w:p w14:paraId="2BACBCCA" w14:textId="77777777" w:rsidR="00026965" w:rsidRPr="00C44D1B" w:rsidRDefault="00026965">
            <w:pPr>
              <w:spacing w:after="20"/>
            </w:pPr>
            <w:bookmarkStart w:id="3225"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25"/>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3226"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3226"/>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3227"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3228" w:name="_MCCTEMPBM_CRPT80111669___7"/>
      <w:bookmarkEnd w:id="3227"/>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3228"/>
    <w:p w14:paraId="1808569E" w14:textId="77777777" w:rsidR="00026965" w:rsidRPr="00C44D1B" w:rsidRDefault="00026965">
      <w:r w:rsidRPr="00C44D1B">
        <w:rPr>
          <w:b/>
        </w:rPr>
        <w:t>Implementation</w:t>
      </w:r>
    </w:p>
    <w:p w14:paraId="12EFAD6A" w14:textId="77777777" w:rsidR="00163FB5" w:rsidRPr="00C44D1B" w:rsidRDefault="00026965" w:rsidP="00163FB5">
      <w:bookmarkStart w:id="3229"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3230" w:name="_CR9_1A"/>
      <w:bookmarkStart w:id="3231" w:name="_Toc20207615"/>
      <w:bookmarkStart w:id="3232" w:name="_Toc27579498"/>
      <w:bookmarkStart w:id="3233" w:name="_Toc36116078"/>
      <w:bookmarkStart w:id="3234" w:name="_Toc45214959"/>
      <w:bookmarkStart w:id="3235" w:name="_Toc51866727"/>
      <w:bookmarkStart w:id="3236" w:name="_Toc218776696"/>
      <w:bookmarkEnd w:id="3229"/>
      <w:bookmarkEnd w:id="3230"/>
      <w:r w:rsidRPr="00C44D1B">
        <w:t>9.1</w:t>
      </w:r>
      <w:r w:rsidR="00924CC4" w:rsidRPr="00C44D1B">
        <w:t>A</w:t>
      </w:r>
      <w:r w:rsidRPr="00C44D1B">
        <w:tab/>
        <w:t>Report mobile originated location request error +CMOLRE</w:t>
      </w:r>
      <w:bookmarkEnd w:id="3231"/>
      <w:bookmarkEnd w:id="3232"/>
      <w:bookmarkEnd w:id="3233"/>
      <w:bookmarkEnd w:id="3234"/>
      <w:bookmarkEnd w:id="3235"/>
      <w:bookmarkEnd w:id="3236"/>
    </w:p>
    <w:p w14:paraId="16BFE98A" w14:textId="77777777" w:rsidR="00163FB5" w:rsidRPr="00C44D1B" w:rsidRDefault="00163FB5" w:rsidP="00163FB5">
      <w:pPr>
        <w:pStyle w:val="TH"/>
      </w:pPr>
      <w:bookmarkStart w:id="3237" w:name="_CRTable9_1A1"/>
      <w:r w:rsidRPr="00C44D1B">
        <w:t>Table </w:t>
      </w:r>
      <w:bookmarkEnd w:id="3237"/>
      <w:r w:rsidRPr="00C44D1B">
        <w:t>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3238" w:name="_MCCTEMPBM_CRPT80111671___7"/>
            <w:r w:rsidRPr="00C44D1B">
              <w:rPr>
                <w:rFonts w:ascii="Courier New" w:hAnsi="Courier New"/>
              </w:rPr>
              <w:t>+CMOLRE=[&lt;n&gt;]</w:t>
            </w:r>
            <w:bookmarkEnd w:id="3238"/>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3239"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3240" w:name="_MCCTEMPBM_CRPT80111673___7"/>
            <w:bookmarkEnd w:id="3239"/>
            <w:r w:rsidRPr="00C44D1B">
              <w:rPr>
                <w:rFonts w:ascii="Courier New" w:hAnsi="Courier New"/>
              </w:rPr>
              <w:t>+CMOLRE=?</w:t>
            </w:r>
            <w:bookmarkEnd w:id="3240"/>
          </w:p>
        </w:tc>
        <w:tc>
          <w:tcPr>
            <w:tcW w:w="3416" w:type="dxa"/>
          </w:tcPr>
          <w:p w14:paraId="16D96DAF" w14:textId="77777777" w:rsidR="00163FB5" w:rsidRPr="00C44D1B" w:rsidRDefault="00163FB5" w:rsidP="00BC47B3">
            <w:pPr>
              <w:spacing w:after="20"/>
            </w:pPr>
            <w:bookmarkStart w:id="3241"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41"/>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3242"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3242"/>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3243"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3244" w:name="_MCCTEMPBM_CRPT80111677___7"/>
      <w:bookmarkEnd w:id="3243"/>
      <w:r w:rsidRPr="00C44D1B">
        <w:rPr>
          <w:u w:val="single"/>
        </w:rPr>
        <w:lastRenderedPageBreak/>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3244"/>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3245" w:name="_CR9_1B"/>
      <w:bookmarkStart w:id="3246" w:name="_Toc20207616"/>
      <w:bookmarkStart w:id="3247" w:name="_Toc27579499"/>
      <w:bookmarkStart w:id="3248" w:name="_Toc36116079"/>
      <w:bookmarkStart w:id="3249" w:name="_Toc45214960"/>
      <w:bookmarkStart w:id="3250" w:name="_Toc51866728"/>
      <w:bookmarkStart w:id="3251" w:name="_Toc218776697"/>
      <w:bookmarkEnd w:id="3245"/>
      <w:r w:rsidRPr="00C44D1B">
        <w:t>9.1</w:t>
      </w:r>
      <w:r w:rsidR="00924CC4" w:rsidRPr="00C44D1B">
        <w:t>B</w:t>
      </w:r>
      <w:r w:rsidRPr="00C44D1B">
        <w:tab/>
        <w:t>Report network error codes +CNEC</w:t>
      </w:r>
      <w:bookmarkEnd w:id="3246"/>
      <w:bookmarkEnd w:id="3247"/>
      <w:bookmarkEnd w:id="3248"/>
      <w:bookmarkEnd w:id="3249"/>
      <w:bookmarkEnd w:id="3250"/>
      <w:bookmarkEnd w:id="3251"/>
    </w:p>
    <w:p w14:paraId="3470526D" w14:textId="77777777" w:rsidR="00323B28" w:rsidRPr="00C44D1B" w:rsidRDefault="00323B28" w:rsidP="00323B28">
      <w:pPr>
        <w:pStyle w:val="TH"/>
      </w:pPr>
      <w:bookmarkStart w:id="3252" w:name="_CRTable9_1B1"/>
      <w:r w:rsidRPr="00C44D1B">
        <w:t>Table </w:t>
      </w:r>
      <w:bookmarkEnd w:id="3252"/>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3253"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3254" w:name="_MCCTEMPBM_CRPT80111679___7" w:colFirst="0" w:colLast="0"/>
            <w:bookmarkEnd w:id="3253"/>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3255" w:name="_MCCTEMPBM_CRPT80111680___7"/>
            <w:bookmarkEnd w:id="3254"/>
            <w:r w:rsidRPr="00C44D1B">
              <w:rPr>
                <w:rFonts w:ascii="Courier New" w:hAnsi="Courier New"/>
              </w:rPr>
              <w:t>+CNEC=?</w:t>
            </w:r>
            <w:bookmarkEnd w:id="3255"/>
          </w:p>
        </w:tc>
        <w:tc>
          <w:tcPr>
            <w:tcW w:w="4386" w:type="dxa"/>
          </w:tcPr>
          <w:p w14:paraId="0D868034" w14:textId="77777777" w:rsidR="00323B28" w:rsidRPr="00C44D1B" w:rsidRDefault="00323B28" w:rsidP="005B1E7B">
            <w:pPr>
              <w:spacing w:after="20"/>
              <w:rPr>
                <w:rFonts w:ascii="Courier New" w:hAnsi="Courier New"/>
              </w:rPr>
            </w:pPr>
            <w:bookmarkStart w:id="3256"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56"/>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3257"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3258" w:name="_MCCTEMPBM_CRPT80111683___2"/>
      <w:bookmarkEnd w:id="3257"/>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3259" w:name="_MCCTEMPBM_CRPT80111684___7"/>
      <w:bookmarkEnd w:id="3258"/>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3259"/>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3260"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3260"/>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3261"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lastRenderedPageBreak/>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3262" w:name="_MCCTEMPBM_CRPT80111687___7"/>
      <w:bookmarkEnd w:id="3261"/>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3263" w:name="_MCCTEMPBM_CRPT80111688___7"/>
      <w:bookmarkEnd w:id="3262"/>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3264" w:name="_MCCTEMPBM_CRPT80111689___7"/>
      <w:bookmarkEnd w:id="3263"/>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3265" w:name="_MCCTEMPBM_CRPT80111690___3"/>
      <w:bookmarkEnd w:id="3264"/>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3266" w:name="_MCCTEMPBM_CRPT80111691___7"/>
      <w:bookmarkEnd w:id="3265"/>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3267" w:name="_MCCTEMPBM_CRPT80111692___3"/>
      <w:bookmarkEnd w:id="3266"/>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3268" w:name="_MCCTEMPBM_CRPT80111693___7"/>
      <w:bookmarkEnd w:id="3267"/>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3268"/>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3269"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3270" w:name="_MCCTEMPBM_CRPT80111695___7"/>
      <w:bookmarkEnd w:id="3269"/>
      <w:r w:rsidRPr="00C44D1B">
        <w:rPr>
          <w:rFonts w:ascii="Courier New" w:hAnsi="Courier New" w:cs="Courier New"/>
        </w:rPr>
        <w:t>&lt;cid&gt;</w:t>
      </w:r>
      <w:r w:rsidRPr="00C44D1B">
        <w:t>: integer type. Specifies a particular PDP context definition.</w:t>
      </w:r>
    </w:p>
    <w:bookmarkEnd w:id="3270"/>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3271" w:name="_CR9_2"/>
      <w:bookmarkStart w:id="3272" w:name="_Toc20207617"/>
      <w:bookmarkStart w:id="3273" w:name="_Toc27579500"/>
      <w:bookmarkStart w:id="3274" w:name="_Toc36116080"/>
      <w:bookmarkStart w:id="3275" w:name="_Toc45214961"/>
      <w:bookmarkStart w:id="3276" w:name="_Toc51866729"/>
      <w:bookmarkStart w:id="3277" w:name="_Toc218776698"/>
      <w:bookmarkEnd w:id="3271"/>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3272"/>
      <w:bookmarkEnd w:id="3273"/>
      <w:bookmarkEnd w:id="3274"/>
      <w:bookmarkEnd w:id="3275"/>
      <w:bookmarkEnd w:id="3276"/>
      <w:bookmarkEnd w:id="3277"/>
    </w:p>
    <w:p w14:paraId="7A8D49B2" w14:textId="77777777" w:rsidR="00B15AA8" w:rsidRPr="00C44D1B" w:rsidRDefault="00B15AA8" w:rsidP="00E26141">
      <w:pPr>
        <w:pStyle w:val="Heading3"/>
      </w:pPr>
      <w:bookmarkStart w:id="3278" w:name="_CR9_2_0"/>
      <w:bookmarkStart w:id="3279" w:name="_Toc20207618"/>
      <w:bookmarkStart w:id="3280" w:name="_Toc27579501"/>
      <w:bookmarkStart w:id="3281" w:name="_Toc36116081"/>
      <w:bookmarkStart w:id="3282" w:name="_Toc45214962"/>
      <w:bookmarkStart w:id="3283" w:name="_Toc51866730"/>
      <w:bookmarkStart w:id="3284" w:name="_Toc218776699"/>
      <w:bookmarkEnd w:id="3278"/>
      <w:r w:rsidRPr="00C44D1B">
        <w:t>9.2.0</w:t>
      </w:r>
      <w:r w:rsidRPr="00C44D1B">
        <w:tab/>
        <w:t>General</w:t>
      </w:r>
      <w:bookmarkEnd w:id="3279"/>
      <w:bookmarkEnd w:id="3280"/>
      <w:bookmarkEnd w:id="3281"/>
      <w:bookmarkEnd w:id="3282"/>
      <w:bookmarkEnd w:id="3283"/>
      <w:bookmarkEnd w:id="3284"/>
    </w:p>
    <w:p w14:paraId="19512236" w14:textId="7D6C15DA" w:rsidR="00026965" w:rsidRPr="00C44D1B" w:rsidRDefault="00026965">
      <w:bookmarkStart w:id="3285"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3286" w:name="_MCCTEMPBM_CRPT80111697___7"/>
      <w:bookmarkEnd w:id="3285"/>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3287" w:name="_MCCTEMPBM_CRPT80111698___7"/>
      <w:bookmarkEnd w:id="3286"/>
      <w:r w:rsidRPr="00C44D1B">
        <w:rPr>
          <w:rFonts w:ascii="Courier New" w:hAnsi="Courier New"/>
        </w:rPr>
        <w:lastRenderedPageBreak/>
        <w:t>&lt;err&gt;</w:t>
      </w:r>
      <w:r w:rsidRPr="00C44D1B">
        <w:t xml:space="preserve"> values (numeric format followed by verbose format):</w:t>
      </w:r>
    </w:p>
    <w:bookmarkEnd w:id="3287"/>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3288" w:name="_CR9_2_1"/>
      <w:bookmarkStart w:id="3289" w:name="_Toc20207619"/>
      <w:bookmarkStart w:id="3290" w:name="_Toc27579502"/>
      <w:bookmarkStart w:id="3291" w:name="_Toc36116082"/>
      <w:bookmarkStart w:id="3292" w:name="_Toc45214963"/>
      <w:bookmarkStart w:id="3293" w:name="_Toc51866731"/>
      <w:bookmarkStart w:id="3294" w:name="_Toc218776700"/>
      <w:bookmarkEnd w:id="3288"/>
      <w:r w:rsidRPr="00C44D1B">
        <w:t>9.2.1</w:t>
      </w:r>
      <w:r w:rsidRPr="00C44D1B">
        <w:tab/>
        <w:t>General errors</w:t>
      </w:r>
      <w:bookmarkEnd w:id="3289"/>
      <w:bookmarkEnd w:id="3290"/>
      <w:bookmarkEnd w:id="3291"/>
      <w:bookmarkEnd w:id="3292"/>
      <w:bookmarkEnd w:id="3293"/>
      <w:bookmarkEnd w:id="3294"/>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3295"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r>
      <w:r w:rsidR="00181152" w:rsidRPr="00C44D1B">
        <w:lastRenderedPageBreak/>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3295"/>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3296" w:name="_CR9_2_2"/>
      <w:bookmarkStart w:id="3297" w:name="_Toc20207620"/>
      <w:bookmarkStart w:id="3298" w:name="_Toc27579503"/>
      <w:bookmarkStart w:id="3299" w:name="_Toc36116083"/>
      <w:bookmarkStart w:id="3300" w:name="_Toc45214964"/>
      <w:bookmarkStart w:id="3301" w:name="_Toc51866732"/>
      <w:bookmarkStart w:id="3302" w:name="_Toc218776701"/>
      <w:bookmarkEnd w:id="3296"/>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3297"/>
      <w:bookmarkEnd w:id="3298"/>
      <w:bookmarkEnd w:id="3299"/>
      <w:bookmarkEnd w:id="3300"/>
      <w:bookmarkEnd w:id="3301"/>
      <w:bookmarkEnd w:id="3302"/>
    </w:p>
    <w:p w14:paraId="78C9C14E" w14:textId="77777777" w:rsidR="00B27489" w:rsidRPr="00C44D1B" w:rsidRDefault="00026965" w:rsidP="00E26141">
      <w:pPr>
        <w:pStyle w:val="Heading4"/>
      </w:pPr>
      <w:bookmarkStart w:id="3303" w:name="_CR9_2_2_1"/>
      <w:bookmarkStart w:id="3304" w:name="_Toc20207621"/>
      <w:bookmarkStart w:id="3305" w:name="_Toc27579504"/>
      <w:bookmarkStart w:id="3306" w:name="_Toc36116084"/>
      <w:bookmarkStart w:id="3307" w:name="_Toc45214965"/>
      <w:bookmarkStart w:id="3308" w:name="_Toc51866733"/>
      <w:bookmarkStart w:id="3309" w:name="_Toc218776702"/>
      <w:bookmarkEnd w:id="3303"/>
      <w:r w:rsidRPr="00C44D1B">
        <w:t>9.2.2.1</w:t>
      </w:r>
      <w:r w:rsidRPr="00C44D1B">
        <w:tab/>
        <w:t xml:space="preserve">Errors related to a failure to perform an </w:t>
      </w:r>
      <w:r w:rsidR="00163FB5" w:rsidRPr="00C44D1B">
        <w:t>a</w:t>
      </w:r>
      <w:r w:rsidRPr="00C44D1B">
        <w:t>ttach</w:t>
      </w:r>
      <w:bookmarkEnd w:id="3304"/>
      <w:bookmarkEnd w:id="3305"/>
      <w:bookmarkEnd w:id="3306"/>
      <w:bookmarkEnd w:id="3307"/>
      <w:bookmarkEnd w:id="3308"/>
      <w:bookmarkEnd w:id="3309"/>
    </w:p>
    <w:p w14:paraId="6F09C2AC" w14:textId="77777777" w:rsidR="00026965" w:rsidRPr="00C44D1B" w:rsidRDefault="00B27489" w:rsidP="000903C1">
      <w:pPr>
        <w:pStyle w:val="Heading5"/>
      </w:pPr>
      <w:bookmarkStart w:id="3310" w:name="_CR9_2_2_1_1"/>
      <w:bookmarkStart w:id="3311" w:name="_Toc20207622"/>
      <w:bookmarkStart w:id="3312" w:name="_Toc27579505"/>
      <w:bookmarkStart w:id="3313" w:name="_Toc36116085"/>
      <w:bookmarkStart w:id="3314" w:name="_Toc45214966"/>
      <w:bookmarkStart w:id="3315" w:name="_Toc51866734"/>
      <w:bookmarkStart w:id="3316" w:name="_Toc218776703"/>
      <w:bookmarkEnd w:id="3310"/>
      <w:r w:rsidRPr="00C44D1B">
        <w:t>9.2.2.1.1</w:t>
      </w:r>
      <w:r w:rsidRPr="00C44D1B">
        <w:tab/>
        <w:t>Errors for CS</w:t>
      </w:r>
      <w:r w:rsidR="004B4188" w:rsidRPr="00C44D1B">
        <w:t>,</w:t>
      </w:r>
      <w:r w:rsidRPr="00C44D1B">
        <w:t xml:space="preserve"> GPRS</w:t>
      </w:r>
      <w:r w:rsidR="004B4188" w:rsidRPr="00C44D1B">
        <w:t xml:space="preserve"> and UMTS</w:t>
      </w:r>
      <w:bookmarkEnd w:id="3311"/>
      <w:bookmarkEnd w:id="3312"/>
      <w:bookmarkEnd w:id="3313"/>
      <w:bookmarkEnd w:id="3314"/>
      <w:bookmarkEnd w:id="3315"/>
      <w:bookmarkEnd w:id="3316"/>
    </w:p>
    <w:p w14:paraId="647E2BB4" w14:textId="77777777" w:rsidR="00026965" w:rsidRPr="00C44D1B" w:rsidRDefault="00026965">
      <w:pPr>
        <w:pStyle w:val="B1"/>
        <w:ind w:firstLine="0"/>
      </w:pPr>
      <w:bookmarkStart w:id="3317"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17"/>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3318" w:name="_CR9_2_2_1_2"/>
      <w:bookmarkStart w:id="3319" w:name="_Toc20207623"/>
      <w:bookmarkStart w:id="3320" w:name="_Toc27579506"/>
      <w:bookmarkStart w:id="3321" w:name="_Toc36116086"/>
      <w:bookmarkStart w:id="3322" w:name="_Toc45214967"/>
      <w:bookmarkStart w:id="3323" w:name="_Toc51866735"/>
      <w:bookmarkStart w:id="3324" w:name="_Toc218776704"/>
      <w:bookmarkEnd w:id="3318"/>
      <w:r w:rsidRPr="00C44D1B">
        <w:lastRenderedPageBreak/>
        <w:t>9.2.2.1.2</w:t>
      </w:r>
      <w:r w:rsidRPr="00C44D1B">
        <w:tab/>
        <w:t>Errors for EPS</w:t>
      </w:r>
      <w:bookmarkEnd w:id="3319"/>
      <w:bookmarkEnd w:id="3320"/>
      <w:bookmarkEnd w:id="3321"/>
      <w:bookmarkEnd w:id="3322"/>
      <w:bookmarkEnd w:id="3323"/>
      <w:bookmarkEnd w:id="3324"/>
    </w:p>
    <w:p w14:paraId="1C26C183" w14:textId="77777777" w:rsidR="00B27489" w:rsidRPr="00C44D1B" w:rsidRDefault="00B27489" w:rsidP="00B27489">
      <w:pPr>
        <w:pStyle w:val="B1"/>
        <w:ind w:firstLine="0"/>
      </w:pPr>
      <w:bookmarkStart w:id="3325"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3325"/>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3326" w:name="_CR9_2_2_1_3"/>
      <w:bookmarkStart w:id="3327" w:name="_Toc20207624"/>
      <w:bookmarkStart w:id="3328" w:name="_Toc27579507"/>
      <w:bookmarkStart w:id="3329" w:name="_Toc36116087"/>
      <w:bookmarkStart w:id="3330" w:name="_Toc45214968"/>
      <w:bookmarkStart w:id="3331" w:name="_Toc51866736"/>
      <w:bookmarkStart w:id="3332" w:name="_Toc218776705"/>
      <w:bookmarkEnd w:id="3326"/>
      <w:r w:rsidRPr="00C44D1B">
        <w:t>9.2.2.1.3</w:t>
      </w:r>
      <w:r w:rsidRPr="00C44D1B">
        <w:tab/>
        <w:t>Errors for 5GS</w:t>
      </w:r>
      <w:bookmarkEnd w:id="3327"/>
      <w:bookmarkEnd w:id="3328"/>
      <w:bookmarkEnd w:id="3329"/>
      <w:bookmarkEnd w:id="3330"/>
      <w:bookmarkEnd w:id="3331"/>
      <w:bookmarkEnd w:id="3332"/>
    </w:p>
    <w:p w14:paraId="680555C7" w14:textId="77777777" w:rsidR="00B27489" w:rsidRPr="00C44D1B" w:rsidRDefault="00B27489" w:rsidP="00B27489">
      <w:pPr>
        <w:pStyle w:val="B1"/>
        <w:ind w:firstLine="0"/>
      </w:pPr>
      <w:bookmarkStart w:id="3333"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r>
      <w:r w:rsidRPr="00C44D1B">
        <w:lastRenderedPageBreak/>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3333"/>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3334" w:name="_CR9_2_2_2"/>
      <w:bookmarkStart w:id="3335" w:name="_Toc20207625"/>
      <w:bookmarkStart w:id="3336" w:name="_Toc27579508"/>
      <w:bookmarkStart w:id="3337" w:name="_Toc36116088"/>
      <w:bookmarkStart w:id="3338" w:name="_Toc45214969"/>
      <w:bookmarkStart w:id="3339" w:name="_Toc51866737"/>
      <w:bookmarkStart w:id="3340" w:name="_Toc218776706"/>
      <w:bookmarkEnd w:id="3334"/>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3335"/>
      <w:bookmarkEnd w:id="3336"/>
      <w:bookmarkEnd w:id="3337"/>
      <w:bookmarkEnd w:id="3338"/>
      <w:bookmarkEnd w:id="3339"/>
      <w:bookmarkEnd w:id="3340"/>
    </w:p>
    <w:p w14:paraId="76DC2DBE" w14:textId="77777777" w:rsidR="00026965" w:rsidRPr="00C44D1B" w:rsidRDefault="00B27489" w:rsidP="00E26141">
      <w:pPr>
        <w:pStyle w:val="Heading5"/>
      </w:pPr>
      <w:bookmarkStart w:id="3341" w:name="_CR9_2_2_2_1"/>
      <w:bookmarkStart w:id="3342" w:name="_Toc20207626"/>
      <w:bookmarkStart w:id="3343" w:name="_Toc27579509"/>
      <w:bookmarkStart w:id="3344" w:name="_Toc36116089"/>
      <w:bookmarkStart w:id="3345" w:name="_Toc45214970"/>
      <w:bookmarkStart w:id="3346" w:name="_Toc51866738"/>
      <w:bookmarkStart w:id="3347" w:name="_Toc218776707"/>
      <w:bookmarkEnd w:id="3341"/>
      <w:r w:rsidRPr="00C44D1B">
        <w:t>9.2.2.2.1</w:t>
      </w:r>
      <w:r w:rsidRPr="00C44D1B">
        <w:tab/>
        <w:t>Errors for GPRS</w:t>
      </w:r>
      <w:r w:rsidR="00385795" w:rsidRPr="00C44D1B">
        <w:t xml:space="preserve"> and UMTS</w:t>
      </w:r>
      <w:bookmarkEnd w:id="3342"/>
      <w:bookmarkEnd w:id="3343"/>
      <w:bookmarkEnd w:id="3344"/>
      <w:bookmarkEnd w:id="3345"/>
      <w:bookmarkEnd w:id="3346"/>
      <w:bookmarkEnd w:id="3347"/>
    </w:p>
    <w:p w14:paraId="77D3BCF1" w14:textId="77777777" w:rsidR="00026965" w:rsidRPr="00C44D1B" w:rsidRDefault="00026965">
      <w:pPr>
        <w:pStyle w:val="B1"/>
        <w:keepNext/>
        <w:keepLines/>
        <w:ind w:firstLine="0"/>
      </w:pPr>
      <w:bookmarkStart w:id="3348"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r>
      <w:r w:rsidRPr="00C44D1B">
        <w:lastRenderedPageBreak/>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48"/>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3349" w:name="_CR9_2_2_2_2"/>
      <w:bookmarkStart w:id="3350" w:name="_Toc20207627"/>
      <w:bookmarkStart w:id="3351" w:name="_Toc27579510"/>
      <w:bookmarkStart w:id="3352" w:name="_Toc36116090"/>
      <w:bookmarkStart w:id="3353" w:name="_Toc45214971"/>
      <w:bookmarkStart w:id="3354" w:name="_Toc51866739"/>
      <w:bookmarkStart w:id="3355" w:name="_Toc218776708"/>
      <w:bookmarkEnd w:id="3349"/>
      <w:r w:rsidRPr="00C44D1B">
        <w:lastRenderedPageBreak/>
        <w:t>9.2.2.2.2</w:t>
      </w:r>
      <w:r w:rsidRPr="00C44D1B">
        <w:tab/>
        <w:t>Errors for EPS</w:t>
      </w:r>
      <w:bookmarkEnd w:id="3350"/>
      <w:bookmarkEnd w:id="3351"/>
      <w:bookmarkEnd w:id="3352"/>
      <w:bookmarkEnd w:id="3353"/>
      <w:bookmarkEnd w:id="3354"/>
      <w:bookmarkEnd w:id="3355"/>
    </w:p>
    <w:p w14:paraId="0B0551FA" w14:textId="77777777" w:rsidR="00FB3F65" w:rsidRPr="00C44D1B" w:rsidRDefault="00FB3F65" w:rsidP="00FB3F65">
      <w:pPr>
        <w:pStyle w:val="B1"/>
        <w:keepNext/>
        <w:keepLines/>
        <w:ind w:firstLine="0"/>
      </w:pPr>
      <w:bookmarkStart w:id="3356"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3356"/>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3357" w:name="_CR9_2_2_2_3"/>
      <w:bookmarkStart w:id="3358" w:name="_Toc20207628"/>
      <w:bookmarkStart w:id="3359" w:name="_Toc27579511"/>
      <w:bookmarkStart w:id="3360" w:name="_Toc36116091"/>
      <w:bookmarkStart w:id="3361" w:name="_Toc45214972"/>
      <w:bookmarkStart w:id="3362" w:name="_Toc51866740"/>
      <w:bookmarkStart w:id="3363" w:name="_Toc218776709"/>
      <w:bookmarkEnd w:id="3357"/>
      <w:r w:rsidRPr="00C44D1B">
        <w:lastRenderedPageBreak/>
        <w:t>9.2.2.2.3</w:t>
      </w:r>
      <w:r w:rsidRPr="00C44D1B">
        <w:tab/>
        <w:t>Errors for 5GS</w:t>
      </w:r>
      <w:bookmarkEnd w:id="3358"/>
      <w:bookmarkEnd w:id="3359"/>
      <w:bookmarkEnd w:id="3360"/>
      <w:bookmarkEnd w:id="3361"/>
      <w:bookmarkEnd w:id="3362"/>
      <w:bookmarkEnd w:id="3363"/>
    </w:p>
    <w:p w14:paraId="3BD3A3A8" w14:textId="77777777" w:rsidR="0004244C" w:rsidRPr="00C44D1B" w:rsidRDefault="0004244C" w:rsidP="0004244C">
      <w:pPr>
        <w:pStyle w:val="B1"/>
        <w:keepNext/>
        <w:keepLines/>
        <w:ind w:firstLine="0"/>
      </w:pPr>
      <w:bookmarkStart w:id="3364"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3364"/>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3365" w:name="_CR9_2_2_3"/>
      <w:bookmarkStart w:id="3366" w:name="_Toc20207629"/>
      <w:bookmarkStart w:id="3367" w:name="_Toc27579512"/>
      <w:bookmarkStart w:id="3368" w:name="_Toc36116092"/>
      <w:bookmarkStart w:id="3369" w:name="_Toc45214973"/>
      <w:bookmarkStart w:id="3370" w:name="_Toc51866741"/>
      <w:bookmarkStart w:id="3371" w:name="_Toc218776710"/>
      <w:bookmarkEnd w:id="3365"/>
      <w:r w:rsidRPr="00C44D1B">
        <w:t>9.2.2.3</w:t>
      </w:r>
      <w:r w:rsidRPr="00C44D1B">
        <w:tab/>
      </w:r>
      <w:r w:rsidR="00B27489" w:rsidRPr="00C44D1B">
        <w:t>Void</w:t>
      </w:r>
      <w:bookmarkEnd w:id="3366"/>
      <w:bookmarkEnd w:id="3367"/>
      <w:bookmarkEnd w:id="3368"/>
      <w:bookmarkEnd w:id="3369"/>
      <w:bookmarkEnd w:id="3370"/>
      <w:bookmarkEnd w:id="3371"/>
    </w:p>
    <w:p w14:paraId="4EBDD4CA" w14:textId="77777777" w:rsidR="00026965" w:rsidRPr="00C44D1B" w:rsidRDefault="00026965" w:rsidP="00E26141">
      <w:pPr>
        <w:pStyle w:val="Heading4"/>
      </w:pPr>
      <w:bookmarkStart w:id="3372" w:name="_CR9_2_2_4"/>
      <w:bookmarkStart w:id="3373" w:name="_Toc20207630"/>
      <w:bookmarkStart w:id="3374" w:name="_Toc27579513"/>
      <w:bookmarkStart w:id="3375" w:name="_Toc36116093"/>
      <w:bookmarkStart w:id="3376" w:name="_Toc45214974"/>
      <w:bookmarkStart w:id="3377" w:name="_Toc51866742"/>
      <w:bookmarkStart w:id="3378" w:name="_Toc218776711"/>
      <w:bookmarkEnd w:id="3372"/>
      <w:r w:rsidRPr="00C44D1B">
        <w:t>9.2.2.</w:t>
      </w:r>
      <w:r w:rsidR="007C529F" w:rsidRPr="00C44D1B">
        <w:t>4</w:t>
      </w:r>
      <w:r w:rsidRPr="00C44D1B">
        <w:tab/>
      </w:r>
      <w:r w:rsidR="00B27489" w:rsidRPr="00C44D1B">
        <w:t>Void</w:t>
      </w:r>
      <w:bookmarkEnd w:id="3373"/>
      <w:bookmarkEnd w:id="3374"/>
      <w:bookmarkEnd w:id="3375"/>
      <w:bookmarkEnd w:id="3376"/>
      <w:bookmarkEnd w:id="3377"/>
      <w:bookmarkEnd w:id="3378"/>
    </w:p>
    <w:p w14:paraId="63993607" w14:textId="77777777" w:rsidR="00026965" w:rsidRPr="00C44D1B" w:rsidRDefault="00026965" w:rsidP="00E26141">
      <w:pPr>
        <w:pStyle w:val="Heading3"/>
      </w:pPr>
      <w:bookmarkStart w:id="3379" w:name="_CR9_2_3"/>
      <w:bookmarkStart w:id="3380" w:name="_Toc20207631"/>
      <w:bookmarkStart w:id="3381" w:name="_Toc27579514"/>
      <w:bookmarkStart w:id="3382" w:name="_Toc36116094"/>
      <w:bookmarkStart w:id="3383" w:name="_Toc45214975"/>
      <w:bookmarkStart w:id="3384" w:name="_Toc51866743"/>
      <w:bookmarkStart w:id="3385" w:name="_Toc218776712"/>
      <w:bookmarkEnd w:id="3379"/>
      <w:r w:rsidRPr="00C44D1B">
        <w:t>9.2.3</w:t>
      </w:r>
      <w:r w:rsidRPr="00C44D1B">
        <w:tab/>
        <w:t>VBS</w:t>
      </w:r>
      <w:r w:rsidR="007B55B2" w:rsidRPr="00C44D1B">
        <w:t>,</w:t>
      </w:r>
      <w:r w:rsidRPr="00C44D1B">
        <w:t xml:space="preserve"> VGCS and eMLPP-related errors</w:t>
      </w:r>
      <w:bookmarkEnd w:id="3380"/>
      <w:bookmarkEnd w:id="3381"/>
      <w:bookmarkEnd w:id="3382"/>
      <w:bookmarkEnd w:id="3383"/>
      <w:bookmarkEnd w:id="3384"/>
      <w:bookmarkEnd w:id="3385"/>
    </w:p>
    <w:p w14:paraId="07BA92EC" w14:textId="77777777" w:rsidR="00026965" w:rsidRPr="00C44D1B" w:rsidRDefault="00026965">
      <w:pPr>
        <w:pStyle w:val="B1"/>
        <w:ind w:firstLine="0"/>
      </w:pPr>
      <w:bookmarkStart w:id="3386"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r>
      <w:r w:rsidRPr="00C44D1B">
        <w:lastRenderedPageBreak/>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3386"/>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3387" w:name="_CR9_3"/>
      <w:bookmarkStart w:id="3388" w:name="_Toc20207632"/>
      <w:bookmarkStart w:id="3389" w:name="_Toc27579515"/>
      <w:bookmarkStart w:id="3390" w:name="_Toc36116095"/>
      <w:bookmarkStart w:id="3391" w:name="_Toc45214976"/>
      <w:bookmarkStart w:id="3392" w:name="_Toc51866744"/>
      <w:bookmarkStart w:id="3393" w:name="_Toc218776713"/>
      <w:bookmarkEnd w:id="3387"/>
      <w:r w:rsidRPr="00C44D1B">
        <w:t>9.3</w:t>
      </w:r>
      <w:r w:rsidRPr="00C44D1B">
        <w:tab/>
        <w:t>Mobile termination error result code +CMOLRE</w:t>
      </w:r>
      <w:bookmarkEnd w:id="3388"/>
      <w:bookmarkEnd w:id="3389"/>
      <w:bookmarkEnd w:id="3390"/>
      <w:bookmarkEnd w:id="3391"/>
      <w:bookmarkEnd w:id="3392"/>
      <w:bookmarkEnd w:id="3393"/>
    </w:p>
    <w:p w14:paraId="6E01064A" w14:textId="77777777" w:rsidR="00646C97" w:rsidRPr="00C44D1B" w:rsidRDefault="00646C97" w:rsidP="00E26141">
      <w:pPr>
        <w:pStyle w:val="Heading3"/>
      </w:pPr>
      <w:bookmarkStart w:id="3394" w:name="_CR9_3_1"/>
      <w:bookmarkStart w:id="3395" w:name="_Toc20207633"/>
      <w:bookmarkStart w:id="3396" w:name="_Toc27579516"/>
      <w:bookmarkStart w:id="3397" w:name="_Toc36116096"/>
      <w:bookmarkStart w:id="3398" w:name="_Toc45214977"/>
      <w:bookmarkStart w:id="3399" w:name="_Toc51866745"/>
      <w:bookmarkStart w:id="3400" w:name="_Toc218776714"/>
      <w:bookmarkEnd w:id="3394"/>
      <w:r w:rsidRPr="00C44D1B">
        <w:t>9.3.1</w:t>
      </w:r>
      <w:r w:rsidRPr="00C44D1B">
        <w:tab/>
        <w:t>General</w:t>
      </w:r>
      <w:bookmarkEnd w:id="3395"/>
      <w:bookmarkEnd w:id="3396"/>
      <w:bookmarkEnd w:id="3397"/>
      <w:bookmarkEnd w:id="3398"/>
      <w:bookmarkEnd w:id="3399"/>
      <w:bookmarkEnd w:id="3400"/>
    </w:p>
    <w:p w14:paraId="385B2F95" w14:textId="486FF442" w:rsidR="00646C97" w:rsidRPr="00C44D1B" w:rsidRDefault="00646C97" w:rsidP="00646C97">
      <w:bookmarkStart w:id="3401"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3402" w:name="_MCCTEMPBM_CRPT80111708___7"/>
      <w:bookmarkEnd w:id="3401"/>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3403" w:name="_CR9_3_2"/>
      <w:bookmarkStart w:id="3404" w:name="_Toc20207634"/>
      <w:bookmarkStart w:id="3405" w:name="_Toc27579517"/>
      <w:bookmarkStart w:id="3406" w:name="_Toc36116097"/>
      <w:bookmarkStart w:id="3407" w:name="_Toc45214978"/>
      <w:bookmarkStart w:id="3408" w:name="_Toc51866746"/>
      <w:bookmarkStart w:id="3409" w:name="_Toc218776715"/>
      <w:bookmarkEnd w:id="3402"/>
      <w:bookmarkEnd w:id="3403"/>
      <w:r w:rsidRPr="00C44D1B">
        <w:t>9.3.2</w:t>
      </w:r>
      <w:r w:rsidRPr="00C44D1B">
        <w:tab/>
        <w:t>Errors</w:t>
      </w:r>
      <w:bookmarkEnd w:id="3404"/>
      <w:bookmarkEnd w:id="3405"/>
      <w:bookmarkEnd w:id="3406"/>
      <w:bookmarkEnd w:id="3407"/>
      <w:bookmarkEnd w:id="3408"/>
      <w:bookmarkEnd w:id="3409"/>
    </w:p>
    <w:p w14:paraId="0482DAD7" w14:textId="77777777" w:rsidR="00646C97" w:rsidRPr="00C44D1B" w:rsidRDefault="00646C97" w:rsidP="00646C97">
      <w:pPr>
        <w:pStyle w:val="B1"/>
        <w:ind w:firstLine="0"/>
      </w:pPr>
      <w:bookmarkStart w:id="3410"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3410"/>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3411" w:name="_CR9_4"/>
      <w:bookmarkStart w:id="3412" w:name="_Toc20207635"/>
      <w:bookmarkStart w:id="3413" w:name="_Toc27579518"/>
      <w:bookmarkStart w:id="3414" w:name="_Toc36116098"/>
      <w:bookmarkStart w:id="3415" w:name="_Toc45214979"/>
      <w:bookmarkStart w:id="3416" w:name="_Toc51866747"/>
      <w:bookmarkStart w:id="3417" w:name="_Toc218776716"/>
      <w:bookmarkEnd w:id="3411"/>
      <w:r w:rsidRPr="00C44D1B">
        <w:t>9.</w:t>
      </w:r>
      <w:r w:rsidR="00646C97" w:rsidRPr="00C44D1B">
        <w:t>4</w:t>
      </w:r>
      <w:r w:rsidRPr="00C44D1B">
        <w:tab/>
        <w:t>Informative examples</w:t>
      </w:r>
      <w:bookmarkEnd w:id="3412"/>
      <w:bookmarkEnd w:id="3413"/>
      <w:bookmarkEnd w:id="3414"/>
      <w:bookmarkEnd w:id="3415"/>
      <w:bookmarkEnd w:id="3416"/>
      <w:bookmarkEnd w:id="3417"/>
    </w:p>
    <w:p w14:paraId="0E2BC56F" w14:textId="77777777" w:rsidR="00026965" w:rsidRPr="00C44D1B" w:rsidRDefault="00026965">
      <w:bookmarkStart w:id="3418"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3419" w:name="_MCCTEMPBM_CRPT80111711___7"/>
      <w:bookmarkEnd w:id="3418"/>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3419"/>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3420"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3420"/>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3421"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3421"/>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lastRenderedPageBreak/>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3422" w:name="_CR10"/>
      <w:bookmarkStart w:id="3423" w:name="_Toc20207636"/>
      <w:bookmarkStart w:id="3424" w:name="_Toc27579519"/>
      <w:bookmarkStart w:id="3425" w:name="_Toc36116099"/>
      <w:bookmarkStart w:id="3426" w:name="_Toc45214980"/>
      <w:bookmarkStart w:id="3427" w:name="_Toc51866748"/>
      <w:bookmarkStart w:id="3428" w:name="_Toc218776717"/>
      <w:bookmarkEnd w:id="3422"/>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3423"/>
      <w:bookmarkEnd w:id="3424"/>
      <w:bookmarkEnd w:id="3425"/>
      <w:bookmarkEnd w:id="3426"/>
      <w:bookmarkEnd w:id="3427"/>
      <w:bookmarkEnd w:id="3428"/>
    </w:p>
    <w:p w14:paraId="3AB3166E" w14:textId="77777777" w:rsidR="00B15AA8" w:rsidRPr="00C44D1B" w:rsidRDefault="00B15AA8" w:rsidP="00E26141">
      <w:pPr>
        <w:pStyle w:val="Heading2"/>
      </w:pPr>
      <w:bookmarkStart w:id="3429" w:name="_CR10_0"/>
      <w:bookmarkStart w:id="3430" w:name="_Toc20207637"/>
      <w:bookmarkStart w:id="3431" w:name="_Toc27579520"/>
      <w:bookmarkStart w:id="3432" w:name="_Toc36116100"/>
      <w:bookmarkStart w:id="3433" w:name="_Toc45214981"/>
      <w:bookmarkStart w:id="3434" w:name="_Toc51866749"/>
      <w:bookmarkStart w:id="3435" w:name="_Toc218776718"/>
      <w:bookmarkEnd w:id="3429"/>
      <w:r w:rsidRPr="00C44D1B">
        <w:t>10.0</w:t>
      </w:r>
      <w:r w:rsidRPr="00C44D1B">
        <w:tab/>
        <w:t>General</w:t>
      </w:r>
      <w:bookmarkEnd w:id="3430"/>
      <w:bookmarkEnd w:id="3431"/>
      <w:bookmarkEnd w:id="3432"/>
      <w:bookmarkEnd w:id="3433"/>
      <w:bookmarkEnd w:id="3434"/>
      <w:bookmarkEnd w:id="3435"/>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3436" w:name="_CR10_1"/>
      <w:bookmarkStart w:id="3437" w:name="_Toc20207638"/>
      <w:bookmarkStart w:id="3438" w:name="_Toc27579521"/>
      <w:bookmarkStart w:id="3439" w:name="_Toc36116101"/>
      <w:bookmarkStart w:id="3440" w:name="_Toc45214982"/>
      <w:bookmarkStart w:id="3441" w:name="_Toc51866750"/>
      <w:bookmarkStart w:id="3442" w:name="_Toc218776719"/>
      <w:bookmarkEnd w:id="3436"/>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3437"/>
      <w:bookmarkEnd w:id="3438"/>
      <w:bookmarkEnd w:id="3439"/>
      <w:bookmarkEnd w:id="3440"/>
      <w:bookmarkEnd w:id="3441"/>
      <w:bookmarkEnd w:id="3442"/>
    </w:p>
    <w:p w14:paraId="664A0039" w14:textId="77777777" w:rsidR="00124692" w:rsidRPr="00C44D1B" w:rsidRDefault="00124692" w:rsidP="00E26141">
      <w:pPr>
        <w:pStyle w:val="Heading3"/>
      </w:pPr>
      <w:bookmarkStart w:id="3443" w:name="_CR10_1_0"/>
      <w:bookmarkStart w:id="3444" w:name="_Toc20207639"/>
      <w:bookmarkStart w:id="3445" w:name="_Toc27579522"/>
      <w:bookmarkStart w:id="3446" w:name="_Toc36116102"/>
      <w:bookmarkStart w:id="3447" w:name="_Toc45214983"/>
      <w:bookmarkStart w:id="3448" w:name="_Toc51866751"/>
      <w:bookmarkStart w:id="3449" w:name="_Toc218776720"/>
      <w:bookmarkEnd w:id="3443"/>
      <w:r w:rsidRPr="00C44D1B">
        <w:t>10.1.0</w:t>
      </w:r>
      <w:r w:rsidRPr="00C44D1B">
        <w:tab/>
        <w:t>General remark about EPS bearer contexts and PDP contexts</w:t>
      </w:r>
      <w:bookmarkEnd w:id="3444"/>
      <w:bookmarkEnd w:id="3445"/>
      <w:bookmarkEnd w:id="3446"/>
      <w:bookmarkEnd w:id="3447"/>
      <w:bookmarkEnd w:id="3448"/>
      <w:bookmarkEnd w:id="3449"/>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3450"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3450"/>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3451"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3452" w:name="_MCCTEMPBM_CRPT80111716___7"/>
      <w:bookmarkEnd w:id="3451"/>
      <w:r w:rsidRPr="00C44D1B">
        <w:lastRenderedPageBreak/>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xml:space="preserve">, </w:t>
      </w:r>
      <w:r w:rsidRPr="00D970DA">
        <w:t>receipt of a detach request </w:t>
      </w:r>
      <w:r w:rsidRPr="00D970DA">
        <w:rPr>
          <w:rFonts w:eastAsia="MS Mincho"/>
        </w:rPr>
        <w:t xml:space="preserve">from the network with </w:t>
      </w:r>
      <w:r w:rsidRPr="00D970DA">
        <w:t>"</w:t>
      </w:r>
      <w:r w:rsidRPr="00D970DA">
        <w:rPr>
          <w:rFonts w:eastAsia="MS Mincho"/>
        </w:rPr>
        <w:t>re-attach not required</w:t>
      </w:r>
      <w:r w:rsidRPr="00D970DA">
        <w:t>"</w:t>
      </w:r>
      <w:r w:rsidRPr="00D970DA">
        <w:rPr>
          <w:rFonts w:eastAsia="MS Mincho"/>
        </w:rPr>
        <w:t xml:space="preserve"> or</w:t>
      </w:r>
      <w:r w:rsidRPr="00D970DA">
        <w:t xml:space="preserve"> when all PDP contexts are deactivated by the network</w:t>
      </w:r>
      <w:r w:rsidRPr="00D970DA">
        <w:rPr>
          <w:rFonts w:eastAsia="MS Mincho"/>
        </w:rPr>
        <w:t>.</w:t>
      </w:r>
    </w:p>
    <w:p w14:paraId="2BCB3935" w14:textId="77777777" w:rsidR="00D07F61" w:rsidRPr="00C44D1B" w:rsidRDefault="00124692" w:rsidP="00676E02">
      <w:pPr>
        <w:pStyle w:val="TH"/>
      </w:pPr>
      <w:bookmarkStart w:id="3453" w:name="_CRTable10_1_01"/>
      <w:bookmarkEnd w:id="3452"/>
      <w:r w:rsidRPr="00C44D1B">
        <w:t>Table </w:t>
      </w:r>
      <w:bookmarkEnd w:id="3453"/>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3454"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3455" w:name="_MCCTEMPBM_CRPT80111719___7"/>
            <w:bookmarkEnd w:id="3454"/>
            <w:r w:rsidRPr="00C44D1B">
              <w:rPr>
                <w:rFonts w:ascii="Courier New" w:hAnsi="Courier New" w:cs="Courier New"/>
                <w:color w:val="000000"/>
              </w:rPr>
              <w:t>+CGDCONT</w:t>
            </w:r>
            <w:bookmarkEnd w:id="3455"/>
          </w:p>
        </w:tc>
        <w:tc>
          <w:tcPr>
            <w:tcW w:w="4678" w:type="dxa"/>
            <w:shd w:val="clear" w:color="auto" w:fill="auto"/>
          </w:tcPr>
          <w:p w14:paraId="796E8EE8" w14:textId="77777777" w:rsidR="00D07F61" w:rsidRPr="00C44D1B" w:rsidRDefault="00D07F61" w:rsidP="00FA4D2A">
            <w:pPr>
              <w:rPr>
                <w:color w:val="000000"/>
              </w:rPr>
            </w:pPr>
            <w:bookmarkStart w:id="3456" w:name="_PERM_MCCTEMPBM_CRPT80111720___5"/>
            <w:r w:rsidRPr="00C44D1B">
              <w:rPr>
                <w:color w:val="000000"/>
              </w:rPr>
              <w:t>Used to define PDN connection for EPS.</w:t>
            </w:r>
            <w:bookmarkEnd w:id="3456"/>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3457" w:name="_MCCTEMPBM_CRPT80111721___7"/>
            <w:r w:rsidRPr="00C44D1B">
              <w:rPr>
                <w:rFonts w:ascii="Courier New" w:hAnsi="Courier New" w:cs="Courier New"/>
                <w:color w:val="000000"/>
              </w:rPr>
              <w:t>+CGACT</w:t>
            </w:r>
            <w:bookmarkEnd w:id="3457"/>
          </w:p>
        </w:tc>
        <w:tc>
          <w:tcPr>
            <w:tcW w:w="4678" w:type="dxa"/>
            <w:shd w:val="clear" w:color="auto" w:fill="auto"/>
          </w:tcPr>
          <w:p w14:paraId="7472E083" w14:textId="77777777" w:rsidR="00D07F61" w:rsidRPr="00C44D1B" w:rsidRDefault="00D07F61" w:rsidP="00FA4D2A">
            <w:pPr>
              <w:rPr>
                <w:color w:val="000000"/>
              </w:rPr>
            </w:pPr>
            <w:bookmarkStart w:id="3458" w:name="_PERM_MCCTEMPBM_CRPT80111722___5"/>
            <w:r w:rsidRPr="00C44D1B">
              <w:rPr>
                <w:color w:val="000000"/>
              </w:rPr>
              <w:t>Used to activate a bearer resource for EPS.</w:t>
            </w:r>
            <w:bookmarkEnd w:id="3458"/>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459" w:name="_MCCTEMPBM_CRPT80111723___7"/>
            <w:r w:rsidRPr="00C44D1B">
              <w:rPr>
                <w:rFonts w:ascii="Courier New" w:hAnsi="Courier New" w:cs="Courier New"/>
                <w:color w:val="000000"/>
              </w:rPr>
              <w:t>+CGCONTRDP</w:t>
            </w:r>
            <w:bookmarkEnd w:id="3459"/>
          </w:p>
        </w:tc>
        <w:tc>
          <w:tcPr>
            <w:tcW w:w="4678" w:type="dxa"/>
            <w:shd w:val="clear" w:color="auto" w:fill="auto"/>
          </w:tcPr>
          <w:p w14:paraId="670469B5" w14:textId="77777777" w:rsidR="00D07F61" w:rsidRPr="00C44D1B" w:rsidRDefault="00D07F61" w:rsidP="00FA4D2A">
            <w:pPr>
              <w:rPr>
                <w:color w:val="000000"/>
              </w:rPr>
            </w:pPr>
            <w:bookmarkStart w:id="3460" w:name="_PERM_MCCTEMPBM_CRPT80111724___5"/>
            <w:r w:rsidRPr="00C44D1B">
              <w:rPr>
                <w:color w:val="000000"/>
              </w:rPr>
              <w:t>Used to show dynamically allocated PDN parameters.</w:t>
            </w:r>
            <w:bookmarkEnd w:id="3460"/>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461"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61"/>
          </w:p>
        </w:tc>
        <w:tc>
          <w:tcPr>
            <w:tcW w:w="4678" w:type="dxa"/>
            <w:shd w:val="clear" w:color="auto" w:fill="auto"/>
          </w:tcPr>
          <w:p w14:paraId="39DAF087" w14:textId="77777777" w:rsidR="00D07F61" w:rsidRPr="00C44D1B" w:rsidRDefault="00D07F61" w:rsidP="00FA4D2A">
            <w:pPr>
              <w:rPr>
                <w:color w:val="000000"/>
              </w:rPr>
            </w:pPr>
            <w:bookmarkStart w:id="3462" w:name="_PERM_MCCTEMPBM_CRPT80111726___5"/>
            <w:r w:rsidRPr="00C44D1B">
              <w:rPr>
                <w:color w:val="000000"/>
              </w:rPr>
              <w:t>Used to indicate EPS bearers operations status.</w:t>
            </w:r>
            <w:bookmarkEnd w:id="3462"/>
          </w:p>
        </w:tc>
      </w:tr>
    </w:tbl>
    <w:p w14:paraId="00A5D3BE" w14:textId="77777777" w:rsidR="00124692" w:rsidRPr="00C44D1B" w:rsidRDefault="00124692" w:rsidP="00124692">
      <w:pPr>
        <w:rPr>
          <w:color w:val="000000"/>
        </w:rPr>
      </w:pPr>
      <w:bookmarkStart w:id="3463" w:name="_PERM_MCCTEMPBM_CRPT80111727___5"/>
    </w:p>
    <w:p w14:paraId="74B8C6C2" w14:textId="77777777" w:rsidR="00124692" w:rsidRPr="00C44D1B" w:rsidRDefault="00124692" w:rsidP="00676E02">
      <w:pPr>
        <w:pStyle w:val="TH"/>
      </w:pPr>
      <w:bookmarkStart w:id="3464" w:name="_CRTable10_1_02"/>
      <w:bookmarkEnd w:id="3463"/>
      <w:r w:rsidRPr="00C44D1B">
        <w:t>Table </w:t>
      </w:r>
      <w:bookmarkEnd w:id="3464"/>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465"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466" w:name="_MCCTEMPBM_CRPT80111730___7"/>
            <w:bookmarkEnd w:id="3465"/>
            <w:r w:rsidRPr="00C44D1B">
              <w:rPr>
                <w:rFonts w:ascii="Courier New" w:hAnsi="Courier New" w:cs="Courier New"/>
                <w:color w:val="000000"/>
              </w:rPr>
              <w:t>+CGACT</w:t>
            </w:r>
            <w:bookmarkEnd w:id="3466"/>
          </w:p>
        </w:tc>
        <w:tc>
          <w:tcPr>
            <w:tcW w:w="4678" w:type="dxa"/>
            <w:shd w:val="clear" w:color="auto" w:fill="auto"/>
          </w:tcPr>
          <w:p w14:paraId="3F100907" w14:textId="77777777" w:rsidR="00271255" w:rsidRPr="00C44D1B" w:rsidRDefault="00271255" w:rsidP="00FA4D2A">
            <w:pPr>
              <w:rPr>
                <w:color w:val="000000"/>
              </w:rPr>
            </w:pPr>
            <w:bookmarkStart w:id="3467" w:name="_PERM_MCCTEMPBM_CRPT80111731___5"/>
            <w:r w:rsidRPr="00C44D1B">
              <w:rPr>
                <w:color w:val="000000"/>
              </w:rPr>
              <w:t>Used to activate a modification of a PDP context or EPS bearer resource.</w:t>
            </w:r>
            <w:bookmarkEnd w:id="3467"/>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468" w:name="_MCCTEMPBM_CRPT80111732___7"/>
            <w:r w:rsidRPr="00C44D1B">
              <w:rPr>
                <w:rFonts w:ascii="Courier New" w:hAnsi="Courier New" w:cs="Courier New"/>
                <w:color w:val="000000"/>
              </w:rPr>
              <w:t>+CGDSCONT</w:t>
            </w:r>
            <w:bookmarkEnd w:id="3468"/>
          </w:p>
        </w:tc>
        <w:tc>
          <w:tcPr>
            <w:tcW w:w="4678" w:type="dxa"/>
            <w:shd w:val="clear" w:color="auto" w:fill="auto"/>
          </w:tcPr>
          <w:p w14:paraId="66D2550E" w14:textId="77777777" w:rsidR="00124692" w:rsidRPr="00C44D1B" w:rsidRDefault="00271255" w:rsidP="00D073DA">
            <w:pPr>
              <w:rPr>
                <w:color w:val="000000"/>
              </w:rPr>
            </w:pPr>
            <w:bookmarkStart w:id="3469" w:name="_PERM_MCCTEMPBM_CRPT80111733___5"/>
            <w:r w:rsidRPr="00C44D1B">
              <w:rPr>
                <w:color w:val="000000"/>
              </w:rPr>
              <w:t>Used to define EPS Bearer Resource for a specific PDN for EPS.</w:t>
            </w:r>
            <w:bookmarkEnd w:id="3469"/>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470" w:name="_MCCTEMPBM_CRPT80111734___7"/>
            <w:r w:rsidRPr="00C44D1B">
              <w:rPr>
                <w:rFonts w:ascii="Courier New" w:hAnsi="Courier New" w:cs="Courier New"/>
                <w:color w:val="000000"/>
              </w:rPr>
              <w:t>+CGSCONTRDP</w:t>
            </w:r>
            <w:bookmarkEnd w:id="3470"/>
          </w:p>
        </w:tc>
        <w:tc>
          <w:tcPr>
            <w:tcW w:w="4678" w:type="dxa"/>
            <w:shd w:val="clear" w:color="auto" w:fill="auto"/>
          </w:tcPr>
          <w:p w14:paraId="0843A518" w14:textId="77777777" w:rsidR="00271255" w:rsidRPr="00C44D1B" w:rsidDel="00AB4669" w:rsidRDefault="00271255" w:rsidP="00FA4D2A">
            <w:pPr>
              <w:rPr>
                <w:color w:val="000000"/>
              </w:rPr>
            </w:pPr>
            <w:bookmarkStart w:id="3471" w:name="_PERM_MCCTEMPBM_CRPT80111735___5"/>
            <w:r w:rsidRPr="00C44D1B">
              <w:rPr>
                <w:color w:val="000000"/>
              </w:rPr>
              <w:t>Used to show dynamically allocated EPS Bearer Resource parameters.</w:t>
            </w:r>
            <w:bookmarkEnd w:id="3471"/>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472" w:name="_MCCTEMPBM_CRPT80111736___7"/>
            <w:r w:rsidRPr="00C44D1B">
              <w:rPr>
                <w:rFonts w:ascii="Courier New" w:hAnsi="Courier New" w:cs="Courier New"/>
                <w:color w:val="000000"/>
              </w:rPr>
              <w:t>+CGCMOD</w:t>
            </w:r>
            <w:bookmarkEnd w:id="3472"/>
          </w:p>
        </w:tc>
        <w:tc>
          <w:tcPr>
            <w:tcW w:w="4678" w:type="dxa"/>
            <w:shd w:val="clear" w:color="auto" w:fill="auto"/>
          </w:tcPr>
          <w:p w14:paraId="572D78B4" w14:textId="77777777" w:rsidR="00271255" w:rsidRPr="00C44D1B" w:rsidRDefault="00271255" w:rsidP="00FA4D2A">
            <w:pPr>
              <w:rPr>
                <w:color w:val="000000"/>
              </w:rPr>
            </w:pPr>
            <w:bookmarkStart w:id="3473" w:name="_PERM_MCCTEMPBM_CRPT80111737___5"/>
            <w:r w:rsidRPr="00C44D1B">
              <w:rPr>
                <w:color w:val="000000"/>
              </w:rPr>
              <w:t>Used to request a modification of a PDP context or EPS Bearer Resource.</w:t>
            </w:r>
            <w:bookmarkEnd w:id="3473"/>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474" w:name="_MCCTEMPBM_CRPT80111738___7"/>
            <w:r w:rsidRPr="00C44D1B">
              <w:rPr>
                <w:rFonts w:ascii="Courier New" w:hAnsi="Courier New" w:cs="Courier New"/>
                <w:color w:val="000000"/>
              </w:rPr>
              <w:t>+CGTFT</w:t>
            </w:r>
            <w:bookmarkEnd w:id="3474"/>
          </w:p>
        </w:tc>
        <w:tc>
          <w:tcPr>
            <w:tcW w:w="4678" w:type="dxa"/>
            <w:shd w:val="clear" w:color="auto" w:fill="auto"/>
          </w:tcPr>
          <w:p w14:paraId="3D8D8C0B" w14:textId="77777777" w:rsidR="00271255" w:rsidRPr="00C44D1B" w:rsidRDefault="00271255" w:rsidP="00FA4D2A">
            <w:pPr>
              <w:rPr>
                <w:color w:val="000000"/>
              </w:rPr>
            </w:pPr>
            <w:bookmarkStart w:id="3475" w:name="_PERM_MCCTEMPBM_CRPT80111739___5"/>
            <w:r w:rsidRPr="00C44D1B">
              <w:rPr>
                <w:color w:val="000000"/>
              </w:rPr>
              <w:t>Used to define a Traffic Flow Template for a PDP context or a Traffic Flow Aggregate for an EPS bearer resource.</w:t>
            </w:r>
            <w:bookmarkEnd w:id="3475"/>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476" w:name="_MCCTEMPBM_CRPT80111740___7"/>
            <w:r w:rsidRPr="00C44D1B">
              <w:rPr>
                <w:rFonts w:ascii="Courier New" w:hAnsi="Courier New" w:cs="Courier New"/>
                <w:color w:val="000000"/>
              </w:rPr>
              <w:t>+CGTFTRDP</w:t>
            </w:r>
            <w:bookmarkEnd w:id="3476"/>
          </w:p>
        </w:tc>
        <w:tc>
          <w:tcPr>
            <w:tcW w:w="4678" w:type="dxa"/>
            <w:shd w:val="clear" w:color="auto" w:fill="auto"/>
          </w:tcPr>
          <w:p w14:paraId="2E482D1A" w14:textId="77777777" w:rsidR="00271255" w:rsidRPr="00C44D1B" w:rsidRDefault="00271255" w:rsidP="00FA4D2A">
            <w:pPr>
              <w:rPr>
                <w:color w:val="000000"/>
              </w:rPr>
            </w:pPr>
            <w:bookmarkStart w:id="3477" w:name="_PERM_MCCTEMPBM_CRPT80111741___5"/>
            <w:r w:rsidRPr="00C44D1B">
              <w:rPr>
                <w:color w:val="000000"/>
              </w:rPr>
              <w:t>Used to show the network assigned Traffic Flow Template for an EPS bearer resource.</w:t>
            </w:r>
            <w:bookmarkEnd w:id="3477"/>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478" w:name="_MCCTEMPBM_CRPT80111742___7"/>
            <w:r w:rsidRPr="00C44D1B">
              <w:rPr>
                <w:rFonts w:ascii="Courier New" w:hAnsi="Courier New" w:cs="Courier New"/>
                <w:color w:val="000000"/>
              </w:rPr>
              <w:t>+CGEQOS</w:t>
            </w:r>
            <w:bookmarkEnd w:id="3478"/>
          </w:p>
        </w:tc>
        <w:tc>
          <w:tcPr>
            <w:tcW w:w="4678" w:type="dxa"/>
            <w:shd w:val="clear" w:color="auto" w:fill="auto"/>
          </w:tcPr>
          <w:p w14:paraId="3ED68919" w14:textId="77777777" w:rsidR="00271255" w:rsidRPr="00C44D1B" w:rsidRDefault="00271255" w:rsidP="00FA4D2A">
            <w:pPr>
              <w:rPr>
                <w:color w:val="000000"/>
              </w:rPr>
            </w:pPr>
            <w:bookmarkStart w:id="3479"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479"/>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480" w:name="_MCCTEMPBM_CRPT80111744___7"/>
            <w:r w:rsidRPr="00C44D1B">
              <w:rPr>
                <w:rFonts w:ascii="Courier New" w:hAnsi="Courier New" w:cs="Courier New"/>
                <w:color w:val="000000"/>
              </w:rPr>
              <w:t>+CGEQOSRDP</w:t>
            </w:r>
            <w:bookmarkEnd w:id="3480"/>
          </w:p>
        </w:tc>
        <w:tc>
          <w:tcPr>
            <w:tcW w:w="4678" w:type="dxa"/>
            <w:shd w:val="clear" w:color="auto" w:fill="auto"/>
          </w:tcPr>
          <w:p w14:paraId="15C3A7BD" w14:textId="77777777" w:rsidR="00271255" w:rsidRPr="00C44D1B" w:rsidRDefault="00271255" w:rsidP="00FA4D2A">
            <w:pPr>
              <w:rPr>
                <w:color w:val="000000"/>
              </w:rPr>
            </w:pPr>
            <w:bookmarkStart w:id="3481"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481"/>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482"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82"/>
          </w:p>
        </w:tc>
        <w:tc>
          <w:tcPr>
            <w:tcW w:w="4678" w:type="dxa"/>
            <w:shd w:val="clear" w:color="auto" w:fill="auto"/>
          </w:tcPr>
          <w:p w14:paraId="52DBFE20" w14:textId="77777777" w:rsidR="00124692" w:rsidRPr="00C44D1B" w:rsidRDefault="00124692" w:rsidP="00D073DA">
            <w:pPr>
              <w:rPr>
                <w:color w:val="000000"/>
              </w:rPr>
            </w:pPr>
            <w:bookmarkStart w:id="3483"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483"/>
          </w:p>
        </w:tc>
      </w:tr>
    </w:tbl>
    <w:p w14:paraId="0D2BA48A" w14:textId="77777777" w:rsidR="00124692" w:rsidRPr="00C44D1B" w:rsidRDefault="00124692" w:rsidP="00124692">
      <w:pPr>
        <w:rPr>
          <w:color w:val="000000"/>
        </w:rPr>
      </w:pPr>
      <w:bookmarkStart w:id="3484" w:name="_MCCTEMPBM_CRPT80111748___5"/>
    </w:p>
    <w:p w14:paraId="5E540019" w14:textId="77777777" w:rsidR="00124692" w:rsidRPr="00C44D1B" w:rsidRDefault="00124692" w:rsidP="00287991">
      <w:pPr>
        <w:pStyle w:val="TH"/>
        <w:rPr>
          <w:color w:val="000000"/>
        </w:rPr>
      </w:pPr>
      <w:bookmarkStart w:id="3485" w:name="_CRTable10_1_03"/>
      <w:bookmarkStart w:id="3486" w:name="_MCCTEMPBM_CRPT80111749___5"/>
      <w:bookmarkEnd w:id="3484"/>
      <w:r w:rsidRPr="00C44D1B">
        <w:rPr>
          <w:color w:val="000000"/>
        </w:rPr>
        <w:lastRenderedPageBreak/>
        <w:t>Table </w:t>
      </w:r>
      <w:bookmarkEnd w:id="3485"/>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487" w:name="_MCCTEMPBM_CRPT80111750___5" w:colFirst="0" w:colLast="0"/>
            <w:bookmarkEnd w:id="3486"/>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488" w:name="_MCCTEMPBM_CRPT80111751___7"/>
            <w:bookmarkEnd w:id="3487"/>
            <w:r w:rsidRPr="00C44D1B">
              <w:rPr>
                <w:rFonts w:ascii="Courier New" w:hAnsi="Courier New" w:cs="Courier New"/>
                <w:color w:val="000000"/>
              </w:rPr>
              <w:t>+CGATT</w:t>
            </w:r>
            <w:bookmarkEnd w:id="3488"/>
          </w:p>
        </w:tc>
        <w:tc>
          <w:tcPr>
            <w:tcW w:w="4678" w:type="dxa"/>
            <w:shd w:val="clear" w:color="auto" w:fill="auto"/>
          </w:tcPr>
          <w:p w14:paraId="7D697D53" w14:textId="77777777" w:rsidR="00124692" w:rsidRPr="00C44D1B" w:rsidRDefault="00124692" w:rsidP="001B3DCD">
            <w:pPr>
              <w:keepNext/>
              <w:rPr>
                <w:color w:val="000000"/>
              </w:rPr>
            </w:pPr>
            <w:bookmarkStart w:id="3489" w:name="_MCCTEMPBM_CRPT80111752___5"/>
            <w:r w:rsidRPr="00C44D1B">
              <w:rPr>
                <w:color w:val="000000"/>
              </w:rPr>
              <w:t>Used to attach/detach the MT from the Packet Domain service.</w:t>
            </w:r>
            <w:bookmarkEnd w:id="3489"/>
          </w:p>
        </w:tc>
      </w:tr>
    </w:tbl>
    <w:p w14:paraId="56310883" w14:textId="77777777" w:rsidR="00124692" w:rsidRPr="00C44D1B" w:rsidRDefault="00124692" w:rsidP="00124692">
      <w:pPr>
        <w:rPr>
          <w:color w:val="000000"/>
        </w:rPr>
      </w:pPr>
      <w:bookmarkStart w:id="3490" w:name="_MCCTEMPBM_CRPT80111753___5"/>
    </w:p>
    <w:bookmarkEnd w:id="3490"/>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491" w:name="_CR10_1_00"/>
      <w:bookmarkStart w:id="3492" w:name="_Toc20207640"/>
      <w:bookmarkStart w:id="3493" w:name="_Toc27579523"/>
      <w:bookmarkStart w:id="3494" w:name="_Toc36116103"/>
      <w:bookmarkStart w:id="3495" w:name="_Toc45214984"/>
      <w:bookmarkStart w:id="3496" w:name="_Toc51866752"/>
      <w:bookmarkStart w:id="3497" w:name="_Toc218776721"/>
      <w:bookmarkEnd w:id="3491"/>
      <w:r w:rsidRPr="00C44D1B">
        <w:t>10.1.00</w:t>
      </w:r>
      <w:r w:rsidRPr="00C44D1B">
        <w:tab/>
        <w:t>General remark about 5GS PDU sessions and EPS PDN connections</w:t>
      </w:r>
      <w:bookmarkEnd w:id="3492"/>
      <w:bookmarkEnd w:id="3493"/>
      <w:bookmarkEnd w:id="3494"/>
      <w:bookmarkEnd w:id="3495"/>
      <w:bookmarkEnd w:id="3496"/>
      <w:bookmarkEnd w:id="3497"/>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498" w:name="_CRTable10_1_001"/>
      <w:bookmarkStart w:id="3499" w:name="_MCCTEMPBM_CRPT80111754___5"/>
      <w:r w:rsidRPr="00C44D1B">
        <w:rPr>
          <w:color w:val="000000"/>
        </w:rPr>
        <w:t>Table </w:t>
      </w:r>
      <w:bookmarkEnd w:id="3498"/>
      <w:r w:rsidRPr="00C44D1B">
        <w:rPr>
          <w:color w:val="000000"/>
        </w:rPr>
        <w:t xml:space="preserve">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500" w:name="_MCCTEMPBM_CRPT80111755___5" w:colFirst="0" w:colLast="0"/>
            <w:bookmarkEnd w:id="3499"/>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501" w:name="_MCCTEMPBM_CRPT80111756___7"/>
            <w:bookmarkEnd w:id="3500"/>
            <w:r w:rsidRPr="00C44D1B">
              <w:rPr>
                <w:rFonts w:ascii="Courier New" w:hAnsi="Courier New" w:cs="Courier New"/>
                <w:color w:val="000000"/>
              </w:rPr>
              <w:t>+CGDCONT</w:t>
            </w:r>
            <w:bookmarkEnd w:id="3501"/>
          </w:p>
        </w:tc>
        <w:tc>
          <w:tcPr>
            <w:tcW w:w="4678" w:type="dxa"/>
            <w:shd w:val="clear" w:color="auto" w:fill="auto"/>
          </w:tcPr>
          <w:p w14:paraId="5559D870" w14:textId="77777777" w:rsidR="00437740" w:rsidRPr="00C44D1B" w:rsidRDefault="00437740" w:rsidP="007145DB">
            <w:pPr>
              <w:rPr>
                <w:color w:val="000000"/>
              </w:rPr>
            </w:pPr>
            <w:bookmarkStart w:id="3502" w:name="_MCCTEMPBM_CRPT80111757___5"/>
            <w:r w:rsidRPr="00C44D1B">
              <w:rPr>
                <w:color w:val="000000"/>
              </w:rPr>
              <w:t>Used to define a 5GS PDU session</w:t>
            </w:r>
            <w:bookmarkEnd w:id="3502"/>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503" w:name="_MCCTEMPBM_CRPT80111758___7"/>
            <w:r w:rsidRPr="00C44D1B">
              <w:rPr>
                <w:rFonts w:ascii="Courier New" w:hAnsi="Courier New" w:cs="Courier New"/>
                <w:color w:val="000000"/>
              </w:rPr>
              <w:t>+CGACT</w:t>
            </w:r>
            <w:bookmarkEnd w:id="3503"/>
          </w:p>
        </w:tc>
        <w:tc>
          <w:tcPr>
            <w:tcW w:w="4678" w:type="dxa"/>
            <w:shd w:val="clear" w:color="auto" w:fill="auto"/>
          </w:tcPr>
          <w:p w14:paraId="6979FB88" w14:textId="77777777" w:rsidR="00437740" w:rsidRPr="00C44D1B" w:rsidRDefault="00437740" w:rsidP="007145DB">
            <w:pPr>
              <w:rPr>
                <w:color w:val="000000"/>
              </w:rPr>
            </w:pPr>
            <w:bookmarkStart w:id="3504" w:name="_MCCTEMPBM_CRPT80111759___5"/>
            <w:r w:rsidRPr="00C44D1B">
              <w:rPr>
                <w:color w:val="000000"/>
              </w:rPr>
              <w:t>Used to activate a 5GS PDU session.</w:t>
            </w:r>
            <w:bookmarkEnd w:id="3504"/>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505" w:name="_MCCTEMPBM_CRPT80111760___7"/>
            <w:r w:rsidRPr="00C44D1B">
              <w:rPr>
                <w:rFonts w:ascii="Courier New" w:hAnsi="Courier New" w:cs="Courier New"/>
                <w:color w:val="000000"/>
              </w:rPr>
              <w:t>+CCSTATEREQ</w:t>
            </w:r>
            <w:bookmarkEnd w:id="3505"/>
          </w:p>
        </w:tc>
        <w:tc>
          <w:tcPr>
            <w:tcW w:w="4678" w:type="dxa"/>
            <w:shd w:val="clear" w:color="auto" w:fill="auto"/>
          </w:tcPr>
          <w:p w14:paraId="217B4496" w14:textId="77777777" w:rsidR="001A3685" w:rsidRPr="00C44D1B" w:rsidRDefault="001A3685" w:rsidP="007145DB">
            <w:pPr>
              <w:rPr>
                <w:color w:val="000000"/>
              </w:rPr>
            </w:pPr>
            <w:bookmarkStart w:id="3506" w:name="_MCCTEMPBM_CRPT80111761___5"/>
            <w:r w:rsidRPr="00C44D1B">
              <w:rPr>
                <w:color w:val="000000"/>
              </w:rPr>
              <w:t>Used to change the state of a PDU session</w:t>
            </w:r>
            <w:bookmarkEnd w:id="3506"/>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507"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507"/>
          </w:p>
        </w:tc>
        <w:tc>
          <w:tcPr>
            <w:tcW w:w="4678" w:type="dxa"/>
            <w:shd w:val="clear" w:color="auto" w:fill="auto"/>
          </w:tcPr>
          <w:p w14:paraId="575C51B9" w14:textId="77777777" w:rsidR="00437740" w:rsidRPr="00C44D1B" w:rsidRDefault="00437740" w:rsidP="007145DB">
            <w:pPr>
              <w:rPr>
                <w:color w:val="000000"/>
              </w:rPr>
            </w:pPr>
            <w:bookmarkStart w:id="3508"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508"/>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509" w:name="_MCCTEMPBM_CRPT80111764___7"/>
            <w:r w:rsidRPr="00C44D1B">
              <w:rPr>
                <w:rFonts w:ascii="Courier New" w:hAnsi="Courier New" w:cs="Courier New"/>
                <w:color w:val="000000"/>
              </w:rPr>
              <w:t>+CGCONTRDP</w:t>
            </w:r>
            <w:bookmarkEnd w:id="3509"/>
          </w:p>
        </w:tc>
        <w:tc>
          <w:tcPr>
            <w:tcW w:w="4678" w:type="dxa"/>
            <w:shd w:val="clear" w:color="auto" w:fill="auto"/>
          </w:tcPr>
          <w:p w14:paraId="3FDCD2E0" w14:textId="77777777" w:rsidR="00437740" w:rsidRPr="00C44D1B" w:rsidRDefault="00437740" w:rsidP="007145DB">
            <w:pPr>
              <w:rPr>
                <w:color w:val="000000"/>
              </w:rPr>
            </w:pPr>
            <w:bookmarkStart w:id="3510" w:name="_MCCTEMPBM_CRPT80111765___5"/>
            <w:r w:rsidRPr="00C44D1B">
              <w:rPr>
                <w:color w:val="000000"/>
              </w:rPr>
              <w:t>Used to show dynamically allocated 5GS PDU session parameters.</w:t>
            </w:r>
            <w:bookmarkEnd w:id="3510"/>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511" w:name="_MCCTEMPBM_CRPT80111766___7"/>
            <w:r w:rsidRPr="00C44D1B">
              <w:rPr>
                <w:rFonts w:ascii="Courier New" w:hAnsi="Courier New" w:cs="Courier New"/>
                <w:color w:val="000000"/>
              </w:rPr>
              <w:t>+CGEV: xxx ...</w:t>
            </w:r>
            <w:bookmarkEnd w:id="3511"/>
          </w:p>
        </w:tc>
        <w:tc>
          <w:tcPr>
            <w:tcW w:w="4678" w:type="dxa"/>
            <w:shd w:val="clear" w:color="auto" w:fill="auto"/>
          </w:tcPr>
          <w:p w14:paraId="181635E7" w14:textId="77777777" w:rsidR="00437740" w:rsidRPr="00C44D1B" w:rsidRDefault="00437740" w:rsidP="007145DB">
            <w:pPr>
              <w:rPr>
                <w:color w:val="000000"/>
              </w:rPr>
            </w:pPr>
            <w:bookmarkStart w:id="3512" w:name="_MCCTEMPBM_CRPT80111767___5"/>
            <w:r w:rsidRPr="00C44D1B">
              <w:rPr>
                <w:color w:val="000000"/>
              </w:rPr>
              <w:t>Used to indicate 5GS PDU session operations status.</w:t>
            </w:r>
            <w:bookmarkEnd w:id="3512"/>
          </w:p>
        </w:tc>
      </w:tr>
    </w:tbl>
    <w:p w14:paraId="59D7AA64" w14:textId="77777777" w:rsidR="00437740" w:rsidRPr="00C44D1B" w:rsidRDefault="00437740" w:rsidP="00437740">
      <w:pPr>
        <w:pStyle w:val="TH"/>
        <w:keepNext w:val="0"/>
        <w:rPr>
          <w:color w:val="000000"/>
        </w:rPr>
      </w:pPr>
      <w:bookmarkStart w:id="3513" w:name="_MCCTEMPBM_CRPT80111768___5"/>
    </w:p>
    <w:p w14:paraId="41B09758" w14:textId="77777777" w:rsidR="00437740" w:rsidRPr="00C44D1B" w:rsidRDefault="00437740" w:rsidP="00437740">
      <w:pPr>
        <w:pStyle w:val="TH"/>
        <w:keepNext w:val="0"/>
        <w:rPr>
          <w:color w:val="000000"/>
        </w:rPr>
      </w:pPr>
      <w:bookmarkStart w:id="3514" w:name="_CRTable10_1_002"/>
      <w:r w:rsidRPr="00C44D1B">
        <w:rPr>
          <w:color w:val="000000"/>
        </w:rPr>
        <w:t>Table </w:t>
      </w:r>
      <w:bookmarkEnd w:id="3514"/>
      <w:r w:rsidRPr="00C44D1B">
        <w:rPr>
          <w:color w:val="000000"/>
        </w:rPr>
        <w:t xml:space="preserve">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515" w:name="_MCCTEMPBM_CRPT80111769___5" w:colFirst="0" w:colLast="0"/>
            <w:bookmarkEnd w:id="3513"/>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516" w:name="_MCCTEMPBM_CRPT80111770___7"/>
            <w:bookmarkEnd w:id="3515"/>
            <w:r w:rsidRPr="00C44D1B">
              <w:rPr>
                <w:rFonts w:ascii="Courier New" w:hAnsi="Courier New" w:cs="Courier New"/>
                <w:color w:val="000000"/>
              </w:rPr>
              <w:t>+CGDSCONT</w:t>
            </w:r>
            <w:bookmarkEnd w:id="3516"/>
          </w:p>
        </w:tc>
        <w:tc>
          <w:tcPr>
            <w:tcW w:w="4678" w:type="dxa"/>
            <w:shd w:val="clear" w:color="auto" w:fill="auto"/>
          </w:tcPr>
          <w:p w14:paraId="197068B7" w14:textId="77777777" w:rsidR="00437740" w:rsidRPr="00C44D1B" w:rsidRDefault="00437740" w:rsidP="007145DB">
            <w:pPr>
              <w:rPr>
                <w:color w:val="000000"/>
              </w:rPr>
            </w:pPr>
            <w:bookmarkStart w:id="3517" w:name="_MCCTEMPBM_CRPT80111771___5"/>
            <w:r w:rsidRPr="00C44D1B">
              <w:rPr>
                <w:color w:val="000000"/>
              </w:rPr>
              <w:t>Used to define a 5GS QoS flow</w:t>
            </w:r>
            <w:bookmarkEnd w:id="3517"/>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518" w:name="_MCCTEMPBM_CRPT80111772___7"/>
            <w:r w:rsidRPr="00C44D1B">
              <w:rPr>
                <w:rFonts w:ascii="Courier New" w:hAnsi="Courier New" w:cs="Courier New"/>
                <w:color w:val="000000"/>
              </w:rPr>
              <w:t>+CGSCONTRDP</w:t>
            </w:r>
            <w:bookmarkEnd w:id="3518"/>
          </w:p>
        </w:tc>
        <w:tc>
          <w:tcPr>
            <w:tcW w:w="4678" w:type="dxa"/>
            <w:shd w:val="clear" w:color="auto" w:fill="auto"/>
          </w:tcPr>
          <w:p w14:paraId="5514B70F" w14:textId="77777777" w:rsidR="00437740" w:rsidRPr="00C44D1B" w:rsidRDefault="00437740" w:rsidP="007145DB">
            <w:pPr>
              <w:rPr>
                <w:color w:val="000000"/>
              </w:rPr>
            </w:pPr>
            <w:bookmarkStart w:id="3519" w:name="_MCCTEMPBM_CRPT80111773___5"/>
            <w:r w:rsidRPr="00C44D1B">
              <w:rPr>
                <w:color w:val="000000"/>
              </w:rPr>
              <w:t>Used to show dynamically allocated 5GS QoS flow parameters</w:t>
            </w:r>
            <w:bookmarkEnd w:id="3519"/>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520" w:name="_MCCTEMPBM_CRPT80111774___7"/>
            <w:r w:rsidRPr="00C44D1B">
              <w:rPr>
                <w:rFonts w:ascii="Courier New" w:hAnsi="Courier New" w:cs="Courier New"/>
                <w:color w:val="000000"/>
              </w:rPr>
              <w:t>+CGTFT</w:t>
            </w:r>
            <w:bookmarkEnd w:id="3520"/>
          </w:p>
        </w:tc>
        <w:tc>
          <w:tcPr>
            <w:tcW w:w="4678" w:type="dxa"/>
            <w:shd w:val="clear" w:color="auto" w:fill="auto"/>
          </w:tcPr>
          <w:p w14:paraId="3B802AE4" w14:textId="77777777" w:rsidR="00437740" w:rsidRPr="00C44D1B" w:rsidRDefault="00437740" w:rsidP="007145DB">
            <w:pPr>
              <w:rPr>
                <w:color w:val="000000"/>
              </w:rPr>
            </w:pPr>
            <w:bookmarkStart w:id="3521" w:name="_MCCTEMPBM_CRPT80111775___5"/>
            <w:r w:rsidRPr="00C44D1B">
              <w:rPr>
                <w:color w:val="000000"/>
              </w:rPr>
              <w:t>Used to define QoS rules for a 5GS QoS flow</w:t>
            </w:r>
            <w:bookmarkEnd w:id="3521"/>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522" w:name="_MCCTEMPBM_CRPT80111776___7"/>
            <w:r w:rsidRPr="00C44D1B">
              <w:rPr>
                <w:rFonts w:ascii="Courier New" w:hAnsi="Courier New" w:cs="Courier New"/>
                <w:color w:val="000000"/>
              </w:rPr>
              <w:t>+CGTFTRDP</w:t>
            </w:r>
            <w:bookmarkEnd w:id="3522"/>
          </w:p>
        </w:tc>
        <w:tc>
          <w:tcPr>
            <w:tcW w:w="4678" w:type="dxa"/>
            <w:shd w:val="clear" w:color="auto" w:fill="auto"/>
          </w:tcPr>
          <w:p w14:paraId="529B609D" w14:textId="77777777" w:rsidR="00437740" w:rsidRPr="00C44D1B" w:rsidRDefault="00437740" w:rsidP="007145DB">
            <w:pPr>
              <w:rPr>
                <w:color w:val="000000"/>
              </w:rPr>
            </w:pPr>
            <w:bookmarkStart w:id="3523" w:name="_MCCTEMPBM_CRPT80111777___5"/>
            <w:r w:rsidRPr="00C44D1B">
              <w:rPr>
                <w:color w:val="000000"/>
              </w:rPr>
              <w:t>Used to show the network assigned QoS rules for a 5GS QoS flow</w:t>
            </w:r>
            <w:bookmarkEnd w:id="3523"/>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524" w:name="_MCCTEMPBM_CRPT80111778___7"/>
            <w:r w:rsidRPr="00C44D1B">
              <w:rPr>
                <w:rFonts w:ascii="Courier New" w:hAnsi="Courier New" w:cs="Courier New"/>
                <w:color w:val="000000"/>
              </w:rPr>
              <w:t>+C5GQOS</w:t>
            </w:r>
            <w:bookmarkEnd w:id="3524"/>
          </w:p>
        </w:tc>
        <w:tc>
          <w:tcPr>
            <w:tcW w:w="4678" w:type="dxa"/>
            <w:shd w:val="clear" w:color="auto" w:fill="auto"/>
          </w:tcPr>
          <w:p w14:paraId="1EACCA21" w14:textId="77777777" w:rsidR="00437740" w:rsidRPr="00C44D1B" w:rsidRDefault="00437740" w:rsidP="007145DB">
            <w:pPr>
              <w:rPr>
                <w:color w:val="000000"/>
              </w:rPr>
            </w:pPr>
            <w:bookmarkStart w:id="3525" w:name="_MCCTEMPBM_CRPT80111779___5"/>
            <w:r w:rsidRPr="00C44D1B">
              <w:rPr>
                <w:color w:val="000000"/>
              </w:rPr>
              <w:t>Used to define QoS flows of a 5GS PDU session</w:t>
            </w:r>
            <w:bookmarkEnd w:id="3525"/>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526" w:name="_MCCTEMPBM_CRPT80111780___7"/>
            <w:r w:rsidRPr="00C44D1B">
              <w:rPr>
                <w:rFonts w:ascii="Courier New" w:hAnsi="Courier New" w:cs="Courier New"/>
                <w:color w:val="000000"/>
              </w:rPr>
              <w:t>+C5GQOSRDP</w:t>
            </w:r>
            <w:bookmarkEnd w:id="3526"/>
          </w:p>
        </w:tc>
        <w:tc>
          <w:tcPr>
            <w:tcW w:w="4678" w:type="dxa"/>
            <w:shd w:val="clear" w:color="auto" w:fill="auto"/>
          </w:tcPr>
          <w:p w14:paraId="6630CA22" w14:textId="77777777" w:rsidR="00437740" w:rsidRPr="00C44D1B" w:rsidRDefault="00437740" w:rsidP="007145DB">
            <w:pPr>
              <w:rPr>
                <w:color w:val="000000"/>
              </w:rPr>
            </w:pPr>
            <w:bookmarkStart w:id="3527" w:name="_MCCTEMPBM_CRPT80111781___5"/>
            <w:r w:rsidRPr="00C44D1B">
              <w:rPr>
                <w:color w:val="000000"/>
              </w:rPr>
              <w:t>Used to show the dynamically allocated QoS flows corresponding to a 5GS PDU session.</w:t>
            </w:r>
            <w:bookmarkEnd w:id="3527"/>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528" w:name="_MCCTEMPBM_CRPT80111782___7"/>
            <w:r w:rsidRPr="00C44D1B">
              <w:rPr>
                <w:rFonts w:ascii="Courier New" w:hAnsi="Courier New" w:cs="Courier New"/>
                <w:color w:val="000000"/>
              </w:rPr>
              <w:lastRenderedPageBreak/>
              <w:t>+C5GPDUAUTHS</w:t>
            </w:r>
            <w:bookmarkEnd w:id="3528"/>
          </w:p>
        </w:tc>
        <w:tc>
          <w:tcPr>
            <w:tcW w:w="4678" w:type="dxa"/>
            <w:shd w:val="clear" w:color="auto" w:fill="auto"/>
          </w:tcPr>
          <w:p w14:paraId="5BA8F061" w14:textId="77777777" w:rsidR="001A3685" w:rsidRPr="00C44D1B" w:rsidRDefault="001A3685" w:rsidP="001A3685">
            <w:pPr>
              <w:rPr>
                <w:color w:val="000000"/>
              </w:rPr>
            </w:pPr>
            <w:bookmarkStart w:id="3529" w:name="_MCCTEMPBM_CRPT80111783___5"/>
            <w:r w:rsidRPr="00C44D1B">
              <w:rPr>
                <w:color w:val="000000"/>
              </w:rPr>
              <w:t xml:space="preserve">Used to define </w:t>
            </w:r>
            <w:r w:rsidRPr="00C44D1B">
              <w:t>5G PDU Session Authentication settings.</w:t>
            </w:r>
            <w:bookmarkEnd w:id="3529"/>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530" w:name="_MCCTEMPBM_CRPT80111784___7"/>
            <w:r w:rsidRPr="00C44D1B">
              <w:rPr>
                <w:rFonts w:ascii="Courier New" w:hAnsi="Courier New" w:cs="Courier New"/>
                <w:color w:val="000000"/>
                <w:lang w:val="fr-FR"/>
              </w:rPr>
              <w:t>+C5GPDUAUTHR</w:t>
            </w:r>
            <w:bookmarkEnd w:id="3530"/>
          </w:p>
        </w:tc>
        <w:tc>
          <w:tcPr>
            <w:tcW w:w="4678" w:type="dxa"/>
            <w:shd w:val="clear" w:color="auto" w:fill="auto"/>
          </w:tcPr>
          <w:p w14:paraId="4A1F99A2" w14:textId="77777777" w:rsidR="001A3685" w:rsidRPr="00C44D1B" w:rsidRDefault="001A3685" w:rsidP="001A3685">
            <w:pPr>
              <w:rPr>
                <w:color w:val="000000"/>
              </w:rPr>
            </w:pPr>
            <w:bookmarkStart w:id="3531" w:name="_MCCTEMPBM_CRPT80111785___5"/>
            <w:r w:rsidRPr="00C44D1B">
              <w:rPr>
                <w:color w:val="000000"/>
              </w:rPr>
              <w:t xml:space="preserve">Used to indicate </w:t>
            </w:r>
            <w:r w:rsidRPr="00C44D1B">
              <w:t>5G PDU Session Authentication Response</w:t>
            </w:r>
            <w:r w:rsidRPr="00C44D1B">
              <w:rPr>
                <w:color w:val="000000"/>
              </w:rPr>
              <w:t>.</w:t>
            </w:r>
            <w:bookmarkEnd w:id="3531"/>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532" w:name="_CRTable10_1_003"/>
      <w:bookmarkStart w:id="3533" w:name="_MCCTEMPBM_CRPT80111786___5"/>
      <w:r w:rsidRPr="00C44D1B">
        <w:rPr>
          <w:color w:val="000000"/>
        </w:rPr>
        <w:t>Table </w:t>
      </w:r>
      <w:bookmarkEnd w:id="3532"/>
      <w:r w:rsidRPr="00C44D1B">
        <w:rPr>
          <w:color w:val="000000"/>
        </w:rPr>
        <w:t>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534" w:name="_MCCTEMPBM_CRPT80111787___5" w:colFirst="0" w:colLast="0"/>
            <w:bookmarkEnd w:id="3533"/>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535" w:name="_MCCTEMPBM_CRPT80111788___7"/>
            <w:bookmarkEnd w:id="3534"/>
            <w:r w:rsidRPr="00C44D1B">
              <w:rPr>
                <w:rFonts w:ascii="Courier New" w:hAnsi="Courier New" w:cs="Courier New"/>
                <w:color w:val="000000"/>
              </w:rPr>
              <w:t>+CGATT</w:t>
            </w:r>
            <w:bookmarkEnd w:id="3535"/>
          </w:p>
        </w:tc>
        <w:tc>
          <w:tcPr>
            <w:tcW w:w="4678" w:type="dxa"/>
            <w:shd w:val="clear" w:color="auto" w:fill="auto"/>
          </w:tcPr>
          <w:p w14:paraId="1EBE1E64" w14:textId="77777777" w:rsidR="00437740" w:rsidRPr="00C44D1B" w:rsidRDefault="00437740" w:rsidP="007145DB">
            <w:pPr>
              <w:keepNext/>
              <w:rPr>
                <w:color w:val="000000"/>
              </w:rPr>
            </w:pPr>
            <w:bookmarkStart w:id="3536" w:name="_MCCTEMPBM_CRPT80111789___5"/>
            <w:r w:rsidRPr="00C44D1B">
              <w:rPr>
                <w:color w:val="000000"/>
              </w:rPr>
              <w:t>Used to attach/detach the MT from the packet domain service.</w:t>
            </w:r>
            <w:bookmarkEnd w:id="3536"/>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537"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538" w:name="_MCCTEMPBM_CRPT80111791___5"/>
            <w:r w:rsidRPr="00C44D1B">
              <w:rPr>
                <w:color w:val="000000"/>
              </w:rPr>
              <w:t>Indicates 5GS network registration status</w:t>
            </w:r>
            <w:bookmarkEnd w:id="3538"/>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537"/>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539" w:name="_CR10_1_1"/>
      <w:bookmarkStart w:id="3540" w:name="_Toc20207641"/>
      <w:bookmarkStart w:id="3541" w:name="_Toc27579524"/>
      <w:bookmarkStart w:id="3542" w:name="_Toc36116104"/>
      <w:bookmarkStart w:id="3543" w:name="_Toc45214985"/>
      <w:bookmarkStart w:id="3544" w:name="_Toc51866753"/>
      <w:bookmarkStart w:id="3545" w:name="_Toc218776722"/>
      <w:bookmarkEnd w:id="3539"/>
      <w:r w:rsidRPr="00C44D1B">
        <w:t>10.1.1</w:t>
      </w:r>
      <w:r w:rsidRPr="00C44D1B">
        <w:tab/>
        <w:t xml:space="preserve">Define PDP </w:t>
      </w:r>
      <w:r w:rsidR="00E94632" w:rsidRPr="00C44D1B">
        <w:t>c</w:t>
      </w:r>
      <w:r w:rsidRPr="00C44D1B">
        <w:t>ontext +CGDCONT</w:t>
      </w:r>
      <w:bookmarkEnd w:id="3540"/>
      <w:bookmarkEnd w:id="3541"/>
      <w:bookmarkEnd w:id="3542"/>
      <w:bookmarkEnd w:id="3543"/>
      <w:bookmarkEnd w:id="3544"/>
      <w:bookmarkEnd w:id="3545"/>
    </w:p>
    <w:p w14:paraId="0B28FC70" w14:textId="77777777" w:rsidR="00026965" w:rsidRPr="00C44D1B" w:rsidRDefault="00026965">
      <w:pPr>
        <w:pStyle w:val="TH"/>
      </w:pPr>
      <w:bookmarkStart w:id="3546" w:name="_CRTable111"/>
      <w:r w:rsidRPr="00C44D1B">
        <w:t>Table </w:t>
      </w:r>
      <w:bookmarkEnd w:id="3546"/>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547"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49418D6C"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548" w:name="_MCCTEMPBM_CRPT80111793___7" w:colFirst="0" w:colLast="1"/>
            <w:bookmarkEnd w:id="3547"/>
            <w:r w:rsidRPr="00C44D1B">
              <w:rPr>
                <w:rFonts w:ascii="Courier New" w:hAnsi="Courier New"/>
              </w:rPr>
              <w:lastRenderedPageBreak/>
              <w:t>+CGDCONT?</w:t>
            </w:r>
          </w:p>
        </w:tc>
        <w:tc>
          <w:tcPr>
            <w:tcW w:w="4819" w:type="dxa"/>
          </w:tcPr>
          <w:p w14:paraId="7F65FBEA" w14:textId="49ADFCB5"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44CD7" w:rsidRPr="00C44D1B">
              <w:rPr>
                <w:rFonts w:ascii="Courier New" w:hAnsi="Courier New" w:cs="Courier New"/>
              </w:rPr>
              <w: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08188124"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549" w:name="_MCCTEMPBM_CRPT80111794___7"/>
            <w:bookmarkEnd w:id="3548"/>
            <w:r w:rsidRPr="00C44D1B">
              <w:rPr>
                <w:rFonts w:ascii="Courier New" w:hAnsi="Courier New"/>
              </w:rPr>
              <w:lastRenderedPageBreak/>
              <w:t>+CGDCONT=?</w:t>
            </w:r>
            <w:bookmarkEnd w:id="3549"/>
          </w:p>
        </w:tc>
        <w:tc>
          <w:tcPr>
            <w:tcW w:w="4819" w:type="dxa"/>
          </w:tcPr>
          <w:p w14:paraId="7C03972D" w14:textId="5E493A47" w:rsidR="00C44CD7" w:rsidRPr="00C44D1B" w:rsidRDefault="00026965" w:rsidP="00C44CD7">
            <w:pPr>
              <w:spacing w:after="20"/>
              <w:rPr>
                <w:lang w:eastAsia="ja-JP"/>
              </w:rPr>
            </w:pPr>
            <w:bookmarkStart w:id="3550"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17BAE8D2" w14:textId="30CB9AC0" w:rsidR="00026965" w:rsidRPr="00C44D1B" w:rsidRDefault="00026965">
            <w:pPr>
              <w:spacing w:after="20"/>
              <w:rPr>
                <w:rFonts w:ascii="Courier New" w:hAnsi="Courier New"/>
              </w:rPr>
            </w:pPr>
          </w:p>
          <w:p w14:paraId="3FA46B33" w14:textId="525A2CFF" w:rsidR="001B6139" w:rsidRPr="00505697" w:rsidRDefault="00026965" w:rsidP="00ED6F0C">
            <w:pPr>
              <w:spacing w:after="20"/>
              <w:rPr>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lastRenderedPageBreak/>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3EE80027" w14:textId="77777777" w:rsidR="00026965" w:rsidRPr="00C44D1B" w:rsidRDefault="00026965">
            <w:pPr>
              <w:spacing w:after="20"/>
              <w:rPr>
                <w:rFonts w:ascii="Courier New" w:hAnsi="Courier New"/>
              </w:rPr>
            </w:pPr>
            <w:bookmarkStart w:id="3551" w:name="_MCCTEMPBM_CRPT80111796___7"/>
            <w:bookmarkEnd w:id="3550"/>
            <w:r w:rsidRPr="00C44D1B">
              <w:rPr>
                <w:rFonts w:ascii="Courier New" w:hAnsi="Courier New"/>
              </w:rPr>
              <w:t>[...]]</w:t>
            </w:r>
            <w:bookmarkEnd w:id="3551"/>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552" w:name="_MCCTEMPBM_CRPT80111797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52"/>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553"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553"/>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554"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554"/>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555"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555"/>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556"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557" w:name="_MCCTEMPBM_CRPT80111802___7"/>
      <w:bookmarkEnd w:id="3556"/>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558" w:name="_MCCTEMPBM_CRPT80111803___7"/>
      <w:bookmarkEnd w:id="3557"/>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559" w:name="_MCCTEMPBM_CRPT80111804___2"/>
      <w:bookmarkEnd w:id="3558"/>
      <w:r w:rsidRPr="00C44D1B">
        <w:rPr>
          <w:lang w:val="en-US"/>
        </w:rPr>
        <w:t>X.25</w:t>
      </w:r>
      <w:r w:rsidRPr="00C44D1B">
        <w:rPr>
          <w:lang w:val="en-US"/>
        </w:rPr>
        <w:tab/>
        <w:t>ITU-T/CCITT X.25 layer 3 (Obsolete)</w:t>
      </w:r>
    </w:p>
    <w:p w14:paraId="1E5ADB59" w14:textId="77777777" w:rsidR="00026965" w:rsidRPr="006B696F" w:rsidRDefault="00026965" w:rsidP="007F7506">
      <w:pPr>
        <w:pStyle w:val="B2"/>
        <w:ind w:left="1701" w:hanging="1134"/>
      </w:pPr>
      <w:r w:rsidRPr="006B696F">
        <w:t>IP</w:t>
      </w:r>
      <w:r w:rsidRPr="006B696F">
        <w:tab/>
        <w:t>Internet Protocol (IETF</w:t>
      </w:r>
      <w:r w:rsidR="005F2F52" w:rsidRPr="006B696F">
        <w:t> </w:t>
      </w:r>
      <w:r w:rsidRPr="006B696F">
        <w:t>STD</w:t>
      </w:r>
      <w:r w:rsidR="005F2F52" w:rsidRPr="006B696F">
        <w:t> </w:t>
      </w:r>
      <w:r w:rsidRPr="006B696F">
        <w:t>5</w:t>
      </w:r>
      <w:r w:rsidR="005F2F52" w:rsidRPr="006B696F">
        <w:t> [103]</w:t>
      </w:r>
      <w:r w:rsidRPr="006B696F">
        <w:t>)</w:t>
      </w:r>
    </w:p>
    <w:p w14:paraId="1E9DB1B0" w14:textId="77777777" w:rsidR="00026965" w:rsidRPr="006B696F" w:rsidRDefault="00026965" w:rsidP="007F7506">
      <w:pPr>
        <w:pStyle w:val="B2"/>
        <w:ind w:left="1701" w:hanging="1134"/>
      </w:pPr>
      <w:r w:rsidRPr="006B696F">
        <w:t>IPV6</w:t>
      </w:r>
      <w:r w:rsidRPr="006B696F">
        <w:tab/>
        <w:t>Internet Protocol, version 6 (</w:t>
      </w:r>
      <w:r w:rsidR="005F2F52" w:rsidRPr="006B696F">
        <w:t xml:space="preserve">see </w:t>
      </w:r>
      <w:r w:rsidRPr="006B696F">
        <w:t>RFC</w:t>
      </w:r>
      <w:r w:rsidR="006D09F7" w:rsidRPr="006B696F">
        <w:t> </w:t>
      </w:r>
      <w:r w:rsidRPr="006B696F">
        <w:t>2460</w:t>
      </w:r>
      <w:r w:rsidR="005F2F52" w:rsidRPr="006B696F">
        <w:t> [106</w:t>
      </w:r>
      <w:r w:rsidR="00C42B70" w:rsidRPr="006B696F">
        <w:t>]</w:t>
      </w:r>
      <w:r w:rsidRPr="006B696F">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559"/>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560" w:name="_MCCTEMPBM_CRPT80111805___7"/>
      <w:r w:rsidRPr="00C44D1B">
        <w:rPr>
          <w:rFonts w:ascii="Courier New" w:hAnsi="Courier New"/>
        </w:rPr>
        <w:lastRenderedPageBreak/>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561" w:name="_MCCTEMPBM_CRPT80111806___3"/>
      <w:bookmarkEnd w:id="3560"/>
      <w:r w:rsidRPr="00C44D1B">
        <w:t>If the value is null or omitted, then the subscription value will be requested.</w:t>
      </w:r>
    </w:p>
    <w:p w14:paraId="563925C2" w14:textId="77777777" w:rsidR="00026965" w:rsidRPr="00C44D1B" w:rsidRDefault="00026965">
      <w:pPr>
        <w:pStyle w:val="B1"/>
      </w:pPr>
      <w:bookmarkStart w:id="3562" w:name="_MCCTEMPBM_CRPT80111807___7"/>
      <w:bookmarkEnd w:id="3561"/>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562"/>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563"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563"/>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564"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564"/>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565"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565"/>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566"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566"/>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lastRenderedPageBreak/>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567" w:name="_MCCTEMPBM_CRPT80111812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568" w:name="_MCCTEMPBM_CRPT80111813___7"/>
      <w:bookmarkEnd w:id="3567"/>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568"/>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569"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69"/>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570"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570"/>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571"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571"/>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572"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573" w:name="_MCCTEMPBM_CRPT80111818___7"/>
      <w:bookmarkEnd w:id="3572"/>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573"/>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574"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74"/>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575"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576" w:name="_MCCTEMPBM_CRPT80111821___7"/>
      <w:bookmarkEnd w:id="3575"/>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76"/>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577"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77"/>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578" w:name="_MCCTEMPBM_CRPT80111823___7"/>
      <w:r w:rsidRPr="00C44D1B">
        <w:rPr>
          <w:rFonts w:ascii="Courier New" w:hAnsi="Courier New" w:cs="Courier New"/>
        </w:rPr>
        <w:lastRenderedPageBreak/>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578"/>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579"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579"/>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580"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580"/>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581"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1"/>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582"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2"/>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583"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83"/>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584"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584"/>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585"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5"/>
    <w:p w14:paraId="70B749BB" w14:textId="77777777" w:rsidR="003E519D" w:rsidRPr="00C44D1B" w:rsidRDefault="003E519D" w:rsidP="003E519D">
      <w:pPr>
        <w:pStyle w:val="B2"/>
      </w:pPr>
      <w:r w:rsidRPr="00C44D1B">
        <w:rPr>
          <w:u w:val="single"/>
        </w:rPr>
        <w:lastRenderedPageBreak/>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Default="00442A38" w:rsidP="00442A38">
      <w:pPr>
        <w:pStyle w:val="B1"/>
      </w:pPr>
      <w:bookmarkStart w:id="3586" w:name="_MCCTEMPBM_CRPT80111831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p w14:paraId="360AA850" w14:textId="39E4FF28" w:rsidR="00AC341C" w:rsidRPr="00C44D1B" w:rsidRDefault="00AC341C" w:rsidP="00AC341C">
      <w:pPr>
        <w:pStyle w:val="B2"/>
      </w:pPr>
      <w:r w:rsidRPr="00AC341C">
        <w:rPr>
          <w:u w:val="single"/>
        </w:rPr>
        <w:t>0</w:t>
      </w:r>
      <w:r w:rsidRPr="00AC341C">
        <w:rPr>
          <w:u w:val="single"/>
        </w:rPr>
        <w:tab/>
        <w:t>No additional information</w:t>
      </w:r>
    </w:p>
    <w:bookmarkEnd w:id="3586"/>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587"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588" w:name="_MCCTEMPBM_CRPT80111833___7"/>
      <w:bookmarkEnd w:id="3587"/>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588"/>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589"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590" w:name="_MCCTEMPBM_CRPT80111835___7"/>
      <w:bookmarkEnd w:id="3589"/>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90"/>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591"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591"/>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lastRenderedPageBreak/>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Default="00C44CD7" w:rsidP="00C44CD7">
      <w:pPr>
        <w:pStyle w:val="B2"/>
        <w:rPr>
          <w:lang w:eastAsia="zh-TW"/>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3E4DD39B" w14:textId="77777777" w:rsidR="00505697" w:rsidRDefault="00505697" w:rsidP="00505697">
      <w:pPr>
        <w:pStyle w:val="B1"/>
      </w:pPr>
      <w:r w:rsidRPr="00C44D1B">
        <w:rPr>
          <w:rFonts w:ascii="Courier New" w:eastAsiaTheme="minorHAnsi" w:hAnsi="Courier New" w:cs="Courier New"/>
          <w:color w:val="000000"/>
        </w:rPr>
        <w:t>&lt;</w:t>
      </w:r>
      <w:r w:rsidRPr="00505697">
        <w:rPr>
          <w:rFonts w:ascii="Courier New" w:eastAsiaTheme="minorHAnsi" w:hAnsi="Courier New" w:cs="Courier New"/>
          <w:color w:val="000000"/>
        </w:rPr>
        <w:t>EPT-S1</w:t>
      </w:r>
      <w:r w:rsidRPr="00C44D1B">
        <w:rPr>
          <w:rFonts w:ascii="Courier New" w:eastAsiaTheme="minorHAnsi" w:hAnsi="Courier New" w:cs="Courier New"/>
          <w:color w:val="000000"/>
        </w:rPr>
        <w:t>&gt;</w:t>
      </w:r>
      <w:r w:rsidRPr="00505697">
        <w:rPr>
          <w:rFonts w:ascii="Courier New" w:eastAsiaTheme="minorHAnsi" w:hAnsi="Courier New" w:cs="Courier New"/>
          <w:color w:val="000000"/>
        </w:rPr>
        <w:t>: integer type; indicates UE’s 5GSM capability for Ethernet PDN type in S1 mode as specified in 3GPP TS 24.501 [161].</w:t>
      </w:r>
    </w:p>
    <w:p w14:paraId="4ABBC3D7" w14:textId="77777777" w:rsidR="00505697" w:rsidRPr="00505697" w:rsidRDefault="00505697" w:rsidP="00505697">
      <w:pPr>
        <w:pStyle w:val="B2"/>
      </w:pPr>
      <w:r w:rsidRPr="00505697">
        <w:t>0</w:t>
      </w:r>
      <w:r w:rsidRPr="00505697">
        <w:tab/>
        <w:t xml:space="preserve">   Ethernet PDN type in S1 mode not supported</w:t>
      </w:r>
    </w:p>
    <w:p w14:paraId="45DC36F2" w14:textId="2054E37A" w:rsidR="00505697" w:rsidRPr="00C44D1B" w:rsidRDefault="00505697" w:rsidP="00505697">
      <w:pPr>
        <w:pStyle w:val="B2"/>
        <w:rPr>
          <w:b/>
        </w:rPr>
      </w:pPr>
      <w:r w:rsidRPr="00505697">
        <w:t>1</w:t>
      </w:r>
      <w:r w:rsidRPr="00505697">
        <w:tab/>
        <w:t xml:space="preserve">   Ethernet PDN type in S1 mode supported</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592" w:name="_CR10_1_2"/>
      <w:bookmarkStart w:id="3593" w:name="_Toc20207642"/>
      <w:bookmarkStart w:id="3594" w:name="_Toc27579525"/>
      <w:bookmarkStart w:id="3595" w:name="_Toc36116105"/>
      <w:bookmarkStart w:id="3596" w:name="_Toc45214986"/>
      <w:bookmarkStart w:id="3597" w:name="_Toc51866754"/>
      <w:bookmarkStart w:id="3598" w:name="_Toc218776723"/>
      <w:bookmarkEnd w:id="3592"/>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593"/>
      <w:bookmarkEnd w:id="3594"/>
      <w:bookmarkEnd w:id="3595"/>
      <w:bookmarkEnd w:id="3596"/>
      <w:bookmarkEnd w:id="3597"/>
      <w:bookmarkEnd w:id="3598"/>
    </w:p>
    <w:p w14:paraId="2D0BFB6C" w14:textId="77777777" w:rsidR="00026965" w:rsidRPr="00C44D1B" w:rsidRDefault="00026965" w:rsidP="007D1BB8">
      <w:pPr>
        <w:pStyle w:val="TH"/>
      </w:pPr>
      <w:bookmarkStart w:id="3599" w:name="_CRTable112"/>
      <w:r w:rsidRPr="00C44D1B">
        <w:t>Table </w:t>
      </w:r>
      <w:bookmarkEnd w:id="3599"/>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600"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601" w:name="_MCCTEMPBM_CRPT80111838___7" w:colFirst="0" w:colLast="1"/>
            <w:bookmarkEnd w:id="3600"/>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602" w:name="_MCCTEMPBM_CRPT80111839___7"/>
            <w:bookmarkEnd w:id="3601"/>
            <w:r w:rsidRPr="00C44D1B">
              <w:rPr>
                <w:rFonts w:ascii="Courier New" w:hAnsi="Courier New"/>
              </w:rPr>
              <w:t>+CGDSCONT=?</w:t>
            </w:r>
            <w:bookmarkEnd w:id="3602"/>
          </w:p>
        </w:tc>
        <w:tc>
          <w:tcPr>
            <w:tcW w:w="4881" w:type="dxa"/>
          </w:tcPr>
          <w:p w14:paraId="10092861" w14:textId="77777777" w:rsidR="00026965" w:rsidRPr="00C44D1B" w:rsidRDefault="00026965">
            <w:pPr>
              <w:spacing w:after="20"/>
              <w:rPr>
                <w:rFonts w:ascii="Courier New" w:hAnsi="Courier New"/>
              </w:rPr>
            </w:pPr>
            <w:bookmarkStart w:id="3603"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603"/>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604"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04"/>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605"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605"/>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606"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607" w:name="_MCCTEMPBM_CRPT80111844___7"/>
      <w:bookmarkEnd w:id="360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607"/>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608"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609" w:name="_MCCTEMPBM_CRPT80111846___7"/>
      <w:bookmarkEnd w:id="3608"/>
      <w:r w:rsidRPr="00C44D1B">
        <w:lastRenderedPageBreak/>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610" w:name="_MCCTEMPBM_CRPT80111847___7"/>
      <w:bookmarkEnd w:id="3609"/>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610"/>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611"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611"/>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612"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612"/>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bookmarkStart w:id="3613" w:name="_CR10_1_3"/>
      <w:bookmarkEnd w:id="3613"/>
      <w:r w:rsidRPr="00C44D1B">
        <w:br w:type="page"/>
      </w:r>
      <w:bookmarkStart w:id="3614" w:name="_Toc20207643"/>
      <w:bookmarkStart w:id="3615" w:name="_Toc27579526"/>
      <w:bookmarkStart w:id="3616" w:name="_Toc36116106"/>
      <w:bookmarkStart w:id="3617" w:name="_Toc45214987"/>
      <w:bookmarkStart w:id="3618" w:name="_Toc51866755"/>
      <w:bookmarkStart w:id="3619" w:name="_Toc218776724"/>
      <w:r w:rsidRPr="00C44D1B">
        <w:lastRenderedPageBreak/>
        <w:t>10.1.3</w:t>
      </w:r>
      <w:r w:rsidRPr="00C44D1B">
        <w:tab/>
        <w:t xml:space="preserve">Traffic </w:t>
      </w:r>
      <w:r w:rsidR="00C82DB3" w:rsidRPr="00C44D1B">
        <w:t>f</w:t>
      </w:r>
      <w:r w:rsidRPr="00C44D1B">
        <w:t xml:space="preserve">low </w:t>
      </w:r>
      <w:r w:rsidR="00C82DB3" w:rsidRPr="00C44D1B">
        <w:t>t</w:t>
      </w:r>
      <w:r w:rsidRPr="00C44D1B">
        <w:t>emplate +CGTFT</w:t>
      </w:r>
      <w:bookmarkEnd w:id="3614"/>
      <w:bookmarkEnd w:id="3615"/>
      <w:bookmarkEnd w:id="3616"/>
      <w:bookmarkEnd w:id="3617"/>
      <w:bookmarkEnd w:id="3618"/>
      <w:bookmarkEnd w:id="3619"/>
    </w:p>
    <w:p w14:paraId="12CDBA98" w14:textId="77777777" w:rsidR="00026965" w:rsidRPr="00C44D1B" w:rsidRDefault="00026965" w:rsidP="007D1BB8">
      <w:pPr>
        <w:pStyle w:val="TH"/>
      </w:pPr>
      <w:bookmarkStart w:id="3620" w:name="_CRTable113"/>
      <w:r w:rsidRPr="00C44D1B">
        <w:t>Table </w:t>
      </w:r>
      <w:bookmarkEnd w:id="3620"/>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621"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622" w:name="_MCCTEMPBM_CRPT80111851___7" w:colFirst="0" w:colLast="1"/>
            <w:bookmarkEnd w:id="3621"/>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623" w:name="_MCCTEMPBM_CRPT80111852___7"/>
            <w:bookmarkEnd w:id="3622"/>
            <w:r w:rsidRPr="00C44D1B">
              <w:rPr>
                <w:rFonts w:ascii="Courier New" w:hAnsi="Courier New"/>
              </w:rPr>
              <w:lastRenderedPageBreak/>
              <w:t>+CGTFT=?</w:t>
            </w:r>
            <w:bookmarkEnd w:id="3623"/>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624"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625" w:name="_MCCTEMPBM_CRPT80111854___7"/>
            <w:bookmarkEnd w:id="3624"/>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25"/>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626"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26"/>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627"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 xml:space="preserve">for routing of packets onto different QoS flows towards the TE. The concept is further </w:t>
      </w:r>
      <w:r w:rsidRPr="00C44D1B">
        <w:lastRenderedPageBreak/>
        <w:t>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p w14:paraId="5A577AAC" w14:textId="3084EE02" w:rsidR="00873AA1" w:rsidRPr="00C44D1B" w:rsidRDefault="00873AA1">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w:t>
      </w:r>
      <w:r>
        <w:t>&lt;</w:t>
      </w:r>
      <w:r w:rsidRPr="000903C1">
        <w:rPr>
          <w:rFonts w:ascii="Courier New" w:hAnsi="Courier New"/>
        </w:rPr>
        <w:t>packet filter identifier</w:t>
      </w:r>
      <w:r>
        <w:t xml:space="preserve">&gt; </w:t>
      </w:r>
      <w:r w:rsidRPr="000903C1">
        <w:t xml:space="preserve">causes </w:t>
      </w:r>
      <w:r>
        <w:t>the deletion of a specific Packet Filter identified by the &lt;</w:t>
      </w:r>
      <w:r w:rsidRPr="000903C1">
        <w:rPr>
          <w:rFonts w:ascii="Courier New" w:hAnsi="Courier New"/>
        </w:rPr>
        <w:t>packet filter identifier</w:t>
      </w:r>
      <w:r>
        <w:t xml:space="preserve">&gt; for the context identified by the (local) context identification parameter, </w:t>
      </w:r>
      <w:r w:rsidRPr="000903C1">
        <w:rPr>
          <w:rFonts w:ascii="Courier New" w:hAnsi="Courier New"/>
        </w:rPr>
        <w:t>&lt;cid&gt;</w:t>
      </w:r>
      <w:r>
        <w:t>.</w:t>
      </w:r>
    </w:p>
    <w:bookmarkEnd w:id="3627"/>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628"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28"/>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629" w:name="_MCCTEMPBM_CRPT80111858___7"/>
      <w:r w:rsidRPr="006B696F">
        <w:rPr>
          <w:rFonts w:ascii="Courier New" w:hAnsi="Courier New"/>
          <w:lang w:val="sv-SE"/>
        </w:rPr>
        <w:t>&lt;packet filter identifier&gt;</w:t>
      </w:r>
      <w:r w:rsidRPr="006B696F">
        <w:rPr>
          <w:lang w:val="sv-SE"/>
        </w:rPr>
        <w:t xml:space="preserve">: </w:t>
      </w:r>
      <w:r w:rsidR="00C42B70" w:rsidRPr="006B696F">
        <w:rPr>
          <w:lang w:val="sv-SE"/>
        </w:rPr>
        <w:t xml:space="preserve">integer type. </w:t>
      </w:r>
      <w:r w:rsidR="00C42B70" w:rsidRPr="00C44D1B">
        <w:t>V</w:t>
      </w:r>
      <w:r w:rsidRPr="00C44D1B">
        <w:t xml:space="preserve">alue range </w:t>
      </w:r>
      <w:r w:rsidR="00C42B70" w:rsidRPr="00C44D1B">
        <w:t xml:space="preserve">is </w:t>
      </w:r>
      <w:r w:rsidRPr="00C44D1B">
        <w:t xml:space="preserve">from 1 to </w:t>
      </w:r>
      <w:r w:rsidR="00786A22" w:rsidRPr="00C44D1B">
        <w:t>16</w:t>
      </w:r>
      <w:r w:rsidRPr="00C44D1B">
        <w:t>.</w:t>
      </w:r>
    </w:p>
    <w:bookmarkEnd w:id="3629"/>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630"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lastRenderedPageBreak/>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630"/>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631"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631"/>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632"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633" w:name="_MCCTEMPBM_CRPT80111862___7"/>
      <w:bookmarkEnd w:id="3632"/>
      <w:r w:rsidRPr="00C44D1B">
        <w:rPr>
          <w:rFonts w:ascii="Courier New" w:hAnsi="Courier New"/>
        </w:rPr>
        <w:t>&lt;ethertype&gt;</w:t>
      </w:r>
      <w:r w:rsidRPr="00C44D1B">
        <w:t>: numeric value in hexadecimal format. The value range is from 0000 to FFFF.</w:t>
      </w:r>
    </w:p>
    <w:bookmarkEnd w:id="3633"/>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634" w:name="_CR10_1_4"/>
      <w:bookmarkStart w:id="3635" w:name="_Toc20207644"/>
      <w:bookmarkStart w:id="3636" w:name="_Toc27579527"/>
      <w:bookmarkStart w:id="3637" w:name="_Toc36116107"/>
      <w:bookmarkStart w:id="3638" w:name="_Toc45214988"/>
      <w:bookmarkStart w:id="3639" w:name="_Toc51866756"/>
      <w:bookmarkStart w:id="3640" w:name="_Toc218776725"/>
      <w:bookmarkEnd w:id="3634"/>
      <w:r w:rsidRPr="00C44D1B">
        <w:lastRenderedPageBreak/>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635"/>
      <w:bookmarkEnd w:id="3636"/>
      <w:bookmarkEnd w:id="3637"/>
      <w:bookmarkEnd w:id="3638"/>
      <w:bookmarkEnd w:id="3639"/>
      <w:bookmarkEnd w:id="3640"/>
    </w:p>
    <w:p w14:paraId="03A0E994" w14:textId="77777777" w:rsidR="00026965" w:rsidRPr="00C44D1B" w:rsidRDefault="00026965">
      <w:pPr>
        <w:pStyle w:val="TH"/>
      </w:pPr>
      <w:bookmarkStart w:id="3641" w:name="_CRTable114"/>
      <w:r w:rsidRPr="00C44D1B">
        <w:t>Table </w:t>
      </w:r>
      <w:bookmarkEnd w:id="3641"/>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642" w:name="_MCCTEMPBM_CRPT80111863___7"/>
            <w:r w:rsidRPr="00C44D1B">
              <w:rPr>
                <w:rFonts w:ascii="Courier New" w:hAnsi="Courier New" w:cs="Courier New"/>
              </w:rPr>
              <w:t>+CGQREQ=[&lt;cid&gt;[,&lt;precedence&gt;[,&lt;delay&gt;,&lt;reliability&gt;[,&lt;peak&gt;[,&lt;mean&gt;]]]]]]</w:t>
            </w:r>
            <w:bookmarkEnd w:id="3642"/>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643" w:name="_MCCTEMPBM_CRPT80111864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644" w:name="_MCCTEMPBM_CRPT80111865___7"/>
            <w:bookmarkEnd w:id="3643"/>
            <w:r w:rsidRPr="00C44D1B">
              <w:rPr>
                <w:rFonts w:ascii="Courier New" w:hAnsi="Courier New" w:cs="Courier New"/>
              </w:rPr>
              <w:t>+CGQREQ=?</w:t>
            </w:r>
            <w:bookmarkEnd w:id="3644"/>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645"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646" w:name="_MCCTEMPBM_CRPT80111867___7"/>
            <w:bookmarkEnd w:id="3645"/>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46"/>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647"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47"/>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648"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48"/>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649"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49"/>
    <w:p w14:paraId="0A530AE6" w14:textId="77777777" w:rsidR="00026965" w:rsidRPr="00C44D1B" w:rsidRDefault="00026965">
      <w:r w:rsidRPr="00C44D1B">
        <w:lastRenderedPageBreak/>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bookmarkStart w:id="3650" w:name="_CR10_1_5"/>
      <w:bookmarkEnd w:id="3650"/>
      <w:r w:rsidRPr="00C44D1B">
        <w:br w:type="page"/>
      </w:r>
      <w:bookmarkStart w:id="3651" w:name="_Toc20207645"/>
      <w:bookmarkStart w:id="3652" w:name="_Toc27579528"/>
      <w:bookmarkStart w:id="3653" w:name="_Toc36116108"/>
      <w:bookmarkStart w:id="3654" w:name="_Toc45214989"/>
      <w:bookmarkStart w:id="3655" w:name="_Toc51866757"/>
      <w:bookmarkStart w:id="3656" w:name="_Toc218776726"/>
      <w:r w:rsidRPr="00C44D1B">
        <w:lastRenderedPageBreak/>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651"/>
      <w:bookmarkEnd w:id="3652"/>
      <w:bookmarkEnd w:id="3653"/>
      <w:bookmarkEnd w:id="3654"/>
      <w:bookmarkEnd w:id="3655"/>
      <w:bookmarkEnd w:id="3656"/>
    </w:p>
    <w:p w14:paraId="6B631103" w14:textId="77777777" w:rsidR="00026965" w:rsidRPr="00C44D1B" w:rsidRDefault="00026965">
      <w:pPr>
        <w:pStyle w:val="TH"/>
      </w:pPr>
      <w:bookmarkStart w:id="3657" w:name="_CRTable115"/>
      <w:r w:rsidRPr="00C44D1B">
        <w:t>Table </w:t>
      </w:r>
      <w:bookmarkEnd w:id="3657"/>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658" w:name="_MCCTEMPBM_CRPT80111871___7"/>
            <w:r w:rsidRPr="00C44D1B">
              <w:rPr>
                <w:rFonts w:ascii="Courier New" w:hAnsi="Courier New" w:cs="Courier New"/>
              </w:rPr>
              <w:t>+CGQMIN=[&lt;cid&gt;[,&lt;precedence&gt;[,&lt;delay&gt;[,&lt;reliability&gt;[,&lt;peak&gt;[,&lt;mean&gt;]]]]]]</w:t>
            </w:r>
            <w:bookmarkEnd w:id="3658"/>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659"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660" w:name="_MCCTEMPBM_CRPT80111873___7"/>
            <w:bookmarkEnd w:id="3659"/>
            <w:r w:rsidRPr="00C44D1B">
              <w:rPr>
                <w:rFonts w:ascii="Courier New" w:hAnsi="Courier New" w:cs="Courier New"/>
              </w:rPr>
              <w:t>+CGQMIN=?</w:t>
            </w:r>
            <w:bookmarkEnd w:id="3660"/>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661"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662" w:name="_MCCTEMPBM_CRPT80111875___7"/>
            <w:bookmarkEnd w:id="3661"/>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62"/>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663"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63"/>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664"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664"/>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665"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65"/>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666"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lastRenderedPageBreak/>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66"/>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667" w:name="_CR10_1_6"/>
      <w:bookmarkStart w:id="3668" w:name="_Toc20207646"/>
      <w:bookmarkStart w:id="3669" w:name="_Toc27579529"/>
      <w:bookmarkStart w:id="3670" w:name="_Toc36116109"/>
      <w:bookmarkStart w:id="3671" w:name="_Toc45214990"/>
      <w:bookmarkStart w:id="3672" w:name="_Toc51866758"/>
      <w:bookmarkStart w:id="3673" w:name="_Toc218776727"/>
      <w:bookmarkEnd w:id="3667"/>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668"/>
      <w:bookmarkEnd w:id="3669"/>
      <w:bookmarkEnd w:id="3670"/>
      <w:bookmarkEnd w:id="3671"/>
      <w:bookmarkEnd w:id="3672"/>
      <w:bookmarkEnd w:id="3673"/>
    </w:p>
    <w:p w14:paraId="0ABE0963" w14:textId="77777777" w:rsidR="00026965" w:rsidRPr="00C44D1B" w:rsidRDefault="00026965" w:rsidP="007D1BB8">
      <w:pPr>
        <w:pStyle w:val="TH"/>
      </w:pPr>
      <w:bookmarkStart w:id="3674" w:name="_CRTable116"/>
      <w:r w:rsidRPr="00C44D1B">
        <w:t>Table </w:t>
      </w:r>
      <w:bookmarkEnd w:id="3674"/>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675"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676" w:name="_MCCTEMPBM_CRPT80111881___7" w:colFirst="0" w:colLast="1"/>
            <w:bookmarkEnd w:id="3675"/>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677" w:name="_MCCTEMPBM_CRPT80111882___7"/>
            <w:bookmarkEnd w:id="3676"/>
            <w:r w:rsidRPr="00C44D1B">
              <w:rPr>
                <w:rFonts w:ascii="Courier New" w:hAnsi="Courier New"/>
              </w:rPr>
              <w:t>+CGEQREQ=?</w:t>
            </w:r>
            <w:bookmarkEnd w:id="3677"/>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678"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 xml:space="preserve">&lt;Traffic handling </w:t>
            </w:r>
            <w:r w:rsidRPr="00C44D1B">
              <w:rPr>
                <w:rFonts w:ascii="Courier New" w:hAnsi="Courier New"/>
              </w:rPr>
              <w:lastRenderedPageBreak/>
              <w:t>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679" w:name="_MCCTEMPBM_CRPT80111884___7"/>
            <w:bookmarkEnd w:id="3678"/>
            <w:r w:rsidRPr="00C44D1B">
              <w:rPr>
                <w:rFonts w:ascii="Courier New" w:hAnsi="Courier New"/>
              </w:rPr>
              <w:t>[</w:t>
            </w:r>
            <w:r w:rsidR="00B03E28" w:rsidRPr="00C44D1B">
              <w:rPr>
                <w:rFonts w:ascii="Courier New" w:hAnsi="Courier New"/>
              </w:rPr>
              <w:t>...</w:t>
            </w:r>
            <w:r w:rsidRPr="00C44D1B">
              <w:rPr>
                <w:rFonts w:ascii="Courier New" w:hAnsi="Courier New"/>
              </w:rPr>
              <w:t>]]</w:t>
            </w:r>
            <w:bookmarkEnd w:id="3679"/>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680" w:name="_MCCTEMPBM_CRPT80111885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80"/>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681"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81"/>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682"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82"/>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683"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683"/>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lastRenderedPageBreak/>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684"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685" w:name="_MCCTEMPBM_CRPT80111890___7"/>
      <w:bookmarkEnd w:id="3684"/>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685"/>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686"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686"/>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687" w:name="_MCCTEMPBM_CRPT80111892___7"/>
      <w:r w:rsidRPr="00C44D1B">
        <w:rPr>
          <w:rFonts w:ascii="Courier New" w:hAnsi="Courier New"/>
        </w:rPr>
        <w:lastRenderedPageBreak/>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687"/>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688"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688"/>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689"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689"/>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690" w:name="_CR10_1_7"/>
      <w:bookmarkStart w:id="3691" w:name="_Toc20207647"/>
      <w:bookmarkStart w:id="3692" w:name="_Toc27579530"/>
      <w:bookmarkStart w:id="3693" w:name="_Toc36116110"/>
      <w:bookmarkStart w:id="3694" w:name="_Toc45214991"/>
      <w:bookmarkStart w:id="3695" w:name="_Toc51866759"/>
      <w:bookmarkStart w:id="3696" w:name="_Toc218776728"/>
      <w:bookmarkEnd w:id="3690"/>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691"/>
      <w:bookmarkEnd w:id="3692"/>
      <w:bookmarkEnd w:id="3693"/>
      <w:bookmarkEnd w:id="3694"/>
      <w:bookmarkEnd w:id="3695"/>
      <w:bookmarkEnd w:id="3696"/>
    </w:p>
    <w:p w14:paraId="16FBE538" w14:textId="77777777" w:rsidR="00026965" w:rsidRPr="00C44D1B" w:rsidRDefault="00026965" w:rsidP="007D1BB8">
      <w:pPr>
        <w:pStyle w:val="TH"/>
      </w:pPr>
      <w:bookmarkStart w:id="3697" w:name="_CRTable117"/>
      <w:r w:rsidRPr="00C44D1B">
        <w:t>Table </w:t>
      </w:r>
      <w:bookmarkEnd w:id="3697"/>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698"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699" w:name="_MCCTEMPBM_CRPT80111896___7" w:colFirst="0" w:colLast="1"/>
            <w:bookmarkEnd w:id="3698"/>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 xml:space="preserve">&lt;cid&gt;,&lt;Traffic class&gt;,&lt;Maximum bitrate UL&gt;,&lt;Maximum bitrate DL&gt;,&lt;Guaranteed bitrate UL&gt;,&lt;Guaranteed bitrate DL&gt;,&lt;Delivery </w:t>
            </w:r>
            <w:r w:rsidRPr="00C44D1B">
              <w:rPr>
                <w:rFonts w:ascii="Courier New" w:hAnsi="Courier New"/>
              </w:rPr>
              <w:lastRenderedPageBreak/>
              <w:t>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700" w:name="_MCCTEMPBM_CRPT80111897___7"/>
            <w:bookmarkEnd w:id="3699"/>
            <w:r w:rsidRPr="00C44D1B">
              <w:rPr>
                <w:rFonts w:ascii="Courier New" w:hAnsi="Courier New"/>
              </w:rPr>
              <w:lastRenderedPageBreak/>
              <w:t>+CGEQMIN=?</w:t>
            </w:r>
            <w:bookmarkEnd w:id="3700"/>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701"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702" w:name="_MCCTEMPBM_CRPT80111899___7"/>
            <w:bookmarkEnd w:id="3701"/>
            <w:r w:rsidRPr="00C44D1B">
              <w:rPr>
                <w:rFonts w:ascii="Courier New" w:hAnsi="Courier New"/>
              </w:rPr>
              <w:t>[</w:t>
            </w:r>
            <w:r w:rsidR="001420E4" w:rsidRPr="00C44D1B">
              <w:rPr>
                <w:rFonts w:ascii="Courier New" w:hAnsi="Courier New"/>
              </w:rPr>
              <w:t>...</w:t>
            </w:r>
            <w:r w:rsidRPr="00C44D1B">
              <w:rPr>
                <w:rFonts w:ascii="Courier New" w:hAnsi="Courier New"/>
              </w:rPr>
              <w:t>]]</w:t>
            </w:r>
            <w:bookmarkEnd w:id="3702"/>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703"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03"/>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704"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704"/>
    <w:p w14:paraId="606FBA70" w14:textId="77777777" w:rsidR="00026965" w:rsidRPr="00C44D1B" w:rsidRDefault="00026965" w:rsidP="007D1BB8">
      <w:r w:rsidRPr="00C44D1B">
        <w:lastRenderedPageBreak/>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705"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705"/>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706"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06"/>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707"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07"/>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708"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708"/>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lastRenderedPageBreak/>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709"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709"/>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710"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710"/>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bookmarkStart w:id="3711" w:name="_CR10_1_8"/>
      <w:bookmarkEnd w:id="3711"/>
      <w:r w:rsidRPr="00C44D1B">
        <w:br w:type="page"/>
      </w:r>
      <w:bookmarkStart w:id="3712" w:name="_Toc20207648"/>
      <w:bookmarkStart w:id="3713" w:name="_Toc27579531"/>
      <w:bookmarkStart w:id="3714" w:name="_Toc36116111"/>
      <w:bookmarkStart w:id="3715" w:name="_Toc45214992"/>
      <w:bookmarkStart w:id="3716" w:name="_Toc51866760"/>
      <w:bookmarkStart w:id="3717" w:name="_Toc218776729"/>
      <w:r w:rsidRPr="00C44D1B">
        <w:lastRenderedPageBreak/>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712"/>
      <w:bookmarkEnd w:id="3713"/>
      <w:bookmarkEnd w:id="3714"/>
      <w:bookmarkEnd w:id="3715"/>
      <w:bookmarkEnd w:id="3716"/>
      <w:bookmarkEnd w:id="3717"/>
    </w:p>
    <w:p w14:paraId="3D50A563" w14:textId="77777777" w:rsidR="00026965" w:rsidRPr="00C44D1B" w:rsidRDefault="00026965" w:rsidP="007D1BB8">
      <w:pPr>
        <w:pStyle w:val="TH"/>
      </w:pPr>
      <w:bookmarkStart w:id="3718" w:name="_CRTable118"/>
      <w:r w:rsidRPr="00C44D1B">
        <w:t>Table </w:t>
      </w:r>
      <w:bookmarkEnd w:id="3718"/>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719"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720" w:name="_MCCTEMPBM_CRPT80111909___7"/>
            <w:bookmarkEnd w:id="3719"/>
            <w:r w:rsidRPr="00C44D1B">
              <w:rPr>
                <w:rFonts w:ascii="Courier New" w:hAnsi="Courier New"/>
              </w:rPr>
              <w:t>+CGEQNEG=?</w:t>
            </w:r>
            <w:bookmarkEnd w:id="3720"/>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721"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21"/>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722"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722"/>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723"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723"/>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724"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24"/>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725"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25"/>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726" w:name="_MCCTEMPBM_CRPT80111915___7"/>
      <w:r w:rsidRPr="00C44D1B">
        <w:rPr>
          <w:rFonts w:ascii="Courier New" w:hAnsi="Courier New"/>
        </w:rPr>
        <w:lastRenderedPageBreak/>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26"/>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727"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727"/>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728"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728"/>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729" w:name="_CR10_1_9"/>
      <w:bookmarkStart w:id="3730" w:name="_Toc20207649"/>
      <w:bookmarkStart w:id="3731" w:name="_Toc27579532"/>
      <w:bookmarkStart w:id="3732" w:name="_Toc36116112"/>
      <w:bookmarkStart w:id="3733" w:name="_Toc45214993"/>
      <w:bookmarkStart w:id="3734" w:name="_Toc51866761"/>
      <w:bookmarkStart w:id="3735" w:name="_Toc218776730"/>
      <w:bookmarkEnd w:id="3729"/>
      <w:r w:rsidRPr="00C44D1B">
        <w:lastRenderedPageBreak/>
        <w:t>10.1.9</w:t>
      </w:r>
      <w:r w:rsidRPr="00C44D1B">
        <w:tab/>
        <w:t>PS attach or detach +CGATT</w:t>
      </w:r>
      <w:bookmarkEnd w:id="3730"/>
      <w:bookmarkEnd w:id="3731"/>
      <w:bookmarkEnd w:id="3732"/>
      <w:bookmarkEnd w:id="3733"/>
      <w:bookmarkEnd w:id="3734"/>
      <w:bookmarkEnd w:id="3735"/>
    </w:p>
    <w:p w14:paraId="2BF3603B" w14:textId="77777777" w:rsidR="00026965" w:rsidRPr="00C44D1B" w:rsidRDefault="00026965">
      <w:pPr>
        <w:pStyle w:val="TH"/>
      </w:pPr>
      <w:bookmarkStart w:id="3736" w:name="_CRTable119"/>
      <w:r w:rsidRPr="00C44D1B">
        <w:t>Table </w:t>
      </w:r>
      <w:bookmarkEnd w:id="3736"/>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737"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738" w:name="_MCCTEMPBM_CRPT80111919___7" w:colFirst="0" w:colLast="0"/>
            <w:bookmarkEnd w:id="3737"/>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739" w:name="_MCCTEMPBM_CRPT80111920___7"/>
            <w:bookmarkEnd w:id="3738"/>
            <w:r w:rsidRPr="00C44D1B">
              <w:rPr>
                <w:rFonts w:ascii="Courier New" w:hAnsi="Courier New" w:cs="Courier New"/>
              </w:rPr>
              <w:t>+CGATT=?</w:t>
            </w:r>
            <w:bookmarkEnd w:id="3739"/>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740"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40"/>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741"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742" w:name="_MCCTEMPBM_CRPT80111923___7"/>
      <w:bookmarkEnd w:id="3741"/>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42"/>
    <w:p w14:paraId="0AF106F3" w14:textId="3ECE2427" w:rsidR="00026965" w:rsidRDefault="00026965">
      <w:pPr>
        <w:spacing w:line="200" w:lineRule="exact"/>
      </w:pPr>
      <w:r w:rsidRPr="00C44D1B">
        <w:t>Any active PDP contexts</w:t>
      </w:r>
      <w:r w:rsidR="009E0A65">
        <w:t>, PDN connections</w:t>
      </w:r>
      <w:r w:rsidRPr="00C44D1B">
        <w:t xml:space="preserve"> will be automatically deactivated when the attachment state changes to detached.</w:t>
      </w:r>
    </w:p>
    <w:p w14:paraId="54793314" w14:textId="6EF20F75" w:rsidR="009E0A65" w:rsidRPr="00C44D1B" w:rsidRDefault="009E0A65">
      <w:pPr>
        <w:spacing w:line="200" w:lineRule="exact"/>
      </w:pPr>
      <w:r w:rsidRPr="000903C1">
        <w:t xml:space="preserve">Any </w:t>
      </w:r>
      <w:r>
        <w:t>established PDU sessions</w:t>
      </w:r>
      <w:r w:rsidRPr="000903C1">
        <w:t xml:space="preserve"> will be automatically </w:t>
      </w:r>
      <w:r>
        <w:t>released</w:t>
      </w:r>
      <w:r w:rsidRPr="000903C1">
        <w:t xml:space="preserve"> when the </w:t>
      </w:r>
      <w:r>
        <w:t>registration</w:t>
      </w:r>
      <w:r w:rsidRPr="000903C1">
        <w:t xml:space="preserve"> state changes to de</w:t>
      </w:r>
      <w:r>
        <w:t>registered</w:t>
      </w:r>
      <w:r w:rsidRPr="000903C1">
        <w:t>.</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743"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743"/>
    <w:p w14:paraId="25849D9B" w14:textId="77777777" w:rsidR="009E0A65" w:rsidRPr="00DF5DDF" w:rsidRDefault="009E0A65" w:rsidP="009E0A65">
      <w:pPr>
        <w:pStyle w:val="B2"/>
      </w:pPr>
      <w:r w:rsidRPr="000903C1">
        <w:t>0</w:t>
      </w:r>
      <w:r w:rsidRPr="000903C1">
        <w:tab/>
        <w:t>detached</w:t>
      </w:r>
      <w:r>
        <w:t>(</w:t>
      </w:r>
      <w:r w:rsidRPr="00C44D1B">
        <w:t>GSM/UMTS</w:t>
      </w:r>
      <w:r>
        <w:t>/EPS), deregistered(5GS)</w:t>
      </w:r>
    </w:p>
    <w:p w14:paraId="65CC70F6" w14:textId="5EE8ECFE" w:rsidR="005742ED" w:rsidRPr="00C44D1B" w:rsidRDefault="009E0A65" w:rsidP="005742ED">
      <w:pPr>
        <w:pStyle w:val="B2"/>
      </w:pPr>
      <w:r w:rsidRPr="000903C1">
        <w:t>1</w:t>
      </w:r>
      <w:r w:rsidRPr="000903C1">
        <w:tab/>
        <w:t>attached</w:t>
      </w:r>
      <w:r>
        <w:t>(</w:t>
      </w:r>
      <w:r w:rsidRPr="00C44D1B">
        <w:t>GSM/UMTS</w:t>
      </w:r>
      <w:r>
        <w:t>/EPS), registered(5GS)</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744" w:name="_CR10_1_10"/>
      <w:bookmarkStart w:id="3745" w:name="_Toc20207650"/>
      <w:bookmarkStart w:id="3746" w:name="_Toc27579533"/>
      <w:bookmarkStart w:id="3747" w:name="_Toc36116113"/>
      <w:bookmarkStart w:id="3748" w:name="_Toc45214994"/>
      <w:bookmarkStart w:id="3749" w:name="_Toc51866762"/>
      <w:bookmarkStart w:id="3750" w:name="_Toc218776731"/>
      <w:bookmarkEnd w:id="3744"/>
      <w:r w:rsidRPr="00C44D1B">
        <w:t>10.1.10</w:t>
      </w:r>
      <w:r w:rsidRPr="00C44D1B">
        <w:tab/>
        <w:t>PDP context activate or deactivate +CGACT</w:t>
      </w:r>
      <w:bookmarkEnd w:id="3745"/>
      <w:bookmarkEnd w:id="3746"/>
      <w:bookmarkEnd w:id="3747"/>
      <w:bookmarkEnd w:id="3748"/>
      <w:bookmarkEnd w:id="3749"/>
      <w:bookmarkEnd w:id="3750"/>
    </w:p>
    <w:p w14:paraId="547FC237" w14:textId="77777777" w:rsidR="00026965" w:rsidRPr="00C44D1B" w:rsidRDefault="00026965">
      <w:pPr>
        <w:pStyle w:val="TH"/>
      </w:pPr>
      <w:bookmarkStart w:id="3751" w:name="_CRTable120"/>
      <w:r w:rsidRPr="00C44D1B">
        <w:t>Table </w:t>
      </w:r>
      <w:bookmarkEnd w:id="3751"/>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752"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753" w:name="_MCCTEMPBM_CRPT80111926___7" w:colFirst="0" w:colLast="1"/>
            <w:bookmarkEnd w:id="3752"/>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754" w:name="_MCCTEMPBM_CRPT80111927___7"/>
            <w:bookmarkEnd w:id="3753"/>
            <w:r w:rsidRPr="00C44D1B">
              <w:rPr>
                <w:rFonts w:ascii="Courier New" w:hAnsi="Courier New" w:cs="Courier New"/>
              </w:rPr>
              <w:t>+CGACT=?</w:t>
            </w:r>
            <w:bookmarkEnd w:id="3754"/>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755"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55"/>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756" w:name="_MCCTEMPBM_CRPT80111929___7"/>
      <w:r w:rsidRPr="00C44D1B">
        <w:lastRenderedPageBreak/>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757" w:name="_MCCTEMPBM_CRPT80111930___7"/>
      <w:bookmarkEnd w:id="375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57"/>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758"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758"/>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759"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759"/>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760"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60"/>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761" w:name="_CR10_1_11"/>
      <w:bookmarkStart w:id="3762" w:name="_Toc20207651"/>
      <w:bookmarkStart w:id="3763" w:name="_Toc27579534"/>
      <w:bookmarkStart w:id="3764" w:name="_Toc36116114"/>
      <w:bookmarkStart w:id="3765" w:name="_Toc45214995"/>
      <w:bookmarkStart w:id="3766" w:name="_Toc51866763"/>
      <w:bookmarkStart w:id="3767" w:name="_Toc218776732"/>
      <w:bookmarkEnd w:id="3761"/>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762"/>
      <w:bookmarkEnd w:id="3763"/>
      <w:bookmarkEnd w:id="3764"/>
      <w:bookmarkEnd w:id="3765"/>
      <w:bookmarkEnd w:id="3766"/>
      <w:bookmarkEnd w:id="3767"/>
    </w:p>
    <w:p w14:paraId="1F0E274E" w14:textId="77777777" w:rsidR="00026965" w:rsidRPr="00C44D1B" w:rsidRDefault="00026965" w:rsidP="007D1BB8">
      <w:pPr>
        <w:pStyle w:val="TH"/>
      </w:pPr>
      <w:bookmarkStart w:id="3768" w:name="_CRTable121"/>
      <w:r w:rsidRPr="00C44D1B">
        <w:t>Table </w:t>
      </w:r>
      <w:bookmarkEnd w:id="3768"/>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769"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770" w:name="_MCCTEMPBM_CRPT80111935___7"/>
            <w:bookmarkEnd w:id="3769"/>
            <w:r w:rsidRPr="00C44D1B">
              <w:rPr>
                <w:rFonts w:ascii="Courier New" w:hAnsi="Courier New"/>
              </w:rPr>
              <w:t>+CGCMOD=?</w:t>
            </w:r>
            <w:bookmarkEnd w:id="3770"/>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771"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71"/>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772"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772"/>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773" w:name="_MCCTEMPBM_CRPT80111938___7"/>
      <w:r w:rsidRPr="00C44D1B">
        <w:lastRenderedPageBreak/>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773"/>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774"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774"/>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775"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75"/>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776" w:name="_CR10_1_12"/>
      <w:bookmarkStart w:id="3777" w:name="_Toc20207652"/>
      <w:bookmarkStart w:id="3778" w:name="_Toc27579535"/>
      <w:bookmarkStart w:id="3779" w:name="_Toc36116115"/>
      <w:bookmarkStart w:id="3780" w:name="_Toc45214996"/>
      <w:bookmarkStart w:id="3781" w:name="_Toc51866764"/>
      <w:bookmarkStart w:id="3782" w:name="_Toc218776733"/>
      <w:bookmarkEnd w:id="3776"/>
      <w:r w:rsidRPr="00C44D1B">
        <w:t>10.1.12</w:t>
      </w:r>
      <w:r w:rsidRPr="00C44D1B">
        <w:tab/>
        <w:t>Enter data state +CGDATA</w:t>
      </w:r>
      <w:bookmarkEnd w:id="3777"/>
      <w:bookmarkEnd w:id="3778"/>
      <w:bookmarkEnd w:id="3779"/>
      <w:bookmarkEnd w:id="3780"/>
      <w:bookmarkEnd w:id="3781"/>
      <w:bookmarkEnd w:id="3782"/>
    </w:p>
    <w:p w14:paraId="76BBC9A0" w14:textId="77777777" w:rsidR="00026965" w:rsidRPr="00C44D1B" w:rsidRDefault="00026965">
      <w:pPr>
        <w:pStyle w:val="TH"/>
      </w:pPr>
      <w:bookmarkStart w:id="3783" w:name="_CRTable122"/>
      <w:r w:rsidRPr="00C44D1B">
        <w:t>Table </w:t>
      </w:r>
      <w:bookmarkEnd w:id="3783"/>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784"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785" w:name="_MCCTEMPBM_CRPT80111942___7"/>
            <w:bookmarkEnd w:id="3784"/>
            <w:r w:rsidRPr="00C44D1B">
              <w:rPr>
                <w:rFonts w:ascii="Courier New" w:hAnsi="Courier New" w:cs="Courier New"/>
              </w:rPr>
              <w:t>+CGDATA=?</w:t>
            </w:r>
            <w:bookmarkEnd w:id="3785"/>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786"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786"/>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787"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787"/>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788"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789" w:name="_MCCTEMPBM_CRPT80111946___7"/>
      <w:bookmarkEnd w:id="3788"/>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790" w:name="_MCCTEMPBM_CRPT80111947___7"/>
      <w:bookmarkEnd w:id="3789"/>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790"/>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lastRenderedPageBreak/>
        <w:tab/>
        <w:t>The MT may have a priori knowledge, for example, it may implement only one PDP type.</w:t>
      </w:r>
    </w:p>
    <w:p w14:paraId="54895916" w14:textId="77777777" w:rsidR="00026965" w:rsidRPr="00C44D1B" w:rsidRDefault="00026965">
      <w:pPr>
        <w:pStyle w:val="B1"/>
      </w:pPr>
      <w:bookmarkStart w:id="3791"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791"/>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792"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792"/>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793"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793"/>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794"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794"/>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795"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796" w:name="_MCCTEMPBM_CRPT80111953___2"/>
      <w:bookmarkEnd w:id="3795"/>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797" w:name="_MCCTEMPBM_CRPT80111954___7"/>
      <w:bookmarkEnd w:id="3796"/>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97"/>
    <w:p w14:paraId="408D9868" w14:textId="77777777" w:rsidR="00026965" w:rsidRPr="00C44D1B" w:rsidRDefault="00026965">
      <w:r w:rsidRPr="00C44D1B">
        <w:rPr>
          <w:b/>
        </w:rPr>
        <w:t>Implementation</w:t>
      </w:r>
    </w:p>
    <w:p w14:paraId="131CB316" w14:textId="77777777" w:rsidR="00026965" w:rsidRPr="00C44D1B" w:rsidRDefault="00026965">
      <w:bookmarkStart w:id="3798"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p w14:paraId="4F0F1CA5" w14:textId="77777777" w:rsidR="00026965" w:rsidRPr="00C44D1B" w:rsidRDefault="00026965" w:rsidP="00E26141">
      <w:pPr>
        <w:pStyle w:val="Heading3"/>
      </w:pPr>
      <w:bookmarkStart w:id="3799" w:name="_CR10_1_13"/>
      <w:bookmarkEnd w:id="3798"/>
      <w:bookmarkEnd w:id="3799"/>
      <w:r w:rsidRPr="00C44D1B">
        <w:br w:type="page"/>
      </w:r>
      <w:bookmarkStart w:id="3800" w:name="_Toc20207653"/>
      <w:bookmarkStart w:id="3801" w:name="_Toc27579536"/>
      <w:bookmarkStart w:id="3802" w:name="_Toc36116116"/>
      <w:bookmarkStart w:id="3803" w:name="_Toc45214997"/>
      <w:bookmarkStart w:id="3804" w:name="_Toc51866765"/>
      <w:bookmarkStart w:id="3805" w:name="_Toc218776734"/>
      <w:r w:rsidRPr="00C44D1B">
        <w:lastRenderedPageBreak/>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800"/>
      <w:bookmarkEnd w:id="3801"/>
      <w:bookmarkEnd w:id="3802"/>
      <w:bookmarkEnd w:id="3803"/>
      <w:bookmarkEnd w:id="3804"/>
      <w:bookmarkEnd w:id="3805"/>
    </w:p>
    <w:p w14:paraId="11CAD4FD" w14:textId="77777777" w:rsidR="00026965" w:rsidRPr="00C44D1B" w:rsidRDefault="00026965" w:rsidP="00E26141">
      <w:pPr>
        <w:pStyle w:val="Heading3"/>
      </w:pPr>
      <w:bookmarkStart w:id="3806" w:name="_CR10_1_14"/>
      <w:bookmarkStart w:id="3807" w:name="_Toc20207654"/>
      <w:bookmarkStart w:id="3808" w:name="_Toc27579537"/>
      <w:bookmarkStart w:id="3809" w:name="_Toc36116117"/>
      <w:bookmarkStart w:id="3810" w:name="_Toc45214998"/>
      <w:bookmarkStart w:id="3811" w:name="_Toc51866766"/>
      <w:bookmarkStart w:id="3812" w:name="_Toc218776735"/>
      <w:bookmarkEnd w:id="3806"/>
      <w:r w:rsidRPr="00C44D1B">
        <w:t>10.1.14</w:t>
      </w:r>
      <w:r w:rsidRPr="00C44D1B">
        <w:tab/>
        <w:t>Show PDP address</w:t>
      </w:r>
      <w:r w:rsidR="00E706C5" w:rsidRPr="00C44D1B">
        <w:t>(es)</w:t>
      </w:r>
      <w:r w:rsidRPr="00C44D1B">
        <w:t xml:space="preserve"> +CGPADDR</w:t>
      </w:r>
      <w:bookmarkEnd w:id="3807"/>
      <w:bookmarkEnd w:id="3808"/>
      <w:bookmarkEnd w:id="3809"/>
      <w:bookmarkEnd w:id="3810"/>
      <w:bookmarkEnd w:id="3811"/>
      <w:bookmarkEnd w:id="3812"/>
    </w:p>
    <w:p w14:paraId="2D59A8BB" w14:textId="77777777" w:rsidR="00026965" w:rsidRPr="00C44D1B" w:rsidRDefault="00026965">
      <w:pPr>
        <w:pStyle w:val="TH"/>
      </w:pPr>
      <w:bookmarkStart w:id="3813" w:name="_CRTable123"/>
      <w:r w:rsidRPr="00C44D1B">
        <w:t>Table</w:t>
      </w:r>
      <w:r w:rsidR="00B422F7" w:rsidRPr="00C44D1B">
        <w:t> </w:t>
      </w:r>
      <w:bookmarkEnd w:id="3813"/>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814"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815" w:name="_MCCTEMPBM_CRPT80111957___7"/>
            <w:bookmarkEnd w:id="3814"/>
            <w:r w:rsidRPr="00C44D1B">
              <w:rPr>
                <w:rFonts w:ascii="Courier New" w:hAnsi="Courier New"/>
              </w:rPr>
              <w:t>+CGPADDR=?</w:t>
            </w:r>
            <w:bookmarkEnd w:id="3815"/>
          </w:p>
        </w:tc>
        <w:tc>
          <w:tcPr>
            <w:tcW w:w="4747" w:type="dxa"/>
          </w:tcPr>
          <w:p w14:paraId="2407880C" w14:textId="77777777" w:rsidR="00026965" w:rsidRPr="00C44D1B" w:rsidRDefault="00026965">
            <w:pPr>
              <w:spacing w:after="20"/>
              <w:rPr>
                <w:rFonts w:ascii="Courier New" w:hAnsi="Courier New"/>
              </w:rPr>
            </w:pPr>
            <w:bookmarkStart w:id="3816"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816"/>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817"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817"/>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818"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818"/>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819"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819"/>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820"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821" w:name="_MCCTEMPBM_CRPT80111963___7"/>
      <w:bookmarkEnd w:id="3820"/>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821"/>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822" w:name="_CR10_1_15"/>
      <w:bookmarkStart w:id="3823" w:name="_Toc20207655"/>
      <w:bookmarkStart w:id="3824" w:name="_Toc27579538"/>
      <w:bookmarkStart w:id="3825" w:name="_Toc36116118"/>
      <w:bookmarkStart w:id="3826" w:name="_Toc45214999"/>
      <w:bookmarkStart w:id="3827" w:name="_Toc51866767"/>
      <w:bookmarkStart w:id="3828" w:name="_Toc218776736"/>
      <w:bookmarkEnd w:id="3822"/>
      <w:r w:rsidRPr="00C44D1B">
        <w:lastRenderedPageBreak/>
        <w:t>10.1.15</w:t>
      </w:r>
      <w:r w:rsidRPr="00C44D1B">
        <w:tab/>
        <w:t>Automatic response to a network request for PDP context activation +CGAUTO</w:t>
      </w:r>
      <w:bookmarkEnd w:id="3823"/>
      <w:bookmarkEnd w:id="3824"/>
      <w:bookmarkEnd w:id="3825"/>
      <w:bookmarkEnd w:id="3826"/>
      <w:bookmarkEnd w:id="3827"/>
      <w:bookmarkEnd w:id="3828"/>
    </w:p>
    <w:p w14:paraId="1D18366B" w14:textId="77777777" w:rsidR="00026965" w:rsidRPr="00C44D1B" w:rsidRDefault="00026965">
      <w:pPr>
        <w:pStyle w:val="TH"/>
      </w:pPr>
      <w:bookmarkStart w:id="3829" w:name="_CRTable124"/>
      <w:r w:rsidRPr="00C44D1B">
        <w:t>Table </w:t>
      </w:r>
      <w:bookmarkEnd w:id="3829"/>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830"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831" w:name="_MCCTEMPBM_CRPT80111965___7" w:colFirst="0" w:colLast="0"/>
            <w:bookmarkEnd w:id="3830"/>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832" w:name="_MCCTEMPBM_CRPT80111966___7"/>
            <w:bookmarkEnd w:id="3831"/>
            <w:r w:rsidRPr="00C44D1B">
              <w:rPr>
                <w:rFonts w:ascii="Courier New" w:hAnsi="Courier New" w:cs="Courier New"/>
              </w:rPr>
              <w:t>+CGAUTO=?</w:t>
            </w:r>
            <w:bookmarkEnd w:id="3832"/>
          </w:p>
        </w:tc>
        <w:tc>
          <w:tcPr>
            <w:tcW w:w="3398" w:type="dxa"/>
          </w:tcPr>
          <w:p w14:paraId="2599F4B0" w14:textId="77777777" w:rsidR="00026965" w:rsidRPr="00C44D1B" w:rsidRDefault="00026965">
            <w:pPr>
              <w:spacing w:after="20"/>
            </w:pPr>
            <w:bookmarkStart w:id="3833"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833"/>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834"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834"/>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835"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835"/>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836"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lastRenderedPageBreak/>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836"/>
    <w:p w14:paraId="20182743" w14:textId="77777777" w:rsidR="00026965" w:rsidRPr="00C44D1B" w:rsidRDefault="00026965">
      <w:r w:rsidRPr="00C44D1B">
        <w:rPr>
          <w:b/>
        </w:rPr>
        <w:t>Implementation</w:t>
      </w:r>
    </w:p>
    <w:p w14:paraId="59A6EA9D" w14:textId="77777777" w:rsidR="00026965" w:rsidRPr="00C44D1B" w:rsidRDefault="00026965">
      <w:bookmarkStart w:id="3837"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838" w:name="_CR10_1_16"/>
      <w:bookmarkStart w:id="3839" w:name="_Toc20207656"/>
      <w:bookmarkStart w:id="3840" w:name="_Toc27579539"/>
      <w:bookmarkStart w:id="3841" w:name="_Toc36116119"/>
      <w:bookmarkStart w:id="3842" w:name="_Toc45215000"/>
      <w:bookmarkStart w:id="3843" w:name="_Toc51866768"/>
      <w:bookmarkStart w:id="3844" w:name="_Toc218776737"/>
      <w:bookmarkEnd w:id="3837"/>
      <w:bookmarkEnd w:id="3838"/>
      <w:r w:rsidRPr="00C44D1B">
        <w:t>10.1.16</w:t>
      </w:r>
      <w:r w:rsidRPr="00C44D1B">
        <w:tab/>
        <w:t>Manual response to a network request for PDP context activation +CGANS</w:t>
      </w:r>
      <w:bookmarkEnd w:id="3839"/>
      <w:bookmarkEnd w:id="3840"/>
      <w:bookmarkEnd w:id="3841"/>
      <w:bookmarkEnd w:id="3842"/>
      <w:bookmarkEnd w:id="3843"/>
      <w:bookmarkEnd w:id="3844"/>
    </w:p>
    <w:p w14:paraId="134C935A" w14:textId="77777777" w:rsidR="00026965" w:rsidRPr="00C44D1B" w:rsidRDefault="00026965">
      <w:pPr>
        <w:pStyle w:val="TH"/>
      </w:pPr>
      <w:bookmarkStart w:id="3845" w:name="_CRTable125"/>
      <w:r w:rsidRPr="00C44D1B">
        <w:t>Table </w:t>
      </w:r>
      <w:bookmarkEnd w:id="3845"/>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846"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847" w:name="_MCCTEMPBM_CRPT80111973___7"/>
            <w:bookmarkEnd w:id="3846"/>
            <w:r w:rsidRPr="00C44D1B">
              <w:rPr>
                <w:rFonts w:ascii="Courier New" w:hAnsi="Courier New" w:cs="Courier New"/>
              </w:rPr>
              <w:t>+CGANS=?</w:t>
            </w:r>
            <w:bookmarkEnd w:id="3847"/>
          </w:p>
        </w:tc>
        <w:tc>
          <w:tcPr>
            <w:tcW w:w="4111" w:type="dxa"/>
          </w:tcPr>
          <w:p w14:paraId="13390CB4" w14:textId="77777777" w:rsidR="00026965" w:rsidRPr="00C44D1B" w:rsidRDefault="00026965">
            <w:pPr>
              <w:spacing w:after="20"/>
            </w:pPr>
            <w:bookmarkStart w:id="3848"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848"/>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849"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849"/>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850"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850"/>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851"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851"/>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852"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852"/>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853"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853"/>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854"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854"/>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855"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856" w:name="_MCCTEMPBM_CRPT80111982___7"/>
      <w:bookmarkEnd w:id="3855"/>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857" w:name="_MCCTEMPBM_CRPT80111983___7"/>
      <w:bookmarkEnd w:id="3856"/>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857"/>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858"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858"/>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859"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859"/>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860" w:name="_CR10_1_17"/>
      <w:bookmarkStart w:id="3861" w:name="_Toc20207657"/>
      <w:bookmarkStart w:id="3862" w:name="_Toc27579540"/>
      <w:bookmarkStart w:id="3863" w:name="_Toc36116120"/>
      <w:bookmarkStart w:id="3864" w:name="_Toc45215001"/>
      <w:bookmarkStart w:id="3865" w:name="_Toc51866769"/>
      <w:bookmarkStart w:id="3866" w:name="_Toc218776738"/>
      <w:bookmarkEnd w:id="3860"/>
      <w:r w:rsidRPr="00C44D1B">
        <w:t>10.1.17</w:t>
      </w:r>
      <w:r w:rsidRPr="00C44D1B">
        <w:tab/>
        <w:t>GPRS mobile station class +CGCLASS</w:t>
      </w:r>
      <w:bookmarkEnd w:id="3861"/>
      <w:bookmarkEnd w:id="3862"/>
      <w:bookmarkEnd w:id="3863"/>
      <w:bookmarkEnd w:id="3864"/>
      <w:bookmarkEnd w:id="3865"/>
      <w:bookmarkEnd w:id="3866"/>
    </w:p>
    <w:p w14:paraId="5D77CA6E" w14:textId="77777777" w:rsidR="00026965" w:rsidRPr="00C44D1B" w:rsidRDefault="00026965">
      <w:pPr>
        <w:pStyle w:val="TH"/>
      </w:pPr>
      <w:bookmarkStart w:id="3867" w:name="_CRTable126"/>
      <w:r w:rsidRPr="00C44D1B">
        <w:t>Table </w:t>
      </w:r>
      <w:bookmarkEnd w:id="3867"/>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868"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869" w:name="_MCCTEMPBM_CRPT80111987___7" w:colFirst="0" w:colLast="0"/>
            <w:bookmarkEnd w:id="3868"/>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870" w:name="_MCCTEMPBM_CRPT80111988___7"/>
            <w:bookmarkEnd w:id="3869"/>
            <w:r w:rsidRPr="00C44D1B">
              <w:rPr>
                <w:rFonts w:ascii="Courier New" w:hAnsi="Courier New" w:cs="Courier New"/>
              </w:rPr>
              <w:t>+CGCLASS=?</w:t>
            </w:r>
            <w:bookmarkEnd w:id="3870"/>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871"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871"/>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lastRenderedPageBreak/>
        <w:t>Description</w:t>
      </w:r>
    </w:p>
    <w:p w14:paraId="033FFDC5" w14:textId="1B0461DD" w:rsidR="00026965" w:rsidRPr="00C44D1B" w:rsidRDefault="00026965">
      <w:pPr>
        <w:keepNext/>
        <w:keepLines/>
      </w:pPr>
      <w:bookmarkStart w:id="3872"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72"/>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873"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874" w:name="_MCCTEMPBM_CRPT80111992___2"/>
      <w:bookmarkEnd w:id="3873"/>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875" w:name="_MCCTEMPBM_CRPT80111993___7"/>
      <w:bookmarkEnd w:id="3874"/>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876" w:name="_MCCTEMPBM_CRPT80111994___7"/>
      <w:bookmarkEnd w:id="3875"/>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876"/>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877" w:name="_CR10_1_18"/>
      <w:bookmarkStart w:id="3878" w:name="_Toc20207658"/>
      <w:bookmarkStart w:id="3879" w:name="_Toc27579541"/>
      <w:bookmarkStart w:id="3880" w:name="_Toc36116121"/>
      <w:bookmarkStart w:id="3881" w:name="_Toc45215002"/>
      <w:bookmarkStart w:id="3882" w:name="_Toc51866770"/>
      <w:bookmarkStart w:id="3883" w:name="_Toc218776739"/>
      <w:bookmarkEnd w:id="3877"/>
      <w:r w:rsidRPr="00C44D1B">
        <w:t>10.1.1</w:t>
      </w:r>
      <w:r w:rsidR="00FA4D2A" w:rsidRPr="00C44D1B">
        <w:t>8</w:t>
      </w:r>
      <w:r w:rsidRPr="00C44D1B">
        <w:tab/>
        <w:t>Configure local triple-X PAD parameters +CGCLPAD (GPRS only) (Obsolete)</w:t>
      </w:r>
      <w:bookmarkEnd w:id="3878"/>
      <w:bookmarkEnd w:id="3879"/>
      <w:bookmarkEnd w:id="3880"/>
      <w:bookmarkEnd w:id="3881"/>
      <w:bookmarkEnd w:id="3882"/>
      <w:bookmarkEnd w:id="3883"/>
    </w:p>
    <w:p w14:paraId="399E081A" w14:textId="77777777" w:rsidR="00026965" w:rsidRPr="00C44D1B" w:rsidRDefault="00026965" w:rsidP="00E26141">
      <w:pPr>
        <w:pStyle w:val="Heading3"/>
      </w:pPr>
      <w:bookmarkStart w:id="3884" w:name="_CR10_1_19"/>
      <w:bookmarkStart w:id="3885" w:name="_Toc20207659"/>
      <w:bookmarkStart w:id="3886" w:name="_Toc27579542"/>
      <w:bookmarkStart w:id="3887" w:name="_Toc36116122"/>
      <w:bookmarkStart w:id="3888" w:name="_Toc45215003"/>
      <w:bookmarkStart w:id="3889" w:name="_Toc51866771"/>
      <w:bookmarkStart w:id="3890" w:name="_Toc218776740"/>
      <w:bookmarkEnd w:id="3884"/>
      <w:r w:rsidRPr="00C44D1B">
        <w:t>10.1.1</w:t>
      </w:r>
      <w:r w:rsidR="00FA4D2A" w:rsidRPr="00C44D1B">
        <w:t>9</w:t>
      </w:r>
      <w:r w:rsidRPr="00C44D1B">
        <w:tab/>
        <w:t xml:space="preserve">Packet </w:t>
      </w:r>
      <w:r w:rsidR="00E94632" w:rsidRPr="00C44D1B">
        <w:t>d</w:t>
      </w:r>
      <w:r w:rsidRPr="00C44D1B">
        <w:t>omain event reporting +CGEREP</w:t>
      </w:r>
      <w:bookmarkEnd w:id="3885"/>
      <w:bookmarkEnd w:id="3886"/>
      <w:bookmarkEnd w:id="3887"/>
      <w:bookmarkEnd w:id="3888"/>
      <w:bookmarkEnd w:id="3889"/>
      <w:bookmarkEnd w:id="3890"/>
    </w:p>
    <w:p w14:paraId="7EA9979F" w14:textId="77777777" w:rsidR="00026965" w:rsidRPr="00C44D1B" w:rsidRDefault="00026965">
      <w:pPr>
        <w:pStyle w:val="TH"/>
      </w:pPr>
      <w:bookmarkStart w:id="3891" w:name="_CRTable127"/>
      <w:r w:rsidRPr="00C44D1B">
        <w:t>Table </w:t>
      </w:r>
      <w:bookmarkEnd w:id="3891"/>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892"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893" w:name="_MCCTEMPBM_CRPT80111996___7" w:colFirst="0" w:colLast="0"/>
            <w:bookmarkEnd w:id="3892"/>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894" w:name="_MCCTEMPBM_CRPT80111997___7"/>
            <w:bookmarkEnd w:id="3893"/>
            <w:r w:rsidRPr="00C44D1B">
              <w:rPr>
                <w:rFonts w:ascii="Courier New" w:hAnsi="Courier New"/>
              </w:rPr>
              <w:t>+CGEREP=?</w:t>
            </w:r>
            <w:bookmarkEnd w:id="3894"/>
          </w:p>
        </w:tc>
        <w:tc>
          <w:tcPr>
            <w:tcW w:w="5521" w:type="dxa"/>
          </w:tcPr>
          <w:p w14:paraId="3E35C1A8" w14:textId="77777777" w:rsidR="00026965" w:rsidRPr="00C44D1B" w:rsidRDefault="00026965">
            <w:pPr>
              <w:spacing w:after="20"/>
            </w:pPr>
            <w:bookmarkStart w:id="3895"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895"/>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896"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96"/>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lastRenderedPageBreak/>
        <w:t>Defined values</w:t>
      </w:r>
    </w:p>
    <w:p w14:paraId="2258944E" w14:textId="77777777" w:rsidR="00026965" w:rsidRPr="00C44D1B" w:rsidRDefault="00026965">
      <w:pPr>
        <w:pStyle w:val="B1"/>
        <w:keepNext/>
      </w:pPr>
      <w:bookmarkStart w:id="3897"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897"/>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898"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899" w:name="_MCCTEMPBM_CRPT80112002___7"/>
      <w:bookmarkEnd w:id="3898"/>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899"/>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900"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900"/>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901"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901"/>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902"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903" w:name="_MCCTEMPBM_CRPT80112006___7"/>
      <w:bookmarkEnd w:id="3902"/>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904" w:name="_MCCTEMPBM_CRPT80112007___7"/>
      <w:bookmarkEnd w:id="3903"/>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905" w:name="_MCCTEMPBM_CRPT80112008___7"/>
      <w:bookmarkEnd w:id="3904"/>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905"/>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906"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907" w:name="_MCCTEMPBM_CRPT80112010___7"/>
      <w:bookmarkEnd w:id="3906"/>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907"/>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lastRenderedPageBreak/>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908"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909" w:name="_MCCTEMPBM_CRPT80112012___7"/>
      <w:bookmarkEnd w:id="3908"/>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909"/>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910"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910"/>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911"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911"/>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912" w:name="_MCCTEMPBM_CRPT80112015___7"/>
      <w:r w:rsidRPr="00C44D1B">
        <w:t>&lt;</w:t>
      </w:r>
      <w:r w:rsidRPr="00C44D1B">
        <w:rPr>
          <w:rFonts w:ascii="Courier New" w:hAnsi="Courier New"/>
          <w:color w:val="000000"/>
        </w:rPr>
        <w:t>MA_N3GPP</w:t>
      </w:r>
      <w:r w:rsidRPr="00C44D1B">
        <w:t>&gt;: integer type;</w:t>
      </w:r>
    </w:p>
    <w:bookmarkEnd w:id="3912"/>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913"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914" w:name="_MCCTEMPBM_CRPT80112017___7"/>
      <w:bookmarkEnd w:id="3913"/>
      <w:r w:rsidRPr="00C44D1B">
        <w:rPr>
          <w:rFonts w:ascii="Courier New" w:hAnsi="Courier New"/>
          <w:color w:val="000000"/>
        </w:rPr>
        <w:lastRenderedPageBreak/>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915" w:name="_MCCTEMPBM_CRPT80112018___7"/>
      <w:bookmarkEnd w:id="3914"/>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915"/>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916"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917" w:name="_MCCTEMPBM_CRPT80112020___7"/>
      <w:bookmarkEnd w:id="3916"/>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918" w:name="_MCCTEMPBM_CRPT80112021___7"/>
      <w:bookmarkEnd w:id="3917"/>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918"/>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919"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920" w:name="_MCCTEMPBM_CRPT80112023___7"/>
      <w:bookmarkEnd w:id="3919"/>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921" w:name="_MCCTEMPBM_CRPT80112024___7"/>
      <w:bookmarkEnd w:id="3920"/>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922" w:name="_MCCTEMPBM_CRPT80112025___7"/>
      <w:bookmarkEnd w:id="3921"/>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923" w:name="_MCCTEMPBM_CRPT80112026___7"/>
      <w:bookmarkEnd w:id="3922"/>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924" w:name="_MCCTEMPBM_CRPT80112027___2"/>
      <w:bookmarkEnd w:id="3923"/>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925" w:name="_MCCTEMPBM_CRPT80112028___7"/>
      <w:bookmarkEnd w:id="3924"/>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926" w:name="_MCCTEMPBM_CRPT80112029___7"/>
      <w:bookmarkEnd w:id="3925"/>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927" w:name="_MCCTEMPBM_CRPT80112030___3"/>
      <w:bookmarkEnd w:id="3926"/>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928" w:name="_MCCTEMPBM_CRPT80112031___7"/>
      <w:bookmarkEnd w:id="3927"/>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929" w:name="_MCCTEMPBM_CRPT80112032___7"/>
      <w:bookmarkEnd w:id="3928"/>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930" w:name="_MCCTEMPBM_CRPT80112033___2"/>
      <w:bookmarkEnd w:id="3929"/>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931" w:name="_MCCTEMPBM_CRPT80112034___7"/>
      <w:bookmarkEnd w:id="3930"/>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932" w:name="_MCCTEMPBM_CRPT80112035___7"/>
      <w:bookmarkEnd w:id="3931"/>
      <w:r w:rsidRPr="00C44D1B">
        <w:rPr>
          <w:rFonts w:ascii="Courier New" w:hAnsi="Courier New"/>
          <w:color w:val="000000"/>
        </w:rPr>
        <w:lastRenderedPageBreak/>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933" w:name="_MCCTEMPBM_CRPT80112036___2"/>
      <w:bookmarkEnd w:id="3932"/>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934" w:name="_MCCTEMPBM_CRPT80112037___7"/>
      <w:bookmarkEnd w:id="3933"/>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934"/>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935"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936" w:name="_MCCTEMPBM_CRPT80112039___2"/>
      <w:bookmarkEnd w:id="3935"/>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937" w:name="_MCCTEMPBM_CRPT80112040___2"/>
      <w:bookmarkEnd w:id="3936"/>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938" w:name="_MCCTEMPBM_CRPT80112041___7"/>
      <w:bookmarkEnd w:id="3937"/>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938"/>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939"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940" w:name="_MCCTEMPBM_CRPT80112043___7"/>
      <w:bookmarkEnd w:id="3939"/>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941" w:name="_MCCTEMPBM_CRPT80112044___3"/>
      <w:bookmarkEnd w:id="3940"/>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941"/>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942"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943" w:name="_MCCTEMPBM_CRPT80112046___7"/>
      <w:bookmarkEnd w:id="3942"/>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943"/>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944" w:name="_MCCTEMPBM_CRPT80112047___7"/>
      <w:r w:rsidRPr="00C44D1B">
        <w:rPr>
          <w:rFonts w:ascii="Courier New" w:hAnsi="Courier New"/>
        </w:rPr>
        <w:lastRenderedPageBreak/>
        <w:t>+CGEV: NW REACT &lt;PDP_type&gt;, &lt;PDP_addr&gt;, [&lt;cid&gt;]</w:t>
      </w:r>
    </w:p>
    <w:p w14:paraId="6884F4D7" w14:textId="77777777" w:rsidR="00DF7EF0" w:rsidRPr="00C44D1B" w:rsidRDefault="00DF7EF0" w:rsidP="00DF7EF0">
      <w:pPr>
        <w:pStyle w:val="B1"/>
      </w:pPr>
      <w:bookmarkStart w:id="3945" w:name="_MCCTEMPBM_CRPT80112048___7"/>
      <w:bookmarkEnd w:id="3944"/>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945"/>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946" w:name="_CR10_1_20"/>
      <w:bookmarkStart w:id="3947" w:name="_Toc20207660"/>
      <w:bookmarkStart w:id="3948" w:name="_Toc27579543"/>
      <w:bookmarkStart w:id="3949" w:name="_Toc36116123"/>
      <w:bookmarkStart w:id="3950" w:name="_Toc45215004"/>
      <w:bookmarkStart w:id="3951" w:name="_Toc51866772"/>
      <w:bookmarkStart w:id="3952" w:name="_Toc218776741"/>
      <w:bookmarkEnd w:id="3946"/>
      <w:r w:rsidRPr="00C44D1B">
        <w:t>10.1.</w:t>
      </w:r>
      <w:r w:rsidR="00FA4D2A" w:rsidRPr="00C44D1B">
        <w:t>20</w:t>
      </w:r>
      <w:r w:rsidRPr="00C44D1B">
        <w:tab/>
        <w:t>GPRS network registration status +CGREG</w:t>
      </w:r>
      <w:bookmarkEnd w:id="3947"/>
      <w:bookmarkEnd w:id="3948"/>
      <w:bookmarkEnd w:id="3949"/>
      <w:bookmarkEnd w:id="3950"/>
      <w:bookmarkEnd w:id="3951"/>
      <w:bookmarkEnd w:id="3952"/>
    </w:p>
    <w:p w14:paraId="63E2C7E1" w14:textId="77777777" w:rsidR="00026965" w:rsidRPr="00C44D1B" w:rsidRDefault="00026965">
      <w:pPr>
        <w:pStyle w:val="TH"/>
      </w:pPr>
      <w:bookmarkStart w:id="3953" w:name="_CRTable128"/>
      <w:r w:rsidRPr="00C44D1B">
        <w:t>Table </w:t>
      </w:r>
      <w:bookmarkEnd w:id="3953"/>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954"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955" w:name="_MCCTEMPBM_CRPT80112050___7"/>
            <w:bookmarkEnd w:id="3954"/>
            <w:r w:rsidRPr="00C44D1B">
              <w:rPr>
                <w:rFonts w:ascii="Courier New" w:hAnsi="Courier New"/>
              </w:rPr>
              <w:t>+CGREG?</w:t>
            </w:r>
            <w:bookmarkEnd w:id="3955"/>
          </w:p>
        </w:tc>
        <w:tc>
          <w:tcPr>
            <w:tcW w:w="5430" w:type="dxa"/>
          </w:tcPr>
          <w:p w14:paraId="3A4B4DDC" w14:textId="77777777" w:rsidR="009F3D2C" w:rsidRPr="00C44D1B" w:rsidRDefault="009F3D2C" w:rsidP="009F3D2C">
            <w:pPr>
              <w:spacing w:after="20"/>
              <w:rPr>
                <w:rFonts w:ascii="Courier New" w:hAnsi="Courier New"/>
              </w:rPr>
            </w:pPr>
            <w:bookmarkStart w:id="3956"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957" w:name="_MCCTEMPBM_CRPT80112052___7"/>
            <w:bookmarkEnd w:id="3956"/>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958" w:name="_MCCTEMPBM_CRPT80112053___7"/>
            <w:bookmarkEnd w:id="3957"/>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959" w:name="_MCCTEMPBM_CRPT80112054___7"/>
            <w:bookmarkEnd w:id="3958"/>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959"/>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960" w:name="_MCCTEMPBM_CRPT80112055___7"/>
            <w:r w:rsidRPr="00C44D1B">
              <w:rPr>
                <w:rFonts w:ascii="Courier New" w:hAnsi="Courier New"/>
              </w:rPr>
              <w:t>+CGREG=?</w:t>
            </w:r>
            <w:bookmarkEnd w:id="3960"/>
          </w:p>
        </w:tc>
        <w:tc>
          <w:tcPr>
            <w:tcW w:w="5430" w:type="dxa"/>
          </w:tcPr>
          <w:p w14:paraId="56A28533" w14:textId="77777777" w:rsidR="00026965" w:rsidRPr="00C44D1B" w:rsidRDefault="00026965">
            <w:pPr>
              <w:spacing w:after="20"/>
              <w:rPr>
                <w:rFonts w:ascii="Courier New" w:hAnsi="Courier New"/>
              </w:rPr>
            </w:pPr>
            <w:bookmarkStart w:id="3961"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961"/>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962"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963" w:name="_MCCTEMPBM_CRPT80112058___7"/>
      <w:bookmarkEnd w:id="3962"/>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964" w:name="_MCCTEMPBM_CRPT80112059___7"/>
      <w:bookmarkEnd w:id="3963"/>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lastRenderedPageBreak/>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964"/>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965"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965"/>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966"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967" w:name="_MCCTEMPBM_CRPT80112062___7"/>
      <w:bookmarkEnd w:id="3966"/>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967"/>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968"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968"/>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969"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969"/>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970"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971" w:name="_MCCTEMPBM_CRPT80112066___7"/>
      <w:bookmarkEnd w:id="3970"/>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972" w:name="_MCCTEMPBM_CRPT80112067___7"/>
      <w:bookmarkEnd w:id="397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lastRenderedPageBreak/>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972"/>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973" w:name="_MCCTEMPBM_CRPT80112068___7"/>
      <w:r w:rsidRPr="00C44D1B">
        <w:rPr>
          <w:rFonts w:ascii="Courier New" w:hAnsi="Courier New" w:cs="Courier New"/>
        </w:rPr>
        <w:t>&lt;CSGinfo&gt;</w:t>
      </w:r>
      <w:r w:rsidRPr="00C44D1B">
        <w:t>: string type;</w:t>
      </w:r>
    </w:p>
    <w:bookmarkEnd w:id="3973"/>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974"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974"/>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975" w:name="_CR10_1_21"/>
      <w:bookmarkStart w:id="3976" w:name="_Toc20207661"/>
      <w:bookmarkStart w:id="3977" w:name="_Toc27579544"/>
      <w:bookmarkStart w:id="3978" w:name="_Toc36116124"/>
      <w:bookmarkStart w:id="3979" w:name="_Toc45215005"/>
      <w:bookmarkStart w:id="3980" w:name="_Toc51866773"/>
      <w:bookmarkStart w:id="3981" w:name="_Toc218776742"/>
      <w:bookmarkEnd w:id="3975"/>
      <w:r w:rsidRPr="00C44D1B">
        <w:t>10.1.2</w:t>
      </w:r>
      <w:r w:rsidR="00FA4D2A" w:rsidRPr="00C44D1B">
        <w:t>1</w:t>
      </w:r>
      <w:r w:rsidRPr="00C44D1B">
        <w:tab/>
        <w:t>Select service for MO SMS messages +CGSMS</w:t>
      </w:r>
      <w:bookmarkEnd w:id="3976"/>
      <w:bookmarkEnd w:id="3977"/>
      <w:bookmarkEnd w:id="3978"/>
      <w:bookmarkEnd w:id="3979"/>
      <w:bookmarkEnd w:id="3980"/>
      <w:bookmarkEnd w:id="3981"/>
    </w:p>
    <w:p w14:paraId="1DA52DD7" w14:textId="77777777" w:rsidR="00026965" w:rsidRPr="00C44D1B" w:rsidRDefault="00026965">
      <w:pPr>
        <w:pStyle w:val="TH"/>
      </w:pPr>
      <w:bookmarkStart w:id="3982" w:name="_CRTable129"/>
      <w:r w:rsidRPr="00C44D1B">
        <w:t>Table </w:t>
      </w:r>
      <w:bookmarkEnd w:id="3982"/>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983"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984" w:name="_MCCTEMPBM_CRPT80112071___7" w:colFirst="0" w:colLast="0"/>
            <w:bookmarkEnd w:id="3983"/>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985" w:name="_MCCTEMPBM_CRPT80112072___7"/>
            <w:bookmarkEnd w:id="3984"/>
            <w:r w:rsidRPr="00C44D1B">
              <w:rPr>
                <w:rFonts w:ascii="Courier New" w:hAnsi="Courier New" w:cs="Courier New"/>
              </w:rPr>
              <w:t>+CGSMS=?</w:t>
            </w:r>
            <w:bookmarkEnd w:id="3985"/>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986"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986"/>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987" w:name="_MCCTEMPBM_CRPT80112074___7"/>
      <w:r w:rsidRPr="00C44D1B">
        <w:rPr>
          <w:rFonts w:ascii="Courier New" w:hAnsi="Courier New"/>
        </w:rPr>
        <w:lastRenderedPageBreak/>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987"/>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988" w:name="_CR10_1_22"/>
      <w:bookmarkStart w:id="3989" w:name="_Toc20207662"/>
      <w:bookmarkStart w:id="3990" w:name="_Toc27579545"/>
      <w:bookmarkStart w:id="3991" w:name="_Toc36116125"/>
      <w:bookmarkStart w:id="3992" w:name="_Toc45215006"/>
      <w:bookmarkStart w:id="3993" w:name="_Toc51866774"/>
      <w:bookmarkStart w:id="3994" w:name="_Toc218776743"/>
      <w:bookmarkEnd w:id="3988"/>
      <w:r w:rsidRPr="00C44D1B">
        <w:t>10.1.2</w:t>
      </w:r>
      <w:r w:rsidR="00FA4D2A" w:rsidRPr="00C44D1B">
        <w:t>2</w:t>
      </w:r>
      <w:r w:rsidRPr="00C44D1B">
        <w:tab/>
        <w:t>EPS network registration status +CEREG</w:t>
      </w:r>
      <w:bookmarkEnd w:id="3989"/>
      <w:bookmarkEnd w:id="3990"/>
      <w:bookmarkEnd w:id="3991"/>
      <w:bookmarkEnd w:id="3992"/>
      <w:bookmarkEnd w:id="3993"/>
      <w:bookmarkEnd w:id="3994"/>
    </w:p>
    <w:p w14:paraId="1E61EE00" w14:textId="77777777" w:rsidR="006A1E8F" w:rsidRPr="00C44D1B" w:rsidRDefault="006A1E8F" w:rsidP="006A1E8F">
      <w:pPr>
        <w:pStyle w:val="TH"/>
      </w:pPr>
      <w:bookmarkStart w:id="3995" w:name="_CRTable10_1_221"/>
      <w:r w:rsidRPr="00C44D1B">
        <w:t>Table </w:t>
      </w:r>
      <w:bookmarkEnd w:id="3995"/>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996"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997" w:name="_MCCTEMPBM_CRPT80112076___7"/>
            <w:bookmarkEnd w:id="3996"/>
            <w:r w:rsidRPr="00C44D1B">
              <w:rPr>
                <w:rFonts w:ascii="Courier New" w:hAnsi="Courier New"/>
              </w:rPr>
              <w:t>+CEREG?</w:t>
            </w:r>
            <w:bookmarkEnd w:id="3997"/>
          </w:p>
        </w:tc>
        <w:tc>
          <w:tcPr>
            <w:tcW w:w="5265" w:type="dxa"/>
          </w:tcPr>
          <w:p w14:paraId="344A95FD" w14:textId="77777777" w:rsidR="00EF77E2" w:rsidRPr="00C44D1B" w:rsidRDefault="00EF77E2" w:rsidP="00EF77E2">
            <w:pPr>
              <w:spacing w:after="20"/>
              <w:rPr>
                <w:rFonts w:ascii="Courier New" w:hAnsi="Courier New"/>
              </w:rPr>
            </w:pPr>
            <w:bookmarkStart w:id="3998"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999" w:name="_MCCTEMPBM_CRPT80112078___7"/>
            <w:bookmarkEnd w:id="3998"/>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4000" w:name="_MCCTEMPBM_CRPT80112079___7"/>
            <w:bookmarkEnd w:id="3999"/>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4001" w:name="_MCCTEMPBM_CRPT80112080___7"/>
            <w:bookmarkEnd w:id="4000"/>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4001"/>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4002" w:name="_MCCTEMPBM_CRPT80112081___7"/>
            <w:r w:rsidRPr="00C44D1B">
              <w:rPr>
                <w:rFonts w:ascii="Courier New" w:hAnsi="Courier New"/>
              </w:rPr>
              <w:t>+CEREG=?</w:t>
            </w:r>
            <w:bookmarkEnd w:id="4002"/>
          </w:p>
        </w:tc>
        <w:tc>
          <w:tcPr>
            <w:tcW w:w="5265" w:type="dxa"/>
          </w:tcPr>
          <w:p w14:paraId="51C574D6" w14:textId="77777777" w:rsidR="006A1E8F" w:rsidRPr="00C44D1B" w:rsidRDefault="006A1E8F" w:rsidP="00D073DA">
            <w:pPr>
              <w:spacing w:after="20"/>
              <w:rPr>
                <w:rFonts w:ascii="Courier New" w:hAnsi="Courier New"/>
              </w:rPr>
            </w:pPr>
            <w:bookmarkStart w:id="4003"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003"/>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4004"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4005" w:name="_MCCTEMPBM_CRPT80112084___7"/>
      <w:bookmarkEnd w:id="4004"/>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4006" w:name="_MCCTEMPBM_CRPT80112085___7"/>
      <w:bookmarkEnd w:id="4005"/>
      <w:r w:rsidRPr="00C44D1B">
        <w:lastRenderedPageBreak/>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4006"/>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4007"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4007"/>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4008"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4009" w:name="_MCCTEMPBM_CRPT80112088___7"/>
      <w:bookmarkEnd w:id="4008"/>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4009"/>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4010"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4010"/>
    <w:p w14:paraId="450B09B9" w14:textId="77777777" w:rsidR="00EA76BD" w:rsidRPr="00C44D1B" w:rsidRDefault="00EA76BD" w:rsidP="00EA76BD">
      <w:pPr>
        <w:pStyle w:val="NO"/>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4011"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4011"/>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4012"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lastRenderedPageBreak/>
        <w:t>&lt;cause_type&gt;</w:t>
      </w:r>
      <w:r w:rsidRPr="00C44D1B">
        <w:t xml:space="preserve">: integer type; indicates the type of </w:t>
      </w:r>
      <w:r w:rsidRPr="00C44D1B">
        <w:rPr>
          <w:rFonts w:ascii="Courier New" w:hAnsi="Courier New" w:cs="Courier New"/>
        </w:rPr>
        <w:t>&lt;reject_cause&gt;</w:t>
      </w:r>
      <w:r w:rsidRPr="00C44D1B">
        <w:t>.</w:t>
      </w:r>
    </w:p>
    <w:bookmarkEnd w:id="4012"/>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4013"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013"/>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4014" w:name="_MCCTEMPBM_CRPT80112093___7"/>
      <w:r w:rsidRPr="00C44D1B">
        <w:rPr>
          <w:rFonts w:ascii="Courier New" w:hAnsi="Courier New" w:cs="Courier New"/>
        </w:rPr>
        <w:t>&lt;CSGinfo&gt;</w:t>
      </w:r>
      <w:r w:rsidRPr="00C44D1B">
        <w:t xml:space="preserve">: string type; </w:t>
      </w:r>
    </w:p>
    <w:bookmarkEnd w:id="4014"/>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4015"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4015"/>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4016" w:name="_CR10_1_23"/>
      <w:bookmarkStart w:id="4017" w:name="_Toc20207663"/>
      <w:bookmarkStart w:id="4018" w:name="_Toc27579546"/>
      <w:bookmarkStart w:id="4019" w:name="_Toc36116126"/>
      <w:bookmarkStart w:id="4020" w:name="_Toc45215007"/>
      <w:bookmarkStart w:id="4021" w:name="_Toc51866775"/>
      <w:bookmarkStart w:id="4022" w:name="_Toc218776744"/>
      <w:bookmarkEnd w:id="4016"/>
      <w:r w:rsidRPr="00C44D1B">
        <w:lastRenderedPageBreak/>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4017"/>
      <w:bookmarkEnd w:id="4018"/>
      <w:bookmarkEnd w:id="4019"/>
      <w:bookmarkEnd w:id="4020"/>
      <w:bookmarkEnd w:id="4021"/>
      <w:bookmarkEnd w:id="4022"/>
    </w:p>
    <w:p w14:paraId="26294285" w14:textId="77777777" w:rsidR="00FA4D2A" w:rsidRPr="00C44D1B" w:rsidRDefault="00FA4D2A" w:rsidP="007D1BB8">
      <w:pPr>
        <w:pStyle w:val="TH"/>
        <w:rPr>
          <w:lang w:val="fr-FR"/>
        </w:rPr>
      </w:pPr>
      <w:bookmarkStart w:id="4023" w:name="_CRTable10_1_231"/>
      <w:r w:rsidRPr="00C44D1B">
        <w:rPr>
          <w:lang w:val="fr-FR"/>
        </w:rPr>
        <w:t>Table </w:t>
      </w:r>
      <w:bookmarkEnd w:id="4023"/>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4024"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28B824D0"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31E0C66E"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4025" w:name="_MCCTEMPBM_CRPT80112096___7"/>
            <w:bookmarkEnd w:id="4024"/>
            <w:r w:rsidRPr="00C44D1B">
              <w:rPr>
                <w:rFonts w:ascii="Courier New" w:hAnsi="Courier New"/>
              </w:rPr>
              <w:t>+CGCONTRDP=?</w:t>
            </w:r>
            <w:bookmarkEnd w:id="4025"/>
          </w:p>
        </w:tc>
        <w:tc>
          <w:tcPr>
            <w:tcW w:w="4881" w:type="dxa"/>
          </w:tcPr>
          <w:p w14:paraId="1FC411F3" w14:textId="77777777" w:rsidR="00FA4D2A" w:rsidRPr="00C44D1B" w:rsidRDefault="00FA4D2A" w:rsidP="00FA4D2A">
            <w:pPr>
              <w:spacing w:after="20"/>
              <w:rPr>
                <w:rFonts w:ascii="Courier New" w:hAnsi="Courier New"/>
              </w:rPr>
            </w:pPr>
            <w:bookmarkStart w:id="4026"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26"/>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4027"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4027"/>
          </w:p>
        </w:tc>
      </w:tr>
    </w:tbl>
    <w:p w14:paraId="17BDD68D" w14:textId="77777777" w:rsidR="00FA4D2A" w:rsidRPr="00B726ED" w:rsidRDefault="00FA4D2A" w:rsidP="00B726ED"/>
    <w:p w14:paraId="68DCAC3F" w14:textId="77777777" w:rsidR="00FA4D2A" w:rsidRPr="00B726ED" w:rsidRDefault="00FA4D2A" w:rsidP="00B726ED">
      <w:pPr>
        <w:rPr>
          <w:b/>
          <w:bCs/>
        </w:rPr>
      </w:pPr>
      <w:r w:rsidRPr="00B726ED">
        <w:rPr>
          <w:b/>
          <w:bCs/>
        </w:rPr>
        <w:t>Description</w:t>
      </w:r>
    </w:p>
    <w:p w14:paraId="506A9FF2" w14:textId="541F0C3C" w:rsidR="0005452C" w:rsidRPr="00C44D1B" w:rsidRDefault="0005452C" w:rsidP="0005452C">
      <w:bookmarkStart w:id="4028"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&gt;</w:t>
      </w:r>
      <w:r w:rsidR="00505697">
        <w:t>,</w:t>
      </w:r>
      <w:r w:rsidR="001B0D11" w:rsidRPr="00C44D1B">
        <w:t xml:space="preserve"> </w:t>
      </w:r>
      <w:r w:rsidR="001B0D11" w:rsidRPr="00C44D1B">
        <w:rPr>
          <w:rFonts w:ascii="Courier New" w:hAnsi="Courier New" w:cs="Courier New"/>
        </w:rPr>
        <w:t>&lt;ECSConf_info_ind&gt;</w:t>
      </w:r>
      <w:r w:rsidR="00505697">
        <w:rPr>
          <w:rFonts w:ascii="Courier New" w:hAnsi="Courier New" w:cs="Courier New"/>
        </w:rPr>
        <w:t xml:space="preserve"> </w:t>
      </w:r>
      <w:r w:rsidR="007F6828" w:rsidRPr="00C44D1B">
        <w:t>and</w:t>
      </w:r>
      <w:r w:rsidR="007F6828" w:rsidRPr="00C44D1B">
        <w:rPr>
          <w:rFonts w:ascii="Courier New" w:hAnsi="Courier New" w:cs="Courier New"/>
        </w:rPr>
        <w:t xml:space="preserve"> </w:t>
      </w:r>
      <w:r w:rsidR="007F6828" w:rsidRPr="00C44D1B">
        <w:rPr>
          <w:rFonts w:ascii="Courier New" w:hAnsi="Courier New" w:cs="Courier New"/>
        </w:rPr>
        <w:lastRenderedPageBreak/>
        <w:t>[,&lt;E</w:t>
      </w:r>
      <w:r w:rsidR="007F6828">
        <w:rPr>
          <w:rFonts w:ascii="Courier New" w:hAnsi="Courier New" w:cs="Courier New"/>
        </w:rPr>
        <w:t>PT-S1</w:t>
      </w:r>
      <w:r w:rsidR="007F6828" w:rsidRPr="00C44D1B">
        <w:rPr>
          <w:rFonts w:ascii="Courier New" w:hAnsi="Courier New" w:cs="Courier New"/>
        </w:rPr>
        <w:t>&gt;]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4028"/>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4029"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4029"/>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4030"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4030"/>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4031"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4032" w:name="_MCCTEMPBM_CRPT80112103___3"/>
      <w:bookmarkEnd w:id="4031"/>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4033" w:name="_MCCTEMPBM_CRPT80112104___7"/>
      <w:bookmarkEnd w:id="4032"/>
      <w:r w:rsidRPr="00C44D1B">
        <w:rPr>
          <w:rFonts w:ascii="Courier New" w:hAnsi="Courier New"/>
        </w:rPr>
        <w:lastRenderedPageBreak/>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33"/>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4034"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4034"/>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4035"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35"/>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4036"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4036"/>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4037"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4037"/>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4038"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4039" w:name="_MCCTEMPBM_CRPT80112110___7"/>
      <w:bookmarkEnd w:id="4038"/>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4039"/>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4040"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4040"/>
    <w:p w14:paraId="33A0F854" w14:textId="77777777" w:rsidR="00E64F00" w:rsidRPr="00C44D1B" w:rsidRDefault="00E64F00" w:rsidP="00E64F00">
      <w:pPr>
        <w:pStyle w:val="B2"/>
      </w:pPr>
      <w:r w:rsidRPr="00C44D1B">
        <w:lastRenderedPageBreak/>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4041"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4041"/>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4042"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4042"/>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4043"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4043"/>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27626062" w14:textId="77777777" w:rsidR="007F6828" w:rsidRDefault="007F6828" w:rsidP="007F6828">
      <w:pPr>
        <w:pStyle w:val="B1"/>
      </w:pPr>
      <w:r w:rsidRPr="00C44D1B">
        <w:rPr>
          <w:rFonts w:ascii="Courier New" w:eastAsiaTheme="minorHAnsi" w:hAnsi="Courier New" w:cs="Courier New"/>
          <w:color w:val="000000"/>
        </w:rPr>
        <w:t>&lt;</w:t>
      </w:r>
      <w:r>
        <w:rPr>
          <w:rFonts w:ascii="Courier New" w:hAnsi="Courier New"/>
        </w:rPr>
        <w:t>EPT-S1</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w:t>
      </w:r>
      <w:r>
        <w:t xml:space="preserve">UE’s 5GSM capability for Ethernet PDN type in S1 mode </w:t>
      </w:r>
      <w:r>
        <w:rPr>
          <w:rFonts w:eastAsiaTheme="minorHAnsi"/>
          <w:color w:val="000000"/>
          <w:u w:color="000000"/>
        </w:rPr>
        <w:t>as specified in 3GPP TS 24.501 [161].</w:t>
      </w:r>
    </w:p>
    <w:p w14:paraId="04184674" w14:textId="77777777" w:rsidR="007F6828" w:rsidRPr="007F6828" w:rsidRDefault="007F6828" w:rsidP="007F6828">
      <w:pPr>
        <w:pStyle w:val="B2"/>
      </w:pPr>
      <w:r w:rsidRPr="007F6828">
        <w:t>0</w:t>
      </w:r>
      <w:r w:rsidRPr="007F6828">
        <w:tab/>
        <w:t xml:space="preserve">   Ethernet PDN type in S1 mode not supported</w:t>
      </w:r>
    </w:p>
    <w:p w14:paraId="49D0CE0D" w14:textId="3253821E" w:rsidR="007F6828" w:rsidRPr="00C44D1B" w:rsidRDefault="007F6828" w:rsidP="007F6828">
      <w:pPr>
        <w:pStyle w:val="B2"/>
      </w:pPr>
      <w:r w:rsidRPr="007F6828">
        <w:t>1</w:t>
      </w:r>
      <w:r w:rsidRPr="007F6828">
        <w:tab/>
        <w:t xml:space="preserve">   Ethernet PDN type in S1 mode supported</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4044" w:name="_CR10_1_24"/>
      <w:bookmarkStart w:id="4045" w:name="_Toc20207664"/>
      <w:bookmarkStart w:id="4046" w:name="_Toc27579547"/>
      <w:bookmarkStart w:id="4047" w:name="_Toc36116127"/>
      <w:bookmarkStart w:id="4048" w:name="_Toc45215008"/>
      <w:bookmarkStart w:id="4049" w:name="_Toc51866776"/>
      <w:bookmarkStart w:id="4050" w:name="_Toc218776745"/>
      <w:bookmarkEnd w:id="4044"/>
      <w:r w:rsidRPr="00C44D1B">
        <w:lastRenderedPageBreak/>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4045"/>
      <w:bookmarkEnd w:id="4046"/>
      <w:bookmarkEnd w:id="4047"/>
      <w:bookmarkEnd w:id="4048"/>
      <w:bookmarkEnd w:id="4049"/>
      <w:bookmarkEnd w:id="4050"/>
    </w:p>
    <w:p w14:paraId="701AFC09" w14:textId="77777777" w:rsidR="00FA4D2A" w:rsidRPr="00C44D1B" w:rsidRDefault="00FA4D2A" w:rsidP="007D1BB8">
      <w:pPr>
        <w:pStyle w:val="TH"/>
        <w:rPr>
          <w:lang w:val="fr-FR"/>
        </w:rPr>
      </w:pPr>
      <w:bookmarkStart w:id="4051" w:name="_CRTable10_1_241"/>
      <w:r w:rsidRPr="00C44D1B">
        <w:rPr>
          <w:lang w:val="fr-FR"/>
        </w:rPr>
        <w:t>Table </w:t>
      </w:r>
      <w:bookmarkEnd w:id="4051"/>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4052"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4053" w:name="_MCCTEMPBM_CRPT80112116___7"/>
            <w:bookmarkEnd w:id="4052"/>
            <w:r w:rsidRPr="00C44D1B">
              <w:rPr>
                <w:rFonts w:ascii="Courier New" w:hAnsi="Courier New"/>
              </w:rPr>
              <w:t>+CGSCONTRDP=?</w:t>
            </w:r>
            <w:bookmarkEnd w:id="4053"/>
          </w:p>
        </w:tc>
        <w:tc>
          <w:tcPr>
            <w:tcW w:w="5928" w:type="dxa"/>
          </w:tcPr>
          <w:p w14:paraId="6FBE25EF" w14:textId="77777777" w:rsidR="00FA4D2A" w:rsidRPr="00C44D1B" w:rsidRDefault="00FA4D2A" w:rsidP="00FA4D2A">
            <w:pPr>
              <w:spacing w:after="20"/>
              <w:rPr>
                <w:rFonts w:ascii="Courier New" w:hAnsi="Courier New"/>
              </w:rPr>
            </w:pPr>
            <w:bookmarkStart w:id="4054"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54"/>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4055"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4055"/>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4056"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4056"/>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4057"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4057"/>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4058"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58"/>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4059"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59"/>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lastRenderedPageBreak/>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4060"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4060"/>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4061" w:name="_CR10_1_25"/>
      <w:bookmarkStart w:id="4062" w:name="_Toc20207665"/>
      <w:bookmarkStart w:id="4063" w:name="_Toc27579548"/>
      <w:bookmarkStart w:id="4064" w:name="_Toc36116128"/>
      <w:bookmarkStart w:id="4065" w:name="_Toc45215009"/>
      <w:bookmarkStart w:id="4066" w:name="_Toc51866777"/>
      <w:bookmarkStart w:id="4067" w:name="_Toc218776746"/>
      <w:bookmarkEnd w:id="4061"/>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4062"/>
      <w:bookmarkEnd w:id="4063"/>
      <w:bookmarkEnd w:id="4064"/>
      <w:bookmarkEnd w:id="4065"/>
      <w:bookmarkEnd w:id="4066"/>
      <w:bookmarkEnd w:id="4067"/>
    </w:p>
    <w:p w14:paraId="73BD01CF" w14:textId="77777777" w:rsidR="00FA4D2A" w:rsidRPr="00C44D1B" w:rsidRDefault="00FA4D2A" w:rsidP="007D1BB8">
      <w:pPr>
        <w:pStyle w:val="TH"/>
      </w:pPr>
      <w:bookmarkStart w:id="4068" w:name="_CRTable10_1_251"/>
      <w:r w:rsidRPr="00C44D1B">
        <w:t>Table </w:t>
      </w:r>
      <w:bookmarkEnd w:id="4068"/>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4069"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4070" w:name="_MCCTEMPBM_CRPT80112125___7"/>
            <w:bookmarkEnd w:id="4069"/>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4070"/>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4071"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71"/>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4072"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4072"/>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4073"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w:t>
      </w:r>
      <w:r w:rsidRPr="00C44D1B">
        <w:lastRenderedPageBreak/>
        <w:t xml:space="preserve">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4073"/>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4074"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4074"/>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4075"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075"/>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4076" w:name="_MCCTEMPBM_CRPT80112131___7"/>
      <w:r w:rsidRPr="006B696F">
        <w:rPr>
          <w:rFonts w:ascii="Courier New" w:hAnsi="Courier New"/>
          <w:lang w:val="sv-SE"/>
        </w:rPr>
        <w:t>&lt;packet filter identifier&gt;</w:t>
      </w:r>
      <w:r w:rsidRPr="006B696F">
        <w:rPr>
          <w:lang w:val="sv-SE"/>
        </w:rPr>
        <w:t xml:space="preserve">: </w:t>
      </w:r>
      <w:r w:rsidR="001B1406" w:rsidRPr="006B696F">
        <w:rPr>
          <w:lang w:val="sv-SE"/>
        </w:rPr>
        <w:t>integer type</w:t>
      </w:r>
      <w:r w:rsidRPr="006B696F">
        <w:rPr>
          <w:lang w:val="sv-SE"/>
        </w:rPr>
        <w:t xml:space="preserve">. </w:t>
      </w:r>
      <w:r w:rsidRPr="00C44D1B">
        <w:t>The value range is from 1 to 16.</w:t>
      </w:r>
    </w:p>
    <w:bookmarkEnd w:id="4076"/>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4077"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4077"/>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4078" w:name="_MCCTEMPBM_CRPT80112133___7"/>
      <w:r w:rsidRPr="006B696F">
        <w:rPr>
          <w:rFonts w:ascii="Courier New" w:hAnsi="Courier New" w:cs="Courier New"/>
          <w:lang w:val="sv-SE"/>
        </w:rPr>
        <w:t>&lt;NW packet filter Identifier&gt;</w:t>
      </w:r>
      <w:r w:rsidRPr="006B696F">
        <w:rPr>
          <w:lang w:val="sv-SE"/>
        </w:rPr>
        <w:t xml:space="preserve"> </w:t>
      </w:r>
      <w:r w:rsidR="001B1406" w:rsidRPr="006B696F">
        <w:rPr>
          <w:lang w:val="sv-SE"/>
        </w:rPr>
        <w:t>integer type</w:t>
      </w:r>
      <w:r w:rsidRPr="006B696F">
        <w:rPr>
          <w:lang w:val="sv-SE"/>
        </w:rPr>
        <w:t xml:space="preserve">. </w:t>
      </w:r>
      <w:r w:rsidRPr="00C44D1B">
        <w:t xml:space="preserve">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4078"/>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4079" w:name="_MCCTEMPBM_CRPT80112134___7"/>
      <w:r w:rsidRPr="00C44D1B">
        <w:rPr>
          <w:rFonts w:ascii="Courier New" w:hAnsi="Courier New"/>
        </w:rPr>
        <w:lastRenderedPageBreak/>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4079"/>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4080" w:name="_CR10_1_26"/>
      <w:bookmarkStart w:id="4081" w:name="_Toc20207666"/>
      <w:bookmarkStart w:id="4082" w:name="_Toc27579549"/>
      <w:bookmarkStart w:id="4083" w:name="_Toc36116129"/>
      <w:bookmarkStart w:id="4084" w:name="_Toc45215010"/>
      <w:bookmarkStart w:id="4085" w:name="_Toc51866778"/>
      <w:bookmarkStart w:id="4086" w:name="_Toc218776747"/>
      <w:bookmarkEnd w:id="4080"/>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4081"/>
      <w:bookmarkEnd w:id="4082"/>
      <w:bookmarkEnd w:id="4083"/>
      <w:bookmarkEnd w:id="4084"/>
      <w:bookmarkEnd w:id="4085"/>
      <w:bookmarkEnd w:id="4086"/>
    </w:p>
    <w:p w14:paraId="55D487C3" w14:textId="77777777" w:rsidR="00FA4D2A" w:rsidRPr="00C44D1B" w:rsidRDefault="00FA4D2A" w:rsidP="00FA4D2A">
      <w:pPr>
        <w:pStyle w:val="TH"/>
      </w:pPr>
      <w:bookmarkStart w:id="4087" w:name="_CRTable10_1_261"/>
      <w:r w:rsidRPr="00C44D1B">
        <w:t>Table </w:t>
      </w:r>
      <w:bookmarkEnd w:id="4087"/>
      <w:r w:rsidRPr="00C44D1B">
        <w:t>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4088"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4089" w:name="_MCCTEMPBM_CRPT80112136___7" w:colFirst="0" w:colLast="0"/>
            <w:bookmarkEnd w:id="4088"/>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4090" w:name="_MCCTEMPBM_CRPT80112137___7" w:colFirst="0" w:colLast="1"/>
            <w:bookmarkEnd w:id="4089"/>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4091" w:name="_MCCTEMPBM_CRPT80112138___7"/>
            <w:bookmarkEnd w:id="4090"/>
            <w:r w:rsidRPr="00C44D1B">
              <w:rPr>
                <w:rFonts w:ascii="Courier New" w:hAnsi="Courier New"/>
                <w:color w:val="000000"/>
              </w:rPr>
              <w:t>+CGEQOS=?</w:t>
            </w:r>
            <w:bookmarkEnd w:id="4091"/>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4092"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4092"/>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4093"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093"/>
          </w:p>
        </w:tc>
      </w:tr>
    </w:tbl>
    <w:p w14:paraId="7A131F90" w14:textId="77777777" w:rsidR="00FA4D2A" w:rsidRPr="00C44D1B" w:rsidRDefault="00FA4D2A" w:rsidP="00FA4D2A">
      <w:pPr>
        <w:rPr>
          <w:b/>
          <w:color w:val="000000"/>
        </w:rPr>
      </w:pPr>
      <w:bookmarkStart w:id="4094" w:name="_MCCTEMPBM_CRPT80112141___5"/>
    </w:p>
    <w:p w14:paraId="4AAED019" w14:textId="77777777" w:rsidR="00FA4D2A" w:rsidRPr="00C44D1B" w:rsidRDefault="00FA4D2A" w:rsidP="00FA4D2A">
      <w:pPr>
        <w:keepNext/>
        <w:rPr>
          <w:b/>
          <w:color w:val="000000"/>
        </w:rPr>
      </w:pPr>
      <w:r w:rsidRPr="00C44D1B">
        <w:rPr>
          <w:b/>
          <w:color w:val="000000"/>
        </w:rPr>
        <w:lastRenderedPageBreak/>
        <w:t>Description</w:t>
      </w:r>
    </w:p>
    <w:p w14:paraId="2F72216E" w14:textId="7D3A6F4A" w:rsidR="00FA4D2A" w:rsidRPr="00C44D1B" w:rsidRDefault="00FA4D2A" w:rsidP="00FA4D2A">
      <w:bookmarkStart w:id="4095" w:name="_MCCTEMPBM_CRPT80112142___7"/>
      <w:bookmarkEnd w:id="4094"/>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095"/>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4096"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4097" w:name="_MCCTEMPBM_CRPT80112144___7"/>
      <w:bookmarkEnd w:id="4096"/>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4098" w:name="_MCCTEMPBM_CRPT80112145___2"/>
      <w:bookmarkEnd w:id="4097"/>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4099" w:name="_MCCTEMPBM_CRPT80112146___7"/>
      <w:bookmarkEnd w:id="4098"/>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4100" w:name="_MCCTEMPBM_CRPT80112147___7"/>
      <w:bookmarkEnd w:id="4099"/>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4101" w:name="_MCCTEMPBM_CRPT80112148___5"/>
      <w:bookmarkEnd w:id="4100"/>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4102" w:name="_CR10_1_27"/>
      <w:bookmarkStart w:id="4103" w:name="_Toc20207667"/>
      <w:bookmarkStart w:id="4104" w:name="_Toc27579550"/>
      <w:bookmarkStart w:id="4105" w:name="_Toc36116130"/>
      <w:bookmarkStart w:id="4106" w:name="_Toc45215011"/>
      <w:bookmarkStart w:id="4107" w:name="_Toc51866779"/>
      <w:bookmarkStart w:id="4108" w:name="_Toc218776748"/>
      <w:bookmarkEnd w:id="4101"/>
      <w:bookmarkEnd w:id="4102"/>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4103"/>
      <w:bookmarkEnd w:id="4104"/>
      <w:bookmarkEnd w:id="4105"/>
      <w:bookmarkEnd w:id="4106"/>
      <w:bookmarkEnd w:id="4107"/>
      <w:bookmarkEnd w:id="4108"/>
    </w:p>
    <w:p w14:paraId="5431EF65" w14:textId="77777777" w:rsidR="00FA4D2A" w:rsidRPr="00C44D1B" w:rsidRDefault="00FA4D2A" w:rsidP="00FA4D2A">
      <w:pPr>
        <w:pStyle w:val="TH"/>
      </w:pPr>
      <w:bookmarkStart w:id="4109" w:name="_CRTable10_1_271"/>
      <w:r w:rsidRPr="00C44D1B">
        <w:t>Table </w:t>
      </w:r>
      <w:bookmarkEnd w:id="4109"/>
      <w:r w:rsidRPr="00C44D1B">
        <w:t xml:space="preserve">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4110"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4111" w:name="_MCCTEMPBM_CRPT80112150___7" w:colFirst="0" w:colLast="1"/>
            <w:bookmarkEnd w:id="4110"/>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lastRenderedPageBreak/>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4112" w:name="_MCCTEMPBM_CRPT80112151___7"/>
            <w:bookmarkEnd w:id="4111"/>
            <w:r w:rsidRPr="00C44D1B">
              <w:rPr>
                <w:color w:val="000000"/>
              </w:rPr>
              <w:lastRenderedPageBreak/>
              <w:br w:type="page"/>
            </w:r>
            <w:r w:rsidRPr="00C44D1B">
              <w:rPr>
                <w:rFonts w:ascii="Courier New" w:hAnsi="Courier New"/>
                <w:color w:val="000000"/>
              </w:rPr>
              <w:t>+CGEQOSRDP=?</w:t>
            </w:r>
            <w:bookmarkEnd w:id="4112"/>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4113"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113"/>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4114"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4114"/>
          </w:p>
        </w:tc>
      </w:tr>
    </w:tbl>
    <w:p w14:paraId="74497C8A" w14:textId="77777777" w:rsidR="00FA4D2A" w:rsidRPr="00C44D1B" w:rsidRDefault="00FA4D2A" w:rsidP="00FA4D2A">
      <w:pPr>
        <w:rPr>
          <w:b/>
          <w:color w:val="000000"/>
        </w:rPr>
      </w:pPr>
      <w:bookmarkStart w:id="4115"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4116" w:name="_MCCTEMPBM_CRPT80112155___7"/>
      <w:bookmarkEnd w:id="4115"/>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4116"/>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4117" w:name="_MCCTEMPBM_CRPT80112156___5"/>
      <w:r w:rsidRPr="00C44D1B">
        <w:rPr>
          <w:b/>
          <w:color w:val="000000"/>
        </w:rPr>
        <w:t>Defined values</w:t>
      </w:r>
    </w:p>
    <w:p w14:paraId="665EE5DC" w14:textId="77777777" w:rsidR="00FA4D2A" w:rsidRPr="00C44D1B" w:rsidRDefault="00FA4D2A" w:rsidP="00FA4D2A">
      <w:pPr>
        <w:pStyle w:val="B1"/>
      </w:pPr>
      <w:bookmarkStart w:id="4118" w:name="_MCCTEMPBM_CRPT80112157___7"/>
      <w:bookmarkEnd w:id="4117"/>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4119" w:name="_MCCTEMPBM_CRPT80112158___2"/>
      <w:bookmarkEnd w:id="4118"/>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4120" w:name="_MCCTEMPBM_CRPT80112159___7"/>
      <w:bookmarkEnd w:id="4119"/>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4121" w:name="_MCCTEMPBM_CRPT80112160___7"/>
      <w:bookmarkEnd w:id="4120"/>
      <w:r w:rsidRPr="00C44D1B">
        <w:lastRenderedPageBreak/>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4122" w:name="_MCCTEMPBM_CRPT80112161___5"/>
      <w:bookmarkEnd w:id="4121"/>
      <w:r w:rsidRPr="00C44D1B">
        <w:rPr>
          <w:b/>
          <w:color w:val="000000"/>
        </w:rPr>
        <w:t>Implementation</w:t>
      </w:r>
    </w:p>
    <w:bookmarkEnd w:id="4122"/>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4123" w:name="_CR10_1_28"/>
      <w:bookmarkStart w:id="4124" w:name="_Toc20207668"/>
      <w:bookmarkStart w:id="4125" w:name="_Toc27579551"/>
      <w:bookmarkStart w:id="4126" w:name="_Toc36116131"/>
      <w:bookmarkStart w:id="4127" w:name="_Toc45215012"/>
      <w:bookmarkStart w:id="4128" w:name="_Toc51866780"/>
      <w:bookmarkStart w:id="4129" w:name="_Toc218776749"/>
      <w:bookmarkEnd w:id="4123"/>
      <w:r w:rsidRPr="00C44D1B">
        <w:t>10.1.2</w:t>
      </w:r>
      <w:r w:rsidR="00FA4D2A" w:rsidRPr="00C44D1B">
        <w:t>8</w:t>
      </w:r>
      <w:r w:rsidRPr="00C44D1B">
        <w:tab/>
        <w:t>UE modes of operation for EPS +CEMODE</w:t>
      </w:r>
      <w:bookmarkEnd w:id="4124"/>
      <w:bookmarkEnd w:id="4125"/>
      <w:bookmarkEnd w:id="4126"/>
      <w:bookmarkEnd w:id="4127"/>
      <w:bookmarkEnd w:id="4128"/>
      <w:bookmarkEnd w:id="4129"/>
    </w:p>
    <w:p w14:paraId="6A17B0CA" w14:textId="77777777" w:rsidR="009305DC" w:rsidRPr="00C44D1B" w:rsidRDefault="009305DC" w:rsidP="00D75217">
      <w:pPr>
        <w:pStyle w:val="TH"/>
      </w:pPr>
      <w:bookmarkStart w:id="4130" w:name="_CRTable10_1_281"/>
      <w:r w:rsidRPr="00C44D1B">
        <w:t>Table </w:t>
      </w:r>
      <w:bookmarkEnd w:id="4130"/>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4131"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4132" w:name="_MCCTEMPBM_CRPT80112163___7" w:colFirst="0" w:colLast="0"/>
            <w:bookmarkEnd w:id="4131"/>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4133" w:name="_MCCTEMPBM_CRPT80112164___7"/>
            <w:bookmarkEnd w:id="4132"/>
            <w:r w:rsidRPr="00C44D1B">
              <w:rPr>
                <w:rFonts w:ascii="Courier New" w:hAnsi="Courier New" w:cs="Courier New"/>
              </w:rPr>
              <w:t>+CEMODE=?</w:t>
            </w:r>
            <w:bookmarkEnd w:id="4133"/>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4134"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4134"/>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4135"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135"/>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4136"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4136"/>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4137" w:name="_CR10_1_29"/>
      <w:bookmarkStart w:id="4138" w:name="_Toc20207669"/>
      <w:bookmarkStart w:id="4139" w:name="_Toc27579552"/>
      <w:bookmarkStart w:id="4140" w:name="_Toc36116132"/>
      <w:bookmarkStart w:id="4141" w:name="_Toc45215013"/>
      <w:bookmarkStart w:id="4142" w:name="_Toc51866781"/>
      <w:bookmarkStart w:id="4143" w:name="_Toc218776750"/>
      <w:bookmarkEnd w:id="4137"/>
      <w:r w:rsidRPr="00C44D1B">
        <w:rPr>
          <w:lang w:val="fr-FR"/>
        </w:rPr>
        <w:t>10.1.29</w:t>
      </w:r>
      <w:r w:rsidRPr="00C44D1B">
        <w:rPr>
          <w:lang w:val="fr-FR"/>
        </w:rPr>
        <w:tab/>
        <w:t>Delete non-active PDP contexts +CGDEL</w:t>
      </w:r>
      <w:bookmarkEnd w:id="4138"/>
      <w:bookmarkEnd w:id="4139"/>
      <w:bookmarkEnd w:id="4140"/>
      <w:bookmarkEnd w:id="4141"/>
      <w:bookmarkEnd w:id="4142"/>
      <w:bookmarkEnd w:id="4143"/>
    </w:p>
    <w:p w14:paraId="1A47CB5A" w14:textId="77777777" w:rsidR="004D665E" w:rsidRPr="00C44D1B" w:rsidRDefault="004D665E" w:rsidP="007356A9">
      <w:pPr>
        <w:pStyle w:val="TH"/>
      </w:pPr>
      <w:bookmarkStart w:id="4144" w:name="_CRTable10_1_291"/>
      <w:r w:rsidRPr="00C44D1B">
        <w:t>Table </w:t>
      </w:r>
      <w:bookmarkEnd w:id="4144"/>
      <w:r w:rsidRPr="00C44D1B">
        <w:t>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4145" w:name="_MCCTEMPBM_CRPT80112168___7"/>
            <w:r w:rsidRPr="00C44D1B">
              <w:rPr>
                <w:rFonts w:ascii="Courier New" w:hAnsi="Courier New"/>
              </w:rPr>
              <w:t>+CGDEL[=&lt;cid&gt;]</w:t>
            </w:r>
            <w:bookmarkEnd w:id="4145"/>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4146"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4146"/>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4147"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w:t>
      </w:r>
      <w:r w:rsidRPr="00C44D1B">
        <w:lastRenderedPageBreak/>
        <w:t xml:space="preserve">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B726ED" w:rsidRDefault="004D665E" w:rsidP="004D665E">
      <w:r w:rsidRPr="00C44D1B">
        <w:t xml:space="preserve">If </w:t>
      </w:r>
      <w:r w:rsidRPr="00C44D1B">
        <w:rPr>
          <w:rFonts w:ascii="Courier New" w:hAnsi="Courier New" w:cs="Courier New"/>
        </w:rPr>
        <w:t>&lt;cid&gt;</w:t>
      </w:r>
      <w:r w:rsidRPr="00C44D1B">
        <w:t xml:space="preserve"> points</w:t>
      </w:r>
      <w:r w:rsidRPr="00B726ED">
        <w:t xml:space="preserve">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4148" w:name="_MCCTEMPBM_CRPT80112171___7"/>
      <w:bookmarkEnd w:id="4147"/>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4149" w:name="_MCCTEMPBM_CRPT80112172___7"/>
      <w:bookmarkEnd w:id="4148"/>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149"/>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4150"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150"/>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4151" w:name="_CR10_1_30"/>
      <w:bookmarkStart w:id="4152" w:name="_Toc20207670"/>
      <w:bookmarkStart w:id="4153" w:name="_Toc27579553"/>
      <w:bookmarkStart w:id="4154" w:name="_Toc36116133"/>
      <w:bookmarkStart w:id="4155" w:name="_Toc45215014"/>
      <w:bookmarkStart w:id="4156" w:name="_Toc51866782"/>
      <w:bookmarkStart w:id="4157" w:name="_Toc218776751"/>
      <w:bookmarkEnd w:id="4151"/>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4152"/>
      <w:bookmarkEnd w:id="4153"/>
      <w:bookmarkEnd w:id="4154"/>
      <w:bookmarkEnd w:id="4155"/>
      <w:bookmarkEnd w:id="4156"/>
      <w:bookmarkEnd w:id="4157"/>
    </w:p>
    <w:p w14:paraId="084443E3" w14:textId="77777777" w:rsidR="0090279C" w:rsidRPr="00C44D1B" w:rsidRDefault="0090279C" w:rsidP="0090279C">
      <w:pPr>
        <w:pStyle w:val="TH"/>
      </w:pPr>
      <w:bookmarkStart w:id="4158" w:name="_CRTable10_1_301"/>
      <w:r w:rsidRPr="00C44D1B">
        <w:t>Table </w:t>
      </w:r>
      <w:bookmarkEnd w:id="4158"/>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4159"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4159"/>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4160"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4161" w:name="_MCCTEMPBM_CRPT80112176___7"/>
            <w:bookmarkEnd w:id="4160"/>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4161"/>
          </w:p>
        </w:tc>
        <w:tc>
          <w:tcPr>
            <w:tcW w:w="4252" w:type="dxa"/>
          </w:tcPr>
          <w:p w14:paraId="39257A90" w14:textId="77777777" w:rsidR="0090279C" w:rsidRPr="00C44D1B" w:rsidRDefault="0090279C" w:rsidP="0090279C">
            <w:pPr>
              <w:spacing w:after="20"/>
              <w:rPr>
                <w:rFonts w:ascii="Courier New" w:hAnsi="Courier New"/>
              </w:rPr>
            </w:pPr>
            <w:bookmarkStart w:id="4162"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4163" w:name="_MCCTEMPBM_CRPT80112178___7"/>
            <w:bookmarkEnd w:id="4162"/>
            <w:bookmarkEnd w:id="4163"/>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4164"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lastRenderedPageBreak/>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4164"/>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4165"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4165"/>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4166"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4167" w:name="_MCCTEMPBM_CRPT80112182___7"/>
      <w:bookmarkEnd w:id="4166"/>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4167"/>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4168"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4168"/>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4169" w:name="_MCCTEMPBM_CRPT80112184___7"/>
      <w:r w:rsidRPr="00C44D1B">
        <w:rPr>
          <w:rFonts w:ascii="Courier New" w:hAnsi="Courier New"/>
        </w:rPr>
        <w:lastRenderedPageBreak/>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4169"/>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4170"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4170"/>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4171" w:name="_CR10_1_31"/>
      <w:bookmarkStart w:id="4172" w:name="_Toc20207671"/>
      <w:bookmarkStart w:id="4173" w:name="_Toc27579554"/>
      <w:bookmarkStart w:id="4174" w:name="_Toc36116134"/>
      <w:bookmarkStart w:id="4175" w:name="_Toc45215015"/>
      <w:bookmarkStart w:id="4176" w:name="_Toc51866783"/>
      <w:bookmarkStart w:id="4177" w:name="_Toc218776752"/>
      <w:bookmarkEnd w:id="4171"/>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4172"/>
      <w:bookmarkEnd w:id="4173"/>
      <w:bookmarkEnd w:id="4174"/>
      <w:bookmarkEnd w:id="4175"/>
      <w:bookmarkEnd w:id="4176"/>
      <w:bookmarkEnd w:id="4177"/>
    </w:p>
    <w:p w14:paraId="0BE5C65D" w14:textId="77777777" w:rsidR="00E24532" w:rsidRPr="00C44D1B" w:rsidRDefault="00E24532" w:rsidP="00E24532">
      <w:pPr>
        <w:pStyle w:val="TH"/>
      </w:pPr>
      <w:bookmarkStart w:id="4178" w:name="_CRTable10_1_311"/>
      <w:r w:rsidRPr="00C44D1B">
        <w:t>Table </w:t>
      </w:r>
      <w:bookmarkEnd w:id="4178"/>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4179"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4179"/>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4180"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4180"/>
    <w:p w14:paraId="4ECED43A" w14:textId="77777777" w:rsidR="00E24532" w:rsidRPr="00C44D1B" w:rsidRDefault="00E24532" w:rsidP="00E24532">
      <w:pPr>
        <w:pStyle w:val="B2"/>
      </w:pPr>
      <w:r w:rsidRPr="00C44D1B">
        <w:rPr>
          <w:u w:val="single"/>
        </w:rPr>
        <w:lastRenderedPageBreak/>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4181"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4181"/>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4182" w:name="_CR10_1_32"/>
      <w:bookmarkStart w:id="4183" w:name="_Toc20207672"/>
      <w:bookmarkStart w:id="4184" w:name="_Toc27579555"/>
      <w:bookmarkStart w:id="4185" w:name="_Toc36116135"/>
      <w:bookmarkStart w:id="4186" w:name="_Toc45215016"/>
      <w:bookmarkStart w:id="4187" w:name="_Toc51866784"/>
      <w:bookmarkStart w:id="4188" w:name="_Toc218776753"/>
      <w:bookmarkEnd w:id="4182"/>
      <w:r w:rsidRPr="00C44D1B">
        <w:t>10.1.32</w:t>
      </w:r>
      <w:r w:rsidRPr="00C44D1B">
        <w:tab/>
        <w:t>Initial PDP context activation +CIPCA</w:t>
      </w:r>
      <w:bookmarkEnd w:id="4183"/>
      <w:bookmarkEnd w:id="4184"/>
      <w:bookmarkEnd w:id="4185"/>
      <w:bookmarkEnd w:id="4186"/>
      <w:bookmarkEnd w:id="4187"/>
      <w:bookmarkEnd w:id="4188"/>
    </w:p>
    <w:p w14:paraId="4A28ECF4" w14:textId="77777777" w:rsidR="00E94632" w:rsidRPr="00C44D1B" w:rsidRDefault="00E94632" w:rsidP="00E94632">
      <w:pPr>
        <w:pStyle w:val="TH"/>
      </w:pPr>
      <w:bookmarkStart w:id="4189" w:name="_CRTable10_1_321"/>
      <w:r w:rsidRPr="00C44D1B">
        <w:t>Table </w:t>
      </w:r>
      <w:bookmarkEnd w:id="4189"/>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4190"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4191" w:name="_MCCTEMPBM_CRPT80112190___7" w:colFirst="0" w:colLast="0"/>
            <w:bookmarkEnd w:id="4190"/>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4192" w:name="_MCCTEMPBM_CRPT80112191___7"/>
            <w:bookmarkEnd w:id="4191"/>
            <w:r w:rsidRPr="00C44D1B">
              <w:rPr>
                <w:rFonts w:ascii="Courier New" w:hAnsi="Courier New" w:cs="Courier New"/>
              </w:rPr>
              <w:t>+CIPCA=?</w:t>
            </w:r>
            <w:bookmarkEnd w:id="4192"/>
          </w:p>
        </w:tc>
        <w:tc>
          <w:tcPr>
            <w:tcW w:w="4228" w:type="dxa"/>
          </w:tcPr>
          <w:p w14:paraId="37B5032C" w14:textId="77777777" w:rsidR="00E94632" w:rsidRPr="00C44D1B" w:rsidRDefault="00E94632" w:rsidP="00E94632">
            <w:pPr>
              <w:rPr>
                <w:rFonts w:ascii="Courier New" w:hAnsi="Courier New" w:cs="Courier New"/>
              </w:rPr>
            </w:pPr>
            <w:bookmarkStart w:id="4193"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4193"/>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4194"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4195" w:name="_MCCTEMPBM_CRPT80112194___7"/>
      <w:bookmarkEnd w:id="4194"/>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4196" w:name="_MCCTEMPBM_CRPT80112195___5"/>
      <w:bookmarkEnd w:id="4195"/>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4197" w:name="_MCCTEMPBM_CRPT80112196___5"/>
      <w:bookmarkEnd w:id="4196"/>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4197"/>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4198"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4198"/>
    <w:p w14:paraId="1C5DDCAF" w14:textId="77777777" w:rsidR="00E94632" w:rsidRPr="00C44D1B" w:rsidRDefault="00E94632" w:rsidP="00E94632">
      <w:pPr>
        <w:pStyle w:val="B2"/>
      </w:pPr>
      <w:r w:rsidRPr="00C44D1B">
        <w:rPr>
          <w:u w:val="single"/>
        </w:rPr>
        <w:lastRenderedPageBreak/>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4199" w:name="_MCCTEMPBM_CRPT80112198___7"/>
      <w:r w:rsidRPr="00C44D1B">
        <w:rPr>
          <w:rFonts w:ascii="Courier New" w:hAnsi="Courier New" w:cs="Courier New"/>
        </w:rPr>
        <w:t>&lt;AttachWithoutPDN&gt;</w:t>
      </w:r>
      <w:r w:rsidRPr="00C44D1B">
        <w:t>: integer type. EPS Attach with or without PDN connection.</w:t>
      </w:r>
    </w:p>
    <w:bookmarkEnd w:id="4199"/>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4200" w:name="_CR10_1_33"/>
      <w:bookmarkStart w:id="4201" w:name="_Toc20207673"/>
      <w:bookmarkStart w:id="4202" w:name="_Toc27579556"/>
      <w:bookmarkStart w:id="4203" w:name="_Toc36116136"/>
      <w:bookmarkStart w:id="4204" w:name="_Toc45215017"/>
      <w:bookmarkStart w:id="4205" w:name="_Toc51866785"/>
      <w:bookmarkStart w:id="4206" w:name="_Toc218776754"/>
      <w:bookmarkEnd w:id="4200"/>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4201"/>
      <w:bookmarkEnd w:id="4202"/>
      <w:bookmarkEnd w:id="4203"/>
      <w:bookmarkEnd w:id="4204"/>
      <w:bookmarkEnd w:id="4205"/>
      <w:bookmarkEnd w:id="4206"/>
    </w:p>
    <w:p w14:paraId="53718859" w14:textId="77777777" w:rsidR="00CD3ABD" w:rsidRPr="00C44D1B" w:rsidRDefault="00CD3ABD" w:rsidP="00CD3ABD">
      <w:pPr>
        <w:pStyle w:val="TH"/>
      </w:pPr>
      <w:bookmarkStart w:id="4207" w:name="_CRTable10_1_331"/>
      <w:r w:rsidRPr="00C44D1B">
        <w:t>Table </w:t>
      </w:r>
      <w:bookmarkEnd w:id="4207"/>
      <w:r w:rsidRPr="00C44D1B">
        <w:t>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4208"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4209" w:name="_MCCTEMPBM_CRPT80112200___7" w:colFirst="0" w:colLast="0"/>
            <w:bookmarkEnd w:id="4208"/>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4209"/>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4210" w:name="_CR10_1_34"/>
      <w:bookmarkStart w:id="4211" w:name="_Toc20207674"/>
      <w:bookmarkStart w:id="4212" w:name="_Toc27579557"/>
      <w:bookmarkStart w:id="4213" w:name="_Toc36116137"/>
      <w:bookmarkStart w:id="4214" w:name="_Toc45215018"/>
      <w:bookmarkStart w:id="4215" w:name="_Toc51866786"/>
      <w:bookmarkStart w:id="4216" w:name="_Toc218776755"/>
      <w:bookmarkEnd w:id="4210"/>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4211"/>
      <w:bookmarkEnd w:id="4212"/>
      <w:bookmarkEnd w:id="4213"/>
      <w:bookmarkEnd w:id="4214"/>
      <w:bookmarkEnd w:id="4215"/>
      <w:bookmarkEnd w:id="4216"/>
    </w:p>
    <w:p w14:paraId="18FA1520" w14:textId="77777777" w:rsidR="00CD3ABD" w:rsidRPr="00C44D1B" w:rsidRDefault="00CD3ABD" w:rsidP="00CD3ABD">
      <w:pPr>
        <w:pStyle w:val="TH"/>
        <w:rPr>
          <w:lang w:val="fr-FR"/>
        </w:rPr>
      </w:pPr>
      <w:bookmarkStart w:id="4217" w:name="_CRTable10_1_341"/>
      <w:r w:rsidRPr="00C44D1B">
        <w:rPr>
          <w:lang w:val="fr-FR"/>
        </w:rPr>
        <w:t>Table </w:t>
      </w:r>
      <w:bookmarkEnd w:id="4217"/>
      <w:r w:rsidRPr="00C44D1B">
        <w:rPr>
          <w:lang w:val="fr-FR"/>
        </w:rPr>
        <w:t>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4218"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4219" w:name="_MCCTEMPBM_CRPT80112202___7" w:colFirst="0" w:colLast="0"/>
            <w:bookmarkEnd w:id="4218"/>
            <w:r w:rsidRPr="00C44D1B">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4220" w:name="_MCCTEMPBM_CRPT80112203___7"/>
            <w:bookmarkEnd w:id="4219"/>
            <w:r w:rsidRPr="00C44D1B">
              <w:rPr>
                <w:rFonts w:ascii="Courier New" w:hAnsi="Courier New" w:cs="Courier New"/>
              </w:rPr>
              <w:t>+CEUS=?</w:t>
            </w:r>
            <w:bookmarkEnd w:id="4220"/>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4221"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21"/>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4222"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4222"/>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4223" w:name="_CR10_1_35"/>
      <w:bookmarkStart w:id="4224" w:name="_Toc20207675"/>
      <w:bookmarkStart w:id="4225" w:name="_Toc27579558"/>
      <w:bookmarkStart w:id="4226" w:name="_Toc36116138"/>
      <w:bookmarkStart w:id="4227" w:name="_Toc45215019"/>
      <w:bookmarkStart w:id="4228" w:name="_Toc51866787"/>
      <w:bookmarkStart w:id="4229" w:name="_Toc218776756"/>
      <w:bookmarkEnd w:id="4223"/>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4224"/>
      <w:bookmarkEnd w:id="4225"/>
      <w:bookmarkEnd w:id="4226"/>
      <w:bookmarkEnd w:id="4227"/>
      <w:bookmarkEnd w:id="4228"/>
      <w:bookmarkEnd w:id="4229"/>
    </w:p>
    <w:p w14:paraId="2971E74D" w14:textId="77777777" w:rsidR="0057644E" w:rsidRPr="00C44D1B" w:rsidRDefault="0057644E" w:rsidP="0057644E">
      <w:pPr>
        <w:pStyle w:val="TH"/>
      </w:pPr>
      <w:bookmarkStart w:id="4230" w:name="_CRTable10_1_351"/>
      <w:r w:rsidRPr="00C44D1B">
        <w:t>Table </w:t>
      </w:r>
      <w:bookmarkEnd w:id="4230"/>
      <w:r w:rsidRPr="00C44D1B">
        <w:t>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4231"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4232" w:name="_MCCTEMPBM_CRPT80112207___7" w:colFirst="0" w:colLast="0"/>
            <w:bookmarkEnd w:id="4231"/>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4233" w:name="_MCCTEMPBM_CRPT80112208___7"/>
            <w:bookmarkEnd w:id="4232"/>
            <w:r w:rsidRPr="00C44D1B">
              <w:rPr>
                <w:rFonts w:ascii="Courier New" w:hAnsi="Courier New" w:cs="Courier New"/>
              </w:rPr>
              <w:t>+CEVDP=?</w:t>
            </w:r>
            <w:bookmarkEnd w:id="4233"/>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4234"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34"/>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4235" w:name="_MCCTEMPBM_CRPT80112210___7"/>
      <w:r w:rsidRPr="00C44D1B">
        <w:rPr>
          <w:rFonts w:ascii="Courier New" w:hAnsi="Courier New"/>
        </w:rPr>
        <w:t>&lt;setting&gt;</w:t>
      </w:r>
      <w:r w:rsidRPr="00C44D1B">
        <w:t>: integer type; indicates the voice domain preference of the UE. The default value is manufacturer specific.</w:t>
      </w:r>
    </w:p>
    <w:bookmarkEnd w:id="4235"/>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lastRenderedPageBreak/>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4236" w:name="_CR10_1_36"/>
      <w:bookmarkStart w:id="4237" w:name="_Toc20207676"/>
      <w:bookmarkStart w:id="4238" w:name="_Toc27579559"/>
      <w:bookmarkStart w:id="4239" w:name="_Toc36116139"/>
      <w:bookmarkStart w:id="4240" w:name="_Toc45215020"/>
      <w:bookmarkStart w:id="4241" w:name="_Toc51866788"/>
      <w:bookmarkStart w:id="4242" w:name="_Toc218776757"/>
      <w:bookmarkEnd w:id="4236"/>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4237"/>
      <w:bookmarkEnd w:id="4238"/>
      <w:bookmarkEnd w:id="4239"/>
      <w:bookmarkEnd w:id="4240"/>
      <w:bookmarkEnd w:id="4241"/>
      <w:bookmarkEnd w:id="4242"/>
    </w:p>
    <w:p w14:paraId="563DC0DB" w14:textId="77777777" w:rsidR="0057644E" w:rsidRPr="00C44D1B" w:rsidRDefault="0057644E" w:rsidP="0057644E">
      <w:pPr>
        <w:pStyle w:val="TH"/>
      </w:pPr>
      <w:bookmarkStart w:id="4243" w:name="_CRTable10_1_361"/>
      <w:r w:rsidRPr="00C44D1B">
        <w:t>Table </w:t>
      </w:r>
      <w:bookmarkEnd w:id="4243"/>
      <w:r w:rsidRPr="00C44D1B">
        <w:t>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4244"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4245" w:name="_MCCTEMPBM_CRPT80112212___7" w:colFirst="0" w:colLast="0"/>
            <w:bookmarkEnd w:id="4244"/>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4246" w:name="_MCCTEMPBM_CRPT80112213___7"/>
            <w:bookmarkEnd w:id="4245"/>
            <w:r w:rsidRPr="00C44D1B">
              <w:rPr>
                <w:rFonts w:ascii="Courier New" w:hAnsi="Courier New" w:cs="Courier New"/>
              </w:rPr>
              <w:t>+CVDP=?</w:t>
            </w:r>
            <w:bookmarkEnd w:id="4246"/>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4247"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47"/>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4248" w:name="_MCCTEMPBM_CRPT80112215___7"/>
      <w:r w:rsidRPr="00C44D1B">
        <w:rPr>
          <w:rFonts w:ascii="Courier New" w:hAnsi="Courier New"/>
        </w:rPr>
        <w:t>&lt;setting&gt;</w:t>
      </w:r>
      <w:r w:rsidRPr="00C44D1B">
        <w:t>: integer type; indicates the voice domain preference of the UE. The default value is manufacturer specific.</w:t>
      </w:r>
    </w:p>
    <w:bookmarkEnd w:id="4248"/>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4249" w:name="_CR10_1_37"/>
      <w:bookmarkStart w:id="4250" w:name="_Toc20207677"/>
      <w:bookmarkStart w:id="4251" w:name="_Toc27579560"/>
      <w:bookmarkStart w:id="4252" w:name="_Toc36116140"/>
      <w:bookmarkStart w:id="4253" w:name="_Toc45215021"/>
      <w:bookmarkStart w:id="4254" w:name="_Toc51866789"/>
      <w:bookmarkStart w:id="4255" w:name="_Toc218776758"/>
      <w:bookmarkEnd w:id="4249"/>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4250"/>
      <w:bookmarkEnd w:id="4251"/>
      <w:bookmarkEnd w:id="4252"/>
      <w:bookmarkEnd w:id="4253"/>
      <w:bookmarkEnd w:id="4254"/>
      <w:bookmarkEnd w:id="4255"/>
    </w:p>
    <w:p w14:paraId="66E54EE4" w14:textId="77777777" w:rsidR="0057644E" w:rsidRPr="00C44D1B" w:rsidRDefault="0057644E" w:rsidP="0057644E">
      <w:pPr>
        <w:pStyle w:val="TH"/>
      </w:pPr>
      <w:bookmarkStart w:id="4256" w:name="_CRTable10_1_QT31"/>
      <w:r w:rsidRPr="00C44D1B">
        <w:t>Table </w:t>
      </w:r>
      <w:bookmarkEnd w:id="4256"/>
      <w:r w:rsidRPr="00C44D1B">
        <w:t>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4257"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4258" w:name="_MCCTEMPBM_CRPT80112217___7" w:colFirst="0" w:colLast="0"/>
            <w:bookmarkEnd w:id="4257"/>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4259" w:name="_MCCTEMPBM_CRPT80112218___7"/>
            <w:bookmarkEnd w:id="4258"/>
            <w:r w:rsidRPr="00C44D1B">
              <w:rPr>
                <w:rFonts w:ascii="Courier New" w:hAnsi="Courier New" w:cs="Courier New"/>
              </w:rPr>
              <w:t>+CMMIVT=?</w:t>
            </w:r>
            <w:bookmarkEnd w:id="4259"/>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4260"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60"/>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lastRenderedPageBreak/>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4261"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4261"/>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4262" w:name="_CR10_1_38"/>
      <w:bookmarkStart w:id="4263" w:name="_Toc20207678"/>
      <w:bookmarkStart w:id="4264" w:name="_Toc27579561"/>
      <w:bookmarkStart w:id="4265" w:name="_Toc36116141"/>
      <w:bookmarkStart w:id="4266" w:name="_Toc45215022"/>
      <w:bookmarkStart w:id="4267" w:name="_Toc51866790"/>
      <w:bookmarkStart w:id="4268" w:name="_Toc218776759"/>
      <w:bookmarkEnd w:id="4262"/>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4263"/>
      <w:bookmarkEnd w:id="4264"/>
      <w:bookmarkEnd w:id="4265"/>
      <w:bookmarkEnd w:id="4266"/>
      <w:bookmarkEnd w:id="4267"/>
      <w:bookmarkEnd w:id="4268"/>
    </w:p>
    <w:p w14:paraId="45231ACD" w14:textId="77777777" w:rsidR="00C935FA" w:rsidRPr="00C44D1B" w:rsidRDefault="00C935FA" w:rsidP="00C935FA">
      <w:pPr>
        <w:pStyle w:val="TH"/>
        <w:rPr>
          <w:lang w:val="fr-FR"/>
        </w:rPr>
      </w:pPr>
      <w:bookmarkStart w:id="4269" w:name="_CRTable10_1_381"/>
      <w:r w:rsidRPr="00C44D1B">
        <w:rPr>
          <w:lang w:val="fr-FR"/>
        </w:rPr>
        <w:t>Table </w:t>
      </w:r>
      <w:bookmarkEnd w:id="4269"/>
      <w:r w:rsidRPr="00C44D1B">
        <w:rPr>
          <w:lang w:val="fr-FR"/>
        </w:rPr>
        <w:t>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4270"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4271" w:name="_MCCTEMPBM_CRPT80112222___7"/>
            <w:bookmarkEnd w:id="4270"/>
            <w:r w:rsidRPr="00C44D1B">
              <w:rPr>
                <w:rFonts w:ascii="Courier New" w:hAnsi="Courier New" w:cs="Courier New"/>
              </w:rPr>
              <w:t>+CEPPI=?</w:t>
            </w:r>
            <w:bookmarkEnd w:id="4271"/>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4272"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4272"/>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4273"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4273"/>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4274"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4274"/>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4275" w:name="_CR10_1_39"/>
      <w:bookmarkStart w:id="4276" w:name="_Toc20207679"/>
      <w:bookmarkStart w:id="4277" w:name="_Toc27579562"/>
      <w:bookmarkStart w:id="4278" w:name="_Toc36116142"/>
      <w:bookmarkStart w:id="4279" w:name="_Toc45215023"/>
      <w:bookmarkStart w:id="4280" w:name="_Toc51866791"/>
      <w:bookmarkStart w:id="4281" w:name="_Toc218776760"/>
      <w:bookmarkEnd w:id="4275"/>
      <w:r w:rsidRPr="00C44D1B">
        <w:t>10.1.39</w:t>
      </w:r>
      <w:r w:rsidRPr="00C44D1B">
        <w:tab/>
        <w:t>WLAN offload assistance data +CWLANOLAD</w:t>
      </w:r>
      <w:bookmarkEnd w:id="4276"/>
      <w:bookmarkEnd w:id="4277"/>
      <w:bookmarkEnd w:id="4278"/>
      <w:bookmarkEnd w:id="4279"/>
      <w:bookmarkEnd w:id="4280"/>
      <w:bookmarkEnd w:id="4281"/>
    </w:p>
    <w:p w14:paraId="77834D87" w14:textId="77777777" w:rsidR="00DC76D8" w:rsidRPr="00C44D1B" w:rsidRDefault="00DC76D8" w:rsidP="00DC76D8">
      <w:pPr>
        <w:pStyle w:val="TH"/>
      </w:pPr>
      <w:bookmarkStart w:id="4282" w:name="_CRTable10_1_391"/>
      <w:r w:rsidRPr="00C44D1B">
        <w:t>Table </w:t>
      </w:r>
      <w:bookmarkEnd w:id="4282"/>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4283"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4284" w:name="_MCCTEMPBM_CRPT80112227___7" w:colFirst="0" w:colLast="1"/>
            <w:bookmarkEnd w:id="4283"/>
            <w:r w:rsidRPr="00C44D1B">
              <w:rPr>
                <w:rFonts w:ascii="Courier New" w:hAnsi="Courier New"/>
              </w:rPr>
              <w:lastRenderedPageBreak/>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4285" w:name="_MCCTEMPBM_CRPT80112228___7"/>
            <w:bookmarkEnd w:id="4284"/>
            <w:r w:rsidRPr="00C44D1B">
              <w:rPr>
                <w:rFonts w:ascii="Courier New" w:hAnsi="Courier New"/>
              </w:rPr>
              <w:t>+CWLANOLAD=?</w:t>
            </w:r>
            <w:bookmarkEnd w:id="4285"/>
          </w:p>
        </w:tc>
        <w:tc>
          <w:tcPr>
            <w:tcW w:w="7146" w:type="dxa"/>
          </w:tcPr>
          <w:p w14:paraId="5C6E6CDC" w14:textId="77777777" w:rsidR="00DC76D8" w:rsidRPr="00C44D1B" w:rsidRDefault="00DC76D8" w:rsidP="00FF4BC1">
            <w:pPr>
              <w:spacing w:after="20"/>
              <w:rPr>
                <w:rFonts w:ascii="Courier New" w:hAnsi="Courier New" w:cs="Courier New"/>
              </w:rPr>
            </w:pPr>
            <w:bookmarkStart w:id="4286"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4286"/>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4287"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4287"/>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4288"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288"/>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4289"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4290" w:name="_MCCTEMPBM_CRPT80112233___7"/>
      <w:bookmarkEnd w:id="4289"/>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4290"/>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4291" w:name="_MCCTEMPBM_CRPT80112234___7"/>
      <w:r w:rsidRPr="00C44D1B">
        <w:rPr>
          <w:rFonts w:ascii="Courier New" w:hAnsi="Courier New"/>
        </w:rPr>
        <w:t>&lt;n&gt;</w:t>
      </w:r>
      <w:r w:rsidRPr="00C44D1B">
        <w:t>: integer type</w:t>
      </w:r>
    </w:p>
    <w:bookmarkEnd w:id="4291"/>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4292"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4293" w:name="_MCCTEMPBM_CRPT80112236___7"/>
      <w:bookmarkEnd w:id="4292"/>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lastRenderedPageBreak/>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4293"/>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lastRenderedPageBreak/>
        <w:t>Optional.</w:t>
      </w:r>
    </w:p>
    <w:p w14:paraId="434C8536" w14:textId="77777777" w:rsidR="00DC76D8" w:rsidRPr="00C44D1B" w:rsidRDefault="00DC76D8" w:rsidP="00E26141">
      <w:pPr>
        <w:pStyle w:val="Heading3"/>
      </w:pPr>
      <w:bookmarkStart w:id="4294" w:name="_CR10_1_40"/>
      <w:bookmarkStart w:id="4295" w:name="_Toc20207680"/>
      <w:bookmarkStart w:id="4296" w:name="_Toc27579563"/>
      <w:bookmarkStart w:id="4297" w:name="_Toc36116143"/>
      <w:bookmarkStart w:id="4298" w:name="_Toc45215024"/>
      <w:bookmarkStart w:id="4299" w:name="_Toc51866792"/>
      <w:bookmarkStart w:id="4300" w:name="_Toc218776761"/>
      <w:bookmarkEnd w:id="4294"/>
      <w:r w:rsidRPr="00C44D1B">
        <w:t>10.1.40</w:t>
      </w:r>
      <w:r w:rsidRPr="00C44D1B">
        <w:tab/>
        <w:t>WLAN offload cell measurement +CWLANOLCM</w:t>
      </w:r>
      <w:bookmarkEnd w:id="4295"/>
      <w:bookmarkEnd w:id="4296"/>
      <w:bookmarkEnd w:id="4297"/>
      <w:bookmarkEnd w:id="4298"/>
      <w:bookmarkEnd w:id="4299"/>
      <w:bookmarkEnd w:id="4300"/>
    </w:p>
    <w:p w14:paraId="699F3172" w14:textId="77777777" w:rsidR="00DC76D8" w:rsidRPr="00C44D1B" w:rsidRDefault="00DC76D8" w:rsidP="00DC76D8">
      <w:pPr>
        <w:pStyle w:val="TH"/>
      </w:pPr>
      <w:bookmarkStart w:id="4301" w:name="_CRTable10_1_401"/>
      <w:r w:rsidRPr="00C44D1B">
        <w:t>Table </w:t>
      </w:r>
      <w:bookmarkEnd w:id="4301"/>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4302"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4303" w:name="_MCCTEMPBM_CRPT80112238___7" w:colFirst="0" w:colLast="1"/>
            <w:bookmarkEnd w:id="4302"/>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4304" w:name="_MCCTEMPBM_CRPT80112239___7"/>
            <w:bookmarkEnd w:id="4303"/>
            <w:r w:rsidRPr="00C44D1B">
              <w:rPr>
                <w:rFonts w:ascii="Courier New" w:hAnsi="Courier New"/>
              </w:rPr>
              <w:t>+CWLANOLCM=?</w:t>
            </w:r>
            <w:bookmarkEnd w:id="4304"/>
          </w:p>
        </w:tc>
        <w:tc>
          <w:tcPr>
            <w:tcW w:w="6545" w:type="dxa"/>
          </w:tcPr>
          <w:p w14:paraId="6C0D6A2A" w14:textId="77777777" w:rsidR="00DC76D8" w:rsidRPr="00C44D1B" w:rsidRDefault="00DC76D8" w:rsidP="00FF4BC1">
            <w:pPr>
              <w:spacing w:after="20"/>
              <w:rPr>
                <w:rFonts w:ascii="Courier New" w:hAnsi="Courier New" w:cs="Courier New"/>
              </w:rPr>
            </w:pPr>
            <w:bookmarkStart w:id="4305"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4305"/>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4306"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4306"/>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4307" w:name="_MCCTEMPBM_CRPT80112242___7"/>
      <w:r w:rsidRPr="00C44D1B">
        <w:rPr>
          <w:rFonts w:ascii="Courier New" w:hAnsi="Courier New"/>
        </w:rPr>
        <w:t>+CWLANOLCMI: &lt;rscp&gt;,&lt;ecno&gt;,&lt;rsrp&gt;,&lt;rsrq&gt;</w:t>
      </w:r>
    </w:p>
    <w:bookmarkEnd w:id="4307"/>
    <w:p w14:paraId="04DB1056" w14:textId="77777777" w:rsidR="00DC76D8" w:rsidRPr="00C44D1B" w:rsidRDefault="00DC76D8" w:rsidP="00DC76D8">
      <w:pPr>
        <w:spacing w:after="20"/>
      </w:pPr>
    </w:p>
    <w:p w14:paraId="630E6F2F" w14:textId="628889F3" w:rsidR="00DC76D8" w:rsidRPr="00C44D1B" w:rsidRDefault="00DC76D8" w:rsidP="00DC76D8">
      <w:bookmarkStart w:id="4308"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308"/>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4309" w:name="_MCCTEMPBM_CRPT80112244___7"/>
      <w:r w:rsidRPr="00C44D1B">
        <w:rPr>
          <w:rFonts w:ascii="Courier New" w:hAnsi="Courier New"/>
        </w:rPr>
        <w:t>&lt;n&gt;</w:t>
      </w:r>
      <w:r w:rsidRPr="00C44D1B">
        <w:t>: integer type</w:t>
      </w:r>
    </w:p>
    <w:bookmarkEnd w:id="4309"/>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4310"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4311" w:name="_MCCTEMPBM_CRPT80112246___7"/>
      <w:bookmarkEnd w:id="4310"/>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4311"/>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4312" w:name="_CR10_1_41"/>
      <w:bookmarkStart w:id="4313" w:name="_Toc20207681"/>
      <w:bookmarkStart w:id="4314" w:name="_Toc27579564"/>
      <w:bookmarkStart w:id="4315" w:name="_Toc36116144"/>
      <w:bookmarkStart w:id="4316" w:name="_Toc45215025"/>
      <w:bookmarkStart w:id="4317" w:name="_Toc51866793"/>
      <w:bookmarkStart w:id="4318" w:name="_Toc218776762"/>
      <w:bookmarkEnd w:id="4312"/>
      <w:r w:rsidRPr="00C44D1B">
        <w:t>10.1.41</w:t>
      </w:r>
      <w:r w:rsidRPr="00C44D1B">
        <w:tab/>
        <w:t>APN back-off timer status reporting +CABTSR</w:t>
      </w:r>
      <w:bookmarkEnd w:id="4313"/>
      <w:bookmarkEnd w:id="4314"/>
      <w:bookmarkEnd w:id="4315"/>
      <w:bookmarkEnd w:id="4316"/>
      <w:bookmarkEnd w:id="4317"/>
      <w:bookmarkEnd w:id="4318"/>
    </w:p>
    <w:p w14:paraId="5831E9BE" w14:textId="77777777" w:rsidR="005B08B8" w:rsidRPr="00C44D1B" w:rsidRDefault="005B08B8" w:rsidP="007356A9">
      <w:pPr>
        <w:pStyle w:val="TH"/>
      </w:pPr>
      <w:bookmarkStart w:id="4319" w:name="_CRTable10_1_411"/>
      <w:r w:rsidRPr="00C44D1B">
        <w:t>Table </w:t>
      </w:r>
      <w:bookmarkEnd w:id="4319"/>
      <w:r w:rsidRPr="00C44D1B">
        <w:t>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4320"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4321" w:name="_MCCTEMPBM_CRPT80112248___7" w:colFirst="0" w:colLast="0"/>
            <w:bookmarkEnd w:id="4320"/>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4322" w:name="_MCCTEMPBM_CRPT80112249___7"/>
            <w:bookmarkEnd w:id="4321"/>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4322"/>
          </w:p>
        </w:tc>
        <w:tc>
          <w:tcPr>
            <w:tcW w:w="4614" w:type="dxa"/>
          </w:tcPr>
          <w:p w14:paraId="0103FD99" w14:textId="77777777" w:rsidR="005B08B8" w:rsidRPr="00C44D1B" w:rsidRDefault="005B08B8" w:rsidP="000F3B7A">
            <w:pPr>
              <w:spacing w:after="20"/>
              <w:rPr>
                <w:rFonts w:ascii="Courier New" w:hAnsi="Courier New"/>
              </w:rPr>
            </w:pPr>
            <w:bookmarkStart w:id="4323"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323"/>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4324"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24"/>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4325"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4326" w:name="_MCCTEMPBM_CRPT80112253___7"/>
      <w:bookmarkEnd w:id="4325"/>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4327" w:name="_MCCTEMPBM_CRPT80112254___2"/>
      <w:bookmarkEnd w:id="4326"/>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4328" w:name="_MCCTEMPBM_CRPT80112255___7"/>
      <w:bookmarkEnd w:id="4327"/>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328"/>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4329"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4330" w:name="_MCCTEMPBM_CRPT80112257___2"/>
      <w:bookmarkEnd w:id="4329"/>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30"/>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4331"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4331"/>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lastRenderedPageBreak/>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4332"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32"/>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4333" w:name="_CR10_1_42"/>
      <w:bookmarkStart w:id="4334" w:name="_Toc20207682"/>
      <w:bookmarkStart w:id="4335" w:name="_Toc27579565"/>
      <w:bookmarkStart w:id="4336" w:name="_Toc36116145"/>
      <w:bookmarkStart w:id="4337" w:name="_Toc45215026"/>
      <w:bookmarkStart w:id="4338" w:name="_Toc51866794"/>
      <w:bookmarkStart w:id="4339" w:name="_Toc218776763"/>
      <w:bookmarkEnd w:id="4333"/>
      <w:r w:rsidRPr="00C44D1B">
        <w:t>10.1.42</w:t>
      </w:r>
      <w:r w:rsidRPr="00C44D1B">
        <w:tab/>
        <w:t>APN back-off timer read dynamic parameters +CABTRDP</w:t>
      </w:r>
      <w:bookmarkEnd w:id="4334"/>
      <w:bookmarkEnd w:id="4335"/>
      <w:bookmarkEnd w:id="4336"/>
      <w:bookmarkEnd w:id="4337"/>
      <w:bookmarkEnd w:id="4338"/>
      <w:bookmarkEnd w:id="4339"/>
    </w:p>
    <w:p w14:paraId="27BE43E8" w14:textId="77777777" w:rsidR="005B08B8" w:rsidRPr="00C44D1B" w:rsidRDefault="005B08B8" w:rsidP="005B08B8">
      <w:pPr>
        <w:pStyle w:val="TH"/>
        <w:rPr>
          <w:lang w:val="fr-FR"/>
        </w:rPr>
      </w:pPr>
      <w:bookmarkStart w:id="4340" w:name="_CRTable10_1_421"/>
      <w:r w:rsidRPr="00C44D1B">
        <w:rPr>
          <w:lang w:val="fr-FR"/>
        </w:rPr>
        <w:t>Table </w:t>
      </w:r>
      <w:bookmarkEnd w:id="4340"/>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4341"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4342" w:name="_MCCTEMPBM_CRPT80112261___7"/>
            <w:bookmarkEnd w:id="4341"/>
            <w:r w:rsidRPr="00C44D1B">
              <w:rPr>
                <w:rFonts w:ascii="Courier New" w:hAnsi="Courier New"/>
              </w:rPr>
              <w:t>+CABTRDP=?</w:t>
            </w:r>
            <w:bookmarkEnd w:id="4342"/>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4343"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4343"/>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4344"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4345" w:name="_MCCTEMPBM_CRPT80112264___2"/>
      <w:bookmarkEnd w:id="4344"/>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45"/>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4346"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4346"/>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lastRenderedPageBreak/>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4347"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47"/>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4348" w:name="_CR10_1_43"/>
      <w:bookmarkStart w:id="4349" w:name="_Toc20207683"/>
      <w:bookmarkStart w:id="4350" w:name="_Toc27579566"/>
      <w:bookmarkStart w:id="4351" w:name="_Toc36116146"/>
      <w:bookmarkStart w:id="4352" w:name="_Toc45215027"/>
      <w:bookmarkStart w:id="4353" w:name="_Toc51866795"/>
      <w:bookmarkStart w:id="4354" w:name="_Toc218776764"/>
      <w:bookmarkEnd w:id="4348"/>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4349"/>
      <w:bookmarkEnd w:id="4350"/>
      <w:bookmarkEnd w:id="4351"/>
      <w:bookmarkEnd w:id="4352"/>
      <w:bookmarkEnd w:id="4353"/>
      <w:bookmarkEnd w:id="4354"/>
    </w:p>
    <w:p w14:paraId="0C05D2E2" w14:textId="77777777" w:rsidR="00954A13" w:rsidRPr="00C44D1B" w:rsidRDefault="00954A13" w:rsidP="00954A13">
      <w:pPr>
        <w:pStyle w:val="TH"/>
      </w:pPr>
      <w:bookmarkStart w:id="4355" w:name="_CRTable10_1_431"/>
      <w:r w:rsidRPr="00C44D1B">
        <w:t>Table </w:t>
      </w:r>
      <w:bookmarkEnd w:id="4355"/>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4356"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4357" w:name="_MCCTEMPBM_CRPT80112268___7"/>
            <w:bookmarkEnd w:id="4356"/>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4357"/>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4358"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4358"/>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4359"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4359"/>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3B25F945"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6B696F">
        <w:t xml:space="preserve"> or an </w:t>
      </w:r>
      <w:r w:rsidR="006B696F" w:rsidRPr="00402F73">
        <w:t xml:space="preserve">UL NAS TRANSPORT </w:t>
      </w:r>
      <w:r w:rsidR="006B696F">
        <w:t xml:space="preserve">message </w:t>
      </w:r>
      <w:r w:rsidR="006B696F" w:rsidRPr="00402F73">
        <w:t xml:space="preserve">or CONTROL PLANE SERVICE REQUEST message as defined in </w:t>
      </w:r>
      <w:r w:rsidR="006B696F" w:rsidRPr="00C44D1B">
        <w:t>3GPP TS 24.</w:t>
      </w:r>
      <w:r w:rsidR="006B696F">
        <w:t>5</w:t>
      </w:r>
      <w:r w:rsidR="006B696F" w:rsidRPr="00C44D1B">
        <w:t>01 [</w:t>
      </w:r>
      <w:r w:rsidR="006B696F">
        <w:t>161</w:t>
      </w:r>
      <w:r w:rsidR="006B696F" w:rsidRPr="00C44D1B">
        <w:t>]</w:t>
      </w:r>
      <w:r w:rsidR="00954A13" w:rsidRPr="00C44D1B">
        <w:t>.</w:t>
      </w:r>
    </w:p>
    <w:p w14:paraId="24863B7D" w14:textId="18D7CEF1" w:rsidR="009332BB" w:rsidRPr="00C44D1B" w:rsidRDefault="009332BB" w:rsidP="009332BB">
      <w:bookmarkStart w:id="4360"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lastRenderedPageBreak/>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4360"/>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4361"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184F23F5"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009332BB" w:rsidRPr="00C44D1B">
        <w:t>)</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2F2322AE"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r w:rsidR="006B696F" w:rsidRPr="00FB3E71">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9.9.4.25</w:t>
      </w:r>
      <w:r w:rsidR="009332BB" w:rsidRPr="00C44D1B">
        <w:t>.</w:t>
      </w:r>
    </w:p>
    <w:bookmarkEnd w:id="4361"/>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4362"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4362"/>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4363"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4363"/>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4364" w:name="_CR10_1_44"/>
      <w:bookmarkStart w:id="4365" w:name="_Toc20207684"/>
      <w:bookmarkStart w:id="4366" w:name="_Toc27579567"/>
      <w:bookmarkStart w:id="4367" w:name="_Toc36116147"/>
      <w:bookmarkStart w:id="4368" w:name="_Toc45215028"/>
      <w:bookmarkStart w:id="4369" w:name="_Toc51866796"/>
      <w:bookmarkStart w:id="4370" w:name="_Toc218776765"/>
      <w:bookmarkEnd w:id="4364"/>
      <w:r w:rsidRPr="00C44D1B">
        <w:t>10.1.44</w:t>
      </w:r>
      <w:r w:rsidRPr="00C44D1B">
        <w:tab/>
        <w:t>Reporting of terminating data via the control plane +CRTDCP</w:t>
      </w:r>
      <w:bookmarkEnd w:id="4365"/>
      <w:bookmarkEnd w:id="4366"/>
      <w:bookmarkEnd w:id="4367"/>
      <w:bookmarkEnd w:id="4368"/>
      <w:bookmarkEnd w:id="4369"/>
      <w:bookmarkEnd w:id="4370"/>
    </w:p>
    <w:p w14:paraId="2252F3C0" w14:textId="77777777" w:rsidR="009332BB" w:rsidRPr="00C44D1B" w:rsidRDefault="009332BB" w:rsidP="007356A9">
      <w:pPr>
        <w:pStyle w:val="TH"/>
      </w:pPr>
      <w:bookmarkStart w:id="4371" w:name="_CRTable10_1_441"/>
      <w:r w:rsidRPr="00C44D1B">
        <w:t>Table </w:t>
      </w:r>
      <w:bookmarkEnd w:id="4371"/>
      <w:r w:rsidRPr="00C44D1B">
        <w:t>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4372"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4373" w:name="_MCCTEMPBM_CRPT80112276___7" w:colFirst="0" w:colLast="0"/>
            <w:bookmarkEnd w:id="4372"/>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4374" w:name="_MCCTEMPBM_CRPT80112277___7"/>
            <w:bookmarkEnd w:id="4373"/>
            <w:r w:rsidRPr="00C44D1B">
              <w:rPr>
                <w:rFonts w:ascii="Courier New" w:hAnsi="Courier New"/>
              </w:rPr>
              <w:lastRenderedPageBreak/>
              <w:t>+CRTDCP=?</w:t>
            </w:r>
            <w:bookmarkEnd w:id="4374"/>
          </w:p>
        </w:tc>
        <w:tc>
          <w:tcPr>
            <w:tcW w:w="5192" w:type="dxa"/>
          </w:tcPr>
          <w:p w14:paraId="3F0B3BE1" w14:textId="77777777" w:rsidR="009332BB" w:rsidRPr="00C44D1B" w:rsidRDefault="009332BB" w:rsidP="004F4184">
            <w:pPr>
              <w:spacing w:after="20"/>
              <w:rPr>
                <w:rFonts w:ascii="Courier New" w:hAnsi="Courier New"/>
                <w:lang w:eastAsia="ja-JP"/>
              </w:rPr>
            </w:pPr>
            <w:bookmarkStart w:id="4375"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4375"/>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4376"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76"/>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4377" w:name="_MCCTEMPBM_CRPT80112280___7"/>
      <w:r w:rsidRPr="00C44D1B">
        <w:rPr>
          <w:rFonts w:ascii="Courier New" w:hAnsi="Courier New"/>
        </w:rPr>
        <w:t>&lt;reporting&gt;</w:t>
      </w:r>
      <w:r w:rsidRPr="00C44D1B">
        <w:t>: integer type, controlling reporting of mobile terminated control plane data events</w:t>
      </w:r>
    </w:p>
    <w:bookmarkEnd w:id="4377"/>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4378"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4379" w:name="_MCCTEMPBM_CRPT80112282___7"/>
      <w:bookmarkEnd w:id="4378"/>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3EBCE045"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Pr="00C44D1B">
        <w:t xml:space="preserve">).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4379"/>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4380" w:name="_CR10_1_45"/>
      <w:bookmarkStart w:id="4381" w:name="_Toc20207685"/>
      <w:bookmarkStart w:id="4382" w:name="_Toc27579568"/>
      <w:bookmarkStart w:id="4383" w:name="_Toc36116148"/>
      <w:bookmarkStart w:id="4384" w:name="_Toc45215029"/>
      <w:bookmarkStart w:id="4385" w:name="_Toc51866797"/>
      <w:bookmarkStart w:id="4386" w:name="_Toc218776766"/>
      <w:bookmarkEnd w:id="4380"/>
      <w:r w:rsidRPr="00C44D1B">
        <w:lastRenderedPageBreak/>
        <w:t>10.1.45</w:t>
      </w:r>
      <w:r w:rsidRPr="00C44D1B">
        <w:tab/>
        <w:t>APN rate control +CGAPNRC</w:t>
      </w:r>
      <w:bookmarkEnd w:id="4381"/>
      <w:bookmarkEnd w:id="4382"/>
      <w:bookmarkEnd w:id="4383"/>
      <w:bookmarkEnd w:id="4384"/>
      <w:bookmarkEnd w:id="4385"/>
      <w:bookmarkEnd w:id="4386"/>
    </w:p>
    <w:p w14:paraId="3AAB7DB8" w14:textId="77777777" w:rsidR="002F4978" w:rsidRPr="00C44D1B" w:rsidRDefault="002F4978" w:rsidP="002F4978">
      <w:pPr>
        <w:pStyle w:val="TH"/>
      </w:pPr>
      <w:bookmarkStart w:id="4387" w:name="_CRTable10_1_451"/>
      <w:r w:rsidRPr="00C44D1B">
        <w:t>Table </w:t>
      </w:r>
      <w:bookmarkEnd w:id="4387"/>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4388"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4389" w:name="_MCCTEMPBM_CRPT80112284___7"/>
            <w:bookmarkEnd w:id="4388"/>
            <w:r w:rsidRPr="00C44D1B">
              <w:rPr>
                <w:rFonts w:ascii="Courier New" w:hAnsi="Courier New" w:cs="Courier New"/>
              </w:rPr>
              <w:t>+CGAPNRC=?</w:t>
            </w:r>
            <w:bookmarkEnd w:id="4389"/>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4390"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4390"/>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4391"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4391"/>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4392"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4392"/>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4393"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3"/>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4394"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4"/>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4395" w:name="_CR10_1_46"/>
      <w:bookmarkStart w:id="4396" w:name="_Toc20207686"/>
      <w:bookmarkStart w:id="4397" w:name="_Toc27579569"/>
      <w:bookmarkStart w:id="4398" w:name="_Toc36116149"/>
      <w:bookmarkStart w:id="4399" w:name="_Toc45215030"/>
      <w:bookmarkStart w:id="4400" w:name="_Toc51866798"/>
      <w:bookmarkStart w:id="4401" w:name="_Toc218776767"/>
      <w:bookmarkEnd w:id="4395"/>
      <w:r w:rsidRPr="00C44D1B">
        <w:lastRenderedPageBreak/>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4396"/>
      <w:bookmarkEnd w:id="4397"/>
      <w:bookmarkEnd w:id="4398"/>
      <w:bookmarkEnd w:id="4399"/>
      <w:bookmarkEnd w:id="4400"/>
      <w:bookmarkEnd w:id="4401"/>
    </w:p>
    <w:p w14:paraId="1F9EA9F8" w14:textId="77777777" w:rsidR="00DC1CC8" w:rsidRPr="00C44D1B" w:rsidRDefault="00DC1CC8" w:rsidP="00DC1CC8">
      <w:pPr>
        <w:pStyle w:val="TH"/>
      </w:pPr>
      <w:bookmarkStart w:id="4402" w:name="_CRTable10_1_461"/>
      <w:r w:rsidRPr="00C44D1B">
        <w:t>Table </w:t>
      </w:r>
      <w:bookmarkEnd w:id="4402"/>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4403"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4404" w:name="_MCCTEMPBM_CRPT80112291___7" w:colFirst="0" w:colLast="0"/>
            <w:bookmarkEnd w:id="4403"/>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4405" w:name="_MCCTEMPBM_CRPT80112292___7"/>
            <w:bookmarkEnd w:id="4404"/>
            <w:r w:rsidRPr="00C44D1B">
              <w:rPr>
                <w:rFonts w:ascii="Courier New" w:hAnsi="Courier New"/>
              </w:rPr>
              <w:t>+CPSDO=?</w:t>
            </w:r>
            <w:bookmarkEnd w:id="4405"/>
          </w:p>
        </w:tc>
        <w:tc>
          <w:tcPr>
            <w:tcW w:w="4881" w:type="dxa"/>
          </w:tcPr>
          <w:p w14:paraId="35C163D9" w14:textId="77777777" w:rsidR="00DC1CC8" w:rsidRPr="00C44D1B" w:rsidRDefault="00DC1CC8" w:rsidP="00D00EB5">
            <w:pPr>
              <w:spacing w:after="20"/>
              <w:rPr>
                <w:rFonts w:ascii="Courier New" w:hAnsi="Courier New"/>
              </w:rPr>
            </w:pPr>
            <w:bookmarkStart w:id="4406"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4406"/>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4407"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07"/>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4408"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4408"/>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4409" w:name="_CR10_1_47"/>
      <w:bookmarkStart w:id="4410" w:name="_Toc20207687"/>
      <w:bookmarkStart w:id="4411" w:name="_Toc27579570"/>
      <w:bookmarkStart w:id="4412" w:name="_Toc36116150"/>
      <w:bookmarkStart w:id="4413" w:name="_Toc45215031"/>
      <w:bookmarkStart w:id="4414" w:name="_Toc51866799"/>
      <w:bookmarkStart w:id="4415" w:name="_Toc218776768"/>
      <w:bookmarkEnd w:id="4409"/>
      <w:r w:rsidRPr="00C44D1B">
        <w:t>10.1.47</w:t>
      </w:r>
      <w:r w:rsidRPr="00C44D1B">
        <w:tab/>
      </w:r>
      <w:r w:rsidR="00545D9B" w:rsidRPr="00C44D1B">
        <w:t>5GS</w:t>
      </w:r>
      <w:r w:rsidRPr="00C44D1B">
        <w:t xml:space="preserve"> network registration status +C</w:t>
      </w:r>
      <w:r w:rsidR="00545D9B" w:rsidRPr="00C44D1B">
        <w:t>5G</w:t>
      </w:r>
      <w:r w:rsidRPr="00C44D1B">
        <w:t>REG</w:t>
      </w:r>
      <w:bookmarkEnd w:id="4410"/>
      <w:bookmarkEnd w:id="4411"/>
      <w:bookmarkEnd w:id="4412"/>
      <w:bookmarkEnd w:id="4413"/>
      <w:bookmarkEnd w:id="4414"/>
      <w:bookmarkEnd w:id="4415"/>
    </w:p>
    <w:p w14:paraId="0DD0FACD" w14:textId="77777777" w:rsidR="004C0365" w:rsidRPr="00C44D1B" w:rsidRDefault="004C0365" w:rsidP="004C0365">
      <w:pPr>
        <w:pStyle w:val="TH"/>
      </w:pPr>
      <w:bookmarkStart w:id="4416" w:name="_CRTable10_1_471"/>
      <w:r w:rsidRPr="00C44D1B">
        <w:t>Table </w:t>
      </w:r>
      <w:bookmarkEnd w:id="4416"/>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4417"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4418" w:name="_MCCTEMPBM_CRPT80112297___7"/>
            <w:bookmarkEnd w:id="441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18"/>
          </w:p>
        </w:tc>
        <w:tc>
          <w:tcPr>
            <w:tcW w:w="5265" w:type="dxa"/>
          </w:tcPr>
          <w:p w14:paraId="77998AD2" w14:textId="77777777" w:rsidR="004C0365" w:rsidRPr="00C44D1B" w:rsidRDefault="004C0365" w:rsidP="00D00EB5">
            <w:pPr>
              <w:spacing w:after="20"/>
              <w:rPr>
                <w:rFonts w:ascii="Courier New" w:hAnsi="Courier New"/>
              </w:rPr>
            </w:pPr>
            <w:bookmarkStart w:id="4419"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4420" w:name="_MCCTEMPBM_CRPT80112299___7"/>
            <w:bookmarkEnd w:id="4419"/>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4420"/>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4421"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21"/>
          </w:p>
        </w:tc>
        <w:tc>
          <w:tcPr>
            <w:tcW w:w="5265" w:type="dxa"/>
          </w:tcPr>
          <w:p w14:paraId="28B6F644" w14:textId="77777777" w:rsidR="004C0365" w:rsidRPr="00C44D1B" w:rsidRDefault="004C0365" w:rsidP="00D00EB5">
            <w:pPr>
              <w:spacing w:after="20"/>
              <w:rPr>
                <w:rFonts w:ascii="Courier New" w:hAnsi="Courier New"/>
              </w:rPr>
            </w:pPr>
            <w:bookmarkStart w:id="4422"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422"/>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4423"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lastRenderedPageBreak/>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4424" w:name="_MCCTEMPBM_CRPT80112303___7"/>
      <w:bookmarkEnd w:id="4423"/>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4425" w:name="_MCCTEMPBM_CRPT80112304___7"/>
      <w:bookmarkEnd w:id="4424"/>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4425"/>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4426" w:name="_MCCTEMPBM_CRPT80112305___7"/>
      <w:r w:rsidRPr="00C44D1B">
        <w:rPr>
          <w:rFonts w:ascii="Courier New" w:hAnsi="Courier New"/>
        </w:rPr>
        <w:t>&lt;n&gt;</w:t>
      </w:r>
      <w:r w:rsidRPr="00C44D1B">
        <w:t>: integer type</w:t>
      </w:r>
    </w:p>
    <w:bookmarkEnd w:id="4426"/>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4427"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4428" w:name="_MCCTEMPBM_CRPT80112307___7"/>
      <w:bookmarkEnd w:id="4427"/>
      <w:r w:rsidRPr="00C44D1B">
        <w:rPr>
          <w:rFonts w:ascii="Courier New" w:hAnsi="Courier New"/>
        </w:rPr>
        <w:t>&lt;stat&gt;</w:t>
      </w:r>
      <w:r w:rsidRPr="00C44D1B">
        <w:t>: integer type; indicates the NR registration status</w:t>
      </w:r>
      <w:r w:rsidR="0066210A" w:rsidRPr="00C44D1B">
        <w:t>.</w:t>
      </w:r>
    </w:p>
    <w:bookmarkEnd w:id="4428"/>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lastRenderedPageBreak/>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4429"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4429"/>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lastRenderedPageBreak/>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4430"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4431" w:name="_MCCTEMPBM_CRPT80112310___7"/>
      <w:bookmarkEnd w:id="4430"/>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4432" w:name="_MCCTEMPBM_CRPT80112311___7"/>
      <w:bookmarkEnd w:id="443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4432"/>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4433" w:name="_MCCTEMPBM_CRPT80112312___7"/>
      <w:r w:rsidRPr="00C44D1B">
        <w:rPr>
          <w:rFonts w:ascii="Courier New" w:hAnsi="Courier New" w:cs="Courier New"/>
        </w:rPr>
        <w:t>&lt;CAGinfo&gt;</w:t>
      </w:r>
      <w:r w:rsidRPr="00C44D1B">
        <w:t xml:space="preserve">: string type; </w:t>
      </w:r>
    </w:p>
    <w:bookmarkEnd w:id="4433"/>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4434"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434"/>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4435" w:name="_CR10_1_48"/>
      <w:bookmarkStart w:id="4436" w:name="_Toc20207688"/>
      <w:bookmarkStart w:id="4437" w:name="_Toc27579571"/>
      <w:bookmarkStart w:id="4438" w:name="_Toc36116151"/>
      <w:bookmarkStart w:id="4439" w:name="_Toc45215032"/>
      <w:bookmarkStart w:id="4440" w:name="_Toc51866800"/>
      <w:bookmarkStart w:id="4441" w:name="_Toc218776769"/>
      <w:bookmarkEnd w:id="4435"/>
      <w:r w:rsidRPr="00C44D1B">
        <w:t>10.1.48</w:t>
      </w:r>
      <w:r w:rsidRPr="00C44D1B">
        <w:tab/>
        <w:t>Bandwidth preference indication +CBPI</w:t>
      </w:r>
      <w:bookmarkEnd w:id="4436"/>
      <w:bookmarkEnd w:id="4437"/>
      <w:bookmarkEnd w:id="4438"/>
      <w:bookmarkEnd w:id="4439"/>
      <w:bookmarkEnd w:id="4440"/>
      <w:bookmarkEnd w:id="4441"/>
    </w:p>
    <w:p w14:paraId="04701890" w14:textId="77777777" w:rsidR="009A05C2" w:rsidRPr="00C44D1B" w:rsidRDefault="009A05C2" w:rsidP="009A05C2">
      <w:pPr>
        <w:pStyle w:val="TH"/>
      </w:pPr>
      <w:bookmarkStart w:id="4442" w:name="_CRTable10_1_481"/>
      <w:r w:rsidRPr="00C44D1B">
        <w:t>Table </w:t>
      </w:r>
      <w:bookmarkEnd w:id="4442"/>
      <w:r w:rsidRPr="00C44D1B">
        <w:t>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4443"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4444" w:name="_MCCTEMPBM_CRPT80112315___7"/>
            <w:bookmarkEnd w:id="4443"/>
            <w:r w:rsidRPr="00C44D1B">
              <w:rPr>
                <w:rFonts w:ascii="Courier New" w:hAnsi="Courier New" w:cs="Courier New"/>
              </w:rPr>
              <w:t>+CBPI=?</w:t>
            </w:r>
            <w:bookmarkEnd w:id="4444"/>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4445"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4445"/>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4446" w:name="_MCCTEMPBM_CRPT80112317___7"/>
      <w:r w:rsidRPr="00C44D1B">
        <w:lastRenderedPageBreak/>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4446"/>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4447"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47"/>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4448"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4448"/>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4449"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4449"/>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6B696F" w:rsidRDefault="009A05C2" w:rsidP="009A05C2">
      <w:r w:rsidRPr="006B696F">
        <w:t>Optional.</w:t>
      </w:r>
    </w:p>
    <w:p w14:paraId="45A4BD3F" w14:textId="77777777" w:rsidR="00125837" w:rsidRPr="00C44D1B" w:rsidRDefault="00125837" w:rsidP="00E26141">
      <w:pPr>
        <w:pStyle w:val="Heading3"/>
      </w:pPr>
      <w:bookmarkStart w:id="4450" w:name="_CR10_1_49"/>
      <w:bookmarkStart w:id="4451" w:name="_Toc20207689"/>
      <w:bookmarkStart w:id="4452" w:name="_Toc27579572"/>
      <w:bookmarkStart w:id="4453" w:name="_Toc36116152"/>
      <w:bookmarkStart w:id="4454" w:name="_Toc45215033"/>
      <w:bookmarkStart w:id="4455" w:name="_Toc51866801"/>
      <w:bookmarkStart w:id="4456" w:name="_Toc218776770"/>
      <w:bookmarkEnd w:id="4450"/>
      <w:r w:rsidRPr="00C44D1B">
        <w:t>10.1.49</w:t>
      </w:r>
      <w:r w:rsidRPr="00C44D1B">
        <w:tab/>
        <w:t>Define 5GS quality of service +C5</w:t>
      </w:r>
      <w:r w:rsidR="008904FB" w:rsidRPr="00C44D1B">
        <w:t>G</w:t>
      </w:r>
      <w:r w:rsidRPr="00C44D1B">
        <w:t>QOS</w:t>
      </w:r>
      <w:bookmarkEnd w:id="4451"/>
      <w:bookmarkEnd w:id="4452"/>
      <w:bookmarkEnd w:id="4453"/>
      <w:bookmarkEnd w:id="4454"/>
      <w:bookmarkEnd w:id="4455"/>
      <w:bookmarkEnd w:id="4456"/>
    </w:p>
    <w:p w14:paraId="5BFCF1C7" w14:textId="77777777" w:rsidR="00125837" w:rsidRPr="00C44D1B" w:rsidRDefault="00125837" w:rsidP="00125837">
      <w:pPr>
        <w:pStyle w:val="TH"/>
        <w:rPr>
          <w:lang w:val="fr-FR"/>
        </w:rPr>
      </w:pPr>
      <w:bookmarkStart w:id="4457" w:name="_CRTable10_1_491"/>
      <w:r w:rsidRPr="00C44D1B">
        <w:rPr>
          <w:lang w:val="fr-FR"/>
        </w:rPr>
        <w:t>Table </w:t>
      </w:r>
      <w:bookmarkEnd w:id="4457"/>
      <w:r w:rsidRPr="00C44D1B">
        <w:rPr>
          <w:lang w:val="fr-FR"/>
        </w:rPr>
        <w:t>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4458"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4459" w:name="_MCCTEMPBM_CRPT80112322___7" w:colFirst="0" w:colLast="0"/>
            <w:bookmarkEnd w:id="4458"/>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4460" w:name="_MCCTEMPBM_CRPT80112323___7" w:colFirst="0" w:colLast="1"/>
            <w:bookmarkEnd w:id="4459"/>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4461" w:name="_MCCTEMPBM_CRPT80112324___7"/>
            <w:bookmarkEnd w:id="446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4461"/>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4462"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4462"/>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4463"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463"/>
          </w:p>
        </w:tc>
      </w:tr>
    </w:tbl>
    <w:p w14:paraId="5973453E" w14:textId="77777777" w:rsidR="00125837" w:rsidRPr="00C44D1B" w:rsidRDefault="00125837" w:rsidP="00125837">
      <w:pPr>
        <w:rPr>
          <w:b/>
          <w:color w:val="000000"/>
        </w:rPr>
      </w:pPr>
      <w:bookmarkStart w:id="4464" w:name="_MCCTEMPBM_CRPT80112327___5"/>
    </w:p>
    <w:p w14:paraId="36344B3F" w14:textId="77777777" w:rsidR="00125837" w:rsidRPr="00C44D1B" w:rsidRDefault="00125837" w:rsidP="00125837">
      <w:pPr>
        <w:keepNext/>
        <w:rPr>
          <w:b/>
          <w:color w:val="000000"/>
        </w:rPr>
      </w:pPr>
      <w:r w:rsidRPr="00C44D1B">
        <w:rPr>
          <w:b/>
          <w:color w:val="000000"/>
        </w:rPr>
        <w:lastRenderedPageBreak/>
        <w:t>Description</w:t>
      </w:r>
    </w:p>
    <w:p w14:paraId="0F3773B3" w14:textId="341C764B" w:rsidR="00125837" w:rsidRPr="00C44D1B" w:rsidRDefault="00125837" w:rsidP="00125837">
      <w:bookmarkStart w:id="4465" w:name="_MCCTEMPBM_CRPT80112328___7"/>
      <w:bookmarkEnd w:id="4464"/>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465"/>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4466"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4467" w:name="_MCCTEMPBM_CRPT80112330___7"/>
      <w:bookmarkEnd w:id="4466"/>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4468" w:name="_MCCTEMPBM_CRPT80112331___2"/>
      <w:bookmarkEnd w:id="4467"/>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4469" w:name="_MCCTEMPBM_CRPT80112332___7"/>
      <w:bookmarkEnd w:id="4468"/>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4470" w:name="_MCCTEMPBM_CRPT80112333___7"/>
      <w:bookmarkEnd w:id="4469"/>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4471" w:name="_MCCTEMPBM_CRPT80112334___5"/>
      <w:bookmarkEnd w:id="4470"/>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4472" w:name="_CR10_1_50"/>
      <w:bookmarkStart w:id="4473" w:name="_Toc20207690"/>
      <w:bookmarkStart w:id="4474" w:name="_Toc27579573"/>
      <w:bookmarkStart w:id="4475" w:name="_Toc36116153"/>
      <w:bookmarkStart w:id="4476" w:name="_Toc45215034"/>
      <w:bookmarkStart w:id="4477" w:name="_Toc51866802"/>
      <w:bookmarkStart w:id="4478" w:name="_Toc218776771"/>
      <w:bookmarkEnd w:id="4471"/>
      <w:bookmarkEnd w:id="4472"/>
      <w:r w:rsidRPr="00C44D1B">
        <w:lastRenderedPageBreak/>
        <w:t>10.1.50</w:t>
      </w:r>
      <w:r w:rsidRPr="00C44D1B">
        <w:tab/>
        <w:t>5GS quality of service read dynamic parameters +C5</w:t>
      </w:r>
      <w:r w:rsidR="00D32457" w:rsidRPr="00C44D1B">
        <w:t>G</w:t>
      </w:r>
      <w:r w:rsidRPr="00C44D1B">
        <w:t>QOSRDP</w:t>
      </w:r>
      <w:bookmarkEnd w:id="4473"/>
      <w:bookmarkEnd w:id="4474"/>
      <w:bookmarkEnd w:id="4475"/>
      <w:bookmarkEnd w:id="4476"/>
      <w:bookmarkEnd w:id="4477"/>
      <w:bookmarkEnd w:id="4478"/>
    </w:p>
    <w:p w14:paraId="0DD9B551" w14:textId="77777777" w:rsidR="00125837" w:rsidRPr="00C44D1B" w:rsidRDefault="00125837" w:rsidP="00125837">
      <w:pPr>
        <w:pStyle w:val="TH"/>
        <w:rPr>
          <w:lang w:val="fr-FR"/>
        </w:rPr>
      </w:pPr>
      <w:bookmarkStart w:id="4479" w:name="_CRTable10_1_501"/>
      <w:r w:rsidRPr="00C44D1B">
        <w:rPr>
          <w:lang w:val="fr-FR"/>
        </w:rPr>
        <w:t>Table </w:t>
      </w:r>
      <w:bookmarkEnd w:id="4479"/>
      <w:r w:rsidRPr="00C44D1B">
        <w:rPr>
          <w:lang w:val="fr-FR"/>
        </w:rPr>
        <w:t>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4480"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4481" w:name="_MCCTEMPBM_CRPT80112336___7" w:colFirst="0" w:colLast="1"/>
            <w:bookmarkEnd w:id="448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4482" w:name="_MCCTEMPBM_CRPT80112337___7"/>
            <w:bookmarkEnd w:id="4481"/>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4482"/>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4483"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483"/>
          </w:p>
        </w:tc>
      </w:tr>
    </w:tbl>
    <w:p w14:paraId="20B50237" w14:textId="77777777" w:rsidR="00125837" w:rsidRPr="00C44D1B" w:rsidRDefault="00125837" w:rsidP="00125837">
      <w:pPr>
        <w:rPr>
          <w:b/>
          <w:color w:val="000000"/>
        </w:rPr>
      </w:pPr>
      <w:bookmarkStart w:id="4484" w:name="_MCCTEMPBM_CRPT8011233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4485" w:name="_MCCTEMPBM_CRPT80112340___7"/>
      <w:bookmarkEnd w:id="4484"/>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4485"/>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4486" w:name="_MCCTEMPBM_CRPT80112341___5"/>
      <w:r w:rsidRPr="00C44D1B">
        <w:rPr>
          <w:b/>
          <w:color w:val="000000"/>
        </w:rPr>
        <w:t>Defined values</w:t>
      </w:r>
    </w:p>
    <w:p w14:paraId="366015B1" w14:textId="77777777" w:rsidR="00125837" w:rsidRPr="00C44D1B" w:rsidRDefault="00125837" w:rsidP="00125837">
      <w:pPr>
        <w:pStyle w:val="B1"/>
      </w:pPr>
      <w:bookmarkStart w:id="4487" w:name="_MCCTEMPBM_CRPT80112342___7"/>
      <w:bookmarkEnd w:id="4486"/>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4488" w:name="_MCCTEMPBM_CRPT80112343___2"/>
      <w:bookmarkEnd w:id="4487"/>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4489" w:name="_MCCTEMPBM_CRPT80112344___7"/>
      <w:bookmarkEnd w:id="4488"/>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lastRenderedPageBreak/>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4490" w:name="_MCCTEMPBM_CRPT80112345___5"/>
      <w:bookmarkEnd w:id="4489"/>
      <w:r w:rsidRPr="00C44D1B">
        <w:rPr>
          <w:b/>
          <w:color w:val="000000"/>
        </w:rPr>
        <w:t>Implementation</w:t>
      </w:r>
    </w:p>
    <w:bookmarkEnd w:id="4490"/>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4491" w:name="_CR10_1_51"/>
      <w:bookmarkStart w:id="4492" w:name="_Toc20207691"/>
      <w:bookmarkStart w:id="4493" w:name="_Toc27579574"/>
      <w:bookmarkStart w:id="4494" w:name="_Toc36116154"/>
      <w:bookmarkStart w:id="4495" w:name="_Toc45215035"/>
      <w:bookmarkStart w:id="4496" w:name="_Toc51866803"/>
      <w:bookmarkStart w:id="4497" w:name="_Toc218776772"/>
      <w:bookmarkEnd w:id="4491"/>
      <w:r w:rsidRPr="00C44D1B">
        <w:t>10.1.51</w:t>
      </w:r>
      <w:r w:rsidRPr="00C44D1B">
        <w:tab/>
        <w:t>Receive UE policy +CRUEPOLICY</w:t>
      </w:r>
      <w:bookmarkEnd w:id="4492"/>
      <w:bookmarkEnd w:id="4493"/>
      <w:bookmarkEnd w:id="4494"/>
      <w:bookmarkEnd w:id="4495"/>
      <w:bookmarkEnd w:id="4496"/>
      <w:bookmarkEnd w:id="4497"/>
    </w:p>
    <w:p w14:paraId="6008E1B1" w14:textId="77777777" w:rsidR="00A22ADF" w:rsidRPr="00C44D1B" w:rsidRDefault="00A22ADF" w:rsidP="00A22ADF">
      <w:pPr>
        <w:pStyle w:val="TH"/>
      </w:pPr>
      <w:bookmarkStart w:id="4498" w:name="_CRTable10_1_511"/>
      <w:r w:rsidRPr="00C44D1B">
        <w:t>Table </w:t>
      </w:r>
      <w:bookmarkEnd w:id="4498"/>
      <w:r w:rsidRPr="00C44D1B">
        <w:t>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4499"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4500" w:name="_MCCTEMPBM_CRPT80112347___7"/>
            <w:bookmarkEnd w:id="4499"/>
            <w:r w:rsidRPr="00C44D1B">
              <w:rPr>
                <w:rFonts w:ascii="Courier New" w:hAnsi="Courier New" w:cs="Courier New"/>
              </w:rPr>
              <w:t>+CRUEPOLICY?</w:t>
            </w:r>
            <w:bookmarkEnd w:id="450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4501"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4502" w:name="_MCCTEMPBM_CRPT80112349___7"/>
            <w:bookmarkEnd w:id="4501"/>
            <w:bookmarkEnd w:id="4502"/>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4503" w:name="_MCCTEMPBM_CRPT80112350___7"/>
            <w:r w:rsidRPr="00C44D1B">
              <w:rPr>
                <w:rFonts w:ascii="Courier New" w:hAnsi="Courier New" w:cs="Courier New"/>
              </w:rPr>
              <w:t>+CRUEPOLICY=?</w:t>
            </w:r>
            <w:bookmarkEnd w:id="450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4504"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504"/>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4505"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4505"/>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4506"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4506"/>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4507"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4507"/>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4508" w:name="_CR10_1_52"/>
      <w:bookmarkStart w:id="4509" w:name="_Toc20207692"/>
      <w:bookmarkStart w:id="4510" w:name="_Toc27579575"/>
      <w:bookmarkStart w:id="4511" w:name="_Toc36116155"/>
      <w:bookmarkStart w:id="4512" w:name="_Toc45215036"/>
      <w:bookmarkStart w:id="4513" w:name="_Toc51866804"/>
      <w:bookmarkStart w:id="4514" w:name="_MCCTEMPBM_CRPT80112355___2"/>
      <w:bookmarkStart w:id="4515" w:name="_Toc218776773"/>
      <w:bookmarkEnd w:id="4508"/>
      <w:r w:rsidRPr="00C44D1B">
        <w:lastRenderedPageBreak/>
        <w:t>10.1.52</w:t>
      </w:r>
      <w:r w:rsidRPr="00C44D1B">
        <w:tab/>
        <w:t>Send UE policy +CSUEPOLICY</w:t>
      </w:r>
      <w:bookmarkEnd w:id="4509"/>
      <w:bookmarkEnd w:id="4510"/>
      <w:bookmarkEnd w:id="4511"/>
      <w:bookmarkEnd w:id="4512"/>
      <w:bookmarkEnd w:id="4513"/>
      <w:bookmarkEnd w:id="4515"/>
    </w:p>
    <w:p w14:paraId="6C3DD416" w14:textId="77777777" w:rsidR="00A22ADF" w:rsidRPr="00C44D1B" w:rsidRDefault="00A22ADF" w:rsidP="00A22ADF">
      <w:pPr>
        <w:pStyle w:val="TH"/>
      </w:pPr>
      <w:bookmarkStart w:id="4516" w:name="_CRTable10_1_521"/>
      <w:bookmarkEnd w:id="4514"/>
      <w:r w:rsidRPr="00C44D1B">
        <w:t>Table </w:t>
      </w:r>
      <w:bookmarkEnd w:id="4516"/>
      <w:r w:rsidRPr="00C44D1B">
        <w:t>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4517"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4517"/>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4518" w:name="_MCCTEMPBM_CRPT80112357___7"/>
            <w:r w:rsidRPr="00C44D1B">
              <w:rPr>
                <w:rFonts w:ascii="Courier New" w:hAnsi="Courier New" w:cs="Courier New"/>
                <w:i/>
                <w:iCs/>
                <w:lang w:val="es-ES_tradnl"/>
              </w:rPr>
              <w:t>+CME ERROR: &lt;err&gt;</w:t>
            </w:r>
            <w:bookmarkEnd w:id="4518"/>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4519"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4519"/>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4520" w:name="_MCCTEMPBM_CRPT8011235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20"/>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4521" w:name="_MCCTEMPBM_CRPT80112360___7"/>
      <w:r w:rsidRPr="00C44D1B">
        <w:rPr>
          <w:rFonts w:ascii="Courier New" w:hAnsi="Courier New" w:cs="Courier New"/>
        </w:rPr>
        <w:t>&lt;message_type&gt;</w:t>
      </w:r>
      <w:r w:rsidRPr="00C44D1B">
        <w:t>: integer type. Indicates which type of message the MT is requested to send.</w:t>
      </w:r>
    </w:p>
    <w:bookmarkEnd w:id="4521"/>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4522"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4522"/>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4523" w:name="_CR10_1_53"/>
      <w:bookmarkStart w:id="4524" w:name="_Toc20207693"/>
      <w:bookmarkStart w:id="4525" w:name="_Toc27579576"/>
      <w:bookmarkStart w:id="4526" w:name="_Toc36116156"/>
      <w:bookmarkStart w:id="4527" w:name="_Toc45215037"/>
      <w:bookmarkStart w:id="4528" w:name="_Toc51866805"/>
      <w:bookmarkStart w:id="4529" w:name="_Toc218776774"/>
      <w:bookmarkEnd w:id="4523"/>
      <w:r w:rsidRPr="00C44D1B">
        <w:lastRenderedPageBreak/>
        <w:t>10.1.53</w:t>
      </w:r>
      <w:r w:rsidRPr="00C44D1B">
        <w:tab/>
        <w:t>5GS access selection preference for MO SMS +C5GSMS</w:t>
      </w:r>
      <w:bookmarkEnd w:id="4524"/>
      <w:bookmarkEnd w:id="4525"/>
      <w:bookmarkEnd w:id="4526"/>
      <w:bookmarkEnd w:id="4527"/>
      <w:bookmarkEnd w:id="4528"/>
      <w:bookmarkEnd w:id="4529"/>
    </w:p>
    <w:p w14:paraId="34AC3CDD" w14:textId="77777777" w:rsidR="00A22ADF" w:rsidRPr="00C44D1B" w:rsidRDefault="00A22ADF" w:rsidP="00A22ADF">
      <w:pPr>
        <w:pStyle w:val="TH"/>
      </w:pPr>
      <w:bookmarkStart w:id="4530" w:name="_CRTable10_1_531"/>
      <w:r w:rsidRPr="00C44D1B">
        <w:t>Table </w:t>
      </w:r>
      <w:bookmarkEnd w:id="4530"/>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4531"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4532" w:name="_MCCTEMPBM_CRPT80112363___7" w:colFirst="0" w:colLast="0"/>
            <w:bookmarkEnd w:id="4531"/>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4533" w:name="_MCCTEMPBM_CRPT80112364___7"/>
            <w:bookmarkEnd w:id="4532"/>
            <w:r w:rsidRPr="00C44D1B">
              <w:rPr>
                <w:rFonts w:ascii="Courier New" w:hAnsi="Courier New" w:cs="Courier New"/>
              </w:rPr>
              <w:t>+C5GSMS=?</w:t>
            </w:r>
            <w:bookmarkEnd w:id="4533"/>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4534"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4534"/>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4535" w:name="_MCCTEMPBM_CRPT80112366___7"/>
      <w:r w:rsidRPr="00C44D1B">
        <w:rPr>
          <w:rFonts w:ascii="Courier New" w:hAnsi="Courier New"/>
        </w:rPr>
        <w:t>&lt;access_pref&gt;</w:t>
      </w:r>
      <w:r w:rsidRPr="00C44D1B">
        <w:t>: integer type; indicates the access preference to use to send MO SMS over NAS messages.</w:t>
      </w:r>
    </w:p>
    <w:bookmarkEnd w:id="4535"/>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4536" w:name="_CR10_1_54"/>
      <w:bookmarkStart w:id="4537" w:name="_Toc20207694"/>
      <w:bookmarkStart w:id="4538" w:name="_Toc27579577"/>
      <w:bookmarkStart w:id="4539" w:name="_Toc36116157"/>
      <w:bookmarkStart w:id="4540" w:name="_Toc45215038"/>
      <w:bookmarkStart w:id="4541" w:name="_Toc51866806"/>
      <w:bookmarkStart w:id="4542" w:name="_Toc218776775"/>
      <w:bookmarkEnd w:id="4536"/>
      <w:r w:rsidRPr="00C44D1B">
        <w:t>10.1.5</w:t>
      </w:r>
      <w:r w:rsidR="00437740" w:rsidRPr="00C44D1B">
        <w:t>4</w:t>
      </w:r>
      <w:r w:rsidRPr="00C44D1B">
        <w:tab/>
        <w:t>Mobile initiated connection only mode +CMICO</w:t>
      </w:r>
      <w:bookmarkEnd w:id="4537"/>
      <w:bookmarkEnd w:id="4538"/>
      <w:bookmarkEnd w:id="4539"/>
      <w:bookmarkEnd w:id="4540"/>
      <w:bookmarkEnd w:id="4541"/>
      <w:bookmarkEnd w:id="4542"/>
    </w:p>
    <w:p w14:paraId="68FD0A80" w14:textId="77777777" w:rsidR="00295913" w:rsidRPr="00C44D1B" w:rsidRDefault="00295913" w:rsidP="00295913">
      <w:pPr>
        <w:pStyle w:val="TH"/>
      </w:pPr>
      <w:bookmarkStart w:id="4543" w:name="_CRTable10_1_541"/>
      <w:r w:rsidRPr="00C44D1B">
        <w:t>Table </w:t>
      </w:r>
      <w:bookmarkEnd w:id="4543"/>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4544"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4545"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4546" w:name="_MCCTEMPBM_CRPT80112369___7"/>
            <w:bookmarkEnd w:id="4545"/>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4546"/>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4547" w:name="_MCCTEMPBM_CRPT80112370___7" w:colFirst="0" w:colLast="0"/>
            <w:bookmarkEnd w:id="4544"/>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4548" w:name="_MCCTEMPBM_CRPT80112371___7"/>
            <w:bookmarkEnd w:id="4547"/>
            <w:r w:rsidRPr="00C44D1B">
              <w:rPr>
                <w:rFonts w:ascii="Courier New" w:hAnsi="Courier New"/>
              </w:rPr>
              <w:t>+CMICO=?</w:t>
            </w:r>
            <w:bookmarkEnd w:id="4548"/>
          </w:p>
        </w:tc>
        <w:tc>
          <w:tcPr>
            <w:tcW w:w="5359" w:type="dxa"/>
          </w:tcPr>
          <w:p w14:paraId="04153319" w14:textId="32DBB75D" w:rsidR="00295913" w:rsidRPr="00C44D1B" w:rsidRDefault="00443173" w:rsidP="0082495A">
            <w:pPr>
              <w:spacing w:after="20"/>
              <w:rPr>
                <w:rFonts w:ascii="Courier New" w:hAnsi="Courier New"/>
              </w:rPr>
            </w:pPr>
            <w:bookmarkStart w:id="4549"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4549"/>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lastRenderedPageBreak/>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lastRenderedPageBreak/>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4550" w:name="_CR10_1_55"/>
      <w:bookmarkStart w:id="4551" w:name="_Toc20207695"/>
      <w:bookmarkStart w:id="4552" w:name="_Toc27579578"/>
      <w:bookmarkStart w:id="4553" w:name="_Toc36116158"/>
      <w:bookmarkStart w:id="4554" w:name="_Toc45215039"/>
      <w:bookmarkStart w:id="4555" w:name="_Toc51866807"/>
      <w:bookmarkStart w:id="4556" w:name="_Toc218776776"/>
      <w:bookmarkEnd w:id="4550"/>
      <w:r w:rsidRPr="00C44D1B">
        <w:t>10.1.5</w:t>
      </w:r>
      <w:r w:rsidR="00437740" w:rsidRPr="00C44D1B">
        <w:t>5</w:t>
      </w:r>
      <w:r w:rsidRPr="00C44D1B">
        <w:tab/>
        <w:t>S-NSSAI based back-off timer status reporting +CSBTSR</w:t>
      </w:r>
      <w:bookmarkEnd w:id="4551"/>
      <w:bookmarkEnd w:id="4552"/>
      <w:bookmarkEnd w:id="4553"/>
      <w:bookmarkEnd w:id="4554"/>
      <w:bookmarkEnd w:id="4555"/>
      <w:bookmarkEnd w:id="4556"/>
    </w:p>
    <w:p w14:paraId="64C52BEB" w14:textId="77777777" w:rsidR="005A3068" w:rsidRPr="00C44D1B" w:rsidRDefault="005A3068" w:rsidP="005A3068">
      <w:pPr>
        <w:pStyle w:val="TH"/>
      </w:pPr>
      <w:bookmarkStart w:id="4557" w:name="_CRTable10_1_551"/>
      <w:r w:rsidRPr="00C44D1B">
        <w:t>Table </w:t>
      </w:r>
      <w:bookmarkEnd w:id="4557"/>
      <w:r w:rsidRPr="00C44D1B">
        <w:t>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4558"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4559" w:name="_MCCTEMPBM_CRPT80112382___7" w:colFirst="0" w:colLast="0"/>
            <w:bookmarkEnd w:id="4558"/>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4560" w:name="_MCCTEMPBM_CRPT80112383___7"/>
            <w:bookmarkEnd w:id="4559"/>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4560"/>
          </w:p>
        </w:tc>
        <w:tc>
          <w:tcPr>
            <w:tcW w:w="4614" w:type="dxa"/>
          </w:tcPr>
          <w:p w14:paraId="087BF05E" w14:textId="77777777" w:rsidR="005A3068" w:rsidRPr="00C44D1B" w:rsidRDefault="005A3068" w:rsidP="0082495A">
            <w:pPr>
              <w:spacing w:after="20"/>
              <w:rPr>
                <w:rFonts w:ascii="Courier New" w:hAnsi="Courier New"/>
              </w:rPr>
            </w:pPr>
            <w:bookmarkStart w:id="4561"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61"/>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4562" w:name="_Toc20207696"/>
      <w:bookmarkStart w:id="4563" w:name="_Toc27579579"/>
      <w:bookmarkStart w:id="4564" w:name="_Toc36116159"/>
      <w:bookmarkStart w:id="4565" w:name="_Toc45215040"/>
      <w:bookmarkStart w:id="4566" w:name="_Toc51866808"/>
      <w:r w:rsidRPr="00C44D1B">
        <w:rPr>
          <w:b/>
        </w:rPr>
        <w:t>Description</w:t>
      </w:r>
    </w:p>
    <w:p w14:paraId="14A365C8" w14:textId="2088EB07" w:rsidR="009144EC" w:rsidRPr="00C44D1B" w:rsidRDefault="009144EC" w:rsidP="009144EC">
      <w:bookmarkStart w:id="4567"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67"/>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4568"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4569" w:name="_MCCTEMPBM_CRPT80112387___7"/>
      <w:bookmarkEnd w:id="4568"/>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4570" w:name="_MCCTEMPBM_CRPT80112388___2"/>
      <w:bookmarkEnd w:id="4569"/>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4571" w:name="_MCCTEMPBM_CRPT80112389___7"/>
      <w:bookmarkEnd w:id="4570"/>
      <w:r w:rsidRPr="00C44D1B">
        <w:rPr>
          <w:rFonts w:ascii="Courier New" w:hAnsi="Courier New" w:cs="Courier New"/>
        </w:rPr>
        <w:lastRenderedPageBreak/>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571"/>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572"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72"/>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573"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573"/>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574" w:name="_CR10_1_56"/>
      <w:bookmarkStart w:id="4575" w:name="_Toc218776777"/>
      <w:bookmarkEnd w:id="4574"/>
      <w:r w:rsidRPr="00C44D1B">
        <w:t>10.1.5</w:t>
      </w:r>
      <w:r w:rsidR="00437740" w:rsidRPr="00C44D1B">
        <w:t>6</w:t>
      </w:r>
      <w:r w:rsidRPr="00C44D1B">
        <w:tab/>
        <w:t>S-NSSAI based back-off timer read dynamic parameters +CSBTRDP</w:t>
      </w:r>
      <w:bookmarkEnd w:id="4562"/>
      <w:bookmarkEnd w:id="4563"/>
      <w:bookmarkEnd w:id="4564"/>
      <w:bookmarkEnd w:id="4565"/>
      <w:bookmarkEnd w:id="4566"/>
      <w:bookmarkEnd w:id="4575"/>
    </w:p>
    <w:p w14:paraId="4D323D75" w14:textId="77777777" w:rsidR="009144EC" w:rsidRPr="00C44D1B" w:rsidRDefault="009144EC" w:rsidP="009144EC">
      <w:pPr>
        <w:pStyle w:val="TH"/>
        <w:rPr>
          <w:lang w:val="fr-FR"/>
        </w:rPr>
      </w:pPr>
      <w:bookmarkStart w:id="4576" w:name="_CRTable10_1_561"/>
      <w:bookmarkStart w:id="4577" w:name="_Toc20207697"/>
      <w:bookmarkStart w:id="4578" w:name="_Toc27579580"/>
      <w:bookmarkStart w:id="4579" w:name="_Toc36116160"/>
      <w:bookmarkStart w:id="4580" w:name="_Toc45215041"/>
      <w:bookmarkStart w:id="4581" w:name="_Toc51866809"/>
      <w:r w:rsidRPr="00C44D1B">
        <w:rPr>
          <w:lang w:val="fr-FR"/>
        </w:rPr>
        <w:t>Table </w:t>
      </w:r>
      <w:bookmarkEnd w:id="4576"/>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8E5E16">
        <w:trPr>
          <w:cantSplit/>
          <w:jc w:val="center"/>
        </w:trPr>
        <w:tc>
          <w:tcPr>
            <w:tcW w:w="2576" w:type="dxa"/>
          </w:tcPr>
          <w:p w14:paraId="1B6C8C8B" w14:textId="77777777" w:rsidR="009144EC" w:rsidRPr="00C44D1B" w:rsidRDefault="009144EC" w:rsidP="008E5E16">
            <w:pPr>
              <w:pStyle w:val="TAH"/>
              <w:rPr>
                <w:rFonts w:ascii="Courier New" w:hAnsi="Courier New"/>
              </w:rPr>
            </w:pPr>
            <w:r w:rsidRPr="00C44D1B">
              <w:t>Command</w:t>
            </w:r>
          </w:p>
        </w:tc>
        <w:tc>
          <w:tcPr>
            <w:tcW w:w="6545" w:type="dxa"/>
          </w:tcPr>
          <w:p w14:paraId="2E587E93" w14:textId="77777777" w:rsidR="009144EC" w:rsidRPr="00C44D1B" w:rsidRDefault="009144EC" w:rsidP="008E5E16">
            <w:pPr>
              <w:pStyle w:val="TAH"/>
              <w:rPr>
                <w:rFonts w:ascii="Courier New" w:hAnsi="Courier New"/>
              </w:rPr>
            </w:pPr>
            <w:r w:rsidRPr="00C44D1B">
              <w:t xml:space="preserve"> Possible response(s)</w:t>
            </w:r>
          </w:p>
        </w:tc>
      </w:tr>
      <w:tr w:rsidR="009144EC" w:rsidRPr="00C44D1B" w14:paraId="0DD85224" w14:textId="77777777" w:rsidTr="008E5E16">
        <w:trPr>
          <w:cantSplit/>
          <w:jc w:val="center"/>
        </w:trPr>
        <w:tc>
          <w:tcPr>
            <w:tcW w:w="2576" w:type="dxa"/>
          </w:tcPr>
          <w:p w14:paraId="5A75B790" w14:textId="77777777" w:rsidR="009144EC" w:rsidRPr="00C44D1B" w:rsidRDefault="009144EC" w:rsidP="008E5E16">
            <w:pPr>
              <w:spacing w:after="20"/>
              <w:rPr>
                <w:rFonts w:ascii="Courier New" w:hAnsi="Courier New"/>
              </w:rPr>
            </w:pPr>
            <w:bookmarkStart w:id="4582"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8E5E16">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8E5E16">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8E5E16">
            <w:r w:rsidRPr="00C44D1B">
              <w:rPr>
                <w:rFonts w:ascii="Courier New" w:hAnsi="Courier New"/>
              </w:rPr>
              <w:t>[...]]]</w:t>
            </w:r>
          </w:p>
        </w:tc>
      </w:tr>
      <w:tr w:rsidR="009144EC" w:rsidRPr="00C44D1B" w14:paraId="492438C4" w14:textId="77777777" w:rsidTr="008E5E16">
        <w:trPr>
          <w:cantSplit/>
          <w:jc w:val="center"/>
        </w:trPr>
        <w:tc>
          <w:tcPr>
            <w:tcW w:w="2576" w:type="dxa"/>
          </w:tcPr>
          <w:p w14:paraId="3ED3D751" w14:textId="77777777" w:rsidR="009144EC" w:rsidRPr="00C44D1B" w:rsidRDefault="009144EC" w:rsidP="008E5E16">
            <w:pPr>
              <w:spacing w:after="20"/>
            </w:pPr>
            <w:bookmarkStart w:id="4583" w:name="_MCCTEMPBM_CRPT80112393___7"/>
            <w:bookmarkEnd w:id="4582"/>
            <w:r w:rsidRPr="00C44D1B">
              <w:rPr>
                <w:rFonts w:ascii="Courier New" w:hAnsi="Courier New"/>
              </w:rPr>
              <w:t>+CSBTRDP=?</w:t>
            </w:r>
            <w:bookmarkEnd w:id="4583"/>
          </w:p>
        </w:tc>
        <w:tc>
          <w:tcPr>
            <w:tcW w:w="6545" w:type="dxa"/>
          </w:tcPr>
          <w:p w14:paraId="5FF806A8" w14:textId="77777777" w:rsidR="009144EC" w:rsidRPr="00C44D1B" w:rsidRDefault="009144EC" w:rsidP="008E5E16">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lastRenderedPageBreak/>
        <w:t>Description</w:t>
      </w:r>
    </w:p>
    <w:p w14:paraId="407DC680" w14:textId="7AA83C42" w:rsidR="009144EC" w:rsidRPr="00C44D1B" w:rsidRDefault="009144EC" w:rsidP="009144EC">
      <w:bookmarkStart w:id="4584"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584"/>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585"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85"/>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586"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586"/>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587" w:name="_CR10_1_57"/>
      <w:bookmarkStart w:id="4588" w:name="_Toc218776778"/>
      <w:bookmarkEnd w:id="4587"/>
      <w:r w:rsidRPr="00C44D1B">
        <w:t>10.1.5</w:t>
      </w:r>
      <w:r w:rsidR="00437740" w:rsidRPr="00C44D1B">
        <w:t>7</w:t>
      </w:r>
      <w:r w:rsidRPr="00C44D1B">
        <w:tab/>
        <w:t>S-NSSAI and DNN based back-off timer status reporting +CSDBTSR</w:t>
      </w:r>
      <w:bookmarkEnd w:id="4577"/>
      <w:bookmarkEnd w:id="4578"/>
      <w:bookmarkEnd w:id="4579"/>
      <w:bookmarkEnd w:id="4580"/>
      <w:bookmarkEnd w:id="4581"/>
      <w:bookmarkEnd w:id="4588"/>
    </w:p>
    <w:p w14:paraId="49E5E694" w14:textId="77777777" w:rsidR="005A3068" w:rsidRPr="00C44D1B" w:rsidRDefault="005A3068" w:rsidP="005A3068">
      <w:pPr>
        <w:pStyle w:val="TH"/>
      </w:pPr>
      <w:bookmarkStart w:id="4589" w:name="_CRTable10_1_571"/>
      <w:r w:rsidRPr="00C44D1B">
        <w:t>Table </w:t>
      </w:r>
      <w:bookmarkEnd w:id="4589"/>
      <w:r w:rsidRPr="00C44D1B">
        <w:t>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590"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591" w:name="_MCCTEMPBM_CRPT80112398___7" w:colFirst="0" w:colLast="0"/>
            <w:bookmarkEnd w:id="4590"/>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592" w:name="_MCCTEMPBM_CRPT80112399___7"/>
            <w:bookmarkEnd w:id="4591"/>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592"/>
          </w:p>
        </w:tc>
        <w:tc>
          <w:tcPr>
            <w:tcW w:w="4614" w:type="dxa"/>
          </w:tcPr>
          <w:p w14:paraId="7275CE46" w14:textId="77777777" w:rsidR="005A3068" w:rsidRPr="00C44D1B" w:rsidRDefault="005A3068" w:rsidP="0082495A">
            <w:pPr>
              <w:spacing w:after="20"/>
              <w:rPr>
                <w:rFonts w:ascii="Courier New" w:hAnsi="Courier New"/>
              </w:rPr>
            </w:pPr>
            <w:bookmarkStart w:id="4593"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93"/>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594" w:name="_Toc20207698"/>
      <w:bookmarkStart w:id="4595" w:name="_Toc27579581"/>
      <w:bookmarkStart w:id="4596" w:name="_Toc36116161"/>
      <w:bookmarkStart w:id="4597" w:name="_Toc45215042"/>
      <w:bookmarkStart w:id="4598" w:name="_Toc51866810"/>
      <w:r w:rsidRPr="00C44D1B">
        <w:rPr>
          <w:b/>
        </w:rPr>
        <w:t>Description</w:t>
      </w:r>
    </w:p>
    <w:p w14:paraId="4D36D5AE" w14:textId="25D3D978" w:rsidR="009144EC" w:rsidRPr="00C44D1B" w:rsidRDefault="009144EC" w:rsidP="009144EC">
      <w:bookmarkStart w:id="4599"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w:t>
      </w:r>
      <w:r w:rsidRPr="00C44D1B">
        <w:rPr>
          <w:rFonts w:ascii="Courier New" w:hAnsi="Courier New"/>
          <w:lang w:eastAsia="ja-JP"/>
        </w:rPr>
        <w:lastRenderedPageBreak/>
        <w:t>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99"/>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600"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601" w:name="_MCCTEMPBM_CRPT80112403___7"/>
      <w:bookmarkEnd w:id="4600"/>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602" w:name="_MCCTEMPBM_CRPT80112404___2"/>
      <w:bookmarkEnd w:id="4601"/>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603" w:name="_MCCTEMPBM_CRPT80112405___7"/>
      <w:bookmarkEnd w:id="4602"/>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603"/>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604"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04"/>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605"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05"/>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lastRenderedPageBreak/>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606" w:name="_CR10_1_58"/>
      <w:bookmarkStart w:id="4607" w:name="_Toc218776779"/>
      <w:bookmarkEnd w:id="4606"/>
      <w:r w:rsidRPr="00C44D1B">
        <w:t>10.1.5</w:t>
      </w:r>
      <w:r w:rsidR="00437740" w:rsidRPr="00C44D1B">
        <w:t>8</w:t>
      </w:r>
      <w:r w:rsidRPr="00C44D1B">
        <w:tab/>
        <w:t>S-NSSAI and DNN based back-off timer read dynamic parameters +CSDBTRDP</w:t>
      </w:r>
      <w:bookmarkEnd w:id="4594"/>
      <w:bookmarkEnd w:id="4595"/>
      <w:bookmarkEnd w:id="4596"/>
      <w:bookmarkEnd w:id="4597"/>
      <w:bookmarkEnd w:id="4598"/>
      <w:bookmarkEnd w:id="4607"/>
    </w:p>
    <w:p w14:paraId="30F2FB5C" w14:textId="77777777" w:rsidR="009144EC" w:rsidRPr="00C44D1B" w:rsidRDefault="009144EC" w:rsidP="009144EC">
      <w:pPr>
        <w:pStyle w:val="TH"/>
        <w:rPr>
          <w:lang w:val="fr-FR"/>
        </w:rPr>
      </w:pPr>
      <w:bookmarkStart w:id="4608" w:name="_CRTable10_1_581"/>
      <w:bookmarkStart w:id="4609" w:name="_Toc20207699"/>
      <w:bookmarkStart w:id="4610" w:name="_Toc27579582"/>
      <w:bookmarkStart w:id="4611" w:name="_Toc36116162"/>
      <w:bookmarkStart w:id="4612" w:name="_Toc45215043"/>
      <w:bookmarkStart w:id="4613" w:name="_Toc51866811"/>
      <w:r w:rsidRPr="00C44D1B">
        <w:rPr>
          <w:lang w:val="fr-FR"/>
        </w:rPr>
        <w:t>Table </w:t>
      </w:r>
      <w:bookmarkEnd w:id="4608"/>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8E5E16">
        <w:trPr>
          <w:cantSplit/>
          <w:jc w:val="center"/>
        </w:trPr>
        <w:tc>
          <w:tcPr>
            <w:tcW w:w="2576" w:type="dxa"/>
          </w:tcPr>
          <w:p w14:paraId="74A1C718" w14:textId="77777777" w:rsidR="009144EC" w:rsidRPr="00C44D1B" w:rsidRDefault="009144EC" w:rsidP="008E5E16">
            <w:pPr>
              <w:pStyle w:val="TAH"/>
              <w:rPr>
                <w:rFonts w:ascii="Courier New" w:hAnsi="Courier New"/>
              </w:rPr>
            </w:pPr>
            <w:r w:rsidRPr="00C44D1B">
              <w:t>Command</w:t>
            </w:r>
          </w:p>
        </w:tc>
        <w:tc>
          <w:tcPr>
            <w:tcW w:w="6545" w:type="dxa"/>
          </w:tcPr>
          <w:p w14:paraId="7D5FD947" w14:textId="77777777" w:rsidR="009144EC" w:rsidRPr="00C44D1B" w:rsidRDefault="009144EC" w:rsidP="008E5E16">
            <w:pPr>
              <w:pStyle w:val="TAH"/>
              <w:rPr>
                <w:rFonts w:ascii="Courier New" w:hAnsi="Courier New"/>
              </w:rPr>
            </w:pPr>
            <w:r w:rsidRPr="00C44D1B">
              <w:t xml:space="preserve"> Possible response(s)</w:t>
            </w:r>
          </w:p>
        </w:tc>
      </w:tr>
      <w:tr w:rsidR="009144EC" w:rsidRPr="00C44D1B" w14:paraId="56808EA2" w14:textId="77777777" w:rsidTr="008E5E16">
        <w:trPr>
          <w:cantSplit/>
          <w:jc w:val="center"/>
        </w:trPr>
        <w:tc>
          <w:tcPr>
            <w:tcW w:w="2576" w:type="dxa"/>
          </w:tcPr>
          <w:p w14:paraId="0F6BE0A5" w14:textId="77777777" w:rsidR="009144EC" w:rsidRPr="00C44D1B" w:rsidRDefault="009144EC" w:rsidP="008E5E16">
            <w:pPr>
              <w:spacing w:after="20"/>
              <w:rPr>
                <w:rFonts w:ascii="Courier New" w:hAnsi="Courier New"/>
              </w:rPr>
            </w:pPr>
            <w:bookmarkStart w:id="4614"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8E5E16">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8E5E16">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8E5E16">
            <w:r w:rsidRPr="00C44D1B">
              <w:rPr>
                <w:rFonts w:ascii="Courier New" w:hAnsi="Courier New"/>
              </w:rPr>
              <w:t>[...]]]</w:t>
            </w:r>
          </w:p>
        </w:tc>
      </w:tr>
      <w:tr w:rsidR="009144EC" w:rsidRPr="00C44D1B" w14:paraId="1CE9E620" w14:textId="77777777" w:rsidTr="008E5E16">
        <w:trPr>
          <w:cantSplit/>
          <w:jc w:val="center"/>
        </w:trPr>
        <w:tc>
          <w:tcPr>
            <w:tcW w:w="2576" w:type="dxa"/>
          </w:tcPr>
          <w:p w14:paraId="1CECCBBF" w14:textId="77777777" w:rsidR="009144EC" w:rsidRPr="00C44D1B" w:rsidRDefault="009144EC" w:rsidP="008E5E16">
            <w:pPr>
              <w:spacing w:after="20"/>
            </w:pPr>
            <w:bookmarkStart w:id="4615" w:name="_MCCTEMPBM_CRPT80112409___7"/>
            <w:bookmarkEnd w:id="4614"/>
            <w:r w:rsidRPr="00C44D1B">
              <w:rPr>
                <w:rFonts w:ascii="Courier New" w:hAnsi="Courier New"/>
              </w:rPr>
              <w:t>+CSDBTRDP=?</w:t>
            </w:r>
            <w:bookmarkEnd w:id="4615"/>
          </w:p>
        </w:tc>
        <w:tc>
          <w:tcPr>
            <w:tcW w:w="6545" w:type="dxa"/>
          </w:tcPr>
          <w:p w14:paraId="435131A2" w14:textId="77777777" w:rsidR="009144EC" w:rsidRPr="00C44D1B" w:rsidRDefault="009144EC" w:rsidP="008E5E16">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616"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616"/>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617"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17"/>
    <w:p w14:paraId="1CDA3A0E" w14:textId="77777777" w:rsidR="009144EC" w:rsidRPr="00C44D1B" w:rsidRDefault="009144EC" w:rsidP="009144EC">
      <w:pPr>
        <w:pStyle w:val="B2"/>
        <w:rPr>
          <w:lang w:val="en-US" w:eastAsia="ja-JP"/>
        </w:rPr>
      </w:pPr>
      <w:r w:rsidRPr="00C44D1B">
        <w:rPr>
          <w:lang w:val="en-US" w:eastAsia="ja-JP"/>
        </w:rPr>
        <w:lastRenderedPageBreak/>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618"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18"/>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619" w:name="_CR10_1_59"/>
      <w:bookmarkStart w:id="4620" w:name="_Toc218776780"/>
      <w:bookmarkEnd w:id="4619"/>
      <w:r w:rsidRPr="00C44D1B">
        <w:t>10.1.59</w:t>
      </w:r>
      <w:r w:rsidRPr="00C44D1B">
        <w:tab/>
        <w:t>5GS use of SMS over NAS +C5GUSMS</w:t>
      </w:r>
      <w:bookmarkEnd w:id="4609"/>
      <w:bookmarkEnd w:id="4610"/>
      <w:bookmarkEnd w:id="4611"/>
      <w:bookmarkEnd w:id="4612"/>
      <w:bookmarkEnd w:id="4613"/>
      <w:bookmarkEnd w:id="4620"/>
    </w:p>
    <w:p w14:paraId="224EFF52" w14:textId="77777777" w:rsidR="0053282B" w:rsidRPr="00C44D1B" w:rsidRDefault="0053282B" w:rsidP="0053282B">
      <w:pPr>
        <w:pStyle w:val="TH"/>
      </w:pPr>
      <w:bookmarkStart w:id="4621" w:name="_CRTable10_1_591"/>
      <w:r w:rsidRPr="00C44D1B">
        <w:t>Table </w:t>
      </w:r>
      <w:bookmarkEnd w:id="4621"/>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622"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623" w:name="_MCCTEMPBM_CRPT80112414___7" w:colFirst="0" w:colLast="0"/>
            <w:bookmarkEnd w:id="4622"/>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624" w:name="_MCCTEMPBM_CRPT80112415___7"/>
            <w:bookmarkEnd w:id="4623"/>
            <w:r w:rsidRPr="00C44D1B">
              <w:rPr>
                <w:rFonts w:ascii="Courier New" w:hAnsi="Courier New" w:cs="Courier New"/>
              </w:rPr>
              <w:t>+C5GUSMS=?</w:t>
            </w:r>
            <w:bookmarkEnd w:id="4624"/>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625"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625"/>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626"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26"/>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627"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628" w:name="_MCCTEMPBM_CRPT80112419___7"/>
      <w:bookmarkEnd w:id="4627"/>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629" w:name="_MCCTEMPBM_CRPT80112420___7"/>
      <w:bookmarkEnd w:id="4628"/>
      <w:r w:rsidRPr="00C44D1B">
        <w:rPr>
          <w:rFonts w:ascii="Courier New" w:hAnsi="Courier New" w:cs="Courier New"/>
        </w:rPr>
        <w:lastRenderedPageBreak/>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629"/>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630"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630"/>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631"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631"/>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632" w:name="_CR10_1_60"/>
      <w:bookmarkStart w:id="4633" w:name="_Toc20207700"/>
      <w:bookmarkStart w:id="4634" w:name="_Toc27579583"/>
      <w:bookmarkStart w:id="4635" w:name="_Toc36116163"/>
      <w:bookmarkStart w:id="4636" w:name="_Toc45215044"/>
      <w:bookmarkStart w:id="4637" w:name="_Toc51866812"/>
      <w:bookmarkStart w:id="4638" w:name="_Toc218776781"/>
      <w:bookmarkEnd w:id="4632"/>
      <w:r w:rsidRPr="00C44D1B">
        <w:rPr>
          <w:lang w:val="fr-FR"/>
        </w:rPr>
        <w:t>10.1.60</w:t>
      </w:r>
      <w:r w:rsidRPr="00C44D1B">
        <w:rPr>
          <w:lang w:val="fr-FR"/>
        </w:rPr>
        <w:tab/>
        <w:t>Request LADN information +CRLADN</w:t>
      </w:r>
      <w:bookmarkEnd w:id="4633"/>
      <w:bookmarkEnd w:id="4634"/>
      <w:bookmarkEnd w:id="4635"/>
      <w:bookmarkEnd w:id="4636"/>
      <w:bookmarkEnd w:id="4637"/>
      <w:bookmarkEnd w:id="4638"/>
    </w:p>
    <w:p w14:paraId="0B1DA4A5" w14:textId="77777777" w:rsidR="002623BE" w:rsidRPr="00C44D1B" w:rsidRDefault="002623BE" w:rsidP="002623BE">
      <w:pPr>
        <w:pStyle w:val="TH"/>
        <w:rPr>
          <w:lang w:val="fr-FR"/>
        </w:rPr>
      </w:pPr>
      <w:bookmarkStart w:id="4639" w:name="_CRTable10_1_601"/>
      <w:r w:rsidRPr="00C44D1B">
        <w:rPr>
          <w:lang w:val="fr-FR"/>
        </w:rPr>
        <w:t>Table </w:t>
      </w:r>
      <w:bookmarkEnd w:id="4639"/>
      <w:r w:rsidRPr="00C44D1B">
        <w:rPr>
          <w:lang w:val="fr-FR"/>
        </w:rPr>
        <w:t>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640"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641" w:name="_MCCTEMPBM_CRPT80112424___7" w:colFirst="0" w:colLast="0"/>
            <w:bookmarkEnd w:id="4640"/>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641"/>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642"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642"/>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643"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43"/>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644"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645" w:name="_MCCTEMPBM_CRPT80112428___3"/>
      <w:bookmarkEnd w:id="4644"/>
      <w:r w:rsidRPr="00C44D1B">
        <w:t>If the value is zero, no LADN information is stored on the MT.</w:t>
      </w:r>
    </w:p>
    <w:p w14:paraId="34F12E66" w14:textId="4A37CF8F" w:rsidR="002623BE" w:rsidRPr="00C44D1B" w:rsidRDefault="002623BE" w:rsidP="002623BE">
      <w:pPr>
        <w:pStyle w:val="B1"/>
      </w:pPr>
      <w:bookmarkStart w:id="4646" w:name="_MCCTEMPBM_CRPT80112429___7"/>
      <w:bookmarkEnd w:id="4645"/>
      <w:r w:rsidRPr="00C44D1B">
        <w:rPr>
          <w:rFonts w:ascii="Courier New" w:hAnsi="Courier New"/>
        </w:rPr>
        <w:lastRenderedPageBreak/>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647" w:name="_MCCTEMPBM_CRPT80112430___3"/>
      <w:bookmarkEnd w:id="4646"/>
      <w:r w:rsidRPr="00C44D1B">
        <w:t>If the value is an empty string (""), no LADN information is stored on the MT.</w:t>
      </w:r>
    </w:p>
    <w:bookmarkEnd w:id="4647"/>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736A97">
      <w:pPr>
        <w:pStyle w:val="Heading3"/>
        <w:rPr>
          <w:rFonts w:eastAsia="DengXian"/>
          <w:lang w:val="fr-FR"/>
        </w:rPr>
      </w:pPr>
      <w:bookmarkStart w:id="4648" w:name="_Toc218776782"/>
      <w:r w:rsidRPr="00C44D1B">
        <w:rPr>
          <w:rFonts w:eastAsia="DengXian"/>
          <w:lang w:val="fr-FR"/>
        </w:rPr>
        <w:t>10.1.60a</w:t>
      </w:r>
      <w:r w:rsidRPr="00C44D1B">
        <w:rPr>
          <w:rFonts w:eastAsia="DengXian"/>
          <w:lang w:val="fr-FR"/>
        </w:rPr>
        <w:tab/>
        <w:t>Request extended LADN information +CRELADN</w:t>
      </w:r>
      <w:bookmarkEnd w:id="4648"/>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8E5E16">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8E5E16">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8E5E16">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8E5E16">
            <w:pPr>
              <w:spacing w:after="20" w:line="256" w:lineRule="auto"/>
              <w:rPr>
                <w:rFonts w:ascii="Courier New" w:eastAsia="DengXian" w:hAnsi="Courier New"/>
                <w:i/>
                <w:iCs/>
              </w:rPr>
            </w:pPr>
          </w:p>
          <w:p w14:paraId="0837B0C4"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8E5E16">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9.11.2.8 </w:t>
      </w:r>
      <w:r w:rsidRPr="00C44D1B">
        <w:rPr>
          <w:rFonts w:eastAsia="DengXian"/>
        </w:rPr>
        <w:lastRenderedPageBreak/>
        <w:t>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649" w:name="_CR10_1_61"/>
      <w:bookmarkStart w:id="4650" w:name="_Toc20207701"/>
      <w:bookmarkStart w:id="4651" w:name="_Toc27579584"/>
      <w:bookmarkStart w:id="4652" w:name="_Toc36116164"/>
      <w:bookmarkStart w:id="4653" w:name="_Toc45215045"/>
      <w:bookmarkStart w:id="4654" w:name="_Toc51866813"/>
      <w:bookmarkStart w:id="4655" w:name="_Toc218776783"/>
      <w:bookmarkEnd w:id="4649"/>
      <w:r w:rsidRPr="00C44D1B">
        <w:t>10.1.61</w:t>
      </w:r>
      <w:r w:rsidRPr="00C44D1B">
        <w:tab/>
        <w:t>LADN information +CLADN</w:t>
      </w:r>
      <w:bookmarkEnd w:id="4650"/>
      <w:bookmarkEnd w:id="4651"/>
      <w:bookmarkEnd w:id="4652"/>
      <w:bookmarkEnd w:id="4653"/>
      <w:bookmarkEnd w:id="4654"/>
      <w:bookmarkEnd w:id="4655"/>
    </w:p>
    <w:p w14:paraId="3FF1C43C" w14:textId="77777777" w:rsidR="002623BE" w:rsidRPr="00C44D1B" w:rsidRDefault="002623BE" w:rsidP="002623BE">
      <w:pPr>
        <w:pStyle w:val="TH"/>
      </w:pPr>
      <w:bookmarkStart w:id="4656" w:name="_CRTable10_1_611"/>
      <w:r w:rsidRPr="00C44D1B">
        <w:t>Table </w:t>
      </w:r>
      <w:bookmarkEnd w:id="4656"/>
      <w:r w:rsidRPr="00C44D1B">
        <w:t>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657"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658" w:name="_MCCTEMPBM_CRPT80112432___7"/>
            <w:bookmarkEnd w:id="4657"/>
            <w:r w:rsidRPr="00C44D1B">
              <w:rPr>
                <w:rFonts w:ascii="Courier New" w:hAnsi="Courier New" w:cs="Courier New"/>
              </w:rPr>
              <w:t>+CLADN?</w:t>
            </w:r>
            <w:bookmarkEnd w:id="4658"/>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659" w:name="_MCCTEMPBM_CRPT80112433___7"/>
            <w:r w:rsidRPr="00C44D1B">
              <w:rPr>
                <w:rFonts w:ascii="Courier New" w:hAnsi="Courier New" w:cs="Courier New"/>
                <w:sz w:val="20"/>
              </w:rPr>
              <w:t>+CLADN: &lt;n&gt;,&lt;ladn_information_length&gt;,&lt;ladn_information&gt;</w:t>
            </w:r>
          </w:p>
          <w:bookmarkEnd w:id="4659"/>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660" w:name="_MCCTEMPBM_CRPT80112434___7"/>
            <w:r w:rsidRPr="00C44D1B">
              <w:rPr>
                <w:rFonts w:ascii="Courier New" w:hAnsi="Courier New" w:cs="Courier New"/>
              </w:rPr>
              <w:t>+CLADN=?</w:t>
            </w:r>
            <w:bookmarkEnd w:id="4660"/>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661"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661"/>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662" w:name="_MCCTEMPBM_CRPT80112436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662"/>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663"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664" w:name="_MCCTEMPBM_CRPT80112438___7"/>
      <w:bookmarkEnd w:id="4663"/>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665" w:name="_MCCTEMPBM_CRPT80112439___7"/>
      <w:bookmarkEnd w:id="4664"/>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666" w:name="_MCCTEMPBM_CRPT80112440___3"/>
      <w:bookmarkEnd w:id="4665"/>
      <w:r w:rsidRPr="00C44D1B">
        <w:t>If the value is zero, no LADN information is stored on the MT.</w:t>
      </w:r>
    </w:p>
    <w:p w14:paraId="13A0583E" w14:textId="18ED84FE" w:rsidR="002623BE" w:rsidRPr="00C44D1B" w:rsidRDefault="002623BE" w:rsidP="002623BE">
      <w:pPr>
        <w:pStyle w:val="B1"/>
      </w:pPr>
      <w:bookmarkStart w:id="4667" w:name="_MCCTEMPBM_CRPT80112441___7"/>
      <w:bookmarkEnd w:id="4666"/>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668" w:name="_MCCTEMPBM_CRPT80112442___3"/>
      <w:bookmarkEnd w:id="4667"/>
      <w:r w:rsidRPr="00C44D1B">
        <w:t>If the value is an empty string (""), no LADN information is stored on the MT.</w:t>
      </w:r>
    </w:p>
    <w:bookmarkEnd w:id="4668"/>
    <w:p w14:paraId="28C90218" w14:textId="77777777" w:rsidR="002623BE" w:rsidRPr="00C44D1B" w:rsidRDefault="002623BE" w:rsidP="002623BE">
      <w:pPr>
        <w:keepNext/>
        <w:keepLines/>
        <w:rPr>
          <w:lang w:val="fr-FR"/>
        </w:rPr>
      </w:pPr>
      <w:r w:rsidRPr="00C44D1B">
        <w:rPr>
          <w:b/>
          <w:lang w:val="fr-FR"/>
        </w:rPr>
        <w:lastRenderedPageBreak/>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736A97">
      <w:pPr>
        <w:pStyle w:val="Heading3"/>
        <w:rPr>
          <w:rFonts w:eastAsia="DengXian"/>
        </w:rPr>
      </w:pPr>
      <w:bookmarkStart w:id="4669" w:name="_Toc218776784"/>
      <w:r w:rsidRPr="00C44D1B">
        <w:rPr>
          <w:rFonts w:eastAsia="DengXian"/>
        </w:rPr>
        <w:t>10.1.61a</w:t>
      </w:r>
      <w:r w:rsidRPr="00C44D1B">
        <w:rPr>
          <w:rFonts w:eastAsia="DengXian"/>
        </w:rPr>
        <w:tab/>
        <w:t>Extended LADN information +CELADN</w:t>
      </w:r>
      <w:bookmarkEnd w:id="4669"/>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8E5E16">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8E5E16">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8E5E16">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8E5E16">
            <w:pPr>
              <w:keepNext/>
              <w:keepLines/>
              <w:spacing w:after="0"/>
              <w:rPr>
                <w:rFonts w:ascii="Arial" w:eastAsia="DengXian" w:hAnsi="Arial"/>
                <w:sz w:val="18"/>
              </w:rPr>
            </w:pPr>
          </w:p>
        </w:tc>
      </w:tr>
      <w:tr w:rsidR="00FF0D32" w:rsidRPr="00C44D1B" w14:paraId="79465F9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8E5E16">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lastRenderedPageBreak/>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670" w:name="_CR10_1_62"/>
      <w:bookmarkStart w:id="4671" w:name="_Toc20207702"/>
      <w:bookmarkStart w:id="4672" w:name="_Toc27579585"/>
      <w:bookmarkStart w:id="4673" w:name="_Toc36116165"/>
      <w:bookmarkStart w:id="4674" w:name="_Toc45215046"/>
      <w:bookmarkStart w:id="4675" w:name="_Toc51866814"/>
      <w:bookmarkStart w:id="4676" w:name="_Toc218776785"/>
      <w:bookmarkEnd w:id="4670"/>
      <w:r w:rsidRPr="00C44D1B">
        <w:rPr>
          <w:lang w:val="fr-FR"/>
        </w:rPr>
        <w:t>10.1.62</w:t>
      </w:r>
      <w:r w:rsidRPr="00C44D1B">
        <w:rPr>
          <w:lang w:val="fr-FR"/>
        </w:rPr>
        <w:tab/>
        <w:t>5GS NSSAI setting +C5GNSSAI</w:t>
      </w:r>
      <w:bookmarkEnd w:id="4671"/>
      <w:bookmarkEnd w:id="4672"/>
      <w:bookmarkEnd w:id="4673"/>
      <w:bookmarkEnd w:id="4674"/>
      <w:bookmarkEnd w:id="4675"/>
      <w:bookmarkEnd w:id="4676"/>
    </w:p>
    <w:p w14:paraId="4A847A71" w14:textId="77777777" w:rsidR="00AC408E" w:rsidRPr="00C44D1B" w:rsidRDefault="00AC408E" w:rsidP="00AC408E">
      <w:pPr>
        <w:pStyle w:val="TH"/>
        <w:rPr>
          <w:lang w:val="fr-FR"/>
        </w:rPr>
      </w:pPr>
      <w:bookmarkStart w:id="4677" w:name="_CRTable10_1_621"/>
      <w:r w:rsidRPr="00C44D1B">
        <w:rPr>
          <w:lang w:val="fr-FR"/>
        </w:rPr>
        <w:t>Table </w:t>
      </w:r>
      <w:bookmarkEnd w:id="4677"/>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678"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679" w:name="_MCCTEMPBM_CRPT80112444___7" w:colFirst="0" w:colLast="0"/>
            <w:bookmarkEnd w:id="4678"/>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680" w:name="_MCCTEMPBM_CRPT80112445___7" w:colFirst="0" w:colLast="0"/>
            <w:bookmarkEnd w:id="4679"/>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681" w:name="_MCCTEMPBM_CRPT80112446___7"/>
            <w:bookmarkEnd w:id="4680"/>
            <w:r w:rsidRPr="00C44D1B">
              <w:rPr>
                <w:color w:val="000000"/>
              </w:rPr>
              <w:br w:type="page"/>
            </w:r>
            <w:r w:rsidRPr="00C44D1B">
              <w:rPr>
                <w:rFonts w:ascii="Courier New" w:hAnsi="Courier New"/>
                <w:color w:val="000000"/>
              </w:rPr>
              <w:t>+C5GNSSAI=?</w:t>
            </w:r>
            <w:bookmarkEnd w:id="4681"/>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682"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682"/>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683" w:name="_MCCTEMPBM_CRPT80112448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83"/>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684"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685" w:name="_MCCTEMPBM_CRPT80112450___7"/>
      <w:bookmarkEnd w:id="4684"/>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686" w:name="_MCCTEMPBM_CRPT80112451___3"/>
      <w:bookmarkEnd w:id="4685"/>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686"/>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687" w:name="_CR10_1_63"/>
      <w:bookmarkStart w:id="4688" w:name="_Toc20207703"/>
      <w:bookmarkStart w:id="4689" w:name="_Toc27579586"/>
      <w:bookmarkStart w:id="4690" w:name="_Toc36116166"/>
      <w:bookmarkStart w:id="4691" w:name="_Toc45215047"/>
      <w:bookmarkStart w:id="4692" w:name="_Toc51866815"/>
      <w:bookmarkStart w:id="4693" w:name="_Toc218776786"/>
      <w:bookmarkEnd w:id="4687"/>
      <w:r w:rsidRPr="00C44D1B">
        <w:t>10.1.63</w:t>
      </w:r>
      <w:r w:rsidRPr="00C44D1B">
        <w:tab/>
        <w:t>5GS NSSAI read dynamic parameters +C5GNSSAIRDP</w:t>
      </w:r>
      <w:bookmarkEnd w:id="4688"/>
      <w:bookmarkEnd w:id="4689"/>
      <w:bookmarkEnd w:id="4690"/>
      <w:bookmarkEnd w:id="4691"/>
      <w:bookmarkEnd w:id="4692"/>
      <w:bookmarkEnd w:id="4693"/>
    </w:p>
    <w:p w14:paraId="44582E6F" w14:textId="77777777" w:rsidR="00AC408E" w:rsidRPr="00C44D1B" w:rsidRDefault="00AC408E" w:rsidP="00AC408E">
      <w:pPr>
        <w:pStyle w:val="TH"/>
        <w:rPr>
          <w:lang w:val="fr-FR"/>
        </w:rPr>
      </w:pPr>
      <w:bookmarkStart w:id="4694" w:name="_CRTable10_1_631"/>
      <w:r w:rsidRPr="00C44D1B">
        <w:rPr>
          <w:lang w:val="fr-FR"/>
        </w:rPr>
        <w:t>Table </w:t>
      </w:r>
      <w:bookmarkEnd w:id="4694"/>
      <w:r w:rsidRPr="00C44D1B">
        <w:rPr>
          <w:lang w:val="fr-FR"/>
        </w:rPr>
        <w:t>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695"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696" w:name="_MCCTEMPBM_CRPT80112453___7" w:colFirst="0" w:colLast="1"/>
            <w:bookmarkEnd w:id="4695"/>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w:t>
            </w:r>
            <w:r w:rsidRPr="00C44D1B">
              <w:rPr>
                <w:rFonts w:ascii="Courier New" w:hAnsi="Courier New" w:cs="Courier New"/>
                <w:lang w:val="fr-FR"/>
              </w:rPr>
              <w:lastRenderedPageBreak/>
              <w:t>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697" w:name="_MCCTEMPBM_CRPT80112454___7"/>
            <w:bookmarkEnd w:id="4696"/>
            <w:r w:rsidRPr="00C44D1B">
              <w:rPr>
                <w:color w:val="000000"/>
              </w:rPr>
              <w:lastRenderedPageBreak/>
              <w:br w:type="page"/>
            </w:r>
            <w:r w:rsidRPr="00C44D1B">
              <w:rPr>
                <w:rFonts w:ascii="Courier New" w:hAnsi="Courier New"/>
                <w:color w:val="000000"/>
              </w:rPr>
              <w:t>+C5GNSSAIRDP=?</w:t>
            </w:r>
            <w:bookmarkEnd w:id="4697"/>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698"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698"/>
          </w:p>
        </w:tc>
      </w:tr>
    </w:tbl>
    <w:p w14:paraId="6B317DB4" w14:textId="77777777" w:rsidR="00AC408E" w:rsidRPr="00C44D1B" w:rsidRDefault="00AC408E" w:rsidP="00AC408E">
      <w:pPr>
        <w:rPr>
          <w:b/>
          <w:color w:val="000000"/>
        </w:rPr>
      </w:pPr>
      <w:bookmarkStart w:id="4699" w:name="_MCCTEMPBM_CRPT80112456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700" w:name="_MCCTEMPBM_CRPT80112457___7"/>
      <w:bookmarkEnd w:id="4699"/>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700"/>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701" w:name="_MCCTEMPBM_CRPT80112458___5"/>
      <w:r w:rsidRPr="00C44D1B">
        <w:rPr>
          <w:b/>
          <w:color w:val="000000"/>
        </w:rPr>
        <w:t>Defined values</w:t>
      </w:r>
    </w:p>
    <w:p w14:paraId="4FCC4472" w14:textId="77777777" w:rsidR="00AC408E" w:rsidRPr="00C44D1B" w:rsidRDefault="00AC408E" w:rsidP="00AC408E">
      <w:pPr>
        <w:pStyle w:val="B1"/>
      </w:pPr>
      <w:bookmarkStart w:id="4702" w:name="_MCCTEMPBM_CRPT80112459___7"/>
      <w:bookmarkEnd w:id="4701"/>
      <w:r w:rsidRPr="00C44D1B">
        <w:rPr>
          <w:rFonts w:ascii="Courier New" w:hAnsi="Courier New" w:cs="Courier New"/>
        </w:rPr>
        <w:t>&lt;nssai_type&gt;</w:t>
      </w:r>
      <w:r w:rsidRPr="00C44D1B">
        <w:t>: integer type; specifies the type of NSSAI to be returned.</w:t>
      </w:r>
    </w:p>
    <w:bookmarkEnd w:id="4702"/>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703"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lastRenderedPageBreak/>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704" w:name="_MCCTEMPBM_CRPT80112461___3"/>
      <w:bookmarkEnd w:id="4703"/>
      <w:r w:rsidRPr="00C44D1B">
        <w:t>where cause is a cause value according to 3GPP TS 24.501 [161] table 9.11.3.46.1.</w:t>
      </w:r>
    </w:p>
    <w:p w14:paraId="7DA60F6A" w14:textId="2D5FBA3D" w:rsidR="00AC408E" w:rsidRPr="00C44D1B" w:rsidRDefault="00AC408E" w:rsidP="00AC408E">
      <w:pPr>
        <w:pStyle w:val="B1"/>
      </w:pPr>
      <w:bookmarkStart w:id="4705" w:name="_MCCTEMPBM_CRPT80112462___7"/>
      <w:bookmarkEnd w:id="4704"/>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706" w:name="_MCCTEMPBM_CRPT80112463___3"/>
      <w:bookmarkEnd w:id="4705"/>
      <w:r w:rsidRPr="00C44D1B">
        <w:t>where cause is a cause value according to 3GPP TS 24.501 [161] table 9.11.3.46.1.</w:t>
      </w:r>
    </w:p>
    <w:p w14:paraId="259B2B8E" w14:textId="1A07E6D0" w:rsidR="00AC408E" w:rsidRPr="00C44D1B" w:rsidRDefault="00AC408E" w:rsidP="00AC408E">
      <w:pPr>
        <w:pStyle w:val="B1"/>
      </w:pPr>
      <w:bookmarkStart w:id="4707" w:name="_MCCTEMPBM_CRPT80112464___7"/>
      <w:bookmarkEnd w:id="4706"/>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lastRenderedPageBreak/>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708" w:name="_MCCTEMPBM_CRPT80112465___5"/>
      <w:bookmarkEnd w:id="4707"/>
      <w:r w:rsidRPr="00C44D1B">
        <w:rPr>
          <w:b/>
          <w:color w:val="000000"/>
        </w:rPr>
        <w:t>Implementation</w:t>
      </w:r>
    </w:p>
    <w:bookmarkEnd w:id="4708"/>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709" w:name="_CR10_1_64"/>
      <w:bookmarkStart w:id="4710" w:name="_Toc20207704"/>
      <w:bookmarkStart w:id="4711" w:name="_Toc27579587"/>
      <w:bookmarkStart w:id="4712" w:name="_Toc36116167"/>
      <w:bookmarkStart w:id="4713" w:name="_Toc45215048"/>
      <w:bookmarkStart w:id="4714" w:name="_Toc51866816"/>
      <w:bookmarkStart w:id="4715" w:name="_Toc218776787"/>
      <w:bookmarkEnd w:id="4709"/>
      <w:r w:rsidRPr="00C44D1B">
        <w:t>10.1.64</w:t>
      </w:r>
      <w:r w:rsidRPr="00C44D1B">
        <w:tab/>
        <w:t>5GS Preferred NSSAI +C5GPNSSAI</w:t>
      </w:r>
      <w:bookmarkEnd w:id="4710"/>
      <w:bookmarkEnd w:id="4711"/>
      <w:bookmarkEnd w:id="4712"/>
      <w:bookmarkEnd w:id="4713"/>
      <w:bookmarkEnd w:id="4714"/>
      <w:bookmarkEnd w:id="4715"/>
    </w:p>
    <w:p w14:paraId="284CE751" w14:textId="77777777" w:rsidR="00C47FDA" w:rsidRPr="00C44D1B" w:rsidRDefault="00C47FDA" w:rsidP="00C47FDA">
      <w:pPr>
        <w:pStyle w:val="TH"/>
        <w:rPr>
          <w:lang w:val="fr-FR"/>
        </w:rPr>
      </w:pPr>
      <w:bookmarkStart w:id="4716" w:name="_CRTable10_1_641"/>
      <w:r w:rsidRPr="00C44D1B">
        <w:rPr>
          <w:lang w:val="fr-FR"/>
        </w:rPr>
        <w:t>Table </w:t>
      </w:r>
      <w:bookmarkEnd w:id="4716"/>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717"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718" w:name="_MCCTEMPBM_CRPT80112467___7" w:colFirst="0" w:colLast="0"/>
            <w:bookmarkEnd w:id="4717"/>
            <w:r w:rsidRPr="00C44D1B">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719" w:name="_MCCTEMPBM_CRPT80112468___7"/>
            <w:bookmarkEnd w:id="4718"/>
            <w:r w:rsidRPr="00C44D1B">
              <w:rPr>
                <w:rFonts w:ascii="Courier New" w:hAnsi="Courier New"/>
              </w:rPr>
              <w:t>+C5GPNSSAI=?</w:t>
            </w:r>
            <w:bookmarkEnd w:id="4719"/>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720"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720"/>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721"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721"/>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722"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723" w:name="_MCCTEMPBM_CRPT80112472___7"/>
      <w:bookmarkEnd w:id="4722"/>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724" w:name="_MCCTEMPBM_CRPT80112473___2"/>
      <w:bookmarkEnd w:id="4723"/>
      <w:r w:rsidRPr="00C44D1B">
        <w:t>If the value is an empty string (""), no preferred NSSAI for 3GPP access is stored in the MT.</w:t>
      </w:r>
    </w:p>
    <w:p w14:paraId="2FE36E4A" w14:textId="3ED8D805" w:rsidR="00C47FDA" w:rsidRPr="00C44D1B" w:rsidRDefault="00C47FDA" w:rsidP="00C47FDA">
      <w:pPr>
        <w:pStyle w:val="B1"/>
      </w:pPr>
      <w:bookmarkStart w:id="4725" w:name="_MCCTEMPBM_CRPT80112474___7"/>
      <w:bookmarkEnd w:id="4724"/>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725"/>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726" w:name="_CR10_1_65"/>
      <w:bookmarkStart w:id="4727" w:name="_Toc20207705"/>
      <w:bookmarkStart w:id="4728" w:name="_Toc27579588"/>
      <w:bookmarkStart w:id="4729" w:name="_Toc36116168"/>
      <w:bookmarkStart w:id="4730" w:name="_Toc45215049"/>
      <w:bookmarkStart w:id="4731" w:name="_Toc51866817"/>
      <w:bookmarkStart w:id="4732" w:name="_Toc218776788"/>
      <w:bookmarkEnd w:id="4726"/>
      <w:r w:rsidRPr="00C44D1B">
        <w:lastRenderedPageBreak/>
        <w:t>10.1.65</w:t>
      </w:r>
      <w:r w:rsidRPr="00C44D1B">
        <w:tab/>
        <w:t>Indicating the selected PLMN for access to restricted local operator services (RLOS) +CRLOSP</w:t>
      </w:r>
      <w:bookmarkEnd w:id="4727"/>
      <w:bookmarkEnd w:id="4728"/>
      <w:bookmarkEnd w:id="4729"/>
      <w:bookmarkEnd w:id="4730"/>
      <w:bookmarkEnd w:id="4731"/>
      <w:bookmarkEnd w:id="4732"/>
    </w:p>
    <w:p w14:paraId="564D4787" w14:textId="77777777" w:rsidR="008F2530" w:rsidRPr="00C44D1B" w:rsidRDefault="008F2530" w:rsidP="008F2530">
      <w:pPr>
        <w:pStyle w:val="TH"/>
      </w:pPr>
      <w:bookmarkStart w:id="4733" w:name="_CRTable10_1_651"/>
      <w:r w:rsidRPr="00C44D1B">
        <w:t>Table </w:t>
      </w:r>
      <w:bookmarkEnd w:id="4733"/>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734"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735" w:name="_MCCTEMPBM_CRPT80112476___7" w:colFirst="0" w:colLast="0"/>
            <w:bookmarkEnd w:id="4734"/>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736" w:name="_MCCTEMPBM_CRPT80112477___7"/>
            <w:bookmarkEnd w:id="4735"/>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736"/>
          </w:p>
        </w:tc>
        <w:tc>
          <w:tcPr>
            <w:tcW w:w="4614" w:type="dxa"/>
          </w:tcPr>
          <w:p w14:paraId="5A8EC05E" w14:textId="77777777" w:rsidR="008F2530" w:rsidRPr="00C44D1B" w:rsidRDefault="008F2530" w:rsidP="003921F3">
            <w:pPr>
              <w:spacing w:after="20"/>
              <w:rPr>
                <w:rFonts w:ascii="Courier New" w:hAnsi="Courier New"/>
              </w:rPr>
            </w:pPr>
            <w:bookmarkStart w:id="4737"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37"/>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738"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738"/>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739"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740" w:name="_MCCTEMPBM_CRPT80112482___7"/>
      <w:bookmarkEnd w:id="4739"/>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741" w:name="_MCCTEMPBM_CRPT80112483___2"/>
      <w:bookmarkEnd w:id="4740"/>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742" w:name="_MCCTEMPBM_CRPT80112484___7"/>
      <w:bookmarkEnd w:id="4741"/>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742"/>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743" w:name="_CR10_1_66"/>
      <w:bookmarkStart w:id="4744" w:name="_Toc45215050"/>
      <w:bookmarkStart w:id="4745" w:name="_Toc51866818"/>
      <w:bookmarkStart w:id="4746" w:name="_Toc20207706"/>
      <w:bookmarkStart w:id="4747" w:name="_Toc27579589"/>
      <w:bookmarkStart w:id="4748" w:name="_Toc36116169"/>
      <w:bookmarkStart w:id="4749" w:name="_Toc218776789"/>
      <w:bookmarkEnd w:id="4743"/>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744"/>
      <w:bookmarkEnd w:id="4745"/>
      <w:bookmarkEnd w:id="4749"/>
    </w:p>
    <w:p w14:paraId="0B3946E0" w14:textId="77777777" w:rsidR="00682E84" w:rsidRPr="00C44D1B" w:rsidRDefault="00682E84" w:rsidP="00682E84">
      <w:pPr>
        <w:pStyle w:val="TH"/>
      </w:pPr>
      <w:bookmarkStart w:id="4750" w:name="_CRTable10_1_661"/>
      <w:r w:rsidRPr="00C44D1B">
        <w:t>Table </w:t>
      </w:r>
      <w:bookmarkEnd w:id="4750"/>
      <w:r w:rsidRPr="00C44D1B">
        <w:t>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751"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752" w:name="_MCCTEMPBM_CRPT80112486___7" w:colFirst="0" w:colLast="0"/>
            <w:bookmarkEnd w:id="4751"/>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753" w:name="_MCCTEMPBM_CRPT80112487___7" w:colFirst="0" w:colLast="1"/>
            <w:bookmarkEnd w:id="4752"/>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754" w:name="_MCCTEMPBM_CRPT80112488___7"/>
            <w:bookmarkEnd w:id="4753"/>
            <w:r w:rsidRPr="00C44D1B">
              <w:rPr>
                <w:rFonts w:ascii="Courier New" w:hAnsi="Courier New"/>
                <w:color w:val="000000"/>
              </w:rPr>
              <w:t>+CGLNKPF=?</w:t>
            </w:r>
            <w:bookmarkEnd w:id="4754"/>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755"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755"/>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756" w:name="_MCCTEMPBM_CRPT80112490___5"/>
      <w:r w:rsidRPr="00C44D1B">
        <w:rPr>
          <w:b/>
          <w:color w:val="000000"/>
        </w:rPr>
        <w:lastRenderedPageBreak/>
        <w:t>Description</w:t>
      </w:r>
    </w:p>
    <w:p w14:paraId="6706D146" w14:textId="77777777" w:rsidR="004459A6" w:rsidRPr="00C44D1B" w:rsidRDefault="004459A6" w:rsidP="004459A6">
      <w:pPr>
        <w:rPr>
          <w:color w:val="000000"/>
        </w:rPr>
      </w:pPr>
      <w:bookmarkStart w:id="4757" w:name="_MCCTEMPBM_CRPT80112491___7"/>
      <w:bookmarkEnd w:id="4756"/>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758" w:name="_MCCTEMPBM_CRPT80112492___2"/>
      <w:bookmarkEnd w:id="4757"/>
      <w:r w:rsidRPr="00C44D1B">
        <w:rPr>
          <w:color w:val="000000"/>
        </w:rPr>
        <w:t>-</w:t>
      </w:r>
      <w:r w:rsidRPr="00C44D1B">
        <w:rPr>
          <w:color w:val="000000"/>
        </w:rPr>
        <w:tab/>
        <w:t xml:space="preserve">which is linked to the </w:t>
      </w:r>
      <w:r w:rsidRPr="00C44D1B">
        <w:t>new packet filter(s) to be are added; or</w:t>
      </w:r>
    </w:p>
    <w:bookmarkEnd w:id="4758"/>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759"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759"/>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760"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761" w:name="_MCCTEMPBM_CRPT80112495___7"/>
      <w:bookmarkEnd w:id="4760"/>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61"/>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762" w:name="_MCCTEMPBM_CRPT80112496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763" w:name="_CR10_1_67"/>
      <w:bookmarkStart w:id="4764" w:name="_Toc45215051"/>
      <w:bookmarkStart w:id="4765" w:name="_Toc51866819"/>
      <w:bookmarkStart w:id="4766" w:name="_Toc218776790"/>
      <w:bookmarkEnd w:id="4762"/>
      <w:bookmarkEnd w:id="4763"/>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764"/>
      <w:bookmarkEnd w:id="4765"/>
      <w:bookmarkEnd w:id="4766"/>
    </w:p>
    <w:p w14:paraId="5F54B2AB" w14:textId="77777777" w:rsidR="00682E84" w:rsidRPr="00C44D1B" w:rsidRDefault="00682E84" w:rsidP="00682E84">
      <w:pPr>
        <w:pStyle w:val="TH"/>
      </w:pPr>
      <w:bookmarkStart w:id="4767" w:name="_CRTable10_1_671"/>
      <w:r w:rsidRPr="00C44D1B">
        <w:t>Table </w:t>
      </w:r>
      <w:bookmarkEnd w:id="4767"/>
      <w:r w:rsidRPr="00C44D1B">
        <w:t>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768"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769" w:name="_MCCTEMPBM_CRPT80112498___7" w:colFirst="0" w:colLast="0"/>
            <w:bookmarkEnd w:id="4768"/>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770" w:name="_MCCTEMPBM_CRPT80112499___7" w:colFirst="0" w:colLast="1"/>
            <w:bookmarkEnd w:id="4769"/>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771" w:name="_MCCTEMPBM_CRPT80112500___7"/>
            <w:bookmarkEnd w:id="4770"/>
            <w:r w:rsidRPr="00C44D1B">
              <w:rPr>
                <w:rFonts w:ascii="Courier New" w:hAnsi="Courier New"/>
                <w:color w:val="000000"/>
              </w:rPr>
              <w:t>+CGDELPF=?</w:t>
            </w:r>
            <w:bookmarkEnd w:id="4771"/>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772"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772"/>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773" w:name="_MCCTEMPBM_CRPT80112502___5"/>
      <w:r w:rsidRPr="00C44D1B">
        <w:rPr>
          <w:b/>
          <w:color w:val="000000"/>
        </w:rPr>
        <w:t>Description</w:t>
      </w:r>
    </w:p>
    <w:p w14:paraId="29D88D22" w14:textId="7FA26A05" w:rsidR="00682E84" w:rsidRPr="00C44D1B" w:rsidRDefault="00682E84" w:rsidP="00682E84">
      <w:bookmarkStart w:id="4774" w:name="_MCCTEMPBM_CRPT80112503___7"/>
      <w:bookmarkEnd w:id="4773"/>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lastRenderedPageBreak/>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774"/>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775"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776" w:name="_MCCTEMPBM_CRPT80112505___7"/>
      <w:bookmarkEnd w:id="4775"/>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76"/>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777"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778" w:name="_MCCTEMPBM_CRPT80112507___5"/>
      <w:bookmarkEnd w:id="4777"/>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779" w:name="_CR10_1_68"/>
      <w:bookmarkStart w:id="4780" w:name="_Toc51866820"/>
      <w:bookmarkStart w:id="4781" w:name="_Toc45215052"/>
      <w:bookmarkStart w:id="4782" w:name="_Toc218776791"/>
      <w:bookmarkEnd w:id="4778"/>
      <w:bookmarkEnd w:id="4779"/>
      <w:r w:rsidRPr="00C44D1B">
        <w:t>10.1.68</w:t>
      </w:r>
      <w:r w:rsidRPr="00C44D1B">
        <w:tab/>
        <w:t>Bit rate recommendation request +CGBRRREQ</w:t>
      </w:r>
      <w:bookmarkEnd w:id="4780"/>
      <w:bookmarkEnd w:id="4782"/>
    </w:p>
    <w:p w14:paraId="6F1B96BE" w14:textId="77777777" w:rsidR="007C51CD" w:rsidRPr="00C44D1B" w:rsidRDefault="007C51CD" w:rsidP="007C51CD">
      <w:pPr>
        <w:pStyle w:val="TH"/>
      </w:pPr>
      <w:bookmarkStart w:id="4783" w:name="_CRTable10_1_681"/>
      <w:r w:rsidRPr="00C44D1B">
        <w:t>Table </w:t>
      </w:r>
      <w:bookmarkEnd w:id="4783"/>
      <w:r w:rsidRPr="00C44D1B">
        <w:t>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784"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785" w:name="_MCCTEMPBM_CRPT80112509___7"/>
            <w:bookmarkEnd w:id="4784"/>
            <w:r w:rsidRPr="00C44D1B">
              <w:rPr>
                <w:rFonts w:ascii="Courier New" w:hAnsi="Courier New"/>
              </w:rPr>
              <w:t>+CGBRRREQ=?</w:t>
            </w:r>
            <w:bookmarkEnd w:id="4785"/>
          </w:p>
        </w:tc>
        <w:tc>
          <w:tcPr>
            <w:tcW w:w="3737" w:type="dxa"/>
          </w:tcPr>
          <w:p w14:paraId="3DC7B3EC" w14:textId="77777777" w:rsidR="007C51CD" w:rsidRPr="00C44D1B" w:rsidRDefault="007C51CD" w:rsidP="00D513E5">
            <w:pPr>
              <w:spacing w:after="20"/>
              <w:rPr>
                <w:rFonts w:ascii="Courier New" w:hAnsi="Courier New"/>
              </w:rPr>
            </w:pPr>
            <w:bookmarkStart w:id="4786"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786"/>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787"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87"/>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788"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788"/>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lastRenderedPageBreak/>
        <w:t>Optional.</w:t>
      </w:r>
    </w:p>
    <w:p w14:paraId="681F1FD5" w14:textId="77777777" w:rsidR="007C51CD" w:rsidRPr="00C44D1B" w:rsidRDefault="007C51CD" w:rsidP="00E26141">
      <w:pPr>
        <w:pStyle w:val="Heading3"/>
      </w:pPr>
      <w:bookmarkStart w:id="4789" w:name="_CR10_1_69"/>
      <w:bookmarkStart w:id="4790" w:name="_Toc51866821"/>
      <w:bookmarkStart w:id="4791" w:name="_Toc218776792"/>
      <w:bookmarkEnd w:id="4789"/>
      <w:r w:rsidRPr="00C44D1B">
        <w:t>10.1.69</w:t>
      </w:r>
      <w:r w:rsidRPr="00C44D1B">
        <w:tab/>
        <w:t>Bit rate recommendation reporting +CGBRRREP</w:t>
      </w:r>
      <w:bookmarkEnd w:id="4790"/>
      <w:bookmarkEnd w:id="4791"/>
    </w:p>
    <w:p w14:paraId="0D150CCB" w14:textId="77777777" w:rsidR="007C51CD" w:rsidRPr="00C44D1B" w:rsidRDefault="007C51CD" w:rsidP="007C51CD">
      <w:pPr>
        <w:pStyle w:val="TH"/>
      </w:pPr>
      <w:bookmarkStart w:id="4792" w:name="_CRTable10_1_691"/>
      <w:r w:rsidRPr="00C44D1B">
        <w:t>Table </w:t>
      </w:r>
      <w:bookmarkEnd w:id="4792"/>
      <w:r w:rsidRPr="00C44D1B">
        <w:t>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793"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794" w:name="_MCCTEMPBM_CRPT80112514___7" w:colFirst="0" w:colLast="0"/>
            <w:bookmarkEnd w:id="4793"/>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795" w:name="_MCCTEMPBM_CRPT80112515___7"/>
            <w:bookmarkEnd w:id="4794"/>
            <w:r w:rsidRPr="00C44D1B">
              <w:rPr>
                <w:rFonts w:ascii="Courier New" w:hAnsi="Courier New"/>
              </w:rPr>
              <w:t>+CGBRRREP=?</w:t>
            </w:r>
            <w:bookmarkEnd w:id="4795"/>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796"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796"/>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797"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97"/>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798" w:name="_MCCTEMPBM_CRPT80112518___7"/>
      <w:r w:rsidRPr="00C44D1B">
        <w:rPr>
          <w:rFonts w:ascii="Courier New" w:hAnsi="Courier New"/>
        </w:rPr>
        <w:t>&lt;reporting&gt;</w:t>
      </w:r>
      <w:r w:rsidRPr="00C44D1B">
        <w:t>: integer type.</w:t>
      </w:r>
    </w:p>
    <w:bookmarkEnd w:id="4798"/>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799"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799"/>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800"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800"/>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801" w:name="_MCCTEMPBM_CRPT80112521___7"/>
      <w:r w:rsidRPr="00C44D1B">
        <w:rPr>
          <w:rFonts w:ascii="Courier New" w:hAnsi="Courier New"/>
        </w:rPr>
        <w:lastRenderedPageBreak/>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801"/>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802" w:name="_CR10_1_70"/>
      <w:bookmarkStart w:id="4803" w:name="_Toc51866822"/>
      <w:bookmarkStart w:id="4804" w:name="_Toc218776793"/>
      <w:bookmarkEnd w:id="4802"/>
      <w:r w:rsidRPr="00C44D1B">
        <w:t>10.1.70</w:t>
      </w:r>
      <w:r w:rsidRPr="00C44D1B">
        <w:tab/>
        <w:t>5GS ATSSS Rules read dynamic parameters +C5GATSSSRRDP</w:t>
      </w:r>
      <w:bookmarkEnd w:id="4804"/>
    </w:p>
    <w:p w14:paraId="61380B76" w14:textId="77777777" w:rsidR="004A55FD" w:rsidRPr="00C44D1B" w:rsidRDefault="004A55FD" w:rsidP="004A55FD">
      <w:pPr>
        <w:pStyle w:val="TH"/>
        <w:rPr>
          <w:lang w:val="fr-FR"/>
        </w:rPr>
      </w:pPr>
      <w:bookmarkStart w:id="4805" w:name="_CRTable10_1_701"/>
      <w:r w:rsidRPr="00C44D1B">
        <w:rPr>
          <w:lang w:val="fr-FR"/>
        </w:rPr>
        <w:t>Table </w:t>
      </w:r>
      <w:bookmarkEnd w:id="4805"/>
      <w:r w:rsidRPr="00C44D1B">
        <w:rPr>
          <w:lang w:val="fr-FR"/>
        </w:rPr>
        <w:t>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806"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807" w:name="_MCCTEMPBM_CRPT80112523___7" w:colFirst="0" w:colLast="1"/>
            <w:bookmarkEnd w:id="4806"/>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808" w:name="_MCCTEMPBM_CRPT80112524___7"/>
            <w:bookmarkEnd w:id="4807"/>
            <w:r w:rsidRPr="00C44D1B">
              <w:rPr>
                <w:color w:val="000000"/>
              </w:rPr>
              <w:br w:type="page"/>
            </w:r>
            <w:r w:rsidRPr="00C44D1B">
              <w:rPr>
                <w:rFonts w:ascii="Courier New" w:hAnsi="Courier New"/>
                <w:color w:val="000000"/>
              </w:rPr>
              <w:t>+C5GATSSSRRDP=?</w:t>
            </w:r>
            <w:bookmarkEnd w:id="4808"/>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809"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09"/>
          </w:p>
        </w:tc>
      </w:tr>
    </w:tbl>
    <w:p w14:paraId="48B2338B" w14:textId="77777777" w:rsidR="004A55FD" w:rsidRPr="00C44D1B" w:rsidRDefault="004A55FD" w:rsidP="004A55FD">
      <w:pPr>
        <w:rPr>
          <w:b/>
          <w:color w:val="000000"/>
        </w:rPr>
      </w:pPr>
      <w:bookmarkStart w:id="4810"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811" w:name="_MCCTEMPBM_CRPT80112527___7"/>
      <w:bookmarkEnd w:id="4810"/>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812" w:name="_MCCTEMPBM_CRPT80112528___5"/>
      <w:bookmarkEnd w:id="4811"/>
      <w:r w:rsidRPr="00C44D1B">
        <w:rPr>
          <w:b/>
          <w:color w:val="000000"/>
        </w:rPr>
        <w:t>Defined values</w:t>
      </w:r>
    </w:p>
    <w:p w14:paraId="3EBF3268" w14:textId="77777777" w:rsidR="004A55FD" w:rsidRPr="00C44D1B" w:rsidRDefault="004A55FD" w:rsidP="004A55FD">
      <w:pPr>
        <w:pStyle w:val="B1"/>
      </w:pPr>
      <w:bookmarkStart w:id="4813" w:name="_MCCTEMPBM_CRPT80112529___7"/>
      <w:bookmarkEnd w:id="4812"/>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814" w:name="_MCCTEMPBM_CRPT80112530___5"/>
      <w:bookmarkEnd w:id="4813"/>
      <w:r w:rsidRPr="00C44D1B">
        <w:rPr>
          <w:b/>
          <w:color w:val="000000"/>
        </w:rPr>
        <w:t>Implementation</w:t>
      </w:r>
    </w:p>
    <w:bookmarkEnd w:id="4814"/>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815" w:name="_CR10_1_71"/>
      <w:bookmarkStart w:id="4816" w:name="_Toc218776794"/>
      <w:bookmarkEnd w:id="4815"/>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816"/>
    </w:p>
    <w:p w14:paraId="1C5EDABB" w14:textId="77777777" w:rsidR="004A55FD" w:rsidRPr="00C44D1B" w:rsidRDefault="004A55FD" w:rsidP="004A55FD">
      <w:pPr>
        <w:pStyle w:val="TH"/>
        <w:rPr>
          <w:lang w:val="fr-FR"/>
        </w:rPr>
      </w:pPr>
      <w:bookmarkStart w:id="4817" w:name="_CRTable10_1_711"/>
      <w:r w:rsidRPr="00C44D1B">
        <w:rPr>
          <w:lang w:val="fr-FR"/>
        </w:rPr>
        <w:t>Table </w:t>
      </w:r>
      <w:bookmarkEnd w:id="4817"/>
      <w:r w:rsidRPr="00C44D1B">
        <w:rPr>
          <w:lang w:val="fr-FR"/>
        </w:rPr>
        <w:t>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818"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819" w:name="_MCCTEMPBM_CRPT80112532___7" w:colFirst="0" w:colLast="1"/>
            <w:bookmarkEnd w:id="4818"/>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w:t>
            </w:r>
            <w:r w:rsidRPr="006B696F">
              <w:rPr>
                <w:rFonts w:ascii="Courier New" w:hAnsi="Courier New"/>
                <w:color w:val="000000"/>
                <w:lang w:val="sv-SE"/>
              </w:rPr>
              <w:t>C5GNSFIRDP</w:t>
            </w:r>
            <w:r w:rsidRPr="006B696F">
              <w:rPr>
                <w:rFonts w:ascii="Courier New" w:hAnsi="Courier New" w:cs="Courier New"/>
                <w:lang w:val="sv-SE"/>
              </w:rPr>
              <w:t>: &lt;cid&gt;[,&lt;NSFI-l&gt;,&lt;NSFI-c&gt;]]</w:t>
            </w:r>
          </w:p>
          <w:p w14:paraId="4BBCD827"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[&lt;CR&gt;&lt;LF&gt;+</w:t>
            </w:r>
            <w:r w:rsidRPr="006B696F">
              <w:rPr>
                <w:lang w:val="sv-SE"/>
              </w:rPr>
              <w:t xml:space="preserve"> </w:t>
            </w:r>
            <w:r w:rsidRPr="006B696F">
              <w:rPr>
                <w:rFonts w:ascii="Courier New" w:hAnsi="Courier New" w:cs="Courier New"/>
                <w:lang w:val="sv-SE"/>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820" w:name="_MCCTEMPBM_CRPT80112533___7"/>
            <w:bookmarkEnd w:id="4819"/>
            <w:r w:rsidRPr="00C44D1B">
              <w:rPr>
                <w:color w:val="000000"/>
              </w:rPr>
              <w:lastRenderedPageBreak/>
              <w:br w:type="page"/>
            </w:r>
            <w:r w:rsidRPr="00C44D1B">
              <w:rPr>
                <w:rFonts w:ascii="Courier New" w:hAnsi="Courier New"/>
                <w:color w:val="000000"/>
              </w:rPr>
              <w:t>+C5GNSFIRDP=?</w:t>
            </w:r>
            <w:bookmarkEnd w:id="4820"/>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821"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21"/>
          </w:p>
        </w:tc>
      </w:tr>
    </w:tbl>
    <w:p w14:paraId="47DDDC5D" w14:textId="77777777" w:rsidR="004A55FD" w:rsidRPr="00C44D1B" w:rsidRDefault="004A55FD" w:rsidP="004A55FD">
      <w:pPr>
        <w:rPr>
          <w:b/>
          <w:color w:val="000000"/>
        </w:rPr>
      </w:pPr>
      <w:bookmarkStart w:id="4822"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823" w:name="_MCCTEMPBM_CRPT80112536___7"/>
      <w:bookmarkEnd w:id="4822"/>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824" w:name="_MCCTEMPBM_CRPT80112537___5"/>
      <w:bookmarkEnd w:id="4823"/>
      <w:r w:rsidRPr="00C44D1B">
        <w:rPr>
          <w:b/>
          <w:color w:val="000000"/>
        </w:rPr>
        <w:t>Defined values</w:t>
      </w:r>
    </w:p>
    <w:p w14:paraId="3B3F2ADF" w14:textId="77777777" w:rsidR="004A55FD" w:rsidRPr="00C44D1B" w:rsidRDefault="004A55FD" w:rsidP="004A55FD">
      <w:pPr>
        <w:pStyle w:val="B1"/>
      </w:pPr>
      <w:bookmarkStart w:id="4825" w:name="_MCCTEMPBM_CRPT80112538___7"/>
      <w:bookmarkEnd w:id="4824"/>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826" w:name="_MCCTEMPBM_CRPT80112539___5"/>
      <w:bookmarkEnd w:id="4825"/>
      <w:r w:rsidRPr="00C44D1B">
        <w:rPr>
          <w:b/>
          <w:color w:val="000000"/>
        </w:rPr>
        <w:t>Implementation</w:t>
      </w:r>
    </w:p>
    <w:bookmarkEnd w:id="4826"/>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827" w:name="_CR10_1_72"/>
      <w:bookmarkStart w:id="4828" w:name="_Toc218776795"/>
      <w:bookmarkEnd w:id="4827"/>
      <w:r w:rsidRPr="00C44D1B">
        <w:rPr>
          <w:lang w:val="fr-FR"/>
        </w:rPr>
        <w:t>10.1.72</w:t>
      </w:r>
      <w:r w:rsidRPr="00C44D1B">
        <w:rPr>
          <w:lang w:val="fr-FR"/>
        </w:rPr>
        <w:tab/>
        <w:t>Context State Change Request +CCSTATEREQ</w:t>
      </w:r>
      <w:bookmarkEnd w:id="4828"/>
    </w:p>
    <w:p w14:paraId="5BE18069" w14:textId="77777777" w:rsidR="001A3685" w:rsidRPr="00C44D1B" w:rsidRDefault="001A3685" w:rsidP="001A3685">
      <w:pPr>
        <w:pStyle w:val="TH"/>
      </w:pPr>
      <w:bookmarkStart w:id="4829" w:name="_CRTable10_1_721"/>
      <w:r w:rsidRPr="00C44D1B">
        <w:t>Table </w:t>
      </w:r>
      <w:bookmarkEnd w:id="4829"/>
      <w:r w:rsidRPr="00C44D1B">
        <w:t>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830"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831" w:name="_MCCTEMPBM_CRPT80112541___7" w:colFirst="0" w:colLast="1"/>
            <w:bookmarkEnd w:id="4830"/>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832" w:name="_MCCTEMPBM_CRPT80112542___7"/>
            <w:bookmarkEnd w:id="4831"/>
            <w:r w:rsidRPr="00C44D1B">
              <w:rPr>
                <w:rFonts w:ascii="Courier New" w:hAnsi="Courier New" w:cs="Courier New"/>
              </w:rPr>
              <w:t>+CCSTATEREQ=?</w:t>
            </w:r>
            <w:bookmarkEnd w:id="4832"/>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833"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833"/>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834"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834"/>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835"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835"/>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836"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836"/>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837"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837"/>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838" w:name="_MCCTEMPBM_CRPT80112548___7"/>
      <w:r w:rsidRPr="00C44D1B">
        <w:rPr>
          <w:rFonts w:ascii="Courier New" w:hAnsi="Courier New"/>
        </w:rPr>
        <w:t>&lt;result&gt;</w:t>
      </w:r>
      <w:r w:rsidRPr="00C44D1B">
        <w:t>: integer type; indicates the final result for PDU session establishment procedure.</w:t>
      </w:r>
    </w:p>
    <w:bookmarkEnd w:id="4838"/>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839" w:name="_CR10_1_73"/>
      <w:bookmarkStart w:id="4840" w:name="_Toc218776796"/>
      <w:bookmarkEnd w:id="4839"/>
      <w:r w:rsidRPr="00C44D1B">
        <w:t>10.1.73</w:t>
      </w:r>
      <w:r w:rsidRPr="00C44D1B">
        <w:tab/>
        <w:t>5G PDU Session Authentication Setting +C5GPDUAUTHS</w:t>
      </w:r>
      <w:bookmarkEnd w:id="4840"/>
    </w:p>
    <w:p w14:paraId="579A0A39" w14:textId="77777777" w:rsidR="001A3685" w:rsidRPr="00C44D1B" w:rsidRDefault="001A3685" w:rsidP="001A3685">
      <w:pPr>
        <w:pStyle w:val="TH"/>
      </w:pPr>
      <w:bookmarkStart w:id="4841" w:name="_CRTable10_1_731"/>
      <w:r w:rsidRPr="00C44D1B">
        <w:t>Table </w:t>
      </w:r>
      <w:bookmarkEnd w:id="4841"/>
      <w:r w:rsidRPr="00C44D1B">
        <w:t>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842"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843" w:name="_MCCTEMPBM_CRPT80112550___7" w:colFirst="0" w:colLast="0"/>
            <w:bookmarkEnd w:id="4842"/>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844" w:name="_MCCTEMPBM_CRPT80112551___7"/>
            <w:bookmarkEnd w:id="4843"/>
            <w:r w:rsidRPr="00C44D1B">
              <w:rPr>
                <w:rFonts w:ascii="Courier New" w:hAnsi="Courier New"/>
              </w:rPr>
              <w:t>+C5GPDUAUTHS=?</w:t>
            </w:r>
            <w:bookmarkEnd w:id="4844"/>
          </w:p>
        </w:tc>
        <w:tc>
          <w:tcPr>
            <w:tcW w:w="5278" w:type="dxa"/>
          </w:tcPr>
          <w:p w14:paraId="107729E7" w14:textId="77777777" w:rsidR="001A3685" w:rsidRPr="00C44D1B" w:rsidRDefault="001A3685" w:rsidP="00C6233D">
            <w:pPr>
              <w:spacing w:after="20"/>
              <w:rPr>
                <w:rFonts w:ascii="Courier New" w:hAnsi="Courier New"/>
              </w:rPr>
            </w:pPr>
            <w:bookmarkStart w:id="4845"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845"/>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846" w:name="_MCCTEMPBM_CRPT80112553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846"/>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847"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847"/>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848" w:name="_MCCTEMPBM_CRPT80112555___7"/>
      <w:r w:rsidRPr="00C44D1B">
        <w:rPr>
          <w:rFonts w:ascii="Courier New" w:hAnsi="Courier New"/>
        </w:rPr>
        <w:lastRenderedPageBreak/>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848"/>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849"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850" w:name="_MCCTEMPBM_CRPT80112557___7"/>
      <w:bookmarkEnd w:id="4849"/>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50"/>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851" w:name="_CR10_1_74"/>
      <w:bookmarkStart w:id="4852" w:name="_Toc218776797"/>
      <w:bookmarkEnd w:id="4851"/>
      <w:r w:rsidRPr="00C44D1B">
        <w:rPr>
          <w:lang w:val="fr-FR"/>
        </w:rPr>
        <w:t>10.1.74</w:t>
      </w:r>
      <w:r w:rsidRPr="00C44D1B">
        <w:rPr>
          <w:lang w:val="fr-FR"/>
        </w:rPr>
        <w:tab/>
        <w:t>5G PDU Session Authentication Response +C5GPDUAUTHR</w:t>
      </w:r>
      <w:bookmarkEnd w:id="4852"/>
    </w:p>
    <w:p w14:paraId="5F2F7BFF" w14:textId="77777777" w:rsidR="001A3685" w:rsidRPr="00C44D1B" w:rsidRDefault="001A3685" w:rsidP="001A3685">
      <w:pPr>
        <w:pStyle w:val="TH"/>
      </w:pPr>
      <w:bookmarkStart w:id="4853" w:name="_CRTable10_1_741"/>
      <w:r w:rsidRPr="00C44D1B">
        <w:t>Table </w:t>
      </w:r>
      <w:bookmarkEnd w:id="4853"/>
      <w:r w:rsidRPr="00C44D1B">
        <w:t>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854"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855" w:name="_MCCTEMPBM_CRPT80112559___7" w:colFirst="0" w:colLast="0"/>
            <w:bookmarkEnd w:id="4854"/>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855"/>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856"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856"/>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857"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57"/>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858" w:name="_CR10_1_75"/>
      <w:bookmarkStart w:id="4859" w:name="_Toc218776798"/>
      <w:bookmarkEnd w:id="4858"/>
      <w:r w:rsidRPr="00C44D1B">
        <w:lastRenderedPageBreak/>
        <w:t>10.1.75</w:t>
      </w:r>
      <w:r w:rsidRPr="00C44D1B">
        <w:tab/>
        <w:t>5GS URSP query +C5GURSPQRY</w:t>
      </w:r>
      <w:bookmarkEnd w:id="4859"/>
    </w:p>
    <w:p w14:paraId="6F074017" w14:textId="77777777" w:rsidR="009144EC" w:rsidRPr="00C44D1B" w:rsidRDefault="009144EC" w:rsidP="009144EC">
      <w:pPr>
        <w:pStyle w:val="TH"/>
      </w:pPr>
      <w:bookmarkStart w:id="4860" w:name="_CRTable10_1_751"/>
      <w:r w:rsidRPr="00C44D1B">
        <w:t>Table </w:t>
      </w:r>
      <w:bookmarkEnd w:id="4860"/>
      <w:r w:rsidRPr="00C44D1B">
        <w:t>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8E5E16">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8E5E16">
            <w:pPr>
              <w:pStyle w:val="TAH"/>
              <w:spacing w:line="254" w:lineRule="auto"/>
              <w:rPr>
                <w:rFonts w:ascii="Courier New" w:hAnsi="Courier New"/>
              </w:rPr>
            </w:pPr>
            <w:r w:rsidRPr="00C44D1B">
              <w:t>Possible response(s)</w:t>
            </w:r>
          </w:p>
        </w:tc>
      </w:tr>
      <w:tr w:rsidR="009144EC" w:rsidRPr="00C44D1B" w14:paraId="7AA79096"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8E5E16">
            <w:pPr>
              <w:spacing w:after="20" w:line="254" w:lineRule="auto"/>
              <w:rPr>
                <w:rFonts w:ascii="Courier New" w:hAnsi="Courier New" w:cs="Courier New"/>
                <w:color w:val="FF0000"/>
              </w:rPr>
            </w:pPr>
            <w:bookmarkStart w:id="4861"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8E5E16">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8E5E16">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8E5E16">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8E5E16">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8E5E16">
            <w:pPr>
              <w:spacing w:after="20" w:line="254" w:lineRule="auto"/>
              <w:rPr>
                <w:rFonts w:ascii="Courier New" w:hAnsi="Courier New" w:cs="Courier New"/>
              </w:rPr>
            </w:pPr>
            <w:bookmarkStart w:id="4862" w:name="_MCCTEMPBM_CRPT80112563___7" w:colFirst="0" w:colLast="1"/>
            <w:bookmarkEnd w:id="4861"/>
            <w:r w:rsidRPr="00C44D1B">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8E5E16">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8E5E16">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8E5E16">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8E5E16">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8E5E16">
            <w:pPr>
              <w:spacing w:after="20" w:line="254" w:lineRule="auto"/>
              <w:rPr>
                <w:rFonts w:ascii="Courier New" w:hAnsi="Courier New" w:cs="Courier New"/>
              </w:rPr>
            </w:pPr>
            <w:bookmarkStart w:id="4863" w:name="_MCCTEMPBM_CRPT80112564___7" w:colFirst="0" w:colLast="0"/>
            <w:bookmarkEnd w:id="4862"/>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8E5E16">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863"/>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864"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w:t>
      </w:r>
      <w:r w:rsidRPr="00C44D1B">
        <w:rPr>
          <w:rFonts w:ascii="Courier New" w:hAnsi="Courier New" w:cs="Courier New"/>
        </w:rPr>
        <w:lastRenderedPageBreak/>
        <w:t>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864"/>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865"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B82BE2">
      <w:pPr>
        <w:pStyle w:val="B1"/>
        <w:rPr>
          <w:rFonts w:ascii="Courier New" w:hAnsi="Courier New" w:cs="Courier New"/>
        </w:rPr>
      </w:pPr>
      <w:bookmarkStart w:id="4866" w:name="_MCCTEMPBM_CRPT80112567___2"/>
      <w:bookmarkEnd w:id="4865"/>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867" w:name="_MCCTEMPBM_CRPT80112568___7"/>
      <w:bookmarkEnd w:id="4866"/>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lastRenderedPageBreak/>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868" w:name="_MCCTEMPBM_CRPT80112569___2"/>
      <w:bookmarkEnd w:id="4867"/>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82BE2">
      <w:pPr>
        <w:pStyle w:val="B1"/>
        <w:rPr>
          <w:lang w:eastAsia="zh-TW"/>
        </w:rPr>
      </w:pPr>
      <w:bookmarkStart w:id="4869" w:name="_MCCTEMPBM_CRPT80112570___3"/>
      <w:bookmarkEnd w:id="4868"/>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869"/>
    <w:p w14:paraId="497E0E79" w14:textId="77777777" w:rsidR="009144EC" w:rsidRPr="006B696F" w:rsidRDefault="009144EC" w:rsidP="009144EC">
      <w:pPr>
        <w:pStyle w:val="B2"/>
        <w:rPr>
          <w:lang w:val="sv-SE"/>
        </w:rPr>
      </w:pPr>
      <w:r w:rsidRPr="006B696F">
        <w:rPr>
          <w:lang w:val="sv-SE"/>
        </w:rPr>
        <w:t>0</w:t>
      </w:r>
      <w:r w:rsidRPr="006B696F">
        <w:rPr>
          <w:lang w:val="sv-SE"/>
        </w:rPr>
        <w:tab/>
        <w:t>non-default URSP rule</w:t>
      </w:r>
    </w:p>
    <w:p w14:paraId="03FE0A4F" w14:textId="77777777" w:rsidR="009144EC" w:rsidRPr="006B696F" w:rsidRDefault="009144EC" w:rsidP="009144EC">
      <w:pPr>
        <w:pStyle w:val="B2"/>
        <w:rPr>
          <w:lang w:val="sv-SE"/>
        </w:rPr>
      </w:pPr>
      <w:r w:rsidRPr="006B696F">
        <w:rPr>
          <w:lang w:val="sv-SE"/>
        </w:rPr>
        <w:t>1</w:t>
      </w:r>
      <w:r w:rsidRPr="006B696F">
        <w:rPr>
          <w:lang w:val="sv-SE"/>
        </w:rPr>
        <w:tab/>
        <w:t>default URSP r</w:t>
      </w:r>
      <w:r w:rsidRPr="006B696F">
        <w:rPr>
          <w:rFonts w:hint="eastAsia"/>
          <w:lang w:val="sv-SE" w:eastAsia="zh-CN"/>
        </w:rPr>
        <w:t>ule</w:t>
      </w:r>
    </w:p>
    <w:p w14:paraId="43DE1DB7" w14:textId="77777777" w:rsidR="009144EC" w:rsidRPr="00C44D1B" w:rsidRDefault="009144EC" w:rsidP="009144EC">
      <w:pPr>
        <w:pStyle w:val="B1"/>
        <w:rPr>
          <w:lang w:eastAsia="zh-TW"/>
        </w:rPr>
      </w:pPr>
      <w:bookmarkStart w:id="4870"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870"/>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871"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871"/>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872"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872"/>
    <w:p w14:paraId="3FCE76E5" w14:textId="77777777" w:rsidR="009144EC" w:rsidRPr="00C44D1B" w:rsidRDefault="009144EC" w:rsidP="009144EC">
      <w:pPr>
        <w:pStyle w:val="B2"/>
      </w:pPr>
      <w:r w:rsidRPr="00C44D1B">
        <w:t>IP</w:t>
      </w:r>
      <w:r w:rsidRPr="00C44D1B">
        <w:tab/>
      </w:r>
      <w:r w:rsidRPr="006B696F">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6B696F">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873"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874" w:name="_MCCTEMPBM_CRPT80112575___2"/>
      <w:bookmarkEnd w:id="4873"/>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875" w:name="_MCCTEMPBM_CRPT80112576___7"/>
      <w:bookmarkEnd w:id="4874"/>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875"/>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876"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876"/>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877" w:name="_MCCTEMPBM_CRPT80112578___7"/>
      <w:r w:rsidRPr="00C44D1B">
        <w:rPr>
          <w:rFonts w:ascii="Courier New" w:hAnsi="Courier New" w:cs="Courier New"/>
        </w:rPr>
        <w:lastRenderedPageBreak/>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878" w:name="_MCCTEMPBM_CRPT80112580___7"/>
      <w:bookmarkEnd w:id="4877"/>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878"/>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879" w:name="_CR10_1_76"/>
      <w:bookmarkStart w:id="4880" w:name="_Toc218776799"/>
      <w:bookmarkEnd w:id="4879"/>
      <w:r w:rsidRPr="00C44D1B">
        <w:t>10.1.76</w:t>
      </w:r>
      <w:r w:rsidRPr="00C44D1B">
        <w:tab/>
        <w:t>NAS connection release +CNASCREL</w:t>
      </w:r>
      <w:bookmarkEnd w:id="4880"/>
    </w:p>
    <w:p w14:paraId="533DCF7D" w14:textId="7ABE9FED" w:rsidR="0082564B" w:rsidRPr="00C44D1B" w:rsidRDefault="0082564B" w:rsidP="0082564B">
      <w:pPr>
        <w:pStyle w:val="TH"/>
      </w:pPr>
      <w:bookmarkStart w:id="4881" w:name="_CRTable10_1_761"/>
      <w:r w:rsidRPr="00C44D1B">
        <w:t>Table </w:t>
      </w:r>
      <w:bookmarkEnd w:id="4881"/>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882"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882"/>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883" w:name="_MCCTEMPBM_CRPT80112582___7"/>
      <w:r w:rsidRPr="00C44D1B">
        <w:t xml:space="preserve">Refer clause 9.2 for possible </w:t>
      </w:r>
      <w:r w:rsidRPr="00C44D1B">
        <w:rPr>
          <w:rFonts w:ascii="Courier New" w:hAnsi="Courier New"/>
        </w:rPr>
        <w:t>&lt;err&gt;</w:t>
      </w:r>
      <w:r w:rsidRPr="00C44D1B">
        <w:t xml:space="preserve"> values.</w:t>
      </w:r>
    </w:p>
    <w:bookmarkEnd w:id="4883"/>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884" w:name="_CR10_1_77"/>
      <w:bookmarkStart w:id="4885" w:name="_Toc218776800"/>
      <w:bookmarkEnd w:id="4884"/>
      <w:r w:rsidRPr="00C44D1B">
        <w:t>10.1.77</w:t>
      </w:r>
      <w:r w:rsidRPr="00C44D1B">
        <w:tab/>
        <w:t>Reject paging +CREJPAG</w:t>
      </w:r>
      <w:bookmarkEnd w:id="4885"/>
    </w:p>
    <w:p w14:paraId="4B4363EC" w14:textId="11D4DB07" w:rsidR="00C13A2E" w:rsidRPr="00C44D1B" w:rsidRDefault="00C13A2E" w:rsidP="00C13A2E">
      <w:pPr>
        <w:pStyle w:val="TH"/>
      </w:pPr>
      <w:bookmarkStart w:id="4886" w:name="_CRTable10_1_771"/>
      <w:r w:rsidRPr="00C44D1B">
        <w:t>Table </w:t>
      </w:r>
      <w:bookmarkEnd w:id="4886"/>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887" w:name="_MCCTEMPBM_CRPT80112583___7" w:colFirst="0" w:colLast="0"/>
            <w:bookmarkStart w:id="4888"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889" w:name="_MCCTEMPBM_CRPT80112584___7"/>
            <w:r w:rsidRPr="00C44D1B">
              <w:rPr>
                <w:b/>
              </w:rPr>
              <w:t xml:space="preserve">when </w:t>
            </w:r>
            <w:r w:rsidRPr="00C44D1B">
              <w:rPr>
                <w:rFonts w:ascii="Courier New" w:hAnsi="Courier New"/>
                <w:b/>
              </w:rPr>
              <w:t>&lt;n&gt;</w:t>
            </w:r>
            <w:r w:rsidRPr="00C44D1B">
              <w:rPr>
                <w:b/>
              </w:rPr>
              <w:t>=2 and command successful</w:t>
            </w:r>
          </w:p>
          <w:bookmarkEnd w:id="4889"/>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890" w:name="_MCCTEMPBM_CRPT80112586___7" w:colFirst="0" w:colLast="0"/>
            <w:bookmarkEnd w:id="4887"/>
            <w:bookmarkEnd w:id="4888"/>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891" w:name="_MCCTEMPBM_CRPT80112587___7"/>
            <w:bookmarkEnd w:id="4890"/>
            <w:r w:rsidRPr="00C44D1B">
              <w:rPr>
                <w:rFonts w:ascii="Courier New" w:hAnsi="Courier New"/>
              </w:rPr>
              <w:t>+CREJPAG=?</w:t>
            </w:r>
            <w:bookmarkEnd w:id="4891"/>
          </w:p>
        </w:tc>
        <w:tc>
          <w:tcPr>
            <w:tcW w:w="4881" w:type="dxa"/>
          </w:tcPr>
          <w:p w14:paraId="7E230C62" w14:textId="77777777" w:rsidR="00C13A2E" w:rsidRPr="00C44D1B" w:rsidRDefault="00C13A2E" w:rsidP="008F1803">
            <w:pPr>
              <w:spacing w:after="20"/>
              <w:rPr>
                <w:rFonts w:ascii="Courier New" w:hAnsi="Courier New"/>
              </w:rPr>
            </w:pPr>
            <w:bookmarkStart w:id="4892"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892"/>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lastRenderedPageBreak/>
        <w:t>Description</w:t>
      </w:r>
    </w:p>
    <w:p w14:paraId="2F0C12E9" w14:textId="77777777" w:rsidR="00C13A2E" w:rsidRPr="00C44D1B" w:rsidRDefault="00C13A2E" w:rsidP="00C13A2E">
      <w:pPr>
        <w:keepNext/>
        <w:keepLines/>
      </w:pPr>
      <w:bookmarkStart w:id="4893"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893"/>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894"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894"/>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895"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896" w:name="_MCCTEMPBM_CRPT80112592___7"/>
      <w:bookmarkEnd w:id="4895"/>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897" w:name="_MCCTEMPBM_CRPT80112593___3"/>
      <w:bookmarkEnd w:id="4896"/>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898" w:name="_MCCTEMPBM_CRPT80112594___7"/>
      <w:bookmarkEnd w:id="4897"/>
      <w:r w:rsidRPr="00C44D1B">
        <w:rPr>
          <w:rFonts w:ascii="Courier New" w:hAnsi="Courier New"/>
        </w:rPr>
        <w:t>&lt;paging_cause&gt;</w:t>
      </w:r>
      <w:r w:rsidRPr="00C44D1B">
        <w:t>: integer type; indicates the paging cause.</w:t>
      </w:r>
    </w:p>
    <w:bookmarkEnd w:id="4898"/>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899"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899"/>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900"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900"/>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901"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901"/>
    <w:p w14:paraId="5F9BCA1D" w14:textId="77777777" w:rsidR="00C13A2E" w:rsidRPr="00C44D1B" w:rsidRDefault="00C13A2E" w:rsidP="00C13A2E">
      <w:pPr>
        <w:pStyle w:val="B2"/>
      </w:pPr>
      <w:r w:rsidRPr="00C44D1B">
        <w:rPr>
          <w:u w:val="single"/>
        </w:rPr>
        <w:lastRenderedPageBreak/>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902" w:name="_CR10_1_78"/>
      <w:bookmarkStart w:id="4903" w:name="_Toc218776801"/>
      <w:bookmarkEnd w:id="4902"/>
      <w:r w:rsidRPr="00C44D1B">
        <w:t>10.1.78</w:t>
      </w:r>
      <w:r w:rsidRPr="00C44D1B">
        <w:tab/>
        <w:t>Paging restrictions +CPAGRES</w:t>
      </w:r>
      <w:bookmarkEnd w:id="4903"/>
    </w:p>
    <w:p w14:paraId="15EA4359" w14:textId="2F341327" w:rsidR="0092214B" w:rsidRPr="00C44D1B" w:rsidRDefault="0092214B" w:rsidP="0092214B">
      <w:pPr>
        <w:pStyle w:val="TH"/>
      </w:pPr>
      <w:bookmarkStart w:id="4904" w:name="_CRTable10_1_781"/>
      <w:r w:rsidRPr="00C44D1B">
        <w:t>Table </w:t>
      </w:r>
      <w:bookmarkEnd w:id="4904"/>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905"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906" w:name="_MCCTEMPBM_CRPT80112599___7" w:colFirst="0" w:colLast="0"/>
            <w:bookmarkEnd w:id="4905"/>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907" w:name="_MCCTEMPBM_CRPT80112600___7"/>
            <w:bookmarkEnd w:id="4906"/>
            <w:r w:rsidRPr="00C44D1B">
              <w:rPr>
                <w:rFonts w:ascii="Courier New" w:hAnsi="Courier New"/>
              </w:rPr>
              <w:t>+CPAGRES=?</w:t>
            </w:r>
            <w:bookmarkEnd w:id="4907"/>
          </w:p>
        </w:tc>
        <w:tc>
          <w:tcPr>
            <w:tcW w:w="4881" w:type="dxa"/>
          </w:tcPr>
          <w:p w14:paraId="2A0E95FC" w14:textId="77777777" w:rsidR="0092214B" w:rsidRPr="00C44D1B" w:rsidRDefault="0092214B" w:rsidP="008F1803">
            <w:pPr>
              <w:spacing w:after="20"/>
              <w:rPr>
                <w:rFonts w:ascii="Courier New" w:hAnsi="Courier New"/>
              </w:rPr>
            </w:pPr>
            <w:bookmarkStart w:id="4908"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908"/>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909"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909"/>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910"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911" w:name="_MCCTEMPBM_CRPT80112604___7"/>
      <w:bookmarkEnd w:id="4910"/>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912" w:name="_MCCTEMPBM_CRPT80112605___3"/>
      <w:bookmarkEnd w:id="4911"/>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913" w:name="_MCCTEMPBM_CRPT80112606___7"/>
      <w:bookmarkEnd w:id="4912"/>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913"/>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914"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915" w:name="_MCCTEMPBM_CRPT80112608___7"/>
      <w:bookmarkEnd w:id="4914"/>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915"/>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lastRenderedPageBreak/>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916"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916"/>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917" w:name="_CR10_1_79"/>
      <w:bookmarkStart w:id="4918" w:name="_Toc218776802"/>
      <w:bookmarkEnd w:id="4917"/>
      <w:r w:rsidRPr="00C44D1B">
        <w:t>10.1.79</w:t>
      </w:r>
      <w:r w:rsidRPr="00C44D1B">
        <w:tab/>
        <w:t>Paging timing collision control +CPAGTCC</w:t>
      </w:r>
      <w:bookmarkEnd w:id="4918"/>
    </w:p>
    <w:p w14:paraId="1599BCD2" w14:textId="5499C986" w:rsidR="00A106C7" w:rsidRPr="00C44D1B" w:rsidRDefault="00A106C7" w:rsidP="00A106C7">
      <w:pPr>
        <w:pStyle w:val="TH"/>
      </w:pPr>
      <w:bookmarkStart w:id="4919" w:name="_CRTable10_1_791"/>
      <w:r w:rsidRPr="00C44D1B">
        <w:t>Table </w:t>
      </w:r>
      <w:bookmarkEnd w:id="4919"/>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8E5E16">
        <w:trPr>
          <w:cantSplit/>
          <w:jc w:val="center"/>
        </w:trPr>
        <w:tc>
          <w:tcPr>
            <w:tcW w:w="4758" w:type="dxa"/>
          </w:tcPr>
          <w:p w14:paraId="45ED7F55" w14:textId="77777777" w:rsidR="00A106C7" w:rsidRPr="00C44D1B" w:rsidRDefault="00A106C7" w:rsidP="008E5E16">
            <w:pPr>
              <w:pStyle w:val="TAH"/>
              <w:rPr>
                <w:rFonts w:ascii="Courier New" w:hAnsi="Courier New"/>
              </w:rPr>
            </w:pPr>
            <w:r w:rsidRPr="00C44D1B">
              <w:t>Command</w:t>
            </w:r>
          </w:p>
        </w:tc>
        <w:tc>
          <w:tcPr>
            <w:tcW w:w="4881" w:type="dxa"/>
          </w:tcPr>
          <w:p w14:paraId="433ABED0" w14:textId="77777777" w:rsidR="00A106C7" w:rsidRPr="00C44D1B" w:rsidRDefault="00A106C7" w:rsidP="008E5E16">
            <w:pPr>
              <w:pStyle w:val="TAH"/>
              <w:rPr>
                <w:rFonts w:ascii="Courier New" w:hAnsi="Courier New"/>
              </w:rPr>
            </w:pPr>
            <w:r w:rsidRPr="00C44D1B">
              <w:t>Possible response(s)</w:t>
            </w:r>
          </w:p>
        </w:tc>
      </w:tr>
      <w:tr w:rsidR="00A106C7" w:rsidRPr="00C44D1B" w14:paraId="39B82B02" w14:textId="77777777" w:rsidTr="008E5E16">
        <w:trPr>
          <w:cantSplit/>
          <w:jc w:val="center"/>
        </w:trPr>
        <w:tc>
          <w:tcPr>
            <w:tcW w:w="4758" w:type="dxa"/>
          </w:tcPr>
          <w:p w14:paraId="6D0956E8" w14:textId="77777777" w:rsidR="00A106C7" w:rsidRPr="00C44D1B" w:rsidRDefault="00A106C7" w:rsidP="008E5E16">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8E5E16">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8E5E16">
        <w:trPr>
          <w:cantSplit/>
          <w:jc w:val="center"/>
        </w:trPr>
        <w:tc>
          <w:tcPr>
            <w:tcW w:w="4758" w:type="dxa"/>
          </w:tcPr>
          <w:p w14:paraId="6956C9FC" w14:textId="77777777" w:rsidR="00A106C7" w:rsidRPr="00C44D1B" w:rsidRDefault="00A106C7" w:rsidP="008E5E16">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8E5E16">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8E5E16">
        <w:trPr>
          <w:cantSplit/>
          <w:jc w:val="center"/>
        </w:trPr>
        <w:tc>
          <w:tcPr>
            <w:tcW w:w="4758" w:type="dxa"/>
          </w:tcPr>
          <w:p w14:paraId="1451DB66" w14:textId="77777777" w:rsidR="00A106C7" w:rsidRPr="00C44D1B" w:rsidRDefault="00A106C7" w:rsidP="008E5E16">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8E5E16">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lastRenderedPageBreak/>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920" w:name="_CR10_1_80"/>
      <w:bookmarkStart w:id="4921" w:name="_Toc218776803"/>
      <w:bookmarkEnd w:id="4920"/>
      <w:r w:rsidRPr="00C44D1B">
        <w:t>10.1.80</w:t>
      </w:r>
      <w:r w:rsidRPr="00C44D1B">
        <w:tab/>
        <w:t>DNS server address reporting +CDNSADD</w:t>
      </w:r>
      <w:bookmarkEnd w:id="4921"/>
    </w:p>
    <w:p w14:paraId="55223D25" w14:textId="0CD72855" w:rsidR="00E46191" w:rsidRPr="00C44D1B" w:rsidRDefault="00E46191" w:rsidP="00E46191">
      <w:pPr>
        <w:pStyle w:val="TH"/>
      </w:pPr>
      <w:bookmarkStart w:id="4922" w:name="_CRTable10_1_801"/>
      <w:r w:rsidRPr="00C44D1B">
        <w:t>Table </w:t>
      </w:r>
      <w:bookmarkEnd w:id="4922"/>
      <w:r w:rsidRPr="00C44D1B">
        <w:t>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8E5E16">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8E5E16">
            <w:pPr>
              <w:pStyle w:val="TAH"/>
              <w:spacing w:line="256" w:lineRule="auto"/>
              <w:rPr>
                <w:rFonts w:ascii="Courier New" w:hAnsi="Courier New"/>
              </w:rPr>
            </w:pPr>
            <w:r w:rsidRPr="00C44D1B">
              <w:t>Possible response(s)</w:t>
            </w:r>
          </w:p>
        </w:tc>
      </w:tr>
      <w:tr w:rsidR="00E46191" w:rsidRPr="00C44D1B" w14:paraId="644455D4"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8E5E16">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8E5E16">
            <w:pPr>
              <w:spacing w:after="20" w:line="256" w:lineRule="auto"/>
              <w:rPr>
                <w:rFonts w:ascii="Courier New" w:hAnsi="Courier New" w:cs="Courier New"/>
              </w:rPr>
            </w:pPr>
          </w:p>
        </w:tc>
      </w:tr>
      <w:tr w:rsidR="00E46191" w:rsidRPr="00C44D1B" w14:paraId="1C854C2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8E5E16">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8E5E16">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8E5E16">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8E5E16">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8E5E16">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lastRenderedPageBreak/>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923" w:name="_CR10_1_81"/>
      <w:bookmarkStart w:id="4924" w:name="_Toc218776804"/>
      <w:bookmarkEnd w:id="4923"/>
      <w:r w:rsidRPr="00C44D1B">
        <w:t>10.1.81</w:t>
      </w:r>
      <w:r w:rsidRPr="00C44D1B">
        <w:tab/>
        <w:t>Access domain selection preference for MO SMS +CADSMS</w:t>
      </w:r>
      <w:bookmarkEnd w:id="4924"/>
    </w:p>
    <w:p w14:paraId="5BF7BDFA" w14:textId="06E7F9E4" w:rsidR="00BE0516" w:rsidRPr="00C44D1B" w:rsidRDefault="00BE0516" w:rsidP="00BE0516">
      <w:pPr>
        <w:pStyle w:val="TH"/>
      </w:pPr>
      <w:bookmarkStart w:id="4925" w:name="_CRTable10_1_811"/>
      <w:r w:rsidRPr="00C44D1B">
        <w:t>Table </w:t>
      </w:r>
      <w:bookmarkEnd w:id="4925"/>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8E5E16">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8E5E16">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8E5E16">
            <w:pPr>
              <w:pStyle w:val="TAH"/>
            </w:pPr>
            <w:r w:rsidRPr="00C44D1B">
              <w:t>Possible Response(s)</w:t>
            </w:r>
          </w:p>
        </w:tc>
      </w:tr>
      <w:tr w:rsidR="00BE0516" w:rsidRPr="00C44D1B" w14:paraId="2C83EC51" w14:textId="77777777" w:rsidTr="008E5E16">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8E5E16">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8E5E16">
            <w:pPr>
              <w:spacing w:line="200" w:lineRule="exact"/>
              <w:rPr>
                <w:rFonts w:ascii="Courier New" w:hAnsi="Courier New" w:cs="Courier New"/>
              </w:rPr>
            </w:pPr>
          </w:p>
        </w:tc>
      </w:tr>
      <w:tr w:rsidR="00BE0516" w:rsidRPr="00C44D1B" w14:paraId="5823212E" w14:textId="77777777" w:rsidTr="008E5E16">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8E5E16">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8E5E16">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8E5E16">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8E5E16">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8E5E16">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926" w:name="_CR10_1_82"/>
      <w:bookmarkStart w:id="4927" w:name="_Toc218776805"/>
      <w:bookmarkEnd w:id="4926"/>
      <w:r w:rsidRPr="00C44D1B">
        <w:t>10.1.82</w:t>
      </w:r>
      <w:r w:rsidRPr="00C44D1B">
        <w:tab/>
        <w:t>5G ProSe UE-to-network Relay Authentication Setting +C5GPU2NRAUTHS</w:t>
      </w:r>
      <w:bookmarkEnd w:id="4927"/>
    </w:p>
    <w:p w14:paraId="424613DB" w14:textId="6204A423" w:rsidR="00A5709A" w:rsidRPr="00C44D1B" w:rsidRDefault="00A5709A" w:rsidP="00A5709A">
      <w:pPr>
        <w:pStyle w:val="TH"/>
      </w:pPr>
      <w:bookmarkStart w:id="4928" w:name="_CRTable10_1_821"/>
      <w:r w:rsidRPr="00C44D1B">
        <w:t>Table </w:t>
      </w:r>
      <w:bookmarkEnd w:id="4928"/>
      <w:r w:rsidRPr="00C44D1B">
        <w:t>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E5E16">
        <w:trPr>
          <w:cantSplit/>
        </w:trPr>
        <w:tc>
          <w:tcPr>
            <w:tcW w:w="2235" w:type="dxa"/>
          </w:tcPr>
          <w:p w14:paraId="15748909" w14:textId="77777777" w:rsidR="00A5709A" w:rsidRPr="00C44D1B" w:rsidRDefault="00A5709A" w:rsidP="008E5E16">
            <w:pPr>
              <w:pStyle w:val="TAH"/>
              <w:rPr>
                <w:rFonts w:ascii="Courier New" w:hAnsi="Courier New"/>
              </w:rPr>
            </w:pPr>
            <w:r w:rsidRPr="00C44D1B">
              <w:t>Command</w:t>
            </w:r>
          </w:p>
        </w:tc>
        <w:tc>
          <w:tcPr>
            <w:tcW w:w="5278" w:type="dxa"/>
          </w:tcPr>
          <w:p w14:paraId="32B9D4E5" w14:textId="77777777" w:rsidR="00A5709A" w:rsidRPr="00C44D1B" w:rsidRDefault="00A5709A" w:rsidP="008E5E16">
            <w:pPr>
              <w:pStyle w:val="TAH"/>
              <w:rPr>
                <w:rFonts w:ascii="Courier New" w:hAnsi="Courier New"/>
              </w:rPr>
            </w:pPr>
            <w:r w:rsidRPr="00C44D1B">
              <w:t>Possible response(s)</w:t>
            </w:r>
          </w:p>
        </w:tc>
      </w:tr>
      <w:tr w:rsidR="00A5709A" w:rsidRPr="00C44D1B" w14:paraId="632FBA21" w14:textId="77777777" w:rsidTr="008E5E16">
        <w:trPr>
          <w:cantSplit/>
        </w:trPr>
        <w:tc>
          <w:tcPr>
            <w:tcW w:w="2235" w:type="dxa"/>
          </w:tcPr>
          <w:p w14:paraId="29A29E40" w14:textId="77777777" w:rsidR="00A5709A" w:rsidRPr="00C44D1B" w:rsidRDefault="00A5709A" w:rsidP="008E5E16">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E5E16">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E5E16">
        <w:trPr>
          <w:cantSplit/>
        </w:trPr>
        <w:tc>
          <w:tcPr>
            <w:tcW w:w="2235" w:type="dxa"/>
          </w:tcPr>
          <w:p w14:paraId="390460E6" w14:textId="77777777" w:rsidR="00A5709A" w:rsidRPr="00C44D1B" w:rsidRDefault="00A5709A" w:rsidP="008E5E16">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E5E16">
            <w:pPr>
              <w:spacing w:after="20"/>
              <w:rPr>
                <w:rFonts w:ascii="Courier New" w:hAnsi="Courier New"/>
              </w:rPr>
            </w:pPr>
            <w:r w:rsidRPr="00C44D1B">
              <w:rPr>
                <w:rFonts w:ascii="Courier New" w:hAnsi="Courier New"/>
              </w:rPr>
              <w:t>+C5GPU2NRAUTHS: &lt;n&gt;</w:t>
            </w:r>
          </w:p>
        </w:tc>
      </w:tr>
      <w:tr w:rsidR="00A5709A" w:rsidRPr="00C44D1B" w14:paraId="6A540D37" w14:textId="77777777" w:rsidTr="008E5E16">
        <w:trPr>
          <w:cantSplit/>
        </w:trPr>
        <w:tc>
          <w:tcPr>
            <w:tcW w:w="2235" w:type="dxa"/>
          </w:tcPr>
          <w:p w14:paraId="29858935" w14:textId="77777777" w:rsidR="00A5709A" w:rsidRPr="00C44D1B" w:rsidRDefault="00A5709A" w:rsidP="008E5E16">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E5E16">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lastRenderedPageBreak/>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929" w:name="_CR10_1_83"/>
      <w:bookmarkStart w:id="4930" w:name="_Toc218776806"/>
      <w:bookmarkEnd w:id="4929"/>
      <w:r w:rsidRPr="00C44D1B">
        <w:t>10.1.83</w:t>
      </w:r>
      <w:r w:rsidRPr="00C44D1B">
        <w:tab/>
        <w:t>5G ProSe UE-to-network Relay Authentication Response +C5G</w:t>
      </w:r>
      <w:bookmarkStart w:id="4931" w:name="_Hlk110848959"/>
      <w:r w:rsidRPr="00C44D1B">
        <w:t>PU2NRAUTHR</w:t>
      </w:r>
      <w:bookmarkEnd w:id="4930"/>
      <w:bookmarkEnd w:id="4931"/>
    </w:p>
    <w:p w14:paraId="64E1B4CF" w14:textId="22357FEB" w:rsidR="00A5709A" w:rsidRPr="00C44D1B" w:rsidRDefault="00A5709A" w:rsidP="00A5709A">
      <w:pPr>
        <w:pStyle w:val="TH"/>
      </w:pPr>
      <w:bookmarkStart w:id="4932" w:name="_CRTable10_1_831"/>
      <w:r w:rsidRPr="00C44D1B">
        <w:t>Table </w:t>
      </w:r>
      <w:bookmarkEnd w:id="4932"/>
      <w:r w:rsidRPr="00C44D1B">
        <w:t>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E5E16">
        <w:trPr>
          <w:cantSplit/>
        </w:trPr>
        <w:tc>
          <w:tcPr>
            <w:tcW w:w="4220" w:type="dxa"/>
          </w:tcPr>
          <w:p w14:paraId="41E24CC7" w14:textId="77777777" w:rsidR="00A5709A" w:rsidRPr="00C44D1B" w:rsidRDefault="00A5709A" w:rsidP="008E5E16">
            <w:pPr>
              <w:pStyle w:val="TAH"/>
              <w:rPr>
                <w:rFonts w:ascii="Courier New" w:hAnsi="Courier New"/>
              </w:rPr>
            </w:pPr>
            <w:r w:rsidRPr="00C44D1B">
              <w:t>Command</w:t>
            </w:r>
          </w:p>
        </w:tc>
        <w:tc>
          <w:tcPr>
            <w:tcW w:w="3293" w:type="dxa"/>
          </w:tcPr>
          <w:p w14:paraId="21A8577F" w14:textId="77777777" w:rsidR="00A5709A" w:rsidRPr="00C44D1B" w:rsidRDefault="00A5709A" w:rsidP="008E5E16">
            <w:pPr>
              <w:pStyle w:val="TAH"/>
              <w:rPr>
                <w:rFonts w:ascii="Courier New" w:hAnsi="Courier New"/>
              </w:rPr>
            </w:pPr>
            <w:r w:rsidRPr="00C44D1B">
              <w:t>Possible response(s)</w:t>
            </w:r>
          </w:p>
        </w:tc>
      </w:tr>
      <w:tr w:rsidR="00A5709A" w:rsidRPr="00C44D1B" w14:paraId="63C95719" w14:textId="77777777" w:rsidTr="008E5E16">
        <w:trPr>
          <w:cantSplit/>
        </w:trPr>
        <w:tc>
          <w:tcPr>
            <w:tcW w:w="4220" w:type="dxa"/>
          </w:tcPr>
          <w:p w14:paraId="49F71528" w14:textId="77777777" w:rsidR="00A5709A" w:rsidRPr="00C44D1B" w:rsidRDefault="00A5709A" w:rsidP="008E5E16">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E5E16">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E5E16">
        <w:trPr>
          <w:cantSplit/>
        </w:trPr>
        <w:tc>
          <w:tcPr>
            <w:tcW w:w="4220" w:type="dxa"/>
          </w:tcPr>
          <w:p w14:paraId="3E1F484D" w14:textId="77777777" w:rsidR="00A5709A" w:rsidRPr="00C44D1B" w:rsidRDefault="00A5709A" w:rsidP="008E5E16">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E5E16">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lastRenderedPageBreak/>
        <w:t>Optional.</w:t>
      </w:r>
    </w:p>
    <w:p w14:paraId="7C714B1E" w14:textId="12C81A14" w:rsidR="001B0D11" w:rsidRPr="00C44D1B" w:rsidRDefault="001B0D11" w:rsidP="001B0D11">
      <w:pPr>
        <w:pStyle w:val="Heading3"/>
        <w:rPr>
          <w:lang w:val="fr-FR"/>
        </w:rPr>
      </w:pPr>
      <w:bookmarkStart w:id="4933" w:name="_CR10_1_84"/>
      <w:bookmarkStart w:id="4934" w:name="_Toc218776807"/>
      <w:bookmarkEnd w:id="4933"/>
      <w:r w:rsidRPr="00C44D1B">
        <w:rPr>
          <w:lang w:val="fr-FR"/>
        </w:rPr>
        <w:t>10.1.84</w:t>
      </w:r>
      <w:r w:rsidRPr="00C44D1B">
        <w:rPr>
          <w:lang w:val="fr-FR"/>
        </w:rPr>
        <w:tab/>
        <w:t>ECS Configuration information +</w:t>
      </w:r>
      <w:r w:rsidR="00237B30" w:rsidRPr="00C44D1B">
        <w:rPr>
          <w:lang w:val="fr-FR"/>
        </w:rPr>
        <w:t xml:space="preserve"> CECSCONF</w:t>
      </w:r>
      <w:bookmarkEnd w:id="4934"/>
    </w:p>
    <w:p w14:paraId="215BAC92" w14:textId="3890F3DB" w:rsidR="001B0D11" w:rsidRPr="00C44D1B" w:rsidRDefault="001B0D11" w:rsidP="001B0D11">
      <w:pPr>
        <w:pStyle w:val="TH"/>
      </w:pPr>
      <w:bookmarkStart w:id="4935" w:name="_CRTable10_1_841"/>
      <w:r w:rsidRPr="00C44D1B">
        <w:t>Table </w:t>
      </w:r>
      <w:bookmarkEnd w:id="4935"/>
      <w:r w:rsidRPr="00C44D1B">
        <w:t>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E5E16">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E5E16">
            <w:pPr>
              <w:pStyle w:val="TAH"/>
              <w:spacing w:line="256" w:lineRule="auto"/>
              <w:rPr>
                <w:rFonts w:ascii="Courier New" w:hAnsi="Courier New"/>
              </w:rPr>
            </w:pPr>
            <w:r w:rsidRPr="00C44D1B">
              <w:t>Possible response(s)</w:t>
            </w:r>
          </w:p>
        </w:tc>
      </w:tr>
      <w:tr w:rsidR="001B0D11" w:rsidRPr="00C44D1B" w14:paraId="3B34175D"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E5E16">
            <w:pPr>
              <w:spacing w:after="20" w:line="256" w:lineRule="auto"/>
              <w:rPr>
                <w:rFonts w:ascii="Courier New" w:hAnsi="Courier New" w:cs="Courier New"/>
              </w:rPr>
            </w:pPr>
            <w:r w:rsidRPr="00C44D1B">
              <w:rPr>
                <w:rFonts w:ascii="Courier New" w:hAnsi="Courier New" w:cs="Courier New"/>
              </w:rPr>
              <w:t>+C</w:t>
            </w:r>
            <w:bookmarkStart w:id="4936" w:name="_Hlk109551601"/>
            <w:r w:rsidRPr="00C44D1B">
              <w:rPr>
                <w:rFonts w:ascii="Courier New" w:hAnsi="Courier New" w:cs="Courier New"/>
              </w:rPr>
              <w:t>ECSCONF</w:t>
            </w:r>
            <w:bookmarkEnd w:id="4936"/>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E5E16">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E5E16">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E5E16">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937" w:name="_Hlk109551832"/>
            <w:r w:rsidRPr="00C44D1B">
              <w:rPr>
                <w:rFonts w:ascii="Courier New" w:hAnsi="Courier New" w:cs="Courier New"/>
                <w:sz w:val="20"/>
              </w:rPr>
              <w:t>ECSConf</w:t>
            </w:r>
            <w:bookmarkEnd w:id="4937"/>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E5E16">
            <w:pPr>
              <w:pStyle w:val="TAL"/>
            </w:pPr>
          </w:p>
        </w:tc>
      </w:tr>
      <w:tr w:rsidR="001B0D11" w:rsidRPr="00C44D1B" w14:paraId="045EB1C7" w14:textId="77777777" w:rsidTr="008E5E16">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E5E16">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E5E16">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lastRenderedPageBreak/>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938" w:name="_CR10_1_85"/>
      <w:bookmarkStart w:id="4939" w:name="_Toc218776808"/>
      <w:bookmarkEnd w:id="4938"/>
      <w:r w:rsidRPr="00C44D1B">
        <w:t>10.1.85</w:t>
      </w:r>
      <w:r w:rsidRPr="00C44D1B">
        <w:tab/>
        <w:t>5GS network registration status over non-3GPP access +C5GREGN3GPP</w:t>
      </w:r>
      <w:bookmarkEnd w:id="4939"/>
    </w:p>
    <w:p w14:paraId="7F225A9E" w14:textId="441193E9" w:rsidR="009A7B80" w:rsidRPr="00C44D1B" w:rsidRDefault="009A7B80" w:rsidP="009A7B80">
      <w:pPr>
        <w:pStyle w:val="TH"/>
      </w:pPr>
      <w:bookmarkStart w:id="4940" w:name="_CRTable10_1_851"/>
      <w:r w:rsidRPr="00C44D1B">
        <w:t>Table </w:t>
      </w:r>
      <w:bookmarkEnd w:id="4940"/>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8E5E1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8E5E16">
            <w:pPr>
              <w:pStyle w:val="TAH"/>
              <w:rPr>
                <w:rFonts w:ascii="Courier New" w:hAnsi="Courier New"/>
              </w:rPr>
            </w:pPr>
            <w:r w:rsidRPr="00C44D1B">
              <w:t>Possible response(s)</w:t>
            </w:r>
          </w:p>
        </w:tc>
      </w:tr>
      <w:tr w:rsidR="009A7B80" w:rsidRPr="00C44D1B" w14:paraId="0B64BD18"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8E5E1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8E5E1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8E5E1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8E5E1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8E5E1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8E5E1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8E5E1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8E5E1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lastRenderedPageBreak/>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941" w:name="_CR10_1_86"/>
      <w:bookmarkStart w:id="4942" w:name="_Toc218776809"/>
      <w:bookmarkEnd w:id="4941"/>
      <w:r w:rsidRPr="00C44D1B">
        <w:t>10.1.8</w:t>
      </w:r>
      <w:r w:rsidR="009A7B80" w:rsidRPr="00C44D1B">
        <w:t>6</w:t>
      </w:r>
      <w:r w:rsidRPr="00C44D1B">
        <w:tab/>
        <w:t>5GS network register or deregister over non-3GPP access +C5GRDN3GPP</w:t>
      </w:r>
      <w:bookmarkEnd w:id="4942"/>
    </w:p>
    <w:p w14:paraId="64B19284" w14:textId="20EB51EE" w:rsidR="00F86B68" w:rsidRPr="00C44D1B" w:rsidRDefault="00F86B68" w:rsidP="00F86B68">
      <w:pPr>
        <w:pStyle w:val="TH"/>
      </w:pPr>
      <w:bookmarkStart w:id="4943" w:name="_CRTable10_1_861"/>
      <w:r w:rsidRPr="00C44D1B">
        <w:t>Table </w:t>
      </w:r>
      <w:bookmarkEnd w:id="4943"/>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8E5E1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8E5E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8E5E16">
            <w:pPr>
              <w:pStyle w:val="TAH"/>
            </w:pPr>
            <w:r w:rsidRPr="00C44D1B">
              <w:t>Possible Response(s)</w:t>
            </w:r>
          </w:p>
        </w:tc>
      </w:tr>
      <w:tr w:rsidR="00F86B68" w:rsidRPr="00C44D1B" w14:paraId="1E792CE0" w14:textId="77777777" w:rsidTr="008E5E1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8E5E1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8E5E1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8E5E1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8E5E1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8E5E1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8E5E1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8E5E1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8E5E1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944" w:name="_CR10_1_87"/>
    <w:bookmarkStart w:id="4945" w:name="_Toc218776810"/>
    <w:bookmarkEnd w:id="4944"/>
    <w:p w14:paraId="40F9FFB2" w14:textId="4B22C2D9" w:rsidR="00AE0CDA" w:rsidRPr="00C44D1B" w:rsidRDefault="00000000" w:rsidP="00AE0CDA">
      <w:pPr>
        <w:pStyle w:val="Heading3"/>
        <w:rPr>
          <w:sz w:val="24"/>
          <w:szCs w:val="24"/>
        </w:rPr>
      </w:pPr>
      <w:sdt>
        <w:sdtPr>
          <w:tag w:val="goog_rdk_10"/>
          <w:id w:val="-674188239"/>
        </w:sdtPr>
        <w:sdtContent>
          <w:r w:rsidR="0002411F" w:rsidRPr="00C44D1B">
            <w:t>10.1.87</w:t>
          </w:r>
          <w:r w:rsidR="00AE0CDA" w:rsidRPr="00C44D1B">
            <w:tab/>
            <w:t>Define MBS session context +CMSCONT</w:t>
          </w:r>
        </w:sdtContent>
      </w:sdt>
      <w:bookmarkEnd w:id="4945"/>
    </w:p>
    <w:p w14:paraId="51D314F9" w14:textId="74950E32" w:rsidR="00AE0CDA" w:rsidRPr="00C44D1B" w:rsidRDefault="00000000" w:rsidP="00100605">
      <w:pPr>
        <w:pStyle w:val="TH"/>
        <w:rPr>
          <w:rFonts w:eastAsia="Arial"/>
        </w:rPr>
      </w:pPr>
      <w:sdt>
        <w:sdtPr>
          <w:tag w:val="goog_rdk_12"/>
          <w:id w:val="865875660"/>
        </w:sdtPr>
        <w:sdtContent>
          <w:bookmarkStart w:id="4946" w:name="_CRTable10_1_871"/>
          <w:r w:rsidR="00AE0CDA" w:rsidRPr="00C44D1B">
            <w:rPr>
              <w:rFonts w:eastAsia="Arial"/>
            </w:rPr>
            <w:t>Table </w:t>
          </w:r>
          <w:bookmarkEnd w:id="4946"/>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947" w:name="_heading=h.26in1rg" w:colFirst="0" w:colLast="0" w:displacedByCustomXml="next"/>
      <w:bookmarkEnd w:id="4947" w:displacedByCustomXml="next"/>
      <w:sdt>
        <w:sdtPr>
          <w:tag w:val="goog_rdk_14"/>
          <w:id w:val="-626937038"/>
        </w:sdtPr>
        <w:sdtContent>
          <w:tr w:rsidR="00AE0CDA" w:rsidRPr="00C44D1B" w14:paraId="215EFB90" w14:textId="77777777" w:rsidTr="008E5E16">
            <w:trPr>
              <w:tblHeader/>
            </w:trPr>
            <w:tc>
              <w:tcPr>
                <w:tcW w:w="4927" w:type="dxa"/>
                <w:tcBorders>
                  <w:top w:val="single" w:sz="6" w:space="0" w:color="000000"/>
                  <w:left w:val="single" w:sz="6" w:space="0" w:color="000000"/>
                  <w:right w:val="single" w:sz="6" w:space="0" w:color="000000"/>
                </w:tcBorders>
              </w:tcPr>
              <w:sdt>
                <w:sdtPr>
                  <w:tag w:val="goog_rdk_16"/>
                  <w:id w:val="986129626"/>
                </w:sdtPr>
                <w:sdtContent>
                  <w:p w14:paraId="29D86EF9" w14:textId="77777777" w:rsidR="00AE0CDA" w:rsidRPr="00C44D1B" w:rsidRDefault="00000000" w:rsidP="008E5E16">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Content>
                  <w:p w14:paraId="6F260A1D" w14:textId="77777777" w:rsidR="00AE0CDA" w:rsidRPr="00C44D1B" w:rsidRDefault="00000000" w:rsidP="008E5E16">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Content>
                        <w:r w:rsidR="00AE0CDA" w:rsidRPr="00C44D1B">
                          <w:rPr>
                            <w:rFonts w:ascii="Arial" w:eastAsia="Arial" w:hAnsi="Arial" w:cs="Arial"/>
                            <w:b/>
                            <w:color w:val="000000"/>
                            <w:sz w:val="18"/>
                            <w:szCs w:val="18"/>
                          </w:rPr>
                          <w:t>Possible Response(s)</w:t>
                        </w:r>
                      </w:sdtContent>
                    </w:sdt>
                  </w:p>
                </w:sdtContent>
              </w:sdt>
            </w:tc>
          </w:tr>
        </w:sdtContent>
      </w:sdt>
      <w:bookmarkStart w:id="4948" w:name="_heading=h.lnxbz9" w:colFirst="0" w:colLast="0" w:displacedByCustomXml="next"/>
      <w:bookmarkEnd w:id="4948" w:displacedByCustomXml="next"/>
      <w:sdt>
        <w:sdtPr>
          <w:tag w:val="goog_rdk_19"/>
          <w:id w:val="-172028592"/>
        </w:sdtPr>
        <w:sdtContent>
          <w:tr w:rsidR="00AE0CDA" w:rsidRPr="00C44D1B" w14:paraId="37870F4E"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Content>
                  <w:p w14:paraId="53E5950F" w14:textId="77777777" w:rsidR="00AE0CDA" w:rsidRPr="00C44D1B" w:rsidRDefault="00000000" w:rsidP="008E5E16">
                    <w:pPr>
                      <w:rPr>
                        <w:rFonts w:ascii="Courier New" w:eastAsia="Courier New" w:hAnsi="Courier New" w:cs="Courier New"/>
                        <w:color w:val="000000"/>
                      </w:rPr>
                    </w:pPr>
                    <w:sdt>
                      <w:sdtPr>
                        <w:tag w:val="goog_rdk_20"/>
                        <w:id w:val="-316572514"/>
                      </w:sdt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Content>
                  <w:p w14:paraId="299440CF" w14:textId="77777777" w:rsidR="00AE0CDA" w:rsidRPr="00C44D1B" w:rsidRDefault="00000000" w:rsidP="008E5E16">
                    <w:pPr>
                      <w:spacing w:line="200" w:lineRule="auto"/>
                      <w:rPr>
                        <w:rFonts w:ascii="Courier New" w:eastAsia="Courier New" w:hAnsi="Courier New" w:cs="Courier New"/>
                        <w:color w:val="000000"/>
                      </w:rPr>
                    </w:pPr>
                    <w:sdt>
                      <w:sdtPr>
                        <w:tag w:val="goog_rdk_22"/>
                        <w:id w:val="1973398969"/>
                      </w:sdtPr>
                      <w:sdtContent>
                        <w:r w:rsidR="00AE0CDA" w:rsidRPr="00C44D1B">
                          <w:rPr>
                            <w:rFonts w:ascii="Courier New" w:eastAsia="Courier New" w:hAnsi="Courier New" w:cs="Courier New"/>
                            <w:i/>
                          </w:rPr>
                          <w:t>+CME ERROR: &lt;err&gt;</w:t>
                        </w:r>
                      </w:sdtContent>
                    </w:sdt>
                  </w:p>
                </w:sdtContent>
              </w:sdt>
            </w:tc>
          </w:tr>
        </w:sdtContent>
      </w:sdt>
      <w:bookmarkStart w:id="4949" w:name="_heading=h.35nkun2" w:colFirst="0" w:colLast="0" w:displacedByCustomXml="next"/>
      <w:bookmarkEnd w:id="4949" w:displacedByCustomXml="next"/>
      <w:sdt>
        <w:sdtPr>
          <w:tag w:val="goog_rdk_24"/>
          <w:id w:val="1925754224"/>
        </w:sdtPr>
        <w:sdtContent>
          <w:tr w:rsidR="00AE0CDA" w:rsidRPr="00C44D1B" w14:paraId="3F2826E9"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Content>
                  <w:p w14:paraId="5362EF76" w14:textId="77777777" w:rsidR="00AE0CDA" w:rsidRPr="00C44D1B" w:rsidRDefault="00000000" w:rsidP="008E5E16">
                    <w:pPr>
                      <w:spacing w:line="200" w:lineRule="auto"/>
                      <w:rPr>
                        <w:rFonts w:ascii="Courier New" w:eastAsia="Courier New" w:hAnsi="Courier New" w:cs="Courier New"/>
                        <w:color w:val="000000"/>
                      </w:rPr>
                    </w:pPr>
                    <w:sdt>
                      <w:sdtPr>
                        <w:tag w:val="goog_rdk_25"/>
                        <w:id w:val="-282815364"/>
                      </w:sdt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Content>
                  <w:p w14:paraId="158970B0" w14:textId="77777777" w:rsidR="00AE0CDA" w:rsidRPr="00C44D1B" w:rsidRDefault="00000000" w:rsidP="008E5E16">
                    <w:pPr>
                      <w:rPr>
                        <w:rFonts w:ascii="Courier New" w:eastAsia="Courier New" w:hAnsi="Courier New" w:cs="Courier New"/>
                        <w:color w:val="000000"/>
                      </w:rPr>
                    </w:pPr>
                    <w:sdt>
                      <w:sdtPr>
                        <w:tag w:val="goog_rdk_27"/>
                        <w:id w:val="-1156914091"/>
                      </w:sdt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Content>
                  <w:p w14:paraId="54B4DC37" w14:textId="77777777" w:rsidR="00AE0CDA" w:rsidRPr="00C44D1B" w:rsidRDefault="00000000" w:rsidP="008E5E16">
                    <w:pPr>
                      <w:rPr>
                        <w:rFonts w:ascii="Courier New" w:eastAsia="Courier New" w:hAnsi="Courier New" w:cs="Courier New"/>
                      </w:rPr>
                    </w:pPr>
                    <w:sdt>
                      <w:sdtPr>
                        <w:tag w:val="goog_rdk_29"/>
                        <w:id w:val="2106683989"/>
                      </w:sdt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Content>
                  <w:p w14:paraId="39710060" w14:textId="77777777" w:rsidR="00AE0CDA" w:rsidRPr="00C44D1B" w:rsidRDefault="00000000" w:rsidP="008E5E16">
                    <w:pPr>
                      <w:rPr>
                        <w:rFonts w:ascii="Courier New" w:eastAsia="Courier New" w:hAnsi="Courier New" w:cs="Courier New"/>
                        <w:color w:val="000000"/>
                      </w:rPr>
                    </w:pPr>
                    <w:sdt>
                      <w:sdtPr>
                        <w:tag w:val="goog_rdk_31"/>
                        <w:id w:val="-1043825839"/>
                      </w:sdt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950" w:name="_heading=h.1ksv4uv" w:colFirst="0" w:colLast="0" w:displacedByCustomXml="next"/>
      <w:bookmarkEnd w:id="4950" w:displacedByCustomXml="next"/>
      <w:sdt>
        <w:sdtPr>
          <w:tag w:val="goog_rdk_33"/>
          <w:id w:val="-552533211"/>
        </w:sdtPr>
        <w:sdtContent>
          <w:tr w:rsidR="00AE0CDA" w:rsidRPr="00C44D1B" w14:paraId="607B382C" w14:textId="77777777" w:rsidTr="008E5E16">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Content>
                  <w:p w14:paraId="02698FCA" w14:textId="77777777" w:rsidR="00AE0CDA" w:rsidRPr="00C44D1B" w:rsidRDefault="00000000" w:rsidP="008E5E16">
                    <w:pPr>
                      <w:spacing w:line="200" w:lineRule="auto"/>
                      <w:rPr>
                        <w:color w:val="000000"/>
                      </w:rPr>
                    </w:pPr>
                    <w:sdt>
                      <w:sdtPr>
                        <w:tag w:val="goog_rdk_34"/>
                        <w:id w:val="-88239184"/>
                      </w:sdt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951" w:name="_heading=h.44sinio" w:colFirst="0" w:colLast="0" w:displacedByCustomXml="next"/>
              <w:bookmarkEnd w:id="4951" w:displacedByCustomXml="next"/>
              <w:sdt>
                <w:sdtPr>
                  <w:tag w:val="goog_rdk_37"/>
                  <w:id w:val="-1858499987"/>
                </w:sdtPr>
                <w:sdtContent>
                  <w:p w14:paraId="26BDF560" w14:textId="77777777" w:rsidR="00AE0CDA" w:rsidRPr="00C44D1B" w:rsidRDefault="00000000" w:rsidP="008E5E16">
                    <w:pPr>
                      <w:rPr>
                        <w:rFonts w:ascii="Courier New" w:eastAsia="Courier New" w:hAnsi="Courier New" w:cs="Courier New"/>
                      </w:rPr>
                    </w:pPr>
                    <w:sdt>
                      <w:sdtPr>
                        <w:tag w:val="goog_rdk_36"/>
                        <w:id w:val="61154485"/>
                      </w:sdt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Content>
        <w:p w14:paraId="7226C7B9" w14:textId="77777777" w:rsidR="00AE0CDA" w:rsidRPr="00C44D1B" w:rsidRDefault="00000000" w:rsidP="00AE0CDA">
          <w:pPr>
            <w:keepNext/>
            <w:rPr>
              <w:b/>
              <w:color w:val="000000"/>
            </w:rPr>
          </w:pPr>
          <w:sdt>
            <w:sdtPr>
              <w:tag w:val="goog_rdk_39"/>
              <w:id w:val="-138503582"/>
            </w:sdtPr>
            <w:sdtContent/>
          </w:sdt>
        </w:p>
      </w:sdtContent>
    </w:sdt>
    <w:sdt>
      <w:sdtPr>
        <w:tag w:val="goog_rdk_42"/>
        <w:id w:val="-49232310"/>
      </w:sdtPr>
      <w:sdtContent>
        <w:p w14:paraId="54C8F8F2" w14:textId="77777777" w:rsidR="00AE0CDA" w:rsidRPr="00C44D1B" w:rsidRDefault="00000000" w:rsidP="00AE0CDA">
          <w:pPr>
            <w:keepNext/>
            <w:rPr>
              <w:b/>
              <w:color w:val="000000"/>
            </w:rPr>
          </w:pPr>
          <w:sdt>
            <w:sdtPr>
              <w:tag w:val="goog_rdk_41"/>
              <w:id w:val="-1256046389"/>
            </w:sdtPr>
            <w:sdtContent>
              <w:r w:rsidR="00AE0CDA" w:rsidRPr="00C44D1B">
                <w:rPr>
                  <w:b/>
                  <w:color w:val="000000"/>
                </w:rPr>
                <w:t>Description</w:t>
              </w:r>
            </w:sdtContent>
          </w:sdt>
        </w:p>
      </w:sdtContent>
    </w:sdt>
    <w:sdt>
      <w:sdtPr>
        <w:tag w:val="goog_rdk_46"/>
        <w:id w:val="-1389096869"/>
      </w:sdtPr>
      <w:sdtContent>
        <w:p w14:paraId="3D0335C1" w14:textId="77777777" w:rsidR="00AE0CDA" w:rsidRPr="00C44D1B" w:rsidRDefault="00000000" w:rsidP="00AE0CDA">
          <w:sdt>
            <w:sdtPr>
              <w:tag w:val="goog_rdk_43"/>
              <w:id w:val="1810130691"/>
            </w:sdt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952" w:name="_heading=h.2jxsxqh" w:colFirst="0" w:colLast="0"/>
          <w:bookmarkEnd w:id="4952"/>
          <w:sdt>
            <w:sdtPr>
              <w:tag w:val="goog_rdk_45"/>
              <w:id w:val="-1007828735"/>
            </w:sdt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Content>
        <w:p w14:paraId="3F31FEC9" w14:textId="77777777" w:rsidR="00AE0CDA" w:rsidRPr="00C44D1B" w:rsidRDefault="00000000" w:rsidP="00AE0CDA">
          <w:sdt>
            <w:sdtPr>
              <w:tag w:val="goog_rdk_47"/>
              <w:id w:val="-1153285626"/>
            </w:sdtPr>
            <w:sdtContent>
              <w:r w:rsidR="00AE0CDA" w:rsidRPr="00C44D1B">
                <w:t>The read command returns the current settings for each defined MBS session.</w:t>
              </w:r>
            </w:sdtContent>
          </w:sdt>
        </w:p>
      </w:sdtContent>
    </w:sdt>
    <w:bookmarkStart w:id="4953" w:name="_heading=h.z337ya" w:colFirst="0" w:colLast="0" w:displacedByCustomXml="next"/>
    <w:bookmarkEnd w:id="4953" w:displacedByCustomXml="next"/>
    <w:sdt>
      <w:sdtPr>
        <w:tag w:val="goog_rdk_50"/>
        <w:id w:val="-1836829920"/>
      </w:sdtPr>
      <w:sdtContent>
        <w:p w14:paraId="7C083E68" w14:textId="77777777" w:rsidR="00AE0CDA" w:rsidRPr="00C44D1B" w:rsidRDefault="00000000" w:rsidP="00AE0CDA">
          <w:sdt>
            <w:sdtPr>
              <w:tag w:val="goog_rdk_49"/>
              <w:id w:val="1185711987"/>
            </w:sdtPr>
            <w:sdtContent>
              <w:r w:rsidR="00AE0CDA" w:rsidRPr="00C44D1B">
                <w:rPr>
                  <w:color w:val="000000"/>
                </w:rPr>
                <w:t>The test command returns the ranges of the supported parameters as compound values.</w:t>
              </w:r>
            </w:sdtContent>
          </w:sdt>
        </w:p>
      </w:sdtContent>
    </w:sdt>
    <w:sdt>
      <w:sdtPr>
        <w:tag w:val="goog_rdk_52"/>
        <w:id w:val="2110303899"/>
      </w:sdtPr>
      <w:sdtContent>
        <w:p w14:paraId="634F105E" w14:textId="77777777" w:rsidR="00AE0CDA" w:rsidRPr="00C44D1B" w:rsidRDefault="00000000" w:rsidP="00AE0CDA">
          <w:pPr>
            <w:keepNext/>
            <w:rPr>
              <w:b/>
              <w:color w:val="000000"/>
            </w:rPr>
          </w:pPr>
          <w:sdt>
            <w:sdtPr>
              <w:tag w:val="goog_rdk_51"/>
              <w:id w:val="-1679413737"/>
            </w:sdtPr>
            <w:sdtContent>
              <w:r w:rsidR="00AE0CDA" w:rsidRPr="00C44D1B">
                <w:rPr>
                  <w:b/>
                  <w:color w:val="000000"/>
                </w:rPr>
                <w:t>Defined values</w:t>
              </w:r>
            </w:sdtContent>
          </w:sdt>
        </w:p>
      </w:sdtContent>
    </w:sdt>
    <w:sdt>
      <w:sdtPr>
        <w:tag w:val="goog_rdk_54"/>
        <w:id w:val="-1345385517"/>
      </w:sdtPr>
      <w:sdtContent>
        <w:p w14:paraId="6B33D843" w14:textId="77777777" w:rsidR="00AE0CDA" w:rsidRPr="00C44D1B" w:rsidRDefault="00000000" w:rsidP="00100605">
          <w:pPr>
            <w:pStyle w:val="B1"/>
          </w:pPr>
          <w:sdt>
            <w:sdtPr>
              <w:tag w:val="goog_rdk_53"/>
              <w:id w:val="-897284457"/>
            </w:sdt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Content>
        <w:p w14:paraId="3EFC74AE" w14:textId="77777777" w:rsidR="00AE0CDA" w:rsidRPr="00C44D1B" w:rsidRDefault="00000000" w:rsidP="00100605">
          <w:pPr>
            <w:pStyle w:val="B1"/>
          </w:pPr>
          <w:sdt>
            <w:sdtPr>
              <w:tag w:val="goog_rdk_55"/>
              <w:id w:val="-234549893"/>
            </w:sdt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Content>
        <w:p w14:paraId="7615183D" w14:textId="77777777" w:rsidR="00AE0CDA" w:rsidRPr="00C44D1B" w:rsidRDefault="00000000" w:rsidP="00100605">
          <w:pPr>
            <w:pStyle w:val="B1"/>
          </w:pPr>
          <w:sdt>
            <w:sdtPr>
              <w:tag w:val="goog_rdk_57"/>
              <w:id w:val="-44382634"/>
            </w:sdtPr>
            <w:sdtContent>
              <w:r w:rsidR="00AE0CDA" w:rsidRPr="00C44D1B">
                <w:t>0</w:t>
              </w:r>
              <w:r w:rsidR="00AE0CDA" w:rsidRPr="00C44D1B">
                <w:tab/>
                <w:t>Temporary Mobile Group Identity (TMGI)</w:t>
              </w:r>
            </w:sdtContent>
          </w:sdt>
        </w:p>
      </w:sdtContent>
    </w:sdt>
    <w:sdt>
      <w:sdtPr>
        <w:tag w:val="goog_rdk_60"/>
        <w:id w:val="1303884586"/>
      </w:sdtPr>
      <w:sdtContent>
        <w:p w14:paraId="224FE4FB" w14:textId="77777777" w:rsidR="00AE0CDA" w:rsidRPr="00C44D1B" w:rsidRDefault="00000000" w:rsidP="00100605">
          <w:pPr>
            <w:pStyle w:val="B1"/>
          </w:pPr>
          <w:sdt>
            <w:sdtPr>
              <w:tag w:val="goog_rdk_59"/>
              <w:id w:val="1002475397"/>
            </w:sdtPr>
            <w:sdtContent>
              <w:r w:rsidR="00AE0CDA" w:rsidRPr="00C44D1B">
                <w:t>1</w:t>
              </w:r>
              <w:r w:rsidR="00AE0CDA" w:rsidRPr="00C44D1B">
                <w:tab/>
                <w:t>Source specific IP multicast address for IPv4</w:t>
              </w:r>
            </w:sdtContent>
          </w:sdt>
        </w:p>
      </w:sdtContent>
    </w:sdt>
    <w:sdt>
      <w:sdtPr>
        <w:tag w:val="goog_rdk_62"/>
        <w:id w:val="-663158227"/>
      </w:sdtPr>
      <w:sdtContent>
        <w:p w14:paraId="6E103EBB" w14:textId="77777777" w:rsidR="00AE0CDA" w:rsidRPr="00C44D1B" w:rsidRDefault="00000000" w:rsidP="00100605">
          <w:pPr>
            <w:pStyle w:val="B1"/>
          </w:pPr>
          <w:sdt>
            <w:sdtPr>
              <w:tag w:val="goog_rdk_61"/>
              <w:id w:val="-1473208845"/>
            </w:sdtPr>
            <w:sdtContent>
              <w:r w:rsidR="00AE0CDA" w:rsidRPr="00C44D1B">
                <w:t>2</w:t>
              </w:r>
              <w:r w:rsidR="00AE0CDA" w:rsidRPr="00C44D1B">
                <w:tab/>
                <w:t>Source specific IP multicast address for IPv6</w:t>
              </w:r>
            </w:sdtContent>
          </w:sdt>
        </w:p>
      </w:sdtContent>
    </w:sdt>
    <w:sdt>
      <w:sdtPr>
        <w:tag w:val="goog_rdk_72"/>
        <w:id w:val="1297877333"/>
      </w:sdtPr>
      <w:sdtContent>
        <w:p w14:paraId="00438C11" w14:textId="77777777" w:rsidR="00AE0CDA" w:rsidRPr="00C44D1B" w:rsidRDefault="00000000" w:rsidP="00100605">
          <w:pPr>
            <w:pStyle w:val="B1"/>
            <w:rPr>
              <w:rFonts w:ascii="Courier New" w:eastAsia="Courier New" w:hAnsi="Courier New" w:cs="Courier New"/>
            </w:rPr>
          </w:pPr>
          <w:sdt>
            <w:sdtPr>
              <w:tag w:val="goog_rdk_63"/>
              <w:id w:val="-1129235741"/>
            </w:sdt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Content>
              <w:r w:rsidR="00AE0CDA" w:rsidRPr="00C44D1B">
                <w:t>v4 and IPv6</w:t>
              </w:r>
            </w:sdtContent>
          </w:sdt>
          <w:sdt>
            <w:sdtPr>
              <w:tag w:val="goog_rdk_65"/>
              <w:id w:val="-1955387181"/>
            </w:sdtPr>
            <w:sdtContent>
              <w:r w:rsidR="00AE0CDA" w:rsidRPr="00C44D1B">
                <w:t xml:space="preserve"> </w:t>
              </w:r>
            </w:sdtContent>
          </w:sdt>
          <w:sdt>
            <w:sdtPr>
              <w:tag w:val="goog_rdk_66"/>
              <w:id w:val="1896546411"/>
            </w:sdt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Content>
              <w:r w:rsidR="00AE0CDA" w:rsidRPr="00C44D1B">
                <w:t xml:space="preserve"> For TMGI, the string is </w:t>
              </w:r>
            </w:sdtContent>
          </w:sdt>
          <w:sdt>
            <w:sdtPr>
              <w:tag w:val="goog_rdk_68"/>
              <w:id w:val="-1937587653"/>
            </w:sdtPr>
            <w:sdtContent>
              <w:r w:rsidR="00AE0CDA" w:rsidRPr="00C44D1B">
                <w:t xml:space="preserve">in hex format </w:t>
              </w:r>
            </w:sdtContent>
          </w:sdt>
          <w:sdt>
            <w:sdtPr>
              <w:tag w:val="goog_rdk_69"/>
              <w:id w:val="-1471276926"/>
            </w:sdtPr>
            <w:sdtContent>
              <w:r w:rsidR="00AE0CDA" w:rsidRPr="00C44D1B">
                <w:t>(</w:t>
              </w:r>
            </w:sdtContent>
          </w:sdt>
          <w:sdt>
            <w:sdtPr>
              <w:tag w:val="goog_rdk_70"/>
              <w:id w:val="-2072104055"/>
            </w:sdtPr>
            <w:sdtContent>
              <w:r w:rsidR="00AE0CDA" w:rsidRPr="00C44D1B">
                <w:t>refer 3GPP TS 23.003 [7], clause 30.2</w:t>
              </w:r>
            </w:sdtContent>
          </w:sdt>
          <w:sdt>
            <w:sdtPr>
              <w:tag w:val="goog_rdk_71"/>
              <w:id w:val="1876192094"/>
            </w:sdtPr>
            <w:sdtContent>
              <w:r w:rsidR="00AE0CDA" w:rsidRPr="00C44D1B">
                <w:t>).</w:t>
              </w:r>
            </w:sdtContent>
          </w:sdt>
        </w:p>
      </w:sdtContent>
    </w:sdt>
    <w:bookmarkStart w:id="4954" w:name="_heading=h.3j2qqm3" w:colFirst="0" w:colLast="0" w:displacedByCustomXml="next"/>
    <w:bookmarkEnd w:id="4954" w:displacedByCustomXml="next"/>
    <w:sdt>
      <w:sdtPr>
        <w:tag w:val="goog_rdk_74"/>
        <w:id w:val="-662710293"/>
      </w:sdtPr>
      <w:sdtContent>
        <w:p w14:paraId="3A610CAB" w14:textId="77777777" w:rsidR="00AE0CDA" w:rsidRPr="00C44D1B" w:rsidRDefault="00000000" w:rsidP="00100605">
          <w:pPr>
            <w:pStyle w:val="B1"/>
            <w:rPr>
              <w:rFonts w:ascii="Courier New" w:eastAsia="Courier New" w:hAnsi="Courier New" w:cs="Courier New"/>
            </w:rPr>
          </w:pPr>
          <w:sdt>
            <w:sdtPr>
              <w:tag w:val="goog_rdk_73"/>
              <w:id w:val="1150492565"/>
            </w:sdt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Content>
        <w:p w14:paraId="382FC135" w14:textId="77777777" w:rsidR="00AE0CDA" w:rsidRPr="00C44D1B" w:rsidRDefault="00000000" w:rsidP="00100605">
          <w:pPr>
            <w:pStyle w:val="B1"/>
          </w:pPr>
          <w:sdt>
            <w:sdtPr>
              <w:tag w:val="goog_rdk_75"/>
              <w:id w:val="-1239558039"/>
            </w:sdtPr>
            <w:sdtContent>
              <w:r w:rsidR="00AE0CDA" w:rsidRPr="00C44D1B">
                <w:t>0</w:t>
              </w:r>
              <w:r w:rsidR="00AE0CDA" w:rsidRPr="00C44D1B">
                <w:tab/>
                <w:t>Join MBS session</w:t>
              </w:r>
            </w:sdtContent>
          </w:sdt>
        </w:p>
      </w:sdtContent>
    </w:sdt>
    <w:sdt>
      <w:sdtPr>
        <w:tag w:val="goog_rdk_78"/>
        <w:id w:val="-1549524541"/>
      </w:sdtPr>
      <w:sdtContent>
        <w:p w14:paraId="1B13E240" w14:textId="77777777" w:rsidR="00AE0CDA" w:rsidRPr="00C44D1B" w:rsidRDefault="00000000" w:rsidP="00100605">
          <w:pPr>
            <w:pStyle w:val="B1"/>
          </w:pPr>
          <w:sdt>
            <w:sdtPr>
              <w:tag w:val="goog_rdk_77"/>
              <w:id w:val="653490608"/>
            </w:sdtPr>
            <w:sdtContent>
              <w:r w:rsidR="00AE0CDA" w:rsidRPr="00C44D1B">
                <w:t>1</w:t>
              </w:r>
              <w:r w:rsidR="00AE0CDA" w:rsidRPr="00C44D1B">
                <w:tab/>
                <w:t>Leave MBS session</w:t>
              </w:r>
            </w:sdtContent>
          </w:sdt>
        </w:p>
      </w:sdtContent>
    </w:sdt>
    <w:bookmarkStart w:id="4955" w:name="_CR10_1_88"/>
    <w:bookmarkStart w:id="4956" w:name="_Toc218776811"/>
    <w:bookmarkEnd w:id="4955"/>
    <w:p w14:paraId="75B2438A" w14:textId="254CBE5C" w:rsidR="004756CE" w:rsidRPr="00C44D1B" w:rsidRDefault="00000000" w:rsidP="004756CE">
      <w:pPr>
        <w:pStyle w:val="Heading3"/>
        <w:rPr>
          <w:sz w:val="24"/>
          <w:szCs w:val="24"/>
        </w:rPr>
      </w:pPr>
      <w:sdt>
        <w:sdtPr>
          <w:tag w:val="goog_rdk_80"/>
          <w:id w:val="1919662946"/>
        </w:sdtPr>
        <w:sdtContent>
          <w:r w:rsidR="0002411F" w:rsidRPr="00C44D1B">
            <w:t>10.1.88</w:t>
          </w:r>
          <w:r w:rsidR="004756CE" w:rsidRPr="00C44D1B">
            <w:tab/>
            <w:t xml:space="preserve">MBS session read dynamic parameters +CMSRDP </w:t>
          </w:r>
        </w:sdtContent>
      </w:sdt>
      <w:bookmarkEnd w:id="4956"/>
    </w:p>
    <w:p w14:paraId="52D5FBD2" w14:textId="5B2A2A46" w:rsidR="004756CE" w:rsidRPr="00C44D1B" w:rsidRDefault="00000000" w:rsidP="00100605">
      <w:pPr>
        <w:pStyle w:val="TH"/>
        <w:rPr>
          <w:rFonts w:eastAsia="Arial"/>
          <w:b w:val="0"/>
          <w:lang w:val="fr-FR"/>
        </w:rPr>
      </w:pPr>
      <w:sdt>
        <w:sdtPr>
          <w:tag w:val="goog_rdk_82"/>
          <w:id w:val="998389300"/>
        </w:sdtPr>
        <w:sdtContent>
          <w:bookmarkStart w:id="4957" w:name="_CRTable10_1_881"/>
          <w:r w:rsidR="004756CE" w:rsidRPr="00C44D1B">
            <w:rPr>
              <w:rFonts w:eastAsia="Arial"/>
              <w:lang w:val="fr-FR"/>
            </w:rPr>
            <w:t>Table </w:t>
          </w:r>
          <w:bookmarkEnd w:id="4957"/>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Content>
          <w:tr w:rsidR="004756CE" w:rsidRPr="00C44D1B" w14:paraId="738CBCAD" w14:textId="77777777" w:rsidTr="008E5E16">
            <w:trPr>
              <w:cantSplit/>
              <w:jc w:val="center"/>
            </w:trPr>
            <w:tc>
              <w:tcPr>
                <w:tcW w:w="2662" w:type="dxa"/>
              </w:tcPr>
              <w:sdt>
                <w:sdtPr>
                  <w:tag w:val="goog_rdk_86"/>
                  <w:id w:val="143246827"/>
                </w:sdtPr>
                <w:sdtContent>
                  <w:p w14:paraId="762A7656" w14:textId="77777777" w:rsidR="004756CE" w:rsidRPr="00C44D1B" w:rsidRDefault="00000000" w:rsidP="008E5E16">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Content>
                  <w:p w14:paraId="560AB348" w14:textId="77777777" w:rsidR="004756CE" w:rsidRPr="00C44D1B" w:rsidRDefault="00000000" w:rsidP="008E5E16">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Content>
                        <w:r w:rsidR="004756CE" w:rsidRPr="00C44D1B">
                          <w:rPr>
                            <w:rFonts w:ascii="Arial" w:eastAsia="Arial" w:hAnsi="Arial" w:cs="Arial"/>
                            <w:b/>
                            <w:color w:val="000000"/>
                            <w:sz w:val="18"/>
                            <w:szCs w:val="18"/>
                          </w:rPr>
                          <w:t>Possible response(s)</w:t>
                        </w:r>
                      </w:sdtContent>
                    </w:sdt>
                  </w:p>
                </w:sdtContent>
              </w:sdt>
            </w:tc>
          </w:tr>
        </w:sdtContent>
      </w:sdt>
      <w:bookmarkStart w:id="4958" w:name="_heading=h.1y810tw" w:colFirst="0" w:colLast="0" w:displacedByCustomXml="next"/>
      <w:bookmarkEnd w:id="4958" w:displacedByCustomXml="next"/>
      <w:sdt>
        <w:sdtPr>
          <w:tag w:val="goog_rdk_89"/>
          <w:id w:val="-101884597"/>
        </w:sdtPr>
        <w:sdtContent>
          <w:tr w:rsidR="004756CE" w:rsidRPr="00C44D1B" w14:paraId="4FA03F72" w14:textId="77777777" w:rsidTr="008E5E16">
            <w:trPr>
              <w:cantSplit/>
              <w:jc w:val="center"/>
            </w:trPr>
            <w:tc>
              <w:tcPr>
                <w:tcW w:w="2662" w:type="dxa"/>
              </w:tcPr>
              <w:sdt>
                <w:sdtPr>
                  <w:tag w:val="goog_rdk_91"/>
                  <w:id w:val="-867372915"/>
                </w:sdtPr>
                <w:sdtContent>
                  <w:p w14:paraId="792F2BC9" w14:textId="77777777" w:rsidR="004756CE" w:rsidRPr="00C44D1B" w:rsidRDefault="00000000" w:rsidP="008E5E16">
                    <w:pPr>
                      <w:spacing w:after="20"/>
                      <w:rPr>
                        <w:rFonts w:ascii="Courier New" w:eastAsia="Courier New" w:hAnsi="Courier New" w:cs="Courier New"/>
                      </w:rPr>
                    </w:pPr>
                    <w:sdt>
                      <w:sdtPr>
                        <w:tag w:val="goog_rdk_90"/>
                        <w:id w:val="-957494857"/>
                      </w:sdt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Content>
                  <w:p w14:paraId="21AFB070" w14:textId="38B5C6B6" w:rsidR="004756CE" w:rsidRPr="00C44D1B" w:rsidRDefault="00000000" w:rsidP="008E5E16">
                    <w:pPr>
                      <w:rPr>
                        <w:rFonts w:ascii="Courier New" w:eastAsia="Courier New" w:hAnsi="Courier New" w:cs="Courier New"/>
                      </w:rPr>
                    </w:pPr>
                    <w:sdt>
                      <w:sdtPr>
                        <w:tag w:val="goog_rdk_92"/>
                        <w:id w:val="-1253352877"/>
                      </w:sdt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Content>
                  <w:p w14:paraId="6C107A3F" w14:textId="71429233" w:rsidR="004756CE" w:rsidRPr="00C44D1B" w:rsidRDefault="00000000" w:rsidP="008E5E16">
                    <w:pPr>
                      <w:rPr>
                        <w:rFonts w:ascii="Courier New" w:eastAsia="Courier New" w:hAnsi="Courier New" w:cs="Courier New"/>
                      </w:rPr>
                    </w:pPr>
                    <w:sdt>
                      <w:sdtPr>
                        <w:tag w:val="goog_rdk_94"/>
                        <w:id w:val="1350985804"/>
                      </w:sdt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Content>
                  <w:p w14:paraId="4F2EC09E" w14:textId="77777777" w:rsidR="004756CE" w:rsidRPr="00C44D1B" w:rsidRDefault="00000000" w:rsidP="008E5E16">
                    <w:sdt>
                      <w:sdtPr>
                        <w:tag w:val="goog_rdk_96"/>
                        <w:id w:val="2029069288"/>
                      </w:sdtPr>
                      <w:sdtContent>
                        <w:r w:rsidR="004756CE" w:rsidRPr="00C44D1B">
                          <w:rPr>
                            <w:rFonts w:ascii="Courier New" w:eastAsia="Courier New" w:hAnsi="Courier New" w:cs="Courier New"/>
                          </w:rPr>
                          <w:t>[...]]</w:t>
                        </w:r>
                      </w:sdtContent>
                    </w:sdt>
                  </w:p>
                </w:sdtContent>
              </w:sdt>
            </w:tc>
          </w:tr>
        </w:sdtContent>
      </w:sdt>
      <w:bookmarkStart w:id="4959" w:name="_heading=h.4i7ojhp" w:colFirst="0" w:colLast="0" w:displacedByCustomXml="next"/>
      <w:bookmarkEnd w:id="4959" w:displacedByCustomXml="next"/>
      <w:sdt>
        <w:sdtPr>
          <w:tag w:val="goog_rdk_98"/>
          <w:id w:val="587667648"/>
        </w:sdtPr>
        <w:sdtContent>
          <w:tr w:rsidR="004756CE" w:rsidRPr="00C44D1B" w14:paraId="583CB2B4" w14:textId="77777777" w:rsidTr="008E5E16">
            <w:trPr>
              <w:cantSplit/>
              <w:jc w:val="center"/>
            </w:trPr>
            <w:tc>
              <w:tcPr>
                <w:tcW w:w="2662" w:type="dxa"/>
              </w:tcPr>
              <w:sdt>
                <w:sdtPr>
                  <w:tag w:val="goog_rdk_100"/>
                  <w:id w:val="45959152"/>
                </w:sdtPr>
                <w:sdtContent>
                  <w:p w14:paraId="51AECE48" w14:textId="77777777" w:rsidR="004756CE" w:rsidRPr="00C44D1B" w:rsidRDefault="00000000" w:rsidP="008E5E16">
                    <w:pPr>
                      <w:spacing w:after="20"/>
                      <w:rPr>
                        <w:rFonts w:ascii="Courier New" w:eastAsia="Courier New" w:hAnsi="Courier New" w:cs="Courier New"/>
                      </w:rPr>
                    </w:pPr>
                    <w:sdt>
                      <w:sdtPr>
                        <w:tag w:val="goog_rdk_99"/>
                        <w:id w:val="1758703407"/>
                      </w:sdtPr>
                      <w:sdtContent>
                        <w:r w:rsidR="004756CE" w:rsidRPr="00C44D1B">
                          <w:rPr>
                            <w:rFonts w:ascii="Courier New" w:eastAsia="Courier New" w:hAnsi="Courier New" w:cs="Courier New"/>
                          </w:rPr>
                          <w:t>+CMSRDP=?</w:t>
                        </w:r>
                      </w:sdtContent>
                    </w:sdt>
                  </w:p>
                </w:sdtContent>
              </w:sdt>
            </w:tc>
            <w:tc>
              <w:tcPr>
                <w:tcW w:w="5928" w:type="dxa"/>
              </w:tcPr>
              <w:bookmarkStart w:id="4960" w:name="_heading=h.2xcytpi" w:colFirst="0" w:colLast="0" w:displacedByCustomXml="next"/>
              <w:bookmarkEnd w:id="4960" w:displacedByCustomXml="next"/>
              <w:sdt>
                <w:sdtPr>
                  <w:tag w:val="goog_rdk_102"/>
                  <w:id w:val="1413201326"/>
                </w:sdtPr>
                <w:sdtContent>
                  <w:p w14:paraId="3A2C8024" w14:textId="77777777" w:rsidR="004756CE" w:rsidRPr="00C44D1B" w:rsidRDefault="00000000" w:rsidP="008E5E16">
                    <w:pPr>
                      <w:spacing w:after="20"/>
                      <w:rPr>
                        <w:rFonts w:ascii="Courier New" w:eastAsia="Courier New" w:hAnsi="Courier New" w:cs="Courier New"/>
                      </w:rPr>
                    </w:pPr>
                    <w:sdt>
                      <w:sdtPr>
                        <w:tag w:val="goog_rdk_101"/>
                        <w:id w:val="275225048"/>
                      </w:sdt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Content>
        <w:p w14:paraId="2BA08420" w14:textId="77777777" w:rsidR="004756CE" w:rsidRPr="00C44D1B" w:rsidRDefault="00000000" w:rsidP="004756CE">
          <w:sdt>
            <w:sdtPr>
              <w:tag w:val="goog_rdk_104"/>
              <w:id w:val="-995261995"/>
            </w:sdtPr>
            <w:sdtContent/>
          </w:sdt>
        </w:p>
      </w:sdtContent>
    </w:sdt>
    <w:sdt>
      <w:sdtPr>
        <w:tag w:val="goog_rdk_107"/>
        <w:id w:val="421916386"/>
      </w:sdtPr>
      <w:sdtContent>
        <w:p w14:paraId="47F98635" w14:textId="77777777" w:rsidR="004756CE" w:rsidRPr="00C44D1B" w:rsidRDefault="00000000" w:rsidP="004756CE">
          <w:pPr>
            <w:keepNext/>
            <w:rPr>
              <w:b/>
            </w:rPr>
          </w:pPr>
          <w:sdt>
            <w:sdtPr>
              <w:tag w:val="goog_rdk_106"/>
              <w:id w:val="1153874846"/>
            </w:sdtPr>
            <w:sdtContent>
              <w:r w:rsidR="004756CE" w:rsidRPr="00C44D1B">
                <w:rPr>
                  <w:b/>
                </w:rPr>
                <w:t>Description</w:t>
              </w:r>
            </w:sdtContent>
          </w:sdt>
        </w:p>
      </w:sdtContent>
    </w:sdt>
    <w:bookmarkStart w:id="4961" w:name="_heading=h.1ci93xb" w:colFirst="0" w:colLast="0" w:displacedByCustomXml="next"/>
    <w:bookmarkEnd w:id="4961" w:displacedByCustomXml="next"/>
    <w:sdt>
      <w:sdtPr>
        <w:tag w:val="goog_rdk_109"/>
        <w:id w:val="-769155838"/>
      </w:sdtPr>
      <w:sdtContent>
        <w:sdt>
          <w:sdtPr>
            <w:tag w:val="goog_rdk_108"/>
            <w:id w:val="-1027175393"/>
          </w:sdt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962" w:name="_heading=h.3whwml4" w:colFirst="0" w:colLast="0" w:displacedByCustomXml="next"/>
    <w:bookmarkEnd w:id="4962" w:displacedByCustomXml="next"/>
    <w:sdt>
      <w:sdtPr>
        <w:tag w:val="goog_rdk_111"/>
        <w:id w:val="1524056652"/>
      </w:sdtPr>
      <w:sdtContent>
        <w:p w14:paraId="3D339868" w14:textId="77777777" w:rsidR="004756CE" w:rsidRPr="00C44D1B" w:rsidRDefault="00000000" w:rsidP="004756CE">
          <w:sdt>
            <w:sdtPr>
              <w:tag w:val="goog_rdk_110"/>
              <w:id w:val="-1300841728"/>
            </w:sdt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Content>
        <w:p w14:paraId="7F6AAECF" w14:textId="77777777" w:rsidR="004756CE" w:rsidRPr="00C44D1B" w:rsidRDefault="00000000" w:rsidP="004756CE">
          <w:pPr>
            <w:rPr>
              <w:b/>
            </w:rPr>
          </w:pPr>
          <w:sdt>
            <w:sdtPr>
              <w:tag w:val="goog_rdk_112"/>
              <w:id w:val="-1221901295"/>
            </w:sdtPr>
            <w:sdtContent>
              <w:r w:rsidR="004756CE" w:rsidRPr="00C44D1B">
                <w:rPr>
                  <w:b/>
                </w:rPr>
                <w:t>Defined values</w:t>
              </w:r>
            </w:sdtContent>
          </w:sdt>
        </w:p>
      </w:sdtContent>
    </w:sdt>
    <w:bookmarkStart w:id="4963" w:name="_heading=h.2bn6wsx" w:colFirst="0" w:colLast="0" w:displacedByCustomXml="next"/>
    <w:bookmarkEnd w:id="4963" w:displacedByCustomXml="next"/>
    <w:sdt>
      <w:sdtPr>
        <w:tag w:val="goog_rdk_115"/>
        <w:id w:val="-1322658180"/>
      </w:sdtPr>
      <w:sdtContent>
        <w:p w14:paraId="3AC14405" w14:textId="77777777" w:rsidR="004756CE" w:rsidRPr="00C44D1B" w:rsidRDefault="00000000" w:rsidP="00100605">
          <w:pPr>
            <w:pStyle w:val="B1"/>
          </w:pPr>
          <w:sdt>
            <w:sdtPr>
              <w:tag w:val="goog_rdk_114"/>
              <w:id w:val="172623355"/>
            </w:sdt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Content>
        <w:p w14:paraId="235B415F" w14:textId="77777777" w:rsidR="004756CE" w:rsidRPr="00C44D1B" w:rsidRDefault="00000000" w:rsidP="00100605">
          <w:pPr>
            <w:pStyle w:val="B1"/>
          </w:pPr>
          <w:sdt>
            <w:sdtPr>
              <w:tag w:val="goog_rdk_116"/>
              <w:id w:val="-1348167122"/>
            </w:sdt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Content>
              <w:r w:rsidR="004756CE" w:rsidRPr="00C44D1B">
                <w:t>Refer 3GPP TS 23.003 [7], clause 30.2.</w:t>
              </w:r>
            </w:sdtContent>
          </w:sdt>
          <w:sdt>
            <w:sdtPr>
              <w:tag w:val="goog_rdk_118"/>
              <w:id w:val="861863733"/>
            </w:sdtPr>
            <w:sdtContent/>
          </w:sdt>
        </w:p>
      </w:sdtContent>
    </w:sdt>
    <w:sdt>
      <w:sdtPr>
        <w:tag w:val="goog_rdk_121"/>
        <w:id w:val="-1477220163"/>
      </w:sdtPr>
      <w:sdtContent>
        <w:p w14:paraId="7EE78CE9" w14:textId="77777777" w:rsidR="004756CE" w:rsidRPr="00C44D1B" w:rsidRDefault="00000000" w:rsidP="00100605">
          <w:pPr>
            <w:pStyle w:val="B1"/>
          </w:pPr>
          <w:sdt>
            <w:sdtPr>
              <w:tag w:val="goog_rdk_120"/>
              <w:id w:val="-873470720"/>
            </w:sdt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Content>
        <w:p w14:paraId="1415B7B7" w14:textId="77777777" w:rsidR="004756CE" w:rsidRPr="00C44D1B" w:rsidRDefault="00000000" w:rsidP="00100605">
          <w:pPr>
            <w:pStyle w:val="B1"/>
            <w:rPr>
              <w:rFonts w:ascii="Courier New" w:eastAsia="Courier New" w:hAnsi="Courier New" w:cs="Courier New"/>
            </w:rPr>
          </w:pPr>
          <w:sdt>
            <w:sdtPr>
              <w:tag w:val="goog_rdk_122"/>
              <w:id w:val="1777899722"/>
            </w:sdt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Content>
        <w:p w14:paraId="20359EB4" w14:textId="77777777" w:rsidR="004756CE" w:rsidRPr="00C44D1B" w:rsidRDefault="00000000" w:rsidP="00100605">
          <w:pPr>
            <w:pStyle w:val="B1"/>
            <w:rPr>
              <w:rFonts w:ascii="Courier New" w:eastAsia="Courier New" w:hAnsi="Courier New" w:cs="Courier New"/>
            </w:rPr>
          </w:pPr>
          <w:sdt>
            <w:sdtPr>
              <w:tag w:val="goog_rdk_124"/>
              <w:id w:val="1290868098"/>
            </w:sdt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Content>
        <w:p w14:paraId="44163436" w14:textId="77777777" w:rsidR="004756CE" w:rsidRPr="00C44D1B" w:rsidRDefault="00000000" w:rsidP="00100605">
          <w:pPr>
            <w:pStyle w:val="B1"/>
            <w:rPr>
              <w:rFonts w:ascii="Courier New" w:eastAsia="Courier New" w:hAnsi="Courier New" w:cs="Courier New"/>
            </w:rPr>
          </w:pPr>
          <w:sdt>
            <w:sdtPr>
              <w:tag w:val="goog_rdk_126"/>
              <w:id w:val="646170055"/>
            </w:sdt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000000" w:rsidP="007A6091">
      <w:pPr>
        <w:pStyle w:val="B1"/>
        <w:rPr>
          <w:rFonts w:ascii="Courier New" w:eastAsia="Courier New" w:hAnsi="Courier New" w:cs="Courier New"/>
        </w:rPr>
      </w:pPr>
      <w:sdt>
        <w:sdtPr>
          <w:tag w:val="goog_rdk_128"/>
          <w:id w:val="672307162"/>
        </w:sdt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000000" w:rsidP="007A6091">
      <w:pPr>
        <w:pStyle w:val="B1"/>
        <w:rPr>
          <w:rFonts w:ascii="Courier New" w:eastAsia="Courier New" w:hAnsi="Courier New" w:cs="Courier New"/>
        </w:rPr>
      </w:pPr>
      <w:sdt>
        <w:sdtPr>
          <w:tag w:val="goog_rdk_130"/>
          <w:id w:val="-311404055"/>
        </w:sdt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Content>
        <w:p w14:paraId="19FA742B" w14:textId="1AD534EB" w:rsidR="004756CE" w:rsidRPr="00C44D1B" w:rsidRDefault="00000000" w:rsidP="00100605">
          <w:pPr>
            <w:pStyle w:val="B1"/>
            <w:rPr>
              <w:rFonts w:ascii="Courier New" w:eastAsia="Courier New" w:hAnsi="Courier New" w:cs="Courier New"/>
            </w:rPr>
          </w:pPr>
          <w:sdt>
            <w:sdtPr>
              <w:tag w:val="goog_rdk_132"/>
              <w:id w:val="1801639178"/>
            </w:sdt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Content>
        <w:p w14:paraId="38476725" w14:textId="7F76FE38" w:rsidR="004756CE" w:rsidRPr="00C44D1B" w:rsidRDefault="00000000" w:rsidP="00100605">
          <w:pPr>
            <w:pStyle w:val="B1"/>
            <w:rPr>
              <w:rFonts w:ascii="Courier New" w:eastAsia="Courier New" w:hAnsi="Courier New" w:cs="Courier New"/>
            </w:rPr>
          </w:pPr>
          <w:sdt>
            <w:sdtPr>
              <w:tag w:val="goog_rdk_134"/>
              <w:id w:val="196897039"/>
            </w:sdt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Content>
        <w:p w14:paraId="264CC1E5" w14:textId="0E5692BF" w:rsidR="004756CE" w:rsidRPr="00C44D1B" w:rsidRDefault="00000000" w:rsidP="00100605">
          <w:pPr>
            <w:pStyle w:val="B1"/>
            <w:rPr>
              <w:rFonts w:ascii="Courier New" w:eastAsia="Courier New" w:hAnsi="Courier New" w:cs="Courier New"/>
            </w:rPr>
          </w:pPr>
          <w:sdt>
            <w:sdtPr>
              <w:tag w:val="goog_rdk_136"/>
              <w:id w:val="652956952"/>
            </w:sdt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Content>
        <w:p w14:paraId="69B744A8" w14:textId="389D53BD" w:rsidR="004756CE" w:rsidRPr="00C44D1B" w:rsidRDefault="00000000" w:rsidP="00100605">
          <w:pPr>
            <w:pStyle w:val="B1"/>
          </w:pPr>
          <w:sdt>
            <w:sdtPr>
              <w:tag w:val="goog_rdk_138"/>
              <w:id w:val="1872794674"/>
            </w:sdt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Content>
        <w:p w14:paraId="36D1D266" w14:textId="77777777" w:rsidR="004756CE" w:rsidRPr="00C44D1B" w:rsidRDefault="00000000" w:rsidP="004756CE">
          <w:pPr>
            <w:rPr>
              <w:b/>
            </w:rPr>
          </w:pPr>
          <w:sdt>
            <w:sdtPr>
              <w:tag w:val="goog_rdk_140"/>
              <w:id w:val="-1245797005"/>
            </w:sdtPr>
            <w:sdtContent>
              <w:r w:rsidR="004756CE" w:rsidRPr="00C44D1B">
                <w:rPr>
                  <w:b/>
                </w:rPr>
                <w:t>Implementation</w:t>
              </w:r>
            </w:sdtContent>
          </w:sdt>
        </w:p>
      </w:sdtContent>
    </w:sdt>
    <w:sdt>
      <w:sdtPr>
        <w:tag w:val="goog_rdk_143"/>
        <w:id w:val="-1929265485"/>
      </w:sdtPr>
      <w:sdtContent>
        <w:p w14:paraId="2A816614" w14:textId="77777777" w:rsidR="004756CE" w:rsidRPr="00C44D1B" w:rsidRDefault="00000000" w:rsidP="004756CE">
          <w:pPr>
            <w:rPr>
              <w:color w:val="000000"/>
            </w:rPr>
          </w:pPr>
          <w:sdt>
            <w:sdtPr>
              <w:tag w:val="goog_rdk_142"/>
              <w:id w:val="-689453146"/>
            </w:sdt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964" w:name="_CR10_1_89"/>
      <w:bookmarkStart w:id="4965" w:name="_Toc99101667"/>
      <w:bookmarkStart w:id="4966" w:name="_Toc218776812"/>
      <w:bookmarkEnd w:id="4964"/>
      <w:r w:rsidRPr="00C44D1B">
        <w:t>10.1.89</w:t>
      </w:r>
      <w:r w:rsidRPr="00C44D1B">
        <w:tab/>
        <w:t>MBS session status reporting +CMSSR</w:t>
      </w:r>
      <w:bookmarkEnd w:id="4966"/>
    </w:p>
    <w:p w14:paraId="3FF4C11A" w14:textId="51C44F91" w:rsidR="00235249" w:rsidRPr="00C44D1B" w:rsidRDefault="00235249" w:rsidP="00235249">
      <w:pPr>
        <w:pStyle w:val="TH"/>
      </w:pPr>
      <w:bookmarkStart w:id="4967" w:name="_CRTable10_1_891"/>
      <w:r w:rsidRPr="00C44D1B">
        <w:t>Table </w:t>
      </w:r>
      <w:bookmarkEnd w:id="4967"/>
      <w:r w:rsidRPr="00C44D1B">
        <w:t>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E5E16">
        <w:trPr>
          <w:cantSplit/>
          <w:jc w:val="center"/>
        </w:trPr>
        <w:tc>
          <w:tcPr>
            <w:tcW w:w="3765" w:type="dxa"/>
          </w:tcPr>
          <w:p w14:paraId="2BA0E19B" w14:textId="77777777" w:rsidR="00235249" w:rsidRPr="00C44D1B" w:rsidRDefault="00235249" w:rsidP="008E5E16">
            <w:pPr>
              <w:pStyle w:val="TAH"/>
              <w:rPr>
                <w:rFonts w:ascii="Courier New" w:hAnsi="Courier New"/>
              </w:rPr>
            </w:pPr>
            <w:r w:rsidRPr="00C44D1B">
              <w:t>Command</w:t>
            </w:r>
          </w:p>
        </w:tc>
        <w:tc>
          <w:tcPr>
            <w:tcW w:w="4614" w:type="dxa"/>
          </w:tcPr>
          <w:p w14:paraId="55FBC502" w14:textId="77777777" w:rsidR="00235249" w:rsidRPr="00C44D1B" w:rsidRDefault="00235249" w:rsidP="008E5E16">
            <w:pPr>
              <w:pStyle w:val="TAH"/>
              <w:rPr>
                <w:rFonts w:ascii="Courier New" w:hAnsi="Courier New"/>
              </w:rPr>
            </w:pPr>
            <w:r w:rsidRPr="00C44D1B">
              <w:t>Possible response(s)</w:t>
            </w:r>
          </w:p>
        </w:tc>
      </w:tr>
      <w:tr w:rsidR="00235249" w:rsidRPr="00C44D1B" w14:paraId="3A080EF2" w14:textId="77777777" w:rsidTr="008E5E16">
        <w:trPr>
          <w:cantSplit/>
          <w:jc w:val="center"/>
        </w:trPr>
        <w:tc>
          <w:tcPr>
            <w:tcW w:w="3765" w:type="dxa"/>
          </w:tcPr>
          <w:p w14:paraId="42BFCF6C" w14:textId="77777777" w:rsidR="00235249" w:rsidRPr="00C44D1B" w:rsidRDefault="00235249" w:rsidP="008E5E16">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E5E16">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E5E16">
        <w:trPr>
          <w:cantSplit/>
          <w:jc w:val="center"/>
        </w:trPr>
        <w:tc>
          <w:tcPr>
            <w:tcW w:w="3765" w:type="dxa"/>
          </w:tcPr>
          <w:p w14:paraId="62322657" w14:textId="77777777" w:rsidR="00235249" w:rsidRPr="00C44D1B" w:rsidRDefault="00235249" w:rsidP="008E5E16">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E5E1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E5E16">
        <w:trPr>
          <w:cantSplit/>
          <w:jc w:val="center"/>
        </w:trPr>
        <w:tc>
          <w:tcPr>
            <w:tcW w:w="3765" w:type="dxa"/>
          </w:tcPr>
          <w:p w14:paraId="5F4DF213" w14:textId="77777777" w:rsidR="00235249" w:rsidRPr="00C44D1B" w:rsidRDefault="00235249" w:rsidP="008E5E16">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E5E16">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lastRenderedPageBreak/>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968" w:name="_CR10_1_90"/>
      <w:bookmarkStart w:id="4969" w:name="_Toc218776813"/>
      <w:bookmarkEnd w:id="4968"/>
      <w:r w:rsidRPr="00C44D1B">
        <w:t>10.1.90</w:t>
      </w:r>
      <w:r w:rsidRPr="00C44D1B">
        <w:tab/>
      </w:r>
      <w:bookmarkStart w:id="4970" w:name="_Hlk131964832"/>
      <w:r w:rsidRPr="00C44D1B">
        <w:t xml:space="preserve">Information for </w:t>
      </w:r>
      <w:bookmarkStart w:id="4971" w:name="_Hlk132190793"/>
      <w:r w:rsidRPr="00C44D1B">
        <w:t>reflective QoS for ESP</w:t>
      </w:r>
      <w:bookmarkEnd w:id="4971"/>
      <w:r w:rsidRPr="00C44D1B">
        <w:t xml:space="preserve"> +</w:t>
      </w:r>
      <w:bookmarkEnd w:id="4970"/>
      <w:r w:rsidRPr="00C44D1B">
        <w:t>CIRQE</w:t>
      </w:r>
      <w:bookmarkEnd w:id="4969"/>
    </w:p>
    <w:p w14:paraId="44B4B8DF" w14:textId="18919C57" w:rsidR="009A66D5" w:rsidRPr="00C44D1B" w:rsidRDefault="009A66D5" w:rsidP="009A66D5">
      <w:pPr>
        <w:pStyle w:val="TH"/>
      </w:pPr>
      <w:bookmarkStart w:id="4972" w:name="_CRTable10_1_901"/>
      <w:r w:rsidRPr="00C44D1B">
        <w:t>Table </w:t>
      </w:r>
      <w:bookmarkEnd w:id="4972"/>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8E5E16">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8E5E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8E5E16">
            <w:pPr>
              <w:pStyle w:val="TAH"/>
            </w:pPr>
            <w:r w:rsidRPr="00C44D1B">
              <w:t>Possible Response(s)</w:t>
            </w:r>
          </w:p>
        </w:tc>
      </w:tr>
      <w:tr w:rsidR="009A66D5" w:rsidRPr="00C44D1B" w14:paraId="47C6ACD5" w14:textId="77777777" w:rsidTr="008E5E16">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8E5E16">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8E5E16">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8E5E16">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8E5E16">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8E5E16">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lastRenderedPageBreak/>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736A97" w:rsidRDefault="0092607C" w:rsidP="00736A97">
      <w:pPr>
        <w:pStyle w:val="Heading3"/>
      </w:pPr>
      <w:bookmarkStart w:id="4973" w:name="_Toc218776814"/>
      <w:r w:rsidRPr="00736A97">
        <w:t>10.1.91</w:t>
      </w:r>
      <w:r w:rsidRPr="00736A97">
        <w:tab/>
        <w:t>Non3</w:t>
      </w:r>
      <w:r w:rsidR="00295A35" w:rsidRPr="00736A97">
        <w:t>GPP</w:t>
      </w:r>
      <w:r w:rsidRPr="00736A97">
        <w:t xml:space="preserve"> QoS assistance information read dynamic parameters +CN3QAIRDP</w:t>
      </w:r>
      <w:bookmarkEnd w:id="4973"/>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8E5E16">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8E5E16">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8E5E16">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8E5E16">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8E5E16">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8E5E16">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8E5E16">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8E5E16">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8E5E16">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8E5E16">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974"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974"/>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736A97">
      <w:pPr>
        <w:pStyle w:val="Heading3"/>
      </w:pPr>
      <w:bookmarkStart w:id="4975" w:name="_Toc218776815"/>
      <w:r w:rsidRPr="00C44D1B">
        <w:t>10.1.92</w:t>
      </w:r>
      <w:r w:rsidRPr="00C44D1B">
        <w:tab/>
        <w:t>Non3</w:t>
      </w:r>
      <w:r w:rsidR="00295A35" w:rsidRPr="00C44D1B">
        <w:t>GPP</w:t>
      </w:r>
      <w:r w:rsidRPr="00C44D1B">
        <w:t xml:space="preserve"> delay budget +CN3DB</w:t>
      </w:r>
      <w:bookmarkEnd w:id="4975"/>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8E5E16">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8E5E16">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8E5E16">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8E5E16">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8E5E16">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8E5E16">
            <w:pPr>
              <w:spacing w:line="200" w:lineRule="exact"/>
              <w:rPr>
                <w:rFonts w:ascii="Courier New" w:eastAsia="DengXian" w:hAnsi="Courier New" w:cs="Courier New"/>
              </w:rPr>
            </w:pPr>
          </w:p>
        </w:tc>
      </w:tr>
      <w:tr w:rsidR="00C33B31" w:rsidRPr="00C44D1B" w14:paraId="7F07F231" w14:textId="77777777" w:rsidTr="008E5E16">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8E5E16">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8E5E16">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8E5E16">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976" w:name="_CR10_1_93"/>
      <w:bookmarkStart w:id="4977" w:name="_Toc218776816"/>
      <w:bookmarkEnd w:id="4976"/>
      <w:r w:rsidRPr="00C44D1B">
        <w:lastRenderedPageBreak/>
        <w:t>10.1.93</w:t>
      </w:r>
      <w:r w:rsidRPr="00C44D1B">
        <w:tab/>
        <w:t>EAS rediscovery support indication +CEASRSI</w:t>
      </w:r>
      <w:bookmarkEnd w:id="4977"/>
    </w:p>
    <w:p w14:paraId="51FB0924" w14:textId="3DA0D77F" w:rsidR="00C44CD7" w:rsidRPr="00C44D1B" w:rsidRDefault="00C44CD7" w:rsidP="00C44CD7">
      <w:pPr>
        <w:pStyle w:val="TH"/>
      </w:pPr>
      <w:bookmarkStart w:id="4978" w:name="_CRTable10_1_931"/>
      <w:r w:rsidRPr="00C44D1B">
        <w:t>Table </w:t>
      </w:r>
      <w:bookmarkEnd w:id="4978"/>
      <w:r w:rsidRPr="00C44D1B">
        <w:t>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E5E1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E5E16">
            <w:pPr>
              <w:pStyle w:val="TAH"/>
              <w:spacing w:line="256" w:lineRule="auto"/>
              <w:rPr>
                <w:rFonts w:ascii="Courier New" w:hAnsi="Courier New"/>
              </w:rPr>
            </w:pPr>
            <w:r w:rsidRPr="00C44D1B">
              <w:t>Possible response(s)</w:t>
            </w:r>
          </w:p>
        </w:tc>
      </w:tr>
      <w:tr w:rsidR="00C44CD7" w:rsidRPr="00C44D1B" w14:paraId="32CBD20A"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E5E1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E5E1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E5E1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E5E1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E5E16">
            <w:pPr>
              <w:pStyle w:val="TAL"/>
            </w:pPr>
          </w:p>
        </w:tc>
      </w:tr>
      <w:tr w:rsidR="00C44CD7" w:rsidRPr="00C44D1B" w14:paraId="73D7D99A" w14:textId="77777777" w:rsidTr="008E5E1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E5E1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E5E1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14CFBFC" w:rsidR="00C44CD7" w:rsidRPr="001344AD" w:rsidRDefault="001344AD" w:rsidP="001344AD">
      <w:pPr>
        <w:pStyle w:val="B2"/>
      </w:pPr>
      <w:r w:rsidRPr="001344AD">
        <w:t>1</w:t>
      </w:r>
      <w:r w:rsidRPr="00C44D1B">
        <w:tab/>
      </w:r>
      <w:r w:rsidR="00C44CD7" w:rsidRPr="001344AD">
        <w:t xml:space="preserve">enable unsolicited result code </w:t>
      </w:r>
      <w:r w:rsidR="00C44CD7" w:rsidRPr="001344AD">
        <w:rPr>
          <w:rFonts w:ascii="Courier New" w:hAnsi="Courier New" w:cs="Courier New"/>
        </w:rPr>
        <w:t>+CEASRSIU: &lt;cid&gt;,&lt;impact_field&gt;[,&lt;EAS_redisc_info_length&gt;,&lt;EAS_redisc_info&gt;[,&lt;impact_field&gt;,&lt;EAS_redisc_info_length&gt;,&lt;EAS_redisc_info]]</w:t>
      </w:r>
    </w:p>
    <w:p w14:paraId="0A1E4F4E" w14:textId="316BE3B1" w:rsidR="00C44CD7" w:rsidRPr="001344AD" w:rsidRDefault="001344AD" w:rsidP="001344AD">
      <w:pPr>
        <w:pStyle w:val="B2"/>
      </w:pPr>
      <w:r>
        <w:t>2</w:t>
      </w:r>
      <w:r w:rsidRPr="00C44D1B">
        <w:tab/>
      </w:r>
      <w:r w:rsidR="00C44CD7" w:rsidRPr="001344AD">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lastRenderedPageBreak/>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979" w:name="_CR10_1_94"/>
      <w:bookmarkStart w:id="4980" w:name="_Toc218776817"/>
      <w:bookmarkEnd w:id="4979"/>
      <w:r w:rsidRPr="00C44D1B">
        <w:t>10.1.94</w:t>
      </w:r>
      <w:r w:rsidRPr="00C44D1B">
        <w:tab/>
        <w:t>Paging early indication with paging subgrouping setting +CPEIPSS</w:t>
      </w:r>
      <w:bookmarkEnd w:id="4980"/>
    </w:p>
    <w:p w14:paraId="6F5EB43C" w14:textId="489FBBDD" w:rsidR="00664C54" w:rsidRPr="00C44D1B" w:rsidRDefault="00664C54" w:rsidP="00664C54">
      <w:pPr>
        <w:pStyle w:val="TH"/>
        <w:rPr>
          <w:lang w:val="fr-FR"/>
        </w:rPr>
      </w:pPr>
      <w:bookmarkStart w:id="4981" w:name="_CRTable10_1_941"/>
      <w:r w:rsidRPr="00C44D1B">
        <w:rPr>
          <w:lang w:val="fr-FR"/>
        </w:rPr>
        <w:t>Table </w:t>
      </w:r>
      <w:bookmarkEnd w:id="4981"/>
      <w:r w:rsidRPr="00C44D1B">
        <w:rPr>
          <w:lang w:val="fr-FR"/>
        </w:rPr>
        <w:t>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8E5E16">
            <w:pPr>
              <w:pStyle w:val="TAH"/>
              <w:spacing w:line="256" w:lineRule="auto"/>
              <w:rPr>
                <w:rFonts w:ascii="Courier New" w:hAnsi="Courier New"/>
              </w:rPr>
            </w:pPr>
            <w:r w:rsidRPr="00C44D1B">
              <w:t>Possible response(s)</w:t>
            </w:r>
          </w:p>
        </w:tc>
      </w:tr>
      <w:tr w:rsidR="00664C54" w:rsidRPr="00C44D1B" w14:paraId="061C3B65"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8E5E16">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8E5E16">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8E5E16">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8E5E16">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8E5E16">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8E5E16">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6BFB6634"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0152236C"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08B78A98"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lastRenderedPageBreak/>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982" w:name="_CR10_1_95"/>
      <w:bookmarkStart w:id="4983" w:name="_Toc218776818"/>
      <w:bookmarkEnd w:id="4982"/>
      <w:r w:rsidRPr="00C44D1B">
        <w:t>10.1.95</w:t>
      </w:r>
      <w:r w:rsidRPr="00C44D1B">
        <w:tab/>
      </w:r>
      <w:r w:rsidRPr="00C44D1B">
        <w:tab/>
        <w:t>Wake-up signal setting +CWUSS</w:t>
      </w:r>
      <w:bookmarkEnd w:id="4983"/>
    </w:p>
    <w:p w14:paraId="445BB222" w14:textId="59EBFDE0" w:rsidR="00601813" w:rsidRPr="00C44D1B" w:rsidRDefault="00601813" w:rsidP="00601813">
      <w:pPr>
        <w:pStyle w:val="TH"/>
        <w:rPr>
          <w:lang w:val="fr-FR"/>
        </w:rPr>
      </w:pPr>
      <w:bookmarkStart w:id="4984" w:name="_CRTable10_1_951"/>
      <w:r w:rsidRPr="00C44D1B">
        <w:rPr>
          <w:lang w:val="fr-FR"/>
        </w:rPr>
        <w:t>Table </w:t>
      </w:r>
      <w:bookmarkEnd w:id="4984"/>
      <w:r w:rsidRPr="00C44D1B">
        <w:rPr>
          <w:lang w:val="fr-FR"/>
        </w:rPr>
        <w:t>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8E5E16">
            <w:pPr>
              <w:pStyle w:val="TAH"/>
              <w:spacing w:line="256" w:lineRule="auto"/>
              <w:rPr>
                <w:rFonts w:ascii="Courier New" w:hAnsi="Courier New"/>
              </w:rPr>
            </w:pPr>
            <w:r w:rsidRPr="00C44D1B">
              <w:t>Possible response(s)</w:t>
            </w:r>
          </w:p>
        </w:tc>
      </w:tr>
      <w:tr w:rsidR="00601813" w:rsidRPr="00C44D1B" w14:paraId="2AA635AD"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8E5E16">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8E5E16">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8E5E16">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8E5E16">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8E5E16">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8E5E16">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0CCA8BD2"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4F274AEE"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0C9D6BB8"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Default="00601813" w:rsidP="00664C54">
      <w:pPr>
        <w:pStyle w:val="B1"/>
      </w:pPr>
      <w:r w:rsidRPr="00C44D1B">
        <w:t>Optional</w:t>
      </w:r>
    </w:p>
    <w:p w14:paraId="69AE3959" w14:textId="4B05CEDE" w:rsidR="00790D61" w:rsidRPr="006A5AF2" w:rsidRDefault="00790D61" w:rsidP="00AC341C">
      <w:pPr>
        <w:pStyle w:val="Heading3"/>
      </w:pPr>
      <w:bookmarkStart w:id="4985" w:name="_CR10_1_XX96"/>
      <w:bookmarkStart w:id="4986" w:name="_CR10_1_96"/>
      <w:bookmarkStart w:id="4987" w:name="_Toc510016644"/>
      <w:bookmarkStart w:id="4988" w:name="_Toc218776819"/>
      <w:bookmarkEnd w:id="4985"/>
      <w:bookmarkEnd w:id="4986"/>
      <w:r w:rsidRPr="006A5AF2">
        <w:lastRenderedPageBreak/>
        <w:t>10.1.96</w:t>
      </w:r>
      <w:r w:rsidRPr="006A5AF2">
        <w:tab/>
      </w:r>
      <w:r w:rsidRPr="00AC341C">
        <w:t xml:space="preserve">5G Network Slice Area of Service Status </w:t>
      </w:r>
      <w:r>
        <w:t>+C5GNSAOSS</w:t>
      </w:r>
      <w:bookmarkEnd w:id="4987"/>
      <w:bookmarkEnd w:id="4988"/>
    </w:p>
    <w:p w14:paraId="5BDAFF18" w14:textId="6655A8E9" w:rsidR="00790D61" w:rsidRPr="006A5AF2" w:rsidRDefault="00790D61" w:rsidP="00790D61">
      <w:pPr>
        <w:pStyle w:val="TH"/>
      </w:pPr>
      <w:bookmarkStart w:id="4989" w:name="_CRTable10_1_XX961"/>
      <w:bookmarkStart w:id="4990" w:name="_CRTable10_1_961"/>
      <w:r w:rsidRPr="006A5AF2">
        <w:t>Table </w:t>
      </w:r>
      <w:bookmarkEnd w:id="4989"/>
      <w:bookmarkEnd w:id="4990"/>
      <w:r w:rsidRPr="006A5AF2">
        <w:t>10.1.96-1 : +C5GNSAOSS parameter command syntax</w:t>
      </w:r>
    </w:p>
    <w:tbl>
      <w:tblPr>
        <w:tblStyle w:val="TableGrid"/>
        <w:tblW w:w="9360" w:type="dxa"/>
        <w:tblInd w:w="-5" w:type="dxa"/>
        <w:tblLayout w:type="fixed"/>
        <w:tblLook w:val="04A0" w:firstRow="1" w:lastRow="0" w:firstColumn="1" w:lastColumn="0" w:noHBand="0" w:noVBand="1"/>
      </w:tblPr>
      <w:tblGrid>
        <w:gridCol w:w="4417"/>
        <w:gridCol w:w="4943"/>
      </w:tblGrid>
      <w:tr w:rsidR="00790D61" w14:paraId="0CE67BB2" w14:textId="77777777" w:rsidTr="008E5E16">
        <w:tc>
          <w:tcPr>
            <w:tcW w:w="4417" w:type="dxa"/>
          </w:tcPr>
          <w:p w14:paraId="7B792DE8" w14:textId="77777777" w:rsidR="00790D61" w:rsidRDefault="00790D61" w:rsidP="00790D61">
            <w:pPr>
              <w:pStyle w:val="TAH"/>
            </w:pPr>
            <w:r>
              <w:t>Command</w:t>
            </w:r>
          </w:p>
        </w:tc>
        <w:tc>
          <w:tcPr>
            <w:tcW w:w="4943" w:type="dxa"/>
          </w:tcPr>
          <w:p w14:paraId="72E31696" w14:textId="77777777" w:rsidR="00790D61" w:rsidRPr="00626DF4" w:rsidRDefault="00790D61" w:rsidP="00790D61">
            <w:pPr>
              <w:pStyle w:val="TAH"/>
              <w:rPr>
                <w:bCs/>
              </w:rPr>
            </w:pPr>
            <w:r w:rsidRPr="002F70B3">
              <w:rPr>
                <w:bCs/>
              </w:rPr>
              <w:t>Possible response(s)</w:t>
            </w:r>
          </w:p>
        </w:tc>
      </w:tr>
      <w:tr w:rsidR="00790D61" w14:paraId="0EBA7873" w14:textId="77777777" w:rsidTr="008E5E16">
        <w:tc>
          <w:tcPr>
            <w:tcW w:w="4417" w:type="dxa"/>
          </w:tcPr>
          <w:p w14:paraId="0124113E" w14:textId="77777777" w:rsidR="00790D61" w:rsidRPr="002F70B3" w:rsidRDefault="00790D61" w:rsidP="00790D61">
            <w:pPr>
              <w:pStyle w:val="TAL"/>
            </w:pPr>
            <w:r w:rsidRPr="00313973">
              <w:t>+C</w:t>
            </w:r>
            <w:r>
              <w:t>5GNSAOSS=&lt;n&gt;</w:t>
            </w:r>
          </w:p>
        </w:tc>
        <w:tc>
          <w:tcPr>
            <w:tcW w:w="4943" w:type="dxa"/>
          </w:tcPr>
          <w:p w14:paraId="5FB62621" w14:textId="77777777" w:rsidR="00790D61" w:rsidRDefault="00790D61" w:rsidP="00790D61">
            <w:pPr>
              <w:pStyle w:val="TAL"/>
            </w:pPr>
          </w:p>
          <w:p w14:paraId="69E19914" w14:textId="77777777" w:rsidR="00790D61" w:rsidRDefault="00790D61" w:rsidP="00790D61">
            <w:pPr>
              <w:pStyle w:val="TAL"/>
              <w:rPr>
                <w:b/>
              </w:rPr>
            </w:pPr>
            <w:r w:rsidRPr="00313973">
              <w:t>+CME ERROR: &lt;err&gt;</w:t>
            </w:r>
          </w:p>
        </w:tc>
      </w:tr>
      <w:tr w:rsidR="00790D61" w14:paraId="113AB61D" w14:textId="77777777" w:rsidTr="008E5E16">
        <w:tc>
          <w:tcPr>
            <w:tcW w:w="4417" w:type="dxa"/>
          </w:tcPr>
          <w:p w14:paraId="22AB81A3" w14:textId="77777777" w:rsidR="00790D61" w:rsidRDefault="00790D61" w:rsidP="00790D61">
            <w:pPr>
              <w:pStyle w:val="TAL"/>
              <w:rPr>
                <w:b/>
              </w:rPr>
            </w:pPr>
            <w:r w:rsidRPr="00313973">
              <w:t>+C</w:t>
            </w:r>
            <w:r>
              <w:t>5GNSAOSS?</w:t>
            </w:r>
          </w:p>
        </w:tc>
        <w:tc>
          <w:tcPr>
            <w:tcW w:w="4943" w:type="dxa"/>
          </w:tcPr>
          <w:p w14:paraId="289903FC" w14:textId="77777777" w:rsidR="00790D61" w:rsidRPr="00917DE4" w:rsidRDefault="00790D61" w:rsidP="00790D61">
            <w:pPr>
              <w:pStyle w:val="TAL"/>
            </w:pPr>
            <w:r w:rsidRPr="00313973">
              <w:t>+C</w:t>
            </w:r>
            <w:r>
              <w:t>5GNSAOSS: &lt;n&gt;</w:t>
            </w:r>
          </w:p>
        </w:tc>
      </w:tr>
      <w:tr w:rsidR="00790D61" w14:paraId="26B44E33" w14:textId="77777777" w:rsidTr="008E5E16">
        <w:tc>
          <w:tcPr>
            <w:tcW w:w="4417" w:type="dxa"/>
          </w:tcPr>
          <w:p w14:paraId="146928AA" w14:textId="77777777" w:rsidR="00790D61" w:rsidRPr="00313973" w:rsidRDefault="00790D61" w:rsidP="00790D61">
            <w:pPr>
              <w:pStyle w:val="TAL"/>
            </w:pPr>
            <w:r w:rsidRPr="00313973">
              <w:t>+C</w:t>
            </w:r>
            <w:r>
              <w:t>5GNSAOSS =?</w:t>
            </w:r>
          </w:p>
        </w:tc>
        <w:tc>
          <w:tcPr>
            <w:tcW w:w="4943" w:type="dxa"/>
          </w:tcPr>
          <w:p w14:paraId="2149C917" w14:textId="77777777" w:rsidR="00790D61" w:rsidRPr="00CA3F1B" w:rsidRDefault="00790D61" w:rsidP="00790D61">
            <w:pPr>
              <w:pStyle w:val="TAL"/>
            </w:pPr>
            <w:r>
              <w:rPr>
                <w:rFonts w:eastAsiaTheme="minorHAnsi" w:cs="Courier New"/>
                <w:color w:val="000000"/>
              </w:rPr>
              <w:t>+C5GNSAOSS: (</w:t>
            </w:r>
            <w:r>
              <w:rPr>
                <w:rFonts w:eastAsiaTheme="minorHAnsi"/>
                <w:color w:val="000000"/>
              </w:rPr>
              <w:t xml:space="preserve">list of supported </w:t>
            </w:r>
            <w:r>
              <w:rPr>
                <w:rFonts w:eastAsiaTheme="minorHAnsi" w:cs="Courier New"/>
                <w:color w:val="000000"/>
              </w:rPr>
              <w:t>&lt;n&gt;</w:t>
            </w:r>
            <w:r>
              <w:rPr>
                <w:rFonts w:eastAsiaTheme="minorHAnsi"/>
                <w:color w:val="000000"/>
              </w:rPr>
              <w:t>s</w:t>
            </w:r>
            <w:r>
              <w:rPr>
                <w:rFonts w:eastAsiaTheme="minorHAnsi" w:cs="Courier New"/>
                <w:color w:val="000000"/>
              </w:rPr>
              <w:t>)</w:t>
            </w:r>
          </w:p>
        </w:tc>
      </w:tr>
    </w:tbl>
    <w:p w14:paraId="6E28C202" w14:textId="77777777" w:rsidR="00790D61" w:rsidRDefault="00790D61" w:rsidP="00790D61"/>
    <w:p w14:paraId="2CA7AB82" w14:textId="77777777" w:rsidR="00790D61" w:rsidRDefault="00790D61" w:rsidP="00790D61">
      <w:pPr>
        <w:rPr>
          <w:rFonts w:eastAsiaTheme="minorHAnsi"/>
          <w:color w:val="000000"/>
        </w:rPr>
      </w:pPr>
      <w:r>
        <w:rPr>
          <w:rFonts w:eastAsiaTheme="minorHAnsi"/>
          <w:b/>
          <w:bCs/>
          <w:color w:val="000000"/>
        </w:rPr>
        <w:t>Description</w:t>
      </w:r>
    </w:p>
    <w:p w14:paraId="376B598B" w14:textId="77777777" w:rsidR="00790D61" w:rsidRPr="00917DE4" w:rsidRDefault="00790D61" w:rsidP="00790D61">
      <w:pPr>
        <w:rPr>
          <w:rFonts w:eastAsiaTheme="minorHAnsi"/>
          <w:color w:val="000000"/>
        </w:rPr>
      </w:pPr>
      <w:r>
        <w:rPr>
          <w:rFonts w:eastAsiaTheme="minorHAnsi"/>
          <w:color w:val="000000"/>
        </w:rPr>
        <w:t xml:space="preserve">The set command controls the presentation of an unsolicited result code </w:t>
      </w:r>
      <w:r w:rsidRPr="00917DE4">
        <w:rPr>
          <w:rFonts w:ascii="Courier New" w:eastAsiaTheme="minorHAnsi" w:hAnsi="Courier New" w:cs="Courier New"/>
          <w:color w:val="000000"/>
        </w:rPr>
        <w:t>+C5GNSAOSS:</w:t>
      </w:r>
      <w:r>
        <w:rPr>
          <w:rFonts w:eastAsiaTheme="minorHAnsi"/>
          <w:color w:val="000000"/>
        </w:rPr>
        <w:t xml:space="preserve"> </w:t>
      </w:r>
      <w:r>
        <w:rPr>
          <w:rFonts w:ascii="Courier New" w:eastAsiaTheme="minorHAnsi" w:hAnsi="Courier New" w:cs="Courier New"/>
          <w:color w:val="000000"/>
        </w:rPr>
        <w:t>&lt;NSAoS_status&gt;,&lt;cid&gt;</w:t>
      </w:r>
      <w:r>
        <w:rPr>
          <w:rFonts w:eastAsiaTheme="minorHAnsi"/>
          <w:color w:val="000000"/>
        </w:rPr>
        <w:t xml:space="preserve"> </w:t>
      </w:r>
      <w:r w:rsidRPr="00E32905">
        <w:rPr>
          <w:rFonts w:eastAsiaTheme="minorHAnsi"/>
          <w:color w:val="000000"/>
        </w:rPr>
        <w:t xml:space="preserve">when </w:t>
      </w:r>
      <w:r>
        <w:rPr>
          <w:rFonts w:eastAsiaTheme="minorHAnsi"/>
          <w:color w:val="000000"/>
        </w:rPr>
        <w:t xml:space="preserve">the value of network slice area of service </w:t>
      </w:r>
      <w:r>
        <w:rPr>
          <w:rFonts w:ascii="Courier New" w:eastAsiaTheme="minorHAnsi" w:hAnsi="Courier New" w:cs="Courier New"/>
          <w:color w:val="000000"/>
        </w:rPr>
        <w:t xml:space="preserve">&lt;NSAoS_status&gt; </w:t>
      </w:r>
      <w:r>
        <w:rPr>
          <w:rFonts w:eastAsiaTheme="minorHAnsi"/>
          <w:color w:val="000000"/>
        </w:rPr>
        <w:t xml:space="preserve">changes for a particular </w:t>
      </w:r>
      <w:r>
        <w:rPr>
          <w:rFonts w:ascii="Courier New" w:eastAsiaTheme="minorHAnsi" w:hAnsi="Courier New" w:cs="Courier New"/>
          <w:color w:val="000000"/>
        </w:rPr>
        <w:t xml:space="preserve">&lt;cid&gt; </w:t>
      </w:r>
      <w:r>
        <w:rPr>
          <w:rFonts w:eastAsiaTheme="minorHAnsi"/>
          <w:color w:val="000000"/>
        </w:rPr>
        <w:t xml:space="preserve">because of change in current TAI. </w:t>
      </w:r>
      <w:r w:rsidRPr="00917DE4">
        <w:rPr>
          <w:rFonts w:eastAsiaTheme="minorHAnsi"/>
          <w:color w:val="000000"/>
        </w:rPr>
        <w:t>This shall be applicable if a PDU session has been established for the S-NSSAI which is included in the partially allowed NSSAI and change in TAI may result to UE moving inside or outside of the NS-AoS of an S-NSSAI for which the PDU session is established.</w:t>
      </w:r>
    </w:p>
    <w:p w14:paraId="2C56EFA1" w14:textId="77777777" w:rsidR="00790D61" w:rsidRDefault="00790D61" w:rsidP="00790D61">
      <w:pPr>
        <w:ind w:left="1134" w:hanging="1134"/>
        <w:rPr>
          <w:rFonts w:eastAsiaTheme="minorHAnsi"/>
          <w:color w:val="000000"/>
        </w:rPr>
      </w:pPr>
      <w:r>
        <w:rPr>
          <w:rFonts w:eastAsiaTheme="minorHAnsi"/>
          <w:color w:val="000000"/>
        </w:rPr>
        <w:t xml:space="preserve">Refer clause 9.2 for possible </w:t>
      </w:r>
      <w:r>
        <w:rPr>
          <w:rFonts w:ascii="Courier New" w:eastAsiaTheme="minorHAnsi" w:hAnsi="Courier New" w:cs="Courier New"/>
          <w:color w:val="000000"/>
        </w:rPr>
        <w:t>&lt;err&gt;</w:t>
      </w:r>
      <w:r>
        <w:rPr>
          <w:rFonts w:eastAsiaTheme="minorHAnsi"/>
          <w:color w:val="000000"/>
        </w:rPr>
        <w:t xml:space="preserve"> values.</w:t>
      </w:r>
    </w:p>
    <w:p w14:paraId="1E33CDEE" w14:textId="77777777" w:rsidR="00790D61" w:rsidRPr="00B726ED" w:rsidRDefault="00790D61" w:rsidP="00B726ED">
      <w:pPr>
        <w:rPr>
          <w:rFonts w:eastAsiaTheme="minorHAnsi"/>
        </w:rPr>
      </w:pPr>
      <w:r w:rsidRPr="00B726ED">
        <w:rPr>
          <w:rFonts w:eastAsiaTheme="minorHAnsi"/>
        </w:rPr>
        <w:t>The read command returns the current value of &lt;n&gt;.</w:t>
      </w:r>
    </w:p>
    <w:p w14:paraId="446FE027" w14:textId="77777777" w:rsidR="00790D61" w:rsidRDefault="00790D61" w:rsidP="00790D61">
      <w:pPr>
        <w:ind w:left="1134" w:hanging="1134"/>
        <w:rPr>
          <w:rFonts w:eastAsiaTheme="minorHAnsi"/>
          <w:color w:val="000000"/>
        </w:rPr>
      </w:pPr>
      <w:r>
        <w:rPr>
          <w:rFonts w:eastAsiaTheme="minorHAnsi"/>
          <w:color w:val="000000"/>
        </w:rPr>
        <w:t>Test command returns values supported as a compound value.</w:t>
      </w:r>
    </w:p>
    <w:p w14:paraId="12F716F5" w14:textId="77777777" w:rsidR="00790D61" w:rsidRDefault="00790D61" w:rsidP="00790D61">
      <w:pPr>
        <w:rPr>
          <w:rFonts w:eastAsiaTheme="minorHAnsi"/>
          <w:color w:val="000000"/>
        </w:rPr>
      </w:pPr>
      <w:r>
        <w:rPr>
          <w:rFonts w:eastAsiaTheme="minorHAnsi"/>
          <w:b/>
          <w:bCs/>
          <w:color w:val="000000"/>
        </w:rPr>
        <w:t>Defined values</w:t>
      </w:r>
    </w:p>
    <w:p w14:paraId="2C385FDD" w14:textId="77777777" w:rsidR="00790D61" w:rsidRDefault="00790D61" w:rsidP="00790D61">
      <w:pPr>
        <w:pStyle w:val="B1"/>
        <w:rPr>
          <w:rFonts w:eastAsiaTheme="minorHAnsi"/>
        </w:rPr>
      </w:pPr>
      <w:r>
        <w:rPr>
          <w:rFonts w:ascii="Courier New" w:eastAsiaTheme="minorHAnsi" w:hAnsi="Courier New" w:cs="Courier New"/>
        </w:rPr>
        <w:t>&lt;n&gt;</w:t>
      </w:r>
      <w:r>
        <w:rPr>
          <w:rFonts w:eastAsiaTheme="minorHAnsi"/>
        </w:rPr>
        <w:t>: integer type</w:t>
      </w:r>
    </w:p>
    <w:p w14:paraId="09C2773B" w14:textId="77777777" w:rsidR="00790D61" w:rsidRDefault="00790D61" w:rsidP="003E1672">
      <w:pPr>
        <w:pStyle w:val="B2"/>
        <w:rPr>
          <w:u w:color="000000"/>
        </w:rPr>
      </w:pPr>
      <w:r>
        <w:rPr>
          <w:u w:val="single" w:color="000000"/>
        </w:rPr>
        <w:t>0</w:t>
      </w:r>
      <w:r>
        <w:rPr>
          <w:u w:color="000000"/>
        </w:rPr>
        <w:tab/>
        <w:t xml:space="preserve">disable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0464D307" w14:textId="77777777" w:rsidR="00790D61" w:rsidRPr="00917DE4" w:rsidRDefault="00790D61" w:rsidP="003E1672">
      <w:pPr>
        <w:pStyle w:val="B2"/>
        <w:rPr>
          <w:u w:color="000000"/>
        </w:rPr>
      </w:pPr>
      <w:r>
        <w:rPr>
          <w:u w:color="000000"/>
        </w:rPr>
        <w:t>1</w:t>
      </w:r>
      <w:r>
        <w:rPr>
          <w:u w:color="000000"/>
        </w:rPr>
        <w:tab/>
        <w:t xml:space="preserve">enable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2B0056B0" w14:textId="77777777" w:rsidR="00790D61" w:rsidRDefault="00790D61" w:rsidP="00790D61">
      <w:pPr>
        <w:pStyle w:val="B1"/>
        <w:rPr>
          <w:rFonts w:eastAsiaTheme="minorHAnsi"/>
        </w:rPr>
      </w:pPr>
      <w:r>
        <w:rPr>
          <w:rFonts w:ascii="Courier New" w:eastAsiaTheme="minorHAnsi" w:hAnsi="Courier New" w:cs="Courier New"/>
        </w:rPr>
        <w:t>&lt;NSAoS_status&gt;</w:t>
      </w:r>
      <w:r>
        <w:rPr>
          <w:rFonts w:eastAsiaTheme="minorHAnsi"/>
        </w:rPr>
        <w:t xml:space="preserve">: integer type, </w:t>
      </w:r>
      <w:r w:rsidRPr="00917DE4">
        <w:rPr>
          <w:rFonts w:eastAsiaTheme="minorHAnsi"/>
        </w:rPr>
        <w:t>indicates if the UE is inside or outside of NS-AoS when a PDU has been established for S-NSSAI belonging to partially allowed NSSAI.</w:t>
      </w:r>
      <w:r>
        <w:rPr>
          <w:rFonts w:eastAsiaTheme="minorHAnsi"/>
        </w:rPr>
        <w:t xml:space="preserve"> The URC shall be presented only when a PDU has been established for </w:t>
      </w:r>
      <w:r w:rsidRPr="00E32905">
        <w:rPr>
          <w:rFonts w:eastAsiaTheme="minorHAnsi"/>
        </w:rPr>
        <w:t>S-NSSAI belonging to partially allowed NSSAI</w:t>
      </w:r>
      <w:r>
        <w:rPr>
          <w:rFonts w:eastAsiaTheme="minorHAnsi"/>
        </w:rPr>
        <w:t xml:space="preserve"> and UE moves inside or outside of NS-AoS for that network slice.</w:t>
      </w:r>
    </w:p>
    <w:p w14:paraId="470A58AE" w14:textId="77777777" w:rsidR="00790D61" w:rsidRDefault="00790D61" w:rsidP="003E1672">
      <w:pPr>
        <w:pStyle w:val="B2"/>
        <w:rPr>
          <w:rFonts w:ascii="Courier New" w:hAnsi="Courier New" w:cs="Courier New"/>
        </w:rPr>
      </w:pPr>
      <w:r>
        <w:rPr>
          <w:u w:color="000000"/>
        </w:rPr>
        <w:t>0</w:t>
      </w:r>
      <w:r>
        <w:rPr>
          <w:u w:color="000000"/>
        </w:rPr>
        <w:tab/>
        <w:t>indicates UE is outside of NS-AoS</w:t>
      </w:r>
    </w:p>
    <w:p w14:paraId="72F8F4A2" w14:textId="77777777" w:rsidR="00790D61" w:rsidRDefault="00790D61" w:rsidP="003E1672">
      <w:pPr>
        <w:pStyle w:val="B2"/>
        <w:rPr>
          <w:u w:color="000000"/>
        </w:rPr>
      </w:pPr>
      <w:r>
        <w:rPr>
          <w:u w:color="000000"/>
        </w:rPr>
        <w:t>1</w:t>
      </w:r>
      <w:r>
        <w:rPr>
          <w:u w:color="000000"/>
        </w:rPr>
        <w:tab/>
        <w:t>indicates UE is inside of NS-AoS</w:t>
      </w:r>
    </w:p>
    <w:p w14:paraId="53CDDA7E" w14:textId="77777777" w:rsidR="00790D61" w:rsidRPr="00917DE4" w:rsidRDefault="00790D61" w:rsidP="00790D61">
      <w:pPr>
        <w:pStyle w:val="B1"/>
        <w:rPr>
          <w:rFonts w:eastAsiaTheme="minorHAnsi"/>
          <w:u w:color="000000"/>
        </w:rPr>
      </w:pPr>
      <w:r>
        <w:rPr>
          <w:rFonts w:ascii="Courier New" w:eastAsiaTheme="minorHAnsi" w:hAnsi="Courier New" w:cs="Courier New"/>
        </w:rPr>
        <w:t>&lt;cid&gt;</w:t>
      </w:r>
      <w:r>
        <w:rPr>
          <w:rFonts w:eastAsiaTheme="minorHAnsi"/>
        </w:rPr>
        <w:t xml:space="preserve">: </w:t>
      </w:r>
      <w:r w:rsidRPr="00BD53A5">
        <w:rPr>
          <w:rFonts w:eastAsiaTheme="minorHAnsi"/>
        </w:rPr>
        <w:t>integer type</w:t>
      </w:r>
      <w:r w:rsidRPr="0044081A">
        <w:rPr>
          <w:rFonts w:eastAsiaTheme="minorHAnsi"/>
          <w:lang w:val="en-IN"/>
        </w:rPr>
        <w:t>; specifies a particular PD</w:t>
      </w:r>
      <w:r w:rsidRPr="00BD53A5">
        <w:rPr>
          <w:rFonts w:eastAsiaTheme="minorHAnsi"/>
        </w:rPr>
        <w:t>U</w:t>
      </w:r>
      <w:r w:rsidRPr="0044081A">
        <w:rPr>
          <w:rFonts w:eastAsiaTheme="minorHAnsi"/>
          <w:lang w:val="en-IN"/>
        </w:rPr>
        <w:t xml:space="preserve"> </w:t>
      </w:r>
      <w:r w:rsidRPr="00BD53A5">
        <w:rPr>
          <w:rFonts w:eastAsiaTheme="minorHAnsi"/>
        </w:rPr>
        <w:t>session</w:t>
      </w:r>
      <w:r w:rsidRPr="0044081A">
        <w:rPr>
          <w:rFonts w:eastAsiaTheme="minorHAnsi"/>
          <w:lang w:val="en-IN"/>
        </w:rPr>
        <w:t xml:space="preserve"> definition. The parameter is local to the TE-MT interface</w:t>
      </w:r>
      <w:r>
        <w:rPr>
          <w:rFonts w:eastAsiaTheme="minorHAnsi"/>
          <w:lang w:val="en-IN"/>
        </w:rPr>
        <w:t xml:space="preserve"> </w:t>
      </w:r>
      <w:r w:rsidRPr="0044081A">
        <w:rPr>
          <w:rFonts w:eastAsiaTheme="minorHAnsi"/>
          <w:lang w:val="en-IN"/>
        </w:rPr>
        <w:t>and is used in other PDP context-related commands (see the +CGDCONT and +CGDSCONT commands).</w:t>
      </w:r>
    </w:p>
    <w:p w14:paraId="1B44067E" w14:textId="77777777" w:rsidR="00790D61" w:rsidRDefault="00790D61" w:rsidP="00790D61">
      <w:pPr>
        <w:rPr>
          <w:rFonts w:eastAsiaTheme="minorHAnsi"/>
          <w:color w:val="000000"/>
          <w:u w:color="000000"/>
        </w:rPr>
      </w:pPr>
      <w:r>
        <w:rPr>
          <w:rFonts w:eastAsiaTheme="minorHAnsi"/>
          <w:b/>
          <w:bCs/>
          <w:color w:val="000000"/>
          <w:u w:color="000000"/>
        </w:rPr>
        <w:t>Implementation</w:t>
      </w:r>
    </w:p>
    <w:p w14:paraId="1EC48C25" w14:textId="5F433CD4" w:rsidR="00790D61" w:rsidRDefault="00790D61" w:rsidP="00790D61">
      <w:pPr>
        <w:rPr>
          <w:u w:color="000000"/>
        </w:rPr>
      </w:pPr>
      <w:r w:rsidRPr="00C077DD">
        <w:rPr>
          <w:u w:color="000000"/>
        </w:rPr>
        <w:t>Optional. This command is only applicable to UEs supporting 5GS.</w:t>
      </w:r>
    </w:p>
    <w:p w14:paraId="49711DF0" w14:textId="71C4CEFE" w:rsidR="00A95335" w:rsidRPr="00C44D1B" w:rsidRDefault="00A95335" w:rsidP="00A95335">
      <w:pPr>
        <w:pStyle w:val="Heading3"/>
      </w:pPr>
      <w:bookmarkStart w:id="4991" w:name="_CR10_1_97"/>
      <w:bookmarkStart w:id="4992" w:name="_Toc218776820"/>
      <w:bookmarkEnd w:id="4991"/>
      <w:r w:rsidRPr="00C44D1B">
        <w:t>10.1.</w:t>
      </w:r>
      <w:r>
        <w:t>97</w:t>
      </w:r>
      <w:r w:rsidRPr="00C44D1B">
        <w:tab/>
      </w:r>
      <w:r w:rsidRPr="00C44D1B">
        <w:tab/>
      </w:r>
      <w:r>
        <w:t>Low power w</w:t>
      </w:r>
      <w:r w:rsidRPr="00C44D1B">
        <w:t>ake-up signal setting +C</w:t>
      </w:r>
      <w:r>
        <w:t>LP</w:t>
      </w:r>
      <w:r w:rsidRPr="00C44D1B">
        <w:t>WUSS</w:t>
      </w:r>
      <w:bookmarkEnd w:id="4992"/>
    </w:p>
    <w:p w14:paraId="13964B70" w14:textId="05C56846" w:rsidR="00A95335" w:rsidRPr="00C44D1B" w:rsidRDefault="00A95335" w:rsidP="00A95335">
      <w:pPr>
        <w:pStyle w:val="TH"/>
        <w:rPr>
          <w:lang w:val="fr-FR"/>
        </w:rPr>
      </w:pPr>
      <w:bookmarkStart w:id="4993" w:name="_CRTable10_1_971"/>
      <w:r w:rsidRPr="00C44D1B">
        <w:rPr>
          <w:lang w:val="fr-FR"/>
        </w:rPr>
        <w:t>Table </w:t>
      </w:r>
      <w:bookmarkEnd w:id="4993"/>
      <w:r w:rsidRPr="00C44D1B">
        <w:rPr>
          <w:lang w:val="fr-FR"/>
        </w:rPr>
        <w:t>10.1.</w:t>
      </w:r>
      <w:r>
        <w:rPr>
          <w:lang w:val="fr-FR"/>
        </w:rPr>
        <w:t>97</w:t>
      </w:r>
      <w:r w:rsidRPr="00C44D1B">
        <w:rPr>
          <w:lang w:val="fr-FR"/>
        </w:rPr>
        <w:t>-1: +C</w:t>
      </w:r>
      <w:r>
        <w:rPr>
          <w:lang w:val="fr-FR"/>
        </w:rPr>
        <w:t>LP</w:t>
      </w:r>
      <w:r w:rsidRPr="00C44D1B">
        <w:rPr>
          <w:lang w:val="fr-FR"/>
        </w:rPr>
        <w:t>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95335" w:rsidRPr="00C44D1B" w14:paraId="3857D7C7"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7D8C163" w14:textId="77777777" w:rsidR="00A95335" w:rsidRPr="00C44D1B" w:rsidRDefault="00A95335"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217FA133" w14:textId="77777777" w:rsidR="00A95335" w:rsidRPr="00C44D1B" w:rsidRDefault="00A95335" w:rsidP="008E5E16">
            <w:pPr>
              <w:pStyle w:val="TAH"/>
              <w:spacing w:line="256" w:lineRule="auto"/>
              <w:rPr>
                <w:rFonts w:ascii="Courier New" w:hAnsi="Courier New"/>
              </w:rPr>
            </w:pPr>
            <w:r w:rsidRPr="00C44D1B">
              <w:t>Possible response(s)</w:t>
            </w:r>
          </w:p>
        </w:tc>
      </w:tr>
      <w:tr w:rsidR="00A95335" w:rsidRPr="00C44D1B" w14:paraId="2427C420"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1CFDB441" w14:textId="77777777" w:rsidR="00A95335" w:rsidRPr="00C44D1B" w:rsidRDefault="00A95335" w:rsidP="008E5E1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LP</w:t>
            </w:r>
            <w:r w:rsidRPr="00C44D1B">
              <w:rPr>
                <w:rFonts w:ascii="Courier New" w:hAnsi="Courier New" w:cs="Courier New"/>
                <w:sz w:val="20"/>
              </w:rPr>
              <w:t>WUSS=&lt;n&gt;[,&lt;paging_probability&gt;]</w:t>
            </w:r>
          </w:p>
        </w:tc>
        <w:tc>
          <w:tcPr>
            <w:tcW w:w="4549" w:type="dxa"/>
            <w:tcBorders>
              <w:top w:val="single" w:sz="4" w:space="0" w:color="auto"/>
              <w:left w:val="single" w:sz="6" w:space="0" w:color="auto"/>
              <w:bottom w:val="single" w:sz="4" w:space="0" w:color="auto"/>
              <w:right w:val="single" w:sz="4" w:space="0" w:color="auto"/>
            </w:tcBorders>
          </w:tcPr>
          <w:p w14:paraId="4BF8D59D" w14:textId="77777777" w:rsidR="00A95335" w:rsidRPr="00C44D1B" w:rsidRDefault="00A95335" w:rsidP="008E5E16">
            <w:pPr>
              <w:spacing w:after="20" w:line="256" w:lineRule="auto"/>
              <w:rPr>
                <w:rFonts w:ascii="Courier New" w:hAnsi="Courier New"/>
              </w:rPr>
            </w:pPr>
            <w:r w:rsidRPr="00C44D1B">
              <w:rPr>
                <w:rFonts w:ascii="Courier New" w:hAnsi="Courier New" w:cs="Courier New"/>
                <w:i/>
                <w:iCs/>
                <w:lang w:val="es-ES_tradnl"/>
              </w:rPr>
              <w:t>+CME ERROR: &lt;err&gt;</w:t>
            </w:r>
          </w:p>
        </w:tc>
      </w:tr>
      <w:tr w:rsidR="00A95335" w:rsidRPr="00C44D1B" w14:paraId="48FC6B0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249BBC2B" w14:textId="77777777" w:rsidR="00A95335" w:rsidRPr="00C44D1B" w:rsidRDefault="00A9533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hideMark/>
          </w:tcPr>
          <w:p w14:paraId="058E8E79" w14:textId="77777777" w:rsidR="00A95335" w:rsidRPr="00C44D1B" w:rsidRDefault="00A95335" w:rsidP="008E5E1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&lt;n&gt; [,</w:t>
            </w:r>
            <w:r>
              <w:rPr>
                <w:rFonts w:ascii="Courier New" w:hAnsi="Courier New" w:cs="Courier New"/>
              </w:rPr>
              <w:t>&lt;</w:t>
            </w:r>
            <w:r w:rsidRPr="00C44D1B">
              <w:rPr>
                <w:rFonts w:ascii="Courier New" w:hAnsi="Courier New" w:cs="Courier New"/>
              </w:rPr>
              <w:t>paging_probability</w:t>
            </w:r>
            <w:r>
              <w:rPr>
                <w:rFonts w:ascii="Courier New" w:hAnsi="Courier New" w:cs="Courier New"/>
              </w:rPr>
              <w:t>&gt;</w:t>
            </w:r>
            <w:r w:rsidRPr="00C44D1B">
              <w:rPr>
                <w:rFonts w:ascii="Courier New" w:hAnsi="Courier New" w:cs="Courier New"/>
              </w:rPr>
              <w:t xml:space="preserve"> [</w:t>
            </w:r>
            <w:r>
              <w:rPr>
                <w:rFonts w:ascii="Courier New" w:hAnsi="Courier New" w:cs="Courier New"/>
              </w:rPr>
              <w:t>,</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p>
        </w:tc>
      </w:tr>
      <w:tr w:rsidR="00A95335" w:rsidRPr="00C44D1B" w14:paraId="27097BC2"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16A3F3A5" w14:textId="77777777" w:rsidR="00A95335" w:rsidRPr="00C44D1B" w:rsidRDefault="00A9533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tcPr>
          <w:p w14:paraId="2AC6C893" w14:textId="77777777" w:rsidR="00A95335" w:rsidRPr="00C44D1B" w:rsidRDefault="00A9533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31DD787A" w14:textId="77777777" w:rsidR="00A95335" w:rsidRPr="00C44D1B" w:rsidRDefault="00A95335" w:rsidP="00A95335"/>
    <w:p w14:paraId="1863A03D" w14:textId="77777777" w:rsidR="00A95335" w:rsidRPr="00C44D1B" w:rsidRDefault="00A95335" w:rsidP="00A95335">
      <w:r w:rsidRPr="00C44D1B">
        <w:rPr>
          <w:b/>
        </w:rPr>
        <w:t>Description</w:t>
      </w:r>
    </w:p>
    <w:p w14:paraId="4106F550" w14:textId="77777777" w:rsidR="00A95335" w:rsidRDefault="00A95335" w:rsidP="00A95335">
      <w:r w:rsidRPr="00C44D1B">
        <w:lastRenderedPageBreak/>
        <w:t xml:space="preserve">The set command controls the presentation of negotiated </w:t>
      </w:r>
      <w:r>
        <w:t>LP-</w:t>
      </w:r>
      <w:r w:rsidRPr="00C44D1B">
        <w:t>WUS</w:t>
      </w:r>
      <w:r>
        <w:t>PS</w:t>
      </w:r>
      <w:r w:rsidRPr="00C44D1B">
        <w:t xml:space="preserve"> assistance information from the network to the TE by an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r w:rsidRPr="00C44D1B">
        <w:t xml:space="preserve"> when there is any change in the negotiated </w:t>
      </w:r>
      <w:r>
        <w:t>LP-</w:t>
      </w:r>
      <w:r w:rsidRPr="00C44D1B">
        <w:t>WUS</w:t>
      </w:r>
      <w:r>
        <w:t>PS</w:t>
      </w:r>
      <w:r w:rsidRPr="00C44D1B">
        <w:t xml:space="preserve"> assistance information that needs to be indicated.</w:t>
      </w:r>
      <w:r>
        <w:t xml:space="preserve"> </w:t>
      </w:r>
    </w:p>
    <w:p w14:paraId="42FDDDE5" w14:textId="77777777" w:rsidR="00A95335" w:rsidRPr="00C44D1B" w:rsidRDefault="00A95335" w:rsidP="00A95335">
      <w:r>
        <w:t xml:space="preserve">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shall be displayed if the network needs to remove the LP-WUSPS assistance information from the UE and the network sends the updated</w:t>
      </w:r>
      <w:r>
        <w:t xml:space="preserve"> LP-WUSPS assistance information IE with the length of LP-WUSPS assistance information contents field set to zero in the CONFIGURATION UPDATE COMMAND message.</w:t>
      </w:r>
    </w:p>
    <w:p w14:paraId="2036803F" w14:textId="77777777" w:rsidR="00A95335" w:rsidRPr="00C44D1B" w:rsidRDefault="00A95335" w:rsidP="00A95335">
      <w:r w:rsidRPr="00C44D1B">
        <w:t>The set command shall also indicate the UE paging probability information which is provided by the UE to the MT and indicates the probability of the UE receiving the paging, see 3GPP TS 24.501 [161] subclause 5.3.2</w:t>
      </w:r>
      <w:r>
        <w:t>7</w:t>
      </w:r>
      <w:r w:rsidRPr="00C44D1B">
        <w:t>. These parameters can be set to be used either during the registration procedure for initial registration or during the registration procedure for mobility and periodic registration update.</w:t>
      </w:r>
    </w:p>
    <w:p w14:paraId="65E2B37F" w14:textId="77777777" w:rsidR="00A95335" w:rsidRPr="00C44D1B" w:rsidRDefault="00A95335" w:rsidP="00A95335">
      <w:r w:rsidRPr="00C44D1B">
        <w:t>Read command returns the current set values and negotiated values if available from the network.</w:t>
      </w:r>
    </w:p>
    <w:p w14:paraId="450CFB55" w14:textId="77777777" w:rsidR="00A95335" w:rsidRPr="00C44D1B" w:rsidRDefault="00A95335" w:rsidP="00A95335">
      <w:r w:rsidRPr="00C44D1B">
        <w:t>Test command returns the values supported as a compound value.</w:t>
      </w:r>
    </w:p>
    <w:p w14:paraId="1E12D0CF" w14:textId="77777777" w:rsidR="00A95335" w:rsidRPr="00C44D1B" w:rsidRDefault="00A95335" w:rsidP="00A95335">
      <w:r w:rsidRPr="00C44D1B">
        <w:t xml:space="preserve">Refer clause 9.2 for possible </w:t>
      </w:r>
      <w:r w:rsidRPr="00C44D1B">
        <w:rPr>
          <w:rFonts w:ascii="Courier New" w:hAnsi="Courier New" w:cs="Courier New"/>
        </w:rPr>
        <w:t>&lt;err&gt;</w:t>
      </w:r>
      <w:r w:rsidRPr="00C44D1B">
        <w:t xml:space="preserve"> values.</w:t>
      </w:r>
    </w:p>
    <w:p w14:paraId="52E16260" w14:textId="77777777" w:rsidR="00A95335" w:rsidRPr="00C44D1B" w:rsidRDefault="00A95335" w:rsidP="00A95335">
      <w:r w:rsidRPr="00C44D1B">
        <w:rPr>
          <w:b/>
        </w:rPr>
        <w:t>Defined values</w:t>
      </w:r>
    </w:p>
    <w:p w14:paraId="2B87DA2A" w14:textId="77777777" w:rsidR="00A95335" w:rsidRPr="00C44D1B" w:rsidRDefault="00A95335" w:rsidP="00A95335">
      <w:pPr>
        <w:pStyle w:val="B1"/>
      </w:pPr>
      <w:r w:rsidRPr="00C44D1B">
        <w:rPr>
          <w:rFonts w:ascii="Courier New" w:hAnsi="Courier New" w:cs="Courier New"/>
        </w:rPr>
        <w:t>&lt;n&gt;</w:t>
      </w:r>
      <w:r w:rsidRPr="00C44D1B">
        <w:t xml:space="preserve">: integer type. </w:t>
      </w:r>
    </w:p>
    <w:p w14:paraId="15C93635" w14:textId="77777777" w:rsidR="00A95335" w:rsidRPr="00C44D1B" w:rsidRDefault="00A95335" w:rsidP="00A95335">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63314487" w14:textId="77777777" w:rsidR="00A95335" w:rsidRPr="00C44D1B" w:rsidRDefault="00A95335" w:rsidP="00A95335">
      <w:pPr>
        <w:pStyle w:val="B2"/>
      </w:pPr>
      <w:r w:rsidRPr="00C44D1B">
        <w:t>1</w:t>
      </w:r>
      <w:r w:rsidRPr="00C44D1B">
        <w:tab/>
        <w:t xml:space="preserve">enable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741ECE80" w14:textId="77777777" w:rsidR="00A95335" w:rsidRPr="00C44D1B" w:rsidRDefault="00A95335" w:rsidP="00A95335">
      <w:pPr>
        <w:pStyle w:val="B2"/>
      </w:pPr>
      <w:r w:rsidRPr="00C44D1B">
        <w:t>2</w:t>
      </w:r>
      <w:r w:rsidRPr="00C44D1B">
        <w:tab/>
        <w:t xml:space="preserve">setting unchanged, shall be used by the set command to indicate </w:t>
      </w:r>
      <w:r>
        <w:t>LP-</w:t>
      </w:r>
      <w:r w:rsidRPr="00C44D1B">
        <w:t>WUS</w:t>
      </w:r>
      <w:r>
        <w:t>PS</w:t>
      </w:r>
      <w:r w:rsidRPr="00C44D1B">
        <w:t xml:space="preserve"> assistance information to the network</w:t>
      </w:r>
    </w:p>
    <w:p w14:paraId="5CE4EE13" w14:textId="77777777" w:rsidR="00A95335" w:rsidRDefault="00A95335" w:rsidP="00A95335">
      <w:pPr>
        <w:pStyle w:val="B1"/>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w:t>
      </w:r>
      <w:r>
        <w:t>31</w:t>
      </w:r>
      <w:r w:rsidRPr="00C44D1B">
        <w:t>).</w:t>
      </w:r>
      <w:r>
        <w:t xml:space="preserve"> 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xml:space="preserve">, </w:t>
      </w:r>
      <w:r>
        <w:t>is used to indicate that</w:t>
      </w:r>
      <w:r w:rsidRPr="00890372">
        <w:t xml:space="preserve"> the network needs to r</w:t>
      </w:r>
      <w:r>
        <w:t>emove</w:t>
      </w:r>
      <w:r w:rsidRPr="00890372">
        <w:t xml:space="preserve"> the LP-WUSPS assistance information from the UE</w:t>
      </w:r>
      <w:r>
        <w:t>.</w:t>
      </w:r>
    </w:p>
    <w:p w14:paraId="558E2631" w14:textId="77777777" w:rsidR="00A95335" w:rsidRPr="00C44D1B" w:rsidRDefault="00A95335" w:rsidP="00A95335">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w:t>
      </w:r>
      <w:r>
        <w:t>11</w:t>
      </w:r>
      <w:r w:rsidRPr="00C44D1B">
        <w:t>1 for supported values.</w:t>
      </w:r>
    </w:p>
    <w:p w14:paraId="495C1718" w14:textId="77777777" w:rsidR="00A95335" w:rsidRPr="00C44D1B" w:rsidRDefault="00A95335" w:rsidP="00A95335">
      <w:r w:rsidRPr="00C44D1B">
        <w:rPr>
          <w:b/>
        </w:rPr>
        <w:t>Implementation</w:t>
      </w:r>
    </w:p>
    <w:p w14:paraId="6CEEBFC5" w14:textId="77777777" w:rsidR="00A95335" w:rsidRDefault="00A95335" w:rsidP="00A95335">
      <w:pPr>
        <w:pStyle w:val="B1"/>
      </w:pPr>
      <w:r w:rsidRPr="00C44D1B">
        <w:t>Optional</w:t>
      </w:r>
    </w:p>
    <w:p w14:paraId="3B105925" w14:textId="09D4D761" w:rsidR="00AC341C" w:rsidRPr="00873AA1" w:rsidRDefault="00AC341C" w:rsidP="00AC341C">
      <w:pPr>
        <w:pStyle w:val="Heading3"/>
        <w:rPr>
          <w:lang w:val="fr-FR"/>
        </w:rPr>
      </w:pPr>
      <w:bookmarkStart w:id="4994" w:name="_CR10_1_98"/>
      <w:bookmarkStart w:id="4995" w:name="_Toc218776821"/>
      <w:bookmarkEnd w:id="4994"/>
      <w:r w:rsidRPr="00873AA1">
        <w:rPr>
          <w:lang w:val="fr-FR"/>
        </w:rPr>
        <w:t>10.1.98</w:t>
      </w:r>
      <w:r w:rsidRPr="00873AA1">
        <w:rPr>
          <w:lang w:val="fr-FR"/>
        </w:rPr>
        <w:tab/>
      </w:r>
      <w:r w:rsidRPr="00873AA1">
        <w:rPr>
          <w:lang w:val="fr-FR"/>
        </w:rPr>
        <w:tab/>
        <w:t>Set MA PDU session parameters +CSETMAPDU</w:t>
      </w:r>
      <w:bookmarkEnd w:id="4995"/>
    </w:p>
    <w:p w14:paraId="7D38C49E" w14:textId="66791A85" w:rsidR="00AC341C" w:rsidRPr="00C44D1B" w:rsidRDefault="00AC341C" w:rsidP="00AC341C">
      <w:pPr>
        <w:pStyle w:val="TH"/>
        <w:rPr>
          <w:lang w:val="fr-FR"/>
        </w:rPr>
      </w:pPr>
      <w:bookmarkStart w:id="4996" w:name="_CRTable10_1_981"/>
      <w:r w:rsidRPr="00C44D1B">
        <w:rPr>
          <w:lang w:val="fr-FR"/>
        </w:rPr>
        <w:t>Table </w:t>
      </w:r>
      <w:bookmarkEnd w:id="4996"/>
      <w:r w:rsidRPr="00C44D1B">
        <w:rPr>
          <w:lang w:val="fr-FR"/>
        </w:rPr>
        <w:t>10.1.</w:t>
      </w:r>
      <w:r>
        <w:rPr>
          <w:lang w:val="fr-FR"/>
        </w:rPr>
        <w:t>98</w:t>
      </w:r>
      <w:r w:rsidRPr="00C44D1B">
        <w:rPr>
          <w:lang w:val="fr-FR"/>
        </w:rPr>
        <w:t>-1: +C</w:t>
      </w:r>
      <w:r>
        <w:rPr>
          <w:lang w:val="fr-FR"/>
        </w:rPr>
        <w:t>SETMAPDU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C341C" w:rsidRPr="00C44D1B" w14:paraId="4A4C5AFD"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5DBDBFC" w14:textId="77777777" w:rsidR="00AC341C" w:rsidRPr="00C44D1B" w:rsidRDefault="00AC341C"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E930C51" w14:textId="77777777" w:rsidR="00AC341C" w:rsidRPr="00C44D1B" w:rsidRDefault="00AC341C" w:rsidP="008E5E16">
            <w:pPr>
              <w:pStyle w:val="TAH"/>
              <w:spacing w:line="256" w:lineRule="auto"/>
              <w:rPr>
                <w:rFonts w:ascii="Courier New" w:hAnsi="Courier New"/>
              </w:rPr>
            </w:pPr>
            <w:r w:rsidRPr="00C44D1B">
              <w:t>Possible response(s)</w:t>
            </w:r>
          </w:p>
        </w:tc>
      </w:tr>
      <w:tr w:rsidR="00AC341C" w:rsidRPr="00C44D1B" w14:paraId="7E4F4E97"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E4B7466" w14:textId="77777777" w:rsidR="00AC341C" w:rsidRPr="009805BC" w:rsidRDefault="00AC341C" w:rsidP="008E5E16">
            <w:pPr>
              <w:pStyle w:val="TAL"/>
              <w:rPr>
                <w:rFonts w:ascii="Courier New" w:hAnsi="Courier New" w:cs="Courier New"/>
                <w:sz w:val="20"/>
              </w:rPr>
            </w:pPr>
            <w:r w:rsidRPr="009805BC">
              <w:rPr>
                <w:rFonts w:ascii="Courier New" w:hAnsi="Courier New"/>
                <w:sz w:val="20"/>
              </w:rPr>
              <w:t>+CSETMAPDU=&lt;cid&gt;,[</w:t>
            </w:r>
            <w:r w:rsidRPr="009805BC">
              <w:rPr>
                <w:rFonts w:ascii="Courier New" w:eastAsiaTheme="minorHAnsi" w:hAnsi="Courier New" w:cs="Courier New"/>
                <w:color w:val="000000"/>
                <w:sz w:val="20"/>
              </w:rPr>
              <w:t>&lt;ATSSS-LL&gt;],[&lt;MPTCP&gt;],[&lt;MPQUIC-UDP&gt;],[&lt;MPQUIC-IP&gt;],[&lt;MPQUIC-E&gt;],[&lt;APMQF&gt;]</w:t>
            </w:r>
          </w:p>
        </w:tc>
        <w:tc>
          <w:tcPr>
            <w:tcW w:w="4549" w:type="dxa"/>
            <w:tcBorders>
              <w:top w:val="single" w:sz="4" w:space="0" w:color="auto"/>
              <w:left w:val="single" w:sz="6" w:space="0" w:color="auto"/>
              <w:bottom w:val="single" w:sz="4" w:space="0" w:color="auto"/>
              <w:right w:val="single" w:sz="4" w:space="0" w:color="auto"/>
            </w:tcBorders>
          </w:tcPr>
          <w:p w14:paraId="5FBD5AC0" w14:textId="77777777" w:rsidR="00AC341C" w:rsidRPr="00C44D1B" w:rsidRDefault="00AC341C" w:rsidP="008E5E16">
            <w:pPr>
              <w:spacing w:after="20" w:line="256" w:lineRule="auto"/>
              <w:rPr>
                <w:rFonts w:ascii="Courier New" w:hAnsi="Courier New"/>
              </w:rPr>
            </w:pPr>
            <w:r w:rsidRPr="00C44D1B">
              <w:rPr>
                <w:rFonts w:ascii="Courier New" w:hAnsi="Courier New" w:cs="Courier New"/>
                <w:i/>
                <w:iCs/>
                <w:lang w:val="es-ES_tradnl"/>
              </w:rPr>
              <w:t>+CME ERROR: &lt;err&gt;</w:t>
            </w:r>
          </w:p>
        </w:tc>
      </w:tr>
      <w:tr w:rsidR="00AC341C" w:rsidRPr="00C44D1B" w14:paraId="0EF58DF3"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4386E4B3" w14:textId="77777777" w:rsidR="00AC341C" w:rsidRPr="00C44D1B" w:rsidRDefault="00AC341C"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29008BF5" w14:textId="77777777" w:rsidR="00AC341C" w:rsidRDefault="00AC341C" w:rsidP="008E5E16">
            <w:pPr>
              <w:rPr>
                <w:rFonts w:ascii="Courier New" w:eastAsiaTheme="minorHAnsi" w:hAnsi="Courier New" w:cs="Courier New"/>
                <w:color w:val="000000"/>
              </w:rPr>
            </w:pPr>
            <w:r>
              <w:rPr>
                <w:rFonts w:ascii="Courier New" w:hAnsi="Courier New"/>
              </w:rPr>
              <w:t>[</w:t>
            </w:r>
            <w:r w:rsidRPr="00313973">
              <w:rPr>
                <w:rFonts w:ascii="Courier New" w:hAnsi="Courier New"/>
              </w:rPr>
              <w:t>+C</w:t>
            </w:r>
            <w:r>
              <w:rPr>
                <w:rFonts w:ascii="Courier New" w:hAnsi="Courier New"/>
              </w:rPr>
              <w:t>SETMAPDU: &lt;cid1&gt;,[</w:t>
            </w:r>
            <w:r>
              <w:rPr>
                <w:rFonts w:ascii="Courier New" w:eastAsiaTheme="minorHAnsi" w:hAnsi="Courier New" w:cs="Courier New"/>
                <w:color w:val="000000"/>
              </w:rPr>
              <w:t>&lt;ATSSS-LL&gt;],[&lt;MPTCP&gt;],[&lt;MPQUIC-UDP&gt;],[&lt;MPQUIC-IP&gt;],[&lt;MPQUIC-E&gt;],[&lt;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1506032F" w14:textId="77777777" w:rsidR="00AC341C" w:rsidRDefault="00AC341C" w:rsidP="008E5E16">
            <w:pPr>
              <w:rPr>
                <w:rFonts w:ascii="Courier New" w:eastAsiaTheme="minorHAnsi" w:hAnsi="Courier New" w:cs="Courier New"/>
                <w:color w:val="000000"/>
              </w:rPr>
            </w:pPr>
            <w:r>
              <w:rPr>
                <w:rFonts w:ascii="Courier New" w:eastAsiaTheme="minorHAnsi" w:hAnsi="Courier New" w:cs="Courier New"/>
                <w:color w:val="000000"/>
              </w:rPr>
              <w:t>[&lt;CR&gt;&lt;LF&gt;+</w:t>
            </w:r>
            <w:r w:rsidRPr="00313973">
              <w:rPr>
                <w:rFonts w:ascii="Courier New" w:hAnsi="Courier New"/>
              </w:rPr>
              <w:t>C</w:t>
            </w:r>
            <w:r>
              <w:rPr>
                <w:rFonts w:ascii="Courier New" w:hAnsi="Courier New"/>
              </w:rPr>
              <w:t>SETMAPDU: &lt;cid2&gt;,[</w:t>
            </w:r>
            <w:r>
              <w:rPr>
                <w:rFonts w:ascii="Courier New" w:eastAsiaTheme="minorHAnsi" w:hAnsi="Courier New" w:cs="Courier New"/>
                <w:color w:val="000000"/>
              </w:rPr>
              <w:t>&lt;ATSSS-ST&gt;],[&lt;MPTCP&gt;],[&lt;MPQUIC-UDP&gt;],[&lt;MPQUIC-IP&gt;],[&lt;MPQUIC-E&gt;],[&lt;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22B4D900" w14:textId="77777777" w:rsidR="00AC341C" w:rsidRPr="00C44D1B" w:rsidRDefault="00AC341C" w:rsidP="008E5E16">
            <w:pPr>
              <w:spacing w:after="20" w:line="256" w:lineRule="auto"/>
              <w:rPr>
                <w:rFonts w:ascii="Courier New" w:hAnsi="Courier New"/>
              </w:rPr>
            </w:pPr>
            <w:r>
              <w:rPr>
                <w:rFonts w:ascii="Courier New" w:eastAsiaTheme="minorHAnsi" w:hAnsi="Courier New" w:cs="Courier New"/>
                <w:color w:val="000000"/>
              </w:rPr>
              <w:t>[…]]]</w:t>
            </w:r>
          </w:p>
        </w:tc>
      </w:tr>
      <w:tr w:rsidR="00AC341C" w:rsidRPr="00C44D1B" w14:paraId="18E914F0"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D53588C" w14:textId="77777777" w:rsidR="00AC341C" w:rsidRPr="00C44D1B" w:rsidRDefault="00AC341C" w:rsidP="008E5E16">
            <w:pPr>
              <w:spacing w:after="20" w:line="256" w:lineRule="auto"/>
              <w:rPr>
                <w:rFonts w:ascii="Courier New" w:hAnsi="Courier New" w:cs="Courier New"/>
              </w:rPr>
            </w:pPr>
            <w:r w:rsidRPr="00C44D1B">
              <w:rPr>
                <w:rFonts w:ascii="Courier New" w:hAnsi="Courier New" w:cs="Courier New"/>
              </w:rPr>
              <w:lastRenderedPageBreak/>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178F8AF" w14:textId="77777777" w:rsidR="00AC341C" w:rsidRPr="00C44D1B" w:rsidRDefault="00AC341C" w:rsidP="008E5E16">
            <w:pPr>
              <w:spacing w:after="20" w:line="256" w:lineRule="auto"/>
              <w:rPr>
                <w:rFonts w:ascii="Courier New" w:hAnsi="Courier New" w:cs="Courier New"/>
              </w:rPr>
            </w:pPr>
            <w:r>
              <w:rPr>
                <w:rFonts w:ascii="Courier New" w:eastAsiaTheme="minorHAnsi" w:hAnsi="Courier New" w:cs="Courier New"/>
                <w:color w:val="000000"/>
              </w:rPr>
              <w:t>+CSETMAPDU: (</w:t>
            </w:r>
            <w:r>
              <w:rPr>
                <w:rFonts w:eastAsiaTheme="minorHAnsi"/>
                <w:color w:val="000000"/>
              </w:rPr>
              <w:t xml:space="preserve">list of supported </w:t>
            </w:r>
            <w:r>
              <w:rPr>
                <w:rFonts w:ascii="Courier New" w:eastAsiaTheme="minorHAnsi" w:hAnsi="Courier New" w:cs="Courier New"/>
                <w:color w:val="000000"/>
              </w:rPr>
              <w:t>&lt;ATSSS-LL&gt;</w:t>
            </w:r>
            <w:r>
              <w:rPr>
                <w:rFonts w:eastAsiaTheme="minorHAnsi"/>
                <w:color w:val="000000"/>
              </w:rPr>
              <w:t>s</w:t>
            </w:r>
            <w:r>
              <w:rPr>
                <w:rFonts w:ascii="Courier New" w:eastAsiaTheme="minorHAnsi" w:hAnsi="Courier New" w:cs="Courier New"/>
                <w:color w:val="000000"/>
              </w:rPr>
              <w:t>), (</w:t>
            </w:r>
            <w:r>
              <w:rPr>
                <w:rFonts w:eastAsiaTheme="minorHAnsi"/>
                <w:color w:val="000000"/>
              </w:rPr>
              <w:t xml:space="preserve">list of supported </w:t>
            </w:r>
            <w:r>
              <w:rPr>
                <w:rFonts w:ascii="Courier New" w:eastAsiaTheme="minorHAnsi" w:hAnsi="Courier New" w:cs="Courier New"/>
                <w:color w:val="000000"/>
              </w:rPr>
              <w:t>&lt;MPTCP&gt;s),(</w:t>
            </w:r>
            <w:r>
              <w:rPr>
                <w:rFonts w:eastAsiaTheme="minorHAnsi"/>
                <w:color w:val="000000"/>
              </w:rPr>
              <w:t xml:space="preserve">list of supported </w:t>
            </w:r>
            <w:r>
              <w:rPr>
                <w:rFonts w:ascii="Courier New" w:eastAsiaTheme="minorHAnsi" w:hAnsi="Courier New" w:cs="Courier New"/>
                <w:color w:val="000000"/>
              </w:rPr>
              <w:t>&lt;MPQUIC-UDP&gt;s),(</w:t>
            </w:r>
            <w:r>
              <w:rPr>
                <w:rFonts w:eastAsiaTheme="minorHAnsi"/>
                <w:color w:val="000000"/>
              </w:rPr>
              <w:t xml:space="preserve">list of supported </w:t>
            </w:r>
            <w:r>
              <w:rPr>
                <w:rFonts w:ascii="Courier New" w:eastAsiaTheme="minorHAnsi" w:hAnsi="Courier New" w:cs="Courier New"/>
                <w:color w:val="000000"/>
              </w:rPr>
              <w:t>&lt;MPQUIC-IP&gt;s),(</w:t>
            </w:r>
            <w:r>
              <w:rPr>
                <w:rFonts w:eastAsiaTheme="minorHAnsi"/>
                <w:color w:val="000000"/>
              </w:rPr>
              <w:t xml:space="preserve">list of supported </w:t>
            </w:r>
            <w:r>
              <w:rPr>
                <w:rFonts w:ascii="Courier New" w:eastAsiaTheme="minorHAnsi" w:hAnsi="Courier New" w:cs="Courier New"/>
                <w:color w:val="000000"/>
              </w:rPr>
              <w:t>&lt;MPQUIC-E&gt;s),(</w:t>
            </w:r>
            <w:r>
              <w:rPr>
                <w:rFonts w:eastAsiaTheme="minorHAnsi"/>
                <w:color w:val="000000"/>
              </w:rPr>
              <w:t xml:space="preserve">list of supported </w:t>
            </w:r>
            <w:r>
              <w:rPr>
                <w:rFonts w:ascii="Courier New" w:eastAsiaTheme="minorHAnsi" w:hAnsi="Courier New" w:cs="Courier New"/>
                <w:color w:val="000000"/>
              </w:rPr>
              <w: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r>
              <w:rPr>
                <w:rFonts w:eastAsiaTheme="minorHAnsi"/>
                <w:color w:val="000000"/>
              </w:rPr>
              <w:t>s</w:t>
            </w:r>
            <w:r>
              <w:rPr>
                <w:rFonts w:ascii="Courier New" w:eastAsiaTheme="minorHAnsi" w:hAnsi="Courier New" w:cs="Courier New"/>
                <w:color w:val="000000"/>
              </w:rPr>
              <w:t>)</w:t>
            </w:r>
          </w:p>
        </w:tc>
      </w:tr>
    </w:tbl>
    <w:p w14:paraId="40D4F9FB" w14:textId="77777777" w:rsidR="00AC341C" w:rsidRPr="00C44D1B" w:rsidRDefault="00AC341C" w:rsidP="00AC341C"/>
    <w:p w14:paraId="4586D967" w14:textId="77777777" w:rsidR="00AC341C" w:rsidRPr="00C44D1B" w:rsidRDefault="00AC341C" w:rsidP="00AC341C">
      <w:r w:rsidRPr="00C44D1B">
        <w:rPr>
          <w:b/>
        </w:rPr>
        <w:t>Description</w:t>
      </w:r>
    </w:p>
    <w:p w14:paraId="614F2406" w14:textId="77777777" w:rsidR="00AC341C" w:rsidRDefault="00AC341C" w:rsidP="00AC341C">
      <w:pPr>
        <w:rPr>
          <w:rFonts w:eastAsiaTheme="minorHAnsi"/>
          <w:color w:val="000000"/>
        </w:rPr>
      </w:pPr>
      <w:r>
        <w:rPr>
          <w:rFonts w:eastAsiaTheme="minorHAnsi"/>
          <w:color w:val="000000"/>
        </w:rPr>
        <w:t xml:space="preserve">The set command specifies MA PDU session parameter values for a PDP context identified by the (local) context identification parameter. This command shall be executed only after the new context has been defined using +CGDCONT command. </w:t>
      </w:r>
    </w:p>
    <w:p w14:paraId="3425F1B1" w14:textId="77777777" w:rsidR="00AC341C" w:rsidRPr="00C44D1B" w:rsidRDefault="00AC341C" w:rsidP="00AC341C">
      <w:r>
        <w:rPr>
          <w:rFonts w:eastAsiaTheme="minorHAnsi"/>
          <w:color w:val="000000"/>
        </w:rPr>
        <w:t xml:space="preserve">The form of the set command, </w:t>
      </w:r>
      <w:r>
        <w:rPr>
          <w:rFonts w:ascii="Courier New" w:eastAsiaTheme="minorHAnsi" w:hAnsi="Courier New" w:cs="Courier New"/>
          <w:color w:val="000000"/>
        </w:rPr>
        <w:t xml:space="preserve">+CSETMAPDU=&lt;cid&gt; </w:t>
      </w:r>
      <w:r w:rsidRPr="00E32905">
        <w:rPr>
          <w:rFonts w:eastAsiaTheme="minorHAnsi"/>
          <w:color w:val="000000"/>
        </w:rPr>
        <w:t>shall be ignored and no action shall be taken</w:t>
      </w:r>
      <w:r w:rsidRPr="00C44D1B">
        <w:t xml:space="preserve">. </w:t>
      </w:r>
    </w:p>
    <w:p w14:paraId="2EB5E247" w14:textId="77777777" w:rsidR="00AC341C" w:rsidRPr="00C44D1B" w:rsidRDefault="00AC341C" w:rsidP="00AC341C">
      <w:r w:rsidRPr="00C44D1B">
        <w:t>Read command returns the current set</w:t>
      </w:r>
      <w:r>
        <w:t>tings for each defined context.</w:t>
      </w:r>
    </w:p>
    <w:p w14:paraId="12B68281" w14:textId="77777777" w:rsidR="00AC341C" w:rsidRPr="00C44D1B" w:rsidRDefault="00AC341C" w:rsidP="00AC341C">
      <w:r w:rsidRPr="00C44D1B">
        <w:t>Test command returns the values supported as a compound value.</w:t>
      </w:r>
    </w:p>
    <w:p w14:paraId="7EB957FD" w14:textId="77777777" w:rsidR="00AC341C" w:rsidRPr="00C44D1B" w:rsidRDefault="00AC341C" w:rsidP="00AC341C">
      <w:r w:rsidRPr="00C44D1B">
        <w:t xml:space="preserve">Refer clause 9.2 for possible </w:t>
      </w:r>
      <w:r w:rsidRPr="00C44D1B">
        <w:rPr>
          <w:rFonts w:ascii="Courier New" w:hAnsi="Courier New" w:cs="Courier New"/>
        </w:rPr>
        <w:t>&lt;err&gt;</w:t>
      </w:r>
      <w:r w:rsidRPr="00C44D1B">
        <w:t xml:space="preserve"> values.</w:t>
      </w:r>
    </w:p>
    <w:p w14:paraId="27718FE7" w14:textId="77777777" w:rsidR="00AC341C" w:rsidRDefault="00AC341C" w:rsidP="00AC341C">
      <w:r w:rsidRPr="00C44D1B">
        <w:rPr>
          <w:b/>
        </w:rPr>
        <w:t>Defined values</w:t>
      </w:r>
    </w:p>
    <w:p w14:paraId="4AAA68A9" w14:textId="77777777" w:rsidR="00AC341C" w:rsidRPr="003F7415" w:rsidRDefault="00AC341C" w:rsidP="00AC341C">
      <w:pPr>
        <w:pStyle w:val="B1"/>
        <w:rPr>
          <w:rFonts w:eastAsiaTheme="minorHAnsi"/>
        </w:rPr>
      </w:pPr>
      <w:r w:rsidRPr="00E32905">
        <w:rPr>
          <w:rFonts w:ascii="Courier New" w:eastAsiaTheme="minorHAnsi" w:hAnsi="Courier New" w:cs="Courier New"/>
          <w:u w:color="000000"/>
        </w:rPr>
        <w:t>&lt;cid&gt;:</w:t>
      </w:r>
      <w:r>
        <w:rPr>
          <w:rFonts w:eastAsiaTheme="minorHAnsi"/>
        </w:rPr>
        <w:t xml:space="preserve"> integer type</w:t>
      </w:r>
      <w:r w:rsidRPr="003F7415">
        <w:rPr>
          <w:rFonts w:eastAsiaTheme="minorHAnsi"/>
        </w:rPr>
        <w:t>; specifies a particular PD</w:t>
      </w:r>
      <w:r>
        <w:rPr>
          <w:rFonts w:eastAsiaTheme="minorHAnsi"/>
        </w:rPr>
        <w:t>U</w:t>
      </w:r>
      <w:r w:rsidRPr="003F7415">
        <w:rPr>
          <w:rFonts w:eastAsiaTheme="minorHAnsi"/>
        </w:rPr>
        <w:t xml:space="preserve"> </w:t>
      </w:r>
      <w:r>
        <w:rPr>
          <w:rFonts w:eastAsiaTheme="minorHAnsi"/>
        </w:rPr>
        <w:t>session</w:t>
      </w:r>
      <w:r w:rsidRPr="003F7415">
        <w:rPr>
          <w:rFonts w:eastAsiaTheme="minorHAnsi"/>
        </w:rPr>
        <w:t xml:space="preserve"> definition. The parameter is local to the TE-MT interface and is used in other PDP context-related commands (see the </w:t>
      </w:r>
      <w:r w:rsidRPr="00E32905">
        <w:rPr>
          <w:rFonts w:eastAsiaTheme="minorHAnsi"/>
        </w:rPr>
        <w:t>+CGDCONT</w:t>
      </w:r>
      <w:r w:rsidRPr="003F7415">
        <w:rPr>
          <w:rFonts w:eastAsiaTheme="minorHAnsi"/>
        </w:rPr>
        <w:t xml:space="preserve"> and </w:t>
      </w:r>
      <w:r w:rsidRPr="00E32905">
        <w:rPr>
          <w:rFonts w:eastAsiaTheme="minorHAnsi"/>
        </w:rPr>
        <w:t>+CGDSCONT</w:t>
      </w:r>
      <w:r w:rsidRPr="003F7415">
        <w:rPr>
          <w:rFonts w:eastAsiaTheme="minorHAnsi"/>
        </w:rPr>
        <w:t xml:space="preserve"> commands).</w:t>
      </w:r>
    </w:p>
    <w:p w14:paraId="067DE9C6" w14:textId="77777777" w:rsidR="00AC341C" w:rsidRDefault="00AC341C" w:rsidP="00AC341C">
      <w:pPr>
        <w:pStyle w:val="B1"/>
        <w:rPr>
          <w:rFonts w:eastAsiaTheme="minorHAnsi"/>
          <w:u w:color="000000"/>
        </w:rPr>
      </w:pPr>
      <w:r>
        <w:rPr>
          <w:rFonts w:ascii="Courier New" w:eastAsiaTheme="minorHAnsi" w:hAnsi="Courier New" w:cs="Courier New"/>
          <w:u w:color="000000"/>
        </w:rPr>
        <w:t>&lt;ATSSS-LL&gt;</w:t>
      </w:r>
      <w:r>
        <w:rPr>
          <w:rFonts w:eastAsiaTheme="minorHAnsi"/>
          <w:u w:color="000000"/>
        </w:rPr>
        <w:t>: integer type; indicates the</w:t>
      </w:r>
      <w:r w:rsidRPr="00376392">
        <w:rPr>
          <w:rFonts w:eastAsiaTheme="minorHAnsi"/>
          <w:u w:color="000000"/>
          <w:lang w:eastAsia="en-US"/>
        </w:rPr>
        <w:t xml:space="preserve"> capability </w:t>
      </w:r>
      <w:r>
        <w:rPr>
          <w:rFonts w:eastAsiaTheme="minorHAnsi"/>
          <w:u w:color="000000"/>
        </w:rPr>
        <w:t>to</w:t>
      </w:r>
      <w:r w:rsidRPr="00376392">
        <w:rPr>
          <w:rFonts w:eastAsiaTheme="minorHAnsi"/>
          <w:u w:color="000000"/>
          <w:lang w:eastAsia="en-US"/>
        </w:rPr>
        <w:t xml:space="preserve"> support for ATSSS-LL functionality</w:t>
      </w:r>
      <w:r>
        <w:rPr>
          <w:rFonts w:eastAsiaTheme="minorHAnsi"/>
          <w:u w:color="000000"/>
        </w:rPr>
        <w:t xml:space="preserve">, </w:t>
      </w:r>
      <w:r w:rsidRPr="00C44D1B">
        <w:t>see 3GPP TS 24.501 [161] subclause 9.11.</w:t>
      </w:r>
      <w:r>
        <w:t>4</w:t>
      </w:r>
      <w:r w:rsidRPr="00C44D1B">
        <w:t>.1</w:t>
      </w:r>
      <w:r>
        <w:rPr>
          <w:rFonts w:eastAsiaTheme="minorHAnsi"/>
          <w:u w:color="000000"/>
        </w:rPr>
        <w:t>.</w:t>
      </w:r>
    </w:p>
    <w:p w14:paraId="277E0442" w14:textId="77777777" w:rsidR="00AC341C" w:rsidRDefault="00AC341C" w:rsidP="00AC341C">
      <w:pPr>
        <w:pStyle w:val="B2"/>
        <w:rPr>
          <w:rFonts w:eastAsiaTheme="minorHAnsi"/>
          <w:u w:color="000000"/>
        </w:rPr>
      </w:pPr>
      <w:r>
        <w:rPr>
          <w:rFonts w:eastAsiaTheme="minorHAnsi"/>
          <w:u w:val="single" w:color="000000"/>
        </w:rPr>
        <w:t>0</w:t>
      </w:r>
      <w:r>
        <w:rPr>
          <w:rFonts w:eastAsiaTheme="minorHAnsi"/>
          <w:u w:color="000000"/>
        </w:rPr>
        <w:tab/>
        <w:t>ATSSS-LL functionality not supported</w:t>
      </w:r>
    </w:p>
    <w:p w14:paraId="28761BB7" w14:textId="77777777" w:rsidR="00AC341C" w:rsidRDefault="00AC341C" w:rsidP="00AC341C">
      <w:pPr>
        <w:pStyle w:val="B2"/>
        <w:rPr>
          <w:rFonts w:eastAsiaTheme="minorHAnsi"/>
          <w:u w:color="000000"/>
        </w:rPr>
      </w:pPr>
      <w:r>
        <w:rPr>
          <w:rFonts w:eastAsiaTheme="minorHAnsi"/>
          <w:u w:color="000000"/>
        </w:rPr>
        <w:t>1</w:t>
      </w:r>
      <w:r>
        <w:rPr>
          <w:rFonts w:eastAsiaTheme="minorHAnsi"/>
          <w:u w:color="000000"/>
        </w:rPr>
        <w:tab/>
      </w:r>
      <w:r w:rsidRPr="00376392">
        <w:rPr>
          <w:rFonts w:eastAsiaTheme="minorHAnsi"/>
          <w:u w:color="000000"/>
          <w:lang w:eastAsia="en-US"/>
        </w:rPr>
        <w:t>ATSSS-LL functionality with only active-standby steering mode supported</w:t>
      </w:r>
    </w:p>
    <w:p w14:paraId="5611F6BF" w14:textId="77777777" w:rsidR="00AC341C" w:rsidRDefault="00AC341C" w:rsidP="00AC341C">
      <w:pPr>
        <w:pStyle w:val="B2"/>
        <w:rPr>
          <w:rFonts w:eastAsiaTheme="minorHAnsi"/>
          <w:u w:color="000000"/>
        </w:rPr>
      </w:pPr>
      <w:r>
        <w:rPr>
          <w:rFonts w:eastAsiaTheme="minorHAnsi"/>
          <w:u w:color="000000"/>
        </w:rPr>
        <w:t>2</w:t>
      </w:r>
      <w:r>
        <w:rPr>
          <w:rFonts w:eastAsiaTheme="minorHAnsi"/>
          <w:u w:color="000000"/>
        </w:rPr>
        <w:tab/>
      </w:r>
      <w:r w:rsidRPr="00376392">
        <w:rPr>
          <w:rFonts w:eastAsiaTheme="minorHAnsi"/>
          <w:u w:color="000000"/>
          <w:lang w:eastAsia="en-US"/>
        </w:rPr>
        <w:t>ATSSS-LL functionality with any steering mode allowed for ATSSS-LL supported</w:t>
      </w:r>
    </w:p>
    <w:p w14:paraId="0A33F13B"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MPTCP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MPTCP functionality with any steering mode</w:t>
      </w:r>
      <w:r>
        <w:rPr>
          <w:lang w:eastAsia="fr-FR"/>
        </w:rPr>
        <w:t xml:space="preserve"> is supported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05BA10DF"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MPTCP functionality with any steering mode not supported</w:t>
      </w:r>
    </w:p>
    <w:p w14:paraId="4E25E379"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MPTCP functionality with any steering mode supported</w:t>
      </w:r>
    </w:p>
    <w:p w14:paraId="1E947618"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MPQUIC-UDP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-UDP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40834817"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not supported</w:t>
      </w:r>
    </w:p>
    <w:p w14:paraId="07717E3D"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supported</w:t>
      </w:r>
    </w:p>
    <w:p w14:paraId="2804A282"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MPQUIC-IP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-IP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54DB1F7B"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not supported</w:t>
      </w:r>
    </w:p>
    <w:p w14:paraId="75538BBF"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supported</w:t>
      </w:r>
    </w:p>
    <w:p w14:paraId="212504F7"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MPQUIC-E</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-E</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243C44D5"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not supported</w:t>
      </w:r>
    </w:p>
    <w:p w14:paraId="372975B2" w14:textId="77777777" w:rsidR="00AC341C" w:rsidRPr="00376392"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supported</w:t>
      </w:r>
    </w:p>
    <w:p w14:paraId="4C951118" w14:textId="77777777" w:rsidR="00AC341C" w:rsidRDefault="00AC341C" w:rsidP="00AC341C">
      <w:pPr>
        <w:pStyle w:val="B1"/>
        <w:rPr>
          <w:rFonts w:eastAsiaTheme="minorHAnsi"/>
          <w:u w:color="000000"/>
        </w:rPr>
      </w:pPr>
      <w:r w:rsidRPr="00E32905">
        <w:rPr>
          <w:rFonts w:ascii="Courier New" w:eastAsiaTheme="minorHAnsi" w:hAnsi="Courier New" w:cs="Courier New"/>
          <w:u w:color="000000"/>
        </w:rPr>
        <w:t>&lt;</w:t>
      </w:r>
      <w:r>
        <w:rPr>
          <w:rFonts w:ascii="Courier New" w:eastAsiaTheme="minorHAnsi" w:hAnsi="Courier New" w:cs="Courier New"/>
          <w:u w:color="000000"/>
        </w:rPr>
        <w:t>APMQF</w:t>
      </w:r>
      <w:r w:rsidRPr="00E32905">
        <w:rPr>
          <w:rFonts w:ascii="Courier New" w:eastAsiaTheme="minorHAnsi" w:hAnsi="Courier New" w:cs="Courier New"/>
          <w:u w:color="000000"/>
        </w:rPr>
        <w:t xml:space="preserve">&gt;: </w:t>
      </w:r>
      <w:r w:rsidRPr="00E32905">
        <w:rPr>
          <w:rFonts w:eastAsiaTheme="minorHAnsi"/>
        </w:rPr>
        <w:t xml:space="preserve">integer type, indicates </w:t>
      </w:r>
      <w:r>
        <w:rPr>
          <w:rFonts w:eastAsiaTheme="minorHAnsi"/>
        </w:rPr>
        <w:t>the 5GSM capability to support access performance measurements using the QoS flow of the non default QoS rule, that is used by the service data flow (SDF) traffic.</w:t>
      </w:r>
    </w:p>
    <w:p w14:paraId="0DBDA0FC" w14:textId="77777777" w:rsidR="00AC341C" w:rsidRDefault="00AC341C" w:rsidP="00AC341C">
      <w:pPr>
        <w:pStyle w:val="B2"/>
        <w:rPr>
          <w:rFonts w:eastAsiaTheme="minorHAnsi"/>
          <w:u w:color="000000"/>
        </w:rPr>
      </w:pPr>
      <w:r w:rsidRPr="00E32905">
        <w:rPr>
          <w:rFonts w:eastAsiaTheme="minorHAnsi"/>
          <w:u w:val="single"/>
        </w:rPr>
        <w:lastRenderedPageBreak/>
        <w:t>0</w:t>
      </w:r>
      <w:r>
        <w:rPr>
          <w:rFonts w:eastAsiaTheme="minorHAnsi"/>
          <w:u w:color="000000"/>
        </w:rPr>
        <w:tab/>
      </w:r>
      <w:r>
        <w:rPr>
          <w:rFonts w:eastAsiaTheme="minorHAnsi"/>
        </w:rPr>
        <w:t>Access performance measurements per QoS flow not supported.</w:t>
      </w:r>
    </w:p>
    <w:p w14:paraId="3ED5A02A" w14:textId="77777777" w:rsidR="00AC341C" w:rsidRPr="00C44D1B" w:rsidRDefault="00AC341C" w:rsidP="00AC341C">
      <w:pPr>
        <w:pStyle w:val="B2"/>
      </w:pPr>
      <w:r>
        <w:rPr>
          <w:rFonts w:eastAsiaTheme="minorHAnsi"/>
          <w:u w:color="000000"/>
        </w:rPr>
        <w:t>1</w:t>
      </w:r>
      <w:r>
        <w:rPr>
          <w:rFonts w:eastAsiaTheme="minorHAnsi"/>
          <w:u w:color="000000"/>
        </w:rPr>
        <w:tab/>
      </w:r>
      <w:r>
        <w:rPr>
          <w:rFonts w:eastAsiaTheme="minorHAnsi"/>
        </w:rPr>
        <w:t>Access performance measurements per QoS flow supported.</w:t>
      </w:r>
    </w:p>
    <w:p w14:paraId="246E4313" w14:textId="77777777" w:rsidR="00AC341C" w:rsidRPr="00C44D1B" w:rsidRDefault="00AC341C" w:rsidP="00AC341C">
      <w:r w:rsidRPr="00C44D1B">
        <w:rPr>
          <w:b/>
        </w:rPr>
        <w:t>Implementation</w:t>
      </w:r>
    </w:p>
    <w:p w14:paraId="3451AD33" w14:textId="239B2FB3" w:rsidR="00AC341C" w:rsidRDefault="00AC341C" w:rsidP="00AC341C">
      <w:pPr>
        <w:pStyle w:val="B1"/>
      </w:pPr>
      <w:r w:rsidRPr="00C44D1B">
        <w:t>Optional</w:t>
      </w:r>
      <w:r>
        <w:t>. This command is only applicable to UEs supporting 5GS.</w:t>
      </w:r>
    </w:p>
    <w:p w14:paraId="738D0F90" w14:textId="60C4ED00" w:rsidR="00EE10E9" w:rsidRPr="00C44D1B" w:rsidRDefault="00EE10E9" w:rsidP="00EE10E9">
      <w:pPr>
        <w:pStyle w:val="Heading3"/>
      </w:pPr>
      <w:bookmarkStart w:id="4997" w:name="_CR10_2"/>
      <w:bookmarkStart w:id="4998" w:name="_Toc218776822"/>
      <w:bookmarkEnd w:id="4965"/>
      <w:bookmarkEnd w:id="4997"/>
      <w:r w:rsidRPr="00C44D1B">
        <w:t>10.1.</w:t>
      </w:r>
      <w:r>
        <w:t>99</w:t>
      </w:r>
      <w:r w:rsidRPr="00C44D1B">
        <w:tab/>
      </w:r>
      <w:r>
        <w:t>Identify media flows</w:t>
      </w:r>
      <w:r w:rsidRPr="00C44D1B">
        <w:t xml:space="preserve"> +C</w:t>
      </w:r>
      <w:r>
        <w:t>IDMF</w:t>
      </w:r>
      <w:bookmarkEnd w:id="4998"/>
    </w:p>
    <w:p w14:paraId="059AF60F" w14:textId="7867A09C" w:rsidR="00EE10E9" w:rsidRPr="00C44D1B" w:rsidRDefault="00EE10E9" w:rsidP="00EE10E9">
      <w:pPr>
        <w:pStyle w:val="TH"/>
      </w:pPr>
      <w:r w:rsidRPr="00C44D1B">
        <w:t>Table </w:t>
      </w:r>
      <w:r w:rsidRPr="00C44D1B">
        <w:rPr>
          <w:noProof/>
        </w:rPr>
        <w:t>10.1.</w:t>
      </w:r>
      <w:r>
        <w:rPr>
          <w:noProof/>
        </w:rPr>
        <w:t>99</w:t>
      </w:r>
      <w:r w:rsidRPr="00C44D1B">
        <w:rPr>
          <w:noProof/>
        </w:rPr>
        <w:t>-1</w:t>
      </w:r>
      <w:r w:rsidRPr="00C44D1B">
        <w:t>: +</w:t>
      </w:r>
      <w:r>
        <w:t>CIDMF</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80"/>
        <w:gridCol w:w="5356"/>
      </w:tblGrid>
      <w:tr w:rsidR="00EE10E9" w:rsidRPr="00C44D1B" w14:paraId="4DF755B7" w14:textId="77777777" w:rsidTr="008E5E16">
        <w:trPr>
          <w:cantSplit/>
          <w:jc w:val="center"/>
        </w:trPr>
        <w:tc>
          <w:tcPr>
            <w:tcW w:w="3780" w:type="dxa"/>
          </w:tcPr>
          <w:p w14:paraId="24DE62E9" w14:textId="77777777" w:rsidR="00EE10E9" w:rsidRPr="00C44D1B" w:rsidRDefault="00EE10E9" w:rsidP="008E5E16">
            <w:pPr>
              <w:pStyle w:val="TAH"/>
              <w:rPr>
                <w:rFonts w:ascii="Courier New" w:hAnsi="Courier New"/>
                <w:lang w:eastAsia="en-US"/>
              </w:rPr>
            </w:pPr>
            <w:r w:rsidRPr="00C44D1B">
              <w:rPr>
                <w:lang w:eastAsia="en-US"/>
              </w:rPr>
              <w:t>Command</w:t>
            </w:r>
          </w:p>
        </w:tc>
        <w:tc>
          <w:tcPr>
            <w:tcW w:w="5356" w:type="dxa"/>
          </w:tcPr>
          <w:p w14:paraId="028546BC" w14:textId="77777777" w:rsidR="00EE10E9" w:rsidRPr="00C44D1B" w:rsidRDefault="00EE10E9" w:rsidP="008E5E16">
            <w:pPr>
              <w:pStyle w:val="TAH"/>
              <w:rPr>
                <w:rFonts w:ascii="Courier New" w:hAnsi="Courier New"/>
                <w:lang w:eastAsia="en-US"/>
              </w:rPr>
            </w:pPr>
            <w:r w:rsidRPr="00C44D1B">
              <w:rPr>
                <w:lang w:eastAsia="en-US"/>
              </w:rPr>
              <w:t>Possible response(s)</w:t>
            </w:r>
          </w:p>
        </w:tc>
      </w:tr>
      <w:tr w:rsidR="00EE10E9" w:rsidRPr="00C44D1B" w14:paraId="54021E42" w14:textId="77777777" w:rsidTr="008E5E16">
        <w:trPr>
          <w:cantSplit/>
          <w:jc w:val="center"/>
        </w:trPr>
        <w:tc>
          <w:tcPr>
            <w:tcW w:w="3780" w:type="dxa"/>
          </w:tcPr>
          <w:p w14:paraId="24A028E6" w14:textId="77777777" w:rsidR="00EE10E9" w:rsidRPr="00C44D1B" w:rsidRDefault="00EE10E9" w:rsidP="008E5E16">
            <w:pPr>
              <w:spacing w:after="20"/>
              <w:rPr>
                <w:rFonts w:ascii="Courier New" w:hAnsi="Courier New"/>
              </w:rPr>
            </w:pPr>
            <w:r w:rsidRPr="00C44D1B">
              <w:rPr>
                <w:rFonts w:ascii="Courier New" w:hAnsi="Courier New"/>
              </w:rPr>
              <w:t>+C</w:t>
            </w:r>
            <w:r>
              <w:rPr>
                <w:rFonts w:ascii="Courier New" w:hAnsi="Courier New"/>
              </w:rPr>
              <w:t>IDMF</w:t>
            </w:r>
            <w:r w:rsidRPr="00C44D1B">
              <w:rPr>
                <w:rFonts w:ascii="Courier New" w:hAnsi="Courier New"/>
              </w:rPr>
              <w:t>=&lt;</w:t>
            </w:r>
            <w:r>
              <w:rPr>
                <w:rFonts w:ascii="Courier New" w:hAnsi="Courier New"/>
              </w:rPr>
              <w:t>midx</w:t>
            </w:r>
            <w:r w:rsidRPr="00C44D1B">
              <w:rPr>
                <w:rFonts w:ascii="Courier New" w:hAnsi="Courier New"/>
              </w:rPr>
              <w:t>&gt;[,&lt;</w:t>
            </w:r>
            <w:r>
              <w:rPr>
                <w:rFonts w:ascii="Courier New" w:hAnsi="Courier New"/>
              </w:rPr>
              <w:t>IP_Type</w:t>
            </w:r>
            <w:r w:rsidRPr="00C44D1B">
              <w:rPr>
                <w:rFonts w:ascii="Courier New" w:hAnsi="Courier New"/>
              </w:rPr>
              <w:t>&gt;,&lt;</w:t>
            </w:r>
            <w:r w:rsidRPr="00C44D1B">
              <w:rPr>
                <w:rFonts w:ascii="Courier New" w:hAnsi="Courier New" w:hint="eastAsia"/>
                <w:lang w:eastAsia="ko-KR"/>
              </w:rPr>
              <w:t>local</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lang w:eastAsia="ko-KR"/>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r>
              <w:rPr>
                <w:rFonts w:ascii="Courier New" w:hAnsi="Courier New"/>
              </w:rPr>
              <w:t>]</w:t>
            </w:r>
          </w:p>
        </w:tc>
        <w:tc>
          <w:tcPr>
            <w:tcW w:w="5356" w:type="dxa"/>
          </w:tcPr>
          <w:p w14:paraId="2F4DBAC0" w14:textId="77777777" w:rsidR="00EE10E9" w:rsidRPr="00C44D1B" w:rsidRDefault="00EE10E9" w:rsidP="008E5E16">
            <w:pPr>
              <w:spacing w:after="20"/>
              <w:rPr>
                <w:rFonts w:ascii="Courier New" w:hAnsi="Courier New"/>
              </w:rPr>
            </w:pPr>
            <w:r w:rsidRPr="00C44D1B">
              <w:rPr>
                <w:rFonts w:ascii="Courier New" w:hAnsi="Courier New"/>
                <w:i/>
                <w:iCs/>
              </w:rPr>
              <w:t>+CME ERROR: &lt;err&gt;</w:t>
            </w:r>
          </w:p>
        </w:tc>
      </w:tr>
      <w:tr w:rsidR="00EE10E9" w:rsidRPr="00C44D1B" w14:paraId="46C06900" w14:textId="77777777" w:rsidTr="008E5E16">
        <w:trPr>
          <w:cantSplit/>
          <w:jc w:val="center"/>
        </w:trPr>
        <w:tc>
          <w:tcPr>
            <w:tcW w:w="3780" w:type="dxa"/>
          </w:tcPr>
          <w:p w14:paraId="704FA0E4" w14:textId="77777777" w:rsidR="00EE10E9" w:rsidRPr="00C44D1B" w:rsidRDefault="00EE10E9" w:rsidP="008E5E16">
            <w:pPr>
              <w:spacing w:after="20"/>
              <w:rPr>
                <w:rFonts w:ascii="Courier New" w:hAnsi="Courier New"/>
              </w:rPr>
            </w:pPr>
            <w:r w:rsidRPr="00C44D1B">
              <w:rPr>
                <w:rFonts w:ascii="Courier New" w:hAnsi="Courier New"/>
              </w:rPr>
              <w:t>+C</w:t>
            </w:r>
            <w:r>
              <w:rPr>
                <w:rFonts w:ascii="Courier New" w:hAnsi="Courier New"/>
              </w:rPr>
              <w:t>IDMF</w:t>
            </w:r>
            <w:r w:rsidRPr="00C44D1B">
              <w:rPr>
                <w:rFonts w:ascii="Courier New" w:hAnsi="Courier New"/>
              </w:rPr>
              <w:t>?</w:t>
            </w:r>
          </w:p>
        </w:tc>
        <w:tc>
          <w:tcPr>
            <w:tcW w:w="5356" w:type="dxa"/>
          </w:tcPr>
          <w:p w14:paraId="39DC3FA4" w14:textId="77777777" w:rsidR="00EE10E9" w:rsidRDefault="00EE10E9" w:rsidP="008E5E16">
            <w:pPr>
              <w:spacing w:after="20"/>
              <w:rPr>
                <w:rFonts w:ascii="Courier New" w:hAnsi="Courier New"/>
              </w:rPr>
            </w:pPr>
            <w:r>
              <w:rPr>
                <w:rFonts w:ascii="Courier New" w:hAnsi="Courier New"/>
                <w:lang w:val="it-IT"/>
              </w:rPr>
              <w:t>[</w:t>
            </w:r>
            <w:r w:rsidRPr="00C44D1B">
              <w:rPr>
                <w:rFonts w:ascii="Courier New" w:hAnsi="Courier New"/>
                <w:lang w:val="it-IT"/>
              </w:rPr>
              <w:t>+C</w:t>
            </w:r>
            <w:r>
              <w:rPr>
                <w:rFonts w:ascii="Courier New" w:hAnsi="Courier New"/>
                <w:lang w:val="it-IT"/>
              </w:rPr>
              <w:t>IDMF</w:t>
            </w:r>
            <w:r w:rsidRPr="00C44D1B">
              <w:rPr>
                <w:rFonts w:ascii="Courier New" w:hAnsi="Courier New"/>
                <w:lang w:val="it-IT"/>
              </w:rPr>
              <w:t>: &lt;</w:t>
            </w:r>
            <w:r>
              <w:rPr>
                <w:rFonts w:ascii="Courier New" w:hAnsi="Courier New"/>
                <w:lang w:val="it-IT"/>
              </w:rPr>
              <w:t>midx</w:t>
            </w:r>
            <w:r w:rsidRPr="00C44D1B">
              <w:rPr>
                <w:rFonts w:ascii="Courier New" w:hAnsi="Courier New"/>
                <w:lang w:val="it-IT"/>
              </w:rPr>
              <w:t>&gt;,</w:t>
            </w:r>
            <w:r w:rsidRPr="00C44D1B">
              <w:rPr>
                <w:rFonts w:ascii="Courier New" w:hAnsi="Courier New"/>
              </w:rPr>
              <w:t>&gt;,&lt;</w:t>
            </w:r>
            <w:r>
              <w:rPr>
                <w:rFonts w:ascii="Courier New" w:hAnsi="Courier New"/>
              </w:rPr>
              <w:t>IP_Type</w:t>
            </w:r>
            <w:r w:rsidRPr="00C44D1B">
              <w:rPr>
                <w:rFonts w:ascii="Courier New" w:hAnsi="Courier New"/>
              </w:rPr>
              <w:t>&gt;,&lt;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sidRPr="00C44D1B">
              <w:rPr>
                <w:rFonts w:ascii="Courier New" w:hAnsi="Courier New" w:hint="eastAsia"/>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r>
              <w:rPr>
                <w:rFonts w:ascii="Courier New" w:hAnsi="Courier New"/>
              </w:rPr>
              <w:t>]</w:t>
            </w:r>
          </w:p>
          <w:p w14:paraId="5182574F" w14:textId="77777777" w:rsidR="00EE10E9" w:rsidRDefault="00EE10E9" w:rsidP="008E5E16">
            <w:pPr>
              <w:spacing w:after="20"/>
              <w:rPr>
                <w:rFonts w:ascii="Courier New" w:hAnsi="Courier New"/>
              </w:rPr>
            </w:pPr>
          </w:p>
          <w:p w14:paraId="105C5EA6" w14:textId="77777777" w:rsidR="00EE10E9" w:rsidRDefault="00EE10E9" w:rsidP="008E5E16">
            <w:pPr>
              <w:spacing w:after="20"/>
              <w:rPr>
                <w:rFonts w:ascii="Courier New" w:hAnsi="Courier New"/>
              </w:rPr>
            </w:pPr>
            <w:r>
              <w:rPr>
                <w:rFonts w:ascii="Courier New" w:hAnsi="Courier New"/>
                <w:lang w:val="it-IT"/>
              </w:rPr>
              <w:t>[</w:t>
            </w:r>
            <w:r w:rsidRPr="00C44D1B">
              <w:rPr>
                <w:rFonts w:ascii="Courier New" w:hAnsi="Courier New"/>
              </w:rPr>
              <w:t>&lt;CR&gt;&lt;LF&gt;</w:t>
            </w:r>
            <w:r w:rsidRPr="00C44D1B">
              <w:rPr>
                <w:rFonts w:ascii="Courier New" w:hAnsi="Courier New"/>
                <w:lang w:val="it-IT"/>
              </w:rPr>
              <w:t>+C</w:t>
            </w:r>
            <w:r>
              <w:rPr>
                <w:rFonts w:ascii="Courier New" w:hAnsi="Courier New"/>
                <w:lang w:val="it-IT"/>
              </w:rPr>
              <w:t>IDMF</w:t>
            </w:r>
            <w:r w:rsidRPr="00C44D1B">
              <w:rPr>
                <w:rFonts w:ascii="Courier New" w:hAnsi="Courier New"/>
                <w:lang w:val="it-IT"/>
              </w:rPr>
              <w:t>: &lt;</w:t>
            </w:r>
            <w:r>
              <w:rPr>
                <w:rFonts w:ascii="Courier New" w:hAnsi="Courier New"/>
                <w:lang w:val="it-IT"/>
              </w:rPr>
              <w:t>midx</w:t>
            </w:r>
            <w:r w:rsidRPr="00C44D1B">
              <w:rPr>
                <w:rFonts w:ascii="Courier New" w:hAnsi="Courier New"/>
                <w:lang w:val="it-IT"/>
              </w:rPr>
              <w:t>&gt;,</w:t>
            </w:r>
            <w:r w:rsidRPr="00C44D1B">
              <w:rPr>
                <w:rFonts w:ascii="Courier New" w:hAnsi="Courier New"/>
              </w:rPr>
              <w:t>&gt;,&lt;</w:t>
            </w:r>
            <w:r>
              <w:rPr>
                <w:rFonts w:ascii="Courier New" w:hAnsi="Courier New"/>
              </w:rPr>
              <w:t>IP_Type</w:t>
            </w:r>
            <w:r w:rsidRPr="00C44D1B">
              <w:rPr>
                <w:rFonts w:ascii="Courier New" w:hAnsi="Courier New"/>
              </w:rPr>
              <w:t>&gt;,&lt;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sidRPr="00C44D1B">
              <w:rPr>
                <w:rFonts w:ascii="Courier New" w:hAnsi="Courier New" w:hint="eastAsia"/>
              </w:rPr>
              <w:t>remote</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mask&gt;,&lt;</w:t>
            </w:r>
            <w:r>
              <w:rPr>
                <w:rFonts w:ascii="Courier New" w:hAnsi="Courier New"/>
              </w:rPr>
              <w:t>local_port&gt;</w:t>
            </w:r>
            <w:r w:rsidRPr="00C44D1B">
              <w:rPr>
                <w:rFonts w:ascii="Courier New" w:hAnsi="Courier New"/>
              </w:rPr>
              <w:t>,&lt;</w:t>
            </w:r>
            <w:r w:rsidRPr="00C44D1B">
              <w:rPr>
                <w:rFonts w:ascii="Courier New" w:hAnsi="Courier New" w:hint="eastAsia"/>
              </w:rPr>
              <w:t>remote</w:t>
            </w:r>
            <w:r>
              <w:rPr>
                <w:rFonts w:ascii="Courier New" w:hAnsi="Courier New"/>
              </w:rPr>
              <w:t>_port</w:t>
            </w:r>
            <w:r w:rsidRPr="00C44D1B">
              <w:rPr>
                <w:rFonts w:ascii="Courier New" w:hAnsi="Courier New"/>
              </w:rPr>
              <w:t>&gt;</w:t>
            </w:r>
          </w:p>
          <w:p w14:paraId="42A7BDD4" w14:textId="77777777" w:rsidR="00EE10E9" w:rsidRDefault="00EE10E9" w:rsidP="008E5E16">
            <w:pPr>
              <w:spacing w:after="20"/>
              <w:rPr>
                <w:rFonts w:ascii="Courier New" w:hAnsi="Courier New"/>
              </w:rPr>
            </w:pPr>
          </w:p>
          <w:p w14:paraId="382A3858" w14:textId="77777777" w:rsidR="00EE10E9" w:rsidRPr="00C44D1B" w:rsidRDefault="00EE10E9" w:rsidP="008E5E16">
            <w:pPr>
              <w:spacing w:after="20"/>
              <w:rPr>
                <w:rFonts w:ascii="Courier New" w:hAnsi="Courier New"/>
                <w:lang w:val="it-IT"/>
              </w:rPr>
            </w:pPr>
            <w:r w:rsidRPr="00C44D1B">
              <w:rPr>
                <w:rFonts w:ascii="Courier New" w:hAnsi="Courier New"/>
              </w:rPr>
              <w:t>[...]]</w:t>
            </w:r>
          </w:p>
        </w:tc>
      </w:tr>
      <w:tr w:rsidR="00EE10E9" w:rsidRPr="00C44D1B" w14:paraId="1293F01D" w14:textId="77777777" w:rsidTr="008E5E16">
        <w:trPr>
          <w:cantSplit/>
          <w:jc w:val="center"/>
        </w:trPr>
        <w:tc>
          <w:tcPr>
            <w:tcW w:w="3780" w:type="dxa"/>
          </w:tcPr>
          <w:p w14:paraId="5E890774" w14:textId="77777777" w:rsidR="00EE10E9" w:rsidRPr="00C44D1B" w:rsidRDefault="00EE10E9" w:rsidP="008E5E16">
            <w:pPr>
              <w:spacing w:after="20"/>
              <w:rPr>
                <w:rFonts w:ascii="Courier New" w:hAnsi="Courier New"/>
              </w:rPr>
            </w:pPr>
            <w:r w:rsidRPr="00C44D1B">
              <w:rPr>
                <w:rFonts w:ascii="Courier New" w:hAnsi="Courier New"/>
              </w:rPr>
              <w:t>+C</w:t>
            </w:r>
            <w:r>
              <w:rPr>
                <w:rFonts w:ascii="Courier New" w:hAnsi="Courier New"/>
              </w:rPr>
              <w:t>IDMF</w:t>
            </w:r>
            <w:r w:rsidRPr="00C44D1B">
              <w:rPr>
                <w:rFonts w:ascii="Courier New" w:hAnsi="Courier New"/>
              </w:rPr>
              <w:t>=?</w:t>
            </w:r>
          </w:p>
        </w:tc>
        <w:tc>
          <w:tcPr>
            <w:tcW w:w="5356" w:type="dxa"/>
          </w:tcPr>
          <w:p w14:paraId="49EFE0E8" w14:textId="77777777" w:rsidR="00EE10E9" w:rsidRPr="00C44D1B" w:rsidRDefault="00EE10E9" w:rsidP="008E5E16">
            <w:pPr>
              <w:spacing w:after="20"/>
              <w:rPr>
                <w:rFonts w:ascii="Courier New" w:hAnsi="Courier New"/>
              </w:rPr>
            </w:pPr>
            <w:r w:rsidRPr="00C44D1B">
              <w:rPr>
                <w:rFonts w:ascii="Courier New" w:hAnsi="Courier New"/>
              </w:rPr>
              <w:t>+C</w:t>
            </w:r>
            <w:r>
              <w:rPr>
                <w:rFonts w:ascii="Courier New" w:hAnsi="Courier New"/>
              </w:rPr>
              <w:t>IDMF</w:t>
            </w:r>
            <w:r w:rsidRPr="00C44D1B">
              <w:rPr>
                <w:rFonts w:ascii="Courier New" w:hAnsi="Courier New"/>
              </w:rPr>
              <w:t>: (</w:t>
            </w:r>
            <w:r w:rsidRPr="00C44D1B">
              <w:t xml:space="preserve">list of supported </w:t>
            </w:r>
            <w:r w:rsidRPr="00C44D1B">
              <w:rPr>
                <w:rFonts w:ascii="Courier New" w:hAnsi="Courier New"/>
              </w:rPr>
              <w:t>&lt;</w:t>
            </w:r>
            <w:r>
              <w:rPr>
                <w:rFonts w:ascii="Courier New" w:hAnsi="Courier New"/>
              </w:rPr>
              <w:t>midx</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IP_Type</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s</w:t>
            </w:r>
            <w:r w:rsidRPr="00C44D1B">
              <w:rPr>
                <w:rFonts w:ascii="Courier New" w:hAnsi="Courier New"/>
              </w:rPr>
              <w:t>),(</w:t>
            </w:r>
            <w:r w:rsidRPr="00C44D1B">
              <w:t>list of</w:t>
            </w:r>
            <w:r>
              <w:t xml:space="preserve"> </w:t>
            </w:r>
            <w:r w:rsidRPr="00C44D1B">
              <w:t>supported</w:t>
            </w:r>
            <w:r>
              <w:t xml:space="preserve"> </w:t>
            </w:r>
            <w:r w:rsidRPr="00C44D1B">
              <w:rPr>
                <w:rFonts w:ascii="Courier New" w:hAnsi="Courier New"/>
              </w:rPr>
              <w:t>&lt;</w:t>
            </w:r>
            <w:r>
              <w:rPr>
                <w:rFonts w:ascii="Courier New" w:hAnsi="Courier New"/>
              </w:rPr>
              <w:t>remote_address_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local_port</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remote_port</w:t>
            </w:r>
            <w:r w:rsidRPr="00C44D1B">
              <w:rPr>
                <w:rFonts w:ascii="Courier New" w:hAnsi="Courier New"/>
              </w:rPr>
              <w:t>&gt;</w:t>
            </w:r>
            <w:r w:rsidRPr="00C44D1B">
              <w:t>s</w:t>
            </w:r>
          </w:p>
        </w:tc>
      </w:tr>
    </w:tbl>
    <w:p w14:paraId="506F351E" w14:textId="77777777" w:rsidR="00EE10E9" w:rsidRPr="00EA58F2" w:rsidRDefault="00EE10E9" w:rsidP="00EE10E9">
      <w:pPr>
        <w:rPr>
          <w:bCs/>
        </w:rPr>
      </w:pPr>
    </w:p>
    <w:p w14:paraId="55559CA9" w14:textId="77777777" w:rsidR="00EE10E9" w:rsidRPr="00C44D1B" w:rsidRDefault="00EE10E9" w:rsidP="00EE10E9">
      <w:r w:rsidRPr="00C44D1B">
        <w:rPr>
          <w:b/>
        </w:rPr>
        <w:t>Description</w:t>
      </w:r>
    </w:p>
    <w:p w14:paraId="5067D44A" w14:textId="77777777" w:rsidR="00EE10E9" w:rsidRDefault="00EE10E9" w:rsidP="00EE10E9">
      <w:r w:rsidRPr="00C44D1B">
        <w:t xml:space="preserve">The set command </w:t>
      </w:r>
      <w:r>
        <w:t>allows the MT to identify media flows upon new media stream creation that carries PDU Sets. A special form of the set command with media index only will delete stored media flow corresponding to that media index.</w:t>
      </w:r>
    </w:p>
    <w:p w14:paraId="3A47ED01" w14:textId="77777777" w:rsidR="00EE10E9" w:rsidRDefault="00EE10E9" w:rsidP="00EE10E9">
      <w:r>
        <w:t>The read command returns a list of all stored media flows.</w:t>
      </w:r>
    </w:p>
    <w:p w14:paraId="745C1C32" w14:textId="77777777" w:rsidR="00EE10E9" w:rsidRPr="00C44D1B" w:rsidRDefault="00EE10E9" w:rsidP="00EE10E9">
      <w:r>
        <w:t>The test command will return maximum number of flows to be stored (supported range is 0 to 15).</w:t>
      </w:r>
    </w:p>
    <w:p w14:paraId="0CB2AC65" w14:textId="78541E39" w:rsidR="00EE10E9" w:rsidRPr="00C44D1B" w:rsidRDefault="00EE10E9" w:rsidP="00EE10E9">
      <w:pPr>
        <w:keepNext/>
        <w:keepLines/>
      </w:pPr>
      <w:r w:rsidRPr="00C44D1B">
        <w:rPr>
          <w:b/>
        </w:rPr>
        <w:t>Defined values</w:t>
      </w:r>
    </w:p>
    <w:p w14:paraId="3D8C467B" w14:textId="77777777" w:rsidR="00EE10E9" w:rsidRPr="00C44D1B" w:rsidRDefault="00EE10E9" w:rsidP="00EE10E9">
      <w:pPr>
        <w:pStyle w:val="B1"/>
      </w:pPr>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4978A178" w14:textId="77777777" w:rsidR="00EE10E9" w:rsidRDefault="00EE10E9" w:rsidP="00EE10E9">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p w14:paraId="33D748B1" w14:textId="77777777" w:rsidR="00EE10E9" w:rsidRPr="00C44D1B" w:rsidRDefault="00EE10E9" w:rsidP="00CB4421">
      <w:pPr>
        <w:pStyle w:val="B2"/>
      </w:pPr>
      <w:r w:rsidRPr="00C44D1B">
        <w:t>0</w:t>
      </w:r>
      <w:r w:rsidRPr="00C44D1B">
        <w:tab/>
        <w:t xml:space="preserve">Indicates </w:t>
      </w:r>
      <w:r>
        <w:t>IPv4 addressing is used</w:t>
      </w:r>
      <w:r w:rsidRPr="00C44D1B">
        <w:t>.</w:t>
      </w:r>
    </w:p>
    <w:p w14:paraId="650C8ECE" w14:textId="77777777" w:rsidR="00EE10E9" w:rsidRPr="00C44D1B" w:rsidRDefault="00EE10E9" w:rsidP="00CB4421">
      <w:pPr>
        <w:pStyle w:val="B2"/>
      </w:pPr>
      <w:r w:rsidRPr="00C44D1B">
        <w:t>1</w:t>
      </w:r>
      <w:r w:rsidRPr="00C44D1B">
        <w:tab/>
        <w:t xml:space="preserve">Indicates </w:t>
      </w:r>
      <w:r>
        <w:t>IPv6 addressing is used</w:t>
      </w:r>
      <w:r w:rsidRPr="00C44D1B">
        <w:t>.</w:t>
      </w:r>
    </w:p>
    <w:p w14:paraId="2DCF733E" w14:textId="77777777" w:rsidR="00EE10E9" w:rsidRPr="00C44D1B" w:rsidRDefault="00EE10E9" w:rsidP="00EE10E9">
      <w:pPr>
        <w:pStyle w:val="B1"/>
        <w:rPr>
          <w:rFonts w:ascii="Courier New" w:hAnsi="Courier New" w:cs="Courier New"/>
        </w:rPr>
      </w:pPr>
      <w:r w:rsidRPr="00C44D1B">
        <w:rPr>
          <w:rFonts w:ascii="Courier New" w:hAnsi="Courier New"/>
        </w:rPr>
        <w:t>&lt;</w:t>
      </w:r>
      <w:r w:rsidRPr="00C44D1B">
        <w:rPr>
          <w:rFonts w:ascii="Courier New" w:hAnsi="Courier New" w:hint="eastAsia"/>
          <w:lang w:eastAsia="ko-KR"/>
        </w:rPr>
        <w:t>local</w:t>
      </w:r>
      <w:r>
        <w:rPr>
          <w:rFonts w:ascii="Courier New" w:hAnsi="Courier New"/>
        </w:rPr>
        <w:t>_</w:t>
      </w:r>
      <w:r w:rsidRPr="00C44D1B">
        <w:rPr>
          <w:rFonts w:ascii="Courier New" w:hAnsi="Courier New"/>
        </w:rPr>
        <w:t>address</w:t>
      </w:r>
      <w:r>
        <w:rPr>
          <w:rFonts w:ascii="Courier New" w:hAnsi="Courier New"/>
        </w:rPr>
        <w:t>_</w:t>
      </w:r>
      <w:r w:rsidRPr="00C44D1B">
        <w:rPr>
          <w:rFonts w:ascii="Courier New" w:hAnsi="Courier New"/>
        </w:rPr>
        <w:t>and</w:t>
      </w:r>
      <w:r>
        <w:rPr>
          <w:rFonts w:ascii="Courier New" w:hAnsi="Courier New"/>
        </w:rPr>
        <w:t>_</w:t>
      </w:r>
      <w:r w:rsidRPr="00C44D1B">
        <w:rPr>
          <w:rFonts w:ascii="Courier New" w:hAnsi="Courier New"/>
        </w:rPr>
        <w:t>subnet</w:t>
      </w:r>
      <w:r>
        <w:rPr>
          <w:rFonts w:ascii="Courier New" w:hAnsi="Courier New"/>
        </w:rPr>
        <w:t>_</w:t>
      </w:r>
      <w:r w:rsidRPr="00C44D1B">
        <w:rPr>
          <w:rFonts w:ascii="Courier New" w:hAnsi="Courier New"/>
        </w:rPr>
        <w:t>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0A84D569" w14:textId="77777777" w:rsidR="00EE10E9" w:rsidRDefault="00EE10E9" w:rsidP="00EE10E9">
      <w:pPr>
        <w:pStyle w:val="B1"/>
        <w:rPr>
          <w:rFonts w:ascii="Courier New" w:hAnsi="Courier New" w:cs="Courier New"/>
        </w:rPr>
      </w:pPr>
      <w:r w:rsidRPr="00C44D1B">
        <w:rPr>
          <w:rFonts w:ascii="Courier New" w:hAnsi="Courier New"/>
        </w:rPr>
        <w:lastRenderedPageBreak/>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24FBE65A" w14:textId="77777777" w:rsidR="00EE10E9" w:rsidRDefault="00EE10E9" w:rsidP="00EE10E9">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6EC0CFED" w14:textId="77777777" w:rsidR="00EE10E9" w:rsidRPr="00C44D1B" w:rsidRDefault="00EE10E9" w:rsidP="00EE10E9">
      <w:pPr>
        <w:pStyle w:val="B1"/>
      </w:pPr>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p w14:paraId="75F5B101" w14:textId="77777777" w:rsidR="00EE10E9" w:rsidRPr="00C44D1B" w:rsidRDefault="00EE10E9" w:rsidP="00EE10E9">
      <w:r w:rsidRPr="00C44D1B">
        <w:rPr>
          <w:b/>
        </w:rPr>
        <w:t>Implementation</w:t>
      </w:r>
    </w:p>
    <w:p w14:paraId="6D946195" w14:textId="77777777" w:rsidR="00EE10E9" w:rsidRPr="00EE10E9" w:rsidRDefault="00EE10E9" w:rsidP="00EA58F2">
      <w:r w:rsidRPr="00EE10E9">
        <w:t>Optional. This command is only applicable to UEs supporting 5GS.</w:t>
      </w:r>
    </w:p>
    <w:p w14:paraId="6180573E" w14:textId="77777777" w:rsidR="006A1E8F" w:rsidRPr="00C44D1B" w:rsidRDefault="00026965" w:rsidP="00E26141">
      <w:pPr>
        <w:pStyle w:val="Heading2"/>
      </w:pPr>
      <w:bookmarkStart w:id="4999" w:name="_Toc218776823"/>
      <w:r w:rsidRPr="00C44D1B">
        <w:t>10.2</w:t>
      </w:r>
      <w:r w:rsidRPr="00C44D1B">
        <w:tab/>
        <w:t>Modem compatibility commands</w:t>
      </w:r>
      <w:bookmarkEnd w:id="4746"/>
      <w:bookmarkEnd w:id="4747"/>
      <w:bookmarkEnd w:id="4748"/>
      <w:bookmarkEnd w:id="4781"/>
      <w:bookmarkEnd w:id="4803"/>
      <w:bookmarkEnd w:id="4999"/>
    </w:p>
    <w:p w14:paraId="139FDB3D" w14:textId="77777777" w:rsidR="00026965" w:rsidRPr="00C44D1B" w:rsidRDefault="006A1E8F" w:rsidP="00E26141">
      <w:pPr>
        <w:pStyle w:val="Heading3"/>
      </w:pPr>
      <w:bookmarkStart w:id="5000" w:name="_CR10_2_0"/>
      <w:bookmarkStart w:id="5001" w:name="_Toc20207707"/>
      <w:bookmarkStart w:id="5002" w:name="_Toc27579590"/>
      <w:bookmarkStart w:id="5003" w:name="_Toc36116170"/>
      <w:bookmarkStart w:id="5004" w:name="_Toc45215053"/>
      <w:bookmarkStart w:id="5005" w:name="_Toc51866823"/>
      <w:bookmarkStart w:id="5006" w:name="_Toc218776824"/>
      <w:bookmarkEnd w:id="5000"/>
      <w:r w:rsidRPr="00C44D1B">
        <w:rPr>
          <w:lang w:val="en-US"/>
        </w:rPr>
        <w:t>10.2.0</w:t>
      </w:r>
      <w:r w:rsidRPr="00C44D1B">
        <w:rPr>
          <w:lang w:val="en-US"/>
        </w:rPr>
        <w:tab/>
        <w:t>General</w:t>
      </w:r>
      <w:bookmarkEnd w:id="5001"/>
      <w:bookmarkEnd w:id="5002"/>
      <w:bookmarkEnd w:id="5003"/>
      <w:bookmarkEnd w:id="5004"/>
      <w:bookmarkEnd w:id="5005"/>
      <w:bookmarkEnd w:id="5006"/>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5007" w:name="_CR10_2_1"/>
      <w:bookmarkStart w:id="5008" w:name="_Toc20207708"/>
      <w:bookmarkStart w:id="5009" w:name="_Toc27579591"/>
      <w:bookmarkStart w:id="5010" w:name="_Toc36116171"/>
      <w:bookmarkStart w:id="5011" w:name="_Toc45215054"/>
      <w:bookmarkStart w:id="5012" w:name="_Toc51866824"/>
      <w:bookmarkStart w:id="5013" w:name="_Toc218776825"/>
      <w:bookmarkEnd w:id="5007"/>
      <w:r w:rsidRPr="00C44D1B">
        <w:t>10.2.1</w:t>
      </w:r>
      <w:r w:rsidRPr="00C44D1B">
        <w:tab/>
        <w:t>MT originated PDP context activation</w:t>
      </w:r>
      <w:bookmarkEnd w:id="5008"/>
      <w:bookmarkEnd w:id="5009"/>
      <w:bookmarkEnd w:id="5010"/>
      <w:bookmarkEnd w:id="5011"/>
      <w:bookmarkEnd w:id="5012"/>
      <w:bookmarkEnd w:id="5013"/>
    </w:p>
    <w:p w14:paraId="66582BEB" w14:textId="77777777" w:rsidR="00026965" w:rsidRPr="00C44D1B" w:rsidRDefault="006A1E8F" w:rsidP="00E26141">
      <w:pPr>
        <w:pStyle w:val="Heading4"/>
      </w:pPr>
      <w:bookmarkStart w:id="5014" w:name="_CR10_2_1_0"/>
      <w:bookmarkStart w:id="5015" w:name="_Toc20207709"/>
      <w:bookmarkStart w:id="5016" w:name="_Toc27579592"/>
      <w:bookmarkStart w:id="5017" w:name="_Toc36116172"/>
      <w:bookmarkStart w:id="5018" w:name="_Toc45215055"/>
      <w:bookmarkStart w:id="5019" w:name="_Toc51866825"/>
      <w:bookmarkStart w:id="5020" w:name="_Toc218776826"/>
      <w:bookmarkEnd w:id="5014"/>
      <w:r w:rsidRPr="00C44D1B">
        <w:rPr>
          <w:lang w:val="en-US"/>
        </w:rPr>
        <w:t>10.2.1.0</w:t>
      </w:r>
      <w:r w:rsidRPr="00C44D1B">
        <w:rPr>
          <w:lang w:val="en-US"/>
        </w:rPr>
        <w:tab/>
        <w:t>General</w:t>
      </w:r>
      <w:bookmarkEnd w:id="5015"/>
      <w:bookmarkEnd w:id="5016"/>
      <w:bookmarkEnd w:id="5017"/>
      <w:bookmarkEnd w:id="5018"/>
      <w:bookmarkEnd w:id="5019"/>
      <w:bookmarkEnd w:id="5020"/>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5021" w:name="_CR10_2_1_1"/>
      <w:bookmarkStart w:id="5022" w:name="_Toc20207710"/>
      <w:bookmarkStart w:id="5023" w:name="_Toc27579593"/>
      <w:bookmarkStart w:id="5024" w:name="_Toc36116173"/>
      <w:bookmarkStart w:id="5025" w:name="_Toc45215056"/>
      <w:bookmarkStart w:id="5026" w:name="_Toc51866826"/>
      <w:bookmarkStart w:id="5027" w:name="_Toc218776827"/>
      <w:bookmarkEnd w:id="5021"/>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5022"/>
      <w:bookmarkEnd w:id="5023"/>
      <w:bookmarkEnd w:id="5024"/>
      <w:bookmarkEnd w:id="5025"/>
      <w:bookmarkEnd w:id="5026"/>
      <w:bookmarkEnd w:id="5027"/>
    </w:p>
    <w:p w14:paraId="46ACD1FD" w14:textId="77777777" w:rsidR="00026965" w:rsidRPr="00C44D1B" w:rsidRDefault="00026965">
      <w:pPr>
        <w:pStyle w:val="TH"/>
        <w:rPr>
          <w:lang w:val="fr-FR"/>
        </w:rPr>
      </w:pPr>
      <w:bookmarkStart w:id="5028" w:name="_CRTable130"/>
      <w:r w:rsidRPr="00C44D1B">
        <w:rPr>
          <w:lang w:val="fr-FR"/>
        </w:rPr>
        <w:t>Table </w:t>
      </w:r>
      <w:bookmarkEnd w:id="5028"/>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5029"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5029"/>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5030"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lastRenderedPageBreak/>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30"/>
    <w:p w14:paraId="0EC4B955" w14:textId="77777777" w:rsidR="00026965" w:rsidRPr="00C44D1B" w:rsidRDefault="00026965">
      <w:pPr>
        <w:pStyle w:val="B1"/>
      </w:pPr>
      <w:r w:rsidRPr="00C44D1B">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5031"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31"/>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5032"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5033" w:name="_MCCTEMPBM_CRPT80112614___2"/>
      <w:bookmarkEnd w:id="5032"/>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5034" w:name="_MCCTEMPBM_CRPT80112615___7"/>
      <w:bookmarkEnd w:id="5033"/>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5034"/>
    <w:p w14:paraId="0BEFCA42" w14:textId="77777777" w:rsidR="00026965" w:rsidRPr="00C44D1B" w:rsidRDefault="00026965">
      <w:r w:rsidRPr="00C44D1B">
        <w:rPr>
          <w:b/>
        </w:rPr>
        <w:t>Implementation</w:t>
      </w:r>
    </w:p>
    <w:p w14:paraId="092F0CB6" w14:textId="77777777" w:rsidR="00026965" w:rsidRPr="00C44D1B" w:rsidRDefault="00026965">
      <w:bookmarkStart w:id="5035"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5036" w:name="_CR10_2_1_2"/>
      <w:bookmarkStart w:id="5037" w:name="_Toc20207711"/>
      <w:bookmarkStart w:id="5038" w:name="_Toc27579594"/>
      <w:bookmarkStart w:id="5039" w:name="_Toc36116174"/>
      <w:bookmarkStart w:id="5040" w:name="_Toc45215057"/>
      <w:bookmarkStart w:id="5041" w:name="_Toc51866827"/>
      <w:bookmarkStart w:id="5042" w:name="_Toc218776828"/>
      <w:bookmarkEnd w:id="5035"/>
      <w:bookmarkEnd w:id="5036"/>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5037"/>
      <w:bookmarkEnd w:id="5038"/>
      <w:bookmarkEnd w:id="5039"/>
      <w:bookmarkEnd w:id="5040"/>
      <w:bookmarkEnd w:id="5041"/>
      <w:bookmarkEnd w:id="5042"/>
    </w:p>
    <w:p w14:paraId="501D5ADA" w14:textId="77777777" w:rsidR="00026965" w:rsidRPr="006B696F" w:rsidRDefault="00026965" w:rsidP="007356A9">
      <w:pPr>
        <w:pStyle w:val="TH"/>
        <w:rPr>
          <w:lang w:val="fr-FR"/>
        </w:rPr>
      </w:pPr>
      <w:bookmarkStart w:id="5043" w:name="_CRTable131"/>
      <w:r w:rsidRPr="006B696F">
        <w:rPr>
          <w:lang w:val="fr-FR"/>
        </w:rPr>
        <w:t>Table </w:t>
      </w:r>
      <w:bookmarkEnd w:id="5043"/>
      <w:r w:rsidRPr="006B696F">
        <w:rPr>
          <w:noProof/>
          <w:lang w:val="fr-FR"/>
        </w:rPr>
        <w:t>1</w:t>
      </w:r>
      <w:r w:rsidR="003B1B52" w:rsidRPr="006B696F">
        <w:rPr>
          <w:noProof/>
          <w:lang w:val="fr-FR"/>
        </w:rPr>
        <w:t>31</w:t>
      </w:r>
      <w:r w:rsidRPr="006B696F">
        <w:rPr>
          <w:lang w:val="fr-FR"/>
        </w:rPr>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5044"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5044"/>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lastRenderedPageBreak/>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5045"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45"/>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5046"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46"/>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5047"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5047"/>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5048"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5049" w:name="_CR10_2_2"/>
      <w:bookmarkStart w:id="5050" w:name="_Toc20207712"/>
      <w:bookmarkStart w:id="5051" w:name="_Toc27579595"/>
      <w:bookmarkStart w:id="5052" w:name="_Toc36116175"/>
      <w:bookmarkStart w:id="5053" w:name="_Toc45215058"/>
      <w:bookmarkStart w:id="5054" w:name="_Toc51866828"/>
      <w:bookmarkStart w:id="5055" w:name="_Toc218776829"/>
      <w:bookmarkEnd w:id="5048"/>
      <w:bookmarkEnd w:id="5049"/>
      <w:r w:rsidRPr="00C44D1B">
        <w:t>10.2.2</w:t>
      </w:r>
      <w:r w:rsidRPr="00C44D1B">
        <w:tab/>
        <w:t>Network requested PDP context activation</w:t>
      </w:r>
      <w:bookmarkEnd w:id="5050"/>
      <w:bookmarkEnd w:id="5051"/>
      <w:bookmarkEnd w:id="5052"/>
      <w:bookmarkEnd w:id="5053"/>
      <w:bookmarkEnd w:id="5054"/>
      <w:bookmarkEnd w:id="5055"/>
    </w:p>
    <w:p w14:paraId="57049B96" w14:textId="77777777" w:rsidR="00026965" w:rsidRPr="00C44D1B" w:rsidRDefault="006A1E8F" w:rsidP="00E26141">
      <w:pPr>
        <w:pStyle w:val="Heading4"/>
      </w:pPr>
      <w:bookmarkStart w:id="5056" w:name="_CR10_2_2_0"/>
      <w:bookmarkStart w:id="5057" w:name="_Toc20207713"/>
      <w:bookmarkStart w:id="5058" w:name="_Toc27579596"/>
      <w:bookmarkStart w:id="5059" w:name="_Toc36116176"/>
      <w:bookmarkStart w:id="5060" w:name="_Toc45215059"/>
      <w:bookmarkStart w:id="5061" w:name="_Toc51866829"/>
      <w:bookmarkStart w:id="5062" w:name="_Toc218776830"/>
      <w:bookmarkEnd w:id="5056"/>
      <w:r w:rsidRPr="00C44D1B">
        <w:rPr>
          <w:lang w:val="en-US"/>
        </w:rPr>
        <w:t>10.2.2.0</w:t>
      </w:r>
      <w:r w:rsidRPr="00C44D1B">
        <w:rPr>
          <w:lang w:val="en-US"/>
        </w:rPr>
        <w:tab/>
        <w:t>General</w:t>
      </w:r>
      <w:bookmarkEnd w:id="5057"/>
      <w:bookmarkEnd w:id="5058"/>
      <w:bookmarkEnd w:id="5059"/>
      <w:bookmarkEnd w:id="5060"/>
      <w:bookmarkEnd w:id="5061"/>
      <w:bookmarkEnd w:id="5062"/>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5063"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5064" w:name="_CR10_2_2_1"/>
      <w:bookmarkStart w:id="5065" w:name="_Toc20207714"/>
      <w:bookmarkStart w:id="5066" w:name="_Toc27579597"/>
      <w:bookmarkStart w:id="5067" w:name="_Toc36116177"/>
      <w:bookmarkStart w:id="5068" w:name="_Toc45215060"/>
      <w:bookmarkStart w:id="5069" w:name="_Toc51866830"/>
      <w:bookmarkStart w:id="5070" w:name="_Toc218776831"/>
      <w:bookmarkEnd w:id="5063"/>
      <w:bookmarkEnd w:id="5064"/>
      <w:r w:rsidRPr="00C44D1B">
        <w:t>10.2.2.1</w:t>
      </w:r>
      <w:r w:rsidRPr="00C44D1B">
        <w:tab/>
        <w:t>Automatic response to a network request for PDP context activation 'S0'</w:t>
      </w:r>
      <w:bookmarkEnd w:id="5065"/>
      <w:bookmarkEnd w:id="5066"/>
      <w:bookmarkEnd w:id="5067"/>
      <w:bookmarkEnd w:id="5068"/>
      <w:bookmarkEnd w:id="5069"/>
      <w:bookmarkEnd w:id="5070"/>
    </w:p>
    <w:p w14:paraId="19537A54" w14:textId="77777777" w:rsidR="00026965" w:rsidRPr="00C44D1B" w:rsidRDefault="00026965">
      <w:bookmarkStart w:id="5071"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lastRenderedPageBreak/>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5072" w:name="_MCCTEMPBM_CRPT80112624___7"/>
      <w:bookmarkEnd w:id="5071"/>
      <w:r w:rsidRPr="00C44D1B">
        <w:t>NOTE:</w:t>
      </w:r>
      <w:r w:rsidRPr="00C44D1B">
        <w:tab/>
        <w:t>The '</w:t>
      </w:r>
      <w:r w:rsidRPr="00C44D1B">
        <w:rPr>
          <w:rFonts w:ascii="Courier New" w:hAnsi="Courier New" w:cs="Courier New"/>
        </w:rPr>
        <w:t>S0=n</w:t>
      </w:r>
      <w:r w:rsidRPr="00C44D1B">
        <w:t>' (n=0) command does not perform an automatic PS detach.</w:t>
      </w:r>
    </w:p>
    <w:bookmarkEnd w:id="5072"/>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5073" w:name="_CR10_2_2_2"/>
      <w:bookmarkStart w:id="5074" w:name="_Toc20207715"/>
      <w:bookmarkStart w:id="5075" w:name="_Toc27579598"/>
      <w:bookmarkStart w:id="5076" w:name="_Toc36116178"/>
      <w:bookmarkStart w:id="5077" w:name="_Toc45215061"/>
      <w:bookmarkStart w:id="5078" w:name="_Toc51866831"/>
      <w:bookmarkStart w:id="5079" w:name="_Toc218776832"/>
      <w:bookmarkEnd w:id="5073"/>
      <w:r w:rsidRPr="00C44D1B">
        <w:t>10.2.2.2</w:t>
      </w:r>
      <w:r w:rsidRPr="00C44D1B">
        <w:tab/>
        <w:t>Manual acceptance of a network request for PDP context activation 'A'</w:t>
      </w:r>
      <w:bookmarkEnd w:id="5074"/>
      <w:bookmarkEnd w:id="5075"/>
      <w:bookmarkEnd w:id="5076"/>
      <w:bookmarkEnd w:id="5077"/>
      <w:bookmarkEnd w:id="5078"/>
      <w:bookmarkEnd w:id="5079"/>
    </w:p>
    <w:p w14:paraId="6FCA69E2" w14:textId="77777777" w:rsidR="00026965" w:rsidRPr="00C44D1B" w:rsidRDefault="00026965">
      <w:bookmarkStart w:id="5080"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5080"/>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5081" w:name="_CR10_2_2_3"/>
      <w:bookmarkStart w:id="5082" w:name="_Toc20207716"/>
      <w:bookmarkStart w:id="5083" w:name="_Toc27579599"/>
      <w:bookmarkStart w:id="5084" w:name="_Toc36116179"/>
      <w:bookmarkStart w:id="5085" w:name="_Toc45215062"/>
      <w:bookmarkStart w:id="5086" w:name="_Toc51866832"/>
      <w:bookmarkStart w:id="5087" w:name="_Toc218776833"/>
      <w:bookmarkEnd w:id="5081"/>
      <w:r w:rsidRPr="00C44D1B">
        <w:t>10.2.2.3</w:t>
      </w:r>
      <w:r w:rsidRPr="00C44D1B">
        <w:tab/>
        <w:t>Manual rejection of a network request for PDP context activation 'H'</w:t>
      </w:r>
      <w:bookmarkEnd w:id="5082"/>
      <w:bookmarkEnd w:id="5083"/>
      <w:bookmarkEnd w:id="5084"/>
      <w:bookmarkEnd w:id="5085"/>
      <w:bookmarkEnd w:id="5086"/>
      <w:bookmarkEnd w:id="5087"/>
    </w:p>
    <w:p w14:paraId="1A61D3B4" w14:textId="77777777" w:rsidR="00026965" w:rsidRPr="00C44D1B" w:rsidRDefault="00026965">
      <w:bookmarkStart w:id="5088"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5089" w:name="_MCCTEMPBM_CRPT80112627___7"/>
      <w:bookmarkEnd w:id="5088"/>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5089"/>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5090" w:name="_CR11"/>
      <w:bookmarkStart w:id="5091" w:name="_Toc20207717"/>
      <w:bookmarkStart w:id="5092" w:name="_Toc27579600"/>
      <w:bookmarkStart w:id="5093" w:name="_Toc36116180"/>
      <w:bookmarkStart w:id="5094" w:name="_Toc45215063"/>
      <w:bookmarkStart w:id="5095" w:name="_Toc51866833"/>
      <w:bookmarkStart w:id="5096" w:name="_Toc218776834"/>
      <w:bookmarkEnd w:id="5090"/>
      <w:r w:rsidRPr="00C44D1B">
        <w:t>11</w:t>
      </w:r>
      <w:r w:rsidRPr="00C44D1B">
        <w:tab/>
        <w:t>Commands for VGCS and VBS</w:t>
      </w:r>
      <w:bookmarkEnd w:id="5091"/>
      <w:bookmarkEnd w:id="5092"/>
      <w:bookmarkEnd w:id="5093"/>
      <w:bookmarkEnd w:id="5094"/>
      <w:bookmarkEnd w:id="5095"/>
      <w:bookmarkEnd w:id="5096"/>
    </w:p>
    <w:p w14:paraId="57EFBCB2" w14:textId="77777777" w:rsidR="006A1E8F" w:rsidRPr="00C44D1B" w:rsidRDefault="006A1E8F" w:rsidP="00E26141">
      <w:pPr>
        <w:pStyle w:val="Heading2"/>
      </w:pPr>
      <w:bookmarkStart w:id="5097" w:name="_CR11_0"/>
      <w:bookmarkStart w:id="5098" w:name="_Toc20207718"/>
      <w:bookmarkStart w:id="5099" w:name="_Toc27579601"/>
      <w:bookmarkStart w:id="5100" w:name="_Toc36116181"/>
      <w:bookmarkStart w:id="5101" w:name="_Toc45215064"/>
      <w:bookmarkStart w:id="5102" w:name="_Toc51866834"/>
      <w:bookmarkStart w:id="5103" w:name="_Toc218776835"/>
      <w:bookmarkEnd w:id="5097"/>
      <w:r w:rsidRPr="00C44D1B">
        <w:t>11.0</w:t>
      </w:r>
      <w:r w:rsidRPr="00C44D1B">
        <w:tab/>
        <w:t>General</w:t>
      </w:r>
      <w:bookmarkEnd w:id="5098"/>
      <w:bookmarkEnd w:id="5099"/>
      <w:bookmarkEnd w:id="5100"/>
      <w:bookmarkEnd w:id="5101"/>
      <w:bookmarkEnd w:id="5102"/>
      <w:bookmarkEnd w:id="5103"/>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5104" w:name="_CR11_1"/>
      <w:bookmarkStart w:id="5105" w:name="_Toc20207719"/>
      <w:bookmarkStart w:id="5106" w:name="_Toc27579602"/>
      <w:bookmarkStart w:id="5107" w:name="_Toc36116182"/>
      <w:bookmarkStart w:id="5108" w:name="_Toc45215065"/>
      <w:bookmarkStart w:id="5109" w:name="_Toc51866835"/>
      <w:bookmarkStart w:id="5110" w:name="_Toc218776836"/>
      <w:bookmarkEnd w:id="5104"/>
      <w:r w:rsidRPr="00C44D1B">
        <w:lastRenderedPageBreak/>
        <w:t>11.1</w:t>
      </w:r>
      <w:r w:rsidRPr="00C44D1B">
        <w:tab/>
      </w:r>
      <w:r w:rsidR="00026965" w:rsidRPr="00C44D1B">
        <w:t>Commands specific to MTs supporting the VGCS and VBS</w:t>
      </w:r>
      <w:bookmarkEnd w:id="5105"/>
      <w:bookmarkEnd w:id="5106"/>
      <w:bookmarkEnd w:id="5107"/>
      <w:bookmarkEnd w:id="5108"/>
      <w:bookmarkEnd w:id="5109"/>
      <w:bookmarkEnd w:id="5110"/>
    </w:p>
    <w:p w14:paraId="5FEA93DD" w14:textId="77777777" w:rsidR="00026965" w:rsidRPr="00C44D1B" w:rsidRDefault="00026965" w:rsidP="00E26141">
      <w:pPr>
        <w:pStyle w:val="Heading3"/>
      </w:pPr>
      <w:bookmarkStart w:id="5111" w:name="_CR11_1_1"/>
      <w:bookmarkStart w:id="5112" w:name="_Toc20207720"/>
      <w:bookmarkStart w:id="5113" w:name="_Toc27579603"/>
      <w:bookmarkStart w:id="5114" w:name="_Toc36116183"/>
      <w:bookmarkStart w:id="5115" w:name="_Toc45215066"/>
      <w:bookmarkStart w:id="5116" w:name="_Toc51866836"/>
      <w:bookmarkStart w:id="5117" w:name="_Toc218776837"/>
      <w:bookmarkEnd w:id="5111"/>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5112"/>
      <w:bookmarkEnd w:id="5113"/>
      <w:bookmarkEnd w:id="5114"/>
      <w:bookmarkEnd w:id="5115"/>
      <w:bookmarkEnd w:id="5116"/>
      <w:bookmarkEnd w:id="5117"/>
    </w:p>
    <w:p w14:paraId="45375C6D" w14:textId="77777777" w:rsidR="00026965" w:rsidRPr="00C44D1B" w:rsidRDefault="00026965" w:rsidP="007356A9">
      <w:pPr>
        <w:pStyle w:val="TH"/>
        <w:rPr>
          <w:lang w:val="fr-FR"/>
        </w:rPr>
      </w:pPr>
      <w:bookmarkStart w:id="5118" w:name="_CRTable132"/>
      <w:r w:rsidRPr="00C44D1B">
        <w:rPr>
          <w:lang w:val="fr-FR"/>
        </w:rPr>
        <w:t>Table </w:t>
      </w:r>
      <w:bookmarkEnd w:id="5118"/>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5119"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19"/>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5120" w:name="_MCCTEMPBM_CRPT80112629___7"/>
            <w:bookmarkEnd w:id="5120"/>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5121" w:name="_MCCTEMPBM_CRPT80112630___7"/>
      <w:r w:rsidRPr="00C44D1B">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21"/>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5122"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22"/>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5123" w:name="_CR11_1_2"/>
      <w:bookmarkStart w:id="5124" w:name="_Toc20207721"/>
      <w:bookmarkStart w:id="5125" w:name="_Toc27579604"/>
      <w:bookmarkStart w:id="5126" w:name="_Toc36116184"/>
      <w:bookmarkStart w:id="5127" w:name="_Toc45215067"/>
      <w:bookmarkStart w:id="5128" w:name="_Toc51866837"/>
      <w:bookmarkStart w:id="5129" w:name="_Toc218776838"/>
      <w:bookmarkEnd w:id="5123"/>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5124"/>
      <w:bookmarkEnd w:id="5125"/>
      <w:bookmarkEnd w:id="5126"/>
      <w:bookmarkEnd w:id="5127"/>
      <w:bookmarkEnd w:id="5128"/>
      <w:bookmarkEnd w:id="5129"/>
    </w:p>
    <w:p w14:paraId="68B03F22" w14:textId="77777777" w:rsidR="00026965" w:rsidRPr="00C44D1B" w:rsidRDefault="00026965" w:rsidP="007356A9">
      <w:pPr>
        <w:pStyle w:val="TH"/>
        <w:rPr>
          <w:lang w:val="fr-FR"/>
        </w:rPr>
      </w:pPr>
      <w:bookmarkStart w:id="5130" w:name="_CRTable133"/>
      <w:r w:rsidRPr="00C44D1B">
        <w:rPr>
          <w:lang w:val="fr-FR"/>
        </w:rPr>
        <w:t>Table </w:t>
      </w:r>
      <w:bookmarkEnd w:id="5130"/>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5131"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31"/>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5132" w:name="_MCCTEMPBM_CRPT80112633___7"/>
            <w:bookmarkEnd w:id="5132"/>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5133"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33"/>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5134"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lastRenderedPageBreak/>
        <w:t>&lt;service&gt;</w:t>
      </w:r>
      <w:r w:rsidR="00924CC4" w:rsidRPr="00C44D1B">
        <w:t>: integer type</w:t>
      </w:r>
      <w:r w:rsidRPr="00C44D1B">
        <w:t xml:space="preserve"> (tele-service)</w:t>
      </w:r>
    </w:p>
    <w:bookmarkEnd w:id="5134"/>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5135" w:name="_CR11_1_3"/>
      <w:bookmarkStart w:id="5136" w:name="_Toc20207722"/>
      <w:bookmarkStart w:id="5137" w:name="_Toc27579605"/>
      <w:bookmarkStart w:id="5138" w:name="_Toc36116185"/>
      <w:bookmarkStart w:id="5139" w:name="_Toc45215068"/>
      <w:bookmarkStart w:id="5140" w:name="_Toc51866838"/>
      <w:bookmarkStart w:id="5141" w:name="_Toc218776839"/>
      <w:bookmarkEnd w:id="5135"/>
      <w:r w:rsidRPr="00C44D1B">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5136"/>
      <w:bookmarkEnd w:id="5137"/>
      <w:bookmarkEnd w:id="5138"/>
      <w:bookmarkEnd w:id="5139"/>
      <w:bookmarkEnd w:id="5140"/>
      <w:bookmarkEnd w:id="5141"/>
    </w:p>
    <w:p w14:paraId="439FCDFE" w14:textId="77777777" w:rsidR="00026965" w:rsidRPr="00C44D1B" w:rsidRDefault="00026965" w:rsidP="007356A9">
      <w:pPr>
        <w:pStyle w:val="TH"/>
      </w:pPr>
      <w:bookmarkStart w:id="5142" w:name="_CRTable134"/>
      <w:r w:rsidRPr="00C44D1B">
        <w:t>Table </w:t>
      </w:r>
      <w:bookmarkEnd w:id="5142"/>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5143"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43"/>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5144" w:name="_MCCTEMPBM_CRPT80112637___7"/>
            <w:bookmarkEnd w:id="5144"/>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5145"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45"/>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5146" w:name="_CR11_1_4"/>
      <w:bookmarkStart w:id="5147" w:name="_Toc20207723"/>
      <w:bookmarkStart w:id="5148" w:name="_Toc27579606"/>
      <w:bookmarkStart w:id="5149" w:name="_Toc36116186"/>
      <w:bookmarkStart w:id="5150" w:name="_Toc45215069"/>
      <w:bookmarkStart w:id="5151" w:name="_Toc51866839"/>
      <w:bookmarkStart w:id="5152" w:name="_Toc218776840"/>
      <w:bookmarkEnd w:id="5146"/>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5147"/>
      <w:bookmarkEnd w:id="5148"/>
      <w:bookmarkEnd w:id="5149"/>
      <w:bookmarkEnd w:id="5150"/>
      <w:bookmarkEnd w:id="5151"/>
      <w:bookmarkEnd w:id="5152"/>
    </w:p>
    <w:p w14:paraId="1189AA66" w14:textId="77777777" w:rsidR="00026965" w:rsidRPr="00C44D1B" w:rsidRDefault="00026965" w:rsidP="007356A9">
      <w:pPr>
        <w:pStyle w:val="TH"/>
      </w:pPr>
      <w:bookmarkStart w:id="5153" w:name="_CRTable135"/>
      <w:r w:rsidRPr="00C44D1B">
        <w:t>Table </w:t>
      </w:r>
      <w:bookmarkEnd w:id="5153"/>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5154"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54"/>
          </w:p>
        </w:tc>
      </w:tr>
      <w:tr w:rsidR="00026965" w:rsidRPr="006B696F"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5155"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5156" w:name="_MCCTEMPBM_CRPT80112641___7"/>
            <w:bookmarkEnd w:id="5155"/>
            <w:r w:rsidRPr="00C44D1B">
              <w:rPr>
                <w:rFonts w:ascii="Courier New" w:hAnsi="Courier New"/>
              </w:rPr>
              <w:t>+CAPTT=?</w:t>
            </w:r>
            <w:bookmarkEnd w:id="5156"/>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5157"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5157"/>
    <w:p w14:paraId="4BB7897B" w14:textId="77777777" w:rsidR="00026965" w:rsidRPr="00C44D1B" w:rsidRDefault="00026965" w:rsidP="007356A9">
      <w:r w:rsidRPr="00C44D1B">
        <w:lastRenderedPageBreak/>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5158"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5159" w:name="_MCCTEMPBM_CRPT80112644___7"/>
      <w:bookmarkEnd w:id="5158"/>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5160" w:name="_MCCTEMPBM_CRPT80112645___7"/>
      <w:bookmarkEnd w:id="5159"/>
      <w:r w:rsidRPr="00C44D1B">
        <w:rPr>
          <w:rFonts w:ascii="Courier New" w:hAnsi="Courier New"/>
        </w:rPr>
        <w:t>&lt;time&gt;</w:t>
      </w:r>
      <w:r w:rsidRPr="00C44D1B">
        <w:t>:</w:t>
      </w:r>
      <w:r w:rsidR="0028497A" w:rsidRPr="00C44D1B">
        <w:t xml:space="preserve"> integer type</w:t>
      </w:r>
      <w:r w:rsidR="00A1290E" w:rsidRPr="00C44D1B">
        <w:t>.</w:t>
      </w:r>
    </w:p>
    <w:bookmarkEnd w:id="5160"/>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5161" w:name="_CR11_1_5"/>
      <w:bookmarkStart w:id="5162" w:name="_Toc20207724"/>
      <w:bookmarkStart w:id="5163" w:name="_Toc27579607"/>
      <w:bookmarkStart w:id="5164" w:name="_Toc36116187"/>
      <w:bookmarkStart w:id="5165" w:name="_Toc45215070"/>
      <w:bookmarkStart w:id="5166" w:name="_Toc51866840"/>
      <w:bookmarkStart w:id="5167" w:name="_Toc218776841"/>
      <w:bookmarkEnd w:id="5161"/>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5162"/>
      <w:bookmarkEnd w:id="5163"/>
      <w:bookmarkEnd w:id="5164"/>
      <w:bookmarkEnd w:id="5165"/>
      <w:bookmarkEnd w:id="5166"/>
      <w:bookmarkEnd w:id="5167"/>
    </w:p>
    <w:p w14:paraId="554E39E1" w14:textId="77777777" w:rsidR="00026965" w:rsidRPr="00C44D1B" w:rsidRDefault="00026965" w:rsidP="007356A9">
      <w:pPr>
        <w:pStyle w:val="TH"/>
      </w:pPr>
      <w:bookmarkStart w:id="5168" w:name="_CRTable136"/>
      <w:r w:rsidRPr="00C44D1B">
        <w:t>Table </w:t>
      </w:r>
      <w:bookmarkEnd w:id="5168"/>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5169"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69"/>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5170"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5171" w:name="_MCCTEMPBM_CRPT80112648___7"/>
            <w:bookmarkEnd w:id="5170"/>
            <w:r w:rsidRPr="00C44D1B">
              <w:rPr>
                <w:rFonts w:ascii="Courier New" w:hAnsi="Courier New"/>
              </w:rPr>
              <w:t>+CAULEV=?</w:t>
            </w:r>
            <w:bookmarkEnd w:id="5171"/>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5172"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5172"/>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5173"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5173"/>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5174"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5174"/>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5175" w:name="_CR11_1_6"/>
      <w:bookmarkStart w:id="5176" w:name="_Toc20207725"/>
      <w:bookmarkStart w:id="5177" w:name="_Toc27579608"/>
      <w:bookmarkStart w:id="5178" w:name="_Toc36116188"/>
      <w:bookmarkStart w:id="5179" w:name="_Toc45215071"/>
      <w:bookmarkStart w:id="5180" w:name="_Toc51866841"/>
      <w:bookmarkStart w:id="5181" w:name="_Toc218776842"/>
      <w:bookmarkEnd w:id="5175"/>
      <w:r w:rsidRPr="00C44D1B">
        <w:lastRenderedPageBreak/>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5176"/>
      <w:bookmarkEnd w:id="5177"/>
      <w:bookmarkEnd w:id="5178"/>
      <w:bookmarkEnd w:id="5179"/>
      <w:bookmarkEnd w:id="5180"/>
      <w:bookmarkEnd w:id="5181"/>
    </w:p>
    <w:p w14:paraId="1F296B86" w14:textId="77777777" w:rsidR="00026965" w:rsidRPr="00C44D1B" w:rsidRDefault="00026965" w:rsidP="007356A9">
      <w:pPr>
        <w:pStyle w:val="TH"/>
      </w:pPr>
      <w:bookmarkStart w:id="5182" w:name="_CRTable137"/>
      <w:r w:rsidRPr="00C44D1B">
        <w:t>Table </w:t>
      </w:r>
      <w:bookmarkEnd w:id="5182"/>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5183"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5184" w:name="_MCCTEMPBM_CRPT80112653___7"/>
            <w:bookmarkEnd w:id="5183"/>
            <w:r w:rsidRPr="00C44D1B">
              <w:rPr>
                <w:rFonts w:ascii="Courier New" w:hAnsi="Courier New"/>
              </w:rPr>
              <w:t>+CALCC=?</w:t>
            </w:r>
            <w:bookmarkEnd w:id="5184"/>
          </w:p>
        </w:tc>
        <w:tc>
          <w:tcPr>
            <w:tcW w:w="6243" w:type="dxa"/>
          </w:tcPr>
          <w:p w14:paraId="0FE9D5DF" w14:textId="77777777" w:rsidR="00026965" w:rsidRPr="00C44D1B" w:rsidRDefault="00026965">
            <w:pPr>
              <w:spacing w:after="20"/>
              <w:rPr>
                <w:rFonts w:ascii="Courier New" w:hAnsi="Courier New"/>
              </w:rPr>
            </w:pPr>
            <w:bookmarkStart w:id="5185"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85"/>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5186"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86"/>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5187" w:name="_MCCTEMPBM_CRPT80112656___7"/>
      <w:r w:rsidRPr="00C44D1B">
        <w:rPr>
          <w:rFonts w:ascii="Courier New" w:hAnsi="Courier New"/>
        </w:rPr>
        <w:t>&lt;mode&gt;</w:t>
      </w:r>
      <w:r w:rsidRPr="00C44D1B">
        <w:t>: integer type</w:t>
      </w:r>
      <w:r w:rsidR="00A1290E" w:rsidRPr="00C44D1B">
        <w:t>.</w:t>
      </w:r>
    </w:p>
    <w:bookmarkEnd w:id="5187"/>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5188"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5188"/>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5189"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5189"/>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5190"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5190"/>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5191"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5191"/>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5192" w:name="_MCCTEMPBM_CRPT80112661___2"/>
      <w:r w:rsidRPr="00C44D1B">
        <w:rPr>
          <w:rFonts w:ascii="Courier New" w:hAnsi="Courier New" w:cs="Courier New"/>
        </w:rPr>
        <w:lastRenderedPageBreak/>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5192"/>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5193" w:name="_CR11_1_7"/>
      <w:bookmarkStart w:id="5194" w:name="_Toc20207726"/>
      <w:bookmarkStart w:id="5195" w:name="_Toc27579609"/>
      <w:bookmarkStart w:id="5196" w:name="_Toc36116189"/>
      <w:bookmarkStart w:id="5197" w:name="_Toc45215072"/>
      <w:bookmarkStart w:id="5198" w:name="_Toc51866842"/>
      <w:bookmarkStart w:id="5199" w:name="_Toc218776843"/>
      <w:bookmarkEnd w:id="5193"/>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5194"/>
      <w:bookmarkEnd w:id="5195"/>
      <w:bookmarkEnd w:id="5196"/>
      <w:bookmarkEnd w:id="5197"/>
      <w:bookmarkEnd w:id="5198"/>
      <w:bookmarkEnd w:id="5199"/>
    </w:p>
    <w:p w14:paraId="2A93868B" w14:textId="77777777" w:rsidR="00026965" w:rsidRPr="00C44D1B" w:rsidRDefault="00026965" w:rsidP="007356A9">
      <w:pPr>
        <w:pStyle w:val="TH"/>
      </w:pPr>
      <w:bookmarkStart w:id="5200" w:name="_CRTable138"/>
      <w:r w:rsidRPr="00C44D1B">
        <w:t>Table </w:t>
      </w:r>
      <w:bookmarkEnd w:id="5200"/>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5201"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201"/>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5202"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5203" w:name="_MCCTEMPBM_CRPT80112664___7"/>
            <w:bookmarkEnd w:id="5202"/>
            <w:r w:rsidRPr="00C44D1B">
              <w:rPr>
                <w:rFonts w:ascii="Courier New" w:hAnsi="Courier New"/>
              </w:rPr>
              <w:t>+CACSP=?</w:t>
            </w:r>
            <w:bookmarkEnd w:id="5203"/>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5204"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04"/>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5205"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05"/>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5206"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5206"/>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5207"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5207"/>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5208"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5208"/>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5209"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5209"/>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lastRenderedPageBreak/>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5210" w:name="_CR11_1_8"/>
      <w:bookmarkStart w:id="5211" w:name="_Toc20207727"/>
      <w:bookmarkStart w:id="5212" w:name="_Toc27579610"/>
      <w:bookmarkStart w:id="5213" w:name="_Toc36116190"/>
      <w:bookmarkStart w:id="5214" w:name="_Toc45215073"/>
      <w:bookmarkStart w:id="5215" w:name="_Toc51866843"/>
      <w:bookmarkStart w:id="5216" w:name="_Toc218776844"/>
      <w:bookmarkEnd w:id="5210"/>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5211"/>
      <w:bookmarkEnd w:id="5212"/>
      <w:bookmarkEnd w:id="5213"/>
      <w:bookmarkEnd w:id="5214"/>
      <w:bookmarkEnd w:id="5215"/>
      <w:bookmarkEnd w:id="5216"/>
    </w:p>
    <w:p w14:paraId="3E98CE41" w14:textId="77777777" w:rsidR="00026965" w:rsidRPr="00C44D1B" w:rsidRDefault="00026965" w:rsidP="007356A9">
      <w:pPr>
        <w:pStyle w:val="TH"/>
      </w:pPr>
      <w:bookmarkStart w:id="5217" w:name="_CRTable139"/>
      <w:r w:rsidRPr="00C44D1B">
        <w:t>Table </w:t>
      </w:r>
      <w:bookmarkEnd w:id="5217"/>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5218"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218"/>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5219"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5220" w:name="_MCCTEMPBM_CRPT80112673___7"/>
            <w:bookmarkEnd w:id="5219"/>
            <w:r w:rsidRPr="00C44D1B">
              <w:rPr>
                <w:rFonts w:ascii="Courier New" w:hAnsi="Courier New"/>
              </w:rPr>
              <w:t>+CANCHEV=?</w:t>
            </w:r>
            <w:bookmarkEnd w:id="5220"/>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5221"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21"/>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5222"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22"/>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5223"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5223"/>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5224" w:name="_CR11_1_9"/>
      <w:bookmarkStart w:id="5225" w:name="_Toc20207728"/>
      <w:bookmarkStart w:id="5226" w:name="_Toc27579611"/>
      <w:bookmarkStart w:id="5227" w:name="_Toc36116191"/>
      <w:bookmarkStart w:id="5228" w:name="_Toc45215074"/>
      <w:bookmarkStart w:id="5229" w:name="_Toc51866844"/>
      <w:bookmarkStart w:id="5230" w:name="_Toc218776845"/>
      <w:bookmarkEnd w:id="5224"/>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5225"/>
      <w:bookmarkEnd w:id="5226"/>
      <w:bookmarkEnd w:id="5227"/>
      <w:bookmarkEnd w:id="5228"/>
      <w:bookmarkEnd w:id="5229"/>
      <w:bookmarkEnd w:id="5230"/>
    </w:p>
    <w:p w14:paraId="6BECD18F" w14:textId="77777777" w:rsidR="00026965" w:rsidRPr="00C44D1B" w:rsidRDefault="00026965">
      <w:pPr>
        <w:pStyle w:val="TH"/>
      </w:pPr>
      <w:bookmarkStart w:id="5231" w:name="_CRTable140"/>
      <w:r w:rsidRPr="00C44D1B">
        <w:t>Table </w:t>
      </w:r>
      <w:bookmarkEnd w:id="5231"/>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5232"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5233" w:name="_MCCTEMPBM_CRPT80112678___7" w:colFirst="0" w:colLast="0"/>
            <w:bookmarkEnd w:id="5232"/>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5234" w:name="_MCCTEMPBM_CRPT80112679___7"/>
            <w:bookmarkEnd w:id="5233"/>
            <w:r w:rsidRPr="00C44D1B">
              <w:rPr>
                <w:rFonts w:ascii="Courier New" w:hAnsi="Courier New"/>
              </w:rPr>
              <w:t>+COTDI=?</w:t>
            </w:r>
            <w:bookmarkEnd w:id="5234"/>
          </w:p>
        </w:tc>
        <w:tc>
          <w:tcPr>
            <w:tcW w:w="4479" w:type="dxa"/>
          </w:tcPr>
          <w:p w14:paraId="2EE9C303" w14:textId="77777777" w:rsidR="00026965" w:rsidRPr="00C44D1B" w:rsidRDefault="00026965">
            <w:pPr>
              <w:spacing w:after="20"/>
              <w:rPr>
                <w:rFonts w:ascii="Courier New" w:hAnsi="Courier New"/>
              </w:rPr>
            </w:pPr>
            <w:bookmarkStart w:id="5235"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5235"/>
          </w:p>
        </w:tc>
      </w:tr>
    </w:tbl>
    <w:p w14:paraId="4C3C1C42" w14:textId="77777777" w:rsidR="00026965" w:rsidRPr="00C44D1B" w:rsidRDefault="00026965">
      <w:pPr>
        <w:rPr>
          <w:b/>
        </w:rPr>
      </w:pPr>
    </w:p>
    <w:p w14:paraId="3914EF83" w14:textId="77777777" w:rsidR="00026965" w:rsidRPr="008E1B72" w:rsidRDefault="00026965" w:rsidP="008E1B72">
      <w:pPr>
        <w:rPr>
          <w:b/>
          <w:bCs/>
        </w:rPr>
      </w:pPr>
      <w:r w:rsidRPr="008E1B72">
        <w:rPr>
          <w:b/>
          <w:bCs/>
        </w:rPr>
        <w:t>Description</w:t>
      </w:r>
    </w:p>
    <w:p w14:paraId="73353EC4" w14:textId="77777777" w:rsidR="00026965" w:rsidRPr="00C44D1B" w:rsidRDefault="00026965" w:rsidP="008B331A">
      <w:r w:rsidRPr="00C44D1B">
        <w:lastRenderedPageBreak/>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5236"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5236"/>
    <w:p w14:paraId="56DD193D" w14:textId="77777777" w:rsidR="00026965" w:rsidRPr="00C44D1B" w:rsidRDefault="00026965" w:rsidP="008B331A">
      <w:r w:rsidRPr="00C44D1B">
        <w:t>Test command returns values supported as a compound value.</w:t>
      </w:r>
    </w:p>
    <w:p w14:paraId="7B1E2E45" w14:textId="77777777" w:rsidR="00026965" w:rsidRPr="008E1B72" w:rsidRDefault="00026965" w:rsidP="008E1B72">
      <w:pPr>
        <w:rPr>
          <w:b/>
          <w:bCs/>
        </w:rPr>
      </w:pPr>
      <w:r w:rsidRPr="008E1B72">
        <w:rPr>
          <w:b/>
          <w:bCs/>
        </w:rPr>
        <w:t>Defined values</w:t>
      </w:r>
    </w:p>
    <w:p w14:paraId="2D97083A" w14:textId="77777777" w:rsidR="00026965" w:rsidRPr="00C44D1B" w:rsidRDefault="00026965">
      <w:pPr>
        <w:pStyle w:val="B1"/>
      </w:pPr>
      <w:bookmarkStart w:id="5237" w:name="_MCCTEMPBM_CRPT80112682___7"/>
      <w:r w:rsidRPr="00C44D1B">
        <w:t>&lt;</w:t>
      </w:r>
      <w:r w:rsidRPr="00C44D1B">
        <w:rPr>
          <w:rFonts w:ascii="Courier New" w:hAnsi="Courier New"/>
        </w:rPr>
        <w:t>message</w:t>
      </w:r>
      <w:r w:rsidRPr="00C44D1B">
        <w:t>&gt;</w:t>
      </w:r>
      <w:r w:rsidR="001068A6" w:rsidRPr="00C44D1B">
        <w:t>: integer type</w:t>
      </w:r>
    </w:p>
    <w:bookmarkEnd w:id="5237"/>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5238" w:name="_MCCTEMPBM_CRPT80112683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5238"/>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5239" w:name="_CR11_1_10"/>
      <w:bookmarkStart w:id="5240" w:name="_Toc20207729"/>
      <w:bookmarkStart w:id="5241" w:name="_Toc27579612"/>
      <w:bookmarkStart w:id="5242" w:name="_Toc36116192"/>
      <w:bookmarkStart w:id="5243" w:name="_Toc45215075"/>
      <w:bookmarkStart w:id="5244" w:name="_Toc51866845"/>
      <w:bookmarkStart w:id="5245" w:name="_Toc218776846"/>
      <w:bookmarkEnd w:id="5239"/>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5240"/>
      <w:bookmarkEnd w:id="5241"/>
      <w:bookmarkEnd w:id="5242"/>
      <w:bookmarkEnd w:id="5243"/>
      <w:bookmarkEnd w:id="5244"/>
      <w:bookmarkEnd w:id="5245"/>
    </w:p>
    <w:p w14:paraId="4ABBB292" w14:textId="77777777" w:rsidR="0089535D" w:rsidRPr="00C44D1B" w:rsidRDefault="0089535D" w:rsidP="0089535D">
      <w:pPr>
        <w:pStyle w:val="TH"/>
        <w:rPr>
          <w:lang w:val="fr-FR"/>
        </w:rPr>
      </w:pPr>
      <w:bookmarkStart w:id="5246" w:name="_CRTable141"/>
      <w:r w:rsidRPr="00C44D1B">
        <w:rPr>
          <w:lang w:val="fr-FR"/>
        </w:rPr>
        <w:t>Table </w:t>
      </w:r>
      <w:bookmarkEnd w:id="5246"/>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5247"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5248" w:name="_MCCTEMPBM_CRPT80112685___7"/>
            <w:bookmarkEnd w:id="5247"/>
            <w:r w:rsidRPr="00C44D1B">
              <w:rPr>
                <w:rFonts w:ascii="Courier New" w:hAnsi="Courier New"/>
              </w:rPr>
              <w:t>+CEPTT=?</w:t>
            </w:r>
            <w:bookmarkEnd w:id="5248"/>
          </w:p>
        </w:tc>
        <w:tc>
          <w:tcPr>
            <w:tcW w:w="4479" w:type="dxa"/>
          </w:tcPr>
          <w:p w14:paraId="3E0127CA" w14:textId="77777777" w:rsidR="0089535D" w:rsidRPr="00C44D1B" w:rsidRDefault="0089535D" w:rsidP="0089535D">
            <w:pPr>
              <w:spacing w:after="20"/>
              <w:rPr>
                <w:rFonts w:ascii="Courier New" w:hAnsi="Courier New"/>
              </w:rPr>
            </w:pPr>
            <w:bookmarkStart w:id="5249"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5249"/>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5250"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50"/>
    <w:p w14:paraId="69257A90" w14:textId="77777777" w:rsidR="0089535D" w:rsidRPr="00C44D1B" w:rsidRDefault="0089535D" w:rsidP="0089535D">
      <w:r w:rsidRPr="00C44D1B">
        <w:lastRenderedPageBreak/>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5251" w:name="_MCCTEMPBM_CRPT80112688___7"/>
      <w:r w:rsidRPr="00C44D1B">
        <w:rPr>
          <w:rFonts w:ascii="Courier New" w:hAnsi="Courier New"/>
        </w:rPr>
        <w:t>&lt;mode&gt;</w:t>
      </w:r>
      <w:r w:rsidR="00DB0292" w:rsidRPr="00C44D1B">
        <w:t>: integer type</w:t>
      </w:r>
      <w:r w:rsidR="00A1290E" w:rsidRPr="00C44D1B">
        <w:t>.</w:t>
      </w:r>
    </w:p>
    <w:bookmarkEnd w:id="5251"/>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5252"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5252"/>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5253"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5253"/>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5254" w:name="_CR11_1_11"/>
      <w:bookmarkStart w:id="5255" w:name="_Toc20207730"/>
      <w:bookmarkStart w:id="5256" w:name="_Toc27579613"/>
      <w:bookmarkStart w:id="5257" w:name="_Toc36116193"/>
      <w:bookmarkStart w:id="5258" w:name="_Toc45215076"/>
      <w:bookmarkStart w:id="5259" w:name="_Toc51866846"/>
      <w:bookmarkStart w:id="5260" w:name="_Toc218776847"/>
      <w:bookmarkEnd w:id="5254"/>
      <w:r w:rsidRPr="00C44D1B">
        <w:t>11.1.11</w:t>
      </w:r>
      <w:r w:rsidRPr="00C44D1B">
        <w:tab/>
        <w:t>Group Id prefixes capability +CGIPC</w:t>
      </w:r>
      <w:bookmarkEnd w:id="5255"/>
      <w:bookmarkEnd w:id="5256"/>
      <w:bookmarkEnd w:id="5257"/>
      <w:bookmarkEnd w:id="5258"/>
      <w:bookmarkEnd w:id="5259"/>
      <w:bookmarkEnd w:id="5260"/>
    </w:p>
    <w:p w14:paraId="33493DBB" w14:textId="77777777" w:rsidR="000A4030" w:rsidRPr="00C44D1B" w:rsidRDefault="000A4030" w:rsidP="000A4030">
      <w:pPr>
        <w:pStyle w:val="TH"/>
      </w:pPr>
      <w:bookmarkStart w:id="5261" w:name="_CRTable11_1_111"/>
      <w:r w:rsidRPr="00C44D1B">
        <w:t>Table </w:t>
      </w:r>
      <w:bookmarkEnd w:id="5261"/>
      <w:r w:rsidRPr="00C44D1B">
        <w:t>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5262"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5263" w:name="_MCCTEMPBM_CRPT80112692___7" w:colFirst="0" w:colLast="0"/>
            <w:bookmarkEnd w:id="5262"/>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5263"/>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5264"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5264"/>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5265" w:name="_MCCTEMPBM_CRPT80112694___7"/>
      <w:r w:rsidRPr="00C44D1B">
        <w:rPr>
          <w:rFonts w:ascii="Courier New" w:hAnsi="Courier New" w:cs="Courier New"/>
        </w:rPr>
        <w:t>&lt;status&gt;</w:t>
      </w:r>
      <w:r w:rsidRPr="00C44D1B">
        <w:rPr>
          <w:noProof/>
        </w:rPr>
        <w:t>: integer type, value</w:t>
      </w:r>
    </w:p>
    <w:bookmarkEnd w:id="5265"/>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5266" w:name="_CR11_2"/>
      <w:bookmarkStart w:id="5267" w:name="_Toc20207731"/>
      <w:bookmarkStart w:id="5268" w:name="_Toc27579614"/>
      <w:bookmarkStart w:id="5269" w:name="_Toc36116194"/>
      <w:bookmarkStart w:id="5270" w:name="_Toc45215077"/>
      <w:bookmarkStart w:id="5271" w:name="_Toc51866847"/>
      <w:bookmarkStart w:id="5272" w:name="_Toc218776848"/>
      <w:bookmarkEnd w:id="5266"/>
      <w:r w:rsidRPr="00C44D1B">
        <w:lastRenderedPageBreak/>
        <w:t>11.2</w:t>
      </w:r>
      <w:r w:rsidRPr="00C44D1B">
        <w:tab/>
        <w:t>Modem compatibility commands</w:t>
      </w:r>
      <w:bookmarkEnd w:id="5267"/>
      <w:bookmarkEnd w:id="5268"/>
      <w:bookmarkEnd w:id="5269"/>
      <w:bookmarkEnd w:id="5270"/>
      <w:bookmarkEnd w:id="5271"/>
      <w:bookmarkEnd w:id="5272"/>
    </w:p>
    <w:p w14:paraId="283BFBB0" w14:textId="77777777" w:rsidR="006A1E8F" w:rsidRPr="00C44D1B" w:rsidRDefault="006A1E8F" w:rsidP="00E26141">
      <w:pPr>
        <w:pStyle w:val="Heading3"/>
        <w:rPr>
          <w:lang w:eastAsia="de-DE"/>
        </w:rPr>
      </w:pPr>
      <w:bookmarkStart w:id="5273" w:name="_CR11_2_0"/>
      <w:bookmarkStart w:id="5274" w:name="_Toc20207732"/>
      <w:bookmarkStart w:id="5275" w:name="_Toc27579615"/>
      <w:bookmarkStart w:id="5276" w:name="_Toc36116195"/>
      <w:bookmarkStart w:id="5277" w:name="_Toc45215078"/>
      <w:bookmarkStart w:id="5278" w:name="_Toc51866848"/>
      <w:bookmarkStart w:id="5279" w:name="_Toc218776849"/>
      <w:bookmarkEnd w:id="5273"/>
      <w:r w:rsidRPr="00C44D1B">
        <w:t>11.2.0</w:t>
      </w:r>
      <w:r w:rsidRPr="00C44D1B">
        <w:tab/>
        <w:t>General</w:t>
      </w:r>
      <w:bookmarkEnd w:id="5274"/>
      <w:bookmarkEnd w:id="5275"/>
      <w:bookmarkEnd w:id="5276"/>
      <w:bookmarkEnd w:id="5277"/>
      <w:bookmarkEnd w:id="5278"/>
      <w:bookmarkEnd w:id="5279"/>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5280" w:name="_CR11_2_1"/>
      <w:bookmarkStart w:id="5281" w:name="_Toc20207733"/>
      <w:bookmarkStart w:id="5282" w:name="_Toc27579616"/>
      <w:bookmarkStart w:id="5283" w:name="_Toc36116196"/>
      <w:bookmarkStart w:id="5284" w:name="_Toc45215079"/>
      <w:bookmarkStart w:id="5285" w:name="_Toc51866849"/>
      <w:bookmarkStart w:id="5286" w:name="_Toc218776850"/>
      <w:bookmarkEnd w:id="5280"/>
      <w:r w:rsidRPr="00C44D1B">
        <w:t>11.2.1</w:t>
      </w:r>
      <w:r w:rsidRPr="00C44D1B">
        <w:tab/>
        <w:t>Request VGCS or VBS service 'D'</w:t>
      </w:r>
      <w:bookmarkEnd w:id="5281"/>
      <w:bookmarkEnd w:id="5282"/>
      <w:bookmarkEnd w:id="5283"/>
      <w:bookmarkEnd w:id="5284"/>
      <w:bookmarkEnd w:id="5285"/>
      <w:bookmarkEnd w:id="5286"/>
    </w:p>
    <w:p w14:paraId="2AB95257" w14:textId="77777777" w:rsidR="00026965" w:rsidRPr="00C44D1B" w:rsidRDefault="00026965" w:rsidP="00326285">
      <w:pPr>
        <w:pStyle w:val="TH"/>
      </w:pPr>
      <w:bookmarkStart w:id="5287" w:name="_CRTable141a"/>
      <w:r w:rsidRPr="00C44D1B">
        <w:t>Table </w:t>
      </w:r>
      <w:bookmarkEnd w:id="5287"/>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5288"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5288"/>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5289"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5289"/>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5290"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5290"/>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5291"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5292" w:name="_MCCTEMPBM_CRPT80112699___7"/>
      <w:bookmarkEnd w:id="5291"/>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5292"/>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5293" w:name="_CR11_2_2"/>
      <w:bookmarkStart w:id="5294" w:name="_Toc20207734"/>
      <w:bookmarkStart w:id="5295" w:name="_Toc27579617"/>
      <w:bookmarkStart w:id="5296" w:name="_Toc36116197"/>
      <w:bookmarkStart w:id="5297" w:name="_Toc45215080"/>
      <w:bookmarkStart w:id="5298" w:name="_Toc51866850"/>
      <w:bookmarkStart w:id="5299" w:name="_Toc218776851"/>
      <w:bookmarkEnd w:id="5293"/>
      <w:r w:rsidRPr="00C44D1B">
        <w:lastRenderedPageBreak/>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5294"/>
      <w:bookmarkEnd w:id="5295"/>
      <w:bookmarkEnd w:id="5296"/>
      <w:bookmarkEnd w:id="5297"/>
      <w:bookmarkEnd w:id="5298"/>
      <w:bookmarkEnd w:id="5299"/>
    </w:p>
    <w:p w14:paraId="2B95B6BF" w14:textId="77777777" w:rsidR="00026965" w:rsidRPr="00C44D1B" w:rsidRDefault="00026965">
      <w:bookmarkStart w:id="5300"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5301" w:name="_MCCTEMPBM_CRPT80112701___7"/>
      <w:bookmarkEnd w:id="5300"/>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5301"/>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5302" w:name="_CR11_3_1"/>
      <w:bookmarkStart w:id="5303" w:name="_Toc20207735"/>
      <w:bookmarkStart w:id="5304" w:name="_Toc27579618"/>
      <w:bookmarkStart w:id="5305" w:name="_Toc36116198"/>
      <w:bookmarkStart w:id="5306" w:name="_Toc45215081"/>
      <w:bookmarkStart w:id="5307" w:name="_Toc51866851"/>
      <w:bookmarkStart w:id="5308" w:name="_Toc218776852"/>
      <w:bookmarkEnd w:id="5302"/>
      <w:r w:rsidRPr="00C44D1B">
        <w:t>11.3.1</w:t>
      </w:r>
      <w:r w:rsidRPr="00C44D1B">
        <w:tab/>
        <w:t>VGCS subscriptions and GId status +CGCS</w:t>
      </w:r>
      <w:bookmarkEnd w:id="5303"/>
      <w:bookmarkEnd w:id="5304"/>
      <w:bookmarkEnd w:id="5305"/>
      <w:bookmarkEnd w:id="5306"/>
      <w:bookmarkEnd w:id="5307"/>
      <w:bookmarkEnd w:id="5308"/>
    </w:p>
    <w:p w14:paraId="06F5A856" w14:textId="77777777" w:rsidR="00026965" w:rsidRPr="00C44D1B" w:rsidRDefault="00026965">
      <w:pPr>
        <w:pStyle w:val="TH"/>
      </w:pPr>
      <w:bookmarkStart w:id="5309" w:name="_CRTable142"/>
      <w:r w:rsidRPr="00C44D1B">
        <w:t>Table </w:t>
      </w:r>
      <w:bookmarkEnd w:id="5309"/>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5310"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5311" w:name="_MCCTEMPBM_CRPT80112703___7" w:colFirst="0" w:colLast="1"/>
            <w:bookmarkEnd w:id="5310"/>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5312" w:name="_MCCTEMPBM_CRPT80112704___7"/>
            <w:bookmarkEnd w:id="5311"/>
            <w:r w:rsidRPr="00C44D1B">
              <w:rPr>
                <w:rFonts w:ascii="Courier New" w:hAnsi="Courier New"/>
              </w:rPr>
              <w:t>+CGCS=?</w:t>
            </w:r>
            <w:bookmarkEnd w:id="5312"/>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5313"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5313"/>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5314"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14"/>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5315"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5315"/>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5316" w:name="_CR11_3_2"/>
      <w:bookmarkStart w:id="5317" w:name="_Toc20207736"/>
      <w:bookmarkStart w:id="5318" w:name="_Toc27579619"/>
      <w:bookmarkStart w:id="5319" w:name="_Toc36116199"/>
      <w:bookmarkStart w:id="5320" w:name="_Toc45215082"/>
      <w:bookmarkStart w:id="5321" w:name="_Toc51866852"/>
      <w:bookmarkStart w:id="5322" w:name="_Toc218776853"/>
      <w:bookmarkEnd w:id="5316"/>
      <w:r w:rsidRPr="00C44D1B">
        <w:lastRenderedPageBreak/>
        <w:t>11.3.2</w:t>
      </w:r>
      <w:r w:rsidRPr="00C44D1B">
        <w:tab/>
        <w:t>VBS subscriptions and GId status +CBCS</w:t>
      </w:r>
      <w:bookmarkEnd w:id="5317"/>
      <w:bookmarkEnd w:id="5318"/>
      <w:bookmarkEnd w:id="5319"/>
      <w:bookmarkEnd w:id="5320"/>
      <w:bookmarkEnd w:id="5321"/>
      <w:bookmarkEnd w:id="5322"/>
    </w:p>
    <w:p w14:paraId="652F7EB3" w14:textId="77777777" w:rsidR="00026965" w:rsidRPr="00C44D1B" w:rsidRDefault="00026965">
      <w:pPr>
        <w:pStyle w:val="TH"/>
      </w:pPr>
      <w:bookmarkStart w:id="5323" w:name="_CRTable143"/>
      <w:r w:rsidRPr="00C44D1B">
        <w:t>Table </w:t>
      </w:r>
      <w:bookmarkEnd w:id="5323"/>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5324"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5325" w:name="_MCCTEMPBM_CRPT80112709___7" w:colFirst="0" w:colLast="0"/>
            <w:bookmarkEnd w:id="5324"/>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5326"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5326"/>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5327" w:name="_MCCTEMPBM_CRPT80112711___7"/>
            <w:bookmarkEnd w:id="5325"/>
            <w:r w:rsidRPr="00C44D1B">
              <w:rPr>
                <w:rFonts w:ascii="Courier New" w:hAnsi="Courier New"/>
              </w:rPr>
              <w:t>+CBCS=?</w:t>
            </w:r>
            <w:bookmarkEnd w:id="5327"/>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5328"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5328"/>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5329"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5329"/>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5330"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5330"/>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5331" w:name="_Toc20207737"/>
      <w:bookmarkStart w:id="5332" w:name="_Toc27579620"/>
      <w:bookmarkStart w:id="5333" w:name="_Toc36116200"/>
      <w:bookmarkStart w:id="5334" w:name="_Toc45215083"/>
      <w:bookmarkStart w:id="5335" w:name="_Toc51866853"/>
      <w:bookmarkStart w:id="5336" w:name="_Toc218776854"/>
      <w:r w:rsidRPr="00C44D1B">
        <w:t>11.4</w:t>
      </w:r>
      <w:r w:rsidRPr="00C44D1B">
        <w:tab/>
        <w:t>Informative examples</w:t>
      </w:r>
      <w:bookmarkEnd w:id="5331"/>
      <w:bookmarkEnd w:id="5332"/>
      <w:bookmarkEnd w:id="5333"/>
      <w:bookmarkEnd w:id="5334"/>
      <w:bookmarkEnd w:id="5335"/>
      <w:bookmarkEnd w:id="5336"/>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5337"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5337"/>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5338"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5338"/>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5339"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5340" w:name="_CR12"/>
      <w:bookmarkStart w:id="5341" w:name="_Toc20207738"/>
      <w:bookmarkStart w:id="5342" w:name="_Toc27579621"/>
      <w:bookmarkStart w:id="5343" w:name="_Toc36116201"/>
      <w:bookmarkStart w:id="5344" w:name="_Toc45215084"/>
      <w:bookmarkStart w:id="5345" w:name="_Toc51866854"/>
      <w:bookmarkStart w:id="5346" w:name="_Toc218776855"/>
      <w:bookmarkEnd w:id="5339"/>
      <w:bookmarkEnd w:id="5340"/>
      <w:r w:rsidRPr="00C44D1B">
        <w:lastRenderedPageBreak/>
        <w:t>12</w:t>
      </w:r>
      <w:r w:rsidRPr="00C44D1B">
        <w:tab/>
        <w:t xml:space="preserve">Commands for USIM </w:t>
      </w:r>
      <w:r w:rsidR="004B59AC" w:rsidRPr="00C44D1B">
        <w:t>a</w:t>
      </w:r>
      <w:r w:rsidRPr="00C44D1B">
        <w:t xml:space="preserve">pplication </w:t>
      </w:r>
      <w:r w:rsidR="004B59AC" w:rsidRPr="00C44D1B">
        <w:t>t</w:t>
      </w:r>
      <w:r w:rsidRPr="00C44D1B">
        <w:t>oolkit</w:t>
      </w:r>
      <w:bookmarkEnd w:id="5341"/>
      <w:bookmarkEnd w:id="5342"/>
      <w:bookmarkEnd w:id="5343"/>
      <w:bookmarkEnd w:id="5344"/>
      <w:bookmarkEnd w:id="5345"/>
      <w:bookmarkEnd w:id="5346"/>
    </w:p>
    <w:p w14:paraId="211A73DD" w14:textId="77777777" w:rsidR="006A6727" w:rsidRPr="00C44D1B" w:rsidRDefault="006A6727" w:rsidP="00E26141">
      <w:pPr>
        <w:pStyle w:val="Heading2"/>
      </w:pPr>
      <w:bookmarkStart w:id="5347" w:name="_CR12_1"/>
      <w:bookmarkStart w:id="5348" w:name="_Toc20207739"/>
      <w:bookmarkStart w:id="5349" w:name="_Toc27579622"/>
      <w:bookmarkStart w:id="5350" w:name="_Toc36116202"/>
      <w:bookmarkStart w:id="5351" w:name="_Toc45215085"/>
      <w:bookmarkStart w:id="5352" w:name="_Toc51866855"/>
      <w:bookmarkStart w:id="5353" w:name="_Toc218776856"/>
      <w:bookmarkEnd w:id="5347"/>
      <w:r w:rsidRPr="00C44D1B">
        <w:t>12.1</w:t>
      </w:r>
      <w:r w:rsidRPr="00C44D1B">
        <w:tab/>
        <w:t>General</w:t>
      </w:r>
      <w:bookmarkEnd w:id="5348"/>
      <w:bookmarkEnd w:id="5349"/>
      <w:bookmarkEnd w:id="5350"/>
      <w:bookmarkEnd w:id="5351"/>
      <w:bookmarkEnd w:id="5352"/>
      <w:bookmarkEnd w:id="5353"/>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25pt;height:205.6pt" o:ole="">
            <v:imagedata r:id="rId33" o:title=""/>
          </v:shape>
          <o:OLEObject Type="Embed" ProgID="Visio.Drawing.11" ShapeID="_x0000_i1036" DrawAspect="Content" ObjectID="_1829389487" r:id="rId34"/>
        </w:object>
      </w:r>
    </w:p>
    <w:p w14:paraId="7B7C49D7" w14:textId="77777777" w:rsidR="006A6727" w:rsidRPr="00C44D1B" w:rsidRDefault="006A6727" w:rsidP="006A6727">
      <w:pPr>
        <w:pStyle w:val="TF"/>
      </w:pPr>
      <w:bookmarkStart w:id="5354" w:name="_CRFigure12_11"/>
      <w:r w:rsidRPr="00C44D1B">
        <w:t>Figure </w:t>
      </w:r>
      <w:bookmarkEnd w:id="5354"/>
      <w:r w:rsidRPr="00C44D1B">
        <w:t>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5355" w:name="_CR12_2"/>
      <w:bookmarkStart w:id="5356" w:name="_Toc20207740"/>
      <w:bookmarkStart w:id="5357" w:name="_Toc27579623"/>
      <w:bookmarkStart w:id="5358" w:name="_Toc36116203"/>
      <w:bookmarkStart w:id="5359" w:name="_Toc45215086"/>
      <w:bookmarkStart w:id="5360" w:name="_Toc51866856"/>
      <w:bookmarkStart w:id="5361" w:name="_Toc218776857"/>
      <w:bookmarkEnd w:id="5355"/>
      <w:r w:rsidRPr="00C44D1B">
        <w:t>12.2</w:t>
      </w:r>
      <w:r w:rsidRPr="00C44D1B">
        <w:tab/>
        <w:t>Commands specific to MTs supporting USAT</w:t>
      </w:r>
      <w:bookmarkEnd w:id="5356"/>
      <w:bookmarkEnd w:id="5357"/>
      <w:bookmarkEnd w:id="5358"/>
      <w:bookmarkEnd w:id="5359"/>
      <w:bookmarkEnd w:id="5360"/>
      <w:bookmarkEnd w:id="5361"/>
    </w:p>
    <w:p w14:paraId="262D9000" w14:textId="77777777" w:rsidR="006A6727" w:rsidRPr="00C44D1B" w:rsidRDefault="006A6727" w:rsidP="00E26141">
      <w:pPr>
        <w:pStyle w:val="Heading3"/>
      </w:pPr>
      <w:bookmarkStart w:id="5362" w:name="_CR12_2_1"/>
      <w:bookmarkStart w:id="5363" w:name="_Toc20207741"/>
      <w:bookmarkStart w:id="5364" w:name="_Toc27579624"/>
      <w:bookmarkStart w:id="5365" w:name="_Toc36116204"/>
      <w:bookmarkStart w:id="5366" w:name="_Toc45215087"/>
      <w:bookmarkStart w:id="5367" w:name="_Toc51866857"/>
      <w:bookmarkStart w:id="5368" w:name="_Toc218776858"/>
      <w:bookmarkEnd w:id="5362"/>
      <w:r w:rsidRPr="00C44D1B">
        <w:t>12.2.1</w:t>
      </w:r>
      <w:r w:rsidRPr="00C44D1B">
        <w:tab/>
        <w:t xml:space="preserve">Read USAT </w:t>
      </w:r>
      <w:r w:rsidR="004B59AC" w:rsidRPr="00C44D1B">
        <w:t>p</w:t>
      </w:r>
      <w:r w:rsidRPr="00C44D1B">
        <w:t>rofile +CUSATR</w:t>
      </w:r>
      <w:bookmarkEnd w:id="5363"/>
      <w:bookmarkEnd w:id="5364"/>
      <w:bookmarkEnd w:id="5365"/>
      <w:bookmarkEnd w:id="5366"/>
      <w:bookmarkEnd w:id="5367"/>
      <w:bookmarkEnd w:id="5368"/>
    </w:p>
    <w:p w14:paraId="3CFA0919" w14:textId="77777777" w:rsidR="006A6727" w:rsidRPr="00C44D1B" w:rsidRDefault="006A6727" w:rsidP="006A6727">
      <w:pPr>
        <w:pStyle w:val="TH"/>
      </w:pPr>
      <w:bookmarkStart w:id="5369" w:name="_CRTable12_2_11"/>
      <w:r w:rsidRPr="00C44D1B">
        <w:t>Table </w:t>
      </w:r>
      <w:bookmarkEnd w:id="5369"/>
      <w:r w:rsidRPr="00C44D1B">
        <w:t>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5370"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5371" w:name="_MCCTEMPBM_CRPT80112719___7"/>
            <w:bookmarkEnd w:id="5370"/>
            <w:r w:rsidRPr="00C44D1B">
              <w:rPr>
                <w:rFonts w:ascii="Courier New" w:hAnsi="Courier New" w:cs="Courier New"/>
              </w:rPr>
              <w:t>+CUSATR=?</w:t>
            </w:r>
            <w:bookmarkEnd w:id="5371"/>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5372"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72"/>
          </w:p>
        </w:tc>
      </w:tr>
    </w:tbl>
    <w:p w14:paraId="659BCF12" w14:textId="77777777" w:rsidR="006A6727" w:rsidRPr="00C44D1B" w:rsidRDefault="006A6727" w:rsidP="006A6727">
      <w:pPr>
        <w:rPr>
          <w:b/>
        </w:rPr>
      </w:pPr>
    </w:p>
    <w:p w14:paraId="2563C839" w14:textId="77777777" w:rsidR="006A6727" w:rsidRPr="00C44D1B" w:rsidRDefault="006A6727" w:rsidP="006A6727">
      <w:bookmarkStart w:id="5373"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5373"/>
    <w:p w14:paraId="0004EEA7" w14:textId="77777777" w:rsidR="00D30FA5" w:rsidRPr="00C44D1B" w:rsidRDefault="006A6727" w:rsidP="00D30FA5">
      <w:r w:rsidRPr="00C44D1B">
        <w:lastRenderedPageBreak/>
        <w:t>Test command returns values supported as a compound value.</w:t>
      </w:r>
    </w:p>
    <w:p w14:paraId="58443C22" w14:textId="68B1A036" w:rsidR="006A6727" w:rsidRPr="00C44D1B" w:rsidRDefault="00D30FA5" w:rsidP="00D30FA5">
      <w:bookmarkStart w:id="5374"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74"/>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5375"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5376" w:name="_MCCTEMPBM_CRPT80112724___7"/>
      <w:bookmarkEnd w:id="5375"/>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5376"/>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5377"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5377"/>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5378" w:name="_CR12_2_2"/>
      <w:bookmarkStart w:id="5379" w:name="_Toc20207742"/>
      <w:bookmarkStart w:id="5380" w:name="_Toc27579625"/>
      <w:bookmarkStart w:id="5381" w:name="_Toc36116205"/>
      <w:bookmarkStart w:id="5382" w:name="_Toc45215088"/>
      <w:bookmarkStart w:id="5383" w:name="_Toc51866858"/>
      <w:bookmarkStart w:id="5384" w:name="_Toc218776859"/>
      <w:bookmarkEnd w:id="5378"/>
      <w:r w:rsidRPr="00C44D1B">
        <w:t>12.2.2</w:t>
      </w:r>
      <w:r w:rsidRPr="00C44D1B">
        <w:tab/>
        <w:t xml:space="preserve">Write USAT </w:t>
      </w:r>
      <w:r w:rsidR="004B59AC" w:rsidRPr="00C44D1B">
        <w:t>p</w:t>
      </w:r>
      <w:r w:rsidRPr="00C44D1B">
        <w:t>rofile +CUSATW</w:t>
      </w:r>
      <w:bookmarkEnd w:id="5379"/>
      <w:bookmarkEnd w:id="5380"/>
      <w:bookmarkEnd w:id="5381"/>
      <w:bookmarkEnd w:id="5382"/>
      <w:bookmarkEnd w:id="5383"/>
      <w:bookmarkEnd w:id="5384"/>
    </w:p>
    <w:p w14:paraId="6BAB914C" w14:textId="77777777" w:rsidR="006A6727" w:rsidRPr="00C44D1B" w:rsidRDefault="006A6727" w:rsidP="006A6727">
      <w:pPr>
        <w:pStyle w:val="TH"/>
      </w:pPr>
      <w:bookmarkStart w:id="5385" w:name="_CRTable12_2_21"/>
      <w:r w:rsidRPr="00C44D1B">
        <w:t>Table </w:t>
      </w:r>
      <w:bookmarkEnd w:id="5385"/>
      <w:r w:rsidRPr="00C44D1B">
        <w:t>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5386"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5387" w:name="_MCCTEMPBM_CRPT80112727___7"/>
            <w:bookmarkEnd w:id="5386"/>
            <w:r w:rsidRPr="00C44D1B">
              <w:rPr>
                <w:rFonts w:ascii="Courier New" w:hAnsi="Courier New" w:cs="Courier New"/>
              </w:rPr>
              <w:t>+CUSATW=?</w:t>
            </w:r>
            <w:bookmarkEnd w:id="5387"/>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5388"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88"/>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5389"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5389"/>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5390"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90"/>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5391" w:name="_MCCTEMPBM_CRPT80112731___7"/>
      <w:r w:rsidRPr="00C44D1B">
        <w:rPr>
          <w:rFonts w:ascii="Courier New" w:hAnsi="Courier New" w:cs="Courier New"/>
          <w:lang w:val="nb-NO"/>
        </w:rPr>
        <w:t>&lt;profile_storage&gt;</w:t>
      </w:r>
      <w:r w:rsidRPr="00C44D1B">
        <w:rPr>
          <w:lang w:val="nb-NO"/>
        </w:rPr>
        <w:t>: integer type.</w:t>
      </w:r>
    </w:p>
    <w:bookmarkEnd w:id="5391"/>
    <w:p w14:paraId="00E7BE5D" w14:textId="77777777" w:rsidR="006A6727" w:rsidRPr="00C44D1B" w:rsidRDefault="006A6727" w:rsidP="006A6727">
      <w:pPr>
        <w:pStyle w:val="B2"/>
        <w:rPr>
          <w:lang w:val="en-US"/>
        </w:rPr>
      </w:pPr>
      <w:r w:rsidRPr="00C44D1B">
        <w:rPr>
          <w:lang w:val="nb-NO"/>
        </w:rPr>
        <w:lastRenderedPageBreak/>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5392"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5392"/>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5393" w:name="_CR12_2_3"/>
      <w:bookmarkStart w:id="5394" w:name="_Toc20207743"/>
      <w:bookmarkStart w:id="5395" w:name="_Toc27579626"/>
      <w:bookmarkStart w:id="5396" w:name="_Toc36116206"/>
      <w:bookmarkStart w:id="5397" w:name="_Toc45215089"/>
      <w:bookmarkStart w:id="5398" w:name="_Toc51866859"/>
      <w:bookmarkStart w:id="5399" w:name="_Toc218776860"/>
      <w:bookmarkEnd w:id="5393"/>
      <w:r w:rsidRPr="00C44D1B">
        <w:t>12.2.3</w:t>
      </w:r>
      <w:r w:rsidRPr="00C44D1B">
        <w:tab/>
        <w:t>Profile download upon start-up +CUSATD</w:t>
      </w:r>
      <w:bookmarkEnd w:id="5394"/>
      <w:bookmarkEnd w:id="5395"/>
      <w:bookmarkEnd w:id="5396"/>
      <w:bookmarkEnd w:id="5397"/>
      <w:bookmarkEnd w:id="5398"/>
      <w:bookmarkEnd w:id="5399"/>
    </w:p>
    <w:p w14:paraId="02C345DF" w14:textId="77777777" w:rsidR="00DD2760" w:rsidRPr="00C44D1B" w:rsidRDefault="00DD2760" w:rsidP="00DD2760">
      <w:pPr>
        <w:pStyle w:val="TH"/>
      </w:pPr>
      <w:bookmarkStart w:id="5400" w:name="_CRTable12_2_31"/>
      <w:r w:rsidRPr="00C44D1B">
        <w:t>Table </w:t>
      </w:r>
      <w:bookmarkEnd w:id="5400"/>
      <w:r w:rsidRPr="00C44D1B">
        <w:t>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5401"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5402" w:name="_MCCTEMPBM_CRPT80112734___7" w:colFirst="0" w:colLast="0"/>
            <w:bookmarkEnd w:id="5401"/>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5403" w:name="_MCCTEMPBM_CRPT80112735___7"/>
            <w:bookmarkEnd w:id="5402"/>
            <w:r w:rsidRPr="00C44D1B">
              <w:rPr>
                <w:rFonts w:ascii="Courier New" w:hAnsi="Courier New" w:cs="Courier New"/>
              </w:rPr>
              <w:t>+CUSATD=?</w:t>
            </w:r>
            <w:bookmarkEnd w:id="5403"/>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5404"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5404"/>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5405"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5405"/>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5406"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5407" w:name="_MCCTEMPBM_CRPT80112739___7"/>
      <w:bookmarkEnd w:id="5406"/>
      <w:r w:rsidRPr="00C44D1B">
        <w:lastRenderedPageBreak/>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5407"/>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5408"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08"/>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5409"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5409"/>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5410"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5411" w:name="_MCCTEMPBM_CRPT80112743___7"/>
      <w:bookmarkEnd w:id="5410"/>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5412" w:name="_MCCTEMPBM_CRPT80112744___7"/>
      <w:bookmarkEnd w:id="5411"/>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5413" w:name="_MCCTEMPBM_CRPT80112745___7"/>
      <w:bookmarkEnd w:id="5412"/>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5413"/>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5414"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5414"/>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5415" w:name="_CR12_2_4"/>
      <w:bookmarkStart w:id="5416" w:name="_Toc20207744"/>
      <w:bookmarkStart w:id="5417" w:name="_Toc27579627"/>
      <w:bookmarkStart w:id="5418" w:name="_Toc36116207"/>
      <w:bookmarkStart w:id="5419" w:name="_Toc45215090"/>
      <w:bookmarkStart w:id="5420" w:name="_Toc51866860"/>
      <w:bookmarkStart w:id="5421" w:name="_Toc218776861"/>
      <w:bookmarkEnd w:id="5415"/>
      <w:r w:rsidRPr="00C44D1B">
        <w:t>12.2.</w:t>
      </w:r>
      <w:r w:rsidR="00DD2760" w:rsidRPr="00C44D1B">
        <w:t>4</w:t>
      </w:r>
      <w:r w:rsidRPr="00C44D1B">
        <w:tab/>
        <w:t>Activate USAT profile +CUSATA</w:t>
      </w:r>
      <w:bookmarkEnd w:id="5416"/>
      <w:bookmarkEnd w:id="5417"/>
      <w:bookmarkEnd w:id="5418"/>
      <w:bookmarkEnd w:id="5419"/>
      <w:bookmarkEnd w:id="5420"/>
      <w:bookmarkEnd w:id="5421"/>
    </w:p>
    <w:p w14:paraId="64CCE912" w14:textId="77777777" w:rsidR="006A6727" w:rsidRPr="00C44D1B" w:rsidRDefault="006A6727" w:rsidP="006A6727">
      <w:pPr>
        <w:pStyle w:val="TH"/>
      </w:pPr>
      <w:bookmarkStart w:id="5422" w:name="_CRTable12_2_41"/>
      <w:r w:rsidRPr="00C44D1B">
        <w:t>Table </w:t>
      </w:r>
      <w:bookmarkEnd w:id="5422"/>
      <w:r w:rsidRPr="00C44D1B">
        <w:t>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5423"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5424" w:name="_MCCTEMPBM_CRPT80112748___7"/>
            <w:bookmarkEnd w:id="5423"/>
            <w:r w:rsidRPr="00C44D1B">
              <w:rPr>
                <w:rFonts w:ascii="Courier New" w:hAnsi="Courier New" w:cs="Courier New"/>
              </w:rPr>
              <w:t>+CUSATA=?</w:t>
            </w:r>
            <w:bookmarkEnd w:id="542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5425"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5425"/>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5426"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w:t>
      </w:r>
      <w:r w:rsidR="00F64F37" w:rsidRPr="00C44D1B">
        <w:lastRenderedPageBreak/>
        <w:t xml:space="preserve">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5426"/>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5427"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27"/>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5428"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5429" w:name="_MCCTEMPBM_CRPT80112753___7"/>
      <w:bookmarkEnd w:id="5428"/>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5429"/>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5430"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5431" w:name="_MCCTEMPBM_CRPT80112755___7"/>
      <w:bookmarkEnd w:id="5430"/>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5431"/>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5432"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5432"/>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5433"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5433"/>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5434"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5434"/>
    <w:p w14:paraId="1CCFA372" w14:textId="77777777" w:rsidR="006A6727" w:rsidRPr="00C44D1B" w:rsidRDefault="006A6727" w:rsidP="006A6727">
      <w:r w:rsidRPr="00C44D1B">
        <w:rPr>
          <w:b/>
          <w:bCs/>
        </w:rPr>
        <w:lastRenderedPageBreak/>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5435" w:name="_CR12_2_5"/>
      <w:bookmarkStart w:id="5436" w:name="_Toc20207745"/>
      <w:bookmarkStart w:id="5437" w:name="_Toc27579628"/>
      <w:bookmarkStart w:id="5438" w:name="_Toc36116208"/>
      <w:bookmarkStart w:id="5439" w:name="_Toc45215091"/>
      <w:bookmarkStart w:id="5440" w:name="_Toc51866861"/>
      <w:bookmarkStart w:id="5441" w:name="_Toc218776862"/>
      <w:bookmarkEnd w:id="5435"/>
      <w:r w:rsidRPr="00C44D1B">
        <w:t>12.2.</w:t>
      </w:r>
      <w:r w:rsidR="00DD2760" w:rsidRPr="00C44D1B">
        <w:t>5</w:t>
      </w:r>
      <w:r w:rsidRPr="00C44D1B">
        <w:tab/>
        <w:t>Send USAT terminal response +CUSATT</w:t>
      </w:r>
      <w:bookmarkEnd w:id="5436"/>
      <w:bookmarkEnd w:id="5437"/>
      <w:bookmarkEnd w:id="5438"/>
      <w:bookmarkEnd w:id="5439"/>
      <w:bookmarkEnd w:id="5440"/>
      <w:bookmarkEnd w:id="5441"/>
    </w:p>
    <w:p w14:paraId="2BB64768" w14:textId="77777777" w:rsidR="006A6727" w:rsidRPr="00C44D1B" w:rsidRDefault="006A6727" w:rsidP="006A6727">
      <w:pPr>
        <w:pStyle w:val="TH"/>
      </w:pPr>
      <w:bookmarkStart w:id="5442" w:name="_CRTable12_2_51"/>
      <w:r w:rsidRPr="00C44D1B">
        <w:t>Table </w:t>
      </w:r>
      <w:bookmarkEnd w:id="5442"/>
      <w:r w:rsidRPr="00C44D1B">
        <w:t>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5443" w:name="_MCCTEMPBM_CRPT80112759___2"/>
            <w:r w:rsidRPr="00C44D1B">
              <w:rPr>
                <w:rFonts w:ascii="Courier New" w:hAnsi="Courier New" w:cs="Courier New"/>
              </w:rPr>
              <w:t>+CUSATT=&lt;terminal_response&gt;</w:t>
            </w:r>
            <w:bookmarkEnd w:id="544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5444" w:name="_MCCTEMPBM_CRPT80112760___7"/>
            <w:r w:rsidRPr="00C44D1B">
              <w:rPr>
                <w:rFonts w:ascii="Courier New" w:hAnsi="Courier New" w:cs="Courier New"/>
                <w:i/>
                <w:iCs/>
              </w:rPr>
              <w:t>+CME ERROR: &lt;err&gt;</w:t>
            </w:r>
            <w:bookmarkEnd w:id="5444"/>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5445"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5445"/>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5446"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46"/>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5447"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5447"/>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5448" w:name="_CR12_2_6"/>
      <w:bookmarkStart w:id="5449" w:name="_Toc20207746"/>
      <w:bookmarkStart w:id="5450" w:name="_Toc27579629"/>
      <w:bookmarkStart w:id="5451" w:name="_Toc36116209"/>
      <w:bookmarkStart w:id="5452" w:name="_Toc45215092"/>
      <w:bookmarkStart w:id="5453" w:name="_Toc51866862"/>
      <w:bookmarkStart w:id="5454" w:name="_Toc218776863"/>
      <w:bookmarkEnd w:id="5448"/>
      <w:r w:rsidRPr="00C44D1B">
        <w:t>12.2.</w:t>
      </w:r>
      <w:r w:rsidR="00DD2760" w:rsidRPr="00C44D1B">
        <w:t>6</w:t>
      </w:r>
      <w:r w:rsidRPr="00C44D1B">
        <w:tab/>
        <w:t>Send USAT envelope command +CUSATE</w:t>
      </w:r>
      <w:bookmarkEnd w:id="5449"/>
      <w:bookmarkEnd w:id="5450"/>
      <w:bookmarkEnd w:id="5451"/>
      <w:bookmarkEnd w:id="5452"/>
      <w:bookmarkEnd w:id="5453"/>
      <w:bookmarkEnd w:id="5454"/>
    </w:p>
    <w:p w14:paraId="5EAE372C" w14:textId="77777777" w:rsidR="006A6727" w:rsidRPr="00C44D1B" w:rsidRDefault="006A6727" w:rsidP="006A6727">
      <w:pPr>
        <w:pStyle w:val="TH"/>
      </w:pPr>
      <w:bookmarkStart w:id="5455" w:name="_CRTable12_2_61"/>
      <w:r w:rsidRPr="00C44D1B">
        <w:t>Table </w:t>
      </w:r>
      <w:bookmarkEnd w:id="5455"/>
      <w:r w:rsidRPr="00C44D1B">
        <w:t>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5456"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5457" w:name="_MCCTEMPBM_CRPT80112765___7" w:colFirst="0" w:colLast="0"/>
            <w:bookmarkEnd w:id="5456"/>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5457"/>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5458"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58"/>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5459"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5459"/>
    <w:p w14:paraId="3124FA1A" w14:textId="77777777" w:rsidR="00EA76BD" w:rsidRPr="00C44D1B" w:rsidRDefault="00EA76BD" w:rsidP="00EA76BD">
      <w:pPr>
        <w:pStyle w:val="B2"/>
      </w:pPr>
      <w:r w:rsidRPr="00C44D1B">
        <w:rPr>
          <w:u w:val="single"/>
        </w:rPr>
        <w:lastRenderedPageBreak/>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5460"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5460"/>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5461" w:name="_CR12_3"/>
      <w:bookmarkStart w:id="5462" w:name="_Toc20207747"/>
      <w:bookmarkStart w:id="5463" w:name="_Toc27579630"/>
      <w:bookmarkStart w:id="5464" w:name="_Toc36116210"/>
      <w:bookmarkStart w:id="5465" w:name="_Toc45215093"/>
      <w:bookmarkStart w:id="5466" w:name="_Toc51866863"/>
      <w:bookmarkStart w:id="5467" w:name="_Toc218776864"/>
      <w:bookmarkEnd w:id="5461"/>
      <w:r w:rsidRPr="00C44D1B">
        <w:t>12.3</w:t>
      </w:r>
      <w:r w:rsidRPr="00C44D1B">
        <w:tab/>
        <w:t>Informative examples</w:t>
      </w:r>
      <w:bookmarkEnd w:id="5462"/>
      <w:bookmarkEnd w:id="5463"/>
      <w:bookmarkEnd w:id="5464"/>
      <w:bookmarkEnd w:id="5465"/>
      <w:bookmarkEnd w:id="5466"/>
      <w:bookmarkEnd w:id="5467"/>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lastRenderedPageBreak/>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D970DA">
      <w:pPr>
        <w:pStyle w:val="PL"/>
      </w:pPr>
      <w:bookmarkStart w:id="5468" w:name="_MCCTEMPBM_CRPT80112769___7"/>
    </w:p>
    <w:bookmarkEnd w:id="5468"/>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t>The next attempt to write a TE profile is successful.</w:t>
      </w:r>
    </w:p>
    <w:p w14:paraId="1EE997F2" w14:textId="77777777" w:rsidR="0079185F" w:rsidRPr="00C44D1B" w:rsidRDefault="0079185F" w:rsidP="0079185F">
      <w:pPr>
        <w:pStyle w:val="PL"/>
      </w:pPr>
      <w:r w:rsidRPr="00C44D1B">
        <w:lastRenderedPageBreak/>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5469" w:name="_CR13"/>
      <w:bookmarkStart w:id="5470" w:name="_Toc20207748"/>
      <w:bookmarkStart w:id="5471" w:name="_Toc27579631"/>
      <w:bookmarkStart w:id="5472" w:name="_Toc36116211"/>
      <w:bookmarkStart w:id="5473" w:name="_Toc45215094"/>
      <w:bookmarkStart w:id="5474" w:name="_Toc51866864"/>
      <w:bookmarkStart w:id="5475" w:name="_Toc218776865"/>
      <w:bookmarkEnd w:id="5469"/>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5470"/>
      <w:bookmarkEnd w:id="5471"/>
      <w:bookmarkEnd w:id="5472"/>
      <w:bookmarkEnd w:id="5473"/>
      <w:bookmarkEnd w:id="5474"/>
      <w:bookmarkEnd w:id="5475"/>
    </w:p>
    <w:p w14:paraId="07F445AD" w14:textId="77777777" w:rsidR="008300B8" w:rsidRPr="00C44D1B" w:rsidRDefault="008300B8" w:rsidP="00E26141">
      <w:pPr>
        <w:pStyle w:val="Heading2"/>
      </w:pPr>
      <w:bookmarkStart w:id="5476" w:name="_CR13_1"/>
      <w:bookmarkStart w:id="5477" w:name="_Toc20207749"/>
      <w:bookmarkStart w:id="5478" w:name="_Toc27579632"/>
      <w:bookmarkStart w:id="5479" w:name="_Toc36116212"/>
      <w:bookmarkStart w:id="5480" w:name="_Toc45215095"/>
      <w:bookmarkStart w:id="5481" w:name="_Toc51866865"/>
      <w:bookmarkStart w:id="5482" w:name="_Toc218776866"/>
      <w:bookmarkEnd w:id="5476"/>
      <w:r w:rsidRPr="00C44D1B">
        <w:t>13.1</w:t>
      </w:r>
      <w:r w:rsidRPr="00C44D1B">
        <w:tab/>
        <w:t>General</w:t>
      </w:r>
      <w:bookmarkEnd w:id="5477"/>
      <w:bookmarkEnd w:id="5478"/>
      <w:bookmarkEnd w:id="5479"/>
      <w:bookmarkEnd w:id="5480"/>
      <w:bookmarkEnd w:id="5481"/>
      <w:bookmarkEnd w:id="5482"/>
    </w:p>
    <w:p w14:paraId="4121A483" w14:textId="77777777" w:rsidR="008300B8" w:rsidRPr="00C44D1B" w:rsidRDefault="008300B8" w:rsidP="008300B8">
      <w:bookmarkStart w:id="5483"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5483"/>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5484" w:name="_CR13_2"/>
      <w:bookmarkStart w:id="5485" w:name="_Toc20207750"/>
      <w:bookmarkStart w:id="5486" w:name="_Toc27579633"/>
      <w:bookmarkStart w:id="5487" w:name="_Toc36116213"/>
      <w:bookmarkStart w:id="5488" w:name="_Toc45215096"/>
      <w:bookmarkStart w:id="5489" w:name="_Toc51866866"/>
      <w:bookmarkStart w:id="5490" w:name="_Toc218776867"/>
      <w:bookmarkEnd w:id="5484"/>
      <w:r w:rsidRPr="00C44D1B">
        <w:t>13.2</w:t>
      </w:r>
      <w:r w:rsidRPr="00C44D1B">
        <w:tab/>
        <w:t>Commands for dialling</w:t>
      </w:r>
      <w:bookmarkEnd w:id="5485"/>
      <w:bookmarkEnd w:id="5486"/>
      <w:bookmarkEnd w:id="5487"/>
      <w:bookmarkEnd w:id="5488"/>
      <w:bookmarkEnd w:id="5489"/>
      <w:bookmarkEnd w:id="5490"/>
    </w:p>
    <w:p w14:paraId="099E9C5D" w14:textId="77777777" w:rsidR="008300B8" w:rsidRPr="00C44D1B" w:rsidRDefault="008300B8" w:rsidP="00E26141">
      <w:pPr>
        <w:pStyle w:val="Heading3"/>
        <w:rPr>
          <w:lang w:val="en-US"/>
        </w:rPr>
      </w:pPr>
      <w:bookmarkStart w:id="5491" w:name="_CR13_2_1"/>
      <w:bookmarkStart w:id="5492" w:name="_Toc20207751"/>
      <w:bookmarkStart w:id="5493" w:name="_Toc27579634"/>
      <w:bookmarkStart w:id="5494" w:name="_Toc36116214"/>
      <w:bookmarkStart w:id="5495" w:name="_Toc45215097"/>
      <w:bookmarkStart w:id="5496" w:name="_Toc51866867"/>
      <w:bookmarkStart w:id="5497" w:name="_Toc218776868"/>
      <w:bookmarkEnd w:id="5491"/>
      <w:r w:rsidRPr="00C44D1B">
        <w:rPr>
          <w:lang w:val="en-US"/>
        </w:rPr>
        <w:t>13.2.1</w:t>
      </w:r>
      <w:r w:rsidRPr="00C44D1B">
        <w:rPr>
          <w:lang w:val="en-US"/>
        </w:rPr>
        <w:tab/>
        <w:t>Dial URI +CDU</w:t>
      </w:r>
      <w:bookmarkEnd w:id="5492"/>
      <w:bookmarkEnd w:id="5493"/>
      <w:bookmarkEnd w:id="5494"/>
      <w:bookmarkEnd w:id="5495"/>
      <w:bookmarkEnd w:id="5496"/>
      <w:bookmarkEnd w:id="5497"/>
    </w:p>
    <w:p w14:paraId="24E161D8" w14:textId="77777777" w:rsidR="008300B8" w:rsidRPr="00C44D1B" w:rsidRDefault="008300B8" w:rsidP="008300B8">
      <w:pPr>
        <w:pStyle w:val="TH"/>
      </w:pPr>
      <w:bookmarkStart w:id="5498" w:name="_CRTable13_2_11"/>
      <w:r w:rsidRPr="00C44D1B">
        <w:t>Table </w:t>
      </w:r>
      <w:bookmarkEnd w:id="5498"/>
      <w:r w:rsidRPr="00C44D1B">
        <w:t>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5499" w:name="_MCCTEMPBM_CRPT80112771___7" w:colFirst="0" w:colLast="0"/>
            <w:bookmarkStart w:id="5500"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5501"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5502" w:name="_MCCTEMPBM_CRPT80112773___7"/>
            <w:bookmarkEnd w:id="5501"/>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5503" w:name="_MCCTEMPBM_CRPT80112774___7"/>
            <w:bookmarkEnd w:id="5502"/>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5504" w:name="_MCCTEMPBM_CRPT80112775___7"/>
            <w:bookmarkEnd w:id="5503"/>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5505" w:name="_MCCTEMPBM_CRPT80112776___7"/>
            <w:bookmarkEnd w:id="5504"/>
            <w:r w:rsidRPr="00C44D1B">
              <w:rPr>
                <w:b/>
              </w:rPr>
              <w:t xml:space="preserve">when </w:t>
            </w:r>
            <w:r w:rsidRPr="00C44D1B">
              <w:rPr>
                <w:rFonts w:ascii="Courier New" w:hAnsi="Courier New"/>
                <w:b/>
              </w:rPr>
              <w:t>&lt;action&gt;</w:t>
            </w:r>
            <w:r w:rsidRPr="00C44D1B">
              <w:rPr>
                <w:b/>
              </w:rPr>
              <w:t>=1 and command unsuccessful:</w:t>
            </w:r>
          </w:p>
          <w:bookmarkEnd w:id="5505"/>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5506" w:name="_MCCTEMPBM_CRPT80112778___7"/>
            <w:bookmarkEnd w:id="5499"/>
            <w:bookmarkEnd w:id="5500"/>
            <w:r w:rsidRPr="00C44D1B">
              <w:rPr>
                <w:rFonts w:ascii="Courier New" w:hAnsi="Courier New"/>
              </w:rPr>
              <w:t>+CDU=?</w:t>
            </w:r>
            <w:bookmarkEnd w:id="5506"/>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5507"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5507"/>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5508"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5508"/>
    <w:p w14:paraId="110576EA" w14:textId="1C23D149" w:rsidR="00D05324" w:rsidRPr="00C44D1B" w:rsidRDefault="00D05324" w:rsidP="00D05324">
      <w:r w:rsidRPr="00C44D1B">
        <w:lastRenderedPageBreak/>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5509" w:name="_MCCTEMPBM_CRPT80112781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09"/>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5510"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5511" w:name="_MCCTEMPBM_CRPT80112783___7"/>
      <w:bookmarkEnd w:id="5510"/>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5512" w:name="_MCCTEMPBM_CRPT80112784___7"/>
      <w:bookmarkEnd w:id="5511"/>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5513" w:name="_MCCTEMPBM_CRPT80112785___7"/>
      <w:bookmarkEnd w:id="5512"/>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5513"/>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5514"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5514"/>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5515"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5515"/>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5516" w:name="_MCCTEMPBM_CRPT80112788___7"/>
      <w:r w:rsidRPr="00C44D1B">
        <w:rPr>
          <w:rFonts w:ascii="Courier New" w:hAnsi="Courier New"/>
        </w:rPr>
        <w:t>&lt;type_of_call&gt;:</w:t>
      </w:r>
      <w:r w:rsidRPr="00C44D1B">
        <w:t xml:space="preserve"> integer type. Indicates type of call on per call basis.</w:t>
      </w:r>
    </w:p>
    <w:bookmarkEnd w:id="5516"/>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5517" w:name="_MCCTEMPBM_CRPT80112789___7"/>
      <w:r w:rsidRPr="00C44D1B">
        <w:rPr>
          <w:rFonts w:ascii="Courier New" w:hAnsi="Courier New" w:cs="Courier New"/>
        </w:rPr>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5518" w:name="_MCCTEMPBM_CRPT80112790___2"/>
      <w:bookmarkEnd w:id="5517"/>
      <w:r w:rsidRPr="00C44D1B">
        <w:rPr>
          <w:rFonts w:ascii="Courier New" w:hAnsi="Courier New"/>
        </w:rPr>
        <w:lastRenderedPageBreak/>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5519" w:name="_MCCTEMPBM_CRPT80112791___7"/>
      <w:bookmarkEnd w:id="5518"/>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5520" w:name="_MCCTEMPBM_CRPT80112792___7"/>
      <w:bookmarkEnd w:id="5519"/>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r w:rsidR="00D30FA5" w:rsidRPr="006B696F">
        <w:rPr>
          <w:lang w:val="fr-FR"/>
        </w:rPr>
        <w:t xml:space="preserve"> </w:t>
      </w:r>
      <w:r w:rsidR="00D30FA5" w:rsidRPr="00C44D1B">
        <w:t>The default value is implementation specific.</w:t>
      </w:r>
    </w:p>
    <w:bookmarkEnd w:id="5520"/>
    <w:p w14:paraId="74210E2A" w14:textId="7028C598" w:rsidR="00C94F84" w:rsidRPr="00B82BE2" w:rsidRDefault="00C94F84" w:rsidP="00B82BE2">
      <w:pPr>
        <w:pStyle w:val="B2"/>
      </w:pPr>
      <w:r w:rsidRPr="00B82BE2">
        <w:t>1</w:t>
      </w:r>
      <w:r w:rsidR="00EA13CE" w:rsidRPr="00B82BE2">
        <w:tab/>
      </w:r>
      <w:r w:rsidRPr="00B82BE2">
        <w:t>MMTel</w:t>
      </w:r>
      <w:r w:rsidR="00E40E78" w:rsidRPr="00B82BE2">
        <w:t>.</w:t>
      </w:r>
      <w:r w:rsidRPr="00B82BE2">
        <w:t xml:space="preserve"> The UE procedures in 3GPP TS 24.173 [87] apply.</w:t>
      </w:r>
    </w:p>
    <w:p w14:paraId="33294716" w14:textId="77777777" w:rsidR="00C94F84" w:rsidRPr="00B82BE2" w:rsidRDefault="00C94F84" w:rsidP="00B82BE2">
      <w:pPr>
        <w:pStyle w:val="B2"/>
      </w:pPr>
      <w:r w:rsidRPr="00B82BE2">
        <w:t>128 – 255</w:t>
      </w:r>
      <w:r w:rsidRPr="00B82BE2">
        <w:tab/>
        <w:t xml:space="preserve">Reserved for vendor specific </w:t>
      </w:r>
      <w:r w:rsidR="00A7498A" w:rsidRPr="00B82BE2">
        <w:t xml:space="preserve">communication </w:t>
      </w:r>
      <w:r w:rsidRPr="00B82BE2">
        <w:t>clients.</w:t>
      </w:r>
    </w:p>
    <w:p w14:paraId="5198EB23" w14:textId="77777777" w:rsidR="00C94F84" w:rsidRPr="00C44D1B" w:rsidRDefault="00C94F84" w:rsidP="00C94F84">
      <w:pPr>
        <w:pStyle w:val="B1"/>
        <w:keepNext/>
        <w:keepLines/>
      </w:pPr>
      <w:bookmarkStart w:id="5521"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5522" w:name="_MCCTEMPBM_CRPT80112794___7"/>
      <w:bookmarkEnd w:id="5521"/>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5523" w:name="_MCCTEMPBM_CRPT80112795___7"/>
      <w:bookmarkEnd w:id="5522"/>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5524" w:name="_MCCTEMPBM_CRPT80112796___2"/>
      <w:bookmarkEnd w:id="5523"/>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5525" w:name="_MCCTEMPBM_CRPT80112797___7"/>
      <w:bookmarkEnd w:id="5524"/>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5526" w:name="_MCCTEMPBM_CRPT80112798___7"/>
      <w:bookmarkEnd w:id="5525"/>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5526"/>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5527" w:name="_CR13_2_2"/>
      <w:bookmarkStart w:id="5528" w:name="_Toc20207752"/>
      <w:bookmarkStart w:id="5529" w:name="_Toc27579635"/>
      <w:bookmarkStart w:id="5530" w:name="_Toc36116215"/>
      <w:bookmarkStart w:id="5531" w:name="_Toc45215098"/>
      <w:bookmarkStart w:id="5532" w:name="_Toc51866868"/>
      <w:bookmarkStart w:id="5533" w:name="_Toc218776869"/>
      <w:bookmarkEnd w:id="5527"/>
      <w:r w:rsidRPr="00C44D1B">
        <w:rPr>
          <w:lang w:val="en-US"/>
        </w:rPr>
        <w:lastRenderedPageBreak/>
        <w:t>13.2.2</w:t>
      </w:r>
      <w:r w:rsidRPr="00C44D1B">
        <w:rPr>
          <w:lang w:val="en-US"/>
        </w:rPr>
        <w:tab/>
        <w:t>Dial URI from phonebook +CDUP</w:t>
      </w:r>
      <w:bookmarkEnd w:id="5528"/>
      <w:bookmarkEnd w:id="5529"/>
      <w:bookmarkEnd w:id="5530"/>
      <w:bookmarkEnd w:id="5531"/>
      <w:bookmarkEnd w:id="5532"/>
      <w:bookmarkEnd w:id="5533"/>
    </w:p>
    <w:p w14:paraId="0F52B43A" w14:textId="77777777" w:rsidR="008300B8" w:rsidRPr="00C44D1B" w:rsidRDefault="008300B8" w:rsidP="008300B8">
      <w:pPr>
        <w:pStyle w:val="TH"/>
        <w:rPr>
          <w:lang w:val="en-US"/>
        </w:rPr>
      </w:pPr>
      <w:bookmarkStart w:id="5534" w:name="_CRTable13_2_21"/>
      <w:r w:rsidRPr="00C44D1B">
        <w:rPr>
          <w:lang w:val="en-US"/>
        </w:rPr>
        <w:t>Table </w:t>
      </w:r>
      <w:bookmarkEnd w:id="5534"/>
      <w:r w:rsidRPr="00C44D1B">
        <w:rPr>
          <w:lang w:val="en-US"/>
        </w:rPr>
        <w:t>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5535" w:name="_MCCTEMPBM_CRPT80112799___7" w:colFirst="0" w:colLast="0"/>
            <w:bookmarkStart w:id="5536"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5537" w:name="_MCCTEMPBM_CRPT80112801___7" w:colFirst="0" w:colLast="0"/>
            <w:bookmarkEnd w:id="5535"/>
            <w:bookmarkEnd w:id="5536"/>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5537"/>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5538"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5538"/>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5539"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39"/>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5540"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5541" w:name="_MCCTEMPBM_CRPT80112805___7"/>
      <w:bookmarkEnd w:id="5540"/>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5541"/>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5542"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6B696F" w:rsidRDefault="00593799" w:rsidP="00593799">
      <w:pPr>
        <w:pStyle w:val="B1"/>
        <w:rPr>
          <w:rFonts w:ascii="Arial" w:hAnsi="Arial"/>
          <w:lang w:val="fr-FR"/>
        </w:rPr>
      </w:pPr>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p>
    <w:bookmarkEnd w:id="5542"/>
    <w:p w14:paraId="30611646" w14:textId="6B5EF5E0" w:rsidR="00593799" w:rsidRPr="00B82BE2" w:rsidRDefault="00593799" w:rsidP="00B82BE2">
      <w:pPr>
        <w:pStyle w:val="B2"/>
      </w:pPr>
      <w:r w:rsidRPr="00B82BE2">
        <w:t>1</w:t>
      </w:r>
      <w:r w:rsidR="00EA13CE" w:rsidRPr="00B82BE2">
        <w:tab/>
      </w:r>
      <w:r w:rsidRPr="00B82BE2">
        <w:t>MMTel</w:t>
      </w:r>
      <w:r w:rsidR="00C935FA" w:rsidRPr="00B82BE2">
        <w:t>.</w:t>
      </w:r>
      <w:r w:rsidRPr="00B82BE2">
        <w:t xml:space="preserve"> The UE procedures in 3GPP TS 24.173 [87] apply.</w:t>
      </w:r>
    </w:p>
    <w:p w14:paraId="17A03EDE" w14:textId="77777777" w:rsidR="00593799" w:rsidRPr="00B82BE2" w:rsidRDefault="00593799" w:rsidP="00B82BE2">
      <w:pPr>
        <w:pStyle w:val="B2"/>
      </w:pPr>
      <w:r w:rsidRPr="00B82BE2">
        <w:t>128 – 255</w:t>
      </w:r>
      <w:r w:rsidRPr="00B82BE2">
        <w:tab/>
        <w:t xml:space="preserve">Reserved for vendor specific </w:t>
      </w:r>
      <w:r w:rsidR="00A7498A" w:rsidRPr="00B82BE2">
        <w:t xml:space="preserve">communication </w:t>
      </w:r>
      <w:r w:rsidRPr="00B82BE2">
        <w:t>clients.</w:t>
      </w:r>
    </w:p>
    <w:p w14:paraId="79989067" w14:textId="77777777" w:rsidR="00593799" w:rsidRPr="00C44D1B" w:rsidRDefault="00593799" w:rsidP="00593799">
      <w:pPr>
        <w:pStyle w:val="B1"/>
        <w:keepNext/>
        <w:keepLines/>
      </w:pPr>
      <w:bookmarkStart w:id="5543"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5543"/>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lastRenderedPageBreak/>
        <w:t>Optional</w:t>
      </w:r>
      <w:r w:rsidRPr="00C44D1B">
        <w:t>.</w:t>
      </w:r>
    </w:p>
    <w:p w14:paraId="426F2083" w14:textId="77777777" w:rsidR="00AA760E" w:rsidRPr="00C44D1B" w:rsidRDefault="00AA760E" w:rsidP="00E26141">
      <w:pPr>
        <w:pStyle w:val="Heading3"/>
      </w:pPr>
      <w:bookmarkStart w:id="5544" w:name="_CR13_2_3"/>
      <w:bookmarkStart w:id="5545" w:name="_Toc20207753"/>
      <w:bookmarkStart w:id="5546" w:name="_Toc27579636"/>
      <w:bookmarkStart w:id="5547" w:name="_Toc36116216"/>
      <w:bookmarkStart w:id="5548" w:name="_Toc45215099"/>
      <w:bookmarkStart w:id="5549" w:name="_Toc51866869"/>
      <w:bookmarkStart w:id="5550" w:name="_Toc218776870"/>
      <w:bookmarkEnd w:id="5544"/>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5545"/>
      <w:bookmarkEnd w:id="5546"/>
      <w:bookmarkEnd w:id="5547"/>
      <w:bookmarkEnd w:id="5548"/>
      <w:bookmarkEnd w:id="5549"/>
      <w:bookmarkEnd w:id="5550"/>
    </w:p>
    <w:p w14:paraId="3C3F083F" w14:textId="77777777" w:rsidR="00AA760E" w:rsidRPr="00C44D1B" w:rsidRDefault="00AA760E" w:rsidP="00AA760E">
      <w:pPr>
        <w:pStyle w:val="TH"/>
        <w:rPr>
          <w:lang w:val="fr-FR"/>
        </w:rPr>
      </w:pPr>
      <w:bookmarkStart w:id="5551" w:name="_CRTable13_2_31"/>
      <w:r w:rsidRPr="00C44D1B">
        <w:rPr>
          <w:lang w:val="fr-FR"/>
        </w:rPr>
        <w:t>Table </w:t>
      </w:r>
      <w:bookmarkEnd w:id="5551"/>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5552" w:name="_MCCTEMPBM_CRPT80112808___7" w:colFirst="0" w:colLast="1"/>
            <w:bookmarkStart w:id="5553"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5554"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5555" w:name="_MCCTEMPBM_CRPT80112810___7"/>
            <w:bookmarkEnd w:id="5554"/>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5556" w:name="_MCCTEMPBM_CRPT80112811___7"/>
            <w:bookmarkEnd w:id="5555"/>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5556"/>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5557" w:name="_MCCTEMPBM_CRPT80112813___7" w:colFirst="0" w:colLast="0"/>
            <w:bookmarkEnd w:id="5552"/>
            <w:bookmarkEnd w:id="5553"/>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5557"/>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5558"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5559" w:name="_MCCTEMPBM_CRPT80112815___7"/>
      <w:bookmarkEnd w:id="5558"/>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5560" w:name="_MCCTEMPBM_CRPT80112816___7"/>
      <w:bookmarkEnd w:id="555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60"/>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5561"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5562" w:name="_MCCTEMPBM_CRPT80112818___7"/>
      <w:bookmarkEnd w:id="5561"/>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5563" w:name="_MCCTEMPBM_CRPT80112819___7"/>
      <w:bookmarkEnd w:id="5562"/>
      <w:r w:rsidRPr="00C44D1B">
        <w:rPr>
          <w:rFonts w:ascii="Courier New" w:hAnsi="Courier New"/>
          <w:lang w:val="en-US"/>
        </w:rPr>
        <w:t>&lt;cause&gt;</w:t>
      </w:r>
      <w:r w:rsidRPr="00C44D1B">
        <w:rPr>
          <w:lang w:val="en-US"/>
        </w:rPr>
        <w:t xml:space="preserve">: </w:t>
      </w:r>
      <w:r w:rsidRPr="00C44D1B">
        <w:t>integer type. Proposed cause value for call clearing.</w:t>
      </w:r>
    </w:p>
    <w:bookmarkEnd w:id="5563"/>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lastRenderedPageBreak/>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5564"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5565" w:name="_CR13_2_4"/>
      <w:bookmarkStart w:id="5566" w:name="_Toc20207754"/>
      <w:bookmarkStart w:id="5567" w:name="_Toc27579637"/>
      <w:bookmarkStart w:id="5568" w:name="_Toc36116217"/>
      <w:bookmarkStart w:id="5569" w:name="_Toc45215100"/>
      <w:bookmarkStart w:id="5570" w:name="_Toc51866870"/>
      <w:bookmarkStart w:id="5571" w:name="_Toc218776871"/>
      <w:bookmarkEnd w:id="5564"/>
      <w:bookmarkEnd w:id="5565"/>
      <w:r w:rsidRPr="00C44D1B">
        <w:rPr>
          <w:lang w:val="en-US"/>
        </w:rPr>
        <w:t>13.2.4</w:t>
      </w:r>
      <w:r w:rsidRPr="00C44D1B">
        <w:rPr>
          <w:lang w:val="en-US"/>
        </w:rPr>
        <w:tab/>
        <w:t>Define media profile +CDEFMP</w:t>
      </w:r>
      <w:bookmarkEnd w:id="5566"/>
      <w:bookmarkEnd w:id="5567"/>
      <w:bookmarkEnd w:id="5568"/>
      <w:bookmarkEnd w:id="5569"/>
      <w:bookmarkEnd w:id="5570"/>
      <w:bookmarkEnd w:id="5571"/>
    </w:p>
    <w:p w14:paraId="45C65DCE" w14:textId="77777777" w:rsidR="00593799" w:rsidRPr="00C44D1B" w:rsidRDefault="00593799" w:rsidP="00593799">
      <w:pPr>
        <w:pStyle w:val="TH"/>
      </w:pPr>
      <w:bookmarkStart w:id="5572" w:name="_CRTable13_2_41"/>
      <w:r w:rsidRPr="00C44D1B">
        <w:t>Table </w:t>
      </w:r>
      <w:bookmarkEnd w:id="5572"/>
      <w:r w:rsidRPr="00C44D1B">
        <w:t>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979"/>
        <w:gridCol w:w="4994"/>
      </w:tblGrid>
      <w:tr w:rsidR="00593799" w:rsidRPr="00C44D1B" w14:paraId="094864AA"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994"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394A837B" w14:textId="4B296BAC" w:rsidR="00593799" w:rsidRPr="00C44D1B" w:rsidRDefault="00593799" w:rsidP="00583EBC">
            <w:pPr>
              <w:spacing w:after="20"/>
              <w:rPr>
                <w:rFonts w:ascii="Courier New" w:hAnsi="Courier New"/>
              </w:rPr>
            </w:pPr>
            <w:bookmarkStart w:id="5573" w:name="_MCCTEMPBM_CRPT80112821___7" w:colFirst="0" w:colLast="1"/>
            <w:bookmarkStart w:id="5574"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r w:rsidR="008E5E16">
              <w:rPr>
                <w:rFonts w:ascii="Courier New" w:hAnsi="Courier New"/>
              </w:rPr>
              <w:t>[</w:t>
            </w:r>
            <w:r w:rsidR="008E5E16" w:rsidRPr="00C44D1B">
              <w:rPr>
                <w:rFonts w:ascii="Courier New" w:hAnsi="Courier New"/>
              </w:rPr>
              <w:t>,&lt;</w:t>
            </w:r>
            <w:r w:rsidR="008E5E16">
              <w:rPr>
                <w:rFonts w:ascii="Courier New" w:hAnsi="Courier New"/>
              </w:rPr>
              <w:t>midx</w:t>
            </w:r>
            <w:r w:rsidR="008E5E16" w:rsidRPr="00C44D1B">
              <w:rPr>
                <w:rFonts w:ascii="Courier New" w:hAnsi="Courier New"/>
              </w:rPr>
              <w:t>&gt;,&lt;</w:t>
            </w:r>
            <w:r w:rsidR="008E5E16">
              <w:rPr>
                <w:rFonts w:ascii="Courier New" w:hAnsi="Courier New"/>
              </w:rPr>
              <w:t>IP_Type</w:t>
            </w:r>
            <w:r w:rsidR="008E5E16" w:rsidRPr="00C44D1B">
              <w:rPr>
                <w:rFonts w:ascii="Courier New" w:hAnsi="Courier New"/>
              </w:rPr>
              <w:t>&gt;,&lt;</w:t>
            </w:r>
            <w:r w:rsidR="008E5E16">
              <w:rPr>
                <w:rFonts w:ascii="Courier New" w:hAnsi="Courier New"/>
              </w:rPr>
              <w:t>local_address_and_subnet_mask</w:t>
            </w:r>
            <w:r w:rsidR="008E5E16" w:rsidRPr="00C44D1B">
              <w:rPr>
                <w:rFonts w:ascii="Courier New" w:hAnsi="Courier New"/>
              </w:rPr>
              <w:t>&gt;,&lt;</w:t>
            </w:r>
            <w:r w:rsidR="008E5E16" w:rsidRPr="00C44D1B">
              <w:rPr>
                <w:rFonts w:ascii="Courier New" w:hAnsi="Courier New" w:hint="eastAsia"/>
              </w:rPr>
              <w:t>remote</w:t>
            </w:r>
            <w:r w:rsidR="008E5E16">
              <w:rPr>
                <w:rFonts w:ascii="Courier New" w:hAnsi="Courier New"/>
              </w:rPr>
              <w:t>_</w:t>
            </w:r>
            <w:r w:rsidR="008E5E16" w:rsidRPr="00C44D1B">
              <w:rPr>
                <w:rFonts w:ascii="Courier New" w:hAnsi="Courier New"/>
              </w:rPr>
              <w:t>address</w:t>
            </w:r>
            <w:r w:rsidR="008E5E16">
              <w:rPr>
                <w:rFonts w:ascii="Courier New" w:hAnsi="Courier New"/>
              </w:rPr>
              <w:t>_and_subnet_mask</w:t>
            </w:r>
            <w:r w:rsidR="008E5E16" w:rsidRPr="00C44D1B">
              <w:rPr>
                <w:rFonts w:ascii="Courier New" w:hAnsi="Courier New"/>
              </w:rPr>
              <w:t>&gt;,&lt;</w:t>
            </w:r>
            <w:r w:rsidR="008E5E16">
              <w:rPr>
                <w:rFonts w:ascii="Courier New" w:hAnsi="Courier New"/>
              </w:rPr>
              <w:t>local_port&gt;</w:t>
            </w:r>
            <w:r w:rsidR="008E5E16" w:rsidRPr="00C44D1B">
              <w:rPr>
                <w:rFonts w:ascii="Courier New" w:hAnsi="Courier New"/>
              </w:rPr>
              <w:t>,&lt;</w:t>
            </w:r>
            <w:r w:rsidR="008E5E16" w:rsidRPr="00C44D1B">
              <w:rPr>
                <w:rFonts w:ascii="Courier New" w:hAnsi="Courier New" w:hint="eastAsia"/>
              </w:rPr>
              <w:t>remote</w:t>
            </w:r>
            <w:r w:rsidR="008E5E16">
              <w:rPr>
                <w:rFonts w:ascii="Courier New" w:hAnsi="Courier New"/>
              </w:rPr>
              <w:t>_port</w:t>
            </w:r>
            <w:r w:rsidR="008E5E16" w:rsidRPr="00C44D1B">
              <w:rPr>
                <w:rFonts w:ascii="Courier New" w:hAnsi="Courier New"/>
              </w:rPr>
              <w:t>&gt;</w:t>
            </w:r>
            <w:r w:rsidR="008E5E16">
              <w:rPr>
                <w:rFonts w:ascii="Courier New" w:hAnsi="Courier New"/>
              </w:rPr>
              <w:t>]</w:t>
            </w:r>
          </w:p>
        </w:tc>
        <w:tc>
          <w:tcPr>
            <w:tcW w:w="4994"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5575"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5575"/>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5576" w:name="_MCCTEMPBM_CRPT80112824___7" w:colFirst="0" w:colLast="1"/>
            <w:bookmarkEnd w:id="5573"/>
            <w:bookmarkEnd w:id="5574"/>
            <w:r w:rsidRPr="00C44D1B">
              <w:rPr>
                <w:rFonts w:ascii="Courier New" w:hAnsi="Courier New"/>
              </w:rPr>
              <w:t>+CDEFMP?</w:t>
            </w:r>
          </w:p>
        </w:tc>
        <w:tc>
          <w:tcPr>
            <w:tcW w:w="4994"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1AB8188B"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r w:rsidR="00F51A4E" w:rsidRPr="00C44D1B">
              <w:rPr>
                <w:rFonts w:ascii="Courier New" w:hAnsi="Courier New"/>
              </w:rPr>
              <w:t>,</w:t>
            </w:r>
            <w:r w:rsidR="00F51A4E">
              <w:rPr>
                <w:rFonts w:ascii="Courier New" w:hAnsi="Courier New"/>
              </w:rPr>
              <w:t>&lt;midx&gt;,</w:t>
            </w:r>
            <w:r w:rsidR="00F51A4E" w:rsidRPr="00C44D1B">
              <w:rPr>
                <w:rFonts w:ascii="Courier New" w:hAnsi="Courier New"/>
              </w:rPr>
              <w:t>&lt;</w:t>
            </w:r>
            <w:r w:rsidR="00F51A4E">
              <w:rPr>
                <w:rFonts w:ascii="Courier New" w:hAnsi="Courier New"/>
              </w:rPr>
              <w:t>IP_Type</w:t>
            </w:r>
            <w:r w:rsidR="00F51A4E" w:rsidRPr="00C44D1B">
              <w:rPr>
                <w:rFonts w:ascii="Courier New" w:hAnsi="Courier New"/>
              </w:rPr>
              <w:t>&gt;,&lt;</w:t>
            </w:r>
            <w:r w:rsidR="00F51A4E">
              <w:rPr>
                <w:rFonts w:ascii="Courier New" w:hAnsi="Courier New"/>
              </w:rPr>
              <w:t>local_address_and_subnet_mask</w:t>
            </w:r>
            <w:r w:rsidR="00F51A4E" w:rsidRPr="00C44D1B">
              <w:rPr>
                <w:rFonts w:ascii="Courier New" w:hAnsi="Courier New"/>
              </w:rPr>
              <w:t>&gt;,&lt;</w:t>
            </w:r>
            <w:r w:rsidR="00F51A4E" w:rsidRPr="00C44D1B">
              <w:rPr>
                <w:rFonts w:ascii="Courier New" w:hAnsi="Courier New" w:hint="eastAsia"/>
              </w:rPr>
              <w:t>remote</w:t>
            </w:r>
            <w:r w:rsidR="00F51A4E">
              <w:rPr>
                <w:rFonts w:ascii="Courier New" w:hAnsi="Courier New"/>
              </w:rPr>
              <w:t>_</w:t>
            </w:r>
            <w:r w:rsidR="00F51A4E" w:rsidRPr="00C44D1B">
              <w:rPr>
                <w:rFonts w:ascii="Courier New" w:hAnsi="Courier New"/>
              </w:rPr>
              <w:t>address</w:t>
            </w:r>
            <w:r w:rsidR="00F51A4E">
              <w:rPr>
                <w:rFonts w:ascii="Courier New" w:hAnsi="Courier New"/>
              </w:rPr>
              <w:t>_and_subnet_mask</w:t>
            </w:r>
            <w:r w:rsidR="00F51A4E" w:rsidRPr="00C44D1B">
              <w:rPr>
                <w:rFonts w:ascii="Courier New" w:hAnsi="Courier New"/>
              </w:rPr>
              <w:t>&gt;,&lt;</w:t>
            </w:r>
            <w:r w:rsidR="00F51A4E">
              <w:rPr>
                <w:rFonts w:ascii="Courier New" w:hAnsi="Courier New"/>
              </w:rPr>
              <w:t>local_port&gt;</w:t>
            </w:r>
            <w:r w:rsidR="00F51A4E" w:rsidRPr="00C44D1B">
              <w:rPr>
                <w:rFonts w:ascii="Courier New" w:hAnsi="Courier New"/>
              </w:rPr>
              <w:t>,&lt;</w:t>
            </w:r>
            <w:r w:rsidR="00F51A4E" w:rsidRPr="00C44D1B">
              <w:rPr>
                <w:rFonts w:ascii="Courier New" w:hAnsi="Courier New" w:hint="eastAsia"/>
              </w:rPr>
              <w:t>remote</w:t>
            </w:r>
            <w:r w:rsidR="00F51A4E">
              <w:rPr>
                <w:rFonts w:ascii="Courier New" w:hAnsi="Courier New"/>
              </w:rPr>
              <w:t>_port</w:t>
            </w:r>
            <w:r w:rsidR="00F51A4E" w:rsidRPr="00C44D1B">
              <w:rPr>
                <w:rFonts w:ascii="Courier New" w:hAnsi="Courier New"/>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EA58F2">
        <w:trPr>
          <w:cantSplit/>
          <w:jc w:val="center"/>
        </w:trPr>
        <w:tc>
          <w:tcPr>
            <w:tcW w:w="3979"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5577" w:name="_MCCTEMPBM_CRPT80112825___7"/>
            <w:bookmarkEnd w:id="5576"/>
            <w:r w:rsidRPr="00C44D1B">
              <w:rPr>
                <w:rFonts w:ascii="Courier New" w:hAnsi="Courier New"/>
              </w:rPr>
              <w:t>+CDEFMP=?</w:t>
            </w:r>
            <w:bookmarkEnd w:id="5577"/>
          </w:p>
        </w:tc>
        <w:tc>
          <w:tcPr>
            <w:tcW w:w="4994" w:type="dxa"/>
            <w:tcBorders>
              <w:top w:val="single" w:sz="6" w:space="0" w:color="auto"/>
              <w:left w:val="single" w:sz="6" w:space="0" w:color="auto"/>
              <w:bottom w:val="single" w:sz="6" w:space="0" w:color="auto"/>
              <w:right w:val="single" w:sz="6" w:space="0" w:color="auto"/>
            </w:tcBorders>
          </w:tcPr>
          <w:p w14:paraId="39DF4803" w14:textId="1703F93B" w:rsidR="00593799" w:rsidRPr="00C44D1B" w:rsidRDefault="00593799" w:rsidP="00583EBC">
            <w:pPr>
              <w:rPr>
                <w:rFonts w:ascii="Courier New" w:hAnsi="Courier New"/>
              </w:rPr>
            </w:pPr>
            <w:bookmarkStart w:id="5578"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5578"/>
            <w:r w:rsidR="00F51A4E">
              <w:rPr>
                <w:rFonts w:ascii="Courier New" w:hAnsi="Courier New" w:cs="Courier New"/>
              </w:rPr>
              <w:t>,</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midx</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IP_Type</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local_address_and_subnet_mask</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remote_address_and_subnet_mask</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local_port</w:t>
            </w:r>
            <w:r w:rsidR="00F51A4E" w:rsidRPr="00C44D1B">
              <w:rPr>
                <w:rFonts w:ascii="Courier New" w:hAnsi="Courier New"/>
              </w:rPr>
              <w:t>&gt;</w:t>
            </w:r>
            <w:r w:rsidR="00F51A4E" w:rsidRPr="00C44D1B">
              <w:t>s</w:t>
            </w:r>
            <w:r w:rsidR="00F51A4E" w:rsidRPr="00C44D1B">
              <w:rPr>
                <w:rFonts w:ascii="Courier New" w:hAnsi="Courier New"/>
              </w:rPr>
              <w:t>),(</w:t>
            </w:r>
            <w:r w:rsidR="00F51A4E" w:rsidRPr="00C44D1B">
              <w:t xml:space="preserve">list of supported </w:t>
            </w:r>
            <w:r w:rsidR="00F51A4E" w:rsidRPr="00C44D1B">
              <w:rPr>
                <w:rFonts w:ascii="Courier New" w:hAnsi="Courier New"/>
              </w:rPr>
              <w:t>&lt;</w:t>
            </w:r>
            <w:r w:rsidR="00F51A4E">
              <w:rPr>
                <w:rFonts w:ascii="Courier New" w:hAnsi="Courier New"/>
              </w:rPr>
              <w:t>remote_port</w:t>
            </w:r>
            <w:r w:rsidR="00F51A4E" w:rsidRPr="00C44D1B">
              <w:rPr>
                <w:rFonts w:ascii="Courier New" w:hAnsi="Courier New"/>
              </w:rPr>
              <w:t>&gt;</w:t>
            </w:r>
            <w:r w:rsidR="00F51A4E" w:rsidRPr="00C44D1B">
              <w:t>s</w:t>
            </w:r>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5579"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5579"/>
    <w:p w14:paraId="4BD26383" w14:textId="77777777" w:rsidR="00F51A4E" w:rsidRPr="00C44D1B" w:rsidRDefault="00F51A4E" w:rsidP="00F51A4E">
      <w:r w:rsidRPr="00C44D1B">
        <w:t xml:space="preserve">The set command </w:t>
      </w:r>
      <w:r>
        <w:t>allows the MT to identify media flows in the media profile that includes PDU sets.</w:t>
      </w:r>
    </w:p>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5580"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80"/>
    <w:p w14:paraId="4017D883" w14:textId="77777777" w:rsidR="00593799" w:rsidRPr="00C44D1B" w:rsidRDefault="00593799" w:rsidP="00326285">
      <w:pPr>
        <w:rPr>
          <w:b/>
        </w:rPr>
      </w:pPr>
      <w:r w:rsidRPr="00C44D1B">
        <w:rPr>
          <w:b/>
        </w:rPr>
        <w:lastRenderedPageBreak/>
        <w:t>Defined values</w:t>
      </w:r>
    </w:p>
    <w:p w14:paraId="6DD9F12E" w14:textId="77777777" w:rsidR="00593799" w:rsidRPr="00C44D1B" w:rsidRDefault="00593799" w:rsidP="00593799">
      <w:pPr>
        <w:pStyle w:val="B1"/>
        <w:keepNext/>
        <w:keepLines/>
      </w:pPr>
      <w:bookmarkStart w:id="5581"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5581"/>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3B3971E0" w14:textId="77777777" w:rsidR="00F51A4E" w:rsidRPr="00C44D1B" w:rsidRDefault="00F51A4E" w:rsidP="00F51A4E">
      <w:pPr>
        <w:pStyle w:val="B1"/>
      </w:pPr>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25D2640F" w14:textId="77777777" w:rsidR="00F51A4E" w:rsidRDefault="00F51A4E" w:rsidP="00F51A4E">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p w14:paraId="13556A72" w14:textId="77777777" w:rsidR="00F51A4E" w:rsidRPr="00C44D1B" w:rsidRDefault="00F51A4E" w:rsidP="00F51A4E">
      <w:pPr>
        <w:pStyle w:val="B2"/>
      </w:pPr>
      <w:r w:rsidRPr="00C44D1B">
        <w:t>0</w:t>
      </w:r>
      <w:r w:rsidRPr="00C44D1B">
        <w:tab/>
        <w:t xml:space="preserve">Indicates </w:t>
      </w:r>
      <w:r>
        <w:t>IPv4 addressing is used</w:t>
      </w:r>
      <w:r w:rsidRPr="00C44D1B">
        <w:t>.</w:t>
      </w:r>
    </w:p>
    <w:p w14:paraId="4EE14678" w14:textId="77777777" w:rsidR="00F51A4E" w:rsidRPr="00C44D1B" w:rsidRDefault="00F51A4E" w:rsidP="009E148E">
      <w:pPr>
        <w:pStyle w:val="B2"/>
      </w:pPr>
      <w:r w:rsidRPr="00C44D1B">
        <w:t>1</w:t>
      </w:r>
      <w:r w:rsidRPr="00C44D1B">
        <w:tab/>
        <w:t xml:space="preserve">Indicates </w:t>
      </w:r>
      <w:r>
        <w:t>IPv6 addressing is used</w:t>
      </w:r>
      <w:r w:rsidRPr="00C44D1B">
        <w:t>.</w:t>
      </w:r>
    </w:p>
    <w:p w14:paraId="33594622" w14:textId="77777777" w:rsidR="00F51A4E" w:rsidRPr="00C44D1B" w:rsidRDefault="00F51A4E" w:rsidP="00F51A4E">
      <w:pPr>
        <w:pStyle w:val="B1"/>
        <w:rPr>
          <w:rFonts w:ascii="Courier New" w:hAnsi="Courier New" w:cs="Courier New"/>
        </w:rPr>
      </w:pPr>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02E44658" w14:textId="77777777" w:rsidR="00F51A4E" w:rsidRDefault="00F51A4E" w:rsidP="00F51A4E">
      <w:pPr>
        <w:pStyle w:val="B1"/>
        <w:rPr>
          <w:rFonts w:ascii="Courier New" w:hAnsi="Courier New" w:cs="Courier New"/>
        </w:rPr>
      </w:pP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0A6B5618" w14:textId="77777777" w:rsidR="00F51A4E" w:rsidRDefault="00F51A4E" w:rsidP="00F51A4E">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52D28C12" w14:textId="77777777" w:rsidR="00F51A4E" w:rsidRPr="00C44D1B" w:rsidRDefault="00F51A4E" w:rsidP="00F51A4E">
      <w:pPr>
        <w:pStyle w:val="B1"/>
      </w:pPr>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lastRenderedPageBreak/>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5582"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5583" w:name="_MCCTEMPBM_CRPT80112831___7"/>
      <w:bookmarkEnd w:id="5582"/>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5584" w:name="_MCCTEMPBM_CRPT80112832___7"/>
      <w:bookmarkEnd w:id="5583"/>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5585" w:name="_MCCTEMPBM_CRPT80112833___7"/>
      <w:bookmarkEnd w:id="5584"/>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5585"/>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5586" w:name="_CR13_2_5"/>
      <w:bookmarkStart w:id="5587" w:name="_Toc20207755"/>
      <w:bookmarkStart w:id="5588" w:name="_Toc27579638"/>
      <w:bookmarkStart w:id="5589" w:name="_Toc36116218"/>
      <w:bookmarkStart w:id="5590" w:name="_Toc45215101"/>
      <w:bookmarkStart w:id="5591" w:name="_Toc51866871"/>
      <w:bookmarkStart w:id="5592" w:name="_Toc218776872"/>
      <w:bookmarkEnd w:id="5586"/>
      <w:r w:rsidRPr="00C44D1B">
        <w:rPr>
          <w:lang w:val="en-US"/>
        </w:rPr>
        <w:t>13.2.5</w:t>
      </w:r>
      <w:r w:rsidRPr="00C44D1B">
        <w:rPr>
          <w:lang w:val="en-US"/>
        </w:rPr>
        <w:tab/>
        <w:t>Control and modify media description +CCMMD</w:t>
      </w:r>
      <w:bookmarkEnd w:id="5587"/>
      <w:bookmarkEnd w:id="5588"/>
      <w:bookmarkEnd w:id="5589"/>
      <w:bookmarkEnd w:id="5590"/>
      <w:bookmarkEnd w:id="5591"/>
      <w:bookmarkEnd w:id="5592"/>
    </w:p>
    <w:p w14:paraId="630B5D3B" w14:textId="77777777" w:rsidR="00B36FAD" w:rsidRPr="00C44D1B" w:rsidRDefault="00B36FAD" w:rsidP="00B36FAD">
      <w:pPr>
        <w:pStyle w:val="TH"/>
      </w:pPr>
      <w:bookmarkStart w:id="5593" w:name="_CRTable13_2_51"/>
      <w:r w:rsidRPr="00C44D1B">
        <w:t>Table </w:t>
      </w:r>
      <w:bookmarkEnd w:id="5593"/>
      <w:r w:rsidRPr="00C44D1B">
        <w:t>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939"/>
        <w:gridCol w:w="4220"/>
      </w:tblGrid>
      <w:tr w:rsidR="00B36FAD" w:rsidRPr="00C44D1B" w14:paraId="574566E2"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4220"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1C88C472" w14:textId="657754F6" w:rsidR="00B36FAD" w:rsidRPr="00C44D1B" w:rsidRDefault="00B36FAD" w:rsidP="00716779">
            <w:pPr>
              <w:spacing w:after="20"/>
              <w:rPr>
                <w:rFonts w:ascii="Courier New" w:hAnsi="Courier New"/>
              </w:rPr>
            </w:pPr>
            <w:bookmarkStart w:id="5594"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r w:rsidR="00653DAA">
              <w:rPr>
                <w:rFonts w:ascii="Courier New" w:hAnsi="Courier New"/>
              </w:rPr>
              <w:t>[,&lt;midx&gt;</w:t>
            </w:r>
            <w:r w:rsidR="00653DAA" w:rsidRPr="00C44D1B">
              <w:rPr>
                <w:rFonts w:ascii="Courier New" w:hAnsi="Courier New"/>
              </w:rPr>
              <w:t>,&lt;</w:t>
            </w:r>
            <w:r w:rsidR="00653DAA">
              <w:rPr>
                <w:rFonts w:ascii="Courier New" w:hAnsi="Courier New"/>
              </w:rPr>
              <w:t>IP_Type</w:t>
            </w:r>
            <w:r w:rsidR="00653DAA" w:rsidRPr="00C44D1B">
              <w:rPr>
                <w:rFonts w:ascii="Courier New" w:hAnsi="Courier New"/>
              </w:rPr>
              <w:t>&gt;,&lt;</w:t>
            </w:r>
            <w:r w:rsidR="00653DAA">
              <w:rPr>
                <w:rFonts w:ascii="Courier New" w:hAnsi="Courier New"/>
              </w:rPr>
              <w:t>local_address_and_subnet_mask</w:t>
            </w:r>
            <w:r w:rsidR="00653DAA" w:rsidRPr="00C44D1B">
              <w:rPr>
                <w:rFonts w:ascii="Courier New" w:hAnsi="Courier New"/>
              </w:rPr>
              <w:t>&gt;,&lt;</w:t>
            </w:r>
            <w:r w:rsidR="00653DAA" w:rsidRPr="00C44D1B">
              <w:rPr>
                <w:rFonts w:ascii="Courier New" w:hAnsi="Courier New" w:hint="eastAsia"/>
              </w:rPr>
              <w:t>remote</w:t>
            </w:r>
            <w:r w:rsidR="00653DAA">
              <w:rPr>
                <w:rFonts w:ascii="Courier New" w:hAnsi="Courier New"/>
              </w:rPr>
              <w:t>_</w:t>
            </w:r>
            <w:r w:rsidR="00653DAA" w:rsidRPr="00C44D1B">
              <w:rPr>
                <w:rFonts w:ascii="Courier New" w:hAnsi="Courier New"/>
              </w:rPr>
              <w:t>address</w:t>
            </w:r>
            <w:r w:rsidR="00653DAA">
              <w:rPr>
                <w:rFonts w:ascii="Courier New" w:hAnsi="Courier New"/>
              </w:rPr>
              <w:t>_and_subnet_mask</w:t>
            </w:r>
            <w:r w:rsidR="00653DAA" w:rsidRPr="00C44D1B">
              <w:rPr>
                <w:rFonts w:ascii="Courier New" w:hAnsi="Courier New"/>
              </w:rPr>
              <w:t>&gt;,&lt;</w:t>
            </w:r>
            <w:r w:rsidR="00653DAA">
              <w:rPr>
                <w:rFonts w:ascii="Courier New" w:hAnsi="Courier New"/>
              </w:rPr>
              <w:t>local_port&gt;</w:t>
            </w:r>
            <w:r w:rsidR="00653DAA" w:rsidRPr="00C44D1B">
              <w:rPr>
                <w:rFonts w:ascii="Courier New" w:hAnsi="Courier New"/>
              </w:rPr>
              <w:t>,&lt;</w:t>
            </w:r>
            <w:r w:rsidR="00653DAA" w:rsidRPr="00C44D1B">
              <w:rPr>
                <w:rFonts w:ascii="Courier New" w:hAnsi="Courier New" w:hint="eastAsia"/>
              </w:rPr>
              <w:t>remote</w:t>
            </w:r>
            <w:r w:rsidR="00653DAA">
              <w:rPr>
                <w:rFonts w:ascii="Courier New" w:hAnsi="Courier New"/>
              </w:rPr>
              <w:t>_port</w:t>
            </w:r>
            <w:r w:rsidR="00653DAA" w:rsidRPr="00C44D1B">
              <w:rPr>
                <w:rFonts w:ascii="Courier New" w:hAnsi="Courier New"/>
              </w:rPr>
              <w:t>&gt;</w:t>
            </w:r>
            <w:r w:rsidR="00653DAA">
              <w:rPr>
                <w:rFonts w:ascii="Courier New" w:hAnsi="Courier New"/>
              </w:rPr>
              <w:t>]</w:t>
            </w:r>
            <w:r w:rsidRPr="00C44D1B">
              <w:rPr>
                <w:rFonts w:ascii="Courier New" w:hAnsi="Courier New"/>
              </w:rPr>
              <w:t>]</w:t>
            </w:r>
          </w:p>
        </w:tc>
        <w:tc>
          <w:tcPr>
            <w:tcW w:w="4220" w:type="dxa"/>
            <w:tcBorders>
              <w:top w:val="single" w:sz="6" w:space="0" w:color="auto"/>
              <w:left w:val="single" w:sz="6" w:space="0" w:color="auto"/>
              <w:bottom w:val="single" w:sz="6" w:space="0" w:color="auto"/>
              <w:right w:val="single" w:sz="6" w:space="0" w:color="auto"/>
            </w:tcBorders>
          </w:tcPr>
          <w:p w14:paraId="70633158" w14:textId="77777777" w:rsidR="00653DAA" w:rsidRPr="00C44D1B" w:rsidRDefault="00653DAA" w:rsidP="00653DAA">
            <w:pPr>
              <w:spacing w:after="20"/>
              <w:rPr>
                <w:rFonts w:ascii="Courier New" w:hAnsi="Courier New"/>
                <w:i/>
                <w:lang w:val="es-ES_tradnl"/>
              </w:rPr>
            </w:pPr>
            <w:r w:rsidRPr="00C44D1B">
              <w:rPr>
                <w:rFonts w:ascii="Courier New" w:hAnsi="Courier New"/>
                <w:i/>
                <w:lang w:val="es-ES_tradnl"/>
              </w:rPr>
              <w:t>+CME ERROR: &lt;err&gt;</w:t>
            </w:r>
          </w:p>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5595" w:name="_MCCTEMPBM_CRPT80112835___7" w:colFirst="0" w:colLast="0"/>
            <w:bookmarkEnd w:id="5594"/>
            <w:r w:rsidRPr="00C44D1B">
              <w:rPr>
                <w:rFonts w:ascii="Courier New" w:hAnsi="Courier New"/>
              </w:rPr>
              <w:t>+CCMMD?</w:t>
            </w:r>
          </w:p>
        </w:tc>
        <w:tc>
          <w:tcPr>
            <w:tcW w:w="4220"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EA58F2">
        <w:trPr>
          <w:cantSplit/>
          <w:jc w:val="center"/>
        </w:trPr>
        <w:tc>
          <w:tcPr>
            <w:tcW w:w="4939"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5596" w:name="_MCCTEMPBM_CRPT80112836___7" w:colFirst="0" w:colLast="0"/>
            <w:bookmarkEnd w:id="5595"/>
            <w:r w:rsidRPr="00C44D1B">
              <w:rPr>
                <w:rFonts w:ascii="Courier New" w:hAnsi="Courier New"/>
              </w:rPr>
              <w:t>+CCMMD=?</w:t>
            </w:r>
          </w:p>
        </w:tc>
        <w:tc>
          <w:tcPr>
            <w:tcW w:w="4220" w:type="dxa"/>
            <w:tcBorders>
              <w:top w:val="single" w:sz="6" w:space="0" w:color="auto"/>
              <w:left w:val="single" w:sz="6" w:space="0" w:color="auto"/>
              <w:bottom w:val="single" w:sz="6" w:space="0" w:color="auto"/>
              <w:right w:val="single" w:sz="6" w:space="0" w:color="auto"/>
            </w:tcBorders>
          </w:tcPr>
          <w:p w14:paraId="08CAB09C" w14:textId="2CDF7C30" w:rsidR="00B36FAD" w:rsidRPr="00C44D1B" w:rsidRDefault="00653DAA" w:rsidP="00716779">
            <w:pPr>
              <w:rPr>
                <w:rFonts w:ascii="Courier New" w:hAnsi="Courier New"/>
                <w:lang w:val="en-US"/>
              </w:rPr>
            </w:pPr>
            <w:r w:rsidRPr="00C44D1B">
              <w:rPr>
                <w:rFonts w:ascii="Courier New" w:hAnsi="Courier New"/>
              </w:rPr>
              <w:t>+</w:t>
            </w:r>
            <w:r w:rsidRPr="00C44D1B">
              <w:rPr>
                <w:rFonts w:ascii="Courier New" w:hAnsi="Courier New" w:cs="Courier New"/>
              </w:rPr>
              <w:t>C</w:t>
            </w:r>
            <w:r>
              <w:rPr>
                <w:rFonts w:ascii="Courier New" w:hAnsi="Courier New" w:cs="Courier New"/>
              </w:rPr>
              <w:t>CMMD</w:t>
            </w:r>
            <w:r w:rsidRPr="00C44D1B">
              <w:rPr>
                <w:rFonts w:ascii="Courier New" w:hAnsi="Courier New"/>
              </w:rPr>
              <w:t>:</w:t>
            </w:r>
            <w:r w:rsidRPr="00C44D1B">
              <w:rPr>
                <w:rFonts w:ascii="Courier New" w:hAnsi="Courier New" w:cs="Courier New"/>
              </w:rPr>
              <w:t> (</w:t>
            </w:r>
            <w:r>
              <w:t>list</w:t>
            </w:r>
            <w:r w:rsidRPr="00C44D1B">
              <w:t xml:space="preserve"> of supported </w:t>
            </w:r>
            <w:r w:rsidRPr="00C44D1B">
              <w:rPr>
                <w:rFonts w:ascii="Courier New" w:hAnsi="Courier New"/>
              </w:rPr>
              <w:t>&lt;</w:t>
            </w:r>
            <w:r>
              <w:rPr>
                <w:rFonts w:ascii="Courier New" w:hAnsi="Courier New"/>
              </w:rPr>
              <w:t>cc</w:t>
            </w:r>
            <w:r w:rsidRPr="00C44D1B">
              <w:rPr>
                <w:rFonts w:ascii="Courier New" w:hAnsi="Courier New"/>
              </w:rPr>
              <w:t>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r>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midx</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IP_Type</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local_port</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Pr>
                <w:rFonts w:ascii="Courier New" w:hAnsi="Courier New"/>
              </w:rPr>
              <w:t>remote_port</w:t>
            </w:r>
            <w:r w:rsidRPr="00C44D1B">
              <w:rPr>
                <w:rFonts w:ascii="Courier New" w:hAnsi="Courier New"/>
              </w:rPr>
              <w:t>&gt;</w:t>
            </w:r>
            <w:r w:rsidRPr="00C44D1B">
              <w:t>s</w:t>
            </w:r>
          </w:p>
        </w:tc>
      </w:tr>
      <w:bookmarkEnd w:id="5596"/>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5597"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w:t>
      </w:r>
      <w:r w:rsidRPr="00C44D1B">
        <w:lastRenderedPageBreak/>
        <w:t xml:space="preserve">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5597"/>
    <w:p w14:paraId="652FA9E7" w14:textId="77777777" w:rsidR="005B2FBC" w:rsidRPr="00C44D1B" w:rsidRDefault="005B2FBC" w:rsidP="005B2FBC">
      <w:r w:rsidRPr="00C44D1B">
        <w:t xml:space="preserve">The set command </w:t>
      </w:r>
      <w:r>
        <w:t>allows the MT to identify media flows in the media used in the multimedia call that includes PDU sets.</w:t>
      </w:r>
    </w:p>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5598"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5599" w:name="_MCCTEMPBM_CRPT80112839___2"/>
      <w:bookmarkEnd w:id="5598"/>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5600" w:name="_MCCTEMPBM_CRPT80112840___2"/>
      <w:bookmarkEnd w:id="5599"/>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5600"/>
    <w:p w14:paraId="56588198" w14:textId="77777777" w:rsidR="005B2FBC" w:rsidRPr="00C44D1B" w:rsidRDefault="005B2FBC" w:rsidP="005B2FBC">
      <w:pPr>
        <w:pStyle w:val="B1"/>
      </w:pPr>
      <w:r w:rsidRPr="00C44D1B">
        <w:rPr>
          <w:rFonts w:ascii="Courier New" w:hAnsi="Courier New"/>
        </w:rPr>
        <w:t>&lt;</w:t>
      </w:r>
      <w:r>
        <w:rPr>
          <w:rFonts w:ascii="Courier New" w:hAnsi="Courier New"/>
        </w:rPr>
        <w:t>midx</w:t>
      </w:r>
      <w:r w:rsidRPr="00C44D1B">
        <w:rPr>
          <w:rFonts w:ascii="Courier New" w:hAnsi="Courier New"/>
        </w:rPr>
        <w:t>&gt;</w:t>
      </w:r>
      <w:r w:rsidRPr="00C44D1B">
        <w:t xml:space="preserve">: </w:t>
      </w:r>
      <w:r>
        <w:t>integer</w:t>
      </w:r>
      <w:r w:rsidRPr="00C44D1B">
        <w:t xml:space="preserve"> type; </w:t>
      </w:r>
      <w:r>
        <w:t>media index, supported range (0-15)</w:t>
      </w:r>
      <w:r w:rsidRPr="00C44D1B">
        <w:t>.</w:t>
      </w:r>
    </w:p>
    <w:p w14:paraId="1C7079CA" w14:textId="77777777" w:rsidR="005B2FBC" w:rsidRDefault="005B2FBC" w:rsidP="005B2FBC">
      <w:pPr>
        <w:pStyle w:val="B1"/>
      </w:pPr>
      <w:r w:rsidRPr="00C44D1B">
        <w:rPr>
          <w:rFonts w:ascii="Courier New" w:hAnsi="Courier New"/>
        </w:rPr>
        <w:t>&lt;</w:t>
      </w:r>
      <w:r>
        <w:rPr>
          <w:rFonts w:ascii="Courier New" w:hAnsi="Courier New"/>
        </w:rPr>
        <w:t>IP_Type</w:t>
      </w:r>
      <w:r w:rsidRPr="00C44D1B">
        <w:rPr>
          <w:rFonts w:ascii="Courier New" w:hAnsi="Courier New"/>
        </w:rPr>
        <w:t>&gt;</w:t>
      </w:r>
      <w:r w:rsidRPr="00C44D1B">
        <w:t xml:space="preserve">: </w:t>
      </w:r>
      <w:r>
        <w:t xml:space="preserve">integer </w:t>
      </w:r>
      <w:r w:rsidRPr="00C44D1B">
        <w:t xml:space="preserve">type; </w:t>
      </w:r>
      <w:r>
        <w:t>specifies the IP addressing used</w:t>
      </w:r>
      <w:r w:rsidRPr="00C44D1B">
        <w:t>.</w:t>
      </w:r>
    </w:p>
    <w:p w14:paraId="21FCFE7F" w14:textId="77777777" w:rsidR="005B2FBC" w:rsidRPr="00C44D1B" w:rsidRDefault="005B2FBC" w:rsidP="005B2FBC">
      <w:pPr>
        <w:pStyle w:val="B2"/>
      </w:pPr>
      <w:r w:rsidRPr="00C44D1B">
        <w:t>0</w:t>
      </w:r>
      <w:r w:rsidRPr="00C44D1B">
        <w:tab/>
        <w:t xml:space="preserve">Indicates </w:t>
      </w:r>
      <w:r>
        <w:t>IPv4 addressing is used</w:t>
      </w:r>
      <w:r w:rsidRPr="00C44D1B">
        <w:t>.</w:t>
      </w:r>
    </w:p>
    <w:p w14:paraId="01BC05E3" w14:textId="77777777" w:rsidR="005B2FBC" w:rsidRPr="00C44D1B" w:rsidRDefault="005B2FBC" w:rsidP="00C25F20">
      <w:pPr>
        <w:pStyle w:val="B2"/>
      </w:pPr>
      <w:r w:rsidRPr="00C44D1B">
        <w:t>1</w:t>
      </w:r>
      <w:r w:rsidRPr="00C44D1B">
        <w:tab/>
        <w:t xml:space="preserve">Indicates </w:t>
      </w:r>
      <w:r>
        <w:t>IPv6 addressing is used</w:t>
      </w:r>
      <w:r w:rsidRPr="00C44D1B">
        <w:t>.</w:t>
      </w:r>
    </w:p>
    <w:p w14:paraId="253A8E56" w14:textId="77777777" w:rsidR="005B2FBC" w:rsidRPr="00C44D1B" w:rsidRDefault="005B2FBC" w:rsidP="005B2FBC">
      <w:pPr>
        <w:pStyle w:val="B1"/>
        <w:rPr>
          <w:rFonts w:ascii="Courier New" w:hAnsi="Courier New" w:cs="Courier New"/>
        </w:rPr>
      </w:pPr>
      <w:r w:rsidRPr="00C44D1B">
        <w:rPr>
          <w:rFonts w:ascii="Courier New" w:hAnsi="Courier New"/>
        </w:rPr>
        <w:t>&lt;</w:t>
      </w:r>
      <w:r>
        <w:rPr>
          <w:rFonts w:ascii="Courier New" w:hAnsi="Courier New"/>
        </w:rPr>
        <w:t>local_address_and_subnet_mask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52734DEA" w14:textId="77777777" w:rsidR="005B2FBC" w:rsidRDefault="005B2FBC" w:rsidP="005B2FBC">
      <w:pPr>
        <w:pStyle w:val="B1"/>
        <w:rPr>
          <w:rFonts w:ascii="Courier New" w:hAnsi="Courier New" w:cs="Courier New"/>
        </w:rPr>
      </w:pPr>
      <w:r w:rsidRPr="00C44D1B">
        <w:rPr>
          <w:rFonts w:ascii="Courier New" w:hAnsi="Courier New"/>
        </w:rPr>
        <w:t>&lt;</w:t>
      </w:r>
      <w:r>
        <w:rPr>
          <w:rFonts w:ascii="Courier New" w:hAnsi="Courier New"/>
        </w:rPr>
        <w:t>remote_address_and_subnet_mask</w:t>
      </w:r>
      <w:r w:rsidRPr="00C44D1B">
        <w:rPr>
          <w:rFonts w:ascii="Courier New" w:hAnsi="Courier New"/>
        </w:rPr>
        <w:t>&gt;</w:t>
      </w:r>
      <w:r w:rsidRPr="00C44D1B">
        <w:t xml:space="preserve">: </w:t>
      </w:r>
      <w:r>
        <w:t>string</w:t>
      </w:r>
      <w:r w:rsidRPr="00C44D1B">
        <w:t xml:space="preserve"> type; The string is given as dot-separated numeric (0-255) parameters on the form:</w:t>
      </w:r>
      <w:r w:rsidRPr="00C44D1B">
        <w:br/>
        <w:t>"a1.a2.a3.a4.m1.m2.m3.m4" for IPv4 or</w:t>
      </w:r>
      <w:r w:rsidRPr="00C44D1B">
        <w:br/>
        <w:t>"a1.a2.a3.a4.a5.a6.a7.a8.a9.a10.a11.a12.a13.a14.a15.a16.m1.m2.m3.m4.m5.m6.m7.m8.m9.m10.m11.m12.m13.m14.m15.m16", for IPv6.</w:t>
      </w:r>
    </w:p>
    <w:p w14:paraId="2C80DE3B" w14:textId="77777777" w:rsidR="005B2FBC" w:rsidRDefault="005B2FBC" w:rsidP="005B2FBC">
      <w:pPr>
        <w:pStyle w:val="B1"/>
        <w:rPr>
          <w:lang w:eastAsia="zh-TW"/>
        </w:rPr>
      </w:pPr>
      <w:r w:rsidRPr="00C44D1B">
        <w:rPr>
          <w:rFonts w:ascii="Courier New" w:hAnsi="Courier New" w:cs="Courier New"/>
        </w:rPr>
        <w:t>&lt;</w:t>
      </w:r>
      <w:r>
        <w:rPr>
          <w:rFonts w:ascii="Courier New" w:hAnsi="Courier New" w:cs="Courier New"/>
        </w:rPr>
        <w:t>local_port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local UDP port</w:t>
      </w:r>
      <w:r w:rsidRPr="00C44D1B">
        <w:rPr>
          <w:lang w:eastAsia="zh-TW"/>
        </w:rPr>
        <w:t>.</w:t>
      </w:r>
    </w:p>
    <w:p w14:paraId="66DA3734" w14:textId="77777777" w:rsidR="005B2FBC" w:rsidRPr="00C44D1B" w:rsidRDefault="005B2FBC" w:rsidP="005B2FBC">
      <w:pPr>
        <w:pStyle w:val="B2"/>
        <w:ind w:left="568"/>
        <w:rPr>
          <w:lang w:val="en-US"/>
        </w:rPr>
      </w:pPr>
      <w:r w:rsidRPr="00C44D1B">
        <w:rPr>
          <w:rFonts w:ascii="Courier New" w:hAnsi="Courier New" w:cs="Courier New"/>
        </w:rPr>
        <w:t>&lt;</w:t>
      </w:r>
      <w:r>
        <w:rPr>
          <w:rFonts w:ascii="Courier New" w:hAnsi="Courier New" w:cs="Courier New"/>
        </w:rPr>
        <w:t>remote_port</w:t>
      </w:r>
      <w:r w:rsidRPr="00C44D1B">
        <w:rPr>
          <w:rFonts w:ascii="Courier New" w:hAnsi="Courier New" w:cs="Courier New"/>
        </w:rPr>
        <w:t>&gt;</w:t>
      </w:r>
      <w:r w:rsidRPr="00C44D1B">
        <w:t xml:space="preserve">: </w:t>
      </w:r>
      <w:r>
        <w:t>integer</w:t>
      </w:r>
      <w:r w:rsidRPr="00C44D1B">
        <w:t xml:space="preserve"> type</w:t>
      </w:r>
      <w:r>
        <w:t>, with value range from 0 to 65535 which indicates a remote UDP port</w:t>
      </w:r>
      <w:r w:rsidRPr="00C44D1B">
        <w:rPr>
          <w:lang w:eastAsia="zh-TW"/>
        </w:rPr>
        <w:t>.</w:t>
      </w:r>
    </w:p>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lastRenderedPageBreak/>
        <w:t>Optional.</w:t>
      </w:r>
    </w:p>
    <w:p w14:paraId="748F034C" w14:textId="77777777" w:rsidR="00AA760E" w:rsidRPr="00C44D1B" w:rsidRDefault="00593799" w:rsidP="00E26141">
      <w:pPr>
        <w:pStyle w:val="Heading2"/>
      </w:pPr>
      <w:bookmarkStart w:id="5601" w:name="_CR13_3"/>
      <w:bookmarkStart w:id="5602" w:name="_Toc20207756"/>
      <w:bookmarkStart w:id="5603" w:name="_Toc27579639"/>
      <w:bookmarkStart w:id="5604" w:name="_Toc36116219"/>
      <w:bookmarkStart w:id="5605" w:name="_Toc45215102"/>
      <w:bookmarkStart w:id="5606" w:name="_Toc51866872"/>
      <w:bookmarkStart w:id="5607" w:name="_Toc218776873"/>
      <w:bookmarkEnd w:id="5601"/>
      <w:r w:rsidRPr="00C44D1B">
        <w:t>13.3</w:t>
      </w:r>
      <w:r w:rsidRPr="00C44D1B">
        <w:tab/>
      </w:r>
      <w:r w:rsidR="00AA760E" w:rsidRPr="00C44D1B">
        <w:t>Informative examples</w:t>
      </w:r>
      <w:bookmarkEnd w:id="5602"/>
      <w:bookmarkEnd w:id="5603"/>
      <w:bookmarkEnd w:id="5604"/>
      <w:bookmarkEnd w:id="5605"/>
      <w:bookmarkEnd w:id="5606"/>
      <w:bookmarkEnd w:id="5607"/>
    </w:p>
    <w:p w14:paraId="2D7E6BD4" w14:textId="77777777" w:rsidR="00AA760E" w:rsidRPr="00C44D1B" w:rsidRDefault="00583EBC" w:rsidP="00AA760E">
      <w:bookmarkStart w:id="5608"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5609" w:name="_MCCTEMPBM_CRPT80112842___7"/>
      <w:bookmarkEnd w:id="5608"/>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5610" w:name="_MCCTEMPBM_CRPT80112843___7"/>
      <w:bookmarkEnd w:id="5609"/>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5611" w:name="_MCCTEMPBM_CRPT80112844___7"/>
      <w:bookmarkEnd w:id="5610"/>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5612" w:name="_MCCTEMPBM_CRPT80112845___7"/>
      <w:bookmarkEnd w:id="5611"/>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5613" w:name="_MCCTEMPBM_CRPT80112846___7"/>
      <w:bookmarkEnd w:id="5612"/>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5614" w:name="_MCCTEMPBM_CRPT80112847___7"/>
      <w:bookmarkEnd w:id="5613"/>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5615" w:name="_MCCTEMPBM_CRPT80112848___7"/>
      <w:bookmarkEnd w:id="5614"/>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5615"/>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5616"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5617" w:name="_MCCTEMPBM_CRPT80112850___7"/>
      <w:bookmarkEnd w:id="5616"/>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5617"/>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5618"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5619" w:name="_MCCTEMPBM_CRPT80112852___7"/>
      <w:bookmarkEnd w:id="5618"/>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5619"/>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5620" w:name="_MCCTEMPBM_CRPT80112853___7"/>
    </w:p>
    <w:p w14:paraId="513F0925" w14:textId="77777777" w:rsidR="008A1821" w:rsidRPr="00C44D1B" w:rsidRDefault="008A1821" w:rsidP="008A1821">
      <w:bookmarkStart w:id="5621" w:name="_MCCTEMPBM_CRPT80112854___7"/>
      <w:bookmarkEnd w:id="5620"/>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5622" w:name="_MCCTEMPBM_CRPT80112855___7"/>
      <w:bookmarkEnd w:id="5621"/>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5623" w:name="_MCCTEMPBM_CRPT80112856___7"/>
      <w:bookmarkEnd w:id="5622"/>
    </w:p>
    <w:p w14:paraId="55956908" w14:textId="4B3BE4C8" w:rsidR="008A1821" w:rsidRPr="00C44D1B" w:rsidRDefault="00EA13CE" w:rsidP="008A1821">
      <w:pPr>
        <w:pStyle w:val="PL"/>
        <w:rPr>
          <w:rFonts w:ascii="Times New Roman" w:hAnsi="Times New Roman"/>
        </w:rPr>
      </w:pPr>
      <w:bookmarkStart w:id="5624" w:name="_MCCTEMPBM_CRPT80112857___7"/>
      <w:bookmarkEnd w:id="5623"/>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5625" w:name="_MCCTEMPBM_CRPT80112858___7"/>
      <w:bookmarkEnd w:id="5624"/>
    </w:p>
    <w:p w14:paraId="5DBD9419" w14:textId="7D95B246" w:rsidR="008A1821" w:rsidRPr="00C44D1B" w:rsidRDefault="008A1821" w:rsidP="008A1821">
      <w:pPr>
        <w:pStyle w:val="PL"/>
        <w:rPr>
          <w:rFonts w:ascii="Times New Roman" w:hAnsi="Times New Roman"/>
        </w:rPr>
      </w:pPr>
      <w:bookmarkStart w:id="5626" w:name="_MCCTEMPBM_CRPT80112859___7"/>
      <w:bookmarkEnd w:id="5625"/>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5626"/>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5627"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27"/>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5628"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5628"/>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5629"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5629"/>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5630" w:name="_MCCTEMPBM_CRPT80112863___7"/>
    </w:p>
    <w:p w14:paraId="1233296A" w14:textId="77777777" w:rsidR="008A1821" w:rsidRPr="00C44D1B" w:rsidRDefault="008A1821" w:rsidP="008A1821">
      <w:pPr>
        <w:pStyle w:val="PL"/>
        <w:rPr>
          <w:rFonts w:ascii="Times New Roman" w:hAnsi="Times New Roman"/>
          <w:lang w:val="en-US"/>
        </w:rPr>
      </w:pPr>
      <w:bookmarkStart w:id="5631" w:name="_MCCTEMPBM_CRPT80112864___7"/>
      <w:bookmarkEnd w:id="5630"/>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5632" w:name="_MCCTEMPBM_CRPT80112865___7"/>
      <w:bookmarkEnd w:id="5631"/>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5633" w:name="_MCCTEMPBM_CRPT80112866___7"/>
      <w:bookmarkEnd w:id="5632"/>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5634" w:name="_MCCTEMPBM_CRPT80112867___7"/>
      <w:bookmarkEnd w:id="5633"/>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34"/>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5635" w:name="_MCCTEMPBM_CRPT80112868___7"/>
      <w:r w:rsidRPr="00C44D1B">
        <w:lastRenderedPageBreak/>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5636" w:name="_MCCTEMPBM_CRPT80112869___7"/>
      <w:bookmarkEnd w:id="5635"/>
    </w:p>
    <w:p w14:paraId="5D47592B" w14:textId="65BD2550" w:rsidR="00B36FAD" w:rsidRPr="00C44D1B" w:rsidRDefault="00EA13CE" w:rsidP="00B36FAD">
      <w:pPr>
        <w:pStyle w:val="PL"/>
        <w:rPr>
          <w:rFonts w:ascii="Times New Roman" w:hAnsi="Times New Roman"/>
        </w:rPr>
      </w:pPr>
      <w:bookmarkStart w:id="5637" w:name="_MCCTEMPBM_CRPT80112870___7"/>
      <w:bookmarkEnd w:id="5636"/>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5638" w:name="_MCCTEMPBM_CRPT80112871___7"/>
      <w:bookmarkEnd w:id="5637"/>
    </w:p>
    <w:p w14:paraId="228BD78B" w14:textId="2BDF68AB" w:rsidR="00B36FAD" w:rsidRPr="00C44D1B" w:rsidRDefault="00B36FAD" w:rsidP="00B36FAD">
      <w:pPr>
        <w:pStyle w:val="PL"/>
        <w:rPr>
          <w:rFonts w:ascii="Times New Roman" w:hAnsi="Times New Roman"/>
        </w:rPr>
      </w:pPr>
      <w:bookmarkStart w:id="5639" w:name="_MCCTEMPBM_CRPT80112872___7"/>
      <w:bookmarkEnd w:id="5638"/>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5640" w:name="_MCCTEMPBM_CRPT80112873___7"/>
      <w:bookmarkEnd w:id="5639"/>
    </w:p>
    <w:p w14:paraId="3C51DE2F" w14:textId="237883E9" w:rsidR="002A7868" w:rsidRPr="00C44D1B" w:rsidRDefault="00B36FAD" w:rsidP="002A7868">
      <w:pPr>
        <w:pStyle w:val="PL"/>
        <w:rPr>
          <w:rFonts w:ascii="Times New Roman" w:hAnsi="Times New Roman"/>
        </w:rPr>
      </w:pPr>
      <w:bookmarkStart w:id="5641" w:name="_MCCTEMPBM_CRPT80112874___7"/>
      <w:bookmarkEnd w:id="5640"/>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5642" w:name="_MCCTEMPBM_CRPT80112875___7"/>
      <w:bookmarkEnd w:id="5641"/>
    </w:p>
    <w:bookmarkEnd w:id="5642"/>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5643"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5643"/>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5644"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5644"/>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5645"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45"/>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5646"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5646"/>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5647"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5647"/>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5648"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5648"/>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5649"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5649"/>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5650"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5650"/>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5651"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5651"/>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5652"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5652"/>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5653" w:name="_MCCTEMPBM_CRPT80112886___7"/>
    </w:p>
    <w:p w14:paraId="5A20EF5C" w14:textId="77777777" w:rsidR="00B36FAD" w:rsidRPr="00C44D1B" w:rsidRDefault="00B36FAD" w:rsidP="00B36FAD">
      <w:pPr>
        <w:pStyle w:val="PL"/>
        <w:rPr>
          <w:rFonts w:ascii="Times New Roman" w:hAnsi="Times New Roman"/>
          <w:lang w:val="en-US"/>
        </w:rPr>
      </w:pPr>
      <w:bookmarkStart w:id="5654" w:name="_MCCTEMPBM_CRPT80112887___7"/>
      <w:bookmarkEnd w:id="5653"/>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5654"/>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5655"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5656" w:name="_MCCTEMPBM_CRPT80112889___7"/>
      <w:bookmarkEnd w:id="5655"/>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5657" w:name="_MCCTEMPBM_CRPT80112890___7"/>
      <w:bookmarkEnd w:id="5656"/>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5658" w:name="_MCCTEMPBM_CRPT80112891___7"/>
      <w:bookmarkEnd w:id="5657"/>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5659" w:name="_MCCTEMPBM_CRPT80112892___7"/>
      <w:bookmarkEnd w:id="5658"/>
    </w:p>
    <w:bookmarkEnd w:id="5659"/>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5660"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5661" w:name="_MCCTEMPBM_CRPT80112894___7"/>
      <w:bookmarkEnd w:id="5660"/>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5661"/>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5662" w:name="_MCCTEMPBM_CRPT80112895___7"/>
    </w:p>
    <w:p w14:paraId="052C2B35" w14:textId="1ADB6A31" w:rsidR="00B50BEA" w:rsidRPr="00C44D1B" w:rsidRDefault="00B50BEA" w:rsidP="00B50BEA">
      <w:pPr>
        <w:pStyle w:val="PL"/>
        <w:rPr>
          <w:rFonts w:ascii="Times New Roman" w:hAnsi="Times New Roman"/>
          <w:lang w:val="en-US"/>
        </w:rPr>
      </w:pPr>
      <w:bookmarkStart w:id="5663" w:name="_MCCTEMPBM_CRPT80112896___7"/>
      <w:bookmarkEnd w:id="5662"/>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663"/>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5664" w:name="_MCCTEMPBM_CRPT80112897___7"/>
    </w:p>
    <w:bookmarkEnd w:id="5664"/>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5665"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5666" w:name="_MCCTEMPBM_CRPT80112899___7"/>
      <w:bookmarkEnd w:id="5665"/>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lastRenderedPageBreak/>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5667" w:name="_MCCTEMPBM_CRPT80112900___7"/>
      <w:bookmarkEnd w:id="5666"/>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67"/>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5668"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5669" w:name="_MCCTEMPBM_CRPT80112902___7"/>
      <w:bookmarkEnd w:id="5668"/>
    </w:p>
    <w:p w14:paraId="7AB22646" w14:textId="0A25F377" w:rsidR="00B50BEA" w:rsidRPr="00C44D1B" w:rsidRDefault="00EA13CE" w:rsidP="00B50BEA">
      <w:pPr>
        <w:pStyle w:val="PL"/>
        <w:rPr>
          <w:rFonts w:ascii="Times New Roman" w:hAnsi="Times New Roman"/>
        </w:rPr>
      </w:pPr>
      <w:bookmarkStart w:id="5670" w:name="_MCCTEMPBM_CRPT80112903___7"/>
      <w:bookmarkEnd w:id="5669"/>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5671" w:name="_MCCTEMPBM_CRPT80112904___7"/>
      <w:bookmarkEnd w:id="5670"/>
    </w:p>
    <w:p w14:paraId="2520B7EA" w14:textId="7904CAD9" w:rsidR="00B50BEA" w:rsidRPr="00C44D1B" w:rsidRDefault="00B50BEA" w:rsidP="00B50BEA">
      <w:pPr>
        <w:pStyle w:val="PL"/>
        <w:rPr>
          <w:rFonts w:ascii="Times New Roman" w:hAnsi="Times New Roman"/>
        </w:rPr>
      </w:pPr>
      <w:bookmarkStart w:id="5672" w:name="_MCCTEMPBM_CRPT80112905___7"/>
      <w:bookmarkEnd w:id="5671"/>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5673" w:name="_MCCTEMPBM_CRPT80112906___7"/>
      <w:bookmarkEnd w:id="5672"/>
    </w:p>
    <w:p w14:paraId="6B255527" w14:textId="7FF23952" w:rsidR="00B50BEA" w:rsidRPr="00C44D1B" w:rsidRDefault="00B50BEA" w:rsidP="00B50BEA">
      <w:pPr>
        <w:pStyle w:val="PL"/>
        <w:rPr>
          <w:rFonts w:ascii="Times New Roman" w:hAnsi="Times New Roman"/>
        </w:rPr>
      </w:pPr>
      <w:bookmarkStart w:id="5674" w:name="_MCCTEMPBM_CRPT80112907___7"/>
      <w:bookmarkEnd w:id="5673"/>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5675" w:name="_MCCTEMPBM_CRPT80112908___7"/>
      <w:bookmarkEnd w:id="5674"/>
    </w:p>
    <w:bookmarkEnd w:id="5675"/>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5676"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5676"/>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5677"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5677"/>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5678"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78"/>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5679"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5679"/>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5680"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5680"/>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5681"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5681"/>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5682"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5683" w:name="_MCCTEMPBM_CRPT80112916___7"/>
      <w:bookmarkEnd w:id="5682"/>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5684" w:name="_MCCTEMPBM_CRPT80112917___7"/>
      <w:bookmarkEnd w:id="5683"/>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5684"/>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5685"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5686" w:name="_MCCTEMPBM_CRPT80112919___7"/>
      <w:bookmarkEnd w:id="5685"/>
    </w:p>
    <w:p w14:paraId="1D306595" w14:textId="250F3B05" w:rsidR="00B36FAD" w:rsidRPr="00C44D1B" w:rsidRDefault="00EA13CE" w:rsidP="00B36FAD">
      <w:pPr>
        <w:pStyle w:val="PL"/>
        <w:rPr>
          <w:rFonts w:ascii="Times New Roman" w:hAnsi="Times New Roman"/>
          <w:lang w:val="en-US"/>
        </w:rPr>
      </w:pPr>
      <w:bookmarkStart w:id="5687" w:name="_MCCTEMPBM_CRPT80112920___7"/>
      <w:bookmarkEnd w:id="5686"/>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5688" w:name="_MCCTEMPBM_CRPT80112921___7"/>
      <w:bookmarkEnd w:id="5687"/>
    </w:p>
    <w:p w14:paraId="2CBC89DC" w14:textId="43040B6F" w:rsidR="00B36FAD" w:rsidRPr="00C44D1B" w:rsidRDefault="00B36FAD" w:rsidP="00B36FAD">
      <w:pPr>
        <w:pStyle w:val="PL"/>
        <w:rPr>
          <w:rFonts w:ascii="Times New Roman" w:hAnsi="Times New Roman"/>
          <w:lang w:val="en-US"/>
        </w:rPr>
      </w:pPr>
      <w:bookmarkStart w:id="5689" w:name="_MCCTEMPBM_CRPT80112922___7"/>
      <w:bookmarkEnd w:id="5688"/>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5689"/>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5690"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5690"/>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5691"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5691"/>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5692"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5693" w:name="_MCCTEMPBM_CRPT80112926___7"/>
      <w:bookmarkEnd w:id="5692"/>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5693"/>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5694" w:name="_MCCTEMPBM_CRPT80112927___7"/>
    </w:p>
    <w:p w14:paraId="412C745C" w14:textId="6B36D2DA" w:rsidR="00B36FAD" w:rsidRPr="00C44D1B" w:rsidRDefault="00B36FAD" w:rsidP="00B36FAD">
      <w:pPr>
        <w:pStyle w:val="PL"/>
        <w:rPr>
          <w:rFonts w:ascii="Times New Roman" w:hAnsi="Times New Roman"/>
          <w:lang w:val="en-US"/>
        </w:rPr>
      </w:pPr>
      <w:bookmarkStart w:id="5695" w:name="_MCCTEMPBM_CRPT80112928___7"/>
      <w:bookmarkEnd w:id="5694"/>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5696" w:name="_MCCTEMPBM_CRPT80112929___7"/>
      <w:bookmarkEnd w:id="5695"/>
    </w:p>
    <w:bookmarkEnd w:id="5696"/>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5697"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5698" w:name="_MCCTEMPBM_CRPT80112931___7"/>
      <w:bookmarkEnd w:id="5697"/>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w:t>
      </w:r>
      <w:r w:rsidRPr="00C44D1B">
        <w:lastRenderedPageBreak/>
        <w:t xml:space="preserve">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5699" w:name="_MCCTEMPBM_CRPT80112932___7"/>
      <w:bookmarkEnd w:id="5698"/>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5700" w:name="_MCCTEMPBM_CRPT80112933___7"/>
      <w:bookmarkEnd w:id="5699"/>
    </w:p>
    <w:bookmarkEnd w:id="5700"/>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5701"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5702" w:name="_MCCTEMPBM_CRPT80112935___7"/>
      <w:bookmarkEnd w:id="5701"/>
      <w:r w:rsidRPr="00C44D1B">
        <w:rPr>
          <w:rFonts w:cs="Courier New"/>
          <w:lang w:val="en-US"/>
        </w:rPr>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702"/>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5703" w:name="_MCCTEMPBM_CRPT80112936___7"/>
    </w:p>
    <w:p w14:paraId="74914286" w14:textId="4602B92E" w:rsidR="00B36FAD" w:rsidRPr="00C44D1B" w:rsidRDefault="00B36FAD" w:rsidP="00B36FAD">
      <w:pPr>
        <w:pStyle w:val="PL"/>
        <w:rPr>
          <w:rFonts w:ascii="Times New Roman" w:hAnsi="Times New Roman"/>
          <w:lang w:val="en-US"/>
        </w:rPr>
      </w:pPr>
      <w:bookmarkStart w:id="5704" w:name="_MCCTEMPBM_CRPT80112937___7"/>
      <w:bookmarkEnd w:id="5703"/>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5704"/>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5705" w:name="_MCCTEMPBM_CRPT80112938___7"/>
    </w:p>
    <w:bookmarkEnd w:id="5705"/>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5706"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5707" w:name="_MCCTEMPBM_CRPT80112940___7"/>
      <w:bookmarkEnd w:id="5706"/>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707"/>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5708" w:name="_MCCTEMPBM_CRPT80112941___7"/>
    </w:p>
    <w:p w14:paraId="14DD1A0C" w14:textId="77777777" w:rsidR="00B36FAD" w:rsidRPr="00C44D1B" w:rsidRDefault="00B36FAD" w:rsidP="00B36FAD">
      <w:pPr>
        <w:pStyle w:val="PL"/>
        <w:rPr>
          <w:rFonts w:ascii="Times New Roman" w:hAnsi="Times New Roman"/>
          <w:lang w:val="en-US"/>
        </w:rPr>
      </w:pPr>
      <w:bookmarkStart w:id="5709" w:name="_MCCTEMPBM_CRPT80112942___7"/>
      <w:bookmarkEnd w:id="5708"/>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5710" w:name="_MCCTEMPBM_CRPT80112943___7"/>
      <w:bookmarkEnd w:id="5709"/>
    </w:p>
    <w:p w14:paraId="1CB1526A" w14:textId="77777777" w:rsidR="00B36FAD" w:rsidRPr="00C44D1B" w:rsidRDefault="00B36FAD" w:rsidP="00B36FAD">
      <w:pPr>
        <w:rPr>
          <w:lang w:val="en-US"/>
        </w:rPr>
      </w:pPr>
      <w:bookmarkStart w:id="5711" w:name="_MCCTEMPBM_CRPT80112944___7"/>
      <w:bookmarkEnd w:id="5710"/>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5712" w:name="_MCCTEMPBM_CRPT80112945___7"/>
      <w:bookmarkEnd w:id="5711"/>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5712"/>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5713"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5714" w:name="_MCCTEMPBM_CRPT80112947___7"/>
      <w:bookmarkEnd w:id="5713"/>
    </w:p>
    <w:p w14:paraId="0B18DEB9" w14:textId="5E90870B" w:rsidR="00B36FAD" w:rsidRPr="00C44D1B" w:rsidRDefault="00EA13CE" w:rsidP="00B36FAD">
      <w:pPr>
        <w:pStyle w:val="PL"/>
        <w:rPr>
          <w:rFonts w:ascii="Times New Roman" w:hAnsi="Times New Roman"/>
          <w:lang w:val="en-US"/>
        </w:rPr>
      </w:pPr>
      <w:bookmarkStart w:id="5715" w:name="_MCCTEMPBM_CRPT80112948___7"/>
      <w:bookmarkEnd w:id="5714"/>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5716" w:name="_MCCTEMPBM_CRPT80112949___7"/>
      <w:bookmarkEnd w:id="5715"/>
    </w:p>
    <w:p w14:paraId="2DE2EE65" w14:textId="19995C7F" w:rsidR="00B36FAD" w:rsidRPr="00C44D1B" w:rsidRDefault="00B36FAD" w:rsidP="00B36FAD">
      <w:pPr>
        <w:pStyle w:val="PL"/>
        <w:rPr>
          <w:rFonts w:ascii="Times New Roman" w:hAnsi="Times New Roman"/>
          <w:lang w:val="en-US"/>
        </w:rPr>
      </w:pPr>
      <w:bookmarkStart w:id="5717" w:name="_MCCTEMPBM_CRPT80112950___7"/>
      <w:bookmarkEnd w:id="5716"/>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5717"/>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5718"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5718"/>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5719"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5720" w:name="_MCCTEMPBM_CRPT80112953___7"/>
      <w:bookmarkEnd w:id="5719"/>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5721" w:name="_MCCTEMPBM_CRPT80112954___7"/>
      <w:bookmarkEnd w:id="5720"/>
    </w:p>
    <w:p w14:paraId="54AB5662" w14:textId="77777777" w:rsidR="00B36FAD" w:rsidRPr="00C44D1B" w:rsidRDefault="00B36FAD" w:rsidP="00B36FAD">
      <w:pPr>
        <w:pStyle w:val="PL"/>
        <w:rPr>
          <w:rFonts w:ascii="Times New Roman" w:hAnsi="Times New Roman"/>
          <w:lang w:val="en-US"/>
        </w:rPr>
      </w:pPr>
      <w:bookmarkStart w:id="5722" w:name="_MCCTEMPBM_CRPT80112955___7"/>
      <w:bookmarkEnd w:id="5721"/>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5723" w:name="_MCCTEMPBM_CRPT80112956___7"/>
      <w:bookmarkEnd w:id="5722"/>
    </w:p>
    <w:p w14:paraId="2C3CD9F3" w14:textId="1CB1C1CF" w:rsidR="00B36FAD" w:rsidRPr="00C44D1B" w:rsidRDefault="00B36FAD" w:rsidP="00B36FAD">
      <w:pPr>
        <w:pStyle w:val="PL"/>
        <w:rPr>
          <w:rFonts w:ascii="Times New Roman" w:hAnsi="Times New Roman"/>
          <w:lang w:val="en-US"/>
        </w:rPr>
      </w:pPr>
      <w:bookmarkStart w:id="5724" w:name="_MCCTEMPBM_CRPT80112957___7"/>
      <w:bookmarkEnd w:id="5723"/>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5725" w:name="_MCCTEMPBM_CRPT80112958___7"/>
      <w:bookmarkEnd w:id="5724"/>
    </w:p>
    <w:p w14:paraId="59EAF280" w14:textId="77777777" w:rsidR="00B36FAD" w:rsidRPr="00C44D1B" w:rsidRDefault="00B36FAD" w:rsidP="00B36FAD">
      <w:pPr>
        <w:rPr>
          <w:lang w:val="en-US"/>
        </w:rPr>
      </w:pPr>
      <w:bookmarkStart w:id="5726" w:name="_MCCTEMPBM_CRPT80112959___7"/>
      <w:bookmarkEnd w:id="5725"/>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5727" w:name="_MCCTEMPBM_CRPT80112960___7"/>
      <w:bookmarkEnd w:id="5726"/>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5728" w:name="_MCCTEMPBM_CRPT80112961___7"/>
      <w:bookmarkEnd w:id="5727"/>
    </w:p>
    <w:bookmarkEnd w:id="5728"/>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5729"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5730" w:name="_MCCTEMPBM_CRPT80112963___7"/>
      <w:bookmarkEnd w:id="5729"/>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730"/>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5731" w:name="_MCCTEMPBM_CRPT80112964___7"/>
    </w:p>
    <w:p w14:paraId="589B2D66" w14:textId="6DE5DAE7" w:rsidR="00B36FAD" w:rsidRPr="00C44D1B" w:rsidRDefault="00B36FAD" w:rsidP="00B36FAD">
      <w:pPr>
        <w:pStyle w:val="PL"/>
        <w:rPr>
          <w:rFonts w:ascii="Times New Roman" w:hAnsi="Times New Roman"/>
          <w:lang w:val="en-US"/>
        </w:rPr>
      </w:pPr>
      <w:bookmarkStart w:id="5732" w:name="_MCCTEMPBM_CRPT80112965___7"/>
      <w:bookmarkEnd w:id="5731"/>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5732"/>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5733" w:name="_MCCTEMPBM_CRPT80112966___7"/>
    </w:p>
    <w:p w14:paraId="07811C04" w14:textId="77777777" w:rsidR="00B36FAD" w:rsidRPr="00C44D1B" w:rsidRDefault="00B36FAD" w:rsidP="00B36FAD">
      <w:pPr>
        <w:pStyle w:val="PL"/>
        <w:rPr>
          <w:rFonts w:ascii="Times New Roman" w:hAnsi="Times New Roman"/>
          <w:lang w:val="en-US"/>
        </w:rPr>
      </w:pPr>
      <w:bookmarkStart w:id="5734" w:name="_MCCTEMPBM_CRPT80112967___7"/>
      <w:bookmarkEnd w:id="5733"/>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5735" w:name="_MCCTEMPBM_CRPT80112968___7"/>
      <w:bookmarkEnd w:id="5734"/>
    </w:p>
    <w:p w14:paraId="03DF028C" w14:textId="32B349E4" w:rsidR="00B36FAD" w:rsidRPr="00C44D1B" w:rsidRDefault="00B36FAD" w:rsidP="00B36FAD">
      <w:pPr>
        <w:pStyle w:val="PL"/>
        <w:rPr>
          <w:rFonts w:ascii="Times New Roman" w:hAnsi="Times New Roman"/>
          <w:lang w:val="en-US"/>
        </w:rPr>
      </w:pPr>
      <w:bookmarkStart w:id="5736" w:name="_MCCTEMPBM_CRPT80112969___7"/>
      <w:bookmarkEnd w:id="5735"/>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5736"/>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5737" w:name="_CR14"/>
      <w:bookmarkStart w:id="5738" w:name="_Toc20207757"/>
      <w:bookmarkStart w:id="5739" w:name="_Toc27579640"/>
      <w:bookmarkStart w:id="5740" w:name="_Toc36116220"/>
      <w:bookmarkStart w:id="5741" w:name="_Toc45215103"/>
      <w:bookmarkStart w:id="5742" w:name="_Toc51866873"/>
      <w:bookmarkStart w:id="5743" w:name="_Toc218776874"/>
      <w:bookmarkEnd w:id="5737"/>
      <w:r w:rsidRPr="00C44D1B">
        <w:lastRenderedPageBreak/>
        <w:t>14</w:t>
      </w:r>
      <w:r w:rsidRPr="00C44D1B">
        <w:tab/>
        <w:t>Commands for eMBMS configuration</w:t>
      </w:r>
      <w:bookmarkEnd w:id="5738"/>
      <w:bookmarkEnd w:id="5739"/>
      <w:bookmarkEnd w:id="5740"/>
      <w:bookmarkEnd w:id="5741"/>
      <w:bookmarkEnd w:id="5742"/>
      <w:bookmarkEnd w:id="5743"/>
    </w:p>
    <w:p w14:paraId="21FA08F8" w14:textId="77777777" w:rsidR="00D45F9E" w:rsidRPr="00C44D1B" w:rsidRDefault="00D45F9E" w:rsidP="00E26141">
      <w:pPr>
        <w:pStyle w:val="Heading2"/>
      </w:pPr>
      <w:bookmarkStart w:id="5744" w:name="_CR14_1"/>
      <w:bookmarkStart w:id="5745" w:name="_Toc20207758"/>
      <w:bookmarkStart w:id="5746" w:name="_Toc27579641"/>
      <w:bookmarkStart w:id="5747" w:name="_Toc36116221"/>
      <w:bookmarkStart w:id="5748" w:name="_Toc45215104"/>
      <w:bookmarkStart w:id="5749" w:name="_Toc51866874"/>
      <w:bookmarkStart w:id="5750" w:name="_Toc218776875"/>
      <w:bookmarkEnd w:id="5744"/>
      <w:r w:rsidRPr="00C44D1B">
        <w:t>14.1</w:t>
      </w:r>
      <w:r w:rsidRPr="00C44D1B">
        <w:tab/>
        <w:t>General</w:t>
      </w:r>
      <w:bookmarkEnd w:id="5745"/>
      <w:bookmarkEnd w:id="5746"/>
      <w:bookmarkEnd w:id="5747"/>
      <w:bookmarkEnd w:id="5748"/>
      <w:bookmarkEnd w:id="5749"/>
      <w:bookmarkEnd w:id="5750"/>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B726ED" w:rsidRDefault="00D45F9E" w:rsidP="00D45F9E">
      <w:pPr>
        <w:spacing w:after="0"/>
      </w:pPr>
      <w:bookmarkStart w:id="5751"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w:t>
      </w:r>
      <w:r w:rsidRPr="00B726ED">
        <w:t>command can be used to set the list of TMGIs from which the MT can receive eMBMS services.</w:t>
      </w:r>
    </w:p>
    <w:p w14:paraId="2C70AB64" w14:textId="77777777" w:rsidR="009D45F6" w:rsidRPr="00C44D1B" w:rsidRDefault="00D45F9E" w:rsidP="00E26141">
      <w:pPr>
        <w:pStyle w:val="Heading2"/>
      </w:pPr>
      <w:bookmarkStart w:id="5752" w:name="_CR14_2"/>
      <w:bookmarkStart w:id="5753" w:name="_Toc20207759"/>
      <w:bookmarkStart w:id="5754" w:name="_Toc27579642"/>
      <w:bookmarkStart w:id="5755" w:name="_Toc36116222"/>
      <w:bookmarkStart w:id="5756" w:name="_Toc45215105"/>
      <w:bookmarkStart w:id="5757" w:name="_Toc51866875"/>
      <w:bookmarkStart w:id="5758" w:name="_Toc218776876"/>
      <w:bookmarkEnd w:id="5751"/>
      <w:bookmarkEnd w:id="5752"/>
      <w:r w:rsidRPr="00C44D1B">
        <w:rPr>
          <w:szCs w:val="32"/>
        </w:rPr>
        <w:t>14.2</w:t>
      </w:r>
      <w:r w:rsidRPr="00C44D1B">
        <w:rPr>
          <w:szCs w:val="32"/>
        </w:rPr>
        <w:tab/>
      </w:r>
      <w:r w:rsidR="009D45F6" w:rsidRPr="00C44D1B">
        <w:t>Commands specific to eMBMS</w:t>
      </w:r>
      <w:bookmarkEnd w:id="5753"/>
      <w:bookmarkEnd w:id="5754"/>
      <w:bookmarkEnd w:id="5755"/>
      <w:bookmarkEnd w:id="5756"/>
      <w:bookmarkEnd w:id="5757"/>
      <w:bookmarkEnd w:id="5758"/>
    </w:p>
    <w:p w14:paraId="796BE2E2" w14:textId="77777777" w:rsidR="00D45F9E" w:rsidRPr="00C44D1B" w:rsidRDefault="009D45F6" w:rsidP="00E26141">
      <w:pPr>
        <w:pStyle w:val="Heading3"/>
        <w:rPr>
          <w:lang w:bidi="he-IL"/>
        </w:rPr>
      </w:pPr>
      <w:bookmarkStart w:id="5759" w:name="_CR14_2_1"/>
      <w:bookmarkStart w:id="5760" w:name="_Toc20207760"/>
      <w:bookmarkStart w:id="5761" w:name="_Toc27579643"/>
      <w:bookmarkStart w:id="5762" w:name="_Toc36116223"/>
      <w:bookmarkStart w:id="5763" w:name="_Toc45215106"/>
      <w:bookmarkStart w:id="5764" w:name="_Toc51866876"/>
      <w:bookmarkStart w:id="5765" w:name="_Toc218776877"/>
      <w:bookmarkEnd w:id="5759"/>
      <w:r w:rsidRPr="00C44D1B">
        <w:t>14.2.1</w:t>
      </w:r>
      <w:r w:rsidRPr="00C44D1B">
        <w:tab/>
      </w:r>
      <w:r w:rsidR="00D45F9E" w:rsidRPr="00C44D1B">
        <w:t>eMBMS configuration in MT +CEMBMSCFG</w:t>
      </w:r>
      <w:bookmarkEnd w:id="5760"/>
      <w:bookmarkEnd w:id="5761"/>
      <w:bookmarkEnd w:id="5762"/>
      <w:bookmarkEnd w:id="5763"/>
      <w:bookmarkEnd w:id="5764"/>
      <w:bookmarkEnd w:id="5765"/>
    </w:p>
    <w:p w14:paraId="3AEBE3D9" w14:textId="77777777" w:rsidR="00D45F9E" w:rsidRPr="00C44D1B" w:rsidRDefault="00D45F9E" w:rsidP="00D45F9E">
      <w:pPr>
        <w:pStyle w:val="TH"/>
      </w:pPr>
      <w:bookmarkStart w:id="5766" w:name="_CRTable14_2_11"/>
      <w:r w:rsidRPr="00C44D1B">
        <w:t>Table </w:t>
      </w:r>
      <w:bookmarkEnd w:id="5766"/>
      <w:r w:rsidRPr="00C44D1B">
        <w:t>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767"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768" w:name="_MCCTEMPBM_CRPT80112972___7" w:colFirst="0" w:colLast="0"/>
            <w:bookmarkEnd w:id="5767"/>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769" w:name="_MCCTEMPBM_CRPT80112973___7"/>
            <w:bookmarkEnd w:id="5768"/>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769"/>
          </w:p>
        </w:tc>
        <w:tc>
          <w:tcPr>
            <w:tcW w:w="4614" w:type="dxa"/>
          </w:tcPr>
          <w:p w14:paraId="11700911" w14:textId="77777777" w:rsidR="00D45F9E" w:rsidRPr="00C44D1B" w:rsidRDefault="00D45F9E" w:rsidP="00EB3DF5">
            <w:pPr>
              <w:spacing w:after="20"/>
              <w:rPr>
                <w:rFonts w:ascii="Courier New" w:hAnsi="Courier New"/>
              </w:rPr>
            </w:pPr>
            <w:bookmarkStart w:id="5770"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770"/>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771"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771"/>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772" w:name="_MCCTEMPBM_CRPT80112976___7"/>
      <w:r w:rsidRPr="00C44D1B">
        <w:rPr>
          <w:rFonts w:ascii="Courier New" w:hAnsi="Courier New"/>
        </w:rPr>
        <w:t>&lt;setup_cfg&gt;</w:t>
      </w:r>
      <w:r w:rsidRPr="00C44D1B">
        <w:t>: integer type; specifies if eMBMS support is to be enabled or disabled in the MT.</w:t>
      </w:r>
    </w:p>
    <w:bookmarkEnd w:id="5772"/>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lastRenderedPageBreak/>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773" w:name="_CR14_2_2"/>
      <w:bookmarkStart w:id="5774" w:name="_Toc20207761"/>
      <w:bookmarkStart w:id="5775" w:name="_Toc27579644"/>
      <w:bookmarkStart w:id="5776" w:name="_Toc36116224"/>
      <w:bookmarkStart w:id="5777" w:name="_Toc45215107"/>
      <w:bookmarkStart w:id="5778" w:name="_Toc51866877"/>
      <w:bookmarkStart w:id="5779" w:name="_Toc218776878"/>
      <w:bookmarkEnd w:id="5773"/>
      <w:r w:rsidRPr="00C44D1B">
        <w:t>14.</w:t>
      </w:r>
      <w:r w:rsidR="00BC7891" w:rsidRPr="00C44D1B">
        <w:t>2.2</w:t>
      </w:r>
      <w:r w:rsidRPr="00C44D1B">
        <w:tab/>
        <w:t>eMBMS status reporting in MT +CEMBMSR</w:t>
      </w:r>
      <w:bookmarkEnd w:id="5774"/>
      <w:bookmarkEnd w:id="5775"/>
      <w:bookmarkEnd w:id="5776"/>
      <w:bookmarkEnd w:id="5777"/>
      <w:bookmarkEnd w:id="5778"/>
      <w:bookmarkEnd w:id="5779"/>
    </w:p>
    <w:p w14:paraId="7155457E" w14:textId="77777777" w:rsidR="00D45F9E" w:rsidRPr="00C44D1B" w:rsidRDefault="00D45F9E" w:rsidP="00D45F9E">
      <w:pPr>
        <w:pStyle w:val="TH"/>
      </w:pPr>
      <w:bookmarkStart w:id="5780" w:name="_CRTable14_2_21"/>
      <w:r w:rsidRPr="00C44D1B">
        <w:t>Table </w:t>
      </w:r>
      <w:bookmarkEnd w:id="5780"/>
      <w:r w:rsidRPr="00C44D1B">
        <w:t>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781"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782" w:name="_MCCTEMPBM_CRPT80112978___7" w:colFirst="0" w:colLast="0"/>
            <w:bookmarkEnd w:id="5781"/>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783" w:name="_MCCTEMPBM_CRPT80112979___7"/>
            <w:bookmarkEnd w:id="5782"/>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783"/>
          </w:p>
        </w:tc>
        <w:tc>
          <w:tcPr>
            <w:tcW w:w="4614" w:type="dxa"/>
          </w:tcPr>
          <w:p w14:paraId="4565A852" w14:textId="77777777" w:rsidR="00D45F9E" w:rsidRPr="00C44D1B" w:rsidRDefault="00D45F9E" w:rsidP="00EB3DF5">
            <w:pPr>
              <w:spacing w:after="20"/>
              <w:rPr>
                <w:rFonts w:ascii="Courier New" w:hAnsi="Courier New"/>
              </w:rPr>
            </w:pPr>
            <w:bookmarkStart w:id="5784"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784"/>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785"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785"/>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786" w:name="_MCCTEMPBM_CRPT80112982___7"/>
      <w:r w:rsidRPr="00C44D1B">
        <w:rPr>
          <w:rFonts w:ascii="Courier New" w:hAnsi="Courier New"/>
        </w:rPr>
        <w:t>&lt;n&gt;</w:t>
      </w:r>
      <w:r w:rsidRPr="00C44D1B">
        <w:t>: integer type</w:t>
      </w:r>
    </w:p>
    <w:bookmarkEnd w:id="5786"/>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787"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788" w:name="_MCCTEMPBM_CRPT80112984___7"/>
      <w:bookmarkEnd w:id="5787"/>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788"/>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789"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789"/>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790" w:name="_CR14_2_3"/>
      <w:bookmarkStart w:id="5791" w:name="_Toc20207762"/>
      <w:bookmarkStart w:id="5792" w:name="_Toc27579645"/>
      <w:bookmarkStart w:id="5793" w:name="_Toc36116225"/>
      <w:bookmarkStart w:id="5794" w:name="_Toc45215108"/>
      <w:bookmarkStart w:id="5795" w:name="_Toc51866878"/>
      <w:bookmarkStart w:id="5796" w:name="_Toc218776879"/>
      <w:bookmarkEnd w:id="5790"/>
      <w:r w:rsidRPr="00C44D1B">
        <w:lastRenderedPageBreak/>
        <w:t>14.</w:t>
      </w:r>
      <w:r w:rsidR="00BC7891" w:rsidRPr="00C44D1B">
        <w:t>2.3</w:t>
      </w:r>
      <w:r w:rsidRPr="00C44D1B">
        <w:tab/>
        <w:t>eMBMS service configuration +CEMBMSSRV</w:t>
      </w:r>
      <w:bookmarkEnd w:id="5791"/>
      <w:bookmarkEnd w:id="5792"/>
      <w:bookmarkEnd w:id="5793"/>
      <w:bookmarkEnd w:id="5794"/>
      <w:bookmarkEnd w:id="5795"/>
      <w:bookmarkEnd w:id="5796"/>
    </w:p>
    <w:p w14:paraId="293EE039" w14:textId="77777777" w:rsidR="00D45F9E" w:rsidRPr="00C44D1B" w:rsidRDefault="00D45F9E" w:rsidP="00D45F9E">
      <w:pPr>
        <w:pStyle w:val="TH"/>
      </w:pPr>
      <w:bookmarkStart w:id="5797" w:name="_CRTable14_2_31"/>
      <w:r w:rsidRPr="00C44D1B">
        <w:t>Table </w:t>
      </w:r>
      <w:bookmarkEnd w:id="5797"/>
      <w:r w:rsidRPr="00C44D1B">
        <w:t>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798" w:name="_MCCTEMPBM_CRPT80112986___7"/>
            <w:bookmarkStart w:id="5799"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798"/>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800" w:name="_MCCTEMPBM_CRPT80112988___7" w:colFirst="0" w:colLast="0"/>
            <w:bookmarkEnd w:id="5799"/>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801" w:name="_MCCTEMPBM_CRPT80112989___7"/>
            <w:bookmarkEnd w:id="5800"/>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801"/>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802" w:name="_MCCTEMPBM_CRPT80112990___7"/>
            <w:bookmarkEnd w:id="5802"/>
          </w:p>
        </w:tc>
      </w:tr>
    </w:tbl>
    <w:p w14:paraId="5A47914E" w14:textId="77777777" w:rsidR="00D45F9E" w:rsidRPr="00C44D1B" w:rsidRDefault="00D45F9E" w:rsidP="00D45F9E"/>
    <w:p w14:paraId="069E3C33" w14:textId="77777777" w:rsidR="00D45F9E" w:rsidRPr="00C44D1B" w:rsidRDefault="00D45F9E" w:rsidP="00AA7A8C">
      <w:bookmarkStart w:id="5803"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803"/>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804"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805" w:name="_MCCTEMPBM_CRPT80112993___7"/>
      <w:bookmarkEnd w:id="5804"/>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806" w:name="_MCCTEMPBM_CRPT80112994___7"/>
      <w:bookmarkEnd w:id="5805"/>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807" w:name="_MCCTEMPBM_CRPT80112995___7"/>
      <w:bookmarkEnd w:id="5806"/>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808" w:name="_MCCTEMPBM_CRPT80112996___7"/>
      <w:bookmarkEnd w:id="5807"/>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809" w:name="_MCCTEMPBM_CRPT80112997___7"/>
      <w:bookmarkEnd w:id="5808"/>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lastRenderedPageBreak/>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810" w:name="_MCCTEMPBM_CRPT80112998___7"/>
      <w:bookmarkEnd w:id="5809"/>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810"/>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811" w:name="_CR14_2_4"/>
      <w:bookmarkStart w:id="5812" w:name="_Toc20207763"/>
      <w:bookmarkStart w:id="5813" w:name="_Toc27579646"/>
      <w:bookmarkStart w:id="5814" w:name="_Toc36116226"/>
      <w:bookmarkStart w:id="5815" w:name="_Toc45215109"/>
      <w:bookmarkStart w:id="5816" w:name="_Toc51866879"/>
      <w:bookmarkStart w:id="5817" w:name="_Toc218776880"/>
      <w:bookmarkEnd w:id="5811"/>
      <w:r w:rsidRPr="00C44D1B">
        <w:t>14.</w:t>
      </w:r>
      <w:r w:rsidR="00BC7891" w:rsidRPr="00C44D1B">
        <w:t>2.4</w:t>
      </w:r>
      <w:r w:rsidRPr="00C44D1B">
        <w:tab/>
        <w:t>Enter eMBMS data state +CEMBMSDATA</w:t>
      </w:r>
      <w:bookmarkEnd w:id="5812"/>
      <w:bookmarkEnd w:id="5813"/>
      <w:bookmarkEnd w:id="5814"/>
      <w:bookmarkEnd w:id="5815"/>
      <w:bookmarkEnd w:id="5816"/>
      <w:bookmarkEnd w:id="5817"/>
    </w:p>
    <w:p w14:paraId="451C633E" w14:textId="77777777" w:rsidR="00D45F9E" w:rsidRPr="00C44D1B" w:rsidRDefault="00D45F9E" w:rsidP="00D45F9E">
      <w:pPr>
        <w:pStyle w:val="TH"/>
      </w:pPr>
      <w:bookmarkStart w:id="5818" w:name="_CRTable14_2_41"/>
      <w:r w:rsidRPr="00C44D1B">
        <w:t>Table </w:t>
      </w:r>
      <w:bookmarkEnd w:id="5818"/>
      <w:r w:rsidRPr="00C44D1B">
        <w:t>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6B696F" w:rsidRDefault="00D45F9E" w:rsidP="00EB3DF5">
            <w:pPr>
              <w:spacing w:after="20"/>
              <w:rPr>
                <w:rFonts w:ascii="Courier New" w:hAnsi="Courier New"/>
                <w:lang w:val="sv-SE"/>
              </w:rPr>
            </w:pPr>
            <w:bookmarkStart w:id="5819" w:name="_MCCTEMPBM_CRPT80112999___7" w:colFirst="0" w:colLast="0"/>
            <w:r w:rsidRPr="006B696F">
              <w:rPr>
                <w:rFonts w:ascii="Courier New" w:hAnsi="Courier New" w:cs="Courier New"/>
                <w:lang w:val="sv-SE"/>
              </w:rPr>
              <w:t>+CEMBMSDATA=&lt;embms_session_id&gt;</w:t>
            </w:r>
            <w:r w:rsidR="007D7285" w:rsidRPr="006B696F">
              <w:rPr>
                <w:rFonts w:ascii="Courier New" w:hAnsi="Courier New" w:cs="Courier New"/>
                <w:lang w:val="sv-SE" w:eastAsia="zh-CN"/>
              </w:rPr>
              <w:t>[,</w:t>
            </w:r>
            <w:r w:rsidR="007D7285" w:rsidRPr="006B696F">
              <w:rPr>
                <w:rFonts w:ascii="Courier New" w:hAnsi="Courier New" w:cs="Courier New"/>
                <w:lang w:val="sv-SE"/>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820" w:name="_MCCTEMPBM_CRPT80113000___7" w:colFirst="0" w:colLast="0"/>
            <w:bookmarkEnd w:id="5819"/>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820"/>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821"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821"/>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822"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822"/>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823" w:name="_CR14_2_5"/>
      <w:bookmarkStart w:id="5824" w:name="_Toc20207764"/>
      <w:bookmarkStart w:id="5825" w:name="_Toc27579647"/>
      <w:bookmarkStart w:id="5826" w:name="_Toc36116227"/>
      <w:bookmarkStart w:id="5827" w:name="_Toc45215110"/>
      <w:bookmarkStart w:id="5828" w:name="_Toc51866880"/>
      <w:bookmarkStart w:id="5829" w:name="_Toc218776881"/>
      <w:bookmarkEnd w:id="5823"/>
      <w:r w:rsidRPr="00C44D1B">
        <w:t>14.</w:t>
      </w:r>
      <w:r w:rsidR="00BC7891" w:rsidRPr="00C44D1B">
        <w:t>2.5</w:t>
      </w:r>
      <w:r w:rsidRPr="00C44D1B">
        <w:tab/>
        <w:t>eMBMS counting procedure +CEMBMSCNT</w:t>
      </w:r>
      <w:bookmarkEnd w:id="5824"/>
      <w:bookmarkEnd w:id="5825"/>
      <w:bookmarkEnd w:id="5826"/>
      <w:bookmarkEnd w:id="5827"/>
      <w:bookmarkEnd w:id="5828"/>
      <w:bookmarkEnd w:id="5829"/>
    </w:p>
    <w:p w14:paraId="12DC5603" w14:textId="77777777" w:rsidR="00D45F9E" w:rsidRPr="00C44D1B" w:rsidRDefault="00D45F9E" w:rsidP="00D45F9E">
      <w:pPr>
        <w:pStyle w:val="TH"/>
      </w:pPr>
      <w:bookmarkStart w:id="5830" w:name="_CRTable14_2_51"/>
      <w:r w:rsidRPr="00C44D1B">
        <w:t>Table </w:t>
      </w:r>
      <w:bookmarkEnd w:id="5830"/>
      <w:r w:rsidRPr="00C44D1B">
        <w:t>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831"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832" w:name="_MCCTEMPBM_CRPT80113004___7" w:colFirst="0" w:colLast="0"/>
            <w:bookmarkEnd w:id="5831"/>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833" w:name="_MCCTEMPBM_CRPT80113005___7"/>
            <w:bookmarkEnd w:id="5832"/>
            <w:r w:rsidRPr="00C44D1B">
              <w:rPr>
                <w:rFonts w:ascii="Courier New" w:hAnsi="Courier New" w:cs="Courier New"/>
              </w:rPr>
              <w:t>CEMBMSCNT=</w:t>
            </w:r>
            <w:r w:rsidRPr="00C44D1B">
              <w:rPr>
                <w:rFonts w:ascii="Courier New" w:hAnsi="Courier New" w:cs="Courier New"/>
                <w:lang w:val="fr-FR"/>
              </w:rPr>
              <w:t>?</w:t>
            </w:r>
            <w:bookmarkEnd w:id="5833"/>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lastRenderedPageBreak/>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834"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835" w:name="_MCCTEMPBM_CRPT80113007___5"/>
      <w:bookmarkEnd w:id="5834"/>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835"/>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836"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836"/>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837" w:name="_CR14_2_6"/>
      <w:bookmarkStart w:id="5838" w:name="_Toc20207765"/>
      <w:bookmarkStart w:id="5839" w:name="_Toc27579648"/>
      <w:bookmarkStart w:id="5840" w:name="_Toc36116228"/>
      <w:bookmarkStart w:id="5841" w:name="_Toc45215111"/>
      <w:bookmarkStart w:id="5842" w:name="_Toc51866881"/>
      <w:bookmarkStart w:id="5843" w:name="_Toc218776882"/>
      <w:bookmarkEnd w:id="5837"/>
      <w:r w:rsidRPr="00C44D1B">
        <w:t>14.2.6</w:t>
      </w:r>
      <w:r w:rsidRPr="00C44D1B">
        <w:tab/>
        <w:t>eMBMS Service Area Identities +CEMBMSSAI</w:t>
      </w:r>
      <w:bookmarkEnd w:id="5838"/>
      <w:bookmarkEnd w:id="5839"/>
      <w:bookmarkEnd w:id="5840"/>
      <w:bookmarkEnd w:id="5841"/>
      <w:bookmarkEnd w:id="5842"/>
      <w:bookmarkEnd w:id="5843"/>
    </w:p>
    <w:p w14:paraId="2E76A985" w14:textId="77777777" w:rsidR="00FB3F65" w:rsidRPr="00C44D1B" w:rsidRDefault="00FB3F65" w:rsidP="00FB3F65">
      <w:pPr>
        <w:pStyle w:val="TH"/>
      </w:pPr>
      <w:bookmarkStart w:id="5844" w:name="_CRTable14_2_61"/>
      <w:r w:rsidRPr="00C44D1B">
        <w:t>Table </w:t>
      </w:r>
      <w:bookmarkEnd w:id="5844"/>
      <w:r w:rsidRPr="00C44D1B">
        <w:t>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845"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6B696F"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846" w:name="_MCCTEMPBM_CRPT80113010___7"/>
            <w:bookmarkEnd w:id="5845"/>
            <w:r w:rsidRPr="00C44D1B">
              <w:rPr>
                <w:rFonts w:ascii="Courier New" w:hAnsi="Courier New" w:cs="Courier New"/>
              </w:rPr>
              <w:t>+CEMBMSSAI</w:t>
            </w:r>
            <w:r w:rsidRPr="00C44D1B">
              <w:rPr>
                <w:rFonts w:ascii="Courier New" w:hAnsi="Courier New" w:cs="Courier New"/>
                <w:lang w:val="fr-FR"/>
              </w:rPr>
              <w:t>?</w:t>
            </w:r>
            <w:bookmarkEnd w:id="5846"/>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847"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847"/>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848"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848"/>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849" w:name="_MCCTEMPBM_CRPT80113013___7"/>
      <w:r w:rsidRPr="00C44D1B">
        <w:rPr>
          <w:rFonts w:ascii="Courier New" w:hAnsi="Courier New" w:cs="Courier New"/>
          <w:color w:val="000000"/>
        </w:rPr>
        <w:lastRenderedPageBreak/>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850" w:name="_MCCTEMPBM_CRPT80113014___7"/>
      <w:bookmarkEnd w:id="5849"/>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851" w:name="_MCCTEMPBM_CRPT80113015___7"/>
      <w:bookmarkEnd w:id="5850"/>
      <w:r w:rsidRPr="00C44D1B">
        <w:rPr>
          <w:rFonts w:ascii="Courier New" w:hAnsi="Courier New"/>
        </w:rPr>
        <w:t>&lt;embms_priority_flag&gt;</w:t>
      </w:r>
      <w:r w:rsidRPr="00C44D1B">
        <w:t>: integer type; indicates the priority of eMBMS reception over unicast reception.</w:t>
      </w:r>
    </w:p>
    <w:bookmarkEnd w:id="5851"/>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852"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852"/>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853" w:name="_CR15"/>
      <w:bookmarkStart w:id="5854" w:name="_Toc20207766"/>
      <w:bookmarkStart w:id="5855" w:name="_Toc27579649"/>
      <w:bookmarkStart w:id="5856" w:name="_Toc36116229"/>
      <w:bookmarkStart w:id="5857" w:name="_Toc45215112"/>
      <w:bookmarkStart w:id="5858" w:name="_Toc51866882"/>
      <w:bookmarkStart w:id="5859" w:name="_Toc218776883"/>
      <w:bookmarkEnd w:id="5853"/>
      <w:r w:rsidRPr="00C44D1B">
        <w:t>15</w:t>
      </w:r>
      <w:r w:rsidRPr="00C44D1B">
        <w:tab/>
        <w:t>Commands for UE test function</w:t>
      </w:r>
      <w:r w:rsidR="001B734A" w:rsidRPr="00C44D1B">
        <w:t>s</w:t>
      </w:r>
      <w:bookmarkEnd w:id="5854"/>
      <w:bookmarkEnd w:id="5855"/>
      <w:bookmarkEnd w:id="5856"/>
      <w:bookmarkEnd w:id="5857"/>
      <w:bookmarkEnd w:id="5858"/>
      <w:bookmarkEnd w:id="5859"/>
    </w:p>
    <w:p w14:paraId="7920072F" w14:textId="77777777" w:rsidR="00B50BEA" w:rsidRPr="00C44D1B" w:rsidRDefault="00B50BEA" w:rsidP="00E26141">
      <w:pPr>
        <w:pStyle w:val="Heading2"/>
      </w:pPr>
      <w:bookmarkStart w:id="5860" w:name="_CR15_1"/>
      <w:bookmarkStart w:id="5861" w:name="_Toc20207767"/>
      <w:bookmarkStart w:id="5862" w:name="_Toc27579650"/>
      <w:bookmarkStart w:id="5863" w:name="_Toc36116230"/>
      <w:bookmarkStart w:id="5864" w:name="_Toc45215113"/>
      <w:bookmarkStart w:id="5865" w:name="_Toc51866883"/>
      <w:bookmarkStart w:id="5866" w:name="_Toc218776884"/>
      <w:bookmarkEnd w:id="5860"/>
      <w:r w:rsidRPr="00C44D1B">
        <w:t>15.1</w:t>
      </w:r>
      <w:r w:rsidRPr="00C44D1B">
        <w:tab/>
        <w:t>General</w:t>
      </w:r>
      <w:bookmarkEnd w:id="5861"/>
      <w:bookmarkEnd w:id="5862"/>
      <w:bookmarkEnd w:id="5863"/>
      <w:bookmarkEnd w:id="5864"/>
      <w:bookmarkEnd w:id="5865"/>
      <w:bookmarkEnd w:id="5866"/>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867"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868" w:name="_CR15_2"/>
      <w:bookmarkStart w:id="5869" w:name="_Toc20207768"/>
      <w:bookmarkStart w:id="5870" w:name="_Toc27579651"/>
      <w:bookmarkStart w:id="5871" w:name="_Toc36116231"/>
      <w:bookmarkStart w:id="5872" w:name="_Toc45215114"/>
      <w:bookmarkStart w:id="5873" w:name="_Toc51866884"/>
      <w:bookmarkStart w:id="5874" w:name="_Toc218776885"/>
      <w:bookmarkEnd w:id="5867"/>
      <w:bookmarkEnd w:id="5868"/>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869"/>
      <w:bookmarkEnd w:id="5870"/>
      <w:bookmarkEnd w:id="5871"/>
      <w:bookmarkEnd w:id="5872"/>
      <w:bookmarkEnd w:id="5873"/>
      <w:bookmarkEnd w:id="5874"/>
    </w:p>
    <w:p w14:paraId="76E78A1E" w14:textId="77777777" w:rsidR="00B50BEA" w:rsidRPr="00C44D1B" w:rsidRDefault="00B50BEA" w:rsidP="00B50BEA">
      <w:pPr>
        <w:pStyle w:val="TH"/>
      </w:pPr>
      <w:bookmarkStart w:id="5875" w:name="_CRTable15_21"/>
      <w:r w:rsidRPr="00C44D1B">
        <w:t>Table </w:t>
      </w:r>
      <w:bookmarkEnd w:id="5875"/>
      <w:r w:rsidRPr="00C44D1B">
        <w:t>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876"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877" w:name="_MCCTEMPBM_CRPT80113019___7" w:colFirst="0" w:colLast="0"/>
            <w:bookmarkEnd w:id="5876"/>
            <w:r w:rsidRPr="00C44D1B">
              <w:rPr>
                <w:rFonts w:ascii="Courier New" w:hAnsi="Courier New"/>
              </w:rPr>
              <w:lastRenderedPageBreak/>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878" w:name="_MCCTEMPBM_CRPT80113020___7"/>
            <w:bookmarkEnd w:id="5877"/>
            <w:r w:rsidRPr="00C44D1B">
              <w:rPr>
                <w:rFonts w:ascii="Courier New" w:hAnsi="Courier New"/>
              </w:rPr>
              <w:t>+CATM=?</w:t>
            </w:r>
            <w:bookmarkEnd w:id="5878"/>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879"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879"/>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880"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80"/>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881"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882" w:name="_MCCTEMPBM_CRPT80113024___2"/>
      <w:bookmarkEnd w:id="5881"/>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883" w:name="_MCCTEMPBM_CRPT80113025___7"/>
      <w:bookmarkEnd w:id="5882"/>
      <w:r w:rsidRPr="00C44D1B">
        <w:rPr>
          <w:rFonts w:ascii="Courier New" w:hAnsi="Courier New"/>
        </w:rPr>
        <w:t>&lt;test_loop_mode&gt;</w:t>
      </w:r>
      <w:r w:rsidRPr="00C44D1B">
        <w:t>: integer type. Indicates the UE test loop mode.</w:t>
      </w:r>
    </w:p>
    <w:p w14:paraId="1EB90CB0" w14:textId="77777777" w:rsidR="00ED6F0C" w:rsidRPr="006B696F" w:rsidRDefault="00ED6F0C" w:rsidP="00ED6F0C">
      <w:pPr>
        <w:pStyle w:val="B2"/>
        <w:ind w:left="567" w:firstLine="0"/>
        <w:rPr>
          <w:lang w:val="fr-FR"/>
        </w:rPr>
      </w:pPr>
      <w:bookmarkStart w:id="5884" w:name="_MCCTEMPBM_CRPT80113026___2"/>
      <w:bookmarkEnd w:id="5883"/>
      <w:r w:rsidRPr="006B696F">
        <w:rPr>
          <w:u w:val="single"/>
          <w:lang w:val="fr-FR"/>
        </w:rPr>
        <w:t>1</w:t>
      </w:r>
      <w:r w:rsidRPr="006B696F">
        <w:rPr>
          <w:lang w:val="fr-FR"/>
        </w:rPr>
        <w:tab/>
        <w:t>UE test loop mode E</w:t>
      </w:r>
    </w:p>
    <w:bookmarkEnd w:id="5884"/>
    <w:p w14:paraId="3C287DCD" w14:textId="77777777" w:rsidR="00B50BEA" w:rsidRPr="006B696F" w:rsidRDefault="00B50BEA" w:rsidP="00B50BEA">
      <w:pPr>
        <w:rPr>
          <w:lang w:val="fr-FR"/>
        </w:rPr>
      </w:pPr>
      <w:r w:rsidRPr="006B696F">
        <w:rPr>
          <w:b/>
          <w:lang w:val="fr-FR"/>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885" w:name="_CR15_3"/>
      <w:bookmarkStart w:id="5886" w:name="_Toc20207769"/>
      <w:bookmarkStart w:id="5887" w:name="_Toc27579652"/>
      <w:bookmarkStart w:id="5888" w:name="_Toc36116232"/>
      <w:bookmarkStart w:id="5889" w:name="_Toc45215115"/>
      <w:bookmarkStart w:id="5890" w:name="_Toc51866885"/>
      <w:bookmarkStart w:id="5891" w:name="_Toc218776886"/>
      <w:bookmarkEnd w:id="5885"/>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886"/>
      <w:bookmarkEnd w:id="5887"/>
      <w:bookmarkEnd w:id="5888"/>
      <w:bookmarkEnd w:id="5889"/>
      <w:bookmarkEnd w:id="5890"/>
      <w:bookmarkEnd w:id="5891"/>
    </w:p>
    <w:p w14:paraId="5F9C5FAD" w14:textId="77777777" w:rsidR="00B50BEA" w:rsidRPr="00C44D1B" w:rsidRDefault="00B50BEA" w:rsidP="00B50BEA">
      <w:pPr>
        <w:pStyle w:val="TH"/>
      </w:pPr>
      <w:bookmarkStart w:id="5892" w:name="_CRTable15_31"/>
      <w:r w:rsidRPr="00C44D1B">
        <w:t>Table </w:t>
      </w:r>
      <w:bookmarkEnd w:id="5892"/>
      <w:r w:rsidRPr="00C44D1B">
        <w:t>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893"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894" w:name="_MCCTEMPBM_CRPT80113028___7" w:colFirst="0" w:colLast="0"/>
            <w:bookmarkEnd w:id="5893"/>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895" w:name="_MCCTEMPBM_CRPT80113029___7"/>
            <w:bookmarkEnd w:id="5894"/>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895"/>
          </w:p>
        </w:tc>
        <w:tc>
          <w:tcPr>
            <w:tcW w:w="3749" w:type="dxa"/>
          </w:tcPr>
          <w:p w14:paraId="1E6B3CA5" w14:textId="703438BF" w:rsidR="00B50BEA" w:rsidRPr="00C44D1B" w:rsidRDefault="00B50BEA" w:rsidP="000A7DD2">
            <w:pPr>
              <w:spacing w:after="20"/>
              <w:rPr>
                <w:rFonts w:ascii="Courier New" w:hAnsi="Courier New" w:cs="Courier New"/>
              </w:rPr>
            </w:pPr>
            <w:bookmarkStart w:id="5896"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896"/>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897"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lastRenderedPageBreak/>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897"/>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898"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899" w:name="_MCCTEMPBM_CRPT80113033___2"/>
      <w:bookmarkEnd w:id="5898"/>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900" w:name="_MCCTEMPBM_CRPT80113034___7"/>
      <w:bookmarkEnd w:id="5899"/>
      <w:r w:rsidRPr="00C44D1B">
        <w:rPr>
          <w:rFonts w:ascii="Courier New" w:hAnsi="Courier New" w:cs="Courier New"/>
        </w:rPr>
        <w:t>&lt;direction&gt;</w:t>
      </w:r>
      <w:r w:rsidRPr="00C44D1B">
        <w:t>: integer type. Indicates the direction of communication under test.</w:t>
      </w:r>
    </w:p>
    <w:bookmarkEnd w:id="5900"/>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901"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901"/>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902"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902"/>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903" w:name="_CR15_4"/>
      <w:bookmarkStart w:id="5904" w:name="_Toc20207770"/>
      <w:bookmarkStart w:id="5905" w:name="_Toc27579653"/>
      <w:bookmarkStart w:id="5906" w:name="_Toc36116233"/>
      <w:bookmarkStart w:id="5907" w:name="_Toc45215116"/>
      <w:bookmarkStart w:id="5908" w:name="_Toc51866886"/>
      <w:bookmarkStart w:id="5909" w:name="_Toc218776887"/>
      <w:bookmarkEnd w:id="5903"/>
      <w:r w:rsidRPr="00C44D1B">
        <w:lastRenderedPageBreak/>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904"/>
      <w:bookmarkEnd w:id="5905"/>
      <w:bookmarkEnd w:id="5906"/>
      <w:bookmarkEnd w:id="5907"/>
      <w:bookmarkEnd w:id="5908"/>
      <w:bookmarkEnd w:id="5909"/>
    </w:p>
    <w:p w14:paraId="46C7BF9A" w14:textId="77777777" w:rsidR="00B50BEA" w:rsidRPr="00C44D1B" w:rsidRDefault="00B50BEA" w:rsidP="00B50BEA">
      <w:pPr>
        <w:pStyle w:val="TH"/>
      </w:pPr>
      <w:bookmarkStart w:id="5910" w:name="_CRTable15_41"/>
      <w:r w:rsidRPr="00C44D1B">
        <w:t>Table </w:t>
      </w:r>
      <w:bookmarkEnd w:id="5910"/>
      <w:r w:rsidRPr="00C44D1B">
        <w:t>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911"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912" w:name="_MCCTEMPBM_CRPT80113038___7" w:colFirst="0" w:colLast="0"/>
            <w:bookmarkEnd w:id="5911"/>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912"/>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913"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13"/>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914" w:name="_MCCTEMPBM_CRPT80113040___7"/>
      <w:r w:rsidRPr="00C44D1B">
        <w:rPr>
          <w:rFonts w:ascii="Courier New" w:hAnsi="Courier New" w:cs="Courier New"/>
        </w:rPr>
        <w:t>&lt;type1&gt;</w:t>
      </w:r>
      <w:r w:rsidRPr="00C44D1B">
        <w:t>: integer type. Indicates the type of V2X communication.</w:t>
      </w:r>
    </w:p>
    <w:bookmarkEnd w:id="5914"/>
    <w:p w14:paraId="1EC71979" w14:textId="77777777" w:rsidR="008F2FE7" w:rsidRPr="006B696F" w:rsidRDefault="00B50BEA" w:rsidP="008F2FE7">
      <w:pPr>
        <w:pStyle w:val="B2"/>
        <w:rPr>
          <w:lang w:val="sv-SE"/>
        </w:rPr>
      </w:pPr>
      <w:r w:rsidRPr="006B696F">
        <w:rPr>
          <w:lang w:val="sv-SE"/>
        </w:rPr>
        <w:t>1</w:t>
      </w:r>
      <w:r w:rsidRPr="006B696F">
        <w:rPr>
          <w:lang w:val="sv-SE"/>
        </w:rPr>
        <w:tab/>
      </w:r>
      <w:r w:rsidR="008F2FE7" w:rsidRPr="006B696F">
        <w:rPr>
          <w:lang w:val="sv-SE"/>
        </w:rPr>
        <w:t xml:space="preserve">E-UTRA </w:t>
      </w:r>
      <w:r w:rsidRPr="006B696F">
        <w:rPr>
          <w:lang w:val="sv-SE"/>
        </w:rPr>
        <w:t>PSCCH</w:t>
      </w:r>
      <w:r w:rsidR="00ED6F0C" w:rsidRPr="006B696F">
        <w:rPr>
          <w:lang w:val="sv-SE"/>
        </w:rPr>
        <w:t xml:space="preserve"> transport blocks</w:t>
      </w:r>
    </w:p>
    <w:p w14:paraId="798CEE31" w14:textId="5728F752" w:rsidR="00B50BEA" w:rsidRPr="006B696F" w:rsidRDefault="008F2FE7" w:rsidP="008F2FE7">
      <w:pPr>
        <w:pStyle w:val="B2"/>
        <w:rPr>
          <w:lang w:val="sv-SE"/>
        </w:rPr>
      </w:pPr>
      <w:r w:rsidRPr="006B696F">
        <w:rPr>
          <w:lang w:val="sv-SE"/>
        </w:rPr>
        <w:t>2</w:t>
      </w:r>
      <w:r w:rsidRPr="006B696F">
        <w:rPr>
          <w:lang w:val="sv-SE"/>
        </w:rPr>
        <w:tab/>
        <w:t>NR PSCCH transport blocks</w:t>
      </w:r>
    </w:p>
    <w:p w14:paraId="2E9AB594" w14:textId="77777777" w:rsidR="00B50BEA" w:rsidRPr="00C44D1B" w:rsidRDefault="00B50BEA" w:rsidP="00B50BEA">
      <w:pPr>
        <w:pStyle w:val="B1"/>
      </w:pPr>
      <w:bookmarkStart w:id="5915" w:name="_MCCTEMPBM_CRPT80113041___7"/>
      <w:r w:rsidRPr="00C44D1B">
        <w:rPr>
          <w:rFonts w:ascii="Courier New" w:hAnsi="Courier New" w:cs="Courier New"/>
        </w:rPr>
        <w:t>&lt;type2&gt;</w:t>
      </w:r>
      <w:r w:rsidRPr="00C44D1B">
        <w:t>: integer type. Indicates the type of V2X communication.</w:t>
      </w:r>
    </w:p>
    <w:bookmarkEnd w:id="5915"/>
    <w:p w14:paraId="593673D7" w14:textId="77777777" w:rsidR="00E9335C" w:rsidRPr="006B696F" w:rsidRDefault="00B50BEA"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STCH</w:t>
      </w:r>
      <w:r w:rsidR="00ED6F0C" w:rsidRPr="006B696F">
        <w:rPr>
          <w:lang w:val="sv-SE"/>
        </w:rPr>
        <w:t xml:space="preserve"> PDCP SDU</w:t>
      </w:r>
      <w:r w:rsidRPr="006B696F">
        <w:rPr>
          <w:lang w:val="sv-SE"/>
        </w:rPr>
        <w:t xml:space="preserve"> packet</w:t>
      </w:r>
      <w:r w:rsidR="00ED6F0C" w:rsidRPr="006B696F">
        <w:rPr>
          <w:lang w:val="sv-SE"/>
        </w:rPr>
        <w:t>s</w:t>
      </w:r>
    </w:p>
    <w:p w14:paraId="0034B846" w14:textId="1906EF80" w:rsidR="00B50BEA" w:rsidRPr="006B696F" w:rsidRDefault="00E9335C" w:rsidP="00E9335C">
      <w:pPr>
        <w:pStyle w:val="B2"/>
        <w:rPr>
          <w:lang w:val="sv-SE"/>
        </w:rPr>
      </w:pPr>
      <w:r w:rsidRPr="006B696F">
        <w:rPr>
          <w:lang w:val="sv-SE"/>
        </w:rPr>
        <w:t>2</w:t>
      </w:r>
      <w:r w:rsidRPr="006B696F">
        <w:rPr>
          <w:lang w:val="sv-SE"/>
        </w:rPr>
        <w:tab/>
        <w:t>NR STCH SDAP SDU packets</w:t>
      </w:r>
    </w:p>
    <w:p w14:paraId="018E102D" w14:textId="77777777" w:rsidR="001E53C0" w:rsidRPr="00C44D1B" w:rsidRDefault="001E53C0" w:rsidP="001E53C0">
      <w:pPr>
        <w:pStyle w:val="B1"/>
      </w:pPr>
      <w:bookmarkStart w:id="5916" w:name="_MCCTEMPBM_CRPT80113042___7"/>
      <w:r w:rsidRPr="006B696F">
        <w:rPr>
          <w:rFonts w:ascii="Courier New" w:hAnsi="Courier New" w:cs="Courier New"/>
          <w:lang w:val="sv-SE"/>
        </w:rPr>
        <w:t>&lt;type3&gt;</w:t>
      </w:r>
      <w:r w:rsidRPr="006B696F">
        <w:rPr>
          <w:lang w:val="sv-SE"/>
        </w:rPr>
        <w:t xml:space="preserve">: integer type. </w:t>
      </w:r>
      <w:r w:rsidRPr="00C44D1B">
        <w:t>Indicates the type of V2X communication.</w:t>
      </w:r>
    </w:p>
    <w:bookmarkEnd w:id="5916"/>
    <w:p w14:paraId="73E5D393" w14:textId="77777777" w:rsidR="00E9335C" w:rsidRPr="006B696F" w:rsidRDefault="001E53C0"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PSSCH transport blocks</w:t>
      </w:r>
    </w:p>
    <w:p w14:paraId="420F5169" w14:textId="52F2B0A0" w:rsidR="001E53C0" w:rsidRPr="006B696F" w:rsidRDefault="00E9335C" w:rsidP="00E9335C">
      <w:pPr>
        <w:pStyle w:val="B2"/>
        <w:rPr>
          <w:lang w:val="sv-SE"/>
        </w:rPr>
      </w:pPr>
      <w:r w:rsidRPr="006B696F">
        <w:rPr>
          <w:lang w:val="sv-SE"/>
        </w:rPr>
        <w:t>2</w:t>
      </w:r>
      <w:r w:rsidRPr="006B696F">
        <w:rPr>
          <w:lang w:val="sv-SE"/>
        </w:rPr>
        <w:tab/>
        <w:t>NR PSSCH transport blocks</w:t>
      </w:r>
    </w:p>
    <w:p w14:paraId="60B300CC" w14:textId="77777777" w:rsidR="00B50BEA" w:rsidRPr="00C44D1B" w:rsidRDefault="00B50BEA" w:rsidP="00B50BEA">
      <w:pPr>
        <w:pStyle w:val="B1"/>
      </w:pPr>
      <w:bookmarkStart w:id="5917" w:name="_MCCTEMPBM_CRPT80113043___7"/>
      <w:r w:rsidRPr="00C44D1B">
        <w:rPr>
          <w:rFonts w:ascii="Courier New" w:hAnsi="Courier New" w:cs="Courier New"/>
        </w:rPr>
        <w:t>&lt;format&gt;</w:t>
      </w:r>
      <w:r w:rsidRPr="00C44D1B">
        <w:t>: integer type. Indicates the format of the requested packet counter.</w:t>
      </w:r>
    </w:p>
    <w:bookmarkEnd w:id="5917"/>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918"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lastRenderedPageBreak/>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918"/>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919" w:name="_CR15_5"/>
      <w:bookmarkStart w:id="5920" w:name="_Toc20207771"/>
      <w:bookmarkStart w:id="5921" w:name="_Toc27579654"/>
      <w:bookmarkStart w:id="5922" w:name="_Toc36116234"/>
      <w:bookmarkStart w:id="5923" w:name="_Toc45215117"/>
      <w:bookmarkStart w:id="5924" w:name="_Toc51866887"/>
      <w:bookmarkStart w:id="5925" w:name="_Toc218776888"/>
      <w:bookmarkEnd w:id="5919"/>
      <w:r w:rsidRPr="00C44D1B">
        <w:t>15.5</w:t>
      </w:r>
      <w:r w:rsidRPr="00C44D1B">
        <w:tab/>
        <w:t>UTC time reset +CUTCR</w:t>
      </w:r>
      <w:bookmarkEnd w:id="5920"/>
      <w:bookmarkEnd w:id="5921"/>
      <w:bookmarkEnd w:id="5922"/>
      <w:bookmarkEnd w:id="5923"/>
      <w:bookmarkEnd w:id="5924"/>
      <w:bookmarkEnd w:id="5925"/>
    </w:p>
    <w:p w14:paraId="23F68C35" w14:textId="77777777" w:rsidR="001B734A" w:rsidRPr="00C44D1B" w:rsidRDefault="001B734A" w:rsidP="001B734A">
      <w:pPr>
        <w:pStyle w:val="TH"/>
      </w:pPr>
      <w:bookmarkStart w:id="5926" w:name="_CRTable15_51"/>
      <w:r w:rsidRPr="00C44D1B">
        <w:t>Table </w:t>
      </w:r>
      <w:bookmarkEnd w:id="5926"/>
      <w:r w:rsidRPr="00C44D1B">
        <w:t>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927"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928" w:name="_MCCTEMPBM_CRPT80113046___7" w:colFirst="0" w:colLast="0"/>
            <w:bookmarkEnd w:id="5927"/>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928"/>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929"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29"/>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930" w:name="_CR15_6"/>
      <w:bookmarkStart w:id="5931" w:name="_Toc20207772"/>
      <w:bookmarkStart w:id="5932" w:name="_Toc27579655"/>
      <w:bookmarkStart w:id="5933" w:name="_Toc36116235"/>
      <w:bookmarkStart w:id="5934" w:name="_Toc45215118"/>
      <w:bookmarkStart w:id="5935" w:name="_Toc51866888"/>
      <w:bookmarkStart w:id="5936" w:name="_Toc218776889"/>
      <w:bookmarkEnd w:id="5930"/>
      <w:r w:rsidRPr="00C44D1B">
        <w:t>15.6</w:t>
      </w:r>
      <w:r w:rsidRPr="00C44D1B">
        <w:tab/>
        <w:t>Channel busy ratio request +CCBRREQ</w:t>
      </w:r>
      <w:bookmarkEnd w:id="5931"/>
      <w:bookmarkEnd w:id="5932"/>
      <w:bookmarkEnd w:id="5933"/>
      <w:bookmarkEnd w:id="5934"/>
      <w:bookmarkEnd w:id="5935"/>
      <w:bookmarkEnd w:id="5936"/>
    </w:p>
    <w:p w14:paraId="6A81C9CC" w14:textId="77777777" w:rsidR="00A22ADF" w:rsidRPr="00C44D1B" w:rsidRDefault="00A22ADF" w:rsidP="00A22ADF">
      <w:pPr>
        <w:pStyle w:val="TH"/>
        <w:rPr>
          <w:lang w:val="fr-FR"/>
        </w:rPr>
      </w:pPr>
      <w:bookmarkStart w:id="5937" w:name="_CRTable15_61"/>
      <w:r w:rsidRPr="00C44D1B">
        <w:rPr>
          <w:lang w:val="fr-FR"/>
        </w:rPr>
        <w:t>Table </w:t>
      </w:r>
      <w:bookmarkEnd w:id="5937"/>
      <w:r w:rsidRPr="00C44D1B">
        <w:rPr>
          <w:lang w:val="fr-FR"/>
        </w:rPr>
        <w:t>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938" w:name="_MCCTEMPBM_CRPT80113048___7"/>
            <w:bookmarkStart w:id="5939"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938"/>
          </w:p>
        </w:tc>
        <w:tc>
          <w:tcPr>
            <w:tcW w:w="4820" w:type="dxa"/>
          </w:tcPr>
          <w:p w14:paraId="21453AAA" w14:textId="77777777" w:rsidR="00E22655" w:rsidRPr="00C44D1B" w:rsidRDefault="00E22655" w:rsidP="00E22655">
            <w:pPr>
              <w:spacing w:after="20"/>
            </w:pPr>
            <w:bookmarkStart w:id="5940"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941" w:name="_MCCTEMPBM_CRPT80113050___7"/>
            <w:bookmarkEnd w:id="5940"/>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942" w:name="_MCCTEMPBM_CRPT80113051___7"/>
            <w:bookmarkEnd w:id="5941"/>
            <w:r w:rsidRPr="00C44D1B">
              <w:t xml:space="preserve">when </w:t>
            </w:r>
            <w:r w:rsidRPr="00C44D1B">
              <w:rPr>
                <w:rFonts w:ascii="Courier New" w:hAnsi="Courier New" w:cs="Courier New"/>
              </w:rPr>
              <w:t>&lt;pc5_type&gt;</w:t>
            </w:r>
            <w:r w:rsidRPr="00C44D1B">
              <w:t>=1 and command successful:</w:t>
            </w:r>
          </w:p>
          <w:bookmarkEnd w:id="5942"/>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943" w:name="_MCCTEMPBM_CRPT80113053___7" w:colFirst="0" w:colLast="0"/>
            <w:bookmarkEnd w:id="5939"/>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943"/>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944"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44"/>
    <w:p w14:paraId="58D8DDF2" w14:textId="77777777" w:rsidR="00A22ADF" w:rsidRPr="00C44D1B" w:rsidRDefault="00A22ADF" w:rsidP="00A22ADF">
      <w:r w:rsidRPr="00C44D1B">
        <w:rPr>
          <w:b/>
        </w:rPr>
        <w:lastRenderedPageBreak/>
        <w:t>Defined values</w:t>
      </w:r>
    </w:p>
    <w:p w14:paraId="37E3857D" w14:textId="77777777" w:rsidR="00E22655" w:rsidRPr="00C44D1B" w:rsidRDefault="00E22655" w:rsidP="00E22655">
      <w:pPr>
        <w:pStyle w:val="B1"/>
      </w:pPr>
      <w:bookmarkStart w:id="5945"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6B696F" w:rsidRDefault="00E22655" w:rsidP="00E22655">
      <w:pPr>
        <w:pStyle w:val="B2"/>
        <w:ind w:left="567" w:firstLine="0"/>
        <w:rPr>
          <w:lang w:val="sv-SE"/>
        </w:rPr>
      </w:pPr>
      <w:bookmarkStart w:id="5946" w:name="_MCCTEMPBM_CRPT80113056___2"/>
      <w:bookmarkEnd w:id="5945"/>
      <w:r w:rsidRPr="006B696F">
        <w:rPr>
          <w:lang w:val="sv-SE"/>
        </w:rPr>
        <w:t>0</w:t>
      </w:r>
      <w:r w:rsidRPr="006B696F">
        <w:rPr>
          <w:lang w:val="sv-SE"/>
        </w:rPr>
        <w:tab/>
        <w:t>E-UTRA PC5</w:t>
      </w:r>
    </w:p>
    <w:p w14:paraId="3782A4F6" w14:textId="77777777" w:rsidR="00E22655" w:rsidRPr="006B696F" w:rsidRDefault="00E22655" w:rsidP="00E22655">
      <w:pPr>
        <w:pStyle w:val="B2"/>
        <w:ind w:left="567" w:firstLine="0"/>
        <w:rPr>
          <w:lang w:val="sv-SE"/>
        </w:rPr>
      </w:pPr>
      <w:r w:rsidRPr="006B696F">
        <w:rPr>
          <w:lang w:val="sv-SE"/>
        </w:rPr>
        <w:t>1</w:t>
      </w:r>
      <w:r w:rsidRPr="006B696F">
        <w:rPr>
          <w:lang w:val="sv-SE"/>
        </w:rPr>
        <w:tab/>
        <w:t>NR PC5</w:t>
      </w:r>
    </w:p>
    <w:p w14:paraId="12C75FCA" w14:textId="23DDF582" w:rsidR="00A22ADF" w:rsidRPr="00C44D1B" w:rsidRDefault="00A22ADF" w:rsidP="00A22ADF">
      <w:pPr>
        <w:pStyle w:val="B1"/>
      </w:pPr>
      <w:bookmarkStart w:id="5947" w:name="_MCCTEMPBM_CRPT80113057___7"/>
      <w:bookmarkEnd w:id="5946"/>
      <w:r w:rsidRPr="006B696F">
        <w:rPr>
          <w:rFonts w:ascii="Courier New" w:hAnsi="Courier New" w:cs="Courier New"/>
          <w:lang w:val="sv-SE"/>
        </w:rPr>
        <w:t>&lt;cbr-pssch&gt;</w:t>
      </w:r>
      <w:r w:rsidRPr="006B696F">
        <w:rPr>
          <w:lang w:val="sv-SE"/>
        </w:rPr>
        <w:t xml:space="preserve">: integer type. </w:t>
      </w:r>
      <w:r w:rsidRPr="00C44D1B">
        <w:t xml:space="preserve">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947"/>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948" w:name="_CR15_7"/>
      <w:bookmarkStart w:id="5949" w:name="_Toc20207773"/>
      <w:bookmarkStart w:id="5950" w:name="_Toc27579656"/>
      <w:bookmarkStart w:id="5951" w:name="_Toc36116236"/>
      <w:bookmarkStart w:id="5952" w:name="_Toc45215119"/>
      <w:bookmarkStart w:id="5953" w:name="_Toc51866889"/>
      <w:bookmarkStart w:id="5954" w:name="_Toc218776890"/>
      <w:bookmarkEnd w:id="5948"/>
      <w:r w:rsidRPr="00C44D1B">
        <w:t>15.7</w:t>
      </w:r>
      <w:r w:rsidRPr="00C44D1B">
        <w:tab/>
        <w:t>V2X data transmission over PC5 +CV2XDTS</w:t>
      </w:r>
      <w:bookmarkEnd w:id="5949"/>
      <w:bookmarkEnd w:id="5950"/>
      <w:bookmarkEnd w:id="5951"/>
      <w:bookmarkEnd w:id="5952"/>
      <w:bookmarkEnd w:id="5953"/>
      <w:bookmarkEnd w:id="5954"/>
    </w:p>
    <w:p w14:paraId="3A738362" w14:textId="77777777" w:rsidR="00A22ADF" w:rsidRPr="00C44D1B" w:rsidRDefault="00A22ADF" w:rsidP="00A22ADF">
      <w:pPr>
        <w:pStyle w:val="TH"/>
      </w:pPr>
      <w:bookmarkStart w:id="5955" w:name="_CRTable15_71"/>
      <w:r w:rsidRPr="00C44D1B">
        <w:t>Table </w:t>
      </w:r>
      <w:bookmarkEnd w:id="5955"/>
      <w:r w:rsidRPr="00C44D1B">
        <w:t>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956"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957" w:name="_MCCTEMPBM_CRPT80113059___7" w:colFirst="0" w:colLast="0"/>
            <w:bookmarkEnd w:id="5956"/>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958" w:name="_MCCTEMPBM_CRPT80113060___7"/>
            <w:bookmarkEnd w:id="5957"/>
            <w:r w:rsidRPr="00C44D1B">
              <w:rPr>
                <w:rFonts w:ascii="Courier New" w:hAnsi="Courier New" w:cs="Courier New"/>
              </w:rPr>
              <w:t>+CV2XDTS=?</w:t>
            </w:r>
            <w:bookmarkEnd w:id="5958"/>
          </w:p>
        </w:tc>
        <w:tc>
          <w:tcPr>
            <w:tcW w:w="4820" w:type="dxa"/>
          </w:tcPr>
          <w:p w14:paraId="7BB075F8" w14:textId="043A74D4" w:rsidR="00A22ADF" w:rsidRPr="00C44D1B" w:rsidRDefault="00C224EA" w:rsidP="0082495A">
            <w:pPr>
              <w:spacing w:after="20"/>
              <w:rPr>
                <w:rFonts w:ascii="Courier New" w:hAnsi="Courier New" w:cs="Courier New"/>
              </w:rPr>
            </w:pPr>
            <w:bookmarkStart w:id="5959"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959"/>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960"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960"/>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961"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962" w:name="_MCCTEMPBM_CRPT80113064___2"/>
      <w:bookmarkEnd w:id="5961"/>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963" w:name="_MCCTEMPBM_CRPT80113065___7"/>
      <w:bookmarkEnd w:id="5962"/>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963"/>
    <w:p w14:paraId="590FD48C" w14:textId="77777777" w:rsidR="00A22ADF" w:rsidRPr="00C44D1B" w:rsidRDefault="00A22ADF" w:rsidP="00A22ADF">
      <w:pPr>
        <w:pStyle w:val="NO"/>
      </w:pPr>
      <w:r w:rsidRPr="00C44D1B">
        <w:lastRenderedPageBreak/>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964"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886B77" w:rsidRDefault="00C224EA" w:rsidP="00886B77">
      <w:pPr>
        <w:pStyle w:val="B2"/>
      </w:pPr>
      <w:bookmarkStart w:id="5965" w:name="_MCCTEMPBM_CRPT80113067___2"/>
      <w:bookmarkEnd w:id="5964"/>
      <w:r w:rsidRPr="00886B77">
        <w:t>0</w:t>
      </w:r>
      <w:r w:rsidRPr="00886B77">
        <w:tab/>
        <w:t>E-UTRA PC5</w:t>
      </w:r>
    </w:p>
    <w:p w14:paraId="44C6878F" w14:textId="77777777" w:rsidR="00C224EA" w:rsidRPr="00886B77" w:rsidRDefault="00C224EA" w:rsidP="00886B77">
      <w:pPr>
        <w:pStyle w:val="B2"/>
      </w:pPr>
      <w:r w:rsidRPr="00886B77">
        <w:t>1</w:t>
      </w:r>
      <w:r w:rsidRPr="00886B77">
        <w:tab/>
        <w:t>NR PC5</w:t>
      </w:r>
    </w:p>
    <w:bookmarkEnd w:id="5965"/>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966" w:name="_CR15_8"/>
      <w:bookmarkStart w:id="5967" w:name="_Toc20207774"/>
      <w:bookmarkStart w:id="5968" w:name="_Toc27579657"/>
      <w:bookmarkStart w:id="5969" w:name="_Toc36116237"/>
      <w:bookmarkStart w:id="5970" w:name="_Toc45215120"/>
      <w:bookmarkStart w:id="5971" w:name="_Toc51866890"/>
      <w:bookmarkStart w:id="5972" w:name="_Toc218776891"/>
      <w:bookmarkEnd w:id="5966"/>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967"/>
      <w:bookmarkEnd w:id="5968"/>
      <w:bookmarkEnd w:id="5969"/>
      <w:bookmarkEnd w:id="5970"/>
      <w:bookmarkEnd w:id="5971"/>
      <w:bookmarkEnd w:id="5972"/>
    </w:p>
    <w:p w14:paraId="71E5B051" w14:textId="77777777" w:rsidR="00D32457" w:rsidRPr="00C44D1B" w:rsidRDefault="00D32457" w:rsidP="00D32457">
      <w:pPr>
        <w:pStyle w:val="TH"/>
        <w:rPr>
          <w:lang w:val="fr-FR"/>
        </w:rPr>
      </w:pPr>
      <w:bookmarkStart w:id="5973" w:name="_CRTable15_81"/>
      <w:r w:rsidRPr="00C44D1B">
        <w:rPr>
          <w:lang w:val="fr-FR"/>
        </w:rPr>
        <w:t>Table </w:t>
      </w:r>
      <w:bookmarkEnd w:id="5973"/>
      <w:r w:rsidRPr="00C44D1B">
        <w:rPr>
          <w:lang w:val="fr-FR"/>
        </w:rPr>
        <w:t>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974"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975" w:name="_MCCTEMPBM_CRPT80113069___7"/>
            <w:bookmarkEnd w:id="5974"/>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975"/>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976"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976"/>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977"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w:t>
      </w:r>
      <w:r w:rsidRPr="00B726ED">
        <w:t xml:space="preserve">UE </w:t>
      </w:r>
      <w:r w:rsidRPr="00B726ED">
        <w:rPr>
          <w:rFonts w:hint="eastAsia"/>
        </w:rPr>
        <w:t>shall</w:t>
      </w:r>
      <w:r w:rsidRPr="00B726ED">
        <w:t xml:space="preserve"> send the UEAssistanceInformation message to </w:t>
      </w:r>
      <w:r w:rsidRPr="00B726ED">
        <w:rPr>
          <w:rFonts w:hint="eastAsia"/>
        </w:rPr>
        <w:t>request</w:t>
      </w:r>
      <w:r w:rsidRPr="00B726ED">
        <w:t xml:space="preserve"> UL </w:t>
      </w:r>
      <w:r w:rsidRPr="00B726ED">
        <w:rPr>
          <w:rFonts w:hint="eastAsia"/>
        </w:rPr>
        <w:t>SPS grant</w:t>
      </w:r>
      <w:r w:rsidRPr="00B726ED">
        <w:t xml:space="preserve"> </w:t>
      </w:r>
      <w:r w:rsidRPr="00B726ED">
        <w:rPr>
          <w:rFonts w:hint="eastAsia"/>
        </w:rPr>
        <w:t xml:space="preserve">for </w:t>
      </w:r>
      <w:r w:rsidRPr="00B726ED">
        <w:t>V2X communication over LTE-Uu</w:t>
      </w:r>
      <w:r w:rsidRPr="00B726ED">
        <w:rPr>
          <w:rFonts w:hint="eastAsia"/>
        </w:rPr>
        <w:t xml:space="preserve"> from eNB</w:t>
      </w:r>
      <w:r w:rsidRPr="00B726ED">
        <w:t>. W</w:t>
      </w:r>
      <w:r w:rsidRPr="00B726ED">
        <w:rPr>
          <w:rFonts w:hint="eastAsia"/>
        </w:rPr>
        <w:t>hen</w:t>
      </w:r>
      <w:r w:rsidRPr="00B726ED">
        <w:t xml:space="preserve"> </w:t>
      </w:r>
      <w:r w:rsidRPr="00B726ED">
        <w:rPr>
          <w:rFonts w:ascii="Courier New" w:hAnsi="Courier New" w:cs="Courier New"/>
        </w:rPr>
        <w:t>&lt;interface&gt;=</w:t>
      </w:r>
      <w:r w:rsidRPr="00B726ED">
        <w:t xml:space="preserve">1, the UE </w:t>
      </w:r>
      <w:r w:rsidRPr="00B726ED">
        <w:rPr>
          <w:rFonts w:hint="eastAsia"/>
        </w:rPr>
        <w:t>shall</w:t>
      </w:r>
      <w:r w:rsidRPr="00B726ED">
        <w:t xml:space="preserve"> send the UEAssistanceInformation message to </w:t>
      </w:r>
      <w:r w:rsidRPr="00B726ED">
        <w:rPr>
          <w:rFonts w:hint="eastAsia"/>
        </w:rPr>
        <w:t>request</w:t>
      </w:r>
      <w:r w:rsidRPr="00B726ED">
        <w:t xml:space="preserve"> SL </w:t>
      </w:r>
      <w:r w:rsidRPr="00B726ED">
        <w:rPr>
          <w:rFonts w:hint="eastAsia"/>
        </w:rPr>
        <w:t>SPS grant</w:t>
      </w:r>
      <w:r w:rsidRPr="00B726ED">
        <w:t xml:space="preserve"> </w:t>
      </w:r>
      <w:r w:rsidRPr="00B726ED">
        <w:rPr>
          <w:rFonts w:hint="eastAsia"/>
        </w:rPr>
        <w:t xml:space="preserve">for </w:t>
      </w:r>
      <w:r w:rsidRPr="00B726ED">
        <w:t xml:space="preserve">V2X communication over </w:t>
      </w:r>
      <w:r w:rsidR="00C224EA" w:rsidRPr="00B726ED">
        <w:t xml:space="preserve">E-UTRA </w:t>
      </w:r>
      <w:r w:rsidRPr="00B726ED">
        <w:rPr>
          <w:rFonts w:hint="eastAsia"/>
        </w:rPr>
        <w:t>PC5 from eN</w:t>
      </w:r>
      <w:r w:rsidRPr="00C44D1B">
        <w:rPr>
          <w:rFonts w:hint="eastAsia"/>
          <w:noProof/>
          <w:lang w:eastAsia="zh-CN"/>
        </w:rPr>
        <w:t>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77"/>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978"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978"/>
    <w:p w14:paraId="737B931F" w14:textId="77777777" w:rsidR="00D32457" w:rsidRPr="00B82BE2" w:rsidRDefault="00D32457" w:rsidP="00B82BE2">
      <w:pPr>
        <w:pStyle w:val="B2"/>
      </w:pPr>
      <w:r w:rsidRPr="00B82BE2">
        <w:t>0</w:t>
      </w:r>
      <w:r w:rsidRPr="00B82BE2">
        <w:tab/>
      </w:r>
      <w:r w:rsidRPr="00B82BE2">
        <w:rPr>
          <w:rFonts w:hint="eastAsia"/>
        </w:rPr>
        <w:t>request</w:t>
      </w:r>
      <w:r w:rsidRPr="00B82BE2">
        <w:t xml:space="preserve"> UL </w:t>
      </w:r>
      <w:r w:rsidRPr="00B82BE2">
        <w:rPr>
          <w:rFonts w:hint="eastAsia"/>
        </w:rPr>
        <w:t xml:space="preserve">SPS grant for </w:t>
      </w:r>
      <w:r w:rsidRPr="00B82BE2">
        <w:t xml:space="preserve">V2X communication over LTE-Uu </w:t>
      </w:r>
      <w:r w:rsidRPr="00B82BE2">
        <w:rPr>
          <w:rFonts w:hint="eastAsia"/>
        </w:rPr>
        <w:t>from eNB</w:t>
      </w:r>
    </w:p>
    <w:p w14:paraId="2CE04168" w14:textId="77777777" w:rsidR="00C224EA" w:rsidRPr="00B82BE2" w:rsidRDefault="00D32457" w:rsidP="00B82BE2">
      <w:pPr>
        <w:pStyle w:val="B2"/>
      </w:pPr>
      <w:r w:rsidRPr="00B82BE2">
        <w:t>1</w:t>
      </w:r>
      <w:r w:rsidRPr="00B82BE2">
        <w:tab/>
      </w:r>
      <w:r w:rsidRPr="00B82BE2">
        <w:rPr>
          <w:rFonts w:hint="eastAsia"/>
        </w:rPr>
        <w:t>request</w:t>
      </w:r>
      <w:r w:rsidRPr="00B82BE2">
        <w:t xml:space="preserve"> SL </w:t>
      </w:r>
      <w:r w:rsidRPr="00B82BE2">
        <w:rPr>
          <w:rFonts w:hint="eastAsia"/>
        </w:rPr>
        <w:t>SPS grant</w:t>
      </w:r>
      <w:r w:rsidRPr="00B82BE2">
        <w:t xml:space="preserve"> </w:t>
      </w:r>
      <w:r w:rsidRPr="00B82BE2">
        <w:rPr>
          <w:rFonts w:hint="eastAsia"/>
        </w:rPr>
        <w:t xml:space="preserve">for </w:t>
      </w:r>
      <w:r w:rsidRPr="00B82BE2">
        <w:t xml:space="preserve">V2X communication over </w:t>
      </w:r>
      <w:r w:rsidR="00C224EA" w:rsidRPr="00B82BE2">
        <w:t xml:space="preserve">E-UTRA </w:t>
      </w:r>
      <w:r w:rsidRPr="00B82BE2">
        <w:rPr>
          <w:rFonts w:hint="eastAsia"/>
        </w:rPr>
        <w:t>PC5 from eNB</w:t>
      </w:r>
    </w:p>
    <w:p w14:paraId="323A0EF2" w14:textId="77777777" w:rsidR="00C224EA" w:rsidRPr="00B82BE2" w:rsidRDefault="00C224EA" w:rsidP="00B82BE2">
      <w:pPr>
        <w:pStyle w:val="B2"/>
      </w:pPr>
      <w:r w:rsidRPr="00B82BE2">
        <w:t>2</w:t>
      </w:r>
      <w:r w:rsidRPr="00B82BE2">
        <w:tab/>
      </w:r>
      <w:r w:rsidRPr="00B82BE2">
        <w:rPr>
          <w:rFonts w:hint="eastAsia"/>
        </w:rPr>
        <w:t>request</w:t>
      </w:r>
      <w:r w:rsidRPr="00B82BE2">
        <w:t xml:space="preserve"> UL </w:t>
      </w:r>
      <w:r w:rsidRPr="00B82BE2">
        <w:rPr>
          <w:rFonts w:hint="eastAsia"/>
        </w:rPr>
        <w:t xml:space="preserve">SPS grant for </w:t>
      </w:r>
      <w:r w:rsidRPr="00B82BE2">
        <w:t xml:space="preserve">V2X communication over NR-Uu </w:t>
      </w:r>
      <w:r w:rsidRPr="00B82BE2">
        <w:rPr>
          <w:rFonts w:hint="eastAsia"/>
        </w:rPr>
        <w:t xml:space="preserve">from </w:t>
      </w:r>
      <w:r w:rsidRPr="00B82BE2">
        <w:t>g</w:t>
      </w:r>
      <w:r w:rsidRPr="00B82BE2">
        <w:rPr>
          <w:rFonts w:hint="eastAsia"/>
        </w:rPr>
        <w:t>NB</w:t>
      </w:r>
    </w:p>
    <w:p w14:paraId="66C7F935" w14:textId="785C1D6C" w:rsidR="00D32457" w:rsidRPr="00B82BE2" w:rsidRDefault="00C224EA" w:rsidP="00B82BE2">
      <w:pPr>
        <w:pStyle w:val="B2"/>
      </w:pPr>
      <w:r w:rsidRPr="00B82BE2">
        <w:t>3</w:t>
      </w:r>
      <w:r w:rsidRPr="00B82BE2">
        <w:tab/>
      </w:r>
      <w:r w:rsidRPr="00B82BE2">
        <w:rPr>
          <w:rFonts w:hint="eastAsia"/>
        </w:rPr>
        <w:t>request</w:t>
      </w:r>
      <w:r w:rsidRPr="00B82BE2">
        <w:t xml:space="preserve"> SL </w:t>
      </w:r>
      <w:r w:rsidRPr="00B82BE2">
        <w:rPr>
          <w:rFonts w:hint="eastAsia"/>
        </w:rPr>
        <w:t>SPS grant</w:t>
      </w:r>
      <w:r w:rsidRPr="00B82BE2">
        <w:t xml:space="preserve"> </w:t>
      </w:r>
      <w:r w:rsidRPr="00B82BE2">
        <w:rPr>
          <w:rFonts w:hint="eastAsia"/>
        </w:rPr>
        <w:t xml:space="preserve">for </w:t>
      </w:r>
      <w:r w:rsidRPr="00B82BE2">
        <w:t xml:space="preserve">V2X communication over NR </w:t>
      </w:r>
      <w:r w:rsidRPr="00B82BE2">
        <w:rPr>
          <w:rFonts w:hint="eastAsia"/>
        </w:rPr>
        <w:t xml:space="preserve">PC5 from </w:t>
      </w:r>
      <w:r w:rsidRPr="00B82BE2">
        <w:t>g</w:t>
      </w:r>
      <w:r w:rsidRPr="00B82BE2">
        <w:rPr>
          <w:rFonts w:hint="eastAsia"/>
        </w:rPr>
        <w:t>NB</w:t>
      </w:r>
    </w:p>
    <w:p w14:paraId="20B0444B" w14:textId="77777777" w:rsidR="00D32457" w:rsidRPr="00D970DA" w:rsidRDefault="00D32457" w:rsidP="00D970DA">
      <w:pPr>
        <w:rPr>
          <w:b/>
          <w:bCs/>
        </w:rPr>
      </w:pPr>
      <w:r w:rsidRPr="00D970DA">
        <w:rPr>
          <w:b/>
          <w:bCs/>
        </w:rPr>
        <w:t>Implementation</w:t>
      </w:r>
    </w:p>
    <w:p w14:paraId="2538A326" w14:textId="77777777" w:rsidR="00D32457" w:rsidRDefault="00D32457" w:rsidP="00D32457">
      <w:r w:rsidRPr="00C44D1B">
        <w:t>Optional.</w:t>
      </w:r>
    </w:p>
    <w:p w14:paraId="7D3C88B8" w14:textId="347C88EB" w:rsidR="00CE4412" w:rsidRPr="00A12834" w:rsidRDefault="00CE4412" w:rsidP="00CE4412">
      <w:pPr>
        <w:pStyle w:val="Heading2"/>
        <w:rPr>
          <w:lang w:bidi="he-IL"/>
        </w:rPr>
      </w:pPr>
      <w:bookmarkStart w:id="5979" w:name="_Toc218776892"/>
      <w:r w:rsidRPr="00A12834">
        <w:lastRenderedPageBreak/>
        <w:t>15.</w:t>
      </w:r>
      <w:r>
        <w:t>9</w:t>
      </w:r>
      <w:r w:rsidRPr="00A12834">
        <w:tab/>
      </w:r>
      <w:r>
        <w:t>Real-time Text (RTT)</w:t>
      </w:r>
      <w:r w:rsidRPr="00A12834">
        <w:t xml:space="preserve"> +C</w:t>
      </w:r>
      <w:r>
        <w:t>RTT</w:t>
      </w:r>
      <w:bookmarkEnd w:id="5979"/>
    </w:p>
    <w:p w14:paraId="1655EB2A" w14:textId="7BF888A4" w:rsidR="00CE4412" w:rsidRPr="00A12834" w:rsidRDefault="00CE4412" w:rsidP="00CE4412">
      <w:pPr>
        <w:pStyle w:val="TH"/>
      </w:pPr>
      <w:r w:rsidRPr="00A12834">
        <w:t>Table 15.</w:t>
      </w:r>
      <w:r>
        <w:t>9</w:t>
      </w:r>
      <w:r w:rsidRPr="00A12834">
        <w:t>-</w:t>
      </w:r>
      <w:r w:rsidRPr="00A12834">
        <w:rPr>
          <w:noProof/>
        </w:rPr>
        <w:t>1</w:t>
      </w:r>
      <w:r w:rsidRPr="00A12834">
        <w:t>: +C</w:t>
      </w:r>
      <w:r>
        <w:t>RTT</w:t>
      </w:r>
      <w:r w:rsidRPr="00A12834">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CE4412" w:rsidRPr="00A12834" w14:paraId="1FF481E4" w14:textId="77777777" w:rsidTr="008E5E16">
        <w:trPr>
          <w:cantSplit/>
          <w:jc w:val="center"/>
        </w:trPr>
        <w:tc>
          <w:tcPr>
            <w:tcW w:w="4376" w:type="dxa"/>
          </w:tcPr>
          <w:p w14:paraId="792B6885" w14:textId="77777777" w:rsidR="00CE4412" w:rsidRPr="00A12834" w:rsidRDefault="00CE4412" w:rsidP="008E5E16">
            <w:pPr>
              <w:pStyle w:val="TAH"/>
              <w:rPr>
                <w:rFonts w:ascii="Courier New" w:hAnsi="Courier New"/>
              </w:rPr>
            </w:pPr>
            <w:r w:rsidRPr="00A12834">
              <w:t>Command</w:t>
            </w:r>
          </w:p>
        </w:tc>
        <w:tc>
          <w:tcPr>
            <w:tcW w:w="4614" w:type="dxa"/>
          </w:tcPr>
          <w:p w14:paraId="1155B459" w14:textId="77777777" w:rsidR="00CE4412" w:rsidRPr="00A12834" w:rsidRDefault="00CE4412" w:rsidP="008E5E16">
            <w:pPr>
              <w:pStyle w:val="TAH"/>
              <w:rPr>
                <w:rFonts w:ascii="Courier New" w:hAnsi="Courier New"/>
              </w:rPr>
            </w:pPr>
            <w:r w:rsidRPr="00A12834">
              <w:t>Possible response(s)</w:t>
            </w:r>
          </w:p>
        </w:tc>
      </w:tr>
      <w:tr w:rsidR="00CE4412" w:rsidRPr="00A12834" w14:paraId="153E0EFD" w14:textId="77777777" w:rsidTr="008E5E16">
        <w:trPr>
          <w:cantSplit/>
          <w:jc w:val="center"/>
        </w:trPr>
        <w:tc>
          <w:tcPr>
            <w:tcW w:w="4376" w:type="dxa"/>
          </w:tcPr>
          <w:p w14:paraId="0227CD37" w14:textId="77777777" w:rsidR="00CE4412" w:rsidRPr="00A12834" w:rsidRDefault="00CE4412" w:rsidP="008E5E16">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=&lt;</w:t>
            </w:r>
            <w:r>
              <w:rPr>
                <w:rFonts w:ascii="Courier New" w:hAnsi="Courier New"/>
              </w:rPr>
              <w:t>action</w:t>
            </w:r>
            <w:r w:rsidRPr="00A12834">
              <w:rPr>
                <w:rFonts w:ascii="Courier New" w:hAnsi="Courier New"/>
              </w:rPr>
              <w:t>&gt;</w:t>
            </w:r>
          </w:p>
        </w:tc>
        <w:tc>
          <w:tcPr>
            <w:tcW w:w="4614" w:type="dxa"/>
          </w:tcPr>
          <w:p w14:paraId="4BF87219" w14:textId="77777777" w:rsidR="00CE4412" w:rsidRPr="00216034" w:rsidRDefault="00CE4412" w:rsidP="008E5E16">
            <w:pPr>
              <w:spacing w:after="20"/>
              <w:rPr>
                <w:rFonts w:ascii="Courier New" w:hAnsi="Courier New"/>
                <w:i/>
              </w:rPr>
            </w:pPr>
            <w:r w:rsidRPr="00216034">
              <w:rPr>
                <w:rFonts w:ascii="Courier New" w:hAnsi="Courier New"/>
                <w:i/>
              </w:rPr>
              <w:t>+CME ERROR</w:t>
            </w:r>
            <w:r w:rsidRPr="00216034">
              <w:rPr>
                <w:rFonts w:ascii="Courier New" w:hAnsi="Courier New" w:cs="Courier New"/>
                <w:i/>
              </w:rPr>
              <w:t>: </w:t>
            </w:r>
            <w:r w:rsidRPr="00216034">
              <w:rPr>
                <w:rFonts w:ascii="Courier New" w:hAnsi="Courier New"/>
                <w:i/>
              </w:rPr>
              <w:t>&lt;err&gt;</w:t>
            </w:r>
          </w:p>
        </w:tc>
      </w:tr>
      <w:tr w:rsidR="00CE4412" w:rsidRPr="00A12834" w14:paraId="7C9F1749" w14:textId="77777777" w:rsidTr="008E5E16">
        <w:trPr>
          <w:cantSplit/>
          <w:jc w:val="center"/>
        </w:trPr>
        <w:tc>
          <w:tcPr>
            <w:tcW w:w="4376" w:type="dxa"/>
          </w:tcPr>
          <w:p w14:paraId="08D1CB97" w14:textId="77777777" w:rsidR="00CE4412" w:rsidRPr="00A12834" w:rsidRDefault="00CE4412" w:rsidP="008E5E16">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w:t>
            </w:r>
          </w:p>
        </w:tc>
        <w:tc>
          <w:tcPr>
            <w:tcW w:w="4614" w:type="dxa"/>
          </w:tcPr>
          <w:p w14:paraId="737C24DD" w14:textId="77777777" w:rsidR="00CE4412" w:rsidRPr="00A12834" w:rsidRDefault="00CE4412" w:rsidP="008E5E16">
            <w:pPr>
              <w:spacing w:after="20"/>
              <w:rPr>
                <w:rFonts w:ascii="Courier New" w:hAnsi="Courier New"/>
              </w:rPr>
            </w:pPr>
            <w:r w:rsidRPr="00960264">
              <w:rPr>
                <w:rFonts w:ascii="Courier New" w:hAnsi="Courier New" w:cs="Courier New"/>
              </w:rPr>
              <w:t>+</w:t>
            </w:r>
            <w:r w:rsidRPr="00A12834">
              <w:rPr>
                <w:rFonts w:ascii="Courier New" w:hAnsi="Courier New" w:cs="Courier New"/>
              </w:rPr>
              <w:t>C</w:t>
            </w:r>
            <w:r>
              <w:rPr>
                <w:rFonts w:ascii="Courier New" w:hAnsi="Courier New" w:cs="Courier New"/>
              </w:rPr>
              <w:t>RTT</w:t>
            </w:r>
            <w:r w:rsidRPr="00A12834">
              <w:rPr>
                <w:rFonts w:ascii="Courier New" w:hAnsi="Courier New" w:cs="Courier New"/>
              </w:rPr>
              <w:t>: </w:t>
            </w:r>
            <w:r w:rsidRPr="00A12834">
              <w:rPr>
                <w:rFonts w:ascii="Courier New" w:hAnsi="Courier New"/>
              </w:rPr>
              <w:t>&lt;</w:t>
            </w:r>
            <w:r>
              <w:rPr>
                <w:rFonts w:ascii="Courier New" w:hAnsi="Courier New"/>
              </w:rPr>
              <w:t>action</w:t>
            </w:r>
            <w:r w:rsidRPr="00A12834">
              <w:rPr>
                <w:rFonts w:ascii="Courier New" w:hAnsi="Courier New"/>
              </w:rPr>
              <w:t>&gt;</w:t>
            </w:r>
          </w:p>
        </w:tc>
      </w:tr>
      <w:tr w:rsidR="00CE4412" w:rsidRPr="00A12834" w14:paraId="708F0661" w14:textId="77777777" w:rsidTr="008E5E16">
        <w:trPr>
          <w:cantSplit/>
          <w:jc w:val="center"/>
        </w:trPr>
        <w:tc>
          <w:tcPr>
            <w:tcW w:w="4376" w:type="dxa"/>
          </w:tcPr>
          <w:p w14:paraId="7E4D4606" w14:textId="77777777" w:rsidR="00CE4412" w:rsidRPr="00A12834" w:rsidRDefault="00CE4412" w:rsidP="008E5E16">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w:t>
            </w:r>
          </w:p>
        </w:tc>
        <w:tc>
          <w:tcPr>
            <w:tcW w:w="4614" w:type="dxa"/>
          </w:tcPr>
          <w:p w14:paraId="758453C8" w14:textId="77777777" w:rsidR="00CE4412" w:rsidRPr="00B50BEA" w:rsidRDefault="00CE4412" w:rsidP="008E5E16">
            <w:pPr>
              <w:tabs>
                <w:tab w:val="left" w:pos="2242"/>
              </w:tabs>
              <w:spacing w:after="20"/>
              <w:rPr>
                <w:rFonts w:ascii="Courier New" w:hAnsi="Courier New" w:cs="Courier New"/>
              </w:rPr>
            </w:pPr>
            <w:r w:rsidRPr="00B50BEA">
              <w:rPr>
                <w:rFonts w:ascii="Courier New" w:hAnsi="Courier New" w:cs="Courier New"/>
              </w:rPr>
              <w:t>+</w:t>
            </w:r>
            <w:r w:rsidRPr="000272F6">
              <w:rPr>
                <w:rFonts w:ascii="Courier New" w:hAnsi="Courier New" w:cs="Courier New"/>
              </w:rPr>
              <w:t>C</w:t>
            </w:r>
            <w:r>
              <w:rPr>
                <w:rFonts w:ascii="Courier New" w:hAnsi="Courier New" w:cs="Courier New"/>
              </w:rPr>
              <w:t>RTT</w:t>
            </w:r>
            <w:r w:rsidRPr="000272F6">
              <w:rPr>
                <w:rFonts w:ascii="Courier New" w:hAnsi="Courier New" w:cs="Courier New"/>
              </w:rPr>
              <w:t>:</w:t>
            </w:r>
            <w:r>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w:t>
            </w:r>
            <w:r>
              <w:rPr>
                <w:rFonts w:ascii="Courier New" w:hAnsi="Courier New"/>
              </w:rPr>
              <w:t>action</w:t>
            </w:r>
            <w:r w:rsidRPr="000272F6">
              <w:rPr>
                <w:rFonts w:ascii="Courier New" w:hAnsi="Courier New"/>
              </w:rPr>
              <w:t>&gt;</w:t>
            </w:r>
            <w:r w:rsidRPr="00216034">
              <w:t>s</w:t>
            </w:r>
            <w:r>
              <w:rPr>
                <w:rFonts w:ascii="Courier New" w:hAnsi="Courier New"/>
              </w:rPr>
              <w:t>)</w:t>
            </w:r>
          </w:p>
        </w:tc>
      </w:tr>
    </w:tbl>
    <w:p w14:paraId="39F4B8A4" w14:textId="77777777" w:rsidR="00CE4412" w:rsidRPr="00A12834" w:rsidRDefault="00CE4412" w:rsidP="00CE4412">
      <w:pPr>
        <w:rPr>
          <w:b/>
        </w:rPr>
      </w:pPr>
    </w:p>
    <w:p w14:paraId="7C5C39BA" w14:textId="77777777" w:rsidR="00CE4412" w:rsidRPr="00A12834" w:rsidRDefault="00CE4412" w:rsidP="00CE4412">
      <w:pPr>
        <w:rPr>
          <w:b/>
        </w:rPr>
      </w:pPr>
      <w:r w:rsidRPr="00A12834">
        <w:rPr>
          <w:b/>
        </w:rPr>
        <w:t>Description</w:t>
      </w:r>
    </w:p>
    <w:p w14:paraId="791F7FB7" w14:textId="6BB1C2A9" w:rsidR="00CE4412" w:rsidRDefault="00CE4412" w:rsidP="00CE4412">
      <w:r>
        <w:t>The s</w:t>
      </w:r>
      <w:r w:rsidRPr="00AA7FEC">
        <w:t xml:space="preserve">et command </w:t>
      </w:r>
      <w:r>
        <w:t>is used to add or remove</w:t>
      </w:r>
      <w:r w:rsidRPr="00AA7FEC">
        <w:t xml:space="preserve"> the </w:t>
      </w:r>
      <w:r>
        <w:t>real-time text</w:t>
      </w:r>
      <w:r w:rsidRPr="00AA7FEC">
        <w:t xml:space="preserve"> </w:t>
      </w:r>
      <w:r>
        <w:t xml:space="preserve">(RTT) as defined </w:t>
      </w:r>
      <w:r w:rsidRPr="00A12834">
        <w:rPr>
          <w:lang w:val="en-US"/>
        </w:rPr>
        <w:t>3GPP TS </w:t>
      </w:r>
      <w:r>
        <w:rPr>
          <w:lang w:val="en-US"/>
        </w:rPr>
        <w:t>26.114</w:t>
      </w:r>
      <w:r w:rsidRPr="000903C1">
        <w:t> </w:t>
      </w:r>
      <w:r w:rsidRPr="00A12834">
        <w:rPr>
          <w:lang w:val="en-US"/>
        </w:rPr>
        <w:t>[</w:t>
      </w:r>
      <w:r w:rsidR="00C54F44">
        <w:rPr>
          <w:lang w:val="en-US"/>
        </w:rPr>
        <w:t>200</w:t>
      </w:r>
      <w:r w:rsidRPr="00A12834">
        <w:rPr>
          <w:lang w:val="en-US"/>
        </w:rPr>
        <w:t>]</w:t>
      </w:r>
      <w:r>
        <w:rPr>
          <w:lang w:val="en-US"/>
        </w:rPr>
        <w:t xml:space="preserve"> for a voice call</w:t>
      </w:r>
      <w:r w:rsidRPr="00AA7FEC">
        <w:t xml:space="preserve">. 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=0</w:t>
      </w:r>
      <w:r w:rsidRPr="00AA7FEC">
        <w:t xml:space="preserve">, the set command </w:t>
      </w:r>
      <w:r>
        <w:t xml:space="preserve">removes </w:t>
      </w:r>
      <w:r w:rsidRPr="005D06ED">
        <w:t xml:space="preserve">RTT </w:t>
      </w:r>
      <w:r>
        <w:t>from</w:t>
      </w:r>
      <w:r w:rsidRPr="005D06ED">
        <w:t xml:space="preserve"> </w:t>
      </w:r>
      <w:r>
        <w:t>an</w:t>
      </w:r>
      <w:r w:rsidRPr="005D06ED">
        <w:t xml:space="preserve"> already established voice call</w:t>
      </w:r>
      <w:r>
        <w:t xml:space="preserve">. </w:t>
      </w:r>
      <w:r w:rsidRPr="00C44D1B">
        <w:t xml:space="preserve">If </w:t>
      </w:r>
      <w:r w:rsidRPr="00C44D1B">
        <w:rPr>
          <w:rFonts w:ascii="Courier New" w:hAnsi="Courier New" w:cs="Courier New"/>
        </w:rPr>
        <w:t>&lt;</w:t>
      </w:r>
      <w:r>
        <w:rPr>
          <w:rFonts w:ascii="Courier New" w:hAnsi="Courier New" w:cs="Courier New"/>
          <w:lang w:eastAsia="zh-CN"/>
        </w:rPr>
        <w:t>action</w:t>
      </w:r>
      <w:r w:rsidRPr="00C44D1B">
        <w:rPr>
          <w:rFonts w:ascii="Courier New" w:hAnsi="Courier New" w:cs="Courier New"/>
        </w:rPr>
        <w:t>&gt;</w:t>
      </w:r>
      <w:r w:rsidRPr="00C44D1B">
        <w:t>=</w:t>
      </w:r>
      <w:r>
        <w:t xml:space="preserve">1, </w:t>
      </w:r>
      <w:r w:rsidRPr="00AA7FEC">
        <w:t xml:space="preserve">the set command </w:t>
      </w:r>
      <w:r>
        <w:t xml:space="preserve">adds </w:t>
      </w:r>
      <w:r w:rsidRPr="005D06ED">
        <w:t xml:space="preserve">RTT to </w:t>
      </w:r>
      <w:r>
        <w:t>an</w:t>
      </w:r>
      <w:r w:rsidRPr="005D06ED">
        <w:t xml:space="preserve"> already established voice call</w:t>
      </w:r>
      <w:r w:rsidRPr="00AA7FEC">
        <w:t>.</w:t>
      </w:r>
      <w:r>
        <w:t xml:space="preserve">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2</w:t>
      </w:r>
      <w:r w:rsidRPr="00AA7FEC">
        <w:t xml:space="preserve">, the set command </w:t>
      </w:r>
      <w:r>
        <w:t>adds RTT at the time when</w:t>
      </w:r>
      <w:r w:rsidRPr="005D06ED">
        <w:t xml:space="preserve"> </w:t>
      </w:r>
      <w:r>
        <w:t xml:space="preserve">a </w:t>
      </w:r>
      <w:r w:rsidRPr="005D06ED">
        <w:t xml:space="preserve">voice call </w:t>
      </w:r>
      <w:r>
        <w:t xml:space="preserve">is established.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3</w:t>
      </w:r>
      <w:r w:rsidRPr="00AA7FEC">
        <w:t xml:space="preserve">, the set command </w:t>
      </w:r>
      <w:r>
        <w:t>stops adding RTT at the time when</w:t>
      </w:r>
      <w:r w:rsidRPr="005D06ED">
        <w:t xml:space="preserve"> </w:t>
      </w:r>
      <w:r>
        <w:t xml:space="preserve">a </w:t>
      </w:r>
      <w:r w:rsidRPr="005D06ED">
        <w:t xml:space="preserve">voice call </w:t>
      </w:r>
      <w:r>
        <w:t>is established.</w:t>
      </w:r>
      <w:r w:rsidRPr="00032F05">
        <w:t xml:space="preserve"> Refer subclause 9.2 for possible </w:t>
      </w:r>
      <w:r w:rsidRPr="00032F05">
        <w:rPr>
          <w:rFonts w:ascii="Courier New" w:hAnsi="Courier New"/>
        </w:rPr>
        <w:t>&lt;err&gt;</w:t>
      </w:r>
      <w:r w:rsidRPr="00032F05">
        <w:t xml:space="preserve"> values.</w:t>
      </w:r>
    </w:p>
    <w:p w14:paraId="48738617" w14:textId="77777777" w:rsidR="00CE4412" w:rsidRPr="00AA7FEC" w:rsidRDefault="00CE4412" w:rsidP="00CE4412">
      <w:r>
        <w:t>The r</w:t>
      </w:r>
      <w:r w:rsidRPr="00AA7FEC">
        <w:t>ead command returns the current</w:t>
      </w:r>
      <w:r>
        <w:t xml:space="preserve"> settings</w:t>
      </w:r>
      <w:r w:rsidRPr="00AA7FEC">
        <w:t>.</w:t>
      </w:r>
    </w:p>
    <w:p w14:paraId="12EC0EE1" w14:textId="77777777" w:rsidR="00CE4412" w:rsidRPr="00AA7FEC" w:rsidRDefault="00CE4412" w:rsidP="00CE4412">
      <w:r>
        <w:t>The t</w:t>
      </w:r>
      <w:r w:rsidRPr="00AA7FEC">
        <w:t>est command returns values supported as compound value</w:t>
      </w:r>
      <w:r>
        <w:t>s</w:t>
      </w:r>
      <w:r w:rsidRPr="00AA7FEC">
        <w:t>.</w:t>
      </w:r>
    </w:p>
    <w:p w14:paraId="05037E25" w14:textId="77777777" w:rsidR="00CE4412" w:rsidRPr="00AA7FEC" w:rsidRDefault="00CE4412" w:rsidP="00CE4412">
      <w:r w:rsidRPr="00AA7FEC">
        <w:rPr>
          <w:b/>
        </w:rPr>
        <w:t>Defined values</w:t>
      </w:r>
    </w:p>
    <w:p w14:paraId="720B11F4" w14:textId="77777777" w:rsidR="00CE4412" w:rsidRPr="00AA7FEC" w:rsidRDefault="00CE4412" w:rsidP="00CE4412">
      <w:pPr>
        <w:pStyle w:val="B1"/>
        <w:rPr>
          <w:rFonts w:ascii="Courier New" w:hAnsi="Courier New"/>
        </w:rPr>
      </w:pPr>
      <w:r w:rsidRPr="00AA7FEC">
        <w:rPr>
          <w:rFonts w:ascii="Courier New" w:hAnsi="Courier New"/>
        </w:rPr>
        <w:t>&lt;</w:t>
      </w:r>
      <w:r>
        <w:rPr>
          <w:rFonts w:ascii="Courier New" w:hAnsi="Courier New"/>
        </w:rPr>
        <w:t>action</w:t>
      </w:r>
      <w:r w:rsidRPr="00AA7FEC">
        <w:rPr>
          <w:rFonts w:ascii="Courier New" w:hAnsi="Courier New"/>
        </w:rPr>
        <w:t>&gt;</w:t>
      </w:r>
      <w:r w:rsidRPr="00AA7FEC">
        <w:t>: integer type.</w:t>
      </w:r>
      <w:r w:rsidRPr="00431591">
        <w:t xml:space="preserve"> </w:t>
      </w:r>
      <w:r>
        <w:t>Indicates the actions of the RTT</w:t>
      </w:r>
      <w:r w:rsidRPr="00032F05">
        <w:t xml:space="preserve"> </w:t>
      </w:r>
      <w:r w:rsidRPr="00AA7FEC">
        <w:t>test</w:t>
      </w:r>
      <w:r>
        <w:t>.</w:t>
      </w:r>
    </w:p>
    <w:p w14:paraId="2DBCA68B" w14:textId="77777777" w:rsidR="00CE4412" w:rsidRPr="00B16D14" w:rsidRDefault="00CE4412" w:rsidP="00CE4412">
      <w:pPr>
        <w:pStyle w:val="B2"/>
        <w:ind w:left="567" w:firstLine="0"/>
      </w:pPr>
      <w:r w:rsidRPr="00B16D14">
        <w:t>0</w:t>
      </w:r>
      <w:r w:rsidRPr="00B16D14">
        <w:tab/>
      </w:r>
      <w:r>
        <w:t xml:space="preserve">removes </w:t>
      </w:r>
      <w:r w:rsidRPr="005D06ED">
        <w:t xml:space="preserve">RTT </w:t>
      </w:r>
      <w:r>
        <w:t>from</w:t>
      </w:r>
      <w:r w:rsidRPr="005D06ED">
        <w:t xml:space="preserve"> </w:t>
      </w:r>
      <w:r>
        <w:t>an</w:t>
      </w:r>
      <w:r w:rsidRPr="005D06ED">
        <w:t xml:space="preserve"> already established voice call</w:t>
      </w:r>
    </w:p>
    <w:p w14:paraId="394DE15D" w14:textId="77777777" w:rsidR="00CE4412" w:rsidRDefault="00CE4412" w:rsidP="00CE4412">
      <w:pPr>
        <w:pStyle w:val="B2"/>
        <w:ind w:left="567" w:firstLine="0"/>
      </w:pPr>
      <w:r w:rsidRPr="00D11FA3">
        <w:t>1</w:t>
      </w:r>
      <w:r w:rsidRPr="00A12834">
        <w:tab/>
      </w:r>
      <w:r>
        <w:t xml:space="preserve">adds </w:t>
      </w:r>
      <w:r w:rsidRPr="005D06ED">
        <w:t xml:space="preserve">RTT to </w:t>
      </w:r>
      <w:r>
        <w:t>an</w:t>
      </w:r>
      <w:r w:rsidRPr="005D06ED">
        <w:t xml:space="preserve"> already established voice call</w:t>
      </w:r>
    </w:p>
    <w:p w14:paraId="7BCB6F78" w14:textId="77777777" w:rsidR="00CE4412" w:rsidRDefault="00CE4412" w:rsidP="00CE4412">
      <w:pPr>
        <w:pStyle w:val="B2"/>
        <w:ind w:left="567" w:firstLine="0"/>
      </w:pPr>
      <w:r w:rsidRPr="00C54F44">
        <w:t>2</w:t>
      </w:r>
      <w:r w:rsidRPr="00C54F44">
        <w:tab/>
      </w:r>
      <w:r>
        <w:t>adds RTT at the time when</w:t>
      </w:r>
      <w:r w:rsidRPr="005D06ED">
        <w:t xml:space="preserve"> </w:t>
      </w:r>
      <w:r>
        <w:t xml:space="preserve">a </w:t>
      </w:r>
      <w:r w:rsidRPr="005D06ED">
        <w:t xml:space="preserve">voice call </w:t>
      </w:r>
      <w:r>
        <w:t>is established</w:t>
      </w:r>
    </w:p>
    <w:p w14:paraId="468041C2" w14:textId="77777777" w:rsidR="00CE4412" w:rsidRPr="00C44D1B" w:rsidRDefault="00CE4412" w:rsidP="00CE4412">
      <w:pPr>
        <w:pStyle w:val="B2"/>
        <w:ind w:left="567" w:firstLine="0"/>
        <w:rPr>
          <w:lang w:val="fr-FR"/>
        </w:rPr>
      </w:pPr>
      <w:r>
        <w:rPr>
          <w:lang w:val="fr-FR"/>
        </w:rPr>
        <w:t>3</w:t>
      </w:r>
      <w:r>
        <w:rPr>
          <w:lang w:val="fr-FR"/>
        </w:rPr>
        <w:tab/>
        <w:t xml:space="preserve">stops </w:t>
      </w:r>
      <w:r>
        <w:t>adding RTT at the time when</w:t>
      </w:r>
      <w:r w:rsidRPr="005D06ED">
        <w:t xml:space="preserve"> </w:t>
      </w:r>
      <w:r>
        <w:t xml:space="preserve">a </w:t>
      </w:r>
      <w:r w:rsidRPr="005D06ED">
        <w:t xml:space="preserve">voice call </w:t>
      </w:r>
      <w:r>
        <w:t>is established</w:t>
      </w:r>
    </w:p>
    <w:p w14:paraId="4167905C" w14:textId="77777777" w:rsidR="00CE4412" w:rsidRPr="00A12834" w:rsidRDefault="00CE4412" w:rsidP="00CE4412">
      <w:r w:rsidRPr="00A12834">
        <w:rPr>
          <w:b/>
        </w:rPr>
        <w:t>Implementation</w:t>
      </w:r>
    </w:p>
    <w:p w14:paraId="27D948F2" w14:textId="028FDF65" w:rsidR="00CE4412" w:rsidRPr="00C44D1B" w:rsidRDefault="00CE4412" w:rsidP="00D32457">
      <w:r w:rsidRPr="00A12834">
        <w:t>Optional</w:t>
      </w:r>
      <w:r>
        <w:t>.</w:t>
      </w:r>
    </w:p>
    <w:p w14:paraId="08D7C199" w14:textId="77777777" w:rsidR="00682E84" w:rsidRPr="00C44D1B" w:rsidRDefault="00682E84" w:rsidP="00E26141">
      <w:pPr>
        <w:pStyle w:val="Heading1"/>
      </w:pPr>
      <w:bookmarkStart w:id="5980" w:name="_CR16"/>
      <w:bookmarkStart w:id="5981" w:name="_Toc45215121"/>
      <w:bookmarkStart w:id="5982" w:name="_Toc51866891"/>
      <w:bookmarkStart w:id="5983" w:name="_Toc218776893"/>
      <w:bookmarkEnd w:id="5980"/>
      <w:r w:rsidRPr="00C44D1B">
        <w:t>16</w:t>
      </w:r>
      <w:r w:rsidRPr="00C44D1B">
        <w:tab/>
        <w:t>Commands for VAE layer configuration</w:t>
      </w:r>
      <w:bookmarkEnd w:id="5981"/>
      <w:bookmarkEnd w:id="5982"/>
      <w:bookmarkEnd w:id="5983"/>
    </w:p>
    <w:p w14:paraId="582AC76C" w14:textId="77777777" w:rsidR="00682E84" w:rsidRPr="00C44D1B" w:rsidRDefault="00682E84" w:rsidP="00E26141">
      <w:pPr>
        <w:pStyle w:val="Heading2"/>
      </w:pPr>
      <w:bookmarkStart w:id="5984" w:name="_CR16_1"/>
      <w:bookmarkStart w:id="5985" w:name="_Toc45215122"/>
      <w:bookmarkStart w:id="5986" w:name="_Toc51866892"/>
      <w:bookmarkStart w:id="5987" w:name="_Toc218776894"/>
      <w:bookmarkEnd w:id="5984"/>
      <w:r w:rsidRPr="00C44D1B">
        <w:t>16.1</w:t>
      </w:r>
      <w:r w:rsidRPr="00C44D1B">
        <w:tab/>
        <w:t>General</w:t>
      </w:r>
      <w:bookmarkEnd w:id="5985"/>
      <w:bookmarkEnd w:id="5986"/>
      <w:bookmarkEnd w:id="5987"/>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988"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989" w:name="_CR16_2"/>
      <w:bookmarkStart w:id="5990" w:name="_Toc20208127"/>
      <w:bookmarkStart w:id="5991" w:name="_Toc218776895"/>
      <w:bookmarkEnd w:id="5988"/>
      <w:bookmarkEnd w:id="5989"/>
      <w:r w:rsidRPr="00C44D1B">
        <w:rPr>
          <w:szCs w:val="32"/>
        </w:rPr>
        <w:lastRenderedPageBreak/>
        <w:t>16.2</w:t>
      </w:r>
      <w:r w:rsidRPr="00C44D1B">
        <w:rPr>
          <w:szCs w:val="32"/>
        </w:rPr>
        <w:tab/>
      </w:r>
      <w:r w:rsidRPr="00C44D1B">
        <w:t>Commands specific to VAE layer</w:t>
      </w:r>
      <w:bookmarkEnd w:id="5990"/>
      <w:bookmarkEnd w:id="5991"/>
    </w:p>
    <w:p w14:paraId="53F13B6C" w14:textId="77777777" w:rsidR="00503393" w:rsidRPr="00C44D1B" w:rsidRDefault="00503393" w:rsidP="00E26141">
      <w:pPr>
        <w:pStyle w:val="Heading3"/>
        <w:rPr>
          <w:lang w:bidi="he-IL"/>
        </w:rPr>
      </w:pPr>
      <w:bookmarkStart w:id="5992" w:name="_CR16_2_1"/>
      <w:bookmarkStart w:id="5993" w:name="_Toc20208128"/>
      <w:bookmarkStart w:id="5994" w:name="_Toc218776896"/>
      <w:bookmarkEnd w:id="5992"/>
      <w:r w:rsidRPr="00C44D1B">
        <w:t>16.2.1</w:t>
      </w:r>
      <w:r w:rsidRPr="00C44D1B">
        <w:tab/>
        <w:t>VAE layer configuration in MT +CVAEACT</w:t>
      </w:r>
      <w:bookmarkEnd w:id="5994"/>
    </w:p>
    <w:p w14:paraId="688183C3" w14:textId="77777777" w:rsidR="00503393" w:rsidRPr="00C44D1B" w:rsidRDefault="00503393" w:rsidP="00503393">
      <w:pPr>
        <w:pStyle w:val="TH"/>
      </w:pPr>
      <w:bookmarkStart w:id="5995" w:name="_CRTable16_2_11"/>
      <w:r w:rsidRPr="00C44D1B">
        <w:t>Table </w:t>
      </w:r>
      <w:bookmarkEnd w:id="5995"/>
      <w:r w:rsidRPr="00C44D1B">
        <w:t>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996"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997" w:name="_MCCTEMPBM_CRPT80113076___7" w:colFirst="0" w:colLast="0"/>
            <w:bookmarkEnd w:id="5996"/>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998" w:name="_MCCTEMPBM_CRPT80113077___7" w:colFirst="0" w:colLast="0"/>
            <w:bookmarkEnd w:id="5997"/>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998"/>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999"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99"/>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6000"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93"/>
    <w:bookmarkEnd w:id="6000"/>
    <w:p w14:paraId="35CF21D1" w14:textId="77777777" w:rsidR="00503393" w:rsidRPr="00C44D1B" w:rsidRDefault="00503393" w:rsidP="00503393">
      <w:r w:rsidRPr="00C44D1B">
        <w:rPr>
          <w:b/>
        </w:rPr>
        <w:t>Defined values</w:t>
      </w:r>
    </w:p>
    <w:p w14:paraId="66511608" w14:textId="77777777" w:rsidR="00503393" w:rsidRPr="00C44D1B" w:rsidRDefault="00503393" w:rsidP="00503393">
      <w:pPr>
        <w:pStyle w:val="B1"/>
        <w:rPr>
          <w:rFonts w:ascii="Courier New" w:hAnsi="Courier New"/>
        </w:rPr>
      </w:pPr>
      <w:bookmarkStart w:id="6001" w:name="_MCCTEMPBM_CRPT80113080___7"/>
      <w:r w:rsidRPr="00C44D1B">
        <w:rPr>
          <w:rFonts w:ascii="Courier New" w:hAnsi="Courier New"/>
        </w:rPr>
        <w:t>&lt;state&gt;</w:t>
      </w:r>
      <w:r w:rsidRPr="00C44D1B">
        <w:t>: integer type; specifies if VAE layer support is to be enabled or disabled in the MT.</w:t>
      </w:r>
    </w:p>
    <w:bookmarkEnd w:id="6001"/>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6002"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w:t>
      </w:r>
      <w:r w:rsidRPr="00C44D1B">
        <w:lastRenderedPageBreak/>
        <w:t xml:space="preserve">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6002"/>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6003" w:name="_CR16_2_2"/>
      <w:bookmarkStart w:id="6004" w:name="_Toc218776897"/>
      <w:bookmarkEnd w:id="6003"/>
      <w:r w:rsidRPr="00C44D1B">
        <w:t>16.2.2</w:t>
      </w:r>
      <w:r w:rsidRPr="00C44D1B">
        <w:tab/>
        <w:t>VAE layer registration +CVAEREG</w:t>
      </w:r>
      <w:bookmarkEnd w:id="6004"/>
    </w:p>
    <w:p w14:paraId="3500576B" w14:textId="77777777" w:rsidR="00503393" w:rsidRPr="00C44D1B" w:rsidRDefault="00503393" w:rsidP="00503393">
      <w:pPr>
        <w:pStyle w:val="TH"/>
      </w:pPr>
      <w:bookmarkStart w:id="6005" w:name="_CRTable16_2_21"/>
      <w:r w:rsidRPr="00C44D1B">
        <w:t>Table </w:t>
      </w:r>
      <w:bookmarkEnd w:id="6005"/>
      <w:r w:rsidRPr="00C44D1B">
        <w:t>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6006"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6007" w:name="_MCCTEMPBM_CRPT80113083___7" w:colFirst="0" w:colLast="0"/>
            <w:bookmarkEnd w:id="6006"/>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6007"/>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6008"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008"/>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6009"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6009"/>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6010" w:name="_CR17"/>
      <w:bookmarkStart w:id="6011" w:name="_Toc218776898"/>
      <w:bookmarkEnd w:id="6010"/>
      <w:r w:rsidRPr="00C44D1B">
        <w:lastRenderedPageBreak/>
        <w:t>17</w:t>
      </w:r>
      <w:r w:rsidRPr="00C44D1B">
        <w:tab/>
        <w:t>Commands for UAE layer configuration</w:t>
      </w:r>
      <w:bookmarkEnd w:id="6011"/>
    </w:p>
    <w:p w14:paraId="06F34C1C" w14:textId="77777777" w:rsidR="00994E0C" w:rsidRPr="00C44D1B" w:rsidRDefault="00994E0C" w:rsidP="00994E0C">
      <w:pPr>
        <w:pStyle w:val="Heading2"/>
      </w:pPr>
      <w:bookmarkStart w:id="6012" w:name="_CR17_1"/>
      <w:bookmarkStart w:id="6013" w:name="_Toc218776899"/>
      <w:bookmarkEnd w:id="6012"/>
      <w:r w:rsidRPr="00C44D1B">
        <w:t>17.1</w:t>
      </w:r>
      <w:r w:rsidRPr="00C44D1B">
        <w:tab/>
        <w:t>General</w:t>
      </w:r>
      <w:bookmarkEnd w:id="6013"/>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2FDD09A7" w14:textId="77777777" w:rsidR="00994E0C" w:rsidRPr="00C44D1B" w:rsidRDefault="00994E0C" w:rsidP="00994E0C">
      <w:pPr>
        <w:pStyle w:val="Heading2"/>
      </w:pPr>
      <w:bookmarkStart w:id="6014" w:name="_CR17_2"/>
      <w:bookmarkStart w:id="6015" w:name="_Toc218776900"/>
      <w:bookmarkEnd w:id="6014"/>
      <w:r w:rsidRPr="00C44D1B">
        <w:rPr>
          <w:szCs w:val="32"/>
        </w:rPr>
        <w:t>17.2</w:t>
      </w:r>
      <w:r w:rsidRPr="00C44D1B">
        <w:rPr>
          <w:szCs w:val="32"/>
        </w:rPr>
        <w:tab/>
      </w:r>
      <w:r w:rsidRPr="00C44D1B">
        <w:t>Commands specific to UAE layer</w:t>
      </w:r>
      <w:bookmarkEnd w:id="6015"/>
    </w:p>
    <w:p w14:paraId="4DC80690" w14:textId="77777777" w:rsidR="00994E0C" w:rsidRPr="00C44D1B" w:rsidRDefault="00994E0C" w:rsidP="00994E0C">
      <w:pPr>
        <w:pStyle w:val="Heading3"/>
        <w:rPr>
          <w:lang w:bidi="he-IL"/>
        </w:rPr>
      </w:pPr>
      <w:bookmarkStart w:id="6016" w:name="_CR17_2_1"/>
      <w:bookmarkStart w:id="6017" w:name="_Toc218776901"/>
      <w:bookmarkEnd w:id="6016"/>
      <w:r w:rsidRPr="00C44D1B">
        <w:t>17.2.1</w:t>
      </w:r>
      <w:r w:rsidRPr="00C44D1B">
        <w:tab/>
        <w:t>UAE layer configuration in MT +CUAEACT</w:t>
      </w:r>
      <w:bookmarkEnd w:id="6017"/>
    </w:p>
    <w:p w14:paraId="0DB09350" w14:textId="77777777" w:rsidR="00994E0C" w:rsidRPr="00C44D1B" w:rsidRDefault="00994E0C" w:rsidP="00994E0C">
      <w:pPr>
        <w:pStyle w:val="TH"/>
      </w:pPr>
      <w:bookmarkStart w:id="6018" w:name="_CRTable17_2_11"/>
      <w:r w:rsidRPr="00C44D1B">
        <w:t>Table </w:t>
      </w:r>
      <w:bookmarkEnd w:id="6018"/>
      <w:r w:rsidRPr="00C44D1B">
        <w:t>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8E5E1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8E5E16">
            <w:pPr>
              <w:pStyle w:val="TAH"/>
              <w:rPr>
                <w:rFonts w:ascii="Courier New" w:hAnsi="Courier New"/>
              </w:rPr>
            </w:pPr>
            <w:r w:rsidRPr="00C44D1B">
              <w:t>Possible response(s)</w:t>
            </w:r>
          </w:p>
        </w:tc>
      </w:tr>
      <w:tr w:rsidR="00994E0C" w:rsidRPr="00C44D1B" w14:paraId="79A465D3"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8E5E1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8E5E1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8E5E1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8E5E1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8E5E1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8E5E1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8E5E1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lastRenderedPageBreak/>
        <w:t>Optional.</w:t>
      </w:r>
    </w:p>
    <w:p w14:paraId="278E5C85" w14:textId="77777777" w:rsidR="00994E0C" w:rsidRPr="00C44D1B" w:rsidRDefault="00994E0C" w:rsidP="00994E0C">
      <w:pPr>
        <w:pStyle w:val="Heading3"/>
        <w:rPr>
          <w:lang w:bidi="he-IL"/>
        </w:rPr>
      </w:pPr>
      <w:bookmarkStart w:id="6019" w:name="_CR17_2_2"/>
      <w:bookmarkStart w:id="6020" w:name="_Toc218776902"/>
      <w:bookmarkEnd w:id="6019"/>
      <w:r w:rsidRPr="00C44D1B">
        <w:t>17.2.2</w:t>
      </w:r>
      <w:r w:rsidRPr="00C44D1B">
        <w:tab/>
        <w:t>UAE layer registration +CUAEREG</w:t>
      </w:r>
      <w:bookmarkEnd w:id="6020"/>
    </w:p>
    <w:p w14:paraId="1B80113E" w14:textId="77777777" w:rsidR="00994E0C" w:rsidRPr="00C44D1B" w:rsidRDefault="00994E0C" w:rsidP="00994E0C">
      <w:pPr>
        <w:pStyle w:val="TH"/>
      </w:pPr>
      <w:bookmarkStart w:id="6021" w:name="_CRTable17_2_21"/>
      <w:r w:rsidRPr="00C44D1B">
        <w:t>Table </w:t>
      </w:r>
      <w:bookmarkEnd w:id="6021"/>
      <w:r w:rsidRPr="00C44D1B">
        <w:t>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8E5E1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8E5E16">
            <w:pPr>
              <w:pStyle w:val="TAH"/>
              <w:spacing w:line="254" w:lineRule="auto"/>
              <w:rPr>
                <w:rFonts w:ascii="Courier New" w:hAnsi="Courier New"/>
              </w:rPr>
            </w:pPr>
            <w:r w:rsidRPr="00C44D1B">
              <w:t>Possible response(s)</w:t>
            </w:r>
          </w:p>
        </w:tc>
      </w:tr>
      <w:tr w:rsidR="00994E0C" w:rsidRPr="00C44D1B" w14:paraId="4862A36D"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8E5E1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8E5E1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8E5E16">
            <w:pPr>
              <w:spacing w:after="20" w:line="254" w:lineRule="auto"/>
              <w:rPr>
                <w:rFonts w:ascii="Courier New" w:hAnsi="Courier New"/>
                <w:i/>
                <w:iCs/>
              </w:rPr>
            </w:pPr>
          </w:p>
          <w:p w14:paraId="51F53E44" w14:textId="77777777" w:rsidR="00994E0C" w:rsidRPr="00C44D1B" w:rsidRDefault="00994E0C" w:rsidP="008E5E1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8E5E1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8E5E1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8E5E1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6022" w:name="_CR18"/>
      <w:bookmarkStart w:id="6023" w:name="_Toc218776903"/>
      <w:bookmarkEnd w:id="6022"/>
      <w:r w:rsidRPr="00C44D1B">
        <w:t>1</w:t>
      </w:r>
      <w:r w:rsidR="00994E0C" w:rsidRPr="00C44D1B">
        <w:t>8</w:t>
      </w:r>
      <w:r w:rsidRPr="00C44D1B">
        <w:tab/>
        <w:t>Commands for UAS configuration and operation</w:t>
      </w:r>
      <w:bookmarkEnd w:id="6023"/>
    </w:p>
    <w:p w14:paraId="31241C10" w14:textId="10325018" w:rsidR="00E3548D" w:rsidRPr="00C44D1B" w:rsidRDefault="00E3548D" w:rsidP="00E3548D">
      <w:pPr>
        <w:pStyle w:val="Heading2"/>
      </w:pPr>
      <w:bookmarkStart w:id="6024" w:name="_CR18_1"/>
      <w:bookmarkStart w:id="6025" w:name="_Toc218776904"/>
      <w:bookmarkEnd w:id="6024"/>
      <w:r w:rsidRPr="00C44D1B">
        <w:t>1</w:t>
      </w:r>
      <w:r w:rsidR="00994E0C" w:rsidRPr="00C44D1B">
        <w:t>8</w:t>
      </w:r>
      <w:r w:rsidRPr="00C44D1B">
        <w:t>.1</w:t>
      </w:r>
      <w:r w:rsidRPr="00C44D1B">
        <w:tab/>
        <w:t>General</w:t>
      </w:r>
      <w:bookmarkEnd w:id="6025"/>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lastRenderedPageBreak/>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6026" w:name="_CR18_2"/>
      <w:bookmarkStart w:id="6027" w:name="_Toc218776905"/>
      <w:bookmarkEnd w:id="6026"/>
      <w:r w:rsidRPr="00C44D1B">
        <w:t>1</w:t>
      </w:r>
      <w:r w:rsidR="00994E0C" w:rsidRPr="00C44D1B">
        <w:t>8</w:t>
      </w:r>
      <w:r w:rsidRPr="00C44D1B">
        <w:t>.2</w:t>
      </w:r>
      <w:r w:rsidRPr="00C44D1B">
        <w:tab/>
        <w:t>Commands specific to UAS services</w:t>
      </w:r>
      <w:bookmarkEnd w:id="6027"/>
    </w:p>
    <w:p w14:paraId="6F6D1142" w14:textId="483459F8" w:rsidR="00E3548D" w:rsidRPr="00C44D1B" w:rsidRDefault="00E3548D" w:rsidP="00E3548D">
      <w:pPr>
        <w:pStyle w:val="Heading3"/>
      </w:pPr>
      <w:bookmarkStart w:id="6028" w:name="_CR18_2_1"/>
      <w:bookmarkStart w:id="6029" w:name="_Toc218776906"/>
      <w:bookmarkEnd w:id="6028"/>
      <w:r w:rsidRPr="00C44D1B">
        <w:t>1</w:t>
      </w:r>
      <w:r w:rsidR="00994E0C" w:rsidRPr="00C44D1B">
        <w:t>8</w:t>
      </w:r>
      <w:r w:rsidRPr="00C44D1B">
        <w:t>.2.1</w:t>
      </w:r>
      <w:r w:rsidRPr="00C44D1B">
        <w:tab/>
        <w:t>UUAA parameter transport +CUUAAPT</w:t>
      </w:r>
      <w:bookmarkEnd w:id="6029"/>
    </w:p>
    <w:p w14:paraId="463BF588" w14:textId="6DA88947" w:rsidR="00E3548D" w:rsidRPr="00C44D1B" w:rsidRDefault="00E3548D" w:rsidP="00E3548D">
      <w:pPr>
        <w:pStyle w:val="TH"/>
      </w:pPr>
      <w:bookmarkStart w:id="6030" w:name="_CRTable18_2_11"/>
      <w:r w:rsidRPr="00C44D1B">
        <w:t>Table </w:t>
      </w:r>
      <w:bookmarkEnd w:id="6030"/>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8E5E16">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8E5E16">
            <w:pPr>
              <w:pStyle w:val="TAH"/>
              <w:spacing w:line="254" w:lineRule="auto"/>
              <w:rPr>
                <w:rFonts w:ascii="Courier New" w:hAnsi="Courier New"/>
              </w:rPr>
            </w:pPr>
            <w:r w:rsidRPr="00C44D1B">
              <w:t>Possible response(s)</w:t>
            </w:r>
          </w:p>
        </w:tc>
      </w:tr>
      <w:tr w:rsidR="00E3548D" w:rsidRPr="00C44D1B" w14:paraId="126FA28F"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8E5E16">
            <w:pPr>
              <w:pStyle w:val="TAL"/>
            </w:pPr>
            <w:bookmarkStart w:id="6031"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6031"/>
            <w:r w:rsidRPr="00C44D1B">
              <w:rPr>
                <w:rFonts w:ascii="Courier New" w:hAnsi="Courier New" w:cs="Courier New"/>
              </w:rPr>
              <w:t>]]]</w:t>
            </w:r>
          </w:p>
        </w:tc>
      </w:tr>
      <w:tr w:rsidR="00E3548D" w:rsidRPr="00C44D1B" w14:paraId="0E6D3E62"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8E5E16">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lastRenderedPageBreak/>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6032" w:name="_CR18_2_2"/>
      <w:bookmarkStart w:id="6033" w:name="_Toc218776907"/>
      <w:bookmarkEnd w:id="6032"/>
      <w:r w:rsidRPr="00C44D1B">
        <w:t>1</w:t>
      </w:r>
      <w:r w:rsidR="00994E0C" w:rsidRPr="00C44D1B">
        <w:t>8</w:t>
      </w:r>
      <w:r w:rsidRPr="00C44D1B">
        <w:t>.2.2</w:t>
      </w:r>
      <w:r w:rsidRPr="00C44D1B">
        <w:tab/>
        <w:t>C2 authorization parameter transport +CC2APT</w:t>
      </w:r>
      <w:bookmarkEnd w:id="6033"/>
    </w:p>
    <w:p w14:paraId="676C0F64" w14:textId="2ACAC6F5" w:rsidR="00E3548D" w:rsidRPr="00C44D1B" w:rsidRDefault="00E3548D" w:rsidP="00E3548D">
      <w:pPr>
        <w:pStyle w:val="TH"/>
      </w:pPr>
      <w:bookmarkStart w:id="6034" w:name="_CRTable18_2_21"/>
      <w:r w:rsidRPr="00C44D1B">
        <w:t>Table </w:t>
      </w:r>
      <w:bookmarkEnd w:id="6034"/>
      <w:r w:rsidRPr="00C44D1B">
        <w:t>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8E5E16">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8E5E16">
            <w:pPr>
              <w:pStyle w:val="TAH"/>
              <w:spacing w:line="254" w:lineRule="auto"/>
              <w:rPr>
                <w:rFonts w:ascii="Courier New" w:hAnsi="Courier New"/>
              </w:rPr>
            </w:pPr>
            <w:r w:rsidRPr="00C44D1B">
              <w:t>Possible response(s)</w:t>
            </w:r>
          </w:p>
        </w:tc>
      </w:tr>
      <w:tr w:rsidR="00E3548D" w:rsidRPr="00C44D1B" w14:paraId="504BADC7"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8E5E16">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8E5E16">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8E5E16">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8E5E16">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6B696F" w:rsidRDefault="00E3548D" w:rsidP="00E3548D">
      <w:pPr>
        <w:keepNext/>
        <w:keepLines/>
        <w:rPr>
          <w:lang w:val="fr-FR"/>
        </w:rPr>
      </w:pPr>
      <w:r w:rsidRPr="006B696F">
        <w:rPr>
          <w:b/>
          <w:lang w:val="fr-FR"/>
        </w:rPr>
        <w:lastRenderedPageBreak/>
        <w:t>Implementation</w:t>
      </w:r>
    </w:p>
    <w:p w14:paraId="68970743" w14:textId="2B2841C9" w:rsidR="00E3548D" w:rsidRPr="006B696F" w:rsidRDefault="00E3548D" w:rsidP="003972C2">
      <w:pPr>
        <w:keepNext/>
        <w:keepLines/>
        <w:rPr>
          <w:lang w:val="fr-FR"/>
        </w:rPr>
      </w:pPr>
      <w:r w:rsidRPr="006B696F">
        <w:rPr>
          <w:lang w:val="fr-FR"/>
        </w:rPr>
        <w:t>Optional.</w:t>
      </w:r>
    </w:p>
    <w:p w14:paraId="1580B5C5" w14:textId="179BB2C6" w:rsidR="002D7CD0" w:rsidRPr="006B696F" w:rsidRDefault="002D7CD0" w:rsidP="002D7CD0">
      <w:pPr>
        <w:pStyle w:val="Heading3"/>
        <w:rPr>
          <w:lang w:val="fr-FR"/>
        </w:rPr>
      </w:pPr>
      <w:bookmarkStart w:id="6035" w:name="_CR18_3"/>
      <w:bookmarkStart w:id="6036" w:name="_Toc218776908"/>
      <w:bookmarkEnd w:id="6035"/>
      <w:r w:rsidRPr="006B696F">
        <w:rPr>
          <w:lang w:val="fr-FR"/>
        </w:rPr>
        <w:t>18.</w:t>
      </w:r>
      <w:r w:rsidRPr="006B696F">
        <w:rPr>
          <w:rFonts w:eastAsia="Malgun Gothic" w:hint="eastAsia"/>
          <w:lang w:val="fr-FR" w:eastAsia="ko-KR"/>
        </w:rPr>
        <w:t>3</w:t>
      </w:r>
      <w:r w:rsidRPr="006B696F">
        <w:rPr>
          <w:lang w:val="fr-FR"/>
        </w:rPr>
        <w:tab/>
      </w:r>
      <w:r w:rsidRPr="006B696F">
        <w:rPr>
          <w:rFonts w:eastAsia="Malgun Gothic" w:hint="eastAsia"/>
          <w:lang w:val="fr-FR" w:eastAsia="ko-KR"/>
        </w:rPr>
        <w:t>No-transmit zone restriction information</w:t>
      </w:r>
      <w:r w:rsidRPr="006B696F">
        <w:rPr>
          <w:lang w:val="fr-FR"/>
        </w:rPr>
        <w:t xml:space="preserve"> +C</w:t>
      </w:r>
      <w:r w:rsidRPr="006B696F">
        <w:rPr>
          <w:rFonts w:eastAsia="Malgun Gothic" w:hint="eastAsia"/>
          <w:lang w:val="fr-FR" w:eastAsia="ko-KR"/>
        </w:rPr>
        <w:t>NTZAI</w:t>
      </w:r>
      <w:bookmarkEnd w:id="6036"/>
    </w:p>
    <w:p w14:paraId="05C9F0FB" w14:textId="4B2605BC" w:rsidR="002D7CD0" w:rsidRPr="00935B9D" w:rsidRDefault="002D7CD0" w:rsidP="002D7CD0">
      <w:pPr>
        <w:pStyle w:val="TH"/>
        <w:rPr>
          <w:lang w:val="fr-FR"/>
        </w:rPr>
      </w:pPr>
      <w:bookmarkStart w:id="6037" w:name="_CRTable18_31"/>
      <w:r w:rsidRPr="00935B9D">
        <w:rPr>
          <w:lang w:val="fr-FR"/>
        </w:rPr>
        <w:t>Table </w:t>
      </w:r>
      <w:bookmarkEnd w:id="6037"/>
      <w:r w:rsidRPr="00935B9D">
        <w:rPr>
          <w:lang w:val="fr-FR"/>
        </w:rPr>
        <w:t>18.</w:t>
      </w:r>
      <w:r w:rsidRPr="00935B9D">
        <w:rPr>
          <w:rFonts w:eastAsia="Malgun Gothic" w:hint="eastAsia"/>
          <w:lang w:val="fr-FR" w:eastAsia="ko-KR"/>
        </w:rPr>
        <w:t>3</w:t>
      </w:r>
      <w:r w:rsidRPr="00935B9D">
        <w:rPr>
          <w:lang w:val="fr-FR"/>
        </w:rPr>
        <w:t>-1: +C</w:t>
      </w:r>
      <w:r w:rsidRPr="00935B9D">
        <w:rPr>
          <w:rFonts w:eastAsia="Malgun Gothic" w:hint="eastAsia"/>
          <w:lang w:val="fr-FR" w:eastAsia="ko-KR"/>
        </w:rPr>
        <w:t>NTZAI</w:t>
      </w:r>
      <w:r w:rsidRPr="00935B9D">
        <w:rPr>
          <w:lang w:val="fr-FR"/>
        </w:rPr>
        <w:t xml:space="preserve">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949"/>
        <w:gridCol w:w="4176"/>
      </w:tblGrid>
      <w:tr w:rsidR="002D7CD0" w:rsidRPr="000903C1" w14:paraId="4A76CD48"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2F2E7951" w14:textId="77777777" w:rsidR="002D7CD0" w:rsidRPr="000903C1" w:rsidRDefault="002D7CD0" w:rsidP="008E5E16">
            <w:pPr>
              <w:pStyle w:val="TAH"/>
              <w:spacing w:line="254" w:lineRule="auto"/>
              <w:rPr>
                <w:rFonts w:ascii="Courier New" w:hAnsi="Courier New"/>
              </w:rPr>
            </w:pPr>
            <w:r w:rsidRPr="000903C1">
              <w:t>Command</w:t>
            </w:r>
          </w:p>
        </w:tc>
        <w:tc>
          <w:tcPr>
            <w:tcW w:w="4176" w:type="dxa"/>
            <w:tcBorders>
              <w:top w:val="single" w:sz="4" w:space="0" w:color="auto"/>
              <w:left w:val="single" w:sz="6" w:space="0" w:color="auto"/>
              <w:bottom w:val="single" w:sz="4" w:space="0" w:color="auto"/>
              <w:right w:val="single" w:sz="4" w:space="0" w:color="auto"/>
            </w:tcBorders>
            <w:hideMark/>
          </w:tcPr>
          <w:p w14:paraId="24F0F1BE" w14:textId="77777777" w:rsidR="002D7CD0" w:rsidRPr="000903C1" w:rsidRDefault="002D7CD0" w:rsidP="008E5E16">
            <w:pPr>
              <w:pStyle w:val="TAH"/>
              <w:spacing w:line="254" w:lineRule="auto"/>
              <w:rPr>
                <w:rFonts w:ascii="Courier New" w:hAnsi="Courier New"/>
              </w:rPr>
            </w:pPr>
            <w:r w:rsidRPr="000903C1">
              <w:t>Possible response(s)</w:t>
            </w:r>
          </w:p>
        </w:tc>
      </w:tr>
      <w:tr w:rsidR="002D7CD0" w:rsidRPr="000903C1" w14:paraId="569D90A1"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4AAE1308" w14:textId="77777777" w:rsidR="002D7CD0" w:rsidRPr="006169C8" w:rsidRDefault="002D7CD0" w:rsidP="002D7CD0">
            <w:pPr>
              <w:pStyle w:val="TAL"/>
              <w:rPr>
                <w:lang w:val="en-US"/>
              </w:rPr>
            </w:pPr>
            <w:r w:rsidRPr="000903C1">
              <w:t>+C</w:t>
            </w:r>
            <w:r>
              <w:rPr>
                <w:rFonts w:eastAsia="Malgun Gothic" w:hint="eastAsia"/>
                <w:lang w:eastAsia="ko-KR"/>
              </w:rPr>
              <w:t>NTZAI</w:t>
            </w:r>
            <w:r w:rsidRPr="000903C1">
              <w:t>=</w:t>
            </w:r>
            <w:r w:rsidRPr="006169C8">
              <w:rPr>
                <w:lang w:val="en-US"/>
              </w:rPr>
              <w:t>(list of</w:t>
            </w:r>
            <w:r>
              <w:rPr>
                <w:lang w:val="en-US"/>
              </w:rPr>
              <w:t xml:space="preserve"> </w:t>
            </w:r>
            <w:r w:rsidRPr="006169C8">
              <w:rPr>
                <w:lang w:val="en-US"/>
              </w:rPr>
              <w:t>&lt;geographical_area_id&gt;,&lt;number_of_</w:t>
            </w:r>
            <w:r>
              <w:rPr>
                <w:lang w:val="en-US"/>
              </w:rPr>
              <w:t>polygon_points</w:t>
            </w:r>
            <w:r w:rsidRPr="006169C8">
              <w:rPr>
                <w:lang w:val="en-US"/>
              </w:rPr>
              <w:t>&gt;,</w:t>
            </w:r>
            <w:r>
              <w:rPr>
                <w:lang w:val="en-US"/>
              </w:rPr>
              <w:t xml:space="preserve">(list of </w:t>
            </w:r>
            <w:r w:rsidRPr="006169C8">
              <w:rPr>
                <w:lang w:val="en-US"/>
              </w:rPr>
              <w:t>&lt;latitude&gt;,&lt;longitude&gt;</w:t>
            </w:r>
            <w:r>
              <w:rPr>
                <w:lang w:val="en-US"/>
              </w:rPr>
              <w:t>s)</w:t>
            </w:r>
            <w:r w:rsidRPr="006169C8">
              <w:rPr>
                <w:lang w:val="en-US"/>
              </w:rPr>
              <w:t>, &lt;</w:t>
            </w:r>
            <w:r>
              <w:rPr>
                <w:lang w:val="en-US"/>
              </w:rPr>
              <w:t>ceiling</w:t>
            </w:r>
            <w:r w:rsidRPr="006169C8">
              <w:rPr>
                <w:lang w:val="en-US"/>
              </w:rPr>
              <w:t>_altitude&gt;,&lt;</w:t>
            </w:r>
            <w:r>
              <w:rPr>
                <w:lang w:val="en-US"/>
              </w:rPr>
              <w:t>floor</w:t>
            </w:r>
            <w:r w:rsidRPr="006169C8">
              <w:rPr>
                <w:lang w:val="en-US"/>
              </w:rPr>
              <w:t>_altitude&gt;,&lt;number_of_</w:t>
            </w:r>
            <w:r>
              <w:rPr>
                <w:lang w:val="en-US"/>
              </w:rPr>
              <w:t>restricted_</w:t>
            </w:r>
            <w:r w:rsidRPr="006169C8">
              <w:rPr>
                <w:lang w:val="en-US"/>
              </w:rPr>
              <w:t>freq</w:t>
            </w:r>
            <w:r>
              <w:rPr>
                <w:rFonts w:hint="eastAsia"/>
                <w:lang w:val="en-US" w:eastAsia="ko-KR"/>
              </w:rPr>
              <w:t>_bands</w:t>
            </w:r>
            <w:r w:rsidRPr="006169C8">
              <w:rPr>
                <w:lang w:val="en-US"/>
              </w:rPr>
              <w:t xml:space="preserve">&gt;,(list of </w:t>
            </w:r>
            <w:r>
              <w:rPr>
                <w:lang w:val="en-US"/>
              </w:rPr>
              <w:t>&lt;rat_type&gt;,</w:t>
            </w:r>
            <w:r w:rsidRPr="006169C8">
              <w:rPr>
                <w:lang w:val="en-US"/>
              </w:rPr>
              <w:t>&lt;</w:t>
            </w:r>
            <w:r>
              <w:rPr>
                <w:rFonts w:eastAsia="Malgun Gothic" w:hint="eastAsia"/>
                <w:lang w:eastAsia="ko-KR"/>
              </w:rPr>
              <w:t>restricted_freq_band</w:t>
            </w:r>
            <w:r w:rsidRPr="006169C8">
              <w:rPr>
                <w:lang w:val="en-US"/>
              </w:rPr>
              <w:t>&gt;</w:t>
            </w:r>
            <w:r>
              <w:rPr>
                <w:rFonts w:hint="eastAsia"/>
                <w:lang w:val="en-US" w:eastAsia="ko-KR"/>
              </w:rPr>
              <w:t>,&lt;</w:t>
            </w:r>
            <w:r>
              <w:rPr>
                <w:rFonts w:hint="eastAsia"/>
                <w:lang w:eastAsia="ko-KR"/>
              </w:rPr>
              <w:t>number_of_time_</w:t>
            </w:r>
            <w:r w:rsidRPr="00573133">
              <w:rPr>
                <w:rFonts w:hint="eastAsia"/>
                <w:lang w:eastAsia="ko-KR"/>
              </w:rPr>
              <w:t>restriction</w:t>
            </w:r>
            <w:r w:rsidRPr="00573133">
              <w:rPr>
                <w:lang w:eastAsia="ko-KR"/>
              </w:rPr>
              <w:t>s</w:t>
            </w:r>
            <w:r w:rsidRPr="000903C1">
              <w:t>&gt;</w:t>
            </w:r>
            <w:r w:rsidRPr="006169C8">
              <w:rPr>
                <w:lang w:val="en-US"/>
              </w:rPr>
              <w:t>[,&lt;start_time&gt;,&lt;stop_time&gt;]</w:t>
            </w:r>
            <w:r>
              <w:rPr>
                <w:lang w:val="en-US"/>
              </w:rPr>
              <w:t>s</w:t>
            </w:r>
            <w:r w:rsidRPr="006169C8">
              <w:rPr>
                <w:lang w:val="en-US"/>
              </w:rPr>
              <w:t>)</w:t>
            </w:r>
            <w:r>
              <w:rPr>
                <w:lang w:val="en-US"/>
              </w:rPr>
              <w:t>s</w:t>
            </w:r>
            <w:r w:rsidRPr="006169C8">
              <w:rPr>
                <w:lang w:val="en-US"/>
              </w:rPr>
              <w:t>)</w:t>
            </w:r>
          </w:p>
        </w:tc>
        <w:tc>
          <w:tcPr>
            <w:tcW w:w="4176" w:type="dxa"/>
            <w:tcBorders>
              <w:top w:val="single" w:sz="4" w:space="0" w:color="auto"/>
              <w:left w:val="single" w:sz="6" w:space="0" w:color="auto"/>
              <w:bottom w:val="single" w:sz="4" w:space="0" w:color="auto"/>
              <w:right w:val="single" w:sz="4" w:space="0" w:color="auto"/>
            </w:tcBorders>
          </w:tcPr>
          <w:p w14:paraId="131CE583" w14:textId="77777777" w:rsidR="002D7CD0" w:rsidRPr="000903C1" w:rsidRDefault="002D7CD0" w:rsidP="002D7CD0">
            <w:pPr>
              <w:pStyle w:val="TAL"/>
            </w:pPr>
            <w:r w:rsidRPr="000903C1">
              <w:t>+</w:t>
            </w:r>
            <w:r w:rsidRPr="000903C1">
              <w:rPr>
                <w:i/>
                <w:iCs/>
              </w:rPr>
              <w:t>CME ERROR: &lt;err</w:t>
            </w:r>
            <w:r w:rsidRPr="000903C1">
              <w:t>&gt;</w:t>
            </w:r>
          </w:p>
        </w:tc>
      </w:tr>
      <w:tr w:rsidR="002D7CD0" w:rsidRPr="000903C1" w14:paraId="35094EAC" w14:textId="77777777" w:rsidTr="008E5E16">
        <w:trPr>
          <w:cantSplit/>
        </w:trPr>
        <w:tc>
          <w:tcPr>
            <w:tcW w:w="5949" w:type="dxa"/>
            <w:tcBorders>
              <w:top w:val="single" w:sz="4" w:space="0" w:color="auto"/>
              <w:left w:val="single" w:sz="4" w:space="0" w:color="auto"/>
              <w:bottom w:val="single" w:sz="4" w:space="0" w:color="auto"/>
              <w:right w:val="single" w:sz="6" w:space="0" w:color="auto"/>
            </w:tcBorders>
            <w:hideMark/>
          </w:tcPr>
          <w:p w14:paraId="75C2599C" w14:textId="77777777" w:rsidR="002D7CD0" w:rsidRPr="000903C1" w:rsidRDefault="002D7CD0" w:rsidP="002D7CD0">
            <w:pPr>
              <w:pStyle w:val="TAL"/>
            </w:pPr>
            <w:r w:rsidRPr="000903C1">
              <w:t>+C</w:t>
            </w:r>
            <w:r>
              <w:rPr>
                <w:rFonts w:eastAsia="Malgun Gothic" w:hint="eastAsia"/>
                <w:lang w:eastAsia="ko-KR"/>
              </w:rPr>
              <w:t>NTZAI</w:t>
            </w:r>
            <w:r w:rsidRPr="000903C1">
              <w:t>=?</w:t>
            </w:r>
          </w:p>
        </w:tc>
        <w:tc>
          <w:tcPr>
            <w:tcW w:w="4176" w:type="dxa"/>
            <w:tcBorders>
              <w:top w:val="single" w:sz="4" w:space="0" w:color="auto"/>
              <w:left w:val="single" w:sz="6" w:space="0" w:color="auto"/>
              <w:bottom w:val="single" w:sz="4" w:space="0" w:color="auto"/>
              <w:right w:val="single" w:sz="4" w:space="0" w:color="auto"/>
            </w:tcBorders>
            <w:hideMark/>
          </w:tcPr>
          <w:p w14:paraId="3BF4AFCE" w14:textId="77777777" w:rsidR="002D7CD0" w:rsidRPr="000903C1" w:rsidRDefault="002D7CD0" w:rsidP="002D7CD0">
            <w:pPr>
              <w:pStyle w:val="TAL"/>
              <w:rPr>
                <w:sz w:val="20"/>
              </w:rPr>
            </w:pPr>
          </w:p>
        </w:tc>
      </w:tr>
    </w:tbl>
    <w:p w14:paraId="411BF859" w14:textId="77777777" w:rsidR="002D7CD0" w:rsidRPr="000903C1" w:rsidRDefault="002D7CD0" w:rsidP="002D7CD0"/>
    <w:p w14:paraId="69133C55" w14:textId="77777777" w:rsidR="002D7CD0" w:rsidRPr="000903C1" w:rsidRDefault="002D7CD0" w:rsidP="002D7CD0">
      <w:r w:rsidRPr="000903C1">
        <w:rPr>
          <w:b/>
        </w:rPr>
        <w:t>Description</w:t>
      </w:r>
    </w:p>
    <w:p w14:paraId="21FE6618" w14:textId="77777777" w:rsidR="002D7CD0" w:rsidRPr="000903C1" w:rsidRDefault="002D7CD0" w:rsidP="002D7CD0">
      <w:r w:rsidRPr="000903C1">
        <w:t>Th</w:t>
      </w:r>
      <w:r>
        <w:rPr>
          <w:rFonts w:eastAsia="Malgun Gothic" w:hint="eastAsia"/>
          <w:lang w:eastAsia="ko-KR"/>
        </w:rPr>
        <w:t>is command allows</w:t>
      </w:r>
      <w:r w:rsidRPr="000903C1">
        <w:t xml:space="preserve"> the MT to </w:t>
      </w:r>
      <w:r>
        <w:rPr>
          <w:rFonts w:eastAsia="Malgun Gothic" w:hint="eastAsia"/>
          <w:lang w:eastAsia="ko-KR"/>
        </w:rPr>
        <w:t xml:space="preserve">provide no-transmit zone </w:t>
      </w:r>
      <w:r>
        <w:rPr>
          <w:rFonts w:eastAsia="Malgun Gothic"/>
          <w:lang w:eastAsia="ko-KR"/>
        </w:rPr>
        <w:t xml:space="preserve">assistance </w:t>
      </w:r>
      <w:r>
        <w:rPr>
          <w:rFonts w:eastAsia="Malgun Gothic" w:hint="eastAsia"/>
          <w:lang w:eastAsia="ko-KR"/>
        </w:rPr>
        <w:t xml:space="preserve">information </w:t>
      </w:r>
      <w:r w:rsidRPr="000903C1">
        <w:t xml:space="preserve">as specified in 3GPP TS 24.501 [161] for 5GS and in 3GPP TS 24.301 [83] for EPS. </w:t>
      </w:r>
      <w:r>
        <w:rPr>
          <w:rFonts w:eastAsia="Malgun Gothic" w:hint="eastAsia"/>
          <w:lang w:eastAsia="ko-KR"/>
        </w:rPr>
        <w:t xml:space="preserve">Refer </w:t>
      </w:r>
      <w:r w:rsidRPr="000903C1">
        <w:t xml:space="preserve">clause 9.2 for possible </w:t>
      </w:r>
      <w:r w:rsidRPr="000903C1">
        <w:rPr>
          <w:rFonts w:ascii="Courier New" w:hAnsi="Courier New"/>
        </w:rPr>
        <w:t>&lt;err&gt;</w:t>
      </w:r>
      <w:r w:rsidRPr="000903C1">
        <w:t xml:space="preserve"> values.</w:t>
      </w:r>
    </w:p>
    <w:p w14:paraId="379F58B2" w14:textId="77777777" w:rsidR="002D7CD0" w:rsidRPr="000903C1" w:rsidRDefault="002D7CD0" w:rsidP="002D7CD0">
      <w:r w:rsidRPr="000903C1">
        <w:rPr>
          <w:b/>
        </w:rPr>
        <w:t>Defined values</w:t>
      </w:r>
    </w:p>
    <w:p w14:paraId="771A846B" w14:textId="77777777" w:rsidR="002D7CD0" w:rsidRPr="000903C1" w:rsidRDefault="002D7CD0" w:rsidP="002D7CD0">
      <w:pPr>
        <w:pStyle w:val="B1"/>
        <w:rPr>
          <w:rFonts w:ascii="Courier New" w:hAnsi="Courier New" w:cs="Courier New"/>
        </w:rPr>
      </w:pPr>
      <w:r w:rsidRPr="000903C1">
        <w:rPr>
          <w:rFonts w:ascii="Courier New" w:hAnsi="Courier New" w:cs="Courier New"/>
        </w:rPr>
        <w:t>&lt;</w:t>
      </w:r>
      <w:r>
        <w:rPr>
          <w:rFonts w:ascii="Courier New" w:eastAsia="Malgun Gothic" w:hAnsi="Courier New" w:cs="Courier New" w:hint="eastAsia"/>
          <w:lang w:eastAsia="ko-KR"/>
        </w:rPr>
        <w:t>geographical_area_id</w:t>
      </w:r>
      <w:r w:rsidRPr="000903C1">
        <w:rPr>
          <w:rFonts w:ascii="Courier New" w:hAnsi="Courier New" w:cs="Courier New"/>
        </w:rPr>
        <w:t>&gt;</w:t>
      </w:r>
      <w:r w:rsidRPr="000903C1">
        <w:t xml:space="preserve">: </w:t>
      </w:r>
      <w:r w:rsidRPr="00C44D1B">
        <w:t xml:space="preserve">integer type. Identifies the </w:t>
      </w:r>
      <w:r w:rsidRPr="002813A3">
        <w:rPr>
          <w:lang w:eastAsia="ko-KR"/>
        </w:rPr>
        <w:t>geographic area</w:t>
      </w:r>
      <w:r>
        <w:rPr>
          <w:lang w:eastAsia="ko-KR"/>
        </w:rPr>
        <w:t xml:space="preserve"> where the </w:t>
      </w:r>
      <w:r w:rsidRPr="002F7523">
        <w:rPr>
          <w:lang w:eastAsia="ko-KR"/>
        </w:rPr>
        <w:t>no-</w:t>
      </w:r>
      <w:r w:rsidRPr="002813A3">
        <w:rPr>
          <w:lang w:eastAsia="ko-KR"/>
        </w:rPr>
        <w:t>transmit zone</w:t>
      </w:r>
      <w:r>
        <w:rPr>
          <w:lang w:eastAsia="ko-KR"/>
        </w:rPr>
        <w:t xml:space="preserve"> is valid</w:t>
      </w:r>
      <w:r w:rsidRPr="00C44D1B">
        <w:t>.</w:t>
      </w:r>
    </w:p>
    <w:p w14:paraId="4F570251"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polygon_points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latitude and longitude describing the points of the poygon representing the geographical area where the restrictions apply</w:t>
      </w:r>
      <w:r w:rsidRPr="00D1451B">
        <w:rPr>
          <w:rFonts w:eastAsia="Malgun Gothic"/>
          <w:lang w:eastAsia="ko-KR"/>
        </w:rPr>
        <w:t>.</w:t>
      </w:r>
      <w:r>
        <w:rPr>
          <w:rFonts w:eastAsia="Malgun Gothic"/>
          <w:lang w:eastAsia="ko-KR"/>
        </w:rPr>
        <w:t xml:space="preserve"> Minimum value is 3 and maximum value is 15 </w:t>
      </w:r>
      <w:r>
        <w:rPr>
          <w:rFonts w:eastAsia="Malgun Gothic" w:hint="eastAsia"/>
          <w:lang w:eastAsia="ko-KR"/>
        </w:rPr>
        <w:t>according to clause</w:t>
      </w:r>
      <w:r w:rsidRPr="000903C1">
        <w:t> </w:t>
      </w:r>
      <w:r>
        <w:t>7.3.4</w:t>
      </w:r>
      <w:r>
        <w:rPr>
          <w:rFonts w:eastAsia="Malgun Gothic" w:hint="eastAsia"/>
          <w:lang w:eastAsia="ko-KR"/>
        </w:rPr>
        <w:t xml:space="preserve">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lang w:eastAsia="ko-KR"/>
        </w:rPr>
        <w:t>.</w:t>
      </w:r>
    </w:p>
    <w:p w14:paraId="5800CA98" w14:textId="77777777" w:rsidR="002D7CD0" w:rsidRPr="00D1451B"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latitude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latitude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31691C03" w14:textId="77777777" w:rsidR="002D7CD0" w:rsidRPr="000231E7"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longitude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longitude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28645D0F"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ceiling</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 xml:space="preserve">ceiling </w:t>
      </w:r>
      <w:r>
        <w:rPr>
          <w:rFonts w:eastAsia="Malgun Gothic"/>
          <w:lang w:eastAsia="ko-KR"/>
        </w:rPr>
        <w:t xml:space="preserve">up to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2D52C43E"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floor</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floor up to</w:t>
      </w:r>
      <w:r>
        <w:rPr>
          <w:rFonts w:eastAsia="Malgun Gothic"/>
          <w:lang w:eastAsia="ko-KR"/>
        </w:rPr>
        <w:t xml:space="preserve">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5B3F566A"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restricted_</w:t>
      </w:r>
      <w:r w:rsidRPr="00D1451B">
        <w:rPr>
          <w:rFonts w:ascii="Courier New" w:eastAsia="SimSun" w:hAnsi="Courier New" w:cs="Courier New"/>
        </w:rPr>
        <w:t>freq</w:t>
      </w:r>
      <w:r>
        <w:rPr>
          <w:rFonts w:ascii="Courier New" w:hAnsi="Courier New" w:cs="Courier New" w:hint="eastAsia"/>
          <w:lang w:eastAsia="ko-KR"/>
        </w:rPr>
        <w:t>_bands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restricted frequenc</w:t>
      </w:r>
      <w:r>
        <w:rPr>
          <w:rFonts w:eastAsia="Malgun Gothic" w:hint="eastAsia"/>
          <w:lang w:eastAsia="ko-KR"/>
        </w:rPr>
        <w:t xml:space="preserve">y </w:t>
      </w:r>
      <w:r w:rsidRPr="00573133">
        <w:rPr>
          <w:rFonts w:eastAsia="Malgun Gothic" w:hint="eastAsia"/>
          <w:lang w:eastAsia="ko-KR"/>
        </w:rPr>
        <w:t>band</w:t>
      </w:r>
      <w:r w:rsidRPr="00573133">
        <w:rPr>
          <w:rFonts w:eastAsia="Malgun Gothic"/>
          <w:lang w:eastAsia="ko-KR"/>
        </w:rPr>
        <w:t>s.</w:t>
      </w:r>
    </w:p>
    <w:p w14:paraId="27E2FCD2"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rat_type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w:t>
      </w:r>
      <w:r>
        <w:rPr>
          <w:rFonts w:eastAsia="Malgun Gothic" w:hint="eastAsia"/>
          <w:lang w:eastAsia="ko-KR"/>
        </w:rPr>
        <w:t>indicates with the RAT type which the UE shall apply NTZ assistance information.</w:t>
      </w:r>
    </w:p>
    <w:p w14:paraId="4A09D5BC" w14:textId="77777777" w:rsidR="002D7CD0" w:rsidRPr="00935B9D" w:rsidRDefault="002D7CD0" w:rsidP="002D7CD0">
      <w:pPr>
        <w:pStyle w:val="B2"/>
        <w:ind w:left="567" w:firstLine="0"/>
        <w:rPr>
          <w:rFonts w:eastAsia="Malgun Gothic"/>
          <w:lang w:eastAsia="ko-KR"/>
        </w:rPr>
      </w:pPr>
      <w:r w:rsidRPr="00935B9D">
        <w:t>0</w:t>
      </w:r>
      <w:r w:rsidRPr="00935B9D">
        <w:tab/>
        <w:t>E-UTRA</w:t>
      </w:r>
      <w:r w:rsidRPr="00935B9D">
        <w:rPr>
          <w:rFonts w:hint="eastAsia"/>
          <w:lang w:eastAsia="ko-KR"/>
        </w:rPr>
        <w:t>N</w:t>
      </w:r>
    </w:p>
    <w:p w14:paraId="76597824" w14:textId="77777777" w:rsidR="002D7CD0" w:rsidRPr="00935B9D" w:rsidRDefault="002D7CD0" w:rsidP="002D7CD0">
      <w:pPr>
        <w:pStyle w:val="B2"/>
        <w:ind w:left="567" w:firstLine="0"/>
        <w:rPr>
          <w:rFonts w:eastAsia="Malgun Gothic"/>
          <w:lang w:eastAsia="ko-KR"/>
        </w:rPr>
      </w:pPr>
      <w:r w:rsidRPr="00935B9D">
        <w:t>1</w:t>
      </w:r>
      <w:r w:rsidRPr="00935B9D">
        <w:tab/>
        <w:t xml:space="preserve">NG-RAN </w:t>
      </w:r>
    </w:p>
    <w:p w14:paraId="6162FE07" w14:textId="0CB6D2CB"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restricted_freq_band</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w:t>
      </w:r>
      <w:r>
        <w:rPr>
          <w:rFonts w:eastAsia="Malgun Gothic" w:hint="eastAsia"/>
          <w:lang w:eastAsia="ko-KR"/>
        </w:rPr>
        <w:t>.</w:t>
      </w:r>
      <w:r w:rsidRPr="000903C1">
        <w:t xml:space="preserve"> </w:t>
      </w:r>
      <w:r>
        <w:rPr>
          <w:rFonts w:eastAsia="Malgun Gothic" w:hint="eastAsia"/>
          <w:lang w:eastAsia="ko-KR"/>
        </w:rPr>
        <w:t xml:space="preserve">The parameter </w:t>
      </w:r>
      <w:r w:rsidRPr="000903C1">
        <w:t xml:space="preserve">contains </w:t>
      </w:r>
      <w:r>
        <w:rPr>
          <w:rFonts w:eastAsia="Malgun Gothic" w:hint="eastAsia"/>
          <w:lang w:eastAsia="ko-KR"/>
        </w:rPr>
        <w:t xml:space="preserve">restricted frequency </w:t>
      </w:r>
      <w:r w:rsidRPr="00FC2BD6">
        <w:rPr>
          <w:rFonts w:eastAsia="Malgun Gothic" w:hint="eastAsia"/>
          <w:lang w:eastAsia="ko-KR"/>
        </w:rPr>
        <w:t>band d</w:t>
      </w:r>
      <w:r>
        <w:rPr>
          <w:rFonts w:eastAsia="Malgun Gothic" w:hint="eastAsia"/>
          <w:lang w:eastAsia="ko-KR"/>
        </w:rPr>
        <w:t>efined in</w:t>
      </w:r>
      <w:r w:rsidRPr="000903C1">
        <w:t xml:space="preserve"> 3GPP TS </w:t>
      </w:r>
      <w:r>
        <w:rPr>
          <w:rFonts w:eastAsia="Malgun Gothic" w:hint="eastAsia"/>
          <w:lang w:eastAsia="ko-KR"/>
        </w:rPr>
        <w:t>36</w:t>
      </w:r>
      <w:r w:rsidRPr="000903C1">
        <w:t>.</w:t>
      </w:r>
      <w:r>
        <w:rPr>
          <w:rFonts w:eastAsia="Malgun Gothic" w:hint="eastAsia"/>
          <w:lang w:eastAsia="ko-KR"/>
        </w:rPr>
        <w:t>101</w:t>
      </w:r>
      <w:r w:rsidRPr="000903C1">
        <w:t> [1</w:t>
      </w:r>
      <w:r>
        <w:rPr>
          <w:rFonts w:eastAsia="Malgun Gothic" w:hint="eastAsia"/>
          <w:lang w:eastAsia="ko-KR"/>
        </w:rPr>
        <w:t>54</w:t>
      </w:r>
      <w:r w:rsidRPr="000903C1">
        <w:t>] clause </w:t>
      </w:r>
      <w:r>
        <w:rPr>
          <w:rFonts w:eastAsia="Malgun Gothic" w:hint="eastAsia"/>
          <w:lang w:eastAsia="ko-KR"/>
        </w:rPr>
        <w:t>5</w:t>
      </w:r>
      <w:r w:rsidRPr="000903C1">
        <w:t>.</w:t>
      </w:r>
      <w:r>
        <w:rPr>
          <w:rFonts w:hint="eastAsia"/>
          <w:lang w:eastAsia="ko-KR"/>
        </w:rPr>
        <w:t>5</w:t>
      </w:r>
      <w:r>
        <w:rPr>
          <w:rFonts w:eastAsia="Malgun Gothic" w:hint="eastAsia"/>
          <w:lang w:eastAsia="ko-KR"/>
        </w:rPr>
        <w:t xml:space="preserve"> </w:t>
      </w:r>
      <w:r>
        <w:rPr>
          <w:rFonts w:eastAsia="Malgun Gothic"/>
          <w:lang w:eastAsia="ko-KR"/>
        </w:rPr>
        <w:t>for E-UTRA</w:t>
      </w:r>
      <w:r>
        <w:rPr>
          <w:rFonts w:eastAsia="Malgun Gothic" w:hint="eastAsia"/>
          <w:lang w:eastAsia="ko-KR"/>
        </w:rPr>
        <w:t xml:space="preserve">N </w:t>
      </w:r>
      <w:r>
        <w:rPr>
          <w:rFonts w:eastAsia="Malgun Gothic"/>
          <w:lang w:eastAsia="ko-KR"/>
        </w:rPr>
        <w:t xml:space="preserve">or </w:t>
      </w:r>
      <w:r>
        <w:rPr>
          <w:rFonts w:eastAsia="Malgun Gothic" w:hint="eastAsia"/>
          <w:lang w:eastAsia="ko-KR"/>
        </w:rPr>
        <w:t>defined in</w:t>
      </w:r>
      <w:r w:rsidRPr="000903C1">
        <w:t xml:space="preserve"> 3GPP TS </w:t>
      </w:r>
      <w:r>
        <w:rPr>
          <w:rFonts w:eastAsia="Malgun Gothic" w:hint="eastAsia"/>
          <w:lang w:eastAsia="ko-KR"/>
        </w:rPr>
        <w:t>38</w:t>
      </w:r>
      <w:r w:rsidRPr="000903C1">
        <w:t>.</w:t>
      </w:r>
      <w:r>
        <w:rPr>
          <w:rFonts w:eastAsia="Malgun Gothic" w:hint="eastAsia"/>
          <w:lang w:eastAsia="ko-KR"/>
        </w:rPr>
        <w:t>101-1</w:t>
      </w:r>
      <w:r w:rsidRPr="000903C1">
        <w:t> [</w:t>
      </w:r>
      <w:r>
        <w:rPr>
          <w:rFonts w:eastAsia="Malgun Gothic"/>
          <w:lang w:eastAsia="ko-KR"/>
        </w:rPr>
        <w:t>198</w:t>
      </w:r>
      <w:r w:rsidRPr="000903C1">
        <w:t>] clause </w:t>
      </w:r>
      <w:r>
        <w:rPr>
          <w:rFonts w:eastAsia="Malgun Gothic" w:hint="eastAsia"/>
          <w:lang w:eastAsia="ko-KR"/>
        </w:rPr>
        <w:t>5</w:t>
      </w:r>
      <w:r w:rsidRPr="000903C1">
        <w:t>.</w:t>
      </w:r>
      <w:r>
        <w:rPr>
          <w:rFonts w:hint="eastAsia"/>
          <w:lang w:eastAsia="ko-KR"/>
        </w:rPr>
        <w:t>2</w:t>
      </w:r>
      <w:r>
        <w:rPr>
          <w:rFonts w:eastAsia="Malgun Gothic" w:hint="eastAsia"/>
          <w:lang w:eastAsia="ko-KR"/>
        </w:rPr>
        <w:t xml:space="preserve"> </w:t>
      </w:r>
      <w:r>
        <w:rPr>
          <w:rFonts w:eastAsia="Malgun Gothic"/>
          <w:lang w:eastAsia="ko-KR"/>
        </w:rPr>
        <w:t>for N</w:t>
      </w:r>
      <w:r>
        <w:rPr>
          <w:rFonts w:eastAsia="Malgun Gothic" w:hint="eastAsia"/>
          <w:lang w:eastAsia="ko-KR"/>
        </w:rPr>
        <w:t>G-RAN</w:t>
      </w:r>
      <w:r>
        <w:rPr>
          <w:rFonts w:eastAsia="Malgun Gothic"/>
          <w:lang w:eastAsia="ko-KR"/>
        </w:rPr>
        <w:t>.</w:t>
      </w:r>
    </w:p>
    <w:p w14:paraId="2DB8439C" w14:textId="77777777" w:rsidR="002D7CD0" w:rsidRPr="00642B31" w:rsidRDefault="002D7CD0" w:rsidP="002D7CD0">
      <w:pPr>
        <w:pStyle w:val="B1"/>
        <w:rPr>
          <w:rFonts w:eastAsia="Malgun Gothic"/>
          <w:lang w:eastAsia="ko-KR"/>
        </w:rPr>
      </w:pPr>
      <w:r w:rsidRPr="000903C1">
        <w:rPr>
          <w:rFonts w:ascii="Courier New" w:hAnsi="Courier New" w:cs="Courier New"/>
        </w:rPr>
        <w:t>&lt;</w:t>
      </w:r>
      <w:r>
        <w:rPr>
          <w:rFonts w:ascii="Courier New" w:hAnsi="Courier New" w:cs="Courier New" w:hint="eastAsia"/>
          <w:lang w:eastAsia="ko-KR"/>
        </w:rPr>
        <w:t>number_of_time_</w:t>
      </w:r>
      <w:r w:rsidRPr="00573133">
        <w:rPr>
          <w:rFonts w:ascii="Courier New" w:hAnsi="Courier New" w:cs="Courier New" w:hint="eastAsia"/>
          <w:lang w:eastAsia="ko-KR"/>
        </w:rPr>
        <w:t>restriction</w:t>
      </w:r>
      <w:r w:rsidRPr="00573133">
        <w:rPr>
          <w:rFonts w:ascii="Courier New" w:hAnsi="Courier New" w:cs="Courier New"/>
          <w:lang w:eastAsia="ko-KR"/>
        </w:rPr>
        <w:t>s</w:t>
      </w:r>
      <w:r w:rsidRPr="000903C1">
        <w:rPr>
          <w:rFonts w:ascii="Courier New" w:hAnsi="Courier New" w:cs="Courier New"/>
        </w:rPr>
        <w:t>&gt;</w:t>
      </w:r>
      <w:r w:rsidRPr="000903C1">
        <w:t>: integer type</w:t>
      </w:r>
      <w:r>
        <w:rPr>
          <w:rFonts w:eastAsia="Malgun Gothic" w:hint="eastAsia"/>
          <w:lang w:eastAsia="ko-KR"/>
        </w:rPr>
        <w:t>; Indicates the number of entries for restricted time period</w:t>
      </w:r>
      <w:r w:rsidRPr="0044081A">
        <w:rPr>
          <w:rFonts w:eastAsia="SimSun"/>
          <w:lang w:eastAsia="en-US"/>
        </w:rPr>
        <w:t>.</w:t>
      </w:r>
    </w:p>
    <w:p w14:paraId="11069530" w14:textId="77777777" w:rsidR="002D7CD0" w:rsidRPr="000903C1" w:rsidRDefault="002D7CD0" w:rsidP="002D7CD0">
      <w:pPr>
        <w:pStyle w:val="B1"/>
      </w:pPr>
      <w:r w:rsidRPr="000903C1">
        <w:rPr>
          <w:rFonts w:ascii="Courier New" w:hAnsi="Courier New" w:cs="Courier New"/>
        </w:rPr>
        <w:t>&lt;</w:t>
      </w:r>
      <w:r w:rsidRPr="000903C1">
        <w:rPr>
          <w:rFonts w:ascii="Courier New" w:hAnsi="Courier New" w:cs="Courier New"/>
          <w:lang w:eastAsia="zh-CN"/>
        </w:rPr>
        <w:t>start_time</w:t>
      </w:r>
      <w:r w:rsidRPr="000903C1">
        <w:rPr>
          <w:rFonts w:ascii="Courier New" w:hAnsi="Courier New" w:cs="Courier New"/>
        </w:rPr>
        <w:t>&gt;</w:t>
      </w:r>
      <w:r w:rsidRPr="000903C1">
        <w:t xml:space="preserve">: string type. This parameter contains the start time of the </w:t>
      </w:r>
      <w:r>
        <w:rPr>
          <w:rFonts w:eastAsia="Malgun Gothic" w:hint="eastAsia"/>
          <w:lang w:eastAsia="ko-KR"/>
        </w:rPr>
        <w:t>restricted</w:t>
      </w:r>
      <w:r w:rsidRPr="000903C1">
        <w:t xml:space="preserve"> time period for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495F9ED" w14:textId="77777777" w:rsidR="002D7CD0" w:rsidRDefault="002D7CD0" w:rsidP="002D7CD0">
      <w:pPr>
        <w:pStyle w:val="B1"/>
        <w:rPr>
          <w:rFonts w:eastAsia="Malgun Gothic"/>
          <w:lang w:eastAsia="ko-KR"/>
        </w:rPr>
      </w:pPr>
      <w:r w:rsidRPr="000903C1">
        <w:rPr>
          <w:rFonts w:ascii="Courier New" w:hAnsi="Courier New" w:cs="Courier New"/>
        </w:rPr>
        <w:lastRenderedPageBreak/>
        <w:t>&lt;</w:t>
      </w:r>
      <w:r w:rsidRPr="000903C1">
        <w:rPr>
          <w:rFonts w:ascii="Courier New" w:hAnsi="Courier New" w:cs="Courier New"/>
          <w:lang w:eastAsia="zh-CN"/>
        </w:rPr>
        <w:t>end_time</w:t>
      </w:r>
      <w:r w:rsidRPr="000903C1">
        <w:rPr>
          <w:rFonts w:ascii="Courier New" w:hAnsi="Courier New" w:cs="Courier New"/>
        </w:rPr>
        <w:t>&gt;</w:t>
      </w:r>
      <w:r w:rsidRPr="000903C1">
        <w:t xml:space="preserve">: string type. This parameter contains the end time of the </w:t>
      </w:r>
      <w:r>
        <w:rPr>
          <w:rFonts w:eastAsia="Malgun Gothic" w:hint="eastAsia"/>
          <w:lang w:eastAsia="ko-KR"/>
        </w:rPr>
        <w:t>restricted</w:t>
      </w:r>
      <w:r w:rsidRPr="000903C1">
        <w:t xml:space="preserve"> time period for the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8A1C85F" w14:textId="77777777" w:rsidR="002D7CD0" w:rsidRPr="00100605" w:rsidRDefault="002D7CD0" w:rsidP="002D7CD0">
      <w:pPr>
        <w:keepNext/>
        <w:keepLines/>
      </w:pPr>
      <w:r w:rsidRPr="00100605">
        <w:rPr>
          <w:b/>
        </w:rPr>
        <w:t>Implementation</w:t>
      </w:r>
    </w:p>
    <w:p w14:paraId="74EE40ED" w14:textId="524B4305" w:rsidR="002D7CD0" w:rsidRPr="002D7CD0" w:rsidRDefault="002D7CD0" w:rsidP="003972C2">
      <w:pPr>
        <w:keepNext/>
        <w:keepLines/>
      </w:pPr>
      <w:r w:rsidRPr="00100605">
        <w:t>Optional.</w:t>
      </w:r>
    </w:p>
    <w:p w14:paraId="224D1D2A" w14:textId="0E6E9CEB" w:rsidR="00BE30C8" w:rsidRPr="00C44D1B" w:rsidRDefault="00BE30C8" w:rsidP="00BE30C8">
      <w:pPr>
        <w:pStyle w:val="Heading1"/>
        <w:rPr>
          <w:rFonts w:eastAsia="Malgun Gothic"/>
        </w:rPr>
      </w:pPr>
      <w:bookmarkStart w:id="6038" w:name="_CR19"/>
      <w:bookmarkStart w:id="6039" w:name="_Hlk142511703"/>
      <w:bookmarkStart w:id="6040" w:name="_Toc218776909"/>
      <w:bookmarkEnd w:id="6038"/>
      <w:r w:rsidRPr="00C44D1B">
        <w:rPr>
          <w:rFonts w:eastAsia="Malgun Gothic"/>
        </w:rPr>
        <w:t>19</w:t>
      </w:r>
      <w:r w:rsidRPr="00C44D1B">
        <w:rPr>
          <w:rFonts w:eastAsia="Malgun Gothic"/>
        </w:rPr>
        <w:tab/>
        <w:t>Commands for edge enabling layer operation</w:t>
      </w:r>
      <w:bookmarkEnd w:id="6040"/>
    </w:p>
    <w:p w14:paraId="03649CF1" w14:textId="50044B91" w:rsidR="00BE30C8" w:rsidRPr="00C44D1B" w:rsidRDefault="00BE30C8" w:rsidP="00BE30C8">
      <w:pPr>
        <w:pStyle w:val="Heading2"/>
        <w:rPr>
          <w:rFonts w:eastAsia="Malgun Gothic"/>
        </w:rPr>
      </w:pPr>
      <w:bookmarkStart w:id="6041" w:name="_CR19_1"/>
      <w:bookmarkStart w:id="6042" w:name="_Toc218776910"/>
      <w:bookmarkEnd w:id="6041"/>
      <w:r w:rsidRPr="00C44D1B">
        <w:rPr>
          <w:rFonts w:eastAsia="Malgun Gothic"/>
        </w:rPr>
        <w:t>19.1</w:t>
      </w:r>
      <w:r w:rsidRPr="00C44D1B">
        <w:rPr>
          <w:rFonts w:eastAsia="Malgun Gothic"/>
        </w:rPr>
        <w:tab/>
        <w:t>General</w:t>
      </w:r>
      <w:bookmarkEnd w:id="6042"/>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6043" w:name="_CR19_2"/>
      <w:bookmarkStart w:id="6044" w:name="_Toc218776911"/>
      <w:bookmarkEnd w:id="6043"/>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6044"/>
    </w:p>
    <w:p w14:paraId="5BEFA493" w14:textId="4BAD9A21" w:rsidR="00BE30C8" w:rsidRPr="00C44D1B" w:rsidRDefault="00BE30C8" w:rsidP="00BE30C8">
      <w:pPr>
        <w:pStyle w:val="Heading3"/>
        <w:rPr>
          <w:rFonts w:eastAsia="Malgun Gothic"/>
          <w:lang w:bidi="he-IL"/>
        </w:rPr>
      </w:pPr>
      <w:bookmarkStart w:id="6045" w:name="_CR19_2_1"/>
      <w:bookmarkStart w:id="6046" w:name="_Toc218776912"/>
      <w:bookmarkEnd w:id="6045"/>
      <w:r w:rsidRPr="00C44D1B">
        <w:rPr>
          <w:rFonts w:eastAsia="Malgun Gothic"/>
        </w:rPr>
        <w:t>19.2.1</w:t>
      </w:r>
      <w:r w:rsidRPr="00C44D1B">
        <w:rPr>
          <w:rFonts w:eastAsia="Malgun Gothic"/>
        </w:rPr>
        <w:tab/>
        <w:t>Edge-5 EAS discovery +CE5EASD</w:t>
      </w:r>
      <w:bookmarkEnd w:id="6046"/>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8E5E16">
        <w:trPr>
          <w:cantSplit/>
          <w:jc w:val="center"/>
        </w:trPr>
        <w:tc>
          <w:tcPr>
            <w:tcW w:w="3765" w:type="dxa"/>
          </w:tcPr>
          <w:p w14:paraId="1B667D12"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8E5E16">
        <w:trPr>
          <w:cantSplit/>
          <w:jc w:val="center"/>
        </w:trPr>
        <w:tc>
          <w:tcPr>
            <w:tcW w:w="3765" w:type="dxa"/>
          </w:tcPr>
          <w:p w14:paraId="7F19CFAE"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8E5E16">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8E5E16">
        <w:trPr>
          <w:cantSplit/>
          <w:jc w:val="center"/>
        </w:trPr>
        <w:tc>
          <w:tcPr>
            <w:tcW w:w="3765" w:type="dxa"/>
          </w:tcPr>
          <w:p w14:paraId="7D9B201A"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8E5E16">
            <w:pPr>
              <w:spacing w:after="20"/>
              <w:rPr>
                <w:rFonts w:ascii="Courier New" w:eastAsia="Malgun Gothic" w:hAnsi="Courier New"/>
              </w:rPr>
            </w:pPr>
          </w:p>
        </w:tc>
      </w:tr>
      <w:tr w:rsidR="00BE30C8" w:rsidRPr="00C44D1B" w14:paraId="554F973D" w14:textId="77777777" w:rsidTr="008E5E16">
        <w:trPr>
          <w:cantSplit/>
          <w:jc w:val="center"/>
        </w:trPr>
        <w:tc>
          <w:tcPr>
            <w:tcW w:w="3765" w:type="dxa"/>
          </w:tcPr>
          <w:p w14:paraId="4D185389"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8E5E16">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6047" w:name="_CR19_2_2"/>
      <w:bookmarkStart w:id="6048" w:name="_Toc218776913"/>
      <w:bookmarkEnd w:id="6047"/>
      <w:r w:rsidRPr="00C44D1B">
        <w:rPr>
          <w:rFonts w:eastAsia="Malgun Gothic"/>
        </w:rPr>
        <w:t>19.2.2</w:t>
      </w:r>
      <w:r w:rsidRPr="00C44D1B">
        <w:rPr>
          <w:rFonts w:eastAsia="Malgun Gothic"/>
        </w:rPr>
        <w:tab/>
        <w:t>Edge-5 ACR trigger request +CE5ACRREQ</w:t>
      </w:r>
      <w:bookmarkEnd w:id="6048"/>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8E5E16">
        <w:trPr>
          <w:cantSplit/>
          <w:jc w:val="center"/>
        </w:trPr>
        <w:tc>
          <w:tcPr>
            <w:tcW w:w="3765" w:type="dxa"/>
          </w:tcPr>
          <w:p w14:paraId="70535AF0"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8E5E16">
        <w:trPr>
          <w:cantSplit/>
          <w:jc w:val="center"/>
        </w:trPr>
        <w:tc>
          <w:tcPr>
            <w:tcW w:w="3765" w:type="dxa"/>
          </w:tcPr>
          <w:p w14:paraId="543A2774"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8E5E16">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8E5E16">
        <w:trPr>
          <w:cantSplit/>
          <w:jc w:val="center"/>
        </w:trPr>
        <w:tc>
          <w:tcPr>
            <w:tcW w:w="3765" w:type="dxa"/>
          </w:tcPr>
          <w:p w14:paraId="46B25EA6"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8E5E16">
            <w:pPr>
              <w:spacing w:after="20"/>
              <w:rPr>
                <w:rFonts w:ascii="Courier New" w:eastAsia="Malgun Gothic" w:hAnsi="Courier New"/>
              </w:rPr>
            </w:pPr>
          </w:p>
        </w:tc>
      </w:tr>
      <w:tr w:rsidR="00BE30C8" w:rsidRPr="00C44D1B" w14:paraId="2A540C40" w14:textId="77777777" w:rsidTr="008E5E16">
        <w:trPr>
          <w:cantSplit/>
          <w:jc w:val="center"/>
        </w:trPr>
        <w:tc>
          <w:tcPr>
            <w:tcW w:w="3765" w:type="dxa"/>
          </w:tcPr>
          <w:p w14:paraId="1CC4A558"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8E5E16">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lastRenderedPageBreak/>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6049" w:name="_CR19_2_3"/>
      <w:bookmarkStart w:id="6050" w:name="_Toc218776914"/>
      <w:bookmarkEnd w:id="6049"/>
      <w:r w:rsidRPr="00C44D1B">
        <w:rPr>
          <w:rFonts w:eastAsia="Malgun Gothic"/>
          <w:lang w:val="fr-FR"/>
        </w:rPr>
        <w:t>19.2.3</w:t>
      </w:r>
      <w:r w:rsidRPr="00C44D1B">
        <w:rPr>
          <w:rFonts w:eastAsia="Malgun Gothic"/>
          <w:lang w:val="fr-FR"/>
        </w:rPr>
        <w:tab/>
        <w:t>Edge-5 EEC services subscription +CE5EECSRV</w:t>
      </w:r>
      <w:bookmarkEnd w:id="6050"/>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8E5E16">
        <w:trPr>
          <w:cantSplit/>
          <w:jc w:val="center"/>
        </w:trPr>
        <w:tc>
          <w:tcPr>
            <w:tcW w:w="3765" w:type="dxa"/>
          </w:tcPr>
          <w:p w14:paraId="7E0202D0"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8E5E16">
        <w:trPr>
          <w:cantSplit/>
          <w:jc w:val="center"/>
        </w:trPr>
        <w:tc>
          <w:tcPr>
            <w:tcW w:w="3765" w:type="dxa"/>
          </w:tcPr>
          <w:p w14:paraId="3D68893E"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8E5E16">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8E5E16">
        <w:trPr>
          <w:cantSplit/>
          <w:jc w:val="center"/>
        </w:trPr>
        <w:tc>
          <w:tcPr>
            <w:tcW w:w="3765" w:type="dxa"/>
          </w:tcPr>
          <w:p w14:paraId="6FE2E45E"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8E5E16">
        <w:trPr>
          <w:cantSplit/>
          <w:jc w:val="center"/>
        </w:trPr>
        <w:tc>
          <w:tcPr>
            <w:tcW w:w="3765" w:type="dxa"/>
          </w:tcPr>
          <w:p w14:paraId="7674E681"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lastRenderedPageBreak/>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6.5.5.2.3 and </w:t>
      </w:r>
      <w:r w:rsidRPr="00C44D1B">
        <w:rPr>
          <w:rFonts w:eastAsia="Malgun Gothic"/>
        </w:rPr>
        <w:lastRenderedPageBreak/>
        <w:t>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6051" w:name="_CR19_2_4"/>
      <w:bookmarkStart w:id="6052" w:name="_Toc218776915"/>
      <w:bookmarkEnd w:id="6051"/>
      <w:r w:rsidRPr="00C44D1B">
        <w:rPr>
          <w:rFonts w:eastAsia="Malgun Gothic"/>
          <w:lang w:val="fr-FR"/>
        </w:rPr>
        <w:t>19.2.4</w:t>
      </w:r>
      <w:r w:rsidRPr="00C44D1B">
        <w:rPr>
          <w:rFonts w:eastAsia="Malgun Gothic"/>
          <w:lang w:val="fr-FR"/>
        </w:rPr>
        <w:tab/>
        <w:t>Edge-5 UE ID request +CE5UEIDREQ</w:t>
      </w:r>
      <w:bookmarkEnd w:id="6052"/>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8E5E16">
        <w:trPr>
          <w:cantSplit/>
          <w:jc w:val="center"/>
        </w:trPr>
        <w:tc>
          <w:tcPr>
            <w:tcW w:w="3765" w:type="dxa"/>
          </w:tcPr>
          <w:p w14:paraId="21456CC4"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8E5E16">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8E5E16">
        <w:trPr>
          <w:cantSplit/>
          <w:jc w:val="center"/>
        </w:trPr>
        <w:tc>
          <w:tcPr>
            <w:tcW w:w="3765" w:type="dxa"/>
          </w:tcPr>
          <w:p w14:paraId="2181C055"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8E5E16">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8E5E16">
        <w:trPr>
          <w:cantSplit/>
          <w:jc w:val="center"/>
        </w:trPr>
        <w:tc>
          <w:tcPr>
            <w:tcW w:w="3765" w:type="dxa"/>
          </w:tcPr>
          <w:p w14:paraId="57C2C7D4"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8E5E16">
            <w:pPr>
              <w:spacing w:after="20"/>
              <w:rPr>
                <w:rFonts w:ascii="Courier New" w:eastAsia="Malgun Gothic" w:hAnsi="Courier New"/>
              </w:rPr>
            </w:pPr>
          </w:p>
        </w:tc>
      </w:tr>
      <w:tr w:rsidR="00BE30C8" w:rsidRPr="00C44D1B" w14:paraId="5A7B7CA0" w14:textId="77777777" w:rsidTr="008E5E16">
        <w:trPr>
          <w:cantSplit/>
          <w:jc w:val="center"/>
        </w:trPr>
        <w:tc>
          <w:tcPr>
            <w:tcW w:w="3765" w:type="dxa"/>
          </w:tcPr>
          <w:p w14:paraId="586B6914" w14:textId="77777777" w:rsidR="00BE30C8" w:rsidRPr="00C44D1B" w:rsidRDefault="00BE30C8" w:rsidP="008E5E16">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8E5E16">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lastRenderedPageBreak/>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8628C90" w14:textId="4C353DC6" w:rsidR="007E052D" w:rsidRPr="00C44D1B" w:rsidRDefault="007E052D" w:rsidP="00B726ED">
      <w:pPr>
        <w:pStyle w:val="Heading3"/>
        <w:rPr>
          <w:rFonts w:eastAsia="Malgun Gothic"/>
          <w:lang w:bidi="he-IL"/>
        </w:rPr>
      </w:pPr>
      <w:bookmarkStart w:id="6053" w:name="_Toc218776916"/>
      <w:bookmarkEnd w:id="6039"/>
      <w:r w:rsidRPr="00C44D1B">
        <w:rPr>
          <w:rFonts w:eastAsia="Malgun Gothic"/>
        </w:rPr>
        <w:t>19.2.5</w:t>
      </w:r>
      <w:r w:rsidRPr="00C44D1B">
        <w:rPr>
          <w:rFonts w:eastAsia="Malgun Gothic"/>
        </w:rPr>
        <w:tab/>
        <w:t>Edge-5 AC registration +CE5REG</w:t>
      </w:r>
      <w:bookmarkEnd w:id="6053"/>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8E5E16">
        <w:trPr>
          <w:cantSplit/>
          <w:jc w:val="center"/>
        </w:trPr>
        <w:tc>
          <w:tcPr>
            <w:tcW w:w="3765" w:type="dxa"/>
          </w:tcPr>
          <w:p w14:paraId="0E5F6370" w14:textId="77777777" w:rsidR="007E052D" w:rsidRPr="00C44D1B" w:rsidRDefault="007E052D" w:rsidP="008E5E16">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8E5E16">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8E5E16">
        <w:trPr>
          <w:cantSplit/>
          <w:jc w:val="center"/>
        </w:trPr>
        <w:tc>
          <w:tcPr>
            <w:tcW w:w="3765" w:type="dxa"/>
          </w:tcPr>
          <w:p w14:paraId="0B04389A" w14:textId="77777777" w:rsidR="007E052D" w:rsidRPr="00C44D1B" w:rsidRDefault="007E052D" w:rsidP="008E5E16">
            <w:pPr>
              <w:spacing w:after="20"/>
              <w:rPr>
                <w:rFonts w:ascii="Courier New" w:eastAsia="Malgun Gothic" w:hAnsi="Courier New"/>
              </w:rPr>
            </w:pPr>
            <w:bookmarkStart w:id="6054" w:name="_Hlk146798595"/>
            <w:r w:rsidRPr="00C44D1B">
              <w:rPr>
                <w:rFonts w:ascii="Courier New" w:eastAsia="Malgun Gothic" w:hAnsi="Courier New"/>
              </w:rPr>
              <w:t>+CE5REG=&lt;reg_req&gt;,&lt;AC-profile&gt;,&lt;AC-security-credential&gt;[,[&lt;EAS-characteristics&gt;][,&lt;EEC-service-req&gt;][,&lt;ECS-information&gt;][,&lt;reg-id&gt;]]</w:t>
            </w:r>
            <w:bookmarkEnd w:id="6054"/>
          </w:p>
        </w:tc>
        <w:tc>
          <w:tcPr>
            <w:tcW w:w="4614" w:type="dxa"/>
          </w:tcPr>
          <w:p w14:paraId="3BFC1BE6" w14:textId="77777777" w:rsidR="007E052D" w:rsidRPr="00C44D1B" w:rsidRDefault="007E052D" w:rsidP="008E5E16">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8E5E16">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8E5E16">
        <w:trPr>
          <w:cantSplit/>
          <w:jc w:val="center"/>
        </w:trPr>
        <w:tc>
          <w:tcPr>
            <w:tcW w:w="3765" w:type="dxa"/>
          </w:tcPr>
          <w:p w14:paraId="55A77F2E" w14:textId="77777777" w:rsidR="007E052D" w:rsidRPr="00C44D1B" w:rsidRDefault="007E052D" w:rsidP="008E5E16">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8E5E16">
            <w:pPr>
              <w:spacing w:after="20"/>
              <w:rPr>
                <w:rFonts w:ascii="Courier New" w:eastAsia="Malgun Gothic" w:hAnsi="Courier New"/>
              </w:rPr>
            </w:pPr>
          </w:p>
        </w:tc>
      </w:tr>
      <w:tr w:rsidR="007E052D" w:rsidRPr="00C44D1B" w14:paraId="699B76D9" w14:textId="77777777" w:rsidTr="008E5E16">
        <w:trPr>
          <w:cantSplit/>
          <w:jc w:val="center"/>
        </w:trPr>
        <w:tc>
          <w:tcPr>
            <w:tcW w:w="3765" w:type="dxa"/>
          </w:tcPr>
          <w:p w14:paraId="2B469289" w14:textId="77777777" w:rsidR="007E052D" w:rsidRPr="00C44D1B" w:rsidRDefault="007E052D" w:rsidP="008E5E16">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8E5E16">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lastRenderedPageBreak/>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6055" w:name="_CR20"/>
      <w:bookmarkStart w:id="6056" w:name="_Toc218776917"/>
      <w:bookmarkEnd w:id="6055"/>
      <w:r w:rsidRPr="00C44D1B">
        <w:rPr>
          <w:rFonts w:eastAsia="Malgun Gothic"/>
        </w:rPr>
        <w:t>20</w:t>
      </w:r>
      <w:r w:rsidRPr="00C44D1B">
        <w:rPr>
          <w:rFonts w:eastAsia="Malgun Gothic"/>
        </w:rPr>
        <w:tab/>
        <w:t>Commands for eUICC profile activation</w:t>
      </w:r>
      <w:bookmarkEnd w:id="6056"/>
    </w:p>
    <w:p w14:paraId="76C4D223" w14:textId="6759F1AD" w:rsidR="00723B1B" w:rsidRPr="00C44D1B" w:rsidRDefault="00723B1B" w:rsidP="00723B1B">
      <w:pPr>
        <w:pStyle w:val="Heading2"/>
        <w:rPr>
          <w:rFonts w:eastAsia="Malgun Gothic"/>
        </w:rPr>
      </w:pPr>
      <w:bookmarkStart w:id="6057" w:name="_CR20_1"/>
      <w:bookmarkStart w:id="6058" w:name="_Toc218776918"/>
      <w:bookmarkEnd w:id="6057"/>
      <w:r w:rsidRPr="00C44D1B">
        <w:rPr>
          <w:rFonts w:eastAsia="Malgun Gothic"/>
        </w:rPr>
        <w:t>20.1</w:t>
      </w:r>
      <w:r w:rsidRPr="00C44D1B">
        <w:rPr>
          <w:rFonts w:eastAsia="Malgun Gothic"/>
        </w:rPr>
        <w:tab/>
        <w:t>General</w:t>
      </w:r>
      <w:bookmarkEnd w:id="6058"/>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6059" w:name="_CR20_2"/>
      <w:bookmarkStart w:id="6060" w:name="_Toc218776919"/>
      <w:bookmarkEnd w:id="6059"/>
      <w:r w:rsidRPr="00C44D1B">
        <w:rPr>
          <w:rFonts w:eastAsia="Malgun Gothic"/>
          <w:szCs w:val="32"/>
          <w:lang w:eastAsia="en-US"/>
        </w:rPr>
        <w:lastRenderedPageBreak/>
        <w:t>20.2</w:t>
      </w:r>
      <w:r w:rsidRPr="00C44D1B">
        <w:rPr>
          <w:rFonts w:eastAsia="Malgun Gothic"/>
          <w:szCs w:val="32"/>
          <w:lang w:eastAsia="en-US"/>
        </w:rPr>
        <w:tab/>
        <w:t>Commands specific to eUICC profile activation</w:t>
      </w:r>
      <w:bookmarkEnd w:id="6060"/>
    </w:p>
    <w:p w14:paraId="6B33E73F" w14:textId="741E20A6" w:rsidR="00723B1B" w:rsidRPr="00C44D1B" w:rsidRDefault="00723B1B" w:rsidP="00723B1B">
      <w:pPr>
        <w:pStyle w:val="Heading3"/>
        <w:rPr>
          <w:rFonts w:eastAsia="Malgun Gothic"/>
          <w:lang w:bidi="he-IL"/>
        </w:rPr>
      </w:pPr>
      <w:bookmarkStart w:id="6061" w:name="_CR20_2_1"/>
      <w:bookmarkStart w:id="6062" w:name="_Toc218776920"/>
      <w:bookmarkEnd w:id="6061"/>
      <w:r w:rsidRPr="00C44D1B">
        <w:rPr>
          <w:rFonts w:eastAsia="Malgun Gothic"/>
        </w:rPr>
        <w:t>20.2.1</w:t>
      </w:r>
      <w:r w:rsidRPr="00C44D1B">
        <w:rPr>
          <w:rFonts w:eastAsia="Malgun Gothic"/>
        </w:rPr>
        <w:tab/>
        <w:t>eUICC profile download +CEUICCPD</w:t>
      </w:r>
      <w:bookmarkEnd w:id="6062"/>
    </w:p>
    <w:p w14:paraId="413B557F" w14:textId="470476E9" w:rsidR="00723B1B" w:rsidRPr="00C44D1B" w:rsidRDefault="00723B1B" w:rsidP="00723B1B">
      <w:pPr>
        <w:pStyle w:val="TH"/>
      </w:pPr>
      <w:bookmarkStart w:id="6063" w:name="_CRTable20_2_11"/>
      <w:r w:rsidRPr="00C44D1B">
        <w:t>Table </w:t>
      </w:r>
      <w:bookmarkEnd w:id="6063"/>
      <w:r w:rsidRPr="00C44D1B">
        <w:t>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8E5E16">
        <w:trPr>
          <w:cantSplit/>
        </w:trPr>
        <w:tc>
          <w:tcPr>
            <w:tcW w:w="3261" w:type="dxa"/>
          </w:tcPr>
          <w:p w14:paraId="1C4BBB7C" w14:textId="77777777" w:rsidR="00723B1B" w:rsidRPr="00C44D1B" w:rsidRDefault="00723B1B" w:rsidP="008E5E16">
            <w:pPr>
              <w:pStyle w:val="TAH"/>
              <w:rPr>
                <w:rFonts w:ascii="Courier New" w:hAnsi="Courier New"/>
              </w:rPr>
            </w:pPr>
            <w:r w:rsidRPr="00C44D1B">
              <w:t>Command</w:t>
            </w:r>
          </w:p>
        </w:tc>
        <w:tc>
          <w:tcPr>
            <w:tcW w:w="4994" w:type="dxa"/>
          </w:tcPr>
          <w:p w14:paraId="20644F6D" w14:textId="77777777" w:rsidR="00723B1B" w:rsidRPr="00C44D1B" w:rsidRDefault="00723B1B" w:rsidP="008E5E16">
            <w:pPr>
              <w:pStyle w:val="TAH"/>
              <w:rPr>
                <w:rFonts w:ascii="Courier New" w:hAnsi="Courier New"/>
              </w:rPr>
            </w:pPr>
            <w:r w:rsidRPr="00C44D1B">
              <w:t>Possible response(s)</w:t>
            </w:r>
          </w:p>
        </w:tc>
      </w:tr>
      <w:tr w:rsidR="00723B1B" w:rsidRPr="00C44D1B" w14:paraId="6AA8EBCE" w14:textId="77777777" w:rsidTr="008E5E16">
        <w:trPr>
          <w:cantSplit/>
        </w:trPr>
        <w:tc>
          <w:tcPr>
            <w:tcW w:w="3261" w:type="dxa"/>
          </w:tcPr>
          <w:p w14:paraId="363A0635" w14:textId="77777777" w:rsidR="00723B1B" w:rsidRPr="00C44D1B" w:rsidRDefault="00723B1B" w:rsidP="008E5E16">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8E5E16">
        <w:trPr>
          <w:cantSplit/>
        </w:trPr>
        <w:tc>
          <w:tcPr>
            <w:tcW w:w="3261" w:type="dxa"/>
          </w:tcPr>
          <w:p w14:paraId="6D6B235C" w14:textId="77777777" w:rsidR="00723B1B" w:rsidRPr="00C44D1B" w:rsidRDefault="00723B1B" w:rsidP="008E5E16">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8E5E16">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lastRenderedPageBreak/>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6064" w:name="_CR20_2_2"/>
      <w:bookmarkStart w:id="6065" w:name="_Toc218776921"/>
      <w:bookmarkEnd w:id="6064"/>
      <w:r w:rsidRPr="00C44D1B">
        <w:rPr>
          <w:rFonts w:eastAsia="Malgun Gothic"/>
          <w:lang w:val="fr-FR"/>
        </w:rPr>
        <w:t>20.2.2</w:t>
      </w:r>
      <w:r w:rsidRPr="00C44D1B">
        <w:rPr>
          <w:rFonts w:eastAsia="Malgun Gothic"/>
          <w:lang w:val="fr-FR"/>
        </w:rPr>
        <w:tab/>
        <w:t>eUICC profile management +CEUICCPM</w:t>
      </w:r>
      <w:bookmarkEnd w:id="6065"/>
    </w:p>
    <w:p w14:paraId="745E3342" w14:textId="0C313B13" w:rsidR="00723B1B" w:rsidRPr="00C44D1B" w:rsidRDefault="00723B1B" w:rsidP="00723B1B">
      <w:pPr>
        <w:pStyle w:val="TH"/>
      </w:pPr>
      <w:bookmarkStart w:id="6066" w:name="_CRTable20_2_21"/>
      <w:r w:rsidRPr="00C44D1B">
        <w:t>Table </w:t>
      </w:r>
      <w:bookmarkEnd w:id="6066"/>
      <w:r w:rsidRPr="00C44D1B">
        <w:t>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8E5E16">
        <w:trPr>
          <w:cantSplit/>
        </w:trPr>
        <w:tc>
          <w:tcPr>
            <w:tcW w:w="3261" w:type="dxa"/>
          </w:tcPr>
          <w:p w14:paraId="5CE15C31" w14:textId="77777777" w:rsidR="00723B1B" w:rsidRPr="00C44D1B" w:rsidRDefault="00723B1B" w:rsidP="008E5E16">
            <w:pPr>
              <w:pStyle w:val="TAH"/>
              <w:rPr>
                <w:rFonts w:ascii="Courier New" w:hAnsi="Courier New"/>
              </w:rPr>
            </w:pPr>
            <w:r w:rsidRPr="00C44D1B">
              <w:t>Command</w:t>
            </w:r>
          </w:p>
        </w:tc>
        <w:tc>
          <w:tcPr>
            <w:tcW w:w="4994" w:type="dxa"/>
          </w:tcPr>
          <w:p w14:paraId="4C9AAF53" w14:textId="77777777" w:rsidR="00723B1B" w:rsidRPr="00C44D1B" w:rsidRDefault="00723B1B" w:rsidP="008E5E16">
            <w:pPr>
              <w:pStyle w:val="TAH"/>
              <w:rPr>
                <w:rFonts w:ascii="Courier New" w:hAnsi="Courier New"/>
              </w:rPr>
            </w:pPr>
            <w:r w:rsidRPr="00C44D1B">
              <w:t>Possible response(s)</w:t>
            </w:r>
          </w:p>
        </w:tc>
      </w:tr>
      <w:tr w:rsidR="00723B1B" w:rsidRPr="00C44D1B" w14:paraId="62C288AB" w14:textId="77777777" w:rsidTr="008E5E16">
        <w:trPr>
          <w:cantSplit/>
        </w:trPr>
        <w:tc>
          <w:tcPr>
            <w:tcW w:w="3261" w:type="dxa"/>
          </w:tcPr>
          <w:p w14:paraId="1BE204D7" w14:textId="77777777" w:rsidR="00723B1B" w:rsidRPr="00C44D1B" w:rsidRDefault="00723B1B" w:rsidP="008E5E16">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8E5E16">
            <w:pPr>
              <w:spacing w:after="20"/>
              <w:rPr>
                <w:rFonts w:ascii="Courier New" w:hAnsi="Courier New"/>
              </w:rPr>
            </w:pPr>
            <w:r w:rsidRPr="00C44D1B">
              <w:rPr>
                <w:rFonts w:ascii="Courier New" w:hAnsi="Courier New"/>
                <w:i/>
              </w:rPr>
              <w:t>+CME ERROR: &lt;err&gt;</w:t>
            </w:r>
          </w:p>
        </w:tc>
      </w:tr>
      <w:tr w:rsidR="00723B1B" w:rsidRPr="00C44D1B" w14:paraId="2FF220DB" w14:textId="77777777" w:rsidTr="008E5E16">
        <w:trPr>
          <w:cantSplit/>
        </w:trPr>
        <w:tc>
          <w:tcPr>
            <w:tcW w:w="3261" w:type="dxa"/>
          </w:tcPr>
          <w:p w14:paraId="5C0203C0" w14:textId="77777777" w:rsidR="00723B1B" w:rsidRPr="00C44D1B" w:rsidRDefault="00723B1B" w:rsidP="008E5E16">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8E5E16">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8E5E16">
            <w:pPr>
              <w:spacing w:after="20"/>
              <w:rPr>
                <w:rFonts w:ascii="Courier New" w:hAnsi="Courier New"/>
              </w:rPr>
            </w:pPr>
          </w:p>
        </w:tc>
      </w:tr>
      <w:tr w:rsidR="00723B1B" w:rsidRPr="00C44D1B" w14:paraId="71F67F00" w14:textId="77777777" w:rsidTr="008E5E16">
        <w:trPr>
          <w:cantSplit/>
        </w:trPr>
        <w:tc>
          <w:tcPr>
            <w:tcW w:w="3261" w:type="dxa"/>
          </w:tcPr>
          <w:p w14:paraId="76E32DF3" w14:textId="77777777" w:rsidR="00723B1B" w:rsidRPr="00C44D1B" w:rsidRDefault="00723B1B" w:rsidP="008E5E16">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8E5E16">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lastRenderedPageBreak/>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6067" w:name="_CR20_2_3"/>
      <w:bookmarkStart w:id="6068" w:name="_Toc218776922"/>
      <w:bookmarkEnd w:id="6067"/>
      <w:r w:rsidRPr="00C44D1B">
        <w:rPr>
          <w:rFonts w:eastAsia="Malgun Gothic"/>
          <w:lang w:val="fr-FR"/>
        </w:rPr>
        <w:lastRenderedPageBreak/>
        <w:t>20.2.3</w:t>
      </w:r>
      <w:r w:rsidRPr="00C44D1B">
        <w:rPr>
          <w:rFonts w:eastAsia="Malgun Gothic"/>
          <w:lang w:val="fr-FR"/>
        </w:rPr>
        <w:tab/>
        <w:t>eUICC profile metadata information +CEUICCPMETAI</w:t>
      </w:r>
      <w:bookmarkEnd w:id="6068"/>
    </w:p>
    <w:p w14:paraId="1A007DDD" w14:textId="0F845C82" w:rsidR="00723B1B" w:rsidRPr="00C44D1B" w:rsidRDefault="00723B1B" w:rsidP="00723B1B">
      <w:pPr>
        <w:pStyle w:val="TH"/>
      </w:pPr>
      <w:bookmarkStart w:id="6069" w:name="_CRTable20_2_31"/>
      <w:r w:rsidRPr="00C44D1B">
        <w:t>Table </w:t>
      </w:r>
      <w:bookmarkEnd w:id="6069"/>
      <w:r w:rsidRPr="00C44D1B">
        <w:t>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8E5E16">
        <w:trPr>
          <w:cantSplit/>
        </w:trPr>
        <w:tc>
          <w:tcPr>
            <w:tcW w:w="3261" w:type="dxa"/>
          </w:tcPr>
          <w:p w14:paraId="1FE93478" w14:textId="77777777" w:rsidR="00723B1B" w:rsidRPr="00C44D1B" w:rsidRDefault="00723B1B" w:rsidP="008E5E16">
            <w:pPr>
              <w:pStyle w:val="TAH"/>
              <w:rPr>
                <w:rFonts w:ascii="Courier New" w:hAnsi="Courier New"/>
              </w:rPr>
            </w:pPr>
            <w:r w:rsidRPr="00C44D1B">
              <w:t>Command</w:t>
            </w:r>
          </w:p>
        </w:tc>
        <w:tc>
          <w:tcPr>
            <w:tcW w:w="4994" w:type="dxa"/>
          </w:tcPr>
          <w:p w14:paraId="508EA760" w14:textId="77777777" w:rsidR="00723B1B" w:rsidRPr="00C44D1B" w:rsidRDefault="00723B1B" w:rsidP="008E5E16">
            <w:pPr>
              <w:pStyle w:val="TAH"/>
              <w:rPr>
                <w:rFonts w:ascii="Courier New" w:hAnsi="Courier New"/>
              </w:rPr>
            </w:pPr>
            <w:r w:rsidRPr="00C44D1B">
              <w:t>Possible response(s)</w:t>
            </w:r>
          </w:p>
        </w:tc>
      </w:tr>
      <w:tr w:rsidR="00723B1B" w:rsidRPr="00C44D1B" w14:paraId="5B0955EC" w14:textId="77777777" w:rsidTr="008E5E16">
        <w:trPr>
          <w:cantSplit/>
        </w:trPr>
        <w:tc>
          <w:tcPr>
            <w:tcW w:w="3261" w:type="dxa"/>
          </w:tcPr>
          <w:p w14:paraId="29526861" w14:textId="77777777" w:rsidR="00723B1B" w:rsidRPr="00C44D1B" w:rsidRDefault="00723B1B" w:rsidP="008E5E16">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8E5E16">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8E5E16">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8E5E16">
            <w:pPr>
              <w:spacing w:after="20"/>
              <w:rPr>
                <w:rFonts w:ascii="Courier New" w:hAnsi="Courier New"/>
              </w:rPr>
            </w:pPr>
          </w:p>
          <w:p w14:paraId="6C8F6EDC" w14:textId="77777777" w:rsidR="00723B1B" w:rsidRPr="00C44D1B" w:rsidRDefault="00723B1B" w:rsidP="008E5E16">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8E5E16">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8E5E16">
            <w:pPr>
              <w:spacing w:after="20"/>
              <w:rPr>
                <w:rFonts w:ascii="Courier New" w:hAnsi="Courier New"/>
              </w:rPr>
            </w:pPr>
            <w:r w:rsidRPr="00C44D1B">
              <w:rPr>
                <w:rFonts w:ascii="Courier New" w:hAnsi="Courier New"/>
              </w:rPr>
              <w:t>[…]]]</w:t>
            </w:r>
          </w:p>
          <w:p w14:paraId="4205292C"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8E5E16">
        <w:trPr>
          <w:cantSplit/>
        </w:trPr>
        <w:tc>
          <w:tcPr>
            <w:tcW w:w="3261" w:type="dxa"/>
          </w:tcPr>
          <w:p w14:paraId="10322FE1" w14:textId="77777777" w:rsidR="00723B1B" w:rsidRPr="00C44D1B" w:rsidRDefault="00723B1B" w:rsidP="008E5E16">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8E5E16">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6070" w:name="_CR20_2_4"/>
      <w:bookmarkStart w:id="6071" w:name="_Toc218776923"/>
      <w:bookmarkEnd w:id="6070"/>
      <w:r w:rsidRPr="00C44D1B">
        <w:rPr>
          <w:rFonts w:eastAsia="Malgun Gothic"/>
        </w:rPr>
        <w:t>20.2.4</w:t>
      </w:r>
      <w:r w:rsidRPr="00C44D1B">
        <w:rPr>
          <w:rFonts w:eastAsia="Malgun Gothic"/>
        </w:rPr>
        <w:tab/>
        <w:t>eUICC memory reset +CEUICCMEMRESET</w:t>
      </w:r>
      <w:bookmarkEnd w:id="6071"/>
    </w:p>
    <w:p w14:paraId="35B482CE" w14:textId="537EC4FD" w:rsidR="00723B1B" w:rsidRPr="00C44D1B" w:rsidRDefault="00723B1B" w:rsidP="00723B1B">
      <w:pPr>
        <w:pStyle w:val="TH"/>
      </w:pPr>
      <w:bookmarkStart w:id="6072" w:name="_CRTable20_2_41"/>
      <w:r w:rsidRPr="00C44D1B">
        <w:t>Table </w:t>
      </w:r>
      <w:bookmarkEnd w:id="6072"/>
      <w:r w:rsidRPr="00C44D1B">
        <w:t>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8E5E16">
        <w:trPr>
          <w:cantSplit/>
        </w:trPr>
        <w:tc>
          <w:tcPr>
            <w:tcW w:w="3261" w:type="dxa"/>
          </w:tcPr>
          <w:p w14:paraId="690AE184" w14:textId="77777777" w:rsidR="00723B1B" w:rsidRPr="00C44D1B" w:rsidRDefault="00723B1B" w:rsidP="008E5E16">
            <w:pPr>
              <w:pStyle w:val="TAH"/>
              <w:rPr>
                <w:rFonts w:ascii="Courier New" w:hAnsi="Courier New"/>
              </w:rPr>
            </w:pPr>
            <w:r w:rsidRPr="00C44D1B">
              <w:t>Command</w:t>
            </w:r>
          </w:p>
        </w:tc>
        <w:tc>
          <w:tcPr>
            <w:tcW w:w="4994" w:type="dxa"/>
          </w:tcPr>
          <w:p w14:paraId="617A6622" w14:textId="77777777" w:rsidR="00723B1B" w:rsidRPr="00C44D1B" w:rsidRDefault="00723B1B" w:rsidP="008E5E16">
            <w:pPr>
              <w:pStyle w:val="TAH"/>
              <w:rPr>
                <w:rFonts w:ascii="Courier New" w:hAnsi="Courier New"/>
              </w:rPr>
            </w:pPr>
            <w:r w:rsidRPr="00C44D1B">
              <w:t>Possible response(s)</w:t>
            </w:r>
          </w:p>
        </w:tc>
      </w:tr>
      <w:tr w:rsidR="00723B1B" w:rsidRPr="00C44D1B" w14:paraId="41D1D197" w14:textId="77777777" w:rsidTr="008E5E16">
        <w:trPr>
          <w:cantSplit/>
        </w:trPr>
        <w:tc>
          <w:tcPr>
            <w:tcW w:w="3261" w:type="dxa"/>
          </w:tcPr>
          <w:p w14:paraId="1E4E628C" w14:textId="77777777" w:rsidR="00723B1B" w:rsidRPr="00C44D1B" w:rsidRDefault="00723B1B" w:rsidP="008E5E16">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8E5E16">
        <w:trPr>
          <w:cantSplit/>
        </w:trPr>
        <w:tc>
          <w:tcPr>
            <w:tcW w:w="3261" w:type="dxa"/>
          </w:tcPr>
          <w:p w14:paraId="296267C5" w14:textId="77777777" w:rsidR="00723B1B" w:rsidRPr="00C44D1B" w:rsidRDefault="00723B1B" w:rsidP="008E5E16">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8E5E16">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lastRenderedPageBreak/>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6073" w:name="_CR20_2_5"/>
      <w:bookmarkStart w:id="6074" w:name="_Toc218776924"/>
      <w:bookmarkEnd w:id="6073"/>
      <w:r w:rsidRPr="00C44D1B">
        <w:rPr>
          <w:rFonts w:eastAsia="Malgun Gothic"/>
        </w:rPr>
        <w:t>20.2.5</w:t>
      </w:r>
      <w:r w:rsidRPr="00C44D1B">
        <w:rPr>
          <w:rFonts w:eastAsia="Malgun Gothic"/>
        </w:rPr>
        <w:tab/>
        <w:t>eUICC update default SM-DP+ address +CEUICCUSMDPA</w:t>
      </w:r>
      <w:bookmarkEnd w:id="6074"/>
    </w:p>
    <w:p w14:paraId="3C605510" w14:textId="586DC5EF" w:rsidR="00723B1B" w:rsidRPr="00C44D1B" w:rsidRDefault="00723B1B" w:rsidP="00723B1B">
      <w:pPr>
        <w:pStyle w:val="TH"/>
        <w:rPr>
          <w:lang w:val="fr-FR"/>
        </w:rPr>
      </w:pPr>
      <w:bookmarkStart w:id="6075" w:name="_CRTable20_2_51"/>
      <w:r w:rsidRPr="00C44D1B">
        <w:rPr>
          <w:lang w:val="fr-FR"/>
        </w:rPr>
        <w:t>Table </w:t>
      </w:r>
      <w:bookmarkEnd w:id="6075"/>
      <w:r w:rsidRPr="00C44D1B">
        <w:rPr>
          <w:lang w:val="fr-FR"/>
        </w:rPr>
        <w:t>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8E5E16">
        <w:trPr>
          <w:cantSplit/>
        </w:trPr>
        <w:tc>
          <w:tcPr>
            <w:tcW w:w="3261" w:type="dxa"/>
          </w:tcPr>
          <w:p w14:paraId="56AC1DF4" w14:textId="77777777" w:rsidR="00723B1B" w:rsidRPr="00C44D1B" w:rsidRDefault="00723B1B" w:rsidP="008E5E16">
            <w:pPr>
              <w:pStyle w:val="TAH"/>
              <w:rPr>
                <w:rFonts w:ascii="Courier New" w:hAnsi="Courier New"/>
              </w:rPr>
            </w:pPr>
            <w:r w:rsidRPr="00C44D1B">
              <w:t>Command</w:t>
            </w:r>
          </w:p>
        </w:tc>
        <w:tc>
          <w:tcPr>
            <w:tcW w:w="4994" w:type="dxa"/>
          </w:tcPr>
          <w:p w14:paraId="2405FCFF" w14:textId="77777777" w:rsidR="00723B1B" w:rsidRPr="00C44D1B" w:rsidRDefault="00723B1B" w:rsidP="008E5E16">
            <w:pPr>
              <w:pStyle w:val="TAH"/>
              <w:rPr>
                <w:rFonts w:ascii="Courier New" w:hAnsi="Courier New"/>
              </w:rPr>
            </w:pPr>
            <w:r w:rsidRPr="00C44D1B">
              <w:t>Possible response(s)</w:t>
            </w:r>
          </w:p>
        </w:tc>
      </w:tr>
      <w:tr w:rsidR="00723B1B" w:rsidRPr="00C44D1B" w14:paraId="6CD16AFA" w14:textId="77777777" w:rsidTr="008E5E16">
        <w:trPr>
          <w:cantSplit/>
        </w:trPr>
        <w:tc>
          <w:tcPr>
            <w:tcW w:w="3261" w:type="dxa"/>
          </w:tcPr>
          <w:p w14:paraId="47F60F90" w14:textId="77777777" w:rsidR="00723B1B" w:rsidRPr="00C44D1B" w:rsidRDefault="00723B1B" w:rsidP="008E5E16">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8E5E16">
        <w:trPr>
          <w:cantSplit/>
        </w:trPr>
        <w:tc>
          <w:tcPr>
            <w:tcW w:w="3261" w:type="dxa"/>
          </w:tcPr>
          <w:p w14:paraId="3901E2FF" w14:textId="77777777" w:rsidR="00723B1B" w:rsidRPr="00C44D1B" w:rsidRDefault="00723B1B" w:rsidP="008E5E16">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8E5E16">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6076" w:name="_CR20_2_6"/>
      <w:bookmarkStart w:id="6077" w:name="_Toc218776925"/>
      <w:bookmarkEnd w:id="6076"/>
      <w:r w:rsidRPr="00C44D1B">
        <w:rPr>
          <w:rFonts w:eastAsia="Malgun Gothic"/>
        </w:rPr>
        <w:lastRenderedPageBreak/>
        <w:t>20.2.6</w:t>
      </w:r>
      <w:r w:rsidRPr="00C44D1B">
        <w:rPr>
          <w:rFonts w:eastAsia="Malgun Gothic"/>
        </w:rPr>
        <w:tab/>
        <w:t>Get eUICC ID +CGEUICCID</w:t>
      </w:r>
      <w:bookmarkEnd w:id="6077"/>
    </w:p>
    <w:p w14:paraId="78D212DE" w14:textId="0C941A9D" w:rsidR="00723B1B" w:rsidRPr="00C44D1B" w:rsidRDefault="00723B1B" w:rsidP="00723B1B">
      <w:pPr>
        <w:pStyle w:val="TH"/>
      </w:pPr>
      <w:bookmarkStart w:id="6078" w:name="_CRTable20_2_61"/>
      <w:r w:rsidRPr="00C44D1B">
        <w:t>Table </w:t>
      </w:r>
      <w:bookmarkEnd w:id="6078"/>
      <w:r w:rsidRPr="00C44D1B">
        <w:t>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8E5E16">
        <w:trPr>
          <w:cantSplit/>
        </w:trPr>
        <w:tc>
          <w:tcPr>
            <w:tcW w:w="3261" w:type="dxa"/>
          </w:tcPr>
          <w:p w14:paraId="2E2ABCF2" w14:textId="77777777" w:rsidR="00723B1B" w:rsidRPr="00C44D1B" w:rsidRDefault="00723B1B" w:rsidP="008E5E16">
            <w:pPr>
              <w:pStyle w:val="TAH"/>
              <w:rPr>
                <w:rFonts w:ascii="Courier New" w:hAnsi="Courier New"/>
              </w:rPr>
            </w:pPr>
            <w:r w:rsidRPr="00C44D1B">
              <w:t>Command</w:t>
            </w:r>
          </w:p>
        </w:tc>
        <w:tc>
          <w:tcPr>
            <w:tcW w:w="4994" w:type="dxa"/>
          </w:tcPr>
          <w:p w14:paraId="389F51C7" w14:textId="77777777" w:rsidR="00723B1B" w:rsidRPr="00C44D1B" w:rsidRDefault="00723B1B" w:rsidP="008E5E16">
            <w:pPr>
              <w:pStyle w:val="TAH"/>
              <w:rPr>
                <w:rFonts w:ascii="Courier New" w:hAnsi="Courier New"/>
              </w:rPr>
            </w:pPr>
            <w:r w:rsidRPr="00C44D1B">
              <w:t>Possible response(s)</w:t>
            </w:r>
          </w:p>
        </w:tc>
      </w:tr>
      <w:tr w:rsidR="00723B1B" w:rsidRPr="00C44D1B" w14:paraId="6599162F" w14:textId="77777777" w:rsidTr="008E5E16">
        <w:trPr>
          <w:cantSplit/>
        </w:trPr>
        <w:tc>
          <w:tcPr>
            <w:tcW w:w="3261" w:type="dxa"/>
          </w:tcPr>
          <w:p w14:paraId="500CB565" w14:textId="77777777" w:rsidR="00723B1B" w:rsidRPr="00C44D1B" w:rsidRDefault="00723B1B" w:rsidP="008E5E16">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8E5E16">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8E5E16">
        <w:trPr>
          <w:cantSplit/>
        </w:trPr>
        <w:tc>
          <w:tcPr>
            <w:tcW w:w="3261" w:type="dxa"/>
          </w:tcPr>
          <w:p w14:paraId="3CF4F69F" w14:textId="77777777" w:rsidR="00723B1B" w:rsidRPr="00C44D1B" w:rsidRDefault="00723B1B" w:rsidP="008E5E16">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8E5E16">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6079" w:name="_CR20_2_7"/>
      <w:bookmarkStart w:id="6080" w:name="_Toc218776926"/>
      <w:bookmarkEnd w:id="6079"/>
      <w:r w:rsidRPr="00C44D1B">
        <w:rPr>
          <w:rFonts w:eastAsia="Malgun Gothic"/>
          <w:lang w:val="fr-FR"/>
        </w:rPr>
        <w:t>20.2.7</w:t>
      </w:r>
      <w:r w:rsidRPr="00C44D1B">
        <w:rPr>
          <w:rFonts w:eastAsia="Malgun Gothic"/>
          <w:lang w:val="fr-FR"/>
        </w:rPr>
        <w:tab/>
        <w:t>eUICC profile notification management +CEUICCPNM</w:t>
      </w:r>
      <w:bookmarkEnd w:id="6080"/>
    </w:p>
    <w:p w14:paraId="30BEE0E6" w14:textId="5D023FF7" w:rsidR="00723B1B" w:rsidRPr="00C44D1B" w:rsidRDefault="00723B1B" w:rsidP="00723B1B">
      <w:pPr>
        <w:pStyle w:val="TH"/>
      </w:pPr>
      <w:bookmarkStart w:id="6081" w:name="_CRTable20_2_71"/>
      <w:r w:rsidRPr="00C44D1B">
        <w:t>Table </w:t>
      </w:r>
      <w:bookmarkEnd w:id="6081"/>
      <w:r w:rsidRPr="00C44D1B">
        <w:t>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8E5E16">
        <w:trPr>
          <w:cantSplit/>
        </w:trPr>
        <w:tc>
          <w:tcPr>
            <w:tcW w:w="3261" w:type="dxa"/>
          </w:tcPr>
          <w:p w14:paraId="25C6A901" w14:textId="77777777" w:rsidR="00723B1B" w:rsidRPr="00C44D1B" w:rsidRDefault="00723B1B" w:rsidP="008E5E16">
            <w:pPr>
              <w:pStyle w:val="TAH"/>
              <w:rPr>
                <w:rFonts w:ascii="Courier New" w:hAnsi="Courier New"/>
              </w:rPr>
            </w:pPr>
            <w:r w:rsidRPr="00C44D1B">
              <w:t>Command</w:t>
            </w:r>
          </w:p>
        </w:tc>
        <w:tc>
          <w:tcPr>
            <w:tcW w:w="4994" w:type="dxa"/>
          </w:tcPr>
          <w:p w14:paraId="514E4FD9" w14:textId="77777777" w:rsidR="00723B1B" w:rsidRPr="00C44D1B" w:rsidRDefault="00723B1B" w:rsidP="008E5E16">
            <w:pPr>
              <w:pStyle w:val="TAH"/>
              <w:rPr>
                <w:rFonts w:ascii="Courier New" w:hAnsi="Courier New"/>
              </w:rPr>
            </w:pPr>
            <w:r w:rsidRPr="00C44D1B">
              <w:t>Possible response(s)</w:t>
            </w:r>
          </w:p>
        </w:tc>
      </w:tr>
      <w:tr w:rsidR="00723B1B" w:rsidRPr="00C44D1B" w14:paraId="5E7C4871" w14:textId="77777777" w:rsidTr="008E5E16">
        <w:trPr>
          <w:cantSplit/>
        </w:trPr>
        <w:tc>
          <w:tcPr>
            <w:tcW w:w="3261" w:type="dxa"/>
          </w:tcPr>
          <w:p w14:paraId="4E8183DD" w14:textId="77777777" w:rsidR="00723B1B" w:rsidRPr="00C44D1B" w:rsidRDefault="00723B1B" w:rsidP="008E5E16">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8E5E16">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8E5E16">
            <w:pPr>
              <w:spacing w:after="20"/>
              <w:rPr>
                <w:rFonts w:ascii="Courier New" w:hAnsi="Courier New"/>
              </w:rPr>
            </w:pPr>
            <w:r w:rsidRPr="00C44D1B">
              <w:rPr>
                <w:rFonts w:ascii="Courier New" w:hAnsi="Courier New"/>
              </w:rPr>
              <w:t>[+CEUICCPNM:</w:t>
            </w:r>
          </w:p>
          <w:p w14:paraId="18C159D0" w14:textId="77777777" w:rsidR="00723B1B" w:rsidRPr="00C44D1B" w:rsidRDefault="00723B1B" w:rsidP="008E5E16">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8E5E16">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8E5E16">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8E5E16">
            <w:pPr>
              <w:spacing w:after="20"/>
              <w:rPr>
                <w:rFonts w:ascii="Courier New" w:hAnsi="Courier New"/>
              </w:rPr>
            </w:pPr>
            <w:r w:rsidRPr="00C44D1B">
              <w:rPr>
                <w:rFonts w:ascii="Courier New" w:hAnsi="Courier New"/>
              </w:rPr>
              <w:t>[…]]]</w:t>
            </w:r>
          </w:p>
          <w:p w14:paraId="5605FB93" w14:textId="77777777" w:rsidR="00723B1B" w:rsidRPr="00C44D1B" w:rsidRDefault="00723B1B" w:rsidP="008E5E16">
            <w:pPr>
              <w:spacing w:after="20"/>
              <w:rPr>
                <w:rFonts w:ascii="Courier New" w:hAnsi="Courier New"/>
              </w:rPr>
            </w:pPr>
          </w:p>
          <w:p w14:paraId="3E91126A" w14:textId="77777777" w:rsidR="00723B1B" w:rsidRPr="00C44D1B" w:rsidRDefault="00723B1B" w:rsidP="008E5E16">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8E5E16">
        <w:trPr>
          <w:cantSplit/>
        </w:trPr>
        <w:tc>
          <w:tcPr>
            <w:tcW w:w="3261" w:type="dxa"/>
          </w:tcPr>
          <w:p w14:paraId="60F41262" w14:textId="77777777" w:rsidR="00723B1B" w:rsidRPr="00C44D1B" w:rsidRDefault="00723B1B" w:rsidP="008E5E16">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8E5E16">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lastRenderedPageBreak/>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Default="00723B1B" w:rsidP="007E052D">
      <w:r w:rsidRPr="00C44D1B">
        <w:t>Optional.</w:t>
      </w:r>
    </w:p>
    <w:p w14:paraId="0EB8DD08" w14:textId="5B236055" w:rsidR="00D6629C" w:rsidRPr="001D04E9" w:rsidRDefault="00D6629C" w:rsidP="00D6629C">
      <w:pPr>
        <w:pStyle w:val="Heading3"/>
        <w:rPr>
          <w:lang w:val="fr-FR"/>
        </w:rPr>
      </w:pPr>
      <w:bookmarkStart w:id="6082" w:name="_CR20_2_8"/>
      <w:bookmarkStart w:id="6083" w:name="_Toc218776927"/>
      <w:bookmarkEnd w:id="6082"/>
      <w:r w:rsidRPr="001D04E9">
        <w:rPr>
          <w:lang w:val="fr-FR"/>
        </w:rPr>
        <w:t>20.2.</w:t>
      </w:r>
      <w:r>
        <w:rPr>
          <w:lang w:val="fr-FR"/>
        </w:rPr>
        <w:t>8</w:t>
      </w:r>
      <w:r w:rsidRPr="001D04E9">
        <w:rPr>
          <w:lang w:val="fr-FR"/>
        </w:rPr>
        <w:tab/>
      </w:r>
      <w:r w:rsidRPr="001D04E9">
        <w:rPr>
          <w:lang w:val="fr-FR"/>
        </w:rPr>
        <w:tab/>
        <w:t>Log SIM APDU +CLOGSIMAPDU</w:t>
      </w:r>
      <w:bookmarkEnd w:id="6083"/>
    </w:p>
    <w:p w14:paraId="65043958" w14:textId="37391615" w:rsidR="00D6629C" w:rsidRPr="00C44D1B" w:rsidRDefault="00D6629C" w:rsidP="00D6629C">
      <w:pPr>
        <w:pStyle w:val="TH"/>
        <w:rPr>
          <w:lang w:val="fr-FR"/>
        </w:rPr>
      </w:pPr>
      <w:bookmarkStart w:id="6084" w:name="_CRTable20_2_81"/>
      <w:r w:rsidRPr="00C44D1B">
        <w:rPr>
          <w:lang w:val="fr-FR"/>
        </w:rPr>
        <w:t>Table </w:t>
      </w:r>
      <w:bookmarkEnd w:id="6084"/>
      <w:r>
        <w:rPr>
          <w:lang w:val="fr-FR"/>
        </w:rPr>
        <w:t>2</w:t>
      </w:r>
      <w:r w:rsidRPr="00C44D1B">
        <w:rPr>
          <w:lang w:val="fr-FR"/>
        </w:rPr>
        <w:t>0.</w:t>
      </w:r>
      <w:r>
        <w:rPr>
          <w:lang w:val="fr-FR"/>
        </w:rPr>
        <w:t>2</w:t>
      </w:r>
      <w:r w:rsidRPr="00C44D1B">
        <w:rPr>
          <w:lang w:val="fr-FR"/>
        </w:rPr>
        <w:t>.</w:t>
      </w:r>
      <w:r>
        <w:rPr>
          <w:lang w:val="fr-FR"/>
        </w:rPr>
        <w:t>8</w:t>
      </w:r>
      <w:r w:rsidRPr="00C44D1B">
        <w:rPr>
          <w:lang w:val="fr-FR"/>
        </w:rPr>
        <w:t>-1: +C</w:t>
      </w:r>
      <w:r>
        <w:rPr>
          <w:lang w:val="fr-FR"/>
        </w:rPr>
        <w:t>LOGSIMAPDU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D6629C" w:rsidRPr="00C44D1B" w14:paraId="70B263A1"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E18E312" w14:textId="77777777" w:rsidR="00D6629C" w:rsidRPr="00C44D1B" w:rsidRDefault="00D6629C"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BCC1E47" w14:textId="77777777" w:rsidR="00D6629C" w:rsidRPr="00C44D1B" w:rsidRDefault="00D6629C" w:rsidP="008E5E16">
            <w:pPr>
              <w:pStyle w:val="TAH"/>
              <w:spacing w:line="256" w:lineRule="auto"/>
              <w:rPr>
                <w:rFonts w:ascii="Courier New" w:hAnsi="Courier New"/>
              </w:rPr>
            </w:pPr>
            <w:r w:rsidRPr="00C44D1B">
              <w:t>Possible response(s)</w:t>
            </w:r>
          </w:p>
        </w:tc>
      </w:tr>
      <w:tr w:rsidR="00D6629C" w:rsidRPr="00C44D1B" w14:paraId="1E0B7D82"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06A50F87" w14:textId="77777777" w:rsidR="00D6629C" w:rsidRPr="00C44D1B" w:rsidRDefault="00D6629C" w:rsidP="008E5E1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LOGSIMAPDU</w:t>
            </w:r>
            <w:r w:rsidRPr="00C44D1B">
              <w:rPr>
                <w:rFonts w:ascii="Courier New" w:hAnsi="Courier New" w:cs="Courier New"/>
                <w:sz w:val="20"/>
              </w:rPr>
              <w:t>=&lt;n&gt;</w:t>
            </w:r>
          </w:p>
        </w:tc>
        <w:tc>
          <w:tcPr>
            <w:tcW w:w="4549" w:type="dxa"/>
            <w:tcBorders>
              <w:top w:val="single" w:sz="4" w:space="0" w:color="auto"/>
              <w:left w:val="single" w:sz="6" w:space="0" w:color="auto"/>
              <w:bottom w:val="single" w:sz="4" w:space="0" w:color="auto"/>
              <w:right w:val="single" w:sz="4" w:space="0" w:color="auto"/>
            </w:tcBorders>
          </w:tcPr>
          <w:p w14:paraId="05516139" w14:textId="77777777" w:rsidR="00D6629C" w:rsidRPr="00C44D1B" w:rsidRDefault="00D6629C" w:rsidP="008E5E16">
            <w:pPr>
              <w:spacing w:after="20" w:line="256" w:lineRule="auto"/>
              <w:rPr>
                <w:rFonts w:ascii="Courier New" w:hAnsi="Courier New"/>
              </w:rPr>
            </w:pPr>
            <w:r w:rsidRPr="00C44D1B">
              <w:rPr>
                <w:rFonts w:ascii="Courier New" w:hAnsi="Courier New" w:cs="Courier New"/>
                <w:i/>
                <w:iCs/>
                <w:lang w:val="es-ES_tradnl"/>
              </w:rPr>
              <w:t>+CME ERROR: &lt;err&gt;</w:t>
            </w:r>
          </w:p>
        </w:tc>
      </w:tr>
      <w:tr w:rsidR="00D6629C" w:rsidRPr="00C44D1B" w14:paraId="069E11C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39DAA7BD" w14:textId="77777777" w:rsidR="00D6629C" w:rsidRPr="00C44D1B" w:rsidRDefault="00D6629C"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1461CA64" w14:textId="77777777" w:rsidR="00D6629C" w:rsidRPr="00C44D1B" w:rsidRDefault="00D6629C" w:rsidP="008E5E1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xml:space="preserve">: &lt;n&gt; </w:t>
            </w:r>
          </w:p>
        </w:tc>
      </w:tr>
      <w:tr w:rsidR="00D6629C" w:rsidRPr="00C44D1B" w14:paraId="49F684B3"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791DDD81" w14:textId="77777777" w:rsidR="00D6629C" w:rsidRPr="00C44D1B" w:rsidRDefault="00D6629C"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9C79D9F" w14:textId="77777777" w:rsidR="00D6629C" w:rsidRPr="00C44D1B" w:rsidRDefault="00D6629C"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114D99C0" w14:textId="77777777" w:rsidR="00D6629C" w:rsidRPr="00C44D1B" w:rsidRDefault="00D6629C" w:rsidP="00D6629C"/>
    <w:p w14:paraId="6910229B" w14:textId="77777777" w:rsidR="00D6629C" w:rsidRPr="00C44D1B" w:rsidRDefault="00D6629C" w:rsidP="00D6629C">
      <w:r w:rsidRPr="00C44D1B">
        <w:rPr>
          <w:b/>
        </w:rPr>
        <w:t>Description</w:t>
      </w:r>
    </w:p>
    <w:p w14:paraId="2B0C7591" w14:textId="77777777" w:rsidR="00D6629C" w:rsidRPr="00C82A22" w:rsidRDefault="00D6629C" w:rsidP="00D6629C">
      <w:r w:rsidRPr="00C82A22">
        <w:t xml:space="preserve">The set command controls the presentation of an unsolicited result code </w:t>
      </w:r>
      <w:r w:rsidRPr="00C82A22">
        <w:rPr>
          <w:rFonts w:ascii="Courier New" w:hAnsi="Courier New" w:cs="Courier New"/>
        </w:rPr>
        <w:t>+CLOGSIMAPDUTD: &lt;command_data&gt;</w:t>
      </w:r>
      <w:r w:rsidRPr="00C82A22">
        <w:t xml:space="preserve"> and </w:t>
      </w:r>
      <w:r w:rsidRPr="00C82A22">
        <w:rPr>
          <w:rFonts w:ascii="Courier New" w:hAnsi="Courier New" w:cs="Courier New"/>
        </w:rPr>
        <w:t xml:space="preserve">+CLOGSIMAPDURD: &lt;response_data&gt; </w:t>
      </w:r>
      <w:r w:rsidRPr="00C82A22">
        <w:t xml:space="preserve">as an indication of a device to non-removable USIM (nrUSIM, as defined in 3GPP TS 31.127 [199]) Application Protocol Data Unit (APDU) transfer or response relating to the functionality of the MT. </w:t>
      </w:r>
    </w:p>
    <w:p w14:paraId="18070CAD" w14:textId="77777777" w:rsidR="00D6629C" w:rsidRPr="00C82A22" w:rsidRDefault="00D6629C" w:rsidP="00D6629C">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617E09E2"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+CLOGSIMAPDUTD: SIM SLOT:&lt;card_slot&gt;[,LSI:&lt;LSI&gt;],TX Data APDU: &lt;payload&gt;&lt;CR&gt;&lt;LF&gt;</w:t>
      </w:r>
    </w:p>
    <w:p w14:paraId="3B4E166B" w14:textId="77777777" w:rsidR="00D6629C" w:rsidRPr="00C82A22" w:rsidRDefault="00D6629C" w:rsidP="00D6629C">
      <w:pPr>
        <w:spacing w:after="0"/>
      </w:pPr>
    </w:p>
    <w:p w14:paraId="3DBECF41" w14:textId="77777777" w:rsidR="00D6629C" w:rsidRPr="00C82A22" w:rsidRDefault="00D6629C" w:rsidP="00D6629C">
      <w:pPr>
        <w:spacing w:after="0"/>
      </w:pPr>
      <w:r w:rsidRPr="00C82A22">
        <w:t xml:space="preserve">In case of </w:t>
      </w:r>
      <w:r w:rsidRPr="00C82A22">
        <w:rPr>
          <w:rFonts w:ascii="Courier New" w:hAnsi="Courier New" w:cs="Courier New"/>
        </w:rPr>
        <w:t>&lt;response_data&gt;</w:t>
      </w:r>
      <w:r w:rsidRPr="00C82A22">
        <w:t xml:space="preserve"> the syntax is as follows:</w:t>
      </w:r>
    </w:p>
    <w:p w14:paraId="5C21B5EC"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+CLOGSIMAPDURD: SIM SLOT:&lt;card_slot&gt;[,LSI:&lt;LSI&gt;],RX Data APDU: &lt;payload&gt;&lt;CR&gt;&lt;LF&gt;</w:t>
      </w:r>
    </w:p>
    <w:p w14:paraId="144CF940" w14:textId="77777777" w:rsidR="00D6629C" w:rsidRPr="00C82A22" w:rsidRDefault="00D6629C" w:rsidP="00D6629C">
      <w:pPr>
        <w:spacing w:after="0"/>
      </w:pPr>
    </w:p>
    <w:p w14:paraId="6802CFE8" w14:textId="77777777" w:rsidR="00D6629C" w:rsidRPr="00C82A22" w:rsidRDefault="00D6629C" w:rsidP="00D6629C">
      <w:r w:rsidRPr="00C82A22">
        <w:t xml:space="preserve">Read command returns the current value of </w:t>
      </w:r>
      <w:r w:rsidRPr="00C82A22">
        <w:rPr>
          <w:rFonts w:ascii="Courier New" w:hAnsi="Courier New" w:cs="Courier New"/>
        </w:rPr>
        <w:t>&lt;n&gt;</w:t>
      </w:r>
      <w:r w:rsidRPr="00C82A22">
        <w:t>.</w:t>
      </w:r>
    </w:p>
    <w:p w14:paraId="4EEEF84F" w14:textId="77777777" w:rsidR="00D6629C" w:rsidRPr="00C82A22" w:rsidRDefault="00D6629C" w:rsidP="00D6629C">
      <w:r w:rsidRPr="00C82A22">
        <w:t>Test command returns the values supported as a compound value.</w:t>
      </w:r>
    </w:p>
    <w:p w14:paraId="40B8C04C" w14:textId="77777777" w:rsidR="00D6629C" w:rsidRDefault="00D6629C" w:rsidP="00D6629C">
      <w:r w:rsidRPr="00C82A22">
        <w:t xml:space="preserve">Refer clause 9.2 for possible </w:t>
      </w:r>
      <w:r w:rsidRPr="00C82A22">
        <w:rPr>
          <w:rFonts w:ascii="Courier New" w:hAnsi="Courier New" w:cs="Courier New"/>
        </w:rPr>
        <w:t>&lt;err&gt;</w:t>
      </w:r>
      <w:r w:rsidRPr="00C82A22">
        <w:t xml:space="preserve"> values.</w:t>
      </w:r>
    </w:p>
    <w:p w14:paraId="0AB5F609" w14:textId="77777777" w:rsidR="00D6629C" w:rsidRDefault="00D6629C" w:rsidP="00D6629C"/>
    <w:p w14:paraId="01AC6342" w14:textId="77777777" w:rsidR="00D6629C" w:rsidRPr="000425EA" w:rsidRDefault="00D6629C" w:rsidP="00D6629C">
      <w:r>
        <w:t>Example Response:</w:t>
      </w:r>
    </w:p>
    <w:p w14:paraId="4D687FFE" w14:textId="77777777" w:rsidR="00D6629C" w:rsidRDefault="00D6629C" w:rsidP="00D6629C">
      <w:pPr>
        <w:rPr>
          <w:color w:val="000000"/>
        </w:rPr>
      </w:pPr>
      <w:r w:rsidRPr="00C82A22">
        <w:rPr>
          <w:rFonts w:ascii="Courier New" w:hAnsi="Courier New" w:cs="Courier New"/>
        </w:rPr>
        <w:lastRenderedPageBreak/>
        <w:t xml:space="preserve">+CLOGSIMAPDUTD: SIM SLOT:1,LSI:2,TX Data APDU: </w:t>
      </w:r>
      <w:r>
        <w:rPr>
          <w:rFonts w:ascii="Courier New" w:hAnsi="Courier New" w:cs="Courier New"/>
        </w:rPr>
        <w:t xml:space="preserve">00A4080406 </w:t>
      </w:r>
      <w:r w:rsidRPr="000425EA">
        <w:rPr>
          <w:color w:val="000000"/>
        </w:rPr>
        <w:t>//</w:t>
      </w:r>
      <w:r>
        <w:rPr>
          <w:color w:val="000000"/>
        </w:rPr>
        <w:t xml:space="preserve"> </w:t>
      </w:r>
      <w:r w:rsidRPr="000425EA">
        <w:rPr>
          <w:color w:val="000000"/>
        </w:rPr>
        <w:t>means P1:Select by path from MF P2:Need FCP return</w:t>
      </w:r>
    </w:p>
    <w:p w14:paraId="3D0302C6" w14:textId="77777777" w:rsidR="00D6629C" w:rsidRDefault="00D6629C" w:rsidP="00D6629C">
      <w:pPr>
        <w:rPr>
          <w:color w:val="000000"/>
        </w:rPr>
      </w:pPr>
      <w:r w:rsidRPr="00C82A22">
        <w:rPr>
          <w:rFonts w:ascii="Courier New" w:hAnsi="Courier New" w:cs="Courier New"/>
        </w:rPr>
        <w:t xml:space="preserve">+CLOGSIMAPDURD: SIM SLOT:1,LSI:2,RX Data APDU: </w:t>
      </w:r>
      <w:r>
        <w:rPr>
          <w:rFonts w:ascii="Courier New" w:hAnsi="Courier New" w:cs="Courier New"/>
        </w:rPr>
        <w:t xml:space="preserve">A4 </w:t>
      </w:r>
      <w:r w:rsidRPr="000425EA">
        <w:rPr>
          <w:color w:val="000000"/>
        </w:rPr>
        <w:t>//</w:t>
      </w:r>
      <w:r>
        <w:rPr>
          <w:color w:val="000000"/>
        </w:rPr>
        <w:t xml:space="preserve"> </w:t>
      </w:r>
      <w:r w:rsidRPr="000425EA">
        <w:rPr>
          <w:color w:val="000000"/>
        </w:rPr>
        <w:t>means &lt;SELECT FILE&gt;</w:t>
      </w:r>
    </w:p>
    <w:p w14:paraId="378E4C0F" w14:textId="77777777" w:rsidR="00D6629C" w:rsidRDefault="00D6629C" w:rsidP="00D6629C">
      <w:pPr>
        <w:rPr>
          <w:rFonts w:ascii="Courier New" w:hAnsi="Courier New" w:cs="Courier New"/>
        </w:rPr>
      </w:pPr>
      <w:r w:rsidRPr="00C82A22">
        <w:rPr>
          <w:rFonts w:ascii="Courier New" w:hAnsi="Courier New" w:cs="Courier New"/>
        </w:rPr>
        <w:t xml:space="preserve">+CLOGSIMAPDUTD: SIM SLOT:1,LSI:2,TX Data APDU: </w:t>
      </w:r>
      <w:r>
        <w:rPr>
          <w:rFonts w:ascii="Courier New" w:hAnsi="Courier New" w:cs="Courier New"/>
        </w:rPr>
        <w:t>7FFF5FC04F0A</w:t>
      </w:r>
    </w:p>
    <w:p w14:paraId="6908A507" w14:textId="77777777" w:rsidR="00D6629C" w:rsidRDefault="00D6629C" w:rsidP="00D6629C">
      <w:pPr>
        <w:rPr>
          <w:rFonts w:ascii="Courier New" w:hAnsi="Courier New" w:cs="Courier New"/>
        </w:rPr>
      </w:pPr>
      <w:r w:rsidRPr="00C82A22">
        <w:rPr>
          <w:rFonts w:ascii="Courier New" w:hAnsi="Courier New" w:cs="Courier New"/>
        </w:rPr>
        <w:t xml:space="preserve">+CLOGSIMAPDURD: SIM SLOT:1,LSI:2,RX Data APDU: </w:t>
      </w:r>
      <w:r>
        <w:rPr>
          <w:rFonts w:ascii="Courier New" w:hAnsi="Courier New" w:cs="Courier New"/>
        </w:rPr>
        <w:t>6119</w:t>
      </w:r>
    </w:p>
    <w:p w14:paraId="0BAFE59F" w14:textId="77777777" w:rsidR="00D6629C" w:rsidRPr="00C82A22" w:rsidRDefault="00D6629C" w:rsidP="00D6629C">
      <w:pPr>
        <w:rPr>
          <w:rFonts w:ascii="Courier New" w:hAnsi="Courier New" w:cs="Courier New"/>
        </w:rPr>
      </w:pPr>
      <w:r w:rsidRPr="00C82A22">
        <w:rPr>
          <w:rFonts w:ascii="Courier New" w:hAnsi="Courier New" w:cs="Courier New"/>
        </w:rPr>
        <w:t>+CLOGSIMAPDUTD: SIM SLOT:1,LSI:2,TX Data APDU: 80F2000C0000</w:t>
      </w:r>
    </w:p>
    <w:p w14:paraId="7608C3B3" w14:textId="77777777" w:rsidR="00D6629C" w:rsidRPr="00C82A22" w:rsidRDefault="00D6629C" w:rsidP="00D6629C">
      <w:pPr>
        <w:rPr>
          <w:rFonts w:ascii="Courier New" w:hAnsi="Courier New" w:cs="Courier New"/>
        </w:rPr>
      </w:pPr>
      <w:r w:rsidRPr="00C82A22">
        <w:rPr>
          <w:rFonts w:ascii="Courier New" w:hAnsi="Courier New" w:cs="Courier New"/>
        </w:rPr>
        <w:t>+CLOGSIMAPDURD: SIM SLOT:1,LSI:2,RX Data APDU: 9000</w:t>
      </w:r>
    </w:p>
    <w:p w14:paraId="49489A0B" w14:textId="77777777" w:rsidR="00D6629C" w:rsidRPr="00C44D1B" w:rsidRDefault="00D6629C" w:rsidP="00D6629C"/>
    <w:p w14:paraId="014A871E" w14:textId="77777777" w:rsidR="00D6629C" w:rsidRPr="00C44D1B" w:rsidRDefault="00D6629C" w:rsidP="00D6629C">
      <w:r w:rsidRPr="00C44D1B">
        <w:rPr>
          <w:b/>
        </w:rPr>
        <w:t>Defined values</w:t>
      </w:r>
    </w:p>
    <w:p w14:paraId="232E4BB0" w14:textId="77777777" w:rsidR="00D6629C" w:rsidRPr="00C44D1B" w:rsidRDefault="00D6629C" w:rsidP="00D6629C">
      <w:pPr>
        <w:pStyle w:val="B1"/>
      </w:pPr>
      <w:r w:rsidRPr="00C44D1B">
        <w:rPr>
          <w:rFonts w:ascii="Courier New" w:hAnsi="Courier New" w:cs="Courier New"/>
        </w:rPr>
        <w:t>&lt;n&gt;</w:t>
      </w:r>
      <w:r w:rsidRPr="00C44D1B">
        <w:t xml:space="preserve">: integer type. </w:t>
      </w:r>
    </w:p>
    <w:p w14:paraId="421A64D9" w14:textId="77777777" w:rsidR="00D6629C" w:rsidRPr="00C44D1B" w:rsidRDefault="00D6629C" w:rsidP="00D6629C">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099BA9DF" w14:textId="77777777" w:rsidR="00D6629C" w:rsidRPr="00C44D1B" w:rsidRDefault="00D6629C" w:rsidP="00D6629C">
      <w:pPr>
        <w:pStyle w:val="B2"/>
      </w:pPr>
      <w:r w:rsidRPr="00C44D1B">
        <w:t>1</w:t>
      </w:r>
      <w:r w:rsidRPr="00C44D1B">
        <w:tab/>
      </w:r>
      <w:r>
        <w:t>enable</w:t>
      </w:r>
      <w:r w:rsidRPr="00C44D1B">
        <w:t xml:space="preserv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33D08151" w14:textId="77777777" w:rsidR="00D6629C" w:rsidRDefault="00D6629C" w:rsidP="00D6629C">
      <w:pPr>
        <w:pStyle w:val="B1"/>
      </w:pPr>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0FDC7D5" w14:textId="77777777" w:rsidR="00D6629C" w:rsidRDefault="00D6629C" w:rsidP="00D6629C">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02E81431" w14:textId="77777777" w:rsidR="00D6629C" w:rsidRDefault="00D6629C" w:rsidP="00D6629C">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r>
        <w:t xml:space="preserve"> </w:t>
      </w:r>
    </w:p>
    <w:p w14:paraId="1C5B5F2A" w14:textId="77777777" w:rsidR="00D6629C" w:rsidRPr="00C44D1B" w:rsidRDefault="00D6629C" w:rsidP="00D6629C">
      <w:r w:rsidRPr="00C44D1B">
        <w:rPr>
          <w:b/>
        </w:rPr>
        <w:t>Implementation</w:t>
      </w:r>
    </w:p>
    <w:p w14:paraId="785E8D0C" w14:textId="77777777" w:rsidR="00D6629C" w:rsidRDefault="00D6629C" w:rsidP="00D6629C">
      <w:r w:rsidRPr="00C44D1B">
        <w:t>Optional</w:t>
      </w:r>
    </w:p>
    <w:p w14:paraId="241123F6" w14:textId="10653C50" w:rsidR="00665185" w:rsidRPr="00C44D1B" w:rsidRDefault="00665185" w:rsidP="00665185">
      <w:pPr>
        <w:pStyle w:val="Heading3"/>
      </w:pPr>
      <w:bookmarkStart w:id="6085" w:name="_CR20_2_9"/>
      <w:bookmarkStart w:id="6086" w:name="_Toc218776928"/>
      <w:bookmarkEnd w:id="6085"/>
      <w:r>
        <w:lastRenderedPageBreak/>
        <w:t>2</w:t>
      </w:r>
      <w:r w:rsidRPr="00C44D1B">
        <w:t>0.</w:t>
      </w:r>
      <w:r>
        <w:t>2</w:t>
      </w:r>
      <w:r w:rsidRPr="00C44D1B">
        <w:t>.</w:t>
      </w:r>
      <w:r>
        <w:t>9</w:t>
      </w:r>
      <w:r w:rsidRPr="00C44D1B">
        <w:tab/>
      </w:r>
      <w:r w:rsidRPr="00C44D1B">
        <w:tab/>
      </w:r>
      <w:r>
        <w:t>Log and Buffer SIM APDU</w:t>
      </w:r>
      <w:r w:rsidRPr="00C44D1B">
        <w:t xml:space="preserve"> +C</w:t>
      </w:r>
      <w:r>
        <w:t>LOGBUFFSIMAPDU</w:t>
      </w:r>
      <w:bookmarkEnd w:id="6086"/>
    </w:p>
    <w:p w14:paraId="409D4991" w14:textId="5438A0CE" w:rsidR="00665185" w:rsidRPr="00C44D1B" w:rsidRDefault="00665185" w:rsidP="00665185">
      <w:pPr>
        <w:pStyle w:val="TH"/>
        <w:rPr>
          <w:lang w:val="fr-FR"/>
        </w:rPr>
      </w:pPr>
      <w:bookmarkStart w:id="6087" w:name="_CRTable20_2_91"/>
      <w:r w:rsidRPr="00C44D1B">
        <w:rPr>
          <w:lang w:val="fr-FR"/>
        </w:rPr>
        <w:t>Table </w:t>
      </w:r>
      <w:bookmarkEnd w:id="6087"/>
      <w:r>
        <w:rPr>
          <w:lang w:val="fr-FR"/>
        </w:rPr>
        <w:t>2</w:t>
      </w:r>
      <w:r w:rsidRPr="00C44D1B">
        <w:rPr>
          <w:lang w:val="fr-FR"/>
        </w:rPr>
        <w:t>0.</w:t>
      </w:r>
      <w:r>
        <w:rPr>
          <w:lang w:val="fr-FR"/>
        </w:rPr>
        <w:t>2</w:t>
      </w:r>
      <w:r w:rsidRPr="00C44D1B">
        <w:rPr>
          <w:lang w:val="fr-FR"/>
        </w:rPr>
        <w:t>.</w:t>
      </w:r>
      <w:r>
        <w:rPr>
          <w:lang w:val="fr-FR"/>
        </w:rPr>
        <w:t>9</w:t>
      </w:r>
      <w:r w:rsidRPr="00C44D1B">
        <w:rPr>
          <w:lang w:val="fr-FR"/>
        </w:rPr>
        <w:t>-1: +C</w:t>
      </w:r>
      <w:r>
        <w:rPr>
          <w:lang w:val="fr-FR"/>
        </w:rPr>
        <w:t>LOGBUFFSIMAPDU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5185" w:rsidRPr="00C44D1B" w14:paraId="1C43977C"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D1C182A" w14:textId="77777777" w:rsidR="00665185" w:rsidRPr="00C44D1B" w:rsidRDefault="00665185" w:rsidP="008E5E1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69D7F0F3" w14:textId="77777777" w:rsidR="00665185" w:rsidRPr="00C44D1B" w:rsidRDefault="00665185" w:rsidP="008E5E16">
            <w:pPr>
              <w:pStyle w:val="TAH"/>
              <w:spacing w:line="256" w:lineRule="auto"/>
              <w:rPr>
                <w:rFonts w:ascii="Courier New" w:hAnsi="Courier New"/>
              </w:rPr>
            </w:pPr>
            <w:r w:rsidRPr="00C44D1B">
              <w:t>Possible response(s)</w:t>
            </w:r>
          </w:p>
        </w:tc>
      </w:tr>
      <w:tr w:rsidR="00665185" w:rsidRPr="00C44D1B" w14:paraId="6DA3781F"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68173787" w14:textId="77777777" w:rsidR="00665185" w:rsidRPr="00C44D1B" w:rsidRDefault="00665185" w:rsidP="008E5E1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LOGBUFFSIMAPDU</w:t>
            </w:r>
            <w:r w:rsidRPr="00C44D1B">
              <w:rPr>
                <w:rFonts w:ascii="Courier New" w:hAnsi="Courier New" w:cs="Courier New"/>
                <w:sz w:val="20"/>
              </w:rPr>
              <w:t>=</w:t>
            </w:r>
            <w:r>
              <w:rPr>
                <w:rFonts w:ascii="Courier New" w:hAnsi="Courier New"/>
              </w:rPr>
              <w:t>&lt;</w:t>
            </w:r>
            <w:r>
              <w:rPr>
                <w:rFonts w:ascii="Courier New" w:eastAsiaTheme="minorHAnsi" w:hAnsi="Courier New" w:cs="Courier New"/>
                <w:color w:val="000000"/>
              </w:rPr>
              <w:t>card_slot</w:t>
            </w:r>
            <w:r>
              <w:rPr>
                <w:rFonts w:ascii="Courier New" w:hAnsi="Courier New"/>
              </w:rPr>
              <w:t>&gt;,&lt;n&gt;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tc>
        <w:tc>
          <w:tcPr>
            <w:tcW w:w="4549" w:type="dxa"/>
            <w:tcBorders>
              <w:top w:val="single" w:sz="4" w:space="0" w:color="auto"/>
              <w:left w:val="single" w:sz="6" w:space="0" w:color="auto"/>
              <w:bottom w:val="single" w:sz="4" w:space="0" w:color="auto"/>
              <w:right w:val="single" w:sz="4" w:space="0" w:color="auto"/>
            </w:tcBorders>
          </w:tcPr>
          <w:p w14:paraId="5DBA1AD2" w14:textId="77777777" w:rsidR="00665185" w:rsidRPr="006F2EFD" w:rsidRDefault="00665185" w:rsidP="008E5E16">
            <w:pPr>
              <w:rPr>
                <w:rFonts w:ascii="Courier New" w:hAnsi="Courier New"/>
              </w:rPr>
            </w:pPr>
            <w:r w:rsidRPr="006F2EFD">
              <w:rPr>
                <w:rFonts w:ascii="Courier New" w:hAnsi="Courier New"/>
              </w:rPr>
              <w: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&gt;][&lt;CR&gt;&lt;LF&gt;TX Data APDU: [&lt;payload&gt;]]</w:t>
            </w:r>
          </w:p>
          <w:p w14:paraId="47A3CFE4"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726B435A"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w:t>
            </w:r>
            <w:r>
              <w:rPr>
                <w:rFonts w:ascii="Courier New" w:hAnsi="Courier New"/>
              </w:rPr>
              <w:t>t</w:t>
            </w:r>
            <w:r w:rsidRPr="006F2EFD">
              <w:rPr>
                <w:rFonts w:ascii="Courier New" w:hAnsi="Courier New"/>
              </w:rPr>
              <w:t>&gt;][&lt;CR&gt;&lt;LA&gt;TX Data APDU: [&lt;payload&gt;]]</w:t>
            </w:r>
          </w:p>
          <w:p w14:paraId="1803D89F" w14:textId="77777777" w:rsidR="00665185" w:rsidRPr="006F2EFD" w:rsidRDefault="00665185" w:rsidP="008E5E16">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669A083A" w14:textId="77777777" w:rsidR="00665185" w:rsidRDefault="00665185" w:rsidP="008E5E16">
            <w:pPr>
              <w:rPr>
                <w:rFonts w:ascii="Courier New" w:hAnsi="Courier New"/>
              </w:rPr>
            </w:pPr>
            <w:r w:rsidRPr="006F2EFD">
              <w:rPr>
                <w:rFonts w:ascii="Courier New" w:hAnsi="Courier New"/>
              </w:rPr>
              <w:t>OK</w:t>
            </w:r>
          </w:p>
          <w:p w14:paraId="3E3A8950" w14:textId="77777777" w:rsidR="00665185" w:rsidRPr="00886C76" w:rsidRDefault="00665185" w:rsidP="008E5E16">
            <w:pPr>
              <w:rPr>
                <w:rFonts w:ascii="Courier New" w:hAnsi="Courier New"/>
              </w:rPr>
            </w:pPr>
            <w:r>
              <w:rPr>
                <w:rFonts w:ascii="Courier New" w:hAnsi="Courier New"/>
              </w:rPr>
              <w:t>or</w:t>
            </w:r>
          </w:p>
          <w:p w14:paraId="66B29FA5" w14:textId="77777777" w:rsidR="00665185" w:rsidRPr="00886C76" w:rsidRDefault="00665185" w:rsidP="008E5E16">
            <w:pPr>
              <w:spacing w:after="20" w:line="256" w:lineRule="auto"/>
              <w:rPr>
                <w:rFonts w:ascii="Courier New" w:hAnsi="Courier New"/>
              </w:rPr>
            </w:pPr>
            <w:r w:rsidRPr="00886C76">
              <w:rPr>
                <w:rFonts w:ascii="Courier New" w:hAnsi="Courier New" w:cs="Courier New"/>
                <w:lang w:val="es-ES_tradnl"/>
              </w:rPr>
              <w:t>+CME ERROR: &lt;err&gt;</w:t>
            </w:r>
          </w:p>
        </w:tc>
      </w:tr>
      <w:tr w:rsidR="00665185" w:rsidRPr="00C44D1B" w14:paraId="724CC9BA" w14:textId="77777777" w:rsidTr="008E5E16">
        <w:trPr>
          <w:cantSplit/>
        </w:trPr>
        <w:tc>
          <w:tcPr>
            <w:tcW w:w="5575" w:type="dxa"/>
            <w:tcBorders>
              <w:top w:val="single" w:sz="4" w:space="0" w:color="auto"/>
              <w:left w:val="single" w:sz="4" w:space="0" w:color="auto"/>
              <w:bottom w:val="single" w:sz="4" w:space="0" w:color="auto"/>
              <w:right w:val="single" w:sz="6" w:space="0" w:color="auto"/>
            </w:tcBorders>
            <w:hideMark/>
          </w:tcPr>
          <w:p w14:paraId="33442EC7" w14:textId="77777777" w:rsidR="00665185" w:rsidRPr="00C44D1B" w:rsidRDefault="0066518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59C36953" w14:textId="77777777" w:rsidR="00665185" w:rsidRDefault="00665185" w:rsidP="008E5E16">
            <w:pPr>
              <w:rPr>
                <w:rFonts w:ascii="Courier New" w:hAnsi="Courier New"/>
              </w:rPr>
            </w:pP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1&gt;,&lt;n&gt;,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38AC779C" w14:textId="77777777" w:rsidR="00665185" w:rsidRDefault="00665185" w:rsidP="008E5E16">
            <w:pPr>
              <w:rPr>
                <w:rFonts w:ascii="Courier New" w:hAnsi="Courier New"/>
              </w:rPr>
            </w:pPr>
            <w:r>
              <w:rPr>
                <w:rFonts w:ascii="Courier New" w:hAnsi="Courier New"/>
              </w:rPr>
              <w:t>[&lt;CR&gt;&lt;LF&gt;</w:t>
            </w: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2&gt;,&lt;n&gt;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4B756913" w14:textId="77777777" w:rsidR="00665185" w:rsidRPr="00C44D1B" w:rsidRDefault="00665185" w:rsidP="008E5E16">
            <w:pPr>
              <w:spacing w:after="20" w:line="256" w:lineRule="auto"/>
              <w:rPr>
                <w:rFonts w:ascii="Courier New" w:hAnsi="Courier New"/>
              </w:rPr>
            </w:pPr>
            <w:r>
              <w:rPr>
                <w:rFonts w:ascii="Courier New" w:hAnsi="Courier New"/>
              </w:rPr>
              <w:t>[…]]</w:t>
            </w:r>
          </w:p>
        </w:tc>
      </w:tr>
      <w:tr w:rsidR="00665185" w:rsidRPr="00C44D1B" w14:paraId="6B182C43" w14:textId="77777777" w:rsidTr="008E5E16">
        <w:trPr>
          <w:cantSplit/>
        </w:trPr>
        <w:tc>
          <w:tcPr>
            <w:tcW w:w="5575" w:type="dxa"/>
            <w:tcBorders>
              <w:top w:val="single" w:sz="4" w:space="0" w:color="auto"/>
              <w:left w:val="single" w:sz="4" w:space="0" w:color="auto"/>
              <w:bottom w:val="single" w:sz="4" w:space="0" w:color="auto"/>
              <w:right w:val="single" w:sz="6" w:space="0" w:color="auto"/>
            </w:tcBorders>
          </w:tcPr>
          <w:p w14:paraId="06E3DDE2" w14:textId="77777777" w:rsidR="00665185" w:rsidRPr="00C44D1B" w:rsidRDefault="0066518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6EC3DD92" w14:textId="77777777" w:rsidR="00665185" w:rsidRPr="00C44D1B" w:rsidRDefault="00665185" w:rsidP="008E5E1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 (</w:t>
            </w:r>
            <w:r w:rsidRPr="00C44D1B">
              <w:t xml:space="preserve">list of supported </w:t>
            </w:r>
            <w:r w:rsidRPr="00C44D1B">
              <w:rPr>
                <w:rFonts w:ascii="Courier New" w:hAnsi="Courier New" w:cs="Courier New"/>
              </w:rPr>
              <w:t>&lt;</w:t>
            </w:r>
            <w:r>
              <w:rPr>
                <w:rFonts w:ascii="Courier New" w:hAnsi="Courier New" w:cs="Courier New"/>
              </w:rPr>
              <w:t>card_slot</w:t>
            </w:r>
            <w:r w:rsidRPr="00C44D1B">
              <w:rPr>
                <w:rFonts w:ascii="Courier New" w:hAnsi="Courier New" w:cs="Courier New"/>
              </w:rPr>
              <w:t>&gt;</w:t>
            </w:r>
            <w:r w:rsidRPr="00C44D1B">
              <w:t>s</w:t>
            </w:r>
            <w:r w:rsidRPr="00C44D1B">
              <w:rPr>
                <w:rFonts w:ascii="Courier New" w:hAnsi="Courier New" w:cs="Courier New"/>
              </w:rPr>
              <w:t>)</w:t>
            </w:r>
            <w:r>
              <w:rPr>
                <w:rFonts w:ascii="Courier New" w:hAnsi="Courier New" w:cs="Courier New"/>
              </w:rPr>
              <w:t>,</w:t>
            </w:r>
            <w:r w:rsidRPr="00C44D1B">
              <w:rPr>
                <w:rFonts w:ascii="Courier New" w:hAnsi="Courier New" w:cs="Courier New"/>
              </w:rPr>
              <w:t xml:space="preserve">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Pr>
                <w:rFonts w:ascii="Courier New" w:hAnsi="Courier New" w:cs="Courier New"/>
              </w:rPr>
              <w:t xml:space="preserve">, </w:t>
            </w:r>
            <w:r w:rsidRPr="00C44D1B">
              <w:t xml:space="preserve">list of supported </w:t>
            </w:r>
            <w:r w:rsidRPr="00C44D1B">
              <w:rPr>
                <w:rFonts w:ascii="Courier New" w:hAnsi="Courier New" w:cs="Courier New"/>
              </w:rPr>
              <w:t>&lt;</w:t>
            </w:r>
            <w:r>
              <w:rPr>
                <w:rFonts w:ascii="Courier New" w:hAnsi="Courier New" w:cs="Courier New"/>
              </w:rPr>
              <w:t>filter_type</w:t>
            </w:r>
            <w:r w:rsidRPr="00C44D1B">
              <w:rPr>
                <w:rFonts w:ascii="Courier New" w:hAnsi="Courier New" w:cs="Courier New"/>
              </w:rPr>
              <w:t>&gt;</w:t>
            </w:r>
            <w:r w:rsidRPr="00C44D1B">
              <w:t>s</w:t>
            </w:r>
            <w:r w:rsidRPr="00C44D1B">
              <w:rPr>
                <w:rFonts w:ascii="Courier New" w:hAnsi="Courier New" w:cs="Courier New"/>
              </w:rPr>
              <w:t>)</w:t>
            </w:r>
          </w:p>
        </w:tc>
      </w:tr>
    </w:tbl>
    <w:p w14:paraId="1966FADB" w14:textId="77777777" w:rsidR="00665185" w:rsidRPr="00C44D1B" w:rsidRDefault="00665185" w:rsidP="00665185"/>
    <w:p w14:paraId="1EB2686C" w14:textId="77777777" w:rsidR="00665185" w:rsidRPr="00C44D1B" w:rsidRDefault="00665185" w:rsidP="00665185">
      <w:r w:rsidRPr="00C44D1B">
        <w:rPr>
          <w:b/>
        </w:rPr>
        <w:t>Description</w:t>
      </w:r>
    </w:p>
    <w:p w14:paraId="3D5CA7F0" w14:textId="77777777" w:rsidR="00665185" w:rsidRPr="002706E5" w:rsidRDefault="00665185" w:rsidP="00665185">
      <w:pPr>
        <w:rPr>
          <w:rFonts w:eastAsiaTheme="minorHAnsi"/>
          <w:color w:val="000000"/>
        </w:rPr>
      </w:pPr>
      <w:r w:rsidRPr="00C82A22">
        <w:t xml:space="preserve">The set command </w:t>
      </w:r>
      <w:r w:rsidRPr="002706E5">
        <w:rPr>
          <w:rFonts w:eastAsiaTheme="minorHAnsi"/>
          <w:color w:val="000000"/>
        </w:rPr>
        <w:t>allows to buffer the array of SIM APDUs</w:t>
      </w:r>
      <w:r>
        <w:rPr>
          <w:rFonts w:eastAsiaTheme="minorHAnsi"/>
          <w:color w:val="000000"/>
        </w:rPr>
        <w:t xml:space="preserve"> </w:t>
      </w:r>
      <w:r w:rsidRPr="002706E5">
        <w:rPr>
          <w:rFonts w:eastAsiaTheme="minorHAnsi"/>
          <w:color w:val="000000"/>
        </w:rPr>
        <w:t xml:space="preserve">that indicates the nrUSIM command </w:t>
      </w:r>
      <w:r>
        <w:rPr>
          <w:rFonts w:eastAsiaTheme="minorHAnsi"/>
          <w:color w:val="000000"/>
        </w:rPr>
        <w:t xml:space="preserve">APDUs </w:t>
      </w:r>
      <w:r w:rsidRPr="002706E5">
        <w:rPr>
          <w:rFonts w:eastAsiaTheme="minorHAnsi"/>
          <w:color w:val="000000"/>
        </w:rPr>
        <w:t>or response APDUs relating to the functionality of the MT and display the array of SIM APDUs when required.</w:t>
      </w:r>
    </w:p>
    <w:p w14:paraId="26A37E93" w14:textId="77777777" w:rsidR="00665185" w:rsidRDefault="00665185" w:rsidP="00665185">
      <w:r w:rsidRPr="002706E5">
        <w:rPr>
          <w:rFonts w:eastAsiaTheme="minorHAnsi"/>
          <w:color w:val="000000"/>
        </w:rPr>
        <w:t>The command displays the array of intermediate result code</w:t>
      </w:r>
      <w:r>
        <w:rPr>
          <w:rFonts w:eastAsiaTheme="minorHAnsi"/>
          <w:color w:val="000000"/>
        </w:rPr>
        <w:t xml:space="preserve"> </w:t>
      </w:r>
      <w:r w:rsidRPr="00E12143">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SIMAPDUTD</w:t>
      </w:r>
      <w:r w:rsidRPr="00E12143">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w:t>
      </w:r>
      <w:r w:rsidRPr="007F2644">
        <w:rPr>
          <w:rFonts w:ascii="Courier New" w:eastAsiaTheme="minorHAnsi" w:hAnsi="Courier New" w:cs="Courier New"/>
          <w:color w:val="000000"/>
        </w:rPr>
        <w:t>command_data</w:t>
      </w:r>
      <w:r>
        <w:rPr>
          <w:rFonts w:ascii="Courier New" w:eastAsiaTheme="minorHAnsi" w:hAnsi="Courier New" w:cs="Courier New"/>
          <w:color w:val="000000"/>
        </w:rPr>
        <w:t xml:space="preserve">&gt; </w:t>
      </w:r>
      <w:r>
        <w:rPr>
          <w:rFonts w:eastAsiaTheme="minorHAnsi"/>
          <w:color w:val="000000"/>
        </w:rPr>
        <w:t>for command a</w:t>
      </w:r>
      <w:r w:rsidRPr="00E12143">
        <w:rPr>
          <w:rFonts w:eastAsiaTheme="minorHAnsi"/>
          <w:color w:val="000000"/>
        </w:rPr>
        <w:t xml:space="preserve">nd </w:t>
      </w:r>
      <w:r w:rsidRPr="00FC6674">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w:t>
      </w:r>
      <w:r>
        <w:rPr>
          <w:rFonts w:ascii="Courier New" w:eastAsiaTheme="minorHAnsi" w:hAnsi="Courier New" w:cs="Courier New"/>
          <w:color w:val="000000"/>
        </w:rPr>
        <w:t>R</w:t>
      </w:r>
      <w:r w:rsidRPr="007F2644">
        <w:rPr>
          <w:rFonts w:ascii="Courier New" w:eastAsiaTheme="minorHAnsi" w:hAnsi="Courier New" w:cs="Courier New"/>
          <w:color w:val="000000"/>
        </w:rPr>
        <w:t>D</w:t>
      </w:r>
      <w:r w:rsidRPr="00FC6674">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&lt;response</w:t>
      </w:r>
      <w:r w:rsidRPr="007F2644">
        <w:rPr>
          <w:rFonts w:ascii="Courier New" w:eastAsiaTheme="minorHAnsi" w:hAnsi="Courier New" w:cs="Courier New"/>
          <w:color w:val="000000"/>
        </w:rPr>
        <w:t>_data</w:t>
      </w:r>
      <w:r>
        <w:rPr>
          <w:rFonts w:ascii="Courier New" w:eastAsiaTheme="minorHAnsi" w:hAnsi="Courier New" w:cs="Courier New"/>
          <w:color w:val="000000"/>
        </w:rPr>
        <w:t>&gt;</w:t>
      </w:r>
      <w:r>
        <w:rPr>
          <w:rFonts w:eastAsiaTheme="minorHAnsi"/>
          <w:color w:val="000000"/>
        </w:rPr>
        <w:t xml:space="preserve"> </w:t>
      </w:r>
      <w:r w:rsidRPr="002706E5">
        <w:rPr>
          <w:rFonts w:eastAsiaTheme="minorHAnsi"/>
          <w:color w:val="000000"/>
        </w:rPr>
        <w:t>for response respectively. If no APDU has been sent or received to nrUSIM while buffering the data, only the final response OK shall be sent.</w:t>
      </w:r>
    </w:p>
    <w:p w14:paraId="693BA5D1" w14:textId="77777777" w:rsidR="00665185" w:rsidRPr="00C82A22" w:rsidRDefault="00665185" w:rsidP="00665185">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305529A7" w14:textId="77777777" w:rsidR="00665185" w:rsidRPr="00C82A22" w:rsidRDefault="00665185" w:rsidP="00665185">
      <w:pPr>
        <w:spacing w:after="0"/>
        <w:rPr>
          <w:rFonts w:ascii="Courier New" w:hAnsi="Courier New" w:cs="Courier New"/>
        </w:rPr>
      </w:pPr>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SIMAPDUTD: SIM SLOT:&lt;card_slot&gt;[,LSI:&lt;LSI&gt;],TX Data APDU: &lt;payload&gt;&lt;CR&gt;&lt;LF&gt;</w:t>
      </w:r>
    </w:p>
    <w:p w14:paraId="4E2BC6A1" w14:textId="77777777" w:rsidR="00665185" w:rsidRPr="00C82A22" w:rsidRDefault="00665185" w:rsidP="00665185">
      <w:pPr>
        <w:spacing w:after="0"/>
      </w:pPr>
    </w:p>
    <w:p w14:paraId="006FFBF6" w14:textId="77777777" w:rsidR="00665185" w:rsidRPr="00C82A22" w:rsidRDefault="00665185" w:rsidP="00665185">
      <w:pPr>
        <w:spacing w:after="0"/>
      </w:pPr>
      <w:r w:rsidRPr="00C82A22">
        <w:t xml:space="preserve">In case of </w:t>
      </w:r>
      <w:r w:rsidRPr="00C82A22">
        <w:rPr>
          <w:rFonts w:ascii="Courier New" w:hAnsi="Courier New" w:cs="Courier New"/>
        </w:rPr>
        <w:t>&lt;response_data&gt;</w:t>
      </w:r>
      <w:r w:rsidRPr="00C82A22">
        <w:t xml:space="preserve"> the syntax is as follows:</w:t>
      </w:r>
    </w:p>
    <w:p w14:paraId="6321CE4D" w14:textId="77777777" w:rsidR="00665185" w:rsidRPr="00C82A22" w:rsidRDefault="00665185" w:rsidP="00665185">
      <w:pPr>
        <w:spacing w:after="0"/>
        <w:rPr>
          <w:rFonts w:ascii="Courier New" w:hAnsi="Courier New" w:cs="Courier New"/>
        </w:rPr>
      </w:pPr>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w:t>
      </w:r>
      <w:r>
        <w:rPr>
          <w:rFonts w:ascii="Courier New" w:hAnsi="Courier New" w:cs="Courier New"/>
        </w:rPr>
        <w:t>R</w:t>
      </w:r>
      <w:r w:rsidRPr="00C82A22">
        <w:rPr>
          <w:rFonts w:ascii="Courier New" w:hAnsi="Courier New" w:cs="Courier New"/>
        </w:rPr>
        <w:t>D: SIM SLOT:&lt;card_slot&gt;[,LSI:&lt;LSI&gt;],RX Data APDU: &lt;payload&gt;&lt;CR&gt;&lt;LF&gt;</w:t>
      </w:r>
    </w:p>
    <w:p w14:paraId="22F45A2F" w14:textId="77777777" w:rsidR="00665185" w:rsidRPr="00C82A22" w:rsidRDefault="00665185" w:rsidP="00665185">
      <w:pPr>
        <w:spacing w:after="0"/>
      </w:pPr>
    </w:p>
    <w:p w14:paraId="133485D5" w14:textId="77777777" w:rsidR="00665185" w:rsidRPr="000275ED" w:rsidRDefault="00665185" w:rsidP="00665185">
      <w:pPr>
        <w:rPr>
          <w:rFonts w:eastAsiaTheme="minorHAnsi"/>
          <w:color w:val="000000"/>
        </w:rPr>
      </w:pPr>
      <w:r w:rsidRPr="00335DCB">
        <w:rPr>
          <w:rFonts w:eastAsiaTheme="minorHAnsi"/>
          <w:color w:val="000000"/>
        </w:rPr>
        <w:t>Apart from enabling logging of all the SIM APDUs, optional parameter &lt;</w:t>
      </w:r>
      <w:r w:rsidRPr="00335DCB">
        <w:rPr>
          <w:rFonts w:ascii="Courier New" w:eastAsiaTheme="minorHAnsi" w:hAnsi="Courier New" w:cs="Courier New"/>
          <w:color w:val="000000"/>
        </w:rPr>
        <w:t>filter_type&gt;</w:t>
      </w:r>
      <w:r w:rsidRPr="00335DCB">
        <w:rPr>
          <w:rFonts w:eastAsiaTheme="minorHAnsi"/>
          <w:color w:val="000000"/>
        </w:rPr>
        <w:t xml:space="preserve"> can be used to filter and log required SIM APDUs.</w:t>
      </w:r>
    </w:p>
    <w:p w14:paraId="60FEFE2A" w14:textId="77777777" w:rsidR="00665185" w:rsidRPr="00C82A22" w:rsidRDefault="00665185" w:rsidP="00665185">
      <w:r w:rsidRPr="00C82A22">
        <w:t>Read command returns the current value</w:t>
      </w:r>
      <w:r>
        <w:t>s that have been set</w:t>
      </w:r>
      <w:r w:rsidRPr="00C82A22">
        <w:t>.</w:t>
      </w:r>
    </w:p>
    <w:p w14:paraId="31697D88" w14:textId="77777777" w:rsidR="00665185" w:rsidRPr="00C82A22" w:rsidRDefault="00665185" w:rsidP="00665185">
      <w:r w:rsidRPr="00C82A22">
        <w:t>Test command returns the values supported as a compound value.</w:t>
      </w:r>
    </w:p>
    <w:p w14:paraId="37018FF1" w14:textId="77777777" w:rsidR="00665185" w:rsidRDefault="00665185" w:rsidP="00665185">
      <w:r w:rsidRPr="00C82A22">
        <w:lastRenderedPageBreak/>
        <w:t xml:space="preserve">Refer clause 9.2 for possible </w:t>
      </w:r>
      <w:r w:rsidRPr="00C82A22">
        <w:rPr>
          <w:rFonts w:ascii="Courier New" w:hAnsi="Courier New" w:cs="Courier New"/>
        </w:rPr>
        <w:t>&lt;err&gt;</w:t>
      </w:r>
      <w:r w:rsidRPr="00C82A22">
        <w:t xml:space="preserve"> values.</w:t>
      </w:r>
    </w:p>
    <w:p w14:paraId="51FBD99B" w14:textId="77777777" w:rsidR="00665185" w:rsidRDefault="00665185" w:rsidP="00665185">
      <w:pPr>
        <w:rPr>
          <w:rFonts w:eastAsiaTheme="minorHAnsi"/>
          <w:color w:val="000000"/>
        </w:rPr>
      </w:pPr>
      <w:r>
        <w:rPr>
          <w:rFonts w:eastAsiaTheme="minorHAnsi"/>
          <w:color w:val="000000"/>
        </w:rPr>
        <w:t>Example Response:</w:t>
      </w:r>
    </w:p>
    <w:p w14:paraId="45D7ECF8" w14:textId="77777777" w:rsidR="00665185" w:rsidRPr="00E12143" w:rsidRDefault="00665185" w:rsidP="00665185">
      <w:pPr>
        <w:rPr>
          <w:rFonts w:eastAsiaTheme="minorHAnsi"/>
          <w:color w:val="000000"/>
        </w:rPr>
      </w:pPr>
      <w:r w:rsidRPr="00E12143">
        <w:rPr>
          <w:rFonts w:ascii="Courier New" w:eastAsiaTheme="minorHAnsi" w:hAnsi="Courier New" w:cs="Courier New"/>
          <w:color w:val="000000"/>
        </w:rPr>
        <w:t xml:space="preserve">AT+CLOGBUFFSIMAPDU=1,1 </w:t>
      </w:r>
      <w:r w:rsidRPr="00E12143">
        <w:rPr>
          <w:rFonts w:eastAsiaTheme="minorHAnsi"/>
          <w:color w:val="000000"/>
        </w:rPr>
        <w:t>//start logging and buffering</w:t>
      </w:r>
    </w:p>
    <w:p w14:paraId="07AAC1E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OK</w:t>
      </w:r>
    </w:p>
    <w:p w14:paraId="3CDCC22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//APDU logging data buffered</w:t>
      </w:r>
    </w:p>
    <w:p w14:paraId="7C1073AE"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 xml:space="preserve">AT+CLOGBUFFSIMAPDU=1,2 </w:t>
      </w:r>
      <w:r w:rsidRPr="00E12143">
        <w:rPr>
          <w:rFonts w:eastAsiaTheme="minorHAnsi"/>
          <w:color w:val="000000"/>
        </w:rPr>
        <w:t>//flush buffered data</w:t>
      </w:r>
    </w:p>
    <w:p w14:paraId="1E32D88B"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+CLOGBUFFSIMAPDUTD: SIM SLOT:1,LSI:2,TX Data APDU: 80F2000C0000</w:t>
      </w:r>
    </w:p>
    <w:p w14:paraId="1FAA0991"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+CLOGBUFFSIMAPDURD: SIM SLOT:1,LSI:2,RX Data APDU: 9000</w:t>
      </w:r>
    </w:p>
    <w:p w14:paraId="593DB493" w14:textId="77777777" w:rsidR="00665185" w:rsidRPr="00E12143" w:rsidRDefault="00665185" w:rsidP="00665185">
      <w:pPr>
        <w:rPr>
          <w:rFonts w:ascii="Courier New" w:eastAsiaTheme="minorHAnsi" w:hAnsi="Courier New" w:cs="Courier New"/>
          <w:color w:val="000000"/>
        </w:rPr>
      </w:pPr>
    </w:p>
    <w:p w14:paraId="2F454E6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OK</w:t>
      </w:r>
    </w:p>
    <w:p w14:paraId="10DCDD6C"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 xml:space="preserve">AT+CLOGBUFFSIMAPDU=1,0 </w:t>
      </w:r>
      <w:r w:rsidRPr="00E12143">
        <w:rPr>
          <w:rFonts w:eastAsiaTheme="minorHAnsi"/>
          <w:color w:val="000000"/>
        </w:rPr>
        <w:t>//flush and stop logging data</w:t>
      </w:r>
    </w:p>
    <w:p w14:paraId="04272738"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+CLOGBUFFSIMAPDUTD: SIM SLOT:1,LSI:2,TX Data APDU: 7FFF5FC04F0A</w:t>
      </w:r>
    </w:p>
    <w:p w14:paraId="6D183E8C"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+CLOGBUFFSIMAPDURD: SIM SLOT:1,LSI:2,RX Data APDU: 6119</w:t>
      </w:r>
    </w:p>
    <w:p w14:paraId="56246B55"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OK</w:t>
      </w:r>
    </w:p>
    <w:p w14:paraId="4E367A10" w14:textId="77777777" w:rsidR="00665185" w:rsidRPr="00C44D1B" w:rsidRDefault="00665185" w:rsidP="00665185"/>
    <w:p w14:paraId="1AF59E04" w14:textId="77777777" w:rsidR="00665185" w:rsidRPr="00C44D1B" w:rsidRDefault="00665185" w:rsidP="00665185">
      <w:r w:rsidRPr="00C44D1B">
        <w:rPr>
          <w:b/>
        </w:rPr>
        <w:t>Defined values</w:t>
      </w:r>
    </w:p>
    <w:p w14:paraId="5BBBD000" w14:textId="77777777" w:rsidR="00665185" w:rsidRPr="00C44D1B" w:rsidRDefault="00665185" w:rsidP="00665185">
      <w:pPr>
        <w:pStyle w:val="B1"/>
      </w:pPr>
      <w:r w:rsidRPr="00C44D1B">
        <w:rPr>
          <w:rFonts w:ascii="Courier New" w:hAnsi="Courier New" w:cs="Courier New"/>
        </w:rPr>
        <w:t>&lt;n&gt;</w:t>
      </w:r>
      <w:r w:rsidRPr="00C44D1B">
        <w:t xml:space="preserve">: integer type. </w:t>
      </w:r>
    </w:p>
    <w:p w14:paraId="4F2773F4" w14:textId="77777777" w:rsidR="00665185" w:rsidRDefault="00665185" w:rsidP="00665185">
      <w:pPr>
        <w:pStyle w:val="B2"/>
      </w:pPr>
      <w:r w:rsidRPr="00C44D1B">
        <w:rPr>
          <w:u w:val="single"/>
        </w:rPr>
        <w:t>0</w:t>
      </w:r>
      <w:r w:rsidRPr="00C44D1B">
        <w:tab/>
      </w:r>
      <w:r>
        <w:t>stop buffering the data, display the buffered data and flush.</w:t>
      </w:r>
    </w:p>
    <w:p w14:paraId="37983D52" w14:textId="77777777" w:rsidR="00665185" w:rsidRDefault="00665185" w:rsidP="00665185">
      <w:pPr>
        <w:pStyle w:val="B2"/>
      </w:pPr>
      <w:r w:rsidRPr="00C44D1B">
        <w:t>1</w:t>
      </w:r>
      <w:r w:rsidRPr="00C44D1B">
        <w:tab/>
      </w:r>
      <w:r>
        <w:t>start buffering the data</w:t>
      </w:r>
      <w:r w:rsidRPr="00C44D1B">
        <w:t xml:space="preserv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response_data&gt;</w:t>
      </w:r>
      <w:r>
        <w:t>. This buffering of data shall also be filtered if filtering has been enabled.</w:t>
      </w:r>
    </w:p>
    <w:p w14:paraId="667538EC" w14:textId="77777777" w:rsidR="00665185" w:rsidRPr="008E1B72" w:rsidRDefault="00665185" w:rsidP="008E1B72">
      <w:pPr>
        <w:pStyle w:val="B2"/>
      </w:pPr>
      <w:r w:rsidRPr="008E1B72">
        <w:t>2</w:t>
      </w:r>
      <w:r w:rsidRPr="008E1B72">
        <w:tab/>
        <w:t xml:space="preserve">display the buffered data and flush. The amount of data buffered shall be implementation specific depending on the manufacturer. The displayed data shall be the latest set of data received. </w:t>
      </w:r>
      <w:r w:rsidRPr="008E1B72">
        <w:rPr>
          <w:rFonts w:eastAsiaTheme="minorHAnsi"/>
        </w:rPr>
        <w:t xml:space="preserve">In this case the read command will show the value of </w:t>
      </w:r>
      <w:r w:rsidRPr="008E1B72">
        <w:rPr>
          <w:rFonts w:ascii="Courier New" w:hAnsi="Courier New" w:cs="Courier New"/>
        </w:rPr>
        <w:t>&lt;n&gt;</w:t>
      </w:r>
      <w:r w:rsidRPr="008E1B72">
        <w:rPr>
          <w:rFonts w:eastAsiaTheme="minorHAnsi"/>
        </w:rPr>
        <w:t xml:space="preserve"> to be 1 as this is an intermediate stage only. In this case the buffered unsolicited response will be displayed as intermediate result.</w:t>
      </w:r>
    </w:p>
    <w:p w14:paraId="3A15902C" w14:textId="77777777" w:rsidR="00665185" w:rsidRDefault="00665185" w:rsidP="00665185">
      <w:pPr>
        <w:pStyle w:val="B1"/>
      </w:pPr>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848CB0A" w14:textId="77777777" w:rsidR="00665185" w:rsidRDefault="00665185" w:rsidP="00665185">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4BA21D6B" w14:textId="77777777" w:rsidR="00665185" w:rsidRDefault="00665185" w:rsidP="00665185">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p>
    <w:p w14:paraId="254F6318" w14:textId="77777777" w:rsidR="00665185" w:rsidRDefault="00665185" w:rsidP="00886B77">
      <w:pPr>
        <w:pStyle w:val="B1"/>
        <w:rPr>
          <w:rFonts w:eastAsiaTheme="minorHAnsi"/>
        </w:rPr>
      </w:pPr>
      <w:r w:rsidRPr="00335DCB">
        <w:rPr>
          <w:rFonts w:ascii="Courier New" w:eastAsiaTheme="minorHAnsi" w:hAnsi="Courier New" w:cs="Courier New"/>
        </w:rPr>
        <w:t>&lt;filter_type&gt;:</w:t>
      </w:r>
      <w:r w:rsidRPr="002A43B2">
        <w:rPr>
          <w:rFonts w:eastAsiaTheme="minorHAnsi"/>
        </w:rPr>
        <w:t xml:space="preserve"> integer type, indicating the type of filter to be chosen. Based on the value of </w:t>
      </w:r>
      <w:r w:rsidRPr="00335DCB">
        <w:rPr>
          <w:rFonts w:ascii="Courier New" w:eastAsiaTheme="minorHAnsi" w:hAnsi="Courier New" w:cs="Courier New"/>
        </w:rPr>
        <w:t>&lt;filter_type&gt;,</w:t>
      </w:r>
      <w:r w:rsidRPr="002A43B2">
        <w:rPr>
          <w:rFonts w:eastAsiaTheme="minorHAnsi"/>
        </w:rPr>
        <w:t xml:space="preserve"> the following parameters must be provided by the user. For example</w:t>
      </w:r>
      <w:r>
        <w:rPr>
          <w:rFonts w:eastAsiaTheme="minorHAnsi"/>
        </w:rPr>
        <w:t xml:space="preserve">, </w:t>
      </w:r>
      <w:r w:rsidRPr="002A43B2">
        <w:rPr>
          <w:rFonts w:eastAsiaTheme="minorHAnsi"/>
        </w:rPr>
        <w:t xml:space="preserve">if the </w:t>
      </w:r>
      <w:r w:rsidRPr="00335DCB">
        <w:rPr>
          <w:rFonts w:ascii="Courier New" w:eastAsiaTheme="minorHAnsi" w:hAnsi="Courier New" w:cs="Courier New"/>
        </w:rPr>
        <w:t>&lt;filter_type&gt;</w:t>
      </w:r>
      <w:r w:rsidRPr="002A43B2">
        <w:rPr>
          <w:rFonts w:eastAsiaTheme="minorHAnsi"/>
        </w:rPr>
        <w:t xml:space="preserve"> is set then the &lt;</w:t>
      </w:r>
      <w:r w:rsidRPr="00335DCB">
        <w:rPr>
          <w:rFonts w:ascii="Courier New" w:eastAsiaTheme="minorHAnsi" w:hAnsi="Courier New" w:cs="Courier New"/>
        </w:rPr>
        <w:t>no_of_ins&gt;</w:t>
      </w:r>
      <w:r w:rsidRPr="002A43B2">
        <w:rPr>
          <w:rFonts w:eastAsiaTheme="minorHAnsi"/>
        </w:rPr>
        <w:t xml:space="preserve"> followed by the required &lt;</w:t>
      </w:r>
      <w:r w:rsidRPr="00335DCB">
        <w:rPr>
          <w:rFonts w:ascii="Courier New" w:eastAsiaTheme="minorHAnsi" w:hAnsi="Courier New" w:cs="Courier New"/>
        </w:rPr>
        <w:t>ins&gt;</w:t>
      </w:r>
      <w:r w:rsidRPr="002A43B2">
        <w:rPr>
          <w:rFonts w:eastAsiaTheme="minorHAnsi"/>
        </w:rPr>
        <w:t xml:space="preserve"> should be provided.</w:t>
      </w:r>
    </w:p>
    <w:p w14:paraId="719965A9" w14:textId="77777777" w:rsidR="00665185" w:rsidRDefault="00665185" w:rsidP="00665185">
      <w:pPr>
        <w:pStyle w:val="B2"/>
      </w:pPr>
      <w:r w:rsidRPr="00C44D1B">
        <w:rPr>
          <w:u w:val="single"/>
        </w:rPr>
        <w:t>0</w:t>
      </w:r>
      <w:r w:rsidRPr="00C44D1B">
        <w:tab/>
      </w:r>
      <w:r>
        <w:t>no filter.</w:t>
      </w:r>
    </w:p>
    <w:p w14:paraId="24DDEB59" w14:textId="77777777" w:rsidR="00665185" w:rsidRDefault="00665185" w:rsidP="00665185">
      <w:pPr>
        <w:pStyle w:val="B2"/>
        <w:rPr>
          <w:rFonts w:eastAsiaTheme="minorHAnsi"/>
          <w:u w:color="000000"/>
          <w:lang w:val="en-IN"/>
        </w:rPr>
      </w:pPr>
      <w:r w:rsidRPr="00C44D1B">
        <w:t>1</w:t>
      </w:r>
      <w:r w:rsidRPr="00C44D1B">
        <w:tab/>
      </w:r>
      <w:r w:rsidRPr="000275ED">
        <w:rPr>
          <w:rFonts w:eastAsiaTheme="minorHAnsi"/>
          <w:color w:val="000000"/>
          <w:u w:color="000000"/>
          <w:lang w:val="en-IN"/>
        </w:rPr>
        <w:t>instruction-based filter where only the one or more</w:t>
      </w:r>
      <w:r>
        <w:rPr>
          <w:rFonts w:eastAsiaTheme="minorHAnsi"/>
          <w:color w:val="000000"/>
          <w:u w:color="000000"/>
          <w:lang w:val="en-IN"/>
        </w:rPr>
        <w:t>,</w:t>
      </w:r>
      <w:r w:rsidRPr="000275ED">
        <w:rPr>
          <w:rFonts w:eastAsiaTheme="minorHAnsi"/>
          <w:color w:val="000000"/>
          <w:u w:color="000000"/>
          <w:lang w:val="en-IN"/>
        </w:rPr>
        <w:t xml:space="preserve"> provided set</w:t>
      </w:r>
      <w:r>
        <w:rPr>
          <w:rFonts w:eastAsiaTheme="minorHAnsi"/>
          <w:color w:val="000000"/>
          <w:u w:color="000000"/>
          <w:lang w:val="en-IN"/>
        </w:rPr>
        <w:t xml:space="preserve"> </w:t>
      </w:r>
      <w:r w:rsidRPr="000275ED">
        <w:rPr>
          <w:rFonts w:eastAsiaTheme="minorHAnsi"/>
          <w:color w:val="000000"/>
          <w:u w:color="000000"/>
          <w:lang w:val="en-IN"/>
        </w:rPr>
        <w:t>of instruction bytes will be considered and presented</w:t>
      </w:r>
      <w:r>
        <w:rPr>
          <w:rFonts w:eastAsiaTheme="minorHAnsi"/>
          <w:color w:val="000000"/>
          <w:u w:color="000000"/>
          <w:lang w:val="en-IN"/>
        </w:rPr>
        <w:t>.</w:t>
      </w:r>
    </w:p>
    <w:p w14:paraId="709A7EFC" w14:textId="77777777" w:rsidR="00665185" w:rsidRPr="002A43B2" w:rsidRDefault="00665185" w:rsidP="00886B77">
      <w:pPr>
        <w:pStyle w:val="B1"/>
        <w:rPr>
          <w:rFonts w:eastAsiaTheme="minorHAnsi"/>
        </w:rPr>
      </w:pPr>
      <w:r w:rsidRPr="002A43B2">
        <w:rPr>
          <w:rFonts w:eastAsiaTheme="minorHAnsi"/>
        </w:rPr>
        <w:t>&lt;</w:t>
      </w:r>
      <w:r w:rsidRPr="00335DCB">
        <w:rPr>
          <w:rFonts w:ascii="Courier New" w:eastAsiaTheme="minorHAnsi" w:hAnsi="Courier New" w:cs="Courier New"/>
        </w:rPr>
        <w:t>no_of_ins&gt;:</w:t>
      </w:r>
      <w:r w:rsidRPr="002A43B2">
        <w:rPr>
          <w:rFonts w:eastAsiaTheme="minorHAnsi"/>
        </w:rPr>
        <w:t xml:space="preserve"> integer type, indicating the number of instruction(s) followed by this parameter that needs to be considered for filtering.</w:t>
      </w:r>
    </w:p>
    <w:p w14:paraId="72067896" w14:textId="77777777" w:rsidR="00665185" w:rsidRDefault="00665185" w:rsidP="00665185">
      <w:pPr>
        <w:pStyle w:val="B1"/>
      </w:pPr>
      <w:r w:rsidRPr="00335DCB">
        <w:rPr>
          <w:rFonts w:ascii="Courier New" w:eastAsiaTheme="minorHAnsi" w:hAnsi="Courier New" w:cs="Courier New"/>
        </w:rPr>
        <w:t>&lt;ins&gt;:</w:t>
      </w:r>
      <w:r w:rsidRPr="002A43B2">
        <w:rPr>
          <w:rFonts w:eastAsiaTheme="minorHAnsi"/>
        </w:rPr>
        <w:t xml:space="preserve"> integer type, indicating Instruction byte of command APDU.</w:t>
      </w:r>
      <w:r>
        <w:rPr>
          <w:rFonts w:eastAsiaTheme="minorHAnsi"/>
        </w:rPr>
        <w:t xml:space="preserve"> See </w:t>
      </w:r>
      <w:r w:rsidRPr="00C44D1B">
        <w:t>ETSI TS 102 221 [60]</w:t>
      </w:r>
      <w:r w:rsidRPr="002A43B2">
        <w:rPr>
          <w:rFonts w:eastAsiaTheme="minorHAnsi"/>
        </w:rPr>
        <w:t>,</w:t>
      </w:r>
      <w:r>
        <w:rPr>
          <w:rFonts w:eastAsiaTheme="minorHAnsi"/>
        </w:rPr>
        <w:t xml:space="preserve"> clause</w:t>
      </w:r>
      <w:r w:rsidRPr="00C44D1B">
        <w:t> </w:t>
      </w:r>
      <w:r w:rsidRPr="002A43B2">
        <w:rPr>
          <w:rFonts w:eastAsiaTheme="minorHAnsi"/>
        </w:rPr>
        <w:t>10.1.2.</w:t>
      </w:r>
      <w:r>
        <w:t xml:space="preserve"> </w:t>
      </w:r>
    </w:p>
    <w:p w14:paraId="7D4D1A2F" w14:textId="77777777" w:rsidR="00665185" w:rsidRPr="00C44D1B" w:rsidRDefault="00665185" w:rsidP="00665185">
      <w:r w:rsidRPr="00C44D1B">
        <w:rPr>
          <w:b/>
        </w:rPr>
        <w:lastRenderedPageBreak/>
        <w:t>Implementation</w:t>
      </w:r>
    </w:p>
    <w:p w14:paraId="2C356DE2" w14:textId="648E51A0" w:rsidR="00665185" w:rsidRDefault="00665185" w:rsidP="00D6629C">
      <w:pPr>
        <w:rPr>
          <w:noProof/>
        </w:rPr>
      </w:pPr>
      <w:r w:rsidRPr="00C44D1B">
        <w:t>Optional</w:t>
      </w:r>
    </w:p>
    <w:p w14:paraId="4819BDAD" w14:textId="77777777" w:rsidR="00026965" w:rsidRPr="00C44D1B" w:rsidRDefault="00026965" w:rsidP="00E26141">
      <w:pPr>
        <w:pStyle w:val="Heading8"/>
      </w:pPr>
      <w:bookmarkStart w:id="6088" w:name="_CRAnnexAnormative"/>
      <w:bookmarkEnd w:id="6088"/>
      <w:r w:rsidRPr="00C44D1B">
        <w:br w:type="page"/>
      </w:r>
      <w:bookmarkStart w:id="6089" w:name="_Toc20207775"/>
      <w:bookmarkStart w:id="6090" w:name="_Toc27579658"/>
      <w:bookmarkStart w:id="6091" w:name="_Toc36116238"/>
      <w:bookmarkStart w:id="6092" w:name="_Toc45215123"/>
      <w:bookmarkStart w:id="6093" w:name="_Toc51866893"/>
      <w:bookmarkStart w:id="6094" w:name="_Toc218776929"/>
      <w:r w:rsidR="00706AED" w:rsidRPr="00C44D1B">
        <w:lastRenderedPageBreak/>
        <w:t xml:space="preserve">Annex </w:t>
      </w:r>
      <w:r w:rsidRPr="00C44D1B">
        <w:t>A (normative):</w:t>
      </w:r>
      <w:r w:rsidRPr="00C44D1B">
        <w:br/>
        <w:t>Summary of commands from other standards</w:t>
      </w:r>
      <w:bookmarkEnd w:id="6089"/>
      <w:bookmarkEnd w:id="6090"/>
      <w:bookmarkEnd w:id="6091"/>
      <w:bookmarkEnd w:id="6092"/>
      <w:bookmarkEnd w:id="6093"/>
      <w:bookmarkEnd w:id="6094"/>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bookmarkStart w:id="6095" w:name="_CRTableA_1"/>
      <w:r w:rsidRPr="00C44D1B">
        <w:t>Table </w:t>
      </w:r>
      <w:bookmarkEnd w:id="6095"/>
      <w:r w:rsidRPr="00C44D1B">
        <w:t>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6096" w:name="_MCCTEMPBM_CRPT80113086___7"/>
            <w:r w:rsidRPr="00C44D1B">
              <w:rPr>
                <w:rFonts w:ascii="Courier New" w:hAnsi="Courier New"/>
              </w:rPr>
              <w:t>&amp;C</w:t>
            </w:r>
            <w:bookmarkEnd w:id="6096"/>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6097" w:name="_MCCTEMPBM_CRPT80113087___7"/>
            <w:r w:rsidRPr="00C44D1B">
              <w:rPr>
                <w:rFonts w:ascii="Courier New" w:hAnsi="Courier New"/>
              </w:rPr>
              <w:t>&amp;D</w:t>
            </w:r>
            <w:bookmarkEnd w:id="6097"/>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6098" w:name="_MCCTEMPBM_CRPT80113088___7"/>
            <w:r w:rsidRPr="00C44D1B">
              <w:rPr>
                <w:rFonts w:ascii="Courier New" w:hAnsi="Courier New"/>
              </w:rPr>
              <w:t>&amp;F</w:t>
            </w:r>
            <w:bookmarkEnd w:id="6098"/>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6099" w:name="_MCCTEMPBM_CRPT80113089___7"/>
            <w:r w:rsidRPr="00C44D1B">
              <w:rPr>
                <w:rFonts w:ascii="Courier New" w:hAnsi="Courier New"/>
              </w:rPr>
              <w:t>+DR</w:t>
            </w:r>
            <w:bookmarkEnd w:id="6099"/>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6100" w:name="_MCCTEMPBM_CRPT80113090___7"/>
            <w:r w:rsidRPr="00C44D1B">
              <w:rPr>
                <w:rFonts w:ascii="Courier New" w:hAnsi="Courier New"/>
              </w:rPr>
              <w:t>+DS</w:t>
            </w:r>
            <w:bookmarkEnd w:id="6100"/>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6101" w:name="_MCCTEMPBM_CRPT80113091___7"/>
            <w:r w:rsidRPr="00C44D1B">
              <w:rPr>
                <w:rFonts w:ascii="Courier New" w:hAnsi="Courier New"/>
              </w:rPr>
              <w:t>+GCAP</w:t>
            </w:r>
            <w:bookmarkEnd w:id="6101"/>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6102" w:name="_MCCTEMPBM_CRPT80113092___7"/>
            <w:r w:rsidRPr="00C44D1B">
              <w:rPr>
                <w:rFonts w:ascii="Courier New" w:hAnsi="Courier New"/>
              </w:rPr>
              <w:t>+GCI</w:t>
            </w:r>
            <w:bookmarkEnd w:id="6102"/>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6103" w:name="_MCCTEMPBM_CRPT80113093___7"/>
            <w:r w:rsidRPr="00C44D1B">
              <w:rPr>
                <w:rFonts w:ascii="Courier New" w:hAnsi="Courier New"/>
              </w:rPr>
              <w:t>+GMI</w:t>
            </w:r>
            <w:bookmarkEnd w:id="6103"/>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6104" w:name="_MCCTEMPBM_CRPT80113094___7"/>
            <w:r w:rsidRPr="00C44D1B">
              <w:rPr>
                <w:rFonts w:ascii="Courier New" w:hAnsi="Courier New"/>
              </w:rPr>
              <w:t>+GMM</w:t>
            </w:r>
            <w:bookmarkEnd w:id="6104"/>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6105" w:name="_MCCTEMPBM_CRPT80113095___7"/>
            <w:r w:rsidRPr="00C44D1B">
              <w:rPr>
                <w:rFonts w:ascii="Courier New" w:hAnsi="Courier New"/>
              </w:rPr>
              <w:t>+GMR</w:t>
            </w:r>
            <w:bookmarkEnd w:id="6105"/>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6106" w:name="_MCCTEMPBM_CRPT80113096___7"/>
            <w:r w:rsidRPr="00C44D1B">
              <w:rPr>
                <w:rFonts w:ascii="Courier New" w:hAnsi="Courier New"/>
              </w:rPr>
              <w:t>+GOI</w:t>
            </w:r>
            <w:bookmarkEnd w:id="6106"/>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6107" w:name="_MCCTEMPBM_CRPT80113097___7"/>
            <w:r w:rsidRPr="00C44D1B">
              <w:rPr>
                <w:rFonts w:ascii="Courier New" w:hAnsi="Courier New"/>
              </w:rPr>
              <w:t>+GSN</w:t>
            </w:r>
            <w:bookmarkEnd w:id="6107"/>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6108" w:name="_MCCTEMPBM_CRPT80113098___7"/>
            <w:r w:rsidRPr="00C44D1B">
              <w:rPr>
                <w:rFonts w:ascii="Courier New" w:hAnsi="Courier New"/>
              </w:rPr>
              <w:t>+ICF</w:t>
            </w:r>
            <w:bookmarkEnd w:id="6108"/>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6109" w:name="_MCCTEMPBM_CRPT80113099___7"/>
            <w:r w:rsidRPr="00C44D1B">
              <w:rPr>
                <w:rFonts w:ascii="Courier New" w:hAnsi="Courier New"/>
              </w:rPr>
              <w:t>+IFC</w:t>
            </w:r>
            <w:bookmarkEnd w:id="6109"/>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6110" w:name="_MCCTEMPBM_CRPT80113100___7"/>
            <w:r w:rsidRPr="00C44D1B">
              <w:rPr>
                <w:rFonts w:ascii="Courier New" w:hAnsi="Courier New"/>
              </w:rPr>
              <w:t>+ILRR</w:t>
            </w:r>
            <w:bookmarkEnd w:id="6110"/>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6111" w:name="_MCCTEMPBM_CRPT80113101___7"/>
            <w:r w:rsidRPr="00C44D1B">
              <w:rPr>
                <w:rFonts w:ascii="Courier New" w:hAnsi="Courier New"/>
              </w:rPr>
              <w:t>+IPR</w:t>
            </w:r>
            <w:bookmarkEnd w:id="6111"/>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6112" w:name="_MCCTEMPBM_CRPT80113102___7"/>
            <w:r w:rsidRPr="00C44D1B">
              <w:rPr>
                <w:rFonts w:ascii="Courier New" w:hAnsi="Courier New"/>
              </w:rPr>
              <w:t>A</w:t>
            </w:r>
            <w:bookmarkEnd w:id="6112"/>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6113" w:name="_MCCTEMPBM_CRPT80113103___7"/>
            <w:r w:rsidRPr="00C44D1B">
              <w:rPr>
                <w:rFonts w:ascii="Courier New" w:hAnsi="Courier New"/>
              </w:rPr>
              <w:t>D</w:t>
            </w:r>
            <w:bookmarkEnd w:id="6113"/>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6114" w:name="_MCCTEMPBM_CRPT80113104___7"/>
            <w:r w:rsidRPr="00C44D1B">
              <w:rPr>
                <w:rFonts w:ascii="Courier New" w:hAnsi="Courier New"/>
              </w:rPr>
              <w:t>E</w:t>
            </w:r>
            <w:bookmarkEnd w:id="6114"/>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6115" w:name="_MCCTEMPBM_CRPT80113105___7"/>
            <w:r w:rsidRPr="00C44D1B">
              <w:rPr>
                <w:rFonts w:ascii="Courier New" w:hAnsi="Courier New"/>
              </w:rPr>
              <w:t>H</w:t>
            </w:r>
            <w:bookmarkEnd w:id="6115"/>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6116" w:name="_MCCTEMPBM_CRPT80113106___7"/>
            <w:r w:rsidRPr="00C44D1B">
              <w:rPr>
                <w:rFonts w:ascii="Courier New" w:hAnsi="Courier New"/>
              </w:rPr>
              <w:t>I</w:t>
            </w:r>
            <w:bookmarkEnd w:id="6116"/>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6117" w:name="_MCCTEMPBM_CRPT80113107___7"/>
            <w:r w:rsidRPr="00C44D1B">
              <w:rPr>
                <w:rFonts w:ascii="Courier New" w:hAnsi="Courier New"/>
              </w:rPr>
              <w:t>L</w:t>
            </w:r>
            <w:bookmarkEnd w:id="6117"/>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6118" w:name="_MCCTEMPBM_CRPT80113108___7"/>
            <w:r w:rsidRPr="00C44D1B">
              <w:rPr>
                <w:rFonts w:ascii="Courier New" w:hAnsi="Courier New"/>
              </w:rPr>
              <w:t>M</w:t>
            </w:r>
            <w:bookmarkEnd w:id="6118"/>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6119" w:name="_MCCTEMPBM_CRPT80113109___7"/>
            <w:r w:rsidRPr="00C44D1B">
              <w:rPr>
                <w:rFonts w:ascii="Courier New" w:hAnsi="Courier New"/>
              </w:rPr>
              <w:t>O</w:t>
            </w:r>
            <w:bookmarkEnd w:id="6119"/>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6120" w:name="_MCCTEMPBM_CRPT80113110___7"/>
            <w:r w:rsidRPr="00C44D1B">
              <w:rPr>
                <w:rFonts w:ascii="Courier New" w:hAnsi="Courier New"/>
              </w:rPr>
              <w:t>P</w:t>
            </w:r>
            <w:bookmarkEnd w:id="6120"/>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6121" w:name="_MCCTEMPBM_CRPT80113111___7"/>
            <w:r w:rsidRPr="00C44D1B">
              <w:rPr>
                <w:rFonts w:ascii="Courier New" w:hAnsi="Courier New"/>
              </w:rPr>
              <w:t>Q</w:t>
            </w:r>
            <w:bookmarkEnd w:id="6121"/>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6122" w:name="_MCCTEMPBM_CRPT80113112___7"/>
            <w:r w:rsidRPr="00C44D1B">
              <w:rPr>
                <w:rFonts w:ascii="Courier New" w:hAnsi="Courier New"/>
              </w:rPr>
              <w:t>S0</w:t>
            </w:r>
            <w:bookmarkEnd w:id="6122"/>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6123" w:name="_MCCTEMPBM_CRPT80113113___7"/>
            <w:r w:rsidRPr="00C44D1B">
              <w:rPr>
                <w:rFonts w:ascii="Courier New" w:hAnsi="Courier New"/>
              </w:rPr>
              <w:t>S10</w:t>
            </w:r>
            <w:bookmarkEnd w:id="6123"/>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6124" w:name="_MCCTEMPBM_CRPT80113114___7"/>
            <w:r w:rsidRPr="00C44D1B">
              <w:rPr>
                <w:rFonts w:ascii="Courier New" w:hAnsi="Courier New"/>
              </w:rPr>
              <w:t>S3</w:t>
            </w:r>
            <w:bookmarkEnd w:id="6124"/>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6125" w:name="_MCCTEMPBM_CRPT80113115___7"/>
            <w:r w:rsidRPr="00C44D1B">
              <w:rPr>
                <w:rFonts w:ascii="Courier New" w:hAnsi="Courier New"/>
              </w:rPr>
              <w:t>S4</w:t>
            </w:r>
            <w:bookmarkEnd w:id="6125"/>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6126" w:name="_MCCTEMPBM_CRPT80113116___7"/>
            <w:r w:rsidRPr="00C44D1B">
              <w:rPr>
                <w:rFonts w:ascii="Courier New" w:hAnsi="Courier New"/>
              </w:rPr>
              <w:t>S5</w:t>
            </w:r>
            <w:bookmarkEnd w:id="6126"/>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6127" w:name="_MCCTEMPBM_CRPT80113117___7"/>
            <w:r w:rsidRPr="00C44D1B">
              <w:rPr>
                <w:rFonts w:ascii="Courier New" w:hAnsi="Courier New"/>
              </w:rPr>
              <w:t>S6</w:t>
            </w:r>
            <w:bookmarkEnd w:id="6127"/>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6128" w:name="_MCCTEMPBM_CRPT80113118___7"/>
            <w:r w:rsidRPr="00C44D1B">
              <w:rPr>
                <w:rFonts w:ascii="Courier New" w:hAnsi="Courier New"/>
              </w:rPr>
              <w:t>S7</w:t>
            </w:r>
            <w:bookmarkEnd w:id="6128"/>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6129" w:name="_MCCTEMPBM_CRPT80113119___7"/>
            <w:r w:rsidRPr="00C44D1B">
              <w:rPr>
                <w:rFonts w:ascii="Courier New" w:hAnsi="Courier New"/>
              </w:rPr>
              <w:t>S8</w:t>
            </w:r>
            <w:bookmarkEnd w:id="6129"/>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6130" w:name="_MCCTEMPBM_CRPT80113120___7"/>
            <w:r w:rsidRPr="00C44D1B">
              <w:rPr>
                <w:rFonts w:ascii="Courier New" w:hAnsi="Courier New"/>
              </w:rPr>
              <w:t>T</w:t>
            </w:r>
            <w:bookmarkEnd w:id="6130"/>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6131" w:name="_MCCTEMPBM_CRPT80113121___7"/>
            <w:r w:rsidRPr="00C44D1B">
              <w:rPr>
                <w:rFonts w:ascii="Courier New" w:hAnsi="Courier New"/>
              </w:rPr>
              <w:t>V</w:t>
            </w:r>
            <w:bookmarkEnd w:id="6131"/>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6132" w:name="_MCCTEMPBM_CRPT80113122___7"/>
            <w:r w:rsidRPr="00C44D1B">
              <w:rPr>
                <w:rFonts w:ascii="Courier New" w:hAnsi="Courier New"/>
              </w:rPr>
              <w:t>X</w:t>
            </w:r>
            <w:bookmarkEnd w:id="6132"/>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6133" w:name="_MCCTEMPBM_CRPT80113123___7"/>
            <w:r w:rsidRPr="00C44D1B">
              <w:rPr>
                <w:rFonts w:ascii="Courier New" w:hAnsi="Courier New"/>
              </w:rPr>
              <w:t>Z</w:t>
            </w:r>
            <w:bookmarkEnd w:id="6133"/>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6134"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6134"/>
    <w:p w14:paraId="4A818AB8" w14:textId="77777777" w:rsidR="00026965" w:rsidRPr="00C44D1B" w:rsidRDefault="00026965">
      <w:r w:rsidRPr="00C44D1B">
        <w:lastRenderedPageBreak/>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bookmarkStart w:id="6135" w:name="_CRTableA_2"/>
      <w:r w:rsidRPr="00C44D1B">
        <w:t>Table </w:t>
      </w:r>
      <w:bookmarkEnd w:id="6135"/>
      <w:r w:rsidRPr="00C44D1B">
        <w:t>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6136" w:name="_MCCTEMPBM_CRPT80113125___7"/>
            <w:r w:rsidRPr="00C44D1B">
              <w:rPr>
                <w:rFonts w:ascii="Courier New" w:hAnsi="Courier New"/>
              </w:rPr>
              <w:t>+CBC</w:t>
            </w:r>
            <w:bookmarkEnd w:id="6136"/>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6137" w:name="_MCCTEMPBM_CRPT80113126___7"/>
            <w:r w:rsidRPr="00C44D1B">
              <w:rPr>
                <w:rFonts w:ascii="Courier New" w:hAnsi="Courier New"/>
              </w:rPr>
              <w:t>+CGMI</w:t>
            </w:r>
            <w:bookmarkEnd w:id="6137"/>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6138" w:name="_MCCTEMPBM_CRPT80113127___7"/>
            <w:r w:rsidRPr="00C44D1B">
              <w:rPr>
                <w:rFonts w:ascii="Courier New" w:hAnsi="Courier New"/>
              </w:rPr>
              <w:t>+CGMM</w:t>
            </w:r>
            <w:bookmarkEnd w:id="6138"/>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6139" w:name="_MCCTEMPBM_CRPT80113128___7"/>
            <w:r w:rsidRPr="00C44D1B">
              <w:rPr>
                <w:rFonts w:ascii="Courier New" w:hAnsi="Courier New"/>
              </w:rPr>
              <w:t>+CGMR</w:t>
            </w:r>
            <w:bookmarkEnd w:id="6139"/>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6140" w:name="_MCCTEMPBM_CRPT80113129___7"/>
            <w:r w:rsidRPr="00C44D1B">
              <w:rPr>
                <w:rFonts w:ascii="Courier New" w:hAnsi="Courier New"/>
              </w:rPr>
              <w:t>+CGSN</w:t>
            </w:r>
            <w:bookmarkEnd w:id="6140"/>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6141" w:name="_MCCTEMPBM_CRPT80113130___7"/>
            <w:r w:rsidRPr="00C44D1B">
              <w:rPr>
                <w:rFonts w:ascii="Courier New" w:hAnsi="Courier New"/>
              </w:rPr>
              <w:t>+CRC</w:t>
            </w:r>
            <w:bookmarkEnd w:id="6141"/>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bookmarkStart w:id="6142" w:name="_CRTableA_3"/>
      <w:r w:rsidRPr="00C44D1B">
        <w:t>Table </w:t>
      </w:r>
      <w:bookmarkEnd w:id="6142"/>
      <w:r w:rsidRPr="00C44D1B">
        <w:t>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6143" w:name="_MCCTEMPBM_CRPT80113131___7"/>
            <w:r w:rsidRPr="00C44D1B">
              <w:rPr>
                <w:rFonts w:ascii="Courier New" w:hAnsi="Courier New"/>
              </w:rPr>
              <w:t>+CBC</w:t>
            </w:r>
            <w:bookmarkEnd w:id="6143"/>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6144" w:name="_MCCTEMPBM_CRPT80113132___7"/>
            <w:r w:rsidRPr="00C44D1B">
              <w:rPr>
                <w:rFonts w:ascii="Courier New" w:hAnsi="Courier New"/>
              </w:rPr>
              <w:t>+CRC</w:t>
            </w:r>
            <w:bookmarkEnd w:id="6144"/>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6145" w:name="_MCCTEMPBM_CRPT80113133___7"/>
            <w:r w:rsidRPr="00C44D1B">
              <w:rPr>
                <w:rFonts w:ascii="Courier New" w:hAnsi="Courier New"/>
              </w:rPr>
              <w:t>+CSQ</w:t>
            </w:r>
            <w:bookmarkEnd w:id="6145"/>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bookmarkStart w:id="6146" w:name="_CRTableA_4"/>
      <w:r w:rsidRPr="00C44D1B">
        <w:t>Table </w:t>
      </w:r>
      <w:bookmarkEnd w:id="6146"/>
      <w:r w:rsidRPr="00C44D1B">
        <w:t>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6147" w:name="_MCCTEMPBM_CRPT80113134___7"/>
            <w:r w:rsidRPr="00C44D1B">
              <w:rPr>
                <w:rFonts w:ascii="Courier New" w:hAnsi="Courier New"/>
              </w:rPr>
              <w:t>+WS46</w:t>
            </w:r>
            <w:bookmarkEnd w:id="6147"/>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bookmarkStart w:id="6148" w:name="_CRAnnexBnormative"/>
      <w:bookmarkEnd w:id="6148"/>
      <w:r w:rsidRPr="00C44D1B">
        <w:br w:type="page"/>
      </w:r>
      <w:bookmarkStart w:id="6149" w:name="_Toc20207776"/>
      <w:bookmarkStart w:id="6150" w:name="_Toc27579659"/>
      <w:bookmarkStart w:id="6151" w:name="_Toc36116239"/>
      <w:bookmarkStart w:id="6152" w:name="_Toc45215124"/>
      <w:bookmarkStart w:id="6153" w:name="_Toc51866894"/>
      <w:bookmarkStart w:id="6154" w:name="_Toc218776930"/>
      <w:r w:rsidR="00706AED" w:rsidRPr="00C44D1B">
        <w:lastRenderedPageBreak/>
        <w:t xml:space="preserve">Annex </w:t>
      </w:r>
      <w:r w:rsidRPr="00C44D1B">
        <w:t>B (normative):</w:t>
      </w:r>
      <w:r w:rsidRPr="00C44D1B">
        <w:br/>
        <w:t>Summary of result codes</w:t>
      </w:r>
      <w:bookmarkEnd w:id="6149"/>
      <w:bookmarkEnd w:id="6150"/>
      <w:bookmarkEnd w:id="6151"/>
      <w:bookmarkEnd w:id="6152"/>
      <w:bookmarkEnd w:id="6153"/>
      <w:bookmarkEnd w:id="6154"/>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bookmarkStart w:id="6155" w:name="_CRTableB_1"/>
      <w:r w:rsidRPr="00C44D1B">
        <w:t>Table </w:t>
      </w:r>
      <w:bookmarkEnd w:id="6155"/>
      <w:r w:rsidRPr="00C44D1B">
        <w:t>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2227"/>
        <w:gridCol w:w="36"/>
        <w:gridCol w:w="1220"/>
        <w:gridCol w:w="36"/>
        <w:gridCol w:w="1220"/>
        <w:gridCol w:w="36"/>
        <w:gridCol w:w="3648"/>
        <w:gridCol w:w="36"/>
      </w:tblGrid>
      <w:tr w:rsidR="004B4188" w:rsidRPr="00C44D1B" w14:paraId="1F9D180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2D7CD0" w:rsidRPr="00C44D1B" w14:paraId="7E93DAE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77F7E9" w14:textId="01B4E469" w:rsidR="002D7CD0" w:rsidRPr="00C44D1B" w:rsidRDefault="002D7CD0" w:rsidP="002D7CD0">
            <w:pPr>
              <w:spacing w:after="20"/>
              <w:rPr>
                <w:rFonts w:ascii="Courier New" w:hAnsi="Courier New"/>
              </w:rPr>
            </w:pPr>
            <w:r w:rsidRPr="00C44D1B">
              <w:rPr>
                <w:rFonts w:ascii="Courier New" w:hAnsi="Courier New"/>
              </w:rPr>
              <w:t>+</w:t>
            </w:r>
            <w:r w:rsidRPr="00E32905">
              <w:rPr>
                <w:rFonts w:ascii="Courier New" w:eastAsiaTheme="minorHAnsi" w:hAnsi="Courier New" w:cs="Courier New"/>
                <w:color w:val="000000"/>
              </w:rPr>
              <w:t>C5GNSAOSS</w:t>
            </w:r>
          </w:p>
        </w:tc>
        <w:tc>
          <w:tcPr>
            <w:tcW w:w="1256" w:type="dxa"/>
            <w:gridSpan w:val="2"/>
            <w:tcBorders>
              <w:top w:val="single" w:sz="6" w:space="0" w:color="auto"/>
              <w:left w:val="single" w:sz="6" w:space="0" w:color="auto"/>
              <w:bottom w:val="single" w:sz="6" w:space="0" w:color="auto"/>
              <w:right w:val="single" w:sz="6" w:space="0" w:color="auto"/>
            </w:tcBorders>
          </w:tcPr>
          <w:p w14:paraId="776E7A4F" w14:textId="13AB3038"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45732A4" w14:textId="29657D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03EA6DB" w14:textId="716DD9D0" w:rsidR="002D7CD0" w:rsidRPr="00C44D1B" w:rsidRDefault="002D7CD0" w:rsidP="002D7CD0">
            <w:pPr>
              <w:spacing w:after="20"/>
            </w:pPr>
            <w:r w:rsidRPr="00C44D1B">
              <w:t>refer clause </w:t>
            </w:r>
            <w:r w:rsidRPr="00C44D1B">
              <w:rPr>
                <w:lang w:val="fr-FR"/>
              </w:rPr>
              <w:t>10.1.</w:t>
            </w:r>
            <w:r>
              <w:rPr>
                <w:lang w:val="fr-FR"/>
              </w:rPr>
              <w:t>96</w:t>
            </w:r>
          </w:p>
        </w:tc>
      </w:tr>
      <w:tr w:rsidR="002D7CD0" w:rsidRPr="00C44D1B" w14:paraId="6ABC6F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2D7CD0" w:rsidRPr="00C44D1B" w:rsidRDefault="002D7CD0" w:rsidP="002D7CD0">
            <w:pPr>
              <w:spacing w:after="20"/>
              <w:rPr>
                <w:rFonts w:ascii="Courier New" w:hAnsi="Courier New"/>
              </w:rPr>
            </w:pPr>
            <w:bookmarkStart w:id="6156" w:name="_MCCTEMPBM_CRPT80113135___7"/>
            <w:r w:rsidRPr="00C44D1B">
              <w:rPr>
                <w:rFonts w:ascii="Courier New" w:hAnsi="Courier New"/>
              </w:rPr>
              <w:t>+C5GPDUAUTHU</w:t>
            </w:r>
            <w:bookmarkEnd w:id="615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2D7CD0" w:rsidRPr="00C44D1B" w:rsidRDefault="002D7CD0" w:rsidP="002D7CD0">
            <w:pPr>
              <w:spacing w:after="20"/>
            </w:pPr>
            <w:r w:rsidRPr="00C44D1B">
              <w:t>refer clause </w:t>
            </w:r>
            <w:r w:rsidRPr="00C44D1B">
              <w:rPr>
                <w:lang w:val="fr-FR"/>
              </w:rPr>
              <w:t>10.1.73</w:t>
            </w:r>
          </w:p>
        </w:tc>
      </w:tr>
      <w:tr w:rsidR="002D7CD0" w:rsidRPr="00C44D1B" w14:paraId="0C50AD3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2D7CD0" w:rsidRPr="00C44D1B" w:rsidRDefault="002D7CD0" w:rsidP="002D7CD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2D7CD0" w:rsidRPr="00C44D1B" w:rsidRDefault="002D7CD0" w:rsidP="002D7CD0">
            <w:pPr>
              <w:spacing w:after="20"/>
            </w:pPr>
            <w:r w:rsidRPr="00C44D1B">
              <w:t>refer clause </w:t>
            </w:r>
            <w:r w:rsidRPr="00C44D1B">
              <w:rPr>
                <w:lang w:val="fr-FR"/>
              </w:rPr>
              <w:t>10.1.47</w:t>
            </w:r>
          </w:p>
        </w:tc>
      </w:tr>
      <w:tr w:rsidR="002D7CD0" w:rsidRPr="00C44D1B" w14:paraId="326DBD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2D7CD0" w:rsidRPr="00C44D1B" w:rsidRDefault="002D7CD0" w:rsidP="002D7CD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2D7CD0" w:rsidRPr="00C44D1B" w:rsidRDefault="002D7CD0" w:rsidP="002D7CD0">
            <w:pPr>
              <w:spacing w:after="20"/>
            </w:pPr>
            <w:r w:rsidRPr="00C44D1B">
              <w:t>refer clause </w:t>
            </w:r>
            <w:r w:rsidRPr="00C44D1B">
              <w:rPr>
                <w:lang w:val="fr-FR"/>
              </w:rPr>
              <w:t>10.1.85</w:t>
            </w:r>
          </w:p>
        </w:tc>
      </w:tr>
      <w:tr w:rsidR="002D7CD0" w:rsidRPr="00C44D1B" w14:paraId="345D7A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2D7CD0" w:rsidRPr="00C44D1B" w:rsidRDefault="002D7CD0" w:rsidP="002D7CD0">
            <w:pPr>
              <w:spacing w:after="20"/>
              <w:rPr>
                <w:rFonts w:ascii="Courier New" w:hAnsi="Courier New"/>
              </w:rPr>
            </w:pPr>
            <w:bookmarkStart w:id="6157" w:name="_MCCTEMPBM_CRPT80113136___7"/>
            <w:r w:rsidRPr="00C44D1B">
              <w:rPr>
                <w:rFonts w:ascii="Courier New" w:hAnsi="Courier New"/>
              </w:rPr>
              <w:t>+C5GUSMS</w:t>
            </w:r>
            <w:bookmarkEnd w:id="6157"/>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2D7CD0" w:rsidRPr="00C44D1B" w:rsidRDefault="002D7CD0" w:rsidP="002D7CD0">
            <w:pPr>
              <w:spacing w:after="20"/>
            </w:pPr>
            <w:r w:rsidRPr="00C44D1B">
              <w:t>refer clause 10.1.59</w:t>
            </w:r>
          </w:p>
        </w:tc>
      </w:tr>
      <w:tr w:rsidR="002D7CD0" w:rsidRPr="00C44D1B" w14:paraId="076B297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2D7CD0" w:rsidRPr="00C44D1B" w:rsidRDefault="002D7CD0" w:rsidP="002D7CD0">
            <w:pPr>
              <w:spacing w:after="20"/>
              <w:rPr>
                <w:rFonts w:ascii="Courier New" w:hAnsi="Courier New"/>
              </w:rPr>
            </w:pPr>
            <w:bookmarkStart w:id="6158" w:name="_MCCTEMPBM_CRPT80113137___7"/>
            <w:r w:rsidRPr="00C44D1B">
              <w:rPr>
                <w:rFonts w:ascii="Courier New" w:hAnsi="Courier New"/>
              </w:rPr>
              <w:t>+CABTSRI</w:t>
            </w:r>
            <w:bookmarkEnd w:id="6158"/>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2D7CD0" w:rsidRPr="00C44D1B" w:rsidRDefault="002D7CD0" w:rsidP="002D7CD0">
            <w:pPr>
              <w:spacing w:after="20"/>
            </w:pPr>
            <w:r w:rsidRPr="00C44D1B">
              <w:t>refer clause 10.1.41</w:t>
            </w:r>
          </w:p>
        </w:tc>
      </w:tr>
      <w:tr w:rsidR="002D7CD0" w:rsidRPr="00C44D1B" w14:paraId="5D18A69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2D7CD0" w:rsidRPr="00C44D1B" w:rsidRDefault="002D7CD0" w:rsidP="002D7CD0">
            <w:pPr>
              <w:spacing w:after="20"/>
              <w:rPr>
                <w:rFonts w:ascii="Courier New" w:hAnsi="Courier New"/>
              </w:rPr>
            </w:pPr>
            <w:bookmarkStart w:id="6159" w:name="_MCCTEMPBM_CRPT80113138___7"/>
            <w:r w:rsidRPr="00C44D1B">
              <w:rPr>
                <w:rFonts w:ascii="Courier New" w:hAnsi="Courier New"/>
              </w:rPr>
              <w:t>+CACSP</w:t>
            </w:r>
            <w:bookmarkEnd w:id="6159"/>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2D7CD0" w:rsidRPr="00C44D1B" w:rsidRDefault="002D7CD0" w:rsidP="002D7CD0">
            <w:pPr>
              <w:spacing w:after="20"/>
            </w:pPr>
            <w:r w:rsidRPr="00C44D1B">
              <w:t>refer clause 11.1.7</w:t>
            </w:r>
          </w:p>
        </w:tc>
      </w:tr>
      <w:tr w:rsidR="002D7CD0" w:rsidRPr="00C44D1B" w14:paraId="16B56818"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2D7CD0" w:rsidRPr="00C44D1B" w:rsidRDefault="002D7CD0" w:rsidP="002D7CD0">
            <w:pPr>
              <w:spacing w:after="20"/>
              <w:rPr>
                <w:rFonts w:ascii="Courier New" w:hAnsi="Courier New"/>
              </w:rPr>
            </w:pPr>
            <w:bookmarkStart w:id="6160" w:name="_MCCTEMPBM_CRPT80113139___7"/>
            <w:r w:rsidRPr="00C44D1B">
              <w:rPr>
                <w:rFonts w:ascii="Courier New" w:hAnsi="Courier New"/>
              </w:rPr>
              <w:t>+CALV</w:t>
            </w:r>
            <w:bookmarkEnd w:id="6160"/>
          </w:p>
        </w:tc>
        <w:tc>
          <w:tcPr>
            <w:tcW w:w="1256" w:type="dxa"/>
            <w:gridSpan w:val="2"/>
            <w:tcBorders>
              <w:top w:val="single" w:sz="6" w:space="0" w:color="auto"/>
              <w:left w:val="single" w:sz="6" w:space="0" w:color="auto"/>
              <w:bottom w:val="nil"/>
              <w:right w:val="single" w:sz="6" w:space="0" w:color="auto"/>
            </w:tcBorders>
            <w:hideMark/>
          </w:tcPr>
          <w:p w14:paraId="53115BF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2D7CD0" w:rsidRPr="00C44D1B" w:rsidRDefault="002D7CD0" w:rsidP="002D7CD0">
            <w:pPr>
              <w:spacing w:after="20"/>
            </w:pPr>
            <w:r w:rsidRPr="00C44D1B">
              <w:t>refer clause 8.16</w:t>
            </w:r>
          </w:p>
        </w:tc>
      </w:tr>
      <w:tr w:rsidR="002D7CD0" w:rsidRPr="00C44D1B" w14:paraId="00BBE18B"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2D7CD0" w:rsidRPr="00C44D1B" w:rsidRDefault="002D7CD0" w:rsidP="002D7CD0">
            <w:pPr>
              <w:spacing w:after="20"/>
              <w:rPr>
                <w:rFonts w:ascii="Courier New" w:hAnsi="Courier New"/>
              </w:rPr>
            </w:pPr>
            <w:bookmarkStart w:id="6161" w:name="_MCCTEMPBM_CRPT80113140___7"/>
            <w:r w:rsidRPr="00C44D1B">
              <w:rPr>
                <w:rFonts w:ascii="Courier New" w:hAnsi="Courier New"/>
              </w:rPr>
              <w:t>+CANCHEV</w:t>
            </w:r>
            <w:bookmarkEnd w:id="6161"/>
          </w:p>
        </w:tc>
        <w:tc>
          <w:tcPr>
            <w:tcW w:w="1256" w:type="dxa"/>
            <w:gridSpan w:val="2"/>
            <w:tcBorders>
              <w:top w:val="single" w:sz="6" w:space="0" w:color="auto"/>
              <w:left w:val="single" w:sz="6" w:space="0" w:color="auto"/>
              <w:bottom w:val="nil"/>
              <w:right w:val="single" w:sz="6" w:space="0" w:color="auto"/>
            </w:tcBorders>
            <w:hideMark/>
          </w:tcPr>
          <w:p w14:paraId="35EBCEE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2D7CD0" w:rsidRPr="00C44D1B" w:rsidRDefault="002D7CD0" w:rsidP="002D7CD0">
            <w:pPr>
              <w:spacing w:after="20"/>
            </w:pPr>
            <w:r w:rsidRPr="00C44D1B">
              <w:t>refer clause 11.1.8</w:t>
            </w:r>
          </w:p>
        </w:tc>
      </w:tr>
      <w:tr w:rsidR="002D7CD0" w:rsidRPr="00C44D1B" w14:paraId="1CCC84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2D7CD0" w:rsidRPr="00C44D1B" w:rsidRDefault="002D7CD0" w:rsidP="002D7CD0">
            <w:pPr>
              <w:spacing w:after="20"/>
              <w:rPr>
                <w:rFonts w:ascii="Courier New" w:hAnsi="Courier New"/>
              </w:rPr>
            </w:pPr>
            <w:bookmarkStart w:id="6162" w:name="_MCCTEMPBM_CRPT80113141___7"/>
            <w:r w:rsidRPr="00C44D1B">
              <w:rPr>
                <w:rFonts w:ascii="Courier New" w:hAnsi="Courier New"/>
              </w:rPr>
              <w:t>+CAPPLEVMC</w:t>
            </w:r>
            <w:bookmarkEnd w:id="6162"/>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2D7CD0" w:rsidRPr="00C44D1B" w:rsidRDefault="002D7CD0" w:rsidP="002D7CD0">
            <w:pPr>
              <w:spacing w:after="20"/>
            </w:pPr>
            <w:r w:rsidRPr="00C44D1B">
              <w:t>refer clause 8.78</w:t>
            </w:r>
          </w:p>
        </w:tc>
      </w:tr>
      <w:tr w:rsidR="002D7CD0" w:rsidRPr="00C44D1B" w14:paraId="41A92A9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2D7CD0" w:rsidRPr="00C44D1B" w:rsidRDefault="002D7CD0" w:rsidP="002D7CD0">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2D7CD0" w:rsidRPr="00C44D1B" w:rsidRDefault="002D7CD0" w:rsidP="002D7CD0">
            <w:pPr>
              <w:spacing w:after="20"/>
            </w:pPr>
            <w:r w:rsidRPr="00C44D1B">
              <w:t>refer clause 8.84a</w:t>
            </w:r>
          </w:p>
        </w:tc>
      </w:tr>
      <w:tr w:rsidR="002D7CD0" w:rsidRPr="00C44D1B" w14:paraId="03681103"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2D7CD0" w:rsidRPr="00C44D1B" w:rsidRDefault="002D7CD0" w:rsidP="002D7CD0">
            <w:pPr>
              <w:spacing w:after="20"/>
              <w:rPr>
                <w:rFonts w:ascii="Courier New" w:hAnsi="Courier New"/>
              </w:rPr>
            </w:pPr>
            <w:bookmarkStart w:id="6163" w:name="_MCCTEMPBM_CRPT80113142___7"/>
            <w:r w:rsidRPr="00C44D1B">
              <w:rPr>
                <w:rFonts w:ascii="Courier New" w:hAnsi="Courier New" w:cs="Courier New"/>
              </w:rPr>
              <w:t>+CAPTT</w:t>
            </w:r>
            <w:bookmarkEnd w:id="6163"/>
          </w:p>
        </w:tc>
        <w:tc>
          <w:tcPr>
            <w:tcW w:w="1256" w:type="dxa"/>
            <w:gridSpan w:val="2"/>
            <w:tcBorders>
              <w:top w:val="single" w:sz="6" w:space="0" w:color="auto"/>
              <w:left w:val="single" w:sz="6" w:space="0" w:color="auto"/>
              <w:bottom w:val="nil"/>
              <w:right w:val="single" w:sz="6" w:space="0" w:color="auto"/>
            </w:tcBorders>
            <w:hideMark/>
          </w:tcPr>
          <w:p w14:paraId="61659E1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2D7CD0" w:rsidRPr="00C44D1B" w:rsidRDefault="002D7CD0" w:rsidP="002D7CD0">
            <w:pPr>
              <w:spacing w:after="20"/>
            </w:pPr>
            <w:r w:rsidRPr="00C44D1B">
              <w:t>refer clause 11.1.4</w:t>
            </w:r>
          </w:p>
        </w:tc>
      </w:tr>
      <w:tr w:rsidR="002D7CD0" w:rsidRPr="00C44D1B" w14:paraId="4884D21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2D7CD0" w:rsidRPr="00C44D1B" w:rsidRDefault="002D7CD0" w:rsidP="002D7CD0">
            <w:pPr>
              <w:spacing w:after="20"/>
              <w:rPr>
                <w:rFonts w:ascii="Courier New" w:hAnsi="Courier New"/>
              </w:rPr>
            </w:pPr>
            <w:bookmarkStart w:id="6164" w:name="_MCCTEMPBM_CRPT80113143___7"/>
            <w:r w:rsidRPr="00C44D1B">
              <w:rPr>
                <w:rFonts w:ascii="Courier New" w:hAnsi="Courier New"/>
              </w:rPr>
              <w:t>+CAULEV</w:t>
            </w:r>
            <w:bookmarkEnd w:id="6164"/>
          </w:p>
        </w:tc>
        <w:tc>
          <w:tcPr>
            <w:tcW w:w="1256" w:type="dxa"/>
            <w:gridSpan w:val="2"/>
            <w:tcBorders>
              <w:top w:val="single" w:sz="6" w:space="0" w:color="auto"/>
              <w:left w:val="single" w:sz="6" w:space="0" w:color="auto"/>
              <w:bottom w:val="nil"/>
              <w:right w:val="single" w:sz="6" w:space="0" w:color="auto"/>
            </w:tcBorders>
            <w:hideMark/>
          </w:tcPr>
          <w:p w14:paraId="109F2C9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2D7CD0" w:rsidRPr="00C44D1B" w:rsidRDefault="002D7CD0" w:rsidP="002D7CD0">
            <w:pPr>
              <w:spacing w:after="20"/>
            </w:pPr>
            <w:r w:rsidRPr="00C44D1B">
              <w:t>refer clause 11.1.5</w:t>
            </w:r>
          </w:p>
        </w:tc>
      </w:tr>
      <w:tr w:rsidR="002D7CD0" w:rsidRPr="00C44D1B" w14:paraId="05D079C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2D7CD0" w:rsidRPr="00C44D1B" w:rsidRDefault="002D7CD0" w:rsidP="002D7CD0">
            <w:pPr>
              <w:spacing w:after="20"/>
              <w:rPr>
                <w:rFonts w:ascii="Courier New" w:hAnsi="Courier New"/>
              </w:rPr>
            </w:pPr>
            <w:bookmarkStart w:id="6165" w:name="_MCCTEMPBM_CRPT80113144___7"/>
            <w:r w:rsidRPr="00C44D1B">
              <w:rPr>
                <w:rFonts w:ascii="Courier New" w:hAnsi="Courier New" w:cs="Courier New"/>
              </w:rPr>
              <w:t>+CBCAP</w:t>
            </w:r>
            <w:bookmarkEnd w:id="6165"/>
          </w:p>
        </w:tc>
        <w:tc>
          <w:tcPr>
            <w:tcW w:w="1256" w:type="dxa"/>
            <w:gridSpan w:val="2"/>
            <w:tcBorders>
              <w:top w:val="single" w:sz="6" w:space="0" w:color="auto"/>
              <w:left w:val="single" w:sz="6" w:space="0" w:color="auto"/>
              <w:bottom w:val="nil"/>
              <w:right w:val="single" w:sz="6" w:space="0" w:color="auto"/>
            </w:tcBorders>
            <w:hideMark/>
          </w:tcPr>
          <w:p w14:paraId="38C0A34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2D7CD0" w:rsidRPr="00C44D1B" w:rsidRDefault="002D7CD0" w:rsidP="002D7CD0">
            <w:pPr>
              <w:spacing w:after="20"/>
            </w:pPr>
            <w:r w:rsidRPr="00C44D1B">
              <w:t>refer clause 8.59</w:t>
            </w:r>
          </w:p>
        </w:tc>
      </w:tr>
      <w:tr w:rsidR="002D7CD0" w:rsidRPr="00C44D1B" w14:paraId="436851A6"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2D7CD0" w:rsidRPr="00C44D1B" w:rsidRDefault="002D7CD0" w:rsidP="002D7CD0">
            <w:pPr>
              <w:spacing w:after="20"/>
              <w:rPr>
                <w:rFonts w:ascii="Courier New" w:hAnsi="Courier New"/>
              </w:rPr>
            </w:pPr>
            <w:bookmarkStart w:id="6166" w:name="_MCCTEMPBM_CRPT80113145___7"/>
            <w:r w:rsidRPr="00C44D1B">
              <w:rPr>
                <w:rFonts w:ascii="Courier New" w:hAnsi="Courier New" w:cs="Courier New"/>
              </w:rPr>
              <w:t>+CBCHG</w:t>
            </w:r>
            <w:bookmarkEnd w:id="6166"/>
          </w:p>
        </w:tc>
        <w:tc>
          <w:tcPr>
            <w:tcW w:w="1256" w:type="dxa"/>
            <w:gridSpan w:val="2"/>
            <w:tcBorders>
              <w:top w:val="single" w:sz="6" w:space="0" w:color="auto"/>
              <w:left w:val="single" w:sz="6" w:space="0" w:color="auto"/>
              <w:bottom w:val="nil"/>
              <w:right w:val="single" w:sz="6" w:space="0" w:color="auto"/>
            </w:tcBorders>
            <w:hideMark/>
          </w:tcPr>
          <w:p w14:paraId="0792E97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2D7CD0" w:rsidRPr="00C44D1B" w:rsidRDefault="002D7CD0" w:rsidP="002D7CD0">
            <w:pPr>
              <w:spacing w:after="20"/>
            </w:pPr>
            <w:r w:rsidRPr="00C44D1B">
              <w:t>refer clause 8.61</w:t>
            </w:r>
          </w:p>
        </w:tc>
      </w:tr>
      <w:tr w:rsidR="002D7CD0" w:rsidRPr="00C44D1B" w14:paraId="5E1B3C5C"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2D7CD0" w:rsidRPr="00C44D1B" w:rsidRDefault="002D7CD0" w:rsidP="002D7CD0">
            <w:pPr>
              <w:spacing w:after="20"/>
              <w:rPr>
                <w:rFonts w:ascii="Courier New" w:hAnsi="Courier New"/>
              </w:rPr>
            </w:pPr>
            <w:bookmarkStart w:id="6167" w:name="_MCCTEMPBM_CRPT80113146___7"/>
            <w:r w:rsidRPr="00C44D1B">
              <w:rPr>
                <w:rFonts w:ascii="Courier New" w:hAnsi="Courier New" w:cs="Courier New"/>
              </w:rPr>
              <w:t>+CBCON</w:t>
            </w:r>
            <w:bookmarkEnd w:id="6167"/>
          </w:p>
        </w:tc>
        <w:tc>
          <w:tcPr>
            <w:tcW w:w="1256" w:type="dxa"/>
            <w:gridSpan w:val="2"/>
            <w:tcBorders>
              <w:top w:val="single" w:sz="6" w:space="0" w:color="auto"/>
              <w:left w:val="single" w:sz="6" w:space="0" w:color="auto"/>
              <w:bottom w:val="nil"/>
              <w:right w:val="single" w:sz="6" w:space="0" w:color="auto"/>
            </w:tcBorders>
            <w:hideMark/>
          </w:tcPr>
          <w:p w14:paraId="73452F0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2D7CD0" w:rsidRPr="00C44D1B" w:rsidRDefault="002D7CD0" w:rsidP="002D7CD0">
            <w:pPr>
              <w:spacing w:after="20"/>
            </w:pPr>
            <w:r w:rsidRPr="00C44D1B">
              <w:t>refer clause 8.60</w:t>
            </w:r>
          </w:p>
        </w:tc>
      </w:tr>
      <w:tr w:rsidR="002D7CD0" w:rsidRPr="00C44D1B" w14:paraId="4FE3424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2D7CD0" w:rsidRPr="00C44D1B" w:rsidRDefault="002D7CD0" w:rsidP="002D7CD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2D7CD0" w:rsidRPr="00C44D1B" w:rsidRDefault="002D7CD0" w:rsidP="002D7CD0">
            <w:pPr>
              <w:spacing w:after="20"/>
            </w:pPr>
            <w:r w:rsidRPr="00C44D1B">
              <w:t>refer clause 18.2.2</w:t>
            </w:r>
          </w:p>
        </w:tc>
      </w:tr>
      <w:tr w:rsidR="002D7CD0" w:rsidRPr="00C44D1B" w14:paraId="18B91E2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2D7CD0" w:rsidRPr="00C44D1B" w:rsidRDefault="002D7CD0" w:rsidP="002D7CD0">
            <w:pPr>
              <w:spacing w:after="20"/>
              <w:rPr>
                <w:rFonts w:ascii="Courier New" w:hAnsi="Courier New"/>
              </w:rPr>
            </w:pPr>
            <w:bookmarkStart w:id="6168" w:name="_MCCTEMPBM_CRPT80113147___7"/>
            <w:r w:rsidRPr="00C44D1B">
              <w:rPr>
                <w:rFonts w:ascii="Courier New" w:hAnsi="Courier New"/>
              </w:rPr>
              <w:t>+CCCM</w:t>
            </w:r>
            <w:bookmarkEnd w:id="6168"/>
          </w:p>
        </w:tc>
        <w:tc>
          <w:tcPr>
            <w:tcW w:w="1256" w:type="dxa"/>
            <w:gridSpan w:val="2"/>
            <w:tcBorders>
              <w:top w:val="single" w:sz="6" w:space="0" w:color="auto"/>
              <w:left w:val="single" w:sz="6" w:space="0" w:color="auto"/>
              <w:bottom w:val="nil"/>
              <w:right w:val="single" w:sz="6" w:space="0" w:color="auto"/>
            </w:tcBorders>
            <w:hideMark/>
          </w:tcPr>
          <w:p w14:paraId="2C8CD90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2D7CD0" w:rsidRPr="00C44D1B" w:rsidRDefault="002D7CD0" w:rsidP="002D7CD0">
            <w:pPr>
              <w:spacing w:after="20"/>
            </w:pPr>
            <w:r w:rsidRPr="00C44D1B">
              <w:t>refer clause 7.16</w:t>
            </w:r>
          </w:p>
        </w:tc>
      </w:tr>
      <w:tr w:rsidR="002D7CD0" w:rsidRPr="00C44D1B" w14:paraId="70489F2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2D7CD0" w:rsidRPr="00C44D1B" w:rsidRDefault="002D7CD0" w:rsidP="002D7CD0">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2D7CD0" w:rsidRPr="00C44D1B" w:rsidRDefault="002D7CD0" w:rsidP="002D7CD0">
            <w:pPr>
              <w:spacing w:after="20"/>
            </w:pPr>
            <w:r w:rsidRPr="00C44D1B">
              <w:t xml:space="preserve">refer clause 7.46 </w:t>
            </w:r>
          </w:p>
        </w:tc>
      </w:tr>
      <w:tr w:rsidR="002D7CD0" w:rsidRPr="00C44D1B" w14:paraId="7F46393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2D7CD0" w:rsidRPr="00C44D1B" w:rsidRDefault="002D7CD0" w:rsidP="002D7CD0">
            <w:pPr>
              <w:spacing w:after="20"/>
              <w:rPr>
                <w:rFonts w:ascii="Courier New" w:hAnsi="Courier New"/>
              </w:rPr>
            </w:pPr>
            <w:bookmarkStart w:id="6169" w:name="_MCCTEMPBM_CRPT80113148___7"/>
            <w:r w:rsidRPr="00C44D1B">
              <w:rPr>
                <w:rFonts w:ascii="Courier New" w:hAnsi="Courier New"/>
              </w:rPr>
              <w:t>+CCSFBU</w:t>
            </w:r>
            <w:bookmarkEnd w:id="6169"/>
          </w:p>
        </w:tc>
        <w:tc>
          <w:tcPr>
            <w:tcW w:w="1256" w:type="dxa"/>
            <w:gridSpan w:val="2"/>
            <w:tcBorders>
              <w:top w:val="single" w:sz="6" w:space="0" w:color="auto"/>
              <w:left w:val="single" w:sz="6" w:space="0" w:color="auto"/>
              <w:bottom w:val="nil"/>
              <w:right w:val="single" w:sz="6" w:space="0" w:color="auto"/>
            </w:tcBorders>
            <w:hideMark/>
          </w:tcPr>
          <w:p w14:paraId="0769F00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2D7CD0" w:rsidRPr="00C44D1B" w:rsidRDefault="002D7CD0" w:rsidP="002D7CD0">
            <w:pPr>
              <w:spacing w:after="20"/>
            </w:pPr>
            <w:r w:rsidRPr="00C44D1B">
              <w:t>refer clause 8.76</w:t>
            </w:r>
          </w:p>
        </w:tc>
      </w:tr>
      <w:tr w:rsidR="002D7CD0" w:rsidRPr="00C44D1B" w14:paraId="6F25625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2D7CD0" w:rsidRPr="00C44D1B" w:rsidRDefault="002D7CD0" w:rsidP="002D7CD0">
            <w:pPr>
              <w:spacing w:after="20"/>
              <w:rPr>
                <w:rFonts w:ascii="Courier New" w:hAnsi="Courier New"/>
              </w:rPr>
            </w:pPr>
            <w:bookmarkStart w:id="6170" w:name="_MCCTEMPBM_CRPT80113149___7"/>
            <w:r w:rsidRPr="00C44D1B">
              <w:rPr>
                <w:rFonts w:ascii="Courier New" w:hAnsi="Courier New"/>
              </w:rPr>
              <w:t>+</w:t>
            </w:r>
            <w:r w:rsidRPr="00C44D1B">
              <w:rPr>
                <w:rFonts w:ascii="Courier New" w:hAnsi="Courier New" w:cs="Courier New"/>
              </w:rPr>
              <w:t>CCSTATEREQU</w:t>
            </w:r>
            <w:bookmarkEnd w:id="6170"/>
          </w:p>
        </w:tc>
        <w:tc>
          <w:tcPr>
            <w:tcW w:w="1256" w:type="dxa"/>
            <w:gridSpan w:val="2"/>
            <w:tcBorders>
              <w:top w:val="single" w:sz="6" w:space="0" w:color="auto"/>
              <w:left w:val="single" w:sz="6" w:space="0" w:color="auto"/>
              <w:bottom w:val="nil"/>
              <w:right w:val="single" w:sz="6" w:space="0" w:color="auto"/>
            </w:tcBorders>
          </w:tcPr>
          <w:p w14:paraId="59F4310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2D7CD0" w:rsidRPr="00C44D1B" w:rsidRDefault="002D7CD0" w:rsidP="002D7CD0">
            <w:pPr>
              <w:spacing w:after="20"/>
            </w:pPr>
            <w:r w:rsidRPr="00C44D1B">
              <w:t>refer clause </w:t>
            </w:r>
            <w:r w:rsidRPr="00C44D1B">
              <w:rPr>
                <w:lang w:val="fr-FR"/>
              </w:rPr>
              <w:t>10.1.72</w:t>
            </w:r>
          </w:p>
        </w:tc>
      </w:tr>
      <w:tr w:rsidR="002D7CD0" w:rsidRPr="00C44D1B" w14:paraId="24ABF9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2D7CD0" w:rsidRPr="00C44D1B" w:rsidRDefault="002D7CD0" w:rsidP="002D7CD0">
            <w:pPr>
              <w:spacing w:after="20"/>
              <w:rPr>
                <w:rFonts w:ascii="Courier New" w:hAnsi="Courier New"/>
              </w:rPr>
            </w:pPr>
            <w:bookmarkStart w:id="6171" w:name="_MCCTEMPBM_CRPT80113150___7"/>
            <w:r w:rsidRPr="00C44D1B">
              <w:rPr>
                <w:rFonts w:ascii="Courier New" w:hAnsi="Courier New"/>
              </w:rPr>
              <w:t>+CCWA</w:t>
            </w:r>
            <w:bookmarkEnd w:id="6171"/>
          </w:p>
        </w:tc>
        <w:tc>
          <w:tcPr>
            <w:tcW w:w="1256" w:type="dxa"/>
            <w:gridSpan w:val="2"/>
            <w:tcBorders>
              <w:top w:val="single" w:sz="6" w:space="0" w:color="auto"/>
              <w:left w:val="single" w:sz="6" w:space="0" w:color="auto"/>
              <w:bottom w:val="nil"/>
              <w:right w:val="single" w:sz="6" w:space="0" w:color="auto"/>
            </w:tcBorders>
            <w:hideMark/>
          </w:tcPr>
          <w:p w14:paraId="3613922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2D7CD0" w:rsidRPr="00C44D1B" w:rsidRDefault="002D7CD0" w:rsidP="002D7CD0">
            <w:pPr>
              <w:spacing w:after="20"/>
            </w:pPr>
            <w:r w:rsidRPr="00C44D1B">
              <w:t>refer clause 7.12</w:t>
            </w:r>
          </w:p>
        </w:tc>
      </w:tr>
      <w:tr w:rsidR="002D7CD0" w:rsidRPr="00C44D1B" w14:paraId="2196E5C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2D7CD0" w:rsidRPr="00C44D1B" w:rsidRDefault="002D7CD0" w:rsidP="002D7CD0">
            <w:pPr>
              <w:spacing w:after="20"/>
              <w:rPr>
                <w:rFonts w:ascii="Courier New" w:hAnsi="Courier New"/>
              </w:rPr>
            </w:pPr>
            <w:bookmarkStart w:id="6172" w:name="_MCCTEMPBM_CRPT80113151___7"/>
            <w:r w:rsidRPr="00C44D1B">
              <w:rPr>
                <w:rFonts w:ascii="Courier New" w:hAnsi="Courier New"/>
              </w:rPr>
              <w:t>+CCWV</w:t>
            </w:r>
            <w:bookmarkEnd w:id="6172"/>
          </w:p>
        </w:tc>
        <w:tc>
          <w:tcPr>
            <w:tcW w:w="1256" w:type="dxa"/>
            <w:gridSpan w:val="2"/>
            <w:tcBorders>
              <w:top w:val="single" w:sz="6" w:space="0" w:color="auto"/>
              <w:left w:val="single" w:sz="6" w:space="0" w:color="auto"/>
              <w:bottom w:val="nil"/>
              <w:right w:val="single" w:sz="6" w:space="0" w:color="auto"/>
            </w:tcBorders>
            <w:hideMark/>
          </w:tcPr>
          <w:p w14:paraId="1E80439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2D7CD0" w:rsidRPr="00C44D1B" w:rsidRDefault="002D7CD0" w:rsidP="002D7CD0">
            <w:pPr>
              <w:spacing w:after="20"/>
            </w:pPr>
            <w:r w:rsidRPr="00C44D1B">
              <w:t>refer clause 8.28</w:t>
            </w:r>
          </w:p>
        </w:tc>
      </w:tr>
      <w:tr w:rsidR="002D7CD0" w:rsidRPr="00C44D1B" w14:paraId="76DB18E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2D7CD0" w:rsidRPr="00C44D1B" w:rsidRDefault="002D7CD0" w:rsidP="002D7CD0">
            <w:pPr>
              <w:spacing w:after="20"/>
              <w:rPr>
                <w:rFonts w:ascii="Courier New" w:hAnsi="Courier New"/>
              </w:rPr>
            </w:pPr>
            <w:bookmarkStart w:id="6173" w:name="_MCCTEMPBM_CRPT80113152___7"/>
            <w:r w:rsidRPr="00C44D1B">
              <w:rPr>
                <w:rFonts w:ascii="Courier New" w:hAnsi="Courier New"/>
              </w:rPr>
              <w:t>+CDEV</w:t>
            </w:r>
            <w:bookmarkEnd w:id="6173"/>
          </w:p>
        </w:tc>
        <w:tc>
          <w:tcPr>
            <w:tcW w:w="1256" w:type="dxa"/>
            <w:gridSpan w:val="2"/>
            <w:tcBorders>
              <w:top w:val="single" w:sz="6" w:space="0" w:color="auto"/>
              <w:left w:val="single" w:sz="6" w:space="0" w:color="auto"/>
              <w:bottom w:val="nil"/>
              <w:right w:val="single" w:sz="6" w:space="0" w:color="auto"/>
            </w:tcBorders>
            <w:hideMark/>
          </w:tcPr>
          <w:p w14:paraId="16E0DAA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2D7CD0" w:rsidRPr="00C44D1B" w:rsidRDefault="002D7CD0" w:rsidP="002D7CD0">
            <w:pPr>
              <w:spacing w:after="20"/>
            </w:pPr>
            <w:r w:rsidRPr="00C44D1B">
              <w:t>refer clause 8.10</w:t>
            </w:r>
          </w:p>
        </w:tc>
      </w:tr>
      <w:tr w:rsidR="002D7CD0" w:rsidRPr="00C44D1B" w14:paraId="492C7D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2D7CD0" w:rsidRPr="00C44D1B" w:rsidRDefault="002D7CD0" w:rsidP="002D7CD0">
            <w:pPr>
              <w:spacing w:after="20"/>
              <w:rPr>
                <w:rFonts w:ascii="Courier New" w:hAnsi="Courier New"/>
              </w:rPr>
            </w:pPr>
            <w:bookmarkStart w:id="6174" w:name="_MCCTEMPBM_CRPT80113153___7"/>
            <w:r w:rsidRPr="00C44D1B">
              <w:rPr>
                <w:rFonts w:ascii="Courier New" w:hAnsi="Courier New"/>
              </w:rPr>
              <w:t>+CDIP</w:t>
            </w:r>
            <w:bookmarkEnd w:id="6174"/>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2D7CD0" w:rsidRPr="00C44D1B" w:rsidRDefault="002D7CD0" w:rsidP="002D7CD0">
            <w:pPr>
              <w:spacing w:after="20"/>
            </w:pPr>
            <w:r w:rsidRPr="00C44D1B">
              <w:t>refer clause 7.9</w:t>
            </w:r>
          </w:p>
        </w:tc>
      </w:tr>
      <w:tr w:rsidR="002D7CD0" w:rsidRPr="00C44D1B" w14:paraId="05C7080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2D7CD0" w:rsidRPr="00C44D1B" w:rsidRDefault="002D7CD0" w:rsidP="002D7CD0">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2D7CD0" w:rsidRPr="00C44D1B" w:rsidRDefault="002D7CD0" w:rsidP="002D7CD0">
            <w:pPr>
              <w:spacing w:after="20"/>
            </w:pPr>
            <w:r w:rsidRPr="00C44D1B">
              <w:t>refer clause 8.87</w:t>
            </w:r>
          </w:p>
        </w:tc>
      </w:tr>
      <w:tr w:rsidR="00C5695E" w:rsidRPr="00C44D1B" w14:paraId="2732C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44D2D0" w14:textId="6CBC8C94" w:rsidR="00C5695E" w:rsidRPr="00C44D1B" w:rsidRDefault="00C5695E" w:rsidP="00C5695E">
            <w:pPr>
              <w:spacing w:after="20"/>
              <w:rPr>
                <w:rFonts w:ascii="Courier New" w:hAnsi="Courier New"/>
              </w:rPr>
            </w:pPr>
            <w:r w:rsidRPr="00C44D1B">
              <w:rPr>
                <w:rFonts w:ascii="Courier New" w:hAnsi="Courier New"/>
              </w:rPr>
              <w:t>+CDISCO</w:t>
            </w:r>
            <w:r>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tcPr>
          <w:p w14:paraId="6C5863C8" w14:textId="1869E901" w:rsidR="00C5695E" w:rsidRPr="00C44D1B" w:rsidRDefault="00C5695E" w:rsidP="00C5695E">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5F8D0FE" w14:textId="321C79BF" w:rsidR="00C5695E" w:rsidRPr="00C44D1B" w:rsidRDefault="00C5695E" w:rsidP="00C5695E">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57651F4" w14:textId="786C9D8E" w:rsidR="00C5695E" w:rsidRPr="00C44D1B" w:rsidRDefault="00C5695E" w:rsidP="00C5695E">
            <w:pPr>
              <w:spacing w:after="20"/>
            </w:pPr>
            <w:r w:rsidRPr="00C44D1B">
              <w:t>refer clause 8.</w:t>
            </w:r>
            <w:r>
              <w:t>92</w:t>
            </w:r>
          </w:p>
        </w:tc>
      </w:tr>
      <w:tr w:rsidR="002D7CD0" w:rsidRPr="00C44D1B" w14:paraId="7CAB27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2D7CD0" w:rsidRPr="00C44D1B" w:rsidRDefault="002D7CD0" w:rsidP="002D7CD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2D7CD0" w:rsidRPr="00C44D1B" w:rsidRDefault="002D7CD0" w:rsidP="002D7CD0">
            <w:pPr>
              <w:spacing w:after="20"/>
            </w:pPr>
            <w:r w:rsidRPr="00C44D1B">
              <w:t>refer clause 10.1.80</w:t>
            </w:r>
          </w:p>
        </w:tc>
      </w:tr>
      <w:tr w:rsidR="002D7CD0" w:rsidRPr="00C44D1B" w14:paraId="4DB179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2D7CD0" w:rsidRPr="00C44D1B" w:rsidRDefault="002D7CD0" w:rsidP="002D7CD0">
            <w:pPr>
              <w:spacing w:after="20"/>
              <w:rPr>
                <w:rFonts w:ascii="Courier New" w:hAnsi="Courier New"/>
              </w:rPr>
            </w:pPr>
            <w:bookmarkStart w:id="6175" w:name="_MCCTEMPBM_CRPT80113154___7"/>
            <w:r w:rsidRPr="00C44D1B">
              <w:rPr>
                <w:rFonts w:ascii="Courier New" w:hAnsi="Courier New"/>
              </w:rPr>
              <w:t>+CDUT</w:t>
            </w:r>
            <w:bookmarkEnd w:id="6175"/>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2D7CD0" w:rsidRPr="00C44D1B" w:rsidRDefault="002D7CD0" w:rsidP="002D7CD0">
            <w:pPr>
              <w:spacing w:after="20"/>
            </w:pPr>
            <w:r w:rsidRPr="00C44D1B">
              <w:t>refer clause 13.2.1</w:t>
            </w:r>
          </w:p>
        </w:tc>
      </w:tr>
      <w:tr w:rsidR="002D7CD0" w:rsidRPr="00C44D1B" w14:paraId="6A74050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2D7CD0" w:rsidRPr="00C44D1B" w:rsidRDefault="002D7CD0" w:rsidP="002D7CD0">
            <w:pPr>
              <w:spacing w:after="20"/>
              <w:rPr>
                <w:rFonts w:ascii="Courier New" w:hAnsi="Courier New"/>
              </w:rPr>
            </w:pPr>
            <w:bookmarkStart w:id="6176" w:name="_MCCTEMPBM_CRPT80113155___7"/>
            <w:r w:rsidRPr="00C44D1B">
              <w:rPr>
                <w:rFonts w:ascii="Courier New" w:hAnsi="Courier New"/>
              </w:rPr>
              <w:t>+CDUU</w:t>
            </w:r>
            <w:bookmarkEnd w:id="6176"/>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2D7CD0" w:rsidRPr="00C44D1B" w:rsidRDefault="002D7CD0" w:rsidP="002D7CD0">
            <w:pPr>
              <w:spacing w:after="20"/>
            </w:pPr>
            <w:r w:rsidRPr="00C44D1B">
              <w:t>refer clause 13.2.1</w:t>
            </w:r>
          </w:p>
        </w:tc>
      </w:tr>
      <w:tr w:rsidR="002D7CD0" w:rsidRPr="00C44D1B" w14:paraId="43025C3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2D7CD0" w:rsidRPr="00C44D1B" w:rsidRDefault="002D7CD0" w:rsidP="002D7CD0">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0F6ED48C" w:rsidR="002D7CD0" w:rsidRPr="00C44D1B" w:rsidRDefault="002D7CD0" w:rsidP="002D7CD0">
            <w:pPr>
              <w:spacing w:after="20"/>
            </w:pPr>
            <w:r w:rsidRPr="00C44D1B">
              <w:t>refer clause 10.1.</w:t>
            </w:r>
            <w:r>
              <w:t>93</w:t>
            </w:r>
          </w:p>
        </w:tc>
      </w:tr>
      <w:tr w:rsidR="002D7CD0" w:rsidRPr="00C44D1B" w14:paraId="3472447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2D7CD0" w:rsidRPr="00C44D1B" w:rsidRDefault="002D7CD0" w:rsidP="002D7CD0">
            <w:pPr>
              <w:spacing w:after="20"/>
              <w:rPr>
                <w:rFonts w:ascii="Courier New" w:hAnsi="Courier New"/>
              </w:rPr>
            </w:pPr>
            <w:bookmarkStart w:id="6177" w:name="_MCCTEMPBM_CRPT80113156___7"/>
            <w:r w:rsidRPr="00C44D1B">
              <w:rPr>
                <w:rFonts w:ascii="Courier New" w:hAnsi="Courier New" w:cs="Courier New"/>
              </w:rPr>
              <w:t>+CECN</w:t>
            </w:r>
            <w:bookmarkEnd w:id="6177"/>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2D7CD0" w:rsidRPr="00C44D1B" w:rsidRDefault="002D7CD0" w:rsidP="002D7CD0">
            <w:pPr>
              <w:spacing w:after="20"/>
            </w:pPr>
            <w:r w:rsidRPr="00C44D1B">
              <w:t>refer clause 6.28</w:t>
            </w:r>
          </w:p>
        </w:tc>
      </w:tr>
      <w:tr w:rsidR="002D7CD0" w:rsidRPr="00C44D1B" w14:paraId="4748F26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2D7CD0" w:rsidRPr="00C44D1B" w:rsidRDefault="002D7CD0" w:rsidP="002D7CD0">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2D7CD0" w:rsidRPr="00C44D1B" w:rsidRDefault="002D7CD0" w:rsidP="002D7CD0">
            <w:pPr>
              <w:spacing w:after="20"/>
            </w:pPr>
            <w:r w:rsidRPr="00C44D1B">
              <w:t>refer clause 10.1.84</w:t>
            </w:r>
          </w:p>
        </w:tc>
      </w:tr>
      <w:tr w:rsidR="002D7CD0" w:rsidRPr="00C44D1B" w14:paraId="68B5DDE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2D7CD0" w:rsidRPr="00C44D1B" w:rsidRDefault="002D7CD0" w:rsidP="002D7CD0">
            <w:pPr>
              <w:spacing w:after="20"/>
              <w:rPr>
                <w:rFonts w:ascii="Courier New" w:hAnsi="Courier New"/>
              </w:rPr>
            </w:pPr>
            <w:bookmarkStart w:id="6178" w:name="_MCCTEMPBM_CRPT80113157___7"/>
            <w:r w:rsidRPr="00C44D1B">
              <w:rPr>
                <w:rFonts w:ascii="Courier New" w:hAnsi="Courier New"/>
              </w:rPr>
              <w:t>+CEDRXSP</w:t>
            </w:r>
            <w:bookmarkEnd w:id="6178"/>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2D7CD0" w:rsidRPr="00C44D1B" w:rsidRDefault="002D7CD0" w:rsidP="002D7CD0">
            <w:pPr>
              <w:spacing w:after="20"/>
            </w:pPr>
            <w:r w:rsidRPr="00C44D1B">
              <w:t>refer clause 7.40</w:t>
            </w:r>
          </w:p>
        </w:tc>
      </w:tr>
      <w:tr w:rsidR="002D7CD0" w:rsidRPr="00C44D1B" w14:paraId="201AD95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2D7CD0" w:rsidRPr="00C44D1B" w:rsidRDefault="002D7CD0" w:rsidP="002D7CD0">
            <w:pPr>
              <w:spacing w:after="20"/>
              <w:rPr>
                <w:rFonts w:ascii="Courier New" w:hAnsi="Courier New"/>
              </w:rPr>
            </w:pPr>
            <w:bookmarkStart w:id="6179" w:name="_MCCTEMPBM_CRPT80113158___7"/>
            <w:r w:rsidRPr="00C44D1B">
              <w:rPr>
                <w:rFonts w:ascii="Courier New" w:hAnsi="Courier New"/>
              </w:rPr>
              <w:t>+CEMBMSRI</w:t>
            </w:r>
            <w:bookmarkEnd w:id="6179"/>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2D7CD0" w:rsidRPr="00C44D1B" w:rsidRDefault="002D7CD0" w:rsidP="002D7CD0">
            <w:pPr>
              <w:spacing w:after="20"/>
            </w:pPr>
            <w:r w:rsidRPr="00C44D1B">
              <w:t>refer clause 14.2.2</w:t>
            </w:r>
          </w:p>
        </w:tc>
      </w:tr>
      <w:tr w:rsidR="002D7CD0" w:rsidRPr="00C44D1B" w14:paraId="51EC64F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2D7CD0" w:rsidRPr="00C44D1B" w:rsidRDefault="002D7CD0" w:rsidP="002D7CD0">
            <w:pPr>
              <w:spacing w:after="20"/>
              <w:rPr>
                <w:rFonts w:ascii="Courier New" w:hAnsi="Courier New"/>
              </w:rPr>
            </w:pPr>
            <w:bookmarkStart w:id="6180" w:name="_MCCTEMPBM_CRPT80113159___7"/>
            <w:r w:rsidRPr="00C44D1B">
              <w:rPr>
                <w:rFonts w:ascii="Courier New" w:hAnsi="Courier New"/>
              </w:rPr>
              <w:t>+CEMBMSSAII</w:t>
            </w:r>
            <w:bookmarkEnd w:id="6180"/>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2D7CD0" w:rsidRPr="00C44D1B" w:rsidRDefault="002D7CD0" w:rsidP="002D7CD0">
            <w:pPr>
              <w:spacing w:after="20"/>
            </w:pPr>
            <w:r w:rsidRPr="00C44D1B">
              <w:t>refer clause 14.2.6</w:t>
            </w:r>
          </w:p>
        </w:tc>
      </w:tr>
      <w:tr w:rsidR="002D7CD0" w:rsidRPr="00C44D1B" w14:paraId="38176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2D7CD0" w:rsidRPr="00C44D1B" w:rsidRDefault="002D7CD0" w:rsidP="002D7CD0">
            <w:pPr>
              <w:spacing w:after="20"/>
              <w:rPr>
                <w:rFonts w:ascii="Courier New" w:hAnsi="Courier New"/>
              </w:rPr>
            </w:pPr>
            <w:bookmarkStart w:id="6181" w:name="_MCCTEMPBM_CRPT80113160___7"/>
            <w:r w:rsidRPr="00C44D1B">
              <w:rPr>
                <w:rFonts w:ascii="Courier New" w:hAnsi="Courier New"/>
              </w:rPr>
              <w:t>+CEMBMSSRVI</w:t>
            </w:r>
            <w:bookmarkEnd w:id="6181"/>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2D7CD0" w:rsidRPr="00C44D1B" w:rsidRDefault="002D7CD0" w:rsidP="002D7CD0">
            <w:pPr>
              <w:spacing w:after="20"/>
            </w:pPr>
            <w:r w:rsidRPr="00C44D1B">
              <w:t>refer clause 14.2.3</w:t>
            </w:r>
          </w:p>
        </w:tc>
      </w:tr>
      <w:tr w:rsidR="002D7CD0" w:rsidRPr="00C44D1B" w14:paraId="13E5C2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2D7CD0" w:rsidRPr="00C44D1B" w:rsidRDefault="002D7CD0" w:rsidP="002D7CD0">
            <w:pPr>
              <w:spacing w:after="20"/>
              <w:rPr>
                <w:rFonts w:ascii="Courier New" w:hAnsi="Courier New"/>
              </w:rPr>
            </w:pPr>
            <w:bookmarkStart w:id="6182" w:name="_MCCTEMPBM_CRPT80113161___7"/>
            <w:r w:rsidRPr="00C44D1B">
              <w:rPr>
                <w:rFonts w:ascii="Courier New" w:hAnsi="Courier New"/>
              </w:rPr>
              <w:t>+CEN1</w:t>
            </w:r>
            <w:bookmarkEnd w:id="6182"/>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2D7CD0" w:rsidRPr="00C44D1B" w:rsidRDefault="002D7CD0" w:rsidP="002D7CD0">
            <w:pPr>
              <w:spacing w:after="20"/>
            </w:pPr>
            <w:r w:rsidRPr="00C44D1B">
              <w:t>intermediate</w:t>
            </w:r>
          </w:p>
          <w:p w14:paraId="5A33C48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2D7CD0" w:rsidRPr="00C44D1B" w:rsidRDefault="002D7CD0" w:rsidP="002D7CD0">
            <w:pPr>
              <w:spacing w:after="20"/>
            </w:pPr>
            <w:r w:rsidRPr="00C44D1B">
              <w:t>refer clause 8.67</w:t>
            </w:r>
          </w:p>
        </w:tc>
      </w:tr>
      <w:tr w:rsidR="002D7CD0" w:rsidRPr="00C44D1B" w14:paraId="7046218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2D7CD0" w:rsidRPr="00C44D1B" w:rsidRDefault="002D7CD0" w:rsidP="002D7CD0">
            <w:pPr>
              <w:spacing w:after="20"/>
              <w:rPr>
                <w:rFonts w:ascii="Courier New" w:hAnsi="Courier New"/>
              </w:rPr>
            </w:pPr>
            <w:bookmarkStart w:id="6183" w:name="_MCCTEMPBM_CRPT80113162___7"/>
            <w:r w:rsidRPr="00C44D1B">
              <w:rPr>
                <w:rFonts w:ascii="Courier New" w:hAnsi="Courier New"/>
              </w:rPr>
              <w:t>+CEN2</w:t>
            </w:r>
            <w:bookmarkEnd w:id="6183"/>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2D7CD0" w:rsidRPr="00C44D1B" w:rsidRDefault="002D7CD0" w:rsidP="002D7CD0">
            <w:pPr>
              <w:spacing w:after="20"/>
            </w:pPr>
            <w:r w:rsidRPr="00C44D1B">
              <w:t>intermediate</w:t>
            </w:r>
          </w:p>
          <w:p w14:paraId="517F35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2D7CD0" w:rsidRPr="00C44D1B" w:rsidRDefault="002D7CD0" w:rsidP="002D7CD0">
            <w:pPr>
              <w:spacing w:after="20"/>
            </w:pPr>
            <w:r w:rsidRPr="00C44D1B">
              <w:t>refer clause 8.67</w:t>
            </w:r>
          </w:p>
        </w:tc>
      </w:tr>
      <w:tr w:rsidR="002D7CD0" w:rsidRPr="00C44D1B" w14:paraId="572176F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2D7CD0" w:rsidRPr="00C44D1B" w:rsidRDefault="002D7CD0" w:rsidP="002D7CD0">
            <w:pPr>
              <w:spacing w:after="20"/>
              <w:rPr>
                <w:rFonts w:ascii="Courier New" w:hAnsi="Courier New"/>
              </w:rPr>
            </w:pPr>
            <w:bookmarkStart w:id="6184" w:name="_MCCTEMPBM_CRPT80113163___7"/>
            <w:r w:rsidRPr="00C44D1B">
              <w:rPr>
                <w:rFonts w:ascii="Courier New" w:hAnsi="Courier New"/>
              </w:rPr>
              <w:t>+CEN3</w:t>
            </w:r>
            <w:bookmarkEnd w:id="6184"/>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2D7CD0" w:rsidRPr="00C44D1B" w:rsidRDefault="002D7CD0" w:rsidP="002D7CD0">
            <w:pPr>
              <w:spacing w:after="20"/>
            </w:pPr>
            <w:r w:rsidRPr="00C44D1B">
              <w:t>intermediate</w:t>
            </w:r>
          </w:p>
          <w:p w14:paraId="1AB1FB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2D7CD0" w:rsidRPr="00C44D1B" w:rsidRDefault="002D7CD0" w:rsidP="002D7CD0">
            <w:pPr>
              <w:spacing w:after="20"/>
            </w:pPr>
            <w:r w:rsidRPr="00C44D1B">
              <w:t>refer clause 8.67</w:t>
            </w:r>
          </w:p>
        </w:tc>
      </w:tr>
      <w:tr w:rsidR="002D7CD0" w:rsidRPr="00C44D1B" w14:paraId="7DD57AF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2D7CD0" w:rsidRPr="00C44D1B" w:rsidRDefault="002D7CD0" w:rsidP="002D7CD0">
            <w:pPr>
              <w:spacing w:after="20"/>
              <w:rPr>
                <w:rFonts w:ascii="Courier New" w:hAnsi="Courier New"/>
              </w:rPr>
            </w:pPr>
            <w:bookmarkStart w:id="6185" w:name="_MCCTEMPBM_CRPT80113164___7"/>
            <w:r w:rsidRPr="00C44D1B">
              <w:rPr>
                <w:rFonts w:ascii="Courier New" w:hAnsi="Courier New"/>
              </w:rPr>
              <w:lastRenderedPageBreak/>
              <w:t>+CEN4</w:t>
            </w:r>
            <w:bookmarkEnd w:id="6185"/>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2D7CD0" w:rsidRPr="00C44D1B" w:rsidRDefault="002D7CD0" w:rsidP="002D7CD0">
            <w:pPr>
              <w:spacing w:after="20"/>
            </w:pPr>
            <w:r w:rsidRPr="00C44D1B">
              <w:t>intermediate</w:t>
            </w:r>
          </w:p>
          <w:p w14:paraId="4122AA7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2D7CD0" w:rsidRPr="00C44D1B" w:rsidRDefault="002D7CD0" w:rsidP="002D7CD0">
            <w:pPr>
              <w:spacing w:after="20"/>
            </w:pPr>
            <w:r w:rsidRPr="00C44D1B">
              <w:t>refer clause 8.67</w:t>
            </w:r>
          </w:p>
        </w:tc>
      </w:tr>
      <w:tr w:rsidR="002D7CD0" w:rsidRPr="00C44D1B" w14:paraId="1D314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2D7CD0" w:rsidRPr="00C44D1B" w:rsidRDefault="002D7CD0" w:rsidP="002D7CD0">
            <w:pPr>
              <w:spacing w:after="20"/>
              <w:rPr>
                <w:rFonts w:ascii="Courier New" w:hAnsi="Courier New"/>
              </w:rPr>
            </w:pPr>
            <w:bookmarkStart w:id="6186" w:name="_MCCTEMPBM_CRPT80113165___7"/>
            <w:r w:rsidRPr="00C44D1B">
              <w:rPr>
                <w:rFonts w:ascii="Courier New" w:hAnsi="Courier New"/>
              </w:rPr>
              <w:t>+CEPTT</w:t>
            </w:r>
            <w:bookmarkEnd w:id="6186"/>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2D7CD0" w:rsidRPr="00C44D1B" w:rsidRDefault="002D7CD0" w:rsidP="002D7CD0">
            <w:pPr>
              <w:spacing w:after="20"/>
            </w:pPr>
            <w:r w:rsidRPr="00C44D1B">
              <w:t xml:space="preserve">refer clause 11.1.10 </w:t>
            </w:r>
          </w:p>
        </w:tc>
      </w:tr>
      <w:tr w:rsidR="002D7CD0" w:rsidRPr="00C44D1B" w14:paraId="455F18F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2D7CD0" w:rsidRPr="00C44D1B" w:rsidRDefault="002D7CD0" w:rsidP="002D7CD0">
            <w:pPr>
              <w:spacing w:after="20"/>
              <w:rPr>
                <w:rFonts w:ascii="Courier New" w:hAnsi="Courier New"/>
              </w:rPr>
            </w:pPr>
            <w:bookmarkStart w:id="6187" w:name="_MCCTEMPBM_CRPT80113166___7"/>
            <w:r w:rsidRPr="00C44D1B">
              <w:rPr>
                <w:rFonts w:ascii="Courier New" w:hAnsi="Courier New"/>
              </w:rPr>
              <w:t>+CEPSFBS</w:t>
            </w:r>
            <w:bookmarkEnd w:id="6187"/>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2D7CD0" w:rsidRPr="00C44D1B" w:rsidRDefault="002D7CD0" w:rsidP="002D7CD0">
            <w:pPr>
              <w:spacing w:after="20"/>
            </w:pPr>
            <w:r w:rsidRPr="00C44D1B">
              <w:t>refer clause 8.81</w:t>
            </w:r>
          </w:p>
        </w:tc>
      </w:tr>
      <w:tr w:rsidR="002D7CD0" w:rsidRPr="00C44D1B" w14:paraId="6B41AA6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2D7CD0" w:rsidRPr="00C44D1B" w:rsidRDefault="002D7CD0" w:rsidP="002D7CD0">
            <w:pPr>
              <w:spacing w:after="20"/>
              <w:rPr>
                <w:rFonts w:ascii="Courier New" w:hAnsi="Courier New"/>
              </w:rPr>
            </w:pPr>
            <w:bookmarkStart w:id="6188" w:name="_MCCTEMPBM_CRPT80113167___7"/>
            <w:r w:rsidRPr="00C44D1B">
              <w:rPr>
                <w:rFonts w:ascii="Courier New" w:hAnsi="Courier New"/>
              </w:rPr>
              <w:t>+CEREG</w:t>
            </w:r>
            <w:bookmarkEnd w:id="6188"/>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2D7CD0" w:rsidRPr="00C44D1B" w:rsidRDefault="002D7CD0" w:rsidP="002D7CD0">
            <w:pPr>
              <w:spacing w:after="20"/>
            </w:pPr>
            <w:r w:rsidRPr="00C44D1B">
              <w:t>refer clause 10.1.22</w:t>
            </w:r>
          </w:p>
        </w:tc>
      </w:tr>
      <w:tr w:rsidR="00D6629C" w:rsidRPr="00C44D1B" w14:paraId="3BA014C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BCE209C" w14:textId="71210365"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LOGSIMAPDURD</w:t>
            </w:r>
          </w:p>
        </w:tc>
        <w:tc>
          <w:tcPr>
            <w:tcW w:w="1256" w:type="dxa"/>
            <w:gridSpan w:val="2"/>
            <w:tcBorders>
              <w:top w:val="single" w:sz="6" w:space="0" w:color="auto"/>
              <w:left w:val="single" w:sz="6" w:space="0" w:color="auto"/>
              <w:bottom w:val="single" w:sz="6" w:space="0" w:color="auto"/>
              <w:right w:val="single" w:sz="6" w:space="0" w:color="auto"/>
            </w:tcBorders>
          </w:tcPr>
          <w:p w14:paraId="2DC5F915" w14:textId="1A8C288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EF17093" w14:textId="0DFAF5F2"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7877FE" w14:textId="6FB9FBE9"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49BF697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36EA4DC" w14:textId="4D01FFEC"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LOGSIMAPDUTD</w:t>
            </w:r>
          </w:p>
        </w:tc>
        <w:tc>
          <w:tcPr>
            <w:tcW w:w="1256" w:type="dxa"/>
            <w:gridSpan w:val="2"/>
            <w:tcBorders>
              <w:top w:val="single" w:sz="6" w:space="0" w:color="auto"/>
              <w:left w:val="single" w:sz="6" w:space="0" w:color="auto"/>
              <w:bottom w:val="single" w:sz="6" w:space="0" w:color="auto"/>
              <w:right w:val="single" w:sz="6" w:space="0" w:color="auto"/>
            </w:tcBorders>
          </w:tcPr>
          <w:p w14:paraId="06B75761" w14:textId="60C3D85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29FD458" w14:textId="544ECEF4"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8A1FEFA" w14:textId="6E664892"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61D494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6629C" w:rsidRPr="00C44D1B" w:rsidRDefault="00D6629C" w:rsidP="00D6629C">
            <w:pPr>
              <w:spacing w:after="20"/>
              <w:rPr>
                <w:rFonts w:ascii="Courier New" w:hAnsi="Courier New"/>
              </w:rPr>
            </w:pPr>
            <w:bookmarkStart w:id="6189" w:name="_MCCTEMPBM_CRPT80113168___7"/>
            <w:r w:rsidRPr="00C44D1B">
              <w:rPr>
                <w:rFonts w:ascii="Courier New" w:hAnsi="Courier New"/>
              </w:rPr>
              <w:t>+CPBW</w:t>
            </w:r>
            <w:bookmarkEnd w:id="6189"/>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6629C" w:rsidRPr="00C44D1B" w:rsidRDefault="00D6629C" w:rsidP="00D6629C">
            <w:pPr>
              <w:spacing w:after="20"/>
            </w:pPr>
            <w:r w:rsidRPr="00C44D1B">
              <w:t>refer clause 8.14</w:t>
            </w:r>
          </w:p>
        </w:tc>
      </w:tr>
      <w:tr w:rsidR="00D6629C" w:rsidRPr="00C44D1B" w14:paraId="3EE73E3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6629C" w:rsidRPr="00C44D1B" w:rsidRDefault="00D6629C" w:rsidP="00D6629C">
            <w:pPr>
              <w:spacing w:after="20"/>
              <w:rPr>
                <w:rFonts w:ascii="Courier New" w:hAnsi="Courier New"/>
              </w:rPr>
            </w:pPr>
            <w:bookmarkStart w:id="6190" w:name="_MCCTEMPBM_CRPT80113169___7"/>
            <w:r w:rsidRPr="00C44D1B">
              <w:rPr>
                <w:rFonts w:ascii="Courier New" w:hAnsi="Courier New"/>
              </w:rPr>
              <w:t>+CPNERU</w:t>
            </w:r>
            <w:bookmarkEnd w:id="6190"/>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6629C" w:rsidRPr="00C44D1B" w:rsidRDefault="00D6629C" w:rsidP="00D6629C">
            <w:pPr>
              <w:spacing w:after="20"/>
            </w:pPr>
            <w:r w:rsidRPr="00C44D1B">
              <w:t>refer clause 8.70</w:t>
            </w:r>
          </w:p>
        </w:tc>
      </w:tr>
      <w:tr w:rsidR="00D6629C" w:rsidRPr="00C44D1B" w14:paraId="0F1385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6629C" w:rsidRPr="00C44D1B" w:rsidRDefault="00D6629C" w:rsidP="00D6629C">
            <w:pPr>
              <w:spacing w:after="20"/>
              <w:rPr>
                <w:rFonts w:ascii="Courier New" w:hAnsi="Courier New"/>
              </w:rPr>
            </w:pPr>
            <w:bookmarkStart w:id="6191" w:name="_MCCTEMPBM_CRPT80113170___7"/>
            <w:r w:rsidRPr="00C44D1B">
              <w:rPr>
                <w:rFonts w:ascii="Courier New" w:hAnsi="Courier New" w:cs="Courier New"/>
              </w:rPr>
              <w:t>+CGBRRREP</w:t>
            </w:r>
            <w:bookmarkEnd w:id="6191"/>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6629C" w:rsidRPr="00C44D1B" w:rsidRDefault="00D6629C" w:rsidP="00D6629C">
            <w:pPr>
              <w:spacing w:after="20"/>
            </w:pPr>
            <w:r w:rsidRPr="00C44D1B">
              <w:t>refer clause 10.1.69</w:t>
            </w:r>
          </w:p>
        </w:tc>
      </w:tr>
      <w:tr w:rsidR="00D6629C" w:rsidRPr="00C44D1B" w14:paraId="4D60CE6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6629C" w:rsidRPr="00C44D1B" w:rsidRDefault="00D6629C" w:rsidP="00D6629C">
            <w:pPr>
              <w:spacing w:after="20"/>
              <w:rPr>
                <w:rFonts w:ascii="Courier New" w:hAnsi="Courier New"/>
              </w:rPr>
            </w:pPr>
            <w:bookmarkStart w:id="6192" w:name="_MCCTEMPBM_CRPT80113171___7"/>
            <w:r w:rsidRPr="00C44D1B">
              <w:rPr>
                <w:rFonts w:ascii="Courier New" w:hAnsi="Courier New" w:cs="Courier New"/>
              </w:rPr>
              <w:t>+CGDEL</w:t>
            </w:r>
            <w:bookmarkEnd w:id="6192"/>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6629C" w:rsidRPr="00C44D1B" w:rsidRDefault="00D6629C" w:rsidP="00D6629C">
            <w:pPr>
              <w:spacing w:after="20"/>
            </w:pPr>
            <w:r w:rsidRPr="00C44D1B">
              <w:t>refer clause 10.1.29</w:t>
            </w:r>
          </w:p>
        </w:tc>
      </w:tr>
      <w:tr w:rsidR="00D6629C" w:rsidRPr="00C44D1B" w14:paraId="4AC566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6629C" w:rsidRPr="00C44D1B" w:rsidRDefault="00D6629C" w:rsidP="00D6629C">
            <w:pPr>
              <w:spacing w:after="20"/>
              <w:rPr>
                <w:rFonts w:ascii="Courier New" w:hAnsi="Courier New"/>
              </w:rPr>
            </w:pPr>
            <w:bookmarkStart w:id="6193" w:name="_MCCTEMPBM_CRPT80113172___7"/>
            <w:r w:rsidRPr="00C44D1B">
              <w:rPr>
                <w:rFonts w:ascii="Courier New" w:hAnsi="Courier New" w:cs="Courier New"/>
              </w:rPr>
              <w:t>+CGEV</w:t>
            </w:r>
            <w:bookmarkEnd w:id="6193"/>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6629C" w:rsidRPr="00C44D1B" w:rsidRDefault="00D6629C" w:rsidP="00D6629C">
            <w:pPr>
              <w:spacing w:after="20"/>
            </w:pPr>
            <w:r w:rsidRPr="00C44D1B">
              <w:t>refer clause 10.1.19</w:t>
            </w:r>
          </w:p>
        </w:tc>
      </w:tr>
      <w:tr w:rsidR="00D6629C" w:rsidRPr="00C44D1B" w14:paraId="7676195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6629C" w:rsidRPr="00C44D1B" w:rsidRDefault="00D6629C" w:rsidP="00D6629C">
            <w:pPr>
              <w:spacing w:after="20"/>
              <w:rPr>
                <w:rFonts w:ascii="Courier New" w:hAnsi="Courier New"/>
              </w:rPr>
            </w:pPr>
            <w:bookmarkStart w:id="6194" w:name="_MCCTEMPBM_CRPT80113173___7"/>
            <w:r w:rsidRPr="00C44D1B">
              <w:rPr>
                <w:rFonts w:ascii="Courier New" w:hAnsi="Courier New"/>
              </w:rPr>
              <w:t>+CGREG</w:t>
            </w:r>
            <w:bookmarkEnd w:id="6194"/>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6629C" w:rsidRPr="00C44D1B" w:rsidRDefault="00D6629C" w:rsidP="00D6629C">
            <w:pPr>
              <w:spacing w:after="20"/>
            </w:pPr>
            <w:r w:rsidRPr="00C44D1B">
              <w:t>refer clause 10.1.20</w:t>
            </w:r>
          </w:p>
        </w:tc>
      </w:tr>
      <w:tr w:rsidR="00D6629C" w:rsidRPr="00C44D1B" w14:paraId="2992C6B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6629C" w:rsidRPr="00C44D1B" w:rsidRDefault="00D6629C" w:rsidP="00D6629C">
            <w:pPr>
              <w:spacing w:after="20"/>
              <w:rPr>
                <w:rFonts w:ascii="Courier New" w:hAnsi="Courier New"/>
              </w:rPr>
            </w:pPr>
            <w:bookmarkStart w:id="6195" w:name="_MCCTEMPBM_CRPT80113174___7"/>
            <w:r w:rsidRPr="00C44D1B">
              <w:rPr>
                <w:rFonts w:ascii="Courier New" w:hAnsi="Courier New"/>
              </w:rPr>
              <w:t>+CHSR</w:t>
            </w:r>
            <w:bookmarkEnd w:id="6195"/>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6629C" w:rsidRPr="00C44D1B" w:rsidRDefault="00D6629C" w:rsidP="00D6629C">
            <w:pPr>
              <w:spacing w:after="20"/>
            </w:pPr>
            <w:r w:rsidRPr="00C44D1B">
              <w:t>refer clause 6.16</w:t>
            </w:r>
          </w:p>
        </w:tc>
      </w:tr>
      <w:tr w:rsidR="00D6629C" w:rsidRPr="00C44D1B" w14:paraId="316A392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6629C" w:rsidRPr="00C44D1B" w:rsidRDefault="00D6629C" w:rsidP="00D6629C">
            <w:pPr>
              <w:spacing w:after="20"/>
              <w:rPr>
                <w:rFonts w:ascii="Courier New" w:hAnsi="Courier New"/>
              </w:rPr>
            </w:pPr>
            <w:bookmarkStart w:id="6196" w:name="_MCCTEMPBM_CRPT80113175___7"/>
            <w:r w:rsidRPr="00C44D1B">
              <w:rPr>
                <w:rFonts w:ascii="Courier New" w:hAnsi="Courier New"/>
              </w:rPr>
              <w:t>+CIEV</w:t>
            </w:r>
            <w:bookmarkEnd w:id="6196"/>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6629C" w:rsidRPr="00C44D1B" w:rsidRDefault="00D6629C" w:rsidP="00D6629C">
            <w:pPr>
              <w:spacing w:after="20"/>
            </w:pPr>
            <w:r w:rsidRPr="00C44D1B">
              <w:t>refer clause 8.10</w:t>
            </w:r>
          </w:p>
        </w:tc>
      </w:tr>
      <w:tr w:rsidR="00D6629C" w:rsidRPr="00C44D1B" w14:paraId="521067D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6629C" w:rsidRPr="00C44D1B" w:rsidRDefault="00D6629C" w:rsidP="00D6629C">
            <w:pPr>
              <w:spacing w:after="20"/>
              <w:rPr>
                <w:rFonts w:ascii="Courier New" w:hAnsi="Courier New"/>
              </w:rPr>
            </w:pPr>
            <w:bookmarkStart w:id="6197" w:name="_MCCTEMPBM_CRPT80113176___7"/>
            <w:r w:rsidRPr="00C44D1B">
              <w:rPr>
                <w:rFonts w:ascii="Courier New" w:hAnsi="Courier New"/>
              </w:rPr>
              <w:t>+CCIOTOPTI</w:t>
            </w:r>
            <w:bookmarkEnd w:id="6197"/>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6629C" w:rsidRPr="00C44D1B" w:rsidRDefault="00D6629C" w:rsidP="00D6629C">
            <w:pPr>
              <w:spacing w:after="20"/>
            </w:pPr>
            <w:r w:rsidRPr="00C44D1B">
              <w:t>refer clause 7.42</w:t>
            </w:r>
          </w:p>
        </w:tc>
      </w:tr>
      <w:tr w:rsidR="00D6629C" w:rsidRPr="00C44D1B" w14:paraId="073685F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6629C" w:rsidRPr="00C44D1B" w:rsidRDefault="00D6629C" w:rsidP="00D6629C">
            <w:pPr>
              <w:spacing w:after="20"/>
              <w:rPr>
                <w:rFonts w:ascii="Courier New" w:hAnsi="Courier New"/>
              </w:rPr>
            </w:pPr>
            <w:bookmarkStart w:id="6198" w:name="_MCCTEMPBM_CRPT80113177___7"/>
            <w:r w:rsidRPr="00C44D1B">
              <w:rPr>
                <w:rFonts w:ascii="Courier New" w:hAnsi="Courier New" w:cs="Courier New"/>
              </w:rPr>
              <w:t>+CIREGU</w:t>
            </w:r>
            <w:bookmarkEnd w:id="6198"/>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6629C" w:rsidRPr="00C44D1B" w:rsidRDefault="00D6629C" w:rsidP="00D6629C">
            <w:pPr>
              <w:spacing w:after="20"/>
            </w:pPr>
            <w:r w:rsidRPr="00C44D1B">
              <w:t>refer clause 8.71</w:t>
            </w:r>
          </w:p>
        </w:tc>
      </w:tr>
      <w:tr w:rsidR="00D6629C" w:rsidRPr="00C44D1B" w14:paraId="6A4CA83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6629C" w:rsidRPr="00C44D1B" w:rsidRDefault="00D6629C" w:rsidP="00D6629C">
            <w:pPr>
              <w:spacing w:after="20"/>
              <w:rPr>
                <w:rFonts w:ascii="Courier New" w:hAnsi="Courier New"/>
              </w:rPr>
            </w:pPr>
            <w:bookmarkStart w:id="6199" w:name="_MCCTEMPBM_CRPT80113178___7"/>
            <w:r w:rsidRPr="00C44D1B">
              <w:rPr>
                <w:rFonts w:ascii="Courier New" w:hAnsi="Courier New" w:cs="Courier New"/>
              </w:rPr>
              <w:t>+CIREPH</w:t>
            </w:r>
            <w:bookmarkEnd w:id="6199"/>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6629C" w:rsidRPr="00C44D1B" w:rsidRDefault="00D6629C" w:rsidP="00D6629C">
            <w:pPr>
              <w:spacing w:after="20"/>
            </w:pPr>
            <w:r w:rsidRPr="00C44D1B">
              <w:t>refer clause 8.64</w:t>
            </w:r>
          </w:p>
        </w:tc>
      </w:tr>
      <w:tr w:rsidR="00D6629C" w:rsidRPr="00C44D1B" w14:paraId="0CD1C54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6629C" w:rsidRPr="00C44D1B" w:rsidRDefault="00D6629C" w:rsidP="00D6629C">
            <w:pPr>
              <w:spacing w:after="20"/>
              <w:rPr>
                <w:rFonts w:ascii="Courier New" w:hAnsi="Courier New"/>
              </w:rPr>
            </w:pPr>
            <w:bookmarkStart w:id="6200" w:name="_MCCTEMPBM_CRPT80113179___7"/>
            <w:r w:rsidRPr="00C44D1B">
              <w:rPr>
                <w:rFonts w:ascii="Courier New" w:hAnsi="Courier New" w:cs="Courier New"/>
              </w:rPr>
              <w:t>+CIREPI</w:t>
            </w:r>
            <w:bookmarkEnd w:id="6200"/>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6629C" w:rsidRPr="00C44D1B" w:rsidRDefault="00D6629C" w:rsidP="00D6629C">
            <w:pPr>
              <w:spacing w:after="20"/>
            </w:pPr>
            <w:r w:rsidRPr="00C44D1B">
              <w:t>refer clause 8.64</w:t>
            </w:r>
          </w:p>
        </w:tc>
      </w:tr>
      <w:tr w:rsidR="00D6629C" w:rsidRPr="00C44D1B" w14:paraId="04E4F54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6629C" w:rsidRPr="00C44D1B" w:rsidRDefault="00D6629C" w:rsidP="00D6629C">
            <w:pPr>
              <w:spacing w:after="20"/>
              <w:rPr>
                <w:rFonts w:ascii="Courier New" w:hAnsi="Courier New"/>
              </w:rPr>
            </w:pPr>
            <w:bookmarkStart w:id="6201" w:name="_MCCTEMPBM_CRPT80113180___7"/>
            <w:r w:rsidRPr="00C44D1B">
              <w:rPr>
                <w:rFonts w:ascii="Courier New" w:hAnsi="Courier New"/>
              </w:rPr>
              <w:t>+CKEV</w:t>
            </w:r>
            <w:bookmarkEnd w:id="6201"/>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6629C" w:rsidRPr="00C44D1B" w:rsidRDefault="00D6629C" w:rsidP="00D6629C">
            <w:pPr>
              <w:spacing w:after="20"/>
            </w:pPr>
            <w:r w:rsidRPr="00C44D1B">
              <w:t>refer clause 8.10</w:t>
            </w:r>
          </w:p>
        </w:tc>
      </w:tr>
      <w:tr w:rsidR="00D6629C" w:rsidRPr="00C44D1B" w14:paraId="7E1DAD6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6629C" w:rsidRPr="00C44D1B" w:rsidRDefault="00D6629C" w:rsidP="00D6629C">
            <w:pPr>
              <w:spacing w:after="20"/>
              <w:rPr>
                <w:rFonts w:ascii="Courier New" w:hAnsi="Courier New"/>
              </w:rPr>
            </w:pPr>
            <w:bookmarkStart w:id="6202" w:name="_MCCTEMPBM_CRPT80113181___7"/>
            <w:r w:rsidRPr="00C44D1B">
              <w:rPr>
                <w:rFonts w:ascii="Courier New" w:hAnsi="Courier New"/>
              </w:rPr>
              <w:t>+CLADNU</w:t>
            </w:r>
            <w:bookmarkEnd w:id="6202"/>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6629C" w:rsidRPr="00C44D1B" w:rsidRDefault="00D6629C" w:rsidP="00D6629C">
            <w:pPr>
              <w:spacing w:after="20"/>
            </w:pPr>
            <w:r w:rsidRPr="00C44D1B">
              <w:t>refer clause 10.1.61</w:t>
            </w:r>
          </w:p>
        </w:tc>
      </w:tr>
      <w:tr w:rsidR="00D6629C" w:rsidRPr="00C44D1B" w14:paraId="2605BCC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D6629C" w:rsidRPr="00C44D1B" w:rsidRDefault="00D6629C" w:rsidP="00D6629C">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D6629C" w:rsidRPr="00C44D1B" w:rsidRDefault="00D6629C" w:rsidP="00D6629C">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D6629C" w:rsidRPr="00C44D1B" w:rsidRDefault="00D6629C" w:rsidP="00D6629C">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D6629C" w:rsidRPr="00C44D1B" w:rsidRDefault="00D6629C" w:rsidP="00D6629C">
            <w:pPr>
              <w:spacing w:after="20"/>
            </w:pPr>
            <w:r w:rsidRPr="00C44D1B">
              <w:rPr>
                <w:rFonts w:eastAsia="DengXian"/>
              </w:rPr>
              <w:t>refer clause 10.1.61a</w:t>
            </w:r>
          </w:p>
        </w:tc>
      </w:tr>
      <w:tr w:rsidR="00D6629C" w:rsidRPr="00C44D1B" w14:paraId="310E8CC0"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6629C" w:rsidRPr="00C44D1B" w:rsidRDefault="00D6629C" w:rsidP="00D6629C">
            <w:pPr>
              <w:spacing w:after="20"/>
              <w:rPr>
                <w:rFonts w:ascii="Courier New" w:hAnsi="Courier New"/>
              </w:rPr>
            </w:pPr>
            <w:bookmarkStart w:id="6203" w:name="_MCCTEMPBM_CRPT80113182___7"/>
            <w:r w:rsidRPr="00C44D1B">
              <w:rPr>
                <w:rFonts w:ascii="Courier New" w:hAnsi="Courier New"/>
              </w:rPr>
              <w:t>+CLAV</w:t>
            </w:r>
            <w:bookmarkEnd w:id="6203"/>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6629C" w:rsidRPr="00C44D1B" w:rsidRDefault="00D6629C" w:rsidP="00D6629C">
            <w:pPr>
              <w:spacing w:after="20"/>
            </w:pPr>
            <w:r w:rsidRPr="00C44D1B">
              <w:t>refer clause 8.31</w:t>
            </w:r>
          </w:p>
        </w:tc>
      </w:tr>
      <w:tr w:rsidR="00D6629C" w:rsidRPr="00C44D1B" w14:paraId="4B4DED4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6629C" w:rsidRPr="00C44D1B" w:rsidRDefault="00D6629C" w:rsidP="00D6629C">
            <w:pPr>
              <w:spacing w:after="20"/>
              <w:rPr>
                <w:rFonts w:ascii="Courier New" w:hAnsi="Courier New"/>
              </w:rPr>
            </w:pPr>
            <w:bookmarkStart w:id="6204" w:name="_MCCTEMPBM_CRPT80113183___7"/>
            <w:r w:rsidRPr="00C44D1B">
              <w:rPr>
                <w:rFonts w:ascii="Courier New" w:hAnsi="Courier New"/>
              </w:rPr>
              <w:t>+CLIP</w:t>
            </w:r>
            <w:bookmarkEnd w:id="6204"/>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6629C" w:rsidRPr="00C44D1B" w:rsidRDefault="00D6629C" w:rsidP="00D6629C">
            <w:pPr>
              <w:spacing w:after="20"/>
            </w:pPr>
            <w:r w:rsidRPr="00C44D1B">
              <w:t>refer clause 7.6</w:t>
            </w:r>
          </w:p>
        </w:tc>
      </w:tr>
      <w:tr w:rsidR="00D6629C" w:rsidRPr="00C44D1B" w14:paraId="02F01D2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FDE1F9A" w14:textId="1E5F3BB4"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LP</w:t>
            </w:r>
            <w:r w:rsidRPr="00C44D1B">
              <w:rPr>
                <w:rFonts w:ascii="Courier New" w:hAnsi="Courier New"/>
              </w:rPr>
              <w:t>WUSSI</w:t>
            </w:r>
          </w:p>
        </w:tc>
        <w:tc>
          <w:tcPr>
            <w:tcW w:w="1256" w:type="dxa"/>
            <w:gridSpan w:val="2"/>
            <w:tcBorders>
              <w:top w:val="single" w:sz="6" w:space="0" w:color="auto"/>
              <w:left w:val="single" w:sz="6" w:space="0" w:color="auto"/>
              <w:bottom w:val="single" w:sz="6" w:space="0" w:color="auto"/>
              <w:right w:val="single" w:sz="6" w:space="0" w:color="auto"/>
            </w:tcBorders>
          </w:tcPr>
          <w:p w14:paraId="776F2CF6" w14:textId="468218DF"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F1CC749" w14:textId="0800EA7F"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E162758" w14:textId="2630C88E" w:rsidR="00D6629C" w:rsidRPr="00C44D1B" w:rsidRDefault="00D6629C" w:rsidP="00D6629C">
            <w:pPr>
              <w:spacing w:after="20"/>
            </w:pPr>
            <w:r w:rsidRPr="00C44D1B">
              <w:t>refer clause 10.1.</w:t>
            </w:r>
            <w:r>
              <w:t>xx</w:t>
            </w:r>
          </w:p>
        </w:tc>
      </w:tr>
      <w:tr w:rsidR="00D6629C" w:rsidRPr="00C44D1B" w14:paraId="3B25B99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6629C" w:rsidRPr="00C44D1B" w:rsidRDefault="00D6629C" w:rsidP="00D6629C">
            <w:pPr>
              <w:spacing w:after="20"/>
              <w:rPr>
                <w:rFonts w:ascii="Courier New" w:hAnsi="Courier New" w:cs="Courier New"/>
              </w:rPr>
            </w:pPr>
            <w:bookmarkStart w:id="6205" w:name="_MCCTEMPBM_CRPT80113184___7"/>
            <w:r w:rsidRPr="00C44D1B">
              <w:rPr>
                <w:rFonts w:ascii="Courier New" w:hAnsi="Courier New" w:cs="Courier New"/>
              </w:rPr>
              <w:t>+CMCCSI</w:t>
            </w:r>
            <w:bookmarkEnd w:id="6205"/>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6629C" w:rsidRPr="00C44D1B" w:rsidRDefault="00D6629C" w:rsidP="00D6629C">
            <w:pPr>
              <w:spacing w:after="20"/>
            </w:pPr>
            <w:r w:rsidRPr="00C44D1B">
              <w:t>refer clause 8.73</w:t>
            </w:r>
          </w:p>
        </w:tc>
      </w:tr>
      <w:tr w:rsidR="00D6629C" w:rsidRPr="00C44D1B" w14:paraId="0C3FE1FA"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6629C" w:rsidRPr="00C44D1B" w:rsidRDefault="00D6629C" w:rsidP="00D6629C">
            <w:pPr>
              <w:spacing w:after="20"/>
              <w:rPr>
                <w:rFonts w:ascii="Courier New" w:hAnsi="Courier New" w:cs="Courier New"/>
              </w:rPr>
            </w:pPr>
            <w:bookmarkStart w:id="6206" w:name="_MCCTEMPBM_CRPT80113185___7"/>
            <w:r w:rsidRPr="00C44D1B">
              <w:rPr>
                <w:rFonts w:ascii="Courier New" w:hAnsi="Courier New" w:cs="Courier New"/>
              </w:rPr>
              <w:t>+CMCCSS&lt;x&gt;</w:t>
            </w:r>
            <w:bookmarkEnd w:id="6206"/>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6629C" w:rsidRPr="00C44D1B" w:rsidRDefault="00D6629C" w:rsidP="00D6629C">
            <w:pPr>
              <w:spacing w:after="20"/>
            </w:pPr>
            <w:r w:rsidRPr="00C44D1B">
              <w:t>refer clause 8.73</w:t>
            </w:r>
          </w:p>
        </w:tc>
      </w:tr>
      <w:tr w:rsidR="00D6629C" w:rsidRPr="00C44D1B" w14:paraId="5FD01D3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6629C" w:rsidRPr="00C44D1B" w:rsidRDefault="00D6629C" w:rsidP="00D6629C">
            <w:pPr>
              <w:spacing w:after="20"/>
              <w:rPr>
                <w:rFonts w:ascii="Courier New" w:hAnsi="Courier New" w:cs="Courier New"/>
              </w:rPr>
            </w:pPr>
            <w:bookmarkStart w:id="6207" w:name="_MCCTEMPBM_CRPT80113186___7"/>
            <w:r w:rsidRPr="00C44D1B">
              <w:rPr>
                <w:rFonts w:ascii="Courier New" w:hAnsi="Courier New" w:cs="Courier New"/>
              </w:rPr>
              <w:t>+CMCCSSEND</w:t>
            </w:r>
            <w:bookmarkEnd w:id="6207"/>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6629C" w:rsidRPr="00C44D1B" w:rsidRDefault="00D6629C" w:rsidP="00D6629C">
            <w:pPr>
              <w:spacing w:after="20"/>
            </w:pPr>
            <w:r w:rsidRPr="00C44D1B">
              <w:t>refer clause 8.73</w:t>
            </w:r>
          </w:p>
        </w:tc>
      </w:tr>
      <w:tr w:rsidR="00D6629C" w:rsidRPr="00C44D1B" w14:paraId="3298FC5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6629C" w:rsidRPr="00C44D1B" w:rsidRDefault="00D6629C" w:rsidP="00D6629C">
            <w:pPr>
              <w:spacing w:after="20"/>
              <w:rPr>
                <w:rFonts w:ascii="Courier New" w:hAnsi="Courier New"/>
              </w:rPr>
            </w:pPr>
            <w:bookmarkStart w:id="6208" w:name="_MCCTEMPBM_CRPT80113187___7"/>
            <w:r w:rsidRPr="00C44D1B">
              <w:rPr>
                <w:rFonts w:ascii="Courier New" w:hAnsi="Courier New"/>
              </w:rPr>
              <w:t>+CME ERROR</w:t>
            </w:r>
            <w:bookmarkEnd w:id="6208"/>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6629C" w:rsidRPr="00C44D1B" w:rsidRDefault="00D6629C" w:rsidP="00D6629C">
            <w:pPr>
              <w:spacing w:after="20"/>
            </w:pPr>
            <w:r w:rsidRPr="00C44D1B">
              <w:t>refer clause 9.2.0</w:t>
            </w:r>
          </w:p>
        </w:tc>
      </w:tr>
      <w:tr w:rsidR="00D6629C" w:rsidRPr="00C44D1B" w14:paraId="15F481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6629C" w:rsidRPr="00C44D1B" w:rsidRDefault="00D6629C" w:rsidP="00D6629C">
            <w:pPr>
              <w:spacing w:after="20"/>
              <w:rPr>
                <w:rFonts w:ascii="Courier New" w:hAnsi="Courier New"/>
              </w:rPr>
            </w:pPr>
            <w:bookmarkStart w:id="6209" w:name="_MCCTEMPBM_CRPT80113188___7"/>
            <w:r w:rsidRPr="00C44D1B">
              <w:rPr>
                <w:rFonts w:ascii="Courier New" w:hAnsi="Courier New"/>
              </w:rPr>
              <w:t>+CMICO</w:t>
            </w:r>
            <w:bookmarkEnd w:id="6209"/>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6629C" w:rsidRPr="00C44D1B" w:rsidRDefault="00D6629C" w:rsidP="00D6629C">
            <w:pPr>
              <w:spacing w:after="20"/>
            </w:pPr>
            <w:r w:rsidRPr="00C44D1B">
              <w:t>refer clause 10.1.55</w:t>
            </w:r>
          </w:p>
        </w:tc>
      </w:tr>
      <w:tr w:rsidR="00D6629C" w:rsidRPr="00C44D1B" w14:paraId="41081CC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6629C" w:rsidRPr="00C44D1B" w:rsidRDefault="00D6629C" w:rsidP="00D6629C">
            <w:pPr>
              <w:spacing w:after="20"/>
              <w:rPr>
                <w:rFonts w:ascii="Courier New" w:hAnsi="Courier New"/>
              </w:rPr>
            </w:pPr>
            <w:bookmarkStart w:id="6210" w:name="_MCCTEMPBM_CRPT80113189___7"/>
            <w:r w:rsidRPr="00C44D1B">
              <w:rPr>
                <w:rFonts w:ascii="Courier New" w:hAnsi="Courier New" w:cs="Courier New"/>
              </w:rPr>
              <w:t>+CMOLRE</w:t>
            </w:r>
            <w:bookmarkEnd w:id="6210"/>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6629C" w:rsidRPr="00C44D1B" w:rsidRDefault="00D6629C" w:rsidP="00D6629C">
            <w:pPr>
              <w:spacing w:after="20"/>
            </w:pPr>
            <w:r w:rsidRPr="00C44D1B">
              <w:t>refer clause 9.3.1</w:t>
            </w:r>
          </w:p>
        </w:tc>
      </w:tr>
      <w:tr w:rsidR="00D6629C" w:rsidRPr="00C44D1B" w14:paraId="34A93D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6629C" w:rsidRPr="00C44D1B" w:rsidRDefault="00D6629C" w:rsidP="00D6629C">
            <w:pPr>
              <w:spacing w:after="20"/>
              <w:rPr>
                <w:rFonts w:ascii="Courier New" w:hAnsi="Courier New"/>
              </w:rPr>
            </w:pPr>
            <w:bookmarkStart w:id="6211" w:name="_MCCTEMPBM_CRPT80113190___7"/>
            <w:r w:rsidRPr="00C44D1B">
              <w:rPr>
                <w:rFonts w:ascii="Courier New" w:hAnsi="Courier New" w:cs="Courier New"/>
              </w:rPr>
              <w:t>+CMOLRG</w:t>
            </w:r>
            <w:bookmarkEnd w:id="6211"/>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6629C" w:rsidRPr="00C44D1B" w:rsidRDefault="00D6629C" w:rsidP="00D6629C">
            <w:pPr>
              <w:spacing w:after="20"/>
            </w:pPr>
            <w:r w:rsidRPr="00C44D1B">
              <w:t>refer clause 8.50</w:t>
            </w:r>
          </w:p>
        </w:tc>
      </w:tr>
      <w:tr w:rsidR="00D6629C" w:rsidRPr="00C44D1B" w14:paraId="4EDD53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6629C" w:rsidRPr="00C44D1B" w:rsidRDefault="00D6629C" w:rsidP="00D6629C">
            <w:pPr>
              <w:spacing w:after="20"/>
              <w:rPr>
                <w:rFonts w:ascii="Courier New" w:hAnsi="Courier New"/>
              </w:rPr>
            </w:pPr>
            <w:bookmarkStart w:id="6212" w:name="_MCCTEMPBM_CRPT80113191___7"/>
            <w:r w:rsidRPr="00C44D1B">
              <w:rPr>
                <w:rFonts w:ascii="Courier New" w:hAnsi="Courier New" w:cs="Courier New"/>
              </w:rPr>
              <w:t>+CMOLRN</w:t>
            </w:r>
            <w:bookmarkEnd w:id="6212"/>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6629C" w:rsidRPr="00C44D1B" w:rsidRDefault="00D6629C" w:rsidP="00D6629C">
            <w:pPr>
              <w:spacing w:after="20"/>
            </w:pPr>
            <w:r w:rsidRPr="00C44D1B">
              <w:t>refer clause 8.50</w:t>
            </w:r>
          </w:p>
        </w:tc>
      </w:tr>
      <w:tr w:rsidR="00D6629C" w:rsidRPr="00C44D1B" w14:paraId="26AF8B2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D6629C" w:rsidRPr="00C44D1B" w:rsidRDefault="00D6629C" w:rsidP="00D6629C">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D6629C" w:rsidRPr="00C44D1B" w:rsidRDefault="00D6629C" w:rsidP="00D6629C">
            <w:pPr>
              <w:spacing w:after="20"/>
            </w:pPr>
            <w:r w:rsidRPr="00C44D1B">
              <w:t>refer clause 10.1.89</w:t>
            </w:r>
          </w:p>
        </w:tc>
      </w:tr>
      <w:tr w:rsidR="00D6629C" w:rsidRPr="00C44D1B" w14:paraId="2A312DF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6629C" w:rsidRPr="00C44D1B" w:rsidRDefault="00D6629C" w:rsidP="00D6629C">
            <w:pPr>
              <w:spacing w:after="20"/>
              <w:rPr>
                <w:rFonts w:ascii="Courier New" w:hAnsi="Courier New"/>
              </w:rPr>
            </w:pPr>
            <w:bookmarkStart w:id="6213" w:name="_MCCTEMPBM_CRPT80113192___7"/>
            <w:r w:rsidRPr="00C44D1B">
              <w:rPr>
                <w:rFonts w:ascii="Courier New" w:hAnsi="Courier New" w:cs="Courier New"/>
              </w:rPr>
              <w:t>+CMTLR</w:t>
            </w:r>
            <w:bookmarkEnd w:id="6213"/>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6629C" w:rsidRPr="00C44D1B" w:rsidRDefault="00D6629C" w:rsidP="00D6629C">
            <w:pPr>
              <w:spacing w:after="20"/>
            </w:pPr>
            <w:r w:rsidRPr="00C44D1B">
              <w:t>refer clause 8.57</w:t>
            </w:r>
          </w:p>
        </w:tc>
      </w:tr>
      <w:tr w:rsidR="00D6629C" w:rsidRPr="00C44D1B" w14:paraId="7B0656F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6629C" w:rsidRPr="00C44D1B" w:rsidRDefault="00D6629C" w:rsidP="00D6629C">
            <w:pPr>
              <w:spacing w:after="20"/>
              <w:rPr>
                <w:rFonts w:ascii="Courier New" w:hAnsi="Courier New" w:cs="Courier New"/>
              </w:rPr>
            </w:pPr>
            <w:bookmarkStart w:id="6214" w:name="_MCCTEMPBM_CRPT80113193___7"/>
            <w:r w:rsidRPr="00C44D1B">
              <w:rPr>
                <w:rFonts w:ascii="Courier New" w:hAnsi="Courier New" w:cs="Courier New"/>
              </w:rPr>
              <w:t>+CRTDCP</w:t>
            </w:r>
            <w:bookmarkEnd w:id="6214"/>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6629C" w:rsidRPr="00C44D1B" w:rsidRDefault="00D6629C" w:rsidP="00D6629C">
            <w:pPr>
              <w:spacing w:after="20"/>
            </w:pPr>
            <w:r w:rsidRPr="00C44D1B">
              <w:t>refer clause 10.1.44</w:t>
            </w:r>
          </w:p>
        </w:tc>
      </w:tr>
      <w:tr w:rsidR="00D6629C" w:rsidRPr="00C44D1B" w14:paraId="1B4774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6629C" w:rsidRPr="00C44D1B" w:rsidRDefault="00D6629C" w:rsidP="00D6629C">
            <w:pPr>
              <w:spacing w:after="20"/>
              <w:rPr>
                <w:rFonts w:ascii="Courier New" w:hAnsi="Courier New" w:cs="Courier New"/>
              </w:rPr>
            </w:pPr>
            <w:bookmarkStart w:id="6215" w:name="_MCCTEMPBM_CRPT80113194___7"/>
            <w:r w:rsidRPr="00C44D1B">
              <w:rPr>
                <w:rFonts w:ascii="Courier New" w:hAnsi="Courier New" w:cs="Courier New"/>
              </w:rPr>
              <w:t>+CMWN</w:t>
            </w:r>
            <w:bookmarkEnd w:id="6215"/>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6629C" w:rsidRPr="00C44D1B" w:rsidRDefault="00D6629C" w:rsidP="00D6629C">
            <w:pPr>
              <w:spacing w:after="20"/>
            </w:pPr>
            <w:r w:rsidRPr="00C44D1B">
              <w:t>refer clause 7.36</w:t>
            </w:r>
          </w:p>
        </w:tc>
      </w:tr>
      <w:tr w:rsidR="00D6629C" w:rsidRPr="00C44D1B" w14:paraId="3227CCC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6629C" w:rsidRPr="00C44D1B" w:rsidRDefault="00D6629C" w:rsidP="00D6629C">
            <w:pPr>
              <w:spacing w:after="20"/>
              <w:rPr>
                <w:rFonts w:ascii="Courier New" w:hAnsi="Courier New"/>
              </w:rPr>
            </w:pPr>
            <w:bookmarkStart w:id="6216" w:name="_MCCTEMPBM_CRPT80113195___7"/>
            <w:r w:rsidRPr="00C44D1B">
              <w:rPr>
                <w:rFonts w:ascii="Courier New" w:hAnsi="Courier New"/>
              </w:rPr>
              <w:t>+CNAP</w:t>
            </w:r>
            <w:bookmarkEnd w:id="6216"/>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6629C" w:rsidRPr="00C44D1B" w:rsidRDefault="00D6629C" w:rsidP="00D6629C">
            <w:pPr>
              <w:spacing w:after="20"/>
            </w:pPr>
            <w:r w:rsidRPr="00C44D1B">
              <w:t>intermediate</w:t>
            </w:r>
          </w:p>
          <w:p w14:paraId="7572CF9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6629C" w:rsidRPr="00C44D1B" w:rsidRDefault="00D6629C" w:rsidP="00D6629C">
            <w:pPr>
              <w:spacing w:after="20"/>
            </w:pPr>
            <w:r w:rsidRPr="00C44D1B">
              <w:t>refer clause 7.30</w:t>
            </w:r>
          </w:p>
        </w:tc>
      </w:tr>
      <w:tr w:rsidR="00D6629C" w:rsidRPr="00C44D1B" w14:paraId="7C0B872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6629C" w:rsidRPr="00C44D1B" w:rsidRDefault="00D6629C" w:rsidP="00D6629C">
            <w:pPr>
              <w:spacing w:after="20"/>
              <w:rPr>
                <w:rFonts w:ascii="Courier New" w:hAnsi="Courier New"/>
              </w:rPr>
            </w:pPr>
            <w:bookmarkStart w:id="6217" w:name="_MCCTEMPBM_CRPT80113196___7"/>
            <w:r w:rsidRPr="00C44D1B">
              <w:rPr>
                <w:rFonts w:ascii="Courier New" w:hAnsi="Courier New" w:cs="Courier New"/>
              </w:rPr>
              <w:t>+CNEC_MM</w:t>
            </w:r>
            <w:bookmarkEnd w:id="6217"/>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6629C" w:rsidRPr="00C44D1B" w:rsidRDefault="00D6629C" w:rsidP="00D6629C">
            <w:pPr>
              <w:spacing w:after="20"/>
            </w:pPr>
            <w:r w:rsidRPr="00C44D1B">
              <w:t>refer clause 9.1b</w:t>
            </w:r>
          </w:p>
        </w:tc>
      </w:tr>
      <w:tr w:rsidR="00D6629C" w:rsidRPr="00C44D1B" w14:paraId="647DC48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6629C" w:rsidRPr="00C44D1B" w:rsidRDefault="00D6629C" w:rsidP="00D6629C">
            <w:pPr>
              <w:spacing w:after="20"/>
              <w:rPr>
                <w:rFonts w:ascii="Courier New" w:hAnsi="Courier New"/>
              </w:rPr>
            </w:pPr>
            <w:bookmarkStart w:id="6218" w:name="_MCCTEMPBM_CRPT80113197___7"/>
            <w:r w:rsidRPr="00C44D1B">
              <w:rPr>
                <w:rFonts w:ascii="Courier New" w:hAnsi="Courier New" w:cs="Courier New"/>
              </w:rPr>
              <w:t>+CNEC_GMM</w:t>
            </w:r>
            <w:bookmarkEnd w:id="6218"/>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6629C" w:rsidRPr="00C44D1B" w:rsidRDefault="00D6629C" w:rsidP="00D6629C">
            <w:pPr>
              <w:spacing w:after="20"/>
            </w:pPr>
            <w:r w:rsidRPr="00C44D1B">
              <w:t>refer clause 9.1b</w:t>
            </w:r>
          </w:p>
        </w:tc>
      </w:tr>
      <w:tr w:rsidR="00D6629C" w:rsidRPr="00C44D1B" w14:paraId="101DEB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6629C" w:rsidRPr="00C44D1B" w:rsidRDefault="00D6629C" w:rsidP="00D6629C">
            <w:pPr>
              <w:spacing w:after="20"/>
              <w:rPr>
                <w:rFonts w:ascii="Courier New" w:hAnsi="Courier New"/>
              </w:rPr>
            </w:pPr>
            <w:bookmarkStart w:id="6219" w:name="_MCCTEMPBM_CRPT80113198___7"/>
            <w:r w:rsidRPr="00C44D1B">
              <w:rPr>
                <w:rFonts w:ascii="Courier New" w:hAnsi="Courier New" w:cs="Courier New"/>
              </w:rPr>
              <w:t>+CNEC_GSM</w:t>
            </w:r>
            <w:bookmarkEnd w:id="6219"/>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6629C" w:rsidRPr="00C44D1B" w:rsidRDefault="00D6629C" w:rsidP="00D6629C">
            <w:pPr>
              <w:spacing w:after="20"/>
            </w:pPr>
            <w:r w:rsidRPr="00C44D1B">
              <w:t>refer clause 9.1b</w:t>
            </w:r>
          </w:p>
        </w:tc>
      </w:tr>
      <w:tr w:rsidR="00D6629C" w:rsidRPr="00C44D1B" w14:paraId="53AA7A8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6629C" w:rsidRPr="00C44D1B" w:rsidRDefault="00D6629C" w:rsidP="00D6629C">
            <w:pPr>
              <w:spacing w:after="20"/>
              <w:rPr>
                <w:rFonts w:ascii="Courier New" w:hAnsi="Courier New"/>
              </w:rPr>
            </w:pPr>
            <w:bookmarkStart w:id="6220" w:name="_MCCTEMPBM_CRPT80113199___7"/>
            <w:r w:rsidRPr="00C44D1B">
              <w:rPr>
                <w:rFonts w:ascii="Courier New" w:hAnsi="Courier New" w:cs="Courier New"/>
              </w:rPr>
              <w:t>+CNEC_EMM</w:t>
            </w:r>
            <w:bookmarkEnd w:id="6220"/>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6629C" w:rsidRPr="00C44D1B" w:rsidRDefault="00D6629C" w:rsidP="00D6629C">
            <w:pPr>
              <w:spacing w:after="20"/>
            </w:pPr>
            <w:r w:rsidRPr="00C44D1B">
              <w:t>refer clause 9.1b</w:t>
            </w:r>
          </w:p>
        </w:tc>
      </w:tr>
      <w:tr w:rsidR="00D6629C" w:rsidRPr="00C44D1B" w14:paraId="1902779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6629C" w:rsidRPr="00C44D1B" w:rsidRDefault="00D6629C" w:rsidP="00D6629C">
            <w:pPr>
              <w:spacing w:after="20"/>
              <w:rPr>
                <w:rFonts w:ascii="Courier New" w:hAnsi="Courier New"/>
              </w:rPr>
            </w:pPr>
            <w:bookmarkStart w:id="6221" w:name="_MCCTEMPBM_CRPT80113200___7"/>
            <w:r w:rsidRPr="00C44D1B">
              <w:rPr>
                <w:rFonts w:ascii="Courier New" w:hAnsi="Courier New" w:cs="Courier New"/>
              </w:rPr>
              <w:t>+CNEC_ESM</w:t>
            </w:r>
            <w:bookmarkEnd w:id="6221"/>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6629C" w:rsidRPr="00C44D1B" w:rsidRDefault="00D6629C" w:rsidP="00D6629C">
            <w:pPr>
              <w:spacing w:after="20"/>
            </w:pPr>
            <w:r w:rsidRPr="00C44D1B">
              <w:t>refer clause 9.1b</w:t>
            </w:r>
          </w:p>
        </w:tc>
      </w:tr>
      <w:tr w:rsidR="00D6629C" w:rsidRPr="00C44D1B" w14:paraId="0A8D29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6629C" w:rsidRPr="00C44D1B" w:rsidRDefault="00D6629C" w:rsidP="00D6629C">
            <w:pPr>
              <w:spacing w:after="20"/>
              <w:rPr>
                <w:rFonts w:ascii="Courier New" w:hAnsi="Courier New"/>
              </w:rPr>
            </w:pPr>
            <w:bookmarkStart w:id="6222" w:name="_MCCTEMPBM_CRPT80113201___7"/>
            <w:r w:rsidRPr="00C44D1B">
              <w:rPr>
                <w:rFonts w:ascii="Courier New" w:hAnsi="Courier New"/>
              </w:rPr>
              <w:t>+CNEMIU</w:t>
            </w:r>
            <w:bookmarkEnd w:id="6222"/>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6629C" w:rsidRPr="00C44D1B" w:rsidRDefault="00D6629C" w:rsidP="00D6629C">
            <w:pPr>
              <w:spacing w:after="20"/>
            </w:pPr>
            <w:r w:rsidRPr="00C44D1B">
              <w:t>refer clause 7.33</w:t>
            </w:r>
          </w:p>
        </w:tc>
      </w:tr>
      <w:tr w:rsidR="00D6629C" w:rsidRPr="00C44D1B" w14:paraId="0870F1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6629C" w:rsidRPr="00C44D1B" w:rsidRDefault="00D6629C" w:rsidP="00D6629C">
            <w:pPr>
              <w:spacing w:after="20"/>
              <w:rPr>
                <w:rFonts w:ascii="Courier New" w:hAnsi="Courier New"/>
              </w:rPr>
            </w:pPr>
            <w:bookmarkStart w:id="6223" w:name="_MCCTEMPBM_CRPT80113202___7"/>
            <w:r w:rsidRPr="00C44D1B">
              <w:rPr>
                <w:rFonts w:ascii="Courier New" w:hAnsi="Courier New"/>
              </w:rPr>
              <w:t>+CNEMS1</w:t>
            </w:r>
            <w:bookmarkEnd w:id="6223"/>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6629C" w:rsidRPr="00C44D1B" w:rsidRDefault="00D6629C" w:rsidP="00D6629C">
            <w:pPr>
              <w:spacing w:after="20"/>
            </w:pPr>
            <w:r w:rsidRPr="00C44D1B">
              <w:t>refer clause 7.33</w:t>
            </w:r>
          </w:p>
        </w:tc>
      </w:tr>
      <w:tr w:rsidR="00D6629C" w:rsidRPr="00C44D1B" w14:paraId="1B41F8A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6629C" w:rsidRPr="00C44D1B" w:rsidRDefault="00D6629C" w:rsidP="00D6629C">
            <w:pPr>
              <w:spacing w:after="20"/>
              <w:rPr>
                <w:rFonts w:ascii="Courier New" w:hAnsi="Courier New"/>
              </w:rPr>
            </w:pPr>
            <w:bookmarkStart w:id="6224" w:name="_MCCTEMPBM_CRPT80113203___7"/>
            <w:r w:rsidRPr="00C44D1B">
              <w:rPr>
                <w:rFonts w:ascii="Courier New" w:hAnsi="Courier New"/>
              </w:rPr>
              <w:t>+CNEM5G</w:t>
            </w:r>
            <w:bookmarkEnd w:id="6224"/>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6629C" w:rsidRPr="00C44D1B" w:rsidRDefault="00D6629C" w:rsidP="00D6629C">
            <w:pPr>
              <w:spacing w:after="20"/>
            </w:pPr>
            <w:r w:rsidRPr="00C44D1B">
              <w:t>refer clause 7.33</w:t>
            </w:r>
          </w:p>
        </w:tc>
      </w:tr>
      <w:tr w:rsidR="00D6629C" w:rsidRPr="00C44D1B" w14:paraId="6D88EDD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6629C" w:rsidRPr="00C44D1B" w:rsidRDefault="00D6629C" w:rsidP="00D6629C">
            <w:pPr>
              <w:spacing w:after="20"/>
              <w:rPr>
                <w:rFonts w:ascii="Courier New" w:hAnsi="Courier New"/>
              </w:rPr>
            </w:pPr>
            <w:bookmarkStart w:id="6225" w:name="_MCCTEMPBM_CRPT80113204___7"/>
            <w:r w:rsidRPr="00C44D1B">
              <w:rPr>
                <w:rFonts w:ascii="Courier New" w:hAnsi="Courier New"/>
              </w:rPr>
              <w:t>+CNRREG</w:t>
            </w:r>
            <w:bookmarkEnd w:id="6225"/>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6629C" w:rsidRPr="00C44D1B" w:rsidRDefault="00D6629C" w:rsidP="00D6629C">
            <w:pPr>
              <w:spacing w:after="20"/>
            </w:pPr>
            <w:r w:rsidRPr="00C44D1B">
              <w:t>refer clause 10.1.47</w:t>
            </w:r>
          </w:p>
        </w:tc>
      </w:tr>
      <w:tr w:rsidR="00D6629C" w:rsidRPr="00C44D1B" w14:paraId="422DB1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6629C" w:rsidRPr="00C44D1B" w:rsidRDefault="00D6629C" w:rsidP="00D6629C">
            <w:pPr>
              <w:spacing w:after="20"/>
              <w:rPr>
                <w:rFonts w:ascii="Courier New" w:hAnsi="Courier New"/>
              </w:rPr>
            </w:pPr>
            <w:bookmarkStart w:id="6226" w:name="_MCCTEMPBM_CRPT80113205___7"/>
            <w:r w:rsidRPr="00C44D1B">
              <w:rPr>
                <w:rFonts w:ascii="Courier New" w:hAnsi="Courier New" w:cs="Courier New"/>
              </w:rPr>
              <w:t>+COEV</w:t>
            </w:r>
            <w:bookmarkEnd w:id="6226"/>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6629C" w:rsidRPr="00C44D1B" w:rsidRDefault="00D6629C" w:rsidP="00D6629C">
            <w:pPr>
              <w:spacing w:after="20"/>
            </w:pPr>
            <w:r w:rsidRPr="00C44D1B">
              <w:t>refer clause 8.10</w:t>
            </w:r>
          </w:p>
        </w:tc>
      </w:tr>
      <w:tr w:rsidR="00D6629C" w:rsidRPr="00C44D1B" w14:paraId="52CABD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6629C" w:rsidRPr="00C44D1B" w:rsidRDefault="00D6629C" w:rsidP="00D6629C">
            <w:pPr>
              <w:spacing w:after="20"/>
              <w:rPr>
                <w:rFonts w:ascii="Courier New" w:hAnsi="Courier New"/>
              </w:rPr>
            </w:pPr>
            <w:bookmarkStart w:id="6227" w:name="_MCCTEMPBM_CRPT80113206___7"/>
            <w:r w:rsidRPr="00C44D1B">
              <w:rPr>
                <w:rFonts w:ascii="Courier New" w:hAnsi="Courier New"/>
              </w:rPr>
              <w:t>+COLP</w:t>
            </w:r>
            <w:bookmarkEnd w:id="6227"/>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6629C" w:rsidRPr="00C44D1B" w:rsidRDefault="00D6629C" w:rsidP="00D6629C">
            <w:pPr>
              <w:spacing w:after="20"/>
            </w:pPr>
            <w:r w:rsidRPr="00C44D1B">
              <w:t>intermediate</w:t>
            </w:r>
          </w:p>
          <w:p w14:paraId="64A96A9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6629C" w:rsidRPr="00C44D1B" w:rsidRDefault="00D6629C" w:rsidP="00D6629C">
            <w:pPr>
              <w:spacing w:after="20"/>
            </w:pPr>
            <w:r w:rsidRPr="00C44D1B">
              <w:t>refer clause 7.8</w:t>
            </w:r>
          </w:p>
        </w:tc>
      </w:tr>
      <w:tr w:rsidR="00D6629C" w:rsidRPr="00C44D1B" w14:paraId="725C9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D6629C" w:rsidRPr="00C44D1B" w:rsidRDefault="00D6629C" w:rsidP="00D6629C">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D6629C" w:rsidRPr="00C44D1B" w:rsidRDefault="00D6629C" w:rsidP="00D6629C">
            <w:pPr>
              <w:spacing w:after="20"/>
            </w:pPr>
            <w:r w:rsidRPr="00C44D1B">
              <w:t>refer clause 10.1.79</w:t>
            </w:r>
          </w:p>
        </w:tc>
      </w:tr>
      <w:tr w:rsidR="00D6629C" w:rsidRPr="00C44D1B" w14:paraId="4926C3A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D6629C" w:rsidRPr="00C44D1B" w:rsidRDefault="00D6629C" w:rsidP="00D6629C">
            <w:pPr>
              <w:spacing w:after="20"/>
              <w:rPr>
                <w:rFonts w:ascii="Courier New" w:hAnsi="Courier New" w:cs="Courier New"/>
              </w:rPr>
            </w:pPr>
            <w:bookmarkStart w:id="6228" w:name="_MCCTEMPBM_CRPT80113207___7"/>
            <w:bookmarkStart w:id="6229" w:name="_MCCTEMPBM_CRPT80113208___7" w:colFirst="4" w:colLast="4"/>
            <w:r w:rsidRPr="00C44D1B">
              <w:rPr>
                <w:rFonts w:ascii="Courier New" w:hAnsi="Courier New" w:cs="Courier New"/>
              </w:rPr>
              <w:t>+CPAGERES</w:t>
            </w:r>
            <w:bookmarkEnd w:id="6228"/>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D6629C" w:rsidRPr="00C44D1B" w:rsidRDefault="00D6629C" w:rsidP="00D6629C">
            <w:pPr>
              <w:spacing w:after="20"/>
            </w:pPr>
            <w:r w:rsidRPr="00C44D1B">
              <w:t>refer clause 10.1.78</w:t>
            </w:r>
          </w:p>
        </w:tc>
      </w:tr>
      <w:tr w:rsidR="00D6629C" w:rsidRPr="00C44D1B" w14:paraId="75AA03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D6629C" w:rsidRPr="00C44D1B" w:rsidRDefault="00D6629C" w:rsidP="00D6629C">
            <w:pPr>
              <w:spacing w:after="20"/>
              <w:rPr>
                <w:rFonts w:ascii="Courier New" w:hAnsi="Courier New" w:cs="Courier New"/>
              </w:rPr>
            </w:pPr>
            <w:r w:rsidRPr="00C44D1B">
              <w:rPr>
                <w:rFonts w:ascii="Courier New" w:hAnsi="Courier New" w:cs="Courier New"/>
              </w:rPr>
              <w:lastRenderedPageBreak/>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29DCB209" w:rsidR="00D6629C" w:rsidRPr="00C44D1B" w:rsidRDefault="00D6629C" w:rsidP="00D6629C">
            <w:pPr>
              <w:spacing w:after="20"/>
            </w:pPr>
            <w:r w:rsidRPr="00C44D1B">
              <w:t>refer clause 10.1.</w:t>
            </w:r>
            <w:r>
              <w:t>94</w:t>
            </w:r>
          </w:p>
        </w:tc>
      </w:tr>
      <w:bookmarkEnd w:id="6229"/>
      <w:tr w:rsidR="00D6629C" w:rsidRPr="00C44D1B" w14:paraId="59CBE7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6629C" w:rsidRPr="00C44D1B" w:rsidRDefault="00D6629C" w:rsidP="00D6629C">
            <w:pPr>
              <w:spacing w:after="20"/>
              <w:rPr>
                <w:rFonts w:ascii="Courier New" w:hAnsi="Courier New"/>
              </w:rPr>
            </w:pPr>
            <w:r w:rsidRPr="00C44D1B">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6629C" w:rsidRPr="00C44D1B" w:rsidRDefault="00D6629C" w:rsidP="00D6629C">
            <w:pPr>
              <w:spacing w:after="20"/>
            </w:pPr>
            <w:r w:rsidRPr="00C44D1B">
              <w:t>refer clause 8.65</w:t>
            </w:r>
          </w:p>
        </w:tc>
      </w:tr>
      <w:tr w:rsidR="00D6629C" w:rsidRPr="00C44D1B" w14:paraId="42FB646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6629C" w:rsidRPr="00C44D1B" w:rsidRDefault="00D6629C" w:rsidP="00D6629C">
            <w:pPr>
              <w:spacing w:after="20"/>
              <w:rPr>
                <w:rFonts w:ascii="Courier New" w:hAnsi="Courier New"/>
              </w:rPr>
            </w:pPr>
            <w:bookmarkStart w:id="6230" w:name="_MCCTEMPBM_CRPT80113209___7"/>
            <w:r w:rsidRPr="00C44D1B">
              <w:rPr>
                <w:rFonts w:ascii="Courier New" w:hAnsi="Courier New" w:cs="Courier New"/>
              </w:rPr>
              <w:t>+CPINRE</w:t>
            </w:r>
            <w:bookmarkEnd w:id="6230"/>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6629C" w:rsidRPr="00C44D1B" w:rsidRDefault="00D6629C" w:rsidP="00D6629C">
            <w:pPr>
              <w:spacing w:after="20"/>
            </w:pPr>
            <w:r w:rsidRPr="00C44D1B">
              <w:t>refer clause 8.65</w:t>
            </w:r>
          </w:p>
        </w:tc>
      </w:tr>
      <w:tr w:rsidR="00D6629C" w:rsidRPr="00C44D1B" w14:paraId="1D9C5B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6629C" w:rsidRPr="00C44D1B" w:rsidRDefault="00D6629C" w:rsidP="00D6629C">
            <w:pPr>
              <w:spacing w:after="20"/>
              <w:rPr>
                <w:rFonts w:ascii="Courier New" w:hAnsi="Courier New"/>
              </w:rPr>
            </w:pPr>
            <w:bookmarkStart w:id="6231" w:name="_MCCTEMPBM_CRPT80113210___7"/>
            <w:r w:rsidRPr="00C44D1B">
              <w:rPr>
                <w:rFonts w:ascii="Courier New" w:hAnsi="Courier New" w:cs="Courier New"/>
              </w:rPr>
              <w:t>+CPOSR</w:t>
            </w:r>
            <w:bookmarkEnd w:id="6231"/>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6629C" w:rsidRPr="00C44D1B" w:rsidRDefault="00D6629C" w:rsidP="00D6629C">
            <w:pPr>
              <w:spacing w:after="20"/>
            </w:pPr>
            <w:r w:rsidRPr="00C44D1B">
              <w:t>refer clause 8.56</w:t>
            </w:r>
          </w:p>
        </w:tc>
      </w:tr>
      <w:tr w:rsidR="00D6629C" w:rsidRPr="00C44D1B" w14:paraId="669D6C2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6629C" w:rsidRPr="00C44D1B" w:rsidRDefault="00D6629C" w:rsidP="00D6629C">
            <w:pPr>
              <w:spacing w:after="20"/>
              <w:rPr>
                <w:rFonts w:ascii="Courier New" w:hAnsi="Courier New" w:cs="Courier New"/>
              </w:rPr>
            </w:pPr>
            <w:bookmarkStart w:id="6232" w:name="_MCCTEMPBM_CRPT80113211___7"/>
            <w:r w:rsidRPr="00C44D1B">
              <w:rPr>
                <w:rFonts w:ascii="Courier New" w:hAnsi="Courier New" w:cs="Courier New"/>
              </w:rPr>
              <w:t>+CPNERU</w:t>
            </w:r>
            <w:bookmarkEnd w:id="6232"/>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6629C" w:rsidRPr="00C44D1B" w:rsidRDefault="00D6629C" w:rsidP="00D6629C">
            <w:pPr>
              <w:spacing w:after="20"/>
            </w:pPr>
            <w:r w:rsidRPr="00C44D1B">
              <w:t>refer clause 8.70</w:t>
            </w:r>
          </w:p>
        </w:tc>
      </w:tr>
      <w:tr w:rsidR="00D6629C" w:rsidRPr="00C44D1B" w14:paraId="095BF9E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6629C" w:rsidRPr="00C44D1B" w:rsidRDefault="00D6629C" w:rsidP="00D6629C">
            <w:pPr>
              <w:spacing w:after="20"/>
              <w:rPr>
                <w:rFonts w:ascii="Courier New" w:hAnsi="Courier New"/>
              </w:rPr>
            </w:pPr>
            <w:bookmarkStart w:id="6233" w:name="_MCCTEMPBM_CRPT80113212___7"/>
            <w:r w:rsidRPr="00C44D1B">
              <w:rPr>
                <w:rFonts w:ascii="Courier New" w:hAnsi="Courier New"/>
              </w:rPr>
              <w:t>+CPNSTAT</w:t>
            </w:r>
            <w:bookmarkEnd w:id="6233"/>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6629C" w:rsidRPr="00C44D1B" w:rsidRDefault="00D6629C" w:rsidP="00D6629C">
            <w:pPr>
              <w:spacing w:after="20"/>
            </w:pPr>
            <w:r w:rsidRPr="00C44D1B">
              <w:t>refer clause 7.28</w:t>
            </w:r>
          </w:p>
        </w:tc>
      </w:tr>
      <w:tr w:rsidR="00D6629C" w:rsidRPr="00C44D1B" w14:paraId="3060231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6629C" w:rsidRPr="00C44D1B" w:rsidRDefault="00D6629C" w:rsidP="00D6629C">
            <w:pPr>
              <w:spacing w:after="20"/>
              <w:rPr>
                <w:rFonts w:ascii="Courier New" w:hAnsi="Courier New"/>
              </w:rPr>
            </w:pPr>
            <w:bookmarkStart w:id="6234" w:name="_MCCTEMPBM_CRPT80113213___7"/>
            <w:r w:rsidRPr="00C44D1B">
              <w:rPr>
                <w:rFonts w:ascii="Courier New" w:hAnsi="Courier New"/>
              </w:rPr>
              <w:t>+CPSB</w:t>
            </w:r>
            <w:bookmarkEnd w:id="6234"/>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6629C" w:rsidRPr="00C44D1B" w:rsidRDefault="00D6629C" w:rsidP="00D6629C">
            <w:pPr>
              <w:spacing w:after="20"/>
            </w:pPr>
            <w:r w:rsidRPr="00C44D1B">
              <w:t>refer clause 7.29</w:t>
            </w:r>
          </w:p>
        </w:tc>
      </w:tr>
      <w:tr w:rsidR="00D6629C" w:rsidRPr="00C44D1B" w14:paraId="6C609DE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6629C" w:rsidRPr="00C44D1B" w:rsidRDefault="00D6629C" w:rsidP="00D6629C">
            <w:pPr>
              <w:spacing w:after="20"/>
              <w:rPr>
                <w:rFonts w:ascii="Courier New" w:hAnsi="Courier New"/>
              </w:rPr>
            </w:pPr>
            <w:bookmarkStart w:id="6235" w:name="_MCCTEMPBM_CRPT80113214___7"/>
            <w:r w:rsidRPr="00C44D1B">
              <w:rPr>
                <w:rFonts w:ascii="Courier New" w:hAnsi="Courier New"/>
              </w:rPr>
              <w:t>+CR</w:t>
            </w:r>
            <w:bookmarkEnd w:id="6235"/>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6629C" w:rsidRPr="00C44D1B" w:rsidRDefault="00D6629C" w:rsidP="00D6629C">
            <w:pPr>
              <w:spacing w:after="20"/>
            </w:pPr>
            <w:r w:rsidRPr="00C44D1B">
              <w:t>refer clause 6.9</w:t>
            </w:r>
          </w:p>
        </w:tc>
      </w:tr>
      <w:tr w:rsidR="00D6629C" w:rsidRPr="00C44D1B" w14:paraId="4C620C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6629C" w:rsidRPr="00C44D1B" w:rsidRDefault="00D6629C" w:rsidP="00D6629C">
            <w:pPr>
              <w:spacing w:after="20"/>
              <w:rPr>
                <w:rFonts w:ascii="Courier New" w:hAnsi="Courier New"/>
              </w:rPr>
            </w:pPr>
            <w:bookmarkStart w:id="6236" w:name="_MCCTEMPBM_CRPT80113215___7"/>
            <w:r w:rsidRPr="00C44D1B">
              <w:rPr>
                <w:rFonts w:ascii="Courier New" w:hAnsi="Courier New"/>
              </w:rPr>
              <w:t>+CREG</w:t>
            </w:r>
            <w:bookmarkEnd w:id="6236"/>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6629C" w:rsidRPr="00C44D1B" w:rsidRDefault="00D6629C" w:rsidP="00D6629C">
            <w:pPr>
              <w:spacing w:after="20"/>
            </w:pPr>
            <w:r w:rsidRPr="00C44D1B">
              <w:t>refer clause 7.2</w:t>
            </w:r>
          </w:p>
        </w:tc>
      </w:tr>
      <w:tr w:rsidR="00D6629C" w:rsidRPr="00C44D1B" w14:paraId="470A16CA" w14:textId="77777777" w:rsidTr="009B5F8B">
        <w:trPr>
          <w:gridBefore w:val="2"/>
          <w:wBefore w:w="72"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D6629C" w:rsidRPr="00C44D1B" w:rsidRDefault="00D6629C" w:rsidP="00D6629C">
            <w:pPr>
              <w:spacing w:after="20"/>
              <w:rPr>
                <w:rFonts w:ascii="Courier New" w:hAnsi="Courier New"/>
              </w:rPr>
            </w:pPr>
            <w:bookmarkStart w:id="6237" w:name="_MCCTEMPBM_CRPT80113216___7"/>
            <w:r w:rsidRPr="00C44D1B">
              <w:rPr>
                <w:rFonts w:ascii="Courier New" w:hAnsi="Courier New"/>
              </w:rPr>
              <w:t>+CREJPAG</w:t>
            </w:r>
            <w:bookmarkEnd w:id="6237"/>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D6629C" w:rsidRPr="00C44D1B" w:rsidRDefault="00D6629C" w:rsidP="00D6629C">
            <w:pPr>
              <w:spacing w:after="20"/>
            </w:pPr>
            <w:r w:rsidRPr="00C44D1B">
              <w:t>refer clause 10.1.77</w:t>
            </w:r>
          </w:p>
        </w:tc>
      </w:tr>
      <w:tr w:rsidR="00D6629C" w:rsidRPr="00C44D1B" w14:paraId="3F6807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6629C" w:rsidRPr="00C44D1B" w:rsidRDefault="00D6629C" w:rsidP="00D6629C">
            <w:pPr>
              <w:spacing w:after="20"/>
              <w:rPr>
                <w:rFonts w:ascii="Courier New" w:hAnsi="Courier New"/>
              </w:rPr>
            </w:pPr>
            <w:bookmarkStart w:id="6238" w:name="_MCCTEMPBM_CRPT80113217___7"/>
            <w:r w:rsidRPr="00C44D1B">
              <w:rPr>
                <w:rFonts w:ascii="Courier New" w:hAnsi="Courier New"/>
              </w:rPr>
              <w:t>+CRING</w:t>
            </w:r>
            <w:bookmarkEnd w:id="6238"/>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6629C" w:rsidRPr="00C44D1B" w:rsidRDefault="00D6629C" w:rsidP="00D6629C">
            <w:pPr>
              <w:spacing w:after="20"/>
            </w:pPr>
            <w:r w:rsidRPr="00C44D1B">
              <w:t>refer clause 6.11</w:t>
            </w:r>
          </w:p>
        </w:tc>
      </w:tr>
      <w:tr w:rsidR="00D6629C" w:rsidRPr="00C44D1B" w14:paraId="4AF48F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6629C" w:rsidRPr="00C44D1B" w:rsidRDefault="00D6629C" w:rsidP="00D6629C">
            <w:pPr>
              <w:spacing w:after="20"/>
              <w:rPr>
                <w:rFonts w:ascii="Courier New" w:hAnsi="Courier New"/>
              </w:rPr>
            </w:pPr>
            <w:bookmarkStart w:id="6239" w:name="_MCCTEMPBM_CRPT80113218___7"/>
            <w:r w:rsidRPr="00C44D1B">
              <w:rPr>
                <w:rFonts w:ascii="Courier New" w:hAnsi="Courier New"/>
              </w:rPr>
              <w:t>+CRLOSPU</w:t>
            </w:r>
            <w:bookmarkEnd w:id="6239"/>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6629C" w:rsidRPr="00C44D1B" w:rsidRDefault="00D6629C" w:rsidP="00D6629C">
            <w:pPr>
              <w:spacing w:after="20"/>
            </w:pPr>
            <w:r w:rsidRPr="00C44D1B">
              <w:t>refer clause 10.1.65</w:t>
            </w:r>
          </w:p>
        </w:tc>
      </w:tr>
      <w:tr w:rsidR="00D6629C" w:rsidRPr="00C44D1B" w14:paraId="6F150B1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6629C" w:rsidRPr="00C44D1B" w:rsidRDefault="00D6629C" w:rsidP="00D6629C">
            <w:pPr>
              <w:spacing w:after="20"/>
              <w:rPr>
                <w:rFonts w:ascii="Courier New" w:hAnsi="Courier New"/>
              </w:rPr>
            </w:pPr>
            <w:bookmarkStart w:id="6240" w:name="_MCCTEMPBM_CRPT80113219___7"/>
            <w:r w:rsidRPr="00C44D1B">
              <w:rPr>
                <w:rFonts w:ascii="Courier New" w:hAnsi="Courier New" w:cs="Courier New"/>
              </w:rPr>
              <w:t>+CRTDCP</w:t>
            </w:r>
            <w:bookmarkEnd w:id="6240"/>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6629C" w:rsidRPr="00C44D1B" w:rsidRDefault="00D6629C" w:rsidP="00D6629C">
            <w:pPr>
              <w:spacing w:after="20"/>
            </w:pPr>
            <w:r w:rsidRPr="00C44D1B">
              <w:t>refer clause 10.1.44</w:t>
            </w:r>
          </w:p>
        </w:tc>
      </w:tr>
      <w:tr w:rsidR="00D6629C" w:rsidRPr="00C44D1B" w14:paraId="5BE14A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6629C" w:rsidRPr="00C44D1B" w:rsidRDefault="00D6629C" w:rsidP="00D6629C">
            <w:pPr>
              <w:spacing w:after="20"/>
              <w:rPr>
                <w:rFonts w:ascii="Courier New" w:hAnsi="Courier New" w:cs="Courier New"/>
              </w:rPr>
            </w:pPr>
            <w:bookmarkStart w:id="6241" w:name="_MCCTEMPBM_CRPT80113220___7"/>
            <w:r w:rsidRPr="00C44D1B">
              <w:rPr>
                <w:rFonts w:ascii="Courier New" w:hAnsi="Courier New" w:cs="Courier New"/>
              </w:rPr>
              <w:t>+CRUEPOLICYU</w:t>
            </w:r>
            <w:bookmarkEnd w:id="6241"/>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6629C" w:rsidRPr="00C44D1B" w:rsidRDefault="00D6629C" w:rsidP="00D6629C">
            <w:pPr>
              <w:spacing w:after="20"/>
            </w:pPr>
            <w:r w:rsidRPr="00C44D1B">
              <w:t>refer clause 10.1.51</w:t>
            </w:r>
          </w:p>
        </w:tc>
      </w:tr>
      <w:tr w:rsidR="00D6629C" w:rsidRPr="00C44D1B" w14:paraId="12A7360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6629C" w:rsidRPr="00C44D1B" w:rsidRDefault="00D6629C" w:rsidP="00D6629C">
            <w:pPr>
              <w:spacing w:after="20"/>
              <w:rPr>
                <w:rFonts w:ascii="Courier New" w:hAnsi="Courier New" w:cs="Courier New"/>
              </w:rPr>
            </w:pPr>
            <w:bookmarkStart w:id="6242" w:name="_MCCTEMPBM_CRPT80113221___7"/>
            <w:r w:rsidRPr="00C44D1B">
              <w:rPr>
                <w:rFonts w:ascii="Courier New" w:hAnsi="Courier New" w:cs="Courier New"/>
              </w:rPr>
              <w:t>+CSBTSRI</w:t>
            </w:r>
            <w:bookmarkEnd w:id="6242"/>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6629C" w:rsidRPr="00C44D1B" w:rsidRDefault="00D6629C" w:rsidP="00D6629C">
            <w:pPr>
              <w:spacing w:after="20"/>
            </w:pPr>
            <w:r w:rsidRPr="00C44D1B">
              <w:t>refer clause 10.1.56</w:t>
            </w:r>
          </w:p>
        </w:tc>
      </w:tr>
      <w:tr w:rsidR="00D6629C" w:rsidRPr="00C44D1B" w14:paraId="2848E9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6629C" w:rsidRPr="00C44D1B" w:rsidRDefault="00D6629C" w:rsidP="00D6629C">
            <w:pPr>
              <w:spacing w:after="20"/>
              <w:rPr>
                <w:rFonts w:ascii="Courier New" w:hAnsi="Courier New"/>
              </w:rPr>
            </w:pPr>
            <w:bookmarkStart w:id="6243" w:name="_MCCTEMPBM_CRPT80113222___7"/>
            <w:r w:rsidRPr="00C44D1B">
              <w:rPr>
                <w:rFonts w:ascii="Courier New" w:hAnsi="Courier New"/>
              </w:rPr>
              <w:t>+CSCON</w:t>
            </w:r>
            <w:bookmarkEnd w:id="6243"/>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6629C" w:rsidRPr="00C44D1B" w:rsidRDefault="00D6629C" w:rsidP="00D6629C">
            <w:pPr>
              <w:spacing w:after="20"/>
            </w:pPr>
            <w:r w:rsidRPr="00C44D1B">
              <w:t>refer clause 10.1.30</w:t>
            </w:r>
          </w:p>
        </w:tc>
      </w:tr>
      <w:tr w:rsidR="00D6629C" w:rsidRPr="00C44D1B" w14:paraId="6025878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6629C" w:rsidRPr="00C44D1B" w:rsidRDefault="00D6629C" w:rsidP="00D6629C">
            <w:pPr>
              <w:spacing w:after="20"/>
              <w:rPr>
                <w:rFonts w:ascii="Courier New" w:hAnsi="Courier New"/>
              </w:rPr>
            </w:pPr>
            <w:bookmarkStart w:id="6244" w:name="_MCCTEMPBM_CRPT80113223___7"/>
            <w:r w:rsidRPr="00C44D1B">
              <w:rPr>
                <w:rFonts w:ascii="Courier New" w:hAnsi="Courier New" w:cs="Courier New"/>
              </w:rPr>
              <w:t>+CSDBTSRI</w:t>
            </w:r>
            <w:bookmarkEnd w:id="6244"/>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6629C" w:rsidRPr="00C44D1B" w:rsidRDefault="00D6629C" w:rsidP="00D6629C">
            <w:pPr>
              <w:spacing w:after="20"/>
            </w:pPr>
            <w:r w:rsidRPr="00C44D1B">
              <w:t>refer clause 10.1.58</w:t>
            </w:r>
          </w:p>
        </w:tc>
      </w:tr>
      <w:tr w:rsidR="00D6629C" w:rsidRPr="00C44D1B" w14:paraId="7C46A549" w14:textId="77777777" w:rsidTr="009B5F8B">
        <w:trPr>
          <w:gridAfter w:val="1"/>
          <w:wAfter w:w="36" w:type="dxa"/>
          <w:jc w:val="center"/>
        </w:trPr>
        <w:tc>
          <w:tcPr>
            <w:tcW w:w="2299" w:type="dxa"/>
            <w:gridSpan w:val="3"/>
            <w:tcBorders>
              <w:top w:val="single" w:sz="6" w:space="0" w:color="auto"/>
              <w:left w:val="single" w:sz="6" w:space="0" w:color="auto"/>
              <w:bottom w:val="single" w:sz="6" w:space="0" w:color="auto"/>
              <w:right w:val="single" w:sz="6" w:space="0" w:color="auto"/>
            </w:tcBorders>
          </w:tcPr>
          <w:p w14:paraId="4A37872F" w14:textId="77777777" w:rsidR="00D6629C" w:rsidRPr="00C44D1B" w:rsidRDefault="00D6629C" w:rsidP="00D6629C">
            <w:pPr>
              <w:spacing w:after="20"/>
              <w:rPr>
                <w:rFonts w:ascii="Courier New" w:hAnsi="Courier New" w:cs="Courier New"/>
              </w:rPr>
            </w:pPr>
            <w:r w:rsidRPr="00C44D1B">
              <w:rPr>
                <w:rFonts w:ascii="Courier New" w:hAnsi="Courier New" w:cs="Courier New"/>
              </w:rPr>
              <w:t>+CSE</w:t>
            </w:r>
            <w:r>
              <w:rPr>
                <w:rFonts w:ascii="Courier New" w:hAnsi="Courier New" w:cs="Courier New"/>
              </w:rPr>
              <w:t>CALGI</w:t>
            </w:r>
          </w:p>
        </w:tc>
        <w:tc>
          <w:tcPr>
            <w:tcW w:w="1256" w:type="dxa"/>
            <w:gridSpan w:val="2"/>
            <w:tcBorders>
              <w:top w:val="single" w:sz="6" w:space="0" w:color="auto"/>
              <w:left w:val="single" w:sz="6" w:space="0" w:color="auto"/>
              <w:bottom w:val="single" w:sz="6" w:space="0" w:color="auto"/>
              <w:right w:val="single" w:sz="6" w:space="0" w:color="auto"/>
            </w:tcBorders>
          </w:tcPr>
          <w:p w14:paraId="4F49EDB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232596E"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9DAEC5" w14:textId="695AA469" w:rsidR="00D6629C" w:rsidRPr="00C44D1B" w:rsidRDefault="00D6629C" w:rsidP="00D6629C">
            <w:pPr>
              <w:spacing w:after="20"/>
            </w:pPr>
            <w:r w:rsidRPr="00C44D1B">
              <w:t>refer clause 8.</w:t>
            </w:r>
            <w:r>
              <w:t>90</w:t>
            </w:r>
          </w:p>
        </w:tc>
      </w:tr>
      <w:tr w:rsidR="00D6629C" w:rsidRPr="00C44D1B" w14:paraId="04B5AD3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D6629C" w:rsidRPr="00C44D1B" w:rsidRDefault="00D6629C" w:rsidP="00D6629C">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1C7F2B00" w:rsidR="00D6629C" w:rsidRPr="00C44D1B" w:rsidRDefault="00D6629C" w:rsidP="00D6629C">
            <w:pPr>
              <w:spacing w:after="20"/>
            </w:pPr>
            <w:r w:rsidRPr="00C44D1B">
              <w:t>refer clause 8.</w:t>
            </w:r>
            <w:r>
              <w:t>89</w:t>
            </w:r>
          </w:p>
        </w:tc>
      </w:tr>
      <w:tr w:rsidR="00D6629C" w:rsidRPr="00C44D1B" w14:paraId="23BAEF5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6629C" w:rsidRPr="00C44D1B" w:rsidRDefault="00D6629C" w:rsidP="00D6629C">
            <w:pPr>
              <w:spacing w:after="20"/>
              <w:rPr>
                <w:rFonts w:ascii="Courier New" w:hAnsi="Courier New"/>
              </w:rPr>
            </w:pPr>
            <w:bookmarkStart w:id="6245" w:name="_MCCTEMPBM_CRPT80113224___7"/>
            <w:r w:rsidRPr="00C44D1B">
              <w:rPr>
                <w:rFonts w:ascii="Courier New" w:hAnsi="Courier New"/>
              </w:rPr>
              <w:t>+CSSI</w:t>
            </w:r>
            <w:bookmarkEnd w:id="6245"/>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6629C" w:rsidRPr="00C44D1B" w:rsidRDefault="00D6629C" w:rsidP="00D6629C">
            <w:pPr>
              <w:spacing w:after="20"/>
            </w:pPr>
            <w:r w:rsidRPr="00C44D1B">
              <w:t>refer clause 7.17</w:t>
            </w:r>
          </w:p>
        </w:tc>
      </w:tr>
      <w:tr w:rsidR="00D6629C" w:rsidRPr="00C44D1B" w14:paraId="762C18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6629C" w:rsidRPr="00C44D1B" w:rsidRDefault="00D6629C" w:rsidP="00D6629C">
            <w:pPr>
              <w:spacing w:after="20"/>
              <w:rPr>
                <w:rFonts w:ascii="Courier New" w:hAnsi="Courier New"/>
              </w:rPr>
            </w:pPr>
            <w:bookmarkStart w:id="6246" w:name="_MCCTEMPBM_CRPT80113225___7"/>
            <w:r w:rsidRPr="00C44D1B">
              <w:rPr>
                <w:rFonts w:ascii="Courier New" w:hAnsi="Courier New"/>
              </w:rPr>
              <w:t>+CSSU</w:t>
            </w:r>
            <w:bookmarkEnd w:id="6246"/>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6629C" w:rsidRPr="00C44D1B" w:rsidRDefault="00D6629C" w:rsidP="00D6629C">
            <w:pPr>
              <w:spacing w:after="20"/>
            </w:pPr>
            <w:r w:rsidRPr="00C44D1B">
              <w:t>refer clause 7.17</w:t>
            </w:r>
          </w:p>
        </w:tc>
      </w:tr>
      <w:tr w:rsidR="00D6629C" w:rsidRPr="00C44D1B" w14:paraId="66801E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EECB7EC" w14:textId="316B898B" w:rsidR="00D6629C" w:rsidRPr="00C44D1B" w:rsidRDefault="00D6629C" w:rsidP="00D6629C">
            <w:pPr>
              <w:spacing w:after="20"/>
              <w:rPr>
                <w:rFonts w:ascii="Courier New" w:hAnsi="Courier New"/>
              </w:rPr>
            </w:pPr>
            <w:r>
              <w:rPr>
                <w:rFonts w:ascii="Courier New" w:hAnsi="Courier New"/>
              </w:rPr>
              <w:t>+CSTFOR</w:t>
            </w:r>
          </w:p>
        </w:tc>
        <w:tc>
          <w:tcPr>
            <w:tcW w:w="1256" w:type="dxa"/>
            <w:gridSpan w:val="2"/>
            <w:tcBorders>
              <w:top w:val="single" w:sz="6" w:space="0" w:color="auto"/>
              <w:left w:val="single" w:sz="6" w:space="0" w:color="auto"/>
              <w:bottom w:val="single" w:sz="6" w:space="0" w:color="auto"/>
              <w:right w:val="single" w:sz="6" w:space="0" w:color="auto"/>
            </w:tcBorders>
          </w:tcPr>
          <w:p w14:paraId="5A58C96D" w14:textId="0588561E"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B343BA2" w14:textId="5A5C6E5A"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DE071F2" w14:textId="2702480A" w:rsidR="00D6629C" w:rsidRPr="00C44D1B" w:rsidRDefault="00D6629C" w:rsidP="00D6629C">
            <w:pPr>
              <w:spacing w:after="20"/>
            </w:pPr>
            <w:r w:rsidRPr="00C44D1B">
              <w:t>refer clause 8.</w:t>
            </w:r>
            <w:r>
              <w:t>x</w:t>
            </w:r>
          </w:p>
        </w:tc>
      </w:tr>
      <w:tr w:rsidR="00D6629C" w:rsidRPr="00C44D1B" w14:paraId="698BEF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6629C" w:rsidRPr="00C44D1B" w:rsidRDefault="00D6629C" w:rsidP="00D6629C">
            <w:pPr>
              <w:spacing w:after="20"/>
              <w:rPr>
                <w:rFonts w:ascii="Courier New" w:hAnsi="Courier New"/>
              </w:rPr>
            </w:pPr>
            <w:bookmarkStart w:id="6247" w:name="_MCCTEMPBM_CRPT80113226___7"/>
            <w:r w:rsidRPr="00C44D1B">
              <w:rPr>
                <w:rFonts w:ascii="Courier New" w:hAnsi="Courier New" w:cs="Courier New"/>
              </w:rPr>
              <w:t>+CTEV</w:t>
            </w:r>
            <w:bookmarkEnd w:id="6247"/>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6629C" w:rsidRPr="00C44D1B" w:rsidRDefault="00D6629C" w:rsidP="00D6629C">
            <w:pPr>
              <w:spacing w:after="20"/>
            </w:pPr>
            <w:r w:rsidRPr="00C44D1B">
              <w:t>refer clause 8.10</w:t>
            </w:r>
          </w:p>
        </w:tc>
      </w:tr>
      <w:tr w:rsidR="00D6629C" w:rsidRPr="00C44D1B" w14:paraId="6F9427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6629C" w:rsidRPr="00C44D1B" w:rsidRDefault="00D6629C" w:rsidP="00D6629C">
            <w:pPr>
              <w:spacing w:after="20"/>
              <w:rPr>
                <w:rFonts w:ascii="Courier New" w:hAnsi="Courier New" w:cs="Courier New"/>
              </w:rPr>
            </w:pPr>
            <w:bookmarkStart w:id="6248" w:name="_MCCTEMPBM_CRPT80113227___7"/>
            <w:r w:rsidRPr="00C44D1B">
              <w:rPr>
                <w:rFonts w:ascii="Courier New" w:hAnsi="Courier New"/>
              </w:rPr>
              <w:t>+CTZE</w:t>
            </w:r>
            <w:bookmarkEnd w:id="6248"/>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6629C" w:rsidRPr="00C44D1B" w:rsidRDefault="00D6629C" w:rsidP="00D6629C">
            <w:pPr>
              <w:spacing w:after="20"/>
            </w:pPr>
            <w:r w:rsidRPr="00C44D1B">
              <w:t>refer clause 8.41</w:t>
            </w:r>
          </w:p>
        </w:tc>
      </w:tr>
      <w:tr w:rsidR="00D6629C" w:rsidRPr="00C44D1B" w14:paraId="3CC7668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6629C" w:rsidRPr="00C44D1B" w:rsidRDefault="00D6629C" w:rsidP="00D6629C">
            <w:pPr>
              <w:spacing w:after="20"/>
              <w:rPr>
                <w:rFonts w:ascii="Courier New" w:hAnsi="Courier New"/>
              </w:rPr>
            </w:pPr>
            <w:bookmarkStart w:id="6249" w:name="_MCCTEMPBM_CRPT80113228___7"/>
            <w:r w:rsidRPr="00C44D1B">
              <w:rPr>
                <w:rFonts w:ascii="Courier New" w:hAnsi="Courier New"/>
              </w:rPr>
              <w:t>+CTZEU</w:t>
            </w:r>
            <w:bookmarkEnd w:id="6249"/>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6629C" w:rsidRPr="00C44D1B" w:rsidRDefault="00D6629C" w:rsidP="00D6629C">
            <w:pPr>
              <w:spacing w:after="20"/>
            </w:pPr>
            <w:r w:rsidRPr="00C44D1B">
              <w:t>refer clause 8.41</w:t>
            </w:r>
          </w:p>
        </w:tc>
      </w:tr>
      <w:tr w:rsidR="00D6629C" w:rsidRPr="00C44D1B" w14:paraId="5A6B05D5"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6629C" w:rsidRPr="00C44D1B" w:rsidRDefault="00D6629C" w:rsidP="00D6629C">
            <w:pPr>
              <w:spacing w:after="20"/>
              <w:rPr>
                <w:rFonts w:ascii="Courier New" w:hAnsi="Courier New"/>
              </w:rPr>
            </w:pPr>
            <w:bookmarkStart w:id="6250" w:name="_MCCTEMPBM_CRPT80113229___7"/>
            <w:r w:rsidRPr="00C44D1B">
              <w:rPr>
                <w:rFonts w:ascii="Courier New" w:hAnsi="Courier New"/>
              </w:rPr>
              <w:t>+CTZV</w:t>
            </w:r>
            <w:bookmarkEnd w:id="6250"/>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6629C" w:rsidRPr="00C44D1B" w:rsidRDefault="00D6629C" w:rsidP="00D6629C">
            <w:pPr>
              <w:spacing w:after="20"/>
            </w:pPr>
            <w:r w:rsidRPr="00C44D1B">
              <w:t>refer clause 8.41</w:t>
            </w:r>
          </w:p>
        </w:tc>
      </w:tr>
      <w:tr w:rsidR="00D6629C" w:rsidRPr="00C44D1B" w14:paraId="10F776E4"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D6629C" w:rsidRPr="00C44D1B" w:rsidRDefault="00D6629C" w:rsidP="00D6629C">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D6629C" w:rsidRPr="00C44D1B" w:rsidRDefault="00D6629C" w:rsidP="00D6629C">
            <w:pPr>
              <w:spacing w:after="20"/>
            </w:pPr>
            <w:r w:rsidRPr="00C44D1B">
              <w:t>refer clause 8.86</w:t>
            </w:r>
          </w:p>
        </w:tc>
      </w:tr>
      <w:tr w:rsidR="00D6629C" w:rsidRPr="00C44D1B" w14:paraId="1AF0F18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6629C" w:rsidRPr="00C44D1B" w:rsidRDefault="00D6629C" w:rsidP="00D6629C">
            <w:pPr>
              <w:spacing w:after="20"/>
              <w:rPr>
                <w:rFonts w:ascii="Courier New" w:hAnsi="Courier New"/>
              </w:rPr>
            </w:pPr>
            <w:bookmarkStart w:id="6251" w:name="_MCCTEMPBM_CRPT80113230___7"/>
            <w:r w:rsidRPr="00C44D1B">
              <w:rPr>
                <w:rFonts w:ascii="Courier New" w:hAnsi="Courier New" w:cs="Courier New"/>
              </w:rPr>
              <w:t>+CUSATEND</w:t>
            </w:r>
            <w:bookmarkEnd w:id="6251"/>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6629C" w:rsidRPr="00C44D1B" w:rsidRDefault="00D6629C" w:rsidP="00D6629C">
            <w:pPr>
              <w:spacing w:after="20"/>
            </w:pPr>
            <w:r w:rsidRPr="00C44D1B">
              <w:t>refer clause 12.2.4</w:t>
            </w:r>
          </w:p>
        </w:tc>
      </w:tr>
      <w:tr w:rsidR="00D6629C" w:rsidRPr="00C44D1B" w14:paraId="64514F8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6629C" w:rsidRPr="00C44D1B" w:rsidRDefault="00D6629C" w:rsidP="00D6629C">
            <w:pPr>
              <w:spacing w:after="20"/>
              <w:rPr>
                <w:rFonts w:ascii="Courier New" w:hAnsi="Courier New"/>
              </w:rPr>
            </w:pPr>
            <w:bookmarkStart w:id="6252" w:name="_MCCTEMPBM_CRPT80113231___7"/>
            <w:r w:rsidRPr="00C44D1B">
              <w:rPr>
                <w:rFonts w:ascii="Courier New" w:hAnsi="Courier New" w:cs="Courier New"/>
              </w:rPr>
              <w:t>+CUSATP</w:t>
            </w:r>
            <w:bookmarkEnd w:id="6252"/>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6629C" w:rsidRPr="00C44D1B" w:rsidRDefault="00D6629C" w:rsidP="00D6629C">
            <w:pPr>
              <w:spacing w:after="20"/>
            </w:pPr>
            <w:r w:rsidRPr="00C44D1B">
              <w:t>refer clause 12.2.4</w:t>
            </w:r>
          </w:p>
        </w:tc>
      </w:tr>
      <w:tr w:rsidR="00D6629C" w:rsidRPr="00C44D1B" w14:paraId="04E9A289"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6629C" w:rsidRPr="00C44D1B" w:rsidRDefault="00D6629C" w:rsidP="00D6629C">
            <w:pPr>
              <w:spacing w:after="20"/>
              <w:rPr>
                <w:rFonts w:ascii="Courier New" w:hAnsi="Courier New" w:cs="Courier New"/>
              </w:rPr>
            </w:pPr>
            <w:bookmarkStart w:id="6253" w:name="_MCCTEMPBM_CRPT80113232___7"/>
            <w:r w:rsidRPr="00C44D1B">
              <w:rPr>
                <w:rFonts w:ascii="Courier New" w:hAnsi="Courier New" w:cs="Courier New"/>
              </w:rPr>
              <w:t>+CUSATS</w:t>
            </w:r>
            <w:bookmarkEnd w:id="6253"/>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6629C" w:rsidRPr="00C44D1B" w:rsidRDefault="00D6629C" w:rsidP="00D6629C">
            <w:pPr>
              <w:spacing w:after="20"/>
            </w:pPr>
            <w:r w:rsidRPr="00C44D1B">
              <w:t>refer clause 12.2.3</w:t>
            </w:r>
          </w:p>
        </w:tc>
      </w:tr>
      <w:tr w:rsidR="00D6629C" w:rsidRPr="00C44D1B" w14:paraId="6150B6D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6629C" w:rsidRPr="00C44D1B" w:rsidRDefault="00D6629C" w:rsidP="00D6629C">
            <w:pPr>
              <w:spacing w:after="20"/>
              <w:rPr>
                <w:rFonts w:ascii="Courier New" w:hAnsi="Courier New"/>
              </w:rPr>
            </w:pPr>
            <w:bookmarkStart w:id="6254" w:name="_MCCTEMPBM_CRPT80113233___7"/>
            <w:r w:rsidRPr="00C44D1B">
              <w:rPr>
                <w:rFonts w:ascii="Courier New" w:hAnsi="Courier New"/>
              </w:rPr>
              <w:t>+CUSD</w:t>
            </w:r>
            <w:bookmarkEnd w:id="6254"/>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6629C" w:rsidRPr="00C44D1B" w:rsidRDefault="00D6629C" w:rsidP="00D6629C">
            <w:pPr>
              <w:spacing w:after="20"/>
            </w:pPr>
            <w:r w:rsidRPr="00C44D1B">
              <w:t>refer clause 7.15</w:t>
            </w:r>
          </w:p>
        </w:tc>
      </w:tr>
      <w:tr w:rsidR="00D6629C" w:rsidRPr="00C44D1B" w14:paraId="28432D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D6629C" w:rsidRPr="00C44D1B" w:rsidRDefault="00D6629C" w:rsidP="00D6629C">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D6629C" w:rsidRPr="00C44D1B" w:rsidRDefault="00D6629C" w:rsidP="00D6629C">
            <w:pPr>
              <w:spacing w:after="20"/>
            </w:pPr>
            <w:r w:rsidRPr="00C44D1B">
              <w:t>refer clause 18.2.1</w:t>
            </w:r>
          </w:p>
        </w:tc>
      </w:tr>
      <w:tr w:rsidR="00D6629C" w:rsidRPr="00C44D1B" w14:paraId="0674A5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6629C" w:rsidRPr="00C44D1B" w:rsidRDefault="00D6629C" w:rsidP="00D6629C">
            <w:pPr>
              <w:spacing w:after="20"/>
              <w:rPr>
                <w:rFonts w:ascii="Courier New" w:hAnsi="Courier New"/>
              </w:rPr>
            </w:pPr>
            <w:bookmarkStart w:id="6255" w:name="_MCCTEMPBM_CRPT80113234___7"/>
            <w:r w:rsidRPr="00C44D1B">
              <w:rPr>
                <w:rFonts w:ascii="Courier New" w:hAnsi="Courier New"/>
              </w:rPr>
              <w:t>+CUUS1I</w:t>
            </w:r>
            <w:bookmarkEnd w:id="6255"/>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6629C" w:rsidRPr="00C44D1B" w:rsidRDefault="00D6629C" w:rsidP="00D6629C">
            <w:pPr>
              <w:spacing w:after="20"/>
            </w:pPr>
            <w:r w:rsidRPr="00C44D1B">
              <w:t>refer clause 7.26</w:t>
            </w:r>
          </w:p>
        </w:tc>
      </w:tr>
      <w:tr w:rsidR="00D6629C" w:rsidRPr="00C44D1B" w14:paraId="4CB75F8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6629C" w:rsidRPr="00C44D1B" w:rsidRDefault="00D6629C" w:rsidP="00D6629C">
            <w:pPr>
              <w:spacing w:after="20"/>
              <w:rPr>
                <w:rFonts w:ascii="Courier New" w:hAnsi="Courier New"/>
              </w:rPr>
            </w:pPr>
            <w:bookmarkStart w:id="6256" w:name="_MCCTEMPBM_CRPT80113235___7"/>
            <w:r w:rsidRPr="00C44D1B">
              <w:rPr>
                <w:rFonts w:ascii="Courier New" w:hAnsi="Courier New"/>
              </w:rPr>
              <w:t>+CUUS1U</w:t>
            </w:r>
            <w:bookmarkEnd w:id="6256"/>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6629C" w:rsidRPr="00C44D1B" w:rsidRDefault="00D6629C" w:rsidP="00D6629C">
            <w:pPr>
              <w:spacing w:after="20"/>
            </w:pPr>
            <w:r w:rsidRPr="00C44D1B">
              <w:t>refer clause 7.26</w:t>
            </w:r>
          </w:p>
        </w:tc>
      </w:tr>
      <w:tr w:rsidR="00D6629C" w:rsidRPr="00C44D1B" w14:paraId="06BFE7C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D6629C" w:rsidRPr="00C44D1B" w:rsidRDefault="00D6629C" w:rsidP="00D6629C">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D6629C" w:rsidRPr="00C44D1B" w:rsidRDefault="00D6629C" w:rsidP="00D6629C">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D6629C" w:rsidRPr="00C44D1B" w:rsidRDefault="00D6629C" w:rsidP="00D6629C">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D6629C" w:rsidRPr="00C44D1B" w:rsidRDefault="00D6629C" w:rsidP="00D6629C">
            <w:pPr>
              <w:spacing w:after="20"/>
              <w:rPr>
                <w:rFonts w:eastAsia="Malgun Gothic"/>
              </w:rPr>
            </w:pPr>
            <w:r w:rsidRPr="00C44D1B">
              <w:rPr>
                <w:rFonts w:eastAsia="Malgun Gothic"/>
              </w:rPr>
              <w:t>refer clause 19.2.3</w:t>
            </w:r>
          </w:p>
        </w:tc>
      </w:tr>
      <w:tr w:rsidR="00D6629C" w:rsidRPr="00C44D1B" w14:paraId="11560E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6629C" w:rsidRPr="00C44D1B" w:rsidRDefault="00D6629C" w:rsidP="00D6629C">
            <w:pPr>
              <w:spacing w:after="20"/>
              <w:rPr>
                <w:rFonts w:ascii="Courier New" w:hAnsi="Courier New"/>
              </w:rPr>
            </w:pPr>
            <w:bookmarkStart w:id="6257" w:name="_MCCTEMPBM_CRPT80113236___7"/>
            <w:r w:rsidRPr="00C44D1B">
              <w:rPr>
                <w:rFonts w:ascii="Courier New" w:hAnsi="Courier New"/>
              </w:rPr>
              <w:t>+CWLANOLADI</w:t>
            </w:r>
            <w:bookmarkEnd w:id="6257"/>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6629C" w:rsidRPr="00C44D1B" w:rsidRDefault="00D6629C" w:rsidP="00D6629C">
            <w:pPr>
              <w:spacing w:after="20"/>
            </w:pPr>
            <w:r w:rsidRPr="00C44D1B">
              <w:t>refer clause 10.1.39</w:t>
            </w:r>
          </w:p>
        </w:tc>
      </w:tr>
      <w:tr w:rsidR="00D6629C" w:rsidRPr="00C44D1B" w14:paraId="203FE2A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6629C" w:rsidRPr="00C44D1B" w:rsidRDefault="00D6629C" w:rsidP="00D6629C">
            <w:pPr>
              <w:spacing w:after="20"/>
              <w:rPr>
                <w:rFonts w:ascii="Courier New" w:hAnsi="Courier New"/>
              </w:rPr>
            </w:pPr>
            <w:bookmarkStart w:id="6258" w:name="_MCCTEMPBM_CRPT80113237___7"/>
            <w:r w:rsidRPr="00C44D1B">
              <w:rPr>
                <w:rFonts w:ascii="Courier New" w:hAnsi="Courier New"/>
              </w:rPr>
              <w:t>+CWLANOLCMI</w:t>
            </w:r>
            <w:bookmarkEnd w:id="6258"/>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6629C" w:rsidRPr="00C44D1B" w:rsidRDefault="00D6629C" w:rsidP="00D6629C">
            <w:pPr>
              <w:spacing w:after="20"/>
            </w:pPr>
            <w:r w:rsidRPr="00C44D1B">
              <w:t>refer clause 10.1.40</w:t>
            </w:r>
          </w:p>
        </w:tc>
      </w:tr>
      <w:tr w:rsidR="00D6629C" w:rsidRPr="00C44D1B" w14:paraId="3D413F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D6629C" w:rsidRPr="00C44D1B" w:rsidRDefault="00D6629C" w:rsidP="00D6629C">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55A15206" w:rsidR="00D6629C" w:rsidRPr="00C44D1B" w:rsidRDefault="00D6629C" w:rsidP="00D6629C">
            <w:pPr>
              <w:spacing w:after="20"/>
            </w:pPr>
            <w:r w:rsidRPr="00C44D1B">
              <w:t>refer clause 10.1.</w:t>
            </w:r>
            <w:r>
              <w:t>95</w:t>
            </w:r>
          </w:p>
        </w:tc>
      </w:tr>
      <w:tr w:rsidR="00D6629C" w:rsidRPr="00C44D1B" w14:paraId="0150297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6629C" w:rsidRPr="00C44D1B" w:rsidRDefault="00D6629C" w:rsidP="00D6629C">
            <w:pPr>
              <w:spacing w:after="20"/>
              <w:rPr>
                <w:rFonts w:ascii="Courier New" w:hAnsi="Courier New"/>
              </w:rPr>
            </w:pPr>
            <w:bookmarkStart w:id="6259" w:name="_MCCTEMPBM_CRPT80113238___7"/>
            <w:r w:rsidRPr="00C44D1B">
              <w:rPr>
                <w:rFonts w:ascii="Courier New" w:hAnsi="Courier New"/>
              </w:rPr>
              <w:t>+DR</w:t>
            </w:r>
            <w:bookmarkEnd w:id="6259"/>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6629C" w:rsidRPr="00C44D1B" w:rsidRDefault="00D6629C" w:rsidP="00D6629C">
            <w:pPr>
              <w:spacing w:after="20"/>
            </w:pPr>
            <w:r w:rsidRPr="00C44D1B">
              <w:t>refer clause 6.26</w:t>
            </w:r>
          </w:p>
        </w:tc>
      </w:tr>
      <w:tr w:rsidR="00D6629C" w:rsidRPr="00C44D1B" w14:paraId="2645BD9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6629C" w:rsidRPr="00C44D1B" w:rsidRDefault="00D6629C" w:rsidP="00D6629C">
            <w:pPr>
              <w:spacing w:after="20"/>
              <w:rPr>
                <w:rFonts w:ascii="Courier New" w:hAnsi="Courier New"/>
              </w:rPr>
            </w:pPr>
            <w:bookmarkStart w:id="6260" w:name="_MCCTEMPBM_CRPT80113239___7"/>
            <w:r w:rsidRPr="00C44D1B">
              <w:rPr>
                <w:rFonts w:ascii="Courier New" w:hAnsi="Courier New"/>
              </w:rPr>
              <w:t>+ILRR</w:t>
            </w:r>
            <w:bookmarkEnd w:id="6260"/>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6629C" w:rsidRPr="00C44D1B" w:rsidRDefault="00D6629C" w:rsidP="00D6629C">
            <w:pPr>
              <w:spacing w:after="20"/>
            </w:pPr>
            <w:r w:rsidRPr="00C44D1B">
              <w:t>refer clause 4.3</w:t>
            </w:r>
          </w:p>
        </w:tc>
      </w:tr>
      <w:tr w:rsidR="00D6629C" w:rsidRPr="00C44D1B" w14:paraId="098CFB1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6629C" w:rsidRPr="00C44D1B" w:rsidRDefault="00D6629C" w:rsidP="00D6629C">
            <w:pPr>
              <w:spacing w:after="20"/>
              <w:rPr>
                <w:rFonts w:ascii="Courier New" w:hAnsi="Courier New"/>
              </w:rPr>
            </w:pPr>
            <w:bookmarkStart w:id="6261"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6629C" w:rsidRPr="00C44D1B" w:rsidRDefault="00D6629C" w:rsidP="00D6629C">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6629C" w:rsidRPr="00C44D1B" w:rsidRDefault="00D6629C" w:rsidP="00D6629C">
            <w:pPr>
              <w:spacing w:after="20"/>
            </w:pPr>
            <w:r w:rsidRPr="00C44D1B">
              <w:t>busy signal detected</w:t>
            </w:r>
          </w:p>
        </w:tc>
      </w:tr>
      <w:tr w:rsidR="00D6629C" w:rsidRPr="00C44D1B" w14:paraId="2267F5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6629C" w:rsidRPr="00C44D1B" w:rsidRDefault="00D6629C" w:rsidP="00D6629C">
            <w:pPr>
              <w:spacing w:after="20"/>
              <w:rPr>
                <w:rFonts w:ascii="Courier New" w:hAnsi="Courier New"/>
              </w:rPr>
            </w:pPr>
            <w:bookmarkStart w:id="6262" w:name="_MCCTEMPBM_CRPT80113241___7" w:colFirst="0" w:colLast="0"/>
            <w:bookmarkEnd w:id="6261"/>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6629C" w:rsidRPr="00C44D1B" w:rsidRDefault="00D6629C" w:rsidP="00D6629C">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6629C" w:rsidRPr="00C44D1B" w:rsidRDefault="00D6629C" w:rsidP="00D6629C">
            <w:pPr>
              <w:spacing w:after="20"/>
            </w:pPr>
            <w:r w:rsidRPr="00C44D1B">
              <w:t>connection has been established</w:t>
            </w:r>
          </w:p>
        </w:tc>
      </w:tr>
      <w:tr w:rsidR="00D6629C" w:rsidRPr="00C44D1B" w14:paraId="5717C3B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6629C" w:rsidRPr="00C44D1B" w:rsidRDefault="00D6629C" w:rsidP="00D6629C">
            <w:pPr>
              <w:spacing w:after="20"/>
              <w:rPr>
                <w:rFonts w:ascii="Courier New" w:hAnsi="Courier New"/>
              </w:rPr>
            </w:pPr>
            <w:bookmarkStart w:id="6263" w:name="_MCCTEMPBM_CRPT80113242___7"/>
            <w:bookmarkEnd w:id="6262"/>
            <w:r w:rsidRPr="00C44D1B">
              <w:rPr>
                <w:rFonts w:ascii="Courier New" w:hAnsi="Courier New"/>
              </w:rPr>
              <w:t>CONNECT &lt;text&gt;</w:t>
            </w:r>
            <w:bookmarkEnd w:id="6263"/>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6629C" w:rsidRPr="00C44D1B" w:rsidRDefault="00D6629C" w:rsidP="00D6629C">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6629C" w:rsidRPr="00C44D1B" w:rsidRDefault="00D6629C" w:rsidP="00D6629C">
            <w:pPr>
              <w:spacing w:after="20"/>
            </w:pPr>
            <w:bookmarkStart w:id="6264"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6264"/>
          </w:p>
        </w:tc>
      </w:tr>
      <w:tr w:rsidR="00D6629C" w:rsidRPr="00C44D1B" w14:paraId="24603BB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6629C" w:rsidRPr="00C44D1B" w:rsidRDefault="00D6629C" w:rsidP="00D6629C">
            <w:pPr>
              <w:spacing w:after="20"/>
              <w:rPr>
                <w:rFonts w:ascii="Courier New" w:hAnsi="Courier New"/>
              </w:rPr>
            </w:pPr>
            <w:bookmarkStart w:id="6265"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6629C" w:rsidRPr="00C44D1B" w:rsidRDefault="00D6629C" w:rsidP="00D6629C">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6629C" w:rsidRPr="00C44D1B" w:rsidRDefault="00D6629C" w:rsidP="00D6629C">
            <w:pPr>
              <w:spacing w:after="20"/>
            </w:pPr>
            <w:r w:rsidRPr="00C44D1B">
              <w:t>command not accepted</w:t>
            </w:r>
          </w:p>
        </w:tc>
      </w:tr>
      <w:tr w:rsidR="00D6629C" w:rsidRPr="00C44D1B" w14:paraId="40BA349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6629C" w:rsidRPr="00C44D1B" w:rsidRDefault="00D6629C" w:rsidP="00D6629C">
            <w:pPr>
              <w:spacing w:after="20"/>
              <w:rPr>
                <w:rFonts w:ascii="Courier New" w:hAnsi="Courier New"/>
              </w:rPr>
            </w:pPr>
            <w:bookmarkStart w:id="6266" w:name="_MCCTEMPBM_CRPT80113245___7" w:colFirst="0" w:colLast="0"/>
            <w:bookmarkEnd w:id="6265"/>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6629C" w:rsidRPr="00C44D1B" w:rsidRDefault="00D6629C" w:rsidP="00D6629C">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6629C" w:rsidRPr="00C44D1B" w:rsidRDefault="00D6629C" w:rsidP="00D6629C">
            <w:pPr>
              <w:spacing w:after="20"/>
            </w:pPr>
            <w:r w:rsidRPr="00C44D1B">
              <w:t>connection completion timeout</w:t>
            </w:r>
          </w:p>
        </w:tc>
      </w:tr>
      <w:tr w:rsidR="00D6629C" w:rsidRPr="00C44D1B" w14:paraId="326AEA2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6629C" w:rsidRPr="00C44D1B" w:rsidRDefault="00D6629C" w:rsidP="00D6629C">
            <w:pPr>
              <w:spacing w:after="20"/>
              <w:rPr>
                <w:rFonts w:ascii="Courier New" w:hAnsi="Courier New"/>
              </w:rPr>
            </w:pPr>
            <w:bookmarkStart w:id="6267" w:name="_MCCTEMPBM_CRPT80113246___7" w:colFirst="0" w:colLast="0"/>
            <w:bookmarkEnd w:id="6266"/>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6629C" w:rsidRPr="00C44D1B" w:rsidRDefault="00D6629C" w:rsidP="00D6629C">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6629C" w:rsidRPr="00C44D1B" w:rsidRDefault="00D6629C" w:rsidP="00D6629C">
            <w:pPr>
              <w:spacing w:after="20"/>
            </w:pPr>
            <w:r w:rsidRPr="00C44D1B">
              <w:t>connection terminated</w:t>
            </w:r>
          </w:p>
        </w:tc>
      </w:tr>
      <w:tr w:rsidR="00D6629C" w:rsidRPr="00C44D1B" w14:paraId="4DAFC53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6629C" w:rsidRPr="00C44D1B" w:rsidRDefault="00D6629C" w:rsidP="00D6629C">
            <w:pPr>
              <w:spacing w:after="20"/>
              <w:rPr>
                <w:rFonts w:ascii="Courier New" w:hAnsi="Courier New"/>
              </w:rPr>
            </w:pPr>
            <w:bookmarkStart w:id="6268" w:name="_MCCTEMPBM_CRPT80113247___7" w:colFirst="0" w:colLast="0"/>
            <w:bookmarkEnd w:id="6267"/>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6629C" w:rsidRPr="00C44D1B" w:rsidRDefault="00D6629C" w:rsidP="00D6629C">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6629C" w:rsidRPr="00C44D1B" w:rsidRDefault="00D6629C" w:rsidP="00D6629C">
            <w:pPr>
              <w:spacing w:after="20"/>
            </w:pPr>
            <w:r w:rsidRPr="00C44D1B">
              <w:t>no dialtone detected</w:t>
            </w:r>
          </w:p>
        </w:tc>
      </w:tr>
      <w:tr w:rsidR="00D6629C" w:rsidRPr="00C44D1B" w14:paraId="48CE29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6629C" w:rsidRPr="00C44D1B" w:rsidRDefault="00D6629C" w:rsidP="00D6629C">
            <w:pPr>
              <w:spacing w:after="20"/>
              <w:rPr>
                <w:rFonts w:ascii="Courier New" w:hAnsi="Courier New"/>
              </w:rPr>
            </w:pPr>
            <w:bookmarkStart w:id="6269" w:name="_MCCTEMPBM_CRPT80113248___7" w:colFirst="0" w:colLast="0"/>
            <w:bookmarkEnd w:id="6268"/>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6629C" w:rsidRPr="00C44D1B" w:rsidRDefault="00D6629C" w:rsidP="00D6629C">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6629C" w:rsidRPr="00C44D1B" w:rsidRDefault="00D6629C" w:rsidP="00D6629C">
            <w:pPr>
              <w:spacing w:after="20"/>
            </w:pPr>
            <w:r w:rsidRPr="00C44D1B">
              <w:t>acknowledges execution of a command line</w:t>
            </w:r>
          </w:p>
        </w:tc>
      </w:tr>
      <w:tr w:rsidR="00D6629C" w:rsidRPr="00C44D1B" w14:paraId="1B80128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6629C" w:rsidRPr="00C44D1B" w:rsidRDefault="00D6629C" w:rsidP="00D6629C">
            <w:pPr>
              <w:spacing w:after="20"/>
              <w:rPr>
                <w:rFonts w:ascii="Courier New" w:hAnsi="Courier New"/>
              </w:rPr>
            </w:pPr>
            <w:bookmarkStart w:id="6270" w:name="_MCCTEMPBM_CRPT80113249___7" w:colFirst="0" w:colLast="0"/>
            <w:bookmarkEnd w:id="6269"/>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6629C" w:rsidRPr="00C44D1B" w:rsidRDefault="00D6629C" w:rsidP="00D6629C">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6629C" w:rsidRPr="00C44D1B" w:rsidRDefault="00D6629C" w:rsidP="00D6629C">
            <w:pPr>
              <w:spacing w:after="20"/>
            </w:pPr>
            <w:r w:rsidRPr="00C44D1B">
              <w:t>incoming call signal from network</w:t>
            </w:r>
          </w:p>
        </w:tc>
      </w:tr>
      <w:tr w:rsidR="00D6629C" w:rsidRPr="00C44D1B" w14:paraId="560D97CB" w14:textId="77777777" w:rsidTr="009B5F8B">
        <w:trPr>
          <w:gridBefore w:val="1"/>
          <w:gridAfter w:val="1"/>
          <w:wBefore w:w="36" w:type="dxa"/>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6629C" w:rsidRPr="00C44D1B" w:rsidRDefault="00D6629C" w:rsidP="00D6629C">
            <w:pPr>
              <w:pStyle w:val="TAN"/>
            </w:pPr>
            <w:bookmarkStart w:id="6271" w:name="_MCCTEMPBM_CRPT80113250___7"/>
            <w:bookmarkEnd w:id="6270"/>
            <w:r w:rsidRPr="00C44D1B">
              <w:lastRenderedPageBreak/>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6271"/>
          </w:p>
        </w:tc>
      </w:tr>
    </w:tbl>
    <w:p w14:paraId="62853291" w14:textId="77777777" w:rsidR="004B4188" w:rsidRPr="00C44D1B" w:rsidRDefault="004B4188" w:rsidP="004B4188"/>
    <w:p w14:paraId="2AF1CD21" w14:textId="77777777" w:rsidR="00771B49" w:rsidRPr="00C44D1B" w:rsidRDefault="00771B49" w:rsidP="0013433D">
      <w:pPr>
        <w:pStyle w:val="NO"/>
      </w:pPr>
      <w:r w:rsidRPr="00C44D1B">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bookmarkStart w:id="6272" w:name="_CRAnnexCinformative"/>
      <w:bookmarkEnd w:id="6272"/>
      <w:r w:rsidRPr="00C44D1B">
        <w:br w:type="page"/>
      </w:r>
      <w:bookmarkStart w:id="6273" w:name="_Toc20207777"/>
      <w:bookmarkStart w:id="6274" w:name="_Toc27579660"/>
      <w:bookmarkStart w:id="6275" w:name="_Toc36116240"/>
      <w:bookmarkStart w:id="6276" w:name="_Toc45215125"/>
      <w:bookmarkStart w:id="6277" w:name="_Toc51866895"/>
      <w:bookmarkStart w:id="6278" w:name="_Toc218776931"/>
      <w:r w:rsidRPr="00C44D1B">
        <w:lastRenderedPageBreak/>
        <w:t>Annex</w:t>
      </w:r>
      <w:r w:rsidR="00706AED" w:rsidRPr="00C44D1B">
        <w:t xml:space="preserve"> </w:t>
      </w:r>
      <w:r w:rsidRPr="00C44D1B">
        <w:t>C (informative):</w:t>
      </w:r>
      <w:r w:rsidRPr="00C44D1B">
        <w:br/>
        <w:t>Commands from TIA IS</w:t>
      </w:r>
      <w:r w:rsidRPr="00C44D1B">
        <w:noBreakHyphen/>
        <w:t>101</w:t>
      </w:r>
      <w:bookmarkEnd w:id="6273"/>
      <w:bookmarkEnd w:id="6274"/>
      <w:bookmarkEnd w:id="6275"/>
      <w:bookmarkEnd w:id="6276"/>
      <w:bookmarkEnd w:id="6277"/>
      <w:bookmarkEnd w:id="6278"/>
    </w:p>
    <w:p w14:paraId="3F693F32" w14:textId="77777777" w:rsidR="00026965" w:rsidRPr="00C44D1B" w:rsidRDefault="00026965" w:rsidP="00E26141">
      <w:pPr>
        <w:pStyle w:val="Heading1"/>
      </w:pPr>
      <w:bookmarkStart w:id="6279" w:name="_CRC_1"/>
      <w:bookmarkStart w:id="6280" w:name="_Toc20207778"/>
      <w:bookmarkStart w:id="6281" w:name="_Toc27579661"/>
      <w:bookmarkStart w:id="6282" w:name="_Toc36116241"/>
      <w:bookmarkStart w:id="6283" w:name="_Toc45215126"/>
      <w:bookmarkStart w:id="6284" w:name="_Toc51866896"/>
      <w:bookmarkStart w:id="6285" w:name="_Toc218776932"/>
      <w:bookmarkEnd w:id="6279"/>
      <w:r w:rsidRPr="00C44D1B">
        <w:t>C.1</w:t>
      </w:r>
      <w:r w:rsidRPr="00C44D1B">
        <w:tab/>
        <w:t>Introduction</w:t>
      </w:r>
      <w:bookmarkEnd w:id="6280"/>
      <w:bookmarkEnd w:id="6281"/>
      <w:bookmarkEnd w:id="6282"/>
      <w:bookmarkEnd w:id="6283"/>
      <w:bookmarkEnd w:id="6284"/>
      <w:bookmarkEnd w:id="6285"/>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lastRenderedPageBreak/>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6286" w:name="_CRC_2"/>
      <w:bookmarkStart w:id="6287" w:name="_Toc20207779"/>
      <w:bookmarkStart w:id="6288" w:name="_Toc27579662"/>
      <w:bookmarkStart w:id="6289" w:name="_Toc36116242"/>
      <w:bookmarkStart w:id="6290" w:name="_Toc45215127"/>
      <w:bookmarkStart w:id="6291" w:name="_Toc51866897"/>
      <w:bookmarkStart w:id="6292" w:name="_Toc218776933"/>
      <w:bookmarkEnd w:id="6286"/>
      <w:r w:rsidRPr="00C44D1B">
        <w:rPr>
          <w:lang w:val="en-US"/>
        </w:rPr>
        <w:t>C.2</w:t>
      </w:r>
      <w:r w:rsidRPr="00C44D1B">
        <w:rPr>
          <w:lang w:val="en-US"/>
        </w:rPr>
        <w:tab/>
        <w:t>Commands</w:t>
      </w:r>
      <w:bookmarkEnd w:id="6287"/>
      <w:bookmarkEnd w:id="6288"/>
      <w:bookmarkEnd w:id="6289"/>
      <w:bookmarkEnd w:id="6290"/>
      <w:bookmarkEnd w:id="6291"/>
      <w:bookmarkEnd w:id="6292"/>
    </w:p>
    <w:p w14:paraId="75FB5783" w14:textId="77777777" w:rsidR="00026965" w:rsidRPr="00C44D1B" w:rsidRDefault="00026965" w:rsidP="00E26141">
      <w:pPr>
        <w:pStyle w:val="Heading2"/>
        <w:rPr>
          <w:lang w:val="en-US"/>
        </w:rPr>
      </w:pPr>
      <w:bookmarkStart w:id="6293" w:name="_CRC_2_1"/>
      <w:bookmarkStart w:id="6294" w:name="_Toc20207780"/>
      <w:bookmarkStart w:id="6295" w:name="_Toc27579663"/>
      <w:bookmarkStart w:id="6296" w:name="_Toc36116243"/>
      <w:bookmarkStart w:id="6297" w:name="_Toc45215128"/>
      <w:bookmarkStart w:id="6298" w:name="_Toc51866898"/>
      <w:bookmarkStart w:id="6299" w:name="_Toc218776934"/>
      <w:bookmarkEnd w:id="6293"/>
      <w:r w:rsidRPr="00C44D1B">
        <w:rPr>
          <w:lang w:val="en-US"/>
        </w:rPr>
        <w:t>C.2.1</w:t>
      </w:r>
      <w:r w:rsidRPr="00C44D1B">
        <w:rPr>
          <w:lang w:val="en-US"/>
        </w:rPr>
        <w:tab/>
        <w:t>Select mode +FCLASS</w:t>
      </w:r>
      <w:bookmarkEnd w:id="6294"/>
      <w:bookmarkEnd w:id="6295"/>
      <w:bookmarkEnd w:id="6296"/>
      <w:bookmarkEnd w:id="6297"/>
      <w:bookmarkEnd w:id="6298"/>
      <w:bookmarkEnd w:id="6299"/>
    </w:p>
    <w:p w14:paraId="46593958" w14:textId="77777777" w:rsidR="00026965" w:rsidRPr="00C44D1B" w:rsidRDefault="00026965">
      <w:bookmarkStart w:id="6300"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6301" w:name="_MCCTEMPBM_CRPT80113252___2"/>
      <w:bookmarkEnd w:id="6300"/>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p w14:paraId="141F0EDE" w14:textId="77777777" w:rsidR="00026965" w:rsidRPr="00C44D1B" w:rsidRDefault="00026965">
      <w:pPr>
        <w:pStyle w:val="TH"/>
      </w:pPr>
      <w:bookmarkStart w:id="6302" w:name="_CRTableC_1"/>
      <w:bookmarkEnd w:id="6301"/>
      <w:r w:rsidRPr="00C44D1B">
        <w:t>Table </w:t>
      </w:r>
      <w:bookmarkEnd w:id="6302"/>
      <w:r w:rsidRPr="00C44D1B">
        <w:t>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6303"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6304" w:name="_MCCTEMPBM_CRPT80113254___7" w:colFirst="0" w:colLast="0"/>
            <w:bookmarkEnd w:id="6303"/>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6305" w:name="_MCCTEMPBM_CRPT80113255___7"/>
            <w:bookmarkEnd w:id="6304"/>
            <w:r w:rsidRPr="00C44D1B">
              <w:rPr>
                <w:rFonts w:ascii="Courier New" w:hAnsi="Courier New"/>
              </w:rPr>
              <w:t>+FCLASS=?</w:t>
            </w:r>
            <w:bookmarkEnd w:id="6305"/>
          </w:p>
        </w:tc>
        <w:tc>
          <w:tcPr>
            <w:tcW w:w="2383" w:type="dxa"/>
          </w:tcPr>
          <w:p w14:paraId="3B20A180" w14:textId="77777777" w:rsidR="00026965" w:rsidRPr="00C44D1B" w:rsidRDefault="00026965">
            <w:pPr>
              <w:spacing w:after="20"/>
            </w:pPr>
            <w:bookmarkStart w:id="6306"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6306"/>
          </w:p>
        </w:tc>
      </w:tr>
    </w:tbl>
    <w:p w14:paraId="5AEC3AD1" w14:textId="77777777" w:rsidR="00026965" w:rsidRPr="00C44D1B" w:rsidRDefault="00026965"/>
    <w:p w14:paraId="3399507F" w14:textId="77777777" w:rsidR="00026965" w:rsidRPr="00C44D1B" w:rsidRDefault="00026965">
      <w:bookmarkStart w:id="6307"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6308" w:name="_CRC_2_2"/>
      <w:bookmarkStart w:id="6309" w:name="_Toc20207781"/>
      <w:bookmarkStart w:id="6310" w:name="_Toc27579664"/>
      <w:bookmarkStart w:id="6311" w:name="_Toc36116244"/>
      <w:bookmarkStart w:id="6312" w:name="_Toc45215129"/>
      <w:bookmarkStart w:id="6313" w:name="_Toc51866899"/>
      <w:bookmarkStart w:id="6314" w:name="_Toc218776935"/>
      <w:bookmarkEnd w:id="6307"/>
      <w:bookmarkEnd w:id="6308"/>
      <w:r w:rsidRPr="00C44D1B">
        <w:t>C.2.2</w:t>
      </w:r>
      <w:r w:rsidRPr="00C44D1B">
        <w:tab/>
        <w:t>Buffer threshold setting +VBT</w:t>
      </w:r>
      <w:bookmarkEnd w:id="6309"/>
      <w:bookmarkEnd w:id="6310"/>
      <w:bookmarkEnd w:id="6311"/>
      <w:bookmarkEnd w:id="6312"/>
      <w:bookmarkEnd w:id="6313"/>
      <w:bookmarkEnd w:id="6314"/>
    </w:p>
    <w:p w14:paraId="15BF286F" w14:textId="77777777" w:rsidR="00026965" w:rsidRPr="00C44D1B" w:rsidRDefault="00026965">
      <w:bookmarkStart w:id="6315"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C44D1B" w:rsidRDefault="00026965">
      <w:pPr>
        <w:pStyle w:val="TH"/>
      </w:pPr>
      <w:bookmarkStart w:id="6316" w:name="_CRTableC_2"/>
      <w:bookmarkEnd w:id="6315"/>
      <w:r w:rsidRPr="00C44D1B">
        <w:lastRenderedPageBreak/>
        <w:t>Table </w:t>
      </w:r>
      <w:bookmarkEnd w:id="6316"/>
      <w:r w:rsidRPr="00C44D1B">
        <w:t>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6317"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6318" w:name="_MCCTEMPBM_CRPT80113260___7" w:colFirst="0" w:colLast="0"/>
            <w:bookmarkEnd w:id="6317"/>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6319" w:name="_MCCTEMPBM_CRPT80113261___7"/>
            <w:bookmarkEnd w:id="6318"/>
            <w:r w:rsidRPr="00C44D1B">
              <w:rPr>
                <w:rFonts w:ascii="Courier New" w:hAnsi="Courier New"/>
              </w:rPr>
              <w:t>+VBT=?</w:t>
            </w:r>
            <w:bookmarkEnd w:id="6319"/>
          </w:p>
        </w:tc>
        <w:tc>
          <w:tcPr>
            <w:tcW w:w="6062" w:type="dxa"/>
          </w:tcPr>
          <w:p w14:paraId="03CDD96B" w14:textId="77777777" w:rsidR="00026965" w:rsidRPr="00C44D1B" w:rsidRDefault="00026965">
            <w:pPr>
              <w:spacing w:after="20"/>
            </w:pPr>
            <w:bookmarkStart w:id="6320"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6320"/>
          </w:p>
        </w:tc>
      </w:tr>
    </w:tbl>
    <w:p w14:paraId="125B76A2" w14:textId="77777777" w:rsidR="00026965" w:rsidRPr="00C44D1B" w:rsidRDefault="00026965"/>
    <w:p w14:paraId="59E2D52E" w14:textId="77777777" w:rsidR="00026965" w:rsidRPr="00C44D1B" w:rsidRDefault="00026965" w:rsidP="00E26141">
      <w:pPr>
        <w:pStyle w:val="Heading2"/>
      </w:pPr>
      <w:bookmarkStart w:id="6321" w:name="_CRC_2_3"/>
      <w:bookmarkStart w:id="6322" w:name="_Toc20207782"/>
      <w:bookmarkStart w:id="6323" w:name="_Toc27579665"/>
      <w:bookmarkStart w:id="6324" w:name="_Toc36116245"/>
      <w:bookmarkStart w:id="6325" w:name="_Toc45215130"/>
      <w:bookmarkStart w:id="6326" w:name="_Toc51866900"/>
      <w:bookmarkStart w:id="6327" w:name="_Toc218776936"/>
      <w:bookmarkEnd w:id="6321"/>
      <w:r w:rsidRPr="00C44D1B">
        <w:t>C.2.3</w:t>
      </w:r>
      <w:r w:rsidRPr="00C44D1B">
        <w:tab/>
        <w:t>Calling number ID presentation +VCID</w:t>
      </w:r>
      <w:bookmarkEnd w:id="6322"/>
      <w:bookmarkEnd w:id="6323"/>
      <w:bookmarkEnd w:id="6324"/>
      <w:bookmarkEnd w:id="6325"/>
      <w:bookmarkEnd w:id="6326"/>
      <w:bookmarkEnd w:id="6327"/>
    </w:p>
    <w:p w14:paraId="6E19259E" w14:textId="77777777" w:rsidR="00026965" w:rsidRPr="00C44D1B" w:rsidRDefault="00026965">
      <w:bookmarkStart w:id="6328"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6329" w:name="_MCCTEMPBM_CRPT80113264___7"/>
      <w:bookmarkEnd w:id="6328"/>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6330" w:name="_MCCTEMPBM_CRPT80113265___7"/>
      <w:bookmarkEnd w:id="6329"/>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6330"/>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bookmarkStart w:id="6331" w:name="_CRTableC_3"/>
      <w:r w:rsidRPr="00C44D1B">
        <w:t>Table </w:t>
      </w:r>
      <w:bookmarkEnd w:id="6331"/>
      <w:r w:rsidRPr="00C44D1B">
        <w:t>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6332"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6333" w:name="_MCCTEMPBM_CRPT80113267___7" w:colFirst="0" w:colLast="0"/>
            <w:bookmarkEnd w:id="6332"/>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6334" w:name="_MCCTEMPBM_CRPT80113268___7" w:colFirst="0" w:colLast="0"/>
            <w:bookmarkEnd w:id="6333"/>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6334"/>
    </w:tbl>
    <w:p w14:paraId="48AA9947" w14:textId="77777777" w:rsidR="00026965" w:rsidRPr="00C44D1B" w:rsidRDefault="00026965"/>
    <w:p w14:paraId="53C71A46" w14:textId="77777777" w:rsidR="00026965" w:rsidRPr="00C44D1B" w:rsidRDefault="00026965" w:rsidP="00E26141">
      <w:pPr>
        <w:pStyle w:val="Heading2"/>
      </w:pPr>
      <w:bookmarkStart w:id="6335" w:name="_CRC_2_4"/>
      <w:bookmarkStart w:id="6336" w:name="_Toc20207783"/>
      <w:bookmarkStart w:id="6337" w:name="_Toc27579666"/>
      <w:bookmarkStart w:id="6338" w:name="_Toc36116246"/>
      <w:bookmarkStart w:id="6339" w:name="_Toc45215131"/>
      <w:bookmarkStart w:id="6340" w:name="_Toc51866901"/>
      <w:bookmarkStart w:id="6341" w:name="_Toc218776937"/>
      <w:bookmarkEnd w:id="6335"/>
      <w:r w:rsidRPr="00C44D1B">
        <w:t>C.2.4</w:t>
      </w:r>
      <w:r w:rsidRPr="00C44D1B">
        <w:tab/>
        <w:t>Receive gain selection +VGR</w:t>
      </w:r>
      <w:bookmarkEnd w:id="6336"/>
      <w:bookmarkEnd w:id="6337"/>
      <w:bookmarkEnd w:id="6338"/>
      <w:bookmarkEnd w:id="6339"/>
      <w:bookmarkEnd w:id="6340"/>
      <w:bookmarkEnd w:id="6341"/>
    </w:p>
    <w:p w14:paraId="1847D556" w14:textId="77777777" w:rsidR="00026965" w:rsidRPr="00C44D1B" w:rsidRDefault="00026965">
      <w:bookmarkStart w:id="6342"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C44D1B" w:rsidRDefault="00026965">
      <w:pPr>
        <w:pStyle w:val="TH"/>
      </w:pPr>
      <w:bookmarkStart w:id="6343" w:name="_CRTableC_4"/>
      <w:bookmarkEnd w:id="6342"/>
      <w:r w:rsidRPr="00C44D1B">
        <w:t>Table </w:t>
      </w:r>
      <w:bookmarkEnd w:id="6343"/>
      <w:r w:rsidRPr="00C44D1B">
        <w:t>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6344"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6345" w:name="_MCCTEMPBM_CRPT80113271___7" w:colFirst="0" w:colLast="0"/>
            <w:bookmarkEnd w:id="6344"/>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6346" w:name="_MCCTEMPBM_CRPT80113272___7"/>
            <w:bookmarkEnd w:id="6345"/>
            <w:r w:rsidRPr="00C44D1B">
              <w:rPr>
                <w:rFonts w:ascii="Courier New" w:hAnsi="Courier New"/>
              </w:rPr>
              <w:t>+VGR=?</w:t>
            </w:r>
            <w:bookmarkEnd w:id="6346"/>
          </w:p>
        </w:tc>
        <w:tc>
          <w:tcPr>
            <w:tcW w:w="2490" w:type="dxa"/>
          </w:tcPr>
          <w:p w14:paraId="05804811" w14:textId="77777777" w:rsidR="00026965" w:rsidRPr="00C44D1B" w:rsidRDefault="00026965">
            <w:pPr>
              <w:spacing w:after="20"/>
            </w:pPr>
            <w:bookmarkStart w:id="6347"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47"/>
          </w:p>
        </w:tc>
      </w:tr>
    </w:tbl>
    <w:p w14:paraId="700FF8AD" w14:textId="77777777" w:rsidR="00026965" w:rsidRPr="00C44D1B" w:rsidRDefault="00026965"/>
    <w:p w14:paraId="2FC3FA09" w14:textId="77777777" w:rsidR="00026965" w:rsidRPr="00C44D1B" w:rsidRDefault="00026965" w:rsidP="00E26141">
      <w:pPr>
        <w:pStyle w:val="Heading2"/>
      </w:pPr>
      <w:bookmarkStart w:id="6348" w:name="_CRC_2_5"/>
      <w:bookmarkStart w:id="6349" w:name="_Toc20207784"/>
      <w:bookmarkStart w:id="6350" w:name="_Toc27579667"/>
      <w:bookmarkStart w:id="6351" w:name="_Toc36116247"/>
      <w:bookmarkStart w:id="6352" w:name="_Toc45215132"/>
      <w:bookmarkStart w:id="6353" w:name="_Toc51866902"/>
      <w:bookmarkStart w:id="6354" w:name="_Toc218776938"/>
      <w:bookmarkEnd w:id="6348"/>
      <w:r w:rsidRPr="00C44D1B">
        <w:t>C.2.5</w:t>
      </w:r>
      <w:r w:rsidRPr="00C44D1B">
        <w:tab/>
        <w:t>Transmit gain selection +VGT</w:t>
      </w:r>
      <w:bookmarkEnd w:id="6349"/>
      <w:bookmarkEnd w:id="6350"/>
      <w:bookmarkEnd w:id="6351"/>
      <w:bookmarkEnd w:id="6352"/>
      <w:bookmarkEnd w:id="6353"/>
      <w:bookmarkEnd w:id="6354"/>
    </w:p>
    <w:p w14:paraId="0C5C0869" w14:textId="77777777" w:rsidR="00026965" w:rsidRPr="00C44D1B" w:rsidRDefault="00026965">
      <w:bookmarkStart w:id="6355"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xml:space="preserve">, range 0...255. Values larger than 128 indicate a larger gain than nominal. Values less than 128 </w:t>
      </w:r>
      <w:r w:rsidRPr="00C44D1B">
        <w:lastRenderedPageBreak/>
        <w:t>indicate a smaller gain than nominal. The entire range of 0...255 does not have to be provided. A value of zero implies the uses of automatic gain control by the TA.</w:t>
      </w:r>
    </w:p>
    <w:p w14:paraId="41BB4F27" w14:textId="77777777" w:rsidR="00026965" w:rsidRPr="00C44D1B" w:rsidRDefault="00026965">
      <w:pPr>
        <w:pStyle w:val="TH"/>
      </w:pPr>
      <w:bookmarkStart w:id="6356" w:name="_CRTableC_5"/>
      <w:bookmarkEnd w:id="6355"/>
      <w:r w:rsidRPr="00C44D1B">
        <w:t>Table </w:t>
      </w:r>
      <w:bookmarkEnd w:id="6356"/>
      <w:r w:rsidRPr="00C44D1B">
        <w:t>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6357"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6358" w:name="_MCCTEMPBM_CRPT80113276___7" w:colFirst="0" w:colLast="0"/>
            <w:bookmarkEnd w:id="6357"/>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6359" w:name="_MCCTEMPBM_CRPT80113277___7"/>
            <w:bookmarkEnd w:id="6358"/>
            <w:r w:rsidRPr="00C44D1B">
              <w:rPr>
                <w:rFonts w:ascii="Courier New" w:hAnsi="Courier New"/>
              </w:rPr>
              <w:t>+VGT=?</w:t>
            </w:r>
            <w:bookmarkEnd w:id="6359"/>
          </w:p>
        </w:tc>
        <w:tc>
          <w:tcPr>
            <w:tcW w:w="2428" w:type="dxa"/>
          </w:tcPr>
          <w:p w14:paraId="7A56357A" w14:textId="77777777" w:rsidR="00026965" w:rsidRPr="00C44D1B" w:rsidRDefault="00026965">
            <w:pPr>
              <w:spacing w:after="20"/>
            </w:pPr>
            <w:bookmarkStart w:id="6360"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60"/>
          </w:p>
        </w:tc>
      </w:tr>
    </w:tbl>
    <w:p w14:paraId="570A567E" w14:textId="77777777" w:rsidR="00026965" w:rsidRPr="00C44D1B" w:rsidRDefault="00026965"/>
    <w:p w14:paraId="42A50C1F" w14:textId="77777777" w:rsidR="00026965" w:rsidRPr="00C44D1B" w:rsidRDefault="00026965" w:rsidP="00E26141">
      <w:pPr>
        <w:pStyle w:val="Heading2"/>
      </w:pPr>
      <w:bookmarkStart w:id="6361" w:name="_CRC_2_6"/>
      <w:bookmarkStart w:id="6362" w:name="_Toc20207785"/>
      <w:bookmarkStart w:id="6363" w:name="_Toc27579668"/>
      <w:bookmarkStart w:id="6364" w:name="_Toc36116248"/>
      <w:bookmarkStart w:id="6365" w:name="_Toc45215133"/>
      <w:bookmarkStart w:id="6366" w:name="_Toc51866903"/>
      <w:bookmarkStart w:id="6367" w:name="_Toc218776939"/>
      <w:bookmarkEnd w:id="6361"/>
      <w:r w:rsidRPr="00C44D1B">
        <w:t>C.2.6</w:t>
      </w:r>
      <w:r w:rsidRPr="00C44D1B">
        <w:tab/>
        <w:t>Initialise voice parameters +VIP</w:t>
      </w:r>
      <w:bookmarkEnd w:id="6362"/>
      <w:bookmarkEnd w:id="6363"/>
      <w:bookmarkEnd w:id="6364"/>
      <w:bookmarkEnd w:id="6365"/>
      <w:bookmarkEnd w:id="6366"/>
      <w:bookmarkEnd w:id="6367"/>
    </w:p>
    <w:p w14:paraId="50CECDC3" w14:textId="77777777" w:rsidR="00026965" w:rsidRPr="00C44D1B" w:rsidRDefault="00026965">
      <w:bookmarkStart w:id="6368"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p w14:paraId="28B89D24" w14:textId="77777777" w:rsidR="00026965" w:rsidRPr="00C44D1B" w:rsidRDefault="00026965">
      <w:pPr>
        <w:pStyle w:val="TH"/>
      </w:pPr>
      <w:bookmarkStart w:id="6369" w:name="_CRTableC_6"/>
      <w:bookmarkEnd w:id="6368"/>
      <w:r w:rsidRPr="00C44D1B">
        <w:t>Table </w:t>
      </w:r>
      <w:bookmarkEnd w:id="6369"/>
      <w:r w:rsidRPr="00C44D1B">
        <w:t>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6370"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6371" w:name="_MCCTEMPBM_CRPT80113281___7"/>
            <w:bookmarkEnd w:id="6370"/>
            <w:r w:rsidRPr="00C44D1B">
              <w:rPr>
                <w:rFonts w:ascii="Courier New" w:hAnsi="Courier New"/>
              </w:rPr>
              <w:t>+VIP=?</w:t>
            </w:r>
            <w:bookmarkEnd w:id="6371"/>
          </w:p>
        </w:tc>
        <w:tc>
          <w:tcPr>
            <w:tcW w:w="2460" w:type="dxa"/>
          </w:tcPr>
          <w:p w14:paraId="0E0093C0" w14:textId="77777777" w:rsidR="00026965" w:rsidRPr="00C44D1B" w:rsidRDefault="00026965">
            <w:pPr>
              <w:spacing w:after="20"/>
            </w:pPr>
            <w:bookmarkStart w:id="6372"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72"/>
          </w:p>
        </w:tc>
      </w:tr>
    </w:tbl>
    <w:p w14:paraId="3BF6C1A3" w14:textId="77777777" w:rsidR="00026965" w:rsidRPr="00C44D1B" w:rsidRDefault="00026965"/>
    <w:p w14:paraId="046F506D" w14:textId="77777777" w:rsidR="00026965" w:rsidRPr="00C44D1B" w:rsidRDefault="00026965" w:rsidP="00E26141">
      <w:pPr>
        <w:pStyle w:val="Heading2"/>
      </w:pPr>
      <w:bookmarkStart w:id="6373" w:name="_CRC_2_7"/>
      <w:bookmarkStart w:id="6374" w:name="_Toc20207786"/>
      <w:bookmarkStart w:id="6375" w:name="_Toc27579669"/>
      <w:bookmarkStart w:id="6376" w:name="_Toc36116249"/>
      <w:bookmarkStart w:id="6377" w:name="_Toc45215134"/>
      <w:bookmarkStart w:id="6378" w:name="_Toc51866904"/>
      <w:bookmarkStart w:id="6379" w:name="_Toc218776940"/>
      <w:bookmarkEnd w:id="6373"/>
      <w:r w:rsidRPr="00C44D1B">
        <w:t>C.2.7</w:t>
      </w:r>
      <w:r w:rsidRPr="00C44D1B">
        <w:tab/>
        <w:t>Inactivity timer +VIT</w:t>
      </w:r>
      <w:bookmarkEnd w:id="6374"/>
      <w:bookmarkEnd w:id="6375"/>
      <w:bookmarkEnd w:id="6376"/>
      <w:bookmarkEnd w:id="6377"/>
      <w:bookmarkEnd w:id="6378"/>
      <w:bookmarkEnd w:id="6379"/>
    </w:p>
    <w:p w14:paraId="3D6D20A4" w14:textId="77777777" w:rsidR="00026965" w:rsidRPr="00C44D1B" w:rsidRDefault="00026965">
      <w:bookmarkStart w:id="6380"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p w14:paraId="1E8A1284" w14:textId="77777777" w:rsidR="00026965" w:rsidRPr="00C44D1B" w:rsidRDefault="00026965">
      <w:pPr>
        <w:pStyle w:val="TH"/>
      </w:pPr>
      <w:bookmarkStart w:id="6381" w:name="_CRTableC_7"/>
      <w:bookmarkEnd w:id="6380"/>
      <w:r w:rsidRPr="00C44D1B">
        <w:t>Table </w:t>
      </w:r>
      <w:bookmarkEnd w:id="6381"/>
      <w:r w:rsidRPr="00C44D1B">
        <w:t>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6382" w:name="_MCCTEMPBM_CRPT80113284___7"/>
            <w:r w:rsidRPr="00C44D1B">
              <w:rPr>
                <w:rFonts w:ascii="Courier New" w:hAnsi="Courier New"/>
              </w:rPr>
              <w:t>+VIT=&lt;n&gt;</w:t>
            </w:r>
            <w:bookmarkEnd w:id="6382"/>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6383"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6384" w:name="_MCCTEMPBM_CRPT80113286___7"/>
            <w:bookmarkEnd w:id="6383"/>
            <w:r w:rsidRPr="00C44D1B">
              <w:rPr>
                <w:rFonts w:ascii="Courier New" w:hAnsi="Courier New"/>
              </w:rPr>
              <w:t>+VIT=?</w:t>
            </w:r>
            <w:bookmarkEnd w:id="6384"/>
          </w:p>
        </w:tc>
        <w:tc>
          <w:tcPr>
            <w:tcW w:w="2478" w:type="dxa"/>
          </w:tcPr>
          <w:p w14:paraId="28D79E64" w14:textId="77777777" w:rsidR="00026965" w:rsidRPr="00C44D1B" w:rsidRDefault="00026965">
            <w:pPr>
              <w:spacing w:after="20"/>
            </w:pPr>
            <w:bookmarkStart w:id="6385"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85"/>
          </w:p>
        </w:tc>
      </w:tr>
    </w:tbl>
    <w:p w14:paraId="37A31DC7" w14:textId="77777777" w:rsidR="00026965" w:rsidRPr="00C44D1B" w:rsidRDefault="00026965"/>
    <w:p w14:paraId="07BA3609" w14:textId="77777777" w:rsidR="00026965" w:rsidRPr="00C44D1B" w:rsidRDefault="00026965" w:rsidP="00E26141">
      <w:pPr>
        <w:pStyle w:val="Heading2"/>
      </w:pPr>
      <w:bookmarkStart w:id="6386" w:name="_CRC_2_8"/>
      <w:bookmarkStart w:id="6387" w:name="_Toc20207787"/>
      <w:bookmarkStart w:id="6388" w:name="_Toc27579670"/>
      <w:bookmarkStart w:id="6389" w:name="_Toc36116250"/>
      <w:bookmarkStart w:id="6390" w:name="_Toc45215135"/>
      <w:bookmarkStart w:id="6391" w:name="_Toc51866905"/>
      <w:bookmarkStart w:id="6392" w:name="_Toc218776941"/>
      <w:bookmarkEnd w:id="6386"/>
      <w:r w:rsidRPr="00C44D1B">
        <w:t>C.2.8</w:t>
      </w:r>
      <w:r w:rsidRPr="00C44D1B">
        <w:tab/>
        <w:t>Line selection +VLS</w:t>
      </w:r>
      <w:bookmarkEnd w:id="6387"/>
      <w:bookmarkEnd w:id="6388"/>
      <w:bookmarkEnd w:id="6389"/>
      <w:bookmarkEnd w:id="6390"/>
      <w:bookmarkEnd w:id="6391"/>
      <w:bookmarkEnd w:id="6392"/>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bookmarkStart w:id="6393" w:name="_CRTableC_8"/>
      <w:r w:rsidRPr="00C44D1B">
        <w:t>Table </w:t>
      </w:r>
      <w:bookmarkEnd w:id="6393"/>
      <w:r w:rsidRPr="00C44D1B">
        <w:t>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6394"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6395" w:name="_MCCTEMPBM_CRPT80113289___4" w:colFirst="1" w:colLast="2"/>
            <w:bookmarkEnd w:id="6394"/>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6396" w:name="_MCCTEMPBM_CRPT80113291___4" w:colFirst="2" w:colLast="2"/>
            <w:bookmarkEnd w:id="6395"/>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6397" w:name="_MCCTEMPBM_CRPT80113290___7"/>
            <w:bookmarkEnd w:id="6397"/>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bookmarkEnd w:id="6396"/>
    </w:tbl>
    <w:p w14:paraId="59C7A2BA" w14:textId="4ACB1BE9" w:rsidR="00026965" w:rsidRPr="00C44D1B" w:rsidRDefault="00026965"/>
    <w:p w14:paraId="5ABAA7B7" w14:textId="77777777" w:rsidR="00026965" w:rsidRPr="00C44D1B" w:rsidRDefault="00026965">
      <w:pPr>
        <w:pStyle w:val="B1"/>
      </w:pPr>
      <w:r w:rsidRPr="00C44D1B">
        <w:lastRenderedPageBreak/>
        <w:t>This also allows the computer to receive audio data from the radio receiver by selecting "receive mode":</w:t>
      </w:r>
    </w:p>
    <w:p w14:paraId="45C0F1C5" w14:textId="77777777" w:rsidR="00026965" w:rsidRPr="00C44D1B" w:rsidRDefault="00026965">
      <w:pPr>
        <w:pStyle w:val="TH"/>
      </w:pPr>
      <w:bookmarkStart w:id="6398" w:name="_CRTableC_9"/>
      <w:r w:rsidRPr="00C44D1B">
        <w:t>Table </w:t>
      </w:r>
      <w:bookmarkEnd w:id="6398"/>
      <w:r w:rsidRPr="00C44D1B">
        <w:t>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6399"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6400" w:name="_MCCTEMPBM_CRPT80113293___4" w:colFirst="1" w:colLast="2"/>
            <w:bookmarkEnd w:id="6399"/>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6401" w:name="_MCCTEMPBM_CRPT80113294___4" w:colFirst="1" w:colLast="2"/>
            <w:bookmarkEnd w:id="6400"/>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6401"/>
    </w:tbl>
    <w:p w14:paraId="5F46AB08" w14:textId="77777777" w:rsidR="00026965" w:rsidRPr="008468D3" w:rsidRDefault="00026965" w:rsidP="008468D3"/>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bookmarkStart w:id="6402" w:name="_CRTableC_10"/>
      <w:r w:rsidRPr="00C44D1B">
        <w:t>Table </w:t>
      </w:r>
      <w:bookmarkEnd w:id="6402"/>
      <w:r w:rsidRPr="00C44D1B">
        <w:t>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6403"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6404" w:name="_MCCTEMPBM_CRPT80113296___4" w:colFirst="1" w:colLast="2"/>
            <w:bookmarkEnd w:id="6403"/>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6405" w:name="_MCCTEMPBM_CRPT80113297___4" w:colFirst="1" w:colLast="2"/>
            <w:bookmarkEnd w:id="6404"/>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6405"/>
    </w:tbl>
    <w:p w14:paraId="7D169592" w14:textId="77777777" w:rsidR="00026965" w:rsidRPr="008468D3" w:rsidRDefault="00026965" w:rsidP="008468D3"/>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bookmarkStart w:id="6406" w:name="_CRTableC_11"/>
      <w:r w:rsidRPr="00C44D1B">
        <w:t>Table </w:t>
      </w:r>
      <w:bookmarkEnd w:id="6406"/>
      <w:r w:rsidRPr="00C44D1B">
        <w:t>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6407"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6408" w:name="_MCCTEMPBM_CRPT80113299___4" w:colFirst="1" w:colLast="2"/>
            <w:bookmarkEnd w:id="6407"/>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6409" w:name="_MCCTEMPBM_CRPT80113300___4" w:colFirst="1" w:colLast="2"/>
            <w:bookmarkEnd w:id="6408"/>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6409"/>
    </w:tbl>
    <w:p w14:paraId="7A6DA7E8" w14:textId="77777777" w:rsidR="00026965" w:rsidRPr="008468D3" w:rsidRDefault="00026965" w:rsidP="008468D3"/>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bookmarkStart w:id="6410" w:name="_CRTableC_12"/>
      <w:r w:rsidRPr="00C44D1B">
        <w:t>Table </w:t>
      </w:r>
      <w:bookmarkEnd w:id="6410"/>
      <w:r w:rsidRPr="00C44D1B">
        <w:t>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6411"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6412" w:name="_MCCTEMPBM_CRPT80113302___4" w:colFirst="1" w:colLast="2"/>
            <w:bookmarkEnd w:id="6411"/>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6413" w:name="_MCCTEMPBM_CRPT80113303___4" w:colFirst="1" w:colLast="2"/>
            <w:bookmarkEnd w:id="6412"/>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bookmarkEnd w:id="6413"/>
    </w:tbl>
    <w:p w14:paraId="6B354B87" w14:textId="4B49017E" w:rsidR="00026965" w:rsidRPr="008468D3" w:rsidRDefault="00026965" w:rsidP="008468D3"/>
    <w:p w14:paraId="769F632A" w14:textId="77777777" w:rsidR="00026965" w:rsidRPr="00C44D1B" w:rsidRDefault="00026965">
      <w:pPr>
        <w:pStyle w:val="TH"/>
      </w:pPr>
      <w:bookmarkStart w:id="6414" w:name="_CRTableC_13"/>
      <w:r w:rsidRPr="00C44D1B">
        <w:t>Table </w:t>
      </w:r>
      <w:bookmarkEnd w:id="6414"/>
      <w:r w:rsidRPr="00C44D1B">
        <w:t>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6415"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6416" w:name="_MCCTEMPBM_CRPT80113305___7" w:colFirst="0" w:colLast="0"/>
            <w:bookmarkEnd w:id="6415"/>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6417" w:name="_MCCTEMPBM_CRPT80113306___7"/>
            <w:bookmarkEnd w:id="6416"/>
            <w:r w:rsidRPr="00C44D1B">
              <w:rPr>
                <w:rFonts w:ascii="Courier New" w:hAnsi="Courier New"/>
              </w:rPr>
              <w:t>+VLS=?</w:t>
            </w:r>
            <w:bookmarkEnd w:id="6417"/>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8468D3" w:rsidRDefault="00026965" w:rsidP="008468D3">
      <w:bookmarkStart w:id="6418" w:name="_MCCTEMPBM_CRPT80113307___7"/>
    </w:p>
    <w:p w14:paraId="490D001C" w14:textId="77777777" w:rsidR="00026965" w:rsidRPr="00C44D1B" w:rsidRDefault="00026965">
      <w:bookmarkStart w:id="6419" w:name="_MCCTEMPBM_CRPT80113308___7"/>
      <w:bookmarkEnd w:id="6418"/>
      <w:r w:rsidRPr="00C44D1B">
        <w:rPr>
          <w:rFonts w:ascii="Courier New" w:hAnsi="Courier New"/>
        </w:rPr>
        <w:t>+VCON</w:t>
      </w:r>
      <w:r w:rsidRPr="00C44D1B">
        <w:t xml:space="preserve"> is returned if an audio path is established or if a connection is made to the radio network.</w:t>
      </w:r>
    </w:p>
    <w:bookmarkEnd w:id="6419"/>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bookmarkStart w:id="6420" w:name="_CRTableC_14"/>
      <w:r w:rsidRPr="00C44D1B">
        <w:lastRenderedPageBreak/>
        <w:t>Table </w:t>
      </w:r>
      <w:bookmarkEnd w:id="6420"/>
      <w:r w:rsidRPr="00C44D1B">
        <w:t>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6421"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6422" w:name="_MCCTEMPBM_CRPT80113310___4" w:colFirst="1" w:colLast="2"/>
            <w:bookmarkEnd w:id="6421"/>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6423" w:name="_MCCTEMPBM_CRPT80113311___4" w:colFirst="1" w:colLast="2"/>
            <w:bookmarkEnd w:id="6422"/>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6423"/>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bookmarkStart w:id="6424" w:name="_CRTableC_15"/>
      <w:r w:rsidRPr="00C44D1B">
        <w:t>Table </w:t>
      </w:r>
      <w:bookmarkEnd w:id="6424"/>
      <w:r w:rsidRPr="00C44D1B">
        <w:t>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6425"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6426" w:name="_MCCTEMPBM_CRPT80113313___4" w:colFirst="1" w:colLast="2"/>
            <w:bookmarkEnd w:id="6425"/>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6427" w:name="_MCCTEMPBM_CRPT80113314___7"/>
            <w:bookmarkStart w:id="6428" w:name="_MCCTEMPBM_CRPT80113315___4" w:colFirst="1" w:colLast="2"/>
            <w:bookmarkEnd w:id="6426"/>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6427"/>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6428"/>
    </w:tbl>
    <w:p w14:paraId="1B8C0ADF" w14:textId="77777777" w:rsidR="00026965" w:rsidRPr="00C44D1B" w:rsidRDefault="00026965"/>
    <w:p w14:paraId="6689D1CB" w14:textId="77777777" w:rsidR="00026965" w:rsidRPr="00C44D1B" w:rsidRDefault="00026965" w:rsidP="00E26141">
      <w:pPr>
        <w:pStyle w:val="Heading2"/>
      </w:pPr>
      <w:bookmarkStart w:id="6429" w:name="_CRC_2_9"/>
      <w:bookmarkStart w:id="6430" w:name="_Toc20207788"/>
      <w:bookmarkStart w:id="6431" w:name="_Toc27579671"/>
      <w:bookmarkStart w:id="6432" w:name="_Toc36116251"/>
      <w:bookmarkStart w:id="6433" w:name="_Toc45215136"/>
      <w:bookmarkStart w:id="6434" w:name="_Toc51866906"/>
      <w:bookmarkStart w:id="6435" w:name="_Toc218776942"/>
      <w:bookmarkEnd w:id="6429"/>
      <w:r w:rsidRPr="00C44D1B">
        <w:t>C.2.9</w:t>
      </w:r>
      <w:r w:rsidRPr="00C44D1B">
        <w:tab/>
        <w:t>Receive data state +VRX</w:t>
      </w:r>
      <w:bookmarkEnd w:id="6430"/>
      <w:bookmarkEnd w:id="6431"/>
      <w:bookmarkEnd w:id="6432"/>
      <w:bookmarkEnd w:id="6433"/>
      <w:bookmarkEnd w:id="6434"/>
      <w:bookmarkEnd w:id="6435"/>
    </w:p>
    <w:p w14:paraId="50424F35" w14:textId="77777777" w:rsidR="00026965" w:rsidRPr="00C44D1B" w:rsidRDefault="00026965">
      <w:bookmarkStart w:id="6436"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p w14:paraId="1AE584C4" w14:textId="77777777" w:rsidR="00026965" w:rsidRPr="00C44D1B" w:rsidRDefault="00026965">
      <w:pPr>
        <w:pStyle w:val="TH"/>
      </w:pPr>
      <w:bookmarkStart w:id="6437" w:name="_CRTableC_16"/>
      <w:bookmarkEnd w:id="6436"/>
      <w:r w:rsidRPr="00C44D1B">
        <w:t>Table </w:t>
      </w:r>
      <w:bookmarkEnd w:id="6437"/>
      <w:r w:rsidRPr="00C44D1B">
        <w:t>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6438"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6438"/>
    </w:tbl>
    <w:p w14:paraId="6A61BA44" w14:textId="77777777" w:rsidR="00026965" w:rsidRPr="00C44D1B" w:rsidRDefault="00026965"/>
    <w:p w14:paraId="4233BB56" w14:textId="77777777" w:rsidR="00026965" w:rsidRPr="00C44D1B" w:rsidRDefault="00026965" w:rsidP="00E26141">
      <w:pPr>
        <w:pStyle w:val="Heading2"/>
      </w:pPr>
      <w:bookmarkStart w:id="6439" w:name="_CRC_2_10"/>
      <w:bookmarkStart w:id="6440" w:name="_Toc20207789"/>
      <w:bookmarkStart w:id="6441" w:name="_Toc27579672"/>
      <w:bookmarkStart w:id="6442" w:name="_Toc36116252"/>
      <w:bookmarkStart w:id="6443" w:name="_Toc45215137"/>
      <w:bookmarkStart w:id="6444" w:name="_Toc51866907"/>
      <w:bookmarkStart w:id="6445" w:name="_Toc218776943"/>
      <w:bookmarkEnd w:id="6439"/>
      <w:r w:rsidRPr="00C44D1B">
        <w:t>C.2.10</w:t>
      </w:r>
      <w:r w:rsidRPr="00C44D1B">
        <w:tab/>
        <w:t>Select compression method +VSM</w:t>
      </w:r>
      <w:bookmarkEnd w:id="6440"/>
      <w:bookmarkEnd w:id="6441"/>
      <w:bookmarkEnd w:id="6442"/>
      <w:bookmarkEnd w:id="6443"/>
      <w:bookmarkEnd w:id="6444"/>
      <w:bookmarkEnd w:id="6445"/>
    </w:p>
    <w:p w14:paraId="55A6BD04" w14:textId="77777777" w:rsidR="00026965" w:rsidRPr="00C44D1B" w:rsidRDefault="00026965">
      <w:bookmarkStart w:id="6446"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6447" w:name="_MCCTEMPBM_CRPT80113319___2"/>
      <w:bookmarkEnd w:id="6446"/>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p w14:paraId="4C011578" w14:textId="77777777" w:rsidR="00026965" w:rsidRPr="00C44D1B" w:rsidRDefault="00026965">
      <w:pPr>
        <w:pStyle w:val="TH"/>
      </w:pPr>
      <w:bookmarkStart w:id="6448" w:name="_CRTableC_17"/>
      <w:bookmarkEnd w:id="6447"/>
      <w:r w:rsidRPr="00C44D1B">
        <w:t>Table </w:t>
      </w:r>
      <w:bookmarkEnd w:id="6448"/>
      <w:r w:rsidRPr="00C44D1B">
        <w:t>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6449" w:name="_MCCTEMPBM_CRPT80113320___7"/>
            <w:r w:rsidRPr="00C44D1B">
              <w:rPr>
                <w:rFonts w:ascii="Courier New" w:hAnsi="Courier New"/>
              </w:rPr>
              <w:t>+VSM=&lt;n1&gt;,&lt;n2&gt;,&lt;n3&gt;,&lt;n4&gt;</w:t>
            </w:r>
            <w:bookmarkEnd w:id="6449"/>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6450"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6451" w:name="_MCCTEMPBM_CRPT80113322___7"/>
            <w:bookmarkEnd w:id="6450"/>
            <w:r w:rsidRPr="00C44D1B">
              <w:rPr>
                <w:rFonts w:ascii="Courier New" w:hAnsi="Courier New"/>
              </w:rPr>
              <w:t>+VSM=?</w:t>
            </w:r>
            <w:bookmarkEnd w:id="6451"/>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6452"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6453" w:name="_CRC_2_11"/>
      <w:bookmarkStart w:id="6454" w:name="_Toc20207790"/>
      <w:bookmarkStart w:id="6455" w:name="_Toc27579673"/>
      <w:bookmarkStart w:id="6456" w:name="_Toc36116253"/>
      <w:bookmarkStart w:id="6457" w:name="_Toc45215138"/>
      <w:bookmarkStart w:id="6458" w:name="_Toc51866908"/>
      <w:bookmarkStart w:id="6459" w:name="_Toc218776944"/>
      <w:bookmarkEnd w:id="6452"/>
      <w:bookmarkEnd w:id="6453"/>
      <w:r w:rsidRPr="00C44D1B">
        <w:t>C.2.11</w:t>
      </w:r>
      <w:r w:rsidRPr="00C44D1B">
        <w:tab/>
        <w:t>DTMF and tone generation +VTS</w:t>
      </w:r>
      <w:bookmarkEnd w:id="6454"/>
      <w:bookmarkEnd w:id="6455"/>
      <w:bookmarkEnd w:id="6456"/>
      <w:bookmarkEnd w:id="6457"/>
      <w:bookmarkEnd w:id="6458"/>
      <w:bookmarkEnd w:id="6459"/>
    </w:p>
    <w:p w14:paraId="3662D20D" w14:textId="77777777" w:rsidR="00026965" w:rsidRPr="00C44D1B" w:rsidRDefault="00026965">
      <w:bookmarkStart w:id="6460"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6461" w:name="_MCCTEMPBM_CRPT80113325___7"/>
      <w:bookmarkEnd w:id="6460"/>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6461"/>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6462"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6462"/>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6463"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6463"/>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6464"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6464"/>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bookmarkStart w:id="6465" w:name="_CRTableC_18"/>
      <w:r w:rsidRPr="00C44D1B">
        <w:rPr>
          <w:lang w:val="fr-FR"/>
        </w:rPr>
        <w:t>Table </w:t>
      </w:r>
      <w:bookmarkEnd w:id="6465"/>
      <w:r w:rsidRPr="00C44D1B">
        <w:rPr>
          <w:lang w:val="fr-FR"/>
        </w:rPr>
        <w:t>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6466" w:name="_MCCTEMPBM_CRPT80113329___7"/>
            <w:r w:rsidRPr="00C44D1B">
              <w:rPr>
                <w:rFonts w:ascii="Courier New" w:hAnsi="Courier New"/>
              </w:rPr>
              <w:t>+VTS=</w:t>
            </w:r>
            <w:r w:rsidRPr="00C44D1B">
              <w:rPr>
                <w:i/>
              </w:rPr>
              <w:t>as above</w:t>
            </w:r>
            <w:bookmarkEnd w:id="6466"/>
          </w:p>
        </w:tc>
        <w:tc>
          <w:tcPr>
            <w:tcW w:w="4929" w:type="dxa"/>
          </w:tcPr>
          <w:p w14:paraId="30A94948" w14:textId="77777777" w:rsidR="00026965" w:rsidRPr="00C44D1B" w:rsidRDefault="00026965">
            <w:pPr>
              <w:spacing w:after="20"/>
              <w:rPr>
                <w:rFonts w:ascii="Courier New" w:hAnsi="Courier New"/>
              </w:rPr>
            </w:pPr>
            <w:bookmarkStart w:id="6467" w:name="_MCCTEMPBM_CRPT80113330___7"/>
            <w:bookmarkEnd w:id="6467"/>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6468" w:name="_MCCTEMPBM_CRPT80113331___7"/>
            <w:r w:rsidRPr="00C44D1B">
              <w:rPr>
                <w:rFonts w:ascii="Courier New" w:hAnsi="Courier New"/>
              </w:rPr>
              <w:t>+VTS=?</w:t>
            </w:r>
            <w:bookmarkEnd w:id="6468"/>
          </w:p>
        </w:tc>
        <w:tc>
          <w:tcPr>
            <w:tcW w:w="4929" w:type="dxa"/>
          </w:tcPr>
          <w:p w14:paraId="43473922" w14:textId="77777777" w:rsidR="00026965" w:rsidRPr="00C44D1B" w:rsidRDefault="00026965">
            <w:pPr>
              <w:spacing w:after="20"/>
            </w:pPr>
            <w:bookmarkStart w:id="6469"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6469"/>
          </w:p>
        </w:tc>
      </w:tr>
    </w:tbl>
    <w:p w14:paraId="07DC679E" w14:textId="77777777" w:rsidR="00026965" w:rsidRPr="00C44D1B" w:rsidRDefault="00026965"/>
    <w:p w14:paraId="2D7FC788" w14:textId="77777777" w:rsidR="00026965" w:rsidRPr="00C44D1B" w:rsidRDefault="00026965" w:rsidP="00E26141">
      <w:pPr>
        <w:pStyle w:val="Heading2"/>
      </w:pPr>
      <w:bookmarkStart w:id="6470" w:name="_CRC_2_12"/>
      <w:bookmarkStart w:id="6471" w:name="_Toc20207791"/>
      <w:bookmarkStart w:id="6472" w:name="_Toc27579674"/>
      <w:bookmarkStart w:id="6473" w:name="_Toc36116254"/>
      <w:bookmarkStart w:id="6474" w:name="_Toc45215139"/>
      <w:bookmarkStart w:id="6475" w:name="_Toc51866909"/>
      <w:bookmarkStart w:id="6476" w:name="_Toc218776945"/>
      <w:bookmarkEnd w:id="6470"/>
      <w:r w:rsidRPr="00C44D1B">
        <w:t>C.2.12</w:t>
      </w:r>
      <w:r w:rsidRPr="00C44D1B">
        <w:tab/>
        <w:t>Tone duration +VTD</w:t>
      </w:r>
      <w:bookmarkEnd w:id="6471"/>
      <w:bookmarkEnd w:id="6472"/>
      <w:bookmarkEnd w:id="6473"/>
      <w:bookmarkEnd w:id="6474"/>
      <w:bookmarkEnd w:id="6475"/>
      <w:bookmarkEnd w:id="6476"/>
    </w:p>
    <w:p w14:paraId="1A16698D" w14:textId="77777777" w:rsidR="00026965" w:rsidRPr="00C44D1B" w:rsidRDefault="00026965">
      <w:bookmarkStart w:id="6477"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p w14:paraId="68DC0217" w14:textId="77777777" w:rsidR="00026965" w:rsidRPr="00C44D1B" w:rsidRDefault="00026965">
      <w:pPr>
        <w:pStyle w:val="TH"/>
      </w:pPr>
      <w:bookmarkStart w:id="6478" w:name="_CRTableC_19"/>
      <w:bookmarkEnd w:id="6477"/>
      <w:r w:rsidRPr="00C44D1B">
        <w:t>Table </w:t>
      </w:r>
      <w:bookmarkEnd w:id="6478"/>
      <w:r w:rsidRPr="00C44D1B">
        <w:t>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6479"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6480" w:name="_MCCTEMPBM_CRPT80113335___7" w:colFirst="0" w:colLast="0"/>
            <w:bookmarkEnd w:id="6479"/>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6481" w:name="_MCCTEMPBM_CRPT80113336___7"/>
            <w:bookmarkEnd w:id="6480"/>
            <w:r w:rsidRPr="00C44D1B">
              <w:rPr>
                <w:rFonts w:ascii="Courier New" w:hAnsi="Courier New"/>
              </w:rPr>
              <w:t>+VTD=?</w:t>
            </w:r>
            <w:bookmarkEnd w:id="6481"/>
          </w:p>
        </w:tc>
        <w:tc>
          <w:tcPr>
            <w:tcW w:w="2413" w:type="dxa"/>
          </w:tcPr>
          <w:p w14:paraId="5D651C91" w14:textId="77777777" w:rsidR="00026965" w:rsidRPr="00C44D1B" w:rsidRDefault="00026965">
            <w:pPr>
              <w:spacing w:after="20"/>
            </w:pPr>
            <w:bookmarkStart w:id="6482"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482"/>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6483" w:name="_CRC_2_13"/>
      <w:bookmarkStart w:id="6484" w:name="_Toc20207792"/>
      <w:bookmarkStart w:id="6485" w:name="_Toc27579675"/>
      <w:bookmarkStart w:id="6486" w:name="_Toc36116255"/>
      <w:bookmarkStart w:id="6487" w:name="_Toc45215140"/>
      <w:bookmarkStart w:id="6488" w:name="_Toc51866910"/>
      <w:bookmarkStart w:id="6489" w:name="_Toc218776946"/>
      <w:bookmarkEnd w:id="6483"/>
      <w:r w:rsidRPr="00C44D1B">
        <w:lastRenderedPageBreak/>
        <w:t>C.2.13</w:t>
      </w:r>
      <w:r w:rsidRPr="00C44D1B">
        <w:tab/>
        <w:t>Transmit data state +VTX</w:t>
      </w:r>
      <w:bookmarkEnd w:id="6484"/>
      <w:bookmarkEnd w:id="6485"/>
      <w:bookmarkEnd w:id="6486"/>
      <w:bookmarkEnd w:id="6487"/>
      <w:bookmarkEnd w:id="6488"/>
      <w:bookmarkEnd w:id="6489"/>
    </w:p>
    <w:p w14:paraId="74BC87C5" w14:textId="77777777" w:rsidR="00026965" w:rsidRPr="00C44D1B" w:rsidRDefault="00026965">
      <w:pPr>
        <w:keepNext/>
        <w:keepLines/>
      </w:pPr>
      <w:bookmarkStart w:id="6490"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C44D1B" w:rsidRDefault="00026965">
      <w:pPr>
        <w:pStyle w:val="TH"/>
      </w:pPr>
      <w:bookmarkStart w:id="6491" w:name="_CRTableC_20"/>
      <w:bookmarkEnd w:id="6490"/>
      <w:r w:rsidRPr="00C44D1B">
        <w:t>Table </w:t>
      </w:r>
      <w:bookmarkEnd w:id="6491"/>
      <w:r w:rsidRPr="00C44D1B">
        <w:t>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6492"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tbl>
    <w:p w14:paraId="76EDC024" w14:textId="77777777" w:rsidR="008468D3" w:rsidRPr="008468D3" w:rsidRDefault="008468D3" w:rsidP="008468D3">
      <w:bookmarkStart w:id="6493" w:name="_CRAnnexDinformative"/>
      <w:bookmarkEnd w:id="6492"/>
      <w:bookmarkEnd w:id="6493"/>
    </w:p>
    <w:p w14:paraId="1A0EC188" w14:textId="614A355B" w:rsidR="00026965" w:rsidRPr="00C44D1B" w:rsidRDefault="00026965" w:rsidP="00E26141">
      <w:pPr>
        <w:pStyle w:val="Heading8"/>
      </w:pPr>
      <w:r w:rsidRPr="00C44D1B">
        <w:br w:type="page"/>
      </w:r>
      <w:bookmarkStart w:id="6494" w:name="_Toc20207793"/>
      <w:bookmarkStart w:id="6495" w:name="_Toc27579676"/>
      <w:bookmarkStart w:id="6496" w:name="_Toc36116256"/>
      <w:bookmarkStart w:id="6497" w:name="_Toc45215141"/>
      <w:bookmarkStart w:id="6498" w:name="_Toc51866911"/>
      <w:bookmarkStart w:id="6499" w:name="_Toc218776947"/>
      <w:r w:rsidRPr="00C44D1B">
        <w:lastRenderedPageBreak/>
        <w:t>Annex</w:t>
      </w:r>
      <w:r w:rsidR="00706AED" w:rsidRPr="00C44D1B">
        <w:t xml:space="preserve"> </w:t>
      </w:r>
      <w:r w:rsidRPr="00C44D1B">
        <w:t>D (informative):</w:t>
      </w:r>
      <w:r w:rsidRPr="00C44D1B">
        <w:br/>
        <w:t>Bibliography</w:t>
      </w:r>
      <w:bookmarkEnd w:id="6494"/>
      <w:bookmarkEnd w:id="6495"/>
      <w:bookmarkEnd w:id="6496"/>
      <w:bookmarkEnd w:id="6497"/>
      <w:bookmarkEnd w:id="6498"/>
      <w:bookmarkEnd w:id="6499"/>
    </w:p>
    <w:p w14:paraId="43232E49" w14:textId="77777777" w:rsidR="00026965" w:rsidRPr="00C44D1B" w:rsidRDefault="00026965">
      <w:pPr>
        <w:ind w:left="1440" w:hanging="1440"/>
      </w:pPr>
      <w:bookmarkStart w:id="6500" w:name="_MCCTEMPBM_CRPT80113340___2"/>
      <w:r w:rsidRPr="00C44D1B">
        <w:t>Informative references:</w:t>
      </w:r>
    </w:p>
    <w:bookmarkEnd w:id="6500"/>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bookmarkStart w:id="6501" w:name="_CRAnnexEinformative"/>
      <w:bookmarkEnd w:id="6501"/>
      <w:r w:rsidRPr="00C44D1B">
        <w:br w:type="page"/>
      </w:r>
      <w:bookmarkStart w:id="6502" w:name="_Toc20207794"/>
      <w:bookmarkStart w:id="6503" w:name="_Toc27579677"/>
      <w:bookmarkStart w:id="6504" w:name="_Toc36116257"/>
      <w:bookmarkStart w:id="6505" w:name="_Toc45215142"/>
      <w:bookmarkStart w:id="6506" w:name="_Toc51866912"/>
      <w:bookmarkStart w:id="6507" w:name="_Toc218776948"/>
      <w:r w:rsidRPr="00C44D1B">
        <w:lastRenderedPageBreak/>
        <w:t>Annex</w:t>
      </w:r>
      <w:r w:rsidR="00706AED" w:rsidRPr="00C44D1B">
        <w:t xml:space="preserve"> </w:t>
      </w:r>
      <w:r w:rsidRPr="00C44D1B">
        <w:t>E (informative):</w:t>
      </w:r>
      <w:r w:rsidRPr="00C44D1B">
        <w:br/>
        <w:t>Mobile originated alternating voice/data call example</w:t>
      </w:r>
      <w:bookmarkEnd w:id="6502"/>
      <w:bookmarkEnd w:id="6503"/>
      <w:bookmarkEnd w:id="6504"/>
      <w:bookmarkEnd w:id="6505"/>
      <w:bookmarkEnd w:id="6506"/>
      <w:bookmarkEnd w:id="6507"/>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bookmarkStart w:id="6508" w:name="_CRFigureE_1"/>
      <w:r w:rsidRPr="00C44D1B">
        <w:t>Figure</w:t>
      </w:r>
      <w:r w:rsidR="00B422F7" w:rsidRPr="00C44D1B">
        <w:t> </w:t>
      </w:r>
      <w:bookmarkEnd w:id="6508"/>
      <w:r w:rsidRPr="00C44D1B">
        <w:t>E.1: MO BS 61 call</w:t>
      </w:r>
    </w:p>
    <w:p w14:paraId="7EE641B8" w14:textId="77777777" w:rsidR="00026965" w:rsidRPr="00C44D1B" w:rsidRDefault="00026965" w:rsidP="00E26141">
      <w:pPr>
        <w:pStyle w:val="Heading8"/>
      </w:pPr>
      <w:bookmarkStart w:id="6509" w:name="_CRAnnexFinformative"/>
      <w:bookmarkEnd w:id="6509"/>
      <w:r w:rsidRPr="00C44D1B">
        <w:br w:type="page"/>
      </w:r>
      <w:bookmarkStart w:id="6510" w:name="_Toc20207795"/>
      <w:bookmarkStart w:id="6511" w:name="_Toc27579678"/>
      <w:bookmarkStart w:id="6512" w:name="_Toc36116258"/>
      <w:bookmarkStart w:id="6513" w:name="_Toc45215143"/>
      <w:bookmarkStart w:id="6514" w:name="_Toc51866913"/>
      <w:bookmarkStart w:id="6515" w:name="_Toc218776949"/>
      <w:r w:rsidRPr="00C44D1B">
        <w:lastRenderedPageBreak/>
        <w:t>Annex</w:t>
      </w:r>
      <w:r w:rsidR="00706AED" w:rsidRPr="00C44D1B">
        <w:t xml:space="preserve"> </w:t>
      </w:r>
      <w:r w:rsidRPr="00C44D1B">
        <w:t>F (informative):</w:t>
      </w:r>
      <w:r w:rsidRPr="00C44D1B">
        <w:br/>
        <w:t>Mobile terminated voice followed by data call example</w:t>
      </w:r>
      <w:bookmarkEnd w:id="6510"/>
      <w:bookmarkEnd w:id="6511"/>
      <w:bookmarkEnd w:id="6512"/>
      <w:bookmarkEnd w:id="6513"/>
      <w:bookmarkEnd w:id="6514"/>
      <w:bookmarkEnd w:id="6515"/>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bookmarkStart w:id="6516" w:name="_CRFigureF_1"/>
      <w:r w:rsidRPr="00C44D1B">
        <w:t>Figure</w:t>
      </w:r>
      <w:r w:rsidR="00B422F7" w:rsidRPr="00C44D1B">
        <w:t> </w:t>
      </w:r>
      <w:bookmarkEnd w:id="6516"/>
      <w:r w:rsidRPr="00C44D1B">
        <w:t>F.1: MT BS 81 call</w:t>
      </w:r>
    </w:p>
    <w:p w14:paraId="7B69843F" w14:textId="77777777" w:rsidR="00026965" w:rsidRPr="00C44D1B" w:rsidRDefault="00026965" w:rsidP="00E26141">
      <w:pPr>
        <w:pStyle w:val="Heading8"/>
      </w:pPr>
      <w:bookmarkStart w:id="6517" w:name="_CRAnnexGinformative"/>
      <w:bookmarkEnd w:id="6517"/>
      <w:r w:rsidRPr="00C44D1B">
        <w:br w:type="page"/>
      </w:r>
      <w:bookmarkStart w:id="6518" w:name="_Toc20207796"/>
      <w:bookmarkStart w:id="6519" w:name="_Toc27579679"/>
      <w:bookmarkStart w:id="6520" w:name="_Toc36116259"/>
      <w:bookmarkStart w:id="6521" w:name="_Toc45215144"/>
      <w:bookmarkStart w:id="6522" w:name="_Toc51866914"/>
      <w:bookmarkStart w:id="6523" w:name="_Toc218776950"/>
      <w:r w:rsidRPr="00C44D1B">
        <w:lastRenderedPageBreak/>
        <w:t>An</w:t>
      </w:r>
      <w:r w:rsidR="00706AED" w:rsidRPr="00C44D1B">
        <w:t xml:space="preserve">nex </w:t>
      </w:r>
      <w:r w:rsidRPr="00C44D1B">
        <w:t>G (informative):</w:t>
      </w:r>
      <w:r w:rsidRPr="00C44D1B">
        <w:br/>
        <w:t>Voice call example</w:t>
      </w:r>
      <w:bookmarkEnd w:id="6518"/>
      <w:bookmarkEnd w:id="6519"/>
      <w:bookmarkEnd w:id="6520"/>
      <w:bookmarkEnd w:id="6521"/>
      <w:bookmarkEnd w:id="6522"/>
      <w:bookmarkEnd w:id="6523"/>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bookmarkStart w:id="6524" w:name="_CRFigureG_1"/>
      <w:r w:rsidRPr="00C44D1B">
        <w:t>Figure</w:t>
      </w:r>
      <w:r w:rsidR="00B422F7" w:rsidRPr="00C44D1B">
        <w:t> </w:t>
      </w:r>
      <w:bookmarkEnd w:id="6524"/>
      <w:r w:rsidRPr="00C44D1B">
        <w:t>G.1: TS 11 calls</w:t>
      </w:r>
    </w:p>
    <w:p w14:paraId="2A6FC14F" w14:textId="77777777" w:rsidR="00026965" w:rsidRPr="00C44D1B" w:rsidRDefault="00416D86" w:rsidP="00E26141">
      <w:pPr>
        <w:pStyle w:val="Heading8"/>
      </w:pPr>
      <w:bookmarkStart w:id="6525" w:name="_CRAnnexHinformative"/>
      <w:bookmarkStart w:id="6526" w:name="historyclause"/>
      <w:bookmarkEnd w:id="6525"/>
      <w:r w:rsidRPr="00C44D1B">
        <w:br w:type="page"/>
      </w:r>
      <w:bookmarkStart w:id="6527" w:name="_Toc20207797"/>
      <w:bookmarkStart w:id="6528" w:name="_Toc27579680"/>
      <w:bookmarkStart w:id="6529" w:name="_Toc36116260"/>
      <w:bookmarkStart w:id="6530" w:name="_Toc45215145"/>
      <w:bookmarkStart w:id="6531" w:name="_Toc51866915"/>
      <w:bookmarkStart w:id="6532" w:name="_Toc218776951"/>
      <w:r w:rsidR="00706AED" w:rsidRPr="00C44D1B">
        <w:lastRenderedPageBreak/>
        <w:t xml:space="preserve">Annex </w:t>
      </w:r>
      <w:r w:rsidR="00026965" w:rsidRPr="00C44D1B">
        <w:t>H (informative):</w:t>
      </w:r>
      <w:r w:rsidR="00026965" w:rsidRPr="00C44D1B">
        <w:br/>
        <w:t xml:space="preserve">Change </w:t>
      </w:r>
      <w:r w:rsidR="004B59AC" w:rsidRPr="00C44D1B">
        <w:t>h</w:t>
      </w:r>
      <w:r w:rsidR="00026965" w:rsidRPr="00C44D1B">
        <w:t>istory</w:t>
      </w:r>
      <w:bookmarkEnd w:id="6527"/>
      <w:bookmarkEnd w:id="6528"/>
      <w:bookmarkEnd w:id="6529"/>
      <w:bookmarkEnd w:id="6530"/>
      <w:bookmarkEnd w:id="6531"/>
      <w:bookmarkEnd w:id="6532"/>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526"/>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lastRenderedPageBreak/>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B76204" w:rsidRDefault="00325DD2" w:rsidP="00173EEB">
            <w:pPr>
              <w:pStyle w:val="TAL"/>
              <w:rPr>
                <w:sz w:val="16"/>
                <w:szCs w:val="16"/>
                <w:lang w:val="fr-FR"/>
              </w:rPr>
            </w:pPr>
            <w:r w:rsidRPr="00B76204">
              <w:rPr>
                <w:sz w:val="16"/>
                <w:szCs w:val="16"/>
                <w:lang w:val="fr-FR"/>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lastRenderedPageBreak/>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lastRenderedPageBreak/>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070305" w:rsidRDefault="00DB5585" w:rsidP="00070305">
            <w:pPr>
              <w:pStyle w:val="TAL"/>
              <w:rPr>
                <w:noProof/>
                <w:sz w:val="16"/>
                <w:szCs w:val="16"/>
              </w:rPr>
            </w:pPr>
            <w:r w:rsidRPr="00070305">
              <w:rPr>
                <w:sz w:val="16"/>
                <w:szCs w:val="16"/>
              </w:rPr>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070305" w:rsidRDefault="00DB5585" w:rsidP="00070305">
            <w:pPr>
              <w:pStyle w:val="TAL"/>
              <w:rPr>
                <w:sz w:val="16"/>
                <w:szCs w:val="16"/>
              </w:rPr>
            </w:pPr>
            <w:r w:rsidRPr="00070305">
              <w:rPr>
                <w:sz w:val="16"/>
                <w:szCs w:val="16"/>
              </w:rPr>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070305" w:rsidRDefault="00DB5585" w:rsidP="00070305">
            <w:pPr>
              <w:pStyle w:val="TAL"/>
              <w:rPr>
                <w:sz w:val="16"/>
                <w:szCs w:val="16"/>
              </w:rPr>
            </w:pPr>
            <w:r w:rsidRPr="00070305">
              <w:rPr>
                <w:sz w:val="16"/>
                <w:szCs w:val="16"/>
              </w:rPr>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070305" w:rsidRDefault="00682E84" w:rsidP="00070305">
            <w:pPr>
              <w:pStyle w:val="TAL"/>
              <w:rPr>
                <w:sz w:val="16"/>
                <w:szCs w:val="16"/>
              </w:rPr>
            </w:pPr>
            <w:r w:rsidRPr="00070305">
              <w:rPr>
                <w:sz w:val="16"/>
                <w:szCs w:val="16"/>
              </w:rPr>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070305" w:rsidRDefault="00682E84" w:rsidP="00070305">
            <w:pPr>
              <w:pStyle w:val="TAL"/>
              <w:rPr>
                <w:sz w:val="16"/>
                <w:szCs w:val="16"/>
              </w:rPr>
            </w:pPr>
            <w:r w:rsidRPr="00070305">
              <w:rPr>
                <w:sz w:val="16"/>
                <w:szCs w:val="16"/>
              </w:rPr>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070305" w:rsidRDefault="00682E84" w:rsidP="00070305">
            <w:pPr>
              <w:pStyle w:val="TAL"/>
              <w:rPr>
                <w:sz w:val="16"/>
                <w:szCs w:val="16"/>
              </w:rPr>
            </w:pPr>
            <w:r w:rsidRPr="00070305">
              <w:rPr>
                <w:sz w:val="16"/>
                <w:szCs w:val="16"/>
              </w:rPr>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070305" w:rsidRDefault="00682E84" w:rsidP="00070305">
            <w:pPr>
              <w:pStyle w:val="TAL"/>
              <w:rPr>
                <w:sz w:val="16"/>
                <w:szCs w:val="16"/>
              </w:rPr>
            </w:pPr>
            <w:r w:rsidRPr="00070305">
              <w:rPr>
                <w:sz w:val="16"/>
                <w:szCs w:val="16"/>
              </w:rPr>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070305" w:rsidRDefault="00682E84" w:rsidP="00070305">
            <w:pPr>
              <w:pStyle w:val="TAL"/>
              <w:rPr>
                <w:sz w:val="16"/>
                <w:szCs w:val="16"/>
              </w:rPr>
            </w:pPr>
            <w:r w:rsidRPr="00070305">
              <w:rPr>
                <w:sz w:val="16"/>
                <w:szCs w:val="16"/>
              </w:rPr>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070305" w:rsidRDefault="00BF6190" w:rsidP="00070305">
            <w:pPr>
              <w:pStyle w:val="TAL"/>
              <w:rPr>
                <w:sz w:val="16"/>
                <w:szCs w:val="16"/>
              </w:rPr>
            </w:pPr>
            <w:r w:rsidRPr="00070305">
              <w:rPr>
                <w:sz w:val="16"/>
                <w:szCs w:val="16"/>
              </w:rPr>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070305" w:rsidRDefault="00F90FB0" w:rsidP="00070305">
            <w:pPr>
              <w:pStyle w:val="TAL"/>
              <w:rPr>
                <w:sz w:val="16"/>
                <w:szCs w:val="16"/>
              </w:rPr>
            </w:pPr>
            <w:r w:rsidRPr="00070305">
              <w:rPr>
                <w:sz w:val="16"/>
                <w:szCs w:val="16"/>
              </w:rPr>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070305" w:rsidRDefault="007C51CD" w:rsidP="00070305">
            <w:pPr>
              <w:pStyle w:val="TAL"/>
              <w:rPr>
                <w:sz w:val="16"/>
                <w:szCs w:val="16"/>
              </w:rPr>
            </w:pPr>
            <w:r w:rsidRPr="00070305">
              <w:rPr>
                <w:sz w:val="16"/>
                <w:szCs w:val="16"/>
              </w:rPr>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070305" w:rsidRDefault="007C51CD" w:rsidP="00070305">
            <w:pPr>
              <w:pStyle w:val="TAL"/>
              <w:rPr>
                <w:sz w:val="16"/>
                <w:szCs w:val="16"/>
              </w:rPr>
            </w:pPr>
            <w:r w:rsidRPr="00070305">
              <w:rPr>
                <w:sz w:val="16"/>
                <w:szCs w:val="16"/>
              </w:rPr>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070305" w:rsidRDefault="007C51CD" w:rsidP="00070305">
            <w:pPr>
              <w:pStyle w:val="TAL"/>
              <w:rPr>
                <w:sz w:val="16"/>
                <w:szCs w:val="16"/>
              </w:rPr>
            </w:pPr>
            <w:r w:rsidRPr="00070305">
              <w:rPr>
                <w:sz w:val="16"/>
                <w:szCs w:val="16"/>
              </w:rPr>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070305" w:rsidRDefault="003576DD" w:rsidP="00070305">
            <w:pPr>
              <w:pStyle w:val="TAL"/>
              <w:rPr>
                <w:sz w:val="16"/>
                <w:szCs w:val="16"/>
              </w:rPr>
            </w:pPr>
            <w:r w:rsidRPr="00070305">
              <w:rPr>
                <w:sz w:val="16"/>
                <w:szCs w:val="16"/>
              </w:rPr>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070305" w:rsidRDefault="00503393" w:rsidP="00070305">
            <w:pPr>
              <w:pStyle w:val="TAL"/>
              <w:rPr>
                <w:sz w:val="16"/>
                <w:szCs w:val="16"/>
              </w:rPr>
            </w:pPr>
            <w:r w:rsidRPr="00070305">
              <w:rPr>
                <w:sz w:val="16"/>
                <w:szCs w:val="16"/>
              </w:rPr>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070305" w:rsidRDefault="004A55FD" w:rsidP="00070305">
            <w:pPr>
              <w:pStyle w:val="TAL"/>
              <w:rPr>
                <w:sz w:val="16"/>
                <w:szCs w:val="16"/>
              </w:rPr>
            </w:pPr>
            <w:r w:rsidRPr="00070305">
              <w:rPr>
                <w:sz w:val="16"/>
                <w:szCs w:val="16"/>
              </w:rPr>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070305" w:rsidRDefault="004A55FD" w:rsidP="00070305">
            <w:pPr>
              <w:pStyle w:val="TAL"/>
              <w:rPr>
                <w:sz w:val="16"/>
                <w:szCs w:val="16"/>
              </w:rPr>
            </w:pPr>
            <w:r w:rsidRPr="00070305">
              <w:rPr>
                <w:sz w:val="16"/>
                <w:szCs w:val="16"/>
              </w:rPr>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070305" w:rsidRDefault="004A55FD" w:rsidP="00070305">
            <w:pPr>
              <w:pStyle w:val="TAL"/>
              <w:rPr>
                <w:sz w:val="16"/>
                <w:szCs w:val="16"/>
              </w:rPr>
            </w:pPr>
            <w:r w:rsidRPr="00070305">
              <w:rPr>
                <w:sz w:val="16"/>
                <w:szCs w:val="16"/>
              </w:rPr>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070305" w:rsidRDefault="004A55FD" w:rsidP="00070305">
            <w:pPr>
              <w:pStyle w:val="TAL"/>
              <w:rPr>
                <w:sz w:val="16"/>
                <w:szCs w:val="16"/>
              </w:rPr>
            </w:pPr>
            <w:r w:rsidRPr="00070305">
              <w:rPr>
                <w:sz w:val="16"/>
                <w:szCs w:val="16"/>
              </w:rPr>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lastRenderedPageBreak/>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070305" w:rsidRDefault="004A55FD" w:rsidP="00070305">
            <w:pPr>
              <w:pStyle w:val="TAL"/>
              <w:rPr>
                <w:sz w:val="16"/>
                <w:szCs w:val="16"/>
              </w:rPr>
            </w:pPr>
            <w:r w:rsidRPr="00070305">
              <w:rPr>
                <w:sz w:val="16"/>
                <w:szCs w:val="16"/>
              </w:rPr>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070305" w:rsidRDefault="00BF23F9" w:rsidP="00070305">
            <w:pPr>
              <w:pStyle w:val="TAL"/>
              <w:rPr>
                <w:sz w:val="16"/>
                <w:szCs w:val="16"/>
              </w:rPr>
            </w:pPr>
            <w:r w:rsidRPr="00070305">
              <w:rPr>
                <w:sz w:val="16"/>
                <w:szCs w:val="16"/>
              </w:rPr>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070305" w:rsidRDefault="00BF23F9" w:rsidP="00070305">
            <w:pPr>
              <w:pStyle w:val="TAL"/>
              <w:rPr>
                <w:sz w:val="16"/>
                <w:szCs w:val="16"/>
              </w:rPr>
            </w:pPr>
            <w:r w:rsidRPr="00070305">
              <w:rPr>
                <w:sz w:val="16"/>
                <w:szCs w:val="16"/>
              </w:rPr>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070305" w:rsidRDefault="001A3685" w:rsidP="00070305">
            <w:pPr>
              <w:pStyle w:val="TAL"/>
              <w:rPr>
                <w:sz w:val="16"/>
                <w:szCs w:val="16"/>
              </w:rPr>
            </w:pPr>
            <w:r w:rsidRPr="00070305">
              <w:rPr>
                <w:sz w:val="16"/>
                <w:szCs w:val="16"/>
              </w:rPr>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070305" w:rsidRDefault="003E519D" w:rsidP="00070305">
            <w:pPr>
              <w:pStyle w:val="TAL"/>
              <w:rPr>
                <w:sz w:val="16"/>
                <w:szCs w:val="16"/>
              </w:rPr>
            </w:pPr>
            <w:r w:rsidRPr="00070305">
              <w:rPr>
                <w:sz w:val="16"/>
                <w:szCs w:val="16"/>
              </w:rPr>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070305" w:rsidRDefault="003E519D" w:rsidP="00070305">
            <w:pPr>
              <w:pStyle w:val="TAL"/>
              <w:rPr>
                <w:sz w:val="16"/>
                <w:szCs w:val="16"/>
              </w:rPr>
            </w:pPr>
            <w:r w:rsidRPr="00070305">
              <w:rPr>
                <w:sz w:val="16"/>
                <w:szCs w:val="16"/>
              </w:rPr>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070305" w:rsidRDefault="00511023" w:rsidP="00070305">
            <w:pPr>
              <w:pStyle w:val="TAL"/>
              <w:rPr>
                <w:sz w:val="16"/>
                <w:szCs w:val="16"/>
              </w:rPr>
            </w:pPr>
            <w:r w:rsidRPr="00070305">
              <w:rPr>
                <w:sz w:val="16"/>
                <w:szCs w:val="16"/>
              </w:rPr>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070305" w:rsidRDefault="003E519D" w:rsidP="00070305">
            <w:pPr>
              <w:pStyle w:val="TAL"/>
              <w:rPr>
                <w:sz w:val="16"/>
                <w:szCs w:val="16"/>
              </w:rPr>
            </w:pPr>
            <w:r w:rsidRPr="00070305">
              <w:rPr>
                <w:sz w:val="16"/>
                <w:szCs w:val="16"/>
              </w:rPr>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070305" w:rsidRDefault="003E519D" w:rsidP="00070305">
            <w:pPr>
              <w:pStyle w:val="TAL"/>
              <w:rPr>
                <w:sz w:val="16"/>
                <w:szCs w:val="16"/>
              </w:rPr>
            </w:pPr>
            <w:r w:rsidRPr="00070305">
              <w:rPr>
                <w:sz w:val="16"/>
                <w:szCs w:val="16"/>
              </w:rPr>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070305" w:rsidRDefault="003E519D" w:rsidP="00070305">
            <w:pPr>
              <w:pStyle w:val="TAL"/>
              <w:rPr>
                <w:sz w:val="16"/>
                <w:szCs w:val="16"/>
              </w:rPr>
            </w:pPr>
            <w:r w:rsidRPr="00070305">
              <w:rPr>
                <w:sz w:val="16"/>
                <w:szCs w:val="16"/>
              </w:rPr>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070305" w:rsidRDefault="003E519D" w:rsidP="00070305">
            <w:pPr>
              <w:pStyle w:val="TAL"/>
              <w:rPr>
                <w:sz w:val="16"/>
                <w:szCs w:val="16"/>
              </w:rPr>
            </w:pPr>
            <w:r w:rsidRPr="00070305">
              <w:rPr>
                <w:sz w:val="16"/>
                <w:szCs w:val="16"/>
              </w:rPr>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070305" w:rsidRDefault="003E519D" w:rsidP="00070305">
            <w:pPr>
              <w:pStyle w:val="TAL"/>
              <w:rPr>
                <w:sz w:val="16"/>
                <w:szCs w:val="16"/>
              </w:rPr>
            </w:pPr>
            <w:r w:rsidRPr="00070305">
              <w:rPr>
                <w:sz w:val="16"/>
                <w:szCs w:val="16"/>
              </w:rPr>
              <w:t xml:space="preserve">Clarification in scope of </w:t>
            </w:r>
            <w:r w:rsidR="000903C1" w:rsidRPr="00070305">
              <w:rPr>
                <w:sz w:val="16"/>
                <w:szCs w:val="16"/>
              </w:rPr>
              <w:t>"</w:t>
            </w:r>
            <w:r w:rsidRPr="00070305">
              <w:rPr>
                <w:sz w:val="16"/>
                <w:szCs w:val="16"/>
              </w:rPr>
              <w:t xml:space="preserve">nwimsvops_n3gpp </w:t>
            </w:r>
            <w:r w:rsidR="000903C1" w:rsidRPr="00070305">
              <w:rPr>
                <w:sz w:val="16"/>
                <w:szCs w:val="16"/>
              </w:rPr>
              <w:t>"</w:t>
            </w:r>
            <w:r w:rsidRPr="00070305">
              <w:rPr>
                <w:sz w:val="16"/>
                <w:szCs w:val="16"/>
              </w:rPr>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070305" w:rsidRDefault="00DC5D5D" w:rsidP="00070305">
            <w:pPr>
              <w:pStyle w:val="TAL"/>
              <w:rPr>
                <w:sz w:val="16"/>
                <w:szCs w:val="16"/>
              </w:rPr>
            </w:pPr>
            <w:r w:rsidRPr="00070305">
              <w:rPr>
                <w:sz w:val="16"/>
                <w:szCs w:val="16"/>
              </w:rPr>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070305" w:rsidRDefault="00D60D19" w:rsidP="00070305">
            <w:pPr>
              <w:pStyle w:val="TAL"/>
              <w:rPr>
                <w:sz w:val="16"/>
                <w:szCs w:val="16"/>
              </w:rPr>
            </w:pPr>
            <w:r w:rsidRPr="00070305">
              <w:rPr>
                <w:sz w:val="16"/>
                <w:szCs w:val="16"/>
              </w:rPr>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070305" w:rsidRDefault="006861C5" w:rsidP="00070305">
            <w:pPr>
              <w:pStyle w:val="TAL"/>
              <w:rPr>
                <w:sz w:val="16"/>
                <w:szCs w:val="16"/>
              </w:rPr>
            </w:pPr>
            <w:r w:rsidRPr="00070305">
              <w:rPr>
                <w:sz w:val="16"/>
                <w:szCs w:val="16"/>
              </w:rPr>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070305" w:rsidRDefault="00812E18" w:rsidP="00070305">
            <w:pPr>
              <w:pStyle w:val="TAL"/>
              <w:rPr>
                <w:sz w:val="16"/>
                <w:szCs w:val="16"/>
              </w:rPr>
            </w:pPr>
            <w:r w:rsidRPr="00070305">
              <w:rPr>
                <w:sz w:val="16"/>
                <w:szCs w:val="16"/>
              </w:rPr>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070305" w:rsidRDefault="000B0DB9" w:rsidP="00070305">
            <w:pPr>
              <w:pStyle w:val="TAL"/>
              <w:rPr>
                <w:sz w:val="16"/>
                <w:szCs w:val="16"/>
              </w:rPr>
            </w:pPr>
            <w:r w:rsidRPr="00070305">
              <w:rPr>
                <w:sz w:val="16"/>
                <w:szCs w:val="16"/>
              </w:rPr>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070305" w:rsidRDefault="000B0DB9" w:rsidP="00070305">
            <w:pPr>
              <w:pStyle w:val="TAL"/>
              <w:rPr>
                <w:sz w:val="16"/>
                <w:szCs w:val="16"/>
              </w:rPr>
            </w:pPr>
            <w:r w:rsidRPr="00070305">
              <w:rPr>
                <w:sz w:val="16"/>
                <w:szCs w:val="16"/>
              </w:rPr>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070305" w:rsidRDefault="004459A6" w:rsidP="00070305">
            <w:pPr>
              <w:pStyle w:val="TAL"/>
              <w:rPr>
                <w:sz w:val="16"/>
                <w:szCs w:val="16"/>
              </w:rPr>
            </w:pPr>
            <w:r w:rsidRPr="00070305">
              <w:rPr>
                <w:sz w:val="16"/>
                <w:szCs w:val="16"/>
              </w:rPr>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070305" w:rsidRDefault="001B7B07" w:rsidP="00070305">
            <w:pPr>
              <w:pStyle w:val="TAL"/>
              <w:rPr>
                <w:sz w:val="16"/>
                <w:szCs w:val="16"/>
              </w:rPr>
            </w:pPr>
            <w:r w:rsidRPr="00070305">
              <w:rPr>
                <w:sz w:val="16"/>
                <w:szCs w:val="16"/>
              </w:rPr>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070305" w:rsidRDefault="001220D1" w:rsidP="00070305">
            <w:pPr>
              <w:pStyle w:val="TAL"/>
              <w:rPr>
                <w:sz w:val="16"/>
                <w:szCs w:val="16"/>
              </w:rPr>
            </w:pPr>
            <w:r w:rsidRPr="00070305">
              <w:rPr>
                <w:sz w:val="16"/>
                <w:szCs w:val="16"/>
              </w:rPr>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070305" w:rsidRDefault="00E208EB" w:rsidP="00070305">
            <w:pPr>
              <w:pStyle w:val="TAL"/>
              <w:rPr>
                <w:sz w:val="16"/>
                <w:szCs w:val="16"/>
              </w:rPr>
            </w:pPr>
            <w:r w:rsidRPr="00070305">
              <w:rPr>
                <w:sz w:val="16"/>
                <w:szCs w:val="16"/>
              </w:rPr>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070305" w:rsidRDefault="00EF4088" w:rsidP="00070305">
            <w:pPr>
              <w:pStyle w:val="TAL"/>
              <w:rPr>
                <w:sz w:val="16"/>
                <w:szCs w:val="16"/>
              </w:rPr>
            </w:pPr>
            <w:r w:rsidRPr="00070305">
              <w:rPr>
                <w:sz w:val="16"/>
                <w:szCs w:val="16"/>
              </w:rPr>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070305" w:rsidRDefault="00EF4088" w:rsidP="00070305">
            <w:pPr>
              <w:pStyle w:val="TAL"/>
              <w:rPr>
                <w:sz w:val="16"/>
                <w:szCs w:val="16"/>
              </w:rPr>
            </w:pPr>
            <w:r w:rsidRPr="00070305">
              <w:rPr>
                <w:sz w:val="16"/>
                <w:szCs w:val="16"/>
              </w:rPr>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070305" w:rsidRDefault="00EF4088" w:rsidP="00070305">
            <w:pPr>
              <w:pStyle w:val="TAL"/>
              <w:rPr>
                <w:sz w:val="16"/>
                <w:szCs w:val="16"/>
              </w:rPr>
            </w:pPr>
            <w:r w:rsidRPr="00070305">
              <w:rPr>
                <w:sz w:val="16"/>
                <w:szCs w:val="16"/>
              </w:rPr>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070305" w:rsidRDefault="00EF4088" w:rsidP="00070305">
            <w:pPr>
              <w:pStyle w:val="TAL"/>
              <w:rPr>
                <w:sz w:val="16"/>
                <w:szCs w:val="16"/>
              </w:rPr>
            </w:pPr>
            <w:r w:rsidRPr="00070305">
              <w:rPr>
                <w:sz w:val="16"/>
                <w:szCs w:val="16"/>
              </w:rPr>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070305" w:rsidRDefault="00EF4088" w:rsidP="00070305">
            <w:pPr>
              <w:pStyle w:val="TAL"/>
              <w:rPr>
                <w:sz w:val="16"/>
                <w:szCs w:val="16"/>
              </w:rPr>
            </w:pPr>
            <w:r w:rsidRPr="00070305">
              <w:rPr>
                <w:sz w:val="16"/>
                <w:szCs w:val="16"/>
              </w:rPr>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070305" w:rsidRDefault="00EF4088" w:rsidP="00070305">
            <w:pPr>
              <w:pStyle w:val="TAL"/>
              <w:rPr>
                <w:sz w:val="16"/>
                <w:szCs w:val="16"/>
              </w:rPr>
            </w:pPr>
            <w:r w:rsidRPr="00070305">
              <w:rPr>
                <w:sz w:val="16"/>
                <w:szCs w:val="16"/>
              </w:rPr>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070305" w:rsidRDefault="00EF4088" w:rsidP="00070305">
            <w:pPr>
              <w:pStyle w:val="TAL"/>
              <w:rPr>
                <w:sz w:val="16"/>
                <w:szCs w:val="16"/>
              </w:rPr>
            </w:pPr>
            <w:r w:rsidRPr="00070305">
              <w:rPr>
                <w:sz w:val="16"/>
                <w:szCs w:val="16"/>
              </w:rPr>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070305" w:rsidRDefault="00EF4088" w:rsidP="00070305">
            <w:pPr>
              <w:pStyle w:val="TAL"/>
              <w:rPr>
                <w:sz w:val="16"/>
                <w:szCs w:val="16"/>
              </w:rPr>
            </w:pPr>
            <w:r w:rsidRPr="00070305">
              <w:rPr>
                <w:sz w:val="16"/>
                <w:szCs w:val="16"/>
              </w:rPr>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070305" w:rsidRDefault="00EF4088" w:rsidP="00070305">
            <w:pPr>
              <w:pStyle w:val="TAL"/>
              <w:rPr>
                <w:sz w:val="16"/>
                <w:szCs w:val="16"/>
              </w:rPr>
            </w:pPr>
            <w:r w:rsidRPr="00070305">
              <w:rPr>
                <w:sz w:val="16"/>
                <w:szCs w:val="16"/>
              </w:rPr>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070305" w:rsidRDefault="009736EC" w:rsidP="00070305">
            <w:pPr>
              <w:pStyle w:val="TAL"/>
              <w:rPr>
                <w:sz w:val="16"/>
                <w:szCs w:val="16"/>
              </w:rPr>
            </w:pPr>
            <w:r w:rsidRPr="00070305">
              <w:rPr>
                <w:sz w:val="16"/>
                <w:szCs w:val="16"/>
              </w:rPr>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070305" w:rsidRDefault="0082564B" w:rsidP="00070305">
            <w:pPr>
              <w:pStyle w:val="TAL"/>
              <w:rPr>
                <w:sz w:val="16"/>
                <w:szCs w:val="16"/>
              </w:rPr>
            </w:pPr>
            <w:r w:rsidRPr="00070305">
              <w:rPr>
                <w:sz w:val="16"/>
                <w:szCs w:val="16"/>
              </w:rPr>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070305" w:rsidRDefault="00C13A2E" w:rsidP="00070305">
            <w:pPr>
              <w:pStyle w:val="TAL"/>
              <w:rPr>
                <w:sz w:val="16"/>
                <w:szCs w:val="16"/>
              </w:rPr>
            </w:pPr>
            <w:r w:rsidRPr="00070305">
              <w:rPr>
                <w:sz w:val="16"/>
                <w:szCs w:val="16"/>
              </w:rPr>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070305" w:rsidRDefault="0092214B" w:rsidP="00070305">
            <w:pPr>
              <w:pStyle w:val="TAL"/>
              <w:rPr>
                <w:sz w:val="16"/>
                <w:szCs w:val="16"/>
              </w:rPr>
            </w:pPr>
            <w:r w:rsidRPr="00070305">
              <w:rPr>
                <w:sz w:val="16"/>
                <w:szCs w:val="16"/>
              </w:rPr>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070305" w:rsidRDefault="00A2371A" w:rsidP="00070305">
            <w:pPr>
              <w:pStyle w:val="TAL"/>
              <w:rPr>
                <w:sz w:val="16"/>
                <w:szCs w:val="16"/>
              </w:rPr>
            </w:pPr>
            <w:r w:rsidRPr="00070305">
              <w:rPr>
                <w:sz w:val="16"/>
                <w:szCs w:val="16"/>
              </w:rPr>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070305" w:rsidRDefault="000C5F8F" w:rsidP="00070305">
            <w:pPr>
              <w:pStyle w:val="TAL"/>
              <w:rPr>
                <w:sz w:val="16"/>
                <w:szCs w:val="16"/>
              </w:rPr>
            </w:pPr>
            <w:r w:rsidRPr="00070305">
              <w:rPr>
                <w:sz w:val="16"/>
                <w:szCs w:val="16"/>
              </w:rPr>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070305" w:rsidRDefault="002F68F6" w:rsidP="00070305">
            <w:pPr>
              <w:pStyle w:val="TAL"/>
              <w:rPr>
                <w:sz w:val="16"/>
                <w:szCs w:val="16"/>
              </w:rPr>
            </w:pPr>
            <w:r w:rsidRPr="00070305">
              <w:rPr>
                <w:sz w:val="16"/>
                <w:szCs w:val="16"/>
              </w:rPr>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070305" w:rsidRDefault="002F68F6" w:rsidP="00070305">
            <w:pPr>
              <w:pStyle w:val="TAL"/>
              <w:rPr>
                <w:sz w:val="16"/>
                <w:szCs w:val="16"/>
              </w:rPr>
            </w:pPr>
            <w:r w:rsidRPr="00070305">
              <w:rPr>
                <w:sz w:val="16"/>
                <w:szCs w:val="16"/>
              </w:rPr>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070305" w:rsidRDefault="004622C8" w:rsidP="00070305">
            <w:pPr>
              <w:pStyle w:val="TAL"/>
              <w:rPr>
                <w:sz w:val="16"/>
                <w:szCs w:val="16"/>
              </w:rPr>
            </w:pPr>
            <w:r w:rsidRPr="00070305">
              <w:rPr>
                <w:sz w:val="16"/>
                <w:szCs w:val="16"/>
              </w:rPr>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070305" w:rsidRDefault="00A106C7" w:rsidP="00070305">
            <w:pPr>
              <w:pStyle w:val="TAL"/>
              <w:rPr>
                <w:sz w:val="16"/>
                <w:szCs w:val="16"/>
              </w:rPr>
            </w:pPr>
            <w:r w:rsidRPr="00070305">
              <w:rPr>
                <w:sz w:val="16"/>
                <w:szCs w:val="16"/>
              </w:rPr>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070305" w:rsidRDefault="00E3548D" w:rsidP="00070305">
            <w:pPr>
              <w:pStyle w:val="TAL"/>
              <w:rPr>
                <w:sz w:val="16"/>
                <w:szCs w:val="16"/>
              </w:rPr>
            </w:pPr>
            <w:r w:rsidRPr="00070305">
              <w:rPr>
                <w:sz w:val="16"/>
                <w:szCs w:val="16"/>
              </w:rPr>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070305" w:rsidRDefault="00695C46" w:rsidP="00070305">
            <w:pPr>
              <w:pStyle w:val="TAL"/>
              <w:rPr>
                <w:sz w:val="16"/>
                <w:szCs w:val="16"/>
              </w:rPr>
            </w:pPr>
            <w:r w:rsidRPr="00070305">
              <w:rPr>
                <w:sz w:val="16"/>
                <w:szCs w:val="16"/>
              </w:rPr>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070305" w:rsidRDefault="00305F77" w:rsidP="00070305">
            <w:pPr>
              <w:pStyle w:val="TAL"/>
              <w:rPr>
                <w:sz w:val="16"/>
                <w:szCs w:val="16"/>
              </w:rPr>
            </w:pPr>
            <w:r w:rsidRPr="00070305">
              <w:rPr>
                <w:sz w:val="16"/>
                <w:szCs w:val="16"/>
              </w:rPr>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070305" w:rsidRDefault="00E2172E" w:rsidP="00070305">
            <w:pPr>
              <w:pStyle w:val="TAL"/>
              <w:rPr>
                <w:sz w:val="16"/>
                <w:szCs w:val="16"/>
              </w:rPr>
            </w:pPr>
            <w:r w:rsidRPr="00070305">
              <w:rPr>
                <w:sz w:val="16"/>
                <w:szCs w:val="16"/>
              </w:rPr>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070305" w:rsidRDefault="003D60C9" w:rsidP="00070305">
            <w:pPr>
              <w:pStyle w:val="TAL"/>
              <w:rPr>
                <w:sz w:val="16"/>
                <w:szCs w:val="16"/>
              </w:rPr>
            </w:pPr>
            <w:r w:rsidRPr="00070305">
              <w:rPr>
                <w:sz w:val="16"/>
                <w:szCs w:val="16"/>
              </w:rPr>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070305" w:rsidRDefault="00031944" w:rsidP="00070305">
            <w:pPr>
              <w:pStyle w:val="TAL"/>
              <w:rPr>
                <w:sz w:val="16"/>
                <w:szCs w:val="16"/>
              </w:rPr>
            </w:pPr>
            <w:r w:rsidRPr="00070305">
              <w:rPr>
                <w:sz w:val="16"/>
                <w:szCs w:val="16"/>
              </w:rPr>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070305" w:rsidRDefault="00994E0C" w:rsidP="00070305">
            <w:pPr>
              <w:pStyle w:val="TAL"/>
              <w:rPr>
                <w:sz w:val="16"/>
                <w:szCs w:val="16"/>
              </w:rPr>
            </w:pPr>
            <w:r w:rsidRPr="00070305">
              <w:rPr>
                <w:sz w:val="16"/>
                <w:szCs w:val="16"/>
              </w:rPr>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070305" w:rsidRDefault="00C0450D" w:rsidP="00070305">
            <w:pPr>
              <w:pStyle w:val="TAL"/>
              <w:rPr>
                <w:sz w:val="16"/>
                <w:szCs w:val="16"/>
              </w:rPr>
            </w:pPr>
            <w:r w:rsidRPr="00070305">
              <w:rPr>
                <w:sz w:val="16"/>
                <w:szCs w:val="16"/>
              </w:rPr>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070305" w:rsidRDefault="00C0450D" w:rsidP="00070305">
            <w:pPr>
              <w:pStyle w:val="TAL"/>
              <w:rPr>
                <w:sz w:val="16"/>
                <w:szCs w:val="16"/>
              </w:rPr>
            </w:pPr>
            <w:r w:rsidRPr="00070305">
              <w:rPr>
                <w:sz w:val="16"/>
                <w:szCs w:val="16"/>
              </w:rPr>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070305" w:rsidRDefault="00DC599B" w:rsidP="00070305">
            <w:pPr>
              <w:pStyle w:val="TAL"/>
              <w:rPr>
                <w:sz w:val="16"/>
                <w:szCs w:val="16"/>
              </w:rPr>
            </w:pPr>
            <w:r w:rsidRPr="00070305">
              <w:rPr>
                <w:sz w:val="16"/>
                <w:szCs w:val="16"/>
              </w:rPr>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070305" w:rsidRDefault="009144EC" w:rsidP="00070305">
            <w:pPr>
              <w:pStyle w:val="TAL"/>
              <w:rPr>
                <w:sz w:val="16"/>
                <w:szCs w:val="16"/>
              </w:rPr>
            </w:pPr>
            <w:r w:rsidRPr="00070305">
              <w:rPr>
                <w:sz w:val="16"/>
                <w:szCs w:val="16"/>
              </w:rPr>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070305" w:rsidRDefault="009144EC" w:rsidP="00070305">
            <w:pPr>
              <w:pStyle w:val="TAL"/>
              <w:rPr>
                <w:sz w:val="16"/>
                <w:szCs w:val="16"/>
              </w:rPr>
            </w:pPr>
            <w:r w:rsidRPr="00070305">
              <w:rPr>
                <w:sz w:val="16"/>
                <w:szCs w:val="16"/>
              </w:rPr>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070305" w:rsidRDefault="009144EC" w:rsidP="00070305">
            <w:pPr>
              <w:pStyle w:val="TAL"/>
              <w:rPr>
                <w:sz w:val="16"/>
                <w:szCs w:val="16"/>
              </w:rPr>
            </w:pPr>
            <w:r w:rsidRPr="00070305">
              <w:rPr>
                <w:sz w:val="16"/>
                <w:szCs w:val="16"/>
              </w:rPr>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070305" w:rsidRDefault="00BE0516" w:rsidP="00070305">
            <w:pPr>
              <w:pStyle w:val="TAL"/>
              <w:rPr>
                <w:sz w:val="16"/>
                <w:szCs w:val="16"/>
              </w:rPr>
            </w:pPr>
            <w:r w:rsidRPr="00070305">
              <w:rPr>
                <w:sz w:val="16"/>
                <w:szCs w:val="16"/>
              </w:rPr>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070305" w:rsidRDefault="00BE0516" w:rsidP="00070305">
            <w:pPr>
              <w:pStyle w:val="TAL"/>
              <w:rPr>
                <w:sz w:val="16"/>
                <w:szCs w:val="16"/>
              </w:rPr>
            </w:pPr>
            <w:r w:rsidRPr="00070305">
              <w:rPr>
                <w:sz w:val="16"/>
                <w:szCs w:val="16"/>
              </w:rPr>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070305" w:rsidRDefault="00A5709A" w:rsidP="00070305">
            <w:pPr>
              <w:pStyle w:val="TAL"/>
              <w:rPr>
                <w:sz w:val="16"/>
                <w:szCs w:val="16"/>
              </w:rPr>
            </w:pPr>
            <w:r w:rsidRPr="00070305">
              <w:rPr>
                <w:sz w:val="16"/>
                <w:szCs w:val="16"/>
              </w:rPr>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070305" w:rsidRDefault="001B0D11" w:rsidP="00070305">
            <w:pPr>
              <w:pStyle w:val="TAL"/>
              <w:rPr>
                <w:sz w:val="16"/>
                <w:szCs w:val="16"/>
              </w:rPr>
            </w:pPr>
            <w:r w:rsidRPr="00070305">
              <w:rPr>
                <w:sz w:val="16"/>
                <w:szCs w:val="16"/>
              </w:rPr>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070305" w:rsidRDefault="008B7225" w:rsidP="00070305">
            <w:pPr>
              <w:pStyle w:val="TAL"/>
              <w:rPr>
                <w:sz w:val="16"/>
                <w:szCs w:val="16"/>
              </w:rPr>
            </w:pPr>
            <w:r w:rsidRPr="00070305">
              <w:rPr>
                <w:sz w:val="16"/>
                <w:szCs w:val="16"/>
              </w:rPr>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070305" w:rsidRDefault="00FC0EFC" w:rsidP="00070305">
            <w:pPr>
              <w:pStyle w:val="TAL"/>
              <w:rPr>
                <w:sz w:val="16"/>
                <w:szCs w:val="16"/>
              </w:rPr>
            </w:pPr>
            <w:r w:rsidRPr="00070305">
              <w:rPr>
                <w:sz w:val="16"/>
                <w:szCs w:val="16"/>
              </w:rPr>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070305" w:rsidRDefault="00175605" w:rsidP="00070305">
            <w:pPr>
              <w:pStyle w:val="TAL"/>
              <w:rPr>
                <w:sz w:val="16"/>
                <w:szCs w:val="16"/>
              </w:rPr>
            </w:pPr>
            <w:r w:rsidRPr="00070305">
              <w:rPr>
                <w:sz w:val="16"/>
                <w:szCs w:val="16"/>
              </w:rPr>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070305" w:rsidRDefault="00F86B68" w:rsidP="00070305">
            <w:pPr>
              <w:pStyle w:val="TAL"/>
              <w:rPr>
                <w:sz w:val="16"/>
                <w:szCs w:val="16"/>
              </w:rPr>
            </w:pPr>
            <w:r w:rsidRPr="00070305">
              <w:rPr>
                <w:sz w:val="16"/>
                <w:szCs w:val="16"/>
              </w:rPr>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lastRenderedPageBreak/>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070305" w:rsidRDefault="009A7B80" w:rsidP="00070305">
            <w:pPr>
              <w:pStyle w:val="TAL"/>
              <w:rPr>
                <w:sz w:val="16"/>
                <w:szCs w:val="16"/>
              </w:rPr>
            </w:pPr>
            <w:r w:rsidRPr="00070305">
              <w:rPr>
                <w:sz w:val="16"/>
                <w:szCs w:val="16"/>
              </w:rPr>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070305" w:rsidRDefault="0051547A" w:rsidP="00070305">
            <w:pPr>
              <w:pStyle w:val="TAL"/>
              <w:rPr>
                <w:sz w:val="16"/>
                <w:szCs w:val="16"/>
              </w:rPr>
            </w:pPr>
            <w:r w:rsidRPr="00070305">
              <w:rPr>
                <w:sz w:val="16"/>
                <w:szCs w:val="16"/>
              </w:rPr>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070305" w:rsidRDefault="0051547A" w:rsidP="00070305">
            <w:pPr>
              <w:pStyle w:val="TAL"/>
              <w:rPr>
                <w:sz w:val="16"/>
                <w:szCs w:val="16"/>
              </w:rPr>
            </w:pPr>
            <w:r w:rsidRPr="00070305">
              <w:rPr>
                <w:sz w:val="16"/>
                <w:szCs w:val="16"/>
              </w:rPr>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070305" w:rsidRDefault="0051547A" w:rsidP="00070305">
            <w:pPr>
              <w:pStyle w:val="TAL"/>
              <w:rPr>
                <w:sz w:val="16"/>
                <w:szCs w:val="16"/>
              </w:rPr>
            </w:pPr>
            <w:r w:rsidRPr="00070305">
              <w:rPr>
                <w:sz w:val="16"/>
                <w:szCs w:val="16"/>
              </w:rPr>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070305" w:rsidRDefault="0051547A" w:rsidP="00070305">
            <w:pPr>
              <w:pStyle w:val="TAL"/>
              <w:rPr>
                <w:sz w:val="16"/>
                <w:szCs w:val="16"/>
              </w:rPr>
            </w:pPr>
            <w:r w:rsidRPr="00070305">
              <w:rPr>
                <w:sz w:val="16"/>
                <w:szCs w:val="16"/>
              </w:rPr>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070305" w:rsidRDefault="0051547A" w:rsidP="00070305">
            <w:pPr>
              <w:pStyle w:val="TAL"/>
              <w:rPr>
                <w:sz w:val="16"/>
                <w:szCs w:val="16"/>
              </w:rPr>
            </w:pPr>
            <w:r w:rsidRPr="00070305">
              <w:rPr>
                <w:sz w:val="16"/>
                <w:szCs w:val="16"/>
              </w:rPr>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070305" w:rsidRDefault="0051547A" w:rsidP="00070305">
            <w:pPr>
              <w:pStyle w:val="TAL"/>
              <w:rPr>
                <w:sz w:val="16"/>
                <w:szCs w:val="16"/>
              </w:rPr>
            </w:pPr>
            <w:r w:rsidRPr="00070305">
              <w:rPr>
                <w:sz w:val="16"/>
                <w:szCs w:val="16"/>
              </w:rPr>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070305" w:rsidRDefault="00AC119D" w:rsidP="00070305">
            <w:pPr>
              <w:pStyle w:val="TAL"/>
              <w:rPr>
                <w:sz w:val="16"/>
                <w:szCs w:val="16"/>
              </w:rPr>
            </w:pPr>
            <w:r w:rsidRPr="00070305">
              <w:rPr>
                <w:sz w:val="16"/>
                <w:szCs w:val="16"/>
              </w:rPr>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070305" w:rsidRDefault="0026448B" w:rsidP="00070305">
            <w:pPr>
              <w:pStyle w:val="TAL"/>
              <w:rPr>
                <w:sz w:val="16"/>
                <w:szCs w:val="16"/>
              </w:rPr>
            </w:pPr>
            <w:r w:rsidRPr="00070305">
              <w:rPr>
                <w:sz w:val="16"/>
                <w:szCs w:val="16"/>
              </w:rPr>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070305" w:rsidRDefault="005B137E" w:rsidP="00070305">
            <w:pPr>
              <w:pStyle w:val="TAL"/>
              <w:rPr>
                <w:sz w:val="16"/>
                <w:szCs w:val="16"/>
              </w:rPr>
            </w:pPr>
            <w:r w:rsidRPr="00070305">
              <w:rPr>
                <w:sz w:val="16"/>
                <w:szCs w:val="16"/>
              </w:rPr>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070305" w:rsidRDefault="009A162D" w:rsidP="00070305">
            <w:pPr>
              <w:pStyle w:val="TAL"/>
              <w:rPr>
                <w:sz w:val="16"/>
                <w:szCs w:val="16"/>
              </w:rPr>
            </w:pPr>
            <w:r w:rsidRPr="00070305">
              <w:rPr>
                <w:sz w:val="16"/>
                <w:szCs w:val="16"/>
              </w:rPr>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070305" w:rsidRDefault="008C69F1" w:rsidP="00070305">
            <w:pPr>
              <w:pStyle w:val="TAL"/>
              <w:rPr>
                <w:sz w:val="16"/>
                <w:szCs w:val="16"/>
              </w:rPr>
            </w:pPr>
            <w:r w:rsidRPr="00070305">
              <w:rPr>
                <w:sz w:val="16"/>
                <w:szCs w:val="16"/>
              </w:rPr>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070305" w:rsidRDefault="00DD62A4" w:rsidP="00070305">
            <w:pPr>
              <w:pStyle w:val="TAL"/>
              <w:rPr>
                <w:sz w:val="16"/>
                <w:szCs w:val="16"/>
              </w:rPr>
            </w:pPr>
            <w:r w:rsidRPr="00070305">
              <w:rPr>
                <w:sz w:val="16"/>
                <w:szCs w:val="16"/>
              </w:rPr>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070305" w:rsidRDefault="0005159B" w:rsidP="00070305">
            <w:pPr>
              <w:pStyle w:val="TAL"/>
              <w:rPr>
                <w:sz w:val="16"/>
                <w:szCs w:val="16"/>
              </w:rPr>
            </w:pPr>
            <w:r w:rsidRPr="00070305">
              <w:rPr>
                <w:sz w:val="16"/>
                <w:szCs w:val="16"/>
              </w:rPr>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070305" w:rsidRDefault="000665B0" w:rsidP="00070305">
            <w:pPr>
              <w:pStyle w:val="TAL"/>
              <w:rPr>
                <w:sz w:val="16"/>
                <w:szCs w:val="16"/>
              </w:rPr>
            </w:pPr>
            <w:r w:rsidRPr="00070305">
              <w:rPr>
                <w:sz w:val="16"/>
                <w:szCs w:val="16"/>
              </w:rPr>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070305" w:rsidRDefault="00495774" w:rsidP="00070305">
            <w:pPr>
              <w:pStyle w:val="TAL"/>
              <w:rPr>
                <w:sz w:val="16"/>
                <w:szCs w:val="16"/>
              </w:rPr>
            </w:pPr>
            <w:r w:rsidRPr="00070305">
              <w:rPr>
                <w:sz w:val="16"/>
                <w:szCs w:val="16"/>
              </w:rPr>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070305" w:rsidRDefault="00483E5B" w:rsidP="00070305">
            <w:pPr>
              <w:pStyle w:val="TAL"/>
              <w:rPr>
                <w:sz w:val="16"/>
                <w:szCs w:val="16"/>
              </w:rPr>
            </w:pPr>
            <w:r w:rsidRPr="00070305">
              <w:rPr>
                <w:sz w:val="16"/>
                <w:szCs w:val="16"/>
              </w:rPr>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070305" w:rsidRDefault="00294334" w:rsidP="00070305">
            <w:pPr>
              <w:pStyle w:val="TAL"/>
              <w:rPr>
                <w:sz w:val="16"/>
                <w:szCs w:val="16"/>
              </w:rPr>
            </w:pPr>
            <w:r w:rsidRPr="00070305">
              <w:rPr>
                <w:sz w:val="16"/>
                <w:szCs w:val="16"/>
              </w:rPr>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070305" w:rsidRDefault="007C2CB5" w:rsidP="00070305">
            <w:pPr>
              <w:pStyle w:val="TAL"/>
              <w:rPr>
                <w:sz w:val="16"/>
                <w:szCs w:val="16"/>
              </w:rPr>
            </w:pPr>
            <w:r w:rsidRPr="00070305">
              <w:rPr>
                <w:sz w:val="16"/>
                <w:szCs w:val="16"/>
              </w:rPr>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070305" w:rsidRDefault="00FF15BD" w:rsidP="00070305">
            <w:pPr>
              <w:pStyle w:val="TAL"/>
              <w:rPr>
                <w:sz w:val="16"/>
                <w:szCs w:val="16"/>
              </w:rPr>
            </w:pPr>
            <w:r w:rsidRPr="00070305">
              <w:rPr>
                <w:sz w:val="16"/>
                <w:szCs w:val="16"/>
              </w:rPr>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070305" w:rsidRDefault="008B1181" w:rsidP="00070305">
            <w:pPr>
              <w:pStyle w:val="TAL"/>
              <w:rPr>
                <w:sz w:val="16"/>
                <w:szCs w:val="16"/>
              </w:rPr>
            </w:pPr>
            <w:r w:rsidRPr="00070305">
              <w:rPr>
                <w:sz w:val="16"/>
                <w:szCs w:val="16"/>
              </w:rPr>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070305" w:rsidRDefault="00554FA3" w:rsidP="00070305">
            <w:pPr>
              <w:pStyle w:val="TAL"/>
              <w:rPr>
                <w:sz w:val="16"/>
                <w:szCs w:val="16"/>
              </w:rPr>
            </w:pPr>
            <w:r w:rsidRPr="00070305">
              <w:rPr>
                <w:sz w:val="16"/>
                <w:szCs w:val="16"/>
              </w:rPr>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070305" w:rsidRDefault="00F516E7" w:rsidP="00070305">
            <w:pPr>
              <w:pStyle w:val="TAL"/>
              <w:rPr>
                <w:sz w:val="16"/>
                <w:szCs w:val="16"/>
              </w:rPr>
            </w:pPr>
            <w:r w:rsidRPr="00070305">
              <w:rPr>
                <w:sz w:val="16"/>
                <w:szCs w:val="16"/>
              </w:rPr>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070305" w:rsidRDefault="00F33082" w:rsidP="00070305">
            <w:pPr>
              <w:pStyle w:val="TAL"/>
              <w:rPr>
                <w:sz w:val="16"/>
                <w:szCs w:val="16"/>
              </w:rPr>
            </w:pPr>
            <w:r w:rsidRPr="00070305">
              <w:rPr>
                <w:sz w:val="16"/>
                <w:szCs w:val="16"/>
              </w:rPr>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070305" w:rsidRDefault="00FF3D57" w:rsidP="00070305">
            <w:pPr>
              <w:pStyle w:val="TAL"/>
              <w:rPr>
                <w:sz w:val="16"/>
                <w:szCs w:val="16"/>
              </w:rPr>
            </w:pPr>
            <w:r w:rsidRPr="00070305">
              <w:rPr>
                <w:sz w:val="16"/>
                <w:szCs w:val="16"/>
              </w:rPr>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070305" w:rsidRDefault="00484063" w:rsidP="00070305">
            <w:pPr>
              <w:pStyle w:val="TAL"/>
              <w:rPr>
                <w:sz w:val="16"/>
                <w:szCs w:val="16"/>
              </w:rPr>
            </w:pPr>
            <w:r w:rsidRPr="00070305">
              <w:rPr>
                <w:sz w:val="16"/>
                <w:szCs w:val="16"/>
              </w:rPr>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070305" w:rsidRDefault="00035A35" w:rsidP="00070305">
            <w:pPr>
              <w:pStyle w:val="TAL"/>
              <w:rPr>
                <w:sz w:val="16"/>
                <w:szCs w:val="16"/>
              </w:rPr>
            </w:pPr>
            <w:r w:rsidRPr="00070305">
              <w:rPr>
                <w:sz w:val="16"/>
                <w:szCs w:val="16"/>
              </w:rPr>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070305" w:rsidRDefault="00B011CE" w:rsidP="00070305">
            <w:pPr>
              <w:pStyle w:val="TAL"/>
              <w:rPr>
                <w:sz w:val="16"/>
                <w:szCs w:val="16"/>
              </w:rPr>
            </w:pPr>
            <w:r w:rsidRPr="00070305">
              <w:rPr>
                <w:sz w:val="16"/>
                <w:szCs w:val="16"/>
              </w:rPr>
              <w:t>0829</w:t>
            </w:r>
          </w:p>
        </w:tc>
        <w:tc>
          <w:tcPr>
            <w:tcW w:w="425" w:type="dxa"/>
            <w:shd w:val="solid" w:color="FFFFFF" w:fill="auto"/>
          </w:tcPr>
          <w:p w14:paraId="511AC2A7" w14:textId="438D6E24"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070305" w:rsidRDefault="00B011CE" w:rsidP="00070305">
            <w:pPr>
              <w:pStyle w:val="TAL"/>
              <w:rPr>
                <w:sz w:val="16"/>
                <w:szCs w:val="16"/>
              </w:rPr>
            </w:pPr>
            <w:r w:rsidRPr="00070305">
              <w:rPr>
                <w:sz w:val="16"/>
                <w:szCs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070305" w:rsidRDefault="00B011CE" w:rsidP="00070305">
            <w:pPr>
              <w:pStyle w:val="TAL"/>
              <w:rPr>
                <w:sz w:val="16"/>
                <w:szCs w:val="16"/>
              </w:rPr>
            </w:pPr>
            <w:r w:rsidRPr="00070305">
              <w:rPr>
                <w:sz w:val="16"/>
                <w:szCs w:val="16"/>
              </w:rPr>
              <w:t>0830</w:t>
            </w:r>
          </w:p>
        </w:tc>
        <w:tc>
          <w:tcPr>
            <w:tcW w:w="425" w:type="dxa"/>
            <w:shd w:val="solid" w:color="FFFFFF" w:fill="auto"/>
          </w:tcPr>
          <w:p w14:paraId="73CF70BE" w14:textId="70645906"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070305" w:rsidRDefault="00B011CE" w:rsidP="00070305">
            <w:pPr>
              <w:pStyle w:val="TAL"/>
              <w:rPr>
                <w:sz w:val="16"/>
                <w:szCs w:val="16"/>
              </w:rPr>
            </w:pPr>
            <w:r w:rsidRPr="00070305">
              <w:rPr>
                <w:sz w:val="16"/>
                <w:szCs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070305" w:rsidRDefault="00B011CE" w:rsidP="00070305">
            <w:pPr>
              <w:pStyle w:val="TAL"/>
              <w:rPr>
                <w:sz w:val="16"/>
                <w:szCs w:val="16"/>
              </w:rPr>
            </w:pPr>
            <w:r w:rsidRPr="00070305">
              <w:rPr>
                <w:sz w:val="16"/>
                <w:szCs w:val="16"/>
              </w:rPr>
              <w:t>0831</w:t>
            </w:r>
          </w:p>
        </w:tc>
        <w:tc>
          <w:tcPr>
            <w:tcW w:w="425" w:type="dxa"/>
            <w:shd w:val="solid" w:color="FFFFFF" w:fill="auto"/>
          </w:tcPr>
          <w:p w14:paraId="717FDFEC" w14:textId="68546C79"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070305" w:rsidRDefault="00B011CE" w:rsidP="00070305">
            <w:pPr>
              <w:pStyle w:val="TAL"/>
              <w:rPr>
                <w:sz w:val="16"/>
                <w:szCs w:val="16"/>
              </w:rPr>
            </w:pPr>
            <w:r w:rsidRPr="00070305">
              <w:rPr>
                <w:sz w:val="16"/>
                <w:szCs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070305" w:rsidRDefault="00B011CE" w:rsidP="00070305">
            <w:pPr>
              <w:pStyle w:val="TAL"/>
              <w:rPr>
                <w:sz w:val="16"/>
                <w:szCs w:val="16"/>
              </w:rPr>
            </w:pPr>
            <w:r w:rsidRPr="00070305">
              <w:rPr>
                <w:sz w:val="16"/>
                <w:szCs w:val="16"/>
              </w:rPr>
              <w:t>0832</w:t>
            </w:r>
          </w:p>
        </w:tc>
        <w:tc>
          <w:tcPr>
            <w:tcW w:w="425" w:type="dxa"/>
            <w:shd w:val="solid" w:color="FFFFFF" w:fill="auto"/>
          </w:tcPr>
          <w:p w14:paraId="224C57B8" w14:textId="4AF67EED"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070305" w:rsidRDefault="00B011CE" w:rsidP="00070305">
            <w:pPr>
              <w:pStyle w:val="TAL"/>
              <w:rPr>
                <w:sz w:val="16"/>
                <w:szCs w:val="16"/>
              </w:rPr>
            </w:pPr>
            <w:r w:rsidRPr="00070305">
              <w:rPr>
                <w:sz w:val="16"/>
                <w:szCs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070305" w:rsidRDefault="00B011CE" w:rsidP="00070305">
            <w:pPr>
              <w:pStyle w:val="TAL"/>
              <w:rPr>
                <w:sz w:val="16"/>
                <w:szCs w:val="16"/>
              </w:rPr>
            </w:pPr>
            <w:r w:rsidRPr="00070305">
              <w:rPr>
                <w:sz w:val="16"/>
                <w:szCs w:val="16"/>
              </w:rPr>
              <w:t>0837</w:t>
            </w:r>
          </w:p>
        </w:tc>
        <w:tc>
          <w:tcPr>
            <w:tcW w:w="425" w:type="dxa"/>
            <w:shd w:val="solid" w:color="FFFFFF" w:fill="auto"/>
          </w:tcPr>
          <w:p w14:paraId="3B26504B" w14:textId="77777777" w:rsidR="00B011CE" w:rsidRPr="00070305" w:rsidRDefault="00B011CE" w:rsidP="00070305">
            <w:pPr>
              <w:pStyle w:val="TAR"/>
              <w:rPr>
                <w:sz w:val="16"/>
                <w:szCs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070305" w:rsidRDefault="00B011CE" w:rsidP="00070305">
            <w:pPr>
              <w:pStyle w:val="TAL"/>
              <w:rPr>
                <w:sz w:val="16"/>
                <w:szCs w:val="16"/>
              </w:rPr>
            </w:pPr>
            <w:r w:rsidRPr="00070305">
              <w:rPr>
                <w:sz w:val="16"/>
                <w:szCs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070305" w:rsidRDefault="00B011CE" w:rsidP="00070305">
            <w:pPr>
              <w:pStyle w:val="TAL"/>
              <w:rPr>
                <w:sz w:val="16"/>
                <w:szCs w:val="16"/>
              </w:rPr>
            </w:pPr>
            <w:r w:rsidRPr="00070305">
              <w:rPr>
                <w:sz w:val="16"/>
                <w:szCs w:val="16"/>
              </w:rPr>
              <w:t>0840</w:t>
            </w:r>
          </w:p>
        </w:tc>
        <w:tc>
          <w:tcPr>
            <w:tcW w:w="425" w:type="dxa"/>
            <w:shd w:val="solid" w:color="FFFFFF" w:fill="auto"/>
          </w:tcPr>
          <w:p w14:paraId="7892A5F7" w14:textId="65B4ACAF"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070305" w:rsidRDefault="00B011CE" w:rsidP="00070305">
            <w:pPr>
              <w:pStyle w:val="TAL"/>
              <w:rPr>
                <w:sz w:val="16"/>
                <w:szCs w:val="16"/>
              </w:rPr>
            </w:pPr>
            <w:r w:rsidRPr="00070305">
              <w:rPr>
                <w:sz w:val="16"/>
                <w:szCs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070305" w:rsidRDefault="00B011CE" w:rsidP="00070305">
            <w:pPr>
              <w:pStyle w:val="TAL"/>
              <w:rPr>
                <w:sz w:val="16"/>
                <w:szCs w:val="16"/>
              </w:rPr>
            </w:pPr>
            <w:r w:rsidRPr="00070305">
              <w:rPr>
                <w:sz w:val="16"/>
                <w:szCs w:val="16"/>
              </w:rPr>
              <w:t>0828</w:t>
            </w:r>
          </w:p>
        </w:tc>
        <w:tc>
          <w:tcPr>
            <w:tcW w:w="425" w:type="dxa"/>
            <w:shd w:val="solid" w:color="FFFFFF" w:fill="auto"/>
          </w:tcPr>
          <w:p w14:paraId="27F58683" w14:textId="669926B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070305" w:rsidRDefault="00B011CE" w:rsidP="00070305">
            <w:pPr>
              <w:pStyle w:val="TAL"/>
              <w:rPr>
                <w:sz w:val="16"/>
                <w:szCs w:val="16"/>
              </w:rPr>
            </w:pPr>
            <w:r w:rsidRPr="00070305">
              <w:rPr>
                <w:sz w:val="16"/>
                <w:szCs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070305" w:rsidRDefault="00B011CE" w:rsidP="00070305">
            <w:pPr>
              <w:pStyle w:val="TAL"/>
              <w:rPr>
                <w:sz w:val="16"/>
                <w:szCs w:val="16"/>
              </w:rPr>
            </w:pPr>
            <w:r w:rsidRPr="00070305">
              <w:rPr>
                <w:sz w:val="16"/>
                <w:szCs w:val="16"/>
              </w:rPr>
              <w:t>0823</w:t>
            </w:r>
          </w:p>
        </w:tc>
        <w:tc>
          <w:tcPr>
            <w:tcW w:w="425" w:type="dxa"/>
            <w:shd w:val="solid" w:color="FFFFFF" w:fill="auto"/>
          </w:tcPr>
          <w:p w14:paraId="05E9E7AD" w14:textId="31930A4A" w:rsidR="00B011CE" w:rsidRPr="00070305" w:rsidRDefault="00B011CE" w:rsidP="00070305">
            <w:pPr>
              <w:pStyle w:val="TAR"/>
              <w:rPr>
                <w:sz w:val="16"/>
                <w:szCs w:val="16"/>
              </w:rPr>
            </w:pPr>
            <w:r w:rsidRPr="00070305">
              <w:rPr>
                <w:sz w:val="16"/>
                <w:szCs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070305" w:rsidRDefault="00B011CE" w:rsidP="00070305">
            <w:pPr>
              <w:pStyle w:val="TAL"/>
              <w:rPr>
                <w:sz w:val="16"/>
                <w:szCs w:val="16"/>
              </w:rPr>
            </w:pPr>
            <w:r w:rsidRPr="00070305">
              <w:rPr>
                <w:sz w:val="16"/>
                <w:szCs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070305" w:rsidRDefault="00B011CE" w:rsidP="00070305">
            <w:pPr>
              <w:pStyle w:val="TAL"/>
              <w:rPr>
                <w:sz w:val="16"/>
                <w:szCs w:val="16"/>
              </w:rPr>
            </w:pPr>
            <w:r w:rsidRPr="00070305">
              <w:rPr>
                <w:sz w:val="16"/>
                <w:szCs w:val="16"/>
              </w:rPr>
              <w:t>0841</w:t>
            </w:r>
          </w:p>
        </w:tc>
        <w:tc>
          <w:tcPr>
            <w:tcW w:w="425" w:type="dxa"/>
            <w:shd w:val="solid" w:color="FFFFFF" w:fill="auto"/>
          </w:tcPr>
          <w:p w14:paraId="746726CE" w14:textId="4E2C2CA7"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070305" w:rsidRDefault="00B011CE" w:rsidP="00070305">
            <w:pPr>
              <w:pStyle w:val="TAL"/>
              <w:rPr>
                <w:sz w:val="16"/>
                <w:szCs w:val="16"/>
              </w:rPr>
            </w:pPr>
            <w:r w:rsidRPr="00070305">
              <w:rPr>
                <w:sz w:val="16"/>
                <w:szCs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070305" w:rsidRDefault="00B011CE" w:rsidP="00070305">
            <w:pPr>
              <w:pStyle w:val="TAL"/>
              <w:rPr>
                <w:sz w:val="16"/>
                <w:szCs w:val="16"/>
              </w:rPr>
            </w:pPr>
            <w:r w:rsidRPr="00070305">
              <w:rPr>
                <w:sz w:val="16"/>
                <w:szCs w:val="16"/>
              </w:rPr>
              <w:t>0842</w:t>
            </w:r>
          </w:p>
        </w:tc>
        <w:tc>
          <w:tcPr>
            <w:tcW w:w="425" w:type="dxa"/>
            <w:shd w:val="solid" w:color="FFFFFF" w:fill="auto"/>
          </w:tcPr>
          <w:p w14:paraId="3142A140" w14:textId="4971B64E"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070305" w:rsidRDefault="00B011CE" w:rsidP="00070305">
            <w:pPr>
              <w:pStyle w:val="TAL"/>
              <w:rPr>
                <w:sz w:val="16"/>
                <w:szCs w:val="16"/>
              </w:rPr>
            </w:pPr>
            <w:r w:rsidRPr="00070305">
              <w:rPr>
                <w:sz w:val="16"/>
                <w:szCs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070305" w:rsidRDefault="00B011CE" w:rsidP="00070305">
            <w:pPr>
              <w:pStyle w:val="TAL"/>
              <w:rPr>
                <w:sz w:val="16"/>
                <w:szCs w:val="16"/>
              </w:rPr>
            </w:pPr>
            <w:r w:rsidRPr="00070305">
              <w:rPr>
                <w:sz w:val="16"/>
                <w:szCs w:val="16"/>
              </w:rPr>
              <w:t>0844</w:t>
            </w:r>
          </w:p>
        </w:tc>
        <w:tc>
          <w:tcPr>
            <w:tcW w:w="425" w:type="dxa"/>
            <w:shd w:val="solid" w:color="FFFFFF" w:fill="auto"/>
          </w:tcPr>
          <w:p w14:paraId="60575248" w14:textId="75474A5A"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070305" w:rsidRDefault="00B011CE" w:rsidP="00070305">
            <w:pPr>
              <w:pStyle w:val="TAL"/>
              <w:rPr>
                <w:sz w:val="16"/>
                <w:szCs w:val="16"/>
              </w:rPr>
            </w:pPr>
            <w:r w:rsidRPr="00070305">
              <w:rPr>
                <w:sz w:val="16"/>
                <w:szCs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070305" w:rsidRDefault="00B011CE" w:rsidP="00070305">
            <w:pPr>
              <w:pStyle w:val="TAL"/>
              <w:rPr>
                <w:sz w:val="16"/>
                <w:szCs w:val="16"/>
              </w:rPr>
            </w:pPr>
            <w:r w:rsidRPr="00070305">
              <w:rPr>
                <w:sz w:val="16"/>
                <w:szCs w:val="16"/>
              </w:rPr>
              <w:t>0846</w:t>
            </w:r>
          </w:p>
        </w:tc>
        <w:tc>
          <w:tcPr>
            <w:tcW w:w="425" w:type="dxa"/>
            <w:shd w:val="solid" w:color="FFFFFF" w:fill="auto"/>
          </w:tcPr>
          <w:p w14:paraId="267BCD52" w14:textId="7DE3A33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070305" w:rsidRDefault="00B011CE" w:rsidP="00070305">
            <w:pPr>
              <w:pStyle w:val="TAL"/>
              <w:rPr>
                <w:sz w:val="16"/>
                <w:szCs w:val="16"/>
              </w:rPr>
            </w:pPr>
            <w:r w:rsidRPr="00070305">
              <w:rPr>
                <w:sz w:val="16"/>
                <w:szCs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070305" w:rsidRDefault="00B011CE" w:rsidP="00070305">
            <w:pPr>
              <w:pStyle w:val="TAL"/>
              <w:rPr>
                <w:sz w:val="16"/>
                <w:szCs w:val="16"/>
              </w:rPr>
            </w:pPr>
            <w:r w:rsidRPr="00070305">
              <w:rPr>
                <w:sz w:val="16"/>
                <w:szCs w:val="16"/>
              </w:rPr>
              <w:t>0845</w:t>
            </w:r>
          </w:p>
        </w:tc>
        <w:tc>
          <w:tcPr>
            <w:tcW w:w="425" w:type="dxa"/>
            <w:shd w:val="solid" w:color="FFFFFF" w:fill="auto"/>
          </w:tcPr>
          <w:p w14:paraId="517EC7D6" w14:textId="0588E057"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070305" w:rsidRDefault="00B011CE" w:rsidP="00070305">
            <w:pPr>
              <w:pStyle w:val="TAL"/>
              <w:rPr>
                <w:sz w:val="16"/>
                <w:szCs w:val="16"/>
              </w:rPr>
            </w:pPr>
            <w:r w:rsidRPr="00070305">
              <w:rPr>
                <w:sz w:val="16"/>
                <w:szCs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070305" w:rsidRDefault="00B011CE" w:rsidP="00070305">
            <w:pPr>
              <w:pStyle w:val="TAL"/>
              <w:rPr>
                <w:sz w:val="16"/>
                <w:szCs w:val="16"/>
              </w:rPr>
            </w:pPr>
            <w:r w:rsidRPr="00070305">
              <w:rPr>
                <w:sz w:val="16"/>
                <w:szCs w:val="16"/>
              </w:rPr>
              <w:t>0847</w:t>
            </w:r>
          </w:p>
        </w:tc>
        <w:tc>
          <w:tcPr>
            <w:tcW w:w="425" w:type="dxa"/>
            <w:shd w:val="solid" w:color="FFFFFF" w:fill="auto"/>
          </w:tcPr>
          <w:p w14:paraId="681D324D" w14:textId="49E28998"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070305" w:rsidRDefault="00B011CE" w:rsidP="00070305">
            <w:pPr>
              <w:pStyle w:val="TAL"/>
              <w:rPr>
                <w:sz w:val="16"/>
                <w:szCs w:val="16"/>
              </w:rPr>
            </w:pPr>
            <w:r w:rsidRPr="00070305">
              <w:rPr>
                <w:sz w:val="16"/>
                <w:szCs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070305" w:rsidRDefault="007D10DD" w:rsidP="00070305">
            <w:pPr>
              <w:pStyle w:val="TAL"/>
              <w:rPr>
                <w:sz w:val="16"/>
                <w:szCs w:val="16"/>
              </w:rPr>
            </w:pPr>
            <w:r w:rsidRPr="00070305">
              <w:rPr>
                <w:sz w:val="16"/>
                <w:szCs w:val="16"/>
              </w:rPr>
              <w:t>0849</w:t>
            </w:r>
          </w:p>
        </w:tc>
        <w:tc>
          <w:tcPr>
            <w:tcW w:w="425" w:type="dxa"/>
            <w:shd w:val="solid" w:color="FFFFFF" w:fill="auto"/>
          </w:tcPr>
          <w:p w14:paraId="4D68C219" w14:textId="3C0F5C4D" w:rsidR="007D10DD" w:rsidRPr="00070305" w:rsidRDefault="007D10DD" w:rsidP="00070305">
            <w:pPr>
              <w:pStyle w:val="TAR"/>
              <w:rPr>
                <w:sz w:val="16"/>
                <w:szCs w:val="16"/>
              </w:rPr>
            </w:pPr>
            <w:r w:rsidRPr="00070305">
              <w:rPr>
                <w:sz w:val="16"/>
                <w:szCs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070305" w:rsidRDefault="007D10DD" w:rsidP="00070305">
            <w:pPr>
              <w:pStyle w:val="TAL"/>
              <w:rPr>
                <w:sz w:val="16"/>
                <w:szCs w:val="16"/>
              </w:rPr>
            </w:pPr>
            <w:r w:rsidRPr="00070305">
              <w:rPr>
                <w:sz w:val="16"/>
                <w:szCs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070305" w:rsidRDefault="00926ED8" w:rsidP="00070305">
            <w:pPr>
              <w:pStyle w:val="TAL"/>
              <w:rPr>
                <w:sz w:val="16"/>
                <w:szCs w:val="16"/>
              </w:rPr>
            </w:pPr>
            <w:r w:rsidRPr="00070305">
              <w:rPr>
                <w:sz w:val="16"/>
                <w:szCs w:val="16"/>
              </w:rPr>
              <w:t>0855</w:t>
            </w:r>
          </w:p>
        </w:tc>
        <w:tc>
          <w:tcPr>
            <w:tcW w:w="425" w:type="dxa"/>
            <w:shd w:val="solid" w:color="FFFFFF" w:fill="auto"/>
          </w:tcPr>
          <w:p w14:paraId="493B401A" w14:textId="380E5CA3" w:rsidR="00926ED8" w:rsidRPr="00070305" w:rsidRDefault="00926ED8" w:rsidP="00070305">
            <w:pPr>
              <w:pStyle w:val="TAR"/>
              <w:rPr>
                <w:sz w:val="16"/>
                <w:szCs w:val="16"/>
              </w:rPr>
            </w:pPr>
            <w:r w:rsidRPr="00070305">
              <w:rPr>
                <w:sz w:val="16"/>
                <w:szCs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070305" w:rsidRDefault="00926ED8" w:rsidP="00070305">
            <w:pPr>
              <w:pStyle w:val="TAL"/>
              <w:rPr>
                <w:sz w:val="16"/>
                <w:szCs w:val="16"/>
              </w:rPr>
            </w:pPr>
            <w:r w:rsidRPr="00070305">
              <w:rPr>
                <w:sz w:val="16"/>
                <w:szCs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070305" w:rsidRDefault="00733842" w:rsidP="00070305">
            <w:pPr>
              <w:pStyle w:val="TAL"/>
              <w:rPr>
                <w:sz w:val="16"/>
                <w:szCs w:val="16"/>
              </w:rPr>
            </w:pPr>
            <w:r w:rsidRPr="00070305">
              <w:rPr>
                <w:sz w:val="16"/>
                <w:szCs w:val="16"/>
              </w:rPr>
              <w:t>0848</w:t>
            </w:r>
          </w:p>
        </w:tc>
        <w:tc>
          <w:tcPr>
            <w:tcW w:w="425" w:type="dxa"/>
            <w:shd w:val="solid" w:color="FFFFFF" w:fill="auto"/>
          </w:tcPr>
          <w:p w14:paraId="012C2F1E" w14:textId="1CDD7340" w:rsidR="00733842" w:rsidRPr="00070305" w:rsidRDefault="00733842" w:rsidP="00070305">
            <w:pPr>
              <w:pStyle w:val="TAR"/>
              <w:rPr>
                <w:sz w:val="16"/>
                <w:szCs w:val="16"/>
              </w:rPr>
            </w:pPr>
            <w:r w:rsidRPr="00070305">
              <w:rPr>
                <w:sz w:val="16"/>
                <w:szCs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070305" w:rsidRDefault="00733842" w:rsidP="00070305">
            <w:pPr>
              <w:pStyle w:val="TAL"/>
              <w:rPr>
                <w:sz w:val="16"/>
                <w:szCs w:val="16"/>
              </w:rPr>
            </w:pPr>
            <w:r w:rsidRPr="00070305">
              <w:rPr>
                <w:sz w:val="16"/>
                <w:szCs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070305" w:rsidRDefault="009468CE" w:rsidP="00070305">
            <w:pPr>
              <w:pStyle w:val="TAL"/>
              <w:rPr>
                <w:sz w:val="16"/>
                <w:szCs w:val="16"/>
              </w:rPr>
            </w:pPr>
            <w:r w:rsidRPr="00070305">
              <w:rPr>
                <w:sz w:val="16"/>
                <w:szCs w:val="16"/>
              </w:rPr>
              <w:t>0852</w:t>
            </w:r>
          </w:p>
        </w:tc>
        <w:tc>
          <w:tcPr>
            <w:tcW w:w="425" w:type="dxa"/>
            <w:shd w:val="solid" w:color="FFFFFF" w:fill="auto"/>
          </w:tcPr>
          <w:p w14:paraId="7F85043E" w14:textId="3A861DFD" w:rsidR="009468CE" w:rsidRPr="00070305" w:rsidRDefault="009468CE" w:rsidP="00070305">
            <w:pPr>
              <w:pStyle w:val="TAR"/>
              <w:rPr>
                <w:sz w:val="16"/>
                <w:szCs w:val="16"/>
              </w:rPr>
            </w:pPr>
            <w:r w:rsidRPr="00070305">
              <w:rPr>
                <w:sz w:val="16"/>
                <w:szCs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070305" w:rsidRDefault="009468CE" w:rsidP="00070305">
            <w:pPr>
              <w:pStyle w:val="TAL"/>
              <w:rPr>
                <w:sz w:val="16"/>
                <w:szCs w:val="16"/>
              </w:rPr>
            </w:pPr>
            <w:r w:rsidRPr="00070305">
              <w:rPr>
                <w:sz w:val="16"/>
                <w:szCs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070305" w:rsidRDefault="006F7040" w:rsidP="00070305">
            <w:pPr>
              <w:pStyle w:val="TAL"/>
              <w:rPr>
                <w:sz w:val="16"/>
                <w:szCs w:val="16"/>
              </w:rPr>
            </w:pPr>
            <w:r w:rsidRPr="00070305">
              <w:rPr>
                <w:sz w:val="16"/>
                <w:szCs w:val="16"/>
              </w:rPr>
              <w:t>0865</w:t>
            </w:r>
          </w:p>
        </w:tc>
        <w:tc>
          <w:tcPr>
            <w:tcW w:w="425" w:type="dxa"/>
            <w:shd w:val="solid" w:color="FFFFFF" w:fill="auto"/>
          </w:tcPr>
          <w:p w14:paraId="495C6683" w14:textId="36C33CD0" w:rsidR="006F7040" w:rsidRPr="00070305" w:rsidRDefault="006F7040" w:rsidP="00070305">
            <w:pPr>
              <w:pStyle w:val="TAR"/>
              <w:rPr>
                <w:sz w:val="16"/>
                <w:szCs w:val="16"/>
              </w:rPr>
            </w:pPr>
            <w:r w:rsidRPr="00070305">
              <w:rPr>
                <w:sz w:val="16"/>
                <w:szCs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070305" w:rsidRDefault="006F7040" w:rsidP="00070305">
            <w:pPr>
              <w:pStyle w:val="TAL"/>
              <w:rPr>
                <w:sz w:val="16"/>
                <w:szCs w:val="16"/>
              </w:rPr>
            </w:pPr>
            <w:r w:rsidRPr="00070305">
              <w:rPr>
                <w:sz w:val="16"/>
                <w:szCs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070305" w:rsidRDefault="00197103" w:rsidP="00070305">
            <w:pPr>
              <w:pStyle w:val="TAL"/>
              <w:rPr>
                <w:sz w:val="16"/>
                <w:szCs w:val="16"/>
              </w:rPr>
            </w:pPr>
            <w:r w:rsidRPr="00070305">
              <w:rPr>
                <w:sz w:val="16"/>
                <w:szCs w:val="16"/>
              </w:rPr>
              <w:t>0870</w:t>
            </w:r>
          </w:p>
        </w:tc>
        <w:tc>
          <w:tcPr>
            <w:tcW w:w="425" w:type="dxa"/>
            <w:shd w:val="solid" w:color="FFFFFF" w:fill="auto"/>
          </w:tcPr>
          <w:p w14:paraId="1B979924" w14:textId="40874FF3" w:rsidR="00197103" w:rsidRPr="00070305" w:rsidRDefault="00197103" w:rsidP="00070305">
            <w:pPr>
              <w:pStyle w:val="TAR"/>
              <w:rPr>
                <w:sz w:val="16"/>
                <w:szCs w:val="16"/>
              </w:rPr>
            </w:pPr>
            <w:r w:rsidRPr="00070305">
              <w:rPr>
                <w:sz w:val="16"/>
                <w:szCs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070305" w:rsidRDefault="00197103" w:rsidP="00070305">
            <w:pPr>
              <w:pStyle w:val="TAL"/>
              <w:rPr>
                <w:sz w:val="16"/>
                <w:szCs w:val="16"/>
              </w:rPr>
            </w:pPr>
            <w:r w:rsidRPr="00070305">
              <w:rPr>
                <w:sz w:val="16"/>
                <w:szCs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070305" w:rsidRDefault="00822582" w:rsidP="00070305">
            <w:pPr>
              <w:pStyle w:val="TAL"/>
              <w:rPr>
                <w:sz w:val="16"/>
                <w:szCs w:val="16"/>
              </w:rPr>
            </w:pPr>
            <w:r w:rsidRPr="00070305">
              <w:rPr>
                <w:sz w:val="16"/>
                <w:szCs w:val="16"/>
              </w:rPr>
              <w:t>0871</w:t>
            </w:r>
          </w:p>
        </w:tc>
        <w:tc>
          <w:tcPr>
            <w:tcW w:w="425" w:type="dxa"/>
            <w:shd w:val="solid" w:color="FFFFFF" w:fill="auto"/>
          </w:tcPr>
          <w:p w14:paraId="1B220DF2" w14:textId="20C890FF" w:rsidR="00822582" w:rsidRPr="00070305" w:rsidRDefault="00822582" w:rsidP="00070305">
            <w:pPr>
              <w:pStyle w:val="TAR"/>
              <w:rPr>
                <w:sz w:val="16"/>
                <w:szCs w:val="16"/>
              </w:rPr>
            </w:pPr>
            <w:r w:rsidRPr="00070305">
              <w:rPr>
                <w:sz w:val="16"/>
                <w:szCs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070305" w:rsidRDefault="00822582" w:rsidP="00070305">
            <w:pPr>
              <w:pStyle w:val="TAL"/>
              <w:rPr>
                <w:sz w:val="16"/>
                <w:szCs w:val="16"/>
              </w:rPr>
            </w:pPr>
            <w:r w:rsidRPr="00070305">
              <w:rPr>
                <w:sz w:val="16"/>
                <w:szCs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070305" w:rsidRDefault="00B22A22" w:rsidP="00070305">
            <w:pPr>
              <w:pStyle w:val="TAL"/>
              <w:rPr>
                <w:sz w:val="16"/>
                <w:szCs w:val="16"/>
              </w:rPr>
            </w:pPr>
            <w:r w:rsidRPr="00070305">
              <w:rPr>
                <w:sz w:val="16"/>
                <w:szCs w:val="16"/>
              </w:rPr>
              <w:t>0867</w:t>
            </w:r>
          </w:p>
        </w:tc>
        <w:tc>
          <w:tcPr>
            <w:tcW w:w="425" w:type="dxa"/>
            <w:shd w:val="solid" w:color="FFFFFF" w:fill="auto"/>
          </w:tcPr>
          <w:p w14:paraId="13198EA6" w14:textId="17CB3681" w:rsidR="00B22A22" w:rsidRPr="00070305" w:rsidRDefault="00B22A22" w:rsidP="00070305">
            <w:pPr>
              <w:pStyle w:val="TAR"/>
              <w:rPr>
                <w:sz w:val="16"/>
                <w:szCs w:val="16"/>
              </w:rPr>
            </w:pPr>
            <w:r w:rsidRPr="00070305">
              <w:rPr>
                <w:sz w:val="16"/>
                <w:szCs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070305" w:rsidRDefault="00B22A22" w:rsidP="00070305">
            <w:pPr>
              <w:pStyle w:val="TAL"/>
              <w:rPr>
                <w:sz w:val="16"/>
                <w:szCs w:val="16"/>
              </w:rPr>
            </w:pPr>
            <w:r w:rsidRPr="00070305">
              <w:rPr>
                <w:sz w:val="16"/>
                <w:szCs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070305" w:rsidRDefault="00684EB3" w:rsidP="00070305">
            <w:pPr>
              <w:pStyle w:val="TAL"/>
              <w:rPr>
                <w:sz w:val="16"/>
                <w:szCs w:val="16"/>
              </w:rPr>
            </w:pPr>
            <w:r w:rsidRPr="00070305">
              <w:rPr>
                <w:sz w:val="16"/>
                <w:szCs w:val="16"/>
              </w:rPr>
              <w:t>0869</w:t>
            </w:r>
          </w:p>
        </w:tc>
        <w:tc>
          <w:tcPr>
            <w:tcW w:w="425" w:type="dxa"/>
            <w:shd w:val="solid" w:color="FFFFFF" w:fill="auto"/>
          </w:tcPr>
          <w:p w14:paraId="30EED94A" w14:textId="5CB002CF" w:rsidR="00684EB3" w:rsidRPr="00070305" w:rsidRDefault="00684EB3" w:rsidP="00070305">
            <w:pPr>
              <w:pStyle w:val="TAR"/>
              <w:rPr>
                <w:sz w:val="16"/>
                <w:szCs w:val="16"/>
              </w:rPr>
            </w:pPr>
            <w:r w:rsidRPr="00070305">
              <w:rPr>
                <w:sz w:val="16"/>
                <w:szCs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070305" w:rsidRDefault="00684EB3" w:rsidP="00070305">
            <w:pPr>
              <w:pStyle w:val="TAL"/>
              <w:rPr>
                <w:sz w:val="16"/>
                <w:szCs w:val="16"/>
              </w:rPr>
            </w:pPr>
            <w:r w:rsidRPr="00070305">
              <w:rPr>
                <w:sz w:val="16"/>
                <w:szCs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070305" w:rsidRDefault="0001038A" w:rsidP="00070305">
            <w:pPr>
              <w:pStyle w:val="TAL"/>
              <w:rPr>
                <w:sz w:val="16"/>
                <w:szCs w:val="16"/>
              </w:rPr>
            </w:pPr>
            <w:r w:rsidRPr="00070305">
              <w:rPr>
                <w:sz w:val="16"/>
                <w:szCs w:val="16"/>
              </w:rPr>
              <w:t>0872</w:t>
            </w:r>
          </w:p>
        </w:tc>
        <w:tc>
          <w:tcPr>
            <w:tcW w:w="425" w:type="dxa"/>
            <w:shd w:val="solid" w:color="FFFFFF" w:fill="auto"/>
          </w:tcPr>
          <w:p w14:paraId="6C279375" w14:textId="44BE33A4" w:rsidR="0001038A" w:rsidRPr="00070305" w:rsidRDefault="0001038A" w:rsidP="00070305">
            <w:pPr>
              <w:pStyle w:val="TAR"/>
              <w:rPr>
                <w:sz w:val="16"/>
                <w:szCs w:val="16"/>
              </w:rPr>
            </w:pPr>
            <w:r w:rsidRPr="00070305">
              <w:rPr>
                <w:sz w:val="16"/>
                <w:szCs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070305" w:rsidRDefault="0001038A" w:rsidP="00070305">
            <w:pPr>
              <w:pStyle w:val="TAL"/>
              <w:rPr>
                <w:sz w:val="16"/>
                <w:szCs w:val="16"/>
              </w:rPr>
            </w:pPr>
            <w:r w:rsidRPr="00070305">
              <w:rPr>
                <w:sz w:val="16"/>
                <w:szCs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070305" w:rsidRDefault="00623C6D" w:rsidP="00070305">
            <w:pPr>
              <w:pStyle w:val="TAL"/>
              <w:rPr>
                <w:sz w:val="16"/>
                <w:szCs w:val="16"/>
              </w:rPr>
            </w:pPr>
            <w:r w:rsidRPr="00070305">
              <w:rPr>
                <w:sz w:val="16"/>
                <w:szCs w:val="16"/>
              </w:rPr>
              <w:t>0873</w:t>
            </w:r>
          </w:p>
        </w:tc>
        <w:tc>
          <w:tcPr>
            <w:tcW w:w="425" w:type="dxa"/>
            <w:shd w:val="solid" w:color="FFFFFF" w:fill="auto"/>
          </w:tcPr>
          <w:p w14:paraId="44B769E0" w14:textId="414AB8C1" w:rsidR="00623C6D" w:rsidRPr="00070305" w:rsidRDefault="00623C6D" w:rsidP="00070305">
            <w:pPr>
              <w:pStyle w:val="TAR"/>
              <w:rPr>
                <w:sz w:val="16"/>
                <w:szCs w:val="16"/>
              </w:rPr>
            </w:pPr>
            <w:r w:rsidRPr="00070305">
              <w:rPr>
                <w:sz w:val="16"/>
                <w:szCs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070305" w:rsidRDefault="00623C6D" w:rsidP="00070305">
            <w:pPr>
              <w:pStyle w:val="TAL"/>
              <w:rPr>
                <w:sz w:val="16"/>
                <w:szCs w:val="16"/>
              </w:rPr>
            </w:pPr>
            <w:r w:rsidRPr="00070305">
              <w:rPr>
                <w:sz w:val="16"/>
                <w:szCs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070305" w:rsidRDefault="00C41C1F" w:rsidP="00070305">
            <w:pPr>
              <w:pStyle w:val="TAL"/>
              <w:rPr>
                <w:sz w:val="16"/>
                <w:szCs w:val="16"/>
              </w:rPr>
            </w:pPr>
            <w:r w:rsidRPr="00070305">
              <w:rPr>
                <w:sz w:val="16"/>
                <w:szCs w:val="16"/>
              </w:rPr>
              <w:t>0874</w:t>
            </w:r>
          </w:p>
        </w:tc>
        <w:tc>
          <w:tcPr>
            <w:tcW w:w="425" w:type="dxa"/>
            <w:shd w:val="solid" w:color="FFFFFF" w:fill="auto"/>
          </w:tcPr>
          <w:p w14:paraId="264C9970" w14:textId="45A87205" w:rsidR="00C41C1F" w:rsidRPr="00070305" w:rsidRDefault="00C41C1F" w:rsidP="00070305">
            <w:pPr>
              <w:pStyle w:val="TAR"/>
              <w:rPr>
                <w:sz w:val="16"/>
                <w:szCs w:val="16"/>
              </w:rPr>
            </w:pPr>
            <w:r w:rsidRPr="00070305">
              <w:rPr>
                <w:sz w:val="16"/>
                <w:szCs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070305" w:rsidRDefault="00C41C1F" w:rsidP="00070305">
            <w:pPr>
              <w:pStyle w:val="TAL"/>
              <w:rPr>
                <w:sz w:val="16"/>
                <w:szCs w:val="16"/>
              </w:rPr>
            </w:pPr>
            <w:r w:rsidRPr="00070305">
              <w:rPr>
                <w:sz w:val="16"/>
                <w:szCs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070305" w:rsidRDefault="001C78C1" w:rsidP="00070305">
            <w:pPr>
              <w:pStyle w:val="TAL"/>
              <w:rPr>
                <w:sz w:val="16"/>
                <w:szCs w:val="16"/>
              </w:rPr>
            </w:pPr>
            <w:r w:rsidRPr="00070305">
              <w:rPr>
                <w:sz w:val="16"/>
                <w:szCs w:val="16"/>
              </w:rPr>
              <w:t>0875</w:t>
            </w:r>
          </w:p>
        </w:tc>
        <w:tc>
          <w:tcPr>
            <w:tcW w:w="425" w:type="dxa"/>
            <w:shd w:val="solid" w:color="FFFFFF" w:fill="auto"/>
          </w:tcPr>
          <w:p w14:paraId="34658C46" w14:textId="0312AC8B" w:rsidR="001C78C1" w:rsidRPr="00070305" w:rsidRDefault="001C78C1" w:rsidP="00070305">
            <w:pPr>
              <w:pStyle w:val="TAR"/>
              <w:rPr>
                <w:sz w:val="16"/>
                <w:szCs w:val="16"/>
              </w:rPr>
            </w:pPr>
            <w:r w:rsidRPr="00070305">
              <w:rPr>
                <w:sz w:val="16"/>
                <w:szCs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070305" w:rsidRDefault="001C78C1" w:rsidP="00070305">
            <w:pPr>
              <w:pStyle w:val="TAL"/>
              <w:rPr>
                <w:sz w:val="16"/>
                <w:szCs w:val="16"/>
              </w:rPr>
            </w:pPr>
            <w:r w:rsidRPr="00070305">
              <w:rPr>
                <w:sz w:val="16"/>
                <w:szCs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070305" w:rsidRDefault="00D33F16" w:rsidP="00070305">
            <w:pPr>
              <w:pStyle w:val="TAL"/>
              <w:rPr>
                <w:sz w:val="16"/>
                <w:szCs w:val="16"/>
              </w:rPr>
            </w:pPr>
            <w:r w:rsidRPr="00070305">
              <w:rPr>
                <w:sz w:val="16"/>
                <w:szCs w:val="16"/>
              </w:rPr>
              <w:t>0876</w:t>
            </w:r>
          </w:p>
        </w:tc>
        <w:tc>
          <w:tcPr>
            <w:tcW w:w="425" w:type="dxa"/>
            <w:shd w:val="solid" w:color="FFFFFF" w:fill="auto"/>
          </w:tcPr>
          <w:p w14:paraId="31BBD829" w14:textId="1C92FF73" w:rsidR="00D33F16" w:rsidRPr="00070305" w:rsidRDefault="00D33F16" w:rsidP="00070305">
            <w:pPr>
              <w:pStyle w:val="TAR"/>
              <w:rPr>
                <w:sz w:val="16"/>
                <w:szCs w:val="16"/>
              </w:rPr>
            </w:pPr>
            <w:r w:rsidRPr="00070305">
              <w:rPr>
                <w:sz w:val="16"/>
                <w:szCs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070305" w:rsidRDefault="00D33F16" w:rsidP="00070305">
            <w:pPr>
              <w:pStyle w:val="TAL"/>
              <w:rPr>
                <w:sz w:val="16"/>
                <w:szCs w:val="16"/>
              </w:rPr>
            </w:pPr>
            <w:r w:rsidRPr="00070305">
              <w:rPr>
                <w:sz w:val="16"/>
                <w:szCs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070305" w:rsidRDefault="000C5B95" w:rsidP="00070305">
            <w:pPr>
              <w:pStyle w:val="TAL"/>
              <w:rPr>
                <w:sz w:val="16"/>
                <w:szCs w:val="16"/>
              </w:rPr>
            </w:pPr>
            <w:r w:rsidRPr="00070305">
              <w:rPr>
                <w:sz w:val="16"/>
                <w:szCs w:val="16"/>
              </w:rPr>
              <w:t>0859</w:t>
            </w:r>
          </w:p>
        </w:tc>
        <w:tc>
          <w:tcPr>
            <w:tcW w:w="425" w:type="dxa"/>
            <w:shd w:val="solid" w:color="FFFFFF" w:fill="auto"/>
          </w:tcPr>
          <w:p w14:paraId="20A79B8A" w14:textId="476AABFC" w:rsidR="000C5B95" w:rsidRPr="00070305" w:rsidRDefault="000C5B95" w:rsidP="00070305">
            <w:pPr>
              <w:pStyle w:val="TAR"/>
              <w:rPr>
                <w:sz w:val="16"/>
                <w:szCs w:val="16"/>
              </w:rPr>
            </w:pPr>
            <w:r w:rsidRPr="00070305">
              <w:rPr>
                <w:sz w:val="16"/>
                <w:szCs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070305" w:rsidRDefault="000C5B95" w:rsidP="00070305">
            <w:pPr>
              <w:pStyle w:val="TAL"/>
              <w:rPr>
                <w:sz w:val="16"/>
                <w:szCs w:val="16"/>
              </w:rPr>
            </w:pPr>
            <w:r w:rsidRPr="00070305">
              <w:rPr>
                <w:sz w:val="16"/>
                <w:szCs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070305" w:rsidRDefault="00CE29DF" w:rsidP="00070305">
            <w:pPr>
              <w:pStyle w:val="TAL"/>
              <w:rPr>
                <w:sz w:val="16"/>
                <w:szCs w:val="16"/>
              </w:rPr>
            </w:pPr>
            <w:r w:rsidRPr="00070305">
              <w:rPr>
                <w:sz w:val="16"/>
                <w:szCs w:val="16"/>
              </w:rPr>
              <w:t>0857</w:t>
            </w:r>
          </w:p>
        </w:tc>
        <w:tc>
          <w:tcPr>
            <w:tcW w:w="425" w:type="dxa"/>
            <w:shd w:val="solid" w:color="FFFFFF" w:fill="auto"/>
          </w:tcPr>
          <w:p w14:paraId="7F3A7D6E" w14:textId="58A1B047" w:rsidR="00CE29DF" w:rsidRPr="00070305" w:rsidRDefault="00CE29DF" w:rsidP="00070305">
            <w:pPr>
              <w:pStyle w:val="TAR"/>
              <w:rPr>
                <w:sz w:val="16"/>
                <w:szCs w:val="16"/>
              </w:rPr>
            </w:pPr>
            <w:r w:rsidRPr="00070305">
              <w:rPr>
                <w:sz w:val="16"/>
                <w:szCs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070305" w:rsidRDefault="00CE29DF" w:rsidP="00070305">
            <w:pPr>
              <w:pStyle w:val="TAL"/>
              <w:rPr>
                <w:sz w:val="16"/>
                <w:szCs w:val="16"/>
              </w:rPr>
            </w:pPr>
            <w:r w:rsidRPr="00070305">
              <w:rPr>
                <w:sz w:val="16"/>
                <w:szCs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070305" w:rsidRDefault="00E95188" w:rsidP="00070305">
            <w:pPr>
              <w:pStyle w:val="TAL"/>
              <w:rPr>
                <w:sz w:val="16"/>
                <w:szCs w:val="16"/>
              </w:rPr>
            </w:pPr>
            <w:r w:rsidRPr="00070305">
              <w:rPr>
                <w:sz w:val="16"/>
                <w:szCs w:val="16"/>
              </w:rPr>
              <w:t>0860</w:t>
            </w:r>
          </w:p>
        </w:tc>
        <w:tc>
          <w:tcPr>
            <w:tcW w:w="425" w:type="dxa"/>
            <w:shd w:val="solid" w:color="FFFFFF" w:fill="auto"/>
          </w:tcPr>
          <w:p w14:paraId="1BE40F85" w14:textId="6F83AC98" w:rsidR="00E95188" w:rsidRPr="00070305" w:rsidRDefault="00E95188" w:rsidP="00070305">
            <w:pPr>
              <w:pStyle w:val="TAR"/>
              <w:rPr>
                <w:sz w:val="16"/>
                <w:szCs w:val="16"/>
              </w:rPr>
            </w:pPr>
            <w:r w:rsidRPr="00070305">
              <w:rPr>
                <w:sz w:val="16"/>
                <w:szCs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070305" w:rsidRDefault="00E95188" w:rsidP="00070305">
            <w:pPr>
              <w:pStyle w:val="TAL"/>
              <w:rPr>
                <w:sz w:val="16"/>
                <w:szCs w:val="16"/>
              </w:rPr>
            </w:pPr>
            <w:r w:rsidRPr="00070305">
              <w:rPr>
                <w:sz w:val="16"/>
                <w:szCs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070305" w:rsidRDefault="004F0273" w:rsidP="00070305">
            <w:pPr>
              <w:pStyle w:val="TAL"/>
              <w:rPr>
                <w:sz w:val="16"/>
                <w:szCs w:val="16"/>
              </w:rPr>
            </w:pPr>
            <w:r w:rsidRPr="00070305">
              <w:rPr>
                <w:sz w:val="16"/>
                <w:szCs w:val="16"/>
              </w:rPr>
              <w:t>0862</w:t>
            </w:r>
          </w:p>
        </w:tc>
        <w:tc>
          <w:tcPr>
            <w:tcW w:w="425" w:type="dxa"/>
            <w:shd w:val="solid" w:color="FFFFFF" w:fill="auto"/>
          </w:tcPr>
          <w:p w14:paraId="2B9E8864" w14:textId="30E70825" w:rsidR="004F0273" w:rsidRPr="00070305" w:rsidRDefault="004F0273" w:rsidP="00070305">
            <w:pPr>
              <w:pStyle w:val="TAR"/>
              <w:rPr>
                <w:sz w:val="16"/>
                <w:szCs w:val="16"/>
              </w:rPr>
            </w:pPr>
            <w:r w:rsidRPr="00070305">
              <w:rPr>
                <w:sz w:val="16"/>
                <w:szCs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070305" w:rsidRDefault="004F0273" w:rsidP="00070305">
            <w:pPr>
              <w:pStyle w:val="TAL"/>
              <w:rPr>
                <w:sz w:val="16"/>
                <w:szCs w:val="16"/>
              </w:rPr>
            </w:pPr>
            <w:r w:rsidRPr="00070305">
              <w:rPr>
                <w:sz w:val="16"/>
                <w:szCs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070305" w:rsidRDefault="00083735" w:rsidP="00070305">
            <w:pPr>
              <w:pStyle w:val="TAL"/>
              <w:rPr>
                <w:sz w:val="16"/>
                <w:szCs w:val="16"/>
              </w:rPr>
            </w:pPr>
            <w:r w:rsidRPr="00070305">
              <w:rPr>
                <w:sz w:val="16"/>
                <w:szCs w:val="16"/>
              </w:rPr>
              <w:t>0863</w:t>
            </w:r>
          </w:p>
        </w:tc>
        <w:tc>
          <w:tcPr>
            <w:tcW w:w="425" w:type="dxa"/>
            <w:shd w:val="solid" w:color="FFFFFF" w:fill="auto"/>
          </w:tcPr>
          <w:p w14:paraId="77A82668" w14:textId="5EC3562A" w:rsidR="00083735" w:rsidRPr="00070305" w:rsidRDefault="00083735" w:rsidP="00070305">
            <w:pPr>
              <w:pStyle w:val="TAR"/>
              <w:rPr>
                <w:sz w:val="16"/>
                <w:szCs w:val="16"/>
              </w:rPr>
            </w:pPr>
            <w:r w:rsidRPr="00070305">
              <w:rPr>
                <w:sz w:val="16"/>
                <w:szCs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070305" w:rsidRDefault="00083735" w:rsidP="00070305">
            <w:pPr>
              <w:pStyle w:val="TAL"/>
              <w:rPr>
                <w:sz w:val="16"/>
                <w:szCs w:val="16"/>
              </w:rPr>
            </w:pPr>
            <w:r w:rsidRPr="00070305">
              <w:rPr>
                <w:sz w:val="16"/>
                <w:szCs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070305" w:rsidRDefault="00F57A5D" w:rsidP="00070305">
            <w:pPr>
              <w:pStyle w:val="TAL"/>
              <w:rPr>
                <w:sz w:val="16"/>
                <w:szCs w:val="16"/>
              </w:rPr>
            </w:pPr>
            <w:r w:rsidRPr="00070305">
              <w:rPr>
                <w:sz w:val="16"/>
                <w:szCs w:val="16"/>
              </w:rPr>
              <w:t>0864</w:t>
            </w:r>
          </w:p>
        </w:tc>
        <w:tc>
          <w:tcPr>
            <w:tcW w:w="425" w:type="dxa"/>
            <w:shd w:val="solid" w:color="FFFFFF" w:fill="auto"/>
          </w:tcPr>
          <w:p w14:paraId="2683E1BC" w14:textId="1BF84A6F" w:rsidR="00F57A5D" w:rsidRPr="00070305" w:rsidRDefault="00F57A5D" w:rsidP="00070305">
            <w:pPr>
              <w:pStyle w:val="TAR"/>
              <w:rPr>
                <w:sz w:val="16"/>
                <w:szCs w:val="16"/>
              </w:rPr>
            </w:pPr>
            <w:r w:rsidRPr="00070305">
              <w:rPr>
                <w:sz w:val="16"/>
                <w:szCs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070305" w:rsidRDefault="00F57A5D" w:rsidP="00070305">
            <w:pPr>
              <w:pStyle w:val="TAL"/>
              <w:rPr>
                <w:sz w:val="16"/>
                <w:szCs w:val="16"/>
              </w:rPr>
            </w:pPr>
            <w:r w:rsidRPr="00070305">
              <w:rPr>
                <w:sz w:val="16"/>
                <w:szCs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070305" w:rsidRDefault="009B0021" w:rsidP="00070305">
            <w:pPr>
              <w:pStyle w:val="TAL"/>
              <w:rPr>
                <w:sz w:val="16"/>
                <w:szCs w:val="16"/>
              </w:rPr>
            </w:pPr>
            <w:r w:rsidRPr="00070305">
              <w:rPr>
                <w:sz w:val="16"/>
                <w:szCs w:val="16"/>
              </w:rPr>
              <w:t>0858</w:t>
            </w:r>
          </w:p>
        </w:tc>
        <w:tc>
          <w:tcPr>
            <w:tcW w:w="425" w:type="dxa"/>
            <w:shd w:val="solid" w:color="FFFFFF" w:fill="auto"/>
          </w:tcPr>
          <w:p w14:paraId="2D7392F5" w14:textId="6C00218C" w:rsidR="009B0021" w:rsidRPr="00070305" w:rsidRDefault="009B0021" w:rsidP="00070305">
            <w:pPr>
              <w:pStyle w:val="TAR"/>
              <w:rPr>
                <w:sz w:val="16"/>
                <w:szCs w:val="16"/>
              </w:rPr>
            </w:pPr>
            <w:r w:rsidRPr="00070305">
              <w:rPr>
                <w:sz w:val="16"/>
                <w:szCs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070305" w:rsidRDefault="009B0021" w:rsidP="00070305">
            <w:pPr>
              <w:pStyle w:val="TAL"/>
              <w:rPr>
                <w:sz w:val="16"/>
                <w:szCs w:val="16"/>
              </w:rPr>
            </w:pPr>
            <w:r w:rsidRPr="00070305">
              <w:rPr>
                <w:sz w:val="16"/>
                <w:szCs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070305" w:rsidRDefault="004A15E8" w:rsidP="00070305">
            <w:pPr>
              <w:pStyle w:val="TAL"/>
              <w:rPr>
                <w:sz w:val="16"/>
                <w:szCs w:val="16"/>
              </w:rPr>
            </w:pPr>
            <w:r w:rsidRPr="00070305">
              <w:rPr>
                <w:sz w:val="16"/>
                <w:szCs w:val="16"/>
              </w:rPr>
              <w:t>0861</w:t>
            </w:r>
          </w:p>
        </w:tc>
        <w:tc>
          <w:tcPr>
            <w:tcW w:w="425" w:type="dxa"/>
            <w:shd w:val="solid" w:color="FFFFFF" w:fill="auto"/>
          </w:tcPr>
          <w:p w14:paraId="696B8D56" w14:textId="7EDE6CA5" w:rsidR="004A15E8" w:rsidRPr="00070305" w:rsidRDefault="004A15E8" w:rsidP="00070305">
            <w:pPr>
              <w:pStyle w:val="TAR"/>
              <w:rPr>
                <w:sz w:val="16"/>
                <w:szCs w:val="16"/>
              </w:rPr>
            </w:pPr>
            <w:r w:rsidRPr="00070305">
              <w:rPr>
                <w:sz w:val="16"/>
                <w:szCs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070305" w:rsidRDefault="004A15E8" w:rsidP="00070305">
            <w:pPr>
              <w:pStyle w:val="TAL"/>
              <w:rPr>
                <w:sz w:val="16"/>
                <w:szCs w:val="16"/>
              </w:rPr>
            </w:pPr>
            <w:r w:rsidRPr="00070305">
              <w:rPr>
                <w:sz w:val="16"/>
                <w:szCs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74280373"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2665F40A" w14:textId="0619A809" w:rsidR="00496E21" w:rsidRPr="00070305" w:rsidRDefault="00496E21" w:rsidP="00070305">
            <w:pPr>
              <w:pStyle w:val="TAL"/>
              <w:rPr>
                <w:sz w:val="16"/>
                <w:szCs w:val="16"/>
              </w:rPr>
            </w:pPr>
            <w:r w:rsidRPr="00070305">
              <w:rPr>
                <w:sz w:val="16"/>
                <w:szCs w:val="16"/>
              </w:rPr>
              <w:t>0877</w:t>
            </w:r>
          </w:p>
        </w:tc>
        <w:tc>
          <w:tcPr>
            <w:tcW w:w="425" w:type="dxa"/>
            <w:shd w:val="solid" w:color="FFFFFF" w:fill="auto"/>
          </w:tcPr>
          <w:p w14:paraId="304FDCE1" w14:textId="215011C0" w:rsidR="00496E21" w:rsidRPr="00070305" w:rsidRDefault="00496E21" w:rsidP="00070305">
            <w:pPr>
              <w:pStyle w:val="TAR"/>
              <w:rPr>
                <w:sz w:val="16"/>
                <w:szCs w:val="16"/>
              </w:rPr>
            </w:pPr>
            <w:r w:rsidRPr="00070305">
              <w:rPr>
                <w:sz w:val="16"/>
                <w:szCs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070305" w:rsidRDefault="00496E21" w:rsidP="00070305">
            <w:pPr>
              <w:pStyle w:val="TAL"/>
              <w:rPr>
                <w:sz w:val="16"/>
                <w:szCs w:val="16"/>
              </w:rPr>
            </w:pPr>
            <w:r w:rsidRPr="00070305">
              <w:rPr>
                <w:sz w:val="16"/>
                <w:szCs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lastRenderedPageBreak/>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08C420AB"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B247E5" w14:textId="1B25BA0F" w:rsidR="0079017C" w:rsidRPr="00070305" w:rsidRDefault="0079017C" w:rsidP="00070305">
            <w:pPr>
              <w:pStyle w:val="TAL"/>
              <w:rPr>
                <w:sz w:val="16"/>
                <w:szCs w:val="16"/>
              </w:rPr>
            </w:pPr>
            <w:r w:rsidRPr="00070305">
              <w:rPr>
                <w:sz w:val="16"/>
                <w:szCs w:val="16"/>
              </w:rPr>
              <w:t>0882</w:t>
            </w:r>
          </w:p>
        </w:tc>
        <w:tc>
          <w:tcPr>
            <w:tcW w:w="425" w:type="dxa"/>
            <w:shd w:val="solid" w:color="FFFFFF" w:fill="auto"/>
          </w:tcPr>
          <w:p w14:paraId="777D0F47" w14:textId="115F817B" w:rsidR="0079017C" w:rsidRPr="00070305" w:rsidRDefault="0079017C" w:rsidP="00070305">
            <w:pPr>
              <w:pStyle w:val="TAR"/>
              <w:rPr>
                <w:sz w:val="16"/>
                <w:szCs w:val="16"/>
              </w:rPr>
            </w:pPr>
            <w:r w:rsidRPr="00070305">
              <w:rPr>
                <w:sz w:val="16"/>
                <w:szCs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Pr="00070305" w:rsidRDefault="0079017C" w:rsidP="00070305">
            <w:pPr>
              <w:pStyle w:val="TAL"/>
              <w:rPr>
                <w:sz w:val="16"/>
                <w:szCs w:val="16"/>
              </w:rPr>
            </w:pPr>
            <w:r w:rsidRPr="00070305">
              <w:rPr>
                <w:sz w:val="16"/>
                <w:szCs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49783D8D"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395056" w14:textId="29D0CB8A" w:rsidR="009A289D" w:rsidRPr="00070305" w:rsidRDefault="009A289D" w:rsidP="00070305">
            <w:pPr>
              <w:pStyle w:val="TAL"/>
              <w:rPr>
                <w:sz w:val="16"/>
                <w:szCs w:val="16"/>
              </w:rPr>
            </w:pPr>
            <w:r w:rsidRPr="00070305">
              <w:rPr>
                <w:sz w:val="16"/>
                <w:szCs w:val="16"/>
              </w:rPr>
              <w:t>0880</w:t>
            </w:r>
          </w:p>
        </w:tc>
        <w:tc>
          <w:tcPr>
            <w:tcW w:w="425" w:type="dxa"/>
            <w:shd w:val="solid" w:color="FFFFFF" w:fill="auto"/>
          </w:tcPr>
          <w:p w14:paraId="56CBD2ED" w14:textId="4A1D299A" w:rsidR="009A289D" w:rsidRPr="00070305" w:rsidRDefault="009A289D" w:rsidP="00070305">
            <w:pPr>
              <w:pStyle w:val="TAR"/>
              <w:rPr>
                <w:sz w:val="16"/>
                <w:szCs w:val="16"/>
              </w:rPr>
            </w:pPr>
            <w:r w:rsidRPr="00070305">
              <w:rPr>
                <w:sz w:val="16"/>
                <w:szCs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Pr="00070305" w:rsidRDefault="009A289D" w:rsidP="00070305">
            <w:pPr>
              <w:pStyle w:val="TAL"/>
              <w:rPr>
                <w:sz w:val="16"/>
                <w:szCs w:val="16"/>
              </w:rPr>
            </w:pPr>
            <w:r w:rsidRPr="00070305">
              <w:rPr>
                <w:sz w:val="16"/>
                <w:szCs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773CC588"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7667ADEF" w14:textId="466378CE" w:rsidR="004F5EE9" w:rsidRPr="00070305" w:rsidRDefault="004F5EE9" w:rsidP="00070305">
            <w:pPr>
              <w:pStyle w:val="TAL"/>
              <w:rPr>
                <w:sz w:val="16"/>
                <w:szCs w:val="16"/>
              </w:rPr>
            </w:pPr>
            <w:r w:rsidRPr="00070305">
              <w:rPr>
                <w:sz w:val="16"/>
                <w:szCs w:val="16"/>
              </w:rPr>
              <w:t>0883</w:t>
            </w:r>
          </w:p>
        </w:tc>
        <w:tc>
          <w:tcPr>
            <w:tcW w:w="425" w:type="dxa"/>
            <w:shd w:val="solid" w:color="FFFFFF" w:fill="auto"/>
          </w:tcPr>
          <w:p w14:paraId="0288A7DC" w14:textId="711E3FE3" w:rsidR="004F5EE9" w:rsidRPr="00070305" w:rsidRDefault="004F5EE9" w:rsidP="00070305">
            <w:pPr>
              <w:pStyle w:val="TAR"/>
              <w:rPr>
                <w:sz w:val="16"/>
                <w:szCs w:val="16"/>
              </w:rPr>
            </w:pPr>
            <w:r w:rsidRPr="00070305">
              <w:rPr>
                <w:sz w:val="16"/>
                <w:szCs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Pr="00070305" w:rsidRDefault="004F5EE9" w:rsidP="00070305">
            <w:pPr>
              <w:pStyle w:val="TAL"/>
              <w:rPr>
                <w:sz w:val="16"/>
                <w:szCs w:val="16"/>
              </w:rPr>
            </w:pPr>
            <w:r w:rsidRPr="00070305">
              <w:rPr>
                <w:sz w:val="16"/>
                <w:szCs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r w:rsidR="00F659E5" w:rsidRPr="00766CAE" w14:paraId="333A7096" w14:textId="77777777" w:rsidTr="00173EEB">
        <w:tc>
          <w:tcPr>
            <w:tcW w:w="800" w:type="dxa"/>
            <w:shd w:val="solid" w:color="FFFFFF" w:fill="auto"/>
          </w:tcPr>
          <w:p w14:paraId="0E3DAD34" w14:textId="20757255"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6F2A4A97" w14:textId="54AFF9C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47C68DF" w14:textId="7E0D108A"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73D0055B" w14:textId="56407D83" w:rsidR="00F659E5" w:rsidRPr="00070305" w:rsidRDefault="00F659E5" w:rsidP="00070305">
            <w:pPr>
              <w:pStyle w:val="TAL"/>
              <w:rPr>
                <w:sz w:val="16"/>
                <w:szCs w:val="16"/>
              </w:rPr>
            </w:pPr>
            <w:r w:rsidRPr="00070305">
              <w:rPr>
                <w:rFonts w:cs="Arial"/>
                <w:sz w:val="16"/>
                <w:szCs w:val="16"/>
                <w:lang w:eastAsia="ko-KR"/>
              </w:rPr>
              <w:t>0884</w:t>
            </w:r>
          </w:p>
        </w:tc>
        <w:tc>
          <w:tcPr>
            <w:tcW w:w="425" w:type="dxa"/>
            <w:shd w:val="solid" w:color="FFFFFF" w:fill="auto"/>
          </w:tcPr>
          <w:p w14:paraId="0E6A65CE" w14:textId="031BDC57"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22D03920" w14:textId="5EE0AF99"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292C3753" w14:textId="6CBD710D" w:rsidR="00F659E5" w:rsidRPr="00070305" w:rsidRDefault="00F659E5" w:rsidP="00070305">
            <w:pPr>
              <w:pStyle w:val="TAL"/>
              <w:rPr>
                <w:sz w:val="16"/>
                <w:szCs w:val="16"/>
              </w:rPr>
            </w:pPr>
            <w:r w:rsidRPr="00070305">
              <w:rPr>
                <w:rFonts w:cs="Arial"/>
                <w:sz w:val="16"/>
                <w:szCs w:val="16"/>
                <w:lang w:eastAsia="ko-KR"/>
              </w:rPr>
              <w:t>New AT Command +C5GNSAOSS to indicate if UE has moved inside or outside of network slice area of service</w:t>
            </w:r>
          </w:p>
        </w:tc>
        <w:tc>
          <w:tcPr>
            <w:tcW w:w="708" w:type="dxa"/>
            <w:shd w:val="solid" w:color="FFFFFF" w:fill="auto"/>
          </w:tcPr>
          <w:p w14:paraId="2053358F" w14:textId="3AA6E2DA" w:rsidR="00F659E5" w:rsidRDefault="00F659E5" w:rsidP="00F659E5">
            <w:pPr>
              <w:pStyle w:val="TAC"/>
              <w:rPr>
                <w:sz w:val="16"/>
              </w:rPr>
            </w:pPr>
            <w:r w:rsidRPr="00F659E5">
              <w:rPr>
                <w:rFonts w:cs="Arial"/>
                <w:sz w:val="16"/>
                <w:szCs w:val="16"/>
                <w:lang w:eastAsia="ko-KR"/>
              </w:rPr>
              <w:t>19.2.0</w:t>
            </w:r>
          </w:p>
        </w:tc>
      </w:tr>
      <w:tr w:rsidR="00F659E5" w:rsidRPr="00766CAE" w14:paraId="79F9A31A" w14:textId="77777777" w:rsidTr="00173EEB">
        <w:tc>
          <w:tcPr>
            <w:tcW w:w="800" w:type="dxa"/>
            <w:shd w:val="solid" w:color="FFFFFF" w:fill="auto"/>
          </w:tcPr>
          <w:p w14:paraId="72F584B3" w14:textId="2F59AB06"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4FF0C462" w14:textId="1E02D94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62AAB918" w14:textId="6E553E72"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4A8BB139" w14:textId="57497F38" w:rsidR="00F659E5" w:rsidRPr="00070305" w:rsidRDefault="00F659E5" w:rsidP="00070305">
            <w:pPr>
              <w:pStyle w:val="TAL"/>
              <w:rPr>
                <w:sz w:val="16"/>
                <w:szCs w:val="16"/>
              </w:rPr>
            </w:pPr>
            <w:r w:rsidRPr="00070305">
              <w:rPr>
                <w:rFonts w:cs="Arial"/>
                <w:sz w:val="16"/>
                <w:szCs w:val="16"/>
                <w:lang w:eastAsia="ko-KR"/>
              </w:rPr>
              <w:t>0886</w:t>
            </w:r>
          </w:p>
        </w:tc>
        <w:tc>
          <w:tcPr>
            <w:tcW w:w="425" w:type="dxa"/>
            <w:shd w:val="solid" w:color="FFFFFF" w:fill="auto"/>
          </w:tcPr>
          <w:p w14:paraId="6C1AB9F0" w14:textId="39A25F16" w:rsidR="00F659E5" w:rsidRPr="00070305" w:rsidRDefault="00F659E5" w:rsidP="00070305">
            <w:pPr>
              <w:pStyle w:val="TAR"/>
              <w:rPr>
                <w:sz w:val="16"/>
                <w:szCs w:val="16"/>
              </w:rPr>
            </w:pPr>
            <w:r w:rsidRPr="00070305">
              <w:rPr>
                <w:rFonts w:cs="Arial"/>
                <w:sz w:val="16"/>
                <w:szCs w:val="16"/>
                <w:lang w:eastAsia="ko-KR"/>
              </w:rPr>
              <w:t>-</w:t>
            </w:r>
          </w:p>
        </w:tc>
        <w:tc>
          <w:tcPr>
            <w:tcW w:w="425" w:type="dxa"/>
            <w:shd w:val="solid" w:color="FFFFFF" w:fill="auto"/>
          </w:tcPr>
          <w:p w14:paraId="585C0B0C" w14:textId="25269D5F"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5E20A3B3" w14:textId="556FF8D6" w:rsidR="00F659E5" w:rsidRPr="00070305" w:rsidRDefault="00F659E5" w:rsidP="00070305">
            <w:pPr>
              <w:pStyle w:val="TAL"/>
              <w:rPr>
                <w:sz w:val="16"/>
                <w:szCs w:val="16"/>
              </w:rPr>
            </w:pPr>
            <w:r w:rsidRPr="00070305">
              <w:rPr>
                <w:rFonts w:cs="Arial"/>
                <w:sz w:val="16"/>
                <w:szCs w:val="16"/>
                <w:lang w:eastAsia="ko-KR"/>
              </w:rPr>
              <w:t>Updation of AT command +CMTLR to add location types</w:t>
            </w:r>
          </w:p>
        </w:tc>
        <w:tc>
          <w:tcPr>
            <w:tcW w:w="708" w:type="dxa"/>
            <w:shd w:val="solid" w:color="FFFFFF" w:fill="auto"/>
          </w:tcPr>
          <w:p w14:paraId="2534E9CA" w14:textId="43AA13D7" w:rsidR="00F659E5" w:rsidRDefault="00F659E5" w:rsidP="00F659E5">
            <w:pPr>
              <w:pStyle w:val="TAC"/>
              <w:rPr>
                <w:sz w:val="16"/>
              </w:rPr>
            </w:pPr>
            <w:r w:rsidRPr="00F659E5">
              <w:rPr>
                <w:rFonts w:cs="Arial"/>
                <w:sz w:val="16"/>
                <w:szCs w:val="16"/>
                <w:lang w:eastAsia="ko-KR"/>
              </w:rPr>
              <w:t>19.2.0</w:t>
            </w:r>
          </w:p>
        </w:tc>
      </w:tr>
      <w:tr w:rsidR="00F659E5" w:rsidRPr="00766CAE" w14:paraId="229D7096" w14:textId="77777777" w:rsidTr="00173EEB">
        <w:tc>
          <w:tcPr>
            <w:tcW w:w="800" w:type="dxa"/>
            <w:shd w:val="solid" w:color="FFFFFF" w:fill="auto"/>
          </w:tcPr>
          <w:p w14:paraId="7600A7A5" w14:textId="6EC800BC"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122C4933" w14:textId="09D12024"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800DE80" w14:textId="36CAB1A9"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CP-250161</w:t>
            </w:r>
          </w:p>
        </w:tc>
        <w:tc>
          <w:tcPr>
            <w:tcW w:w="525" w:type="dxa"/>
            <w:shd w:val="solid" w:color="FFFFFF" w:fill="auto"/>
          </w:tcPr>
          <w:p w14:paraId="6464BE72" w14:textId="190E7D29" w:rsidR="00F659E5" w:rsidRPr="00070305" w:rsidRDefault="00F659E5" w:rsidP="00070305">
            <w:pPr>
              <w:pStyle w:val="TAL"/>
              <w:rPr>
                <w:sz w:val="16"/>
                <w:szCs w:val="16"/>
              </w:rPr>
            </w:pPr>
            <w:r w:rsidRPr="00070305">
              <w:rPr>
                <w:rFonts w:cs="Arial"/>
                <w:sz w:val="16"/>
                <w:szCs w:val="16"/>
                <w:lang w:eastAsia="ko-KR"/>
              </w:rPr>
              <w:t>0889</w:t>
            </w:r>
          </w:p>
        </w:tc>
        <w:tc>
          <w:tcPr>
            <w:tcW w:w="425" w:type="dxa"/>
            <w:shd w:val="solid" w:color="FFFFFF" w:fill="auto"/>
          </w:tcPr>
          <w:p w14:paraId="07EB157A" w14:textId="5BE43C6C"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60A398AC" w14:textId="5DEEF3B8" w:rsidR="00F659E5" w:rsidRDefault="00F659E5" w:rsidP="00F659E5">
            <w:pPr>
              <w:pStyle w:val="TAC"/>
              <w:rPr>
                <w:sz w:val="16"/>
              </w:rPr>
            </w:pPr>
            <w:r w:rsidRPr="00F659E5">
              <w:rPr>
                <w:rFonts w:cs="Arial"/>
                <w:sz w:val="16"/>
                <w:szCs w:val="16"/>
                <w:lang w:eastAsia="ko-KR"/>
              </w:rPr>
              <w:t>B</w:t>
            </w:r>
          </w:p>
        </w:tc>
        <w:tc>
          <w:tcPr>
            <w:tcW w:w="4962" w:type="dxa"/>
            <w:shd w:val="solid" w:color="FFFFFF" w:fill="auto"/>
          </w:tcPr>
          <w:p w14:paraId="7F24F6E4" w14:textId="3308B6AE" w:rsidR="00F659E5" w:rsidRPr="00070305" w:rsidRDefault="00F659E5" w:rsidP="00070305">
            <w:pPr>
              <w:pStyle w:val="TAL"/>
              <w:rPr>
                <w:sz w:val="16"/>
                <w:szCs w:val="16"/>
              </w:rPr>
            </w:pPr>
            <w:r w:rsidRPr="00070305">
              <w:rPr>
                <w:rFonts w:cs="Arial"/>
                <w:sz w:val="16"/>
                <w:szCs w:val="16"/>
                <w:lang w:eastAsia="ko-KR"/>
              </w:rPr>
              <w:t>AT command for NTZAI</w:t>
            </w:r>
          </w:p>
        </w:tc>
        <w:tc>
          <w:tcPr>
            <w:tcW w:w="708" w:type="dxa"/>
            <w:shd w:val="solid" w:color="FFFFFF" w:fill="auto"/>
          </w:tcPr>
          <w:p w14:paraId="4820850F" w14:textId="70550D12" w:rsidR="00F659E5" w:rsidRDefault="00F659E5" w:rsidP="00F659E5">
            <w:pPr>
              <w:pStyle w:val="TAC"/>
              <w:rPr>
                <w:sz w:val="16"/>
              </w:rPr>
            </w:pPr>
            <w:r w:rsidRPr="00F659E5">
              <w:rPr>
                <w:rFonts w:cs="Arial"/>
                <w:sz w:val="16"/>
                <w:szCs w:val="16"/>
                <w:lang w:eastAsia="ko-KR"/>
              </w:rPr>
              <w:t>19.2.0</w:t>
            </w:r>
          </w:p>
        </w:tc>
      </w:tr>
      <w:tr w:rsidR="006B696F" w:rsidRPr="00766CAE" w14:paraId="35F56DD6" w14:textId="77777777" w:rsidTr="00173EEB">
        <w:tc>
          <w:tcPr>
            <w:tcW w:w="800" w:type="dxa"/>
            <w:shd w:val="solid" w:color="FFFFFF" w:fill="auto"/>
          </w:tcPr>
          <w:p w14:paraId="6245296A" w14:textId="2383694F" w:rsidR="006B696F" w:rsidRPr="00F659E5" w:rsidRDefault="006B696F"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252A35F" w14:textId="036BC8E1" w:rsidR="006B696F" w:rsidRPr="00F659E5" w:rsidRDefault="006B696F"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7524184" w14:textId="1243C9A8" w:rsidR="006B696F" w:rsidRPr="00EA58F2" w:rsidRDefault="00576B4F" w:rsidP="00EA58F2">
            <w:pPr>
              <w:pStyle w:val="TAC"/>
              <w:rPr>
                <w:sz w:val="16"/>
              </w:rPr>
            </w:pPr>
            <w:hyperlink r:id="rId38" w:history="1">
              <w:r w:rsidR="006B696F" w:rsidRPr="00EA58F2">
                <w:rPr>
                  <w:rStyle w:val="Hyperlink"/>
                  <w:color w:val="auto"/>
                  <w:sz w:val="16"/>
                  <w:u w:val="none"/>
                </w:rPr>
                <w:t>CP-251190</w:t>
              </w:r>
            </w:hyperlink>
          </w:p>
        </w:tc>
        <w:tc>
          <w:tcPr>
            <w:tcW w:w="525" w:type="dxa"/>
            <w:shd w:val="solid" w:color="FFFFFF" w:fill="auto"/>
          </w:tcPr>
          <w:p w14:paraId="79A81BCC" w14:textId="590616A9" w:rsidR="006B696F" w:rsidRPr="00070305" w:rsidRDefault="006B696F" w:rsidP="00070305">
            <w:pPr>
              <w:pStyle w:val="TAL"/>
              <w:rPr>
                <w:rFonts w:cs="Arial"/>
                <w:sz w:val="16"/>
                <w:szCs w:val="16"/>
                <w:lang w:eastAsia="ko-KR"/>
              </w:rPr>
            </w:pPr>
            <w:r>
              <w:rPr>
                <w:rFonts w:cs="Arial"/>
                <w:sz w:val="16"/>
                <w:szCs w:val="16"/>
                <w:lang w:eastAsia="ko-KR"/>
              </w:rPr>
              <w:t>0890</w:t>
            </w:r>
          </w:p>
        </w:tc>
        <w:tc>
          <w:tcPr>
            <w:tcW w:w="425" w:type="dxa"/>
            <w:shd w:val="solid" w:color="FFFFFF" w:fill="auto"/>
          </w:tcPr>
          <w:p w14:paraId="413F5FD0" w14:textId="59A030B4" w:rsidR="006B696F" w:rsidRPr="00070305" w:rsidRDefault="006B696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374B8E66" w14:textId="71794506" w:rsidR="006B696F" w:rsidRPr="00F659E5" w:rsidRDefault="006B696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68A29EBE" w14:textId="5459FD00" w:rsidR="006B696F" w:rsidRPr="00070305" w:rsidRDefault="006B696F" w:rsidP="00070305">
            <w:pPr>
              <w:pStyle w:val="TAL"/>
              <w:rPr>
                <w:rFonts w:cs="Arial"/>
                <w:sz w:val="16"/>
                <w:szCs w:val="16"/>
                <w:lang w:eastAsia="ko-KR"/>
              </w:rPr>
            </w:pPr>
            <w:r>
              <w:rPr>
                <w:rFonts w:cs="Arial"/>
                <w:sz w:val="16"/>
                <w:szCs w:val="16"/>
                <w:lang w:eastAsia="ko-KR"/>
              </w:rPr>
              <w:t xml:space="preserve">Updating the +CSODCP and +CRTDCP AT Command descriptions to account for the Control Plane CIoT 5GS Optimisation </w:t>
            </w:r>
          </w:p>
        </w:tc>
        <w:tc>
          <w:tcPr>
            <w:tcW w:w="708" w:type="dxa"/>
            <w:shd w:val="solid" w:color="FFFFFF" w:fill="auto"/>
          </w:tcPr>
          <w:p w14:paraId="41B0C800" w14:textId="1B4BD2BA" w:rsidR="006B696F" w:rsidRPr="00F659E5" w:rsidRDefault="006B696F" w:rsidP="00F659E5">
            <w:pPr>
              <w:pStyle w:val="TAC"/>
              <w:rPr>
                <w:rFonts w:cs="Arial"/>
                <w:sz w:val="16"/>
                <w:szCs w:val="16"/>
                <w:lang w:eastAsia="ko-KR"/>
              </w:rPr>
            </w:pPr>
            <w:r>
              <w:rPr>
                <w:rFonts w:cs="Arial"/>
                <w:sz w:val="16"/>
                <w:szCs w:val="16"/>
                <w:lang w:eastAsia="ko-KR"/>
              </w:rPr>
              <w:t>19.3.0</w:t>
            </w:r>
          </w:p>
        </w:tc>
      </w:tr>
      <w:tr w:rsidR="00505697" w:rsidRPr="00766CAE" w14:paraId="7847507B" w14:textId="77777777" w:rsidTr="00173EEB">
        <w:tc>
          <w:tcPr>
            <w:tcW w:w="800" w:type="dxa"/>
            <w:shd w:val="solid" w:color="FFFFFF" w:fill="auto"/>
          </w:tcPr>
          <w:p w14:paraId="08E047BA" w14:textId="62E76A21" w:rsidR="00505697" w:rsidRDefault="00505697"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2C5475" w14:textId="5B0E69C7" w:rsidR="00505697" w:rsidRDefault="00505697"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2B0D497" w14:textId="3BD31F18" w:rsidR="00505697" w:rsidRPr="00EA58F2" w:rsidRDefault="00576B4F" w:rsidP="00EA58F2">
            <w:pPr>
              <w:pStyle w:val="TAC"/>
              <w:rPr>
                <w:sz w:val="16"/>
              </w:rPr>
            </w:pPr>
            <w:hyperlink r:id="rId39" w:history="1">
              <w:r w:rsidR="00505697" w:rsidRPr="00EA58F2">
                <w:rPr>
                  <w:rStyle w:val="Hyperlink"/>
                  <w:color w:val="auto"/>
                  <w:sz w:val="16"/>
                  <w:u w:val="none"/>
                </w:rPr>
                <w:t>CP-251190</w:t>
              </w:r>
            </w:hyperlink>
          </w:p>
        </w:tc>
        <w:tc>
          <w:tcPr>
            <w:tcW w:w="525" w:type="dxa"/>
            <w:shd w:val="solid" w:color="FFFFFF" w:fill="auto"/>
          </w:tcPr>
          <w:p w14:paraId="54D84E4A" w14:textId="52FCF0E7" w:rsidR="00505697" w:rsidRDefault="00505697" w:rsidP="00070305">
            <w:pPr>
              <w:pStyle w:val="TAL"/>
              <w:rPr>
                <w:rFonts w:cs="Arial"/>
                <w:sz w:val="16"/>
                <w:szCs w:val="16"/>
                <w:lang w:eastAsia="ko-KR"/>
              </w:rPr>
            </w:pPr>
            <w:r>
              <w:rPr>
                <w:rFonts w:cs="Arial"/>
                <w:sz w:val="16"/>
                <w:szCs w:val="16"/>
                <w:lang w:eastAsia="ko-KR"/>
              </w:rPr>
              <w:t>0892</w:t>
            </w:r>
          </w:p>
        </w:tc>
        <w:tc>
          <w:tcPr>
            <w:tcW w:w="425" w:type="dxa"/>
            <w:shd w:val="solid" w:color="FFFFFF" w:fill="auto"/>
          </w:tcPr>
          <w:p w14:paraId="094057E3" w14:textId="4CB2A030" w:rsidR="00505697" w:rsidRDefault="00505697"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04785245" w14:textId="7BB83C35" w:rsidR="00505697" w:rsidRDefault="00505697"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6F8DA64" w14:textId="65EAB73C" w:rsidR="00505697" w:rsidRDefault="00505697" w:rsidP="00070305">
            <w:pPr>
              <w:pStyle w:val="TAL"/>
              <w:rPr>
                <w:rFonts w:cs="Arial"/>
                <w:sz w:val="16"/>
                <w:szCs w:val="16"/>
                <w:lang w:eastAsia="ko-KR"/>
              </w:rPr>
            </w:pPr>
            <w:r>
              <w:rPr>
                <w:rFonts w:cs="Arial"/>
                <w:sz w:val="16"/>
                <w:szCs w:val="16"/>
                <w:lang w:eastAsia="ko-KR"/>
              </w:rPr>
              <w:t>Updates to +CGDCONT and +CGCONTRDP to indicate if UE supports Ethernet PDN type in S1 mode</w:t>
            </w:r>
          </w:p>
        </w:tc>
        <w:tc>
          <w:tcPr>
            <w:tcW w:w="708" w:type="dxa"/>
            <w:shd w:val="solid" w:color="FFFFFF" w:fill="auto"/>
          </w:tcPr>
          <w:p w14:paraId="63DEE014" w14:textId="78846DE8" w:rsidR="00505697" w:rsidRDefault="00505697" w:rsidP="00F659E5">
            <w:pPr>
              <w:pStyle w:val="TAC"/>
              <w:rPr>
                <w:rFonts w:cs="Arial"/>
                <w:sz w:val="16"/>
                <w:szCs w:val="16"/>
                <w:lang w:eastAsia="ko-KR"/>
              </w:rPr>
            </w:pPr>
            <w:r>
              <w:rPr>
                <w:rFonts w:cs="Arial"/>
                <w:sz w:val="16"/>
                <w:szCs w:val="16"/>
                <w:lang w:eastAsia="ko-KR"/>
              </w:rPr>
              <w:t>19.3.0</w:t>
            </w:r>
          </w:p>
        </w:tc>
      </w:tr>
      <w:tr w:rsidR="00B76204" w:rsidRPr="00766CAE" w14:paraId="1DB7D0FB" w14:textId="77777777" w:rsidTr="00173EEB">
        <w:tc>
          <w:tcPr>
            <w:tcW w:w="800" w:type="dxa"/>
            <w:shd w:val="solid" w:color="FFFFFF" w:fill="auto"/>
          </w:tcPr>
          <w:p w14:paraId="545852EA" w14:textId="2FD8FC02" w:rsidR="00B76204" w:rsidRDefault="00B76204"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B71BED0" w14:textId="23A8030A" w:rsidR="00B76204" w:rsidRDefault="00B76204"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35B2094E" w14:textId="298CA60B" w:rsidR="00B76204" w:rsidRPr="00EA58F2" w:rsidRDefault="00576B4F" w:rsidP="00EA58F2">
            <w:pPr>
              <w:pStyle w:val="TAC"/>
              <w:rPr>
                <w:sz w:val="16"/>
              </w:rPr>
            </w:pPr>
            <w:hyperlink r:id="rId40" w:history="1">
              <w:r w:rsidR="00B76204" w:rsidRPr="00EA58F2">
                <w:rPr>
                  <w:rStyle w:val="Hyperlink"/>
                  <w:color w:val="auto"/>
                  <w:sz w:val="16"/>
                  <w:u w:val="none"/>
                </w:rPr>
                <w:t>CP-251190</w:t>
              </w:r>
            </w:hyperlink>
          </w:p>
        </w:tc>
        <w:tc>
          <w:tcPr>
            <w:tcW w:w="525" w:type="dxa"/>
            <w:shd w:val="solid" w:color="FFFFFF" w:fill="auto"/>
          </w:tcPr>
          <w:p w14:paraId="0A1BC3B7" w14:textId="7F894E73" w:rsidR="00B76204" w:rsidRDefault="00B76204" w:rsidP="00070305">
            <w:pPr>
              <w:pStyle w:val="TAL"/>
              <w:rPr>
                <w:rFonts w:cs="Arial"/>
                <w:sz w:val="16"/>
                <w:szCs w:val="16"/>
                <w:lang w:eastAsia="ko-KR"/>
              </w:rPr>
            </w:pPr>
            <w:r>
              <w:rPr>
                <w:rFonts w:cs="Arial"/>
                <w:sz w:val="16"/>
                <w:szCs w:val="16"/>
                <w:lang w:eastAsia="ko-KR"/>
              </w:rPr>
              <w:t>0893</w:t>
            </w:r>
          </w:p>
        </w:tc>
        <w:tc>
          <w:tcPr>
            <w:tcW w:w="425" w:type="dxa"/>
            <w:shd w:val="solid" w:color="FFFFFF" w:fill="auto"/>
          </w:tcPr>
          <w:p w14:paraId="662FF6CE" w14:textId="51939E58" w:rsidR="00B76204" w:rsidRDefault="00B76204"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591C26EF" w14:textId="272E6685" w:rsidR="00B76204" w:rsidRDefault="00B76204"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80E8075" w14:textId="3A1FB9E8" w:rsidR="00B76204" w:rsidRDefault="00B76204" w:rsidP="00070305">
            <w:pPr>
              <w:pStyle w:val="TAL"/>
              <w:rPr>
                <w:rFonts w:cs="Arial"/>
                <w:sz w:val="16"/>
                <w:szCs w:val="16"/>
                <w:lang w:eastAsia="ko-KR"/>
              </w:rPr>
            </w:pPr>
            <w:r>
              <w:rPr>
                <w:rFonts w:cs="Arial"/>
                <w:sz w:val="16"/>
                <w:szCs w:val="16"/>
                <w:lang w:eastAsia="ko-KR"/>
              </w:rPr>
              <w:t>Updates to +CPEIPSS and +CWUSS AT Commands</w:t>
            </w:r>
          </w:p>
        </w:tc>
        <w:tc>
          <w:tcPr>
            <w:tcW w:w="708" w:type="dxa"/>
            <w:shd w:val="solid" w:color="FFFFFF" w:fill="auto"/>
          </w:tcPr>
          <w:p w14:paraId="4F62D5FB" w14:textId="6E2BDEF5" w:rsidR="00B76204" w:rsidRDefault="00B76204" w:rsidP="00F659E5">
            <w:pPr>
              <w:pStyle w:val="TAC"/>
              <w:rPr>
                <w:rFonts w:cs="Arial"/>
                <w:sz w:val="16"/>
                <w:szCs w:val="16"/>
                <w:lang w:eastAsia="ko-KR"/>
              </w:rPr>
            </w:pPr>
            <w:r>
              <w:rPr>
                <w:rFonts w:cs="Arial"/>
                <w:sz w:val="16"/>
                <w:szCs w:val="16"/>
                <w:lang w:eastAsia="ko-KR"/>
              </w:rPr>
              <w:t>19.3.0</w:t>
            </w:r>
          </w:p>
        </w:tc>
      </w:tr>
      <w:tr w:rsidR="00A95335" w:rsidRPr="00766CAE" w14:paraId="1CE34CDD" w14:textId="77777777" w:rsidTr="00173EEB">
        <w:tc>
          <w:tcPr>
            <w:tcW w:w="800" w:type="dxa"/>
            <w:shd w:val="solid" w:color="FFFFFF" w:fill="auto"/>
          </w:tcPr>
          <w:p w14:paraId="36E9F353" w14:textId="570870C2" w:rsidR="00A95335" w:rsidRDefault="00A9533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828982F" w14:textId="107C8B86" w:rsidR="00A95335" w:rsidRDefault="00A9533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8632587" w14:textId="55D243F7" w:rsidR="00A95335" w:rsidRPr="00EA58F2" w:rsidRDefault="00576B4F" w:rsidP="00EA58F2">
            <w:pPr>
              <w:pStyle w:val="TAC"/>
              <w:rPr>
                <w:sz w:val="16"/>
              </w:rPr>
            </w:pPr>
            <w:hyperlink r:id="rId41" w:history="1">
              <w:r w:rsidR="00A95335" w:rsidRPr="00EA58F2">
                <w:rPr>
                  <w:rStyle w:val="Hyperlink"/>
                  <w:color w:val="auto"/>
                  <w:sz w:val="16"/>
                  <w:u w:val="none"/>
                </w:rPr>
                <w:t>CP-251187</w:t>
              </w:r>
            </w:hyperlink>
          </w:p>
        </w:tc>
        <w:tc>
          <w:tcPr>
            <w:tcW w:w="525" w:type="dxa"/>
            <w:shd w:val="solid" w:color="FFFFFF" w:fill="auto"/>
          </w:tcPr>
          <w:p w14:paraId="6EA39FCE" w14:textId="150150F9" w:rsidR="00A95335" w:rsidRDefault="00A95335"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16369408" w14:textId="6E8C2A42" w:rsidR="00A95335" w:rsidRDefault="00A9533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6D9A37D" w14:textId="123E22F6" w:rsidR="00A95335" w:rsidRDefault="00A9533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2661CF2C" w14:textId="74CFE9F1" w:rsidR="00A95335" w:rsidRDefault="00A95335"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1559FE2" w14:textId="674EB3B1" w:rsidR="00A95335" w:rsidRDefault="00A95335" w:rsidP="00F659E5">
            <w:pPr>
              <w:pStyle w:val="TAC"/>
              <w:rPr>
                <w:rFonts w:cs="Arial"/>
                <w:sz w:val="16"/>
                <w:szCs w:val="16"/>
                <w:lang w:eastAsia="ko-KR"/>
              </w:rPr>
            </w:pPr>
            <w:r>
              <w:rPr>
                <w:rFonts w:cs="Arial"/>
                <w:sz w:val="16"/>
                <w:szCs w:val="16"/>
                <w:lang w:eastAsia="ko-KR"/>
              </w:rPr>
              <w:t>19.3.0</w:t>
            </w:r>
          </w:p>
        </w:tc>
      </w:tr>
      <w:tr w:rsidR="00E50A8D" w:rsidRPr="00766CAE" w14:paraId="033560FB" w14:textId="77777777" w:rsidTr="00173EEB">
        <w:tc>
          <w:tcPr>
            <w:tcW w:w="800" w:type="dxa"/>
            <w:shd w:val="solid" w:color="FFFFFF" w:fill="auto"/>
          </w:tcPr>
          <w:p w14:paraId="6C9BCB39" w14:textId="31D63BFA" w:rsidR="00E50A8D" w:rsidRDefault="00E50A8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FD03FDF" w14:textId="1EC8A4DD" w:rsidR="00E50A8D" w:rsidRDefault="00E50A8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32F12B8" w14:textId="3860585B" w:rsidR="00E50A8D" w:rsidRPr="00EA58F2" w:rsidRDefault="00576B4F" w:rsidP="00EA58F2">
            <w:pPr>
              <w:pStyle w:val="TAC"/>
              <w:rPr>
                <w:sz w:val="16"/>
              </w:rPr>
            </w:pPr>
            <w:hyperlink r:id="rId42" w:history="1">
              <w:r w:rsidR="00AC341C" w:rsidRPr="00EA58F2">
                <w:rPr>
                  <w:rStyle w:val="Hyperlink"/>
                  <w:color w:val="auto"/>
                  <w:sz w:val="16"/>
                  <w:u w:val="none"/>
                </w:rPr>
                <w:t>CP-251173</w:t>
              </w:r>
            </w:hyperlink>
          </w:p>
        </w:tc>
        <w:tc>
          <w:tcPr>
            <w:tcW w:w="525" w:type="dxa"/>
            <w:shd w:val="solid" w:color="FFFFFF" w:fill="auto"/>
          </w:tcPr>
          <w:p w14:paraId="1FEE0C57" w14:textId="38218B1C" w:rsidR="00E50A8D" w:rsidRDefault="00E50A8D" w:rsidP="00070305">
            <w:pPr>
              <w:pStyle w:val="TAL"/>
              <w:rPr>
                <w:rFonts w:cs="Arial"/>
                <w:sz w:val="16"/>
                <w:szCs w:val="16"/>
                <w:lang w:eastAsia="ko-KR"/>
              </w:rPr>
            </w:pPr>
            <w:r>
              <w:rPr>
                <w:rFonts w:cs="Arial"/>
                <w:sz w:val="16"/>
                <w:szCs w:val="16"/>
                <w:lang w:eastAsia="ko-KR"/>
              </w:rPr>
              <w:t>0891</w:t>
            </w:r>
          </w:p>
        </w:tc>
        <w:tc>
          <w:tcPr>
            <w:tcW w:w="425" w:type="dxa"/>
            <w:shd w:val="solid" w:color="FFFFFF" w:fill="auto"/>
          </w:tcPr>
          <w:p w14:paraId="0A5C23E0" w14:textId="4D89ABB3" w:rsidR="00E50A8D" w:rsidRDefault="00E50A8D"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BD8F9AE" w14:textId="094B0D4A" w:rsidR="00E50A8D" w:rsidRDefault="00E50A8D"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1DEF4F9F" w14:textId="38FBB32D" w:rsidR="00E50A8D" w:rsidRDefault="00E50A8D" w:rsidP="00070305">
            <w:pPr>
              <w:pStyle w:val="TAL"/>
              <w:rPr>
                <w:rFonts w:cs="Arial"/>
                <w:sz w:val="16"/>
                <w:szCs w:val="16"/>
                <w:lang w:eastAsia="ko-KR"/>
              </w:rPr>
            </w:pPr>
            <w:r>
              <w:rPr>
                <w:rFonts w:cs="Arial"/>
                <w:sz w:val="16"/>
                <w:szCs w:val="16"/>
                <w:lang w:eastAsia="ko-KR"/>
              </w:rPr>
              <w:t xml:space="preserve">New AT command +CSETMAPDU to set new MA PDU session related parameters </w:t>
            </w:r>
          </w:p>
        </w:tc>
        <w:tc>
          <w:tcPr>
            <w:tcW w:w="708" w:type="dxa"/>
            <w:shd w:val="solid" w:color="FFFFFF" w:fill="auto"/>
          </w:tcPr>
          <w:p w14:paraId="00CE3E36" w14:textId="057BE7ED" w:rsidR="00E50A8D" w:rsidRDefault="00E50A8D" w:rsidP="00F659E5">
            <w:pPr>
              <w:pStyle w:val="TAC"/>
              <w:rPr>
                <w:rFonts w:cs="Arial"/>
                <w:sz w:val="16"/>
                <w:szCs w:val="16"/>
                <w:lang w:eastAsia="ko-KR"/>
              </w:rPr>
            </w:pPr>
            <w:r>
              <w:rPr>
                <w:rFonts w:cs="Arial"/>
                <w:sz w:val="16"/>
                <w:szCs w:val="16"/>
                <w:lang w:eastAsia="ko-KR"/>
              </w:rPr>
              <w:t>19.3.0</w:t>
            </w:r>
          </w:p>
        </w:tc>
      </w:tr>
      <w:tr w:rsidR="00873AA1" w:rsidRPr="00766CAE" w14:paraId="17291737" w14:textId="77777777" w:rsidTr="00173EEB">
        <w:tc>
          <w:tcPr>
            <w:tcW w:w="800" w:type="dxa"/>
            <w:shd w:val="solid" w:color="FFFFFF" w:fill="auto"/>
          </w:tcPr>
          <w:p w14:paraId="2CD5245D" w14:textId="1E6C663C" w:rsidR="00873AA1" w:rsidRDefault="00873AA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0BBD6" w14:textId="790D9B86" w:rsidR="00873AA1" w:rsidRDefault="00873AA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392AF1F" w14:textId="21FA1F97" w:rsidR="00873AA1" w:rsidRPr="00EA58F2" w:rsidRDefault="00576B4F" w:rsidP="00EA58F2">
            <w:pPr>
              <w:pStyle w:val="TAC"/>
              <w:rPr>
                <w:sz w:val="16"/>
              </w:rPr>
            </w:pPr>
            <w:hyperlink r:id="rId43" w:history="1">
              <w:r w:rsidR="00873AA1" w:rsidRPr="00EA58F2">
                <w:rPr>
                  <w:rStyle w:val="Hyperlink"/>
                  <w:color w:val="auto"/>
                  <w:sz w:val="16"/>
                  <w:u w:val="none"/>
                </w:rPr>
                <w:t>CP-251161</w:t>
              </w:r>
            </w:hyperlink>
          </w:p>
        </w:tc>
        <w:tc>
          <w:tcPr>
            <w:tcW w:w="525" w:type="dxa"/>
            <w:shd w:val="solid" w:color="FFFFFF" w:fill="auto"/>
          </w:tcPr>
          <w:p w14:paraId="3D5522CF" w14:textId="1A146562" w:rsidR="00873AA1" w:rsidRDefault="00873AA1" w:rsidP="00070305">
            <w:pPr>
              <w:pStyle w:val="TAL"/>
              <w:rPr>
                <w:rFonts w:cs="Arial"/>
                <w:sz w:val="16"/>
                <w:szCs w:val="16"/>
                <w:lang w:eastAsia="ko-KR"/>
              </w:rPr>
            </w:pPr>
            <w:r>
              <w:rPr>
                <w:rFonts w:cs="Arial"/>
                <w:sz w:val="16"/>
                <w:szCs w:val="16"/>
                <w:lang w:eastAsia="ko-KR"/>
              </w:rPr>
              <w:t>0885</w:t>
            </w:r>
          </w:p>
        </w:tc>
        <w:tc>
          <w:tcPr>
            <w:tcW w:w="425" w:type="dxa"/>
            <w:shd w:val="solid" w:color="FFFFFF" w:fill="auto"/>
          </w:tcPr>
          <w:p w14:paraId="06254448" w14:textId="1B822444" w:rsidR="00873AA1" w:rsidRDefault="00873AA1"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5EB932E7" w14:textId="6AB5F900" w:rsidR="00873AA1" w:rsidRDefault="00873AA1"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01E2C354" w14:textId="621E6CF5" w:rsidR="00873AA1" w:rsidRDefault="00873AA1" w:rsidP="00070305">
            <w:pPr>
              <w:pStyle w:val="TAL"/>
              <w:rPr>
                <w:rFonts w:cs="Arial"/>
                <w:sz w:val="16"/>
                <w:szCs w:val="16"/>
                <w:lang w:eastAsia="ko-KR"/>
              </w:rPr>
            </w:pPr>
            <w:r>
              <w:rPr>
                <w:rFonts w:cs="Arial"/>
                <w:sz w:val="16"/>
                <w:szCs w:val="16"/>
                <w:lang w:eastAsia="ko-KR"/>
              </w:rPr>
              <w:t>Updation of AT command +CGTFT to delete Packet filter</w:t>
            </w:r>
          </w:p>
        </w:tc>
        <w:tc>
          <w:tcPr>
            <w:tcW w:w="708" w:type="dxa"/>
            <w:shd w:val="solid" w:color="FFFFFF" w:fill="auto"/>
          </w:tcPr>
          <w:p w14:paraId="736C2735" w14:textId="4446EBCA" w:rsidR="00873AA1" w:rsidRDefault="00873AA1" w:rsidP="00F659E5">
            <w:pPr>
              <w:pStyle w:val="TAC"/>
              <w:rPr>
                <w:rFonts w:cs="Arial"/>
                <w:sz w:val="16"/>
                <w:szCs w:val="16"/>
                <w:lang w:eastAsia="ko-KR"/>
              </w:rPr>
            </w:pPr>
            <w:r>
              <w:rPr>
                <w:rFonts w:cs="Arial"/>
                <w:sz w:val="16"/>
                <w:szCs w:val="16"/>
                <w:lang w:eastAsia="ko-KR"/>
              </w:rPr>
              <w:t>19.3.0</w:t>
            </w:r>
          </w:p>
        </w:tc>
      </w:tr>
      <w:tr w:rsidR="007B64BD" w:rsidRPr="00766CAE" w14:paraId="5CDDA484" w14:textId="77777777" w:rsidTr="00173EEB">
        <w:tc>
          <w:tcPr>
            <w:tcW w:w="800" w:type="dxa"/>
            <w:shd w:val="solid" w:color="FFFFFF" w:fill="auto"/>
          </w:tcPr>
          <w:p w14:paraId="14522502" w14:textId="3DFD4D18" w:rsidR="007B64BD" w:rsidRDefault="007B64B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E627254" w14:textId="3D328BED" w:rsidR="007B64BD" w:rsidRDefault="007B64B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1C8C7A0" w14:textId="06640101" w:rsidR="007B64BD" w:rsidRPr="00EA58F2" w:rsidRDefault="00576B4F" w:rsidP="00EA58F2">
            <w:pPr>
              <w:pStyle w:val="TAC"/>
              <w:rPr>
                <w:sz w:val="16"/>
              </w:rPr>
            </w:pPr>
            <w:hyperlink r:id="rId44" w:history="1">
              <w:r w:rsidR="007B64BD" w:rsidRPr="00EA58F2">
                <w:rPr>
                  <w:rStyle w:val="Hyperlink"/>
                  <w:color w:val="auto"/>
                  <w:sz w:val="16"/>
                  <w:u w:val="none"/>
                </w:rPr>
                <w:t>CP-251190</w:t>
              </w:r>
            </w:hyperlink>
          </w:p>
        </w:tc>
        <w:tc>
          <w:tcPr>
            <w:tcW w:w="525" w:type="dxa"/>
            <w:shd w:val="solid" w:color="FFFFFF" w:fill="auto"/>
          </w:tcPr>
          <w:p w14:paraId="5E9F070F" w14:textId="572EE5C7" w:rsidR="007B64BD" w:rsidRDefault="007B64BD" w:rsidP="00070305">
            <w:pPr>
              <w:pStyle w:val="TAL"/>
              <w:rPr>
                <w:rFonts w:cs="Arial"/>
                <w:sz w:val="16"/>
                <w:szCs w:val="16"/>
                <w:lang w:eastAsia="ko-KR"/>
              </w:rPr>
            </w:pPr>
            <w:r>
              <w:rPr>
                <w:rFonts w:cs="Arial"/>
                <w:sz w:val="16"/>
                <w:szCs w:val="16"/>
                <w:lang w:eastAsia="ko-KR"/>
              </w:rPr>
              <w:t>0887</w:t>
            </w:r>
          </w:p>
        </w:tc>
        <w:tc>
          <w:tcPr>
            <w:tcW w:w="425" w:type="dxa"/>
            <w:shd w:val="solid" w:color="FFFFFF" w:fill="auto"/>
          </w:tcPr>
          <w:p w14:paraId="15DEC4A9" w14:textId="3D31E599" w:rsidR="007B64BD" w:rsidRDefault="007B64BD"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1E2B44B0" w14:textId="3E420469" w:rsidR="007B64BD" w:rsidRDefault="007B64BD"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7CF6DDBD" w14:textId="05B00438" w:rsidR="007B64BD" w:rsidRDefault="007B64BD" w:rsidP="00070305">
            <w:pPr>
              <w:pStyle w:val="TAL"/>
              <w:rPr>
                <w:rFonts w:cs="Arial"/>
                <w:sz w:val="16"/>
                <w:szCs w:val="16"/>
                <w:lang w:eastAsia="ko-KR"/>
              </w:rPr>
            </w:pPr>
            <w:r>
              <w:rPr>
                <w:rFonts w:cs="Arial"/>
                <w:sz w:val="16"/>
                <w:szCs w:val="16"/>
                <w:lang w:eastAsia="ko-KR"/>
              </w:rPr>
              <w:t>Modifications on the command +CSECALG</w:t>
            </w:r>
          </w:p>
        </w:tc>
        <w:tc>
          <w:tcPr>
            <w:tcW w:w="708" w:type="dxa"/>
            <w:shd w:val="solid" w:color="FFFFFF" w:fill="auto"/>
          </w:tcPr>
          <w:p w14:paraId="25A598A4" w14:textId="4C9E842D" w:rsidR="007B64BD" w:rsidRDefault="007B64BD" w:rsidP="00F659E5">
            <w:pPr>
              <w:pStyle w:val="TAC"/>
              <w:rPr>
                <w:rFonts w:cs="Arial"/>
                <w:sz w:val="16"/>
                <w:szCs w:val="16"/>
                <w:lang w:eastAsia="ko-KR"/>
              </w:rPr>
            </w:pPr>
            <w:r>
              <w:rPr>
                <w:rFonts w:cs="Arial"/>
                <w:sz w:val="16"/>
                <w:szCs w:val="16"/>
                <w:lang w:eastAsia="ko-KR"/>
              </w:rPr>
              <w:t>19.3.0</w:t>
            </w:r>
          </w:p>
        </w:tc>
      </w:tr>
      <w:tr w:rsidR="007F0C09" w:rsidRPr="00766CAE" w14:paraId="03E8B691" w14:textId="77777777" w:rsidTr="00173EEB">
        <w:tc>
          <w:tcPr>
            <w:tcW w:w="800" w:type="dxa"/>
            <w:shd w:val="solid" w:color="FFFFFF" w:fill="auto"/>
          </w:tcPr>
          <w:p w14:paraId="4A1543D1" w14:textId="11B092E6" w:rsidR="007F0C09" w:rsidRDefault="007F0C09"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CD782B1" w14:textId="2A64B299" w:rsidR="007F0C09" w:rsidRDefault="007F0C09"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2BD8B01" w14:textId="40FCBA51" w:rsidR="007F0C09" w:rsidRPr="00EA58F2" w:rsidRDefault="007F0C09" w:rsidP="00EA58F2">
            <w:pPr>
              <w:pStyle w:val="TAC"/>
              <w:rPr>
                <w:sz w:val="16"/>
              </w:rPr>
            </w:pPr>
            <w:r w:rsidRPr="00EA58F2">
              <w:rPr>
                <w:sz w:val="16"/>
              </w:rPr>
              <w:t>CP-251167</w:t>
            </w:r>
          </w:p>
        </w:tc>
        <w:tc>
          <w:tcPr>
            <w:tcW w:w="525" w:type="dxa"/>
            <w:shd w:val="solid" w:color="FFFFFF" w:fill="auto"/>
          </w:tcPr>
          <w:p w14:paraId="1C8A82E0" w14:textId="742459D1" w:rsidR="007F0C09" w:rsidRDefault="007F0C09" w:rsidP="00070305">
            <w:pPr>
              <w:pStyle w:val="TAL"/>
              <w:rPr>
                <w:rFonts w:cs="Arial"/>
                <w:sz w:val="16"/>
                <w:szCs w:val="16"/>
                <w:lang w:eastAsia="ko-KR"/>
              </w:rPr>
            </w:pPr>
            <w:r>
              <w:rPr>
                <w:rFonts w:cs="Arial"/>
                <w:sz w:val="16"/>
                <w:szCs w:val="16"/>
                <w:lang w:eastAsia="ko-KR"/>
              </w:rPr>
              <w:t>0896</w:t>
            </w:r>
          </w:p>
        </w:tc>
        <w:tc>
          <w:tcPr>
            <w:tcW w:w="425" w:type="dxa"/>
            <w:shd w:val="solid" w:color="FFFFFF" w:fill="auto"/>
          </w:tcPr>
          <w:p w14:paraId="08CB993B" w14:textId="319696A5" w:rsidR="007F0C09" w:rsidRDefault="007F0C09"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5C21559" w14:textId="791E0B2F" w:rsidR="007F0C09" w:rsidRDefault="007F0C0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1B9B18E" w14:textId="10A002B6" w:rsidR="007F0C09" w:rsidRDefault="007F0C09" w:rsidP="00070305">
            <w:pPr>
              <w:pStyle w:val="TAL"/>
              <w:rPr>
                <w:rFonts w:cs="Arial"/>
                <w:sz w:val="16"/>
                <w:szCs w:val="16"/>
                <w:lang w:eastAsia="ko-KR"/>
              </w:rPr>
            </w:pPr>
            <w:r>
              <w:rPr>
                <w:rFonts w:cs="Arial"/>
                <w:sz w:val="16"/>
                <w:szCs w:val="16"/>
                <w:lang w:eastAsia="ko-KR"/>
              </w:rPr>
              <w:t>New AT command CSTFOR for store and forward</w:t>
            </w:r>
          </w:p>
        </w:tc>
        <w:tc>
          <w:tcPr>
            <w:tcW w:w="708" w:type="dxa"/>
            <w:shd w:val="solid" w:color="FFFFFF" w:fill="auto"/>
          </w:tcPr>
          <w:p w14:paraId="4BDD4D3B" w14:textId="6594C4AD" w:rsidR="007F0C09" w:rsidRDefault="007F0C09" w:rsidP="00F659E5">
            <w:pPr>
              <w:pStyle w:val="TAC"/>
              <w:rPr>
                <w:rFonts w:cs="Arial"/>
                <w:sz w:val="16"/>
                <w:szCs w:val="16"/>
                <w:lang w:eastAsia="ko-KR"/>
              </w:rPr>
            </w:pPr>
            <w:r>
              <w:rPr>
                <w:rFonts w:cs="Arial"/>
                <w:sz w:val="16"/>
                <w:szCs w:val="16"/>
                <w:lang w:eastAsia="ko-KR"/>
              </w:rPr>
              <w:t>19.3.0</w:t>
            </w:r>
          </w:p>
        </w:tc>
      </w:tr>
      <w:tr w:rsidR="00066901" w:rsidRPr="00766CAE" w14:paraId="5B8189A9" w14:textId="77777777" w:rsidTr="00173EEB">
        <w:tc>
          <w:tcPr>
            <w:tcW w:w="800" w:type="dxa"/>
            <w:shd w:val="solid" w:color="FFFFFF" w:fill="auto"/>
          </w:tcPr>
          <w:p w14:paraId="5336F423" w14:textId="138B04E5" w:rsidR="00066901" w:rsidRDefault="0006690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40CFBB" w14:textId="52F4C2E9" w:rsidR="00066901" w:rsidRDefault="0006690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76E4427" w14:textId="02AEFEA8" w:rsidR="00066901" w:rsidRPr="00EA58F2" w:rsidRDefault="00066901" w:rsidP="00EA58F2">
            <w:pPr>
              <w:pStyle w:val="TAC"/>
              <w:rPr>
                <w:sz w:val="16"/>
              </w:rPr>
            </w:pPr>
            <w:r w:rsidRPr="00EA58F2">
              <w:rPr>
                <w:sz w:val="16"/>
              </w:rPr>
              <w:t>CP-251170</w:t>
            </w:r>
          </w:p>
        </w:tc>
        <w:tc>
          <w:tcPr>
            <w:tcW w:w="525" w:type="dxa"/>
            <w:shd w:val="solid" w:color="FFFFFF" w:fill="auto"/>
          </w:tcPr>
          <w:p w14:paraId="7C395286" w14:textId="4E9FCD3D" w:rsidR="00066901" w:rsidRDefault="00066901" w:rsidP="00070305">
            <w:pPr>
              <w:pStyle w:val="TAL"/>
              <w:rPr>
                <w:rFonts w:cs="Arial"/>
                <w:sz w:val="16"/>
                <w:szCs w:val="16"/>
                <w:lang w:eastAsia="ko-KR"/>
              </w:rPr>
            </w:pPr>
            <w:r>
              <w:rPr>
                <w:rFonts w:cs="Arial"/>
                <w:sz w:val="16"/>
                <w:szCs w:val="16"/>
                <w:lang w:eastAsia="ko-KR"/>
              </w:rPr>
              <w:t>0900</w:t>
            </w:r>
          </w:p>
        </w:tc>
        <w:tc>
          <w:tcPr>
            <w:tcW w:w="425" w:type="dxa"/>
            <w:shd w:val="solid" w:color="FFFFFF" w:fill="auto"/>
          </w:tcPr>
          <w:p w14:paraId="3E1FCE06" w14:textId="3018D6BE" w:rsidR="00066901" w:rsidRDefault="00066901"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52F9305" w14:textId="25D040AB" w:rsidR="00066901" w:rsidRDefault="00066901"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D2814A9" w14:textId="5A5C0E97" w:rsidR="00066901" w:rsidRDefault="00066901" w:rsidP="00070305">
            <w:pPr>
              <w:pStyle w:val="TAL"/>
              <w:rPr>
                <w:rFonts w:cs="Arial"/>
                <w:sz w:val="16"/>
                <w:szCs w:val="16"/>
                <w:lang w:eastAsia="ko-KR"/>
              </w:rPr>
            </w:pPr>
            <w:r>
              <w:rPr>
                <w:rFonts w:cs="Arial"/>
                <w:sz w:val="16"/>
                <w:szCs w:val="16"/>
                <w:lang w:eastAsia="ko-KR"/>
              </w:rPr>
              <w:t>New AT Command +CLOGSIMAPDU for nrUSIM logging</w:t>
            </w:r>
          </w:p>
        </w:tc>
        <w:tc>
          <w:tcPr>
            <w:tcW w:w="708" w:type="dxa"/>
            <w:shd w:val="solid" w:color="FFFFFF" w:fill="auto"/>
          </w:tcPr>
          <w:p w14:paraId="35AD7C2D" w14:textId="6CB68FDE" w:rsidR="00066901" w:rsidRDefault="00066901" w:rsidP="00F659E5">
            <w:pPr>
              <w:pStyle w:val="TAC"/>
              <w:rPr>
                <w:rFonts w:cs="Arial"/>
                <w:sz w:val="16"/>
                <w:szCs w:val="16"/>
                <w:lang w:eastAsia="ko-KR"/>
              </w:rPr>
            </w:pPr>
            <w:r>
              <w:rPr>
                <w:rFonts w:cs="Arial"/>
                <w:sz w:val="16"/>
                <w:szCs w:val="16"/>
                <w:lang w:eastAsia="ko-KR"/>
              </w:rPr>
              <w:t>19.3.0</w:t>
            </w:r>
          </w:p>
        </w:tc>
      </w:tr>
      <w:tr w:rsidR="009E0A65" w:rsidRPr="00766CAE" w14:paraId="5565B051" w14:textId="77777777" w:rsidTr="00173EEB">
        <w:tc>
          <w:tcPr>
            <w:tcW w:w="800" w:type="dxa"/>
            <w:shd w:val="solid" w:color="FFFFFF" w:fill="auto"/>
          </w:tcPr>
          <w:p w14:paraId="479940C5" w14:textId="3929E686" w:rsidR="009E0A65" w:rsidRDefault="009E0A6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568E78" w14:textId="42369AA6" w:rsidR="009E0A65" w:rsidRDefault="009E0A6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CA487AE" w14:textId="03196859" w:rsidR="009E0A65" w:rsidRPr="00EA58F2" w:rsidRDefault="00576B4F" w:rsidP="00EA58F2">
            <w:pPr>
              <w:pStyle w:val="TAC"/>
              <w:rPr>
                <w:sz w:val="16"/>
              </w:rPr>
            </w:pPr>
            <w:hyperlink r:id="rId45" w:history="1">
              <w:r w:rsidR="009E0A65" w:rsidRPr="00EA58F2">
                <w:rPr>
                  <w:rStyle w:val="Hyperlink"/>
                  <w:color w:val="auto"/>
                  <w:sz w:val="16"/>
                  <w:u w:val="none"/>
                </w:rPr>
                <w:t>CP-251170</w:t>
              </w:r>
            </w:hyperlink>
          </w:p>
        </w:tc>
        <w:tc>
          <w:tcPr>
            <w:tcW w:w="525" w:type="dxa"/>
            <w:shd w:val="solid" w:color="FFFFFF" w:fill="auto"/>
          </w:tcPr>
          <w:p w14:paraId="2EF6023E" w14:textId="17AEFA8A" w:rsidR="009E0A65" w:rsidRDefault="009E0A65" w:rsidP="00070305">
            <w:pPr>
              <w:pStyle w:val="TAL"/>
              <w:rPr>
                <w:rFonts w:cs="Arial"/>
                <w:sz w:val="16"/>
                <w:szCs w:val="16"/>
                <w:lang w:eastAsia="ko-KR"/>
              </w:rPr>
            </w:pPr>
            <w:r>
              <w:rPr>
                <w:rFonts w:cs="Arial"/>
                <w:sz w:val="16"/>
                <w:szCs w:val="16"/>
                <w:lang w:eastAsia="ko-KR"/>
              </w:rPr>
              <w:t>0901</w:t>
            </w:r>
          </w:p>
        </w:tc>
        <w:tc>
          <w:tcPr>
            <w:tcW w:w="425" w:type="dxa"/>
            <w:shd w:val="solid" w:color="FFFFFF" w:fill="auto"/>
          </w:tcPr>
          <w:p w14:paraId="2EC0CACF" w14:textId="0DE7F59F" w:rsidR="009E0A65" w:rsidRDefault="009E0A65"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35312936" w14:textId="5B30E1CA" w:rsidR="009E0A65" w:rsidRDefault="009E0A65"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3A06D76E" w14:textId="4BA6A441" w:rsidR="009E0A65" w:rsidRDefault="009E0A65" w:rsidP="00070305">
            <w:pPr>
              <w:pStyle w:val="TAL"/>
              <w:rPr>
                <w:rFonts w:cs="Arial"/>
                <w:sz w:val="16"/>
                <w:szCs w:val="16"/>
                <w:lang w:eastAsia="ko-KR"/>
              </w:rPr>
            </w:pPr>
            <w:r>
              <w:rPr>
                <w:rFonts w:cs="Arial"/>
                <w:sz w:val="16"/>
                <w:szCs w:val="16"/>
                <w:lang w:eastAsia="ko-KR"/>
              </w:rPr>
              <w:t>Clarification to the AT command CGATT</w:t>
            </w:r>
          </w:p>
        </w:tc>
        <w:tc>
          <w:tcPr>
            <w:tcW w:w="708" w:type="dxa"/>
            <w:shd w:val="solid" w:color="FFFFFF" w:fill="auto"/>
          </w:tcPr>
          <w:p w14:paraId="3383767F" w14:textId="35F56571" w:rsidR="009E0A65" w:rsidRDefault="009E0A65" w:rsidP="00F659E5">
            <w:pPr>
              <w:pStyle w:val="TAC"/>
              <w:rPr>
                <w:rFonts w:cs="Arial"/>
                <w:sz w:val="16"/>
                <w:szCs w:val="16"/>
                <w:lang w:eastAsia="ko-KR"/>
              </w:rPr>
            </w:pPr>
            <w:r>
              <w:rPr>
                <w:rFonts w:cs="Arial"/>
                <w:sz w:val="16"/>
                <w:szCs w:val="16"/>
                <w:lang w:eastAsia="ko-KR"/>
              </w:rPr>
              <w:t>19.3.0</w:t>
            </w:r>
          </w:p>
        </w:tc>
      </w:tr>
      <w:tr w:rsidR="00EA140B" w:rsidRPr="00766CAE" w14:paraId="7AA5C92B" w14:textId="77777777" w:rsidTr="00173EEB">
        <w:tc>
          <w:tcPr>
            <w:tcW w:w="800" w:type="dxa"/>
            <w:shd w:val="solid" w:color="FFFFFF" w:fill="auto"/>
          </w:tcPr>
          <w:p w14:paraId="08DBC9C4" w14:textId="45237D7E" w:rsidR="00EA140B" w:rsidRDefault="00EA140B"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2D822B1" w14:textId="2FE317A4" w:rsidR="00EA140B" w:rsidRDefault="00EA140B"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8B7CCDF" w14:textId="5B139B5D" w:rsidR="00EA140B" w:rsidRPr="00EA58F2" w:rsidRDefault="00576B4F" w:rsidP="00EA58F2">
            <w:pPr>
              <w:pStyle w:val="TAC"/>
              <w:rPr>
                <w:sz w:val="16"/>
              </w:rPr>
            </w:pPr>
            <w:hyperlink r:id="rId46" w:history="1">
              <w:r w:rsidR="00EA140B" w:rsidRPr="00EA58F2">
                <w:rPr>
                  <w:rStyle w:val="Hyperlink"/>
                  <w:color w:val="auto"/>
                  <w:sz w:val="16"/>
                  <w:u w:val="none"/>
                </w:rPr>
                <w:t>CP-251187</w:t>
              </w:r>
            </w:hyperlink>
          </w:p>
        </w:tc>
        <w:tc>
          <w:tcPr>
            <w:tcW w:w="525" w:type="dxa"/>
            <w:shd w:val="solid" w:color="FFFFFF" w:fill="auto"/>
          </w:tcPr>
          <w:p w14:paraId="6E3B687E" w14:textId="360EADBE" w:rsidR="00EA140B" w:rsidRDefault="00EA140B"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78248FAC" w14:textId="6C2C3095" w:rsidR="00EA140B" w:rsidRDefault="00EA140B"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DA8BAE3" w14:textId="7650A6CE" w:rsidR="00EA140B" w:rsidRDefault="00EA140B"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3D16649E" w14:textId="0F1C3595" w:rsidR="00EA140B" w:rsidRDefault="00EA140B"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F1EC62F" w14:textId="48405BA3" w:rsidR="00EA140B" w:rsidRDefault="00EA140B" w:rsidP="00F659E5">
            <w:pPr>
              <w:pStyle w:val="TAC"/>
              <w:rPr>
                <w:rFonts w:cs="Arial"/>
                <w:sz w:val="16"/>
                <w:szCs w:val="16"/>
                <w:lang w:eastAsia="ko-KR"/>
              </w:rPr>
            </w:pPr>
            <w:r>
              <w:rPr>
                <w:rFonts w:cs="Arial"/>
                <w:sz w:val="16"/>
                <w:szCs w:val="16"/>
                <w:lang w:eastAsia="ko-KR"/>
              </w:rPr>
              <w:t>19.3.0</w:t>
            </w:r>
          </w:p>
        </w:tc>
      </w:tr>
      <w:tr w:rsidR="00380D9F" w:rsidRPr="00766CAE" w14:paraId="1BC25D64" w14:textId="77777777" w:rsidTr="00173EEB">
        <w:tc>
          <w:tcPr>
            <w:tcW w:w="800" w:type="dxa"/>
            <w:shd w:val="solid" w:color="FFFFFF" w:fill="auto"/>
          </w:tcPr>
          <w:p w14:paraId="5F11CC02" w14:textId="0A857D9A" w:rsidR="00380D9F" w:rsidRDefault="00380D9F"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48CC5EBD" w14:textId="3E30403B" w:rsidR="00380D9F" w:rsidRDefault="00380D9F"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35B55B8" w14:textId="6429615F" w:rsidR="00380D9F" w:rsidRPr="00EA58F2" w:rsidRDefault="00380D9F" w:rsidP="00EA58F2">
            <w:pPr>
              <w:pStyle w:val="TAC"/>
              <w:rPr>
                <w:sz w:val="16"/>
              </w:rPr>
            </w:pPr>
            <w:r w:rsidRPr="00EA58F2">
              <w:rPr>
                <w:sz w:val="16"/>
              </w:rPr>
              <w:t>CP-252152</w:t>
            </w:r>
          </w:p>
        </w:tc>
        <w:tc>
          <w:tcPr>
            <w:tcW w:w="525" w:type="dxa"/>
            <w:shd w:val="solid" w:color="FFFFFF" w:fill="auto"/>
          </w:tcPr>
          <w:p w14:paraId="41F4649C" w14:textId="5C1CF59E" w:rsidR="00380D9F" w:rsidRDefault="00380D9F" w:rsidP="00070305">
            <w:pPr>
              <w:pStyle w:val="TAL"/>
              <w:rPr>
                <w:rFonts w:cs="Arial"/>
                <w:sz w:val="16"/>
                <w:szCs w:val="16"/>
                <w:lang w:eastAsia="ko-KR"/>
              </w:rPr>
            </w:pPr>
            <w:r>
              <w:rPr>
                <w:rFonts w:cs="Arial"/>
                <w:sz w:val="16"/>
                <w:szCs w:val="16"/>
                <w:lang w:eastAsia="ko-KR"/>
              </w:rPr>
              <w:t>0902</w:t>
            </w:r>
          </w:p>
        </w:tc>
        <w:tc>
          <w:tcPr>
            <w:tcW w:w="425" w:type="dxa"/>
            <w:shd w:val="solid" w:color="FFFFFF" w:fill="auto"/>
          </w:tcPr>
          <w:p w14:paraId="57C49CAC" w14:textId="5E079499" w:rsidR="00380D9F" w:rsidRDefault="00380D9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CBB50D2" w14:textId="63DCA87E" w:rsidR="00380D9F" w:rsidRDefault="00380D9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9185611" w14:textId="2338CDBB" w:rsidR="00380D9F" w:rsidRDefault="00380D9F" w:rsidP="00070305">
            <w:pPr>
              <w:pStyle w:val="TAL"/>
              <w:rPr>
                <w:rFonts w:cs="Arial"/>
                <w:sz w:val="16"/>
                <w:szCs w:val="16"/>
                <w:lang w:eastAsia="ko-KR"/>
              </w:rPr>
            </w:pPr>
            <w:r>
              <w:rPr>
                <w:rFonts w:cs="Arial"/>
                <w:sz w:val="16"/>
                <w:szCs w:val="16"/>
                <w:lang w:eastAsia="ko-KR"/>
              </w:rPr>
              <w:t>Updates to Store and Forward operation +CSTFOR for Serving Satellite information</w:t>
            </w:r>
          </w:p>
        </w:tc>
        <w:tc>
          <w:tcPr>
            <w:tcW w:w="708" w:type="dxa"/>
            <w:shd w:val="solid" w:color="FFFFFF" w:fill="auto"/>
          </w:tcPr>
          <w:p w14:paraId="25AA927C" w14:textId="55393E3F" w:rsidR="00380D9F" w:rsidRDefault="00380D9F" w:rsidP="00F659E5">
            <w:pPr>
              <w:pStyle w:val="TAC"/>
              <w:rPr>
                <w:rFonts w:cs="Arial"/>
                <w:sz w:val="16"/>
                <w:szCs w:val="16"/>
                <w:lang w:eastAsia="ko-KR"/>
              </w:rPr>
            </w:pPr>
            <w:r>
              <w:rPr>
                <w:rFonts w:cs="Arial"/>
                <w:sz w:val="16"/>
                <w:szCs w:val="16"/>
                <w:lang w:eastAsia="ko-KR"/>
              </w:rPr>
              <w:t>19.4.0</w:t>
            </w:r>
          </w:p>
        </w:tc>
      </w:tr>
      <w:tr w:rsidR="00665185" w:rsidRPr="00766CAE" w14:paraId="25D6A8DF" w14:textId="77777777" w:rsidTr="00173EEB">
        <w:tc>
          <w:tcPr>
            <w:tcW w:w="800" w:type="dxa"/>
            <w:shd w:val="solid" w:color="FFFFFF" w:fill="auto"/>
          </w:tcPr>
          <w:p w14:paraId="709FAC24" w14:textId="37194163" w:rsidR="00665185" w:rsidRDefault="00665185"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89BE600" w14:textId="5EEE4CA7" w:rsidR="00665185" w:rsidRDefault="00665185"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4FD370D4" w14:textId="7A8C4ADF" w:rsidR="00665185" w:rsidRPr="00EA58F2" w:rsidRDefault="00665185" w:rsidP="00EA58F2">
            <w:pPr>
              <w:pStyle w:val="TAC"/>
              <w:rPr>
                <w:sz w:val="16"/>
              </w:rPr>
            </w:pPr>
            <w:r w:rsidRPr="00EA58F2">
              <w:rPr>
                <w:sz w:val="16"/>
              </w:rPr>
              <w:t>CP-252155</w:t>
            </w:r>
          </w:p>
        </w:tc>
        <w:tc>
          <w:tcPr>
            <w:tcW w:w="525" w:type="dxa"/>
            <w:shd w:val="solid" w:color="FFFFFF" w:fill="auto"/>
          </w:tcPr>
          <w:p w14:paraId="7D9C6541" w14:textId="76FF8CC3" w:rsidR="00665185" w:rsidRDefault="00665185" w:rsidP="00070305">
            <w:pPr>
              <w:pStyle w:val="TAL"/>
              <w:rPr>
                <w:rFonts w:cs="Arial"/>
                <w:sz w:val="16"/>
                <w:szCs w:val="16"/>
                <w:lang w:eastAsia="ko-KR"/>
              </w:rPr>
            </w:pPr>
            <w:r>
              <w:rPr>
                <w:rFonts w:cs="Arial"/>
                <w:sz w:val="16"/>
                <w:szCs w:val="16"/>
                <w:lang w:eastAsia="ko-KR"/>
              </w:rPr>
              <w:t>0904</w:t>
            </w:r>
          </w:p>
        </w:tc>
        <w:tc>
          <w:tcPr>
            <w:tcW w:w="425" w:type="dxa"/>
            <w:shd w:val="solid" w:color="FFFFFF" w:fill="auto"/>
          </w:tcPr>
          <w:p w14:paraId="73E5728F" w14:textId="44C81CD6" w:rsidR="00665185" w:rsidRDefault="0066518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468D335" w14:textId="4C070B4B" w:rsidR="00665185" w:rsidRDefault="0066518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47B6A74" w14:textId="45491603" w:rsidR="00665185" w:rsidRDefault="00665185" w:rsidP="00070305">
            <w:pPr>
              <w:pStyle w:val="TAL"/>
              <w:rPr>
                <w:rFonts w:cs="Arial"/>
                <w:sz w:val="16"/>
                <w:szCs w:val="16"/>
                <w:lang w:eastAsia="ko-KR"/>
              </w:rPr>
            </w:pPr>
            <w:r>
              <w:rPr>
                <w:rFonts w:cs="Arial"/>
                <w:sz w:val="16"/>
                <w:szCs w:val="16"/>
                <w:lang w:eastAsia="ko-KR"/>
              </w:rPr>
              <w:t>New AT Command for Logging and Buffering SIM APDU +CLOGBUFFSIMAPDU</w:t>
            </w:r>
          </w:p>
        </w:tc>
        <w:tc>
          <w:tcPr>
            <w:tcW w:w="708" w:type="dxa"/>
            <w:shd w:val="solid" w:color="FFFFFF" w:fill="auto"/>
          </w:tcPr>
          <w:p w14:paraId="0DAFA196" w14:textId="1FDE3BCC" w:rsidR="00665185" w:rsidRDefault="00665185" w:rsidP="00F659E5">
            <w:pPr>
              <w:pStyle w:val="TAC"/>
              <w:rPr>
                <w:rFonts w:cs="Arial"/>
                <w:sz w:val="16"/>
                <w:szCs w:val="16"/>
                <w:lang w:eastAsia="ko-KR"/>
              </w:rPr>
            </w:pPr>
            <w:r>
              <w:rPr>
                <w:rFonts w:cs="Arial"/>
                <w:sz w:val="16"/>
                <w:szCs w:val="16"/>
                <w:lang w:eastAsia="ko-KR"/>
              </w:rPr>
              <w:t>19.4.0</w:t>
            </w:r>
          </w:p>
        </w:tc>
      </w:tr>
      <w:tr w:rsidR="00B461C6" w:rsidRPr="00766CAE" w14:paraId="48EE36BC" w14:textId="77777777" w:rsidTr="00173EEB">
        <w:tc>
          <w:tcPr>
            <w:tcW w:w="800" w:type="dxa"/>
            <w:shd w:val="solid" w:color="FFFFFF" w:fill="auto"/>
          </w:tcPr>
          <w:p w14:paraId="3B258BA4" w14:textId="75B6A2EF" w:rsidR="00B461C6" w:rsidRDefault="00B461C6"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A6AE91F" w14:textId="7A95A674" w:rsidR="00B461C6" w:rsidRDefault="00B461C6"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27E1C3B" w14:textId="365E06E5" w:rsidR="00B461C6" w:rsidRPr="00EA58F2" w:rsidRDefault="00B461C6" w:rsidP="00EA58F2">
            <w:pPr>
              <w:pStyle w:val="TAC"/>
              <w:rPr>
                <w:sz w:val="16"/>
              </w:rPr>
            </w:pPr>
            <w:r w:rsidRPr="00EA58F2">
              <w:rPr>
                <w:sz w:val="16"/>
              </w:rPr>
              <w:t>CP-252152</w:t>
            </w:r>
          </w:p>
        </w:tc>
        <w:tc>
          <w:tcPr>
            <w:tcW w:w="525" w:type="dxa"/>
            <w:shd w:val="solid" w:color="FFFFFF" w:fill="auto"/>
          </w:tcPr>
          <w:p w14:paraId="1B0DF8B3" w14:textId="5A1FA541" w:rsidR="00B461C6" w:rsidRDefault="00B461C6" w:rsidP="00070305">
            <w:pPr>
              <w:pStyle w:val="TAL"/>
              <w:rPr>
                <w:rFonts w:cs="Arial"/>
                <w:sz w:val="16"/>
                <w:szCs w:val="16"/>
                <w:lang w:eastAsia="ko-KR"/>
              </w:rPr>
            </w:pPr>
            <w:r>
              <w:rPr>
                <w:rFonts w:cs="Arial"/>
                <w:sz w:val="16"/>
                <w:szCs w:val="16"/>
                <w:lang w:eastAsia="ko-KR"/>
              </w:rPr>
              <w:t>0903</w:t>
            </w:r>
          </w:p>
        </w:tc>
        <w:tc>
          <w:tcPr>
            <w:tcW w:w="425" w:type="dxa"/>
            <w:shd w:val="solid" w:color="FFFFFF" w:fill="auto"/>
          </w:tcPr>
          <w:p w14:paraId="020AA8C6" w14:textId="0B1384DC" w:rsidR="00B461C6" w:rsidRDefault="00B461C6"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DF95AD1" w14:textId="06DCA206" w:rsidR="00B461C6" w:rsidRDefault="00B461C6"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21DE82F" w14:textId="59407933" w:rsidR="00B461C6" w:rsidRDefault="00B461C6" w:rsidP="00070305">
            <w:pPr>
              <w:pStyle w:val="TAL"/>
              <w:rPr>
                <w:rFonts w:cs="Arial"/>
                <w:sz w:val="16"/>
                <w:szCs w:val="16"/>
                <w:lang w:eastAsia="ko-KR"/>
              </w:rPr>
            </w:pPr>
            <w:r>
              <w:rPr>
                <w:rFonts w:cs="Arial"/>
                <w:sz w:val="16"/>
                <w:szCs w:val="16"/>
                <w:lang w:eastAsia="ko-KR"/>
              </w:rPr>
              <w:t>Updates to Store and Forward operation +CSTFOR for Mode Switch Information</w:t>
            </w:r>
          </w:p>
        </w:tc>
        <w:tc>
          <w:tcPr>
            <w:tcW w:w="708" w:type="dxa"/>
            <w:shd w:val="solid" w:color="FFFFFF" w:fill="auto"/>
          </w:tcPr>
          <w:p w14:paraId="20611EFB" w14:textId="19767C23" w:rsidR="00B461C6" w:rsidRDefault="00B461C6" w:rsidP="00F659E5">
            <w:pPr>
              <w:pStyle w:val="TAC"/>
              <w:rPr>
                <w:rFonts w:cs="Arial"/>
                <w:sz w:val="16"/>
                <w:szCs w:val="16"/>
                <w:lang w:eastAsia="ko-KR"/>
              </w:rPr>
            </w:pPr>
            <w:r>
              <w:rPr>
                <w:rFonts w:cs="Arial"/>
                <w:sz w:val="16"/>
                <w:szCs w:val="16"/>
                <w:lang w:eastAsia="ko-KR"/>
              </w:rPr>
              <w:t>19.4.0</w:t>
            </w:r>
          </w:p>
        </w:tc>
      </w:tr>
      <w:tr w:rsidR="00281C89" w:rsidRPr="00766CAE" w14:paraId="6EE0851C" w14:textId="77777777" w:rsidTr="00173EEB">
        <w:tc>
          <w:tcPr>
            <w:tcW w:w="800" w:type="dxa"/>
            <w:shd w:val="solid" w:color="FFFFFF" w:fill="auto"/>
          </w:tcPr>
          <w:p w14:paraId="5AF89387" w14:textId="365F7AFC" w:rsidR="00281C89" w:rsidRDefault="00281C89"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D408D32" w14:textId="07FDDA1C" w:rsidR="00281C89" w:rsidRDefault="00281C89"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007560E7" w14:textId="1EB3EA8E" w:rsidR="00281C89" w:rsidRPr="00EA58F2" w:rsidRDefault="00281C89" w:rsidP="00EA58F2">
            <w:pPr>
              <w:pStyle w:val="TAC"/>
              <w:rPr>
                <w:sz w:val="16"/>
              </w:rPr>
            </w:pPr>
            <w:r w:rsidRPr="00EA58F2">
              <w:rPr>
                <w:sz w:val="16"/>
              </w:rPr>
              <w:t>CP-252155</w:t>
            </w:r>
          </w:p>
        </w:tc>
        <w:tc>
          <w:tcPr>
            <w:tcW w:w="525" w:type="dxa"/>
            <w:shd w:val="solid" w:color="FFFFFF" w:fill="auto"/>
          </w:tcPr>
          <w:p w14:paraId="32133810" w14:textId="30A51F5E" w:rsidR="00281C89" w:rsidRDefault="00281C89" w:rsidP="00070305">
            <w:pPr>
              <w:pStyle w:val="TAL"/>
              <w:rPr>
                <w:rFonts w:cs="Arial"/>
                <w:sz w:val="16"/>
                <w:szCs w:val="16"/>
                <w:lang w:eastAsia="ko-KR"/>
              </w:rPr>
            </w:pPr>
            <w:r>
              <w:rPr>
                <w:rFonts w:cs="Arial"/>
                <w:sz w:val="16"/>
                <w:szCs w:val="16"/>
                <w:lang w:eastAsia="ko-KR"/>
              </w:rPr>
              <w:t>0895</w:t>
            </w:r>
          </w:p>
        </w:tc>
        <w:tc>
          <w:tcPr>
            <w:tcW w:w="425" w:type="dxa"/>
            <w:shd w:val="solid" w:color="FFFFFF" w:fill="auto"/>
          </w:tcPr>
          <w:p w14:paraId="265A95DB" w14:textId="49B11FA8" w:rsidR="00281C89" w:rsidRDefault="00281C89" w:rsidP="00070305">
            <w:pPr>
              <w:pStyle w:val="TAR"/>
              <w:rPr>
                <w:rFonts w:cs="Arial"/>
                <w:sz w:val="16"/>
                <w:szCs w:val="16"/>
                <w:lang w:eastAsia="ko-KR"/>
              </w:rPr>
            </w:pPr>
            <w:r>
              <w:rPr>
                <w:rFonts w:cs="Arial"/>
                <w:sz w:val="16"/>
                <w:szCs w:val="16"/>
                <w:lang w:eastAsia="ko-KR"/>
              </w:rPr>
              <w:t>4</w:t>
            </w:r>
          </w:p>
        </w:tc>
        <w:tc>
          <w:tcPr>
            <w:tcW w:w="425" w:type="dxa"/>
            <w:shd w:val="solid" w:color="FFFFFF" w:fill="auto"/>
          </w:tcPr>
          <w:p w14:paraId="7C33C1F1" w14:textId="2B1846F3" w:rsidR="00281C89" w:rsidRDefault="00281C8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8A438C4" w14:textId="5D66A6BA" w:rsidR="00281C89" w:rsidRDefault="00281C89" w:rsidP="00070305">
            <w:pPr>
              <w:pStyle w:val="TAL"/>
              <w:rPr>
                <w:rFonts w:cs="Arial"/>
                <w:sz w:val="16"/>
                <w:szCs w:val="16"/>
                <w:lang w:eastAsia="ko-KR"/>
              </w:rPr>
            </w:pPr>
            <w:r>
              <w:rPr>
                <w:rFonts w:cs="Arial"/>
                <w:sz w:val="16"/>
                <w:szCs w:val="16"/>
                <w:lang w:eastAsia="ko-KR"/>
              </w:rPr>
              <w:t>AT command for real-time text (RTT) conformance testing</w:t>
            </w:r>
          </w:p>
        </w:tc>
        <w:tc>
          <w:tcPr>
            <w:tcW w:w="708" w:type="dxa"/>
            <w:shd w:val="solid" w:color="FFFFFF" w:fill="auto"/>
          </w:tcPr>
          <w:p w14:paraId="7F22A352" w14:textId="46170E3A" w:rsidR="00281C89" w:rsidRDefault="00281C89" w:rsidP="00F659E5">
            <w:pPr>
              <w:pStyle w:val="TAC"/>
              <w:rPr>
                <w:rFonts w:cs="Arial"/>
                <w:sz w:val="16"/>
                <w:szCs w:val="16"/>
                <w:lang w:eastAsia="ko-KR"/>
              </w:rPr>
            </w:pPr>
            <w:r>
              <w:rPr>
                <w:rFonts w:cs="Arial"/>
                <w:sz w:val="16"/>
                <w:szCs w:val="16"/>
                <w:lang w:eastAsia="ko-KR"/>
              </w:rPr>
              <w:t>19.4.0</w:t>
            </w:r>
          </w:p>
        </w:tc>
      </w:tr>
      <w:tr w:rsidR="00CB7490" w:rsidRPr="00766CAE" w14:paraId="0F6F25BF" w14:textId="77777777" w:rsidTr="00173EEB">
        <w:tc>
          <w:tcPr>
            <w:tcW w:w="800" w:type="dxa"/>
            <w:shd w:val="solid" w:color="FFFFFF" w:fill="auto"/>
          </w:tcPr>
          <w:p w14:paraId="5C44BFBA" w14:textId="3C8EB5CC"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7C356F" w14:textId="5480DAE7"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C1ACE9F" w14:textId="333ED92A" w:rsidR="00CB7490" w:rsidRPr="00CB7490" w:rsidRDefault="00CB7490" w:rsidP="00CB7490">
            <w:pPr>
              <w:pStyle w:val="TAC"/>
              <w:rPr>
                <w:sz w:val="16"/>
              </w:rPr>
            </w:pPr>
            <w:r w:rsidRPr="00CB7490">
              <w:rPr>
                <w:sz w:val="16"/>
              </w:rPr>
              <w:t>CP-253114</w:t>
            </w:r>
          </w:p>
        </w:tc>
        <w:tc>
          <w:tcPr>
            <w:tcW w:w="525" w:type="dxa"/>
            <w:shd w:val="solid" w:color="FFFFFF" w:fill="auto"/>
          </w:tcPr>
          <w:p w14:paraId="6B7587CB" w14:textId="6D0B9903" w:rsidR="00CB7490" w:rsidRDefault="00CB7490" w:rsidP="00CB7490">
            <w:pPr>
              <w:pStyle w:val="TAL"/>
              <w:rPr>
                <w:rFonts w:cs="Arial"/>
                <w:sz w:val="16"/>
                <w:szCs w:val="16"/>
                <w:lang w:eastAsia="ko-KR"/>
              </w:rPr>
            </w:pPr>
            <w:r w:rsidRPr="00683E1C">
              <w:rPr>
                <w:rFonts w:cs="Arial"/>
                <w:sz w:val="16"/>
                <w:szCs w:val="16"/>
                <w:lang w:eastAsia="ko-KR"/>
              </w:rPr>
              <w:t>0908</w:t>
            </w:r>
          </w:p>
        </w:tc>
        <w:tc>
          <w:tcPr>
            <w:tcW w:w="425" w:type="dxa"/>
            <w:shd w:val="solid" w:color="FFFFFF" w:fill="auto"/>
          </w:tcPr>
          <w:p w14:paraId="16E77561" w14:textId="21A9C539" w:rsidR="00CB7490" w:rsidRDefault="00CB749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488EBCD1" w14:textId="58D8E411" w:rsidR="00CB7490" w:rsidRDefault="00CB7490" w:rsidP="00CB7490">
            <w:pPr>
              <w:pStyle w:val="TAC"/>
              <w:rPr>
                <w:rFonts w:cs="Arial"/>
                <w:sz w:val="16"/>
                <w:szCs w:val="16"/>
                <w:lang w:eastAsia="ko-KR"/>
              </w:rPr>
            </w:pPr>
            <w:r>
              <w:rPr>
                <w:rFonts w:cs="Arial"/>
                <w:sz w:val="16"/>
                <w:szCs w:val="16"/>
                <w:lang w:eastAsia="ko-KR"/>
              </w:rPr>
              <w:t>B</w:t>
            </w:r>
          </w:p>
        </w:tc>
        <w:tc>
          <w:tcPr>
            <w:tcW w:w="4962" w:type="dxa"/>
            <w:shd w:val="solid" w:color="FFFFFF" w:fill="auto"/>
          </w:tcPr>
          <w:p w14:paraId="26EE68B5" w14:textId="1AE73499" w:rsidR="00CB7490" w:rsidRDefault="00CB7490" w:rsidP="00CB7490">
            <w:pPr>
              <w:pStyle w:val="TAL"/>
              <w:rPr>
                <w:rFonts w:cs="Arial"/>
                <w:sz w:val="16"/>
                <w:szCs w:val="16"/>
                <w:lang w:eastAsia="ko-KR"/>
              </w:rPr>
            </w:pPr>
            <w:r w:rsidRPr="004C6FFB">
              <w:rPr>
                <w:rFonts w:cs="Arial"/>
                <w:sz w:val="16"/>
                <w:szCs w:val="16"/>
                <w:lang w:eastAsia="ko-KR"/>
              </w:rPr>
              <w:t>New AT Command to identify media flows that carry PDU Sets</w:t>
            </w:r>
          </w:p>
        </w:tc>
        <w:tc>
          <w:tcPr>
            <w:tcW w:w="708" w:type="dxa"/>
            <w:shd w:val="solid" w:color="FFFFFF" w:fill="auto"/>
          </w:tcPr>
          <w:p w14:paraId="2333A5DF" w14:textId="22B1015B"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65066F85" w14:textId="77777777" w:rsidTr="00173EEB">
        <w:tc>
          <w:tcPr>
            <w:tcW w:w="800" w:type="dxa"/>
            <w:shd w:val="solid" w:color="FFFFFF" w:fill="auto"/>
          </w:tcPr>
          <w:p w14:paraId="082058E8" w14:textId="2B5EFCF0"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BFF7A05" w14:textId="761A414D"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72F9056E" w14:textId="0D1DDF47" w:rsidR="00CB7490" w:rsidRPr="00CB7490" w:rsidRDefault="00CB7490" w:rsidP="00CB7490">
            <w:pPr>
              <w:pStyle w:val="TAC"/>
              <w:rPr>
                <w:sz w:val="16"/>
              </w:rPr>
            </w:pPr>
            <w:r w:rsidRPr="00CB7490">
              <w:rPr>
                <w:sz w:val="16"/>
              </w:rPr>
              <w:t>CP-253114</w:t>
            </w:r>
          </w:p>
        </w:tc>
        <w:tc>
          <w:tcPr>
            <w:tcW w:w="525" w:type="dxa"/>
            <w:shd w:val="solid" w:color="FFFFFF" w:fill="auto"/>
          </w:tcPr>
          <w:p w14:paraId="56523137" w14:textId="309B994B" w:rsidR="00CB7490" w:rsidRDefault="0017079B" w:rsidP="00CB7490">
            <w:pPr>
              <w:pStyle w:val="TAL"/>
              <w:rPr>
                <w:rFonts w:cs="Arial"/>
                <w:sz w:val="16"/>
                <w:szCs w:val="16"/>
                <w:lang w:eastAsia="ko-KR"/>
              </w:rPr>
            </w:pPr>
            <w:r w:rsidRPr="0017079B">
              <w:rPr>
                <w:rFonts w:cs="Arial"/>
                <w:sz w:val="16"/>
                <w:szCs w:val="16"/>
                <w:lang w:eastAsia="ko-KR"/>
              </w:rPr>
              <w:t>0909</w:t>
            </w:r>
          </w:p>
        </w:tc>
        <w:tc>
          <w:tcPr>
            <w:tcW w:w="425" w:type="dxa"/>
            <w:shd w:val="solid" w:color="FFFFFF" w:fill="auto"/>
          </w:tcPr>
          <w:p w14:paraId="2A36E652" w14:textId="0FE09FEE" w:rsidR="00CB7490" w:rsidRDefault="0017079B"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172E9B61" w14:textId="1BE58F21" w:rsidR="00CB7490" w:rsidRDefault="0017079B" w:rsidP="00CB7490">
            <w:pPr>
              <w:pStyle w:val="TAC"/>
              <w:rPr>
                <w:rFonts w:cs="Arial"/>
                <w:sz w:val="16"/>
                <w:szCs w:val="16"/>
                <w:lang w:eastAsia="ko-KR"/>
              </w:rPr>
            </w:pPr>
            <w:r>
              <w:rPr>
                <w:rFonts w:cs="Arial"/>
                <w:sz w:val="16"/>
                <w:szCs w:val="16"/>
                <w:lang w:eastAsia="ko-KR"/>
              </w:rPr>
              <w:t>F</w:t>
            </w:r>
          </w:p>
        </w:tc>
        <w:tc>
          <w:tcPr>
            <w:tcW w:w="4962" w:type="dxa"/>
            <w:shd w:val="solid" w:color="FFFFFF" w:fill="auto"/>
          </w:tcPr>
          <w:p w14:paraId="720B8591" w14:textId="2CF41754" w:rsidR="00CB7490" w:rsidRDefault="0017079B" w:rsidP="00CB7490">
            <w:pPr>
              <w:pStyle w:val="TAL"/>
              <w:rPr>
                <w:rFonts w:cs="Arial"/>
                <w:sz w:val="16"/>
                <w:szCs w:val="16"/>
                <w:lang w:eastAsia="ko-KR"/>
              </w:rPr>
            </w:pPr>
            <w:r w:rsidRPr="0017079B">
              <w:rPr>
                <w:rFonts w:cs="Arial"/>
                <w:sz w:val="16"/>
                <w:szCs w:val="16"/>
                <w:lang w:eastAsia="ko-KR"/>
              </w:rPr>
              <w:t>Updates to +CDEFMP to identify media flows that carry PDU Sets</w:t>
            </w:r>
          </w:p>
        </w:tc>
        <w:tc>
          <w:tcPr>
            <w:tcW w:w="708" w:type="dxa"/>
            <w:shd w:val="solid" w:color="FFFFFF" w:fill="auto"/>
          </w:tcPr>
          <w:p w14:paraId="3F1007C2" w14:textId="68481710"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0365E1F3" w14:textId="77777777" w:rsidTr="00173EEB">
        <w:tc>
          <w:tcPr>
            <w:tcW w:w="800" w:type="dxa"/>
            <w:shd w:val="solid" w:color="FFFFFF" w:fill="auto"/>
          </w:tcPr>
          <w:p w14:paraId="70D5D75F" w14:textId="30A9B6D3"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6B43A44" w14:textId="79D799B6"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5B2C2C20" w14:textId="4E0B510D" w:rsidR="00CB7490" w:rsidRPr="00CB7490" w:rsidRDefault="00CB7490" w:rsidP="00CB7490">
            <w:pPr>
              <w:pStyle w:val="TAC"/>
              <w:rPr>
                <w:sz w:val="16"/>
              </w:rPr>
            </w:pPr>
            <w:r w:rsidRPr="00CB7490">
              <w:rPr>
                <w:sz w:val="16"/>
              </w:rPr>
              <w:t>CP-253114</w:t>
            </w:r>
          </w:p>
        </w:tc>
        <w:tc>
          <w:tcPr>
            <w:tcW w:w="525" w:type="dxa"/>
            <w:shd w:val="solid" w:color="FFFFFF" w:fill="auto"/>
          </w:tcPr>
          <w:p w14:paraId="48A5B745" w14:textId="7686FE97" w:rsidR="00CB7490" w:rsidRDefault="00F80E00" w:rsidP="00CB7490">
            <w:pPr>
              <w:pStyle w:val="TAL"/>
              <w:rPr>
                <w:rFonts w:cs="Arial"/>
                <w:sz w:val="16"/>
                <w:szCs w:val="16"/>
                <w:lang w:eastAsia="ko-KR"/>
              </w:rPr>
            </w:pPr>
            <w:r w:rsidRPr="00F80E00">
              <w:rPr>
                <w:rFonts w:cs="Arial"/>
                <w:sz w:val="16"/>
                <w:szCs w:val="16"/>
                <w:lang w:eastAsia="ko-KR"/>
              </w:rPr>
              <w:t>0910</w:t>
            </w:r>
          </w:p>
        </w:tc>
        <w:tc>
          <w:tcPr>
            <w:tcW w:w="425" w:type="dxa"/>
            <w:shd w:val="solid" w:color="FFFFFF" w:fill="auto"/>
          </w:tcPr>
          <w:p w14:paraId="18749E45" w14:textId="49CDA54E" w:rsidR="00CB7490" w:rsidRDefault="00F80E0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4CE88C7D" w14:textId="30CC28FB" w:rsidR="00CB7490" w:rsidRDefault="00F80E00" w:rsidP="00CB7490">
            <w:pPr>
              <w:pStyle w:val="TAC"/>
              <w:rPr>
                <w:rFonts w:cs="Arial"/>
                <w:sz w:val="16"/>
                <w:szCs w:val="16"/>
                <w:lang w:eastAsia="ko-KR"/>
              </w:rPr>
            </w:pPr>
            <w:r>
              <w:rPr>
                <w:rFonts w:cs="Arial"/>
                <w:sz w:val="16"/>
                <w:szCs w:val="16"/>
                <w:lang w:eastAsia="ko-KR"/>
              </w:rPr>
              <w:t>F</w:t>
            </w:r>
          </w:p>
        </w:tc>
        <w:tc>
          <w:tcPr>
            <w:tcW w:w="4962" w:type="dxa"/>
            <w:shd w:val="solid" w:color="FFFFFF" w:fill="auto"/>
          </w:tcPr>
          <w:p w14:paraId="106285EF" w14:textId="03FD307B" w:rsidR="00CB7490" w:rsidRDefault="00F80E00" w:rsidP="00CB7490">
            <w:pPr>
              <w:pStyle w:val="TAL"/>
              <w:rPr>
                <w:rFonts w:cs="Arial"/>
                <w:sz w:val="16"/>
                <w:szCs w:val="16"/>
                <w:lang w:eastAsia="ko-KR"/>
              </w:rPr>
            </w:pPr>
            <w:r w:rsidRPr="00F80E00">
              <w:rPr>
                <w:rFonts w:cs="Arial"/>
                <w:sz w:val="16"/>
                <w:szCs w:val="16"/>
                <w:lang w:eastAsia="ko-KR"/>
              </w:rPr>
              <w:t>Updates to +CCMMD to identify media flows that carry PDU Sets</w:t>
            </w:r>
          </w:p>
        </w:tc>
        <w:tc>
          <w:tcPr>
            <w:tcW w:w="708" w:type="dxa"/>
            <w:shd w:val="solid" w:color="FFFFFF" w:fill="auto"/>
          </w:tcPr>
          <w:p w14:paraId="2EB8D23B" w14:textId="5F30CBE2"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61B46A8D" w14:textId="77777777" w:rsidTr="00173EEB">
        <w:tc>
          <w:tcPr>
            <w:tcW w:w="800" w:type="dxa"/>
            <w:shd w:val="solid" w:color="FFFFFF" w:fill="auto"/>
          </w:tcPr>
          <w:p w14:paraId="38A94A78" w14:textId="6E0A852D"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19AB363" w14:textId="24A3F4A7"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6E0B5FB" w14:textId="23314AA6" w:rsidR="00CB7490" w:rsidRPr="00CB7490" w:rsidRDefault="00CB7490" w:rsidP="00CB7490">
            <w:pPr>
              <w:pStyle w:val="TAC"/>
              <w:rPr>
                <w:sz w:val="16"/>
              </w:rPr>
            </w:pPr>
            <w:r w:rsidRPr="00CB7490">
              <w:rPr>
                <w:sz w:val="16"/>
              </w:rPr>
              <w:t>CP-253114</w:t>
            </w:r>
          </w:p>
        </w:tc>
        <w:tc>
          <w:tcPr>
            <w:tcW w:w="525" w:type="dxa"/>
            <w:shd w:val="solid" w:color="FFFFFF" w:fill="auto"/>
          </w:tcPr>
          <w:p w14:paraId="65B22FEE" w14:textId="27BA1718" w:rsidR="00CB7490" w:rsidRDefault="00F80E00" w:rsidP="00CB7490">
            <w:pPr>
              <w:pStyle w:val="TAL"/>
              <w:rPr>
                <w:rFonts w:cs="Arial"/>
                <w:sz w:val="16"/>
                <w:szCs w:val="16"/>
                <w:lang w:eastAsia="ko-KR"/>
              </w:rPr>
            </w:pPr>
            <w:r w:rsidRPr="00F80E00">
              <w:rPr>
                <w:rFonts w:cs="Arial"/>
                <w:sz w:val="16"/>
                <w:szCs w:val="16"/>
                <w:lang w:eastAsia="ko-KR"/>
              </w:rPr>
              <w:t>0911</w:t>
            </w:r>
          </w:p>
        </w:tc>
        <w:tc>
          <w:tcPr>
            <w:tcW w:w="425" w:type="dxa"/>
            <w:shd w:val="solid" w:color="FFFFFF" w:fill="auto"/>
          </w:tcPr>
          <w:p w14:paraId="7FE59DD1" w14:textId="0C457FA5" w:rsidR="00CB7490" w:rsidRDefault="00F80E00" w:rsidP="00CB7490">
            <w:pPr>
              <w:pStyle w:val="TAR"/>
              <w:rPr>
                <w:rFonts w:cs="Arial"/>
                <w:sz w:val="16"/>
                <w:szCs w:val="16"/>
                <w:lang w:eastAsia="ko-KR"/>
              </w:rPr>
            </w:pPr>
            <w:r>
              <w:rPr>
                <w:rFonts w:cs="Arial"/>
                <w:sz w:val="16"/>
                <w:szCs w:val="16"/>
                <w:lang w:eastAsia="ko-KR"/>
              </w:rPr>
              <w:t>1</w:t>
            </w:r>
          </w:p>
        </w:tc>
        <w:tc>
          <w:tcPr>
            <w:tcW w:w="425" w:type="dxa"/>
            <w:shd w:val="solid" w:color="FFFFFF" w:fill="auto"/>
          </w:tcPr>
          <w:p w14:paraId="26E44B65" w14:textId="126CFEE4" w:rsidR="00CB7490" w:rsidRDefault="00F80E00" w:rsidP="00CB7490">
            <w:pPr>
              <w:pStyle w:val="TAC"/>
              <w:rPr>
                <w:rFonts w:cs="Arial"/>
                <w:sz w:val="16"/>
                <w:szCs w:val="16"/>
                <w:lang w:eastAsia="ko-KR"/>
              </w:rPr>
            </w:pPr>
            <w:r>
              <w:rPr>
                <w:rFonts w:cs="Arial"/>
                <w:sz w:val="16"/>
                <w:szCs w:val="16"/>
                <w:lang w:eastAsia="ko-KR"/>
              </w:rPr>
              <w:t>C</w:t>
            </w:r>
          </w:p>
        </w:tc>
        <w:tc>
          <w:tcPr>
            <w:tcW w:w="4962" w:type="dxa"/>
            <w:shd w:val="solid" w:color="FFFFFF" w:fill="auto"/>
          </w:tcPr>
          <w:p w14:paraId="1F2D2DE5" w14:textId="7DDD7CAA" w:rsidR="00CB7490" w:rsidRDefault="009A72D0" w:rsidP="00CB7490">
            <w:pPr>
              <w:pStyle w:val="TAL"/>
              <w:rPr>
                <w:rFonts w:cs="Arial"/>
                <w:sz w:val="16"/>
                <w:szCs w:val="16"/>
                <w:lang w:eastAsia="ko-KR"/>
              </w:rPr>
            </w:pPr>
            <w:r w:rsidRPr="009A72D0">
              <w:rPr>
                <w:rFonts w:cs="Arial"/>
                <w:sz w:val="16"/>
                <w:szCs w:val="16"/>
                <w:lang w:eastAsia="ko-KR"/>
              </w:rPr>
              <w:t>Added parateters to +CPOS and +CPOSR for cancelling network subscribed events</w:t>
            </w:r>
          </w:p>
        </w:tc>
        <w:tc>
          <w:tcPr>
            <w:tcW w:w="708" w:type="dxa"/>
            <w:shd w:val="solid" w:color="FFFFFF" w:fill="auto"/>
          </w:tcPr>
          <w:p w14:paraId="2346799E" w14:textId="40ED7453" w:rsidR="00CB7490" w:rsidRDefault="00CB7490" w:rsidP="00CB7490">
            <w:pPr>
              <w:pStyle w:val="TAC"/>
              <w:rPr>
                <w:rFonts w:cs="Arial"/>
                <w:sz w:val="16"/>
                <w:szCs w:val="16"/>
                <w:lang w:eastAsia="ko-KR"/>
              </w:rPr>
            </w:pPr>
            <w:r>
              <w:rPr>
                <w:rFonts w:cs="Arial"/>
                <w:sz w:val="16"/>
                <w:szCs w:val="16"/>
                <w:lang w:eastAsia="ko-KR"/>
              </w:rPr>
              <w:t>19.5.0</w:t>
            </w:r>
          </w:p>
        </w:tc>
      </w:tr>
      <w:tr w:rsidR="00CB7490" w:rsidRPr="00766CAE" w14:paraId="17B7FE05" w14:textId="77777777" w:rsidTr="00173EEB">
        <w:tc>
          <w:tcPr>
            <w:tcW w:w="800" w:type="dxa"/>
            <w:shd w:val="solid" w:color="FFFFFF" w:fill="auto"/>
          </w:tcPr>
          <w:p w14:paraId="25F33B28" w14:textId="70945CD5" w:rsidR="00CB7490" w:rsidRDefault="00CB7490" w:rsidP="00CB749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31311D" w14:textId="06BA3891" w:rsidR="00CB7490" w:rsidRDefault="00CB7490" w:rsidP="00CB749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1D361F99" w14:textId="35097D80" w:rsidR="00CB7490" w:rsidRPr="00CB7490" w:rsidRDefault="00CB7490" w:rsidP="00CB7490">
            <w:pPr>
              <w:pStyle w:val="TAC"/>
              <w:rPr>
                <w:sz w:val="16"/>
              </w:rPr>
            </w:pPr>
            <w:r w:rsidRPr="00CB7490">
              <w:rPr>
                <w:sz w:val="16"/>
              </w:rPr>
              <w:t>CP-253114</w:t>
            </w:r>
          </w:p>
        </w:tc>
        <w:tc>
          <w:tcPr>
            <w:tcW w:w="525" w:type="dxa"/>
            <w:shd w:val="solid" w:color="FFFFFF" w:fill="auto"/>
          </w:tcPr>
          <w:p w14:paraId="4066E003" w14:textId="494B260A" w:rsidR="00CB7490" w:rsidRDefault="009A72D0" w:rsidP="00CB7490">
            <w:pPr>
              <w:pStyle w:val="TAL"/>
              <w:rPr>
                <w:rFonts w:cs="Arial"/>
                <w:sz w:val="16"/>
                <w:szCs w:val="16"/>
                <w:lang w:eastAsia="ko-KR"/>
              </w:rPr>
            </w:pPr>
            <w:r w:rsidRPr="009A72D0">
              <w:rPr>
                <w:rFonts w:cs="Arial"/>
                <w:sz w:val="16"/>
                <w:szCs w:val="16"/>
                <w:lang w:eastAsia="ko-KR"/>
              </w:rPr>
              <w:t>0912</w:t>
            </w:r>
          </w:p>
        </w:tc>
        <w:tc>
          <w:tcPr>
            <w:tcW w:w="425" w:type="dxa"/>
            <w:shd w:val="solid" w:color="FFFFFF" w:fill="auto"/>
          </w:tcPr>
          <w:p w14:paraId="45ACAC1B" w14:textId="77777777" w:rsidR="00CB7490" w:rsidRDefault="00CB7490" w:rsidP="00CB7490">
            <w:pPr>
              <w:pStyle w:val="TAR"/>
              <w:rPr>
                <w:rFonts w:cs="Arial"/>
                <w:sz w:val="16"/>
                <w:szCs w:val="16"/>
                <w:lang w:eastAsia="ko-KR"/>
              </w:rPr>
            </w:pPr>
          </w:p>
        </w:tc>
        <w:tc>
          <w:tcPr>
            <w:tcW w:w="425" w:type="dxa"/>
            <w:shd w:val="solid" w:color="FFFFFF" w:fill="auto"/>
          </w:tcPr>
          <w:p w14:paraId="0C53598F" w14:textId="0EFCE482" w:rsidR="00CB7490" w:rsidRDefault="009A72D0" w:rsidP="00CB7490">
            <w:pPr>
              <w:pStyle w:val="TAC"/>
              <w:rPr>
                <w:rFonts w:cs="Arial"/>
                <w:sz w:val="16"/>
                <w:szCs w:val="16"/>
                <w:lang w:eastAsia="ko-KR"/>
              </w:rPr>
            </w:pPr>
            <w:r>
              <w:rPr>
                <w:rFonts w:cs="Arial"/>
                <w:sz w:val="16"/>
                <w:szCs w:val="16"/>
                <w:lang w:eastAsia="ko-KR"/>
              </w:rPr>
              <w:t>B</w:t>
            </w:r>
          </w:p>
        </w:tc>
        <w:tc>
          <w:tcPr>
            <w:tcW w:w="4962" w:type="dxa"/>
            <w:shd w:val="solid" w:color="FFFFFF" w:fill="auto"/>
          </w:tcPr>
          <w:p w14:paraId="749F7CF1" w14:textId="1E2725F9" w:rsidR="00CB7490" w:rsidRDefault="00054C22" w:rsidP="00CB7490">
            <w:pPr>
              <w:pStyle w:val="TAL"/>
              <w:rPr>
                <w:rFonts w:cs="Arial"/>
                <w:sz w:val="16"/>
                <w:szCs w:val="16"/>
                <w:lang w:eastAsia="ko-KR"/>
              </w:rPr>
            </w:pPr>
            <w:r w:rsidRPr="00054C22">
              <w:rPr>
                <w:rFonts w:cs="Arial"/>
                <w:sz w:val="16"/>
                <w:szCs w:val="16"/>
                <w:lang w:eastAsia="ko-KR"/>
              </w:rPr>
              <w:t>New AT-command CDISCO2 for discontinuous coverage</w:t>
            </w:r>
          </w:p>
        </w:tc>
        <w:tc>
          <w:tcPr>
            <w:tcW w:w="708" w:type="dxa"/>
            <w:shd w:val="solid" w:color="FFFFFF" w:fill="auto"/>
          </w:tcPr>
          <w:p w14:paraId="25891A05" w14:textId="3118B66B" w:rsidR="00CB7490" w:rsidRDefault="00CB7490" w:rsidP="00CB7490">
            <w:pPr>
              <w:pStyle w:val="TAC"/>
              <w:rPr>
                <w:rFonts w:cs="Arial"/>
                <w:sz w:val="16"/>
                <w:szCs w:val="16"/>
                <w:lang w:eastAsia="ko-KR"/>
              </w:rPr>
            </w:pPr>
            <w:r>
              <w:rPr>
                <w:rFonts w:cs="Arial"/>
                <w:sz w:val="16"/>
                <w:szCs w:val="16"/>
                <w:lang w:eastAsia="ko-KR"/>
              </w:rPr>
              <w:t>19.5.0</w:t>
            </w:r>
          </w:p>
        </w:tc>
      </w:tr>
      <w:tr w:rsidR="00E96B60" w:rsidRPr="00766CAE" w14:paraId="573B4D00" w14:textId="77777777" w:rsidTr="00173EEB">
        <w:tc>
          <w:tcPr>
            <w:tcW w:w="800" w:type="dxa"/>
            <w:shd w:val="solid" w:color="FFFFFF" w:fill="auto"/>
          </w:tcPr>
          <w:p w14:paraId="4A309719" w14:textId="1C1AF300" w:rsidR="00E96B60" w:rsidRDefault="00E96B60" w:rsidP="00E96B60">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5217D70" w14:textId="50E90F74" w:rsidR="00E96B60" w:rsidRDefault="00E96B60" w:rsidP="00E96B60">
            <w:pPr>
              <w:pStyle w:val="TAC"/>
              <w:rPr>
                <w:rFonts w:cs="Arial"/>
                <w:sz w:val="16"/>
                <w:szCs w:val="16"/>
                <w:lang w:eastAsia="ko-KR"/>
              </w:rPr>
            </w:pPr>
            <w:r>
              <w:rPr>
                <w:rFonts w:cs="Arial"/>
                <w:sz w:val="16"/>
                <w:szCs w:val="16"/>
                <w:lang w:eastAsia="ko-KR"/>
              </w:rPr>
              <w:t>CT#110</w:t>
            </w:r>
          </w:p>
        </w:tc>
        <w:tc>
          <w:tcPr>
            <w:tcW w:w="1094" w:type="dxa"/>
            <w:shd w:val="solid" w:color="FFFFFF" w:fill="auto"/>
          </w:tcPr>
          <w:p w14:paraId="30D605FC" w14:textId="2858AF7E" w:rsidR="00E96B60" w:rsidRPr="00E96B60" w:rsidRDefault="008B347E" w:rsidP="00E96B60">
            <w:pPr>
              <w:pStyle w:val="TAC"/>
              <w:rPr>
                <w:sz w:val="16"/>
              </w:rPr>
            </w:pPr>
            <w:r w:rsidRPr="008B347E">
              <w:rPr>
                <w:sz w:val="16"/>
              </w:rPr>
              <w:t>CP-253213</w:t>
            </w:r>
          </w:p>
        </w:tc>
        <w:tc>
          <w:tcPr>
            <w:tcW w:w="525" w:type="dxa"/>
            <w:shd w:val="solid" w:color="FFFFFF" w:fill="auto"/>
          </w:tcPr>
          <w:p w14:paraId="1DB0554A" w14:textId="3F841615" w:rsidR="00E96B60" w:rsidRDefault="00054C22" w:rsidP="00E96B60">
            <w:pPr>
              <w:pStyle w:val="TAL"/>
              <w:rPr>
                <w:rFonts w:cs="Arial"/>
                <w:sz w:val="16"/>
                <w:szCs w:val="16"/>
                <w:lang w:eastAsia="ko-KR"/>
              </w:rPr>
            </w:pPr>
            <w:r w:rsidRPr="00054C22">
              <w:rPr>
                <w:rFonts w:cs="Arial"/>
                <w:sz w:val="16"/>
                <w:szCs w:val="16"/>
                <w:lang w:eastAsia="ko-KR"/>
              </w:rPr>
              <w:t>0913</w:t>
            </w:r>
          </w:p>
        </w:tc>
        <w:tc>
          <w:tcPr>
            <w:tcW w:w="425" w:type="dxa"/>
            <w:shd w:val="solid" w:color="FFFFFF" w:fill="auto"/>
          </w:tcPr>
          <w:p w14:paraId="10C4A8F7" w14:textId="77777777" w:rsidR="00E96B60" w:rsidRDefault="00E96B60" w:rsidP="00E96B60">
            <w:pPr>
              <w:pStyle w:val="TAR"/>
              <w:rPr>
                <w:rFonts w:cs="Arial"/>
                <w:sz w:val="16"/>
                <w:szCs w:val="16"/>
                <w:lang w:eastAsia="ko-KR"/>
              </w:rPr>
            </w:pPr>
          </w:p>
        </w:tc>
        <w:tc>
          <w:tcPr>
            <w:tcW w:w="425" w:type="dxa"/>
            <w:shd w:val="solid" w:color="FFFFFF" w:fill="auto"/>
          </w:tcPr>
          <w:p w14:paraId="6392BE3B" w14:textId="5F59E435" w:rsidR="00E96B60" w:rsidRDefault="00054C22" w:rsidP="00E96B60">
            <w:pPr>
              <w:pStyle w:val="TAC"/>
              <w:rPr>
                <w:rFonts w:cs="Arial"/>
                <w:sz w:val="16"/>
                <w:szCs w:val="16"/>
                <w:lang w:eastAsia="ko-KR"/>
              </w:rPr>
            </w:pPr>
            <w:r>
              <w:rPr>
                <w:rFonts w:cs="Arial"/>
                <w:sz w:val="16"/>
                <w:szCs w:val="16"/>
                <w:lang w:eastAsia="ko-KR"/>
              </w:rPr>
              <w:t>F</w:t>
            </w:r>
          </w:p>
        </w:tc>
        <w:tc>
          <w:tcPr>
            <w:tcW w:w="4962" w:type="dxa"/>
            <w:shd w:val="solid" w:color="FFFFFF" w:fill="auto"/>
          </w:tcPr>
          <w:p w14:paraId="0F98C79C" w14:textId="5BCBDA2F" w:rsidR="00E96B60" w:rsidRDefault="005F12BE" w:rsidP="00E96B60">
            <w:pPr>
              <w:pStyle w:val="TAL"/>
              <w:rPr>
                <w:rFonts w:cs="Arial"/>
                <w:sz w:val="16"/>
                <w:szCs w:val="16"/>
                <w:lang w:eastAsia="ko-KR"/>
              </w:rPr>
            </w:pPr>
            <w:r w:rsidRPr="005F12BE">
              <w:rPr>
                <w:rFonts w:cs="Arial"/>
                <w:sz w:val="16"/>
                <w:szCs w:val="16"/>
                <w:lang w:eastAsia="ko-KR"/>
              </w:rPr>
              <w:t>On the need to update +CSTFOR to further enable IoT device energy saving</w:t>
            </w:r>
          </w:p>
        </w:tc>
        <w:tc>
          <w:tcPr>
            <w:tcW w:w="708" w:type="dxa"/>
            <w:shd w:val="solid" w:color="FFFFFF" w:fill="auto"/>
          </w:tcPr>
          <w:p w14:paraId="732E6DE8" w14:textId="1802C7C9" w:rsidR="00E96B60" w:rsidRDefault="00E96B60" w:rsidP="00E96B60">
            <w:pPr>
              <w:pStyle w:val="TAC"/>
              <w:rPr>
                <w:rFonts w:cs="Arial"/>
                <w:sz w:val="16"/>
                <w:szCs w:val="16"/>
                <w:lang w:eastAsia="ko-KR"/>
              </w:rPr>
            </w:pPr>
            <w:r>
              <w:rPr>
                <w:rFonts w:cs="Arial"/>
                <w:sz w:val="16"/>
                <w:szCs w:val="16"/>
                <w:lang w:eastAsia="ko-KR"/>
              </w:rPr>
              <w:t>19.5.0</w:t>
            </w:r>
          </w:p>
        </w:tc>
      </w:tr>
    </w:tbl>
    <w:p w14:paraId="150C9130" w14:textId="77777777" w:rsidR="00F659E5" w:rsidRPr="00032F05" w:rsidRDefault="00F659E5" w:rsidP="00954A13"/>
    <w:sectPr w:rsidR="00F659E5" w:rsidRPr="00032F05">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1D9D9" w14:textId="77777777" w:rsidR="009D26E3" w:rsidRDefault="009D26E3" w:rsidP="007963A3">
      <w:r>
        <w:separator/>
      </w:r>
    </w:p>
    <w:p w14:paraId="4F7F4760" w14:textId="77777777" w:rsidR="009D26E3" w:rsidRDefault="009D26E3"/>
  </w:endnote>
  <w:endnote w:type="continuationSeparator" w:id="0">
    <w:p w14:paraId="5D8AA3E8" w14:textId="77777777" w:rsidR="009D26E3" w:rsidRDefault="009D26E3" w:rsidP="007963A3">
      <w:r>
        <w:continuationSeparator/>
      </w:r>
    </w:p>
    <w:p w14:paraId="2ABED712" w14:textId="77777777" w:rsidR="009D26E3" w:rsidRDefault="009D26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B5B57" w14:textId="77777777" w:rsidR="008E5E16" w:rsidRDefault="008E5E1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6F866" w14:textId="77777777" w:rsidR="008E5E16" w:rsidRDefault="008E5E16">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ACFC" w14:textId="77777777" w:rsidR="008E5E16" w:rsidRDefault="008E5E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26119" w14:textId="77777777" w:rsidR="009D26E3" w:rsidRDefault="009D26E3" w:rsidP="007963A3">
      <w:r>
        <w:separator/>
      </w:r>
    </w:p>
    <w:p w14:paraId="5443C403" w14:textId="77777777" w:rsidR="009D26E3" w:rsidRDefault="009D26E3"/>
  </w:footnote>
  <w:footnote w:type="continuationSeparator" w:id="0">
    <w:p w14:paraId="575DE34D" w14:textId="77777777" w:rsidR="009D26E3" w:rsidRDefault="009D26E3" w:rsidP="007963A3">
      <w:r>
        <w:continuationSeparator/>
      </w:r>
    </w:p>
    <w:p w14:paraId="47E5E8C0" w14:textId="77777777" w:rsidR="009D26E3" w:rsidRDefault="009D26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516E3" w14:textId="77777777" w:rsidR="008E5E16" w:rsidRDefault="008E5E16"/>
  <w:p w14:paraId="7FFBD3E9" w14:textId="77777777" w:rsidR="008E5E16" w:rsidRDefault="008E5E1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DC882" w14:textId="12821406" w:rsidR="008E5E16" w:rsidRDefault="00000526">
    <w:pPr>
      <w:framePr w:wrap="around" w:vAnchor="text" w:hAnchor="margin" w:xAlign="right" w:y="1"/>
    </w:pPr>
    <w:r>
      <w:fldChar w:fldCharType="begin"/>
    </w:r>
    <w:r>
      <w:instrText xml:space="preserve"> styleref ZA </w:instrText>
    </w:r>
    <w:r>
      <w:fldChar w:fldCharType="separate"/>
    </w:r>
    <w:r w:rsidR="00582C5F">
      <w:rPr>
        <w:noProof/>
      </w:rPr>
      <w:t>3GPP TS 27.007 V19.5.0 (2025-12)</w:t>
    </w:r>
    <w:r>
      <w:rPr>
        <w:noProof/>
      </w:rPr>
      <w:fldChar w:fldCharType="end"/>
    </w:r>
  </w:p>
  <w:p w14:paraId="6522223A" w14:textId="77777777" w:rsidR="008E5E16" w:rsidRDefault="008E5E16">
    <w:pPr>
      <w:framePr w:wrap="around" w:vAnchor="text" w:hAnchor="margin" w:xAlign="center" w:y="1"/>
    </w:pPr>
    <w:r>
      <w:fldChar w:fldCharType="begin"/>
    </w:r>
    <w:r>
      <w:instrText xml:space="preserve"> PAGE </w:instrText>
    </w:r>
    <w:r>
      <w:fldChar w:fldCharType="separate"/>
    </w:r>
    <w:r>
      <w:t>344</w:t>
    </w:r>
    <w:r>
      <w:fldChar w:fldCharType="end"/>
    </w:r>
  </w:p>
  <w:p w14:paraId="698806B3" w14:textId="6FB832F4" w:rsidR="008E5E16" w:rsidRDefault="00000526">
    <w:pPr>
      <w:framePr w:wrap="around" w:vAnchor="text" w:hAnchor="margin" w:y="1"/>
    </w:pPr>
    <w:r>
      <w:fldChar w:fldCharType="begin"/>
    </w:r>
    <w:r>
      <w:instrText xml:space="preserve"> styleref ZGSM </w:instrText>
    </w:r>
    <w:r>
      <w:fldChar w:fldCharType="separate"/>
    </w:r>
    <w:r w:rsidR="00582C5F">
      <w:rPr>
        <w:noProof/>
      </w:rPr>
      <w:t>Release 19</w:t>
    </w:r>
    <w:r>
      <w:rPr>
        <w:noProof/>
      </w:rPr>
      <w:fldChar w:fldCharType="end"/>
    </w:r>
  </w:p>
  <w:p w14:paraId="2275F5FE" w14:textId="77777777" w:rsidR="008E5E16" w:rsidRDefault="008E5E16"/>
  <w:p w14:paraId="226AD982" w14:textId="77777777" w:rsidR="008E5E16" w:rsidRDefault="008E5E1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8CA30" w14:textId="77777777" w:rsidR="008E5E16" w:rsidRDefault="008E5E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B68A54"/>
    <w:lvl w:ilvl="0">
      <w:start w:val="1"/>
      <w:numFmt w:val="decimal"/>
      <w:pStyle w:val="Index9"/>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Index8"/>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Index7"/>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EF40188"/>
    <w:multiLevelType w:val="hybridMultilevel"/>
    <w:tmpl w:val="A70E2E12"/>
    <w:lvl w:ilvl="0" w:tplc="07E88EB8">
      <w:numFmt w:val="decimal"/>
      <w:lvlText w:val="%1"/>
      <w:lvlJc w:val="left"/>
      <w:pPr>
        <w:ind w:left="927" w:hanging="360"/>
      </w:pPr>
      <w:rPr>
        <w:rFonts w:ascii="Times New Roman" w:eastAsia="Times New Roman" w:hAnsi="Times New Roman" w:cs="Times New Roman" w:hint="default"/>
        <w:u w:val="single"/>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20"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3"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5"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3"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4"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5"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431048963">
    <w:abstractNumId w:val="20"/>
  </w:num>
  <w:num w:numId="2" w16cid:durableId="2146005896">
    <w:abstractNumId w:val="16"/>
  </w:num>
  <w:num w:numId="3" w16cid:durableId="2080594414">
    <w:abstractNumId w:val="36"/>
  </w:num>
  <w:num w:numId="4" w16cid:durableId="1757558595">
    <w:abstractNumId w:val="13"/>
  </w:num>
  <w:num w:numId="5" w16cid:durableId="2089765684">
    <w:abstractNumId w:val="19"/>
  </w:num>
  <w:num w:numId="6" w16cid:durableId="2130128318">
    <w:abstractNumId w:val="26"/>
  </w:num>
  <w:num w:numId="7" w16cid:durableId="1142581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88695948">
    <w:abstractNumId w:val="14"/>
  </w:num>
  <w:num w:numId="9" w16cid:durableId="1431662235">
    <w:abstractNumId w:val="33"/>
  </w:num>
  <w:num w:numId="10" w16cid:durableId="2014214545">
    <w:abstractNumId w:val="21"/>
  </w:num>
  <w:num w:numId="11" w16cid:durableId="846865443">
    <w:abstractNumId w:val="2"/>
  </w:num>
  <w:num w:numId="12" w16cid:durableId="1589381658">
    <w:abstractNumId w:val="1"/>
  </w:num>
  <w:num w:numId="13" w16cid:durableId="1864510987">
    <w:abstractNumId w:val="0"/>
  </w:num>
  <w:num w:numId="14" w16cid:durableId="833645290">
    <w:abstractNumId w:val="23"/>
  </w:num>
  <w:num w:numId="15" w16cid:durableId="2047832212">
    <w:abstractNumId w:val="24"/>
  </w:num>
  <w:num w:numId="16" w16cid:durableId="159781610">
    <w:abstractNumId w:val="28"/>
  </w:num>
  <w:num w:numId="17" w16cid:durableId="1241329559">
    <w:abstractNumId w:val="12"/>
  </w:num>
  <w:num w:numId="18" w16cid:durableId="1546680679">
    <w:abstractNumId w:val="22"/>
  </w:num>
  <w:num w:numId="19" w16cid:durableId="1938320587">
    <w:abstractNumId w:val="32"/>
  </w:num>
  <w:num w:numId="20" w16cid:durableId="2074350988">
    <w:abstractNumId w:val="11"/>
  </w:num>
  <w:num w:numId="21" w16cid:durableId="1844932169">
    <w:abstractNumId w:val="27"/>
  </w:num>
  <w:num w:numId="22" w16cid:durableId="407269031">
    <w:abstractNumId w:val="30"/>
  </w:num>
  <w:num w:numId="23" w16cid:durableId="1094588881">
    <w:abstractNumId w:val="17"/>
  </w:num>
  <w:num w:numId="24" w16cid:durableId="282661399">
    <w:abstractNumId w:val="31"/>
  </w:num>
  <w:num w:numId="25" w16cid:durableId="664552947">
    <w:abstractNumId w:val="29"/>
  </w:num>
  <w:num w:numId="26" w16cid:durableId="539980818">
    <w:abstractNumId w:val="35"/>
  </w:num>
  <w:num w:numId="27" w16cid:durableId="1352296679">
    <w:abstractNumId w:val="25"/>
  </w:num>
  <w:num w:numId="28" w16cid:durableId="1946182709">
    <w:abstractNumId w:val="34"/>
  </w:num>
  <w:num w:numId="29" w16cid:durableId="1934387745">
    <w:abstractNumId w:val="9"/>
  </w:num>
  <w:num w:numId="30" w16cid:durableId="1195801926">
    <w:abstractNumId w:val="7"/>
  </w:num>
  <w:num w:numId="31" w16cid:durableId="88695697">
    <w:abstractNumId w:val="6"/>
  </w:num>
  <w:num w:numId="32" w16cid:durableId="722489735">
    <w:abstractNumId w:val="5"/>
  </w:num>
  <w:num w:numId="33" w16cid:durableId="1117136611">
    <w:abstractNumId w:val="4"/>
  </w:num>
  <w:num w:numId="34" w16cid:durableId="563371385">
    <w:abstractNumId w:val="8"/>
  </w:num>
  <w:num w:numId="35" w16cid:durableId="733549484">
    <w:abstractNumId w:val="3"/>
  </w:num>
  <w:num w:numId="36" w16cid:durableId="347176787">
    <w:abstractNumId w:val="15"/>
  </w:num>
  <w:num w:numId="37" w16cid:durableId="115299676">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0526"/>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13A"/>
    <w:rsid w:val="00035A35"/>
    <w:rsid w:val="0004244C"/>
    <w:rsid w:val="00044224"/>
    <w:rsid w:val="00046C05"/>
    <w:rsid w:val="0004730D"/>
    <w:rsid w:val="00047DA4"/>
    <w:rsid w:val="000503E1"/>
    <w:rsid w:val="000507EF"/>
    <w:rsid w:val="0005159B"/>
    <w:rsid w:val="00051EB4"/>
    <w:rsid w:val="00052897"/>
    <w:rsid w:val="000539FE"/>
    <w:rsid w:val="0005452C"/>
    <w:rsid w:val="00054C22"/>
    <w:rsid w:val="000563AF"/>
    <w:rsid w:val="00060D62"/>
    <w:rsid w:val="00062291"/>
    <w:rsid w:val="000665B0"/>
    <w:rsid w:val="00066901"/>
    <w:rsid w:val="0006765E"/>
    <w:rsid w:val="000677CA"/>
    <w:rsid w:val="00070305"/>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2438"/>
    <w:rsid w:val="000D397C"/>
    <w:rsid w:val="000D3EAC"/>
    <w:rsid w:val="000D46AE"/>
    <w:rsid w:val="000D5C3C"/>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4AD"/>
    <w:rsid w:val="00134C4E"/>
    <w:rsid w:val="00135342"/>
    <w:rsid w:val="00136ECD"/>
    <w:rsid w:val="00137515"/>
    <w:rsid w:val="001413FC"/>
    <w:rsid w:val="001420E4"/>
    <w:rsid w:val="00144FA9"/>
    <w:rsid w:val="001473D2"/>
    <w:rsid w:val="001504D2"/>
    <w:rsid w:val="001538FB"/>
    <w:rsid w:val="00154519"/>
    <w:rsid w:val="00154FC8"/>
    <w:rsid w:val="0015538A"/>
    <w:rsid w:val="0015546F"/>
    <w:rsid w:val="00157D84"/>
    <w:rsid w:val="001603F1"/>
    <w:rsid w:val="001630E3"/>
    <w:rsid w:val="00163FB5"/>
    <w:rsid w:val="00166205"/>
    <w:rsid w:val="0017079B"/>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87A96"/>
    <w:rsid w:val="001917A9"/>
    <w:rsid w:val="0019220B"/>
    <w:rsid w:val="0019294A"/>
    <w:rsid w:val="001956E4"/>
    <w:rsid w:val="00195C86"/>
    <w:rsid w:val="00197103"/>
    <w:rsid w:val="00197817"/>
    <w:rsid w:val="001A0347"/>
    <w:rsid w:val="001A0F58"/>
    <w:rsid w:val="001A2FD6"/>
    <w:rsid w:val="001A2FF2"/>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19A"/>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37AB"/>
    <w:rsid w:val="0026448B"/>
    <w:rsid w:val="00264EB3"/>
    <w:rsid w:val="00267771"/>
    <w:rsid w:val="00270095"/>
    <w:rsid w:val="0027031F"/>
    <w:rsid w:val="00270ADC"/>
    <w:rsid w:val="00271255"/>
    <w:rsid w:val="00271C72"/>
    <w:rsid w:val="0027296C"/>
    <w:rsid w:val="00273825"/>
    <w:rsid w:val="00275317"/>
    <w:rsid w:val="00275C88"/>
    <w:rsid w:val="002802C6"/>
    <w:rsid w:val="00281C89"/>
    <w:rsid w:val="00282E96"/>
    <w:rsid w:val="002832B0"/>
    <w:rsid w:val="0028497A"/>
    <w:rsid w:val="00287991"/>
    <w:rsid w:val="00290A36"/>
    <w:rsid w:val="00290D98"/>
    <w:rsid w:val="00292D44"/>
    <w:rsid w:val="0029402B"/>
    <w:rsid w:val="0029409E"/>
    <w:rsid w:val="00294334"/>
    <w:rsid w:val="002944A3"/>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D7CD0"/>
    <w:rsid w:val="002E0B66"/>
    <w:rsid w:val="002E273A"/>
    <w:rsid w:val="002E29AB"/>
    <w:rsid w:val="002F0213"/>
    <w:rsid w:val="002F0C56"/>
    <w:rsid w:val="002F1544"/>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0D9F"/>
    <w:rsid w:val="00382583"/>
    <w:rsid w:val="00382B8C"/>
    <w:rsid w:val="00383BBA"/>
    <w:rsid w:val="00383EC1"/>
    <w:rsid w:val="00383ECD"/>
    <w:rsid w:val="00384A1E"/>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4B09"/>
    <w:rsid w:val="003B5E5D"/>
    <w:rsid w:val="003C077A"/>
    <w:rsid w:val="003C13A9"/>
    <w:rsid w:val="003C319C"/>
    <w:rsid w:val="003C3D2D"/>
    <w:rsid w:val="003C6074"/>
    <w:rsid w:val="003C7979"/>
    <w:rsid w:val="003D191B"/>
    <w:rsid w:val="003D1CF0"/>
    <w:rsid w:val="003D2A97"/>
    <w:rsid w:val="003D39D3"/>
    <w:rsid w:val="003D53B5"/>
    <w:rsid w:val="003D60C9"/>
    <w:rsid w:val="003D72D3"/>
    <w:rsid w:val="003E0391"/>
    <w:rsid w:val="003E08A9"/>
    <w:rsid w:val="003E1672"/>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81A"/>
    <w:rsid w:val="00440D2C"/>
    <w:rsid w:val="0044224B"/>
    <w:rsid w:val="0044242B"/>
    <w:rsid w:val="00442A38"/>
    <w:rsid w:val="00443173"/>
    <w:rsid w:val="0044434F"/>
    <w:rsid w:val="00444D84"/>
    <w:rsid w:val="0044598E"/>
    <w:rsid w:val="004459A6"/>
    <w:rsid w:val="004469F7"/>
    <w:rsid w:val="00447114"/>
    <w:rsid w:val="00451816"/>
    <w:rsid w:val="00451D3E"/>
    <w:rsid w:val="00455CA9"/>
    <w:rsid w:val="004577B3"/>
    <w:rsid w:val="004622C8"/>
    <w:rsid w:val="0046401F"/>
    <w:rsid w:val="00464E84"/>
    <w:rsid w:val="004719EE"/>
    <w:rsid w:val="004721F4"/>
    <w:rsid w:val="004735A5"/>
    <w:rsid w:val="0047437E"/>
    <w:rsid w:val="004756CE"/>
    <w:rsid w:val="00475B74"/>
    <w:rsid w:val="00475BDF"/>
    <w:rsid w:val="0047751D"/>
    <w:rsid w:val="00477F4D"/>
    <w:rsid w:val="00481C3E"/>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6FFB"/>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24DE"/>
    <w:rsid w:val="004F4184"/>
    <w:rsid w:val="004F4186"/>
    <w:rsid w:val="004F52A9"/>
    <w:rsid w:val="004F5CF0"/>
    <w:rsid w:val="004F5EE9"/>
    <w:rsid w:val="0050145B"/>
    <w:rsid w:val="00503393"/>
    <w:rsid w:val="00504EB9"/>
    <w:rsid w:val="00505697"/>
    <w:rsid w:val="00510BBF"/>
    <w:rsid w:val="00511023"/>
    <w:rsid w:val="005113E1"/>
    <w:rsid w:val="00511B2F"/>
    <w:rsid w:val="0051305A"/>
    <w:rsid w:val="005134C7"/>
    <w:rsid w:val="005147D1"/>
    <w:rsid w:val="005149E5"/>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DA9"/>
    <w:rsid w:val="00536EE3"/>
    <w:rsid w:val="0053734E"/>
    <w:rsid w:val="00540283"/>
    <w:rsid w:val="00540EC6"/>
    <w:rsid w:val="0054378E"/>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8D0"/>
    <w:rsid w:val="00564E75"/>
    <w:rsid w:val="00565D37"/>
    <w:rsid w:val="00566B4D"/>
    <w:rsid w:val="005701AF"/>
    <w:rsid w:val="00570F8D"/>
    <w:rsid w:val="0057152A"/>
    <w:rsid w:val="00571A16"/>
    <w:rsid w:val="0057289E"/>
    <w:rsid w:val="005728E7"/>
    <w:rsid w:val="005731C1"/>
    <w:rsid w:val="00573682"/>
    <w:rsid w:val="00573DD8"/>
    <w:rsid w:val="005742ED"/>
    <w:rsid w:val="0057644E"/>
    <w:rsid w:val="00576B4F"/>
    <w:rsid w:val="00576F1D"/>
    <w:rsid w:val="00577609"/>
    <w:rsid w:val="00577AA3"/>
    <w:rsid w:val="00577D3E"/>
    <w:rsid w:val="00580010"/>
    <w:rsid w:val="00581539"/>
    <w:rsid w:val="00581B89"/>
    <w:rsid w:val="0058254A"/>
    <w:rsid w:val="00582C5F"/>
    <w:rsid w:val="0058355E"/>
    <w:rsid w:val="00583EBC"/>
    <w:rsid w:val="00590909"/>
    <w:rsid w:val="005909E7"/>
    <w:rsid w:val="00592508"/>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2FBC"/>
    <w:rsid w:val="005B4E8B"/>
    <w:rsid w:val="005B51DB"/>
    <w:rsid w:val="005B5BD9"/>
    <w:rsid w:val="005B5D32"/>
    <w:rsid w:val="005C1CAF"/>
    <w:rsid w:val="005C2B06"/>
    <w:rsid w:val="005C3429"/>
    <w:rsid w:val="005C345C"/>
    <w:rsid w:val="005C4EDA"/>
    <w:rsid w:val="005C6808"/>
    <w:rsid w:val="005C689E"/>
    <w:rsid w:val="005C71F3"/>
    <w:rsid w:val="005C7ED9"/>
    <w:rsid w:val="005D0358"/>
    <w:rsid w:val="005D27F5"/>
    <w:rsid w:val="005D2D98"/>
    <w:rsid w:val="005D3312"/>
    <w:rsid w:val="005D45E0"/>
    <w:rsid w:val="005E0A7A"/>
    <w:rsid w:val="005E1C99"/>
    <w:rsid w:val="005E27AA"/>
    <w:rsid w:val="005E3B17"/>
    <w:rsid w:val="005E5A33"/>
    <w:rsid w:val="005E5B9A"/>
    <w:rsid w:val="005F1056"/>
    <w:rsid w:val="005F12BE"/>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3DAA"/>
    <w:rsid w:val="00656645"/>
    <w:rsid w:val="0066086E"/>
    <w:rsid w:val="00660874"/>
    <w:rsid w:val="00660A15"/>
    <w:rsid w:val="00661109"/>
    <w:rsid w:val="0066210A"/>
    <w:rsid w:val="00662746"/>
    <w:rsid w:val="00662FD1"/>
    <w:rsid w:val="006648E3"/>
    <w:rsid w:val="00664C54"/>
    <w:rsid w:val="00665185"/>
    <w:rsid w:val="00666476"/>
    <w:rsid w:val="00666AAB"/>
    <w:rsid w:val="00670580"/>
    <w:rsid w:val="00671900"/>
    <w:rsid w:val="00672ED9"/>
    <w:rsid w:val="006730B3"/>
    <w:rsid w:val="006764D7"/>
    <w:rsid w:val="00676E02"/>
    <w:rsid w:val="006776CB"/>
    <w:rsid w:val="00680102"/>
    <w:rsid w:val="0068087A"/>
    <w:rsid w:val="00680CCB"/>
    <w:rsid w:val="00682E84"/>
    <w:rsid w:val="00683E1C"/>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390B"/>
    <w:rsid w:val="006A4C85"/>
    <w:rsid w:val="006A5FB6"/>
    <w:rsid w:val="006A6727"/>
    <w:rsid w:val="006A6D54"/>
    <w:rsid w:val="006A6D95"/>
    <w:rsid w:val="006A73C1"/>
    <w:rsid w:val="006B2ABD"/>
    <w:rsid w:val="006B334C"/>
    <w:rsid w:val="006B50D3"/>
    <w:rsid w:val="006B696F"/>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58C"/>
    <w:rsid w:val="00705692"/>
    <w:rsid w:val="00705869"/>
    <w:rsid w:val="00706123"/>
    <w:rsid w:val="00706680"/>
    <w:rsid w:val="00706AED"/>
    <w:rsid w:val="00707C43"/>
    <w:rsid w:val="00710B63"/>
    <w:rsid w:val="007145DB"/>
    <w:rsid w:val="00716049"/>
    <w:rsid w:val="00716779"/>
    <w:rsid w:val="007168EF"/>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36A97"/>
    <w:rsid w:val="00741FAB"/>
    <w:rsid w:val="00745582"/>
    <w:rsid w:val="007457D8"/>
    <w:rsid w:val="00747170"/>
    <w:rsid w:val="0074727F"/>
    <w:rsid w:val="00755ACA"/>
    <w:rsid w:val="00755FFE"/>
    <w:rsid w:val="00757789"/>
    <w:rsid w:val="0076095E"/>
    <w:rsid w:val="007616B8"/>
    <w:rsid w:val="00762D91"/>
    <w:rsid w:val="007638C0"/>
    <w:rsid w:val="00765F69"/>
    <w:rsid w:val="00766CAE"/>
    <w:rsid w:val="00771B49"/>
    <w:rsid w:val="007723C3"/>
    <w:rsid w:val="00772B16"/>
    <w:rsid w:val="007756AE"/>
    <w:rsid w:val="00775CF2"/>
    <w:rsid w:val="00776ED0"/>
    <w:rsid w:val="0078329D"/>
    <w:rsid w:val="00783D00"/>
    <w:rsid w:val="007852E9"/>
    <w:rsid w:val="00786A22"/>
    <w:rsid w:val="00790063"/>
    <w:rsid w:val="0079017C"/>
    <w:rsid w:val="00790D61"/>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64BD"/>
    <w:rsid w:val="007B75FD"/>
    <w:rsid w:val="007C041D"/>
    <w:rsid w:val="007C1855"/>
    <w:rsid w:val="007C20EA"/>
    <w:rsid w:val="007C2CB5"/>
    <w:rsid w:val="007C2D69"/>
    <w:rsid w:val="007C3CF6"/>
    <w:rsid w:val="007C51CD"/>
    <w:rsid w:val="007C529F"/>
    <w:rsid w:val="007D10DD"/>
    <w:rsid w:val="007D1BB8"/>
    <w:rsid w:val="007D4594"/>
    <w:rsid w:val="007D7285"/>
    <w:rsid w:val="007E052D"/>
    <w:rsid w:val="007E1A71"/>
    <w:rsid w:val="007E53A8"/>
    <w:rsid w:val="007E5D48"/>
    <w:rsid w:val="007E6585"/>
    <w:rsid w:val="007F06C8"/>
    <w:rsid w:val="007F0724"/>
    <w:rsid w:val="007F0C09"/>
    <w:rsid w:val="007F64E3"/>
    <w:rsid w:val="007F6828"/>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4618"/>
    <w:rsid w:val="008356B1"/>
    <w:rsid w:val="00836677"/>
    <w:rsid w:val="00840EA1"/>
    <w:rsid w:val="0084290B"/>
    <w:rsid w:val="00843B0D"/>
    <w:rsid w:val="00844FE3"/>
    <w:rsid w:val="00845A6C"/>
    <w:rsid w:val="008468D3"/>
    <w:rsid w:val="00846CC6"/>
    <w:rsid w:val="00847EE4"/>
    <w:rsid w:val="0085007D"/>
    <w:rsid w:val="00851F6C"/>
    <w:rsid w:val="00852FE0"/>
    <w:rsid w:val="00854191"/>
    <w:rsid w:val="0085661F"/>
    <w:rsid w:val="008628EC"/>
    <w:rsid w:val="00864C80"/>
    <w:rsid w:val="00865FE9"/>
    <w:rsid w:val="00866148"/>
    <w:rsid w:val="00866BCF"/>
    <w:rsid w:val="00866ED1"/>
    <w:rsid w:val="00866FA1"/>
    <w:rsid w:val="00867741"/>
    <w:rsid w:val="00867E7D"/>
    <w:rsid w:val="0087117E"/>
    <w:rsid w:val="00872B4F"/>
    <w:rsid w:val="00873AA1"/>
    <w:rsid w:val="00874439"/>
    <w:rsid w:val="00875EB0"/>
    <w:rsid w:val="00876606"/>
    <w:rsid w:val="0087686B"/>
    <w:rsid w:val="00876948"/>
    <w:rsid w:val="00876A6B"/>
    <w:rsid w:val="00881981"/>
    <w:rsid w:val="00882D05"/>
    <w:rsid w:val="00882E9C"/>
    <w:rsid w:val="00883EB8"/>
    <w:rsid w:val="00884550"/>
    <w:rsid w:val="00885754"/>
    <w:rsid w:val="00885879"/>
    <w:rsid w:val="00885BD7"/>
    <w:rsid w:val="00886539"/>
    <w:rsid w:val="00886B77"/>
    <w:rsid w:val="00887D4D"/>
    <w:rsid w:val="008904FB"/>
    <w:rsid w:val="00893234"/>
    <w:rsid w:val="00893713"/>
    <w:rsid w:val="0089535D"/>
    <w:rsid w:val="00895ED6"/>
    <w:rsid w:val="008977B9"/>
    <w:rsid w:val="008A0112"/>
    <w:rsid w:val="008A0486"/>
    <w:rsid w:val="008A0AE7"/>
    <w:rsid w:val="008A1821"/>
    <w:rsid w:val="008A2963"/>
    <w:rsid w:val="008A3D6D"/>
    <w:rsid w:val="008A52A7"/>
    <w:rsid w:val="008A6275"/>
    <w:rsid w:val="008B1181"/>
    <w:rsid w:val="008B2138"/>
    <w:rsid w:val="008B3115"/>
    <w:rsid w:val="008B331A"/>
    <w:rsid w:val="008B347E"/>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1B72"/>
    <w:rsid w:val="008E48D7"/>
    <w:rsid w:val="008E5DDB"/>
    <w:rsid w:val="008E5E16"/>
    <w:rsid w:val="008E7581"/>
    <w:rsid w:val="008E7666"/>
    <w:rsid w:val="008E7E20"/>
    <w:rsid w:val="008F0053"/>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2A6A"/>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2D0"/>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D26E3"/>
    <w:rsid w:val="009D2E3D"/>
    <w:rsid w:val="009D45F6"/>
    <w:rsid w:val="009D4DB5"/>
    <w:rsid w:val="009D551E"/>
    <w:rsid w:val="009D6444"/>
    <w:rsid w:val="009D7A97"/>
    <w:rsid w:val="009D7C67"/>
    <w:rsid w:val="009E0968"/>
    <w:rsid w:val="009E0A65"/>
    <w:rsid w:val="009E0C62"/>
    <w:rsid w:val="009E148E"/>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5335"/>
    <w:rsid w:val="00A9620D"/>
    <w:rsid w:val="00A97A7B"/>
    <w:rsid w:val="00AA3910"/>
    <w:rsid w:val="00AA6B12"/>
    <w:rsid w:val="00AA760E"/>
    <w:rsid w:val="00AA7A8C"/>
    <w:rsid w:val="00AA7D9F"/>
    <w:rsid w:val="00AB05FB"/>
    <w:rsid w:val="00AB588C"/>
    <w:rsid w:val="00AB5C0F"/>
    <w:rsid w:val="00AB6822"/>
    <w:rsid w:val="00AB6977"/>
    <w:rsid w:val="00AC0577"/>
    <w:rsid w:val="00AC06CC"/>
    <w:rsid w:val="00AC119D"/>
    <w:rsid w:val="00AC2F12"/>
    <w:rsid w:val="00AC341C"/>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814"/>
    <w:rsid w:val="00AF7E8B"/>
    <w:rsid w:val="00B00F46"/>
    <w:rsid w:val="00B011CE"/>
    <w:rsid w:val="00B015AD"/>
    <w:rsid w:val="00B01C0A"/>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461C6"/>
    <w:rsid w:val="00B50BEA"/>
    <w:rsid w:val="00B51E73"/>
    <w:rsid w:val="00B53C88"/>
    <w:rsid w:val="00B557DC"/>
    <w:rsid w:val="00B55823"/>
    <w:rsid w:val="00B55915"/>
    <w:rsid w:val="00B5669F"/>
    <w:rsid w:val="00B5714F"/>
    <w:rsid w:val="00B60804"/>
    <w:rsid w:val="00B633AA"/>
    <w:rsid w:val="00B64584"/>
    <w:rsid w:val="00B726ED"/>
    <w:rsid w:val="00B73DF5"/>
    <w:rsid w:val="00B76204"/>
    <w:rsid w:val="00B76E6D"/>
    <w:rsid w:val="00B80E01"/>
    <w:rsid w:val="00B82BE2"/>
    <w:rsid w:val="00B86DA8"/>
    <w:rsid w:val="00B90D92"/>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3B8A"/>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5F20"/>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4F44"/>
    <w:rsid w:val="00C56221"/>
    <w:rsid w:val="00C5695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421"/>
    <w:rsid w:val="00CB4BCD"/>
    <w:rsid w:val="00CB7490"/>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412"/>
    <w:rsid w:val="00CE4F43"/>
    <w:rsid w:val="00CE72C5"/>
    <w:rsid w:val="00CE7E16"/>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2A7"/>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2CE5"/>
    <w:rsid w:val="00D54248"/>
    <w:rsid w:val="00D56D39"/>
    <w:rsid w:val="00D571E6"/>
    <w:rsid w:val="00D57B0D"/>
    <w:rsid w:val="00D60D19"/>
    <w:rsid w:val="00D6304F"/>
    <w:rsid w:val="00D642EC"/>
    <w:rsid w:val="00D64A85"/>
    <w:rsid w:val="00D652F4"/>
    <w:rsid w:val="00D6629C"/>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50B"/>
    <w:rsid w:val="00D95CC3"/>
    <w:rsid w:val="00D96D26"/>
    <w:rsid w:val="00D96D8E"/>
    <w:rsid w:val="00D970DA"/>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B7949"/>
    <w:rsid w:val="00DC1CC8"/>
    <w:rsid w:val="00DC365E"/>
    <w:rsid w:val="00DC381F"/>
    <w:rsid w:val="00DC48CD"/>
    <w:rsid w:val="00DC599B"/>
    <w:rsid w:val="00DC5D5D"/>
    <w:rsid w:val="00DC60BE"/>
    <w:rsid w:val="00DC68E1"/>
    <w:rsid w:val="00DC76D8"/>
    <w:rsid w:val="00DD0437"/>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0A8D"/>
    <w:rsid w:val="00E54706"/>
    <w:rsid w:val="00E54D90"/>
    <w:rsid w:val="00E569A6"/>
    <w:rsid w:val="00E56C10"/>
    <w:rsid w:val="00E6045E"/>
    <w:rsid w:val="00E61E5E"/>
    <w:rsid w:val="00E64B40"/>
    <w:rsid w:val="00E64E3B"/>
    <w:rsid w:val="00E64F00"/>
    <w:rsid w:val="00E66B18"/>
    <w:rsid w:val="00E7005C"/>
    <w:rsid w:val="00E706C5"/>
    <w:rsid w:val="00E716CC"/>
    <w:rsid w:val="00E72ABD"/>
    <w:rsid w:val="00E74131"/>
    <w:rsid w:val="00E749D9"/>
    <w:rsid w:val="00E77DE8"/>
    <w:rsid w:val="00E80F20"/>
    <w:rsid w:val="00E80FE3"/>
    <w:rsid w:val="00E839A8"/>
    <w:rsid w:val="00E8514F"/>
    <w:rsid w:val="00E919BF"/>
    <w:rsid w:val="00E927D0"/>
    <w:rsid w:val="00E9335C"/>
    <w:rsid w:val="00E94632"/>
    <w:rsid w:val="00E95188"/>
    <w:rsid w:val="00E95B04"/>
    <w:rsid w:val="00E96223"/>
    <w:rsid w:val="00E96B60"/>
    <w:rsid w:val="00EA13CE"/>
    <w:rsid w:val="00EA140B"/>
    <w:rsid w:val="00EA3971"/>
    <w:rsid w:val="00EA4203"/>
    <w:rsid w:val="00EA4E39"/>
    <w:rsid w:val="00EA5805"/>
    <w:rsid w:val="00EA58F2"/>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10E9"/>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A7"/>
    <w:rsid w:val="00F235F2"/>
    <w:rsid w:val="00F25291"/>
    <w:rsid w:val="00F25B9F"/>
    <w:rsid w:val="00F27131"/>
    <w:rsid w:val="00F272CC"/>
    <w:rsid w:val="00F30DFF"/>
    <w:rsid w:val="00F33082"/>
    <w:rsid w:val="00F37C1E"/>
    <w:rsid w:val="00F413CF"/>
    <w:rsid w:val="00F419ED"/>
    <w:rsid w:val="00F42718"/>
    <w:rsid w:val="00F4317B"/>
    <w:rsid w:val="00F437E5"/>
    <w:rsid w:val="00F444E6"/>
    <w:rsid w:val="00F44E05"/>
    <w:rsid w:val="00F46048"/>
    <w:rsid w:val="00F47093"/>
    <w:rsid w:val="00F4796E"/>
    <w:rsid w:val="00F509FE"/>
    <w:rsid w:val="00F516E7"/>
    <w:rsid w:val="00F51A4E"/>
    <w:rsid w:val="00F52B86"/>
    <w:rsid w:val="00F54453"/>
    <w:rsid w:val="00F55567"/>
    <w:rsid w:val="00F57A5D"/>
    <w:rsid w:val="00F57BED"/>
    <w:rsid w:val="00F606B6"/>
    <w:rsid w:val="00F63CB1"/>
    <w:rsid w:val="00F64060"/>
    <w:rsid w:val="00F64997"/>
    <w:rsid w:val="00F64F37"/>
    <w:rsid w:val="00F659E5"/>
    <w:rsid w:val="00F6652A"/>
    <w:rsid w:val="00F67221"/>
    <w:rsid w:val="00F70197"/>
    <w:rsid w:val="00F71FAB"/>
    <w:rsid w:val="00F73941"/>
    <w:rsid w:val="00F74E47"/>
    <w:rsid w:val="00F76E90"/>
    <w:rsid w:val="00F77ABE"/>
    <w:rsid w:val="00F80E00"/>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17BD"/>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86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6608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6086E"/>
    <w:pPr>
      <w:pBdr>
        <w:top w:val="none" w:sz="0" w:space="0" w:color="auto"/>
      </w:pBdr>
      <w:spacing w:before="180"/>
      <w:outlineLvl w:val="1"/>
    </w:pPr>
    <w:rPr>
      <w:sz w:val="32"/>
    </w:rPr>
  </w:style>
  <w:style w:type="paragraph" w:styleId="Heading3">
    <w:name w:val="heading 3"/>
    <w:basedOn w:val="Heading2"/>
    <w:next w:val="Normal"/>
    <w:link w:val="Heading3Char"/>
    <w:qFormat/>
    <w:rsid w:val="0066086E"/>
    <w:pPr>
      <w:spacing w:before="120"/>
      <w:outlineLvl w:val="2"/>
    </w:pPr>
    <w:rPr>
      <w:sz w:val="28"/>
    </w:rPr>
  </w:style>
  <w:style w:type="paragraph" w:styleId="Heading4">
    <w:name w:val="heading 4"/>
    <w:basedOn w:val="Heading3"/>
    <w:next w:val="Normal"/>
    <w:qFormat/>
    <w:rsid w:val="0066086E"/>
    <w:pPr>
      <w:ind w:left="1418" w:hanging="1418"/>
      <w:outlineLvl w:val="3"/>
    </w:pPr>
    <w:rPr>
      <w:sz w:val="24"/>
    </w:rPr>
  </w:style>
  <w:style w:type="paragraph" w:styleId="Heading5">
    <w:name w:val="heading 5"/>
    <w:basedOn w:val="Heading4"/>
    <w:next w:val="Normal"/>
    <w:qFormat/>
    <w:rsid w:val="0066086E"/>
    <w:pPr>
      <w:ind w:left="1701" w:hanging="1701"/>
      <w:outlineLvl w:val="4"/>
    </w:pPr>
    <w:rPr>
      <w:sz w:val="22"/>
    </w:rPr>
  </w:style>
  <w:style w:type="paragraph" w:styleId="Heading6">
    <w:name w:val="heading 6"/>
    <w:basedOn w:val="H6"/>
    <w:next w:val="Normal"/>
    <w:qFormat/>
    <w:rsid w:val="0066086E"/>
    <w:pPr>
      <w:outlineLvl w:val="5"/>
    </w:pPr>
  </w:style>
  <w:style w:type="paragraph" w:styleId="Heading7">
    <w:name w:val="heading 7"/>
    <w:basedOn w:val="H6"/>
    <w:next w:val="Normal"/>
    <w:qFormat/>
    <w:rsid w:val="0066086E"/>
    <w:pPr>
      <w:outlineLvl w:val="6"/>
    </w:pPr>
  </w:style>
  <w:style w:type="paragraph" w:styleId="Heading8">
    <w:name w:val="heading 8"/>
    <w:basedOn w:val="Heading1"/>
    <w:next w:val="Normal"/>
    <w:qFormat/>
    <w:rsid w:val="0066086E"/>
    <w:pPr>
      <w:ind w:left="0" w:firstLine="0"/>
      <w:outlineLvl w:val="7"/>
    </w:pPr>
  </w:style>
  <w:style w:type="paragraph" w:styleId="Heading9">
    <w:name w:val="heading 9"/>
    <w:basedOn w:val="Heading8"/>
    <w:next w:val="Normal"/>
    <w:qFormat/>
    <w:rsid w:val="0066086E"/>
    <w:pPr>
      <w:outlineLvl w:val="8"/>
    </w:pPr>
  </w:style>
  <w:style w:type="character" w:default="1" w:styleId="DefaultParagraphFont">
    <w:name w:val="Default Paragraph Font"/>
    <w:semiHidden/>
    <w:rsid w:val="0066086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6086E"/>
  </w:style>
  <w:style w:type="paragraph" w:styleId="List">
    <w:name w:val="List"/>
    <w:basedOn w:val="Normal"/>
    <w:rsid w:val="0066086E"/>
    <w:pPr>
      <w:ind w:left="568" w:hanging="284"/>
    </w:pPr>
  </w:style>
  <w:style w:type="paragraph" w:styleId="TOC8">
    <w:name w:val="toc 8"/>
    <w:basedOn w:val="TOC1"/>
    <w:uiPriority w:val="39"/>
    <w:rsid w:val="0066086E"/>
    <w:pPr>
      <w:spacing w:before="180"/>
      <w:ind w:left="2693" w:hanging="2693"/>
    </w:pPr>
    <w:rPr>
      <w:b/>
    </w:rPr>
  </w:style>
  <w:style w:type="paragraph" w:styleId="TOC1">
    <w:name w:val="toc 1"/>
    <w:uiPriority w:val="39"/>
    <w:rsid w:val="006608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styleId="List2">
    <w:name w:val="List 2"/>
    <w:basedOn w:val="List"/>
    <w:rsid w:val="0066086E"/>
    <w:pPr>
      <w:ind w:left="851"/>
    </w:pPr>
  </w:style>
  <w:style w:type="paragraph" w:styleId="List3">
    <w:name w:val="List 3"/>
    <w:basedOn w:val="List2"/>
    <w:rsid w:val="0066086E"/>
    <w:pPr>
      <w:ind w:left="1135"/>
    </w:pPr>
  </w:style>
  <w:style w:type="paragraph" w:styleId="TOC5">
    <w:name w:val="toc 5"/>
    <w:basedOn w:val="TOC4"/>
    <w:uiPriority w:val="39"/>
    <w:rsid w:val="0066086E"/>
    <w:pPr>
      <w:ind w:left="1701" w:hanging="1701"/>
    </w:pPr>
  </w:style>
  <w:style w:type="paragraph" w:styleId="TOC4">
    <w:name w:val="toc 4"/>
    <w:basedOn w:val="TOC3"/>
    <w:uiPriority w:val="39"/>
    <w:rsid w:val="0066086E"/>
    <w:pPr>
      <w:ind w:left="1418" w:hanging="1418"/>
    </w:pPr>
  </w:style>
  <w:style w:type="paragraph" w:styleId="TOC3">
    <w:name w:val="toc 3"/>
    <w:basedOn w:val="TOC2"/>
    <w:uiPriority w:val="39"/>
    <w:rsid w:val="0066086E"/>
    <w:pPr>
      <w:ind w:left="1134" w:hanging="1134"/>
    </w:pPr>
  </w:style>
  <w:style w:type="paragraph" w:styleId="TOC2">
    <w:name w:val="toc 2"/>
    <w:basedOn w:val="TOC1"/>
    <w:uiPriority w:val="39"/>
    <w:rsid w:val="0066086E"/>
    <w:pPr>
      <w:keepNext w:val="0"/>
      <w:spacing w:before="0"/>
      <w:ind w:left="851" w:hanging="851"/>
    </w:pPr>
    <w:rPr>
      <w:sz w:val="20"/>
    </w:rPr>
  </w:style>
  <w:style w:type="paragraph" w:customStyle="1" w:styleId="B4">
    <w:name w:val="B4"/>
    <w:basedOn w:val="List4"/>
    <w:rsid w:val="0066086E"/>
  </w:style>
  <w:style w:type="paragraph" w:styleId="Index1">
    <w:name w:val="index 1"/>
    <w:basedOn w:val="Normal"/>
    <w:rsid w:val="0066086E"/>
    <w:pPr>
      <w:keepLines/>
      <w:spacing w:after="0"/>
    </w:pPr>
  </w:style>
  <w:style w:type="paragraph" w:styleId="List4">
    <w:name w:val="List 4"/>
    <w:basedOn w:val="List3"/>
    <w:rsid w:val="0066086E"/>
    <w:pPr>
      <w:ind w:left="1418"/>
    </w:pPr>
  </w:style>
  <w:style w:type="paragraph" w:customStyle="1" w:styleId="TT">
    <w:name w:val="TT"/>
    <w:basedOn w:val="Heading1"/>
    <w:next w:val="Normal"/>
    <w:rsid w:val="0066086E"/>
    <w:pPr>
      <w:outlineLvl w:val="9"/>
    </w:pPr>
  </w:style>
  <w:style w:type="paragraph" w:customStyle="1" w:styleId="B5">
    <w:name w:val="B5"/>
    <w:basedOn w:val="List5"/>
    <w:rsid w:val="0066086E"/>
  </w:style>
  <w:style w:type="paragraph" w:styleId="List5">
    <w:name w:val="List 5"/>
    <w:basedOn w:val="List4"/>
    <w:rsid w:val="0066086E"/>
    <w:pPr>
      <w:ind w:left="1702"/>
    </w:pPr>
  </w:style>
  <w:style w:type="paragraph" w:customStyle="1" w:styleId="EQ">
    <w:name w:val="EQ"/>
    <w:basedOn w:val="Normal"/>
    <w:next w:val="Normal"/>
    <w:rsid w:val="0066086E"/>
    <w:pPr>
      <w:keepLines/>
      <w:tabs>
        <w:tab w:val="center" w:pos="4536"/>
        <w:tab w:val="right" w:pos="9072"/>
      </w:tabs>
    </w:pPr>
    <w:rPr>
      <w:noProof/>
    </w:rPr>
  </w:style>
  <w:style w:type="paragraph" w:customStyle="1" w:styleId="H6">
    <w:name w:val="H6"/>
    <w:basedOn w:val="Heading5"/>
    <w:next w:val="Normal"/>
    <w:rsid w:val="0066086E"/>
    <w:pPr>
      <w:ind w:left="1985" w:hanging="1985"/>
      <w:outlineLvl w:val="9"/>
    </w:pPr>
    <w:rPr>
      <w:sz w:val="20"/>
    </w:rPr>
  </w:style>
  <w:style w:type="paragraph" w:customStyle="1" w:styleId="LD">
    <w:name w:val="LD"/>
    <w:rsid w:val="006608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AH">
    <w:name w:val="TAH"/>
    <w:basedOn w:val="TAC"/>
    <w:link w:val="TAHCar"/>
    <w:rsid w:val="0066086E"/>
    <w:rPr>
      <w:b/>
    </w:rPr>
  </w:style>
  <w:style w:type="paragraph" w:customStyle="1" w:styleId="TAC">
    <w:name w:val="TAC"/>
    <w:basedOn w:val="TAL"/>
    <w:rsid w:val="0066086E"/>
    <w:pPr>
      <w:jc w:val="center"/>
    </w:pPr>
  </w:style>
  <w:style w:type="paragraph" w:customStyle="1" w:styleId="TAL">
    <w:name w:val="TAL"/>
    <w:basedOn w:val="Normal"/>
    <w:link w:val="TALZchn"/>
    <w:rsid w:val="0066086E"/>
    <w:pPr>
      <w:keepNext/>
      <w:keepLines/>
      <w:spacing w:after="0"/>
    </w:pPr>
    <w:rPr>
      <w:rFonts w:ascii="Arial" w:hAnsi="Arial"/>
      <w:sz w:val="18"/>
    </w:rPr>
  </w:style>
  <w:style w:type="paragraph" w:customStyle="1" w:styleId="NF">
    <w:name w:val="NF"/>
    <w:basedOn w:val="NO"/>
    <w:rsid w:val="0066086E"/>
    <w:pPr>
      <w:keepNext/>
      <w:spacing w:after="0"/>
    </w:pPr>
    <w:rPr>
      <w:rFonts w:ascii="Arial" w:hAnsi="Arial"/>
      <w:sz w:val="18"/>
    </w:rPr>
  </w:style>
  <w:style w:type="paragraph" w:customStyle="1" w:styleId="NO">
    <w:name w:val="NO"/>
    <w:basedOn w:val="Normal"/>
    <w:link w:val="NOChar"/>
    <w:rsid w:val="0066086E"/>
    <w:pPr>
      <w:keepLines/>
      <w:ind w:left="1135" w:hanging="851"/>
    </w:pPr>
  </w:style>
  <w:style w:type="paragraph" w:customStyle="1" w:styleId="NW">
    <w:name w:val="NW"/>
    <w:basedOn w:val="NO"/>
    <w:rsid w:val="0066086E"/>
    <w:pPr>
      <w:spacing w:after="0"/>
    </w:pPr>
  </w:style>
  <w:style w:type="paragraph" w:customStyle="1" w:styleId="HE">
    <w:name w:val="HE"/>
    <w:basedOn w:val="Normal"/>
    <w:pPr>
      <w:spacing w:after="0"/>
    </w:pPr>
    <w:rPr>
      <w:b/>
    </w:rPr>
  </w:style>
  <w:style w:type="paragraph" w:customStyle="1" w:styleId="EX">
    <w:name w:val="EX"/>
    <w:basedOn w:val="Normal"/>
    <w:link w:val="EXChar"/>
    <w:rsid w:val="0066086E"/>
    <w:pPr>
      <w:keepLines/>
      <w:ind w:left="1702" w:hanging="1418"/>
    </w:pPr>
  </w:style>
  <w:style w:type="paragraph" w:customStyle="1" w:styleId="FP">
    <w:name w:val="FP"/>
    <w:basedOn w:val="Normal"/>
    <w:rsid w:val="0066086E"/>
    <w:pPr>
      <w:spacing w:after="0"/>
    </w:pPr>
  </w:style>
  <w:style w:type="paragraph" w:customStyle="1" w:styleId="EW">
    <w:name w:val="EW"/>
    <w:basedOn w:val="EX"/>
    <w:link w:val="EWChar"/>
    <w:rsid w:val="0066086E"/>
    <w:pPr>
      <w:spacing w:after="0"/>
    </w:pPr>
  </w:style>
  <w:style w:type="paragraph" w:customStyle="1" w:styleId="B2">
    <w:name w:val="B2"/>
    <w:basedOn w:val="List2"/>
    <w:link w:val="B2Char"/>
    <w:rsid w:val="0066086E"/>
  </w:style>
  <w:style w:type="paragraph" w:customStyle="1" w:styleId="B1">
    <w:name w:val="B1"/>
    <w:basedOn w:val="List"/>
    <w:link w:val="B1Char"/>
    <w:rsid w:val="0066086E"/>
  </w:style>
  <w:style w:type="paragraph" w:customStyle="1" w:styleId="B3">
    <w:name w:val="B3"/>
    <w:basedOn w:val="List3"/>
    <w:rsid w:val="0066086E"/>
  </w:style>
  <w:style w:type="paragraph" w:customStyle="1" w:styleId="TH">
    <w:name w:val="TH"/>
    <w:basedOn w:val="Normal"/>
    <w:link w:val="THChar"/>
    <w:rsid w:val="0066086E"/>
    <w:pPr>
      <w:keepNext/>
      <w:keepLines/>
      <w:spacing w:before="60"/>
      <w:jc w:val="center"/>
    </w:pPr>
    <w:rPr>
      <w:rFonts w:ascii="Arial" w:hAnsi="Arial"/>
      <w:b/>
    </w:rPr>
  </w:style>
  <w:style w:type="paragraph" w:customStyle="1" w:styleId="TF">
    <w:name w:val="TF"/>
    <w:basedOn w:val="TH"/>
    <w:rsid w:val="0066086E"/>
    <w:pPr>
      <w:keepNext w:val="0"/>
      <w:spacing w:before="0" w:after="240"/>
    </w:pPr>
  </w:style>
  <w:style w:type="paragraph" w:customStyle="1" w:styleId="PL">
    <w:name w:val="PL"/>
    <w:link w:val="PLChar"/>
    <w:rsid w:val="006608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6086E"/>
    <w:pPr>
      <w:jc w:val="right"/>
    </w:pPr>
  </w:style>
  <w:style w:type="paragraph" w:customStyle="1" w:styleId="ZA">
    <w:name w:val="ZA"/>
    <w:rsid w:val="006608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608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U">
    <w:name w:val="ZU"/>
    <w:rsid w:val="006608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T">
    <w:name w:val="ZT"/>
    <w:rsid w:val="006608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TAN">
    <w:name w:val="TAN"/>
    <w:basedOn w:val="TAL"/>
    <w:rsid w:val="0066086E"/>
    <w:pPr>
      <w:ind w:left="851" w:hanging="851"/>
    </w:pPr>
  </w:style>
  <w:style w:type="paragraph" w:customStyle="1" w:styleId="ZV">
    <w:name w:val="ZV"/>
    <w:basedOn w:val="ZU"/>
    <w:rsid w:val="0066086E"/>
    <w:pPr>
      <w:framePr w:wrap="notBeside" w:y="16161"/>
    </w:pPr>
  </w:style>
  <w:style w:type="character" w:customStyle="1" w:styleId="ZGSM">
    <w:name w:val="ZGSM"/>
    <w:rsid w:val="0066086E"/>
  </w:style>
  <w:style w:type="paragraph" w:customStyle="1" w:styleId="EditorsNote">
    <w:name w:val="Editor's Note"/>
    <w:basedOn w:val="NO"/>
    <w:link w:val="EditorsNoteChar"/>
    <w:rsid w:val="0066086E"/>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character" w:customStyle="1" w:styleId="NOChar">
    <w:name w:val="NO Char"/>
    <w:link w:val="NO"/>
    <w:rsid w:val="00217D1A"/>
    <w:rPr>
      <w:rFonts w:ascii="Times New Roman" w:eastAsia="Times New Roman" w:hAnsi="Times New Roman"/>
    </w:rPr>
  </w:style>
  <w:style w:type="character" w:customStyle="1" w:styleId="B1Char">
    <w:name w:val="B1 Char"/>
    <w:link w:val="B1"/>
    <w:qFormat/>
    <w:rsid w:val="00217D1A"/>
    <w:rPr>
      <w:rFonts w:ascii="Times New Roman" w:eastAsia="Times New Roman" w:hAnsi="Times New Roman"/>
    </w:rPr>
  </w:style>
  <w:style w:type="character" w:customStyle="1" w:styleId="B2Char">
    <w:name w:val="B2 Char"/>
    <w:link w:val="B2"/>
    <w:qFormat/>
    <w:rsid w:val="00217D1A"/>
    <w:rPr>
      <w:rFonts w:ascii="Times New Roman" w:eastAsia="Times New Roman" w:hAnsi="Times New Roman"/>
    </w:rPr>
  </w:style>
  <w:style w:type="character" w:customStyle="1" w:styleId="EXChar">
    <w:name w:val="EX Char"/>
    <w:link w:val="EX"/>
    <w:qFormat/>
    <w:locked/>
    <w:rsid w:val="00217D1A"/>
    <w:rPr>
      <w:rFonts w:ascii="Times New Roman" w:eastAsia="Times New Roman" w:hAnsi="Times New Roman"/>
    </w:rPr>
  </w:style>
  <w:style w:type="character" w:customStyle="1" w:styleId="Heading2Char">
    <w:name w:val="Heading 2 Char"/>
    <w:link w:val="Heading2"/>
    <w:qFormat/>
    <w:rsid w:val="00627808"/>
    <w:rPr>
      <w:rFonts w:ascii="Arial" w:eastAsia="Times New Roman"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eastAsia="Times New Roman" w:hAnsi="Arial"/>
      <w:b/>
    </w:rPr>
  </w:style>
  <w:style w:type="character" w:customStyle="1" w:styleId="TALZchn">
    <w:name w:val="TAL Zchn"/>
    <w:link w:val="TAL"/>
    <w:rsid w:val="00217D1A"/>
    <w:rPr>
      <w:rFonts w:ascii="Arial" w:eastAsia="Times New Roman" w:hAnsi="Arial"/>
      <w:sz w:val="18"/>
    </w:rPr>
  </w:style>
  <w:style w:type="character" w:customStyle="1" w:styleId="PLChar">
    <w:name w:val="PL Char"/>
    <w:link w:val="PL"/>
    <w:rsid w:val="009F3D2C"/>
    <w:rPr>
      <w:rFonts w:ascii="Courier New" w:eastAsia="Times New Roman" w:hAnsi="Courier New"/>
      <w:noProof/>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eastAsia="Times New Roman" w:hAnsi="Arial"/>
      <w:sz w:val="28"/>
    </w:rPr>
  </w:style>
  <w:style w:type="character" w:customStyle="1" w:styleId="EditorsNoteChar">
    <w:name w:val="Editor's Note Char"/>
    <w:aliases w:val="EN Char"/>
    <w:link w:val="EditorsNote"/>
    <w:rsid w:val="00954A13"/>
    <w:rPr>
      <w:rFonts w:ascii="Times New Roman" w:eastAsia="Times New Roman" w:hAnsi="Times New Roman"/>
      <w:color w:val="FF0000"/>
    </w:rPr>
  </w:style>
  <w:style w:type="character" w:customStyle="1" w:styleId="TAHCar">
    <w:name w:val="TAH Car"/>
    <w:link w:val="TAH"/>
    <w:qFormat/>
    <w:rsid w:val="00AC408E"/>
    <w:rPr>
      <w:rFonts w:ascii="Arial" w:eastAsia="Times New Roman" w:hAnsi="Arial"/>
      <w:b/>
      <w:sz w:val="18"/>
    </w:rPr>
  </w:style>
  <w:style w:type="character" w:customStyle="1" w:styleId="EWChar">
    <w:name w:val="EW Char"/>
    <w:link w:val="EW"/>
    <w:qFormat/>
    <w:locked/>
    <w:rsid w:val="00511023"/>
    <w:rPr>
      <w:rFonts w:ascii="Times New Roman" w:eastAsia="Times New Roman" w:hAnsi="Times New Roman"/>
    </w:rPr>
  </w:style>
  <w:style w:type="paragraph" w:styleId="ListNumber">
    <w:name w:val="List Number"/>
    <w:basedOn w:val="List"/>
    <w:rsid w:val="0066086E"/>
  </w:style>
  <w:style w:type="paragraph" w:styleId="ListBullet2">
    <w:name w:val="List Bullet 2"/>
    <w:basedOn w:val="ListBullet"/>
    <w:rsid w:val="0066086E"/>
    <w:pPr>
      <w:ind w:left="851"/>
    </w:pPr>
  </w:style>
  <w:style w:type="paragraph" w:styleId="ListBullet">
    <w:name w:val="List Bullet"/>
    <w:basedOn w:val="List"/>
    <w:rsid w:val="0066086E"/>
  </w:style>
  <w:style w:type="paragraph" w:styleId="ListBullet3">
    <w:name w:val="List Bullet 3"/>
    <w:basedOn w:val="ListBullet2"/>
    <w:rsid w:val="0066086E"/>
    <w:pPr>
      <w:ind w:left="1135"/>
    </w:pPr>
  </w:style>
  <w:style w:type="paragraph" w:styleId="TOC6">
    <w:name w:val="toc 6"/>
    <w:basedOn w:val="TOC5"/>
    <w:next w:val="Normal"/>
    <w:uiPriority w:val="39"/>
    <w:rsid w:val="0066086E"/>
    <w:pPr>
      <w:ind w:left="1985" w:hanging="1985"/>
    </w:pPr>
  </w:style>
  <w:style w:type="paragraph" w:styleId="TOC7">
    <w:name w:val="toc 7"/>
    <w:basedOn w:val="TOC6"/>
    <w:next w:val="Normal"/>
    <w:uiPriority w:val="39"/>
    <w:rsid w:val="0066086E"/>
    <w:pPr>
      <w:ind w:left="2268" w:hanging="2268"/>
    </w:pPr>
  </w:style>
  <w:style w:type="paragraph" w:styleId="TOC9">
    <w:name w:val="toc 9"/>
    <w:basedOn w:val="TOC8"/>
    <w:uiPriority w:val="39"/>
    <w:rsid w:val="0066086E"/>
    <w:pPr>
      <w:ind w:left="1418" w:hanging="1418"/>
    </w:p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Header"/>
    <w:link w:val="FooterChar"/>
    <w:rsid w:val="0066086E"/>
    <w:pPr>
      <w:jc w:val="center"/>
    </w:pPr>
    <w:rPr>
      <w:i/>
    </w:rPr>
  </w:style>
  <w:style w:type="character" w:customStyle="1" w:styleId="FooterChar">
    <w:name w:val="Footer Char"/>
    <w:basedOn w:val="DefaultParagraphFont"/>
    <w:link w:val="Footer"/>
    <w:rsid w:val="00FB27F9"/>
    <w:rPr>
      <w:rFonts w:ascii="Arial" w:eastAsia="Times New Roman" w:hAnsi="Arial"/>
      <w:b/>
      <w:i/>
      <w:noProof/>
      <w:sz w:val="18"/>
    </w:rPr>
  </w:style>
  <w:style w:type="paragraph" w:styleId="FootnoteText">
    <w:name w:val="footnote text"/>
    <w:basedOn w:val="Normal"/>
    <w:link w:val="FootnoteTextChar"/>
    <w:rsid w:val="0066086E"/>
    <w:pPr>
      <w:keepLines/>
      <w:spacing w:after="0"/>
      <w:ind w:left="454" w:hanging="454"/>
    </w:pPr>
    <w:rPr>
      <w:sz w:val="16"/>
    </w:rPr>
  </w:style>
  <w:style w:type="character" w:customStyle="1" w:styleId="FootnoteTextChar">
    <w:name w:val="Footnote Text Char"/>
    <w:basedOn w:val="DefaultParagraphFont"/>
    <w:link w:val="FootnoteText"/>
    <w:rsid w:val="00FB27F9"/>
    <w:rPr>
      <w:rFonts w:ascii="Times New Roman" w:eastAsia="Times New Roman" w:hAnsi="Times New Roman"/>
      <w:sz w:val="16"/>
    </w:rPr>
  </w:style>
  <w:style w:type="paragraph" w:styleId="Header">
    <w:name w:val="header"/>
    <w:link w:val="HeaderChar"/>
    <w:rsid w:val="0066086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FB27F9"/>
    <w:rPr>
      <w:rFonts w:ascii="Arial" w:eastAsia="Times New Roman" w:hAnsi="Arial"/>
      <w:b/>
      <w:noProof/>
      <w:sz w:val="18"/>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Index1"/>
    <w:rsid w:val="0066086E"/>
    <w:pPr>
      <w:ind w:left="284"/>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ListBullet3"/>
    <w:rsid w:val="0066086E"/>
    <w:pPr>
      <w:ind w:left="1418"/>
    </w:pPr>
  </w:style>
  <w:style w:type="paragraph" w:styleId="ListBullet5">
    <w:name w:val="List Bullet 5"/>
    <w:basedOn w:val="ListBullet4"/>
    <w:rsid w:val="0066086E"/>
    <w:pPr>
      <w:ind w:left="1702"/>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ListNumber"/>
    <w:rsid w:val="0066086E"/>
    <w:pPr>
      <w:ind w:left="851"/>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 w:type="table" w:styleId="TableGrid">
    <w:name w:val="Table Grid"/>
    <w:basedOn w:val="TableNormal"/>
    <w:uiPriority w:val="39"/>
    <w:rsid w:val="00790D6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D7CD0"/>
    <w:rPr>
      <w:rFonts w:ascii="Arial" w:hAnsi="Arial"/>
      <w:sz w:val="18"/>
      <w:lang w:val="en-GB" w:eastAsia="en-US"/>
    </w:rPr>
  </w:style>
  <w:style w:type="paragraph" w:customStyle="1" w:styleId="ZH">
    <w:name w:val="ZH"/>
    <w:rsid w:val="006608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66086E"/>
    <w:rPr>
      <w:b/>
      <w:position w:val="6"/>
      <w:sz w:val="16"/>
    </w:rPr>
  </w:style>
  <w:style w:type="paragraph" w:customStyle="1" w:styleId="ZD">
    <w:name w:val="ZD"/>
    <w:rsid w:val="006608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6608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66086E"/>
    <w:pPr>
      <w:framePr w:hRule="auto" w:wrap="notBeside" w:y="852"/>
    </w:pPr>
    <w:rPr>
      <w:i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246872">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6960481">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4278893">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19731766">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58072675">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1009345">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05937220">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3602553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48156883">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58280820">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05266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5491854">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yperlink" Target="https://portal.3gpp.org/ngppapp/CreateTdoc.aspx?mode=view&amp;contributionUid=CP-251190" TargetMode="Externa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yperlink" Target="https://portal.3gpp.org/ngppapp/CreateTdoc.aspx?mode=view&amp;contributionUid=CP-251173" TargetMode="Externa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yperlink" Target="https://portal.3gpp.org/ngppapp/CreateTdoc.aspx?mode=view&amp;contributionUid=CP-251190" TargetMode="External"/><Relationship Id="rId46" Type="http://schemas.openxmlformats.org/officeDocument/2006/relationships/hyperlink" Target="https://portal.3gpp.org/ngppapp/CreateTdoc.aspx?mode=view&amp;contributionUid=CP-251187" TargetMode="Externa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hyperlink" Target="https://portal.3gpp.org/ngppapp/CreateTdoc.aspx?mode=view&amp;contributionUid=CP-251187"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hyperlink" Target="https://portal.3gpp.org/ngppapp/CreateTdoc.aspx?mode=view&amp;contributionUid=CP-251190" TargetMode="External"/><Relationship Id="rId45" Type="http://schemas.openxmlformats.org/officeDocument/2006/relationships/hyperlink" Target="https://portal.3gpp.org/ngppapp/CreateTdoc.aspx?mode=view&amp;contributionUid=CP-251170" TargetMode="External"/><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yperlink" Target="https://portal.3gpp.org/ngppapp/CreateTdoc.aspx?mode=view&amp;contributionUid=CP-251190" TargetMode="External"/><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hyperlink" Target="https://portal.3gpp.org/ngppapp/CreateTdoc.aspx?mode=view&amp;contributionUid=CP-251161" TargetMode="External"/><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Pages>
  <Words>177427</Words>
  <Characters>1011335</Characters>
  <Application>Microsoft Office Word</Application>
  <DocSecurity>0</DocSecurity>
  <Lines>8427</Lines>
  <Paragraphs>2372</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1186390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95</cp:revision>
  <cp:lastPrinted>2002-04-03T14:04:00Z</cp:lastPrinted>
  <dcterms:created xsi:type="dcterms:W3CDTF">2025-09-25T22:11:00Z</dcterms:created>
  <dcterms:modified xsi:type="dcterms:W3CDTF">2026-01-08T13:56:00Z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