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6C5056">
        <w:trPr>
          <w:cantSplit/>
        </w:trPr>
        <w:tc>
          <w:tcPr>
            <w:tcW w:w="10423" w:type="dxa"/>
            <w:gridSpan w:val="2"/>
            <w:shd w:val="clear" w:color="auto" w:fill="auto"/>
          </w:tcPr>
          <w:p w14:paraId="0FC9D1F5" w14:textId="28618CF1" w:rsidR="00046C05" w:rsidRPr="00C44D1B" w:rsidRDefault="00046C05" w:rsidP="006C5056">
            <w:pPr>
              <w:pStyle w:val="ZA"/>
              <w:framePr w:w="0" w:hRule="auto" w:wrap="auto" w:vAnchor="margin" w:hAnchor="text" w:yAlign="inline"/>
            </w:pPr>
            <w:bookmarkStart w:id="0" w:name="page1"/>
            <w:r w:rsidRPr="00C44D1B">
              <w:rPr>
                <w:sz w:val="64"/>
              </w:rPr>
              <w:t xml:space="preserve">3GPP TS 27.007 </w:t>
            </w:r>
            <w:r w:rsidRPr="00C44D1B">
              <w:t>V</w:t>
            </w:r>
            <w:r w:rsidR="006B696F">
              <w:t>19.3.0</w:t>
            </w:r>
            <w:r w:rsidRPr="00C44D1B">
              <w:t xml:space="preserve"> </w:t>
            </w:r>
            <w:r w:rsidRPr="00C44D1B">
              <w:rPr>
                <w:sz w:val="32"/>
              </w:rPr>
              <w:t>(</w:t>
            </w:r>
            <w:r w:rsidR="006B696F">
              <w:rPr>
                <w:sz w:val="32"/>
              </w:rPr>
              <w:t>2025-06</w:t>
            </w:r>
            <w:r w:rsidRPr="00C44D1B">
              <w:rPr>
                <w:sz w:val="32"/>
              </w:rPr>
              <w:t>)</w:t>
            </w:r>
          </w:p>
        </w:tc>
      </w:tr>
      <w:tr w:rsidR="00046C05" w:rsidRPr="00C44D1B" w14:paraId="3ED8B2F5" w14:textId="77777777" w:rsidTr="006C5056">
        <w:trPr>
          <w:cantSplit/>
          <w:trHeight w:hRule="exact" w:val="1134"/>
        </w:trPr>
        <w:tc>
          <w:tcPr>
            <w:tcW w:w="10423" w:type="dxa"/>
            <w:gridSpan w:val="2"/>
            <w:shd w:val="clear" w:color="auto" w:fill="auto"/>
          </w:tcPr>
          <w:p w14:paraId="2814BE63" w14:textId="77777777" w:rsidR="00046C05" w:rsidRPr="00C44D1B" w:rsidRDefault="00046C05" w:rsidP="006C5056">
            <w:pPr>
              <w:pStyle w:val="TAR"/>
            </w:pPr>
            <w:r w:rsidRPr="00C44D1B">
              <w:t>Technical Specification</w:t>
            </w:r>
          </w:p>
        </w:tc>
      </w:tr>
      <w:tr w:rsidR="00046C05" w:rsidRPr="00C44D1B" w14:paraId="525B5E03" w14:textId="77777777" w:rsidTr="006C5056">
        <w:trPr>
          <w:cantSplit/>
          <w:trHeight w:hRule="exact" w:val="3685"/>
        </w:trPr>
        <w:tc>
          <w:tcPr>
            <w:tcW w:w="10423" w:type="dxa"/>
            <w:gridSpan w:val="2"/>
            <w:shd w:val="clear" w:color="auto" w:fill="auto"/>
          </w:tcPr>
          <w:p w14:paraId="1A56366D" w14:textId="77777777" w:rsidR="00046C05" w:rsidRPr="00C44D1B" w:rsidRDefault="00046C05" w:rsidP="006C5056">
            <w:pPr>
              <w:pStyle w:val="ZT"/>
              <w:framePr w:wrap="auto" w:hAnchor="text" w:yAlign="inline"/>
            </w:pPr>
            <w:r w:rsidRPr="00C44D1B">
              <w:t>3rd Generation Partnership Project;</w:t>
            </w:r>
          </w:p>
          <w:p w14:paraId="7872A9C5" w14:textId="77777777" w:rsidR="00046C05" w:rsidRPr="00C44D1B" w:rsidRDefault="00046C05" w:rsidP="006C5056">
            <w:pPr>
              <w:pStyle w:val="ZT"/>
              <w:framePr w:wrap="auto" w:hAnchor="text" w:yAlign="inline"/>
            </w:pPr>
            <w:r w:rsidRPr="00C44D1B">
              <w:t>Technical Specification Group Core Network and Terminals;</w:t>
            </w:r>
          </w:p>
          <w:p w14:paraId="61E7D0EB" w14:textId="77777777" w:rsidR="00046C05" w:rsidRPr="00C44D1B" w:rsidRDefault="00046C05" w:rsidP="006C5056">
            <w:pPr>
              <w:pStyle w:val="ZT"/>
              <w:framePr w:wrap="auto" w:hAnchor="text" w:yAlign="inline"/>
            </w:pPr>
            <w:r w:rsidRPr="00C44D1B">
              <w:t>AT command set for User Equipment (UE)</w:t>
            </w:r>
          </w:p>
          <w:p w14:paraId="1546A602" w14:textId="28E780D9" w:rsidR="00046C05" w:rsidRPr="00C44D1B" w:rsidRDefault="00046C05" w:rsidP="006C505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6C5056">
        <w:trPr>
          <w:cantSplit/>
        </w:trPr>
        <w:tc>
          <w:tcPr>
            <w:tcW w:w="10423" w:type="dxa"/>
            <w:gridSpan w:val="2"/>
            <w:shd w:val="clear" w:color="auto" w:fill="auto"/>
          </w:tcPr>
          <w:p w14:paraId="16327747" w14:textId="77777777" w:rsidR="00046C05" w:rsidRPr="00C44D1B" w:rsidRDefault="00046C05" w:rsidP="006C5056">
            <w:pPr>
              <w:pStyle w:val="FP"/>
            </w:pPr>
          </w:p>
        </w:tc>
      </w:tr>
      <w:tr w:rsidR="00826D4E" w:rsidRPr="00C44D1B" w14:paraId="30F2B068" w14:textId="77777777" w:rsidTr="006C5056">
        <w:trPr>
          <w:cantSplit/>
          <w:trHeight w:hRule="exact" w:val="1531"/>
        </w:trPr>
        <w:tc>
          <w:tcPr>
            <w:tcW w:w="4883" w:type="dxa"/>
            <w:shd w:val="clear" w:color="auto" w:fill="auto"/>
          </w:tcPr>
          <w:p w14:paraId="63D07D66" w14:textId="47E0804F" w:rsidR="00826D4E" w:rsidRPr="00C44D1B" w:rsidRDefault="00B01C0A"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2.75pt;visibility:visible;mso-wrap-style:square">
                  <v:imagedata r:id="rId11" o:title=""/>
                </v:shape>
              </w:pict>
            </w:r>
          </w:p>
        </w:tc>
        <w:tc>
          <w:tcPr>
            <w:tcW w:w="5540" w:type="dxa"/>
            <w:shd w:val="clear" w:color="auto" w:fill="auto"/>
          </w:tcPr>
          <w:p w14:paraId="50679602" w14:textId="49CD3D83" w:rsidR="00826D4E" w:rsidRPr="00C44D1B" w:rsidRDefault="00B01C0A" w:rsidP="00826D4E">
            <w:pPr>
              <w:jc w:val="right"/>
            </w:pPr>
            <w:r>
              <w:pict w14:anchorId="0AA72899">
                <v:shape id="_x0000_i1026" type="#_x0000_t75" style="width:128.3pt;height:74.85pt">
                  <v:imagedata r:id="rId12" o:title="3GPP-logo_web"/>
                </v:shape>
              </w:pict>
            </w:r>
          </w:p>
        </w:tc>
      </w:tr>
      <w:tr w:rsidR="00046C05" w:rsidRPr="00C44D1B" w14:paraId="147B2A73" w14:textId="77777777" w:rsidTr="006C5056">
        <w:trPr>
          <w:cantSplit/>
          <w:trHeight w:hRule="exact" w:val="5783"/>
        </w:trPr>
        <w:tc>
          <w:tcPr>
            <w:tcW w:w="10423" w:type="dxa"/>
            <w:gridSpan w:val="2"/>
            <w:shd w:val="clear" w:color="auto" w:fill="auto"/>
          </w:tcPr>
          <w:p w14:paraId="69664BE9" w14:textId="77777777" w:rsidR="00046C05" w:rsidRPr="00C44D1B" w:rsidRDefault="00046C05" w:rsidP="006C5056">
            <w:pPr>
              <w:pStyle w:val="FP"/>
              <w:rPr>
                <w:b/>
              </w:rPr>
            </w:pPr>
          </w:p>
        </w:tc>
      </w:tr>
      <w:tr w:rsidR="00046C05" w:rsidRPr="00C44D1B" w14:paraId="1B5E82D0" w14:textId="77777777" w:rsidTr="006C5056">
        <w:trPr>
          <w:cantSplit/>
          <w:trHeight w:hRule="exact" w:val="964"/>
        </w:trPr>
        <w:tc>
          <w:tcPr>
            <w:tcW w:w="10423" w:type="dxa"/>
            <w:gridSpan w:val="2"/>
            <w:shd w:val="clear" w:color="auto" w:fill="auto"/>
          </w:tcPr>
          <w:p w14:paraId="54183A78" w14:textId="77777777" w:rsidR="00046C05" w:rsidRPr="00C44D1B" w:rsidRDefault="00046C05" w:rsidP="006C505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6C5056">
            <w:pPr>
              <w:pStyle w:val="ZV"/>
              <w:framePr w:w="0" w:wrap="auto" w:vAnchor="margin" w:hAnchor="text" w:yAlign="inline"/>
            </w:pPr>
          </w:p>
          <w:p w14:paraId="39841676" w14:textId="77777777" w:rsidR="00046C05" w:rsidRPr="00C44D1B" w:rsidRDefault="00046C05" w:rsidP="006C5056">
            <w:pPr>
              <w:rPr>
                <w:sz w:val="16"/>
              </w:rPr>
            </w:pPr>
          </w:p>
        </w:tc>
      </w:tr>
      <w:bookmarkEnd w:id="0"/>
    </w:tbl>
    <w:p w14:paraId="13CD2627" w14:textId="77777777" w:rsidR="00046C05" w:rsidRPr="00C44D1B" w:rsidRDefault="00046C05" w:rsidP="00046C05">
      <w:pPr>
        <w:sectPr w:rsidR="00046C05" w:rsidRPr="00C44D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6C5056">
        <w:trPr>
          <w:cantSplit/>
          <w:trHeight w:hRule="exact" w:val="5669"/>
        </w:trPr>
        <w:tc>
          <w:tcPr>
            <w:tcW w:w="10423" w:type="dxa"/>
            <w:shd w:val="clear" w:color="auto" w:fill="auto"/>
          </w:tcPr>
          <w:p w14:paraId="403D6FAC" w14:textId="77777777" w:rsidR="00046C05" w:rsidRPr="00C44D1B" w:rsidRDefault="00046C05" w:rsidP="006C5056">
            <w:pPr>
              <w:pStyle w:val="FP"/>
            </w:pPr>
            <w:bookmarkStart w:id="2" w:name="page2"/>
          </w:p>
        </w:tc>
      </w:tr>
      <w:tr w:rsidR="00046C05" w:rsidRPr="00C44D1B" w14:paraId="669F6010" w14:textId="77777777" w:rsidTr="006C5056">
        <w:trPr>
          <w:cantSplit/>
          <w:trHeight w:hRule="exact" w:val="5386"/>
        </w:trPr>
        <w:tc>
          <w:tcPr>
            <w:tcW w:w="10423" w:type="dxa"/>
            <w:shd w:val="clear" w:color="auto" w:fill="auto"/>
          </w:tcPr>
          <w:p w14:paraId="51275C47" w14:textId="77777777" w:rsidR="00046C05" w:rsidRPr="00C44D1B" w:rsidRDefault="00046C05" w:rsidP="006C505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6C505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6C5056">
            <w:pPr>
              <w:pStyle w:val="FP"/>
              <w:ind w:left="2835" w:right="2835"/>
              <w:jc w:val="center"/>
              <w:rPr>
                <w:rFonts w:ascii="Arial" w:hAnsi="Arial"/>
                <w:noProof/>
                <w:sz w:val="18"/>
              </w:rPr>
            </w:pPr>
          </w:p>
          <w:p w14:paraId="5C93F553"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6C505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6C505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6C5056">
            <w:pPr>
              <w:rPr>
                <w:noProof/>
              </w:rPr>
            </w:pPr>
          </w:p>
        </w:tc>
      </w:tr>
      <w:tr w:rsidR="00046C05" w:rsidRPr="00C44D1B" w14:paraId="2790E3CD" w14:textId="77777777" w:rsidTr="006C5056">
        <w:trPr>
          <w:cantSplit/>
        </w:trPr>
        <w:tc>
          <w:tcPr>
            <w:tcW w:w="10423" w:type="dxa"/>
            <w:shd w:val="clear" w:color="auto" w:fill="auto"/>
            <w:vAlign w:val="bottom"/>
          </w:tcPr>
          <w:p w14:paraId="0B353190" w14:textId="77777777" w:rsidR="00046C05" w:rsidRPr="00C44D1B" w:rsidRDefault="00046C05" w:rsidP="006C505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6C505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6C5056">
            <w:pPr>
              <w:pStyle w:val="FP"/>
              <w:jc w:val="center"/>
              <w:rPr>
                <w:noProof/>
              </w:rPr>
            </w:pPr>
          </w:p>
          <w:p w14:paraId="0DD53254" w14:textId="759684DF" w:rsidR="00046C05" w:rsidRPr="00C44D1B" w:rsidRDefault="00046C05" w:rsidP="006C5056">
            <w:pPr>
              <w:pStyle w:val="FP"/>
              <w:jc w:val="center"/>
              <w:rPr>
                <w:noProof/>
                <w:sz w:val="18"/>
              </w:rPr>
            </w:pPr>
            <w:r w:rsidRPr="00C44D1B">
              <w:rPr>
                <w:noProof/>
                <w:sz w:val="18"/>
              </w:rPr>
              <w:t xml:space="preserve">© </w:t>
            </w:r>
            <w:r w:rsidR="00F659E5" w:rsidRPr="00C44D1B">
              <w:rPr>
                <w:noProof/>
                <w:sz w:val="18"/>
              </w:rPr>
              <w:t>202</w:t>
            </w:r>
            <w:r w:rsidR="00F659E5">
              <w:rPr>
                <w:noProof/>
                <w:sz w:val="18"/>
              </w:rPr>
              <w:t>5</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6C5056">
            <w:pPr>
              <w:pStyle w:val="FP"/>
              <w:jc w:val="center"/>
              <w:rPr>
                <w:noProof/>
                <w:sz w:val="18"/>
              </w:rPr>
            </w:pPr>
            <w:r w:rsidRPr="00C44D1B">
              <w:rPr>
                <w:noProof/>
                <w:sz w:val="18"/>
              </w:rPr>
              <w:t>All rights reserved.</w:t>
            </w:r>
          </w:p>
          <w:p w14:paraId="42C35D40" w14:textId="77777777" w:rsidR="00046C05" w:rsidRPr="00C44D1B" w:rsidRDefault="00046C05" w:rsidP="006C5056">
            <w:pPr>
              <w:pStyle w:val="FP"/>
              <w:rPr>
                <w:noProof/>
                <w:sz w:val="18"/>
              </w:rPr>
            </w:pPr>
          </w:p>
          <w:p w14:paraId="5BDD3478" w14:textId="77777777" w:rsidR="00046C05" w:rsidRPr="00C44D1B" w:rsidRDefault="00046C05" w:rsidP="006C505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6C505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6C505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6C505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1AA1C285" w14:textId="7417AA98" w:rsidR="00B01C0A" w:rsidRDefault="00EB47D8">
      <w:pPr>
        <w:pStyle w:val="TOC1"/>
        <w:rPr>
          <w:rFonts w:asciiTheme="minorHAnsi" w:hAnsiTheme="minorHAnsi" w:cstheme="minorBidi"/>
          <w:noProof/>
          <w:kern w:val="2"/>
          <w:sz w:val="24"/>
          <w:szCs w:val="24"/>
          <w:lang w:eastAsia="en-GB"/>
          <w14:ligatures w14:val="standardContextual"/>
        </w:rPr>
      </w:pPr>
      <w:r w:rsidRPr="00C44D1B">
        <w:fldChar w:fldCharType="begin" w:fldLock="1"/>
      </w:r>
      <w:r w:rsidRPr="00C44D1B">
        <w:instrText xml:space="preserve"> TOC \o "1-9" </w:instrText>
      </w:r>
      <w:r w:rsidRPr="00C44D1B">
        <w:fldChar w:fldCharType="separate"/>
      </w:r>
      <w:r w:rsidR="00B01C0A">
        <w:rPr>
          <w:noProof/>
        </w:rPr>
        <w:t>Foreword</w:t>
      </w:r>
      <w:r w:rsidR="00B01C0A">
        <w:rPr>
          <w:noProof/>
        </w:rPr>
        <w:tab/>
      </w:r>
      <w:r w:rsidR="00B01C0A">
        <w:rPr>
          <w:noProof/>
        </w:rPr>
        <w:fldChar w:fldCharType="begin" w:fldLock="1"/>
      </w:r>
      <w:r w:rsidR="00B01C0A">
        <w:rPr>
          <w:noProof/>
        </w:rPr>
        <w:instrText xml:space="preserve"> PAGEREF _Toc202524949 \h </w:instrText>
      </w:r>
      <w:r w:rsidR="00B01C0A">
        <w:rPr>
          <w:noProof/>
        </w:rPr>
      </w:r>
      <w:r w:rsidR="00B01C0A">
        <w:rPr>
          <w:noProof/>
        </w:rPr>
        <w:fldChar w:fldCharType="separate"/>
      </w:r>
      <w:r w:rsidR="00B01C0A">
        <w:rPr>
          <w:noProof/>
        </w:rPr>
        <w:t>11</w:t>
      </w:r>
      <w:r w:rsidR="00B01C0A">
        <w:rPr>
          <w:noProof/>
        </w:rPr>
        <w:fldChar w:fldCharType="end"/>
      </w:r>
    </w:p>
    <w:p w14:paraId="4AB03890" w14:textId="2B58AA8F" w:rsidR="00B01C0A" w:rsidRDefault="00B01C0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_Toc202524950 \h </w:instrText>
      </w:r>
      <w:r>
        <w:rPr>
          <w:noProof/>
        </w:rPr>
      </w:r>
      <w:r>
        <w:rPr>
          <w:noProof/>
        </w:rPr>
        <w:fldChar w:fldCharType="separate"/>
      </w:r>
      <w:r>
        <w:rPr>
          <w:noProof/>
        </w:rPr>
        <w:t>11</w:t>
      </w:r>
      <w:r>
        <w:rPr>
          <w:noProof/>
        </w:rPr>
        <w:fldChar w:fldCharType="end"/>
      </w:r>
    </w:p>
    <w:p w14:paraId="6576DAC1" w14:textId="2233AD9A" w:rsidR="00B01C0A" w:rsidRDefault="00B01C0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_Toc202524951 \h </w:instrText>
      </w:r>
      <w:r>
        <w:rPr>
          <w:noProof/>
        </w:rPr>
      </w:r>
      <w:r>
        <w:rPr>
          <w:noProof/>
        </w:rPr>
        <w:fldChar w:fldCharType="separate"/>
      </w:r>
      <w:r>
        <w:rPr>
          <w:noProof/>
        </w:rPr>
        <w:t>12</w:t>
      </w:r>
      <w:r>
        <w:rPr>
          <w:noProof/>
        </w:rPr>
        <w:fldChar w:fldCharType="end"/>
      </w:r>
    </w:p>
    <w:p w14:paraId="1BB31447" w14:textId="19177444" w:rsidR="00B01C0A" w:rsidRDefault="00B01C0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_Toc202524952 \h </w:instrText>
      </w:r>
      <w:r>
        <w:rPr>
          <w:noProof/>
        </w:rPr>
      </w:r>
      <w:r>
        <w:rPr>
          <w:noProof/>
        </w:rPr>
        <w:fldChar w:fldCharType="separate"/>
      </w:r>
      <w:r>
        <w:rPr>
          <w:noProof/>
        </w:rPr>
        <w:t>19</w:t>
      </w:r>
      <w:r>
        <w:rPr>
          <w:noProof/>
        </w:rPr>
        <w:fldChar w:fldCharType="end"/>
      </w:r>
    </w:p>
    <w:p w14:paraId="401DAC6D" w14:textId="36888AD9" w:rsidR="00B01C0A" w:rsidRDefault="00B01C0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_Toc202524953 \h </w:instrText>
      </w:r>
      <w:r>
        <w:rPr>
          <w:noProof/>
        </w:rPr>
      </w:r>
      <w:r>
        <w:rPr>
          <w:noProof/>
        </w:rPr>
        <w:fldChar w:fldCharType="separate"/>
      </w:r>
      <w:r>
        <w:rPr>
          <w:noProof/>
        </w:rPr>
        <w:t>19</w:t>
      </w:r>
      <w:r>
        <w:rPr>
          <w:noProof/>
        </w:rPr>
        <w:fldChar w:fldCharType="end"/>
      </w:r>
    </w:p>
    <w:p w14:paraId="4D6CBA1F" w14:textId="5FA48FF9" w:rsidR="00B01C0A" w:rsidRDefault="00B01C0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_Toc202524954 \h </w:instrText>
      </w:r>
      <w:r>
        <w:rPr>
          <w:noProof/>
        </w:rPr>
      </w:r>
      <w:r>
        <w:rPr>
          <w:noProof/>
        </w:rPr>
        <w:fldChar w:fldCharType="separate"/>
      </w:r>
      <w:r>
        <w:rPr>
          <w:noProof/>
        </w:rPr>
        <w:t>20</w:t>
      </w:r>
      <w:r>
        <w:rPr>
          <w:noProof/>
        </w:rPr>
        <w:fldChar w:fldCharType="end"/>
      </w:r>
    </w:p>
    <w:p w14:paraId="5F2D2003" w14:textId="1A5EE4D3" w:rsidR="00B01C0A" w:rsidRDefault="00B01C0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AT command syntax</w:t>
      </w:r>
      <w:r>
        <w:rPr>
          <w:noProof/>
        </w:rPr>
        <w:tab/>
      </w:r>
      <w:r>
        <w:rPr>
          <w:noProof/>
        </w:rPr>
        <w:fldChar w:fldCharType="begin" w:fldLock="1"/>
      </w:r>
      <w:r>
        <w:rPr>
          <w:noProof/>
        </w:rPr>
        <w:instrText xml:space="preserve"> PAGEREF _Toc202524955 \h </w:instrText>
      </w:r>
      <w:r>
        <w:rPr>
          <w:noProof/>
        </w:rPr>
      </w:r>
      <w:r>
        <w:rPr>
          <w:noProof/>
        </w:rPr>
        <w:fldChar w:fldCharType="separate"/>
      </w:r>
      <w:r>
        <w:rPr>
          <w:noProof/>
        </w:rPr>
        <w:t>21</w:t>
      </w:r>
      <w:r>
        <w:rPr>
          <w:noProof/>
        </w:rPr>
        <w:fldChar w:fldCharType="end"/>
      </w:r>
    </w:p>
    <w:p w14:paraId="6131EA61" w14:textId="3C065513" w:rsidR="00B01C0A" w:rsidRDefault="00B01C0A">
      <w:pPr>
        <w:pStyle w:val="TOC2"/>
        <w:rPr>
          <w:rFonts w:asciiTheme="minorHAnsi" w:hAnsiTheme="minorHAnsi" w:cstheme="minorBidi"/>
          <w:noProof/>
          <w:kern w:val="2"/>
          <w:sz w:val="24"/>
          <w:szCs w:val="24"/>
          <w:lang w:eastAsia="en-GB"/>
          <w14:ligatures w14:val="standardContextual"/>
        </w:rPr>
      </w:pPr>
      <w:r>
        <w:rPr>
          <w:noProof/>
        </w:rPr>
        <w:t>4.0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_Toc202524956 \h </w:instrText>
      </w:r>
      <w:r>
        <w:rPr>
          <w:noProof/>
        </w:rPr>
      </w:r>
      <w:r>
        <w:rPr>
          <w:noProof/>
        </w:rPr>
        <w:fldChar w:fldCharType="separate"/>
      </w:r>
      <w:r>
        <w:rPr>
          <w:noProof/>
        </w:rPr>
        <w:t>21</w:t>
      </w:r>
      <w:r>
        <w:rPr>
          <w:noProof/>
        </w:rPr>
        <w:fldChar w:fldCharType="end"/>
      </w:r>
    </w:p>
    <w:p w14:paraId="52F97C87" w14:textId="3E33F84D" w:rsidR="00B01C0A" w:rsidRDefault="00B01C0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Command line</w:t>
      </w:r>
      <w:r>
        <w:rPr>
          <w:noProof/>
        </w:rPr>
        <w:tab/>
      </w:r>
      <w:r>
        <w:rPr>
          <w:noProof/>
        </w:rPr>
        <w:fldChar w:fldCharType="begin" w:fldLock="1"/>
      </w:r>
      <w:r>
        <w:rPr>
          <w:noProof/>
        </w:rPr>
        <w:instrText xml:space="preserve"> PAGEREF _Toc202524957 \h </w:instrText>
      </w:r>
      <w:r>
        <w:rPr>
          <w:noProof/>
        </w:rPr>
      </w:r>
      <w:r>
        <w:rPr>
          <w:noProof/>
        </w:rPr>
        <w:fldChar w:fldCharType="separate"/>
      </w:r>
      <w:r>
        <w:rPr>
          <w:noProof/>
        </w:rPr>
        <w:t>22</w:t>
      </w:r>
      <w:r>
        <w:rPr>
          <w:noProof/>
        </w:rPr>
        <w:fldChar w:fldCharType="end"/>
      </w:r>
    </w:p>
    <w:p w14:paraId="482B3975" w14:textId="33142249" w:rsidR="00B01C0A" w:rsidRDefault="00B01C0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_Toc202524958 \h </w:instrText>
      </w:r>
      <w:r>
        <w:rPr>
          <w:noProof/>
        </w:rPr>
      </w:r>
      <w:r>
        <w:rPr>
          <w:noProof/>
        </w:rPr>
        <w:fldChar w:fldCharType="separate"/>
      </w:r>
      <w:r>
        <w:rPr>
          <w:noProof/>
        </w:rPr>
        <w:t>22</w:t>
      </w:r>
      <w:r>
        <w:rPr>
          <w:noProof/>
        </w:rPr>
        <w:fldChar w:fldCharType="end"/>
      </w:r>
    </w:p>
    <w:p w14:paraId="3D48255B" w14:textId="07532B88"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4.3</w:t>
      </w:r>
      <w:r>
        <w:rPr>
          <w:rFonts w:asciiTheme="minorHAnsi" w:hAnsiTheme="minorHAnsi" w:cstheme="minorBidi"/>
          <w:noProof/>
          <w:kern w:val="2"/>
          <w:sz w:val="24"/>
          <w:szCs w:val="24"/>
          <w:lang w:eastAsia="en-GB"/>
          <w14:ligatures w14:val="standardContextual"/>
        </w:rPr>
        <w:tab/>
      </w:r>
      <w:r w:rsidRPr="00D136FB">
        <w:rPr>
          <w:noProof/>
          <w:lang w:val="fr-FR"/>
        </w:rPr>
        <w:t>ITU</w:t>
      </w:r>
      <w:r w:rsidRPr="00D136FB">
        <w:rPr>
          <w:noProof/>
          <w:lang w:val="fr-FR"/>
        </w:rPr>
        <w:noBreakHyphen/>
        <w:t>T Recommendation V.250 [14] TE</w:t>
      </w:r>
      <w:r w:rsidRPr="00D136FB">
        <w:rPr>
          <w:noProof/>
          <w:lang w:val="fr-FR"/>
        </w:rPr>
        <w:noBreakHyphen/>
        <w:t>TA interface commands</w:t>
      </w:r>
      <w:r>
        <w:rPr>
          <w:noProof/>
        </w:rPr>
        <w:tab/>
      </w:r>
      <w:r>
        <w:rPr>
          <w:noProof/>
        </w:rPr>
        <w:fldChar w:fldCharType="begin" w:fldLock="1"/>
      </w:r>
      <w:r>
        <w:rPr>
          <w:noProof/>
        </w:rPr>
        <w:instrText xml:space="preserve"> PAGEREF _Toc202524959 \h </w:instrText>
      </w:r>
      <w:r>
        <w:rPr>
          <w:noProof/>
        </w:rPr>
      </w:r>
      <w:r>
        <w:rPr>
          <w:noProof/>
        </w:rPr>
        <w:fldChar w:fldCharType="separate"/>
      </w:r>
      <w:r>
        <w:rPr>
          <w:noProof/>
        </w:rPr>
        <w:t>23</w:t>
      </w:r>
      <w:r>
        <w:rPr>
          <w:noProof/>
        </w:rPr>
        <w:fldChar w:fldCharType="end"/>
      </w:r>
    </w:p>
    <w:p w14:paraId="13CDE476" w14:textId="0D5B0E62" w:rsidR="00B01C0A" w:rsidRDefault="00B01C0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General commands</w:t>
      </w:r>
      <w:r>
        <w:rPr>
          <w:noProof/>
        </w:rPr>
        <w:tab/>
      </w:r>
      <w:r>
        <w:rPr>
          <w:noProof/>
        </w:rPr>
        <w:fldChar w:fldCharType="begin" w:fldLock="1"/>
      </w:r>
      <w:r>
        <w:rPr>
          <w:noProof/>
        </w:rPr>
        <w:instrText xml:space="preserve"> PAGEREF _Toc202524960 \h </w:instrText>
      </w:r>
      <w:r>
        <w:rPr>
          <w:noProof/>
        </w:rPr>
      </w:r>
      <w:r>
        <w:rPr>
          <w:noProof/>
        </w:rPr>
        <w:fldChar w:fldCharType="separate"/>
      </w:r>
      <w:r>
        <w:rPr>
          <w:noProof/>
        </w:rPr>
        <w:t>23</w:t>
      </w:r>
      <w:r>
        <w:rPr>
          <w:noProof/>
        </w:rPr>
        <w:fldChar w:fldCharType="end"/>
      </w:r>
    </w:p>
    <w:p w14:paraId="5CC23285" w14:textId="0FCE23EE" w:rsidR="00B01C0A" w:rsidRDefault="00B01C0A">
      <w:pPr>
        <w:pStyle w:val="TOC2"/>
        <w:rPr>
          <w:rFonts w:asciiTheme="minorHAnsi" w:hAnsiTheme="minorHAnsi" w:cstheme="minorBidi"/>
          <w:noProof/>
          <w:kern w:val="2"/>
          <w:sz w:val="24"/>
          <w:szCs w:val="24"/>
          <w:lang w:eastAsia="en-GB"/>
          <w14:ligatures w14:val="standardContextual"/>
        </w:rPr>
      </w:pPr>
      <w:r>
        <w:rPr>
          <w:noProof/>
        </w:rPr>
        <w:t>5.0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_Toc202524961 \h </w:instrText>
      </w:r>
      <w:r>
        <w:rPr>
          <w:noProof/>
        </w:rPr>
      </w:r>
      <w:r>
        <w:rPr>
          <w:noProof/>
        </w:rPr>
        <w:fldChar w:fldCharType="separate"/>
      </w:r>
      <w:r>
        <w:rPr>
          <w:noProof/>
        </w:rPr>
        <w:t>23</w:t>
      </w:r>
      <w:r>
        <w:rPr>
          <w:noProof/>
        </w:rPr>
        <w:fldChar w:fldCharType="end"/>
      </w:r>
    </w:p>
    <w:p w14:paraId="2119063D" w14:textId="6F50C37E" w:rsidR="00B01C0A" w:rsidRDefault="00B01C0A">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_Toc202524962 \h </w:instrText>
      </w:r>
      <w:r>
        <w:rPr>
          <w:noProof/>
        </w:rPr>
      </w:r>
      <w:r>
        <w:rPr>
          <w:noProof/>
        </w:rPr>
        <w:fldChar w:fldCharType="separate"/>
      </w:r>
      <w:r>
        <w:rPr>
          <w:noProof/>
        </w:rPr>
        <w:t>23</w:t>
      </w:r>
      <w:r>
        <w:rPr>
          <w:noProof/>
        </w:rPr>
        <w:fldChar w:fldCharType="end"/>
      </w:r>
    </w:p>
    <w:p w14:paraId="5811178B" w14:textId="48B6A47D"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5.2</w:t>
      </w:r>
      <w:r>
        <w:rPr>
          <w:rFonts w:asciiTheme="minorHAnsi" w:hAnsiTheme="minorHAnsi" w:cstheme="minorBidi"/>
          <w:noProof/>
          <w:kern w:val="2"/>
          <w:sz w:val="24"/>
          <w:szCs w:val="24"/>
          <w:lang w:eastAsia="en-GB"/>
          <w14:ligatures w14:val="standardContextual"/>
        </w:rPr>
        <w:tab/>
      </w:r>
      <w:r w:rsidRPr="00D136FB">
        <w:rPr>
          <w:noProof/>
          <w:lang w:val="fr-FR"/>
        </w:rPr>
        <w:t>Request model identification +CGMM</w:t>
      </w:r>
      <w:r>
        <w:rPr>
          <w:noProof/>
        </w:rPr>
        <w:tab/>
      </w:r>
      <w:r>
        <w:rPr>
          <w:noProof/>
        </w:rPr>
        <w:fldChar w:fldCharType="begin" w:fldLock="1"/>
      </w:r>
      <w:r>
        <w:rPr>
          <w:noProof/>
        </w:rPr>
        <w:instrText xml:space="preserve"> PAGEREF _Toc202524963 \h </w:instrText>
      </w:r>
      <w:r>
        <w:rPr>
          <w:noProof/>
        </w:rPr>
      </w:r>
      <w:r>
        <w:rPr>
          <w:noProof/>
        </w:rPr>
        <w:fldChar w:fldCharType="separate"/>
      </w:r>
      <w:r>
        <w:rPr>
          <w:noProof/>
        </w:rPr>
        <w:t>24</w:t>
      </w:r>
      <w:r>
        <w:rPr>
          <w:noProof/>
        </w:rPr>
        <w:fldChar w:fldCharType="end"/>
      </w:r>
    </w:p>
    <w:p w14:paraId="22C110FB" w14:textId="4F4F49B8"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5.3</w:t>
      </w:r>
      <w:r>
        <w:rPr>
          <w:rFonts w:asciiTheme="minorHAnsi" w:hAnsiTheme="minorHAnsi" w:cstheme="minorBidi"/>
          <w:noProof/>
          <w:kern w:val="2"/>
          <w:sz w:val="24"/>
          <w:szCs w:val="24"/>
          <w:lang w:eastAsia="en-GB"/>
          <w14:ligatures w14:val="standardContextual"/>
        </w:rPr>
        <w:tab/>
      </w:r>
      <w:r w:rsidRPr="00D136FB">
        <w:rPr>
          <w:noProof/>
          <w:lang w:val="fr-FR"/>
        </w:rPr>
        <w:t>Request revision identification +CGMR</w:t>
      </w:r>
      <w:r>
        <w:rPr>
          <w:noProof/>
        </w:rPr>
        <w:tab/>
      </w:r>
      <w:r>
        <w:rPr>
          <w:noProof/>
        </w:rPr>
        <w:fldChar w:fldCharType="begin" w:fldLock="1"/>
      </w:r>
      <w:r>
        <w:rPr>
          <w:noProof/>
        </w:rPr>
        <w:instrText xml:space="preserve"> PAGEREF _Toc202524964 \h </w:instrText>
      </w:r>
      <w:r>
        <w:rPr>
          <w:noProof/>
        </w:rPr>
      </w:r>
      <w:r>
        <w:rPr>
          <w:noProof/>
        </w:rPr>
        <w:fldChar w:fldCharType="separate"/>
      </w:r>
      <w:r>
        <w:rPr>
          <w:noProof/>
        </w:rPr>
        <w:t>24</w:t>
      </w:r>
      <w:r>
        <w:rPr>
          <w:noProof/>
        </w:rPr>
        <w:fldChar w:fldCharType="end"/>
      </w:r>
    </w:p>
    <w:p w14:paraId="63B52CB9" w14:textId="36DA4F16" w:rsidR="00B01C0A" w:rsidRDefault="00B01C0A">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_Toc202524965 \h </w:instrText>
      </w:r>
      <w:r>
        <w:rPr>
          <w:noProof/>
        </w:rPr>
      </w:r>
      <w:r>
        <w:rPr>
          <w:noProof/>
        </w:rPr>
        <w:fldChar w:fldCharType="separate"/>
      </w:r>
      <w:r>
        <w:rPr>
          <w:noProof/>
        </w:rPr>
        <w:t>25</w:t>
      </w:r>
      <w:r>
        <w:rPr>
          <w:noProof/>
        </w:rPr>
        <w:fldChar w:fldCharType="end"/>
      </w:r>
    </w:p>
    <w:p w14:paraId="3881903F" w14:textId="2505B836" w:rsidR="00B01C0A" w:rsidRDefault="00B01C0A">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_Toc202524966 \h </w:instrText>
      </w:r>
      <w:r>
        <w:rPr>
          <w:noProof/>
        </w:rPr>
      </w:r>
      <w:r>
        <w:rPr>
          <w:noProof/>
        </w:rPr>
        <w:fldChar w:fldCharType="separate"/>
      </w:r>
      <w:r>
        <w:rPr>
          <w:noProof/>
        </w:rPr>
        <w:t>26</w:t>
      </w:r>
      <w:r>
        <w:rPr>
          <w:noProof/>
        </w:rPr>
        <w:fldChar w:fldCharType="end"/>
      </w:r>
    </w:p>
    <w:p w14:paraId="5D878EF6" w14:textId="1B653C95"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5.6</w:t>
      </w:r>
      <w:r>
        <w:rPr>
          <w:rFonts w:asciiTheme="minorHAnsi" w:hAnsiTheme="minorHAnsi" w:cstheme="minorBidi"/>
          <w:noProof/>
          <w:kern w:val="2"/>
          <w:sz w:val="24"/>
          <w:szCs w:val="24"/>
          <w:lang w:eastAsia="en-GB"/>
          <w14:ligatures w14:val="standardContextual"/>
        </w:rPr>
        <w:tab/>
      </w:r>
      <w:r w:rsidRPr="00D136FB">
        <w:rPr>
          <w:noProof/>
          <w:lang w:val="fr-FR"/>
        </w:rPr>
        <w:t>Request international mobile subscriber identity +CIMI</w:t>
      </w:r>
      <w:r>
        <w:rPr>
          <w:noProof/>
        </w:rPr>
        <w:tab/>
      </w:r>
      <w:r>
        <w:rPr>
          <w:noProof/>
        </w:rPr>
        <w:fldChar w:fldCharType="begin" w:fldLock="1"/>
      </w:r>
      <w:r>
        <w:rPr>
          <w:noProof/>
        </w:rPr>
        <w:instrText xml:space="preserve"> PAGEREF _Toc202524967 \h </w:instrText>
      </w:r>
      <w:r>
        <w:rPr>
          <w:noProof/>
        </w:rPr>
      </w:r>
      <w:r>
        <w:rPr>
          <w:noProof/>
        </w:rPr>
        <w:fldChar w:fldCharType="separate"/>
      </w:r>
      <w:r>
        <w:rPr>
          <w:noProof/>
        </w:rPr>
        <w:t>27</w:t>
      </w:r>
      <w:r>
        <w:rPr>
          <w:noProof/>
        </w:rPr>
        <w:fldChar w:fldCharType="end"/>
      </w:r>
    </w:p>
    <w:p w14:paraId="3484578C" w14:textId="167794D7"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5.7</w:t>
      </w:r>
      <w:r>
        <w:rPr>
          <w:rFonts w:asciiTheme="minorHAnsi" w:hAnsiTheme="minorHAnsi" w:cstheme="minorBidi"/>
          <w:noProof/>
          <w:kern w:val="2"/>
          <w:sz w:val="24"/>
          <w:szCs w:val="24"/>
          <w:lang w:eastAsia="en-GB"/>
          <w14:ligatures w14:val="standardContextual"/>
        </w:rPr>
        <w:tab/>
      </w:r>
      <w:r w:rsidRPr="00D136FB">
        <w:rPr>
          <w:noProof/>
          <w:lang w:val="fr-FR"/>
        </w:rPr>
        <w:t>Multiplexing mode +CMUX</w:t>
      </w:r>
      <w:r>
        <w:rPr>
          <w:noProof/>
        </w:rPr>
        <w:tab/>
      </w:r>
      <w:r>
        <w:rPr>
          <w:noProof/>
        </w:rPr>
        <w:fldChar w:fldCharType="begin" w:fldLock="1"/>
      </w:r>
      <w:r>
        <w:rPr>
          <w:noProof/>
        </w:rPr>
        <w:instrText xml:space="preserve"> PAGEREF _Toc202524968 \h </w:instrText>
      </w:r>
      <w:r>
        <w:rPr>
          <w:noProof/>
        </w:rPr>
      </w:r>
      <w:r>
        <w:rPr>
          <w:noProof/>
        </w:rPr>
        <w:fldChar w:fldCharType="separate"/>
      </w:r>
      <w:r>
        <w:rPr>
          <w:noProof/>
        </w:rPr>
        <w:t>28</w:t>
      </w:r>
      <w:r>
        <w:rPr>
          <w:noProof/>
        </w:rPr>
        <w:fldChar w:fldCharType="end"/>
      </w:r>
    </w:p>
    <w:p w14:paraId="541F6A14" w14:textId="76253A13"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5.8</w:t>
      </w:r>
      <w:r>
        <w:rPr>
          <w:rFonts w:asciiTheme="minorHAnsi" w:hAnsiTheme="minorHAnsi" w:cstheme="minorBidi"/>
          <w:noProof/>
          <w:kern w:val="2"/>
          <w:sz w:val="24"/>
          <w:szCs w:val="24"/>
          <w:lang w:eastAsia="en-GB"/>
          <w14:ligatures w14:val="standardContextual"/>
        </w:rPr>
        <w:tab/>
      </w:r>
      <w:r w:rsidRPr="00D136FB">
        <w:rPr>
          <w:noProof/>
          <w:lang w:val="fr-FR"/>
        </w:rPr>
        <w:t>ITU</w:t>
      </w:r>
      <w:r w:rsidRPr="00D136FB">
        <w:rPr>
          <w:noProof/>
          <w:lang w:val="fr-FR"/>
        </w:rPr>
        <w:noBreakHyphen/>
        <w:t>T Recommendaton V.250 [14] generic TA control commands</w:t>
      </w:r>
      <w:r>
        <w:rPr>
          <w:noProof/>
        </w:rPr>
        <w:tab/>
      </w:r>
      <w:r>
        <w:rPr>
          <w:noProof/>
        </w:rPr>
        <w:fldChar w:fldCharType="begin" w:fldLock="1"/>
      </w:r>
      <w:r>
        <w:rPr>
          <w:noProof/>
        </w:rPr>
        <w:instrText xml:space="preserve"> PAGEREF _Toc202524969 \h </w:instrText>
      </w:r>
      <w:r>
        <w:rPr>
          <w:noProof/>
        </w:rPr>
      </w:r>
      <w:r>
        <w:rPr>
          <w:noProof/>
        </w:rPr>
        <w:fldChar w:fldCharType="separate"/>
      </w:r>
      <w:r>
        <w:rPr>
          <w:noProof/>
        </w:rPr>
        <w:t>30</w:t>
      </w:r>
      <w:r>
        <w:rPr>
          <w:noProof/>
        </w:rPr>
        <w:fldChar w:fldCharType="end"/>
      </w:r>
    </w:p>
    <w:p w14:paraId="54356166" w14:textId="1A533BFE" w:rsidR="00B01C0A" w:rsidRDefault="00B01C0A">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_Toc202524970 \h </w:instrText>
      </w:r>
      <w:r>
        <w:rPr>
          <w:noProof/>
        </w:rPr>
      </w:r>
      <w:r>
        <w:rPr>
          <w:noProof/>
        </w:rPr>
        <w:fldChar w:fldCharType="separate"/>
      </w:r>
      <w:r>
        <w:rPr>
          <w:noProof/>
        </w:rPr>
        <w:t>30</w:t>
      </w:r>
      <w:r>
        <w:rPr>
          <w:noProof/>
        </w:rPr>
        <w:fldChar w:fldCharType="end"/>
      </w:r>
    </w:p>
    <w:p w14:paraId="1EE6619F" w14:textId="1DA4AEDB"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5.10</w:t>
      </w:r>
      <w:r>
        <w:rPr>
          <w:rFonts w:asciiTheme="minorHAnsi" w:hAnsiTheme="minorHAnsi" w:cstheme="minorBidi"/>
          <w:noProof/>
          <w:kern w:val="2"/>
          <w:sz w:val="24"/>
          <w:szCs w:val="24"/>
          <w:lang w:eastAsia="en-GB"/>
          <w14:ligatures w14:val="standardContextual"/>
        </w:rPr>
        <w:tab/>
      </w:r>
      <w:r w:rsidRPr="00D136FB">
        <w:rPr>
          <w:noProof/>
          <w:lang w:val="fr-FR"/>
        </w:rPr>
        <w:t>Request 5G subscription permanent identifier +CSUPI</w:t>
      </w:r>
      <w:r>
        <w:rPr>
          <w:noProof/>
        </w:rPr>
        <w:tab/>
      </w:r>
      <w:r>
        <w:rPr>
          <w:noProof/>
        </w:rPr>
        <w:fldChar w:fldCharType="begin" w:fldLock="1"/>
      </w:r>
      <w:r>
        <w:rPr>
          <w:noProof/>
        </w:rPr>
        <w:instrText xml:space="preserve"> PAGEREF _Toc202524971 \h </w:instrText>
      </w:r>
      <w:r>
        <w:rPr>
          <w:noProof/>
        </w:rPr>
      </w:r>
      <w:r>
        <w:rPr>
          <w:noProof/>
        </w:rPr>
        <w:fldChar w:fldCharType="separate"/>
      </w:r>
      <w:r>
        <w:rPr>
          <w:noProof/>
        </w:rPr>
        <w:t>32</w:t>
      </w:r>
      <w:r>
        <w:rPr>
          <w:noProof/>
        </w:rPr>
        <w:fldChar w:fldCharType="end"/>
      </w:r>
    </w:p>
    <w:p w14:paraId="073BC2E4" w14:textId="67B40D00" w:rsidR="00B01C0A" w:rsidRDefault="00B01C0A">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_Toc202524972 \h </w:instrText>
      </w:r>
      <w:r>
        <w:rPr>
          <w:noProof/>
        </w:rPr>
      </w:r>
      <w:r>
        <w:rPr>
          <w:noProof/>
        </w:rPr>
        <w:fldChar w:fldCharType="separate"/>
      </w:r>
      <w:r>
        <w:rPr>
          <w:noProof/>
        </w:rPr>
        <w:t>32</w:t>
      </w:r>
      <w:r>
        <w:rPr>
          <w:noProof/>
        </w:rPr>
        <w:fldChar w:fldCharType="end"/>
      </w:r>
    </w:p>
    <w:p w14:paraId="1AB06C2A" w14:textId="7DF322E2" w:rsidR="00B01C0A" w:rsidRDefault="00B01C0A">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_Toc202524973 \h </w:instrText>
      </w:r>
      <w:r>
        <w:rPr>
          <w:noProof/>
        </w:rPr>
      </w:r>
      <w:r>
        <w:rPr>
          <w:noProof/>
        </w:rPr>
        <w:fldChar w:fldCharType="separate"/>
      </w:r>
      <w:r>
        <w:rPr>
          <w:noProof/>
        </w:rPr>
        <w:t>33</w:t>
      </w:r>
      <w:r>
        <w:rPr>
          <w:noProof/>
        </w:rPr>
        <w:fldChar w:fldCharType="end"/>
      </w:r>
    </w:p>
    <w:p w14:paraId="7D3237BC" w14:textId="05021537" w:rsidR="00B01C0A" w:rsidRDefault="00B01C0A">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_Toc202524974 \h </w:instrText>
      </w:r>
      <w:r>
        <w:rPr>
          <w:noProof/>
        </w:rPr>
      </w:r>
      <w:r>
        <w:rPr>
          <w:noProof/>
        </w:rPr>
        <w:fldChar w:fldCharType="separate"/>
      </w:r>
      <w:r>
        <w:rPr>
          <w:noProof/>
        </w:rPr>
        <w:t>34</w:t>
      </w:r>
      <w:r>
        <w:rPr>
          <w:noProof/>
        </w:rPr>
        <w:fldChar w:fldCharType="end"/>
      </w:r>
    </w:p>
    <w:p w14:paraId="0A911525" w14:textId="5A70684E" w:rsidR="00B01C0A" w:rsidRDefault="00B01C0A">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_Toc202524975 \h </w:instrText>
      </w:r>
      <w:r>
        <w:rPr>
          <w:noProof/>
        </w:rPr>
      </w:r>
      <w:r>
        <w:rPr>
          <w:noProof/>
        </w:rPr>
        <w:fldChar w:fldCharType="separate"/>
      </w:r>
      <w:r>
        <w:rPr>
          <w:noProof/>
        </w:rPr>
        <w:t>34</w:t>
      </w:r>
      <w:r>
        <w:rPr>
          <w:noProof/>
        </w:rPr>
        <w:fldChar w:fldCharType="end"/>
      </w:r>
    </w:p>
    <w:p w14:paraId="7AE4EB01" w14:textId="01C9F50F" w:rsidR="00B01C0A" w:rsidRDefault="00B01C0A">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_Toc202524976 \h </w:instrText>
      </w:r>
      <w:r>
        <w:rPr>
          <w:noProof/>
        </w:rPr>
      </w:r>
      <w:r>
        <w:rPr>
          <w:noProof/>
        </w:rPr>
        <w:fldChar w:fldCharType="separate"/>
      </w:r>
      <w:r>
        <w:rPr>
          <w:noProof/>
        </w:rPr>
        <w:t>34</w:t>
      </w:r>
      <w:r>
        <w:rPr>
          <w:noProof/>
        </w:rPr>
        <w:fldChar w:fldCharType="end"/>
      </w:r>
    </w:p>
    <w:p w14:paraId="3B1878E7" w14:textId="73EC8E22"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6.2</w:t>
      </w:r>
      <w:r>
        <w:rPr>
          <w:rFonts w:asciiTheme="minorHAnsi" w:hAnsiTheme="minorHAnsi" w:cstheme="minorBidi"/>
          <w:noProof/>
          <w:kern w:val="2"/>
          <w:sz w:val="24"/>
          <w:szCs w:val="24"/>
          <w:lang w:eastAsia="en-GB"/>
          <w14:ligatures w14:val="standardContextual"/>
        </w:rPr>
        <w:tab/>
      </w:r>
      <w:r w:rsidRPr="00D136FB">
        <w:rPr>
          <w:noProof/>
          <w:lang w:val="fr-FR"/>
        </w:rPr>
        <w:t>ITU</w:t>
      </w:r>
      <w:r w:rsidRPr="00D136FB">
        <w:rPr>
          <w:noProof/>
          <w:lang w:val="fr-FR"/>
        </w:rPr>
        <w:noBreakHyphen/>
        <w:t>T Recommendation V.250 [14] dial command D</w:t>
      </w:r>
      <w:r>
        <w:rPr>
          <w:noProof/>
        </w:rPr>
        <w:tab/>
      </w:r>
      <w:r>
        <w:rPr>
          <w:noProof/>
        </w:rPr>
        <w:fldChar w:fldCharType="begin" w:fldLock="1"/>
      </w:r>
      <w:r>
        <w:rPr>
          <w:noProof/>
        </w:rPr>
        <w:instrText xml:space="preserve"> PAGEREF _Toc202524977 \h </w:instrText>
      </w:r>
      <w:r>
        <w:rPr>
          <w:noProof/>
        </w:rPr>
      </w:r>
      <w:r>
        <w:rPr>
          <w:noProof/>
        </w:rPr>
        <w:fldChar w:fldCharType="separate"/>
      </w:r>
      <w:r>
        <w:rPr>
          <w:noProof/>
        </w:rPr>
        <w:t>34</w:t>
      </w:r>
      <w:r>
        <w:rPr>
          <w:noProof/>
        </w:rPr>
        <w:fldChar w:fldCharType="end"/>
      </w:r>
    </w:p>
    <w:p w14:paraId="34E3135B" w14:textId="3761E52D" w:rsidR="00B01C0A" w:rsidRDefault="00B01C0A">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_Toc202524978 \h </w:instrText>
      </w:r>
      <w:r>
        <w:rPr>
          <w:noProof/>
        </w:rPr>
      </w:r>
      <w:r>
        <w:rPr>
          <w:noProof/>
        </w:rPr>
        <w:fldChar w:fldCharType="separate"/>
      </w:r>
      <w:r>
        <w:rPr>
          <w:noProof/>
        </w:rPr>
        <w:t>35</w:t>
      </w:r>
      <w:r>
        <w:rPr>
          <w:noProof/>
        </w:rPr>
        <w:fldChar w:fldCharType="end"/>
      </w:r>
    </w:p>
    <w:p w14:paraId="066A50F2" w14:textId="32F2FF37" w:rsidR="00B01C0A" w:rsidRDefault="00B01C0A">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rPr>
        <w:t>Call mode +CMOD</w:t>
      </w:r>
      <w:r>
        <w:rPr>
          <w:noProof/>
        </w:rPr>
        <w:tab/>
      </w:r>
      <w:r>
        <w:rPr>
          <w:noProof/>
        </w:rPr>
        <w:fldChar w:fldCharType="begin" w:fldLock="1"/>
      </w:r>
      <w:r>
        <w:rPr>
          <w:noProof/>
        </w:rPr>
        <w:instrText xml:space="preserve"> PAGEREF _Toc202524979 \h </w:instrText>
      </w:r>
      <w:r>
        <w:rPr>
          <w:noProof/>
        </w:rPr>
      </w:r>
      <w:r>
        <w:rPr>
          <w:noProof/>
        </w:rPr>
        <w:fldChar w:fldCharType="separate"/>
      </w:r>
      <w:r>
        <w:rPr>
          <w:noProof/>
        </w:rPr>
        <w:t>36</w:t>
      </w:r>
      <w:r>
        <w:rPr>
          <w:noProof/>
        </w:rPr>
        <w:fldChar w:fldCharType="end"/>
      </w:r>
    </w:p>
    <w:p w14:paraId="37B000F2" w14:textId="00D294E3" w:rsidR="00B01C0A" w:rsidRDefault="00B01C0A">
      <w:pPr>
        <w:pStyle w:val="TOC2"/>
        <w:rPr>
          <w:rFonts w:asciiTheme="minorHAnsi" w:hAnsiTheme="minorHAnsi" w:cstheme="minorBidi"/>
          <w:noProof/>
          <w:kern w:val="2"/>
          <w:sz w:val="24"/>
          <w:szCs w:val="24"/>
          <w:lang w:eastAsia="en-GB"/>
          <w14:ligatures w14:val="standardContextual"/>
        </w:rPr>
      </w:pPr>
      <w:r>
        <w:rPr>
          <w:noProof/>
        </w:rPr>
        <w:t>6.4A</w:t>
      </w:r>
      <w:r>
        <w:rPr>
          <w:rFonts w:asciiTheme="minorHAnsi" w:hAnsiTheme="minorHAnsi" w:cstheme="minorBidi"/>
          <w:noProof/>
          <w:kern w:val="2"/>
          <w:sz w:val="24"/>
          <w:szCs w:val="24"/>
          <w:lang w:eastAsia="en-GB"/>
          <w14:ligatures w14:val="standardContextual"/>
        </w:rPr>
        <w:tab/>
      </w:r>
      <w:r>
        <w:rPr>
          <w:noProof/>
        </w:rPr>
        <w:t>Voice call mode +CVMOD</w:t>
      </w:r>
      <w:r>
        <w:rPr>
          <w:noProof/>
        </w:rPr>
        <w:tab/>
      </w:r>
      <w:r>
        <w:rPr>
          <w:noProof/>
        </w:rPr>
        <w:fldChar w:fldCharType="begin" w:fldLock="1"/>
      </w:r>
      <w:r>
        <w:rPr>
          <w:noProof/>
        </w:rPr>
        <w:instrText xml:space="preserve"> PAGEREF _Toc202524980 \h </w:instrText>
      </w:r>
      <w:r>
        <w:rPr>
          <w:noProof/>
        </w:rPr>
      </w:r>
      <w:r>
        <w:rPr>
          <w:noProof/>
        </w:rPr>
        <w:fldChar w:fldCharType="separate"/>
      </w:r>
      <w:r>
        <w:rPr>
          <w:noProof/>
        </w:rPr>
        <w:t>36</w:t>
      </w:r>
      <w:r>
        <w:rPr>
          <w:noProof/>
        </w:rPr>
        <w:fldChar w:fldCharType="end"/>
      </w:r>
    </w:p>
    <w:p w14:paraId="7621241E" w14:textId="173A442D" w:rsidR="00B01C0A" w:rsidRDefault="00B01C0A">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Hangup call +CHUP</w:t>
      </w:r>
      <w:r>
        <w:rPr>
          <w:noProof/>
        </w:rPr>
        <w:tab/>
      </w:r>
      <w:r>
        <w:rPr>
          <w:noProof/>
        </w:rPr>
        <w:fldChar w:fldCharType="begin" w:fldLock="1"/>
      </w:r>
      <w:r>
        <w:rPr>
          <w:noProof/>
        </w:rPr>
        <w:instrText xml:space="preserve"> PAGEREF _Toc202524981 \h </w:instrText>
      </w:r>
      <w:r>
        <w:rPr>
          <w:noProof/>
        </w:rPr>
      </w:r>
      <w:r>
        <w:rPr>
          <w:noProof/>
        </w:rPr>
        <w:fldChar w:fldCharType="separate"/>
      </w:r>
      <w:r>
        <w:rPr>
          <w:noProof/>
        </w:rPr>
        <w:t>37</w:t>
      </w:r>
      <w:r>
        <w:rPr>
          <w:noProof/>
        </w:rPr>
        <w:fldChar w:fldCharType="end"/>
      </w:r>
    </w:p>
    <w:p w14:paraId="70739BCA" w14:textId="09C4ECF3" w:rsidR="00B01C0A" w:rsidRDefault="00B01C0A">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_Toc202524982 \h </w:instrText>
      </w:r>
      <w:r>
        <w:rPr>
          <w:noProof/>
        </w:rPr>
      </w:r>
      <w:r>
        <w:rPr>
          <w:noProof/>
        </w:rPr>
        <w:fldChar w:fldCharType="separate"/>
      </w:r>
      <w:r>
        <w:rPr>
          <w:noProof/>
        </w:rPr>
        <w:t>38</w:t>
      </w:r>
      <w:r>
        <w:rPr>
          <w:noProof/>
        </w:rPr>
        <w:fldChar w:fldCharType="end"/>
      </w:r>
    </w:p>
    <w:p w14:paraId="1E2C8F31" w14:textId="5D842D67" w:rsidR="00B01C0A" w:rsidRDefault="00B01C0A">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_Toc202524983 \h </w:instrText>
      </w:r>
      <w:r>
        <w:rPr>
          <w:noProof/>
        </w:rPr>
      </w:r>
      <w:r>
        <w:rPr>
          <w:noProof/>
        </w:rPr>
        <w:fldChar w:fldCharType="separate"/>
      </w:r>
      <w:r>
        <w:rPr>
          <w:noProof/>
        </w:rPr>
        <w:t>39</w:t>
      </w:r>
      <w:r>
        <w:rPr>
          <w:noProof/>
        </w:rPr>
        <w:fldChar w:fldCharType="end"/>
      </w:r>
    </w:p>
    <w:p w14:paraId="2E7E198D" w14:textId="4081D692" w:rsidR="00B01C0A" w:rsidRDefault="00B01C0A">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_Toc202524984 \h </w:instrText>
      </w:r>
      <w:r>
        <w:rPr>
          <w:noProof/>
        </w:rPr>
      </w:r>
      <w:r>
        <w:rPr>
          <w:noProof/>
        </w:rPr>
        <w:fldChar w:fldCharType="separate"/>
      </w:r>
      <w:r>
        <w:rPr>
          <w:noProof/>
        </w:rPr>
        <w:t>42</w:t>
      </w:r>
      <w:r>
        <w:rPr>
          <w:noProof/>
        </w:rPr>
        <w:fldChar w:fldCharType="end"/>
      </w:r>
    </w:p>
    <w:p w14:paraId="36A70C64" w14:textId="070B46DF" w:rsidR="00B01C0A" w:rsidRDefault="00B01C0A">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_Toc202524985 \h </w:instrText>
      </w:r>
      <w:r>
        <w:rPr>
          <w:noProof/>
        </w:rPr>
      </w:r>
      <w:r>
        <w:rPr>
          <w:noProof/>
        </w:rPr>
        <w:fldChar w:fldCharType="separate"/>
      </w:r>
      <w:r>
        <w:rPr>
          <w:noProof/>
        </w:rPr>
        <w:t>43</w:t>
      </w:r>
      <w:r>
        <w:rPr>
          <w:noProof/>
        </w:rPr>
        <w:fldChar w:fldCharType="end"/>
      </w:r>
    </w:p>
    <w:p w14:paraId="41932DD2" w14:textId="762AC49C" w:rsidR="00B01C0A" w:rsidRDefault="00B01C0A">
      <w:pPr>
        <w:pStyle w:val="TOC2"/>
        <w:rPr>
          <w:rFonts w:asciiTheme="minorHAnsi" w:hAnsiTheme="minorHAnsi" w:cstheme="minorBidi"/>
          <w:noProof/>
          <w:kern w:val="2"/>
          <w:sz w:val="24"/>
          <w:szCs w:val="24"/>
          <w:lang w:eastAsia="en-GB"/>
          <w14:ligatures w14:val="standardContextual"/>
        </w:rPr>
      </w:pPr>
      <w:r>
        <w:rPr>
          <w:noProof/>
        </w:rPr>
        <w:t>6.10</w:t>
      </w:r>
      <w:r>
        <w:rPr>
          <w:rFonts w:asciiTheme="minorHAnsi" w:hAnsiTheme="minorHAnsi" w:cstheme="minorBidi"/>
          <w:noProof/>
          <w:kern w:val="2"/>
          <w:sz w:val="24"/>
          <w:szCs w:val="24"/>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_Toc202524986 \h </w:instrText>
      </w:r>
      <w:r>
        <w:rPr>
          <w:noProof/>
        </w:rPr>
      </w:r>
      <w:r>
        <w:rPr>
          <w:noProof/>
        </w:rPr>
        <w:fldChar w:fldCharType="separate"/>
      </w:r>
      <w:r>
        <w:rPr>
          <w:noProof/>
        </w:rPr>
        <w:t>44</w:t>
      </w:r>
      <w:r>
        <w:rPr>
          <w:noProof/>
        </w:rPr>
        <w:fldChar w:fldCharType="end"/>
      </w:r>
    </w:p>
    <w:p w14:paraId="4651B4CB" w14:textId="31A09666"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6.11</w:t>
      </w:r>
      <w:r>
        <w:rPr>
          <w:rFonts w:asciiTheme="minorHAnsi" w:hAnsiTheme="minorHAnsi" w:cstheme="minorBidi"/>
          <w:noProof/>
          <w:kern w:val="2"/>
          <w:sz w:val="24"/>
          <w:szCs w:val="24"/>
          <w:lang w:eastAsia="en-GB"/>
          <w14:ligatures w14:val="standardContextual"/>
        </w:rPr>
        <w:tab/>
      </w:r>
      <w:r w:rsidRPr="00D136FB">
        <w:rPr>
          <w:noProof/>
          <w:lang w:val="fr-FR"/>
        </w:rPr>
        <w:t>Cellular result codes +CRC</w:t>
      </w:r>
      <w:r>
        <w:rPr>
          <w:noProof/>
        </w:rPr>
        <w:tab/>
      </w:r>
      <w:r>
        <w:rPr>
          <w:noProof/>
        </w:rPr>
        <w:fldChar w:fldCharType="begin" w:fldLock="1"/>
      </w:r>
      <w:r>
        <w:rPr>
          <w:noProof/>
        </w:rPr>
        <w:instrText xml:space="preserve"> PAGEREF _Toc202524987 \h </w:instrText>
      </w:r>
      <w:r>
        <w:rPr>
          <w:noProof/>
        </w:rPr>
      </w:r>
      <w:r>
        <w:rPr>
          <w:noProof/>
        </w:rPr>
        <w:fldChar w:fldCharType="separate"/>
      </w:r>
      <w:r>
        <w:rPr>
          <w:noProof/>
        </w:rPr>
        <w:t>44</w:t>
      </w:r>
      <w:r>
        <w:rPr>
          <w:noProof/>
        </w:rPr>
        <w:fldChar w:fldCharType="end"/>
      </w:r>
    </w:p>
    <w:p w14:paraId="4791B1FA" w14:textId="3ADC6633" w:rsidR="00B01C0A" w:rsidRDefault="00B01C0A">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_Toc202524988 \h </w:instrText>
      </w:r>
      <w:r>
        <w:rPr>
          <w:noProof/>
        </w:rPr>
      </w:r>
      <w:r>
        <w:rPr>
          <w:noProof/>
        </w:rPr>
        <w:fldChar w:fldCharType="separate"/>
      </w:r>
      <w:r>
        <w:rPr>
          <w:noProof/>
        </w:rPr>
        <w:t>46</w:t>
      </w:r>
      <w:r>
        <w:rPr>
          <w:noProof/>
        </w:rPr>
        <w:fldChar w:fldCharType="end"/>
      </w:r>
    </w:p>
    <w:p w14:paraId="3B65A2AE" w14:textId="73DB4127" w:rsidR="00B01C0A" w:rsidRDefault="00B01C0A">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_Toc202524989 \h </w:instrText>
      </w:r>
      <w:r>
        <w:rPr>
          <w:noProof/>
        </w:rPr>
      </w:r>
      <w:r>
        <w:rPr>
          <w:noProof/>
        </w:rPr>
        <w:fldChar w:fldCharType="separate"/>
      </w:r>
      <w:r>
        <w:rPr>
          <w:noProof/>
        </w:rPr>
        <w:t>47</w:t>
      </w:r>
      <w:r>
        <w:rPr>
          <w:noProof/>
        </w:rPr>
        <w:fldChar w:fldCharType="end"/>
      </w:r>
    </w:p>
    <w:p w14:paraId="451EC567" w14:textId="465C3D23" w:rsidR="00B01C0A" w:rsidRDefault="00B01C0A">
      <w:pPr>
        <w:pStyle w:val="TOC2"/>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_Toc202524990 \h </w:instrText>
      </w:r>
      <w:r>
        <w:rPr>
          <w:noProof/>
        </w:rPr>
      </w:r>
      <w:r>
        <w:rPr>
          <w:noProof/>
        </w:rPr>
        <w:fldChar w:fldCharType="separate"/>
      </w:r>
      <w:r>
        <w:rPr>
          <w:noProof/>
        </w:rPr>
        <w:t>47</w:t>
      </w:r>
      <w:r>
        <w:rPr>
          <w:noProof/>
        </w:rPr>
        <w:fldChar w:fldCharType="end"/>
      </w:r>
    </w:p>
    <w:p w14:paraId="4887D23D" w14:textId="6AF7EDFD" w:rsidR="00B01C0A" w:rsidRDefault="00B01C0A">
      <w:pPr>
        <w:pStyle w:val="TOC2"/>
        <w:rPr>
          <w:rFonts w:asciiTheme="minorHAnsi" w:hAnsiTheme="minorHAnsi" w:cstheme="minorBidi"/>
          <w:noProof/>
          <w:kern w:val="2"/>
          <w:sz w:val="24"/>
          <w:szCs w:val="24"/>
          <w:lang w:eastAsia="en-GB"/>
          <w14:ligatures w14:val="standardContextual"/>
        </w:rPr>
      </w:pPr>
      <w:r>
        <w:rPr>
          <w:noProof/>
        </w:rPr>
        <w:t>6.15</w:t>
      </w:r>
      <w:r>
        <w:rPr>
          <w:rFonts w:asciiTheme="minorHAnsi" w:hAnsiTheme="minorHAnsi" w:cstheme="minorBidi"/>
          <w:noProof/>
          <w:kern w:val="2"/>
          <w:sz w:val="24"/>
          <w:szCs w:val="24"/>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_Toc202524991 \h </w:instrText>
      </w:r>
      <w:r>
        <w:rPr>
          <w:noProof/>
        </w:rPr>
      </w:r>
      <w:r>
        <w:rPr>
          <w:noProof/>
        </w:rPr>
        <w:fldChar w:fldCharType="separate"/>
      </w:r>
      <w:r>
        <w:rPr>
          <w:noProof/>
        </w:rPr>
        <w:t>48</w:t>
      </w:r>
      <w:r>
        <w:rPr>
          <w:noProof/>
        </w:rPr>
        <w:fldChar w:fldCharType="end"/>
      </w:r>
    </w:p>
    <w:p w14:paraId="1D99557D" w14:textId="1BEDF17A" w:rsidR="00B01C0A" w:rsidRDefault="00B01C0A">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_Toc202524992 \h </w:instrText>
      </w:r>
      <w:r>
        <w:rPr>
          <w:noProof/>
        </w:rPr>
      </w:r>
      <w:r>
        <w:rPr>
          <w:noProof/>
        </w:rPr>
        <w:fldChar w:fldCharType="separate"/>
      </w:r>
      <w:r>
        <w:rPr>
          <w:noProof/>
        </w:rPr>
        <w:t>49</w:t>
      </w:r>
      <w:r>
        <w:rPr>
          <w:noProof/>
        </w:rPr>
        <w:fldChar w:fldCharType="end"/>
      </w:r>
    </w:p>
    <w:p w14:paraId="1E716265" w14:textId="79155DDA" w:rsidR="00B01C0A" w:rsidRDefault="00B01C0A">
      <w:pPr>
        <w:pStyle w:val="TOC2"/>
        <w:rPr>
          <w:rFonts w:asciiTheme="minorHAnsi" w:hAnsiTheme="minorHAnsi" w:cstheme="minorBidi"/>
          <w:noProof/>
          <w:kern w:val="2"/>
          <w:sz w:val="24"/>
          <w:szCs w:val="24"/>
          <w:lang w:eastAsia="en-GB"/>
          <w14:ligatures w14:val="standardContextual"/>
        </w:rPr>
      </w:pPr>
      <w:r>
        <w:rPr>
          <w:noProof/>
        </w:rPr>
        <w:t>6.17</w:t>
      </w:r>
      <w:r>
        <w:rPr>
          <w:rFonts w:asciiTheme="minorHAnsi" w:hAnsiTheme="minorHAnsi" w:cstheme="minorBidi"/>
          <w:noProof/>
          <w:kern w:val="2"/>
          <w:sz w:val="24"/>
          <w:szCs w:val="24"/>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_Toc202524993 \h </w:instrText>
      </w:r>
      <w:r>
        <w:rPr>
          <w:noProof/>
        </w:rPr>
      </w:r>
      <w:r>
        <w:rPr>
          <w:noProof/>
        </w:rPr>
        <w:fldChar w:fldCharType="separate"/>
      </w:r>
      <w:r>
        <w:rPr>
          <w:noProof/>
        </w:rPr>
        <w:t>49</w:t>
      </w:r>
      <w:r>
        <w:rPr>
          <w:noProof/>
        </w:rPr>
        <w:fldChar w:fldCharType="end"/>
      </w:r>
    </w:p>
    <w:p w14:paraId="7ED88931" w14:textId="6A5F33BD"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6.18</w:t>
      </w:r>
      <w:r>
        <w:rPr>
          <w:rFonts w:asciiTheme="minorHAnsi" w:hAnsiTheme="minorHAnsi" w:cstheme="minorBidi"/>
          <w:noProof/>
          <w:kern w:val="2"/>
          <w:sz w:val="24"/>
          <w:szCs w:val="24"/>
          <w:lang w:eastAsia="en-GB"/>
          <w14:ligatures w14:val="standardContextual"/>
        </w:rPr>
        <w:tab/>
      </w:r>
      <w:r w:rsidRPr="00D136FB">
        <w:rPr>
          <w:noProof/>
          <w:lang w:val="fr-FR"/>
        </w:rPr>
        <w:t>HSCSD non-transparent asymmetry configuration +CHSA</w:t>
      </w:r>
      <w:r>
        <w:rPr>
          <w:noProof/>
        </w:rPr>
        <w:tab/>
      </w:r>
      <w:r>
        <w:rPr>
          <w:noProof/>
        </w:rPr>
        <w:fldChar w:fldCharType="begin" w:fldLock="1"/>
      </w:r>
      <w:r>
        <w:rPr>
          <w:noProof/>
        </w:rPr>
        <w:instrText xml:space="preserve"> PAGEREF _Toc202524994 \h </w:instrText>
      </w:r>
      <w:r>
        <w:rPr>
          <w:noProof/>
        </w:rPr>
      </w:r>
      <w:r>
        <w:rPr>
          <w:noProof/>
        </w:rPr>
        <w:fldChar w:fldCharType="separate"/>
      </w:r>
      <w:r>
        <w:rPr>
          <w:noProof/>
        </w:rPr>
        <w:t>50</w:t>
      </w:r>
      <w:r>
        <w:rPr>
          <w:noProof/>
        </w:rPr>
        <w:fldChar w:fldCharType="end"/>
      </w:r>
    </w:p>
    <w:p w14:paraId="54140819" w14:textId="033D87E5" w:rsidR="00B01C0A" w:rsidRDefault="00B01C0A">
      <w:pPr>
        <w:pStyle w:val="TOC2"/>
        <w:rPr>
          <w:rFonts w:asciiTheme="minorHAnsi" w:hAnsiTheme="minorHAnsi" w:cstheme="minorBidi"/>
          <w:noProof/>
          <w:kern w:val="2"/>
          <w:sz w:val="24"/>
          <w:szCs w:val="24"/>
          <w:lang w:eastAsia="en-GB"/>
          <w14:ligatures w14:val="standardContextual"/>
        </w:rPr>
      </w:pPr>
      <w:r>
        <w:rPr>
          <w:noProof/>
        </w:rPr>
        <w:t>6.19</w:t>
      </w:r>
      <w:r>
        <w:rPr>
          <w:rFonts w:asciiTheme="minorHAnsi" w:hAnsiTheme="minorHAnsi" w:cstheme="minorBidi"/>
          <w:noProof/>
          <w:kern w:val="2"/>
          <w:sz w:val="24"/>
          <w:szCs w:val="24"/>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_Toc202524995 \h </w:instrText>
      </w:r>
      <w:r>
        <w:rPr>
          <w:noProof/>
        </w:rPr>
      </w:r>
      <w:r>
        <w:rPr>
          <w:noProof/>
        </w:rPr>
        <w:fldChar w:fldCharType="separate"/>
      </w:r>
      <w:r>
        <w:rPr>
          <w:noProof/>
        </w:rPr>
        <w:t>51</w:t>
      </w:r>
      <w:r>
        <w:rPr>
          <w:noProof/>
        </w:rPr>
        <w:fldChar w:fldCharType="end"/>
      </w:r>
    </w:p>
    <w:p w14:paraId="1F87851F" w14:textId="67E8167D" w:rsidR="00B01C0A" w:rsidRDefault="00B01C0A">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_Toc202524996 \h </w:instrText>
      </w:r>
      <w:r>
        <w:rPr>
          <w:noProof/>
        </w:rPr>
      </w:r>
      <w:r>
        <w:rPr>
          <w:noProof/>
        </w:rPr>
        <w:fldChar w:fldCharType="separate"/>
      </w:r>
      <w:r>
        <w:rPr>
          <w:noProof/>
        </w:rPr>
        <w:t>51</w:t>
      </w:r>
      <w:r>
        <w:rPr>
          <w:noProof/>
        </w:rPr>
        <w:fldChar w:fldCharType="end"/>
      </w:r>
    </w:p>
    <w:p w14:paraId="2D0AA82A" w14:textId="0BD8F80B" w:rsidR="00B01C0A" w:rsidRDefault="00B01C0A">
      <w:pPr>
        <w:pStyle w:val="TOC2"/>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_Toc202524997 \h </w:instrText>
      </w:r>
      <w:r>
        <w:rPr>
          <w:noProof/>
        </w:rPr>
      </w:r>
      <w:r>
        <w:rPr>
          <w:noProof/>
        </w:rPr>
        <w:fldChar w:fldCharType="separate"/>
      </w:r>
      <w:r>
        <w:rPr>
          <w:noProof/>
        </w:rPr>
        <w:t>52</w:t>
      </w:r>
      <w:r>
        <w:rPr>
          <w:noProof/>
        </w:rPr>
        <w:fldChar w:fldCharType="end"/>
      </w:r>
    </w:p>
    <w:p w14:paraId="0CE22C0D" w14:textId="11357C40" w:rsidR="00B01C0A" w:rsidRDefault="00B01C0A">
      <w:pPr>
        <w:pStyle w:val="TOC2"/>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_Toc202524998 \h </w:instrText>
      </w:r>
      <w:r>
        <w:rPr>
          <w:noProof/>
        </w:rPr>
      </w:r>
      <w:r>
        <w:rPr>
          <w:noProof/>
        </w:rPr>
        <w:fldChar w:fldCharType="separate"/>
      </w:r>
      <w:r>
        <w:rPr>
          <w:noProof/>
        </w:rPr>
        <w:t>53</w:t>
      </w:r>
      <w:r>
        <w:rPr>
          <w:noProof/>
        </w:rPr>
        <w:fldChar w:fldCharType="end"/>
      </w:r>
    </w:p>
    <w:p w14:paraId="5BC0AB90" w14:textId="432BF5BE" w:rsidR="00B01C0A" w:rsidRDefault="00B01C0A">
      <w:pPr>
        <w:pStyle w:val="TOC2"/>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Silence command +CSIL</w:t>
      </w:r>
      <w:r>
        <w:rPr>
          <w:noProof/>
        </w:rPr>
        <w:tab/>
      </w:r>
      <w:r>
        <w:rPr>
          <w:noProof/>
        </w:rPr>
        <w:fldChar w:fldCharType="begin" w:fldLock="1"/>
      </w:r>
      <w:r>
        <w:rPr>
          <w:noProof/>
        </w:rPr>
        <w:instrText xml:space="preserve"> PAGEREF _Toc202524999 \h </w:instrText>
      </w:r>
      <w:r>
        <w:rPr>
          <w:noProof/>
        </w:rPr>
      </w:r>
      <w:r>
        <w:rPr>
          <w:noProof/>
        </w:rPr>
        <w:fldChar w:fldCharType="separate"/>
      </w:r>
      <w:r>
        <w:rPr>
          <w:noProof/>
        </w:rPr>
        <w:t>54</w:t>
      </w:r>
      <w:r>
        <w:rPr>
          <w:noProof/>
        </w:rPr>
        <w:fldChar w:fldCharType="end"/>
      </w:r>
    </w:p>
    <w:p w14:paraId="0982A009" w14:textId="16DA6B7D" w:rsidR="00B01C0A" w:rsidRDefault="00B01C0A">
      <w:pPr>
        <w:pStyle w:val="TOC2"/>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_Toc202525000 \h </w:instrText>
      </w:r>
      <w:r>
        <w:rPr>
          <w:noProof/>
        </w:rPr>
      </w:r>
      <w:r>
        <w:rPr>
          <w:noProof/>
        </w:rPr>
        <w:fldChar w:fldCharType="separate"/>
      </w:r>
      <w:r>
        <w:rPr>
          <w:noProof/>
        </w:rPr>
        <w:t>55</w:t>
      </w:r>
      <w:r>
        <w:rPr>
          <w:noProof/>
        </w:rPr>
        <w:fldChar w:fldCharType="end"/>
      </w:r>
    </w:p>
    <w:p w14:paraId="7342423F" w14:textId="060A478B" w:rsidR="00B01C0A" w:rsidRDefault="00B01C0A">
      <w:pPr>
        <w:pStyle w:val="TOC2"/>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_Toc202525001 \h </w:instrText>
      </w:r>
      <w:r>
        <w:rPr>
          <w:noProof/>
        </w:rPr>
      </w:r>
      <w:r>
        <w:rPr>
          <w:noProof/>
        </w:rPr>
        <w:fldChar w:fldCharType="separate"/>
      </w:r>
      <w:r>
        <w:rPr>
          <w:noProof/>
        </w:rPr>
        <w:t>56</w:t>
      </w:r>
      <w:r>
        <w:rPr>
          <w:noProof/>
        </w:rPr>
        <w:fldChar w:fldCharType="end"/>
      </w:r>
    </w:p>
    <w:p w14:paraId="4FF467F1" w14:textId="2C150070"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6.26</w:t>
      </w:r>
      <w:r>
        <w:rPr>
          <w:rFonts w:asciiTheme="minorHAnsi" w:hAnsiTheme="minorHAnsi" w:cstheme="minorBidi"/>
          <w:noProof/>
          <w:kern w:val="2"/>
          <w:sz w:val="24"/>
          <w:szCs w:val="24"/>
          <w:lang w:eastAsia="en-GB"/>
          <w14:ligatures w14:val="standardContextual"/>
        </w:rPr>
        <w:tab/>
      </w:r>
      <w:r w:rsidRPr="00D136FB">
        <w:rPr>
          <w:noProof/>
          <w:lang w:val="fr-FR"/>
        </w:rPr>
        <w:t>ITU</w:t>
      </w:r>
      <w:r w:rsidRPr="00D136FB">
        <w:rPr>
          <w:noProof/>
          <w:lang w:val="fr-FR"/>
        </w:rPr>
        <w:noBreakHyphen/>
        <w:t>T Recommendation V.250 [14] data compression commands</w:t>
      </w:r>
      <w:r>
        <w:rPr>
          <w:noProof/>
        </w:rPr>
        <w:tab/>
      </w:r>
      <w:r>
        <w:rPr>
          <w:noProof/>
        </w:rPr>
        <w:fldChar w:fldCharType="begin" w:fldLock="1"/>
      </w:r>
      <w:r>
        <w:rPr>
          <w:noProof/>
        </w:rPr>
        <w:instrText xml:space="preserve"> PAGEREF _Toc202525002 \h </w:instrText>
      </w:r>
      <w:r>
        <w:rPr>
          <w:noProof/>
        </w:rPr>
      </w:r>
      <w:r>
        <w:rPr>
          <w:noProof/>
        </w:rPr>
        <w:fldChar w:fldCharType="separate"/>
      </w:r>
      <w:r>
        <w:rPr>
          <w:noProof/>
        </w:rPr>
        <w:t>56</w:t>
      </w:r>
      <w:r>
        <w:rPr>
          <w:noProof/>
        </w:rPr>
        <w:fldChar w:fldCharType="end"/>
      </w:r>
    </w:p>
    <w:p w14:paraId="6E446888" w14:textId="74DFDC1E" w:rsidR="00B01C0A" w:rsidRDefault="00B01C0A">
      <w:pPr>
        <w:pStyle w:val="TOC2"/>
        <w:rPr>
          <w:rFonts w:asciiTheme="minorHAnsi" w:hAnsiTheme="minorHAnsi" w:cstheme="minorBidi"/>
          <w:noProof/>
          <w:kern w:val="2"/>
          <w:sz w:val="24"/>
          <w:szCs w:val="24"/>
          <w:lang w:eastAsia="en-GB"/>
          <w14:ligatures w14:val="standardContextual"/>
        </w:rPr>
      </w:pPr>
      <w:r>
        <w:rPr>
          <w:noProof/>
        </w:rPr>
        <w:lastRenderedPageBreak/>
        <w:t>6.27</w:t>
      </w:r>
      <w:r>
        <w:rPr>
          <w:rFonts w:asciiTheme="minorHAnsi" w:hAnsiTheme="minorHAnsi" w:cstheme="minorBidi"/>
          <w:noProof/>
          <w:kern w:val="2"/>
          <w:sz w:val="24"/>
          <w:szCs w:val="24"/>
          <w:lang w:eastAsia="en-GB"/>
          <w14:ligatures w14:val="standardContextual"/>
        </w:rPr>
        <w:tab/>
      </w:r>
      <w:r>
        <w:rPr>
          <w:noProof/>
        </w:rPr>
        <w:t>Initiate eCall +CECALL</w:t>
      </w:r>
      <w:r>
        <w:rPr>
          <w:noProof/>
        </w:rPr>
        <w:tab/>
      </w:r>
      <w:r>
        <w:rPr>
          <w:noProof/>
        </w:rPr>
        <w:fldChar w:fldCharType="begin" w:fldLock="1"/>
      </w:r>
      <w:r>
        <w:rPr>
          <w:noProof/>
        </w:rPr>
        <w:instrText xml:space="preserve"> PAGEREF _Toc202525003 \h </w:instrText>
      </w:r>
      <w:r>
        <w:rPr>
          <w:noProof/>
        </w:rPr>
      </w:r>
      <w:r>
        <w:rPr>
          <w:noProof/>
        </w:rPr>
        <w:fldChar w:fldCharType="separate"/>
      </w:r>
      <w:r>
        <w:rPr>
          <w:noProof/>
        </w:rPr>
        <w:t>56</w:t>
      </w:r>
      <w:r>
        <w:rPr>
          <w:noProof/>
        </w:rPr>
        <w:fldChar w:fldCharType="end"/>
      </w:r>
    </w:p>
    <w:p w14:paraId="516B1D65" w14:textId="138CB637" w:rsidR="00B01C0A" w:rsidRDefault="00B01C0A">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eCall Notification +CECN</w:t>
      </w:r>
      <w:r>
        <w:rPr>
          <w:noProof/>
        </w:rPr>
        <w:tab/>
      </w:r>
      <w:r>
        <w:rPr>
          <w:noProof/>
        </w:rPr>
        <w:fldChar w:fldCharType="begin" w:fldLock="1"/>
      </w:r>
      <w:r>
        <w:rPr>
          <w:noProof/>
        </w:rPr>
        <w:instrText xml:space="preserve"> PAGEREF _Toc202525004 \h </w:instrText>
      </w:r>
      <w:r>
        <w:rPr>
          <w:noProof/>
        </w:rPr>
      </w:r>
      <w:r>
        <w:rPr>
          <w:noProof/>
        </w:rPr>
        <w:fldChar w:fldCharType="separate"/>
      </w:r>
      <w:r>
        <w:rPr>
          <w:noProof/>
        </w:rPr>
        <w:t>57</w:t>
      </w:r>
      <w:r>
        <w:rPr>
          <w:noProof/>
        </w:rPr>
        <w:fldChar w:fldCharType="end"/>
      </w:r>
    </w:p>
    <w:p w14:paraId="15538C6D" w14:textId="2AED8C07" w:rsidR="00B01C0A" w:rsidRDefault="00B01C0A">
      <w:pPr>
        <w:pStyle w:val="TOC2"/>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_Toc202525005 \h </w:instrText>
      </w:r>
      <w:r>
        <w:rPr>
          <w:noProof/>
        </w:rPr>
      </w:r>
      <w:r>
        <w:rPr>
          <w:noProof/>
        </w:rPr>
        <w:fldChar w:fldCharType="separate"/>
      </w:r>
      <w:r>
        <w:rPr>
          <w:noProof/>
        </w:rPr>
        <w:t>58</w:t>
      </w:r>
      <w:r>
        <w:rPr>
          <w:noProof/>
        </w:rPr>
        <w:fldChar w:fldCharType="end"/>
      </w:r>
    </w:p>
    <w:p w14:paraId="413EF82E" w14:textId="587C4140" w:rsidR="00B01C0A" w:rsidRDefault="00B01C0A">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_Toc202525006 \h </w:instrText>
      </w:r>
      <w:r>
        <w:rPr>
          <w:noProof/>
        </w:rPr>
      </w:r>
      <w:r>
        <w:rPr>
          <w:noProof/>
        </w:rPr>
        <w:fldChar w:fldCharType="separate"/>
      </w:r>
      <w:r>
        <w:rPr>
          <w:noProof/>
        </w:rPr>
        <w:t>59</w:t>
      </w:r>
      <w:r>
        <w:rPr>
          <w:noProof/>
        </w:rPr>
        <w:fldChar w:fldCharType="end"/>
      </w:r>
    </w:p>
    <w:p w14:paraId="27C3DA99" w14:textId="2DB26385" w:rsidR="00B01C0A" w:rsidRDefault="00B01C0A">
      <w:pPr>
        <w:pStyle w:val="TOC2"/>
        <w:rPr>
          <w:rFonts w:asciiTheme="minorHAnsi" w:hAnsiTheme="minorHAnsi" w:cstheme="minorBidi"/>
          <w:noProof/>
          <w:kern w:val="2"/>
          <w:sz w:val="24"/>
          <w:szCs w:val="24"/>
          <w:lang w:eastAsia="en-GB"/>
          <w14:ligatures w14:val="standardContextual"/>
        </w:rPr>
      </w:pPr>
      <w:r>
        <w:rPr>
          <w:noProof/>
        </w:rPr>
        <w:t>7.0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_Toc202525007 \h </w:instrText>
      </w:r>
      <w:r>
        <w:rPr>
          <w:noProof/>
        </w:rPr>
      </w:r>
      <w:r>
        <w:rPr>
          <w:noProof/>
        </w:rPr>
        <w:fldChar w:fldCharType="separate"/>
      </w:r>
      <w:r>
        <w:rPr>
          <w:noProof/>
        </w:rPr>
        <w:t>59</w:t>
      </w:r>
      <w:r>
        <w:rPr>
          <w:noProof/>
        </w:rPr>
        <w:fldChar w:fldCharType="end"/>
      </w:r>
    </w:p>
    <w:p w14:paraId="1FA5E9EA" w14:textId="55344BE6" w:rsidR="00B01C0A" w:rsidRDefault="00B01C0A">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Subscriber number +CNUM</w:t>
      </w:r>
      <w:r>
        <w:rPr>
          <w:noProof/>
        </w:rPr>
        <w:tab/>
      </w:r>
      <w:r>
        <w:rPr>
          <w:noProof/>
        </w:rPr>
        <w:fldChar w:fldCharType="begin" w:fldLock="1"/>
      </w:r>
      <w:r>
        <w:rPr>
          <w:noProof/>
        </w:rPr>
        <w:instrText xml:space="preserve"> PAGEREF _Toc202525008 \h </w:instrText>
      </w:r>
      <w:r>
        <w:rPr>
          <w:noProof/>
        </w:rPr>
      </w:r>
      <w:r>
        <w:rPr>
          <w:noProof/>
        </w:rPr>
        <w:fldChar w:fldCharType="separate"/>
      </w:r>
      <w:r>
        <w:rPr>
          <w:noProof/>
        </w:rPr>
        <w:t>59</w:t>
      </w:r>
      <w:r>
        <w:rPr>
          <w:noProof/>
        </w:rPr>
        <w:fldChar w:fldCharType="end"/>
      </w:r>
    </w:p>
    <w:p w14:paraId="3B0B70AD" w14:textId="1A069342" w:rsidR="00B01C0A" w:rsidRDefault="00B01C0A">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_Toc202525009 \h </w:instrText>
      </w:r>
      <w:r>
        <w:rPr>
          <w:noProof/>
        </w:rPr>
      </w:r>
      <w:r>
        <w:rPr>
          <w:noProof/>
        </w:rPr>
        <w:fldChar w:fldCharType="separate"/>
      </w:r>
      <w:r>
        <w:rPr>
          <w:noProof/>
        </w:rPr>
        <w:t>60</w:t>
      </w:r>
      <w:r>
        <w:rPr>
          <w:noProof/>
        </w:rPr>
        <w:fldChar w:fldCharType="end"/>
      </w:r>
    </w:p>
    <w:p w14:paraId="40EE7F4E" w14:textId="35B91F18" w:rsidR="00B01C0A" w:rsidRDefault="00B01C0A">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PLMN selection +COPS</w:t>
      </w:r>
      <w:r>
        <w:rPr>
          <w:noProof/>
        </w:rPr>
        <w:tab/>
      </w:r>
      <w:r>
        <w:rPr>
          <w:noProof/>
        </w:rPr>
        <w:fldChar w:fldCharType="begin" w:fldLock="1"/>
      </w:r>
      <w:r>
        <w:rPr>
          <w:noProof/>
        </w:rPr>
        <w:instrText xml:space="preserve"> PAGEREF _Toc202525010 \h </w:instrText>
      </w:r>
      <w:r>
        <w:rPr>
          <w:noProof/>
        </w:rPr>
      </w:r>
      <w:r>
        <w:rPr>
          <w:noProof/>
        </w:rPr>
        <w:fldChar w:fldCharType="separate"/>
      </w:r>
      <w:r>
        <w:rPr>
          <w:noProof/>
        </w:rPr>
        <w:t>63</w:t>
      </w:r>
      <w:r>
        <w:rPr>
          <w:noProof/>
        </w:rPr>
        <w:fldChar w:fldCharType="end"/>
      </w:r>
    </w:p>
    <w:p w14:paraId="1896A0BD" w14:textId="0B0229B9" w:rsidR="00B01C0A" w:rsidRDefault="00B01C0A">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Facility lock +CLCK</w:t>
      </w:r>
      <w:r>
        <w:rPr>
          <w:noProof/>
        </w:rPr>
        <w:tab/>
      </w:r>
      <w:r>
        <w:rPr>
          <w:noProof/>
        </w:rPr>
        <w:fldChar w:fldCharType="begin" w:fldLock="1"/>
      </w:r>
      <w:r>
        <w:rPr>
          <w:noProof/>
        </w:rPr>
        <w:instrText xml:space="preserve"> PAGEREF _Toc202525011 \h </w:instrText>
      </w:r>
      <w:r>
        <w:rPr>
          <w:noProof/>
        </w:rPr>
      </w:r>
      <w:r>
        <w:rPr>
          <w:noProof/>
        </w:rPr>
        <w:fldChar w:fldCharType="separate"/>
      </w:r>
      <w:r>
        <w:rPr>
          <w:noProof/>
        </w:rPr>
        <w:t>65</w:t>
      </w:r>
      <w:r>
        <w:rPr>
          <w:noProof/>
        </w:rPr>
        <w:fldChar w:fldCharType="end"/>
      </w:r>
    </w:p>
    <w:p w14:paraId="65A13E7C" w14:textId="361B8C21" w:rsidR="00B01C0A" w:rsidRDefault="00B01C0A">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Change password +CPWD</w:t>
      </w:r>
      <w:r>
        <w:rPr>
          <w:noProof/>
        </w:rPr>
        <w:tab/>
      </w:r>
      <w:r>
        <w:rPr>
          <w:noProof/>
        </w:rPr>
        <w:fldChar w:fldCharType="begin" w:fldLock="1"/>
      </w:r>
      <w:r>
        <w:rPr>
          <w:noProof/>
        </w:rPr>
        <w:instrText xml:space="preserve"> PAGEREF _Toc202525012 \h </w:instrText>
      </w:r>
      <w:r>
        <w:rPr>
          <w:noProof/>
        </w:rPr>
      </w:r>
      <w:r>
        <w:rPr>
          <w:noProof/>
        </w:rPr>
        <w:fldChar w:fldCharType="separate"/>
      </w:r>
      <w:r>
        <w:rPr>
          <w:noProof/>
        </w:rPr>
        <w:t>67</w:t>
      </w:r>
      <w:r>
        <w:rPr>
          <w:noProof/>
        </w:rPr>
        <w:fldChar w:fldCharType="end"/>
      </w:r>
    </w:p>
    <w:p w14:paraId="75E7145A" w14:textId="13607A7D" w:rsidR="00B01C0A" w:rsidRDefault="00B01C0A">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_Toc202525013 \h </w:instrText>
      </w:r>
      <w:r>
        <w:rPr>
          <w:noProof/>
        </w:rPr>
      </w:r>
      <w:r>
        <w:rPr>
          <w:noProof/>
        </w:rPr>
        <w:fldChar w:fldCharType="separate"/>
      </w:r>
      <w:r>
        <w:rPr>
          <w:noProof/>
        </w:rPr>
        <w:t>68</w:t>
      </w:r>
      <w:r>
        <w:rPr>
          <w:noProof/>
        </w:rPr>
        <w:fldChar w:fldCharType="end"/>
      </w:r>
    </w:p>
    <w:p w14:paraId="3D04C3D2" w14:textId="0FA4CE13" w:rsidR="00B01C0A" w:rsidRDefault="00B01C0A">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_Toc202525014 \h </w:instrText>
      </w:r>
      <w:r>
        <w:rPr>
          <w:noProof/>
        </w:rPr>
      </w:r>
      <w:r>
        <w:rPr>
          <w:noProof/>
        </w:rPr>
        <w:fldChar w:fldCharType="separate"/>
      </w:r>
      <w:r>
        <w:rPr>
          <w:noProof/>
        </w:rPr>
        <w:t>69</w:t>
      </w:r>
      <w:r>
        <w:rPr>
          <w:noProof/>
        </w:rPr>
        <w:fldChar w:fldCharType="end"/>
      </w:r>
    </w:p>
    <w:p w14:paraId="7AD92454" w14:textId="1B7189B8" w:rsidR="00B01C0A" w:rsidRDefault="00B01C0A">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_Toc202525015 \h </w:instrText>
      </w:r>
      <w:r>
        <w:rPr>
          <w:noProof/>
        </w:rPr>
      </w:r>
      <w:r>
        <w:rPr>
          <w:noProof/>
        </w:rPr>
        <w:fldChar w:fldCharType="separate"/>
      </w:r>
      <w:r>
        <w:rPr>
          <w:noProof/>
        </w:rPr>
        <w:t>70</w:t>
      </w:r>
      <w:r>
        <w:rPr>
          <w:noProof/>
        </w:rPr>
        <w:fldChar w:fldCharType="end"/>
      </w:r>
    </w:p>
    <w:p w14:paraId="7753B0EF" w14:textId="14B3F5BA" w:rsidR="00B01C0A" w:rsidRDefault="00B01C0A">
      <w:pPr>
        <w:pStyle w:val="TOC2"/>
        <w:rPr>
          <w:rFonts w:asciiTheme="minorHAnsi" w:hAnsiTheme="minorHAnsi" w:cstheme="minorBidi"/>
          <w:noProof/>
          <w:kern w:val="2"/>
          <w:sz w:val="24"/>
          <w:szCs w:val="24"/>
          <w:lang w:eastAsia="en-GB"/>
          <w14:ligatures w14:val="standardContextual"/>
        </w:rPr>
      </w:pPr>
      <w:r>
        <w:rPr>
          <w:noProof/>
        </w:rPr>
        <w:t>7.9</w:t>
      </w:r>
      <w:r>
        <w:rPr>
          <w:rFonts w:asciiTheme="minorHAnsi" w:hAnsiTheme="minorHAnsi" w:cstheme="minorBidi"/>
          <w:noProof/>
          <w:kern w:val="2"/>
          <w:sz w:val="24"/>
          <w:szCs w:val="24"/>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_Toc202525016 \h </w:instrText>
      </w:r>
      <w:r>
        <w:rPr>
          <w:noProof/>
        </w:rPr>
      </w:r>
      <w:r>
        <w:rPr>
          <w:noProof/>
        </w:rPr>
        <w:fldChar w:fldCharType="separate"/>
      </w:r>
      <w:r>
        <w:rPr>
          <w:noProof/>
        </w:rPr>
        <w:t>71</w:t>
      </w:r>
      <w:r>
        <w:rPr>
          <w:noProof/>
        </w:rPr>
        <w:fldChar w:fldCharType="end"/>
      </w:r>
    </w:p>
    <w:p w14:paraId="60B7BBEE" w14:textId="225A9979" w:rsidR="00B01C0A" w:rsidRDefault="00B01C0A">
      <w:pPr>
        <w:pStyle w:val="TOC2"/>
        <w:rPr>
          <w:rFonts w:asciiTheme="minorHAnsi" w:hAnsiTheme="minorHAnsi" w:cstheme="minorBidi"/>
          <w:noProof/>
          <w:kern w:val="2"/>
          <w:sz w:val="24"/>
          <w:szCs w:val="24"/>
          <w:lang w:eastAsia="en-GB"/>
          <w14:ligatures w14:val="standardContextual"/>
        </w:rPr>
      </w:pPr>
      <w:r>
        <w:rPr>
          <w:noProof/>
        </w:rPr>
        <w:t>7.10</w:t>
      </w:r>
      <w:r>
        <w:rPr>
          <w:rFonts w:asciiTheme="minorHAnsi" w:hAnsiTheme="minorHAnsi" w:cstheme="minorBidi"/>
          <w:noProof/>
          <w:kern w:val="2"/>
          <w:sz w:val="24"/>
          <w:szCs w:val="24"/>
          <w:lang w:eastAsia="en-GB"/>
          <w14:ligatures w14:val="standardContextual"/>
        </w:rPr>
        <w:tab/>
      </w:r>
      <w:r>
        <w:rPr>
          <w:noProof/>
        </w:rPr>
        <w:t>Closed user group +CCUG</w:t>
      </w:r>
      <w:r>
        <w:rPr>
          <w:noProof/>
        </w:rPr>
        <w:tab/>
      </w:r>
      <w:r>
        <w:rPr>
          <w:noProof/>
        </w:rPr>
        <w:fldChar w:fldCharType="begin" w:fldLock="1"/>
      </w:r>
      <w:r>
        <w:rPr>
          <w:noProof/>
        </w:rPr>
        <w:instrText xml:space="preserve"> PAGEREF _Toc202525017 \h </w:instrText>
      </w:r>
      <w:r>
        <w:rPr>
          <w:noProof/>
        </w:rPr>
      </w:r>
      <w:r>
        <w:rPr>
          <w:noProof/>
        </w:rPr>
        <w:fldChar w:fldCharType="separate"/>
      </w:r>
      <w:r>
        <w:rPr>
          <w:noProof/>
        </w:rPr>
        <w:t>72</w:t>
      </w:r>
      <w:r>
        <w:rPr>
          <w:noProof/>
        </w:rPr>
        <w:fldChar w:fldCharType="end"/>
      </w:r>
    </w:p>
    <w:p w14:paraId="03B18417" w14:textId="513FB3DA" w:rsidR="00B01C0A" w:rsidRDefault="00B01C0A">
      <w:pPr>
        <w:pStyle w:val="TOC2"/>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_Toc202525018 \h </w:instrText>
      </w:r>
      <w:r>
        <w:rPr>
          <w:noProof/>
        </w:rPr>
      </w:r>
      <w:r>
        <w:rPr>
          <w:noProof/>
        </w:rPr>
        <w:fldChar w:fldCharType="separate"/>
      </w:r>
      <w:r>
        <w:rPr>
          <w:noProof/>
        </w:rPr>
        <w:t>73</w:t>
      </w:r>
      <w:r>
        <w:rPr>
          <w:noProof/>
        </w:rPr>
        <w:fldChar w:fldCharType="end"/>
      </w:r>
    </w:p>
    <w:p w14:paraId="4C2505AD" w14:textId="7A10DDF4" w:rsidR="00B01C0A" w:rsidRDefault="00B01C0A">
      <w:pPr>
        <w:pStyle w:val="TOC2"/>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Call waiting +CCWA</w:t>
      </w:r>
      <w:r>
        <w:rPr>
          <w:noProof/>
        </w:rPr>
        <w:tab/>
      </w:r>
      <w:r>
        <w:rPr>
          <w:noProof/>
        </w:rPr>
        <w:fldChar w:fldCharType="begin" w:fldLock="1"/>
      </w:r>
      <w:r>
        <w:rPr>
          <w:noProof/>
        </w:rPr>
        <w:instrText xml:space="preserve"> PAGEREF _Toc202525019 \h </w:instrText>
      </w:r>
      <w:r>
        <w:rPr>
          <w:noProof/>
        </w:rPr>
      </w:r>
      <w:r>
        <w:rPr>
          <w:noProof/>
        </w:rPr>
        <w:fldChar w:fldCharType="separate"/>
      </w:r>
      <w:r>
        <w:rPr>
          <w:noProof/>
        </w:rPr>
        <w:t>74</w:t>
      </w:r>
      <w:r>
        <w:rPr>
          <w:noProof/>
        </w:rPr>
        <w:fldChar w:fldCharType="end"/>
      </w:r>
    </w:p>
    <w:p w14:paraId="435794D7" w14:textId="64946F70" w:rsidR="00B01C0A" w:rsidRDefault="00B01C0A">
      <w:pPr>
        <w:pStyle w:val="TOC2"/>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_Toc202525020 \h </w:instrText>
      </w:r>
      <w:r>
        <w:rPr>
          <w:noProof/>
        </w:rPr>
      </w:r>
      <w:r>
        <w:rPr>
          <w:noProof/>
        </w:rPr>
        <w:fldChar w:fldCharType="separate"/>
      </w:r>
      <w:r>
        <w:rPr>
          <w:noProof/>
        </w:rPr>
        <w:t>76</w:t>
      </w:r>
      <w:r>
        <w:rPr>
          <w:noProof/>
        </w:rPr>
        <w:fldChar w:fldCharType="end"/>
      </w:r>
    </w:p>
    <w:p w14:paraId="11F5D187" w14:textId="199FA9D7" w:rsidR="00B01C0A" w:rsidRDefault="00B01C0A">
      <w:pPr>
        <w:pStyle w:val="TOC2"/>
        <w:rPr>
          <w:rFonts w:asciiTheme="minorHAnsi" w:hAnsiTheme="minorHAnsi" w:cstheme="minorBidi"/>
          <w:noProof/>
          <w:kern w:val="2"/>
          <w:sz w:val="24"/>
          <w:szCs w:val="24"/>
          <w:lang w:eastAsia="en-GB"/>
          <w14:ligatures w14:val="standardContextual"/>
        </w:rPr>
      </w:pPr>
      <w:r>
        <w:rPr>
          <w:noProof/>
        </w:rPr>
        <w:t>7.14</w:t>
      </w:r>
      <w:r>
        <w:rPr>
          <w:rFonts w:asciiTheme="minorHAnsi" w:hAnsiTheme="minorHAnsi" w:cstheme="minorBidi"/>
          <w:noProof/>
          <w:kern w:val="2"/>
          <w:sz w:val="24"/>
          <w:szCs w:val="24"/>
          <w:lang w:eastAsia="en-GB"/>
          <w14:ligatures w14:val="standardContextual"/>
        </w:rPr>
        <w:tab/>
      </w:r>
      <w:r>
        <w:rPr>
          <w:noProof/>
        </w:rPr>
        <w:t>Call deflection +CTFR</w:t>
      </w:r>
      <w:r>
        <w:rPr>
          <w:noProof/>
        </w:rPr>
        <w:tab/>
      </w:r>
      <w:r>
        <w:rPr>
          <w:noProof/>
        </w:rPr>
        <w:fldChar w:fldCharType="begin" w:fldLock="1"/>
      </w:r>
      <w:r>
        <w:rPr>
          <w:noProof/>
        </w:rPr>
        <w:instrText xml:space="preserve"> PAGEREF _Toc202525021 \h </w:instrText>
      </w:r>
      <w:r>
        <w:rPr>
          <w:noProof/>
        </w:rPr>
      </w:r>
      <w:r>
        <w:rPr>
          <w:noProof/>
        </w:rPr>
        <w:fldChar w:fldCharType="separate"/>
      </w:r>
      <w:r>
        <w:rPr>
          <w:noProof/>
        </w:rPr>
        <w:t>77</w:t>
      </w:r>
      <w:r>
        <w:rPr>
          <w:noProof/>
        </w:rPr>
        <w:fldChar w:fldCharType="end"/>
      </w:r>
    </w:p>
    <w:p w14:paraId="1E73DE38" w14:textId="0832B497" w:rsidR="00B01C0A" w:rsidRDefault="00B01C0A">
      <w:pPr>
        <w:pStyle w:val="TOC2"/>
        <w:rPr>
          <w:rFonts w:asciiTheme="minorHAnsi" w:hAnsiTheme="minorHAnsi" w:cstheme="minorBidi"/>
          <w:noProof/>
          <w:kern w:val="2"/>
          <w:sz w:val="24"/>
          <w:szCs w:val="24"/>
          <w:lang w:eastAsia="en-GB"/>
          <w14:ligatures w14:val="standardContextual"/>
        </w:rPr>
      </w:pPr>
      <w:r>
        <w:rPr>
          <w:noProof/>
        </w:rPr>
        <w:t>7.15</w:t>
      </w:r>
      <w:r>
        <w:rPr>
          <w:rFonts w:asciiTheme="minorHAnsi" w:hAnsiTheme="minorHAnsi" w:cstheme="minorBidi"/>
          <w:noProof/>
          <w:kern w:val="2"/>
          <w:sz w:val="24"/>
          <w:szCs w:val="24"/>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_Toc202525022 \h </w:instrText>
      </w:r>
      <w:r>
        <w:rPr>
          <w:noProof/>
        </w:rPr>
      </w:r>
      <w:r>
        <w:rPr>
          <w:noProof/>
        </w:rPr>
        <w:fldChar w:fldCharType="separate"/>
      </w:r>
      <w:r>
        <w:rPr>
          <w:noProof/>
        </w:rPr>
        <w:t>78</w:t>
      </w:r>
      <w:r>
        <w:rPr>
          <w:noProof/>
        </w:rPr>
        <w:fldChar w:fldCharType="end"/>
      </w:r>
    </w:p>
    <w:p w14:paraId="5E20CA55" w14:textId="13AD8C28" w:rsidR="00B01C0A" w:rsidRDefault="00B01C0A">
      <w:pPr>
        <w:pStyle w:val="TOC2"/>
        <w:rPr>
          <w:rFonts w:asciiTheme="minorHAnsi" w:hAnsiTheme="minorHAnsi" w:cstheme="minorBidi"/>
          <w:noProof/>
          <w:kern w:val="2"/>
          <w:sz w:val="24"/>
          <w:szCs w:val="24"/>
          <w:lang w:eastAsia="en-GB"/>
          <w14:ligatures w14:val="standardContextual"/>
        </w:rPr>
      </w:pPr>
      <w:r>
        <w:rPr>
          <w:noProof/>
        </w:rPr>
        <w:t>7.16</w:t>
      </w:r>
      <w:r>
        <w:rPr>
          <w:rFonts w:asciiTheme="minorHAnsi" w:hAnsiTheme="minorHAnsi" w:cstheme="minorBidi"/>
          <w:noProof/>
          <w:kern w:val="2"/>
          <w:sz w:val="24"/>
          <w:szCs w:val="24"/>
          <w:lang w:eastAsia="en-GB"/>
          <w14:ligatures w14:val="standardContextual"/>
        </w:rPr>
        <w:tab/>
      </w:r>
      <w:r>
        <w:rPr>
          <w:noProof/>
        </w:rPr>
        <w:t>Advice of charge +CAOC</w:t>
      </w:r>
      <w:r>
        <w:rPr>
          <w:noProof/>
        </w:rPr>
        <w:tab/>
      </w:r>
      <w:r>
        <w:rPr>
          <w:noProof/>
        </w:rPr>
        <w:fldChar w:fldCharType="begin" w:fldLock="1"/>
      </w:r>
      <w:r>
        <w:rPr>
          <w:noProof/>
        </w:rPr>
        <w:instrText xml:space="preserve"> PAGEREF _Toc202525023 \h </w:instrText>
      </w:r>
      <w:r>
        <w:rPr>
          <w:noProof/>
        </w:rPr>
      </w:r>
      <w:r>
        <w:rPr>
          <w:noProof/>
        </w:rPr>
        <w:fldChar w:fldCharType="separate"/>
      </w:r>
      <w:r>
        <w:rPr>
          <w:noProof/>
        </w:rPr>
        <w:t>79</w:t>
      </w:r>
      <w:r>
        <w:rPr>
          <w:noProof/>
        </w:rPr>
        <w:fldChar w:fldCharType="end"/>
      </w:r>
    </w:p>
    <w:p w14:paraId="2AFEFD5D" w14:textId="22478B21" w:rsidR="00B01C0A" w:rsidRDefault="00B01C0A">
      <w:pPr>
        <w:pStyle w:val="TOC2"/>
        <w:rPr>
          <w:rFonts w:asciiTheme="minorHAnsi" w:hAnsiTheme="minorHAnsi" w:cstheme="minorBidi"/>
          <w:noProof/>
          <w:kern w:val="2"/>
          <w:sz w:val="24"/>
          <w:szCs w:val="24"/>
          <w:lang w:eastAsia="en-GB"/>
          <w14:ligatures w14:val="standardContextual"/>
        </w:rPr>
      </w:pPr>
      <w:r>
        <w:rPr>
          <w:noProof/>
        </w:rPr>
        <w:t>7.17</w:t>
      </w:r>
      <w:r>
        <w:rPr>
          <w:rFonts w:asciiTheme="minorHAnsi" w:hAnsiTheme="minorHAnsi" w:cstheme="minorBidi"/>
          <w:noProof/>
          <w:kern w:val="2"/>
          <w:sz w:val="24"/>
          <w:szCs w:val="24"/>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_Toc202525024 \h </w:instrText>
      </w:r>
      <w:r>
        <w:rPr>
          <w:noProof/>
        </w:rPr>
      </w:r>
      <w:r>
        <w:rPr>
          <w:noProof/>
        </w:rPr>
        <w:fldChar w:fldCharType="separate"/>
      </w:r>
      <w:r>
        <w:rPr>
          <w:noProof/>
        </w:rPr>
        <w:t>80</w:t>
      </w:r>
      <w:r>
        <w:rPr>
          <w:noProof/>
        </w:rPr>
        <w:fldChar w:fldCharType="end"/>
      </w:r>
    </w:p>
    <w:p w14:paraId="134AB480" w14:textId="031C93B7" w:rsidR="00B01C0A" w:rsidRDefault="00B01C0A">
      <w:pPr>
        <w:pStyle w:val="TOC2"/>
        <w:rPr>
          <w:rFonts w:asciiTheme="minorHAnsi" w:hAnsiTheme="minorHAnsi" w:cstheme="minorBidi"/>
          <w:noProof/>
          <w:kern w:val="2"/>
          <w:sz w:val="24"/>
          <w:szCs w:val="24"/>
          <w:lang w:eastAsia="en-GB"/>
          <w14:ligatures w14:val="standardContextual"/>
        </w:rPr>
      </w:pPr>
      <w:r>
        <w:rPr>
          <w:noProof/>
        </w:rPr>
        <w:t>7.18</w:t>
      </w:r>
      <w:r>
        <w:rPr>
          <w:rFonts w:asciiTheme="minorHAnsi" w:hAnsiTheme="minorHAnsi" w:cstheme="minorBidi"/>
          <w:noProof/>
          <w:kern w:val="2"/>
          <w:sz w:val="24"/>
          <w:szCs w:val="24"/>
          <w:lang w:eastAsia="en-GB"/>
          <w14:ligatures w14:val="standardContextual"/>
        </w:rPr>
        <w:tab/>
      </w:r>
      <w:r>
        <w:rPr>
          <w:noProof/>
        </w:rPr>
        <w:t>List current calls +CLCC</w:t>
      </w:r>
      <w:r>
        <w:rPr>
          <w:noProof/>
        </w:rPr>
        <w:tab/>
      </w:r>
      <w:r>
        <w:rPr>
          <w:noProof/>
        </w:rPr>
        <w:fldChar w:fldCharType="begin" w:fldLock="1"/>
      </w:r>
      <w:r>
        <w:rPr>
          <w:noProof/>
        </w:rPr>
        <w:instrText xml:space="preserve"> PAGEREF _Toc202525025 \h </w:instrText>
      </w:r>
      <w:r>
        <w:rPr>
          <w:noProof/>
        </w:rPr>
      </w:r>
      <w:r>
        <w:rPr>
          <w:noProof/>
        </w:rPr>
        <w:fldChar w:fldCharType="separate"/>
      </w:r>
      <w:r>
        <w:rPr>
          <w:noProof/>
        </w:rPr>
        <w:t>82</w:t>
      </w:r>
      <w:r>
        <w:rPr>
          <w:noProof/>
        </w:rPr>
        <w:fldChar w:fldCharType="end"/>
      </w:r>
    </w:p>
    <w:p w14:paraId="33FB5291" w14:textId="7FE7ED7F" w:rsidR="00B01C0A" w:rsidRDefault="00B01C0A">
      <w:pPr>
        <w:pStyle w:val="TOC2"/>
        <w:rPr>
          <w:rFonts w:asciiTheme="minorHAnsi" w:hAnsiTheme="minorHAnsi" w:cstheme="minorBidi"/>
          <w:noProof/>
          <w:kern w:val="2"/>
          <w:sz w:val="24"/>
          <w:szCs w:val="24"/>
          <w:lang w:eastAsia="en-GB"/>
          <w14:ligatures w14:val="standardContextual"/>
        </w:rPr>
      </w:pPr>
      <w:r>
        <w:rPr>
          <w:noProof/>
        </w:rPr>
        <w:t>7.19</w:t>
      </w:r>
      <w:r>
        <w:rPr>
          <w:rFonts w:asciiTheme="minorHAnsi" w:hAnsiTheme="minorHAnsi" w:cstheme="minorBidi"/>
          <w:noProof/>
          <w:kern w:val="2"/>
          <w:sz w:val="24"/>
          <w:szCs w:val="24"/>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_Toc202525026 \h </w:instrText>
      </w:r>
      <w:r>
        <w:rPr>
          <w:noProof/>
        </w:rPr>
      </w:r>
      <w:r>
        <w:rPr>
          <w:noProof/>
        </w:rPr>
        <w:fldChar w:fldCharType="separate"/>
      </w:r>
      <w:r>
        <w:rPr>
          <w:noProof/>
        </w:rPr>
        <w:t>84</w:t>
      </w:r>
      <w:r>
        <w:rPr>
          <w:noProof/>
        </w:rPr>
        <w:fldChar w:fldCharType="end"/>
      </w:r>
    </w:p>
    <w:p w14:paraId="4B9B43C4" w14:textId="459BC0E6" w:rsidR="00B01C0A" w:rsidRDefault="00B01C0A">
      <w:pPr>
        <w:pStyle w:val="TOC2"/>
        <w:rPr>
          <w:rFonts w:asciiTheme="minorHAnsi" w:hAnsiTheme="minorHAnsi" w:cstheme="minorBidi"/>
          <w:noProof/>
          <w:kern w:val="2"/>
          <w:sz w:val="24"/>
          <w:szCs w:val="24"/>
          <w:lang w:eastAsia="en-GB"/>
          <w14:ligatures w14:val="standardContextual"/>
        </w:rPr>
      </w:pPr>
      <w:r>
        <w:rPr>
          <w:noProof/>
        </w:rPr>
        <w:t>7.20</w:t>
      </w:r>
      <w:r>
        <w:rPr>
          <w:rFonts w:asciiTheme="minorHAnsi" w:hAnsiTheme="minorHAnsi" w:cstheme="minorBidi"/>
          <w:noProof/>
          <w:kern w:val="2"/>
          <w:sz w:val="24"/>
          <w:szCs w:val="24"/>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_Toc202525027 \h </w:instrText>
      </w:r>
      <w:r>
        <w:rPr>
          <w:noProof/>
        </w:rPr>
      </w:r>
      <w:r>
        <w:rPr>
          <w:noProof/>
        </w:rPr>
        <w:fldChar w:fldCharType="separate"/>
      </w:r>
      <w:r>
        <w:rPr>
          <w:noProof/>
        </w:rPr>
        <w:t>85</w:t>
      </w:r>
      <w:r>
        <w:rPr>
          <w:noProof/>
        </w:rPr>
        <w:fldChar w:fldCharType="end"/>
      </w:r>
    </w:p>
    <w:p w14:paraId="1E838DCC" w14:textId="16CA1B29" w:rsidR="00B01C0A" w:rsidRDefault="00B01C0A">
      <w:pPr>
        <w:pStyle w:val="TOC2"/>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_Toc202525028 \h </w:instrText>
      </w:r>
      <w:r>
        <w:rPr>
          <w:noProof/>
        </w:rPr>
      </w:r>
      <w:r>
        <w:rPr>
          <w:noProof/>
        </w:rPr>
        <w:fldChar w:fldCharType="separate"/>
      </w:r>
      <w:r>
        <w:rPr>
          <w:noProof/>
        </w:rPr>
        <w:t>86</w:t>
      </w:r>
      <w:r>
        <w:rPr>
          <w:noProof/>
        </w:rPr>
        <w:fldChar w:fldCharType="end"/>
      </w:r>
    </w:p>
    <w:p w14:paraId="37E38B8C" w14:textId="578369C2" w:rsidR="00B01C0A" w:rsidRDefault="00B01C0A">
      <w:pPr>
        <w:pStyle w:val="TOC2"/>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_Toc202525029 \h </w:instrText>
      </w:r>
      <w:r>
        <w:rPr>
          <w:noProof/>
        </w:rPr>
      </w:r>
      <w:r>
        <w:rPr>
          <w:noProof/>
        </w:rPr>
        <w:fldChar w:fldCharType="separate"/>
      </w:r>
      <w:r>
        <w:rPr>
          <w:noProof/>
        </w:rPr>
        <w:t>86</w:t>
      </w:r>
      <w:r>
        <w:rPr>
          <w:noProof/>
        </w:rPr>
        <w:fldChar w:fldCharType="end"/>
      </w:r>
    </w:p>
    <w:p w14:paraId="2F6D5BCB" w14:textId="7A8F2EEA" w:rsidR="00B01C0A" w:rsidRDefault="00B01C0A">
      <w:pPr>
        <w:pStyle w:val="TOC2"/>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_Toc202525030 \h </w:instrText>
      </w:r>
      <w:r>
        <w:rPr>
          <w:noProof/>
        </w:rPr>
      </w:r>
      <w:r>
        <w:rPr>
          <w:noProof/>
        </w:rPr>
        <w:fldChar w:fldCharType="separate"/>
      </w:r>
      <w:r>
        <w:rPr>
          <w:noProof/>
        </w:rPr>
        <w:t>87</w:t>
      </w:r>
      <w:r>
        <w:rPr>
          <w:noProof/>
        </w:rPr>
        <w:fldChar w:fldCharType="end"/>
      </w:r>
    </w:p>
    <w:p w14:paraId="11673DBC" w14:textId="1F94556B" w:rsidR="00B01C0A" w:rsidRDefault="00B01C0A">
      <w:pPr>
        <w:pStyle w:val="TOC2"/>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_Toc202525031 \h </w:instrText>
      </w:r>
      <w:r>
        <w:rPr>
          <w:noProof/>
        </w:rPr>
      </w:r>
      <w:r>
        <w:rPr>
          <w:noProof/>
        </w:rPr>
        <w:fldChar w:fldCharType="separate"/>
      </w:r>
      <w:r>
        <w:rPr>
          <w:noProof/>
        </w:rPr>
        <w:t>87</w:t>
      </w:r>
      <w:r>
        <w:rPr>
          <w:noProof/>
        </w:rPr>
        <w:fldChar w:fldCharType="end"/>
      </w:r>
    </w:p>
    <w:p w14:paraId="40B8179C" w14:textId="59EA356B" w:rsidR="00B01C0A" w:rsidRDefault="00B01C0A">
      <w:pPr>
        <w:pStyle w:val="TOC2"/>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_Toc202525032 \h </w:instrText>
      </w:r>
      <w:r>
        <w:rPr>
          <w:noProof/>
        </w:rPr>
      </w:r>
      <w:r>
        <w:rPr>
          <w:noProof/>
        </w:rPr>
        <w:fldChar w:fldCharType="separate"/>
      </w:r>
      <w:r>
        <w:rPr>
          <w:noProof/>
        </w:rPr>
        <w:t>88</w:t>
      </w:r>
      <w:r>
        <w:rPr>
          <w:noProof/>
        </w:rPr>
        <w:fldChar w:fldCharType="end"/>
      </w:r>
    </w:p>
    <w:p w14:paraId="716E8BFE" w14:textId="1475BCE7" w:rsidR="00B01C0A" w:rsidRDefault="00B01C0A">
      <w:pPr>
        <w:pStyle w:val="TOC2"/>
        <w:rPr>
          <w:rFonts w:asciiTheme="minorHAnsi" w:hAnsiTheme="minorHAnsi" w:cstheme="minorBidi"/>
          <w:noProof/>
          <w:kern w:val="2"/>
          <w:sz w:val="24"/>
          <w:szCs w:val="24"/>
          <w:lang w:eastAsia="en-GB"/>
          <w14:ligatures w14:val="standardContextual"/>
        </w:rPr>
      </w:pPr>
      <w:r>
        <w:rPr>
          <w:noProof/>
        </w:rPr>
        <w:t>7.26</w:t>
      </w:r>
      <w:r>
        <w:rPr>
          <w:rFonts w:asciiTheme="minorHAnsi" w:hAnsiTheme="minorHAnsi" w:cstheme="minorBidi"/>
          <w:noProof/>
          <w:kern w:val="2"/>
          <w:sz w:val="24"/>
          <w:szCs w:val="24"/>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_Toc202525033 \h </w:instrText>
      </w:r>
      <w:r>
        <w:rPr>
          <w:noProof/>
        </w:rPr>
      </w:r>
      <w:r>
        <w:rPr>
          <w:noProof/>
        </w:rPr>
        <w:fldChar w:fldCharType="separate"/>
      </w:r>
      <w:r>
        <w:rPr>
          <w:noProof/>
        </w:rPr>
        <w:t>89</w:t>
      </w:r>
      <w:r>
        <w:rPr>
          <w:noProof/>
        </w:rPr>
        <w:fldChar w:fldCharType="end"/>
      </w:r>
    </w:p>
    <w:p w14:paraId="38FD84B0" w14:textId="73FD7DC2" w:rsidR="00B01C0A" w:rsidRDefault="00B01C0A">
      <w:pPr>
        <w:pStyle w:val="TOC2"/>
        <w:rPr>
          <w:rFonts w:asciiTheme="minorHAnsi" w:hAnsiTheme="minorHAnsi" w:cstheme="minorBidi"/>
          <w:noProof/>
          <w:kern w:val="2"/>
          <w:sz w:val="24"/>
          <w:szCs w:val="24"/>
          <w:lang w:eastAsia="en-GB"/>
          <w14:ligatures w14:val="standardContextual"/>
        </w:rPr>
      </w:pPr>
      <w:r>
        <w:rPr>
          <w:noProof/>
        </w:rPr>
        <w:t>7.27</w:t>
      </w:r>
      <w:r>
        <w:rPr>
          <w:rFonts w:asciiTheme="minorHAnsi" w:hAnsiTheme="minorHAnsi" w:cstheme="minorBidi"/>
          <w:noProof/>
          <w:kern w:val="2"/>
          <w:sz w:val="24"/>
          <w:szCs w:val="24"/>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_Toc202525034 \h </w:instrText>
      </w:r>
      <w:r>
        <w:rPr>
          <w:noProof/>
        </w:rPr>
      </w:r>
      <w:r>
        <w:rPr>
          <w:noProof/>
        </w:rPr>
        <w:fldChar w:fldCharType="separate"/>
      </w:r>
      <w:r>
        <w:rPr>
          <w:noProof/>
        </w:rPr>
        <w:t>90</w:t>
      </w:r>
      <w:r>
        <w:rPr>
          <w:noProof/>
        </w:rPr>
        <w:fldChar w:fldCharType="end"/>
      </w:r>
    </w:p>
    <w:p w14:paraId="70D81FB0" w14:textId="0DBC4B34" w:rsidR="00B01C0A" w:rsidRDefault="00B01C0A">
      <w:pPr>
        <w:pStyle w:val="TOC2"/>
        <w:rPr>
          <w:rFonts w:asciiTheme="minorHAnsi" w:hAnsiTheme="minorHAnsi" w:cstheme="minorBidi"/>
          <w:noProof/>
          <w:kern w:val="2"/>
          <w:sz w:val="24"/>
          <w:szCs w:val="24"/>
          <w:lang w:eastAsia="en-GB"/>
          <w14:ligatures w14:val="standardContextual"/>
        </w:rPr>
      </w:pPr>
      <w:r>
        <w:rPr>
          <w:noProof/>
        </w:rPr>
        <w:t>7.28</w:t>
      </w:r>
      <w:r>
        <w:rPr>
          <w:rFonts w:asciiTheme="minorHAnsi" w:hAnsiTheme="minorHAnsi" w:cstheme="minorBidi"/>
          <w:noProof/>
          <w:kern w:val="2"/>
          <w:sz w:val="24"/>
          <w:szCs w:val="24"/>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_Toc202525035 \h </w:instrText>
      </w:r>
      <w:r>
        <w:rPr>
          <w:noProof/>
        </w:rPr>
      </w:r>
      <w:r>
        <w:rPr>
          <w:noProof/>
        </w:rPr>
        <w:fldChar w:fldCharType="separate"/>
      </w:r>
      <w:r>
        <w:rPr>
          <w:noProof/>
        </w:rPr>
        <w:t>91</w:t>
      </w:r>
      <w:r>
        <w:rPr>
          <w:noProof/>
        </w:rPr>
        <w:fldChar w:fldCharType="end"/>
      </w:r>
    </w:p>
    <w:p w14:paraId="2E449548" w14:textId="7CB8D4DD" w:rsidR="00B01C0A" w:rsidRDefault="00B01C0A">
      <w:pPr>
        <w:pStyle w:val="TOC2"/>
        <w:rPr>
          <w:rFonts w:asciiTheme="minorHAnsi" w:hAnsiTheme="minorHAnsi" w:cstheme="minorBidi"/>
          <w:noProof/>
          <w:kern w:val="2"/>
          <w:sz w:val="24"/>
          <w:szCs w:val="24"/>
          <w:lang w:eastAsia="en-GB"/>
          <w14:ligatures w14:val="standardContextual"/>
        </w:rPr>
      </w:pPr>
      <w:r>
        <w:rPr>
          <w:noProof/>
        </w:rPr>
        <w:t>7.29</w:t>
      </w:r>
      <w:r>
        <w:rPr>
          <w:rFonts w:asciiTheme="minorHAnsi" w:hAnsiTheme="minorHAnsi" w:cstheme="minorBidi"/>
          <w:noProof/>
          <w:kern w:val="2"/>
          <w:sz w:val="24"/>
          <w:szCs w:val="24"/>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_Toc202525036 \h </w:instrText>
      </w:r>
      <w:r>
        <w:rPr>
          <w:noProof/>
        </w:rPr>
      </w:r>
      <w:r>
        <w:rPr>
          <w:noProof/>
        </w:rPr>
        <w:fldChar w:fldCharType="separate"/>
      </w:r>
      <w:r>
        <w:rPr>
          <w:noProof/>
        </w:rPr>
        <w:t>92</w:t>
      </w:r>
      <w:r>
        <w:rPr>
          <w:noProof/>
        </w:rPr>
        <w:fldChar w:fldCharType="end"/>
      </w:r>
    </w:p>
    <w:p w14:paraId="181FA5D4" w14:textId="7AECCCE8" w:rsidR="00B01C0A" w:rsidRDefault="00B01C0A">
      <w:pPr>
        <w:pStyle w:val="TOC2"/>
        <w:rPr>
          <w:rFonts w:asciiTheme="minorHAnsi" w:hAnsiTheme="minorHAnsi" w:cstheme="minorBidi"/>
          <w:noProof/>
          <w:kern w:val="2"/>
          <w:sz w:val="24"/>
          <w:szCs w:val="24"/>
          <w:lang w:eastAsia="en-GB"/>
          <w14:ligatures w14:val="standardContextual"/>
        </w:rPr>
      </w:pPr>
      <w:r>
        <w:rPr>
          <w:noProof/>
        </w:rPr>
        <w:t>7.30</w:t>
      </w:r>
      <w:r>
        <w:rPr>
          <w:rFonts w:asciiTheme="minorHAnsi" w:hAnsiTheme="minorHAnsi" w:cstheme="minorBidi"/>
          <w:noProof/>
          <w:kern w:val="2"/>
          <w:sz w:val="24"/>
          <w:szCs w:val="24"/>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_Toc202525037 \h </w:instrText>
      </w:r>
      <w:r>
        <w:rPr>
          <w:noProof/>
        </w:rPr>
      </w:r>
      <w:r>
        <w:rPr>
          <w:noProof/>
        </w:rPr>
        <w:fldChar w:fldCharType="separate"/>
      </w:r>
      <w:r>
        <w:rPr>
          <w:noProof/>
        </w:rPr>
        <w:t>93</w:t>
      </w:r>
      <w:r>
        <w:rPr>
          <w:noProof/>
        </w:rPr>
        <w:fldChar w:fldCharType="end"/>
      </w:r>
    </w:p>
    <w:p w14:paraId="1129721C" w14:textId="3BAE8B84" w:rsidR="00B01C0A" w:rsidRDefault="00B01C0A">
      <w:pPr>
        <w:pStyle w:val="TOC2"/>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_Toc202525038 \h </w:instrText>
      </w:r>
      <w:r>
        <w:rPr>
          <w:noProof/>
        </w:rPr>
      </w:r>
      <w:r>
        <w:rPr>
          <w:noProof/>
        </w:rPr>
        <w:fldChar w:fldCharType="separate"/>
      </w:r>
      <w:r>
        <w:rPr>
          <w:noProof/>
        </w:rPr>
        <w:t>94</w:t>
      </w:r>
      <w:r>
        <w:rPr>
          <w:noProof/>
        </w:rPr>
        <w:fldChar w:fldCharType="end"/>
      </w:r>
    </w:p>
    <w:p w14:paraId="7E0B6992" w14:textId="22911D44" w:rsidR="00B01C0A" w:rsidRDefault="00B01C0A">
      <w:pPr>
        <w:pStyle w:val="TOC2"/>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_Toc202525039 \h </w:instrText>
      </w:r>
      <w:r>
        <w:rPr>
          <w:noProof/>
        </w:rPr>
      </w:r>
      <w:r>
        <w:rPr>
          <w:noProof/>
        </w:rPr>
        <w:fldChar w:fldCharType="separate"/>
      </w:r>
      <w:r>
        <w:rPr>
          <w:noProof/>
        </w:rPr>
        <w:t>95</w:t>
      </w:r>
      <w:r>
        <w:rPr>
          <w:noProof/>
        </w:rPr>
        <w:fldChar w:fldCharType="end"/>
      </w:r>
    </w:p>
    <w:p w14:paraId="16DDF83C" w14:textId="0379D8F7" w:rsidR="00B01C0A" w:rsidRDefault="00B01C0A">
      <w:pPr>
        <w:pStyle w:val="TOC2"/>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_Toc202525040 \h </w:instrText>
      </w:r>
      <w:r>
        <w:rPr>
          <w:noProof/>
        </w:rPr>
      </w:r>
      <w:r>
        <w:rPr>
          <w:noProof/>
        </w:rPr>
        <w:fldChar w:fldCharType="separate"/>
      </w:r>
      <w:r>
        <w:rPr>
          <w:noProof/>
        </w:rPr>
        <w:t>97</w:t>
      </w:r>
      <w:r>
        <w:rPr>
          <w:noProof/>
        </w:rPr>
        <w:fldChar w:fldCharType="end"/>
      </w:r>
    </w:p>
    <w:p w14:paraId="5C88C261" w14:textId="08DB9238" w:rsidR="00B01C0A" w:rsidRDefault="00B01C0A">
      <w:pPr>
        <w:pStyle w:val="TOC2"/>
        <w:rPr>
          <w:rFonts w:asciiTheme="minorHAnsi" w:hAnsiTheme="minorHAnsi" w:cstheme="minorBidi"/>
          <w:noProof/>
          <w:kern w:val="2"/>
          <w:sz w:val="24"/>
          <w:szCs w:val="24"/>
          <w:lang w:eastAsia="en-GB"/>
          <w14:ligatures w14:val="standardContextual"/>
        </w:rPr>
      </w:pPr>
      <w:r>
        <w:rPr>
          <w:noProof/>
        </w:rPr>
        <w:t>7.34</w:t>
      </w:r>
      <w:r>
        <w:rPr>
          <w:rFonts w:asciiTheme="minorHAnsi" w:hAnsiTheme="minorHAnsi" w:cstheme="minorBidi"/>
          <w:noProof/>
          <w:kern w:val="2"/>
          <w:sz w:val="24"/>
          <w:szCs w:val="24"/>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_Toc202525041 \h </w:instrText>
      </w:r>
      <w:r>
        <w:rPr>
          <w:noProof/>
        </w:rPr>
      </w:r>
      <w:r>
        <w:rPr>
          <w:noProof/>
        </w:rPr>
        <w:fldChar w:fldCharType="separate"/>
      </w:r>
      <w:r>
        <w:rPr>
          <w:noProof/>
        </w:rPr>
        <w:t>98</w:t>
      </w:r>
      <w:r>
        <w:rPr>
          <w:noProof/>
        </w:rPr>
        <w:fldChar w:fldCharType="end"/>
      </w:r>
    </w:p>
    <w:p w14:paraId="0595E001" w14:textId="5F079A4D" w:rsidR="00B01C0A" w:rsidRDefault="00B01C0A">
      <w:pPr>
        <w:pStyle w:val="TOC2"/>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_Toc202525042 \h </w:instrText>
      </w:r>
      <w:r>
        <w:rPr>
          <w:noProof/>
        </w:rPr>
      </w:r>
      <w:r>
        <w:rPr>
          <w:noProof/>
        </w:rPr>
        <w:fldChar w:fldCharType="separate"/>
      </w:r>
      <w:r>
        <w:rPr>
          <w:noProof/>
        </w:rPr>
        <w:t>100</w:t>
      </w:r>
      <w:r>
        <w:rPr>
          <w:noProof/>
        </w:rPr>
        <w:fldChar w:fldCharType="end"/>
      </w:r>
    </w:p>
    <w:p w14:paraId="61BF34E4" w14:textId="0A9E73E1" w:rsidR="00B01C0A" w:rsidRDefault="00B01C0A">
      <w:pPr>
        <w:pStyle w:val="TOC2"/>
        <w:rPr>
          <w:rFonts w:asciiTheme="minorHAnsi" w:hAnsiTheme="minorHAnsi" w:cstheme="minorBidi"/>
          <w:noProof/>
          <w:kern w:val="2"/>
          <w:sz w:val="24"/>
          <w:szCs w:val="24"/>
          <w:lang w:eastAsia="en-GB"/>
          <w14:ligatures w14:val="standardContextual"/>
        </w:rPr>
      </w:pPr>
      <w:r>
        <w:rPr>
          <w:noProof/>
        </w:rPr>
        <w:t>7.36</w:t>
      </w:r>
      <w:r>
        <w:rPr>
          <w:rFonts w:asciiTheme="minorHAnsi" w:hAnsiTheme="minorHAnsi" w:cstheme="minorBidi"/>
          <w:noProof/>
          <w:kern w:val="2"/>
          <w:sz w:val="24"/>
          <w:szCs w:val="24"/>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_Toc202525043 \h </w:instrText>
      </w:r>
      <w:r>
        <w:rPr>
          <w:noProof/>
        </w:rPr>
      </w:r>
      <w:r>
        <w:rPr>
          <w:noProof/>
        </w:rPr>
        <w:fldChar w:fldCharType="separate"/>
      </w:r>
      <w:r>
        <w:rPr>
          <w:noProof/>
        </w:rPr>
        <w:t>101</w:t>
      </w:r>
      <w:r>
        <w:rPr>
          <w:noProof/>
        </w:rPr>
        <w:fldChar w:fldCharType="end"/>
      </w:r>
    </w:p>
    <w:p w14:paraId="7F5D074F" w14:textId="5F464985" w:rsidR="00B01C0A" w:rsidRDefault="00B01C0A">
      <w:pPr>
        <w:pStyle w:val="TOC2"/>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_Toc202525044 \h </w:instrText>
      </w:r>
      <w:r>
        <w:rPr>
          <w:noProof/>
        </w:rPr>
      </w:r>
      <w:r>
        <w:rPr>
          <w:noProof/>
        </w:rPr>
        <w:fldChar w:fldCharType="separate"/>
      </w:r>
      <w:r>
        <w:rPr>
          <w:noProof/>
        </w:rPr>
        <w:t>102</w:t>
      </w:r>
      <w:r>
        <w:rPr>
          <w:noProof/>
        </w:rPr>
        <w:fldChar w:fldCharType="end"/>
      </w:r>
    </w:p>
    <w:p w14:paraId="2EEE64E6" w14:textId="0DFCBBE8" w:rsidR="00B01C0A" w:rsidRDefault="00B01C0A">
      <w:pPr>
        <w:pStyle w:val="TOC2"/>
        <w:rPr>
          <w:rFonts w:asciiTheme="minorHAnsi" w:hAnsiTheme="minorHAnsi" w:cstheme="minorBidi"/>
          <w:noProof/>
          <w:kern w:val="2"/>
          <w:sz w:val="24"/>
          <w:szCs w:val="24"/>
          <w:lang w:eastAsia="en-GB"/>
          <w14:ligatures w14:val="standardContextual"/>
        </w:rPr>
      </w:pPr>
      <w:r>
        <w:rPr>
          <w:noProof/>
        </w:rPr>
        <w:t>7.38</w:t>
      </w:r>
      <w:r>
        <w:rPr>
          <w:rFonts w:asciiTheme="minorHAnsi" w:hAnsiTheme="minorHAnsi" w:cstheme="minorBidi"/>
          <w:noProof/>
          <w:kern w:val="2"/>
          <w:sz w:val="24"/>
          <w:szCs w:val="24"/>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_Toc202525045 \h </w:instrText>
      </w:r>
      <w:r>
        <w:rPr>
          <w:noProof/>
        </w:rPr>
      </w:r>
      <w:r>
        <w:rPr>
          <w:noProof/>
        </w:rPr>
        <w:fldChar w:fldCharType="separate"/>
      </w:r>
      <w:r>
        <w:rPr>
          <w:noProof/>
        </w:rPr>
        <w:t>104</w:t>
      </w:r>
      <w:r>
        <w:rPr>
          <w:noProof/>
        </w:rPr>
        <w:fldChar w:fldCharType="end"/>
      </w:r>
    </w:p>
    <w:p w14:paraId="0AA1A77F" w14:textId="3BBFE72C" w:rsidR="00B01C0A" w:rsidRDefault="00B01C0A">
      <w:pPr>
        <w:pStyle w:val="TOC2"/>
        <w:rPr>
          <w:rFonts w:asciiTheme="minorHAnsi" w:hAnsiTheme="minorHAnsi" w:cstheme="minorBidi"/>
          <w:noProof/>
          <w:kern w:val="2"/>
          <w:sz w:val="24"/>
          <w:szCs w:val="24"/>
          <w:lang w:eastAsia="en-GB"/>
          <w14:ligatures w14:val="standardContextual"/>
        </w:rPr>
      </w:pPr>
      <w:r w:rsidRPr="00D136FB">
        <w:rPr>
          <w:rFonts w:eastAsia="SimSun"/>
          <w:noProof/>
        </w:rPr>
        <w:t>7.39</w:t>
      </w:r>
      <w:r>
        <w:rPr>
          <w:rFonts w:asciiTheme="minorHAnsi" w:hAnsiTheme="minorHAnsi" w:cstheme="minorBidi"/>
          <w:noProof/>
          <w:kern w:val="2"/>
          <w:sz w:val="24"/>
          <w:szCs w:val="24"/>
          <w:lang w:eastAsia="en-GB"/>
          <w14:ligatures w14:val="standardContextual"/>
        </w:rPr>
        <w:tab/>
      </w:r>
      <w:r w:rsidRPr="00D136FB">
        <w:rPr>
          <w:rFonts w:eastAsia="SimSun"/>
          <w:noProof/>
        </w:rPr>
        <w:t xml:space="preserve">Application Start and Stop </w:t>
      </w:r>
      <w:r w:rsidRPr="00D136FB">
        <w:rPr>
          <w:rFonts w:eastAsia="SimSun"/>
          <w:noProof/>
          <w:lang w:val="en-US"/>
        </w:rPr>
        <w:t xml:space="preserve">indication for </w:t>
      </w:r>
      <w:r w:rsidRPr="00D136FB">
        <w:rPr>
          <w:noProof/>
          <w:lang w:val="en-US" w:eastAsia="ko-KR"/>
        </w:rPr>
        <w:t>applications other than MMTEL and SMSoverIP</w:t>
      </w:r>
      <w:r w:rsidRPr="00D136FB">
        <w:rPr>
          <w:rFonts w:eastAsia="SimSun"/>
          <w:noProof/>
          <w:lang w:val="en-US"/>
        </w:rPr>
        <w:t xml:space="preserve"> </w:t>
      </w:r>
      <w:r w:rsidRPr="00D136FB">
        <w:rPr>
          <w:rFonts w:eastAsia="SimSun"/>
          <w:noProof/>
        </w:rPr>
        <w:t>+CACDC</w:t>
      </w:r>
      <w:r>
        <w:rPr>
          <w:noProof/>
        </w:rPr>
        <w:tab/>
      </w:r>
      <w:r>
        <w:rPr>
          <w:noProof/>
        </w:rPr>
        <w:fldChar w:fldCharType="begin" w:fldLock="1"/>
      </w:r>
      <w:r>
        <w:rPr>
          <w:noProof/>
        </w:rPr>
        <w:instrText xml:space="preserve"> PAGEREF _Toc202525046 \h </w:instrText>
      </w:r>
      <w:r>
        <w:rPr>
          <w:noProof/>
        </w:rPr>
      </w:r>
      <w:r>
        <w:rPr>
          <w:noProof/>
        </w:rPr>
        <w:fldChar w:fldCharType="separate"/>
      </w:r>
      <w:r>
        <w:rPr>
          <w:noProof/>
        </w:rPr>
        <w:t>105</w:t>
      </w:r>
      <w:r>
        <w:rPr>
          <w:noProof/>
        </w:rPr>
        <w:fldChar w:fldCharType="end"/>
      </w:r>
    </w:p>
    <w:p w14:paraId="76A361BD" w14:textId="37CCC257" w:rsidR="00B01C0A" w:rsidRDefault="00B01C0A">
      <w:pPr>
        <w:pStyle w:val="TOC2"/>
        <w:rPr>
          <w:rFonts w:asciiTheme="minorHAnsi" w:hAnsiTheme="minorHAnsi" w:cstheme="minorBidi"/>
          <w:noProof/>
          <w:kern w:val="2"/>
          <w:sz w:val="24"/>
          <w:szCs w:val="24"/>
          <w:lang w:eastAsia="en-GB"/>
          <w14:ligatures w14:val="standardContextual"/>
        </w:rPr>
      </w:pPr>
      <w:r>
        <w:rPr>
          <w:noProof/>
        </w:rPr>
        <w:t>7.40</w:t>
      </w:r>
      <w:r>
        <w:rPr>
          <w:rFonts w:asciiTheme="minorHAnsi" w:hAnsiTheme="minorHAnsi" w:cstheme="minorBidi"/>
          <w:noProof/>
          <w:kern w:val="2"/>
          <w:sz w:val="24"/>
          <w:szCs w:val="24"/>
          <w:lang w:eastAsia="en-GB"/>
          <w14:ligatures w14:val="standardContextual"/>
        </w:rPr>
        <w:tab/>
      </w:r>
      <w:r>
        <w:rPr>
          <w:noProof/>
        </w:rPr>
        <w:t>eDRX setting +CEDRXS</w:t>
      </w:r>
      <w:r>
        <w:rPr>
          <w:noProof/>
        </w:rPr>
        <w:tab/>
      </w:r>
      <w:r>
        <w:rPr>
          <w:noProof/>
        </w:rPr>
        <w:fldChar w:fldCharType="begin" w:fldLock="1"/>
      </w:r>
      <w:r>
        <w:rPr>
          <w:noProof/>
        </w:rPr>
        <w:instrText xml:space="preserve"> PAGEREF _Toc202525047 \h </w:instrText>
      </w:r>
      <w:r>
        <w:rPr>
          <w:noProof/>
        </w:rPr>
      </w:r>
      <w:r>
        <w:rPr>
          <w:noProof/>
        </w:rPr>
        <w:fldChar w:fldCharType="separate"/>
      </w:r>
      <w:r>
        <w:rPr>
          <w:noProof/>
        </w:rPr>
        <w:t>106</w:t>
      </w:r>
      <w:r>
        <w:rPr>
          <w:noProof/>
        </w:rPr>
        <w:fldChar w:fldCharType="end"/>
      </w:r>
    </w:p>
    <w:p w14:paraId="74E98F1C" w14:textId="072FB852" w:rsidR="00B01C0A" w:rsidRDefault="00B01C0A">
      <w:pPr>
        <w:pStyle w:val="TOC2"/>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_Toc202525048 \h </w:instrText>
      </w:r>
      <w:r>
        <w:rPr>
          <w:noProof/>
        </w:rPr>
      </w:r>
      <w:r>
        <w:rPr>
          <w:noProof/>
        </w:rPr>
        <w:fldChar w:fldCharType="separate"/>
      </w:r>
      <w:r>
        <w:rPr>
          <w:noProof/>
        </w:rPr>
        <w:t>107</w:t>
      </w:r>
      <w:r>
        <w:rPr>
          <w:noProof/>
        </w:rPr>
        <w:fldChar w:fldCharType="end"/>
      </w:r>
    </w:p>
    <w:p w14:paraId="3F242453" w14:textId="56F6292F" w:rsidR="00B01C0A" w:rsidRDefault="00B01C0A">
      <w:pPr>
        <w:pStyle w:val="TOC2"/>
        <w:rPr>
          <w:rFonts w:asciiTheme="minorHAnsi" w:hAnsiTheme="minorHAnsi" w:cstheme="minorBidi"/>
          <w:noProof/>
          <w:kern w:val="2"/>
          <w:sz w:val="24"/>
          <w:szCs w:val="24"/>
          <w:lang w:eastAsia="en-GB"/>
          <w14:ligatures w14:val="standardContextual"/>
        </w:rPr>
      </w:pPr>
      <w:r>
        <w:rPr>
          <w:noProof/>
        </w:rPr>
        <w:t>7.42</w:t>
      </w:r>
      <w:r>
        <w:rPr>
          <w:rFonts w:asciiTheme="minorHAnsi" w:hAnsiTheme="minorHAnsi" w:cstheme="minorBidi"/>
          <w:noProof/>
          <w:kern w:val="2"/>
          <w:sz w:val="24"/>
          <w:szCs w:val="24"/>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_Toc202525049 \h </w:instrText>
      </w:r>
      <w:r>
        <w:rPr>
          <w:noProof/>
        </w:rPr>
      </w:r>
      <w:r>
        <w:rPr>
          <w:noProof/>
        </w:rPr>
        <w:fldChar w:fldCharType="separate"/>
      </w:r>
      <w:r>
        <w:rPr>
          <w:noProof/>
        </w:rPr>
        <w:t>108</w:t>
      </w:r>
      <w:r>
        <w:rPr>
          <w:noProof/>
        </w:rPr>
        <w:fldChar w:fldCharType="end"/>
      </w:r>
    </w:p>
    <w:p w14:paraId="6892676E" w14:textId="768F829E" w:rsidR="00B01C0A" w:rsidRDefault="00B01C0A">
      <w:pPr>
        <w:pStyle w:val="TOC2"/>
        <w:rPr>
          <w:rFonts w:asciiTheme="minorHAnsi" w:hAnsiTheme="minorHAnsi" w:cstheme="minorBidi"/>
          <w:noProof/>
          <w:kern w:val="2"/>
          <w:sz w:val="24"/>
          <w:szCs w:val="24"/>
          <w:lang w:eastAsia="en-GB"/>
          <w14:ligatures w14:val="standardContextual"/>
        </w:rPr>
      </w:pPr>
      <w:r>
        <w:rPr>
          <w:noProof/>
        </w:rPr>
        <w:t>7.43</w:t>
      </w:r>
      <w:r>
        <w:rPr>
          <w:rFonts w:asciiTheme="minorHAnsi" w:hAnsiTheme="minorHAnsi" w:cstheme="minorBidi"/>
          <w:noProof/>
          <w:kern w:val="2"/>
          <w:sz w:val="24"/>
          <w:szCs w:val="24"/>
          <w:lang w:eastAsia="en-GB"/>
          <w14:ligatures w14:val="standardContextual"/>
        </w:rPr>
        <w:tab/>
      </w:r>
      <w:r>
        <w:rPr>
          <w:noProof/>
        </w:rPr>
        <w:t>CSG selection +CCSGS</w:t>
      </w:r>
      <w:r>
        <w:rPr>
          <w:noProof/>
        </w:rPr>
        <w:tab/>
      </w:r>
      <w:r>
        <w:rPr>
          <w:noProof/>
        </w:rPr>
        <w:fldChar w:fldCharType="begin" w:fldLock="1"/>
      </w:r>
      <w:r>
        <w:rPr>
          <w:noProof/>
        </w:rPr>
        <w:instrText xml:space="preserve"> PAGEREF _Toc202525050 \h </w:instrText>
      </w:r>
      <w:r>
        <w:rPr>
          <w:noProof/>
        </w:rPr>
      </w:r>
      <w:r>
        <w:rPr>
          <w:noProof/>
        </w:rPr>
        <w:fldChar w:fldCharType="separate"/>
      </w:r>
      <w:r>
        <w:rPr>
          <w:noProof/>
        </w:rPr>
        <w:t>110</w:t>
      </w:r>
      <w:r>
        <w:rPr>
          <w:noProof/>
        </w:rPr>
        <w:fldChar w:fldCharType="end"/>
      </w:r>
    </w:p>
    <w:p w14:paraId="5396DAA6" w14:textId="18C014DA" w:rsidR="00B01C0A" w:rsidRDefault="00B01C0A">
      <w:pPr>
        <w:pStyle w:val="TOC2"/>
        <w:rPr>
          <w:rFonts w:asciiTheme="minorHAnsi" w:hAnsiTheme="minorHAnsi" w:cstheme="minorBidi"/>
          <w:noProof/>
          <w:kern w:val="2"/>
          <w:sz w:val="24"/>
          <w:szCs w:val="24"/>
          <w:lang w:eastAsia="en-GB"/>
          <w14:ligatures w14:val="standardContextual"/>
        </w:rPr>
      </w:pPr>
      <w:r>
        <w:rPr>
          <w:noProof/>
        </w:rPr>
        <w:t>7.44</w:t>
      </w:r>
      <w:r>
        <w:rPr>
          <w:rFonts w:asciiTheme="minorHAnsi" w:hAnsiTheme="minorHAnsi" w:cstheme="minorBidi"/>
          <w:noProof/>
          <w:kern w:val="2"/>
          <w:sz w:val="24"/>
          <w:szCs w:val="24"/>
          <w:lang w:eastAsia="en-GB"/>
          <w14:ligatures w14:val="standardContextual"/>
        </w:rPr>
        <w:tab/>
      </w:r>
      <w:r>
        <w:rPr>
          <w:noProof/>
        </w:rPr>
        <w:t>CAG selection +CCAGS</w:t>
      </w:r>
      <w:r>
        <w:rPr>
          <w:noProof/>
        </w:rPr>
        <w:tab/>
      </w:r>
      <w:r>
        <w:rPr>
          <w:noProof/>
        </w:rPr>
        <w:fldChar w:fldCharType="begin" w:fldLock="1"/>
      </w:r>
      <w:r>
        <w:rPr>
          <w:noProof/>
        </w:rPr>
        <w:instrText xml:space="preserve"> PAGEREF _Toc202525051 \h </w:instrText>
      </w:r>
      <w:r>
        <w:rPr>
          <w:noProof/>
        </w:rPr>
      </w:r>
      <w:r>
        <w:rPr>
          <w:noProof/>
        </w:rPr>
        <w:fldChar w:fldCharType="separate"/>
      </w:r>
      <w:r>
        <w:rPr>
          <w:noProof/>
        </w:rPr>
        <w:t>112</w:t>
      </w:r>
      <w:r>
        <w:rPr>
          <w:noProof/>
        </w:rPr>
        <w:fldChar w:fldCharType="end"/>
      </w:r>
    </w:p>
    <w:p w14:paraId="5D4EFD87" w14:textId="4A434B2E" w:rsidR="00B01C0A" w:rsidRDefault="00B01C0A">
      <w:pPr>
        <w:pStyle w:val="TOC2"/>
        <w:rPr>
          <w:rFonts w:asciiTheme="minorHAnsi" w:hAnsiTheme="minorHAnsi" w:cstheme="minorBidi"/>
          <w:noProof/>
          <w:kern w:val="2"/>
          <w:sz w:val="24"/>
          <w:szCs w:val="24"/>
          <w:lang w:eastAsia="en-GB"/>
          <w14:ligatures w14:val="standardContextual"/>
        </w:rPr>
      </w:pPr>
      <w:r>
        <w:rPr>
          <w:noProof/>
        </w:rPr>
        <w:t>7.45</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_Toc202525052 \h </w:instrText>
      </w:r>
      <w:r>
        <w:rPr>
          <w:noProof/>
        </w:rPr>
      </w:r>
      <w:r>
        <w:rPr>
          <w:noProof/>
        </w:rPr>
        <w:fldChar w:fldCharType="separate"/>
      </w:r>
      <w:r>
        <w:rPr>
          <w:noProof/>
        </w:rPr>
        <w:t>113</w:t>
      </w:r>
      <w:r>
        <w:rPr>
          <w:noProof/>
        </w:rPr>
        <w:fldChar w:fldCharType="end"/>
      </w:r>
    </w:p>
    <w:p w14:paraId="3A60FB1C" w14:textId="0EE33AC8" w:rsidR="00B01C0A" w:rsidRDefault="00B01C0A">
      <w:pPr>
        <w:pStyle w:val="TOC2"/>
        <w:rPr>
          <w:rFonts w:asciiTheme="minorHAnsi" w:hAnsiTheme="minorHAnsi" w:cstheme="minorBidi"/>
          <w:noProof/>
          <w:kern w:val="2"/>
          <w:sz w:val="24"/>
          <w:szCs w:val="24"/>
          <w:lang w:eastAsia="en-GB"/>
          <w14:ligatures w14:val="standardContextual"/>
        </w:rPr>
      </w:pPr>
      <w:r>
        <w:rPr>
          <w:noProof/>
        </w:rPr>
        <w:t>7.46</w:t>
      </w:r>
      <w:r>
        <w:rPr>
          <w:rFonts w:asciiTheme="minorHAnsi" w:hAnsiTheme="minorHAnsi" w:cstheme="minorBidi"/>
          <w:noProof/>
          <w:kern w:val="2"/>
          <w:sz w:val="24"/>
          <w:szCs w:val="24"/>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_Toc202525053 \h </w:instrText>
      </w:r>
      <w:r>
        <w:rPr>
          <w:noProof/>
        </w:rPr>
      </w:r>
      <w:r>
        <w:rPr>
          <w:noProof/>
        </w:rPr>
        <w:fldChar w:fldCharType="separate"/>
      </w:r>
      <w:r>
        <w:rPr>
          <w:noProof/>
        </w:rPr>
        <w:t>115</w:t>
      </w:r>
      <w:r>
        <w:rPr>
          <w:noProof/>
        </w:rPr>
        <w:fldChar w:fldCharType="end"/>
      </w:r>
    </w:p>
    <w:p w14:paraId="358E3D8F" w14:textId="5464E88B" w:rsidR="00B01C0A" w:rsidRDefault="00B01C0A">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_Toc202525054 \h </w:instrText>
      </w:r>
      <w:r>
        <w:rPr>
          <w:noProof/>
        </w:rPr>
      </w:r>
      <w:r>
        <w:rPr>
          <w:noProof/>
        </w:rPr>
        <w:fldChar w:fldCharType="separate"/>
      </w:r>
      <w:r>
        <w:rPr>
          <w:noProof/>
        </w:rPr>
        <w:t>116</w:t>
      </w:r>
      <w:r>
        <w:rPr>
          <w:noProof/>
        </w:rPr>
        <w:fldChar w:fldCharType="end"/>
      </w:r>
    </w:p>
    <w:p w14:paraId="2CDC6F5E" w14:textId="66346C33" w:rsidR="00B01C0A" w:rsidRDefault="00B01C0A">
      <w:pPr>
        <w:pStyle w:val="TOC2"/>
        <w:rPr>
          <w:rFonts w:asciiTheme="minorHAnsi" w:hAnsiTheme="minorHAnsi" w:cstheme="minorBidi"/>
          <w:noProof/>
          <w:kern w:val="2"/>
          <w:sz w:val="24"/>
          <w:szCs w:val="24"/>
          <w:lang w:eastAsia="en-GB"/>
          <w14:ligatures w14:val="standardContextual"/>
        </w:rPr>
      </w:pPr>
      <w:r>
        <w:rPr>
          <w:noProof/>
        </w:rPr>
        <w:t>8.0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_Toc202525055 \h </w:instrText>
      </w:r>
      <w:r>
        <w:rPr>
          <w:noProof/>
        </w:rPr>
      </w:r>
      <w:r>
        <w:rPr>
          <w:noProof/>
        </w:rPr>
        <w:fldChar w:fldCharType="separate"/>
      </w:r>
      <w:r>
        <w:rPr>
          <w:noProof/>
        </w:rPr>
        <w:t>116</w:t>
      </w:r>
      <w:r>
        <w:rPr>
          <w:noProof/>
        </w:rPr>
        <w:fldChar w:fldCharType="end"/>
      </w:r>
    </w:p>
    <w:p w14:paraId="1FA92984" w14:textId="377738A1" w:rsidR="00B01C0A" w:rsidRDefault="00B01C0A">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_Toc202525056 \h </w:instrText>
      </w:r>
      <w:r>
        <w:rPr>
          <w:noProof/>
        </w:rPr>
      </w:r>
      <w:r>
        <w:rPr>
          <w:noProof/>
        </w:rPr>
        <w:fldChar w:fldCharType="separate"/>
      </w:r>
      <w:r>
        <w:rPr>
          <w:noProof/>
        </w:rPr>
        <w:t>117</w:t>
      </w:r>
      <w:r>
        <w:rPr>
          <w:noProof/>
        </w:rPr>
        <w:fldChar w:fldCharType="end"/>
      </w:r>
    </w:p>
    <w:p w14:paraId="37AA618E" w14:textId="57E7798B" w:rsidR="00B01C0A" w:rsidRDefault="00B01C0A">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_Toc202525057 \h </w:instrText>
      </w:r>
      <w:r>
        <w:rPr>
          <w:noProof/>
        </w:rPr>
      </w:r>
      <w:r>
        <w:rPr>
          <w:noProof/>
        </w:rPr>
        <w:fldChar w:fldCharType="separate"/>
      </w:r>
      <w:r>
        <w:rPr>
          <w:noProof/>
        </w:rPr>
        <w:t>118</w:t>
      </w:r>
      <w:r>
        <w:rPr>
          <w:noProof/>
        </w:rPr>
        <w:fldChar w:fldCharType="end"/>
      </w:r>
    </w:p>
    <w:p w14:paraId="1E6D4BB2" w14:textId="5E88FB63" w:rsidR="00B01C0A" w:rsidRDefault="00B01C0A">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Enter PIN +CPIN</w:t>
      </w:r>
      <w:r>
        <w:rPr>
          <w:noProof/>
        </w:rPr>
        <w:tab/>
      </w:r>
      <w:r>
        <w:rPr>
          <w:noProof/>
        </w:rPr>
        <w:fldChar w:fldCharType="begin" w:fldLock="1"/>
      </w:r>
      <w:r>
        <w:rPr>
          <w:noProof/>
        </w:rPr>
        <w:instrText xml:space="preserve"> PAGEREF _Toc202525058 \h </w:instrText>
      </w:r>
      <w:r>
        <w:rPr>
          <w:noProof/>
        </w:rPr>
      </w:r>
      <w:r>
        <w:rPr>
          <w:noProof/>
        </w:rPr>
        <w:fldChar w:fldCharType="separate"/>
      </w:r>
      <w:r>
        <w:rPr>
          <w:noProof/>
        </w:rPr>
        <w:t>119</w:t>
      </w:r>
      <w:r>
        <w:rPr>
          <w:noProof/>
        </w:rPr>
        <w:fldChar w:fldCharType="end"/>
      </w:r>
    </w:p>
    <w:p w14:paraId="61FDAD99" w14:textId="520A2780" w:rsidR="00B01C0A" w:rsidRDefault="00B01C0A">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Battery charge +CBC</w:t>
      </w:r>
      <w:r>
        <w:rPr>
          <w:noProof/>
        </w:rPr>
        <w:tab/>
      </w:r>
      <w:r>
        <w:rPr>
          <w:noProof/>
        </w:rPr>
        <w:fldChar w:fldCharType="begin" w:fldLock="1"/>
      </w:r>
      <w:r>
        <w:rPr>
          <w:noProof/>
        </w:rPr>
        <w:instrText xml:space="preserve"> PAGEREF _Toc202525059 \h </w:instrText>
      </w:r>
      <w:r>
        <w:rPr>
          <w:noProof/>
        </w:rPr>
      </w:r>
      <w:r>
        <w:rPr>
          <w:noProof/>
        </w:rPr>
        <w:fldChar w:fldCharType="separate"/>
      </w:r>
      <w:r>
        <w:rPr>
          <w:noProof/>
        </w:rPr>
        <w:t>121</w:t>
      </w:r>
      <w:r>
        <w:rPr>
          <w:noProof/>
        </w:rPr>
        <w:fldChar w:fldCharType="end"/>
      </w:r>
    </w:p>
    <w:p w14:paraId="5BF9C0CA" w14:textId="287E5284" w:rsidR="00B01C0A" w:rsidRDefault="00B01C0A">
      <w:pPr>
        <w:pStyle w:val="TOC2"/>
        <w:rPr>
          <w:rFonts w:asciiTheme="minorHAnsi" w:hAnsiTheme="minorHAnsi" w:cstheme="minorBidi"/>
          <w:noProof/>
          <w:kern w:val="2"/>
          <w:sz w:val="24"/>
          <w:szCs w:val="24"/>
          <w:lang w:eastAsia="en-GB"/>
          <w14:ligatures w14:val="standardContextual"/>
        </w:rPr>
      </w:pPr>
      <w:r>
        <w:rPr>
          <w:noProof/>
        </w:rPr>
        <w:t>8.5</w:t>
      </w:r>
      <w:r>
        <w:rPr>
          <w:rFonts w:asciiTheme="minorHAnsi" w:hAnsiTheme="minorHAnsi" w:cstheme="minorBidi"/>
          <w:noProof/>
          <w:kern w:val="2"/>
          <w:sz w:val="24"/>
          <w:szCs w:val="24"/>
          <w:lang w:eastAsia="en-GB"/>
          <w14:ligatures w14:val="standardContextual"/>
        </w:rPr>
        <w:tab/>
      </w:r>
      <w:r>
        <w:rPr>
          <w:noProof/>
        </w:rPr>
        <w:t>Signal quality +CSQ</w:t>
      </w:r>
      <w:r>
        <w:rPr>
          <w:noProof/>
        </w:rPr>
        <w:tab/>
      </w:r>
      <w:r>
        <w:rPr>
          <w:noProof/>
        </w:rPr>
        <w:fldChar w:fldCharType="begin" w:fldLock="1"/>
      </w:r>
      <w:r>
        <w:rPr>
          <w:noProof/>
        </w:rPr>
        <w:instrText xml:space="preserve"> PAGEREF _Toc202525060 \h </w:instrText>
      </w:r>
      <w:r>
        <w:rPr>
          <w:noProof/>
        </w:rPr>
      </w:r>
      <w:r>
        <w:rPr>
          <w:noProof/>
        </w:rPr>
        <w:fldChar w:fldCharType="separate"/>
      </w:r>
      <w:r>
        <w:rPr>
          <w:noProof/>
        </w:rPr>
        <w:t>121</w:t>
      </w:r>
      <w:r>
        <w:rPr>
          <w:noProof/>
        </w:rPr>
        <w:fldChar w:fldCharType="end"/>
      </w:r>
    </w:p>
    <w:p w14:paraId="1765E90A" w14:textId="085151D8"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8.6</w:t>
      </w:r>
      <w:r>
        <w:rPr>
          <w:rFonts w:asciiTheme="minorHAnsi" w:hAnsiTheme="minorHAnsi" w:cstheme="minorBidi"/>
          <w:noProof/>
          <w:kern w:val="2"/>
          <w:sz w:val="24"/>
          <w:szCs w:val="24"/>
          <w:lang w:eastAsia="en-GB"/>
          <w14:ligatures w14:val="standardContextual"/>
        </w:rPr>
        <w:tab/>
      </w:r>
      <w:r w:rsidRPr="00D136FB">
        <w:rPr>
          <w:noProof/>
          <w:lang w:val="fr-FR"/>
        </w:rPr>
        <w:t>Mobile termination control mode +CMEC</w:t>
      </w:r>
      <w:r>
        <w:rPr>
          <w:noProof/>
        </w:rPr>
        <w:tab/>
      </w:r>
      <w:r>
        <w:rPr>
          <w:noProof/>
        </w:rPr>
        <w:fldChar w:fldCharType="begin" w:fldLock="1"/>
      </w:r>
      <w:r>
        <w:rPr>
          <w:noProof/>
        </w:rPr>
        <w:instrText xml:space="preserve"> PAGEREF _Toc202525061 \h </w:instrText>
      </w:r>
      <w:r>
        <w:rPr>
          <w:noProof/>
        </w:rPr>
      </w:r>
      <w:r>
        <w:rPr>
          <w:noProof/>
        </w:rPr>
        <w:fldChar w:fldCharType="separate"/>
      </w:r>
      <w:r>
        <w:rPr>
          <w:noProof/>
        </w:rPr>
        <w:t>122</w:t>
      </w:r>
      <w:r>
        <w:rPr>
          <w:noProof/>
        </w:rPr>
        <w:fldChar w:fldCharType="end"/>
      </w:r>
    </w:p>
    <w:p w14:paraId="3BA9EE70" w14:textId="44B837CF" w:rsidR="00B01C0A" w:rsidRDefault="00B01C0A">
      <w:pPr>
        <w:pStyle w:val="TOC2"/>
        <w:rPr>
          <w:rFonts w:asciiTheme="minorHAnsi" w:hAnsiTheme="minorHAnsi" w:cstheme="minorBidi"/>
          <w:noProof/>
          <w:kern w:val="2"/>
          <w:sz w:val="24"/>
          <w:szCs w:val="24"/>
          <w:lang w:eastAsia="en-GB"/>
          <w14:ligatures w14:val="standardContextual"/>
        </w:rPr>
      </w:pPr>
      <w:r>
        <w:rPr>
          <w:noProof/>
        </w:rPr>
        <w:t>8.7</w:t>
      </w:r>
      <w:r>
        <w:rPr>
          <w:rFonts w:asciiTheme="minorHAnsi" w:hAnsiTheme="minorHAnsi" w:cstheme="minorBidi"/>
          <w:noProof/>
          <w:kern w:val="2"/>
          <w:sz w:val="24"/>
          <w:szCs w:val="24"/>
          <w:lang w:eastAsia="en-GB"/>
          <w14:ligatures w14:val="standardContextual"/>
        </w:rPr>
        <w:tab/>
      </w:r>
      <w:r>
        <w:rPr>
          <w:noProof/>
        </w:rPr>
        <w:t>Keypad control +CKPD</w:t>
      </w:r>
      <w:r>
        <w:rPr>
          <w:noProof/>
        </w:rPr>
        <w:tab/>
      </w:r>
      <w:r>
        <w:rPr>
          <w:noProof/>
        </w:rPr>
        <w:fldChar w:fldCharType="begin" w:fldLock="1"/>
      </w:r>
      <w:r>
        <w:rPr>
          <w:noProof/>
        </w:rPr>
        <w:instrText xml:space="preserve"> PAGEREF _Toc202525062 \h </w:instrText>
      </w:r>
      <w:r>
        <w:rPr>
          <w:noProof/>
        </w:rPr>
      </w:r>
      <w:r>
        <w:rPr>
          <w:noProof/>
        </w:rPr>
        <w:fldChar w:fldCharType="separate"/>
      </w:r>
      <w:r>
        <w:rPr>
          <w:noProof/>
        </w:rPr>
        <w:t>123</w:t>
      </w:r>
      <w:r>
        <w:rPr>
          <w:noProof/>
        </w:rPr>
        <w:fldChar w:fldCharType="end"/>
      </w:r>
    </w:p>
    <w:p w14:paraId="012D154F" w14:textId="33A7E448" w:rsidR="00B01C0A" w:rsidRDefault="00B01C0A">
      <w:pPr>
        <w:pStyle w:val="TOC2"/>
        <w:rPr>
          <w:rFonts w:asciiTheme="minorHAnsi" w:hAnsiTheme="minorHAnsi" w:cstheme="minorBidi"/>
          <w:noProof/>
          <w:kern w:val="2"/>
          <w:sz w:val="24"/>
          <w:szCs w:val="24"/>
          <w:lang w:eastAsia="en-GB"/>
          <w14:ligatures w14:val="standardContextual"/>
        </w:rPr>
      </w:pPr>
      <w:r>
        <w:rPr>
          <w:noProof/>
        </w:rPr>
        <w:lastRenderedPageBreak/>
        <w:t>8.8</w:t>
      </w:r>
      <w:r>
        <w:rPr>
          <w:rFonts w:asciiTheme="minorHAnsi" w:hAnsiTheme="minorHAnsi" w:cstheme="minorBidi"/>
          <w:noProof/>
          <w:kern w:val="2"/>
          <w:sz w:val="24"/>
          <w:szCs w:val="24"/>
          <w:lang w:eastAsia="en-GB"/>
          <w14:ligatures w14:val="standardContextual"/>
        </w:rPr>
        <w:tab/>
      </w:r>
      <w:r>
        <w:rPr>
          <w:noProof/>
        </w:rPr>
        <w:t>Display control +CDIS</w:t>
      </w:r>
      <w:r>
        <w:rPr>
          <w:noProof/>
        </w:rPr>
        <w:tab/>
      </w:r>
      <w:r>
        <w:rPr>
          <w:noProof/>
        </w:rPr>
        <w:fldChar w:fldCharType="begin" w:fldLock="1"/>
      </w:r>
      <w:r>
        <w:rPr>
          <w:noProof/>
        </w:rPr>
        <w:instrText xml:space="preserve"> PAGEREF _Toc202525063 \h </w:instrText>
      </w:r>
      <w:r>
        <w:rPr>
          <w:noProof/>
        </w:rPr>
      </w:r>
      <w:r>
        <w:rPr>
          <w:noProof/>
        </w:rPr>
        <w:fldChar w:fldCharType="separate"/>
      </w:r>
      <w:r>
        <w:rPr>
          <w:noProof/>
        </w:rPr>
        <w:t>124</w:t>
      </w:r>
      <w:r>
        <w:rPr>
          <w:noProof/>
        </w:rPr>
        <w:fldChar w:fldCharType="end"/>
      </w:r>
    </w:p>
    <w:p w14:paraId="39972A47" w14:textId="7EDAB5BA" w:rsidR="00B01C0A" w:rsidRDefault="00B01C0A">
      <w:pPr>
        <w:pStyle w:val="TOC2"/>
        <w:rPr>
          <w:rFonts w:asciiTheme="minorHAnsi" w:hAnsiTheme="minorHAnsi" w:cstheme="minorBidi"/>
          <w:noProof/>
          <w:kern w:val="2"/>
          <w:sz w:val="24"/>
          <w:szCs w:val="24"/>
          <w:lang w:eastAsia="en-GB"/>
          <w14:ligatures w14:val="standardContextual"/>
        </w:rPr>
      </w:pPr>
      <w:r>
        <w:rPr>
          <w:noProof/>
        </w:rPr>
        <w:t>8.9</w:t>
      </w:r>
      <w:r>
        <w:rPr>
          <w:rFonts w:asciiTheme="minorHAnsi" w:hAnsiTheme="minorHAnsi" w:cstheme="minorBidi"/>
          <w:noProof/>
          <w:kern w:val="2"/>
          <w:sz w:val="24"/>
          <w:szCs w:val="24"/>
          <w:lang w:eastAsia="en-GB"/>
          <w14:ligatures w14:val="standardContextual"/>
        </w:rPr>
        <w:tab/>
      </w:r>
      <w:r>
        <w:rPr>
          <w:noProof/>
        </w:rPr>
        <w:t>Indicator control +CIND</w:t>
      </w:r>
      <w:r>
        <w:rPr>
          <w:noProof/>
        </w:rPr>
        <w:tab/>
      </w:r>
      <w:r>
        <w:rPr>
          <w:noProof/>
        </w:rPr>
        <w:fldChar w:fldCharType="begin" w:fldLock="1"/>
      </w:r>
      <w:r>
        <w:rPr>
          <w:noProof/>
        </w:rPr>
        <w:instrText xml:space="preserve"> PAGEREF _Toc202525064 \h </w:instrText>
      </w:r>
      <w:r>
        <w:rPr>
          <w:noProof/>
        </w:rPr>
      </w:r>
      <w:r>
        <w:rPr>
          <w:noProof/>
        </w:rPr>
        <w:fldChar w:fldCharType="separate"/>
      </w:r>
      <w:r>
        <w:rPr>
          <w:noProof/>
        </w:rPr>
        <w:t>125</w:t>
      </w:r>
      <w:r>
        <w:rPr>
          <w:noProof/>
        </w:rPr>
        <w:fldChar w:fldCharType="end"/>
      </w:r>
    </w:p>
    <w:p w14:paraId="773DB092" w14:textId="21E1224F" w:rsidR="00B01C0A" w:rsidRDefault="00B01C0A">
      <w:pPr>
        <w:pStyle w:val="TOC2"/>
        <w:rPr>
          <w:rFonts w:asciiTheme="minorHAnsi" w:hAnsiTheme="minorHAnsi" w:cstheme="minorBidi"/>
          <w:noProof/>
          <w:kern w:val="2"/>
          <w:sz w:val="24"/>
          <w:szCs w:val="24"/>
          <w:lang w:eastAsia="en-GB"/>
          <w14:ligatures w14:val="standardContextual"/>
        </w:rPr>
      </w:pPr>
      <w:r>
        <w:rPr>
          <w:noProof/>
        </w:rPr>
        <w:t>8.10</w:t>
      </w:r>
      <w:r>
        <w:rPr>
          <w:rFonts w:asciiTheme="minorHAnsi" w:hAnsiTheme="minorHAnsi" w:cstheme="minorBidi"/>
          <w:noProof/>
          <w:kern w:val="2"/>
          <w:sz w:val="24"/>
          <w:szCs w:val="24"/>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_Toc202525065 \h </w:instrText>
      </w:r>
      <w:r>
        <w:rPr>
          <w:noProof/>
        </w:rPr>
      </w:r>
      <w:r>
        <w:rPr>
          <w:noProof/>
        </w:rPr>
        <w:fldChar w:fldCharType="separate"/>
      </w:r>
      <w:r>
        <w:rPr>
          <w:noProof/>
        </w:rPr>
        <w:t>126</w:t>
      </w:r>
      <w:r>
        <w:rPr>
          <w:noProof/>
        </w:rPr>
        <w:fldChar w:fldCharType="end"/>
      </w:r>
    </w:p>
    <w:p w14:paraId="14ABC0FC" w14:textId="7304FD61" w:rsidR="00B01C0A" w:rsidRDefault="00B01C0A">
      <w:pPr>
        <w:pStyle w:val="TOC2"/>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_Toc202525066 \h </w:instrText>
      </w:r>
      <w:r>
        <w:rPr>
          <w:noProof/>
        </w:rPr>
      </w:r>
      <w:r>
        <w:rPr>
          <w:noProof/>
        </w:rPr>
        <w:fldChar w:fldCharType="separate"/>
      </w:r>
      <w:r>
        <w:rPr>
          <w:noProof/>
        </w:rPr>
        <w:t>129</w:t>
      </w:r>
      <w:r>
        <w:rPr>
          <w:noProof/>
        </w:rPr>
        <w:fldChar w:fldCharType="end"/>
      </w:r>
    </w:p>
    <w:p w14:paraId="1C174569" w14:textId="421CE00F" w:rsidR="00B01C0A" w:rsidRDefault="00B01C0A">
      <w:pPr>
        <w:pStyle w:val="TOC2"/>
        <w:rPr>
          <w:rFonts w:asciiTheme="minorHAnsi" w:hAnsiTheme="minorHAnsi" w:cstheme="minorBidi"/>
          <w:noProof/>
          <w:kern w:val="2"/>
          <w:sz w:val="24"/>
          <w:szCs w:val="24"/>
          <w:lang w:eastAsia="en-GB"/>
          <w14:ligatures w14:val="standardContextual"/>
        </w:rPr>
      </w:pPr>
      <w:r>
        <w:rPr>
          <w:noProof/>
        </w:rPr>
        <w:t>8.12</w:t>
      </w:r>
      <w:r>
        <w:rPr>
          <w:rFonts w:asciiTheme="minorHAnsi" w:hAnsiTheme="minorHAnsi" w:cstheme="minorBidi"/>
          <w:noProof/>
          <w:kern w:val="2"/>
          <w:sz w:val="24"/>
          <w:szCs w:val="24"/>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_Toc202525067 \h </w:instrText>
      </w:r>
      <w:r>
        <w:rPr>
          <w:noProof/>
        </w:rPr>
      </w:r>
      <w:r>
        <w:rPr>
          <w:noProof/>
        </w:rPr>
        <w:fldChar w:fldCharType="separate"/>
      </w:r>
      <w:r>
        <w:rPr>
          <w:noProof/>
        </w:rPr>
        <w:t>130</w:t>
      </w:r>
      <w:r>
        <w:rPr>
          <w:noProof/>
        </w:rPr>
        <w:fldChar w:fldCharType="end"/>
      </w:r>
    </w:p>
    <w:p w14:paraId="43CE9A05" w14:textId="001567A3" w:rsidR="00B01C0A" w:rsidRDefault="00B01C0A">
      <w:pPr>
        <w:pStyle w:val="TOC2"/>
        <w:rPr>
          <w:rFonts w:asciiTheme="minorHAnsi" w:hAnsiTheme="minorHAnsi" w:cstheme="minorBidi"/>
          <w:noProof/>
          <w:kern w:val="2"/>
          <w:sz w:val="24"/>
          <w:szCs w:val="24"/>
          <w:lang w:eastAsia="en-GB"/>
          <w14:ligatures w14:val="standardContextual"/>
        </w:rPr>
      </w:pPr>
      <w:r>
        <w:rPr>
          <w:noProof/>
        </w:rPr>
        <w:t>8.13</w:t>
      </w:r>
      <w:r>
        <w:rPr>
          <w:rFonts w:asciiTheme="minorHAnsi" w:hAnsiTheme="minorHAnsi" w:cstheme="minorBidi"/>
          <w:noProof/>
          <w:kern w:val="2"/>
          <w:sz w:val="24"/>
          <w:szCs w:val="24"/>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_Toc202525068 \h </w:instrText>
      </w:r>
      <w:r>
        <w:rPr>
          <w:noProof/>
        </w:rPr>
      </w:r>
      <w:r>
        <w:rPr>
          <w:noProof/>
        </w:rPr>
        <w:fldChar w:fldCharType="separate"/>
      </w:r>
      <w:r>
        <w:rPr>
          <w:noProof/>
        </w:rPr>
        <w:t>131</w:t>
      </w:r>
      <w:r>
        <w:rPr>
          <w:noProof/>
        </w:rPr>
        <w:fldChar w:fldCharType="end"/>
      </w:r>
    </w:p>
    <w:p w14:paraId="67F79997" w14:textId="2D31CCB9" w:rsidR="00B01C0A" w:rsidRDefault="00B01C0A">
      <w:pPr>
        <w:pStyle w:val="TOC2"/>
        <w:rPr>
          <w:rFonts w:asciiTheme="minorHAnsi" w:hAnsiTheme="minorHAnsi" w:cstheme="minorBidi"/>
          <w:noProof/>
          <w:kern w:val="2"/>
          <w:sz w:val="24"/>
          <w:szCs w:val="24"/>
          <w:lang w:eastAsia="en-GB"/>
          <w14:ligatures w14:val="standardContextual"/>
        </w:rPr>
      </w:pPr>
      <w:r>
        <w:rPr>
          <w:noProof/>
        </w:rPr>
        <w:t>8.14</w:t>
      </w:r>
      <w:r>
        <w:rPr>
          <w:rFonts w:asciiTheme="minorHAnsi" w:hAnsiTheme="minorHAnsi" w:cstheme="minorBidi"/>
          <w:noProof/>
          <w:kern w:val="2"/>
          <w:sz w:val="24"/>
          <w:szCs w:val="24"/>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_Toc202525069 \h </w:instrText>
      </w:r>
      <w:r>
        <w:rPr>
          <w:noProof/>
        </w:rPr>
      </w:r>
      <w:r>
        <w:rPr>
          <w:noProof/>
        </w:rPr>
        <w:fldChar w:fldCharType="separate"/>
      </w:r>
      <w:r>
        <w:rPr>
          <w:noProof/>
        </w:rPr>
        <w:t>134</w:t>
      </w:r>
      <w:r>
        <w:rPr>
          <w:noProof/>
        </w:rPr>
        <w:fldChar w:fldCharType="end"/>
      </w:r>
    </w:p>
    <w:p w14:paraId="20CC25A7" w14:textId="5B009124" w:rsidR="00B01C0A" w:rsidRDefault="00B01C0A">
      <w:pPr>
        <w:pStyle w:val="TOC2"/>
        <w:rPr>
          <w:rFonts w:asciiTheme="minorHAnsi" w:hAnsiTheme="minorHAnsi" w:cstheme="minorBidi"/>
          <w:noProof/>
          <w:kern w:val="2"/>
          <w:sz w:val="24"/>
          <w:szCs w:val="24"/>
          <w:lang w:eastAsia="en-GB"/>
          <w14:ligatures w14:val="standardContextual"/>
        </w:rPr>
      </w:pPr>
      <w:r>
        <w:rPr>
          <w:noProof/>
        </w:rPr>
        <w:t>8.15</w:t>
      </w:r>
      <w:r>
        <w:rPr>
          <w:rFonts w:asciiTheme="minorHAnsi" w:hAnsiTheme="minorHAnsi" w:cstheme="minorBidi"/>
          <w:noProof/>
          <w:kern w:val="2"/>
          <w:sz w:val="24"/>
          <w:szCs w:val="24"/>
          <w:lang w:eastAsia="en-GB"/>
          <w14:ligatures w14:val="standardContextual"/>
        </w:rPr>
        <w:tab/>
      </w:r>
      <w:r>
        <w:rPr>
          <w:noProof/>
        </w:rPr>
        <w:t>Clock +CCLK</w:t>
      </w:r>
      <w:r>
        <w:rPr>
          <w:noProof/>
        </w:rPr>
        <w:tab/>
      </w:r>
      <w:r>
        <w:rPr>
          <w:noProof/>
        </w:rPr>
        <w:fldChar w:fldCharType="begin" w:fldLock="1"/>
      </w:r>
      <w:r>
        <w:rPr>
          <w:noProof/>
        </w:rPr>
        <w:instrText xml:space="preserve"> PAGEREF _Toc202525070 \h </w:instrText>
      </w:r>
      <w:r>
        <w:rPr>
          <w:noProof/>
        </w:rPr>
      </w:r>
      <w:r>
        <w:rPr>
          <w:noProof/>
        </w:rPr>
        <w:fldChar w:fldCharType="separate"/>
      </w:r>
      <w:r>
        <w:rPr>
          <w:noProof/>
        </w:rPr>
        <w:t>135</w:t>
      </w:r>
      <w:r>
        <w:rPr>
          <w:noProof/>
        </w:rPr>
        <w:fldChar w:fldCharType="end"/>
      </w:r>
    </w:p>
    <w:p w14:paraId="52CD2B71" w14:textId="55222B73" w:rsidR="00B01C0A" w:rsidRDefault="00B01C0A">
      <w:pPr>
        <w:pStyle w:val="TOC2"/>
        <w:rPr>
          <w:rFonts w:asciiTheme="minorHAnsi" w:hAnsiTheme="minorHAnsi" w:cstheme="minorBidi"/>
          <w:noProof/>
          <w:kern w:val="2"/>
          <w:sz w:val="24"/>
          <w:szCs w:val="24"/>
          <w:lang w:eastAsia="en-GB"/>
          <w14:ligatures w14:val="standardContextual"/>
        </w:rPr>
      </w:pPr>
      <w:r>
        <w:rPr>
          <w:noProof/>
        </w:rPr>
        <w:t>8.16</w:t>
      </w:r>
      <w:r>
        <w:rPr>
          <w:rFonts w:asciiTheme="minorHAnsi" w:hAnsiTheme="minorHAnsi" w:cstheme="minorBidi"/>
          <w:noProof/>
          <w:kern w:val="2"/>
          <w:sz w:val="24"/>
          <w:szCs w:val="24"/>
          <w:lang w:eastAsia="en-GB"/>
          <w14:ligatures w14:val="standardContextual"/>
        </w:rPr>
        <w:tab/>
      </w:r>
      <w:r>
        <w:rPr>
          <w:noProof/>
        </w:rPr>
        <w:t>Alarm +CALA</w:t>
      </w:r>
      <w:r>
        <w:rPr>
          <w:noProof/>
        </w:rPr>
        <w:tab/>
      </w:r>
      <w:r>
        <w:rPr>
          <w:noProof/>
        </w:rPr>
        <w:fldChar w:fldCharType="begin" w:fldLock="1"/>
      </w:r>
      <w:r>
        <w:rPr>
          <w:noProof/>
        </w:rPr>
        <w:instrText xml:space="preserve"> PAGEREF _Toc202525071 \h </w:instrText>
      </w:r>
      <w:r>
        <w:rPr>
          <w:noProof/>
        </w:rPr>
      </w:r>
      <w:r>
        <w:rPr>
          <w:noProof/>
        </w:rPr>
        <w:fldChar w:fldCharType="separate"/>
      </w:r>
      <w:r>
        <w:rPr>
          <w:noProof/>
        </w:rPr>
        <w:t>136</w:t>
      </w:r>
      <w:r>
        <w:rPr>
          <w:noProof/>
        </w:rPr>
        <w:fldChar w:fldCharType="end"/>
      </w:r>
    </w:p>
    <w:p w14:paraId="24087B99" w14:textId="1E6E5A33" w:rsidR="00B01C0A" w:rsidRDefault="00B01C0A">
      <w:pPr>
        <w:pStyle w:val="TOC2"/>
        <w:rPr>
          <w:rFonts w:asciiTheme="minorHAnsi" w:hAnsiTheme="minorHAnsi" w:cstheme="minorBidi"/>
          <w:noProof/>
          <w:kern w:val="2"/>
          <w:sz w:val="24"/>
          <w:szCs w:val="24"/>
          <w:lang w:eastAsia="en-GB"/>
          <w14:ligatures w14:val="standardContextual"/>
        </w:rPr>
      </w:pPr>
      <w:r>
        <w:rPr>
          <w:noProof/>
        </w:rPr>
        <w:t>8.17</w:t>
      </w:r>
      <w:r>
        <w:rPr>
          <w:rFonts w:asciiTheme="minorHAnsi" w:hAnsiTheme="minorHAnsi" w:cstheme="minorBidi"/>
          <w:noProof/>
          <w:kern w:val="2"/>
          <w:sz w:val="24"/>
          <w:szCs w:val="24"/>
          <w:lang w:eastAsia="en-GB"/>
          <w14:ligatures w14:val="standardContextual"/>
        </w:rPr>
        <w:tab/>
      </w:r>
      <w:r>
        <w:rPr>
          <w:noProof/>
        </w:rPr>
        <w:t>Generic SIM access +CSIM</w:t>
      </w:r>
      <w:r>
        <w:rPr>
          <w:noProof/>
        </w:rPr>
        <w:tab/>
      </w:r>
      <w:r>
        <w:rPr>
          <w:noProof/>
        </w:rPr>
        <w:fldChar w:fldCharType="begin" w:fldLock="1"/>
      </w:r>
      <w:r>
        <w:rPr>
          <w:noProof/>
        </w:rPr>
        <w:instrText xml:space="preserve"> PAGEREF _Toc202525072 \h </w:instrText>
      </w:r>
      <w:r>
        <w:rPr>
          <w:noProof/>
        </w:rPr>
      </w:r>
      <w:r>
        <w:rPr>
          <w:noProof/>
        </w:rPr>
        <w:fldChar w:fldCharType="separate"/>
      </w:r>
      <w:r>
        <w:rPr>
          <w:noProof/>
        </w:rPr>
        <w:t>137</w:t>
      </w:r>
      <w:r>
        <w:rPr>
          <w:noProof/>
        </w:rPr>
        <w:fldChar w:fldCharType="end"/>
      </w:r>
    </w:p>
    <w:p w14:paraId="747A657C" w14:textId="5BBCBBF0" w:rsidR="00B01C0A" w:rsidRDefault="00B01C0A">
      <w:pPr>
        <w:pStyle w:val="TOC2"/>
        <w:rPr>
          <w:rFonts w:asciiTheme="minorHAnsi" w:hAnsiTheme="minorHAnsi" w:cstheme="minorBidi"/>
          <w:noProof/>
          <w:kern w:val="2"/>
          <w:sz w:val="24"/>
          <w:szCs w:val="24"/>
          <w:lang w:eastAsia="en-GB"/>
          <w14:ligatures w14:val="standardContextual"/>
        </w:rPr>
      </w:pPr>
      <w:r>
        <w:rPr>
          <w:noProof/>
        </w:rPr>
        <w:t>8.18</w:t>
      </w:r>
      <w:r>
        <w:rPr>
          <w:rFonts w:asciiTheme="minorHAnsi" w:hAnsiTheme="minorHAnsi" w:cstheme="minorBidi"/>
          <w:noProof/>
          <w:kern w:val="2"/>
          <w:sz w:val="24"/>
          <w:szCs w:val="24"/>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_Toc202525073 \h </w:instrText>
      </w:r>
      <w:r>
        <w:rPr>
          <w:noProof/>
        </w:rPr>
      </w:r>
      <w:r>
        <w:rPr>
          <w:noProof/>
        </w:rPr>
        <w:fldChar w:fldCharType="separate"/>
      </w:r>
      <w:r>
        <w:rPr>
          <w:noProof/>
        </w:rPr>
        <w:t>138</w:t>
      </w:r>
      <w:r>
        <w:rPr>
          <w:noProof/>
        </w:rPr>
        <w:fldChar w:fldCharType="end"/>
      </w:r>
    </w:p>
    <w:p w14:paraId="16943C23" w14:textId="47B186C7" w:rsidR="00B01C0A" w:rsidRDefault="00B01C0A">
      <w:pPr>
        <w:pStyle w:val="TOC2"/>
        <w:rPr>
          <w:rFonts w:asciiTheme="minorHAnsi" w:hAnsiTheme="minorHAnsi" w:cstheme="minorBidi"/>
          <w:noProof/>
          <w:kern w:val="2"/>
          <w:sz w:val="24"/>
          <w:szCs w:val="24"/>
          <w:lang w:eastAsia="en-GB"/>
          <w14:ligatures w14:val="standardContextual"/>
        </w:rPr>
      </w:pPr>
      <w:r>
        <w:rPr>
          <w:noProof/>
        </w:rPr>
        <w:t>8.19</w:t>
      </w:r>
      <w:r>
        <w:rPr>
          <w:rFonts w:asciiTheme="minorHAnsi" w:hAnsiTheme="minorHAnsi" w:cstheme="minorBidi"/>
          <w:noProof/>
          <w:kern w:val="2"/>
          <w:sz w:val="24"/>
          <w:szCs w:val="24"/>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_Toc202525074 \h </w:instrText>
      </w:r>
      <w:r>
        <w:rPr>
          <w:noProof/>
        </w:rPr>
      </w:r>
      <w:r>
        <w:rPr>
          <w:noProof/>
        </w:rPr>
        <w:fldChar w:fldCharType="separate"/>
      </w:r>
      <w:r>
        <w:rPr>
          <w:noProof/>
        </w:rPr>
        <w:t>139</w:t>
      </w:r>
      <w:r>
        <w:rPr>
          <w:noProof/>
        </w:rPr>
        <w:fldChar w:fldCharType="end"/>
      </w:r>
    </w:p>
    <w:p w14:paraId="4FD3C861" w14:textId="0ADDDC6F" w:rsidR="00B01C0A" w:rsidRDefault="00B01C0A">
      <w:pPr>
        <w:pStyle w:val="TOC2"/>
        <w:rPr>
          <w:rFonts w:asciiTheme="minorHAnsi" w:hAnsiTheme="minorHAnsi" w:cstheme="minorBidi"/>
          <w:noProof/>
          <w:kern w:val="2"/>
          <w:sz w:val="24"/>
          <w:szCs w:val="24"/>
          <w:lang w:eastAsia="en-GB"/>
          <w14:ligatures w14:val="standardContextual"/>
        </w:rPr>
      </w:pPr>
      <w:r>
        <w:rPr>
          <w:noProof/>
        </w:rPr>
        <w:t>8.20</w:t>
      </w:r>
      <w:r>
        <w:rPr>
          <w:rFonts w:asciiTheme="minorHAnsi" w:hAnsiTheme="minorHAnsi" w:cstheme="minorBidi"/>
          <w:noProof/>
          <w:kern w:val="2"/>
          <w:sz w:val="24"/>
          <w:szCs w:val="24"/>
          <w:lang w:eastAsia="en-GB"/>
          <w14:ligatures w14:val="standardContextual"/>
        </w:rPr>
        <w:tab/>
      </w:r>
      <w:r>
        <w:rPr>
          <w:noProof/>
        </w:rPr>
        <w:t>Alert sound mode +CALM</w:t>
      </w:r>
      <w:r>
        <w:rPr>
          <w:noProof/>
        </w:rPr>
        <w:tab/>
      </w:r>
      <w:r>
        <w:rPr>
          <w:noProof/>
        </w:rPr>
        <w:fldChar w:fldCharType="begin" w:fldLock="1"/>
      </w:r>
      <w:r>
        <w:rPr>
          <w:noProof/>
        </w:rPr>
        <w:instrText xml:space="preserve"> PAGEREF _Toc202525075 \h </w:instrText>
      </w:r>
      <w:r>
        <w:rPr>
          <w:noProof/>
        </w:rPr>
      </w:r>
      <w:r>
        <w:rPr>
          <w:noProof/>
        </w:rPr>
        <w:fldChar w:fldCharType="separate"/>
      </w:r>
      <w:r>
        <w:rPr>
          <w:noProof/>
        </w:rPr>
        <w:t>140</w:t>
      </w:r>
      <w:r>
        <w:rPr>
          <w:noProof/>
        </w:rPr>
        <w:fldChar w:fldCharType="end"/>
      </w:r>
    </w:p>
    <w:p w14:paraId="0ABB1DE3" w14:textId="40972557" w:rsidR="00B01C0A" w:rsidRDefault="00B01C0A">
      <w:pPr>
        <w:pStyle w:val="TOC2"/>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Ringer sound level +CRSL</w:t>
      </w:r>
      <w:r>
        <w:rPr>
          <w:noProof/>
        </w:rPr>
        <w:tab/>
      </w:r>
      <w:r>
        <w:rPr>
          <w:noProof/>
        </w:rPr>
        <w:fldChar w:fldCharType="begin" w:fldLock="1"/>
      </w:r>
      <w:r>
        <w:rPr>
          <w:noProof/>
        </w:rPr>
        <w:instrText xml:space="preserve"> PAGEREF _Toc202525076 \h </w:instrText>
      </w:r>
      <w:r>
        <w:rPr>
          <w:noProof/>
        </w:rPr>
      </w:r>
      <w:r>
        <w:rPr>
          <w:noProof/>
        </w:rPr>
        <w:fldChar w:fldCharType="separate"/>
      </w:r>
      <w:r>
        <w:rPr>
          <w:noProof/>
        </w:rPr>
        <w:t>140</w:t>
      </w:r>
      <w:r>
        <w:rPr>
          <w:noProof/>
        </w:rPr>
        <w:fldChar w:fldCharType="end"/>
      </w:r>
    </w:p>
    <w:p w14:paraId="47764F7A" w14:textId="4A339A8C" w:rsidR="00B01C0A" w:rsidRDefault="00B01C0A">
      <w:pPr>
        <w:pStyle w:val="TOC2"/>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Vibrator mode +CVIB</w:t>
      </w:r>
      <w:r>
        <w:rPr>
          <w:noProof/>
        </w:rPr>
        <w:tab/>
      </w:r>
      <w:r>
        <w:rPr>
          <w:noProof/>
        </w:rPr>
        <w:fldChar w:fldCharType="begin" w:fldLock="1"/>
      </w:r>
      <w:r>
        <w:rPr>
          <w:noProof/>
        </w:rPr>
        <w:instrText xml:space="preserve"> PAGEREF _Toc202525077 \h </w:instrText>
      </w:r>
      <w:r>
        <w:rPr>
          <w:noProof/>
        </w:rPr>
      </w:r>
      <w:r>
        <w:rPr>
          <w:noProof/>
        </w:rPr>
        <w:fldChar w:fldCharType="separate"/>
      </w:r>
      <w:r>
        <w:rPr>
          <w:noProof/>
        </w:rPr>
        <w:t>141</w:t>
      </w:r>
      <w:r>
        <w:rPr>
          <w:noProof/>
        </w:rPr>
        <w:fldChar w:fldCharType="end"/>
      </w:r>
    </w:p>
    <w:p w14:paraId="20D3D623" w14:textId="759C065F" w:rsidR="00B01C0A" w:rsidRDefault="00B01C0A">
      <w:pPr>
        <w:pStyle w:val="TOC2"/>
        <w:rPr>
          <w:rFonts w:asciiTheme="minorHAnsi" w:hAnsiTheme="minorHAnsi" w:cstheme="minorBidi"/>
          <w:noProof/>
          <w:kern w:val="2"/>
          <w:sz w:val="24"/>
          <w:szCs w:val="24"/>
          <w:lang w:eastAsia="en-GB"/>
          <w14:ligatures w14:val="standardContextual"/>
        </w:rPr>
      </w:pPr>
      <w:r>
        <w:rPr>
          <w:noProof/>
        </w:rPr>
        <w:t>8.23</w:t>
      </w:r>
      <w:r>
        <w:rPr>
          <w:rFonts w:asciiTheme="minorHAnsi" w:hAnsiTheme="minorHAnsi" w:cstheme="minorBidi"/>
          <w:noProof/>
          <w:kern w:val="2"/>
          <w:sz w:val="24"/>
          <w:szCs w:val="24"/>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_Toc202525078 \h </w:instrText>
      </w:r>
      <w:r>
        <w:rPr>
          <w:noProof/>
        </w:rPr>
      </w:r>
      <w:r>
        <w:rPr>
          <w:noProof/>
        </w:rPr>
        <w:fldChar w:fldCharType="separate"/>
      </w:r>
      <w:r>
        <w:rPr>
          <w:noProof/>
        </w:rPr>
        <w:t>142</w:t>
      </w:r>
      <w:r>
        <w:rPr>
          <w:noProof/>
        </w:rPr>
        <w:fldChar w:fldCharType="end"/>
      </w:r>
    </w:p>
    <w:p w14:paraId="79CAB5E2" w14:textId="351138B3" w:rsidR="00B01C0A" w:rsidRDefault="00B01C0A">
      <w:pPr>
        <w:pStyle w:val="TOC2"/>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Mute control +CMUT</w:t>
      </w:r>
      <w:r>
        <w:rPr>
          <w:noProof/>
        </w:rPr>
        <w:tab/>
      </w:r>
      <w:r>
        <w:rPr>
          <w:noProof/>
        </w:rPr>
        <w:fldChar w:fldCharType="begin" w:fldLock="1"/>
      </w:r>
      <w:r>
        <w:rPr>
          <w:noProof/>
        </w:rPr>
        <w:instrText xml:space="preserve"> PAGEREF _Toc202525079 \h </w:instrText>
      </w:r>
      <w:r>
        <w:rPr>
          <w:noProof/>
        </w:rPr>
      </w:r>
      <w:r>
        <w:rPr>
          <w:noProof/>
        </w:rPr>
        <w:fldChar w:fldCharType="separate"/>
      </w:r>
      <w:r>
        <w:rPr>
          <w:noProof/>
        </w:rPr>
        <w:t>142</w:t>
      </w:r>
      <w:r>
        <w:rPr>
          <w:noProof/>
        </w:rPr>
        <w:fldChar w:fldCharType="end"/>
      </w:r>
    </w:p>
    <w:p w14:paraId="70B08FA4" w14:textId="22D04562" w:rsidR="00B01C0A" w:rsidRDefault="00B01C0A">
      <w:pPr>
        <w:pStyle w:val="TOC2"/>
        <w:rPr>
          <w:rFonts w:asciiTheme="minorHAnsi" w:hAnsiTheme="minorHAnsi" w:cstheme="minorBidi"/>
          <w:noProof/>
          <w:kern w:val="2"/>
          <w:sz w:val="24"/>
          <w:szCs w:val="24"/>
          <w:lang w:eastAsia="en-GB"/>
          <w14:ligatures w14:val="standardContextual"/>
        </w:rPr>
      </w:pPr>
      <w:r>
        <w:rPr>
          <w:noProof/>
        </w:rPr>
        <w:t>8.25</w:t>
      </w:r>
      <w:r>
        <w:rPr>
          <w:rFonts w:asciiTheme="minorHAnsi" w:hAnsiTheme="minorHAnsi" w:cstheme="minorBidi"/>
          <w:noProof/>
          <w:kern w:val="2"/>
          <w:sz w:val="24"/>
          <w:szCs w:val="24"/>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_Toc202525080 \h </w:instrText>
      </w:r>
      <w:r>
        <w:rPr>
          <w:noProof/>
        </w:rPr>
      </w:r>
      <w:r>
        <w:rPr>
          <w:noProof/>
        </w:rPr>
        <w:fldChar w:fldCharType="separate"/>
      </w:r>
      <w:r>
        <w:rPr>
          <w:noProof/>
        </w:rPr>
        <w:t>143</w:t>
      </w:r>
      <w:r>
        <w:rPr>
          <w:noProof/>
        </w:rPr>
        <w:fldChar w:fldCharType="end"/>
      </w:r>
    </w:p>
    <w:p w14:paraId="40838030" w14:textId="174617D1" w:rsidR="00B01C0A" w:rsidRDefault="00B01C0A">
      <w:pPr>
        <w:pStyle w:val="TOC2"/>
        <w:rPr>
          <w:rFonts w:asciiTheme="minorHAnsi" w:hAnsiTheme="minorHAnsi" w:cstheme="minorBidi"/>
          <w:noProof/>
          <w:kern w:val="2"/>
          <w:sz w:val="24"/>
          <w:szCs w:val="24"/>
          <w:lang w:eastAsia="en-GB"/>
          <w14:ligatures w14:val="standardContextual"/>
        </w:rPr>
      </w:pPr>
      <w:r>
        <w:rPr>
          <w:noProof/>
        </w:rPr>
        <w:t>8.26</w:t>
      </w:r>
      <w:r>
        <w:rPr>
          <w:rFonts w:asciiTheme="minorHAnsi" w:hAnsiTheme="minorHAnsi" w:cstheme="minorBidi"/>
          <w:noProof/>
          <w:kern w:val="2"/>
          <w:sz w:val="24"/>
          <w:szCs w:val="24"/>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_Toc202525081 \h </w:instrText>
      </w:r>
      <w:r>
        <w:rPr>
          <w:noProof/>
        </w:rPr>
      </w:r>
      <w:r>
        <w:rPr>
          <w:noProof/>
        </w:rPr>
        <w:fldChar w:fldCharType="separate"/>
      </w:r>
      <w:r>
        <w:rPr>
          <w:noProof/>
        </w:rPr>
        <w:t>143</w:t>
      </w:r>
      <w:r>
        <w:rPr>
          <w:noProof/>
        </w:rPr>
        <w:fldChar w:fldCharType="end"/>
      </w:r>
    </w:p>
    <w:p w14:paraId="0FD983C9" w14:textId="7AE66F2E" w:rsidR="00B01C0A" w:rsidRDefault="00B01C0A">
      <w:pPr>
        <w:pStyle w:val="TOC2"/>
        <w:rPr>
          <w:rFonts w:asciiTheme="minorHAnsi" w:hAnsiTheme="minorHAnsi" w:cstheme="minorBidi"/>
          <w:noProof/>
          <w:kern w:val="2"/>
          <w:sz w:val="24"/>
          <w:szCs w:val="24"/>
          <w:lang w:eastAsia="en-GB"/>
          <w14:ligatures w14:val="standardContextual"/>
        </w:rPr>
      </w:pPr>
      <w:r>
        <w:rPr>
          <w:noProof/>
        </w:rPr>
        <w:t>8.27</w:t>
      </w:r>
      <w:r>
        <w:rPr>
          <w:rFonts w:asciiTheme="minorHAnsi" w:hAnsiTheme="minorHAnsi" w:cstheme="minorBidi"/>
          <w:noProof/>
          <w:kern w:val="2"/>
          <w:sz w:val="24"/>
          <w:szCs w:val="24"/>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_Toc202525082 \h </w:instrText>
      </w:r>
      <w:r>
        <w:rPr>
          <w:noProof/>
        </w:rPr>
      </w:r>
      <w:r>
        <w:rPr>
          <w:noProof/>
        </w:rPr>
        <w:fldChar w:fldCharType="separate"/>
      </w:r>
      <w:r>
        <w:rPr>
          <w:noProof/>
        </w:rPr>
        <w:t>144</w:t>
      </w:r>
      <w:r>
        <w:rPr>
          <w:noProof/>
        </w:rPr>
        <w:fldChar w:fldCharType="end"/>
      </w:r>
    </w:p>
    <w:p w14:paraId="26A18166" w14:textId="4C0A8842" w:rsidR="00B01C0A" w:rsidRDefault="00B01C0A">
      <w:pPr>
        <w:pStyle w:val="TOC2"/>
        <w:rPr>
          <w:rFonts w:asciiTheme="minorHAnsi" w:hAnsiTheme="minorHAnsi" w:cstheme="minorBidi"/>
          <w:noProof/>
          <w:kern w:val="2"/>
          <w:sz w:val="24"/>
          <w:szCs w:val="24"/>
          <w:lang w:eastAsia="en-GB"/>
          <w14:ligatures w14:val="standardContextual"/>
        </w:rPr>
      </w:pPr>
      <w:r>
        <w:rPr>
          <w:noProof/>
        </w:rPr>
        <w:t>8.28</w:t>
      </w:r>
      <w:r>
        <w:rPr>
          <w:rFonts w:asciiTheme="minorHAnsi" w:hAnsiTheme="minorHAnsi" w:cstheme="minorBidi"/>
          <w:noProof/>
          <w:kern w:val="2"/>
          <w:sz w:val="24"/>
          <w:szCs w:val="24"/>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_Toc202525083 \h </w:instrText>
      </w:r>
      <w:r>
        <w:rPr>
          <w:noProof/>
        </w:rPr>
      </w:r>
      <w:r>
        <w:rPr>
          <w:noProof/>
        </w:rPr>
        <w:fldChar w:fldCharType="separate"/>
      </w:r>
      <w:r>
        <w:rPr>
          <w:noProof/>
        </w:rPr>
        <w:t>144</w:t>
      </w:r>
      <w:r>
        <w:rPr>
          <w:noProof/>
        </w:rPr>
        <w:fldChar w:fldCharType="end"/>
      </w:r>
    </w:p>
    <w:p w14:paraId="1CEDF58E" w14:textId="553EBAA6" w:rsidR="00B01C0A" w:rsidRDefault="00B01C0A">
      <w:pPr>
        <w:pStyle w:val="TOC2"/>
        <w:rPr>
          <w:rFonts w:asciiTheme="minorHAnsi" w:hAnsiTheme="minorHAnsi" w:cstheme="minorBidi"/>
          <w:noProof/>
          <w:kern w:val="2"/>
          <w:sz w:val="24"/>
          <w:szCs w:val="24"/>
          <w:lang w:eastAsia="en-GB"/>
          <w14:ligatures w14:val="standardContextual"/>
        </w:rPr>
      </w:pPr>
      <w:r>
        <w:rPr>
          <w:noProof/>
        </w:rPr>
        <w:t>8.29</w:t>
      </w:r>
      <w:r>
        <w:rPr>
          <w:rFonts w:asciiTheme="minorHAnsi" w:hAnsiTheme="minorHAnsi" w:cstheme="minorBidi"/>
          <w:noProof/>
          <w:kern w:val="2"/>
          <w:sz w:val="24"/>
          <w:szCs w:val="24"/>
          <w:lang w:eastAsia="en-GB"/>
          <w14:ligatures w14:val="standardContextual"/>
        </w:rPr>
        <w:tab/>
      </w:r>
      <w:r>
        <w:rPr>
          <w:noProof/>
        </w:rPr>
        <w:t>Power class +CPWC</w:t>
      </w:r>
      <w:r>
        <w:rPr>
          <w:noProof/>
        </w:rPr>
        <w:tab/>
      </w:r>
      <w:r>
        <w:rPr>
          <w:noProof/>
        </w:rPr>
        <w:fldChar w:fldCharType="begin" w:fldLock="1"/>
      </w:r>
      <w:r>
        <w:rPr>
          <w:noProof/>
        </w:rPr>
        <w:instrText xml:space="preserve"> PAGEREF _Toc202525084 \h </w:instrText>
      </w:r>
      <w:r>
        <w:rPr>
          <w:noProof/>
        </w:rPr>
      </w:r>
      <w:r>
        <w:rPr>
          <w:noProof/>
        </w:rPr>
        <w:fldChar w:fldCharType="separate"/>
      </w:r>
      <w:r>
        <w:rPr>
          <w:noProof/>
        </w:rPr>
        <w:t>145</w:t>
      </w:r>
      <w:r>
        <w:rPr>
          <w:noProof/>
        </w:rPr>
        <w:fldChar w:fldCharType="end"/>
      </w:r>
    </w:p>
    <w:p w14:paraId="6FF217B5" w14:textId="69B8B03C" w:rsidR="00B01C0A" w:rsidRDefault="00B01C0A">
      <w:pPr>
        <w:pStyle w:val="TOC2"/>
        <w:rPr>
          <w:rFonts w:asciiTheme="minorHAnsi" w:hAnsiTheme="minorHAnsi" w:cstheme="minorBidi"/>
          <w:noProof/>
          <w:kern w:val="2"/>
          <w:sz w:val="24"/>
          <w:szCs w:val="24"/>
          <w:lang w:eastAsia="en-GB"/>
          <w14:ligatures w14:val="standardContextual"/>
        </w:rPr>
      </w:pPr>
      <w:r>
        <w:rPr>
          <w:noProof/>
        </w:rPr>
        <w:t>8.30</w:t>
      </w:r>
      <w:r>
        <w:rPr>
          <w:rFonts w:asciiTheme="minorHAnsi" w:hAnsiTheme="minorHAnsi" w:cstheme="minorBidi"/>
          <w:noProof/>
          <w:kern w:val="2"/>
          <w:sz w:val="24"/>
          <w:szCs w:val="24"/>
          <w:lang w:eastAsia="en-GB"/>
          <w14:ligatures w14:val="standardContextual"/>
        </w:rPr>
        <w:tab/>
      </w:r>
      <w:r>
        <w:rPr>
          <w:noProof/>
        </w:rPr>
        <w:t>Set language +CLAN</w:t>
      </w:r>
      <w:r>
        <w:rPr>
          <w:noProof/>
        </w:rPr>
        <w:tab/>
      </w:r>
      <w:r>
        <w:rPr>
          <w:noProof/>
        </w:rPr>
        <w:fldChar w:fldCharType="begin" w:fldLock="1"/>
      </w:r>
      <w:r>
        <w:rPr>
          <w:noProof/>
        </w:rPr>
        <w:instrText xml:space="preserve"> PAGEREF _Toc202525085 \h </w:instrText>
      </w:r>
      <w:r>
        <w:rPr>
          <w:noProof/>
        </w:rPr>
      </w:r>
      <w:r>
        <w:rPr>
          <w:noProof/>
        </w:rPr>
        <w:fldChar w:fldCharType="separate"/>
      </w:r>
      <w:r>
        <w:rPr>
          <w:noProof/>
        </w:rPr>
        <w:t>146</w:t>
      </w:r>
      <w:r>
        <w:rPr>
          <w:noProof/>
        </w:rPr>
        <w:fldChar w:fldCharType="end"/>
      </w:r>
    </w:p>
    <w:p w14:paraId="358473C4" w14:textId="25977C75" w:rsidR="00B01C0A" w:rsidRDefault="00B01C0A">
      <w:pPr>
        <w:pStyle w:val="TOC2"/>
        <w:rPr>
          <w:rFonts w:asciiTheme="minorHAnsi" w:hAnsiTheme="minorHAnsi" w:cstheme="minorBidi"/>
          <w:noProof/>
          <w:kern w:val="2"/>
          <w:sz w:val="24"/>
          <w:szCs w:val="24"/>
          <w:lang w:eastAsia="en-GB"/>
          <w14:ligatures w14:val="standardContextual"/>
        </w:rPr>
      </w:pPr>
      <w:r>
        <w:rPr>
          <w:noProof/>
        </w:rPr>
        <w:t>8.31</w:t>
      </w:r>
      <w:r>
        <w:rPr>
          <w:rFonts w:asciiTheme="minorHAnsi" w:hAnsiTheme="minorHAnsi" w:cstheme="minorBidi"/>
          <w:noProof/>
          <w:kern w:val="2"/>
          <w:sz w:val="24"/>
          <w:szCs w:val="24"/>
          <w:lang w:eastAsia="en-GB"/>
          <w14:ligatures w14:val="standardContextual"/>
        </w:rPr>
        <w:tab/>
      </w:r>
      <w:r>
        <w:rPr>
          <w:noProof/>
        </w:rPr>
        <w:t>Language event +CLAE</w:t>
      </w:r>
      <w:r>
        <w:rPr>
          <w:noProof/>
        </w:rPr>
        <w:tab/>
      </w:r>
      <w:r>
        <w:rPr>
          <w:noProof/>
        </w:rPr>
        <w:fldChar w:fldCharType="begin" w:fldLock="1"/>
      </w:r>
      <w:r>
        <w:rPr>
          <w:noProof/>
        </w:rPr>
        <w:instrText xml:space="preserve"> PAGEREF _Toc202525086 \h </w:instrText>
      </w:r>
      <w:r>
        <w:rPr>
          <w:noProof/>
        </w:rPr>
      </w:r>
      <w:r>
        <w:rPr>
          <w:noProof/>
        </w:rPr>
        <w:fldChar w:fldCharType="separate"/>
      </w:r>
      <w:r>
        <w:rPr>
          <w:noProof/>
        </w:rPr>
        <w:t>147</w:t>
      </w:r>
      <w:r>
        <w:rPr>
          <w:noProof/>
        </w:rPr>
        <w:fldChar w:fldCharType="end"/>
      </w:r>
    </w:p>
    <w:p w14:paraId="3559E72B" w14:textId="42B36A53" w:rsidR="00B01C0A" w:rsidRDefault="00B01C0A">
      <w:pPr>
        <w:pStyle w:val="TOC2"/>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Set greeting text +CSGT</w:t>
      </w:r>
      <w:r>
        <w:rPr>
          <w:noProof/>
        </w:rPr>
        <w:tab/>
      </w:r>
      <w:r>
        <w:rPr>
          <w:noProof/>
        </w:rPr>
        <w:fldChar w:fldCharType="begin" w:fldLock="1"/>
      </w:r>
      <w:r>
        <w:rPr>
          <w:noProof/>
        </w:rPr>
        <w:instrText xml:space="preserve"> PAGEREF _Toc202525087 \h </w:instrText>
      </w:r>
      <w:r>
        <w:rPr>
          <w:noProof/>
        </w:rPr>
      </w:r>
      <w:r>
        <w:rPr>
          <w:noProof/>
        </w:rPr>
        <w:fldChar w:fldCharType="separate"/>
      </w:r>
      <w:r>
        <w:rPr>
          <w:noProof/>
        </w:rPr>
        <w:t>147</w:t>
      </w:r>
      <w:r>
        <w:rPr>
          <w:noProof/>
        </w:rPr>
        <w:fldChar w:fldCharType="end"/>
      </w:r>
    </w:p>
    <w:p w14:paraId="5506229A" w14:textId="2FED3432" w:rsidR="00B01C0A" w:rsidRDefault="00B01C0A">
      <w:pPr>
        <w:pStyle w:val="TOC2"/>
        <w:rPr>
          <w:rFonts w:asciiTheme="minorHAnsi" w:hAnsiTheme="minorHAnsi" w:cstheme="minorBidi"/>
          <w:noProof/>
          <w:kern w:val="2"/>
          <w:sz w:val="24"/>
          <w:szCs w:val="24"/>
          <w:lang w:eastAsia="en-GB"/>
          <w14:ligatures w14:val="standardContextual"/>
        </w:rPr>
      </w:pPr>
      <w:r>
        <w:rPr>
          <w:noProof/>
        </w:rPr>
        <w:t>8.33</w:t>
      </w:r>
      <w:r>
        <w:rPr>
          <w:rFonts w:asciiTheme="minorHAnsi" w:hAnsiTheme="minorHAnsi" w:cstheme="minorBidi"/>
          <w:noProof/>
          <w:kern w:val="2"/>
          <w:sz w:val="24"/>
          <w:szCs w:val="24"/>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_Toc202525088 \h </w:instrText>
      </w:r>
      <w:r>
        <w:rPr>
          <w:noProof/>
        </w:rPr>
      </w:r>
      <w:r>
        <w:rPr>
          <w:noProof/>
        </w:rPr>
        <w:fldChar w:fldCharType="separate"/>
      </w:r>
      <w:r>
        <w:rPr>
          <w:noProof/>
        </w:rPr>
        <w:t>148</w:t>
      </w:r>
      <w:r>
        <w:rPr>
          <w:noProof/>
        </w:rPr>
        <w:fldChar w:fldCharType="end"/>
      </w:r>
    </w:p>
    <w:p w14:paraId="676A60CF" w14:textId="5DE79B04" w:rsidR="00B01C0A" w:rsidRDefault="00B01C0A">
      <w:pPr>
        <w:pStyle w:val="TOC2"/>
        <w:rPr>
          <w:rFonts w:asciiTheme="minorHAnsi" w:hAnsiTheme="minorHAnsi" w:cstheme="minorBidi"/>
          <w:noProof/>
          <w:kern w:val="2"/>
          <w:sz w:val="24"/>
          <w:szCs w:val="24"/>
          <w:lang w:eastAsia="en-GB"/>
          <w14:ligatures w14:val="standardContextual"/>
        </w:rPr>
      </w:pPr>
      <w:r>
        <w:rPr>
          <w:noProof/>
        </w:rPr>
        <w:t>8.34</w:t>
      </w:r>
      <w:r>
        <w:rPr>
          <w:rFonts w:asciiTheme="minorHAnsi" w:hAnsiTheme="minorHAnsi" w:cstheme="minorBidi"/>
          <w:noProof/>
          <w:kern w:val="2"/>
          <w:sz w:val="24"/>
          <w:szCs w:val="24"/>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_Toc202525089 \h </w:instrText>
      </w:r>
      <w:r>
        <w:rPr>
          <w:noProof/>
        </w:rPr>
      </w:r>
      <w:r>
        <w:rPr>
          <w:noProof/>
        </w:rPr>
        <w:fldChar w:fldCharType="separate"/>
      </w:r>
      <w:r>
        <w:rPr>
          <w:noProof/>
        </w:rPr>
        <w:t>149</w:t>
      </w:r>
      <w:r>
        <w:rPr>
          <w:noProof/>
        </w:rPr>
        <w:fldChar w:fldCharType="end"/>
      </w:r>
    </w:p>
    <w:p w14:paraId="7710D07E" w14:textId="1F5AA1D4" w:rsidR="00B01C0A" w:rsidRDefault="00B01C0A">
      <w:pPr>
        <w:pStyle w:val="TOC2"/>
        <w:rPr>
          <w:rFonts w:asciiTheme="minorHAnsi" w:hAnsiTheme="minorHAnsi" w:cstheme="minorBidi"/>
          <w:noProof/>
          <w:kern w:val="2"/>
          <w:sz w:val="24"/>
          <w:szCs w:val="24"/>
          <w:lang w:eastAsia="en-GB"/>
          <w14:ligatures w14:val="standardContextual"/>
        </w:rPr>
      </w:pPr>
      <w:r>
        <w:rPr>
          <w:noProof/>
        </w:rPr>
        <w:t>8.35</w:t>
      </w:r>
      <w:r>
        <w:rPr>
          <w:rFonts w:asciiTheme="minorHAnsi" w:hAnsiTheme="minorHAnsi" w:cstheme="minorBidi"/>
          <w:noProof/>
          <w:kern w:val="2"/>
          <w:sz w:val="24"/>
          <w:szCs w:val="24"/>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_Toc202525090 \h </w:instrText>
      </w:r>
      <w:r>
        <w:rPr>
          <w:noProof/>
        </w:rPr>
      </w:r>
      <w:r>
        <w:rPr>
          <w:noProof/>
        </w:rPr>
        <w:fldChar w:fldCharType="separate"/>
      </w:r>
      <w:r>
        <w:rPr>
          <w:noProof/>
        </w:rPr>
        <w:t>150</w:t>
      </w:r>
      <w:r>
        <w:rPr>
          <w:noProof/>
        </w:rPr>
        <w:fldChar w:fldCharType="end"/>
      </w:r>
    </w:p>
    <w:p w14:paraId="5B1B762C" w14:textId="31761674" w:rsidR="00B01C0A" w:rsidRDefault="00B01C0A">
      <w:pPr>
        <w:pStyle w:val="TOC2"/>
        <w:rPr>
          <w:rFonts w:asciiTheme="minorHAnsi" w:hAnsiTheme="minorHAnsi" w:cstheme="minorBidi"/>
          <w:noProof/>
          <w:kern w:val="2"/>
          <w:sz w:val="24"/>
          <w:szCs w:val="24"/>
          <w:lang w:eastAsia="en-GB"/>
          <w14:ligatures w14:val="standardContextual"/>
        </w:rPr>
      </w:pPr>
      <w:r>
        <w:rPr>
          <w:noProof/>
        </w:rPr>
        <w:t>8.36</w:t>
      </w:r>
      <w:r>
        <w:rPr>
          <w:rFonts w:asciiTheme="minorHAnsi" w:hAnsiTheme="minorHAnsi" w:cstheme="minorBidi"/>
          <w:noProof/>
          <w:kern w:val="2"/>
          <w:sz w:val="24"/>
          <w:szCs w:val="24"/>
          <w:lang w:eastAsia="en-GB"/>
          <w14:ligatures w14:val="standardContextual"/>
        </w:rPr>
        <w:tab/>
      </w:r>
      <w:r>
        <w:rPr>
          <w:noProof/>
        </w:rPr>
        <w:t>Master reset +CMAR</w:t>
      </w:r>
      <w:r>
        <w:rPr>
          <w:noProof/>
        </w:rPr>
        <w:tab/>
      </w:r>
      <w:r>
        <w:rPr>
          <w:noProof/>
        </w:rPr>
        <w:fldChar w:fldCharType="begin" w:fldLock="1"/>
      </w:r>
      <w:r>
        <w:rPr>
          <w:noProof/>
        </w:rPr>
        <w:instrText xml:space="preserve"> PAGEREF _Toc202525091 \h </w:instrText>
      </w:r>
      <w:r>
        <w:rPr>
          <w:noProof/>
        </w:rPr>
      </w:r>
      <w:r>
        <w:rPr>
          <w:noProof/>
        </w:rPr>
        <w:fldChar w:fldCharType="separate"/>
      </w:r>
      <w:r>
        <w:rPr>
          <w:noProof/>
        </w:rPr>
        <w:t>150</w:t>
      </w:r>
      <w:r>
        <w:rPr>
          <w:noProof/>
        </w:rPr>
        <w:fldChar w:fldCharType="end"/>
      </w:r>
    </w:p>
    <w:p w14:paraId="47914E53" w14:textId="6322060D" w:rsidR="00B01C0A" w:rsidRDefault="00B01C0A">
      <w:pPr>
        <w:pStyle w:val="TOC2"/>
        <w:rPr>
          <w:rFonts w:asciiTheme="minorHAnsi" w:hAnsiTheme="minorHAnsi" w:cstheme="minorBidi"/>
          <w:noProof/>
          <w:kern w:val="2"/>
          <w:sz w:val="24"/>
          <w:szCs w:val="24"/>
          <w:lang w:eastAsia="en-GB"/>
          <w14:ligatures w14:val="standardContextual"/>
        </w:rPr>
      </w:pPr>
      <w:r>
        <w:rPr>
          <w:noProof/>
        </w:rPr>
        <w:t>8.37</w:t>
      </w:r>
      <w:r>
        <w:rPr>
          <w:rFonts w:asciiTheme="minorHAnsi" w:hAnsiTheme="minorHAnsi" w:cstheme="minorBidi"/>
          <w:noProof/>
          <w:kern w:val="2"/>
          <w:sz w:val="24"/>
          <w:szCs w:val="24"/>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_Toc202525092 \h </w:instrText>
      </w:r>
      <w:r>
        <w:rPr>
          <w:noProof/>
        </w:rPr>
      </w:r>
      <w:r>
        <w:rPr>
          <w:noProof/>
        </w:rPr>
        <w:fldChar w:fldCharType="separate"/>
      </w:r>
      <w:r>
        <w:rPr>
          <w:noProof/>
        </w:rPr>
        <w:t>151</w:t>
      </w:r>
      <w:r>
        <w:rPr>
          <w:noProof/>
        </w:rPr>
        <w:fldChar w:fldCharType="end"/>
      </w:r>
    </w:p>
    <w:p w14:paraId="2C76A5EA" w14:textId="64E03F71" w:rsidR="00B01C0A" w:rsidRDefault="00B01C0A">
      <w:pPr>
        <w:pStyle w:val="TOC2"/>
        <w:rPr>
          <w:rFonts w:asciiTheme="minorHAnsi" w:hAnsiTheme="minorHAnsi" w:cstheme="minorBidi"/>
          <w:noProof/>
          <w:kern w:val="2"/>
          <w:sz w:val="24"/>
          <w:szCs w:val="24"/>
          <w:lang w:eastAsia="en-GB"/>
          <w14:ligatures w14:val="standardContextual"/>
        </w:rPr>
      </w:pPr>
      <w:r>
        <w:rPr>
          <w:noProof/>
        </w:rPr>
        <w:t>8.38</w:t>
      </w:r>
      <w:r>
        <w:rPr>
          <w:rFonts w:asciiTheme="minorHAnsi" w:hAnsiTheme="minorHAnsi" w:cstheme="minorBidi"/>
          <w:noProof/>
          <w:kern w:val="2"/>
          <w:sz w:val="24"/>
          <w:szCs w:val="24"/>
          <w:lang w:eastAsia="en-GB"/>
          <w14:ligatures w14:val="standardContextual"/>
        </w:rPr>
        <w:tab/>
      </w:r>
      <w:r>
        <w:rPr>
          <w:noProof/>
        </w:rPr>
        <w:t>Delete alarm +CALD</w:t>
      </w:r>
      <w:r>
        <w:rPr>
          <w:noProof/>
        </w:rPr>
        <w:tab/>
      </w:r>
      <w:r>
        <w:rPr>
          <w:noProof/>
        </w:rPr>
        <w:fldChar w:fldCharType="begin" w:fldLock="1"/>
      </w:r>
      <w:r>
        <w:rPr>
          <w:noProof/>
        </w:rPr>
        <w:instrText xml:space="preserve"> PAGEREF _Toc202525093 \h </w:instrText>
      </w:r>
      <w:r>
        <w:rPr>
          <w:noProof/>
        </w:rPr>
      </w:r>
      <w:r>
        <w:rPr>
          <w:noProof/>
        </w:rPr>
        <w:fldChar w:fldCharType="separate"/>
      </w:r>
      <w:r>
        <w:rPr>
          <w:noProof/>
        </w:rPr>
        <w:t>151</w:t>
      </w:r>
      <w:r>
        <w:rPr>
          <w:noProof/>
        </w:rPr>
        <w:fldChar w:fldCharType="end"/>
      </w:r>
    </w:p>
    <w:p w14:paraId="5EC7BABA" w14:textId="2CD6375D" w:rsidR="00B01C0A" w:rsidRDefault="00B01C0A">
      <w:pPr>
        <w:pStyle w:val="TOC2"/>
        <w:rPr>
          <w:rFonts w:asciiTheme="minorHAnsi" w:hAnsiTheme="minorHAnsi" w:cstheme="minorBidi"/>
          <w:noProof/>
          <w:kern w:val="2"/>
          <w:sz w:val="24"/>
          <w:szCs w:val="24"/>
          <w:lang w:eastAsia="en-GB"/>
          <w14:ligatures w14:val="standardContextual"/>
        </w:rPr>
      </w:pPr>
      <w:r>
        <w:rPr>
          <w:noProof/>
        </w:rPr>
        <w:t>8.39</w:t>
      </w:r>
      <w:r>
        <w:rPr>
          <w:rFonts w:asciiTheme="minorHAnsi" w:hAnsiTheme="minorHAnsi" w:cstheme="minorBidi"/>
          <w:noProof/>
          <w:kern w:val="2"/>
          <w:sz w:val="24"/>
          <w:szCs w:val="24"/>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_Toc202525094 \h </w:instrText>
      </w:r>
      <w:r>
        <w:rPr>
          <w:noProof/>
        </w:rPr>
      </w:r>
      <w:r>
        <w:rPr>
          <w:noProof/>
        </w:rPr>
        <w:fldChar w:fldCharType="separate"/>
      </w:r>
      <w:r>
        <w:rPr>
          <w:noProof/>
        </w:rPr>
        <w:t>152</w:t>
      </w:r>
      <w:r>
        <w:rPr>
          <w:noProof/>
        </w:rPr>
        <w:fldChar w:fldCharType="end"/>
      </w:r>
    </w:p>
    <w:p w14:paraId="2F535EAB" w14:textId="2B78EBB4" w:rsidR="00B01C0A" w:rsidRDefault="00B01C0A">
      <w:pPr>
        <w:pStyle w:val="TOC2"/>
        <w:rPr>
          <w:rFonts w:asciiTheme="minorHAnsi" w:hAnsiTheme="minorHAnsi" w:cstheme="minorBidi"/>
          <w:noProof/>
          <w:kern w:val="2"/>
          <w:sz w:val="24"/>
          <w:szCs w:val="24"/>
          <w:lang w:eastAsia="en-GB"/>
          <w14:ligatures w14:val="standardContextual"/>
        </w:rPr>
      </w:pPr>
      <w:r>
        <w:rPr>
          <w:noProof/>
        </w:rPr>
        <w:t>8.40</w:t>
      </w:r>
      <w:r>
        <w:rPr>
          <w:rFonts w:asciiTheme="minorHAnsi" w:hAnsiTheme="minorHAnsi" w:cstheme="minorBidi"/>
          <w:noProof/>
          <w:kern w:val="2"/>
          <w:sz w:val="24"/>
          <w:szCs w:val="24"/>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_Toc202525095 \h </w:instrText>
      </w:r>
      <w:r>
        <w:rPr>
          <w:noProof/>
        </w:rPr>
      </w:r>
      <w:r>
        <w:rPr>
          <w:noProof/>
        </w:rPr>
        <w:fldChar w:fldCharType="separate"/>
      </w:r>
      <w:r>
        <w:rPr>
          <w:noProof/>
        </w:rPr>
        <w:t>152</w:t>
      </w:r>
      <w:r>
        <w:rPr>
          <w:noProof/>
        </w:rPr>
        <w:fldChar w:fldCharType="end"/>
      </w:r>
    </w:p>
    <w:p w14:paraId="2C638B95" w14:textId="08D3E13C" w:rsidR="00B01C0A" w:rsidRDefault="00B01C0A">
      <w:pPr>
        <w:pStyle w:val="TOC2"/>
        <w:rPr>
          <w:rFonts w:asciiTheme="minorHAnsi" w:hAnsiTheme="minorHAnsi" w:cstheme="minorBidi"/>
          <w:noProof/>
          <w:kern w:val="2"/>
          <w:sz w:val="24"/>
          <w:szCs w:val="24"/>
          <w:lang w:eastAsia="en-GB"/>
          <w14:ligatures w14:val="standardContextual"/>
        </w:rPr>
      </w:pPr>
      <w:r>
        <w:rPr>
          <w:noProof/>
        </w:rPr>
        <w:t>8.41</w:t>
      </w:r>
      <w:r>
        <w:rPr>
          <w:rFonts w:asciiTheme="minorHAnsi" w:hAnsiTheme="minorHAnsi" w:cstheme="minorBidi"/>
          <w:noProof/>
          <w:kern w:val="2"/>
          <w:sz w:val="24"/>
          <w:szCs w:val="24"/>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_Toc202525096 \h </w:instrText>
      </w:r>
      <w:r>
        <w:rPr>
          <w:noProof/>
        </w:rPr>
      </w:r>
      <w:r>
        <w:rPr>
          <w:noProof/>
        </w:rPr>
        <w:fldChar w:fldCharType="separate"/>
      </w:r>
      <w:r>
        <w:rPr>
          <w:noProof/>
        </w:rPr>
        <w:t>153</w:t>
      </w:r>
      <w:r>
        <w:rPr>
          <w:noProof/>
        </w:rPr>
        <w:fldChar w:fldCharType="end"/>
      </w:r>
    </w:p>
    <w:p w14:paraId="01EE9538" w14:textId="6B977C06"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8.42</w:t>
      </w:r>
      <w:r>
        <w:rPr>
          <w:rFonts w:asciiTheme="minorHAnsi" w:hAnsiTheme="minorHAnsi" w:cstheme="minorBidi"/>
          <w:noProof/>
          <w:kern w:val="2"/>
          <w:sz w:val="24"/>
          <w:szCs w:val="24"/>
          <w:lang w:eastAsia="en-GB"/>
          <w14:ligatures w14:val="standardContextual"/>
        </w:rPr>
        <w:tab/>
      </w:r>
      <w:r w:rsidRPr="00D136FB">
        <w:rPr>
          <w:noProof/>
          <w:lang w:val="fr-FR"/>
        </w:rPr>
        <w:t>Enter protocol mode+CPROT</w:t>
      </w:r>
      <w:r>
        <w:rPr>
          <w:noProof/>
        </w:rPr>
        <w:tab/>
      </w:r>
      <w:r>
        <w:rPr>
          <w:noProof/>
        </w:rPr>
        <w:fldChar w:fldCharType="begin" w:fldLock="1"/>
      </w:r>
      <w:r>
        <w:rPr>
          <w:noProof/>
        </w:rPr>
        <w:instrText xml:space="preserve"> PAGEREF _Toc202525097 \h </w:instrText>
      </w:r>
      <w:r>
        <w:rPr>
          <w:noProof/>
        </w:rPr>
      </w:r>
      <w:r>
        <w:rPr>
          <w:noProof/>
        </w:rPr>
        <w:fldChar w:fldCharType="separate"/>
      </w:r>
      <w:r>
        <w:rPr>
          <w:noProof/>
        </w:rPr>
        <w:t>154</w:t>
      </w:r>
      <w:r>
        <w:rPr>
          <w:noProof/>
        </w:rPr>
        <w:fldChar w:fldCharType="end"/>
      </w:r>
    </w:p>
    <w:p w14:paraId="38DF40C3" w14:textId="15D9ADB5" w:rsidR="00B01C0A" w:rsidRDefault="00B01C0A">
      <w:pPr>
        <w:pStyle w:val="TOC2"/>
        <w:rPr>
          <w:rFonts w:asciiTheme="minorHAnsi" w:hAnsiTheme="minorHAnsi" w:cstheme="minorBidi"/>
          <w:noProof/>
          <w:kern w:val="2"/>
          <w:sz w:val="24"/>
          <w:szCs w:val="24"/>
          <w:lang w:eastAsia="en-GB"/>
          <w14:ligatures w14:val="standardContextual"/>
        </w:rPr>
      </w:pPr>
      <w:r>
        <w:rPr>
          <w:noProof/>
        </w:rPr>
        <w:t>8.43</w:t>
      </w:r>
      <w:r>
        <w:rPr>
          <w:rFonts w:asciiTheme="minorHAnsi" w:hAnsiTheme="minorHAnsi" w:cstheme="minorBidi"/>
          <w:noProof/>
          <w:kern w:val="2"/>
          <w:sz w:val="24"/>
          <w:szCs w:val="24"/>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_Toc202525098 \h </w:instrText>
      </w:r>
      <w:r>
        <w:rPr>
          <w:noProof/>
        </w:rPr>
      </w:r>
      <w:r>
        <w:rPr>
          <w:noProof/>
        </w:rPr>
        <w:fldChar w:fldCharType="separate"/>
      </w:r>
      <w:r>
        <w:rPr>
          <w:noProof/>
        </w:rPr>
        <w:t>155</w:t>
      </w:r>
      <w:r>
        <w:rPr>
          <w:noProof/>
        </w:rPr>
        <w:fldChar w:fldCharType="end"/>
      </w:r>
    </w:p>
    <w:p w14:paraId="67C45441" w14:textId="2ED6209D" w:rsidR="00B01C0A" w:rsidRDefault="00B01C0A">
      <w:pPr>
        <w:pStyle w:val="TOC2"/>
        <w:rPr>
          <w:rFonts w:asciiTheme="minorHAnsi" w:hAnsiTheme="minorHAnsi" w:cstheme="minorBidi"/>
          <w:noProof/>
          <w:kern w:val="2"/>
          <w:sz w:val="24"/>
          <w:szCs w:val="24"/>
          <w:lang w:eastAsia="en-GB"/>
          <w14:ligatures w14:val="standardContextual"/>
        </w:rPr>
      </w:pPr>
      <w:r>
        <w:rPr>
          <w:noProof/>
        </w:rPr>
        <w:t>8.44</w:t>
      </w:r>
      <w:r>
        <w:rPr>
          <w:rFonts w:asciiTheme="minorHAnsi" w:hAnsiTheme="minorHAnsi" w:cstheme="minorBidi"/>
          <w:noProof/>
          <w:kern w:val="2"/>
          <w:sz w:val="24"/>
          <w:szCs w:val="24"/>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_Toc202525099 \h </w:instrText>
      </w:r>
      <w:r>
        <w:rPr>
          <w:noProof/>
        </w:rPr>
      </w:r>
      <w:r>
        <w:rPr>
          <w:noProof/>
        </w:rPr>
        <w:fldChar w:fldCharType="separate"/>
      </w:r>
      <w:r>
        <w:rPr>
          <w:noProof/>
        </w:rPr>
        <w:t>156</w:t>
      </w:r>
      <w:r>
        <w:rPr>
          <w:noProof/>
        </w:rPr>
        <w:fldChar w:fldCharType="end"/>
      </w:r>
    </w:p>
    <w:p w14:paraId="71E1232B" w14:textId="5ABEE3BB" w:rsidR="00B01C0A" w:rsidRDefault="00B01C0A">
      <w:pPr>
        <w:pStyle w:val="TOC2"/>
        <w:rPr>
          <w:rFonts w:asciiTheme="minorHAnsi" w:hAnsiTheme="minorHAnsi" w:cstheme="minorBidi"/>
          <w:noProof/>
          <w:kern w:val="2"/>
          <w:sz w:val="24"/>
          <w:szCs w:val="24"/>
          <w:lang w:eastAsia="en-GB"/>
          <w14:ligatures w14:val="standardContextual"/>
        </w:rPr>
      </w:pPr>
      <w:r>
        <w:rPr>
          <w:noProof/>
        </w:rPr>
        <w:t>8.45</w:t>
      </w:r>
      <w:r>
        <w:rPr>
          <w:rFonts w:asciiTheme="minorHAnsi" w:hAnsiTheme="minorHAnsi" w:cstheme="minorBidi"/>
          <w:noProof/>
          <w:kern w:val="2"/>
          <w:sz w:val="24"/>
          <w:szCs w:val="24"/>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_Toc202525100 \h </w:instrText>
      </w:r>
      <w:r>
        <w:rPr>
          <w:noProof/>
        </w:rPr>
      </w:r>
      <w:r>
        <w:rPr>
          <w:noProof/>
        </w:rPr>
        <w:fldChar w:fldCharType="separate"/>
      </w:r>
      <w:r>
        <w:rPr>
          <w:noProof/>
        </w:rPr>
        <w:t>158</w:t>
      </w:r>
      <w:r>
        <w:rPr>
          <w:noProof/>
        </w:rPr>
        <w:fldChar w:fldCharType="end"/>
      </w:r>
    </w:p>
    <w:p w14:paraId="650F157D" w14:textId="0EBEEA3A" w:rsidR="00B01C0A" w:rsidRDefault="00B01C0A">
      <w:pPr>
        <w:pStyle w:val="TOC2"/>
        <w:rPr>
          <w:rFonts w:asciiTheme="minorHAnsi" w:hAnsiTheme="minorHAnsi" w:cstheme="minorBidi"/>
          <w:noProof/>
          <w:kern w:val="2"/>
          <w:sz w:val="24"/>
          <w:szCs w:val="24"/>
          <w:lang w:eastAsia="en-GB"/>
          <w14:ligatures w14:val="standardContextual"/>
        </w:rPr>
      </w:pPr>
      <w:r>
        <w:rPr>
          <w:noProof/>
        </w:rPr>
        <w:t>8.46</w:t>
      </w:r>
      <w:r>
        <w:rPr>
          <w:rFonts w:asciiTheme="minorHAnsi" w:hAnsiTheme="minorHAnsi" w:cstheme="minorBidi"/>
          <w:noProof/>
          <w:kern w:val="2"/>
          <w:sz w:val="24"/>
          <w:szCs w:val="24"/>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_Toc202525101 \h </w:instrText>
      </w:r>
      <w:r>
        <w:rPr>
          <w:noProof/>
        </w:rPr>
      </w:r>
      <w:r>
        <w:rPr>
          <w:noProof/>
        </w:rPr>
        <w:fldChar w:fldCharType="separate"/>
      </w:r>
      <w:r>
        <w:rPr>
          <w:noProof/>
        </w:rPr>
        <w:t>158</w:t>
      </w:r>
      <w:r>
        <w:rPr>
          <w:noProof/>
        </w:rPr>
        <w:fldChar w:fldCharType="end"/>
      </w:r>
    </w:p>
    <w:p w14:paraId="0EB859C5" w14:textId="05D23D1F" w:rsidR="00B01C0A" w:rsidRDefault="00B01C0A">
      <w:pPr>
        <w:pStyle w:val="TOC2"/>
        <w:rPr>
          <w:rFonts w:asciiTheme="minorHAnsi" w:hAnsiTheme="minorHAnsi" w:cstheme="minorBidi"/>
          <w:noProof/>
          <w:kern w:val="2"/>
          <w:sz w:val="24"/>
          <w:szCs w:val="24"/>
          <w:lang w:eastAsia="en-GB"/>
          <w14:ligatures w14:val="standardContextual"/>
        </w:rPr>
      </w:pPr>
      <w:r>
        <w:rPr>
          <w:noProof/>
        </w:rPr>
        <w:t>8.47</w:t>
      </w:r>
      <w:r>
        <w:rPr>
          <w:rFonts w:asciiTheme="minorHAnsi" w:hAnsiTheme="minorHAnsi" w:cstheme="minorBidi"/>
          <w:noProof/>
          <w:kern w:val="2"/>
          <w:sz w:val="24"/>
          <w:szCs w:val="24"/>
          <w:lang w:eastAsia="en-GB"/>
          <w14:ligatures w14:val="standardContextual"/>
        </w:rPr>
        <w:tab/>
      </w:r>
      <w:r>
        <w:rPr>
          <w:noProof/>
        </w:rPr>
        <w:t>EAP authentication +CEAP</w:t>
      </w:r>
      <w:r>
        <w:rPr>
          <w:noProof/>
        </w:rPr>
        <w:tab/>
      </w:r>
      <w:r>
        <w:rPr>
          <w:noProof/>
        </w:rPr>
        <w:fldChar w:fldCharType="begin" w:fldLock="1"/>
      </w:r>
      <w:r>
        <w:rPr>
          <w:noProof/>
        </w:rPr>
        <w:instrText xml:space="preserve"> PAGEREF _Toc202525102 \h </w:instrText>
      </w:r>
      <w:r>
        <w:rPr>
          <w:noProof/>
        </w:rPr>
      </w:r>
      <w:r>
        <w:rPr>
          <w:noProof/>
        </w:rPr>
        <w:fldChar w:fldCharType="separate"/>
      </w:r>
      <w:r>
        <w:rPr>
          <w:noProof/>
        </w:rPr>
        <w:t>159</w:t>
      </w:r>
      <w:r>
        <w:rPr>
          <w:noProof/>
        </w:rPr>
        <w:fldChar w:fldCharType="end"/>
      </w:r>
    </w:p>
    <w:p w14:paraId="5158899F" w14:textId="1D9977DF" w:rsidR="00B01C0A" w:rsidRDefault="00B01C0A">
      <w:pPr>
        <w:pStyle w:val="TOC2"/>
        <w:rPr>
          <w:rFonts w:asciiTheme="minorHAnsi" w:hAnsiTheme="minorHAnsi" w:cstheme="minorBidi"/>
          <w:noProof/>
          <w:kern w:val="2"/>
          <w:sz w:val="24"/>
          <w:szCs w:val="24"/>
          <w:lang w:eastAsia="en-GB"/>
          <w14:ligatures w14:val="standardContextual"/>
        </w:rPr>
      </w:pPr>
      <w:r>
        <w:rPr>
          <w:noProof/>
        </w:rPr>
        <w:t>8.48</w:t>
      </w:r>
      <w:r>
        <w:rPr>
          <w:rFonts w:asciiTheme="minorHAnsi" w:hAnsiTheme="minorHAnsi" w:cstheme="minorBidi"/>
          <w:noProof/>
          <w:kern w:val="2"/>
          <w:sz w:val="24"/>
          <w:szCs w:val="24"/>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_Toc202525103 \h </w:instrText>
      </w:r>
      <w:r>
        <w:rPr>
          <w:noProof/>
        </w:rPr>
      </w:r>
      <w:r>
        <w:rPr>
          <w:noProof/>
        </w:rPr>
        <w:fldChar w:fldCharType="separate"/>
      </w:r>
      <w:r>
        <w:rPr>
          <w:noProof/>
        </w:rPr>
        <w:t>161</w:t>
      </w:r>
      <w:r>
        <w:rPr>
          <w:noProof/>
        </w:rPr>
        <w:fldChar w:fldCharType="end"/>
      </w:r>
    </w:p>
    <w:p w14:paraId="4CA4754C" w14:textId="109FCAF5" w:rsidR="00B01C0A" w:rsidRDefault="00B01C0A">
      <w:pPr>
        <w:pStyle w:val="TOC2"/>
        <w:rPr>
          <w:rFonts w:asciiTheme="minorHAnsi" w:hAnsiTheme="minorHAnsi" w:cstheme="minorBidi"/>
          <w:noProof/>
          <w:kern w:val="2"/>
          <w:sz w:val="24"/>
          <w:szCs w:val="24"/>
          <w:lang w:eastAsia="en-GB"/>
          <w14:ligatures w14:val="standardContextual"/>
        </w:rPr>
      </w:pPr>
      <w:r>
        <w:rPr>
          <w:noProof/>
        </w:rPr>
        <w:t>8.49</w:t>
      </w:r>
      <w:r>
        <w:rPr>
          <w:rFonts w:asciiTheme="minorHAnsi" w:hAnsiTheme="minorHAnsi" w:cstheme="minorBidi"/>
          <w:noProof/>
          <w:kern w:val="2"/>
          <w:sz w:val="24"/>
          <w:szCs w:val="24"/>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_Toc202525104 \h </w:instrText>
      </w:r>
      <w:r>
        <w:rPr>
          <w:noProof/>
        </w:rPr>
      </w:r>
      <w:r>
        <w:rPr>
          <w:noProof/>
        </w:rPr>
        <w:fldChar w:fldCharType="separate"/>
      </w:r>
      <w:r>
        <w:rPr>
          <w:noProof/>
        </w:rPr>
        <w:t>161</w:t>
      </w:r>
      <w:r>
        <w:rPr>
          <w:noProof/>
        </w:rPr>
        <w:fldChar w:fldCharType="end"/>
      </w:r>
    </w:p>
    <w:p w14:paraId="5C34CAF6" w14:textId="3C0FED06" w:rsidR="00B01C0A" w:rsidRDefault="00B01C0A">
      <w:pPr>
        <w:pStyle w:val="TOC2"/>
        <w:rPr>
          <w:rFonts w:asciiTheme="minorHAnsi" w:hAnsiTheme="minorHAnsi" w:cstheme="minorBidi"/>
          <w:noProof/>
          <w:kern w:val="2"/>
          <w:sz w:val="24"/>
          <w:szCs w:val="24"/>
          <w:lang w:eastAsia="en-GB"/>
          <w14:ligatures w14:val="standardContextual"/>
        </w:rPr>
      </w:pPr>
      <w:r>
        <w:rPr>
          <w:noProof/>
        </w:rPr>
        <w:t>8.50</w:t>
      </w:r>
      <w:r>
        <w:rPr>
          <w:rFonts w:asciiTheme="minorHAnsi" w:hAnsiTheme="minorHAnsi" w:cstheme="minorBidi"/>
          <w:noProof/>
          <w:kern w:val="2"/>
          <w:sz w:val="24"/>
          <w:szCs w:val="24"/>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_Toc202525105 \h </w:instrText>
      </w:r>
      <w:r>
        <w:rPr>
          <w:noProof/>
        </w:rPr>
      </w:r>
      <w:r>
        <w:rPr>
          <w:noProof/>
        </w:rPr>
        <w:fldChar w:fldCharType="separate"/>
      </w:r>
      <w:r>
        <w:rPr>
          <w:noProof/>
        </w:rPr>
        <w:t>162</w:t>
      </w:r>
      <w:r>
        <w:rPr>
          <w:noProof/>
        </w:rPr>
        <w:fldChar w:fldCharType="end"/>
      </w:r>
    </w:p>
    <w:p w14:paraId="705B1DD9" w14:textId="760F448F" w:rsidR="00B01C0A" w:rsidRDefault="00B01C0A">
      <w:pPr>
        <w:pStyle w:val="TOC2"/>
        <w:rPr>
          <w:rFonts w:asciiTheme="minorHAnsi" w:hAnsiTheme="minorHAnsi" w:cstheme="minorBidi"/>
          <w:noProof/>
          <w:kern w:val="2"/>
          <w:sz w:val="24"/>
          <w:szCs w:val="24"/>
          <w:lang w:eastAsia="en-GB"/>
          <w14:ligatures w14:val="standardContextual"/>
        </w:rPr>
      </w:pPr>
      <w:r>
        <w:rPr>
          <w:noProof/>
        </w:rPr>
        <w:t>8.51</w:t>
      </w:r>
      <w:r>
        <w:rPr>
          <w:rFonts w:asciiTheme="minorHAnsi" w:hAnsiTheme="minorHAnsi" w:cstheme="minorBidi"/>
          <w:noProof/>
          <w:kern w:val="2"/>
          <w:sz w:val="24"/>
          <w:szCs w:val="24"/>
          <w:lang w:eastAsia="en-GB"/>
          <w14:ligatures w14:val="standardContextual"/>
        </w:rPr>
        <w:tab/>
      </w:r>
      <w:r>
        <w:rPr>
          <w:noProof/>
        </w:rPr>
        <w:t>Backlight +CBKLT</w:t>
      </w:r>
      <w:r>
        <w:rPr>
          <w:noProof/>
        </w:rPr>
        <w:tab/>
      </w:r>
      <w:r>
        <w:rPr>
          <w:noProof/>
        </w:rPr>
        <w:fldChar w:fldCharType="begin" w:fldLock="1"/>
      </w:r>
      <w:r>
        <w:rPr>
          <w:noProof/>
        </w:rPr>
        <w:instrText xml:space="preserve"> PAGEREF _Toc202525106 \h </w:instrText>
      </w:r>
      <w:r>
        <w:rPr>
          <w:noProof/>
        </w:rPr>
      </w:r>
      <w:r>
        <w:rPr>
          <w:noProof/>
        </w:rPr>
        <w:fldChar w:fldCharType="separate"/>
      </w:r>
      <w:r>
        <w:rPr>
          <w:noProof/>
        </w:rPr>
        <w:t>166</w:t>
      </w:r>
      <w:r>
        <w:rPr>
          <w:noProof/>
        </w:rPr>
        <w:fldChar w:fldCharType="end"/>
      </w:r>
    </w:p>
    <w:p w14:paraId="72950FE8" w14:textId="2544DC26" w:rsidR="00B01C0A" w:rsidRDefault="00B01C0A">
      <w:pPr>
        <w:pStyle w:val="TOC2"/>
        <w:rPr>
          <w:rFonts w:asciiTheme="minorHAnsi" w:hAnsiTheme="minorHAnsi" w:cstheme="minorBidi"/>
          <w:noProof/>
          <w:kern w:val="2"/>
          <w:sz w:val="24"/>
          <w:szCs w:val="24"/>
          <w:lang w:eastAsia="en-GB"/>
          <w14:ligatures w14:val="standardContextual"/>
        </w:rPr>
      </w:pPr>
      <w:r>
        <w:rPr>
          <w:noProof/>
        </w:rPr>
        <w:t>8.52</w:t>
      </w:r>
      <w:r>
        <w:rPr>
          <w:rFonts w:asciiTheme="minorHAnsi" w:hAnsiTheme="minorHAnsi" w:cstheme="minorBidi"/>
          <w:noProof/>
          <w:kern w:val="2"/>
          <w:sz w:val="24"/>
          <w:szCs w:val="24"/>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_Toc202525107 \h </w:instrText>
      </w:r>
      <w:r>
        <w:rPr>
          <w:noProof/>
        </w:rPr>
      </w:r>
      <w:r>
        <w:rPr>
          <w:noProof/>
        </w:rPr>
        <w:fldChar w:fldCharType="separate"/>
      </w:r>
      <w:r>
        <w:rPr>
          <w:noProof/>
        </w:rPr>
        <w:t>167</w:t>
      </w:r>
      <w:r>
        <w:rPr>
          <w:noProof/>
        </w:rPr>
        <w:fldChar w:fldCharType="end"/>
      </w:r>
    </w:p>
    <w:p w14:paraId="5B901DB5" w14:textId="64CD944A" w:rsidR="00B01C0A" w:rsidRDefault="00B01C0A">
      <w:pPr>
        <w:pStyle w:val="TOC2"/>
        <w:rPr>
          <w:rFonts w:asciiTheme="minorHAnsi" w:hAnsiTheme="minorHAnsi" w:cstheme="minorBidi"/>
          <w:noProof/>
          <w:kern w:val="2"/>
          <w:sz w:val="24"/>
          <w:szCs w:val="24"/>
          <w:lang w:eastAsia="en-GB"/>
          <w14:ligatures w14:val="standardContextual"/>
        </w:rPr>
      </w:pPr>
      <w:r>
        <w:rPr>
          <w:noProof/>
        </w:rPr>
        <w:t>8.53</w:t>
      </w:r>
      <w:r>
        <w:rPr>
          <w:rFonts w:asciiTheme="minorHAnsi" w:hAnsiTheme="minorHAnsi" w:cstheme="minorBidi"/>
          <w:noProof/>
          <w:kern w:val="2"/>
          <w:sz w:val="24"/>
          <w:szCs w:val="24"/>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_Toc202525108 \h </w:instrText>
      </w:r>
      <w:r>
        <w:rPr>
          <w:noProof/>
        </w:rPr>
      </w:r>
      <w:r>
        <w:rPr>
          <w:noProof/>
        </w:rPr>
        <w:fldChar w:fldCharType="separate"/>
      </w:r>
      <w:r>
        <w:rPr>
          <w:noProof/>
        </w:rPr>
        <w:t>169</w:t>
      </w:r>
      <w:r>
        <w:rPr>
          <w:noProof/>
        </w:rPr>
        <w:fldChar w:fldCharType="end"/>
      </w:r>
    </w:p>
    <w:p w14:paraId="42D08E48" w14:textId="1C16095D" w:rsidR="00B01C0A" w:rsidRDefault="00B01C0A">
      <w:pPr>
        <w:pStyle w:val="TOC2"/>
        <w:rPr>
          <w:rFonts w:asciiTheme="minorHAnsi" w:hAnsiTheme="minorHAnsi" w:cstheme="minorBidi"/>
          <w:noProof/>
          <w:kern w:val="2"/>
          <w:sz w:val="24"/>
          <w:szCs w:val="24"/>
          <w:lang w:eastAsia="en-GB"/>
          <w14:ligatures w14:val="standardContextual"/>
        </w:rPr>
      </w:pPr>
      <w:r>
        <w:rPr>
          <w:noProof/>
        </w:rPr>
        <w:t>8.54</w:t>
      </w:r>
      <w:r>
        <w:rPr>
          <w:rFonts w:asciiTheme="minorHAnsi" w:hAnsiTheme="minorHAnsi" w:cstheme="minorBidi"/>
          <w:noProof/>
          <w:kern w:val="2"/>
          <w:sz w:val="24"/>
          <w:szCs w:val="24"/>
          <w:lang w:eastAsia="en-GB"/>
          <w14:ligatures w14:val="standardContextual"/>
        </w:rPr>
        <w:tab/>
      </w:r>
      <w:r>
        <w:rPr>
          <w:noProof/>
        </w:rPr>
        <w:t>Command screen size +CSS</w:t>
      </w:r>
      <w:r>
        <w:rPr>
          <w:noProof/>
        </w:rPr>
        <w:tab/>
      </w:r>
      <w:r>
        <w:rPr>
          <w:noProof/>
        </w:rPr>
        <w:fldChar w:fldCharType="begin" w:fldLock="1"/>
      </w:r>
      <w:r>
        <w:rPr>
          <w:noProof/>
        </w:rPr>
        <w:instrText xml:space="preserve"> PAGEREF _Toc202525109 \h </w:instrText>
      </w:r>
      <w:r>
        <w:rPr>
          <w:noProof/>
        </w:rPr>
      </w:r>
      <w:r>
        <w:rPr>
          <w:noProof/>
        </w:rPr>
        <w:fldChar w:fldCharType="separate"/>
      </w:r>
      <w:r>
        <w:rPr>
          <w:noProof/>
        </w:rPr>
        <w:t>171</w:t>
      </w:r>
      <w:r>
        <w:rPr>
          <w:noProof/>
        </w:rPr>
        <w:fldChar w:fldCharType="end"/>
      </w:r>
    </w:p>
    <w:p w14:paraId="55EF3EB7" w14:textId="6AF6F688" w:rsidR="00B01C0A" w:rsidRDefault="00B01C0A">
      <w:pPr>
        <w:pStyle w:val="TOC2"/>
        <w:rPr>
          <w:rFonts w:asciiTheme="minorHAnsi" w:hAnsiTheme="minorHAnsi" w:cstheme="minorBidi"/>
          <w:noProof/>
          <w:kern w:val="2"/>
          <w:sz w:val="24"/>
          <w:szCs w:val="24"/>
          <w:lang w:eastAsia="en-GB"/>
          <w14:ligatures w14:val="standardContextual"/>
        </w:rPr>
      </w:pPr>
      <w:r>
        <w:rPr>
          <w:noProof/>
        </w:rPr>
        <w:t>8.54A</w:t>
      </w:r>
      <w:r>
        <w:rPr>
          <w:rFonts w:asciiTheme="minorHAnsi" w:hAnsiTheme="minorHAnsi" w:cstheme="minorBidi"/>
          <w:noProof/>
          <w:kern w:val="2"/>
          <w:sz w:val="24"/>
          <w:szCs w:val="24"/>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_Toc202525110 \h </w:instrText>
      </w:r>
      <w:r>
        <w:rPr>
          <w:noProof/>
        </w:rPr>
      </w:r>
      <w:r>
        <w:rPr>
          <w:noProof/>
        </w:rPr>
        <w:fldChar w:fldCharType="separate"/>
      </w:r>
      <w:r>
        <w:rPr>
          <w:noProof/>
        </w:rPr>
        <w:t>172</w:t>
      </w:r>
      <w:r>
        <w:rPr>
          <w:noProof/>
        </w:rPr>
        <w:fldChar w:fldCharType="end"/>
      </w:r>
    </w:p>
    <w:p w14:paraId="5645D529" w14:textId="41694B6A" w:rsidR="00B01C0A" w:rsidRDefault="00B01C0A">
      <w:pPr>
        <w:pStyle w:val="TOC2"/>
        <w:rPr>
          <w:rFonts w:asciiTheme="minorHAnsi" w:hAnsiTheme="minorHAnsi" w:cstheme="minorBidi"/>
          <w:noProof/>
          <w:kern w:val="2"/>
          <w:sz w:val="24"/>
          <w:szCs w:val="24"/>
          <w:lang w:eastAsia="en-GB"/>
          <w14:ligatures w14:val="standardContextual"/>
        </w:rPr>
      </w:pPr>
      <w:r>
        <w:rPr>
          <w:noProof/>
        </w:rPr>
        <w:t>8.55</w:t>
      </w:r>
      <w:r>
        <w:rPr>
          <w:rFonts w:asciiTheme="minorHAnsi" w:hAnsiTheme="minorHAnsi" w:cstheme="minorBidi"/>
          <w:noProof/>
          <w:kern w:val="2"/>
          <w:sz w:val="24"/>
          <w:szCs w:val="24"/>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_Toc202525111 \h </w:instrText>
      </w:r>
      <w:r>
        <w:rPr>
          <w:noProof/>
        </w:rPr>
      </w:r>
      <w:r>
        <w:rPr>
          <w:noProof/>
        </w:rPr>
        <w:fldChar w:fldCharType="separate"/>
      </w:r>
      <w:r>
        <w:rPr>
          <w:noProof/>
        </w:rPr>
        <w:t>172</w:t>
      </w:r>
      <w:r>
        <w:rPr>
          <w:noProof/>
        </w:rPr>
        <w:fldChar w:fldCharType="end"/>
      </w:r>
    </w:p>
    <w:p w14:paraId="500F6833" w14:textId="200ACBA8" w:rsidR="00B01C0A" w:rsidRDefault="00B01C0A">
      <w:pPr>
        <w:pStyle w:val="TOC2"/>
        <w:rPr>
          <w:rFonts w:asciiTheme="minorHAnsi" w:hAnsiTheme="minorHAnsi" w:cstheme="minorBidi"/>
          <w:noProof/>
          <w:kern w:val="2"/>
          <w:sz w:val="24"/>
          <w:szCs w:val="24"/>
          <w:lang w:eastAsia="en-GB"/>
          <w14:ligatures w14:val="standardContextual"/>
        </w:rPr>
      </w:pPr>
      <w:r>
        <w:rPr>
          <w:noProof/>
        </w:rPr>
        <w:t>8.56</w:t>
      </w:r>
      <w:r>
        <w:rPr>
          <w:rFonts w:asciiTheme="minorHAnsi" w:hAnsiTheme="minorHAnsi" w:cstheme="minorBidi"/>
          <w:noProof/>
          <w:kern w:val="2"/>
          <w:sz w:val="24"/>
          <w:szCs w:val="24"/>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_Toc202525112 \h </w:instrText>
      </w:r>
      <w:r>
        <w:rPr>
          <w:noProof/>
        </w:rPr>
      </w:r>
      <w:r>
        <w:rPr>
          <w:noProof/>
        </w:rPr>
        <w:fldChar w:fldCharType="separate"/>
      </w:r>
      <w:r>
        <w:rPr>
          <w:noProof/>
        </w:rPr>
        <w:t>190</w:t>
      </w:r>
      <w:r>
        <w:rPr>
          <w:noProof/>
        </w:rPr>
        <w:fldChar w:fldCharType="end"/>
      </w:r>
    </w:p>
    <w:p w14:paraId="7A1D525A" w14:textId="36DB2B71" w:rsidR="00B01C0A" w:rsidRDefault="00B01C0A">
      <w:pPr>
        <w:pStyle w:val="TOC2"/>
        <w:rPr>
          <w:rFonts w:asciiTheme="minorHAnsi" w:hAnsiTheme="minorHAnsi" w:cstheme="minorBidi"/>
          <w:noProof/>
          <w:kern w:val="2"/>
          <w:sz w:val="24"/>
          <w:szCs w:val="24"/>
          <w:lang w:eastAsia="en-GB"/>
          <w14:ligatures w14:val="standardContextual"/>
        </w:rPr>
      </w:pPr>
      <w:r>
        <w:rPr>
          <w:noProof/>
        </w:rPr>
        <w:t>8.57</w:t>
      </w:r>
      <w:r>
        <w:rPr>
          <w:rFonts w:asciiTheme="minorHAnsi" w:hAnsiTheme="minorHAnsi" w:cstheme="minorBidi"/>
          <w:noProof/>
          <w:kern w:val="2"/>
          <w:sz w:val="24"/>
          <w:szCs w:val="24"/>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_Toc202525113 \h </w:instrText>
      </w:r>
      <w:r>
        <w:rPr>
          <w:noProof/>
        </w:rPr>
      </w:r>
      <w:r>
        <w:rPr>
          <w:noProof/>
        </w:rPr>
        <w:fldChar w:fldCharType="separate"/>
      </w:r>
      <w:r>
        <w:rPr>
          <w:noProof/>
        </w:rPr>
        <w:t>192</w:t>
      </w:r>
      <w:r>
        <w:rPr>
          <w:noProof/>
        </w:rPr>
        <w:fldChar w:fldCharType="end"/>
      </w:r>
    </w:p>
    <w:p w14:paraId="51ED4121" w14:textId="2F190341" w:rsidR="00B01C0A" w:rsidRDefault="00B01C0A">
      <w:pPr>
        <w:pStyle w:val="TOC2"/>
        <w:rPr>
          <w:rFonts w:asciiTheme="minorHAnsi" w:hAnsiTheme="minorHAnsi" w:cstheme="minorBidi"/>
          <w:noProof/>
          <w:kern w:val="2"/>
          <w:sz w:val="24"/>
          <w:szCs w:val="24"/>
          <w:lang w:eastAsia="en-GB"/>
          <w14:ligatures w14:val="standardContextual"/>
        </w:rPr>
      </w:pPr>
      <w:r>
        <w:rPr>
          <w:noProof/>
        </w:rPr>
        <w:t>8.58</w:t>
      </w:r>
      <w:r>
        <w:rPr>
          <w:rFonts w:asciiTheme="minorHAnsi" w:hAnsiTheme="minorHAnsi" w:cstheme="minorBidi"/>
          <w:noProof/>
          <w:kern w:val="2"/>
          <w:sz w:val="24"/>
          <w:szCs w:val="24"/>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_Toc202525114 \h </w:instrText>
      </w:r>
      <w:r>
        <w:rPr>
          <w:noProof/>
        </w:rPr>
      </w:r>
      <w:r>
        <w:rPr>
          <w:noProof/>
        </w:rPr>
        <w:fldChar w:fldCharType="separate"/>
      </w:r>
      <w:r>
        <w:rPr>
          <w:noProof/>
        </w:rPr>
        <w:t>193</w:t>
      </w:r>
      <w:r>
        <w:rPr>
          <w:noProof/>
        </w:rPr>
        <w:fldChar w:fldCharType="end"/>
      </w:r>
    </w:p>
    <w:p w14:paraId="15E86156" w14:textId="558836DA" w:rsidR="00B01C0A" w:rsidRDefault="00B01C0A">
      <w:pPr>
        <w:pStyle w:val="TOC2"/>
        <w:rPr>
          <w:rFonts w:asciiTheme="minorHAnsi" w:hAnsiTheme="minorHAnsi" w:cstheme="minorBidi"/>
          <w:noProof/>
          <w:kern w:val="2"/>
          <w:sz w:val="24"/>
          <w:szCs w:val="24"/>
          <w:lang w:eastAsia="en-GB"/>
          <w14:ligatures w14:val="standardContextual"/>
        </w:rPr>
      </w:pPr>
      <w:r>
        <w:rPr>
          <w:noProof/>
        </w:rPr>
        <w:t>8.59</w:t>
      </w:r>
      <w:r>
        <w:rPr>
          <w:rFonts w:asciiTheme="minorHAnsi" w:hAnsiTheme="minorHAnsi" w:cstheme="minorBidi"/>
          <w:noProof/>
          <w:kern w:val="2"/>
          <w:sz w:val="24"/>
          <w:szCs w:val="24"/>
          <w:lang w:eastAsia="en-GB"/>
          <w14:ligatures w14:val="standardContextual"/>
        </w:rPr>
        <w:tab/>
      </w:r>
      <w:r>
        <w:rPr>
          <w:noProof/>
        </w:rPr>
        <w:t>Battery capacity +CBCAP</w:t>
      </w:r>
      <w:r>
        <w:rPr>
          <w:noProof/>
        </w:rPr>
        <w:tab/>
      </w:r>
      <w:r>
        <w:rPr>
          <w:noProof/>
        </w:rPr>
        <w:fldChar w:fldCharType="begin" w:fldLock="1"/>
      </w:r>
      <w:r>
        <w:rPr>
          <w:noProof/>
        </w:rPr>
        <w:instrText xml:space="preserve"> PAGEREF _Toc202525115 \h </w:instrText>
      </w:r>
      <w:r>
        <w:rPr>
          <w:noProof/>
        </w:rPr>
      </w:r>
      <w:r>
        <w:rPr>
          <w:noProof/>
        </w:rPr>
        <w:fldChar w:fldCharType="separate"/>
      </w:r>
      <w:r>
        <w:rPr>
          <w:noProof/>
        </w:rPr>
        <w:t>193</w:t>
      </w:r>
      <w:r>
        <w:rPr>
          <w:noProof/>
        </w:rPr>
        <w:fldChar w:fldCharType="end"/>
      </w:r>
    </w:p>
    <w:p w14:paraId="0EEAEBA0" w14:textId="5A3F80C0" w:rsidR="00B01C0A" w:rsidRDefault="00B01C0A">
      <w:pPr>
        <w:pStyle w:val="TOC2"/>
        <w:rPr>
          <w:rFonts w:asciiTheme="minorHAnsi" w:hAnsiTheme="minorHAnsi" w:cstheme="minorBidi"/>
          <w:noProof/>
          <w:kern w:val="2"/>
          <w:sz w:val="24"/>
          <w:szCs w:val="24"/>
          <w:lang w:eastAsia="en-GB"/>
          <w14:ligatures w14:val="standardContextual"/>
        </w:rPr>
      </w:pPr>
      <w:r>
        <w:rPr>
          <w:noProof/>
        </w:rPr>
        <w:t>8.60</w:t>
      </w:r>
      <w:r>
        <w:rPr>
          <w:rFonts w:asciiTheme="minorHAnsi" w:hAnsiTheme="minorHAnsi" w:cstheme="minorBidi"/>
          <w:noProof/>
          <w:kern w:val="2"/>
          <w:sz w:val="24"/>
          <w:szCs w:val="24"/>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_Toc202525116 \h </w:instrText>
      </w:r>
      <w:r>
        <w:rPr>
          <w:noProof/>
        </w:rPr>
      </w:r>
      <w:r>
        <w:rPr>
          <w:noProof/>
        </w:rPr>
        <w:fldChar w:fldCharType="separate"/>
      </w:r>
      <w:r>
        <w:rPr>
          <w:noProof/>
        </w:rPr>
        <w:t>194</w:t>
      </w:r>
      <w:r>
        <w:rPr>
          <w:noProof/>
        </w:rPr>
        <w:fldChar w:fldCharType="end"/>
      </w:r>
    </w:p>
    <w:p w14:paraId="655E0242" w14:textId="4BEA8074" w:rsidR="00B01C0A" w:rsidRDefault="00B01C0A">
      <w:pPr>
        <w:pStyle w:val="TOC2"/>
        <w:rPr>
          <w:rFonts w:asciiTheme="minorHAnsi" w:hAnsiTheme="minorHAnsi" w:cstheme="minorBidi"/>
          <w:noProof/>
          <w:kern w:val="2"/>
          <w:sz w:val="24"/>
          <w:szCs w:val="24"/>
          <w:lang w:eastAsia="en-GB"/>
          <w14:ligatures w14:val="standardContextual"/>
        </w:rPr>
      </w:pPr>
      <w:r>
        <w:rPr>
          <w:noProof/>
        </w:rPr>
        <w:t>8.61</w:t>
      </w:r>
      <w:r>
        <w:rPr>
          <w:rFonts w:asciiTheme="minorHAnsi" w:hAnsiTheme="minorHAnsi" w:cstheme="minorBidi"/>
          <w:noProof/>
          <w:kern w:val="2"/>
          <w:sz w:val="24"/>
          <w:szCs w:val="24"/>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_Toc202525117 \h </w:instrText>
      </w:r>
      <w:r>
        <w:rPr>
          <w:noProof/>
        </w:rPr>
      </w:r>
      <w:r>
        <w:rPr>
          <w:noProof/>
        </w:rPr>
        <w:fldChar w:fldCharType="separate"/>
      </w:r>
      <w:r>
        <w:rPr>
          <w:noProof/>
        </w:rPr>
        <w:t>195</w:t>
      </w:r>
      <w:r>
        <w:rPr>
          <w:noProof/>
        </w:rPr>
        <w:fldChar w:fldCharType="end"/>
      </w:r>
    </w:p>
    <w:p w14:paraId="62899376" w14:textId="0AA6E5FC" w:rsidR="00B01C0A" w:rsidRDefault="00B01C0A">
      <w:pPr>
        <w:pStyle w:val="TOC2"/>
        <w:rPr>
          <w:rFonts w:asciiTheme="minorHAnsi" w:hAnsiTheme="minorHAnsi" w:cstheme="minorBidi"/>
          <w:noProof/>
          <w:kern w:val="2"/>
          <w:sz w:val="24"/>
          <w:szCs w:val="24"/>
          <w:lang w:eastAsia="en-GB"/>
          <w14:ligatures w14:val="standardContextual"/>
        </w:rPr>
      </w:pPr>
      <w:r>
        <w:rPr>
          <w:noProof/>
        </w:rPr>
        <w:t>8.62</w:t>
      </w:r>
      <w:r>
        <w:rPr>
          <w:rFonts w:asciiTheme="minorHAnsi" w:hAnsiTheme="minorHAnsi" w:cstheme="minorBidi"/>
          <w:noProof/>
          <w:kern w:val="2"/>
          <w:sz w:val="24"/>
          <w:szCs w:val="24"/>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_Toc202525118 \h </w:instrText>
      </w:r>
      <w:r>
        <w:rPr>
          <w:noProof/>
        </w:rPr>
      </w:r>
      <w:r>
        <w:rPr>
          <w:noProof/>
        </w:rPr>
        <w:fldChar w:fldCharType="separate"/>
      </w:r>
      <w:r>
        <w:rPr>
          <w:noProof/>
        </w:rPr>
        <w:t>195</w:t>
      </w:r>
      <w:r>
        <w:rPr>
          <w:noProof/>
        </w:rPr>
        <w:fldChar w:fldCharType="end"/>
      </w:r>
    </w:p>
    <w:p w14:paraId="52EB0EE0" w14:textId="351704B1" w:rsidR="00B01C0A" w:rsidRDefault="00B01C0A">
      <w:pPr>
        <w:pStyle w:val="TOC2"/>
        <w:rPr>
          <w:rFonts w:asciiTheme="minorHAnsi" w:hAnsiTheme="minorHAnsi" w:cstheme="minorBidi"/>
          <w:noProof/>
          <w:kern w:val="2"/>
          <w:sz w:val="24"/>
          <w:szCs w:val="24"/>
          <w:lang w:eastAsia="en-GB"/>
          <w14:ligatures w14:val="standardContextual"/>
        </w:rPr>
      </w:pPr>
      <w:r>
        <w:rPr>
          <w:noProof/>
        </w:rPr>
        <w:t>8.63</w:t>
      </w:r>
      <w:r>
        <w:rPr>
          <w:rFonts w:asciiTheme="minorHAnsi" w:hAnsiTheme="minorHAnsi" w:cstheme="minorBidi"/>
          <w:noProof/>
          <w:kern w:val="2"/>
          <w:sz w:val="24"/>
          <w:szCs w:val="24"/>
          <w:lang w:eastAsia="en-GB"/>
          <w14:ligatures w14:val="standardContextual"/>
        </w:rPr>
        <w:tab/>
      </w:r>
      <w:r>
        <w:rPr>
          <w:noProof/>
        </w:rPr>
        <w:t xml:space="preserve">IMS </w:t>
      </w:r>
      <w:r w:rsidRPr="00D136FB">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_Toc202525119 \h </w:instrText>
      </w:r>
      <w:r>
        <w:rPr>
          <w:noProof/>
        </w:rPr>
      </w:r>
      <w:r>
        <w:rPr>
          <w:noProof/>
        </w:rPr>
        <w:fldChar w:fldCharType="separate"/>
      </w:r>
      <w:r>
        <w:rPr>
          <w:noProof/>
        </w:rPr>
        <w:t>197</w:t>
      </w:r>
      <w:r>
        <w:rPr>
          <w:noProof/>
        </w:rPr>
        <w:fldChar w:fldCharType="end"/>
      </w:r>
    </w:p>
    <w:p w14:paraId="1EA68EA1" w14:textId="41F5EDA4" w:rsidR="00B01C0A" w:rsidRDefault="00B01C0A">
      <w:pPr>
        <w:pStyle w:val="TOC2"/>
        <w:rPr>
          <w:rFonts w:asciiTheme="minorHAnsi" w:hAnsiTheme="minorHAnsi" w:cstheme="minorBidi"/>
          <w:noProof/>
          <w:kern w:val="2"/>
          <w:sz w:val="24"/>
          <w:szCs w:val="24"/>
          <w:lang w:eastAsia="en-GB"/>
          <w14:ligatures w14:val="standardContextual"/>
        </w:rPr>
      </w:pPr>
      <w:r>
        <w:rPr>
          <w:noProof/>
        </w:rPr>
        <w:t>8.64</w:t>
      </w:r>
      <w:r>
        <w:rPr>
          <w:rFonts w:asciiTheme="minorHAnsi" w:hAnsiTheme="minorHAnsi" w:cstheme="minorBidi"/>
          <w:noProof/>
          <w:kern w:val="2"/>
          <w:sz w:val="24"/>
          <w:szCs w:val="24"/>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_Toc202525120 \h </w:instrText>
      </w:r>
      <w:r>
        <w:rPr>
          <w:noProof/>
        </w:rPr>
      </w:r>
      <w:r>
        <w:rPr>
          <w:noProof/>
        </w:rPr>
        <w:fldChar w:fldCharType="separate"/>
      </w:r>
      <w:r>
        <w:rPr>
          <w:noProof/>
        </w:rPr>
        <w:t>198</w:t>
      </w:r>
      <w:r>
        <w:rPr>
          <w:noProof/>
        </w:rPr>
        <w:fldChar w:fldCharType="end"/>
      </w:r>
    </w:p>
    <w:p w14:paraId="76BA7580" w14:textId="5970913A" w:rsidR="00B01C0A" w:rsidRDefault="00B01C0A">
      <w:pPr>
        <w:pStyle w:val="TOC2"/>
        <w:rPr>
          <w:rFonts w:asciiTheme="minorHAnsi" w:hAnsiTheme="minorHAnsi" w:cstheme="minorBidi"/>
          <w:noProof/>
          <w:kern w:val="2"/>
          <w:sz w:val="24"/>
          <w:szCs w:val="24"/>
          <w:lang w:eastAsia="en-GB"/>
          <w14:ligatures w14:val="standardContextual"/>
        </w:rPr>
      </w:pPr>
      <w:r>
        <w:rPr>
          <w:noProof/>
        </w:rPr>
        <w:t>8.65</w:t>
      </w:r>
      <w:r>
        <w:rPr>
          <w:rFonts w:asciiTheme="minorHAnsi" w:hAnsiTheme="minorHAnsi" w:cstheme="minorBidi"/>
          <w:noProof/>
          <w:kern w:val="2"/>
          <w:sz w:val="24"/>
          <w:szCs w:val="24"/>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_Toc202525121 \h </w:instrText>
      </w:r>
      <w:r>
        <w:rPr>
          <w:noProof/>
        </w:rPr>
      </w:r>
      <w:r>
        <w:rPr>
          <w:noProof/>
        </w:rPr>
        <w:fldChar w:fldCharType="separate"/>
      </w:r>
      <w:r>
        <w:rPr>
          <w:noProof/>
        </w:rPr>
        <w:t>199</w:t>
      </w:r>
      <w:r>
        <w:rPr>
          <w:noProof/>
        </w:rPr>
        <w:fldChar w:fldCharType="end"/>
      </w:r>
    </w:p>
    <w:p w14:paraId="6A3AA67C" w14:textId="1A108B81" w:rsidR="00B01C0A" w:rsidRDefault="00B01C0A">
      <w:pPr>
        <w:pStyle w:val="TOC2"/>
        <w:rPr>
          <w:rFonts w:asciiTheme="minorHAnsi" w:hAnsiTheme="minorHAnsi" w:cstheme="minorBidi"/>
          <w:noProof/>
          <w:kern w:val="2"/>
          <w:sz w:val="24"/>
          <w:szCs w:val="24"/>
          <w:lang w:eastAsia="en-GB"/>
          <w14:ligatures w14:val="standardContextual"/>
        </w:rPr>
      </w:pPr>
      <w:r>
        <w:rPr>
          <w:noProof/>
        </w:rPr>
        <w:t>8.66</w:t>
      </w:r>
      <w:r>
        <w:rPr>
          <w:rFonts w:asciiTheme="minorHAnsi" w:hAnsiTheme="minorHAnsi" w:cstheme="minorBidi"/>
          <w:noProof/>
          <w:kern w:val="2"/>
          <w:sz w:val="24"/>
          <w:szCs w:val="24"/>
          <w:lang w:eastAsia="en-GB"/>
          <w14:ligatures w14:val="standardContextual"/>
        </w:rPr>
        <w:tab/>
      </w:r>
      <w:r>
        <w:rPr>
          <w:noProof/>
        </w:rPr>
        <w:t>Set card slot +CSUS</w:t>
      </w:r>
      <w:r>
        <w:rPr>
          <w:noProof/>
        </w:rPr>
        <w:tab/>
      </w:r>
      <w:r>
        <w:rPr>
          <w:noProof/>
        </w:rPr>
        <w:fldChar w:fldCharType="begin" w:fldLock="1"/>
      </w:r>
      <w:r>
        <w:rPr>
          <w:noProof/>
        </w:rPr>
        <w:instrText xml:space="preserve"> PAGEREF _Toc202525122 \h </w:instrText>
      </w:r>
      <w:r>
        <w:rPr>
          <w:noProof/>
        </w:rPr>
      </w:r>
      <w:r>
        <w:rPr>
          <w:noProof/>
        </w:rPr>
        <w:fldChar w:fldCharType="separate"/>
      </w:r>
      <w:r>
        <w:rPr>
          <w:noProof/>
        </w:rPr>
        <w:t>200</w:t>
      </w:r>
      <w:r>
        <w:rPr>
          <w:noProof/>
        </w:rPr>
        <w:fldChar w:fldCharType="end"/>
      </w:r>
    </w:p>
    <w:p w14:paraId="6711CDF8" w14:textId="4F13F881" w:rsidR="00B01C0A" w:rsidRDefault="00B01C0A">
      <w:pPr>
        <w:pStyle w:val="TOC2"/>
        <w:rPr>
          <w:rFonts w:asciiTheme="minorHAnsi" w:hAnsiTheme="minorHAnsi" w:cstheme="minorBidi"/>
          <w:noProof/>
          <w:kern w:val="2"/>
          <w:sz w:val="24"/>
          <w:szCs w:val="24"/>
          <w:lang w:eastAsia="en-GB"/>
          <w14:ligatures w14:val="standardContextual"/>
        </w:rPr>
      </w:pPr>
      <w:r>
        <w:rPr>
          <w:noProof/>
        </w:rPr>
        <w:t>8.67</w:t>
      </w:r>
      <w:r>
        <w:rPr>
          <w:rFonts w:asciiTheme="minorHAnsi" w:hAnsiTheme="minorHAnsi" w:cstheme="minorBidi"/>
          <w:noProof/>
          <w:kern w:val="2"/>
          <w:sz w:val="24"/>
          <w:szCs w:val="24"/>
          <w:lang w:eastAsia="en-GB"/>
          <w14:ligatures w14:val="standardContextual"/>
        </w:rPr>
        <w:tab/>
      </w:r>
      <w:r>
        <w:rPr>
          <w:noProof/>
        </w:rPr>
        <w:t>Emergency numbers +CEN</w:t>
      </w:r>
      <w:r>
        <w:rPr>
          <w:noProof/>
        </w:rPr>
        <w:tab/>
      </w:r>
      <w:r>
        <w:rPr>
          <w:noProof/>
        </w:rPr>
        <w:fldChar w:fldCharType="begin" w:fldLock="1"/>
      </w:r>
      <w:r>
        <w:rPr>
          <w:noProof/>
        </w:rPr>
        <w:instrText xml:space="preserve"> PAGEREF _Toc202525123 \h </w:instrText>
      </w:r>
      <w:r>
        <w:rPr>
          <w:noProof/>
        </w:rPr>
      </w:r>
      <w:r>
        <w:rPr>
          <w:noProof/>
        </w:rPr>
        <w:fldChar w:fldCharType="separate"/>
      </w:r>
      <w:r>
        <w:rPr>
          <w:noProof/>
        </w:rPr>
        <w:t>201</w:t>
      </w:r>
      <w:r>
        <w:rPr>
          <w:noProof/>
        </w:rPr>
        <w:fldChar w:fldCharType="end"/>
      </w:r>
    </w:p>
    <w:p w14:paraId="311784A7" w14:textId="774AE9B7" w:rsidR="00B01C0A" w:rsidRDefault="00B01C0A">
      <w:pPr>
        <w:pStyle w:val="TOC2"/>
        <w:rPr>
          <w:rFonts w:asciiTheme="minorHAnsi" w:hAnsiTheme="minorHAnsi" w:cstheme="minorBidi"/>
          <w:noProof/>
          <w:kern w:val="2"/>
          <w:sz w:val="24"/>
          <w:szCs w:val="24"/>
          <w:lang w:eastAsia="en-GB"/>
          <w14:ligatures w14:val="standardContextual"/>
        </w:rPr>
      </w:pPr>
      <w:r>
        <w:rPr>
          <w:noProof/>
        </w:rPr>
        <w:lastRenderedPageBreak/>
        <w:t>8.68</w:t>
      </w:r>
      <w:r>
        <w:rPr>
          <w:rFonts w:asciiTheme="minorHAnsi" w:hAnsiTheme="minorHAnsi" w:cstheme="minorBidi"/>
          <w:noProof/>
          <w:kern w:val="2"/>
          <w:sz w:val="24"/>
          <w:szCs w:val="24"/>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_Toc202525124 \h </w:instrText>
      </w:r>
      <w:r>
        <w:rPr>
          <w:noProof/>
        </w:rPr>
      </w:r>
      <w:r>
        <w:rPr>
          <w:noProof/>
        </w:rPr>
        <w:fldChar w:fldCharType="separate"/>
      </w:r>
      <w:r>
        <w:rPr>
          <w:noProof/>
        </w:rPr>
        <w:t>202</w:t>
      </w:r>
      <w:r>
        <w:rPr>
          <w:noProof/>
        </w:rPr>
        <w:fldChar w:fldCharType="end"/>
      </w:r>
    </w:p>
    <w:p w14:paraId="6E48C12C" w14:textId="71A230AD" w:rsidR="00B01C0A" w:rsidRDefault="00B01C0A">
      <w:pPr>
        <w:pStyle w:val="TOC2"/>
        <w:rPr>
          <w:rFonts w:asciiTheme="minorHAnsi" w:hAnsiTheme="minorHAnsi" w:cstheme="minorBidi"/>
          <w:noProof/>
          <w:kern w:val="2"/>
          <w:sz w:val="24"/>
          <w:szCs w:val="24"/>
          <w:lang w:eastAsia="en-GB"/>
          <w14:ligatures w14:val="standardContextual"/>
        </w:rPr>
      </w:pPr>
      <w:r>
        <w:rPr>
          <w:noProof/>
        </w:rPr>
        <w:t>8.69</w:t>
      </w:r>
      <w:r>
        <w:rPr>
          <w:rFonts w:asciiTheme="minorHAnsi" w:hAnsiTheme="minorHAnsi" w:cstheme="minorBidi"/>
          <w:noProof/>
          <w:kern w:val="2"/>
          <w:sz w:val="24"/>
          <w:szCs w:val="24"/>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_Toc202525125 \h </w:instrText>
      </w:r>
      <w:r>
        <w:rPr>
          <w:noProof/>
        </w:rPr>
      </w:r>
      <w:r>
        <w:rPr>
          <w:noProof/>
        </w:rPr>
        <w:fldChar w:fldCharType="separate"/>
      </w:r>
      <w:r>
        <w:rPr>
          <w:noProof/>
        </w:rPr>
        <w:t>202</w:t>
      </w:r>
      <w:r>
        <w:rPr>
          <w:noProof/>
        </w:rPr>
        <w:fldChar w:fldCharType="end"/>
      </w:r>
    </w:p>
    <w:p w14:paraId="7827B243" w14:textId="3AC8A0A7" w:rsidR="00B01C0A" w:rsidRDefault="00B01C0A">
      <w:pPr>
        <w:pStyle w:val="TOC2"/>
        <w:rPr>
          <w:rFonts w:asciiTheme="minorHAnsi" w:hAnsiTheme="minorHAnsi" w:cstheme="minorBidi"/>
          <w:noProof/>
          <w:kern w:val="2"/>
          <w:sz w:val="24"/>
          <w:szCs w:val="24"/>
          <w:lang w:eastAsia="en-GB"/>
          <w14:ligatures w14:val="standardContextual"/>
        </w:rPr>
      </w:pPr>
      <w:r>
        <w:rPr>
          <w:noProof/>
        </w:rPr>
        <w:t>8.70</w:t>
      </w:r>
      <w:r>
        <w:rPr>
          <w:rFonts w:asciiTheme="minorHAnsi" w:hAnsiTheme="minorHAnsi" w:cstheme="minorBidi"/>
          <w:noProof/>
          <w:kern w:val="2"/>
          <w:sz w:val="24"/>
          <w:szCs w:val="24"/>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_Toc202525126 \h </w:instrText>
      </w:r>
      <w:r>
        <w:rPr>
          <w:noProof/>
        </w:rPr>
      </w:r>
      <w:r>
        <w:rPr>
          <w:noProof/>
        </w:rPr>
        <w:fldChar w:fldCharType="separate"/>
      </w:r>
      <w:r>
        <w:rPr>
          <w:noProof/>
        </w:rPr>
        <w:t>205</w:t>
      </w:r>
      <w:r>
        <w:rPr>
          <w:noProof/>
        </w:rPr>
        <w:fldChar w:fldCharType="end"/>
      </w:r>
    </w:p>
    <w:p w14:paraId="25EEA928" w14:textId="2C0F41DF"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8.71</w:t>
      </w:r>
      <w:r>
        <w:rPr>
          <w:rFonts w:asciiTheme="minorHAnsi" w:hAnsiTheme="minorHAnsi" w:cstheme="minorBidi"/>
          <w:noProof/>
          <w:kern w:val="2"/>
          <w:sz w:val="24"/>
          <w:szCs w:val="24"/>
          <w:lang w:eastAsia="en-GB"/>
          <w14:ligatures w14:val="standardContextual"/>
        </w:rPr>
        <w:tab/>
      </w:r>
      <w:r w:rsidRPr="00D136FB">
        <w:rPr>
          <w:noProof/>
          <w:lang w:val="fr-FR"/>
        </w:rPr>
        <w:t>IMS registration information +CIREG</w:t>
      </w:r>
      <w:r>
        <w:rPr>
          <w:noProof/>
        </w:rPr>
        <w:tab/>
      </w:r>
      <w:r>
        <w:rPr>
          <w:noProof/>
        </w:rPr>
        <w:fldChar w:fldCharType="begin" w:fldLock="1"/>
      </w:r>
      <w:r>
        <w:rPr>
          <w:noProof/>
        </w:rPr>
        <w:instrText xml:space="preserve"> PAGEREF _Toc202525127 \h </w:instrText>
      </w:r>
      <w:r>
        <w:rPr>
          <w:noProof/>
        </w:rPr>
      </w:r>
      <w:r>
        <w:rPr>
          <w:noProof/>
        </w:rPr>
        <w:fldChar w:fldCharType="separate"/>
      </w:r>
      <w:r>
        <w:rPr>
          <w:noProof/>
        </w:rPr>
        <w:t>206</w:t>
      </w:r>
      <w:r>
        <w:rPr>
          <w:noProof/>
        </w:rPr>
        <w:fldChar w:fldCharType="end"/>
      </w:r>
    </w:p>
    <w:p w14:paraId="4FDC1DE6" w14:textId="43679697" w:rsidR="00B01C0A" w:rsidRDefault="00B01C0A">
      <w:pPr>
        <w:pStyle w:val="TOC2"/>
        <w:rPr>
          <w:rFonts w:asciiTheme="minorHAnsi" w:hAnsiTheme="minorHAnsi" w:cstheme="minorBidi"/>
          <w:noProof/>
          <w:kern w:val="2"/>
          <w:sz w:val="24"/>
          <w:szCs w:val="24"/>
          <w:lang w:eastAsia="en-GB"/>
          <w14:ligatures w14:val="standardContextual"/>
        </w:rPr>
      </w:pPr>
      <w:r>
        <w:rPr>
          <w:noProof/>
        </w:rPr>
        <w:t>8.72</w:t>
      </w:r>
      <w:r>
        <w:rPr>
          <w:rFonts w:asciiTheme="minorHAnsi" w:hAnsiTheme="minorHAnsi" w:cstheme="minorBidi"/>
          <w:noProof/>
          <w:kern w:val="2"/>
          <w:sz w:val="24"/>
          <w:szCs w:val="24"/>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_Toc202525128 \h </w:instrText>
      </w:r>
      <w:r>
        <w:rPr>
          <w:noProof/>
        </w:rPr>
      </w:r>
      <w:r>
        <w:rPr>
          <w:noProof/>
        </w:rPr>
        <w:fldChar w:fldCharType="separate"/>
      </w:r>
      <w:r>
        <w:rPr>
          <w:noProof/>
        </w:rPr>
        <w:t>207</w:t>
      </w:r>
      <w:r>
        <w:rPr>
          <w:noProof/>
        </w:rPr>
        <w:fldChar w:fldCharType="end"/>
      </w:r>
    </w:p>
    <w:p w14:paraId="4A73ED80" w14:textId="5A91477A" w:rsidR="00B01C0A" w:rsidRDefault="00B01C0A">
      <w:pPr>
        <w:pStyle w:val="TOC2"/>
        <w:rPr>
          <w:rFonts w:asciiTheme="minorHAnsi" w:hAnsiTheme="minorHAnsi" w:cstheme="minorBidi"/>
          <w:noProof/>
          <w:kern w:val="2"/>
          <w:sz w:val="24"/>
          <w:szCs w:val="24"/>
          <w:lang w:eastAsia="en-GB"/>
          <w14:ligatures w14:val="standardContextual"/>
        </w:rPr>
      </w:pPr>
      <w:r>
        <w:rPr>
          <w:noProof/>
        </w:rPr>
        <w:t>8.73</w:t>
      </w:r>
      <w:r>
        <w:rPr>
          <w:rFonts w:asciiTheme="minorHAnsi" w:hAnsiTheme="minorHAnsi" w:cstheme="minorBidi"/>
          <w:noProof/>
          <w:kern w:val="2"/>
          <w:sz w:val="24"/>
          <w:szCs w:val="24"/>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_Toc202525129 \h </w:instrText>
      </w:r>
      <w:r>
        <w:rPr>
          <w:noProof/>
        </w:rPr>
      </w:r>
      <w:r>
        <w:rPr>
          <w:noProof/>
        </w:rPr>
        <w:fldChar w:fldCharType="separate"/>
      </w:r>
      <w:r>
        <w:rPr>
          <w:noProof/>
        </w:rPr>
        <w:t>208</w:t>
      </w:r>
      <w:r>
        <w:rPr>
          <w:noProof/>
        </w:rPr>
        <w:fldChar w:fldCharType="end"/>
      </w:r>
    </w:p>
    <w:p w14:paraId="5C6B2562" w14:textId="0AEAD9AE" w:rsidR="00B01C0A" w:rsidRDefault="00B01C0A">
      <w:pPr>
        <w:pStyle w:val="TOC2"/>
        <w:rPr>
          <w:rFonts w:asciiTheme="minorHAnsi" w:hAnsiTheme="minorHAnsi" w:cstheme="minorBidi"/>
          <w:noProof/>
          <w:kern w:val="2"/>
          <w:sz w:val="24"/>
          <w:szCs w:val="24"/>
          <w:lang w:eastAsia="en-GB"/>
          <w14:ligatures w14:val="standardContextual"/>
        </w:rPr>
      </w:pPr>
      <w:r>
        <w:rPr>
          <w:noProof/>
        </w:rPr>
        <w:t>8.74</w:t>
      </w:r>
      <w:r>
        <w:rPr>
          <w:rFonts w:asciiTheme="minorHAnsi" w:hAnsiTheme="minorHAnsi" w:cstheme="minorBidi"/>
          <w:noProof/>
          <w:kern w:val="2"/>
          <w:sz w:val="24"/>
          <w:szCs w:val="24"/>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_Toc202525130 \h </w:instrText>
      </w:r>
      <w:r>
        <w:rPr>
          <w:noProof/>
        </w:rPr>
      </w:r>
      <w:r>
        <w:rPr>
          <w:noProof/>
        </w:rPr>
        <w:fldChar w:fldCharType="separate"/>
      </w:r>
      <w:r>
        <w:rPr>
          <w:noProof/>
        </w:rPr>
        <w:t>214</w:t>
      </w:r>
      <w:r>
        <w:rPr>
          <w:noProof/>
        </w:rPr>
        <w:fldChar w:fldCharType="end"/>
      </w:r>
    </w:p>
    <w:p w14:paraId="1586114C" w14:textId="0064BA37" w:rsidR="00B01C0A" w:rsidRDefault="00B01C0A">
      <w:pPr>
        <w:pStyle w:val="TOC2"/>
        <w:rPr>
          <w:rFonts w:asciiTheme="minorHAnsi" w:hAnsiTheme="minorHAnsi" w:cstheme="minorBidi"/>
          <w:noProof/>
          <w:kern w:val="2"/>
          <w:sz w:val="24"/>
          <w:szCs w:val="24"/>
          <w:lang w:eastAsia="en-GB"/>
          <w14:ligatures w14:val="standardContextual"/>
        </w:rPr>
      </w:pPr>
      <w:r>
        <w:rPr>
          <w:noProof/>
        </w:rPr>
        <w:t>8.75</w:t>
      </w:r>
      <w:r>
        <w:rPr>
          <w:rFonts w:asciiTheme="minorHAnsi" w:hAnsiTheme="minorHAnsi" w:cstheme="minorBidi"/>
          <w:noProof/>
          <w:kern w:val="2"/>
          <w:sz w:val="24"/>
          <w:szCs w:val="24"/>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_Toc202525131 \h </w:instrText>
      </w:r>
      <w:r>
        <w:rPr>
          <w:noProof/>
        </w:rPr>
      </w:r>
      <w:r>
        <w:rPr>
          <w:noProof/>
        </w:rPr>
        <w:fldChar w:fldCharType="separate"/>
      </w:r>
      <w:r>
        <w:rPr>
          <w:noProof/>
        </w:rPr>
        <w:t>217</w:t>
      </w:r>
      <w:r>
        <w:rPr>
          <w:noProof/>
        </w:rPr>
        <w:fldChar w:fldCharType="end"/>
      </w:r>
    </w:p>
    <w:p w14:paraId="53524B47" w14:textId="5AA305BC" w:rsidR="00B01C0A" w:rsidRDefault="00B01C0A">
      <w:pPr>
        <w:pStyle w:val="TOC2"/>
        <w:rPr>
          <w:rFonts w:asciiTheme="minorHAnsi" w:hAnsiTheme="minorHAnsi" w:cstheme="minorBidi"/>
          <w:noProof/>
          <w:kern w:val="2"/>
          <w:sz w:val="24"/>
          <w:szCs w:val="24"/>
          <w:lang w:eastAsia="en-GB"/>
          <w14:ligatures w14:val="standardContextual"/>
        </w:rPr>
      </w:pPr>
      <w:r>
        <w:rPr>
          <w:noProof/>
        </w:rPr>
        <w:t>8.76</w:t>
      </w:r>
      <w:r>
        <w:rPr>
          <w:rFonts w:asciiTheme="minorHAnsi" w:hAnsiTheme="minorHAnsi" w:cstheme="minorBidi"/>
          <w:noProof/>
          <w:kern w:val="2"/>
          <w:sz w:val="24"/>
          <w:szCs w:val="24"/>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_Toc202525132 \h </w:instrText>
      </w:r>
      <w:r>
        <w:rPr>
          <w:noProof/>
        </w:rPr>
      </w:r>
      <w:r>
        <w:rPr>
          <w:noProof/>
        </w:rPr>
        <w:fldChar w:fldCharType="separate"/>
      </w:r>
      <w:r>
        <w:rPr>
          <w:noProof/>
        </w:rPr>
        <w:t>219</w:t>
      </w:r>
      <w:r>
        <w:rPr>
          <w:noProof/>
        </w:rPr>
        <w:fldChar w:fldCharType="end"/>
      </w:r>
    </w:p>
    <w:p w14:paraId="171EC540" w14:textId="6653BC85" w:rsidR="00B01C0A" w:rsidRDefault="00B01C0A">
      <w:pPr>
        <w:pStyle w:val="TOC2"/>
        <w:rPr>
          <w:rFonts w:asciiTheme="minorHAnsi" w:hAnsiTheme="minorHAnsi" w:cstheme="minorBidi"/>
          <w:noProof/>
          <w:kern w:val="2"/>
          <w:sz w:val="24"/>
          <w:szCs w:val="24"/>
          <w:lang w:eastAsia="en-GB"/>
          <w14:ligatures w14:val="standardContextual"/>
        </w:rPr>
      </w:pPr>
      <w:r>
        <w:rPr>
          <w:noProof/>
        </w:rPr>
        <w:t>8.77</w:t>
      </w:r>
      <w:r>
        <w:rPr>
          <w:rFonts w:asciiTheme="minorHAnsi" w:hAnsiTheme="minorHAnsi" w:cstheme="minorBidi"/>
          <w:noProof/>
          <w:kern w:val="2"/>
          <w:sz w:val="24"/>
          <w:szCs w:val="24"/>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_Toc202525133 \h </w:instrText>
      </w:r>
      <w:r>
        <w:rPr>
          <w:noProof/>
        </w:rPr>
      </w:r>
      <w:r>
        <w:rPr>
          <w:noProof/>
        </w:rPr>
        <w:fldChar w:fldCharType="separate"/>
      </w:r>
      <w:r>
        <w:rPr>
          <w:noProof/>
        </w:rPr>
        <w:t>221</w:t>
      </w:r>
      <w:r>
        <w:rPr>
          <w:noProof/>
        </w:rPr>
        <w:fldChar w:fldCharType="end"/>
      </w:r>
    </w:p>
    <w:p w14:paraId="1281F5A7" w14:textId="77AEA13D" w:rsidR="00B01C0A" w:rsidRDefault="00B01C0A">
      <w:pPr>
        <w:pStyle w:val="TOC2"/>
        <w:rPr>
          <w:rFonts w:asciiTheme="minorHAnsi" w:hAnsiTheme="minorHAnsi" w:cstheme="minorBidi"/>
          <w:noProof/>
          <w:kern w:val="2"/>
          <w:sz w:val="24"/>
          <w:szCs w:val="24"/>
          <w:lang w:eastAsia="en-GB"/>
          <w14:ligatures w14:val="standardContextual"/>
        </w:rPr>
      </w:pPr>
      <w:r>
        <w:rPr>
          <w:noProof/>
        </w:rPr>
        <w:t>8.78</w:t>
      </w:r>
      <w:r>
        <w:rPr>
          <w:rFonts w:asciiTheme="minorHAnsi" w:hAnsiTheme="minorHAnsi" w:cstheme="minorBidi"/>
          <w:noProof/>
          <w:kern w:val="2"/>
          <w:sz w:val="24"/>
          <w:szCs w:val="24"/>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_Toc202525134 \h </w:instrText>
      </w:r>
      <w:r>
        <w:rPr>
          <w:noProof/>
        </w:rPr>
      </w:r>
      <w:r>
        <w:rPr>
          <w:noProof/>
        </w:rPr>
        <w:fldChar w:fldCharType="separate"/>
      </w:r>
      <w:r>
        <w:rPr>
          <w:noProof/>
        </w:rPr>
        <w:t>222</w:t>
      </w:r>
      <w:r>
        <w:rPr>
          <w:noProof/>
        </w:rPr>
        <w:fldChar w:fldCharType="end"/>
      </w:r>
    </w:p>
    <w:p w14:paraId="1EB9D37F" w14:textId="374CB77C" w:rsidR="00B01C0A" w:rsidRDefault="00B01C0A">
      <w:pPr>
        <w:pStyle w:val="TOC2"/>
        <w:rPr>
          <w:rFonts w:asciiTheme="minorHAnsi" w:hAnsiTheme="minorHAnsi" w:cstheme="minorBidi"/>
          <w:noProof/>
          <w:kern w:val="2"/>
          <w:sz w:val="24"/>
          <w:szCs w:val="24"/>
          <w:lang w:eastAsia="en-GB"/>
          <w14:ligatures w14:val="standardContextual"/>
        </w:rPr>
      </w:pPr>
      <w:r>
        <w:rPr>
          <w:noProof/>
        </w:rPr>
        <w:t>8.79</w:t>
      </w:r>
      <w:r>
        <w:rPr>
          <w:rFonts w:asciiTheme="minorHAnsi" w:hAnsiTheme="minorHAnsi" w:cstheme="minorBidi"/>
          <w:noProof/>
          <w:kern w:val="2"/>
          <w:sz w:val="24"/>
          <w:szCs w:val="24"/>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_Toc202525135 \h </w:instrText>
      </w:r>
      <w:r>
        <w:rPr>
          <w:noProof/>
        </w:rPr>
      </w:r>
      <w:r>
        <w:rPr>
          <w:noProof/>
        </w:rPr>
        <w:fldChar w:fldCharType="separate"/>
      </w:r>
      <w:r>
        <w:rPr>
          <w:noProof/>
        </w:rPr>
        <w:t>223</w:t>
      </w:r>
      <w:r>
        <w:rPr>
          <w:noProof/>
        </w:rPr>
        <w:fldChar w:fldCharType="end"/>
      </w:r>
    </w:p>
    <w:p w14:paraId="59F38215" w14:textId="10C4E1ED" w:rsidR="00B01C0A" w:rsidRDefault="00B01C0A">
      <w:pPr>
        <w:pStyle w:val="TOC2"/>
        <w:rPr>
          <w:rFonts w:asciiTheme="minorHAnsi" w:hAnsiTheme="minorHAnsi" w:cstheme="minorBidi"/>
          <w:noProof/>
          <w:kern w:val="2"/>
          <w:sz w:val="24"/>
          <w:szCs w:val="24"/>
          <w:lang w:eastAsia="en-GB"/>
          <w14:ligatures w14:val="standardContextual"/>
        </w:rPr>
      </w:pPr>
      <w:r>
        <w:rPr>
          <w:noProof/>
        </w:rPr>
        <w:t>8.80</w:t>
      </w:r>
      <w:r>
        <w:rPr>
          <w:rFonts w:asciiTheme="minorHAnsi" w:hAnsiTheme="minorHAnsi" w:cstheme="minorBidi"/>
          <w:noProof/>
          <w:kern w:val="2"/>
          <w:sz w:val="24"/>
          <w:szCs w:val="24"/>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_Toc202525136 \h </w:instrText>
      </w:r>
      <w:r>
        <w:rPr>
          <w:noProof/>
        </w:rPr>
      </w:r>
      <w:r>
        <w:rPr>
          <w:noProof/>
        </w:rPr>
        <w:fldChar w:fldCharType="separate"/>
      </w:r>
      <w:r>
        <w:rPr>
          <w:noProof/>
        </w:rPr>
        <w:t>223</w:t>
      </w:r>
      <w:r>
        <w:rPr>
          <w:noProof/>
        </w:rPr>
        <w:fldChar w:fldCharType="end"/>
      </w:r>
    </w:p>
    <w:p w14:paraId="6DD23C63" w14:textId="2BAEDC66" w:rsidR="00B01C0A" w:rsidRDefault="00B01C0A">
      <w:pPr>
        <w:pStyle w:val="TOC2"/>
        <w:rPr>
          <w:rFonts w:asciiTheme="minorHAnsi" w:hAnsiTheme="minorHAnsi" w:cstheme="minorBidi"/>
          <w:noProof/>
          <w:kern w:val="2"/>
          <w:sz w:val="24"/>
          <w:szCs w:val="24"/>
          <w:lang w:eastAsia="en-GB"/>
          <w14:ligatures w14:val="standardContextual"/>
        </w:rPr>
      </w:pPr>
      <w:r>
        <w:rPr>
          <w:noProof/>
        </w:rPr>
        <w:t>8.81</w:t>
      </w:r>
      <w:r>
        <w:rPr>
          <w:rFonts w:asciiTheme="minorHAnsi" w:hAnsiTheme="minorHAnsi" w:cstheme="minorBidi"/>
          <w:noProof/>
          <w:kern w:val="2"/>
          <w:sz w:val="24"/>
          <w:szCs w:val="24"/>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_Toc202525137 \h </w:instrText>
      </w:r>
      <w:r>
        <w:rPr>
          <w:noProof/>
        </w:rPr>
      </w:r>
      <w:r>
        <w:rPr>
          <w:noProof/>
        </w:rPr>
        <w:fldChar w:fldCharType="separate"/>
      </w:r>
      <w:r>
        <w:rPr>
          <w:noProof/>
        </w:rPr>
        <w:t>224</w:t>
      </w:r>
      <w:r>
        <w:rPr>
          <w:noProof/>
        </w:rPr>
        <w:fldChar w:fldCharType="end"/>
      </w:r>
    </w:p>
    <w:p w14:paraId="35639D39" w14:textId="1C07A028" w:rsidR="00B01C0A" w:rsidRDefault="00B01C0A">
      <w:pPr>
        <w:pStyle w:val="TOC2"/>
        <w:rPr>
          <w:rFonts w:asciiTheme="minorHAnsi" w:hAnsiTheme="minorHAnsi" w:cstheme="minorBidi"/>
          <w:noProof/>
          <w:kern w:val="2"/>
          <w:sz w:val="24"/>
          <w:szCs w:val="24"/>
          <w:lang w:eastAsia="en-GB"/>
          <w14:ligatures w14:val="standardContextual"/>
        </w:rPr>
      </w:pPr>
      <w:r>
        <w:rPr>
          <w:noProof/>
        </w:rPr>
        <w:t>8.82</w:t>
      </w:r>
      <w:r>
        <w:rPr>
          <w:rFonts w:asciiTheme="minorHAnsi" w:hAnsiTheme="minorHAnsi" w:cstheme="minorBidi"/>
          <w:noProof/>
          <w:kern w:val="2"/>
          <w:sz w:val="24"/>
          <w:szCs w:val="24"/>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_Toc202525138 \h </w:instrText>
      </w:r>
      <w:r>
        <w:rPr>
          <w:noProof/>
        </w:rPr>
      </w:r>
      <w:r>
        <w:rPr>
          <w:noProof/>
        </w:rPr>
        <w:fldChar w:fldCharType="separate"/>
      </w:r>
      <w:r>
        <w:rPr>
          <w:noProof/>
        </w:rPr>
        <w:t>225</w:t>
      </w:r>
      <w:r>
        <w:rPr>
          <w:noProof/>
        </w:rPr>
        <w:fldChar w:fldCharType="end"/>
      </w:r>
    </w:p>
    <w:p w14:paraId="499365E7" w14:textId="42A7BF6B" w:rsidR="00B01C0A" w:rsidRDefault="00B01C0A">
      <w:pPr>
        <w:pStyle w:val="TOC2"/>
        <w:rPr>
          <w:rFonts w:asciiTheme="minorHAnsi" w:hAnsiTheme="minorHAnsi" w:cstheme="minorBidi"/>
          <w:noProof/>
          <w:kern w:val="2"/>
          <w:sz w:val="24"/>
          <w:szCs w:val="24"/>
          <w:lang w:eastAsia="en-GB"/>
          <w14:ligatures w14:val="standardContextual"/>
        </w:rPr>
      </w:pPr>
      <w:r>
        <w:rPr>
          <w:noProof/>
        </w:rPr>
        <w:t>8.83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_Toc202525139 \h </w:instrText>
      </w:r>
      <w:r>
        <w:rPr>
          <w:noProof/>
        </w:rPr>
      </w:r>
      <w:r>
        <w:rPr>
          <w:noProof/>
        </w:rPr>
        <w:fldChar w:fldCharType="separate"/>
      </w:r>
      <w:r>
        <w:rPr>
          <w:noProof/>
        </w:rPr>
        <w:t>226</w:t>
      </w:r>
      <w:r>
        <w:rPr>
          <w:noProof/>
        </w:rPr>
        <w:fldChar w:fldCharType="end"/>
      </w:r>
    </w:p>
    <w:p w14:paraId="36B932B9" w14:textId="4EE39A00" w:rsidR="00B01C0A" w:rsidRDefault="00B01C0A">
      <w:pPr>
        <w:pStyle w:val="TOC2"/>
        <w:rPr>
          <w:rFonts w:asciiTheme="minorHAnsi" w:hAnsiTheme="minorHAnsi" w:cstheme="minorBidi"/>
          <w:noProof/>
          <w:kern w:val="2"/>
          <w:sz w:val="24"/>
          <w:szCs w:val="24"/>
          <w:lang w:eastAsia="en-GB"/>
          <w14:ligatures w14:val="standardContextual"/>
        </w:rPr>
      </w:pPr>
      <w:r>
        <w:rPr>
          <w:noProof/>
        </w:rPr>
        <w:t>8.84</w:t>
      </w:r>
      <w:r>
        <w:rPr>
          <w:rFonts w:asciiTheme="minorHAnsi" w:hAnsiTheme="minorHAnsi" w:cstheme="minorBidi"/>
          <w:noProof/>
          <w:kern w:val="2"/>
          <w:sz w:val="24"/>
          <w:szCs w:val="24"/>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_Toc202525140 \h </w:instrText>
      </w:r>
      <w:r>
        <w:rPr>
          <w:noProof/>
        </w:rPr>
      </w:r>
      <w:r>
        <w:rPr>
          <w:noProof/>
        </w:rPr>
        <w:fldChar w:fldCharType="separate"/>
      </w:r>
      <w:r>
        <w:rPr>
          <w:noProof/>
        </w:rPr>
        <w:t>226</w:t>
      </w:r>
      <w:r>
        <w:rPr>
          <w:noProof/>
        </w:rPr>
        <w:fldChar w:fldCharType="end"/>
      </w:r>
    </w:p>
    <w:p w14:paraId="79DBBAF2" w14:textId="4B8786D1" w:rsidR="00B01C0A" w:rsidRDefault="00B01C0A">
      <w:pPr>
        <w:pStyle w:val="TOC2"/>
        <w:rPr>
          <w:rFonts w:asciiTheme="minorHAnsi" w:hAnsiTheme="minorHAnsi" w:cstheme="minorBidi"/>
          <w:noProof/>
          <w:kern w:val="2"/>
          <w:sz w:val="24"/>
          <w:szCs w:val="24"/>
          <w:lang w:eastAsia="en-GB"/>
          <w14:ligatures w14:val="standardContextual"/>
        </w:rPr>
      </w:pPr>
      <w:r>
        <w:rPr>
          <w:noProof/>
        </w:rPr>
        <w:t>8.84a</w:t>
      </w:r>
      <w:r>
        <w:rPr>
          <w:rFonts w:asciiTheme="minorHAnsi" w:hAnsiTheme="minorHAnsi" w:cstheme="minorBidi"/>
          <w:noProof/>
          <w:kern w:val="2"/>
          <w:sz w:val="24"/>
          <w:szCs w:val="24"/>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_Toc202525141 \h </w:instrText>
      </w:r>
      <w:r>
        <w:rPr>
          <w:noProof/>
        </w:rPr>
      </w:r>
      <w:r>
        <w:rPr>
          <w:noProof/>
        </w:rPr>
        <w:fldChar w:fldCharType="separate"/>
      </w:r>
      <w:r>
        <w:rPr>
          <w:noProof/>
        </w:rPr>
        <w:t>228</w:t>
      </w:r>
      <w:r>
        <w:rPr>
          <w:noProof/>
        </w:rPr>
        <w:fldChar w:fldCharType="end"/>
      </w:r>
    </w:p>
    <w:p w14:paraId="7D9FCAA6" w14:textId="4C2C8E59" w:rsidR="00B01C0A" w:rsidRDefault="00B01C0A">
      <w:pPr>
        <w:pStyle w:val="TOC2"/>
        <w:rPr>
          <w:rFonts w:asciiTheme="minorHAnsi" w:hAnsiTheme="minorHAnsi" w:cstheme="minorBidi"/>
          <w:noProof/>
          <w:kern w:val="2"/>
          <w:sz w:val="24"/>
          <w:szCs w:val="24"/>
          <w:lang w:eastAsia="en-GB"/>
          <w14:ligatures w14:val="standardContextual"/>
        </w:rPr>
      </w:pPr>
      <w:r>
        <w:rPr>
          <w:noProof/>
        </w:rPr>
        <w:t>8.85</w:t>
      </w:r>
      <w:r>
        <w:rPr>
          <w:rFonts w:asciiTheme="minorHAnsi" w:hAnsiTheme="minorHAnsi" w:cstheme="minorBidi"/>
          <w:noProof/>
          <w:kern w:val="2"/>
          <w:sz w:val="24"/>
          <w:szCs w:val="24"/>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_Toc202525142 \h </w:instrText>
      </w:r>
      <w:r>
        <w:rPr>
          <w:noProof/>
        </w:rPr>
      </w:r>
      <w:r>
        <w:rPr>
          <w:noProof/>
        </w:rPr>
        <w:fldChar w:fldCharType="separate"/>
      </w:r>
      <w:r>
        <w:rPr>
          <w:noProof/>
        </w:rPr>
        <w:t>229</w:t>
      </w:r>
      <w:r>
        <w:rPr>
          <w:noProof/>
        </w:rPr>
        <w:fldChar w:fldCharType="end"/>
      </w:r>
    </w:p>
    <w:p w14:paraId="762E4281" w14:textId="740B5943" w:rsidR="00B01C0A" w:rsidRDefault="00B01C0A">
      <w:pPr>
        <w:pStyle w:val="TOC2"/>
        <w:rPr>
          <w:rFonts w:asciiTheme="minorHAnsi" w:hAnsiTheme="minorHAnsi" w:cstheme="minorBidi"/>
          <w:noProof/>
          <w:kern w:val="2"/>
          <w:sz w:val="24"/>
          <w:szCs w:val="24"/>
          <w:lang w:eastAsia="en-GB"/>
          <w14:ligatures w14:val="standardContextual"/>
        </w:rPr>
      </w:pPr>
      <w:r>
        <w:rPr>
          <w:noProof/>
        </w:rPr>
        <w:t>8.86</w:t>
      </w:r>
      <w:r>
        <w:rPr>
          <w:rFonts w:asciiTheme="minorHAnsi" w:hAnsiTheme="minorHAnsi" w:cstheme="minorBidi"/>
          <w:noProof/>
          <w:kern w:val="2"/>
          <w:sz w:val="24"/>
          <w:szCs w:val="24"/>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_Toc202525143 \h </w:instrText>
      </w:r>
      <w:r>
        <w:rPr>
          <w:noProof/>
        </w:rPr>
      </w:r>
      <w:r>
        <w:rPr>
          <w:noProof/>
        </w:rPr>
        <w:fldChar w:fldCharType="separate"/>
      </w:r>
      <w:r>
        <w:rPr>
          <w:noProof/>
        </w:rPr>
        <w:t>230</w:t>
      </w:r>
      <w:r>
        <w:rPr>
          <w:noProof/>
        </w:rPr>
        <w:fldChar w:fldCharType="end"/>
      </w:r>
    </w:p>
    <w:p w14:paraId="67BA46F9" w14:textId="3113F405" w:rsidR="00B01C0A" w:rsidRDefault="00B01C0A">
      <w:pPr>
        <w:pStyle w:val="TOC2"/>
        <w:rPr>
          <w:rFonts w:asciiTheme="minorHAnsi" w:hAnsiTheme="minorHAnsi" w:cstheme="minorBidi"/>
          <w:noProof/>
          <w:kern w:val="2"/>
          <w:sz w:val="24"/>
          <w:szCs w:val="24"/>
          <w:lang w:eastAsia="en-GB"/>
          <w14:ligatures w14:val="standardContextual"/>
        </w:rPr>
      </w:pPr>
      <w:r>
        <w:rPr>
          <w:noProof/>
        </w:rPr>
        <w:t>8.87</w:t>
      </w:r>
      <w:r>
        <w:rPr>
          <w:rFonts w:asciiTheme="minorHAnsi" w:hAnsiTheme="minorHAnsi" w:cstheme="minorBidi"/>
          <w:noProof/>
          <w:kern w:val="2"/>
          <w:sz w:val="24"/>
          <w:szCs w:val="24"/>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_Toc202525144 \h </w:instrText>
      </w:r>
      <w:r>
        <w:rPr>
          <w:noProof/>
        </w:rPr>
      </w:r>
      <w:r>
        <w:rPr>
          <w:noProof/>
        </w:rPr>
        <w:fldChar w:fldCharType="separate"/>
      </w:r>
      <w:r>
        <w:rPr>
          <w:noProof/>
        </w:rPr>
        <w:t>231</w:t>
      </w:r>
      <w:r>
        <w:rPr>
          <w:noProof/>
        </w:rPr>
        <w:fldChar w:fldCharType="end"/>
      </w:r>
    </w:p>
    <w:p w14:paraId="70419EE3" w14:textId="55A30CE4" w:rsidR="00B01C0A" w:rsidRDefault="00B01C0A">
      <w:pPr>
        <w:pStyle w:val="TOC2"/>
        <w:rPr>
          <w:rFonts w:asciiTheme="minorHAnsi" w:hAnsiTheme="minorHAnsi" w:cstheme="minorBidi"/>
          <w:noProof/>
          <w:kern w:val="2"/>
          <w:sz w:val="24"/>
          <w:szCs w:val="24"/>
          <w:lang w:eastAsia="en-GB"/>
          <w14:ligatures w14:val="standardContextual"/>
        </w:rPr>
      </w:pPr>
      <w:r>
        <w:rPr>
          <w:noProof/>
        </w:rPr>
        <w:t>8.88</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_Toc202525145 \h </w:instrText>
      </w:r>
      <w:r>
        <w:rPr>
          <w:noProof/>
        </w:rPr>
      </w:r>
      <w:r>
        <w:rPr>
          <w:noProof/>
        </w:rPr>
        <w:fldChar w:fldCharType="separate"/>
      </w:r>
      <w:r>
        <w:rPr>
          <w:noProof/>
        </w:rPr>
        <w:t>232</w:t>
      </w:r>
      <w:r>
        <w:rPr>
          <w:noProof/>
        </w:rPr>
        <w:fldChar w:fldCharType="end"/>
      </w:r>
    </w:p>
    <w:p w14:paraId="207961E7" w14:textId="1457E0CB" w:rsidR="00B01C0A" w:rsidRDefault="00B01C0A">
      <w:pPr>
        <w:pStyle w:val="TOC2"/>
        <w:rPr>
          <w:rFonts w:asciiTheme="minorHAnsi" w:hAnsiTheme="minorHAnsi" w:cstheme="minorBidi"/>
          <w:noProof/>
          <w:kern w:val="2"/>
          <w:sz w:val="24"/>
          <w:szCs w:val="24"/>
          <w:lang w:eastAsia="en-GB"/>
          <w14:ligatures w14:val="standardContextual"/>
        </w:rPr>
      </w:pPr>
      <w:r>
        <w:rPr>
          <w:noProof/>
        </w:rPr>
        <w:t>8.89</w:t>
      </w:r>
      <w:r>
        <w:rPr>
          <w:rFonts w:asciiTheme="minorHAnsi" w:hAnsiTheme="minorHAnsi" w:cstheme="minorBidi"/>
          <w:noProof/>
          <w:kern w:val="2"/>
          <w:sz w:val="24"/>
          <w:szCs w:val="24"/>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_Toc202525146 \h </w:instrText>
      </w:r>
      <w:r>
        <w:rPr>
          <w:noProof/>
        </w:rPr>
      </w:r>
      <w:r>
        <w:rPr>
          <w:noProof/>
        </w:rPr>
        <w:fldChar w:fldCharType="separate"/>
      </w:r>
      <w:r>
        <w:rPr>
          <w:noProof/>
        </w:rPr>
        <w:t>237</w:t>
      </w:r>
      <w:r>
        <w:rPr>
          <w:noProof/>
        </w:rPr>
        <w:fldChar w:fldCharType="end"/>
      </w:r>
    </w:p>
    <w:p w14:paraId="6BADA312" w14:textId="7FB978BF" w:rsidR="00B01C0A" w:rsidRDefault="00B01C0A">
      <w:pPr>
        <w:pStyle w:val="TOC2"/>
        <w:rPr>
          <w:rFonts w:asciiTheme="minorHAnsi" w:hAnsiTheme="minorHAnsi" w:cstheme="minorBidi"/>
          <w:noProof/>
          <w:kern w:val="2"/>
          <w:sz w:val="24"/>
          <w:szCs w:val="24"/>
          <w:lang w:eastAsia="en-GB"/>
          <w14:ligatures w14:val="standardContextual"/>
        </w:rPr>
      </w:pPr>
      <w:r>
        <w:rPr>
          <w:noProof/>
        </w:rPr>
        <w:t>8.90</w:t>
      </w:r>
      <w:r>
        <w:rPr>
          <w:rFonts w:asciiTheme="minorHAnsi" w:hAnsiTheme="minorHAnsi" w:cstheme="minorBidi"/>
          <w:noProof/>
          <w:kern w:val="2"/>
          <w:sz w:val="24"/>
          <w:szCs w:val="24"/>
          <w:lang w:eastAsia="en-GB"/>
          <w14:ligatures w14:val="standardContextual"/>
        </w:rPr>
        <w:tab/>
      </w:r>
      <w:r>
        <w:rPr>
          <w:noProof/>
        </w:rPr>
        <w:t xml:space="preserve">Security </w:t>
      </w:r>
      <w:r>
        <w:rPr>
          <w:noProof/>
          <w:lang w:eastAsia="ko-KR"/>
        </w:rPr>
        <w:t>Algorithms</w:t>
      </w:r>
      <w:r>
        <w:rPr>
          <w:noProof/>
        </w:rPr>
        <w:t xml:space="preserve"> +CSECALG</w:t>
      </w:r>
      <w:r>
        <w:rPr>
          <w:noProof/>
        </w:rPr>
        <w:tab/>
      </w:r>
      <w:r>
        <w:rPr>
          <w:noProof/>
        </w:rPr>
        <w:fldChar w:fldCharType="begin" w:fldLock="1"/>
      </w:r>
      <w:r>
        <w:rPr>
          <w:noProof/>
        </w:rPr>
        <w:instrText xml:space="preserve"> PAGEREF _Toc202525147 \h </w:instrText>
      </w:r>
      <w:r>
        <w:rPr>
          <w:noProof/>
        </w:rPr>
      </w:r>
      <w:r>
        <w:rPr>
          <w:noProof/>
        </w:rPr>
        <w:fldChar w:fldCharType="separate"/>
      </w:r>
      <w:r>
        <w:rPr>
          <w:noProof/>
        </w:rPr>
        <w:t>238</w:t>
      </w:r>
      <w:r>
        <w:rPr>
          <w:noProof/>
        </w:rPr>
        <w:fldChar w:fldCharType="end"/>
      </w:r>
    </w:p>
    <w:p w14:paraId="7F55E6AA" w14:textId="5AF8D7CC" w:rsidR="00B01C0A" w:rsidRDefault="00B01C0A">
      <w:pPr>
        <w:pStyle w:val="TOC2"/>
        <w:rPr>
          <w:rFonts w:asciiTheme="minorHAnsi" w:hAnsiTheme="minorHAnsi" w:cstheme="minorBidi"/>
          <w:noProof/>
          <w:kern w:val="2"/>
          <w:sz w:val="24"/>
          <w:szCs w:val="24"/>
          <w:lang w:eastAsia="en-GB"/>
          <w14:ligatures w14:val="standardContextual"/>
        </w:rPr>
      </w:pPr>
      <w:r>
        <w:rPr>
          <w:noProof/>
        </w:rPr>
        <w:t>8.91</w:t>
      </w:r>
      <w:r>
        <w:rPr>
          <w:rFonts w:asciiTheme="minorHAnsi" w:hAnsiTheme="minorHAnsi" w:cstheme="minorBidi"/>
          <w:noProof/>
          <w:kern w:val="2"/>
          <w:sz w:val="24"/>
          <w:szCs w:val="24"/>
          <w:lang w:eastAsia="en-GB"/>
          <w14:ligatures w14:val="standardContextual"/>
        </w:rPr>
        <w:tab/>
      </w:r>
      <w:r>
        <w:rPr>
          <w:noProof/>
        </w:rPr>
        <w:t>Store and Forward operation +CSTFOR</w:t>
      </w:r>
      <w:r>
        <w:rPr>
          <w:noProof/>
        </w:rPr>
        <w:tab/>
      </w:r>
      <w:r>
        <w:rPr>
          <w:noProof/>
        </w:rPr>
        <w:fldChar w:fldCharType="begin" w:fldLock="1"/>
      </w:r>
      <w:r>
        <w:rPr>
          <w:noProof/>
        </w:rPr>
        <w:instrText xml:space="preserve"> PAGEREF _Toc202525148 \h </w:instrText>
      </w:r>
      <w:r>
        <w:rPr>
          <w:noProof/>
        </w:rPr>
      </w:r>
      <w:r>
        <w:rPr>
          <w:noProof/>
        </w:rPr>
        <w:fldChar w:fldCharType="separate"/>
      </w:r>
      <w:r>
        <w:rPr>
          <w:noProof/>
        </w:rPr>
        <w:t>239</w:t>
      </w:r>
      <w:r>
        <w:rPr>
          <w:noProof/>
        </w:rPr>
        <w:fldChar w:fldCharType="end"/>
      </w:r>
    </w:p>
    <w:p w14:paraId="1D7F1526" w14:textId="469E1026" w:rsidR="00B01C0A" w:rsidRDefault="00B01C0A">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_Toc202525149 \h </w:instrText>
      </w:r>
      <w:r>
        <w:rPr>
          <w:noProof/>
        </w:rPr>
      </w:r>
      <w:r>
        <w:rPr>
          <w:noProof/>
        </w:rPr>
        <w:fldChar w:fldCharType="separate"/>
      </w:r>
      <w:r>
        <w:rPr>
          <w:noProof/>
        </w:rPr>
        <w:t>240</w:t>
      </w:r>
      <w:r>
        <w:rPr>
          <w:noProof/>
        </w:rPr>
        <w:fldChar w:fldCharType="end"/>
      </w:r>
    </w:p>
    <w:p w14:paraId="2F5B235B" w14:textId="21AE0C9D" w:rsidR="00B01C0A" w:rsidRDefault="00B01C0A">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_Toc202525150 \h </w:instrText>
      </w:r>
      <w:r>
        <w:rPr>
          <w:noProof/>
        </w:rPr>
      </w:r>
      <w:r>
        <w:rPr>
          <w:noProof/>
        </w:rPr>
        <w:fldChar w:fldCharType="separate"/>
      </w:r>
      <w:r>
        <w:rPr>
          <w:noProof/>
        </w:rPr>
        <w:t>240</w:t>
      </w:r>
      <w:r>
        <w:rPr>
          <w:noProof/>
        </w:rPr>
        <w:fldChar w:fldCharType="end"/>
      </w:r>
    </w:p>
    <w:p w14:paraId="566817A6" w14:textId="55ACBEA1" w:rsidR="00B01C0A" w:rsidRDefault="00B01C0A">
      <w:pPr>
        <w:pStyle w:val="TOC2"/>
        <w:rPr>
          <w:rFonts w:asciiTheme="minorHAnsi" w:hAnsiTheme="minorHAnsi" w:cstheme="minorBidi"/>
          <w:noProof/>
          <w:kern w:val="2"/>
          <w:sz w:val="24"/>
          <w:szCs w:val="24"/>
          <w:lang w:eastAsia="en-GB"/>
          <w14:ligatures w14:val="standardContextual"/>
        </w:rPr>
      </w:pPr>
      <w:r>
        <w:rPr>
          <w:noProof/>
        </w:rPr>
        <w:t>9.1A</w:t>
      </w:r>
      <w:r>
        <w:rPr>
          <w:rFonts w:asciiTheme="minorHAnsi" w:hAnsiTheme="minorHAnsi" w:cstheme="minorBidi"/>
          <w:noProof/>
          <w:kern w:val="2"/>
          <w:sz w:val="24"/>
          <w:szCs w:val="24"/>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_Toc202525151 \h </w:instrText>
      </w:r>
      <w:r>
        <w:rPr>
          <w:noProof/>
        </w:rPr>
      </w:r>
      <w:r>
        <w:rPr>
          <w:noProof/>
        </w:rPr>
        <w:fldChar w:fldCharType="separate"/>
      </w:r>
      <w:r>
        <w:rPr>
          <w:noProof/>
        </w:rPr>
        <w:t>241</w:t>
      </w:r>
      <w:r>
        <w:rPr>
          <w:noProof/>
        </w:rPr>
        <w:fldChar w:fldCharType="end"/>
      </w:r>
    </w:p>
    <w:p w14:paraId="726020FB" w14:textId="3F50AB3D" w:rsidR="00B01C0A" w:rsidRDefault="00B01C0A">
      <w:pPr>
        <w:pStyle w:val="TOC2"/>
        <w:rPr>
          <w:rFonts w:asciiTheme="minorHAnsi" w:hAnsiTheme="minorHAnsi" w:cstheme="minorBidi"/>
          <w:noProof/>
          <w:kern w:val="2"/>
          <w:sz w:val="24"/>
          <w:szCs w:val="24"/>
          <w:lang w:eastAsia="en-GB"/>
          <w14:ligatures w14:val="standardContextual"/>
        </w:rPr>
      </w:pPr>
      <w:r>
        <w:rPr>
          <w:noProof/>
        </w:rPr>
        <w:t>9.1B</w:t>
      </w:r>
      <w:r>
        <w:rPr>
          <w:rFonts w:asciiTheme="minorHAnsi" w:hAnsiTheme="minorHAnsi" w:cstheme="minorBidi"/>
          <w:noProof/>
          <w:kern w:val="2"/>
          <w:sz w:val="24"/>
          <w:szCs w:val="24"/>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_Toc202525152 \h </w:instrText>
      </w:r>
      <w:r>
        <w:rPr>
          <w:noProof/>
        </w:rPr>
      </w:r>
      <w:r>
        <w:rPr>
          <w:noProof/>
        </w:rPr>
        <w:fldChar w:fldCharType="separate"/>
      </w:r>
      <w:r>
        <w:rPr>
          <w:noProof/>
        </w:rPr>
        <w:t>241</w:t>
      </w:r>
      <w:r>
        <w:rPr>
          <w:noProof/>
        </w:rPr>
        <w:fldChar w:fldCharType="end"/>
      </w:r>
    </w:p>
    <w:p w14:paraId="6CDE29AD" w14:textId="081BA6DB"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en-US"/>
        </w:rPr>
        <w:t>9.2</w:t>
      </w:r>
      <w:r>
        <w:rPr>
          <w:rFonts w:asciiTheme="minorHAnsi" w:hAnsiTheme="minorHAnsi" w:cstheme="minorBidi"/>
          <w:noProof/>
          <w:kern w:val="2"/>
          <w:sz w:val="24"/>
          <w:szCs w:val="24"/>
          <w:lang w:eastAsia="en-GB"/>
          <w14:ligatures w14:val="standardContextual"/>
        </w:rPr>
        <w:tab/>
      </w:r>
      <w:r w:rsidRPr="00D136FB">
        <w:rPr>
          <w:noProof/>
          <w:lang w:val="en-US"/>
        </w:rPr>
        <w:t>Mobile termination error result code +CME ERROR</w:t>
      </w:r>
      <w:r>
        <w:rPr>
          <w:noProof/>
        </w:rPr>
        <w:tab/>
      </w:r>
      <w:r>
        <w:rPr>
          <w:noProof/>
        </w:rPr>
        <w:fldChar w:fldCharType="begin" w:fldLock="1"/>
      </w:r>
      <w:r>
        <w:rPr>
          <w:noProof/>
        </w:rPr>
        <w:instrText xml:space="preserve"> PAGEREF _Toc202525153 \h </w:instrText>
      </w:r>
      <w:r>
        <w:rPr>
          <w:noProof/>
        </w:rPr>
      </w:r>
      <w:r>
        <w:rPr>
          <w:noProof/>
        </w:rPr>
        <w:fldChar w:fldCharType="separate"/>
      </w:r>
      <w:r>
        <w:rPr>
          <w:noProof/>
        </w:rPr>
        <w:t>243</w:t>
      </w:r>
      <w:r>
        <w:rPr>
          <w:noProof/>
        </w:rPr>
        <w:fldChar w:fldCharType="end"/>
      </w:r>
    </w:p>
    <w:p w14:paraId="21F1D2A7" w14:textId="0D56FFD3" w:rsidR="00B01C0A" w:rsidRDefault="00B01C0A">
      <w:pPr>
        <w:pStyle w:val="TOC3"/>
        <w:rPr>
          <w:rFonts w:asciiTheme="minorHAnsi" w:hAnsiTheme="minorHAnsi" w:cstheme="minorBidi"/>
          <w:noProof/>
          <w:kern w:val="2"/>
          <w:sz w:val="24"/>
          <w:szCs w:val="24"/>
          <w:lang w:eastAsia="en-GB"/>
          <w14:ligatures w14:val="standardContextual"/>
        </w:rPr>
      </w:pPr>
      <w:r>
        <w:rPr>
          <w:noProof/>
        </w:rPr>
        <w:t>9.2.0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_Toc202525154 \h </w:instrText>
      </w:r>
      <w:r>
        <w:rPr>
          <w:noProof/>
        </w:rPr>
      </w:r>
      <w:r>
        <w:rPr>
          <w:noProof/>
        </w:rPr>
        <w:fldChar w:fldCharType="separate"/>
      </w:r>
      <w:r>
        <w:rPr>
          <w:noProof/>
        </w:rPr>
        <w:t>243</w:t>
      </w:r>
      <w:r>
        <w:rPr>
          <w:noProof/>
        </w:rPr>
        <w:fldChar w:fldCharType="end"/>
      </w:r>
    </w:p>
    <w:p w14:paraId="552B0D6F" w14:textId="3264071F" w:rsidR="00B01C0A" w:rsidRDefault="00B01C0A">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General errors</w:t>
      </w:r>
      <w:r>
        <w:rPr>
          <w:noProof/>
        </w:rPr>
        <w:tab/>
      </w:r>
      <w:r>
        <w:rPr>
          <w:noProof/>
        </w:rPr>
        <w:fldChar w:fldCharType="begin" w:fldLock="1"/>
      </w:r>
      <w:r>
        <w:rPr>
          <w:noProof/>
        </w:rPr>
        <w:instrText xml:space="preserve"> PAGEREF _Toc202525155 \h </w:instrText>
      </w:r>
      <w:r>
        <w:rPr>
          <w:noProof/>
        </w:rPr>
      </w:r>
      <w:r>
        <w:rPr>
          <w:noProof/>
        </w:rPr>
        <w:fldChar w:fldCharType="separate"/>
      </w:r>
      <w:r>
        <w:rPr>
          <w:noProof/>
        </w:rPr>
        <w:t>243</w:t>
      </w:r>
      <w:r>
        <w:rPr>
          <w:noProof/>
        </w:rPr>
        <w:fldChar w:fldCharType="end"/>
      </w:r>
    </w:p>
    <w:p w14:paraId="6FAF4113" w14:textId="49E13FE2" w:rsidR="00B01C0A" w:rsidRDefault="00B01C0A">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_Toc202525156 \h </w:instrText>
      </w:r>
      <w:r>
        <w:rPr>
          <w:noProof/>
        </w:rPr>
      </w:r>
      <w:r>
        <w:rPr>
          <w:noProof/>
        </w:rPr>
        <w:fldChar w:fldCharType="separate"/>
      </w:r>
      <w:r>
        <w:rPr>
          <w:noProof/>
        </w:rPr>
        <w:t>244</w:t>
      </w:r>
      <w:r>
        <w:rPr>
          <w:noProof/>
        </w:rPr>
        <w:fldChar w:fldCharType="end"/>
      </w:r>
    </w:p>
    <w:p w14:paraId="3160695E" w14:textId="6A60E107" w:rsidR="00B01C0A" w:rsidRDefault="00B01C0A">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_Toc202525157 \h </w:instrText>
      </w:r>
      <w:r>
        <w:rPr>
          <w:noProof/>
        </w:rPr>
      </w:r>
      <w:r>
        <w:rPr>
          <w:noProof/>
        </w:rPr>
        <w:fldChar w:fldCharType="separate"/>
      </w:r>
      <w:r>
        <w:rPr>
          <w:noProof/>
        </w:rPr>
        <w:t>244</w:t>
      </w:r>
      <w:r>
        <w:rPr>
          <w:noProof/>
        </w:rPr>
        <w:fldChar w:fldCharType="end"/>
      </w:r>
    </w:p>
    <w:p w14:paraId="5AB7118A" w14:textId="48884164" w:rsidR="00B01C0A" w:rsidRDefault="00B01C0A">
      <w:pPr>
        <w:pStyle w:val="TOC5"/>
        <w:rPr>
          <w:rFonts w:asciiTheme="minorHAnsi" w:hAnsiTheme="minorHAnsi" w:cstheme="minorBidi"/>
          <w:noProof/>
          <w:kern w:val="2"/>
          <w:sz w:val="24"/>
          <w:szCs w:val="24"/>
          <w:lang w:eastAsia="en-GB"/>
          <w14:ligatures w14:val="standardContextual"/>
        </w:rPr>
      </w:pPr>
      <w:r>
        <w:rPr>
          <w:noProof/>
        </w:rPr>
        <w:t>9.2.2.1.1</w:t>
      </w:r>
      <w:r>
        <w:rPr>
          <w:rFonts w:asciiTheme="minorHAnsi" w:hAnsiTheme="minorHAnsi" w:cstheme="minorBidi"/>
          <w:noProof/>
          <w:kern w:val="2"/>
          <w:sz w:val="24"/>
          <w:szCs w:val="24"/>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_Toc202525158 \h </w:instrText>
      </w:r>
      <w:r>
        <w:rPr>
          <w:noProof/>
        </w:rPr>
      </w:r>
      <w:r>
        <w:rPr>
          <w:noProof/>
        </w:rPr>
        <w:fldChar w:fldCharType="separate"/>
      </w:r>
      <w:r>
        <w:rPr>
          <w:noProof/>
        </w:rPr>
        <w:t>244</w:t>
      </w:r>
      <w:r>
        <w:rPr>
          <w:noProof/>
        </w:rPr>
        <w:fldChar w:fldCharType="end"/>
      </w:r>
    </w:p>
    <w:p w14:paraId="3C28C588" w14:textId="72DDD248" w:rsidR="00B01C0A" w:rsidRDefault="00B01C0A">
      <w:pPr>
        <w:pStyle w:val="TOC5"/>
        <w:rPr>
          <w:rFonts w:asciiTheme="minorHAnsi" w:hAnsiTheme="minorHAnsi" w:cstheme="minorBidi"/>
          <w:noProof/>
          <w:kern w:val="2"/>
          <w:sz w:val="24"/>
          <w:szCs w:val="24"/>
          <w:lang w:eastAsia="en-GB"/>
          <w14:ligatures w14:val="standardContextual"/>
        </w:rPr>
      </w:pPr>
      <w:r>
        <w:rPr>
          <w:noProof/>
        </w:rPr>
        <w:t>9.2.2.1.2</w:t>
      </w:r>
      <w:r>
        <w:rPr>
          <w:rFonts w:asciiTheme="minorHAnsi" w:hAnsiTheme="minorHAnsi" w:cstheme="minorBidi"/>
          <w:noProof/>
          <w:kern w:val="2"/>
          <w:sz w:val="24"/>
          <w:szCs w:val="24"/>
          <w:lang w:eastAsia="en-GB"/>
          <w14:ligatures w14:val="standardContextual"/>
        </w:rPr>
        <w:tab/>
      </w:r>
      <w:r>
        <w:rPr>
          <w:noProof/>
        </w:rPr>
        <w:t>Errors for EPS</w:t>
      </w:r>
      <w:r>
        <w:rPr>
          <w:noProof/>
        </w:rPr>
        <w:tab/>
      </w:r>
      <w:r>
        <w:rPr>
          <w:noProof/>
        </w:rPr>
        <w:fldChar w:fldCharType="begin" w:fldLock="1"/>
      </w:r>
      <w:r>
        <w:rPr>
          <w:noProof/>
        </w:rPr>
        <w:instrText xml:space="preserve"> PAGEREF _Toc202525159 \h </w:instrText>
      </w:r>
      <w:r>
        <w:rPr>
          <w:noProof/>
        </w:rPr>
      </w:r>
      <w:r>
        <w:rPr>
          <w:noProof/>
        </w:rPr>
        <w:fldChar w:fldCharType="separate"/>
      </w:r>
      <w:r>
        <w:rPr>
          <w:noProof/>
        </w:rPr>
        <w:t>245</w:t>
      </w:r>
      <w:r>
        <w:rPr>
          <w:noProof/>
        </w:rPr>
        <w:fldChar w:fldCharType="end"/>
      </w:r>
    </w:p>
    <w:p w14:paraId="032EC98D" w14:textId="73AF2814" w:rsidR="00B01C0A" w:rsidRDefault="00B01C0A">
      <w:pPr>
        <w:pStyle w:val="TOC5"/>
        <w:rPr>
          <w:rFonts w:asciiTheme="minorHAnsi" w:hAnsiTheme="minorHAnsi" w:cstheme="minorBidi"/>
          <w:noProof/>
          <w:kern w:val="2"/>
          <w:sz w:val="24"/>
          <w:szCs w:val="24"/>
          <w:lang w:eastAsia="en-GB"/>
          <w14:ligatures w14:val="standardContextual"/>
        </w:rPr>
      </w:pPr>
      <w:r>
        <w:rPr>
          <w:noProof/>
        </w:rPr>
        <w:t>9.2.2.1.3</w:t>
      </w:r>
      <w:r>
        <w:rPr>
          <w:rFonts w:asciiTheme="minorHAnsi" w:hAnsiTheme="minorHAnsi" w:cstheme="minorBidi"/>
          <w:noProof/>
          <w:kern w:val="2"/>
          <w:sz w:val="24"/>
          <w:szCs w:val="24"/>
          <w:lang w:eastAsia="en-GB"/>
          <w14:ligatures w14:val="standardContextual"/>
        </w:rPr>
        <w:tab/>
      </w:r>
      <w:r>
        <w:rPr>
          <w:noProof/>
        </w:rPr>
        <w:t>Errors for 5GS</w:t>
      </w:r>
      <w:r>
        <w:rPr>
          <w:noProof/>
        </w:rPr>
        <w:tab/>
      </w:r>
      <w:r>
        <w:rPr>
          <w:noProof/>
        </w:rPr>
        <w:fldChar w:fldCharType="begin" w:fldLock="1"/>
      </w:r>
      <w:r>
        <w:rPr>
          <w:noProof/>
        </w:rPr>
        <w:instrText xml:space="preserve"> PAGEREF _Toc202525160 \h </w:instrText>
      </w:r>
      <w:r>
        <w:rPr>
          <w:noProof/>
        </w:rPr>
      </w:r>
      <w:r>
        <w:rPr>
          <w:noProof/>
        </w:rPr>
        <w:fldChar w:fldCharType="separate"/>
      </w:r>
      <w:r>
        <w:rPr>
          <w:noProof/>
        </w:rPr>
        <w:t>246</w:t>
      </w:r>
      <w:r>
        <w:rPr>
          <w:noProof/>
        </w:rPr>
        <w:fldChar w:fldCharType="end"/>
      </w:r>
    </w:p>
    <w:p w14:paraId="34F6E337" w14:textId="32BE4D1B" w:rsidR="00B01C0A" w:rsidRDefault="00B01C0A">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_Toc202525161 \h </w:instrText>
      </w:r>
      <w:r>
        <w:rPr>
          <w:noProof/>
        </w:rPr>
      </w:r>
      <w:r>
        <w:rPr>
          <w:noProof/>
        </w:rPr>
        <w:fldChar w:fldCharType="separate"/>
      </w:r>
      <w:r>
        <w:rPr>
          <w:noProof/>
        </w:rPr>
        <w:t>247</w:t>
      </w:r>
      <w:r>
        <w:rPr>
          <w:noProof/>
        </w:rPr>
        <w:fldChar w:fldCharType="end"/>
      </w:r>
    </w:p>
    <w:p w14:paraId="7E778946" w14:textId="7291C5F5" w:rsidR="00B01C0A" w:rsidRDefault="00B01C0A">
      <w:pPr>
        <w:pStyle w:val="TOC5"/>
        <w:rPr>
          <w:rFonts w:asciiTheme="minorHAnsi" w:hAnsiTheme="minorHAnsi" w:cstheme="minorBidi"/>
          <w:noProof/>
          <w:kern w:val="2"/>
          <w:sz w:val="24"/>
          <w:szCs w:val="24"/>
          <w:lang w:eastAsia="en-GB"/>
          <w14:ligatures w14:val="standardContextual"/>
        </w:rPr>
      </w:pPr>
      <w:r>
        <w:rPr>
          <w:noProof/>
        </w:rPr>
        <w:t>9.2.2.2.1</w:t>
      </w:r>
      <w:r>
        <w:rPr>
          <w:rFonts w:asciiTheme="minorHAnsi" w:hAnsiTheme="minorHAnsi" w:cstheme="minorBidi"/>
          <w:noProof/>
          <w:kern w:val="2"/>
          <w:sz w:val="24"/>
          <w:szCs w:val="24"/>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_Toc202525162 \h </w:instrText>
      </w:r>
      <w:r>
        <w:rPr>
          <w:noProof/>
        </w:rPr>
      </w:r>
      <w:r>
        <w:rPr>
          <w:noProof/>
        </w:rPr>
        <w:fldChar w:fldCharType="separate"/>
      </w:r>
      <w:r>
        <w:rPr>
          <w:noProof/>
        </w:rPr>
        <w:t>247</w:t>
      </w:r>
      <w:r>
        <w:rPr>
          <w:noProof/>
        </w:rPr>
        <w:fldChar w:fldCharType="end"/>
      </w:r>
    </w:p>
    <w:p w14:paraId="4ADA4089" w14:textId="38CC8832" w:rsidR="00B01C0A" w:rsidRDefault="00B01C0A">
      <w:pPr>
        <w:pStyle w:val="TOC5"/>
        <w:rPr>
          <w:rFonts w:asciiTheme="minorHAnsi" w:hAnsiTheme="minorHAnsi" w:cstheme="minorBidi"/>
          <w:noProof/>
          <w:kern w:val="2"/>
          <w:sz w:val="24"/>
          <w:szCs w:val="24"/>
          <w:lang w:eastAsia="en-GB"/>
          <w14:ligatures w14:val="standardContextual"/>
        </w:rPr>
      </w:pPr>
      <w:r>
        <w:rPr>
          <w:noProof/>
        </w:rPr>
        <w:t>9.2.2.2.2</w:t>
      </w:r>
      <w:r>
        <w:rPr>
          <w:rFonts w:asciiTheme="minorHAnsi" w:hAnsiTheme="minorHAnsi" w:cstheme="minorBidi"/>
          <w:noProof/>
          <w:kern w:val="2"/>
          <w:sz w:val="24"/>
          <w:szCs w:val="24"/>
          <w:lang w:eastAsia="en-GB"/>
          <w14:ligatures w14:val="standardContextual"/>
        </w:rPr>
        <w:tab/>
      </w:r>
      <w:r>
        <w:rPr>
          <w:noProof/>
        </w:rPr>
        <w:t>Errors for EPS</w:t>
      </w:r>
      <w:r>
        <w:rPr>
          <w:noProof/>
        </w:rPr>
        <w:tab/>
      </w:r>
      <w:r>
        <w:rPr>
          <w:noProof/>
        </w:rPr>
        <w:fldChar w:fldCharType="begin" w:fldLock="1"/>
      </w:r>
      <w:r>
        <w:rPr>
          <w:noProof/>
        </w:rPr>
        <w:instrText xml:space="preserve"> PAGEREF _Toc202525163 \h </w:instrText>
      </w:r>
      <w:r>
        <w:rPr>
          <w:noProof/>
        </w:rPr>
      </w:r>
      <w:r>
        <w:rPr>
          <w:noProof/>
        </w:rPr>
        <w:fldChar w:fldCharType="separate"/>
      </w:r>
      <w:r>
        <w:rPr>
          <w:noProof/>
        </w:rPr>
        <w:t>248</w:t>
      </w:r>
      <w:r>
        <w:rPr>
          <w:noProof/>
        </w:rPr>
        <w:fldChar w:fldCharType="end"/>
      </w:r>
    </w:p>
    <w:p w14:paraId="31EA9638" w14:textId="67C0C4E6" w:rsidR="00B01C0A" w:rsidRDefault="00B01C0A">
      <w:pPr>
        <w:pStyle w:val="TOC5"/>
        <w:rPr>
          <w:rFonts w:asciiTheme="minorHAnsi" w:hAnsiTheme="minorHAnsi" w:cstheme="minorBidi"/>
          <w:noProof/>
          <w:kern w:val="2"/>
          <w:sz w:val="24"/>
          <w:szCs w:val="24"/>
          <w:lang w:eastAsia="en-GB"/>
          <w14:ligatures w14:val="standardContextual"/>
        </w:rPr>
      </w:pPr>
      <w:r>
        <w:rPr>
          <w:noProof/>
        </w:rPr>
        <w:t>9.2.2.2.3</w:t>
      </w:r>
      <w:r>
        <w:rPr>
          <w:rFonts w:asciiTheme="minorHAnsi" w:hAnsiTheme="minorHAnsi" w:cstheme="minorBidi"/>
          <w:noProof/>
          <w:kern w:val="2"/>
          <w:sz w:val="24"/>
          <w:szCs w:val="24"/>
          <w:lang w:eastAsia="en-GB"/>
          <w14:ligatures w14:val="standardContextual"/>
        </w:rPr>
        <w:tab/>
      </w:r>
      <w:r>
        <w:rPr>
          <w:noProof/>
        </w:rPr>
        <w:t>Errors for 5GS</w:t>
      </w:r>
      <w:r>
        <w:rPr>
          <w:noProof/>
        </w:rPr>
        <w:tab/>
      </w:r>
      <w:r>
        <w:rPr>
          <w:noProof/>
        </w:rPr>
        <w:fldChar w:fldCharType="begin" w:fldLock="1"/>
      </w:r>
      <w:r>
        <w:rPr>
          <w:noProof/>
        </w:rPr>
        <w:instrText xml:space="preserve"> PAGEREF _Toc202525164 \h </w:instrText>
      </w:r>
      <w:r>
        <w:rPr>
          <w:noProof/>
        </w:rPr>
      </w:r>
      <w:r>
        <w:rPr>
          <w:noProof/>
        </w:rPr>
        <w:fldChar w:fldCharType="separate"/>
      </w:r>
      <w:r>
        <w:rPr>
          <w:noProof/>
        </w:rPr>
        <w:t>249</w:t>
      </w:r>
      <w:r>
        <w:rPr>
          <w:noProof/>
        </w:rPr>
        <w:fldChar w:fldCharType="end"/>
      </w:r>
    </w:p>
    <w:p w14:paraId="0F91C301" w14:textId="741AB862" w:rsidR="00B01C0A" w:rsidRDefault="00B01C0A">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_Toc202525165 \h </w:instrText>
      </w:r>
      <w:r>
        <w:rPr>
          <w:noProof/>
        </w:rPr>
      </w:r>
      <w:r>
        <w:rPr>
          <w:noProof/>
        </w:rPr>
        <w:fldChar w:fldCharType="separate"/>
      </w:r>
      <w:r>
        <w:rPr>
          <w:noProof/>
        </w:rPr>
        <w:t>249</w:t>
      </w:r>
      <w:r>
        <w:rPr>
          <w:noProof/>
        </w:rPr>
        <w:fldChar w:fldCharType="end"/>
      </w:r>
    </w:p>
    <w:p w14:paraId="65F2BCFA" w14:textId="04F9CD73" w:rsidR="00B01C0A" w:rsidRDefault="00B01C0A">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_Toc202525166 \h </w:instrText>
      </w:r>
      <w:r>
        <w:rPr>
          <w:noProof/>
        </w:rPr>
      </w:r>
      <w:r>
        <w:rPr>
          <w:noProof/>
        </w:rPr>
        <w:fldChar w:fldCharType="separate"/>
      </w:r>
      <w:r>
        <w:rPr>
          <w:noProof/>
        </w:rPr>
        <w:t>249</w:t>
      </w:r>
      <w:r>
        <w:rPr>
          <w:noProof/>
        </w:rPr>
        <w:fldChar w:fldCharType="end"/>
      </w:r>
    </w:p>
    <w:p w14:paraId="2C48A4D4" w14:textId="446631DF" w:rsidR="00B01C0A" w:rsidRDefault="00B01C0A">
      <w:pPr>
        <w:pStyle w:val="TOC3"/>
        <w:rPr>
          <w:rFonts w:asciiTheme="minorHAnsi" w:hAnsiTheme="minorHAnsi" w:cstheme="minorBidi"/>
          <w:noProof/>
          <w:kern w:val="2"/>
          <w:sz w:val="24"/>
          <w:szCs w:val="24"/>
          <w:lang w:eastAsia="en-GB"/>
          <w14:ligatures w14:val="standardContextual"/>
        </w:rPr>
      </w:pPr>
      <w:r>
        <w:rPr>
          <w:noProof/>
        </w:rPr>
        <w:t>9.2.3</w:t>
      </w:r>
      <w:r>
        <w:rPr>
          <w:rFonts w:asciiTheme="minorHAnsi" w:hAnsiTheme="minorHAnsi" w:cstheme="minorBidi"/>
          <w:noProof/>
          <w:kern w:val="2"/>
          <w:sz w:val="24"/>
          <w:szCs w:val="24"/>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_Toc202525167 \h </w:instrText>
      </w:r>
      <w:r>
        <w:rPr>
          <w:noProof/>
        </w:rPr>
      </w:r>
      <w:r>
        <w:rPr>
          <w:noProof/>
        </w:rPr>
        <w:fldChar w:fldCharType="separate"/>
      </w:r>
      <w:r>
        <w:rPr>
          <w:noProof/>
        </w:rPr>
        <w:t>249</w:t>
      </w:r>
      <w:r>
        <w:rPr>
          <w:noProof/>
        </w:rPr>
        <w:fldChar w:fldCharType="end"/>
      </w:r>
    </w:p>
    <w:p w14:paraId="79E822F7" w14:textId="1BEE55B5" w:rsidR="00B01C0A" w:rsidRDefault="00B01C0A">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_Toc202525168 \h </w:instrText>
      </w:r>
      <w:r>
        <w:rPr>
          <w:noProof/>
        </w:rPr>
      </w:r>
      <w:r>
        <w:rPr>
          <w:noProof/>
        </w:rPr>
        <w:fldChar w:fldCharType="separate"/>
      </w:r>
      <w:r>
        <w:rPr>
          <w:noProof/>
        </w:rPr>
        <w:t>250</w:t>
      </w:r>
      <w:r>
        <w:rPr>
          <w:noProof/>
        </w:rPr>
        <w:fldChar w:fldCharType="end"/>
      </w:r>
    </w:p>
    <w:p w14:paraId="599268A5" w14:textId="5F392E82" w:rsidR="00B01C0A" w:rsidRDefault="00B01C0A">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_Toc202525169 \h </w:instrText>
      </w:r>
      <w:r>
        <w:rPr>
          <w:noProof/>
        </w:rPr>
      </w:r>
      <w:r>
        <w:rPr>
          <w:noProof/>
        </w:rPr>
        <w:fldChar w:fldCharType="separate"/>
      </w:r>
      <w:r>
        <w:rPr>
          <w:noProof/>
        </w:rPr>
        <w:t>250</w:t>
      </w:r>
      <w:r>
        <w:rPr>
          <w:noProof/>
        </w:rPr>
        <w:fldChar w:fldCharType="end"/>
      </w:r>
    </w:p>
    <w:p w14:paraId="60C57927" w14:textId="576E46BC" w:rsidR="00B01C0A" w:rsidRDefault="00B01C0A">
      <w:pPr>
        <w:pStyle w:val="TOC3"/>
        <w:rPr>
          <w:rFonts w:asciiTheme="minorHAnsi" w:hAnsiTheme="minorHAnsi" w:cstheme="minorBidi"/>
          <w:noProof/>
          <w:kern w:val="2"/>
          <w:sz w:val="24"/>
          <w:szCs w:val="24"/>
          <w:lang w:eastAsia="en-GB"/>
          <w14:ligatures w14:val="standardContextual"/>
        </w:rPr>
      </w:pPr>
      <w:r>
        <w:rPr>
          <w:noProof/>
        </w:rPr>
        <w:t>9.3.2</w:t>
      </w:r>
      <w:r>
        <w:rPr>
          <w:rFonts w:asciiTheme="minorHAnsi" w:hAnsiTheme="minorHAnsi" w:cstheme="minorBidi"/>
          <w:noProof/>
          <w:kern w:val="2"/>
          <w:sz w:val="24"/>
          <w:szCs w:val="24"/>
          <w:lang w:eastAsia="en-GB"/>
          <w14:ligatures w14:val="standardContextual"/>
        </w:rPr>
        <w:tab/>
      </w:r>
      <w:r>
        <w:rPr>
          <w:noProof/>
        </w:rPr>
        <w:t>Errors</w:t>
      </w:r>
      <w:r>
        <w:rPr>
          <w:noProof/>
        </w:rPr>
        <w:tab/>
      </w:r>
      <w:r>
        <w:rPr>
          <w:noProof/>
        </w:rPr>
        <w:fldChar w:fldCharType="begin" w:fldLock="1"/>
      </w:r>
      <w:r>
        <w:rPr>
          <w:noProof/>
        </w:rPr>
        <w:instrText xml:space="preserve"> PAGEREF _Toc202525170 \h </w:instrText>
      </w:r>
      <w:r>
        <w:rPr>
          <w:noProof/>
        </w:rPr>
      </w:r>
      <w:r>
        <w:rPr>
          <w:noProof/>
        </w:rPr>
        <w:fldChar w:fldCharType="separate"/>
      </w:r>
      <w:r>
        <w:rPr>
          <w:noProof/>
        </w:rPr>
        <w:t>250</w:t>
      </w:r>
      <w:r>
        <w:rPr>
          <w:noProof/>
        </w:rPr>
        <w:fldChar w:fldCharType="end"/>
      </w:r>
    </w:p>
    <w:p w14:paraId="12C5A6A3" w14:textId="0216ACE6" w:rsidR="00B01C0A" w:rsidRDefault="00B01C0A">
      <w:pPr>
        <w:pStyle w:val="TOC2"/>
        <w:rPr>
          <w:rFonts w:asciiTheme="minorHAnsi" w:hAnsiTheme="minorHAnsi" w:cstheme="minorBidi"/>
          <w:noProof/>
          <w:kern w:val="2"/>
          <w:sz w:val="24"/>
          <w:szCs w:val="24"/>
          <w:lang w:eastAsia="en-GB"/>
          <w14:ligatures w14:val="standardContextual"/>
        </w:rPr>
      </w:pPr>
      <w:r>
        <w:rPr>
          <w:noProof/>
        </w:rPr>
        <w:t>9.4</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_Toc202525171 \h </w:instrText>
      </w:r>
      <w:r>
        <w:rPr>
          <w:noProof/>
        </w:rPr>
      </w:r>
      <w:r>
        <w:rPr>
          <w:noProof/>
        </w:rPr>
        <w:fldChar w:fldCharType="separate"/>
      </w:r>
      <w:r>
        <w:rPr>
          <w:noProof/>
        </w:rPr>
        <w:t>250</w:t>
      </w:r>
      <w:r>
        <w:rPr>
          <w:noProof/>
        </w:rPr>
        <w:fldChar w:fldCharType="end"/>
      </w:r>
    </w:p>
    <w:p w14:paraId="43966A0C" w14:textId="22F283C5" w:rsidR="00B01C0A" w:rsidRDefault="00B01C0A">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_Toc202525172 \h </w:instrText>
      </w:r>
      <w:r>
        <w:rPr>
          <w:noProof/>
        </w:rPr>
      </w:r>
      <w:r>
        <w:rPr>
          <w:noProof/>
        </w:rPr>
        <w:fldChar w:fldCharType="separate"/>
      </w:r>
      <w:r>
        <w:rPr>
          <w:noProof/>
        </w:rPr>
        <w:t>251</w:t>
      </w:r>
      <w:r>
        <w:rPr>
          <w:noProof/>
        </w:rPr>
        <w:fldChar w:fldCharType="end"/>
      </w:r>
    </w:p>
    <w:p w14:paraId="7C6F15FD" w14:textId="27EDBFC3" w:rsidR="00B01C0A" w:rsidRDefault="00B01C0A">
      <w:pPr>
        <w:pStyle w:val="TOC2"/>
        <w:rPr>
          <w:rFonts w:asciiTheme="minorHAnsi" w:hAnsiTheme="minorHAnsi" w:cstheme="minorBidi"/>
          <w:noProof/>
          <w:kern w:val="2"/>
          <w:sz w:val="24"/>
          <w:szCs w:val="24"/>
          <w:lang w:eastAsia="en-GB"/>
          <w14:ligatures w14:val="standardContextual"/>
        </w:rPr>
      </w:pPr>
      <w:r>
        <w:rPr>
          <w:noProof/>
        </w:rPr>
        <w:t>10.0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_Toc202525173 \h </w:instrText>
      </w:r>
      <w:r>
        <w:rPr>
          <w:noProof/>
        </w:rPr>
      </w:r>
      <w:r>
        <w:rPr>
          <w:noProof/>
        </w:rPr>
        <w:fldChar w:fldCharType="separate"/>
      </w:r>
      <w:r>
        <w:rPr>
          <w:noProof/>
        </w:rPr>
        <w:t>251</w:t>
      </w:r>
      <w:r>
        <w:rPr>
          <w:noProof/>
        </w:rPr>
        <w:fldChar w:fldCharType="end"/>
      </w:r>
    </w:p>
    <w:p w14:paraId="4CAB7DA0" w14:textId="2D1FD39C" w:rsidR="00B01C0A" w:rsidRDefault="00B01C0A">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_Toc202525174 \h </w:instrText>
      </w:r>
      <w:r>
        <w:rPr>
          <w:noProof/>
        </w:rPr>
      </w:r>
      <w:r>
        <w:rPr>
          <w:noProof/>
        </w:rPr>
        <w:fldChar w:fldCharType="separate"/>
      </w:r>
      <w:r>
        <w:rPr>
          <w:noProof/>
        </w:rPr>
        <w:t>251</w:t>
      </w:r>
      <w:r>
        <w:rPr>
          <w:noProof/>
        </w:rPr>
        <w:fldChar w:fldCharType="end"/>
      </w:r>
    </w:p>
    <w:p w14:paraId="69FF408F" w14:textId="72A1DE4A" w:rsidR="00B01C0A" w:rsidRDefault="00B01C0A">
      <w:pPr>
        <w:pStyle w:val="TOC3"/>
        <w:rPr>
          <w:rFonts w:asciiTheme="minorHAnsi" w:hAnsiTheme="minorHAnsi" w:cstheme="minorBidi"/>
          <w:noProof/>
          <w:kern w:val="2"/>
          <w:sz w:val="24"/>
          <w:szCs w:val="24"/>
          <w:lang w:eastAsia="en-GB"/>
          <w14:ligatures w14:val="standardContextual"/>
        </w:rPr>
      </w:pPr>
      <w:r>
        <w:rPr>
          <w:noProof/>
        </w:rPr>
        <w:t>10.1.0</w:t>
      </w:r>
      <w:r>
        <w:rPr>
          <w:rFonts w:asciiTheme="minorHAnsi" w:hAnsiTheme="minorHAnsi" w:cstheme="minorBidi"/>
          <w:noProof/>
          <w:kern w:val="2"/>
          <w:sz w:val="24"/>
          <w:szCs w:val="24"/>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_Toc202525175 \h </w:instrText>
      </w:r>
      <w:r>
        <w:rPr>
          <w:noProof/>
        </w:rPr>
      </w:r>
      <w:r>
        <w:rPr>
          <w:noProof/>
        </w:rPr>
        <w:fldChar w:fldCharType="separate"/>
      </w:r>
      <w:r>
        <w:rPr>
          <w:noProof/>
        </w:rPr>
        <w:t>251</w:t>
      </w:r>
      <w:r>
        <w:rPr>
          <w:noProof/>
        </w:rPr>
        <w:fldChar w:fldCharType="end"/>
      </w:r>
    </w:p>
    <w:p w14:paraId="005C9B33" w14:textId="1743D8DE" w:rsidR="00B01C0A" w:rsidRDefault="00B01C0A">
      <w:pPr>
        <w:pStyle w:val="TOC3"/>
        <w:rPr>
          <w:rFonts w:asciiTheme="minorHAnsi" w:hAnsiTheme="minorHAnsi" w:cstheme="minorBidi"/>
          <w:noProof/>
          <w:kern w:val="2"/>
          <w:sz w:val="24"/>
          <w:szCs w:val="24"/>
          <w:lang w:eastAsia="en-GB"/>
          <w14:ligatures w14:val="standardContextual"/>
        </w:rPr>
      </w:pPr>
      <w:r>
        <w:rPr>
          <w:noProof/>
        </w:rPr>
        <w:t>10.1.00</w:t>
      </w:r>
      <w:r>
        <w:rPr>
          <w:rFonts w:asciiTheme="minorHAnsi" w:hAnsiTheme="minorHAnsi" w:cstheme="minorBidi"/>
          <w:noProof/>
          <w:kern w:val="2"/>
          <w:sz w:val="24"/>
          <w:szCs w:val="24"/>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_Toc202525176 \h </w:instrText>
      </w:r>
      <w:r>
        <w:rPr>
          <w:noProof/>
        </w:rPr>
      </w:r>
      <w:r>
        <w:rPr>
          <w:noProof/>
        </w:rPr>
        <w:fldChar w:fldCharType="separate"/>
      </w:r>
      <w:r>
        <w:rPr>
          <w:noProof/>
        </w:rPr>
        <w:t>253</w:t>
      </w:r>
      <w:r>
        <w:rPr>
          <w:noProof/>
        </w:rPr>
        <w:fldChar w:fldCharType="end"/>
      </w:r>
    </w:p>
    <w:p w14:paraId="7BBAA08E" w14:textId="3C8EF030" w:rsidR="00B01C0A" w:rsidRDefault="00B01C0A">
      <w:pPr>
        <w:pStyle w:val="TOC3"/>
        <w:rPr>
          <w:rFonts w:asciiTheme="minorHAnsi" w:hAnsiTheme="minorHAnsi" w:cstheme="minorBidi"/>
          <w:noProof/>
          <w:kern w:val="2"/>
          <w:sz w:val="24"/>
          <w:szCs w:val="24"/>
          <w:lang w:eastAsia="en-GB"/>
          <w14:ligatures w14:val="standardContextual"/>
        </w:rPr>
      </w:pPr>
      <w:r>
        <w:rPr>
          <w:noProof/>
        </w:rPr>
        <w:t>10.1.1</w:t>
      </w:r>
      <w:r>
        <w:rPr>
          <w:rFonts w:asciiTheme="minorHAnsi" w:hAnsiTheme="minorHAnsi" w:cstheme="minorBidi"/>
          <w:noProof/>
          <w:kern w:val="2"/>
          <w:sz w:val="24"/>
          <w:szCs w:val="24"/>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_Toc202525177 \h </w:instrText>
      </w:r>
      <w:r>
        <w:rPr>
          <w:noProof/>
        </w:rPr>
      </w:r>
      <w:r>
        <w:rPr>
          <w:noProof/>
        </w:rPr>
        <w:fldChar w:fldCharType="separate"/>
      </w:r>
      <w:r>
        <w:rPr>
          <w:noProof/>
        </w:rPr>
        <w:t>254</w:t>
      </w:r>
      <w:r>
        <w:rPr>
          <w:noProof/>
        </w:rPr>
        <w:fldChar w:fldCharType="end"/>
      </w:r>
    </w:p>
    <w:p w14:paraId="41AE6E29" w14:textId="04050881" w:rsidR="00B01C0A" w:rsidRDefault="00B01C0A">
      <w:pPr>
        <w:pStyle w:val="TOC3"/>
        <w:rPr>
          <w:rFonts w:asciiTheme="minorHAnsi" w:hAnsiTheme="minorHAnsi" w:cstheme="minorBidi"/>
          <w:noProof/>
          <w:kern w:val="2"/>
          <w:sz w:val="24"/>
          <w:szCs w:val="24"/>
          <w:lang w:eastAsia="en-GB"/>
          <w14:ligatures w14:val="standardContextual"/>
        </w:rPr>
      </w:pPr>
      <w:r>
        <w:rPr>
          <w:noProof/>
        </w:rPr>
        <w:t>10.1.2</w:t>
      </w:r>
      <w:r>
        <w:rPr>
          <w:rFonts w:asciiTheme="minorHAnsi" w:hAnsiTheme="minorHAnsi" w:cstheme="minorBidi"/>
          <w:noProof/>
          <w:kern w:val="2"/>
          <w:sz w:val="24"/>
          <w:szCs w:val="24"/>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_Toc202525178 \h </w:instrText>
      </w:r>
      <w:r>
        <w:rPr>
          <w:noProof/>
        </w:rPr>
      </w:r>
      <w:r>
        <w:rPr>
          <w:noProof/>
        </w:rPr>
        <w:fldChar w:fldCharType="separate"/>
      </w:r>
      <w:r>
        <w:rPr>
          <w:noProof/>
        </w:rPr>
        <w:t>262</w:t>
      </w:r>
      <w:r>
        <w:rPr>
          <w:noProof/>
        </w:rPr>
        <w:fldChar w:fldCharType="end"/>
      </w:r>
    </w:p>
    <w:p w14:paraId="5BC4E572" w14:textId="778D5497" w:rsidR="00B01C0A" w:rsidRDefault="00B01C0A">
      <w:pPr>
        <w:pStyle w:val="TOC3"/>
        <w:rPr>
          <w:rFonts w:asciiTheme="minorHAnsi" w:hAnsiTheme="minorHAnsi" w:cstheme="minorBidi"/>
          <w:noProof/>
          <w:kern w:val="2"/>
          <w:sz w:val="24"/>
          <w:szCs w:val="24"/>
          <w:lang w:eastAsia="en-GB"/>
          <w14:ligatures w14:val="standardContextual"/>
        </w:rPr>
      </w:pPr>
      <w:r>
        <w:rPr>
          <w:noProof/>
        </w:rPr>
        <w:t>10.1.3</w:t>
      </w:r>
      <w:r>
        <w:rPr>
          <w:rFonts w:asciiTheme="minorHAnsi" w:hAnsiTheme="minorHAnsi" w:cstheme="minorBidi"/>
          <w:noProof/>
          <w:kern w:val="2"/>
          <w:sz w:val="24"/>
          <w:szCs w:val="24"/>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_Toc202525179 \h </w:instrText>
      </w:r>
      <w:r>
        <w:rPr>
          <w:noProof/>
        </w:rPr>
      </w:r>
      <w:r>
        <w:rPr>
          <w:noProof/>
        </w:rPr>
        <w:fldChar w:fldCharType="separate"/>
      </w:r>
      <w:r>
        <w:rPr>
          <w:noProof/>
        </w:rPr>
        <w:t>264</w:t>
      </w:r>
      <w:r>
        <w:rPr>
          <w:noProof/>
        </w:rPr>
        <w:fldChar w:fldCharType="end"/>
      </w:r>
    </w:p>
    <w:p w14:paraId="2BA33C5A" w14:textId="5FA0CD5F" w:rsidR="00B01C0A" w:rsidRDefault="00B01C0A">
      <w:pPr>
        <w:pStyle w:val="TOC3"/>
        <w:rPr>
          <w:rFonts w:asciiTheme="minorHAnsi" w:hAnsiTheme="minorHAnsi" w:cstheme="minorBidi"/>
          <w:noProof/>
          <w:kern w:val="2"/>
          <w:sz w:val="24"/>
          <w:szCs w:val="24"/>
          <w:lang w:eastAsia="en-GB"/>
          <w14:ligatures w14:val="standardContextual"/>
        </w:rPr>
      </w:pPr>
      <w:r>
        <w:rPr>
          <w:noProof/>
        </w:rPr>
        <w:t>10.1.4</w:t>
      </w:r>
      <w:r>
        <w:rPr>
          <w:rFonts w:asciiTheme="minorHAnsi" w:hAnsiTheme="minorHAnsi" w:cstheme="minorBidi"/>
          <w:noProof/>
          <w:kern w:val="2"/>
          <w:sz w:val="24"/>
          <w:szCs w:val="24"/>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_Toc202525180 \h </w:instrText>
      </w:r>
      <w:r>
        <w:rPr>
          <w:noProof/>
        </w:rPr>
      </w:r>
      <w:r>
        <w:rPr>
          <w:noProof/>
        </w:rPr>
        <w:fldChar w:fldCharType="separate"/>
      </w:r>
      <w:r>
        <w:rPr>
          <w:noProof/>
        </w:rPr>
        <w:t>268</w:t>
      </w:r>
      <w:r>
        <w:rPr>
          <w:noProof/>
        </w:rPr>
        <w:fldChar w:fldCharType="end"/>
      </w:r>
    </w:p>
    <w:p w14:paraId="304F1ECA" w14:textId="62662872" w:rsidR="00B01C0A" w:rsidRDefault="00B01C0A">
      <w:pPr>
        <w:pStyle w:val="TOC3"/>
        <w:rPr>
          <w:rFonts w:asciiTheme="minorHAnsi" w:hAnsiTheme="minorHAnsi" w:cstheme="minorBidi"/>
          <w:noProof/>
          <w:kern w:val="2"/>
          <w:sz w:val="24"/>
          <w:szCs w:val="24"/>
          <w:lang w:eastAsia="en-GB"/>
          <w14:ligatures w14:val="standardContextual"/>
        </w:rPr>
      </w:pPr>
      <w:r>
        <w:rPr>
          <w:noProof/>
        </w:rPr>
        <w:t>10.1.5</w:t>
      </w:r>
      <w:r>
        <w:rPr>
          <w:rFonts w:asciiTheme="minorHAnsi" w:hAnsiTheme="minorHAnsi" w:cstheme="minorBidi"/>
          <w:noProof/>
          <w:kern w:val="2"/>
          <w:sz w:val="24"/>
          <w:szCs w:val="24"/>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_Toc202525181 \h </w:instrText>
      </w:r>
      <w:r>
        <w:rPr>
          <w:noProof/>
        </w:rPr>
      </w:r>
      <w:r>
        <w:rPr>
          <w:noProof/>
        </w:rPr>
        <w:fldChar w:fldCharType="separate"/>
      </w:r>
      <w:r>
        <w:rPr>
          <w:noProof/>
        </w:rPr>
        <w:t>270</w:t>
      </w:r>
      <w:r>
        <w:rPr>
          <w:noProof/>
        </w:rPr>
        <w:fldChar w:fldCharType="end"/>
      </w:r>
    </w:p>
    <w:p w14:paraId="665CF9E8" w14:textId="50D91A67" w:rsidR="00B01C0A" w:rsidRDefault="00B01C0A">
      <w:pPr>
        <w:pStyle w:val="TOC3"/>
        <w:rPr>
          <w:rFonts w:asciiTheme="minorHAnsi" w:hAnsiTheme="minorHAnsi" w:cstheme="minorBidi"/>
          <w:noProof/>
          <w:kern w:val="2"/>
          <w:sz w:val="24"/>
          <w:szCs w:val="24"/>
          <w:lang w:eastAsia="en-GB"/>
          <w14:ligatures w14:val="standardContextual"/>
        </w:rPr>
      </w:pPr>
      <w:r>
        <w:rPr>
          <w:noProof/>
        </w:rPr>
        <w:t>10.1.6</w:t>
      </w:r>
      <w:r>
        <w:rPr>
          <w:rFonts w:asciiTheme="minorHAnsi" w:hAnsiTheme="minorHAnsi" w:cstheme="minorBidi"/>
          <w:noProof/>
          <w:kern w:val="2"/>
          <w:sz w:val="24"/>
          <w:szCs w:val="24"/>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_Toc202525182 \h </w:instrText>
      </w:r>
      <w:r>
        <w:rPr>
          <w:noProof/>
        </w:rPr>
      </w:r>
      <w:r>
        <w:rPr>
          <w:noProof/>
        </w:rPr>
        <w:fldChar w:fldCharType="separate"/>
      </w:r>
      <w:r>
        <w:rPr>
          <w:noProof/>
        </w:rPr>
        <w:t>271</w:t>
      </w:r>
      <w:r>
        <w:rPr>
          <w:noProof/>
        </w:rPr>
        <w:fldChar w:fldCharType="end"/>
      </w:r>
    </w:p>
    <w:p w14:paraId="17EC20E9" w14:textId="45504911" w:rsidR="00B01C0A" w:rsidRDefault="00B01C0A">
      <w:pPr>
        <w:pStyle w:val="TOC3"/>
        <w:rPr>
          <w:rFonts w:asciiTheme="minorHAnsi" w:hAnsiTheme="minorHAnsi" w:cstheme="minorBidi"/>
          <w:noProof/>
          <w:kern w:val="2"/>
          <w:sz w:val="24"/>
          <w:szCs w:val="24"/>
          <w:lang w:eastAsia="en-GB"/>
          <w14:ligatures w14:val="standardContextual"/>
        </w:rPr>
      </w:pPr>
      <w:r>
        <w:rPr>
          <w:noProof/>
        </w:rPr>
        <w:t>10.1.7</w:t>
      </w:r>
      <w:r>
        <w:rPr>
          <w:rFonts w:asciiTheme="minorHAnsi" w:hAnsiTheme="minorHAnsi" w:cstheme="minorBidi"/>
          <w:noProof/>
          <w:kern w:val="2"/>
          <w:sz w:val="24"/>
          <w:szCs w:val="24"/>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_Toc202525183 \h </w:instrText>
      </w:r>
      <w:r>
        <w:rPr>
          <w:noProof/>
        </w:rPr>
      </w:r>
      <w:r>
        <w:rPr>
          <w:noProof/>
        </w:rPr>
        <w:fldChar w:fldCharType="separate"/>
      </w:r>
      <w:r>
        <w:rPr>
          <w:noProof/>
        </w:rPr>
        <w:t>274</w:t>
      </w:r>
      <w:r>
        <w:rPr>
          <w:noProof/>
        </w:rPr>
        <w:fldChar w:fldCharType="end"/>
      </w:r>
    </w:p>
    <w:p w14:paraId="58B74623" w14:textId="2BFC9AD7" w:rsidR="00B01C0A" w:rsidRDefault="00B01C0A">
      <w:pPr>
        <w:pStyle w:val="TOC3"/>
        <w:rPr>
          <w:rFonts w:asciiTheme="minorHAnsi" w:hAnsiTheme="minorHAnsi" w:cstheme="minorBidi"/>
          <w:noProof/>
          <w:kern w:val="2"/>
          <w:sz w:val="24"/>
          <w:szCs w:val="24"/>
          <w:lang w:eastAsia="en-GB"/>
          <w14:ligatures w14:val="standardContextual"/>
        </w:rPr>
      </w:pPr>
      <w:r>
        <w:rPr>
          <w:noProof/>
        </w:rPr>
        <w:lastRenderedPageBreak/>
        <w:t>10.1.8</w:t>
      </w:r>
      <w:r>
        <w:rPr>
          <w:rFonts w:asciiTheme="minorHAnsi" w:hAnsiTheme="minorHAnsi" w:cstheme="minorBidi"/>
          <w:noProof/>
          <w:kern w:val="2"/>
          <w:sz w:val="24"/>
          <w:szCs w:val="24"/>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_Toc202525184 \h </w:instrText>
      </w:r>
      <w:r>
        <w:rPr>
          <w:noProof/>
        </w:rPr>
      </w:r>
      <w:r>
        <w:rPr>
          <w:noProof/>
        </w:rPr>
        <w:fldChar w:fldCharType="separate"/>
      </w:r>
      <w:r>
        <w:rPr>
          <w:noProof/>
        </w:rPr>
        <w:t>278</w:t>
      </w:r>
      <w:r>
        <w:rPr>
          <w:noProof/>
        </w:rPr>
        <w:fldChar w:fldCharType="end"/>
      </w:r>
    </w:p>
    <w:p w14:paraId="0A0A8F19" w14:textId="684ADDF5" w:rsidR="00B01C0A" w:rsidRDefault="00B01C0A">
      <w:pPr>
        <w:pStyle w:val="TOC3"/>
        <w:rPr>
          <w:rFonts w:asciiTheme="minorHAnsi" w:hAnsiTheme="minorHAnsi" w:cstheme="minorBidi"/>
          <w:noProof/>
          <w:kern w:val="2"/>
          <w:sz w:val="24"/>
          <w:szCs w:val="24"/>
          <w:lang w:eastAsia="en-GB"/>
          <w14:ligatures w14:val="standardContextual"/>
        </w:rPr>
      </w:pPr>
      <w:r>
        <w:rPr>
          <w:noProof/>
        </w:rPr>
        <w:t>10.1.9</w:t>
      </w:r>
      <w:r>
        <w:rPr>
          <w:rFonts w:asciiTheme="minorHAnsi" w:hAnsiTheme="minorHAnsi" w:cstheme="minorBidi"/>
          <w:noProof/>
          <w:kern w:val="2"/>
          <w:sz w:val="24"/>
          <w:szCs w:val="24"/>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_Toc202525185 \h </w:instrText>
      </w:r>
      <w:r>
        <w:rPr>
          <w:noProof/>
        </w:rPr>
      </w:r>
      <w:r>
        <w:rPr>
          <w:noProof/>
        </w:rPr>
        <w:fldChar w:fldCharType="separate"/>
      </w:r>
      <w:r>
        <w:rPr>
          <w:noProof/>
        </w:rPr>
        <w:t>280</w:t>
      </w:r>
      <w:r>
        <w:rPr>
          <w:noProof/>
        </w:rPr>
        <w:fldChar w:fldCharType="end"/>
      </w:r>
    </w:p>
    <w:p w14:paraId="52207884" w14:textId="4796A0E5" w:rsidR="00B01C0A" w:rsidRDefault="00B01C0A">
      <w:pPr>
        <w:pStyle w:val="TOC3"/>
        <w:rPr>
          <w:rFonts w:asciiTheme="minorHAnsi" w:hAnsiTheme="minorHAnsi" w:cstheme="minorBidi"/>
          <w:noProof/>
          <w:kern w:val="2"/>
          <w:sz w:val="24"/>
          <w:szCs w:val="24"/>
          <w:lang w:eastAsia="en-GB"/>
          <w14:ligatures w14:val="standardContextual"/>
        </w:rPr>
      </w:pPr>
      <w:r>
        <w:rPr>
          <w:noProof/>
        </w:rPr>
        <w:t>10.1.10</w:t>
      </w:r>
      <w:r>
        <w:rPr>
          <w:rFonts w:asciiTheme="minorHAnsi" w:hAnsiTheme="minorHAnsi" w:cstheme="minorBidi"/>
          <w:noProof/>
          <w:kern w:val="2"/>
          <w:sz w:val="24"/>
          <w:szCs w:val="24"/>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_Toc202525186 \h </w:instrText>
      </w:r>
      <w:r>
        <w:rPr>
          <w:noProof/>
        </w:rPr>
      </w:r>
      <w:r>
        <w:rPr>
          <w:noProof/>
        </w:rPr>
        <w:fldChar w:fldCharType="separate"/>
      </w:r>
      <w:r>
        <w:rPr>
          <w:noProof/>
        </w:rPr>
        <w:t>280</w:t>
      </w:r>
      <w:r>
        <w:rPr>
          <w:noProof/>
        </w:rPr>
        <w:fldChar w:fldCharType="end"/>
      </w:r>
    </w:p>
    <w:p w14:paraId="42BC2FE7" w14:textId="153D505E"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10.1.11</w:t>
      </w:r>
      <w:r>
        <w:rPr>
          <w:rFonts w:asciiTheme="minorHAnsi" w:hAnsiTheme="minorHAnsi" w:cstheme="minorBidi"/>
          <w:noProof/>
          <w:kern w:val="2"/>
          <w:sz w:val="24"/>
          <w:szCs w:val="24"/>
          <w:lang w:eastAsia="en-GB"/>
          <w14:ligatures w14:val="standardContextual"/>
        </w:rPr>
        <w:tab/>
      </w:r>
      <w:r w:rsidRPr="00D136FB">
        <w:rPr>
          <w:noProof/>
          <w:lang w:val="fr-FR"/>
        </w:rPr>
        <w:t>PDP context modify +CGCMOD</w:t>
      </w:r>
      <w:r>
        <w:rPr>
          <w:noProof/>
        </w:rPr>
        <w:tab/>
      </w:r>
      <w:r>
        <w:rPr>
          <w:noProof/>
        </w:rPr>
        <w:fldChar w:fldCharType="begin" w:fldLock="1"/>
      </w:r>
      <w:r>
        <w:rPr>
          <w:noProof/>
        </w:rPr>
        <w:instrText xml:space="preserve"> PAGEREF _Toc202525187 \h </w:instrText>
      </w:r>
      <w:r>
        <w:rPr>
          <w:noProof/>
        </w:rPr>
      </w:r>
      <w:r>
        <w:rPr>
          <w:noProof/>
        </w:rPr>
        <w:fldChar w:fldCharType="separate"/>
      </w:r>
      <w:r>
        <w:rPr>
          <w:noProof/>
        </w:rPr>
        <w:t>281</w:t>
      </w:r>
      <w:r>
        <w:rPr>
          <w:noProof/>
        </w:rPr>
        <w:fldChar w:fldCharType="end"/>
      </w:r>
    </w:p>
    <w:p w14:paraId="4886837D" w14:textId="749EE07F" w:rsidR="00B01C0A" w:rsidRDefault="00B01C0A">
      <w:pPr>
        <w:pStyle w:val="TOC3"/>
        <w:rPr>
          <w:rFonts w:asciiTheme="minorHAnsi" w:hAnsiTheme="minorHAnsi" w:cstheme="minorBidi"/>
          <w:noProof/>
          <w:kern w:val="2"/>
          <w:sz w:val="24"/>
          <w:szCs w:val="24"/>
          <w:lang w:eastAsia="en-GB"/>
          <w14:ligatures w14:val="standardContextual"/>
        </w:rPr>
      </w:pPr>
      <w:r>
        <w:rPr>
          <w:noProof/>
        </w:rPr>
        <w:t>10.1.12</w:t>
      </w:r>
      <w:r>
        <w:rPr>
          <w:rFonts w:asciiTheme="minorHAnsi" w:hAnsiTheme="minorHAnsi" w:cstheme="minorBidi"/>
          <w:noProof/>
          <w:kern w:val="2"/>
          <w:sz w:val="24"/>
          <w:szCs w:val="24"/>
          <w:lang w:eastAsia="en-GB"/>
          <w14:ligatures w14:val="standardContextual"/>
        </w:rPr>
        <w:tab/>
      </w:r>
      <w:r>
        <w:rPr>
          <w:noProof/>
        </w:rPr>
        <w:t>Enter data state +CGDATA</w:t>
      </w:r>
      <w:r>
        <w:rPr>
          <w:noProof/>
        </w:rPr>
        <w:tab/>
      </w:r>
      <w:r>
        <w:rPr>
          <w:noProof/>
        </w:rPr>
        <w:fldChar w:fldCharType="begin" w:fldLock="1"/>
      </w:r>
      <w:r>
        <w:rPr>
          <w:noProof/>
        </w:rPr>
        <w:instrText xml:space="preserve"> PAGEREF _Toc202525188 \h </w:instrText>
      </w:r>
      <w:r>
        <w:rPr>
          <w:noProof/>
        </w:rPr>
      </w:r>
      <w:r>
        <w:rPr>
          <w:noProof/>
        </w:rPr>
        <w:fldChar w:fldCharType="separate"/>
      </w:r>
      <w:r>
        <w:rPr>
          <w:noProof/>
        </w:rPr>
        <w:t>282</w:t>
      </w:r>
      <w:r>
        <w:rPr>
          <w:noProof/>
        </w:rPr>
        <w:fldChar w:fldCharType="end"/>
      </w:r>
    </w:p>
    <w:p w14:paraId="6B6F32B1" w14:textId="3C6AEF91" w:rsidR="00B01C0A" w:rsidRDefault="00B01C0A">
      <w:pPr>
        <w:pStyle w:val="TOC3"/>
        <w:rPr>
          <w:rFonts w:asciiTheme="minorHAnsi" w:hAnsiTheme="minorHAnsi" w:cstheme="minorBidi"/>
          <w:noProof/>
          <w:kern w:val="2"/>
          <w:sz w:val="24"/>
          <w:szCs w:val="24"/>
          <w:lang w:eastAsia="en-GB"/>
          <w14:ligatures w14:val="standardContextual"/>
        </w:rPr>
      </w:pPr>
      <w:r>
        <w:rPr>
          <w:noProof/>
        </w:rPr>
        <w:t>10.1.13</w:t>
      </w:r>
      <w:r>
        <w:rPr>
          <w:rFonts w:asciiTheme="minorHAnsi" w:hAnsiTheme="minorHAnsi" w:cstheme="minorBidi"/>
          <w:noProof/>
          <w:kern w:val="2"/>
          <w:sz w:val="24"/>
          <w:szCs w:val="24"/>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_Toc202525189 \h </w:instrText>
      </w:r>
      <w:r>
        <w:rPr>
          <w:noProof/>
        </w:rPr>
      </w:r>
      <w:r>
        <w:rPr>
          <w:noProof/>
        </w:rPr>
        <w:fldChar w:fldCharType="separate"/>
      </w:r>
      <w:r>
        <w:rPr>
          <w:noProof/>
        </w:rPr>
        <w:t>284</w:t>
      </w:r>
      <w:r>
        <w:rPr>
          <w:noProof/>
        </w:rPr>
        <w:fldChar w:fldCharType="end"/>
      </w:r>
    </w:p>
    <w:p w14:paraId="23F899CD" w14:textId="2445E36D" w:rsidR="00B01C0A" w:rsidRDefault="00B01C0A">
      <w:pPr>
        <w:pStyle w:val="TOC3"/>
        <w:rPr>
          <w:rFonts w:asciiTheme="minorHAnsi" w:hAnsiTheme="minorHAnsi" w:cstheme="minorBidi"/>
          <w:noProof/>
          <w:kern w:val="2"/>
          <w:sz w:val="24"/>
          <w:szCs w:val="24"/>
          <w:lang w:eastAsia="en-GB"/>
          <w14:ligatures w14:val="standardContextual"/>
        </w:rPr>
      </w:pPr>
      <w:r>
        <w:rPr>
          <w:noProof/>
        </w:rPr>
        <w:t>10.1.14</w:t>
      </w:r>
      <w:r>
        <w:rPr>
          <w:rFonts w:asciiTheme="minorHAnsi" w:hAnsiTheme="minorHAnsi" w:cstheme="minorBidi"/>
          <w:noProof/>
          <w:kern w:val="2"/>
          <w:sz w:val="24"/>
          <w:szCs w:val="24"/>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_Toc202525190 \h </w:instrText>
      </w:r>
      <w:r>
        <w:rPr>
          <w:noProof/>
        </w:rPr>
      </w:r>
      <w:r>
        <w:rPr>
          <w:noProof/>
        </w:rPr>
        <w:fldChar w:fldCharType="separate"/>
      </w:r>
      <w:r>
        <w:rPr>
          <w:noProof/>
        </w:rPr>
        <w:t>284</w:t>
      </w:r>
      <w:r>
        <w:rPr>
          <w:noProof/>
        </w:rPr>
        <w:fldChar w:fldCharType="end"/>
      </w:r>
    </w:p>
    <w:p w14:paraId="13311DB9" w14:textId="38591149" w:rsidR="00B01C0A" w:rsidRDefault="00B01C0A">
      <w:pPr>
        <w:pStyle w:val="TOC3"/>
        <w:rPr>
          <w:rFonts w:asciiTheme="minorHAnsi" w:hAnsiTheme="minorHAnsi" w:cstheme="minorBidi"/>
          <w:noProof/>
          <w:kern w:val="2"/>
          <w:sz w:val="24"/>
          <w:szCs w:val="24"/>
          <w:lang w:eastAsia="en-GB"/>
          <w14:ligatures w14:val="standardContextual"/>
        </w:rPr>
      </w:pPr>
      <w:r>
        <w:rPr>
          <w:noProof/>
        </w:rPr>
        <w:t>10.1.15</w:t>
      </w:r>
      <w:r>
        <w:rPr>
          <w:rFonts w:asciiTheme="minorHAnsi" w:hAnsiTheme="minorHAnsi" w:cstheme="minorBidi"/>
          <w:noProof/>
          <w:kern w:val="2"/>
          <w:sz w:val="24"/>
          <w:szCs w:val="24"/>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_Toc202525191 \h </w:instrText>
      </w:r>
      <w:r>
        <w:rPr>
          <w:noProof/>
        </w:rPr>
      </w:r>
      <w:r>
        <w:rPr>
          <w:noProof/>
        </w:rPr>
        <w:fldChar w:fldCharType="separate"/>
      </w:r>
      <w:r>
        <w:rPr>
          <w:noProof/>
        </w:rPr>
        <w:t>285</w:t>
      </w:r>
      <w:r>
        <w:rPr>
          <w:noProof/>
        </w:rPr>
        <w:fldChar w:fldCharType="end"/>
      </w:r>
    </w:p>
    <w:p w14:paraId="5E4E0A49" w14:textId="57F6AB7A" w:rsidR="00B01C0A" w:rsidRDefault="00B01C0A">
      <w:pPr>
        <w:pStyle w:val="TOC3"/>
        <w:rPr>
          <w:rFonts w:asciiTheme="minorHAnsi" w:hAnsiTheme="minorHAnsi" w:cstheme="minorBidi"/>
          <w:noProof/>
          <w:kern w:val="2"/>
          <w:sz w:val="24"/>
          <w:szCs w:val="24"/>
          <w:lang w:eastAsia="en-GB"/>
          <w14:ligatures w14:val="standardContextual"/>
        </w:rPr>
      </w:pPr>
      <w:r>
        <w:rPr>
          <w:noProof/>
        </w:rPr>
        <w:t>10.1.16</w:t>
      </w:r>
      <w:r>
        <w:rPr>
          <w:rFonts w:asciiTheme="minorHAnsi" w:hAnsiTheme="minorHAnsi" w:cstheme="minorBidi"/>
          <w:noProof/>
          <w:kern w:val="2"/>
          <w:sz w:val="24"/>
          <w:szCs w:val="24"/>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_Toc202525192 \h </w:instrText>
      </w:r>
      <w:r>
        <w:rPr>
          <w:noProof/>
        </w:rPr>
      </w:r>
      <w:r>
        <w:rPr>
          <w:noProof/>
        </w:rPr>
        <w:fldChar w:fldCharType="separate"/>
      </w:r>
      <w:r>
        <w:rPr>
          <w:noProof/>
        </w:rPr>
        <w:t>286</w:t>
      </w:r>
      <w:r>
        <w:rPr>
          <w:noProof/>
        </w:rPr>
        <w:fldChar w:fldCharType="end"/>
      </w:r>
    </w:p>
    <w:p w14:paraId="72ED88AE" w14:textId="1B7D56E9" w:rsidR="00B01C0A" w:rsidRDefault="00B01C0A">
      <w:pPr>
        <w:pStyle w:val="TOC3"/>
        <w:rPr>
          <w:rFonts w:asciiTheme="minorHAnsi" w:hAnsiTheme="minorHAnsi" w:cstheme="minorBidi"/>
          <w:noProof/>
          <w:kern w:val="2"/>
          <w:sz w:val="24"/>
          <w:szCs w:val="24"/>
          <w:lang w:eastAsia="en-GB"/>
          <w14:ligatures w14:val="standardContextual"/>
        </w:rPr>
      </w:pPr>
      <w:r>
        <w:rPr>
          <w:noProof/>
        </w:rPr>
        <w:t>10.1.17</w:t>
      </w:r>
      <w:r>
        <w:rPr>
          <w:rFonts w:asciiTheme="minorHAnsi" w:hAnsiTheme="minorHAnsi" w:cstheme="minorBidi"/>
          <w:noProof/>
          <w:kern w:val="2"/>
          <w:sz w:val="24"/>
          <w:szCs w:val="24"/>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_Toc202525193 \h </w:instrText>
      </w:r>
      <w:r>
        <w:rPr>
          <w:noProof/>
        </w:rPr>
      </w:r>
      <w:r>
        <w:rPr>
          <w:noProof/>
        </w:rPr>
        <w:fldChar w:fldCharType="separate"/>
      </w:r>
      <w:r>
        <w:rPr>
          <w:noProof/>
        </w:rPr>
        <w:t>287</w:t>
      </w:r>
      <w:r>
        <w:rPr>
          <w:noProof/>
        </w:rPr>
        <w:fldChar w:fldCharType="end"/>
      </w:r>
    </w:p>
    <w:p w14:paraId="1DA16636" w14:textId="03929A50" w:rsidR="00B01C0A" w:rsidRDefault="00B01C0A">
      <w:pPr>
        <w:pStyle w:val="TOC3"/>
        <w:rPr>
          <w:rFonts w:asciiTheme="minorHAnsi" w:hAnsiTheme="minorHAnsi" w:cstheme="minorBidi"/>
          <w:noProof/>
          <w:kern w:val="2"/>
          <w:sz w:val="24"/>
          <w:szCs w:val="24"/>
          <w:lang w:eastAsia="en-GB"/>
          <w14:ligatures w14:val="standardContextual"/>
        </w:rPr>
      </w:pPr>
      <w:r>
        <w:rPr>
          <w:noProof/>
        </w:rPr>
        <w:t>10.1.18</w:t>
      </w:r>
      <w:r>
        <w:rPr>
          <w:rFonts w:asciiTheme="minorHAnsi" w:hAnsiTheme="minorHAnsi" w:cstheme="minorBidi"/>
          <w:noProof/>
          <w:kern w:val="2"/>
          <w:sz w:val="24"/>
          <w:szCs w:val="24"/>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_Toc202525194 \h </w:instrText>
      </w:r>
      <w:r>
        <w:rPr>
          <w:noProof/>
        </w:rPr>
      </w:r>
      <w:r>
        <w:rPr>
          <w:noProof/>
        </w:rPr>
        <w:fldChar w:fldCharType="separate"/>
      </w:r>
      <w:r>
        <w:rPr>
          <w:noProof/>
        </w:rPr>
        <w:t>288</w:t>
      </w:r>
      <w:r>
        <w:rPr>
          <w:noProof/>
        </w:rPr>
        <w:fldChar w:fldCharType="end"/>
      </w:r>
    </w:p>
    <w:p w14:paraId="53DAE7C7" w14:textId="51519EA7" w:rsidR="00B01C0A" w:rsidRDefault="00B01C0A">
      <w:pPr>
        <w:pStyle w:val="TOC3"/>
        <w:rPr>
          <w:rFonts w:asciiTheme="minorHAnsi" w:hAnsiTheme="minorHAnsi" w:cstheme="minorBidi"/>
          <w:noProof/>
          <w:kern w:val="2"/>
          <w:sz w:val="24"/>
          <w:szCs w:val="24"/>
          <w:lang w:eastAsia="en-GB"/>
          <w14:ligatures w14:val="standardContextual"/>
        </w:rPr>
      </w:pPr>
      <w:r>
        <w:rPr>
          <w:noProof/>
        </w:rPr>
        <w:t>10.1.19</w:t>
      </w:r>
      <w:r>
        <w:rPr>
          <w:rFonts w:asciiTheme="minorHAnsi" w:hAnsiTheme="minorHAnsi" w:cstheme="minorBidi"/>
          <w:noProof/>
          <w:kern w:val="2"/>
          <w:sz w:val="24"/>
          <w:szCs w:val="24"/>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_Toc202525195 \h </w:instrText>
      </w:r>
      <w:r>
        <w:rPr>
          <w:noProof/>
        </w:rPr>
      </w:r>
      <w:r>
        <w:rPr>
          <w:noProof/>
        </w:rPr>
        <w:fldChar w:fldCharType="separate"/>
      </w:r>
      <w:r>
        <w:rPr>
          <w:noProof/>
        </w:rPr>
        <w:t>288</w:t>
      </w:r>
      <w:r>
        <w:rPr>
          <w:noProof/>
        </w:rPr>
        <w:fldChar w:fldCharType="end"/>
      </w:r>
    </w:p>
    <w:p w14:paraId="0FFAA60C" w14:textId="1B09D501" w:rsidR="00B01C0A" w:rsidRDefault="00B01C0A">
      <w:pPr>
        <w:pStyle w:val="TOC3"/>
        <w:rPr>
          <w:rFonts w:asciiTheme="minorHAnsi" w:hAnsiTheme="minorHAnsi" w:cstheme="minorBidi"/>
          <w:noProof/>
          <w:kern w:val="2"/>
          <w:sz w:val="24"/>
          <w:szCs w:val="24"/>
          <w:lang w:eastAsia="en-GB"/>
          <w14:ligatures w14:val="standardContextual"/>
        </w:rPr>
      </w:pPr>
      <w:r>
        <w:rPr>
          <w:noProof/>
        </w:rPr>
        <w:t>10.1.20</w:t>
      </w:r>
      <w:r>
        <w:rPr>
          <w:rFonts w:asciiTheme="minorHAnsi" w:hAnsiTheme="minorHAnsi" w:cstheme="minorBidi"/>
          <w:noProof/>
          <w:kern w:val="2"/>
          <w:sz w:val="24"/>
          <w:szCs w:val="24"/>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_Toc202525196 \h </w:instrText>
      </w:r>
      <w:r>
        <w:rPr>
          <w:noProof/>
        </w:rPr>
      </w:r>
      <w:r>
        <w:rPr>
          <w:noProof/>
        </w:rPr>
        <w:fldChar w:fldCharType="separate"/>
      </w:r>
      <w:r>
        <w:rPr>
          <w:noProof/>
        </w:rPr>
        <w:t>293</w:t>
      </w:r>
      <w:r>
        <w:rPr>
          <w:noProof/>
        </w:rPr>
        <w:fldChar w:fldCharType="end"/>
      </w:r>
    </w:p>
    <w:p w14:paraId="1DC0CB4A" w14:textId="3D40A7F7" w:rsidR="00B01C0A" w:rsidRDefault="00B01C0A">
      <w:pPr>
        <w:pStyle w:val="TOC3"/>
        <w:rPr>
          <w:rFonts w:asciiTheme="minorHAnsi" w:hAnsiTheme="minorHAnsi" w:cstheme="minorBidi"/>
          <w:noProof/>
          <w:kern w:val="2"/>
          <w:sz w:val="24"/>
          <w:szCs w:val="24"/>
          <w:lang w:eastAsia="en-GB"/>
          <w14:ligatures w14:val="standardContextual"/>
        </w:rPr>
      </w:pPr>
      <w:r>
        <w:rPr>
          <w:noProof/>
        </w:rPr>
        <w:t>10.1.21</w:t>
      </w:r>
      <w:r>
        <w:rPr>
          <w:rFonts w:asciiTheme="minorHAnsi" w:hAnsiTheme="minorHAnsi" w:cstheme="minorBidi"/>
          <w:noProof/>
          <w:kern w:val="2"/>
          <w:sz w:val="24"/>
          <w:szCs w:val="24"/>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_Toc202525197 \h </w:instrText>
      </w:r>
      <w:r>
        <w:rPr>
          <w:noProof/>
        </w:rPr>
      </w:r>
      <w:r>
        <w:rPr>
          <w:noProof/>
        </w:rPr>
        <w:fldChar w:fldCharType="separate"/>
      </w:r>
      <w:r>
        <w:rPr>
          <w:noProof/>
        </w:rPr>
        <w:t>296</w:t>
      </w:r>
      <w:r>
        <w:rPr>
          <w:noProof/>
        </w:rPr>
        <w:fldChar w:fldCharType="end"/>
      </w:r>
    </w:p>
    <w:p w14:paraId="0843A0D1" w14:textId="74C436C7" w:rsidR="00B01C0A" w:rsidRDefault="00B01C0A">
      <w:pPr>
        <w:pStyle w:val="TOC3"/>
        <w:rPr>
          <w:rFonts w:asciiTheme="minorHAnsi" w:hAnsiTheme="minorHAnsi" w:cstheme="minorBidi"/>
          <w:noProof/>
          <w:kern w:val="2"/>
          <w:sz w:val="24"/>
          <w:szCs w:val="24"/>
          <w:lang w:eastAsia="en-GB"/>
          <w14:ligatures w14:val="standardContextual"/>
        </w:rPr>
      </w:pPr>
      <w:r>
        <w:rPr>
          <w:noProof/>
        </w:rPr>
        <w:t>10.1.22</w:t>
      </w:r>
      <w:r>
        <w:rPr>
          <w:rFonts w:asciiTheme="minorHAnsi" w:hAnsiTheme="minorHAnsi" w:cstheme="minorBidi"/>
          <w:noProof/>
          <w:kern w:val="2"/>
          <w:sz w:val="24"/>
          <w:szCs w:val="24"/>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_Toc202525198 \h </w:instrText>
      </w:r>
      <w:r>
        <w:rPr>
          <w:noProof/>
        </w:rPr>
      </w:r>
      <w:r>
        <w:rPr>
          <w:noProof/>
        </w:rPr>
        <w:fldChar w:fldCharType="separate"/>
      </w:r>
      <w:r>
        <w:rPr>
          <w:noProof/>
        </w:rPr>
        <w:t>297</w:t>
      </w:r>
      <w:r>
        <w:rPr>
          <w:noProof/>
        </w:rPr>
        <w:fldChar w:fldCharType="end"/>
      </w:r>
    </w:p>
    <w:p w14:paraId="257D179E" w14:textId="6B6210B1" w:rsidR="00B01C0A" w:rsidRDefault="00B01C0A">
      <w:pPr>
        <w:pStyle w:val="TOC3"/>
        <w:rPr>
          <w:rFonts w:asciiTheme="minorHAnsi" w:hAnsiTheme="minorHAnsi" w:cstheme="minorBidi"/>
          <w:noProof/>
          <w:kern w:val="2"/>
          <w:sz w:val="24"/>
          <w:szCs w:val="24"/>
          <w:lang w:eastAsia="en-GB"/>
          <w14:ligatures w14:val="standardContextual"/>
        </w:rPr>
      </w:pPr>
      <w:r>
        <w:rPr>
          <w:noProof/>
        </w:rPr>
        <w:t>10.1.23</w:t>
      </w:r>
      <w:r>
        <w:rPr>
          <w:rFonts w:asciiTheme="minorHAnsi" w:hAnsiTheme="minorHAnsi" w:cstheme="minorBidi"/>
          <w:noProof/>
          <w:kern w:val="2"/>
          <w:sz w:val="24"/>
          <w:szCs w:val="24"/>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_Toc202525199 \h </w:instrText>
      </w:r>
      <w:r>
        <w:rPr>
          <w:noProof/>
        </w:rPr>
      </w:r>
      <w:r>
        <w:rPr>
          <w:noProof/>
        </w:rPr>
        <w:fldChar w:fldCharType="separate"/>
      </w:r>
      <w:r>
        <w:rPr>
          <w:noProof/>
        </w:rPr>
        <w:t>301</w:t>
      </w:r>
      <w:r>
        <w:rPr>
          <w:noProof/>
        </w:rPr>
        <w:fldChar w:fldCharType="end"/>
      </w:r>
    </w:p>
    <w:p w14:paraId="4AFFC9E3" w14:textId="0DC492CD" w:rsidR="00B01C0A" w:rsidRDefault="00B01C0A">
      <w:pPr>
        <w:pStyle w:val="TOC3"/>
        <w:rPr>
          <w:rFonts w:asciiTheme="minorHAnsi" w:hAnsiTheme="minorHAnsi" w:cstheme="minorBidi"/>
          <w:noProof/>
          <w:kern w:val="2"/>
          <w:sz w:val="24"/>
          <w:szCs w:val="24"/>
          <w:lang w:eastAsia="en-GB"/>
          <w14:ligatures w14:val="standardContextual"/>
        </w:rPr>
      </w:pPr>
      <w:r>
        <w:rPr>
          <w:noProof/>
        </w:rPr>
        <w:t>10.1.24</w:t>
      </w:r>
      <w:r>
        <w:rPr>
          <w:rFonts w:asciiTheme="minorHAnsi" w:hAnsiTheme="minorHAnsi" w:cstheme="minorBidi"/>
          <w:noProof/>
          <w:kern w:val="2"/>
          <w:sz w:val="24"/>
          <w:szCs w:val="24"/>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_Toc202525200 \h </w:instrText>
      </w:r>
      <w:r>
        <w:rPr>
          <w:noProof/>
        </w:rPr>
      </w:r>
      <w:r>
        <w:rPr>
          <w:noProof/>
        </w:rPr>
        <w:fldChar w:fldCharType="separate"/>
      </w:r>
      <w:r>
        <w:rPr>
          <w:noProof/>
        </w:rPr>
        <w:t>305</w:t>
      </w:r>
      <w:r>
        <w:rPr>
          <w:noProof/>
        </w:rPr>
        <w:fldChar w:fldCharType="end"/>
      </w:r>
    </w:p>
    <w:p w14:paraId="51F0D9DD" w14:textId="2C04C78A" w:rsidR="00B01C0A" w:rsidRDefault="00B01C0A">
      <w:pPr>
        <w:pStyle w:val="TOC3"/>
        <w:rPr>
          <w:rFonts w:asciiTheme="minorHAnsi" w:hAnsiTheme="minorHAnsi" w:cstheme="minorBidi"/>
          <w:noProof/>
          <w:kern w:val="2"/>
          <w:sz w:val="24"/>
          <w:szCs w:val="24"/>
          <w:lang w:eastAsia="en-GB"/>
          <w14:ligatures w14:val="standardContextual"/>
        </w:rPr>
      </w:pPr>
      <w:r>
        <w:rPr>
          <w:noProof/>
        </w:rPr>
        <w:t>10.1.25</w:t>
      </w:r>
      <w:r>
        <w:rPr>
          <w:rFonts w:asciiTheme="minorHAnsi" w:hAnsiTheme="minorHAnsi" w:cstheme="minorBidi"/>
          <w:noProof/>
          <w:kern w:val="2"/>
          <w:sz w:val="24"/>
          <w:szCs w:val="24"/>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_Toc202525201 \h </w:instrText>
      </w:r>
      <w:r>
        <w:rPr>
          <w:noProof/>
        </w:rPr>
      </w:r>
      <w:r>
        <w:rPr>
          <w:noProof/>
        </w:rPr>
        <w:fldChar w:fldCharType="separate"/>
      </w:r>
      <w:r>
        <w:rPr>
          <w:noProof/>
        </w:rPr>
        <w:t>306</w:t>
      </w:r>
      <w:r>
        <w:rPr>
          <w:noProof/>
        </w:rPr>
        <w:fldChar w:fldCharType="end"/>
      </w:r>
    </w:p>
    <w:p w14:paraId="1FE2C94E" w14:textId="060EC9B6" w:rsidR="00B01C0A" w:rsidRDefault="00B01C0A">
      <w:pPr>
        <w:pStyle w:val="TOC3"/>
        <w:rPr>
          <w:rFonts w:asciiTheme="minorHAnsi" w:hAnsiTheme="minorHAnsi" w:cstheme="minorBidi"/>
          <w:noProof/>
          <w:kern w:val="2"/>
          <w:sz w:val="24"/>
          <w:szCs w:val="24"/>
          <w:lang w:eastAsia="en-GB"/>
          <w14:ligatures w14:val="standardContextual"/>
        </w:rPr>
      </w:pPr>
      <w:r>
        <w:rPr>
          <w:noProof/>
        </w:rPr>
        <w:t>10.1.26</w:t>
      </w:r>
      <w:r>
        <w:rPr>
          <w:rFonts w:asciiTheme="minorHAnsi" w:hAnsiTheme="minorHAnsi" w:cstheme="minorBidi"/>
          <w:noProof/>
          <w:kern w:val="2"/>
          <w:sz w:val="24"/>
          <w:szCs w:val="24"/>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_Toc202525202 \h </w:instrText>
      </w:r>
      <w:r>
        <w:rPr>
          <w:noProof/>
        </w:rPr>
      </w:r>
      <w:r>
        <w:rPr>
          <w:noProof/>
        </w:rPr>
        <w:fldChar w:fldCharType="separate"/>
      </w:r>
      <w:r>
        <w:rPr>
          <w:noProof/>
        </w:rPr>
        <w:t>308</w:t>
      </w:r>
      <w:r>
        <w:rPr>
          <w:noProof/>
        </w:rPr>
        <w:fldChar w:fldCharType="end"/>
      </w:r>
    </w:p>
    <w:p w14:paraId="5A517CE4" w14:textId="7980393C" w:rsidR="00B01C0A" w:rsidRDefault="00B01C0A">
      <w:pPr>
        <w:pStyle w:val="TOC3"/>
        <w:rPr>
          <w:rFonts w:asciiTheme="minorHAnsi" w:hAnsiTheme="minorHAnsi" w:cstheme="minorBidi"/>
          <w:noProof/>
          <w:kern w:val="2"/>
          <w:sz w:val="24"/>
          <w:szCs w:val="24"/>
          <w:lang w:eastAsia="en-GB"/>
          <w14:ligatures w14:val="standardContextual"/>
        </w:rPr>
      </w:pPr>
      <w:r>
        <w:rPr>
          <w:noProof/>
        </w:rPr>
        <w:t>10.1.27</w:t>
      </w:r>
      <w:r>
        <w:rPr>
          <w:rFonts w:asciiTheme="minorHAnsi" w:hAnsiTheme="minorHAnsi" w:cstheme="minorBidi"/>
          <w:noProof/>
          <w:kern w:val="2"/>
          <w:sz w:val="24"/>
          <w:szCs w:val="24"/>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_Toc202525203 \h </w:instrText>
      </w:r>
      <w:r>
        <w:rPr>
          <w:noProof/>
        </w:rPr>
      </w:r>
      <w:r>
        <w:rPr>
          <w:noProof/>
        </w:rPr>
        <w:fldChar w:fldCharType="separate"/>
      </w:r>
      <w:r>
        <w:rPr>
          <w:noProof/>
        </w:rPr>
        <w:t>309</w:t>
      </w:r>
      <w:r>
        <w:rPr>
          <w:noProof/>
        </w:rPr>
        <w:fldChar w:fldCharType="end"/>
      </w:r>
    </w:p>
    <w:p w14:paraId="03312294" w14:textId="2CDBDE5A" w:rsidR="00B01C0A" w:rsidRDefault="00B01C0A">
      <w:pPr>
        <w:pStyle w:val="TOC3"/>
        <w:rPr>
          <w:rFonts w:asciiTheme="minorHAnsi" w:hAnsiTheme="minorHAnsi" w:cstheme="minorBidi"/>
          <w:noProof/>
          <w:kern w:val="2"/>
          <w:sz w:val="24"/>
          <w:szCs w:val="24"/>
          <w:lang w:eastAsia="en-GB"/>
          <w14:ligatures w14:val="standardContextual"/>
        </w:rPr>
      </w:pPr>
      <w:r>
        <w:rPr>
          <w:noProof/>
        </w:rPr>
        <w:t>10.1.28</w:t>
      </w:r>
      <w:r>
        <w:rPr>
          <w:rFonts w:asciiTheme="minorHAnsi" w:hAnsiTheme="minorHAnsi" w:cstheme="minorBidi"/>
          <w:noProof/>
          <w:kern w:val="2"/>
          <w:sz w:val="24"/>
          <w:szCs w:val="24"/>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_Toc202525204 \h </w:instrText>
      </w:r>
      <w:r>
        <w:rPr>
          <w:noProof/>
        </w:rPr>
      </w:r>
      <w:r>
        <w:rPr>
          <w:noProof/>
        </w:rPr>
        <w:fldChar w:fldCharType="separate"/>
      </w:r>
      <w:r>
        <w:rPr>
          <w:noProof/>
        </w:rPr>
        <w:t>311</w:t>
      </w:r>
      <w:r>
        <w:rPr>
          <w:noProof/>
        </w:rPr>
        <w:fldChar w:fldCharType="end"/>
      </w:r>
    </w:p>
    <w:p w14:paraId="0F0842E3" w14:textId="72891A0F"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10.1.29</w:t>
      </w:r>
      <w:r>
        <w:rPr>
          <w:rFonts w:asciiTheme="minorHAnsi" w:hAnsiTheme="minorHAnsi" w:cstheme="minorBidi"/>
          <w:noProof/>
          <w:kern w:val="2"/>
          <w:sz w:val="24"/>
          <w:szCs w:val="24"/>
          <w:lang w:eastAsia="en-GB"/>
          <w14:ligatures w14:val="standardContextual"/>
        </w:rPr>
        <w:tab/>
      </w:r>
      <w:r w:rsidRPr="00D136FB">
        <w:rPr>
          <w:noProof/>
          <w:lang w:val="fr-FR"/>
        </w:rPr>
        <w:t>Delete non-active PDP contexts +CGDEL</w:t>
      </w:r>
      <w:r>
        <w:rPr>
          <w:noProof/>
        </w:rPr>
        <w:tab/>
      </w:r>
      <w:r>
        <w:rPr>
          <w:noProof/>
        </w:rPr>
        <w:fldChar w:fldCharType="begin" w:fldLock="1"/>
      </w:r>
      <w:r>
        <w:rPr>
          <w:noProof/>
        </w:rPr>
        <w:instrText xml:space="preserve"> PAGEREF _Toc202525205 \h </w:instrText>
      </w:r>
      <w:r>
        <w:rPr>
          <w:noProof/>
        </w:rPr>
      </w:r>
      <w:r>
        <w:rPr>
          <w:noProof/>
        </w:rPr>
        <w:fldChar w:fldCharType="separate"/>
      </w:r>
      <w:r>
        <w:rPr>
          <w:noProof/>
        </w:rPr>
        <w:t>311</w:t>
      </w:r>
      <w:r>
        <w:rPr>
          <w:noProof/>
        </w:rPr>
        <w:fldChar w:fldCharType="end"/>
      </w:r>
    </w:p>
    <w:p w14:paraId="4AFABE02" w14:textId="4589A20F" w:rsidR="00B01C0A" w:rsidRDefault="00B01C0A">
      <w:pPr>
        <w:pStyle w:val="TOC3"/>
        <w:rPr>
          <w:rFonts w:asciiTheme="minorHAnsi" w:hAnsiTheme="minorHAnsi" w:cstheme="minorBidi"/>
          <w:noProof/>
          <w:kern w:val="2"/>
          <w:sz w:val="24"/>
          <w:szCs w:val="24"/>
          <w:lang w:eastAsia="en-GB"/>
          <w14:ligatures w14:val="standardContextual"/>
        </w:rPr>
      </w:pPr>
      <w:r>
        <w:rPr>
          <w:noProof/>
        </w:rPr>
        <w:t>10.1.30</w:t>
      </w:r>
      <w:r>
        <w:rPr>
          <w:rFonts w:asciiTheme="minorHAnsi" w:hAnsiTheme="minorHAnsi" w:cstheme="minorBidi"/>
          <w:noProof/>
          <w:kern w:val="2"/>
          <w:sz w:val="24"/>
          <w:szCs w:val="24"/>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_Toc202525206 \h </w:instrText>
      </w:r>
      <w:r>
        <w:rPr>
          <w:noProof/>
        </w:rPr>
      </w:r>
      <w:r>
        <w:rPr>
          <w:noProof/>
        </w:rPr>
        <w:fldChar w:fldCharType="separate"/>
      </w:r>
      <w:r>
        <w:rPr>
          <w:noProof/>
        </w:rPr>
        <w:t>312</w:t>
      </w:r>
      <w:r>
        <w:rPr>
          <w:noProof/>
        </w:rPr>
        <w:fldChar w:fldCharType="end"/>
      </w:r>
    </w:p>
    <w:p w14:paraId="10581E68" w14:textId="6542BD50" w:rsidR="00B01C0A" w:rsidRDefault="00B01C0A">
      <w:pPr>
        <w:pStyle w:val="TOC3"/>
        <w:rPr>
          <w:rFonts w:asciiTheme="minorHAnsi" w:hAnsiTheme="minorHAnsi" w:cstheme="minorBidi"/>
          <w:noProof/>
          <w:kern w:val="2"/>
          <w:sz w:val="24"/>
          <w:szCs w:val="24"/>
          <w:lang w:eastAsia="en-GB"/>
          <w14:ligatures w14:val="standardContextual"/>
        </w:rPr>
      </w:pPr>
      <w:r>
        <w:rPr>
          <w:noProof/>
        </w:rPr>
        <w:t>10.1.31</w:t>
      </w:r>
      <w:r>
        <w:rPr>
          <w:rFonts w:asciiTheme="minorHAnsi" w:hAnsiTheme="minorHAnsi" w:cstheme="minorBidi"/>
          <w:noProof/>
          <w:kern w:val="2"/>
          <w:sz w:val="24"/>
          <w:szCs w:val="24"/>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_Toc202525207 \h </w:instrText>
      </w:r>
      <w:r>
        <w:rPr>
          <w:noProof/>
        </w:rPr>
      </w:r>
      <w:r>
        <w:rPr>
          <w:noProof/>
        </w:rPr>
        <w:fldChar w:fldCharType="separate"/>
      </w:r>
      <w:r>
        <w:rPr>
          <w:noProof/>
        </w:rPr>
        <w:t>314</w:t>
      </w:r>
      <w:r>
        <w:rPr>
          <w:noProof/>
        </w:rPr>
        <w:fldChar w:fldCharType="end"/>
      </w:r>
    </w:p>
    <w:p w14:paraId="1F9340CB" w14:textId="4289A5ED" w:rsidR="00B01C0A" w:rsidRDefault="00B01C0A">
      <w:pPr>
        <w:pStyle w:val="TOC3"/>
        <w:rPr>
          <w:rFonts w:asciiTheme="minorHAnsi" w:hAnsiTheme="minorHAnsi" w:cstheme="minorBidi"/>
          <w:noProof/>
          <w:kern w:val="2"/>
          <w:sz w:val="24"/>
          <w:szCs w:val="24"/>
          <w:lang w:eastAsia="en-GB"/>
          <w14:ligatures w14:val="standardContextual"/>
        </w:rPr>
      </w:pPr>
      <w:r>
        <w:rPr>
          <w:noProof/>
        </w:rPr>
        <w:t>10.1.32</w:t>
      </w:r>
      <w:r>
        <w:rPr>
          <w:rFonts w:asciiTheme="minorHAnsi" w:hAnsiTheme="minorHAnsi" w:cstheme="minorBidi"/>
          <w:noProof/>
          <w:kern w:val="2"/>
          <w:sz w:val="24"/>
          <w:szCs w:val="24"/>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_Toc202525208 \h </w:instrText>
      </w:r>
      <w:r>
        <w:rPr>
          <w:noProof/>
        </w:rPr>
      </w:r>
      <w:r>
        <w:rPr>
          <w:noProof/>
        </w:rPr>
        <w:fldChar w:fldCharType="separate"/>
      </w:r>
      <w:r>
        <w:rPr>
          <w:noProof/>
        </w:rPr>
        <w:t>315</w:t>
      </w:r>
      <w:r>
        <w:rPr>
          <w:noProof/>
        </w:rPr>
        <w:fldChar w:fldCharType="end"/>
      </w:r>
    </w:p>
    <w:p w14:paraId="6F296A62" w14:textId="76B8B2A0" w:rsidR="00B01C0A" w:rsidRDefault="00B01C0A">
      <w:pPr>
        <w:pStyle w:val="TOC3"/>
        <w:rPr>
          <w:rFonts w:asciiTheme="minorHAnsi" w:hAnsiTheme="minorHAnsi" w:cstheme="minorBidi"/>
          <w:noProof/>
          <w:kern w:val="2"/>
          <w:sz w:val="24"/>
          <w:szCs w:val="24"/>
          <w:lang w:eastAsia="en-GB"/>
          <w14:ligatures w14:val="standardContextual"/>
        </w:rPr>
      </w:pPr>
      <w:r>
        <w:rPr>
          <w:noProof/>
        </w:rPr>
        <w:t>10.1.33</w:t>
      </w:r>
      <w:r>
        <w:rPr>
          <w:rFonts w:asciiTheme="minorHAnsi" w:hAnsiTheme="minorHAnsi" w:cstheme="minorBidi"/>
          <w:noProof/>
          <w:kern w:val="2"/>
          <w:sz w:val="24"/>
          <w:szCs w:val="24"/>
          <w:lang w:eastAsia="en-GB"/>
          <w14:ligatures w14:val="standardContextual"/>
        </w:rPr>
        <w:tab/>
      </w:r>
      <w:r>
        <w:rPr>
          <w:noProof/>
        </w:rPr>
        <w:t>No more PS data +CNMPSD</w:t>
      </w:r>
      <w:r>
        <w:rPr>
          <w:noProof/>
        </w:rPr>
        <w:tab/>
      </w:r>
      <w:r>
        <w:rPr>
          <w:noProof/>
        </w:rPr>
        <w:fldChar w:fldCharType="begin" w:fldLock="1"/>
      </w:r>
      <w:r>
        <w:rPr>
          <w:noProof/>
        </w:rPr>
        <w:instrText xml:space="preserve"> PAGEREF _Toc202525209 \h </w:instrText>
      </w:r>
      <w:r>
        <w:rPr>
          <w:noProof/>
        </w:rPr>
      </w:r>
      <w:r>
        <w:rPr>
          <w:noProof/>
        </w:rPr>
        <w:fldChar w:fldCharType="separate"/>
      </w:r>
      <w:r>
        <w:rPr>
          <w:noProof/>
        </w:rPr>
        <w:t>316</w:t>
      </w:r>
      <w:r>
        <w:rPr>
          <w:noProof/>
        </w:rPr>
        <w:fldChar w:fldCharType="end"/>
      </w:r>
    </w:p>
    <w:p w14:paraId="22E32C1D" w14:textId="34169A57" w:rsidR="00B01C0A" w:rsidRDefault="00B01C0A">
      <w:pPr>
        <w:pStyle w:val="TOC3"/>
        <w:rPr>
          <w:rFonts w:asciiTheme="minorHAnsi" w:hAnsiTheme="minorHAnsi" w:cstheme="minorBidi"/>
          <w:noProof/>
          <w:kern w:val="2"/>
          <w:sz w:val="24"/>
          <w:szCs w:val="24"/>
          <w:lang w:eastAsia="en-GB"/>
          <w14:ligatures w14:val="standardContextual"/>
        </w:rPr>
      </w:pPr>
      <w:r>
        <w:rPr>
          <w:noProof/>
        </w:rPr>
        <w:t>10.1.34</w:t>
      </w:r>
      <w:r>
        <w:rPr>
          <w:rFonts w:asciiTheme="minorHAnsi" w:hAnsiTheme="minorHAnsi" w:cstheme="minorBidi"/>
          <w:noProof/>
          <w:kern w:val="2"/>
          <w:sz w:val="24"/>
          <w:szCs w:val="24"/>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_Toc202525210 \h </w:instrText>
      </w:r>
      <w:r>
        <w:rPr>
          <w:noProof/>
        </w:rPr>
      </w:r>
      <w:r>
        <w:rPr>
          <w:noProof/>
        </w:rPr>
        <w:fldChar w:fldCharType="separate"/>
      </w:r>
      <w:r>
        <w:rPr>
          <w:noProof/>
        </w:rPr>
        <w:t>316</w:t>
      </w:r>
      <w:r>
        <w:rPr>
          <w:noProof/>
        </w:rPr>
        <w:fldChar w:fldCharType="end"/>
      </w:r>
    </w:p>
    <w:p w14:paraId="0020076A" w14:textId="276E09E9" w:rsidR="00B01C0A" w:rsidRDefault="00B01C0A">
      <w:pPr>
        <w:pStyle w:val="TOC3"/>
        <w:rPr>
          <w:rFonts w:asciiTheme="minorHAnsi" w:hAnsiTheme="minorHAnsi" w:cstheme="minorBidi"/>
          <w:noProof/>
          <w:kern w:val="2"/>
          <w:sz w:val="24"/>
          <w:szCs w:val="24"/>
          <w:lang w:eastAsia="en-GB"/>
          <w14:ligatures w14:val="standardContextual"/>
        </w:rPr>
      </w:pPr>
      <w:r>
        <w:rPr>
          <w:noProof/>
        </w:rPr>
        <w:t>10.1.35</w:t>
      </w:r>
      <w:r>
        <w:rPr>
          <w:rFonts w:asciiTheme="minorHAnsi" w:hAnsiTheme="minorHAnsi" w:cstheme="minorBidi"/>
          <w:noProof/>
          <w:kern w:val="2"/>
          <w:sz w:val="24"/>
          <w:szCs w:val="24"/>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_Toc202525211 \h </w:instrText>
      </w:r>
      <w:r>
        <w:rPr>
          <w:noProof/>
        </w:rPr>
      </w:r>
      <w:r>
        <w:rPr>
          <w:noProof/>
        </w:rPr>
        <w:fldChar w:fldCharType="separate"/>
      </w:r>
      <w:r>
        <w:rPr>
          <w:noProof/>
        </w:rPr>
        <w:t>317</w:t>
      </w:r>
      <w:r>
        <w:rPr>
          <w:noProof/>
        </w:rPr>
        <w:fldChar w:fldCharType="end"/>
      </w:r>
    </w:p>
    <w:p w14:paraId="67C92DCB" w14:textId="6703E4D7" w:rsidR="00B01C0A" w:rsidRDefault="00B01C0A">
      <w:pPr>
        <w:pStyle w:val="TOC3"/>
        <w:rPr>
          <w:rFonts w:asciiTheme="minorHAnsi" w:hAnsiTheme="minorHAnsi" w:cstheme="minorBidi"/>
          <w:noProof/>
          <w:kern w:val="2"/>
          <w:sz w:val="24"/>
          <w:szCs w:val="24"/>
          <w:lang w:eastAsia="en-GB"/>
          <w14:ligatures w14:val="standardContextual"/>
        </w:rPr>
      </w:pPr>
      <w:r>
        <w:rPr>
          <w:noProof/>
        </w:rPr>
        <w:t>10.1.36</w:t>
      </w:r>
      <w:r>
        <w:rPr>
          <w:rFonts w:asciiTheme="minorHAnsi" w:hAnsiTheme="minorHAnsi" w:cstheme="minorBidi"/>
          <w:noProof/>
          <w:kern w:val="2"/>
          <w:sz w:val="24"/>
          <w:szCs w:val="24"/>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_Toc202525212 \h </w:instrText>
      </w:r>
      <w:r>
        <w:rPr>
          <w:noProof/>
        </w:rPr>
      </w:r>
      <w:r>
        <w:rPr>
          <w:noProof/>
        </w:rPr>
        <w:fldChar w:fldCharType="separate"/>
      </w:r>
      <w:r>
        <w:rPr>
          <w:noProof/>
        </w:rPr>
        <w:t>318</w:t>
      </w:r>
      <w:r>
        <w:rPr>
          <w:noProof/>
        </w:rPr>
        <w:fldChar w:fldCharType="end"/>
      </w:r>
    </w:p>
    <w:p w14:paraId="2BEEBF1B" w14:textId="3E082CE4" w:rsidR="00B01C0A" w:rsidRDefault="00B01C0A">
      <w:pPr>
        <w:pStyle w:val="TOC3"/>
        <w:rPr>
          <w:rFonts w:asciiTheme="minorHAnsi" w:hAnsiTheme="minorHAnsi" w:cstheme="minorBidi"/>
          <w:noProof/>
          <w:kern w:val="2"/>
          <w:sz w:val="24"/>
          <w:szCs w:val="24"/>
          <w:lang w:eastAsia="en-GB"/>
          <w14:ligatures w14:val="standardContextual"/>
        </w:rPr>
      </w:pPr>
      <w:r>
        <w:rPr>
          <w:noProof/>
        </w:rPr>
        <w:t>10.1.37</w:t>
      </w:r>
      <w:r>
        <w:rPr>
          <w:rFonts w:asciiTheme="minorHAnsi" w:hAnsiTheme="minorHAnsi" w:cstheme="minorBidi"/>
          <w:noProof/>
          <w:kern w:val="2"/>
          <w:sz w:val="24"/>
          <w:szCs w:val="24"/>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_Toc202525213 \h </w:instrText>
      </w:r>
      <w:r>
        <w:rPr>
          <w:noProof/>
        </w:rPr>
      </w:r>
      <w:r>
        <w:rPr>
          <w:noProof/>
        </w:rPr>
        <w:fldChar w:fldCharType="separate"/>
      </w:r>
      <w:r>
        <w:rPr>
          <w:noProof/>
        </w:rPr>
        <w:t>318</w:t>
      </w:r>
      <w:r>
        <w:rPr>
          <w:noProof/>
        </w:rPr>
        <w:fldChar w:fldCharType="end"/>
      </w:r>
    </w:p>
    <w:p w14:paraId="0126486D" w14:textId="3D12BC15" w:rsidR="00B01C0A" w:rsidRDefault="00B01C0A">
      <w:pPr>
        <w:pStyle w:val="TOC3"/>
        <w:rPr>
          <w:rFonts w:asciiTheme="minorHAnsi" w:hAnsiTheme="minorHAnsi" w:cstheme="minorBidi"/>
          <w:noProof/>
          <w:kern w:val="2"/>
          <w:sz w:val="24"/>
          <w:szCs w:val="24"/>
          <w:lang w:eastAsia="en-GB"/>
          <w14:ligatures w14:val="standardContextual"/>
        </w:rPr>
      </w:pPr>
      <w:r>
        <w:rPr>
          <w:noProof/>
        </w:rPr>
        <w:t>10.1.38</w:t>
      </w:r>
      <w:r>
        <w:rPr>
          <w:rFonts w:asciiTheme="minorHAnsi" w:hAnsiTheme="minorHAnsi" w:cstheme="minorBidi"/>
          <w:noProof/>
          <w:kern w:val="2"/>
          <w:sz w:val="24"/>
          <w:szCs w:val="24"/>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_Toc202525214 \h </w:instrText>
      </w:r>
      <w:r>
        <w:rPr>
          <w:noProof/>
        </w:rPr>
      </w:r>
      <w:r>
        <w:rPr>
          <w:noProof/>
        </w:rPr>
        <w:fldChar w:fldCharType="separate"/>
      </w:r>
      <w:r>
        <w:rPr>
          <w:noProof/>
        </w:rPr>
        <w:t>319</w:t>
      </w:r>
      <w:r>
        <w:rPr>
          <w:noProof/>
        </w:rPr>
        <w:fldChar w:fldCharType="end"/>
      </w:r>
    </w:p>
    <w:p w14:paraId="34B53A5E" w14:textId="459BEACD" w:rsidR="00B01C0A" w:rsidRDefault="00B01C0A">
      <w:pPr>
        <w:pStyle w:val="TOC3"/>
        <w:rPr>
          <w:rFonts w:asciiTheme="minorHAnsi" w:hAnsiTheme="minorHAnsi" w:cstheme="minorBidi"/>
          <w:noProof/>
          <w:kern w:val="2"/>
          <w:sz w:val="24"/>
          <w:szCs w:val="24"/>
          <w:lang w:eastAsia="en-GB"/>
          <w14:ligatures w14:val="standardContextual"/>
        </w:rPr>
      </w:pPr>
      <w:r>
        <w:rPr>
          <w:noProof/>
        </w:rPr>
        <w:t>10.1.39</w:t>
      </w:r>
      <w:r>
        <w:rPr>
          <w:rFonts w:asciiTheme="minorHAnsi" w:hAnsiTheme="minorHAnsi" w:cstheme="minorBidi"/>
          <w:noProof/>
          <w:kern w:val="2"/>
          <w:sz w:val="24"/>
          <w:szCs w:val="24"/>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_Toc202525215 \h </w:instrText>
      </w:r>
      <w:r>
        <w:rPr>
          <w:noProof/>
        </w:rPr>
      </w:r>
      <w:r>
        <w:rPr>
          <w:noProof/>
        </w:rPr>
        <w:fldChar w:fldCharType="separate"/>
      </w:r>
      <w:r>
        <w:rPr>
          <w:noProof/>
        </w:rPr>
        <w:t>319</w:t>
      </w:r>
      <w:r>
        <w:rPr>
          <w:noProof/>
        </w:rPr>
        <w:fldChar w:fldCharType="end"/>
      </w:r>
    </w:p>
    <w:p w14:paraId="278CE78A" w14:textId="37A4E23E" w:rsidR="00B01C0A" w:rsidRDefault="00B01C0A">
      <w:pPr>
        <w:pStyle w:val="TOC3"/>
        <w:rPr>
          <w:rFonts w:asciiTheme="minorHAnsi" w:hAnsiTheme="minorHAnsi" w:cstheme="minorBidi"/>
          <w:noProof/>
          <w:kern w:val="2"/>
          <w:sz w:val="24"/>
          <w:szCs w:val="24"/>
          <w:lang w:eastAsia="en-GB"/>
          <w14:ligatures w14:val="standardContextual"/>
        </w:rPr>
      </w:pPr>
      <w:r>
        <w:rPr>
          <w:noProof/>
        </w:rPr>
        <w:t>10.1.40</w:t>
      </w:r>
      <w:r>
        <w:rPr>
          <w:rFonts w:asciiTheme="minorHAnsi" w:hAnsiTheme="minorHAnsi" w:cstheme="minorBidi"/>
          <w:noProof/>
          <w:kern w:val="2"/>
          <w:sz w:val="24"/>
          <w:szCs w:val="24"/>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_Toc202525216 \h </w:instrText>
      </w:r>
      <w:r>
        <w:rPr>
          <w:noProof/>
        </w:rPr>
      </w:r>
      <w:r>
        <w:rPr>
          <w:noProof/>
        </w:rPr>
        <w:fldChar w:fldCharType="separate"/>
      </w:r>
      <w:r>
        <w:rPr>
          <w:noProof/>
        </w:rPr>
        <w:t>322</w:t>
      </w:r>
      <w:r>
        <w:rPr>
          <w:noProof/>
        </w:rPr>
        <w:fldChar w:fldCharType="end"/>
      </w:r>
    </w:p>
    <w:p w14:paraId="639B71BC" w14:textId="4F229C95" w:rsidR="00B01C0A" w:rsidRDefault="00B01C0A">
      <w:pPr>
        <w:pStyle w:val="TOC3"/>
        <w:rPr>
          <w:rFonts w:asciiTheme="minorHAnsi" w:hAnsiTheme="minorHAnsi" w:cstheme="minorBidi"/>
          <w:noProof/>
          <w:kern w:val="2"/>
          <w:sz w:val="24"/>
          <w:szCs w:val="24"/>
          <w:lang w:eastAsia="en-GB"/>
          <w14:ligatures w14:val="standardContextual"/>
        </w:rPr>
      </w:pPr>
      <w:r>
        <w:rPr>
          <w:noProof/>
        </w:rPr>
        <w:t>10.1.41</w:t>
      </w:r>
      <w:r>
        <w:rPr>
          <w:rFonts w:asciiTheme="minorHAnsi" w:hAnsiTheme="minorHAnsi" w:cstheme="minorBidi"/>
          <w:noProof/>
          <w:kern w:val="2"/>
          <w:sz w:val="24"/>
          <w:szCs w:val="24"/>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_Toc202525217 \h </w:instrText>
      </w:r>
      <w:r>
        <w:rPr>
          <w:noProof/>
        </w:rPr>
      </w:r>
      <w:r>
        <w:rPr>
          <w:noProof/>
        </w:rPr>
        <w:fldChar w:fldCharType="separate"/>
      </w:r>
      <w:r>
        <w:rPr>
          <w:noProof/>
        </w:rPr>
        <w:t>322</w:t>
      </w:r>
      <w:r>
        <w:rPr>
          <w:noProof/>
        </w:rPr>
        <w:fldChar w:fldCharType="end"/>
      </w:r>
    </w:p>
    <w:p w14:paraId="5D671E43" w14:textId="56DBDA11" w:rsidR="00B01C0A" w:rsidRDefault="00B01C0A">
      <w:pPr>
        <w:pStyle w:val="TOC3"/>
        <w:rPr>
          <w:rFonts w:asciiTheme="minorHAnsi" w:hAnsiTheme="minorHAnsi" w:cstheme="minorBidi"/>
          <w:noProof/>
          <w:kern w:val="2"/>
          <w:sz w:val="24"/>
          <w:szCs w:val="24"/>
          <w:lang w:eastAsia="en-GB"/>
          <w14:ligatures w14:val="standardContextual"/>
        </w:rPr>
      </w:pPr>
      <w:r>
        <w:rPr>
          <w:noProof/>
        </w:rPr>
        <w:t>10.1.42</w:t>
      </w:r>
      <w:r>
        <w:rPr>
          <w:rFonts w:asciiTheme="minorHAnsi" w:hAnsiTheme="minorHAnsi" w:cstheme="minorBidi"/>
          <w:noProof/>
          <w:kern w:val="2"/>
          <w:sz w:val="24"/>
          <w:szCs w:val="24"/>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_Toc202525218 \h </w:instrText>
      </w:r>
      <w:r>
        <w:rPr>
          <w:noProof/>
        </w:rPr>
      </w:r>
      <w:r>
        <w:rPr>
          <w:noProof/>
        </w:rPr>
        <w:fldChar w:fldCharType="separate"/>
      </w:r>
      <w:r>
        <w:rPr>
          <w:noProof/>
        </w:rPr>
        <w:t>324</w:t>
      </w:r>
      <w:r>
        <w:rPr>
          <w:noProof/>
        </w:rPr>
        <w:fldChar w:fldCharType="end"/>
      </w:r>
    </w:p>
    <w:p w14:paraId="5800D425" w14:textId="138DFDC1" w:rsidR="00B01C0A" w:rsidRDefault="00B01C0A">
      <w:pPr>
        <w:pStyle w:val="TOC3"/>
        <w:rPr>
          <w:rFonts w:asciiTheme="minorHAnsi" w:hAnsiTheme="minorHAnsi" w:cstheme="minorBidi"/>
          <w:noProof/>
          <w:kern w:val="2"/>
          <w:sz w:val="24"/>
          <w:szCs w:val="24"/>
          <w:lang w:eastAsia="en-GB"/>
          <w14:ligatures w14:val="standardContextual"/>
        </w:rPr>
      </w:pPr>
      <w:r>
        <w:rPr>
          <w:noProof/>
        </w:rPr>
        <w:t>10.1.43</w:t>
      </w:r>
      <w:r>
        <w:rPr>
          <w:rFonts w:asciiTheme="minorHAnsi" w:hAnsiTheme="minorHAnsi" w:cstheme="minorBidi"/>
          <w:noProof/>
          <w:kern w:val="2"/>
          <w:sz w:val="24"/>
          <w:szCs w:val="24"/>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_Toc202525219 \h </w:instrText>
      </w:r>
      <w:r>
        <w:rPr>
          <w:noProof/>
        </w:rPr>
      </w:r>
      <w:r>
        <w:rPr>
          <w:noProof/>
        </w:rPr>
        <w:fldChar w:fldCharType="separate"/>
      </w:r>
      <w:r>
        <w:rPr>
          <w:noProof/>
        </w:rPr>
        <w:t>325</w:t>
      </w:r>
      <w:r>
        <w:rPr>
          <w:noProof/>
        </w:rPr>
        <w:fldChar w:fldCharType="end"/>
      </w:r>
    </w:p>
    <w:p w14:paraId="32D7672F" w14:textId="7A6CD20E" w:rsidR="00B01C0A" w:rsidRDefault="00B01C0A">
      <w:pPr>
        <w:pStyle w:val="TOC3"/>
        <w:rPr>
          <w:rFonts w:asciiTheme="minorHAnsi" w:hAnsiTheme="minorHAnsi" w:cstheme="minorBidi"/>
          <w:noProof/>
          <w:kern w:val="2"/>
          <w:sz w:val="24"/>
          <w:szCs w:val="24"/>
          <w:lang w:eastAsia="en-GB"/>
          <w14:ligatures w14:val="standardContextual"/>
        </w:rPr>
      </w:pPr>
      <w:r>
        <w:rPr>
          <w:noProof/>
        </w:rPr>
        <w:t>10.1.44</w:t>
      </w:r>
      <w:r>
        <w:rPr>
          <w:rFonts w:asciiTheme="minorHAnsi" w:hAnsiTheme="minorHAnsi" w:cstheme="minorBidi"/>
          <w:noProof/>
          <w:kern w:val="2"/>
          <w:sz w:val="24"/>
          <w:szCs w:val="24"/>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_Toc202525220 \h </w:instrText>
      </w:r>
      <w:r>
        <w:rPr>
          <w:noProof/>
        </w:rPr>
      </w:r>
      <w:r>
        <w:rPr>
          <w:noProof/>
        </w:rPr>
        <w:fldChar w:fldCharType="separate"/>
      </w:r>
      <w:r>
        <w:rPr>
          <w:noProof/>
        </w:rPr>
        <w:t>326</w:t>
      </w:r>
      <w:r>
        <w:rPr>
          <w:noProof/>
        </w:rPr>
        <w:fldChar w:fldCharType="end"/>
      </w:r>
    </w:p>
    <w:p w14:paraId="0C9E4474" w14:textId="6B21C10E" w:rsidR="00B01C0A" w:rsidRDefault="00B01C0A">
      <w:pPr>
        <w:pStyle w:val="TOC3"/>
        <w:rPr>
          <w:rFonts w:asciiTheme="minorHAnsi" w:hAnsiTheme="minorHAnsi" w:cstheme="minorBidi"/>
          <w:noProof/>
          <w:kern w:val="2"/>
          <w:sz w:val="24"/>
          <w:szCs w:val="24"/>
          <w:lang w:eastAsia="en-GB"/>
          <w14:ligatures w14:val="standardContextual"/>
        </w:rPr>
      </w:pPr>
      <w:r>
        <w:rPr>
          <w:noProof/>
        </w:rPr>
        <w:t>10.1.45</w:t>
      </w:r>
      <w:r>
        <w:rPr>
          <w:rFonts w:asciiTheme="minorHAnsi" w:hAnsiTheme="minorHAnsi" w:cstheme="minorBidi"/>
          <w:noProof/>
          <w:kern w:val="2"/>
          <w:sz w:val="24"/>
          <w:szCs w:val="24"/>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_Toc202525221 \h </w:instrText>
      </w:r>
      <w:r>
        <w:rPr>
          <w:noProof/>
        </w:rPr>
      </w:r>
      <w:r>
        <w:rPr>
          <w:noProof/>
        </w:rPr>
        <w:fldChar w:fldCharType="separate"/>
      </w:r>
      <w:r>
        <w:rPr>
          <w:noProof/>
        </w:rPr>
        <w:t>328</w:t>
      </w:r>
      <w:r>
        <w:rPr>
          <w:noProof/>
        </w:rPr>
        <w:fldChar w:fldCharType="end"/>
      </w:r>
    </w:p>
    <w:p w14:paraId="2EB4C978" w14:textId="2E71DB2D" w:rsidR="00B01C0A" w:rsidRDefault="00B01C0A">
      <w:pPr>
        <w:pStyle w:val="TOC3"/>
        <w:rPr>
          <w:rFonts w:asciiTheme="minorHAnsi" w:hAnsiTheme="minorHAnsi" w:cstheme="minorBidi"/>
          <w:noProof/>
          <w:kern w:val="2"/>
          <w:sz w:val="24"/>
          <w:szCs w:val="24"/>
          <w:lang w:eastAsia="en-GB"/>
          <w14:ligatures w14:val="standardContextual"/>
        </w:rPr>
      </w:pPr>
      <w:r>
        <w:rPr>
          <w:noProof/>
        </w:rPr>
        <w:t>10.1.46</w:t>
      </w:r>
      <w:r>
        <w:rPr>
          <w:rFonts w:asciiTheme="minorHAnsi" w:hAnsiTheme="minorHAnsi" w:cstheme="minorBidi"/>
          <w:noProof/>
          <w:kern w:val="2"/>
          <w:sz w:val="24"/>
          <w:szCs w:val="24"/>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_Toc202525222 \h </w:instrText>
      </w:r>
      <w:r>
        <w:rPr>
          <w:noProof/>
        </w:rPr>
      </w:r>
      <w:r>
        <w:rPr>
          <w:noProof/>
        </w:rPr>
        <w:fldChar w:fldCharType="separate"/>
      </w:r>
      <w:r>
        <w:rPr>
          <w:noProof/>
        </w:rPr>
        <w:t>329</w:t>
      </w:r>
      <w:r>
        <w:rPr>
          <w:noProof/>
        </w:rPr>
        <w:fldChar w:fldCharType="end"/>
      </w:r>
    </w:p>
    <w:p w14:paraId="68A1C454" w14:textId="2961E23D" w:rsidR="00B01C0A" w:rsidRDefault="00B01C0A">
      <w:pPr>
        <w:pStyle w:val="TOC3"/>
        <w:rPr>
          <w:rFonts w:asciiTheme="minorHAnsi" w:hAnsiTheme="minorHAnsi" w:cstheme="minorBidi"/>
          <w:noProof/>
          <w:kern w:val="2"/>
          <w:sz w:val="24"/>
          <w:szCs w:val="24"/>
          <w:lang w:eastAsia="en-GB"/>
          <w14:ligatures w14:val="standardContextual"/>
        </w:rPr>
      </w:pPr>
      <w:r>
        <w:rPr>
          <w:noProof/>
        </w:rPr>
        <w:t>10.1.47</w:t>
      </w:r>
      <w:r>
        <w:rPr>
          <w:rFonts w:asciiTheme="minorHAnsi" w:hAnsiTheme="minorHAnsi" w:cstheme="minorBidi"/>
          <w:noProof/>
          <w:kern w:val="2"/>
          <w:sz w:val="24"/>
          <w:szCs w:val="24"/>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_Toc202525223 \h </w:instrText>
      </w:r>
      <w:r>
        <w:rPr>
          <w:noProof/>
        </w:rPr>
      </w:r>
      <w:r>
        <w:rPr>
          <w:noProof/>
        </w:rPr>
        <w:fldChar w:fldCharType="separate"/>
      </w:r>
      <w:r>
        <w:rPr>
          <w:noProof/>
        </w:rPr>
        <w:t>329</w:t>
      </w:r>
      <w:r>
        <w:rPr>
          <w:noProof/>
        </w:rPr>
        <w:fldChar w:fldCharType="end"/>
      </w:r>
    </w:p>
    <w:p w14:paraId="20F5AC26" w14:textId="10584340" w:rsidR="00B01C0A" w:rsidRDefault="00B01C0A">
      <w:pPr>
        <w:pStyle w:val="TOC3"/>
        <w:rPr>
          <w:rFonts w:asciiTheme="minorHAnsi" w:hAnsiTheme="minorHAnsi" w:cstheme="minorBidi"/>
          <w:noProof/>
          <w:kern w:val="2"/>
          <w:sz w:val="24"/>
          <w:szCs w:val="24"/>
          <w:lang w:eastAsia="en-GB"/>
          <w14:ligatures w14:val="standardContextual"/>
        </w:rPr>
      </w:pPr>
      <w:r>
        <w:rPr>
          <w:noProof/>
        </w:rPr>
        <w:t>10.1.48</w:t>
      </w:r>
      <w:r>
        <w:rPr>
          <w:rFonts w:asciiTheme="minorHAnsi" w:hAnsiTheme="minorHAnsi" w:cstheme="minorBidi"/>
          <w:noProof/>
          <w:kern w:val="2"/>
          <w:sz w:val="24"/>
          <w:szCs w:val="24"/>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_Toc202525224 \h </w:instrText>
      </w:r>
      <w:r>
        <w:rPr>
          <w:noProof/>
        </w:rPr>
      </w:r>
      <w:r>
        <w:rPr>
          <w:noProof/>
        </w:rPr>
        <w:fldChar w:fldCharType="separate"/>
      </w:r>
      <w:r>
        <w:rPr>
          <w:noProof/>
        </w:rPr>
        <w:t>332</w:t>
      </w:r>
      <w:r>
        <w:rPr>
          <w:noProof/>
        </w:rPr>
        <w:fldChar w:fldCharType="end"/>
      </w:r>
    </w:p>
    <w:p w14:paraId="0BD9FB49" w14:textId="4017FCD2" w:rsidR="00B01C0A" w:rsidRDefault="00B01C0A">
      <w:pPr>
        <w:pStyle w:val="TOC3"/>
        <w:rPr>
          <w:rFonts w:asciiTheme="minorHAnsi" w:hAnsiTheme="minorHAnsi" w:cstheme="minorBidi"/>
          <w:noProof/>
          <w:kern w:val="2"/>
          <w:sz w:val="24"/>
          <w:szCs w:val="24"/>
          <w:lang w:eastAsia="en-GB"/>
          <w14:ligatures w14:val="standardContextual"/>
        </w:rPr>
      </w:pPr>
      <w:r>
        <w:rPr>
          <w:noProof/>
        </w:rPr>
        <w:t>10.1.49</w:t>
      </w:r>
      <w:r>
        <w:rPr>
          <w:rFonts w:asciiTheme="minorHAnsi" w:hAnsiTheme="minorHAnsi" w:cstheme="minorBidi"/>
          <w:noProof/>
          <w:kern w:val="2"/>
          <w:sz w:val="24"/>
          <w:szCs w:val="24"/>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_Toc202525225 \h </w:instrText>
      </w:r>
      <w:r>
        <w:rPr>
          <w:noProof/>
        </w:rPr>
      </w:r>
      <w:r>
        <w:rPr>
          <w:noProof/>
        </w:rPr>
        <w:fldChar w:fldCharType="separate"/>
      </w:r>
      <w:r>
        <w:rPr>
          <w:noProof/>
        </w:rPr>
        <w:t>333</w:t>
      </w:r>
      <w:r>
        <w:rPr>
          <w:noProof/>
        </w:rPr>
        <w:fldChar w:fldCharType="end"/>
      </w:r>
    </w:p>
    <w:p w14:paraId="4489CBF4" w14:textId="4658E357" w:rsidR="00B01C0A" w:rsidRDefault="00B01C0A">
      <w:pPr>
        <w:pStyle w:val="TOC3"/>
        <w:rPr>
          <w:rFonts w:asciiTheme="minorHAnsi" w:hAnsiTheme="minorHAnsi" w:cstheme="minorBidi"/>
          <w:noProof/>
          <w:kern w:val="2"/>
          <w:sz w:val="24"/>
          <w:szCs w:val="24"/>
          <w:lang w:eastAsia="en-GB"/>
          <w14:ligatures w14:val="standardContextual"/>
        </w:rPr>
      </w:pPr>
      <w:r>
        <w:rPr>
          <w:noProof/>
        </w:rPr>
        <w:t>10.1.50</w:t>
      </w:r>
      <w:r>
        <w:rPr>
          <w:rFonts w:asciiTheme="minorHAnsi" w:hAnsiTheme="minorHAnsi" w:cstheme="minorBidi"/>
          <w:noProof/>
          <w:kern w:val="2"/>
          <w:sz w:val="24"/>
          <w:szCs w:val="24"/>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_Toc202525226 \h </w:instrText>
      </w:r>
      <w:r>
        <w:rPr>
          <w:noProof/>
        </w:rPr>
      </w:r>
      <w:r>
        <w:rPr>
          <w:noProof/>
        </w:rPr>
        <w:fldChar w:fldCharType="separate"/>
      </w:r>
      <w:r>
        <w:rPr>
          <w:noProof/>
        </w:rPr>
        <w:t>335</w:t>
      </w:r>
      <w:r>
        <w:rPr>
          <w:noProof/>
        </w:rPr>
        <w:fldChar w:fldCharType="end"/>
      </w:r>
    </w:p>
    <w:p w14:paraId="75621E76" w14:textId="4194B495" w:rsidR="00B01C0A" w:rsidRDefault="00B01C0A">
      <w:pPr>
        <w:pStyle w:val="TOC3"/>
        <w:rPr>
          <w:rFonts w:asciiTheme="minorHAnsi" w:hAnsiTheme="minorHAnsi" w:cstheme="minorBidi"/>
          <w:noProof/>
          <w:kern w:val="2"/>
          <w:sz w:val="24"/>
          <w:szCs w:val="24"/>
          <w:lang w:eastAsia="en-GB"/>
          <w14:ligatures w14:val="standardContextual"/>
        </w:rPr>
      </w:pPr>
      <w:r>
        <w:rPr>
          <w:noProof/>
        </w:rPr>
        <w:t>10.1.51</w:t>
      </w:r>
      <w:r>
        <w:rPr>
          <w:rFonts w:asciiTheme="minorHAnsi" w:hAnsiTheme="minorHAnsi" w:cstheme="minorBidi"/>
          <w:noProof/>
          <w:kern w:val="2"/>
          <w:sz w:val="24"/>
          <w:szCs w:val="24"/>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_Toc202525227 \h </w:instrText>
      </w:r>
      <w:r>
        <w:rPr>
          <w:noProof/>
        </w:rPr>
      </w:r>
      <w:r>
        <w:rPr>
          <w:noProof/>
        </w:rPr>
        <w:fldChar w:fldCharType="separate"/>
      </w:r>
      <w:r>
        <w:rPr>
          <w:noProof/>
        </w:rPr>
        <w:t>336</w:t>
      </w:r>
      <w:r>
        <w:rPr>
          <w:noProof/>
        </w:rPr>
        <w:fldChar w:fldCharType="end"/>
      </w:r>
    </w:p>
    <w:p w14:paraId="5037985E" w14:textId="547246DC" w:rsidR="00B01C0A" w:rsidRDefault="00B01C0A">
      <w:pPr>
        <w:pStyle w:val="TOC3"/>
        <w:rPr>
          <w:rFonts w:asciiTheme="minorHAnsi" w:hAnsiTheme="minorHAnsi" w:cstheme="minorBidi"/>
          <w:noProof/>
          <w:kern w:val="2"/>
          <w:sz w:val="24"/>
          <w:szCs w:val="24"/>
          <w:lang w:eastAsia="en-GB"/>
          <w14:ligatures w14:val="standardContextual"/>
        </w:rPr>
      </w:pPr>
      <w:r>
        <w:rPr>
          <w:noProof/>
        </w:rPr>
        <w:t>10.1.52</w:t>
      </w:r>
      <w:r>
        <w:rPr>
          <w:rFonts w:asciiTheme="minorHAnsi" w:hAnsiTheme="minorHAnsi" w:cstheme="minorBidi"/>
          <w:noProof/>
          <w:kern w:val="2"/>
          <w:sz w:val="24"/>
          <w:szCs w:val="24"/>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_Toc202525228 \h </w:instrText>
      </w:r>
      <w:r>
        <w:rPr>
          <w:noProof/>
        </w:rPr>
      </w:r>
      <w:r>
        <w:rPr>
          <w:noProof/>
        </w:rPr>
        <w:fldChar w:fldCharType="separate"/>
      </w:r>
      <w:r>
        <w:rPr>
          <w:noProof/>
        </w:rPr>
        <w:t>337</w:t>
      </w:r>
      <w:r>
        <w:rPr>
          <w:noProof/>
        </w:rPr>
        <w:fldChar w:fldCharType="end"/>
      </w:r>
    </w:p>
    <w:p w14:paraId="7FDD1F98" w14:textId="0ACC12D7" w:rsidR="00B01C0A" w:rsidRDefault="00B01C0A">
      <w:pPr>
        <w:pStyle w:val="TOC3"/>
        <w:rPr>
          <w:rFonts w:asciiTheme="minorHAnsi" w:hAnsiTheme="minorHAnsi" w:cstheme="minorBidi"/>
          <w:noProof/>
          <w:kern w:val="2"/>
          <w:sz w:val="24"/>
          <w:szCs w:val="24"/>
          <w:lang w:eastAsia="en-GB"/>
          <w14:ligatures w14:val="standardContextual"/>
        </w:rPr>
      </w:pPr>
      <w:r>
        <w:rPr>
          <w:noProof/>
        </w:rPr>
        <w:t>10.1.53</w:t>
      </w:r>
      <w:r>
        <w:rPr>
          <w:rFonts w:asciiTheme="minorHAnsi" w:hAnsiTheme="minorHAnsi" w:cstheme="minorBidi"/>
          <w:noProof/>
          <w:kern w:val="2"/>
          <w:sz w:val="24"/>
          <w:szCs w:val="24"/>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_Toc202525229 \h </w:instrText>
      </w:r>
      <w:r>
        <w:rPr>
          <w:noProof/>
        </w:rPr>
      </w:r>
      <w:r>
        <w:rPr>
          <w:noProof/>
        </w:rPr>
        <w:fldChar w:fldCharType="separate"/>
      </w:r>
      <w:r>
        <w:rPr>
          <w:noProof/>
        </w:rPr>
        <w:t>338</w:t>
      </w:r>
      <w:r>
        <w:rPr>
          <w:noProof/>
        </w:rPr>
        <w:fldChar w:fldCharType="end"/>
      </w:r>
    </w:p>
    <w:p w14:paraId="6111F511" w14:textId="500A051C" w:rsidR="00B01C0A" w:rsidRDefault="00B01C0A">
      <w:pPr>
        <w:pStyle w:val="TOC3"/>
        <w:rPr>
          <w:rFonts w:asciiTheme="minorHAnsi" w:hAnsiTheme="minorHAnsi" w:cstheme="minorBidi"/>
          <w:noProof/>
          <w:kern w:val="2"/>
          <w:sz w:val="24"/>
          <w:szCs w:val="24"/>
          <w:lang w:eastAsia="en-GB"/>
          <w14:ligatures w14:val="standardContextual"/>
        </w:rPr>
      </w:pPr>
      <w:r>
        <w:rPr>
          <w:noProof/>
        </w:rPr>
        <w:t>10.1.54</w:t>
      </w:r>
      <w:r>
        <w:rPr>
          <w:rFonts w:asciiTheme="minorHAnsi" w:hAnsiTheme="minorHAnsi" w:cstheme="minorBidi"/>
          <w:noProof/>
          <w:kern w:val="2"/>
          <w:sz w:val="24"/>
          <w:szCs w:val="24"/>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_Toc202525230 \h </w:instrText>
      </w:r>
      <w:r>
        <w:rPr>
          <w:noProof/>
        </w:rPr>
      </w:r>
      <w:r>
        <w:rPr>
          <w:noProof/>
        </w:rPr>
        <w:fldChar w:fldCharType="separate"/>
      </w:r>
      <w:r>
        <w:rPr>
          <w:noProof/>
        </w:rPr>
        <w:t>338</w:t>
      </w:r>
      <w:r>
        <w:rPr>
          <w:noProof/>
        </w:rPr>
        <w:fldChar w:fldCharType="end"/>
      </w:r>
    </w:p>
    <w:p w14:paraId="08F367EB" w14:textId="1A9AB071" w:rsidR="00B01C0A" w:rsidRDefault="00B01C0A">
      <w:pPr>
        <w:pStyle w:val="TOC3"/>
        <w:rPr>
          <w:rFonts w:asciiTheme="minorHAnsi" w:hAnsiTheme="minorHAnsi" w:cstheme="minorBidi"/>
          <w:noProof/>
          <w:kern w:val="2"/>
          <w:sz w:val="24"/>
          <w:szCs w:val="24"/>
          <w:lang w:eastAsia="en-GB"/>
          <w14:ligatures w14:val="standardContextual"/>
        </w:rPr>
      </w:pPr>
      <w:r>
        <w:rPr>
          <w:noProof/>
        </w:rPr>
        <w:t>10.1.55</w:t>
      </w:r>
      <w:r>
        <w:rPr>
          <w:rFonts w:asciiTheme="minorHAnsi" w:hAnsiTheme="minorHAnsi" w:cstheme="minorBidi"/>
          <w:noProof/>
          <w:kern w:val="2"/>
          <w:sz w:val="24"/>
          <w:szCs w:val="24"/>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_Toc202525231 \h </w:instrText>
      </w:r>
      <w:r>
        <w:rPr>
          <w:noProof/>
        </w:rPr>
      </w:r>
      <w:r>
        <w:rPr>
          <w:noProof/>
        </w:rPr>
        <w:fldChar w:fldCharType="separate"/>
      </w:r>
      <w:r>
        <w:rPr>
          <w:noProof/>
        </w:rPr>
        <w:t>340</w:t>
      </w:r>
      <w:r>
        <w:rPr>
          <w:noProof/>
        </w:rPr>
        <w:fldChar w:fldCharType="end"/>
      </w:r>
    </w:p>
    <w:p w14:paraId="7CE65492" w14:textId="5F542C9E" w:rsidR="00B01C0A" w:rsidRDefault="00B01C0A">
      <w:pPr>
        <w:pStyle w:val="TOC3"/>
        <w:rPr>
          <w:rFonts w:asciiTheme="minorHAnsi" w:hAnsiTheme="minorHAnsi" w:cstheme="minorBidi"/>
          <w:noProof/>
          <w:kern w:val="2"/>
          <w:sz w:val="24"/>
          <w:szCs w:val="24"/>
          <w:lang w:eastAsia="en-GB"/>
          <w14:ligatures w14:val="standardContextual"/>
        </w:rPr>
      </w:pPr>
      <w:r>
        <w:rPr>
          <w:noProof/>
        </w:rPr>
        <w:t>10.1.56</w:t>
      </w:r>
      <w:r>
        <w:rPr>
          <w:rFonts w:asciiTheme="minorHAnsi" w:hAnsiTheme="minorHAnsi" w:cstheme="minorBidi"/>
          <w:noProof/>
          <w:kern w:val="2"/>
          <w:sz w:val="24"/>
          <w:szCs w:val="24"/>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_Toc202525232 \h </w:instrText>
      </w:r>
      <w:r>
        <w:rPr>
          <w:noProof/>
        </w:rPr>
      </w:r>
      <w:r>
        <w:rPr>
          <w:noProof/>
        </w:rPr>
        <w:fldChar w:fldCharType="separate"/>
      </w:r>
      <w:r>
        <w:rPr>
          <w:noProof/>
        </w:rPr>
        <w:t>341</w:t>
      </w:r>
      <w:r>
        <w:rPr>
          <w:noProof/>
        </w:rPr>
        <w:fldChar w:fldCharType="end"/>
      </w:r>
    </w:p>
    <w:p w14:paraId="2B4759B4" w14:textId="120ED779" w:rsidR="00B01C0A" w:rsidRDefault="00B01C0A">
      <w:pPr>
        <w:pStyle w:val="TOC3"/>
        <w:rPr>
          <w:rFonts w:asciiTheme="minorHAnsi" w:hAnsiTheme="minorHAnsi" w:cstheme="minorBidi"/>
          <w:noProof/>
          <w:kern w:val="2"/>
          <w:sz w:val="24"/>
          <w:szCs w:val="24"/>
          <w:lang w:eastAsia="en-GB"/>
          <w14:ligatures w14:val="standardContextual"/>
        </w:rPr>
      </w:pPr>
      <w:r>
        <w:rPr>
          <w:noProof/>
        </w:rPr>
        <w:t>10.1.57</w:t>
      </w:r>
      <w:r>
        <w:rPr>
          <w:rFonts w:asciiTheme="minorHAnsi" w:hAnsiTheme="minorHAnsi" w:cstheme="minorBidi"/>
          <w:noProof/>
          <w:kern w:val="2"/>
          <w:sz w:val="24"/>
          <w:szCs w:val="24"/>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_Toc202525233 \h </w:instrText>
      </w:r>
      <w:r>
        <w:rPr>
          <w:noProof/>
        </w:rPr>
      </w:r>
      <w:r>
        <w:rPr>
          <w:noProof/>
        </w:rPr>
        <w:fldChar w:fldCharType="separate"/>
      </w:r>
      <w:r>
        <w:rPr>
          <w:noProof/>
        </w:rPr>
        <w:t>342</w:t>
      </w:r>
      <w:r>
        <w:rPr>
          <w:noProof/>
        </w:rPr>
        <w:fldChar w:fldCharType="end"/>
      </w:r>
    </w:p>
    <w:p w14:paraId="6B49212F" w14:textId="1FBF0381" w:rsidR="00B01C0A" w:rsidRDefault="00B01C0A">
      <w:pPr>
        <w:pStyle w:val="TOC3"/>
        <w:rPr>
          <w:rFonts w:asciiTheme="minorHAnsi" w:hAnsiTheme="minorHAnsi" w:cstheme="minorBidi"/>
          <w:noProof/>
          <w:kern w:val="2"/>
          <w:sz w:val="24"/>
          <w:szCs w:val="24"/>
          <w:lang w:eastAsia="en-GB"/>
          <w14:ligatures w14:val="standardContextual"/>
        </w:rPr>
      </w:pPr>
      <w:r>
        <w:rPr>
          <w:noProof/>
        </w:rPr>
        <w:t>10.1.58</w:t>
      </w:r>
      <w:r>
        <w:rPr>
          <w:rFonts w:asciiTheme="minorHAnsi" w:hAnsiTheme="minorHAnsi" w:cstheme="minorBidi"/>
          <w:noProof/>
          <w:kern w:val="2"/>
          <w:sz w:val="24"/>
          <w:szCs w:val="24"/>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_Toc202525234 \h </w:instrText>
      </w:r>
      <w:r>
        <w:rPr>
          <w:noProof/>
        </w:rPr>
      </w:r>
      <w:r>
        <w:rPr>
          <w:noProof/>
        </w:rPr>
        <w:fldChar w:fldCharType="separate"/>
      </w:r>
      <w:r>
        <w:rPr>
          <w:noProof/>
        </w:rPr>
        <w:t>344</w:t>
      </w:r>
      <w:r>
        <w:rPr>
          <w:noProof/>
        </w:rPr>
        <w:fldChar w:fldCharType="end"/>
      </w:r>
    </w:p>
    <w:p w14:paraId="6F8AFD42" w14:textId="0BF32C8F" w:rsidR="00B01C0A" w:rsidRDefault="00B01C0A">
      <w:pPr>
        <w:pStyle w:val="TOC3"/>
        <w:rPr>
          <w:rFonts w:asciiTheme="minorHAnsi" w:hAnsiTheme="minorHAnsi" w:cstheme="minorBidi"/>
          <w:noProof/>
          <w:kern w:val="2"/>
          <w:sz w:val="24"/>
          <w:szCs w:val="24"/>
          <w:lang w:eastAsia="en-GB"/>
          <w14:ligatures w14:val="standardContextual"/>
        </w:rPr>
      </w:pPr>
      <w:r>
        <w:rPr>
          <w:noProof/>
        </w:rPr>
        <w:t>10.1.59</w:t>
      </w:r>
      <w:r>
        <w:rPr>
          <w:rFonts w:asciiTheme="minorHAnsi" w:hAnsiTheme="minorHAnsi" w:cstheme="minorBidi"/>
          <w:noProof/>
          <w:kern w:val="2"/>
          <w:sz w:val="24"/>
          <w:szCs w:val="24"/>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_Toc202525235 \h </w:instrText>
      </w:r>
      <w:r>
        <w:rPr>
          <w:noProof/>
        </w:rPr>
      </w:r>
      <w:r>
        <w:rPr>
          <w:noProof/>
        </w:rPr>
        <w:fldChar w:fldCharType="separate"/>
      </w:r>
      <w:r>
        <w:rPr>
          <w:noProof/>
        </w:rPr>
        <w:t>345</w:t>
      </w:r>
      <w:r>
        <w:rPr>
          <w:noProof/>
        </w:rPr>
        <w:fldChar w:fldCharType="end"/>
      </w:r>
    </w:p>
    <w:p w14:paraId="4222D07A" w14:textId="49D669BA"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10.1.60</w:t>
      </w:r>
      <w:r>
        <w:rPr>
          <w:rFonts w:asciiTheme="minorHAnsi" w:hAnsiTheme="minorHAnsi" w:cstheme="minorBidi"/>
          <w:noProof/>
          <w:kern w:val="2"/>
          <w:sz w:val="24"/>
          <w:szCs w:val="24"/>
          <w:lang w:eastAsia="en-GB"/>
          <w14:ligatures w14:val="standardContextual"/>
        </w:rPr>
        <w:tab/>
      </w:r>
      <w:r w:rsidRPr="00D136FB">
        <w:rPr>
          <w:noProof/>
          <w:lang w:val="fr-FR"/>
        </w:rPr>
        <w:t>Request LADN information +CRLADN</w:t>
      </w:r>
      <w:r>
        <w:rPr>
          <w:noProof/>
        </w:rPr>
        <w:tab/>
      </w:r>
      <w:r>
        <w:rPr>
          <w:noProof/>
        </w:rPr>
        <w:fldChar w:fldCharType="begin" w:fldLock="1"/>
      </w:r>
      <w:r>
        <w:rPr>
          <w:noProof/>
        </w:rPr>
        <w:instrText xml:space="preserve"> PAGEREF _Toc202525236 \h </w:instrText>
      </w:r>
      <w:r>
        <w:rPr>
          <w:noProof/>
        </w:rPr>
      </w:r>
      <w:r>
        <w:rPr>
          <w:noProof/>
        </w:rPr>
        <w:fldChar w:fldCharType="separate"/>
      </w:r>
      <w:r>
        <w:rPr>
          <w:noProof/>
        </w:rPr>
        <w:t>346</w:t>
      </w:r>
      <w:r>
        <w:rPr>
          <w:noProof/>
        </w:rPr>
        <w:fldChar w:fldCharType="end"/>
      </w:r>
    </w:p>
    <w:p w14:paraId="4CA4A9C4" w14:textId="51343B99" w:rsidR="00B01C0A" w:rsidRDefault="00B01C0A">
      <w:pPr>
        <w:pStyle w:val="TOC3"/>
        <w:rPr>
          <w:rFonts w:asciiTheme="minorHAnsi" w:hAnsiTheme="minorHAnsi" w:cstheme="minorBidi"/>
          <w:noProof/>
          <w:kern w:val="2"/>
          <w:sz w:val="24"/>
          <w:szCs w:val="24"/>
          <w:lang w:eastAsia="en-GB"/>
          <w14:ligatures w14:val="standardContextual"/>
        </w:rPr>
      </w:pPr>
      <w:r>
        <w:rPr>
          <w:noProof/>
        </w:rPr>
        <w:t>10.1.61</w:t>
      </w:r>
      <w:r>
        <w:rPr>
          <w:rFonts w:asciiTheme="minorHAnsi" w:hAnsiTheme="minorHAnsi" w:cstheme="minorBidi"/>
          <w:noProof/>
          <w:kern w:val="2"/>
          <w:sz w:val="24"/>
          <w:szCs w:val="24"/>
          <w:lang w:eastAsia="en-GB"/>
          <w14:ligatures w14:val="standardContextual"/>
        </w:rPr>
        <w:tab/>
      </w:r>
      <w:r>
        <w:rPr>
          <w:noProof/>
        </w:rPr>
        <w:t>LADN information +CLADN</w:t>
      </w:r>
      <w:r>
        <w:rPr>
          <w:noProof/>
        </w:rPr>
        <w:tab/>
      </w:r>
      <w:r>
        <w:rPr>
          <w:noProof/>
        </w:rPr>
        <w:fldChar w:fldCharType="begin" w:fldLock="1"/>
      </w:r>
      <w:r>
        <w:rPr>
          <w:noProof/>
        </w:rPr>
        <w:instrText xml:space="preserve"> PAGEREF _Toc202525237 \h </w:instrText>
      </w:r>
      <w:r>
        <w:rPr>
          <w:noProof/>
        </w:rPr>
      </w:r>
      <w:r>
        <w:rPr>
          <w:noProof/>
        </w:rPr>
        <w:fldChar w:fldCharType="separate"/>
      </w:r>
      <w:r>
        <w:rPr>
          <w:noProof/>
        </w:rPr>
        <w:t>348</w:t>
      </w:r>
      <w:r>
        <w:rPr>
          <w:noProof/>
        </w:rPr>
        <w:fldChar w:fldCharType="end"/>
      </w:r>
    </w:p>
    <w:p w14:paraId="6411AF0D" w14:textId="47FC950B"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10.1.62</w:t>
      </w:r>
      <w:r>
        <w:rPr>
          <w:rFonts w:asciiTheme="minorHAnsi" w:hAnsiTheme="minorHAnsi" w:cstheme="minorBidi"/>
          <w:noProof/>
          <w:kern w:val="2"/>
          <w:sz w:val="24"/>
          <w:szCs w:val="24"/>
          <w:lang w:eastAsia="en-GB"/>
          <w14:ligatures w14:val="standardContextual"/>
        </w:rPr>
        <w:tab/>
      </w:r>
      <w:r w:rsidRPr="00D136FB">
        <w:rPr>
          <w:noProof/>
          <w:lang w:val="fr-FR"/>
        </w:rPr>
        <w:t>5GS NSSAI setting +C5GNSSAI</w:t>
      </w:r>
      <w:r>
        <w:rPr>
          <w:noProof/>
        </w:rPr>
        <w:tab/>
      </w:r>
      <w:r>
        <w:rPr>
          <w:noProof/>
        </w:rPr>
        <w:fldChar w:fldCharType="begin" w:fldLock="1"/>
      </w:r>
      <w:r>
        <w:rPr>
          <w:noProof/>
        </w:rPr>
        <w:instrText xml:space="preserve"> PAGEREF _Toc202525238 \h </w:instrText>
      </w:r>
      <w:r>
        <w:rPr>
          <w:noProof/>
        </w:rPr>
      </w:r>
      <w:r>
        <w:rPr>
          <w:noProof/>
        </w:rPr>
        <w:fldChar w:fldCharType="separate"/>
      </w:r>
      <w:r>
        <w:rPr>
          <w:noProof/>
        </w:rPr>
        <w:t>350</w:t>
      </w:r>
      <w:r>
        <w:rPr>
          <w:noProof/>
        </w:rPr>
        <w:fldChar w:fldCharType="end"/>
      </w:r>
    </w:p>
    <w:p w14:paraId="15756050" w14:textId="7E3234A5" w:rsidR="00B01C0A" w:rsidRDefault="00B01C0A">
      <w:pPr>
        <w:pStyle w:val="TOC3"/>
        <w:rPr>
          <w:rFonts w:asciiTheme="minorHAnsi" w:hAnsiTheme="minorHAnsi" w:cstheme="minorBidi"/>
          <w:noProof/>
          <w:kern w:val="2"/>
          <w:sz w:val="24"/>
          <w:szCs w:val="24"/>
          <w:lang w:eastAsia="en-GB"/>
          <w14:ligatures w14:val="standardContextual"/>
        </w:rPr>
      </w:pPr>
      <w:r>
        <w:rPr>
          <w:noProof/>
        </w:rPr>
        <w:t>10.1.63</w:t>
      </w:r>
      <w:r>
        <w:rPr>
          <w:rFonts w:asciiTheme="minorHAnsi" w:hAnsiTheme="minorHAnsi" w:cstheme="minorBidi"/>
          <w:noProof/>
          <w:kern w:val="2"/>
          <w:sz w:val="24"/>
          <w:szCs w:val="24"/>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_Toc202525239 \h </w:instrText>
      </w:r>
      <w:r>
        <w:rPr>
          <w:noProof/>
        </w:rPr>
      </w:r>
      <w:r>
        <w:rPr>
          <w:noProof/>
        </w:rPr>
        <w:fldChar w:fldCharType="separate"/>
      </w:r>
      <w:r>
        <w:rPr>
          <w:noProof/>
        </w:rPr>
        <w:t>350</w:t>
      </w:r>
      <w:r>
        <w:rPr>
          <w:noProof/>
        </w:rPr>
        <w:fldChar w:fldCharType="end"/>
      </w:r>
    </w:p>
    <w:p w14:paraId="52FCA7B1" w14:textId="6C73D49E" w:rsidR="00B01C0A" w:rsidRDefault="00B01C0A">
      <w:pPr>
        <w:pStyle w:val="TOC3"/>
        <w:rPr>
          <w:rFonts w:asciiTheme="minorHAnsi" w:hAnsiTheme="minorHAnsi" w:cstheme="minorBidi"/>
          <w:noProof/>
          <w:kern w:val="2"/>
          <w:sz w:val="24"/>
          <w:szCs w:val="24"/>
          <w:lang w:eastAsia="en-GB"/>
          <w14:ligatures w14:val="standardContextual"/>
        </w:rPr>
      </w:pPr>
      <w:r>
        <w:rPr>
          <w:noProof/>
        </w:rPr>
        <w:t>10.1.64</w:t>
      </w:r>
      <w:r>
        <w:rPr>
          <w:rFonts w:asciiTheme="minorHAnsi" w:hAnsiTheme="minorHAnsi" w:cstheme="minorBidi"/>
          <w:noProof/>
          <w:kern w:val="2"/>
          <w:sz w:val="24"/>
          <w:szCs w:val="24"/>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_Toc202525240 \h </w:instrText>
      </w:r>
      <w:r>
        <w:rPr>
          <w:noProof/>
        </w:rPr>
      </w:r>
      <w:r>
        <w:rPr>
          <w:noProof/>
        </w:rPr>
        <w:fldChar w:fldCharType="separate"/>
      </w:r>
      <w:r>
        <w:rPr>
          <w:noProof/>
        </w:rPr>
        <w:t>353</w:t>
      </w:r>
      <w:r>
        <w:rPr>
          <w:noProof/>
        </w:rPr>
        <w:fldChar w:fldCharType="end"/>
      </w:r>
    </w:p>
    <w:p w14:paraId="41BA07D8" w14:textId="4B27AA33" w:rsidR="00B01C0A" w:rsidRDefault="00B01C0A">
      <w:pPr>
        <w:pStyle w:val="TOC3"/>
        <w:rPr>
          <w:rFonts w:asciiTheme="minorHAnsi" w:hAnsiTheme="minorHAnsi" w:cstheme="minorBidi"/>
          <w:noProof/>
          <w:kern w:val="2"/>
          <w:sz w:val="24"/>
          <w:szCs w:val="24"/>
          <w:lang w:eastAsia="en-GB"/>
          <w14:ligatures w14:val="standardContextual"/>
        </w:rPr>
      </w:pPr>
      <w:r>
        <w:rPr>
          <w:noProof/>
        </w:rPr>
        <w:t>10.1.65</w:t>
      </w:r>
      <w:r>
        <w:rPr>
          <w:rFonts w:asciiTheme="minorHAnsi" w:hAnsiTheme="minorHAnsi" w:cstheme="minorBidi"/>
          <w:noProof/>
          <w:kern w:val="2"/>
          <w:sz w:val="24"/>
          <w:szCs w:val="24"/>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_Toc202525241 \h </w:instrText>
      </w:r>
      <w:r>
        <w:rPr>
          <w:noProof/>
        </w:rPr>
      </w:r>
      <w:r>
        <w:rPr>
          <w:noProof/>
        </w:rPr>
        <w:fldChar w:fldCharType="separate"/>
      </w:r>
      <w:r>
        <w:rPr>
          <w:noProof/>
        </w:rPr>
        <w:t>355</w:t>
      </w:r>
      <w:r>
        <w:rPr>
          <w:noProof/>
        </w:rPr>
        <w:fldChar w:fldCharType="end"/>
      </w:r>
    </w:p>
    <w:p w14:paraId="18CBBB71" w14:textId="572FE566" w:rsidR="00B01C0A" w:rsidRDefault="00B01C0A">
      <w:pPr>
        <w:pStyle w:val="TOC3"/>
        <w:rPr>
          <w:rFonts w:asciiTheme="minorHAnsi" w:hAnsiTheme="minorHAnsi" w:cstheme="minorBidi"/>
          <w:noProof/>
          <w:kern w:val="2"/>
          <w:sz w:val="24"/>
          <w:szCs w:val="24"/>
          <w:lang w:eastAsia="en-GB"/>
          <w14:ligatures w14:val="standardContextual"/>
        </w:rPr>
      </w:pPr>
      <w:r>
        <w:rPr>
          <w:noProof/>
        </w:rPr>
        <w:t>10.1.66</w:t>
      </w:r>
      <w:r>
        <w:rPr>
          <w:rFonts w:asciiTheme="minorHAnsi" w:hAnsiTheme="minorHAnsi" w:cstheme="minorBidi"/>
          <w:noProof/>
          <w:kern w:val="2"/>
          <w:sz w:val="24"/>
          <w:szCs w:val="24"/>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_Toc202525242 \h </w:instrText>
      </w:r>
      <w:r>
        <w:rPr>
          <w:noProof/>
        </w:rPr>
      </w:r>
      <w:r>
        <w:rPr>
          <w:noProof/>
        </w:rPr>
        <w:fldChar w:fldCharType="separate"/>
      </w:r>
      <w:r>
        <w:rPr>
          <w:noProof/>
        </w:rPr>
        <w:t>355</w:t>
      </w:r>
      <w:r>
        <w:rPr>
          <w:noProof/>
        </w:rPr>
        <w:fldChar w:fldCharType="end"/>
      </w:r>
    </w:p>
    <w:p w14:paraId="5AE2ACF3" w14:textId="1D016B39" w:rsidR="00B01C0A" w:rsidRDefault="00B01C0A">
      <w:pPr>
        <w:pStyle w:val="TOC3"/>
        <w:rPr>
          <w:rFonts w:asciiTheme="minorHAnsi" w:hAnsiTheme="minorHAnsi" w:cstheme="minorBidi"/>
          <w:noProof/>
          <w:kern w:val="2"/>
          <w:sz w:val="24"/>
          <w:szCs w:val="24"/>
          <w:lang w:eastAsia="en-GB"/>
          <w14:ligatures w14:val="standardContextual"/>
        </w:rPr>
      </w:pPr>
      <w:r>
        <w:rPr>
          <w:noProof/>
        </w:rPr>
        <w:t>10.1.67</w:t>
      </w:r>
      <w:r>
        <w:rPr>
          <w:rFonts w:asciiTheme="minorHAnsi" w:hAnsiTheme="minorHAnsi" w:cstheme="minorBidi"/>
          <w:noProof/>
          <w:kern w:val="2"/>
          <w:sz w:val="24"/>
          <w:szCs w:val="24"/>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_Toc202525243 \h </w:instrText>
      </w:r>
      <w:r>
        <w:rPr>
          <w:noProof/>
        </w:rPr>
      </w:r>
      <w:r>
        <w:rPr>
          <w:noProof/>
        </w:rPr>
        <w:fldChar w:fldCharType="separate"/>
      </w:r>
      <w:r>
        <w:rPr>
          <w:noProof/>
        </w:rPr>
        <w:t>356</w:t>
      </w:r>
      <w:r>
        <w:rPr>
          <w:noProof/>
        </w:rPr>
        <w:fldChar w:fldCharType="end"/>
      </w:r>
    </w:p>
    <w:p w14:paraId="4511CA62" w14:textId="796C7D79" w:rsidR="00B01C0A" w:rsidRDefault="00B01C0A">
      <w:pPr>
        <w:pStyle w:val="TOC3"/>
        <w:rPr>
          <w:rFonts w:asciiTheme="minorHAnsi" w:hAnsiTheme="minorHAnsi" w:cstheme="minorBidi"/>
          <w:noProof/>
          <w:kern w:val="2"/>
          <w:sz w:val="24"/>
          <w:szCs w:val="24"/>
          <w:lang w:eastAsia="en-GB"/>
          <w14:ligatures w14:val="standardContextual"/>
        </w:rPr>
      </w:pPr>
      <w:r>
        <w:rPr>
          <w:noProof/>
        </w:rPr>
        <w:t>10.1.68</w:t>
      </w:r>
      <w:r>
        <w:rPr>
          <w:rFonts w:asciiTheme="minorHAnsi" w:hAnsiTheme="minorHAnsi" w:cstheme="minorBidi"/>
          <w:noProof/>
          <w:kern w:val="2"/>
          <w:sz w:val="24"/>
          <w:szCs w:val="24"/>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_Toc202525244 \h </w:instrText>
      </w:r>
      <w:r>
        <w:rPr>
          <w:noProof/>
        </w:rPr>
      </w:r>
      <w:r>
        <w:rPr>
          <w:noProof/>
        </w:rPr>
        <w:fldChar w:fldCharType="separate"/>
      </w:r>
      <w:r>
        <w:rPr>
          <w:noProof/>
        </w:rPr>
        <w:t>357</w:t>
      </w:r>
      <w:r>
        <w:rPr>
          <w:noProof/>
        </w:rPr>
        <w:fldChar w:fldCharType="end"/>
      </w:r>
    </w:p>
    <w:p w14:paraId="568DDEDA" w14:textId="34554275" w:rsidR="00B01C0A" w:rsidRDefault="00B01C0A">
      <w:pPr>
        <w:pStyle w:val="TOC3"/>
        <w:rPr>
          <w:rFonts w:asciiTheme="minorHAnsi" w:hAnsiTheme="minorHAnsi" w:cstheme="minorBidi"/>
          <w:noProof/>
          <w:kern w:val="2"/>
          <w:sz w:val="24"/>
          <w:szCs w:val="24"/>
          <w:lang w:eastAsia="en-GB"/>
          <w14:ligatures w14:val="standardContextual"/>
        </w:rPr>
      </w:pPr>
      <w:r>
        <w:rPr>
          <w:noProof/>
        </w:rPr>
        <w:lastRenderedPageBreak/>
        <w:t>10.1.69</w:t>
      </w:r>
      <w:r>
        <w:rPr>
          <w:rFonts w:asciiTheme="minorHAnsi" w:hAnsiTheme="minorHAnsi" w:cstheme="minorBidi"/>
          <w:noProof/>
          <w:kern w:val="2"/>
          <w:sz w:val="24"/>
          <w:szCs w:val="24"/>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_Toc202525245 \h </w:instrText>
      </w:r>
      <w:r>
        <w:rPr>
          <w:noProof/>
        </w:rPr>
      </w:r>
      <w:r>
        <w:rPr>
          <w:noProof/>
        </w:rPr>
        <w:fldChar w:fldCharType="separate"/>
      </w:r>
      <w:r>
        <w:rPr>
          <w:noProof/>
        </w:rPr>
        <w:t>358</w:t>
      </w:r>
      <w:r>
        <w:rPr>
          <w:noProof/>
        </w:rPr>
        <w:fldChar w:fldCharType="end"/>
      </w:r>
    </w:p>
    <w:p w14:paraId="1BAB3574" w14:textId="24E8CBDD" w:rsidR="00B01C0A" w:rsidRDefault="00B01C0A">
      <w:pPr>
        <w:pStyle w:val="TOC3"/>
        <w:rPr>
          <w:rFonts w:asciiTheme="minorHAnsi" w:hAnsiTheme="minorHAnsi" w:cstheme="minorBidi"/>
          <w:noProof/>
          <w:kern w:val="2"/>
          <w:sz w:val="24"/>
          <w:szCs w:val="24"/>
          <w:lang w:eastAsia="en-GB"/>
          <w14:ligatures w14:val="standardContextual"/>
        </w:rPr>
      </w:pPr>
      <w:r>
        <w:rPr>
          <w:noProof/>
        </w:rPr>
        <w:t>10.1.70</w:t>
      </w:r>
      <w:r>
        <w:rPr>
          <w:rFonts w:asciiTheme="minorHAnsi" w:hAnsiTheme="minorHAnsi" w:cstheme="minorBidi"/>
          <w:noProof/>
          <w:kern w:val="2"/>
          <w:sz w:val="24"/>
          <w:szCs w:val="24"/>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_Toc202525246 \h </w:instrText>
      </w:r>
      <w:r>
        <w:rPr>
          <w:noProof/>
        </w:rPr>
      </w:r>
      <w:r>
        <w:rPr>
          <w:noProof/>
        </w:rPr>
        <w:fldChar w:fldCharType="separate"/>
      </w:r>
      <w:r>
        <w:rPr>
          <w:noProof/>
        </w:rPr>
        <w:t>359</w:t>
      </w:r>
      <w:r>
        <w:rPr>
          <w:noProof/>
        </w:rPr>
        <w:fldChar w:fldCharType="end"/>
      </w:r>
    </w:p>
    <w:p w14:paraId="122E57F8" w14:textId="78A40D79" w:rsidR="00B01C0A" w:rsidRDefault="00B01C0A">
      <w:pPr>
        <w:pStyle w:val="TOC3"/>
        <w:rPr>
          <w:rFonts w:asciiTheme="minorHAnsi" w:hAnsiTheme="minorHAnsi" w:cstheme="minorBidi"/>
          <w:noProof/>
          <w:kern w:val="2"/>
          <w:sz w:val="24"/>
          <w:szCs w:val="24"/>
          <w:lang w:eastAsia="en-GB"/>
          <w14:ligatures w14:val="standardContextual"/>
        </w:rPr>
      </w:pPr>
      <w:r>
        <w:rPr>
          <w:noProof/>
        </w:rPr>
        <w:t>10.1.71</w:t>
      </w:r>
      <w:r>
        <w:rPr>
          <w:rFonts w:asciiTheme="minorHAnsi" w:hAnsiTheme="minorHAnsi" w:cstheme="minorBidi"/>
          <w:noProof/>
          <w:kern w:val="2"/>
          <w:sz w:val="24"/>
          <w:szCs w:val="24"/>
          <w:lang w:eastAsia="en-GB"/>
          <w14:ligatures w14:val="standardContextual"/>
        </w:rPr>
        <w:tab/>
      </w:r>
      <w:r>
        <w:rPr>
          <w:noProof/>
        </w:rPr>
        <w:t xml:space="preserve">5GS </w:t>
      </w:r>
      <w:r w:rsidRPr="00D136FB">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_Toc202525247 \h </w:instrText>
      </w:r>
      <w:r>
        <w:rPr>
          <w:noProof/>
        </w:rPr>
      </w:r>
      <w:r>
        <w:rPr>
          <w:noProof/>
        </w:rPr>
        <w:fldChar w:fldCharType="separate"/>
      </w:r>
      <w:r>
        <w:rPr>
          <w:noProof/>
        </w:rPr>
        <w:t>359</w:t>
      </w:r>
      <w:r>
        <w:rPr>
          <w:noProof/>
        </w:rPr>
        <w:fldChar w:fldCharType="end"/>
      </w:r>
    </w:p>
    <w:p w14:paraId="16F17ABF" w14:textId="7A0EB24F"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10.1.72</w:t>
      </w:r>
      <w:r>
        <w:rPr>
          <w:rFonts w:asciiTheme="minorHAnsi" w:hAnsiTheme="minorHAnsi" w:cstheme="minorBidi"/>
          <w:noProof/>
          <w:kern w:val="2"/>
          <w:sz w:val="24"/>
          <w:szCs w:val="24"/>
          <w:lang w:eastAsia="en-GB"/>
          <w14:ligatures w14:val="standardContextual"/>
        </w:rPr>
        <w:tab/>
      </w:r>
      <w:r w:rsidRPr="00D136FB">
        <w:rPr>
          <w:noProof/>
          <w:lang w:val="fr-FR"/>
        </w:rPr>
        <w:t>Context State Change Request +CCSTATEREQ</w:t>
      </w:r>
      <w:r>
        <w:rPr>
          <w:noProof/>
        </w:rPr>
        <w:tab/>
      </w:r>
      <w:r>
        <w:rPr>
          <w:noProof/>
        </w:rPr>
        <w:fldChar w:fldCharType="begin" w:fldLock="1"/>
      </w:r>
      <w:r>
        <w:rPr>
          <w:noProof/>
        </w:rPr>
        <w:instrText xml:space="preserve"> PAGEREF _Toc202525248 \h </w:instrText>
      </w:r>
      <w:r>
        <w:rPr>
          <w:noProof/>
        </w:rPr>
      </w:r>
      <w:r>
        <w:rPr>
          <w:noProof/>
        </w:rPr>
        <w:fldChar w:fldCharType="separate"/>
      </w:r>
      <w:r>
        <w:rPr>
          <w:noProof/>
        </w:rPr>
        <w:t>360</w:t>
      </w:r>
      <w:r>
        <w:rPr>
          <w:noProof/>
        </w:rPr>
        <w:fldChar w:fldCharType="end"/>
      </w:r>
    </w:p>
    <w:p w14:paraId="48FEA6F6" w14:textId="1AF1F2F5" w:rsidR="00B01C0A" w:rsidRDefault="00B01C0A">
      <w:pPr>
        <w:pStyle w:val="TOC3"/>
        <w:rPr>
          <w:rFonts w:asciiTheme="minorHAnsi" w:hAnsiTheme="minorHAnsi" w:cstheme="minorBidi"/>
          <w:noProof/>
          <w:kern w:val="2"/>
          <w:sz w:val="24"/>
          <w:szCs w:val="24"/>
          <w:lang w:eastAsia="en-GB"/>
          <w14:ligatures w14:val="standardContextual"/>
        </w:rPr>
      </w:pPr>
      <w:r>
        <w:rPr>
          <w:noProof/>
        </w:rPr>
        <w:t>10.1.73</w:t>
      </w:r>
      <w:r>
        <w:rPr>
          <w:rFonts w:asciiTheme="minorHAnsi" w:hAnsiTheme="minorHAnsi" w:cstheme="minorBidi"/>
          <w:noProof/>
          <w:kern w:val="2"/>
          <w:sz w:val="24"/>
          <w:szCs w:val="24"/>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_Toc202525249 \h </w:instrText>
      </w:r>
      <w:r>
        <w:rPr>
          <w:noProof/>
        </w:rPr>
      </w:r>
      <w:r>
        <w:rPr>
          <w:noProof/>
        </w:rPr>
        <w:fldChar w:fldCharType="separate"/>
      </w:r>
      <w:r>
        <w:rPr>
          <w:noProof/>
        </w:rPr>
        <w:t>361</w:t>
      </w:r>
      <w:r>
        <w:rPr>
          <w:noProof/>
        </w:rPr>
        <w:fldChar w:fldCharType="end"/>
      </w:r>
    </w:p>
    <w:p w14:paraId="6C580055" w14:textId="51EB40A6"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10.1.74</w:t>
      </w:r>
      <w:r>
        <w:rPr>
          <w:rFonts w:asciiTheme="minorHAnsi" w:hAnsiTheme="minorHAnsi" w:cstheme="minorBidi"/>
          <w:noProof/>
          <w:kern w:val="2"/>
          <w:sz w:val="24"/>
          <w:szCs w:val="24"/>
          <w:lang w:eastAsia="en-GB"/>
          <w14:ligatures w14:val="standardContextual"/>
        </w:rPr>
        <w:tab/>
      </w:r>
      <w:r w:rsidRPr="00D136FB">
        <w:rPr>
          <w:noProof/>
          <w:lang w:val="fr-FR"/>
        </w:rPr>
        <w:t>5G PDU Session Authentication Response +C5GPDUAUTHR</w:t>
      </w:r>
      <w:r>
        <w:rPr>
          <w:noProof/>
        </w:rPr>
        <w:tab/>
      </w:r>
      <w:r>
        <w:rPr>
          <w:noProof/>
        </w:rPr>
        <w:fldChar w:fldCharType="begin" w:fldLock="1"/>
      </w:r>
      <w:r>
        <w:rPr>
          <w:noProof/>
        </w:rPr>
        <w:instrText xml:space="preserve"> PAGEREF _Toc202525250 \h </w:instrText>
      </w:r>
      <w:r>
        <w:rPr>
          <w:noProof/>
        </w:rPr>
      </w:r>
      <w:r>
        <w:rPr>
          <w:noProof/>
        </w:rPr>
        <w:fldChar w:fldCharType="separate"/>
      </w:r>
      <w:r>
        <w:rPr>
          <w:noProof/>
        </w:rPr>
        <w:t>362</w:t>
      </w:r>
      <w:r>
        <w:rPr>
          <w:noProof/>
        </w:rPr>
        <w:fldChar w:fldCharType="end"/>
      </w:r>
    </w:p>
    <w:p w14:paraId="0711BC56" w14:textId="508FA0D2" w:rsidR="00B01C0A" w:rsidRDefault="00B01C0A">
      <w:pPr>
        <w:pStyle w:val="TOC3"/>
        <w:rPr>
          <w:rFonts w:asciiTheme="minorHAnsi" w:hAnsiTheme="minorHAnsi" w:cstheme="minorBidi"/>
          <w:noProof/>
          <w:kern w:val="2"/>
          <w:sz w:val="24"/>
          <w:szCs w:val="24"/>
          <w:lang w:eastAsia="en-GB"/>
          <w14:ligatures w14:val="standardContextual"/>
        </w:rPr>
      </w:pPr>
      <w:r>
        <w:rPr>
          <w:noProof/>
        </w:rPr>
        <w:t>10.1.75</w:t>
      </w:r>
      <w:r>
        <w:rPr>
          <w:rFonts w:asciiTheme="minorHAnsi" w:hAnsiTheme="minorHAnsi" w:cstheme="minorBidi"/>
          <w:noProof/>
          <w:kern w:val="2"/>
          <w:sz w:val="24"/>
          <w:szCs w:val="24"/>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_Toc202525251 \h </w:instrText>
      </w:r>
      <w:r>
        <w:rPr>
          <w:noProof/>
        </w:rPr>
      </w:r>
      <w:r>
        <w:rPr>
          <w:noProof/>
        </w:rPr>
        <w:fldChar w:fldCharType="separate"/>
      </w:r>
      <w:r>
        <w:rPr>
          <w:noProof/>
        </w:rPr>
        <w:t>363</w:t>
      </w:r>
      <w:r>
        <w:rPr>
          <w:noProof/>
        </w:rPr>
        <w:fldChar w:fldCharType="end"/>
      </w:r>
    </w:p>
    <w:p w14:paraId="4E72E1AB" w14:textId="7DA36C30" w:rsidR="00B01C0A" w:rsidRDefault="00B01C0A">
      <w:pPr>
        <w:pStyle w:val="TOC3"/>
        <w:rPr>
          <w:rFonts w:asciiTheme="minorHAnsi" w:hAnsiTheme="minorHAnsi" w:cstheme="minorBidi"/>
          <w:noProof/>
          <w:kern w:val="2"/>
          <w:sz w:val="24"/>
          <w:szCs w:val="24"/>
          <w:lang w:eastAsia="en-GB"/>
          <w14:ligatures w14:val="standardContextual"/>
        </w:rPr>
      </w:pPr>
      <w:r>
        <w:rPr>
          <w:noProof/>
        </w:rPr>
        <w:t>10.1.76</w:t>
      </w:r>
      <w:r>
        <w:rPr>
          <w:rFonts w:asciiTheme="minorHAnsi" w:hAnsiTheme="minorHAnsi" w:cstheme="minorBidi"/>
          <w:noProof/>
          <w:kern w:val="2"/>
          <w:sz w:val="24"/>
          <w:szCs w:val="24"/>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_Toc202525252 \h </w:instrText>
      </w:r>
      <w:r>
        <w:rPr>
          <w:noProof/>
        </w:rPr>
      </w:r>
      <w:r>
        <w:rPr>
          <w:noProof/>
        </w:rPr>
        <w:fldChar w:fldCharType="separate"/>
      </w:r>
      <w:r>
        <w:rPr>
          <w:noProof/>
        </w:rPr>
        <w:t>367</w:t>
      </w:r>
      <w:r>
        <w:rPr>
          <w:noProof/>
        </w:rPr>
        <w:fldChar w:fldCharType="end"/>
      </w:r>
    </w:p>
    <w:p w14:paraId="28484054" w14:textId="3C64D95B" w:rsidR="00B01C0A" w:rsidRDefault="00B01C0A">
      <w:pPr>
        <w:pStyle w:val="TOC3"/>
        <w:rPr>
          <w:rFonts w:asciiTheme="minorHAnsi" w:hAnsiTheme="minorHAnsi" w:cstheme="minorBidi"/>
          <w:noProof/>
          <w:kern w:val="2"/>
          <w:sz w:val="24"/>
          <w:szCs w:val="24"/>
          <w:lang w:eastAsia="en-GB"/>
          <w14:ligatures w14:val="standardContextual"/>
        </w:rPr>
      </w:pPr>
      <w:r>
        <w:rPr>
          <w:noProof/>
        </w:rPr>
        <w:t>10.1.77</w:t>
      </w:r>
      <w:r>
        <w:rPr>
          <w:rFonts w:asciiTheme="minorHAnsi" w:hAnsiTheme="minorHAnsi" w:cstheme="minorBidi"/>
          <w:noProof/>
          <w:kern w:val="2"/>
          <w:sz w:val="24"/>
          <w:szCs w:val="24"/>
          <w:lang w:eastAsia="en-GB"/>
          <w14:ligatures w14:val="standardContextual"/>
        </w:rPr>
        <w:tab/>
      </w:r>
      <w:r>
        <w:rPr>
          <w:noProof/>
        </w:rPr>
        <w:t>Reject paging +CREJPAG</w:t>
      </w:r>
      <w:r>
        <w:rPr>
          <w:noProof/>
        </w:rPr>
        <w:tab/>
      </w:r>
      <w:r>
        <w:rPr>
          <w:noProof/>
        </w:rPr>
        <w:fldChar w:fldCharType="begin" w:fldLock="1"/>
      </w:r>
      <w:r>
        <w:rPr>
          <w:noProof/>
        </w:rPr>
        <w:instrText xml:space="preserve"> PAGEREF _Toc202525253 \h </w:instrText>
      </w:r>
      <w:r>
        <w:rPr>
          <w:noProof/>
        </w:rPr>
      </w:r>
      <w:r>
        <w:rPr>
          <w:noProof/>
        </w:rPr>
        <w:fldChar w:fldCharType="separate"/>
      </w:r>
      <w:r>
        <w:rPr>
          <w:noProof/>
        </w:rPr>
        <w:t>367</w:t>
      </w:r>
      <w:r>
        <w:rPr>
          <w:noProof/>
        </w:rPr>
        <w:fldChar w:fldCharType="end"/>
      </w:r>
    </w:p>
    <w:p w14:paraId="76D89CDF" w14:textId="512B9BA2" w:rsidR="00B01C0A" w:rsidRDefault="00B01C0A">
      <w:pPr>
        <w:pStyle w:val="TOC3"/>
        <w:rPr>
          <w:rFonts w:asciiTheme="minorHAnsi" w:hAnsiTheme="minorHAnsi" w:cstheme="minorBidi"/>
          <w:noProof/>
          <w:kern w:val="2"/>
          <w:sz w:val="24"/>
          <w:szCs w:val="24"/>
          <w:lang w:eastAsia="en-GB"/>
          <w14:ligatures w14:val="standardContextual"/>
        </w:rPr>
      </w:pPr>
      <w:r>
        <w:rPr>
          <w:noProof/>
        </w:rPr>
        <w:t>10.1.78</w:t>
      </w:r>
      <w:r>
        <w:rPr>
          <w:rFonts w:asciiTheme="minorHAnsi" w:hAnsiTheme="minorHAnsi" w:cstheme="minorBidi"/>
          <w:noProof/>
          <w:kern w:val="2"/>
          <w:sz w:val="24"/>
          <w:szCs w:val="24"/>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_Toc202525254 \h </w:instrText>
      </w:r>
      <w:r>
        <w:rPr>
          <w:noProof/>
        </w:rPr>
      </w:r>
      <w:r>
        <w:rPr>
          <w:noProof/>
        </w:rPr>
        <w:fldChar w:fldCharType="separate"/>
      </w:r>
      <w:r>
        <w:rPr>
          <w:noProof/>
        </w:rPr>
        <w:t>369</w:t>
      </w:r>
      <w:r>
        <w:rPr>
          <w:noProof/>
        </w:rPr>
        <w:fldChar w:fldCharType="end"/>
      </w:r>
    </w:p>
    <w:p w14:paraId="6F07065A" w14:textId="45A38EAC" w:rsidR="00B01C0A" w:rsidRDefault="00B01C0A">
      <w:pPr>
        <w:pStyle w:val="TOC3"/>
        <w:rPr>
          <w:rFonts w:asciiTheme="minorHAnsi" w:hAnsiTheme="minorHAnsi" w:cstheme="minorBidi"/>
          <w:noProof/>
          <w:kern w:val="2"/>
          <w:sz w:val="24"/>
          <w:szCs w:val="24"/>
          <w:lang w:eastAsia="en-GB"/>
          <w14:ligatures w14:val="standardContextual"/>
        </w:rPr>
      </w:pPr>
      <w:r>
        <w:rPr>
          <w:noProof/>
        </w:rPr>
        <w:t>10.1.79</w:t>
      </w:r>
      <w:r>
        <w:rPr>
          <w:rFonts w:asciiTheme="minorHAnsi" w:hAnsiTheme="minorHAnsi" w:cstheme="minorBidi"/>
          <w:noProof/>
          <w:kern w:val="2"/>
          <w:sz w:val="24"/>
          <w:szCs w:val="24"/>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_Toc202525255 \h </w:instrText>
      </w:r>
      <w:r>
        <w:rPr>
          <w:noProof/>
        </w:rPr>
      </w:r>
      <w:r>
        <w:rPr>
          <w:noProof/>
        </w:rPr>
        <w:fldChar w:fldCharType="separate"/>
      </w:r>
      <w:r>
        <w:rPr>
          <w:noProof/>
        </w:rPr>
        <w:t>370</w:t>
      </w:r>
      <w:r>
        <w:rPr>
          <w:noProof/>
        </w:rPr>
        <w:fldChar w:fldCharType="end"/>
      </w:r>
    </w:p>
    <w:p w14:paraId="7B8BA7E6" w14:textId="760E340E" w:rsidR="00B01C0A" w:rsidRDefault="00B01C0A">
      <w:pPr>
        <w:pStyle w:val="TOC3"/>
        <w:rPr>
          <w:rFonts w:asciiTheme="minorHAnsi" w:hAnsiTheme="minorHAnsi" w:cstheme="minorBidi"/>
          <w:noProof/>
          <w:kern w:val="2"/>
          <w:sz w:val="24"/>
          <w:szCs w:val="24"/>
          <w:lang w:eastAsia="en-GB"/>
          <w14:ligatures w14:val="standardContextual"/>
        </w:rPr>
      </w:pPr>
      <w:r>
        <w:rPr>
          <w:noProof/>
        </w:rPr>
        <w:t>10.1.80</w:t>
      </w:r>
      <w:r>
        <w:rPr>
          <w:rFonts w:asciiTheme="minorHAnsi" w:hAnsiTheme="minorHAnsi" w:cstheme="minorBidi"/>
          <w:noProof/>
          <w:kern w:val="2"/>
          <w:sz w:val="24"/>
          <w:szCs w:val="24"/>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_Toc202525256 \h </w:instrText>
      </w:r>
      <w:r>
        <w:rPr>
          <w:noProof/>
        </w:rPr>
      </w:r>
      <w:r>
        <w:rPr>
          <w:noProof/>
        </w:rPr>
        <w:fldChar w:fldCharType="separate"/>
      </w:r>
      <w:r>
        <w:rPr>
          <w:noProof/>
        </w:rPr>
        <w:t>371</w:t>
      </w:r>
      <w:r>
        <w:rPr>
          <w:noProof/>
        </w:rPr>
        <w:fldChar w:fldCharType="end"/>
      </w:r>
    </w:p>
    <w:p w14:paraId="37B5107A" w14:textId="6B396DDF" w:rsidR="00B01C0A" w:rsidRDefault="00B01C0A">
      <w:pPr>
        <w:pStyle w:val="TOC3"/>
        <w:rPr>
          <w:rFonts w:asciiTheme="minorHAnsi" w:hAnsiTheme="minorHAnsi" w:cstheme="minorBidi"/>
          <w:noProof/>
          <w:kern w:val="2"/>
          <w:sz w:val="24"/>
          <w:szCs w:val="24"/>
          <w:lang w:eastAsia="en-GB"/>
          <w14:ligatures w14:val="standardContextual"/>
        </w:rPr>
      </w:pPr>
      <w:r>
        <w:rPr>
          <w:noProof/>
        </w:rPr>
        <w:t>10.1.81</w:t>
      </w:r>
      <w:r>
        <w:rPr>
          <w:rFonts w:asciiTheme="minorHAnsi" w:hAnsiTheme="minorHAnsi" w:cstheme="minorBidi"/>
          <w:noProof/>
          <w:kern w:val="2"/>
          <w:sz w:val="24"/>
          <w:szCs w:val="24"/>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_Toc202525257 \h </w:instrText>
      </w:r>
      <w:r>
        <w:rPr>
          <w:noProof/>
        </w:rPr>
      </w:r>
      <w:r>
        <w:rPr>
          <w:noProof/>
        </w:rPr>
        <w:fldChar w:fldCharType="separate"/>
      </w:r>
      <w:r>
        <w:rPr>
          <w:noProof/>
        </w:rPr>
        <w:t>372</w:t>
      </w:r>
      <w:r>
        <w:rPr>
          <w:noProof/>
        </w:rPr>
        <w:fldChar w:fldCharType="end"/>
      </w:r>
    </w:p>
    <w:p w14:paraId="3845DDC8" w14:textId="7B8AC20A" w:rsidR="00B01C0A" w:rsidRDefault="00B01C0A">
      <w:pPr>
        <w:pStyle w:val="TOC3"/>
        <w:rPr>
          <w:rFonts w:asciiTheme="minorHAnsi" w:hAnsiTheme="minorHAnsi" w:cstheme="minorBidi"/>
          <w:noProof/>
          <w:kern w:val="2"/>
          <w:sz w:val="24"/>
          <w:szCs w:val="24"/>
          <w:lang w:eastAsia="en-GB"/>
          <w14:ligatures w14:val="standardContextual"/>
        </w:rPr>
      </w:pPr>
      <w:r>
        <w:rPr>
          <w:noProof/>
        </w:rPr>
        <w:t>10.1.82</w:t>
      </w:r>
      <w:r>
        <w:rPr>
          <w:rFonts w:asciiTheme="minorHAnsi" w:hAnsiTheme="minorHAnsi" w:cstheme="minorBidi"/>
          <w:noProof/>
          <w:kern w:val="2"/>
          <w:sz w:val="24"/>
          <w:szCs w:val="24"/>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_Toc202525258 \h </w:instrText>
      </w:r>
      <w:r>
        <w:rPr>
          <w:noProof/>
        </w:rPr>
      </w:r>
      <w:r>
        <w:rPr>
          <w:noProof/>
        </w:rPr>
        <w:fldChar w:fldCharType="separate"/>
      </w:r>
      <w:r>
        <w:rPr>
          <w:noProof/>
        </w:rPr>
        <w:t>372</w:t>
      </w:r>
      <w:r>
        <w:rPr>
          <w:noProof/>
        </w:rPr>
        <w:fldChar w:fldCharType="end"/>
      </w:r>
    </w:p>
    <w:p w14:paraId="6B5A03BE" w14:textId="1A32265E" w:rsidR="00B01C0A" w:rsidRDefault="00B01C0A">
      <w:pPr>
        <w:pStyle w:val="TOC3"/>
        <w:rPr>
          <w:rFonts w:asciiTheme="minorHAnsi" w:hAnsiTheme="minorHAnsi" w:cstheme="minorBidi"/>
          <w:noProof/>
          <w:kern w:val="2"/>
          <w:sz w:val="24"/>
          <w:szCs w:val="24"/>
          <w:lang w:eastAsia="en-GB"/>
          <w14:ligatures w14:val="standardContextual"/>
        </w:rPr>
      </w:pPr>
      <w:r>
        <w:rPr>
          <w:noProof/>
        </w:rPr>
        <w:t>10.1.83</w:t>
      </w:r>
      <w:r>
        <w:rPr>
          <w:rFonts w:asciiTheme="minorHAnsi" w:hAnsiTheme="minorHAnsi" w:cstheme="minorBidi"/>
          <w:noProof/>
          <w:kern w:val="2"/>
          <w:sz w:val="24"/>
          <w:szCs w:val="24"/>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_Toc202525259 \h </w:instrText>
      </w:r>
      <w:r>
        <w:rPr>
          <w:noProof/>
        </w:rPr>
      </w:r>
      <w:r>
        <w:rPr>
          <w:noProof/>
        </w:rPr>
        <w:fldChar w:fldCharType="separate"/>
      </w:r>
      <w:r>
        <w:rPr>
          <w:noProof/>
        </w:rPr>
        <w:t>373</w:t>
      </w:r>
      <w:r>
        <w:rPr>
          <w:noProof/>
        </w:rPr>
        <w:fldChar w:fldCharType="end"/>
      </w:r>
    </w:p>
    <w:p w14:paraId="774E71CD" w14:textId="3A45B972"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10.1.84</w:t>
      </w:r>
      <w:r>
        <w:rPr>
          <w:rFonts w:asciiTheme="minorHAnsi" w:hAnsiTheme="minorHAnsi" w:cstheme="minorBidi"/>
          <w:noProof/>
          <w:kern w:val="2"/>
          <w:sz w:val="24"/>
          <w:szCs w:val="24"/>
          <w:lang w:eastAsia="en-GB"/>
          <w14:ligatures w14:val="standardContextual"/>
        </w:rPr>
        <w:tab/>
      </w:r>
      <w:r w:rsidRPr="00D136FB">
        <w:rPr>
          <w:noProof/>
          <w:lang w:val="fr-FR"/>
        </w:rPr>
        <w:t>ECS Configuration information + CECSCONF</w:t>
      </w:r>
      <w:r>
        <w:rPr>
          <w:noProof/>
        </w:rPr>
        <w:tab/>
      </w:r>
      <w:r>
        <w:rPr>
          <w:noProof/>
        </w:rPr>
        <w:fldChar w:fldCharType="begin" w:fldLock="1"/>
      </w:r>
      <w:r>
        <w:rPr>
          <w:noProof/>
        </w:rPr>
        <w:instrText xml:space="preserve"> PAGEREF _Toc202525260 \h </w:instrText>
      </w:r>
      <w:r>
        <w:rPr>
          <w:noProof/>
        </w:rPr>
      </w:r>
      <w:r>
        <w:rPr>
          <w:noProof/>
        </w:rPr>
        <w:fldChar w:fldCharType="separate"/>
      </w:r>
      <w:r>
        <w:rPr>
          <w:noProof/>
        </w:rPr>
        <w:t>374</w:t>
      </w:r>
      <w:r>
        <w:rPr>
          <w:noProof/>
        </w:rPr>
        <w:fldChar w:fldCharType="end"/>
      </w:r>
    </w:p>
    <w:p w14:paraId="1770C754" w14:textId="0FA1538D" w:rsidR="00B01C0A" w:rsidRDefault="00B01C0A">
      <w:pPr>
        <w:pStyle w:val="TOC3"/>
        <w:rPr>
          <w:rFonts w:asciiTheme="minorHAnsi" w:hAnsiTheme="minorHAnsi" w:cstheme="minorBidi"/>
          <w:noProof/>
          <w:kern w:val="2"/>
          <w:sz w:val="24"/>
          <w:szCs w:val="24"/>
          <w:lang w:eastAsia="en-GB"/>
          <w14:ligatures w14:val="standardContextual"/>
        </w:rPr>
      </w:pPr>
      <w:r>
        <w:rPr>
          <w:noProof/>
        </w:rPr>
        <w:t>10.1.85</w:t>
      </w:r>
      <w:r>
        <w:rPr>
          <w:rFonts w:asciiTheme="minorHAnsi" w:hAnsiTheme="minorHAnsi" w:cstheme="minorBidi"/>
          <w:noProof/>
          <w:kern w:val="2"/>
          <w:sz w:val="24"/>
          <w:szCs w:val="24"/>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_Toc202525261 \h </w:instrText>
      </w:r>
      <w:r>
        <w:rPr>
          <w:noProof/>
        </w:rPr>
      </w:r>
      <w:r>
        <w:rPr>
          <w:noProof/>
        </w:rPr>
        <w:fldChar w:fldCharType="separate"/>
      </w:r>
      <w:r>
        <w:rPr>
          <w:noProof/>
        </w:rPr>
        <w:t>375</w:t>
      </w:r>
      <w:r>
        <w:rPr>
          <w:noProof/>
        </w:rPr>
        <w:fldChar w:fldCharType="end"/>
      </w:r>
    </w:p>
    <w:p w14:paraId="5C9B8CBF" w14:textId="2F849B93" w:rsidR="00B01C0A" w:rsidRDefault="00B01C0A">
      <w:pPr>
        <w:pStyle w:val="TOC3"/>
        <w:rPr>
          <w:rFonts w:asciiTheme="minorHAnsi" w:hAnsiTheme="minorHAnsi" w:cstheme="minorBidi"/>
          <w:noProof/>
          <w:kern w:val="2"/>
          <w:sz w:val="24"/>
          <w:szCs w:val="24"/>
          <w:lang w:eastAsia="en-GB"/>
          <w14:ligatures w14:val="standardContextual"/>
        </w:rPr>
      </w:pPr>
      <w:r>
        <w:rPr>
          <w:noProof/>
        </w:rPr>
        <w:t>10.1.86</w:t>
      </w:r>
      <w:r>
        <w:rPr>
          <w:rFonts w:asciiTheme="minorHAnsi" w:hAnsiTheme="minorHAnsi" w:cstheme="minorBidi"/>
          <w:noProof/>
          <w:kern w:val="2"/>
          <w:sz w:val="24"/>
          <w:szCs w:val="24"/>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_Toc202525262 \h </w:instrText>
      </w:r>
      <w:r>
        <w:rPr>
          <w:noProof/>
        </w:rPr>
      </w:r>
      <w:r>
        <w:rPr>
          <w:noProof/>
        </w:rPr>
        <w:fldChar w:fldCharType="separate"/>
      </w:r>
      <w:r>
        <w:rPr>
          <w:noProof/>
        </w:rPr>
        <w:t>376</w:t>
      </w:r>
      <w:r>
        <w:rPr>
          <w:noProof/>
        </w:rPr>
        <w:fldChar w:fldCharType="end"/>
      </w:r>
    </w:p>
    <w:p w14:paraId="5673742C" w14:textId="528E7F46" w:rsidR="00B01C0A" w:rsidRDefault="00B01C0A">
      <w:pPr>
        <w:pStyle w:val="TOC3"/>
        <w:rPr>
          <w:rFonts w:asciiTheme="minorHAnsi" w:hAnsiTheme="minorHAnsi" w:cstheme="minorBidi"/>
          <w:noProof/>
          <w:kern w:val="2"/>
          <w:sz w:val="24"/>
          <w:szCs w:val="24"/>
          <w:lang w:eastAsia="en-GB"/>
          <w14:ligatures w14:val="standardContextual"/>
        </w:rPr>
      </w:pPr>
      <w:r>
        <w:rPr>
          <w:noProof/>
        </w:rPr>
        <w:t>10.1.87</w:t>
      </w:r>
      <w:r>
        <w:rPr>
          <w:rFonts w:asciiTheme="minorHAnsi" w:hAnsiTheme="minorHAnsi" w:cstheme="minorBidi"/>
          <w:noProof/>
          <w:kern w:val="2"/>
          <w:sz w:val="24"/>
          <w:szCs w:val="24"/>
          <w:lang w:eastAsia="en-GB"/>
          <w14:ligatures w14:val="standardContextual"/>
        </w:rPr>
        <w:tab/>
      </w:r>
      <w:r>
        <w:rPr>
          <w:noProof/>
        </w:rPr>
        <w:t>Define MBS session context +CMSCONT</w:t>
      </w:r>
      <w:r>
        <w:rPr>
          <w:noProof/>
        </w:rPr>
        <w:tab/>
      </w:r>
      <w:r>
        <w:rPr>
          <w:noProof/>
        </w:rPr>
        <w:fldChar w:fldCharType="begin" w:fldLock="1"/>
      </w:r>
      <w:r>
        <w:rPr>
          <w:noProof/>
        </w:rPr>
        <w:instrText xml:space="preserve"> PAGEREF _Toc202525263 \h </w:instrText>
      </w:r>
      <w:r>
        <w:rPr>
          <w:noProof/>
        </w:rPr>
      </w:r>
      <w:r>
        <w:rPr>
          <w:noProof/>
        </w:rPr>
        <w:fldChar w:fldCharType="separate"/>
      </w:r>
      <w:r>
        <w:rPr>
          <w:noProof/>
        </w:rPr>
        <w:t>377</w:t>
      </w:r>
      <w:r>
        <w:rPr>
          <w:noProof/>
        </w:rPr>
        <w:fldChar w:fldCharType="end"/>
      </w:r>
    </w:p>
    <w:p w14:paraId="263C8E55" w14:textId="4746FBAE" w:rsidR="00B01C0A" w:rsidRDefault="00B01C0A">
      <w:pPr>
        <w:pStyle w:val="TOC3"/>
        <w:rPr>
          <w:rFonts w:asciiTheme="minorHAnsi" w:hAnsiTheme="minorHAnsi" w:cstheme="minorBidi"/>
          <w:noProof/>
          <w:kern w:val="2"/>
          <w:sz w:val="24"/>
          <w:szCs w:val="24"/>
          <w:lang w:eastAsia="en-GB"/>
          <w14:ligatures w14:val="standardContextual"/>
        </w:rPr>
      </w:pPr>
      <w:r>
        <w:rPr>
          <w:noProof/>
        </w:rPr>
        <w:t>10.1.88</w:t>
      </w:r>
      <w:r>
        <w:rPr>
          <w:rFonts w:asciiTheme="minorHAnsi" w:hAnsiTheme="minorHAnsi" w:cstheme="minorBidi"/>
          <w:noProof/>
          <w:kern w:val="2"/>
          <w:sz w:val="24"/>
          <w:szCs w:val="24"/>
          <w:lang w:eastAsia="en-GB"/>
          <w14:ligatures w14:val="standardContextual"/>
        </w:rPr>
        <w:tab/>
      </w:r>
      <w:r>
        <w:rPr>
          <w:noProof/>
        </w:rPr>
        <w:t xml:space="preserve">MBS session read dynamic parameters +CMSRDP </w:t>
      </w:r>
      <w:r>
        <w:rPr>
          <w:noProof/>
        </w:rPr>
        <w:tab/>
      </w:r>
      <w:r>
        <w:rPr>
          <w:noProof/>
        </w:rPr>
        <w:fldChar w:fldCharType="begin" w:fldLock="1"/>
      </w:r>
      <w:r>
        <w:rPr>
          <w:noProof/>
        </w:rPr>
        <w:instrText xml:space="preserve"> PAGEREF _Toc202525264 \h </w:instrText>
      </w:r>
      <w:r>
        <w:rPr>
          <w:noProof/>
        </w:rPr>
      </w:r>
      <w:r>
        <w:rPr>
          <w:noProof/>
        </w:rPr>
        <w:fldChar w:fldCharType="separate"/>
      </w:r>
      <w:r>
        <w:rPr>
          <w:noProof/>
        </w:rPr>
        <w:t>378</w:t>
      </w:r>
      <w:r>
        <w:rPr>
          <w:noProof/>
        </w:rPr>
        <w:fldChar w:fldCharType="end"/>
      </w:r>
    </w:p>
    <w:p w14:paraId="7C2D1E41" w14:textId="412ABB2A" w:rsidR="00B01C0A" w:rsidRDefault="00B01C0A">
      <w:pPr>
        <w:pStyle w:val="TOC3"/>
        <w:rPr>
          <w:rFonts w:asciiTheme="minorHAnsi" w:hAnsiTheme="minorHAnsi" w:cstheme="minorBidi"/>
          <w:noProof/>
          <w:kern w:val="2"/>
          <w:sz w:val="24"/>
          <w:szCs w:val="24"/>
          <w:lang w:eastAsia="en-GB"/>
          <w14:ligatures w14:val="standardContextual"/>
        </w:rPr>
      </w:pPr>
      <w:r>
        <w:rPr>
          <w:noProof/>
        </w:rPr>
        <w:t>10.1.89</w:t>
      </w:r>
      <w:r>
        <w:rPr>
          <w:rFonts w:asciiTheme="minorHAnsi" w:hAnsiTheme="minorHAnsi" w:cstheme="minorBidi"/>
          <w:noProof/>
          <w:kern w:val="2"/>
          <w:sz w:val="24"/>
          <w:szCs w:val="24"/>
          <w:lang w:eastAsia="en-GB"/>
          <w14:ligatures w14:val="standardContextual"/>
        </w:rPr>
        <w:tab/>
      </w:r>
      <w:r>
        <w:rPr>
          <w:noProof/>
        </w:rPr>
        <w:t>MBS session status reporting +CMSSR</w:t>
      </w:r>
      <w:r>
        <w:rPr>
          <w:noProof/>
        </w:rPr>
        <w:tab/>
      </w:r>
      <w:r>
        <w:rPr>
          <w:noProof/>
        </w:rPr>
        <w:fldChar w:fldCharType="begin" w:fldLock="1"/>
      </w:r>
      <w:r>
        <w:rPr>
          <w:noProof/>
        </w:rPr>
        <w:instrText xml:space="preserve"> PAGEREF _Toc202525265 \h </w:instrText>
      </w:r>
      <w:r>
        <w:rPr>
          <w:noProof/>
        </w:rPr>
      </w:r>
      <w:r>
        <w:rPr>
          <w:noProof/>
        </w:rPr>
        <w:fldChar w:fldCharType="separate"/>
      </w:r>
      <w:r>
        <w:rPr>
          <w:noProof/>
        </w:rPr>
        <w:t>379</w:t>
      </w:r>
      <w:r>
        <w:rPr>
          <w:noProof/>
        </w:rPr>
        <w:fldChar w:fldCharType="end"/>
      </w:r>
    </w:p>
    <w:p w14:paraId="69EE9979" w14:textId="784AAFDA" w:rsidR="00B01C0A" w:rsidRDefault="00B01C0A">
      <w:pPr>
        <w:pStyle w:val="TOC3"/>
        <w:rPr>
          <w:rFonts w:asciiTheme="minorHAnsi" w:hAnsiTheme="minorHAnsi" w:cstheme="minorBidi"/>
          <w:noProof/>
          <w:kern w:val="2"/>
          <w:sz w:val="24"/>
          <w:szCs w:val="24"/>
          <w:lang w:eastAsia="en-GB"/>
          <w14:ligatures w14:val="standardContextual"/>
        </w:rPr>
      </w:pPr>
      <w:r>
        <w:rPr>
          <w:noProof/>
        </w:rPr>
        <w:t>10.1.90</w:t>
      </w:r>
      <w:r>
        <w:rPr>
          <w:rFonts w:asciiTheme="minorHAnsi" w:hAnsiTheme="minorHAnsi" w:cstheme="minorBidi"/>
          <w:noProof/>
          <w:kern w:val="2"/>
          <w:sz w:val="24"/>
          <w:szCs w:val="24"/>
          <w:lang w:eastAsia="en-GB"/>
          <w14:ligatures w14:val="standardContextual"/>
        </w:rPr>
        <w:tab/>
      </w:r>
      <w:r>
        <w:rPr>
          <w:noProof/>
        </w:rPr>
        <w:t>Information for reflective QoS for ESP +CIRQE</w:t>
      </w:r>
      <w:r>
        <w:rPr>
          <w:noProof/>
        </w:rPr>
        <w:tab/>
      </w:r>
      <w:r>
        <w:rPr>
          <w:noProof/>
        </w:rPr>
        <w:fldChar w:fldCharType="begin" w:fldLock="1"/>
      </w:r>
      <w:r>
        <w:rPr>
          <w:noProof/>
        </w:rPr>
        <w:instrText xml:space="preserve"> PAGEREF _Toc202525266 \h </w:instrText>
      </w:r>
      <w:r>
        <w:rPr>
          <w:noProof/>
        </w:rPr>
      </w:r>
      <w:r>
        <w:rPr>
          <w:noProof/>
        </w:rPr>
        <w:fldChar w:fldCharType="separate"/>
      </w:r>
      <w:r>
        <w:rPr>
          <w:noProof/>
        </w:rPr>
        <w:t>380</w:t>
      </w:r>
      <w:r>
        <w:rPr>
          <w:noProof/>
        </w:rPr>
        <w:fldChar w:fldCharType="end"/>
      </w:r>
    </w:p>
    <w:p w14:paraId="0182AC86" w14:textId="488B6B5E" w:rsidR="00B01C0A" w:rsidRDefault="00B01C0A">
      <w:pPr>
        <w:pStyle w:val="TOC3"/>
        <w:rPr>
          <w:rFonts w:asciiTheme="minorHAnsi" w:hAnsiTheme="minorHAnsi" w:cstheme="minorBidi"/>
          <w:noProof/>
          <w:kern w:val="2"/>
          <w:sz w:val="24"/>
          <w:szCs w:val="24"/>
          <w:lang w:eastAsia="en-GB"/>
          <w14:ligatures w14:val="standardContextual"/>
        </w:rPr>
      </w:pPr>
      <w:r>
        <w:rPr>
          <w:noProof/>
        </w:rPr>
        <w:t>10.1.93</w:t>
      </w:r>
      <w:r>
        <w:rPr>
          <w:rFonts w:asciiTheme="minorHAnsi" w:hAnsiTheme="minorHAnsi" w:cstheme="minorBidi"/>
          <w:noProof/>
          <w:kern w:val="2"/>
          <w:sz w:val="24"/>
          <w:szCs w:val="24"/>
          <w:lang w:eastAsia="en-GB"/>
          <w14:ligatures w14:val="standardContextual"/>
        </w:rPr>
        <w:tab/>
      </w:r>
      <w:r>
        <w:rPr>
          <w:noProof/>
        </w:rPr>
        <w:t>EAS rediscovery support indication +CEASRSI</w:t>
      </w:r>
      <w:r>
        <w:rPr>
          <w:noProof/>
        </w:rPr>
        <w:tab/>
      </w:r>
      <w:r>
        <w:rPr>
          <w:noProof/>
        </w:rPr>
        <w:fldChar w:fldCharType="begin" w:fldLock="1"/>
      </w:r>
      <w:r>
        <w:rPr>
          <w:noProof/>
        </w:rPr>
        <w:instrText xml:space="preserve"> PAGEREF _Toc202525267 \h </w:instrText>
      </w:r>
      <w:r>
        <w:rPr>
          <w:noProof/>
        </w:rPr>
      </w:r>
      <w:r>
        <w:rPr>
          <w:noProof/>
        </w:rPr>
        <w:fldChar w:fldCharType="separate"/>
      </w:r>
      <w:r>
        <w:rPr>
          <w:noProof/>
        </w:rPr>
        <w:t>383</w:t>
      </w:r>
      <w:r>
        <w:rPr>
          <w:noProof/>
        </w:rPr>
        <w:fldChar w:fldCharType="end"/>
      </w:r>
    </w:p>
    <w:p w14:paraId="0D2143EF" w14:textId="6813EADA" w:rsidR="00B01C0A" w:rsidRDefault="00B01C0A">
      <w:pPr>
        <w:pStyle w:val="TOC3"/>
        <w:rPr>
          <w:rFonts w:asciiTheme="minorHAnsi" w:hAnsiTheme="minorHAnsi" w:cstheme="minorBidi"/>
          <w:noProof/>
          <w:kern w:val="2"/>
          <w:sz w:val="24"/>
          <w:szCs w:val="24"/>
          <w:lang w:eastAsia="en-GB"/>
          <w14:ligatures w14:val="standardContextual"/>
        </w:rPr>
      </w:pPr>
      <w:r>
        <w:rPr>
          <w:noProof/>
        </w:rPr>
        <w:t>10.1.94</w:t>
      </w:r>
      <w:r>
        <w:rPr>
          <w:rFonts w:asciiTheme="minorHAnsi" w:hAnsiTheme="minorHAnsi" w:cstheme="minorBidi"/>
          <w:noProof/>
          <w:kern w:val="2"/>
          <w:sz w:val="24"/>
          <w:szCs w:val="24"/>
          <w:lang w:eastAsia="en-GB"/>
          <w14:ligatures w14:val="standardContextual"/>
        </w:rPr>
        <w:tab/>
      </w:r>
      <w:r>
        <w:rPr>
          <w:noProof/>
        </w:rPr>
        <w:t>Paging early indication with paging subgrouping setting +CPEIPSS</w:t>
      </w:r>
      <w:r>
        <w:rPr>
          <w:noProof/>
        </w:rPr>
        <w:tab/>
      </w:r>
      <w:r>
        <w:rPr>
          <w:noProof/>
        </w:rPr>
        <w:fldChar w:fldCharType="begin" w:fldLock="1"/>
      </w:r>
      <w:r>
        <w:rPr>
          <w:noProof/>
        </w:rPr>
        <w:instrText xml:space="preserve"> PAGEREF _Toc202525268 \h </w:instrText>
      </w:r>
      <w:r>
        <w:rPr>
          <w:noProof/>
        </w:rPr>
      </w:r>
      <w:r>
        <w:rPr>
          <w:noProof/>
        </w:rPr>
        <w:fldChar w:fldCharType="separate"/>
      </w:r>
      <w:r>
        <w:rPr>
          <w:noProof/>
        </w:rPr>
        <w:t>384</w:t>
      </w:r>
      <w:r>
        <w:rPr>
          <w:noProof/>
        </w:rPr>
        <w:fldChar w:fldCharType="end"/>
      </w:r>
    </w:p>
    <w:p w14:paraId="5037E497" w14:textId="71C0C4A0" w:rsidR="00B01C0A" w:rsidRDefault="00B01C0A">
      <w:pPr>
        <w:pStyle w:val="TOC3"/>
        <w:rPr>
          <w:rFonts w:asciiTheme="minorHAnsi" w:hAnsiTheme="minorHAnsi" w:cstheme="minorBidi"/>
          <w:noProof/>
          <w:kern w:val="2"/>
          <w:sz w:val="24"/>
          <w:szCs w:val="24"/>
          <w:lang w:eastAsia="en-GB"/>
          <w14:ligatures w14:val="standardContextual"/>
        </w:rPr>
      </w:pPr>
      <w:r>
        <w:rPr>
          <w:noProof/>
        </w:rPr>
        <w:t>10.1.95</w:t>
      </w:r>
      <w:r>
        <w:rPr>
          <w:rFonts w:asciiTheme="minorHAnsi" w:hAnsiTheme="minorHAnsi" w:cstheme="minorBidi"/>
          <w:noProof/>
          <w:kern w:val="2"/>
          <w:sz w:val="24"/>
          <w:szCs w:val="24"/>
          <w:lang w:eastAsia="en-GB"/>
          <w14:ligatures w14:val="standardContextual"/>
        </w:rPr>
        <w:tab/>
      </w:r>
      <w:r>
        <w:rPr>
          <w:noProof/>
        </w:rPr>
        <w:t xml:space="preserve"> Wake-up signal setting +CWUSS</w:t>
      </w:r>
      <w:r>
        <w:rPr>
          <w:noProof/>
        </w:rPr>
        <w:tab/>
      </w:r>
      <w:r>
        <w:rPr>
          <w:noProof/>
        </w:rPr>
        <w:fldChar w:fldCharType="begin" w:fldLock="1"/>
      </w:r>
      <w:r>
        <w:rPr>
          <w:noProof/>
        </w:rPr>
        <w:instrText xml:space="preserve"> PAGEREF _Toc202525269 \h </w:instrText>
      </w:r>
      <w:r>
        <w:rPr>
          <w:noProof/>
        </w:rPr>
      </w:r>
      <w:r>
        <w:rPr>
          <w:noProof/>
        </w:rPr>
        <w:fldChar w:fldCharType="separate"/>
      </w:r>
      <w:r>
        <w:rPr>
          <w:noProof/>
        </w:rPr>
        <w:t>385</w:t>
      </w:r>
      <w:r>
        <w:rPr>
          <w:noProof/>
        </w:rPr>
        <w:fldChar w:fldCharType="end"/>
      </w:r>
    </w:p>
    <w:p w14:paraId="0B49661D" w14:textId="1F8D5304" w:rsidR="00B01C0A" w:rsidRDefault="00B01C0A">
      <w:pPr>
        <w:pStyle w:val="TOC3"/>
        <w:rPr>
          <w:rFonts w:asciiTheme="minorHAnsi" w:hAnsiTheme="minorHAnsi" w:cstheme="minorBidi"/>
          <w:noProof/>
          <w:kern w:val="2"/>
          <w:sz w:val="24"/>
          <w:szCs w:val="24"/>
          <w:lang w:eastAsia="en-GB"/>
          <w14:ligatures w14:val="standardContextual"/>
        </w:rPr>
      </w:pPr>
      <w:r>
        <w:rPr>
          <w:noProof/>
        </w:rPr>
        <w:t>10.1.96</w:t>
      </w:r>
      <w:r>
        <w:rPr>
          <w:rFonts w:asciiTheme="minorHAnsi" w:hAnsiTheme="minorHAnsi" w:cstheme="minorBidi"/>
          <w:noProof/>
          <w:kern w:val="2"/>
          <w:sz w:val="24"/>
          <w:szCs w:val="24"/>
          <w:lang w:eastAsia="en-GB"/>
          <w14:ligatures w14:val="standardContextual"/>
        </w:rPr>
        <w:tab/>
      </w:r>
      <w:r>
        <w:rPr>
          <w:noProof/>
        </w:rPr>
        <w:t>5G Network Slice Area of Service Status +C5GNSAOSS</w:t>
      </w:r>
      <w:r>
        <w:rPr>
          <w:noProof/>
        </w:rPr>
        <w:tab/>
      </w:r>
      <w:r>
        <w:rPr>
          <w:noProof/>
        </w:rPr>
        <w:fldChar w:fldCharType="begin" w:fldLock="1"/>
      </w:r>
      <w:r>
        <w:rPr>
          <w:noProof/>
        </w:rPr>
        <w:instrText xml:space="preserve"> PAGEREF _Toc202525270 \h </w:instrText>
      </w:r>
      <w:r>
        <w:rPr>
          <w:noProof/>
        </w:rPr>
      </w:r>
      <w:r>
        <w:rPr>
          <w:noProof/>
        </w:rPr>
        <w:fldChar w:fldCharType="separate"/>
      </w:r>
      <w:r>
        <w:rPr>
          <w:noProof/>
        </w:rPr>
        <w:t>386</w:t>
      </w:r>
      <w:r>
        <w:rPr>
          <w:noProof/>
        </w:rPr>
        <w:fldChar w:fldCharType="end"/>
      </w:r>
    </w:p>
    <w:p w14:paraId="19DF1BE3" w14:textId="69FEF746" w:rsidR="00B01C0A" w:rsidRDefault="00B01C0A">
      <w:pPr>
        <w:pStyle w:val="TOC3"/>
        <w:rPr>
          <w:rFonts w:asciiTheme="minorHAnsi" w:hAnsiTheme="minorHAnsi" w:cstheme="minorBidi"/>
          <w:noProof/>
          <w:kern w:val="2"/>
          <w:sz w:val="24"/>
          <w:szCs w:val="24"/>
          <w:lang w:eastAsia="en-GB"/>
          <w14:ligatures w14:val="standardContextual"/>
        </w:rPr>
      </w:pPr>
      <w:r>
        <w:rPr>
          <w:noProof/>
        </w:rPr>
        <w:t>10.1.97</w:t>
      </w:r>
      <w:r>
        <w:rPr>
          <w:rFonts w:asciiTheme="minorHAnsi" w:hAnsiTheme="minorHAnsi" w:cstheme="minorBidi"/>
          <w:noProof/>
          <w:kern w:val="2"/>
          <w:sz w:val="24"/>
          <w:szCs w:val="24"/>
          <w:lang w:eastAsia="en-GB"/>
          <w14:ligatures w14:val="standardContextual"/>
        </w:rPr>
        <w:tab/>
      </w:r>
      <w:r>
        <w:rPr>
          <w:noProof/>
        </w:rPr>
        <w:t xml:space="preserve"> Low power wake-up signal setting +CLPWUSS</w:t>
      </w:r>
      <w:r>
        <w:rPr>
          <w:noProof/>
        </w:rPr>
        <w:tab/>
      </w:r>
      <w:r>
        <w:rPr>
          <w:noProof/>
        </w:rPr>
        <w:fldChar w:fldCharType="begin" w:fldLock="1"/>
      </w:r>
      <w:r>
        <w:rPr>
          <w:noProof/>
        </w:rPr>
        <w:instrText xml:space="preserve"> PAGEREF _Toc202525271 \h </w:instrText>
      </w:r>
      <w:r>
        <w:rPr>
          <w:noProof/>
        </w:rPr>
      </w:r>
      <w:r>
        <w:rPr>
          <w:noProof/>
        </w:rPr>
        <w:fldChar w:fldCharType="separate"/>
      </w:r>
      <w:r>
        <w:rPr>
          <w:noProof/>
        </w:rPr>
        <w:t>386</w:t>
      </w:r>
      <w:r>
        <w:rPr>
          <w:noProof/>
        </w:rPr>
        <w:fldChar w:fldCharType="end"/>
      </w:r>
    </w:p>
    <w:p w14:paraId="1F3D9388" w14:textId="7E6B8BB3"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10.1.98</w:t>
      </w:r>
      <w:r>
        <w:rPr>
          <w:rFonts w:asciiTheme="minorHAnsi" w:hAnsiTheme="minorHAnsi" w:cstheme="minorBidi"/>
          <w:noProof/>
          <w:kern w:val="2"/>
          <w:sz w:val="24"/>
          <w:szCs w:val="24"/>
          <w:lang w:eastAsia="en-GB"/>
          <w14:ligatures w14:val="standardContextual"/>
        </w:rPr>
        <w:tab/>
      </w:r>
      <w:r w:rsidRPr="00D136FB">
        <w:rPr>
          <w:noProof/>
          <w:lang w:val="fr-FR"/>
        </w:rPr>
        <w:t xml:space="preserve"> Set MA PDU session parameters +CSETMAPDU</w:t>
      </w:r>
      <w:r>
        <w:rPr>
          <w:noProof/>
        </w:rPr>
        <w:tab/>
      </w:r>
      <w:r>
        <w:rPr>
          <w:noProof/>
        </w:rPr>
        <w:fldChar w:fldCharType="begin" w:fldLock="1"/>
      </w:r>
      <w:r>
        <w:rPr>
          <w:noProof/>
        </w:rPr>
        <w:instrText xml:space="preserve"> PAGEREF _Toc202525272 \h </w:instrText>
      </w:r>
      <w:r>
        <w:rPr>
          <w:noProof/>
        </w:rPr>
      </w:r>
      <w:r>
        <w:rPr>
          <w:noProof/>
        </w:rPr>
        <w:fldChar w:fldCharType="separate"/>
      </w:r>
      <w:r>
        <w:rPr>
          <w:noProof/>
        </w:rPr>
        <w:t>387</w:t>
      </w:r>
      <w:r>
        <w:rPr>
          <w:noProof/>
        </w:rPr>
        <w:fldChar w:fldCharType="end"/>
      </w:r>
    </w:p>
    <w:p w14:paraId="18518780" w14:textId="6E82021F" w:rsidR="00B01C0A" w:rsidRDefault="00B01C0A">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_Toc202525273 \h </w:instrText>
      </w:r>
      <w:r>
        <w:rPr>
          <w:noProof/>
        </w:rPr>
      </w:r>
      <w:r>
        <w:rPr>
          <w:noProof/>
        </w:rPr>
        <w:fldChar w:fldCharType="separate"/>
      </w:r>
      <w:r>
        <w:rPr>
          <w:noProof/>
        </w:rPr>
        <w:t>389</w:t>
      </w:r>
      <w:r>
        <w:rPr>
          <w:noProof/>
        </w:rPr>
        <w:fldChar w:fldCharType="end"/>
      </w:r>
    </w:p>
    <w:p w14:paraId="0AC7EABB" w14:textId="0611E568"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en-US"/>
        </w:rPr>
        <w:t>10.2.0</w:t>
      </w:r>
      <w:r>
        <w:rPr>
          <w:rFonts w:asciiTheme="minorHAnsi" w:hAnsiTheme="minorHAnsi" w:cstheme="minorBidi"/>
          <w:noProof/>
          <w:kern w:val="2"/>
          <w:sz w:val="24"/>
          <w:szCs w:val="24"/>
          <w:lang w:eastAsia="en-GB"/>
          <w14:ligatures w14:val="standardContextual"/>
        </w:rPr>
        <w:tab/>
      </w:r>
      <w:r w:rsidRPr="00D136FB">
        <w:rPr>
          <w:noProof/>
          <w:lang w:val="en-US"/>
        </w:rPr>
        <w:t>General</w:t>
      </w:r>
      <w:r>
        <w:rPr>
          <w:noProof/>
        </w:rPr>
        <w:tab/>
      </w:r>
      <w:r>
        <w:rPr>
          <w:noProof/>
        </w:rPr>
        <w:fldChar w:fldCharType="begin" w:fldLock="1"/>
      </w:r>
      <w:r>
        <w:rPr>
          <w:noProof/>
        </w:rPr>
        <w:instrText xml:space="preserve"> PAGEREF _Toc202525274 \h </w:instrText>
      </w:r>
      <w:r>
        <w:rPr>
          <w:noProof/>
        </w:rPr>
      </w:r>
      <w:r>
        <w:rPr>
          <w:noProof/>
        </w:rPr>
        <w:fldChar w:fldCharType="separate"/>
      </w:r>
      <w:r>
        <w:rPr>
          <w:noProof/>
        </w:rPr>
        <w:t>389</w:t>
      </w:r>
      <w:r>
        <w:rPr>
          <w:noProof/>
        </w:rPr>
        <w:fldChar w:fldCharType="end"/>
      </w:r>
    </w:p>
    <w:p w14:paraId="3284C860" w14:textId="04F72679" w:rsidR="00B01C0A" w:rsidRDefault="00B01C0A">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MT originated PDP context activation</w:t>
      </w:r>
      <w:r>
        <w:rPr>
          <w:noProof/>
        </w:rPr>
        <w:tab/>
      </w:r>
      <w:r>
        <w:rPr>
          <w:noProof/>
        </w:rPr>
        <w:fldChar w:fldCharType="begin" w:fldLock="1"/>
      </w:r>
      <w:r>
        <w:rPr>
          <w:noProof/>
        </w:rPr>
        <w:instrText xml:space="preserve"> PAGEREF _Toc202525275 \h </w:instrText>
      </w:r>
      <w:r>
        <w:rPr>
          <w:noProof/>
        </w:rPr>
      </w:r>
      <w:r>
        <w:rPr>
          <w:noProof/>
        </w:rPr>
        <w:fldChar w:fldCharType="separate"/>
      </w:r>
      <w:r>
        <w:rPr>
          <w:noProof/>
        </w:rPr>
        <w:t>389</w:t>
      </w:r>
      <w:r>
        <w:rPr>
          <w:noProof/>
        </w:rPr>
        <w:fldChar w:fldCharType="end"/>
      </w:r>
    </w:p>
    <w:p w14:paraId="2B07C672" w14:textId="2FF517C9" w:rsidR="00B01C0A" w:rsidRDefault="00B01C0A">
      <w:pPr>
        <w:pStyle w:val="TOC4"/>
        <w:rPr>
          <w:rFonts w:asciiTheme="minorHAnsi" w:hAnsiTheme="minorHAnsi" w:cstheme="minorBidi"/>
          <w:noProof/>
          <w:kern w:val="2"/>
          <w:sz w:val="24"/>
          <w:szCs w:val="24"/>
          <w:lang w:eastAsia="en-GB"/>
          <w14:ligatures w14:val="standardContextual"/>
        </w:rPr>
      </w:pPr>
      <w:r w:rsidRPr="00D136FB">
        <w:rPr>
          <w:noProof/>
          <w:lang w:val="en-US"/>
        </w:rPr>
        <w:t>10.2.1.0</w:t>
      </w:r>
      <w:r>
        <w:rPr>
          <w:rFonts w:asciiTheme="minorHAnsi" w:hAnsiTheme="minorHAnsi" w:cstheme="minorBidi"/>
          <w:noProof/>
          <w:kern w:val="2"/>
          <w:sz w:val="24"/>
          <w:szCs w:val="24"/>
          <w:lang w:eastAsia="en-GB"/>
          <w14:ligatures w14:val="standardContextual"/>
        </w:rPr>
        <w:tab/>
      </w:r>
      <w:r w:rsidRPr="00D136FB">
        <w:rPr>
          <w:noProof/>
          <w:lang w:val="en-US"/>
        </w:rPr>
        <w:t>General</w:t>
      </w:r>
      <w:r>
        <w:rPr>
          <w:noProof/>
        </w:rPr>
        <w:tab/>
      </w:r>
      <w:r>
        <w:rPr>
          <w:noProof/>
        </w:rPr>
        <w:fldChar w:fldCharType="begin" w:fldLock="1"/>
      </w:r>
      <w:r>
        <w:rPr>
          <w:noProof/>
        </w:rPr>
        <w:instrText xml:space="preserve"> PAGEREF _Toc202525276 \h </w:instrText>
      </w:r>
      <w:r>
        <w:rPr>
          <w:noProof/>
        </w:rPr>
      </w:r>
      <w:r>
        <w:rPr>
          <w:noProof/>
        </w:rPr>
        <w:fldChar w:fldCharType="separate"/>
      </w:r>
      <w:r>
        <w:rPr>
          <w:noProof/>
        </w:rPr>
        <w:t>389</w:t>
      </w:r>
      <w:r>
        <w:rPr>
          <w:noProof/>
        </w:rPr>
        <w:fldChar w:fldCharType="end"/>
      </w:r>
    </w:p>
    <w:p w14:paraId="6454C666" w14:textId="46F88050" w:rsidR="00B01C0A" w:rsidRDefault="00B01C0A">
      <w:pPr>
        <w:pStyle w:val="TOC4"/>
        <w:rPr>
          <w:rFonts w:asciiTheme="minorHAnsi" w:hAnsiTheme="minorHAnsi" w:cstheme="minorBidi"/>
          <w:noProof/>
          <w:kern w:val="2"/>
          <w:sz w:val="24"/>
          <w:szCs w:val="24"/>
          <w:lang w:eastAsia="en-GB"/>
          <w14:ligatures w14:val="standardContextual"/>
        </w:rPr>
      </w:pPr>
      <w:r w:rsidRPr="00D136FB">
        <w:rPr>
          <w:noProof/>
          <w:lang w:val="fr-FR"/>
        </w:rPr>
        <w:t>10.2.1.1</w:t>
      </w:r>
      <w:r>
        <w:rPr>
          <w:rFonts w:asciiTheme="minorHAnsi" w:hAnsiTheme="minorHAnsi" w:cstheme="minorBidi"/>
          <w:noProof/>
          <w:kern w:val="2"/>
          <w:sz w:val="24"/>
          <w:szCs w:val="24"/>
          <w:lang w:eastAsia="en-GB"/>
          <w14:ligatures w14:val="standardContextual"/>
        </w:rPr>
        <w:tab/>
      </w:r>
      <w:r w:rsidRPr="00D136FB">
        <w:rPr>
          <w:noProof/>
          <w:lang w:val="fr-FR"/>
        </w:rPr>
        <w:t>Request packet domain service 'D'</w:t>
      </w:r>
      <w:r>
        <w:rPr>
          <w:noProof/>
        </w:rPr>
        <w:tab/>
      </w:r>
      <w:r>
        <w:rPr>
          <w:noProof/>
        </w:rPr>
        <w:fldChar w:fldCharType="begin" w:fldLock="1"/>
      </w:r>
      <w:r>
        <w:rPr>
          <w:noProof/>
        </w:rPr>
        <w:instrText xml:space="preserve"> PAGEREF _Toc202525277 \h </w:instrText>
      </w:r>
      <w:r>
        <w:rPr>
          <w:noProof/>
        </w:rPr>
      </w:r>
      <w:r>
        <w:rPr>
          <w:noProof/>
        </w:rPr>
        <w:fldChar w:fldCharType="separate"/>
      </w:r>
      <w:r>
        <w:rPr>
          <w:noProof/>
        </w:rPr>
        <w:t>389</w:t>
      </w:r>
      <w:r>
        <w:rPr>
          <w:noProof/>
        </w:rPr>
        <w:fldChar w:fldCharType="end"/>
      </w:r>
    </w:p>
    <w:p w14:paraId="234C1FBB" w14:textId="4970A4B6" w:rsidR="00B01C0A" w:rsidRDefault="00B01C0A">
      <w:pPr>
        <w:pStyle w:val="TOC4"/>
        <w:rPr>
          <w:rFonts w:asciiTheme="minorHAnsi" w:hAnsiTheme="minorHAnsi" w:cstheme="minorBidi"/>
          <w:noProof/>
          <w:kern w:val="2"/>
          <w:sz w:val="24"/>
          <w:szCs w:val="24"/>
          <w:lang w:eastAsia="en-GB"/>
          <w14:ligatures w14:val="standardContextual"/>
        </w:rPr>
      </w:pPr>
      <w:r w:rsidRPr="00D136FB">
        <w:rPr>
          <w:noProof/>
          <w:lang w:val="fr-FR"/>
        </w:rPr>
        <w:t>10.2.1.2</w:t>
      </w:r>
      <w:r>
        <w:rPr>
          <w:rFonts w:asciiTheme="minorHAnsi" w:hAnsiTheme="minorHAnsi" w:cstheme="minorBidi"/>
          <w:noProof/>
          <w:kern w:val="2"/>
          <w:sz w:val="24"/>
          <w:szCs w:val="24"/>
          <w:lang w:eastAsia="en-GB"/>
          <w14:ligatures w14:val="standardContextual"/>
        </w:rPr>
        <w:tab/>
      </w:r>
      <w:r w:rsidRPr="00D136FB">
        <w:rPr>
          <w:noProof/>
          <w:lang w:val="fr-FR"/>
        </w:rPr>
        <w:t>Request packet domain IP service 'D'</w:t>
      </w:r>
      <w:r>
        <w:rPr>
          <w:noProof/>
        </w:rPr>
        <w:tab/>
      </w:r>
      <w:r>
        <w:rPr>
          <w:noProof/>
        </w:rPr>
        <w:fldChar w:fldCharType="begin" w:fldLock="1"/>
      </w:r>
      <w:r>
        <w:rPr>
          <w:noProof/>
        </w:rPr>
        <w:instrText xml:space="preserve"> PAGEREF _Toc202525278 \h </w:instrText>
      </w:r>
      <w:r>
        <w:rPr>
          <w:noProof/>
        </w:rPr>
      </w:r>
      <w:r>
        <w:rPr>
          <w:noProof/>
        </w:rPr>
        <w:fldChar w:fldCharType="separate"/>
      </w:r>
      <w:r>
        <w:rPr>
          <w:noProof/>
        </w:rPr>
        <w:t>390</w:t>
      </w:r>
      <w:r>
        <w:rPr>
          <w:noProof/>
        </w:rPr>
        <w:fldChar w:fldCharType="end"/>
      </w:r>
    </w:p>
    <w:p w14:paraId="3A6A1942" w14:textId="1B79FB8B" w:rsidR="00B01C0A" w:rsidRDefault="00B01C0A">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Pr>
          <w:noProof/>
        </w:rPr>
        <w:t>Network requested PDP context activation</w:t>
      </w:r>
      <w:r>
        <w:rPr>
          <w:noProof/>
        </w:rPr>
        <w:tab/>
      </w:r>
      <w:r>
        <w:rPr>
          <w:noProof/>
        </w:rPr>
        <w:fldChar w:fldCharType="begin" w:fldLock="1"/>
      </w:r>
      <w:r>
        <w:rPr>
          <w:noProof/>
        </w:rPr>
        <w:instrText xml:space="preserve"> PAGEREF _Toc202525279 \h </w:instrText>
      </w:r>
      <w:r>
        <w:rPr>
          <w:noProof/>
        </w:rPr>
      </w:r>
      <w:r>
        <w:rPr>
          <w:noProof/>
        </w:rPr>
        <w:fldChar w:fldCharType="separate"/>
      </w:r>
      <w:r>
        <w:rPr>
          <w:noProof/>
        </w:rPr>
        <w:t>391</w:t>
      </w:r>
      <w:r>
        <w:rPr>
          <w:noProof/>
        </w:rPr>
        <w:fldChar w:fldCharType="end"/>
      </w:r>
    </w:p>
    <w:p w14:paraId="1357C807" w14:textId="2DB5F007" w:rsidR="00B01C0A" w:rsidRDefault="00B01C0A">
      <w:pPr>
        <w:pStyle w:val="TOC4"/>
        <w:rPr>
          <w:rFonts w:asciiTheme="minorHAnsi" w:hAnsiTheme="minorHAnsi" w:cstheme="minorBidi"/>
          <w:noProof/>
          <w:kern w:val="2"/>
          <w:sz w:val="24"/>
          <w:szCs w:val="24"/>
          <w:lang w:eastAsia="en-GB"/>
          <w14:ligatures w14:val="standardContextual"/>
        </w:rPr>
      </w:pPr>
      <w:r w:rsidRPr="00D136FB">
        <w:rPr>
          <w:noProof/>
          <w:lang w:val="en-US"/>
        </w:rPr>
        <w:t>10.2.2.0</w:t>
      </w:r>
      <w:r>
        <w:rPr>
          <w:rFonts w:asciiTheme="minorHAnsi" w:hAnsiTheme="minorHAnsi" w:cstheme="minorBidi"/>
          <w:noProof/>
          <w:kern w:val="2"/>
          <w:sz w:val="24"/>
          <w:szCs w:val="24"/>
          <w:lang w:eastAsia="en-GB"/>
          <w14:ligatures w14:val="standardContextual"/>
        </w:rPr>
        <w:tab/>
      </w:r>
      <w:r w:rsidRPr="00D136FB">
        <w:rPr>
          <w:noProof/>
          <w:lang w:val="en-US"/>
        </w:rPr>
        <w:t>General</w:t>
      </w:r>
      <w:r>
        <w:rPr>
          <w:noProof/>
        </w:rPr>
        <w:tab/>
      </w:r>
      <w:r>
        <w:rPr>
          <w:noProof/>
        </w:rPr>
        <w:fldChar w:fldCharType="begin" w:fldLock="1"/>
      </w:r>
      <w:r>
        <w:rPr>
          <w:noProof/>
        </w:rPr>
        <w:instrText xml:space="preserve"> PAGEREF _Toc202525280 \h </w:instrText>
      </w:r>
      <w:r>
        <w:rPr>
          <w:noProof/>
        </w:rPr>
      </w:r>
      <w:r>
        <w:rPr>
          <w:noProof/>
        </w:rPr>
        <w:fldChar w:fldCharType="separate"/>
      </w:r>
      <w:r>
        <w:rPr>
          <w:noProof/>
        </w:rPr>
        <w:t>391</w:t>
      </w:r>
      <w:r>
        <w:rPr>
          <w:noProof/>
        </w:rPr>
        <w:fldChar w:fldCharType="end"/>
      </w:r>
    </w:p>
    <w:p w14:paraId="29A18039" w14:textId="3D1308F5" w:rsidR="00B01C0A" w:rsidRDefault="00B01C0A">
      <w:pPr>
        <w:pStyle w:val="TOC4"/>
        <w:rPr>
          <w:rFonts w:asciiTheme="minorHAnsi" w:hAnsiTheme="minorHAnsi" w:cstheme="minorBidi"/>
          <w:noProof/>
          <w:kern w:val="2"/>
          <w:sz w:val="24"/>
          <w:szCs w:val="24"/>
          <w:lang w:eastAsia="en-GB"/>
          <w14:ligatures w14:val="standardContextual"/>
        </w:rPr>
      </w:pPr>
      <w:r>
        <w:rPr>
          <w:noProof/>
        </w:rPr>
        <w:t>10.2.2.1</w:t>
      </w:r>
      <w:r>
        <w:rPr>
          <w:rFonts w:asciiTheme="minorHAnsi" w:hAnsiTheme="minorHAnsi" w:cstheme="minorBidi"/>
          <w:noProof/>
          <w:kern w:val="2"/>
          <w:sz w:val="24"/>
          <w:szCs w:val="24"/>
          <w:lang w:eastAsia="en-GB"/>
          <w14:ligatures w14:val="standardContextual"/>
        </w:rPr>
        <w:tab/>
      </w:r>
      <w:r>
        <w:rPr>
          <w:noProof/>
        </w:rPr>
        <w:t>Automatic response to a network request for PDP context activation 'S0'</w:t>
      </w:r>
      <w:r>
        <w:rPr>
          <w:noProof/>
        </w:rPr>
        <w:tab/>
      </w:r>
      <w:r>
        <w:rPr>
          <w:noProof/>
        </w:rPr>
        <w:fldChar w:fldCharType="begin" w:fldLock="1"/>
      </w:r>
      <w:r>
        <w:rPr>
          <w:noProof/>
        </w:rPr>
        <w:instrText xml:space="preserve"> PAGEREF _Toc202525281 \h </w:instrText>
      </w:r>
      <w:r>
        <w:rPr>
          <w:noProof/>
        </w:rPr>
      </w:r>
      <w:r>
        <w:rPr>
          <w:noProof/>
        </w:rPr>
        <w:fldChar w:fldCharType="separate"/>
      </w:r>
      <w:r>
        <w:rPr>
          <w:noProof/>
        </w:rPr>
        <w:t>391</w:t>
      </w:r>
      <w:r>
        <w:rPr>
          <w:noProof/>
        </w:rPr>
        <w:fldChar w:fldCharType="end"/>
      </w:r>
    </w:p>
    <w:p w14:paraId="33C0CFB8" w14:textId="46045D21" w:rsidR="00B01C0A" w:rsidRDefault="00B01C0A">
      <w:pPr>
        <w:pStyle w:val="TOC4"/>
        <w:rPr>
          <w:rFonts w:asciiTheme="minorHAnsi" w:hAnsiTheme="minorHAnsi" w:cstheme="minorBidi"/>
          <w:noProof/>
          <w:kern w:val="2"/>
          <w:sz w:val="24"/>
          <w:szCs w:val="24"/>
          <w:lang w:eastAsia="en-GB"/>
          <w14:ligatures w14:val="standardContextual"/>
        </w:rPr>
      </w:pPr>
      <w:r>
        <w:rPr>
          <w:noProof/>
        </w:rPr>
        <w:t>10.2.2.2</w:t>
      </w:r>
      <w:r>
        <w:rPr>
          <w:rFonts w:asciiTheme="minorHAnsi" w:hAnsiTheme="minorHAnsi" w:cstheme="minorBidi"/>
          <w:noProof/>
          <w:kern w:val="2"/>
          <w:sz w:val="24"/>
          <w:szCs w:val="24"/>
          <w:lang w:eastAsia="en-GB"/>
          <w14:ligatures w14:val="standardContextual"/>
        </w:rPr>
        <w:tab/>
      </w:r>
      <w:r>
        <w:rPr>
          <w:noProof/>
        </w:rPr>
        <w:t>Manual acceptance of a network request for PDP context activation 'A'</w:t>
      </w:r>
      <w:r>
        <w:rPr>
          <w:noProof/>
        </w:rPr>
        <w:tab/>
      </w:r>
      <w:r>
        <w:rPr>
          <w:noProof/>
        </w:rPr>
        <w:fldChar w:fldCharType="begin" w:fldLock="1"/>
      </w:r>
      <w:r>
        <w:rPr>
          <w:noProof/>
        </w:rPr>
        <w:instrText xml:space="preserve"> PAGEREF _Toc202525282 \h </w:instrText>
      </w:r>
      <w:r>
        <w:rPr>
          <w:noProof/>
        </w:rPr>
      </w:r>
      <w:r>
        <w:rPr>
          <w:noProof/>
        </w:rPr>
        <w:fldChar w:fldCharType="separate"/>
      </w:r>
      <w:r>
        <w:rPr>
          <w:noProof/>
        </w:rPr>
        <w:t>392</w:t>
      </w:r>
      <w:r>
        <w:rPr>
          <w:noProof/>
        </w:rPr>
        <w:fldChar w:fldCharType="end"/>
      </w:r>
    </w:p>
    <w:p w14:paraId="06ED847D" w14:textId="5185578F" w:rsidR="00B01C0A" w:rsidRDefault="00B01C0A">
      <w:pPr>
        <w:pStyle w:val="TOC4"/>
        <w:rPr>
          <w:rFonts w:asciiTheme="minorHAnsi" w:hAnsiTheme="minorHAnsi" w:cstheme="minorBidi"/>
          <w:noProof/>
          <w:kern w:val="2"/>
          <w:sz w:val="24"/>
          <w:szCs w:val="24"/>
          <w:lang w:eastAsia="en-GB"/>
          <w14:ligatures w14:val="standardContextual"/>
        </w:rPr>
      </w:pPr>
      <w:r>
        <w:rPr>
          <w:noProof/>
        </w:rPr>
        <w:t>10.2.2.3</w:t>
      </w:r>
      <w:r>
        <w:rPr>
          <w:rFonts w:asciiTheme="minorHAnsi" w:hAnsiTheme="minorHAnsi" w:cstheme="minorBidi"/>
          <w:noProof/>
          <w:kern w:val="2"/>
          <w:sz w:val="24"/>
          <w:szCs w:val="24"/>
          <w:lang w:eastAsia="en-GB"/>
          <w14:ligatures w14:val="standardContextual"/>
        </w:rPr>
        <w:tab/>
      </w:r>
      <w:r>
        <w:rPr>
          <w:noProof/>
        </w:rPr>
        <w:t>Manual rejection of a network request for PDP context activation 'H'</w:t>
      </w:r>
      <w:r>
        <w:rPr>
          <w:noProof/>
        </w:rPr>
        <w:tab/>
      </w:r>
      <w:r>
        <w:rPr>
          <w:noProof/>
        </w:rPr>
        <w:fldChar w:fldCharType="begin" w:fldLock="1"/>
      </w:r>
      <w:r>
        <w:rPr>
          <w:noProof/>
        </w:rPr>
        <w:instrText xml:space="preserve"> PAGEREF _Toc202525283 \h </w:instrText>
      </w:r>
      <w:r>
        <w:rPr>
          <w:noProof/>
        </w:rPr>
      </w:r>
      <w:r>
        <w:rPr>
          <w:noProof/>
        </w:rPr>
        <w:fldChar w:fldCharType="separate"/>
      </w:r>
      <w:r>
        <w:rPr>
          <w:noProof/>
        </w:rPr>
        <w:t>392</w:t>
      </w:r>
      <w:r>
        <w:rPr>
          <w:noProof/>
        </w:rPr>
        <w:fldChar w:fldCharType="end"/>
      </w:r>
    </w:p>
    <w:p w14:paraId="61005D31" w14:textId="70D5879A" w:rsidR="00B01C0A" w:rsidRDefault="00B01C0A">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Commands for VGCS and VBS</w:t>
      </w:r>
      <w:r>
        <w:rPr>
          <w:noProof/>
        </w:rPr>
        <w:tab/>
      </w:r>
      <w:r>
        <w:rPr>
          <w:noProof/>
        </w:rPr>
        <w:fldChar w:fldCharType="begin" w:fldLock="1"/>
      </w:r>
      <w:r>
        <w:rPr>
          <w:noProof/>
        </w:rPr>
        <w:instrText xml:space="preserve"> PAGEREF _Toc202525284 \h </w:instrText>
      </w:r>
      <w:r>
        <w:rPr>
          <w:noProof/>
        </w:rPr>
      </w:r>
      <w:r>
        <w:rPr>
          <w:noProof/>
        </w:rPr>
        <w:fldChar w:fldCharType="separate"/>
      </w:r>
      <w:r>
        <w:rPr>
          <w:noProof/>
        </w:rPr>
        <w:t>392</w:t>
      </w:r>
      <w:r>
        <w:rPr>
          <w:noProof/>
        </w:rPr>
        <w:fldChar w:fldCharType="end"/>
      </w:r>
    </w:p>
    <w:p w14:paraId="6603F9F7" w14:textId="1A951347" w:rsidR="00B01C0A" w:rsidRDefault="00B01C0A">
      <w:pPr>
        <w:pStyle w:val="TOC2"/>
        <w:rPr>
          <w:rFonts w:asciiTheme="minorHAnsi" w:hAnsiTheme="minorHAnsi" w:cstheme="minorBidi"/>
          <w:noProof/>
          <w:kern w:val="2"/>
          <w:sz w:val="24"/>
          <w:szCs w:val="24"/>
          <w:lang w:eastAsia="en-GB"/>
          <w14:ligatures w14:val="standardContextual"/>
        </w:rPr>
      </w:pPr>
      <w:r>
        <w:rPr>
          <w:noProof/>
        </w:rPr>
        <w:t>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_Toc202525285 \h </w:instrText>
      </w:r>
      <w:r>
        <w:rPr>
          <w:noProof/>
        </w:rPr>
      </w:r>
      <w:r>
        <w:rPr>
          <w:noProof/>
        </w:rPr>
        <w:fldChar w:fldCharType="separate"/>
      </w:r>
      <w:r>
        <w:rPr>
          <w:noProof/>
        </w:rPr>
        <w:t>392</w:t>
      </w:r>
      <w:r>
        <w:rPr>
          <w:noProof/>
        </w:rPr>
        <w:fldChar w:fldCharType="end"/>
      </w:r>
    </w:p>
    <w:p w14:paraId="4199586A" w14:textId="274A76E9" w:rsidR="00B01C0A" w:rsidRDefault="00B01C0A">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Commands specific to MTs supporting the VGCS and VBS</w:t>
      </w:r>
      <w:r>
        <w:rPr>
          <w:noProof/>
        </w:rPr>
        <w:tab/>
      </w:r>
      <w:r>
        <w:rPr>
          <w:noProof/>
        </w:rPr>
        <w:fldChar w:fldCharType="begin" w:fldLock="1"/>
      </w:r>
      <w:r>
        <w:rPr>
          <w:noProof/>
        </w:rPr>
        <w:instrText xml:space="preserve"> PAGEREF _Toc202525286 \h </w:instrText>
      </w:r>
      <w:r>
        <w:rPr>
          <w:noProof/>
        </w:rPr>
      </w:r>
      <w:r>
        <w:rPr>
          <w:noProof/>
        </w:rPr>
        <w:fldChar w:fldCharType="separate"/>
      </w:r>
      <w:r>
        <w:rPr>
          <w:noProof/>
        </w:rPr>
        <w:t>392</w:t>
      </w:r>
      <w:r>
        <w:rPr>
          <w:noProof/>
        </w:rPr>
        <w:fldChar w:fldCharType="end"/>
      </w:r>
    </w:p>
    <w:p w14:paraId="32E1B2A0" w14:textId="41F4D777" w:rsidR="00B01C0A" w:rsidRDefault="00B01C0A">
      <w:pPr>
        <w:pStyle w:val="TOC3"/>
        <w:rPr>
          <w:rFonts w:asciiTheme="minorHAnsi" w:hAnsiTheme="minorHAnsi" w:cstheme="minorBidi"/>
          <w:noProof/>
          <w:kern w:val="2"/>
          <w:sz w:val="24"/>
          <w:szCs w:val="24"/>
          <w:lang w:eastAsia="en-GB"/>
          <w14:ligatures w14:val="standardContextual"/>
        </w:rPr>
      </w:pPr>
      <w:r>
        <w:rPr>
          <w:noProof/>
        </w:rPr>
        <w:t>11.1.1</w:t>
      </w:r>
      <w:r>
        <w:rPr>
          <w:rFonts w:asciiTheme="minorHAnsi" w:hAnsiTheme="minorHAnsi" w:cstheme="minorBidi"/>
          <w:noProof/>
          <w:kern w:val="2"/>
          <w:sz w:val="24"/>
          <w:szCs w:val="24"/>
          <w:lang w:eastAsia="en-GB"/>
          <w14:ligatures w14:val="standardContextual"/>
        </w:rPr>
        <w:tab/>
      </w:r>
      <w:r>
        <w:rPr>
          <w:noProof/>
        </w:rPr>
        <w:t>Accept an incoming voice group or voice broadcast call +CAJOIN</w:t>
      </w:r>
      <w:r>
        <w:rPr>
          <w:noProof/>
        </w:rPr>
        <w:tab/>
      </w:r>
      <w:r>
        <w:rPr>
          <w:noProof/>
        </w:rPr>
        <w:fldChar w:fldCharType="begin" w:fldLock="1"/>
      </w:r>
      <w:r>
        <w:rPr>
          <w:noProof/>
        </w:rPr>
        <w:instrText xml:space="preserve"> PAGEREF _Toc202525287 \h </w:instrText>
      </w:r>
      <w:r>
        <w:rPr>
          <w:noProof/>
        </w:rPr>
      </w:r>
      <w:r>
        <w:rPr>
          <w:noProof/>
        </w:rPr>
        <w:fldChar w:fldCharType="separate"/>
      </w:r>
      <w:r>
        <w:rPr>
          <w:noProof/>
        </w:rPr>
        <w:t>392</w:t>
      </w:r>
      <w:r>
        <w:rPr>
          <w:noProof/>
        </w:rPr>
        <w:fldChar w:fldCharType="end"/>
      </w:r>
    </w:p>
    <w:p w14:paraId="178E6EFB" w14:textId="7F9FD1A4" w:rsidR="00B01C0A" w:rsidRDefault="00B01C0A">
      <w:pPr>
        <w:pStyle w:val="TOC3"/>
        <w:rPr>
          <w:rFonts w:asciiTheme="minorHAnsi" w:hAnsiTheme="minorHAnsi" w:cstheme="minorBidi"/>
          <w:noProof/>
          <w:kern w:val="2"/>
          <w:sz w:val="24"/>
          <w:szCs w:val="24"/>
          <w:lang w:eastAsia="en-GB"/>
          <w14:ligatures w14:val="standardContextual"/>
        </w:rPr>
      </w:pPr>
      <w:r>
        <w:rPr>
          <w:noProof/>
        </w:rPr>
        <w:t>11.1.2</w:t>
      </w:r>
      <w:r>
        <w:rPr>
          <w:rFonts w:asciiTheme="minorHAnsi" w:hAnsiTheme="minorHAnsi" w:cstheme="minorBidi"/>
          <w:noProof/>
          <w:kern w:val="2"/>
          <w:sz w:val="24"/>
          <w:szCs w:val="24"/>
          <w:lang w:eastAsia="en-GB"/>
          <w14:ligatures w14:val="standardContextual"/>
        </w:rPr>
        <w:tab/>
      </w:r>
      <w:r>
        <w:rPr>
          <w:noProof/>
        </w:rPr>
        <w:t>Reject an incoming voice group or voice broadcast call +CAREJ</w:t>
      </w:r>
      <w:r>
        <w:rPr>
          <w:noProof/>
        </w:rPr>
        <w:tab/>
      </w:r>
      <w:r>
        <w:rPr>
          <w:noProof/>
        </w:rPr>
        <w:fldChar w:fldCharType="begin" w:fldLock="1"/>
      </w:r>
      <w:r>
        <w:rPr>
          <w:noProof/>
        </w:rPr>
        <w:instrText xml:space="preserve"> PAGEREF _Toc202525288 \h </w:instrText>
      </w:r>
      <w:r>
        <w:rPr>
          <w:noProof/>
        </w:rPr>
      </w:r>
      <w:r>
        <w:rPr>
          <w:noProof/>
        </w:rPr>
        <w:fldChar w:fldCharType="separate"/>
      </w:r>
      <w:r>
        <w:rPr>
          <w:noProof/>
        </w:rPr>
        <w:t>393</w:t>
      </w:r>
      <w:r>
        <w:rPr>
          <w:noProof/>
        </w:rPr>
        <w:fldChar w:fldCharType="end"/>
      </w:r>
    </w:p>
    <w:p w14:paraId="4E445844" w14:textId="292B4DB7" w:rsidR="00B01C0A" w:rsidRDefault="00B01C0A">
      <w:pPr>
        <w:pStyle w:val="TOC3"/>
        <w:rPr>
          <w:rFonts w:asciiTheme="minorHAnsi" w:hAnsiTheme="minorHAnsi" w:cstheme="minorBidi"/>
          <w:noProof/>
          <w:kern w:val="2"/>
          <w:sz w:val="24"/>
          <w:szCs w:val="24"/>
          <w:lang w:eastAsia="en-GB"/>
          <w14:ligatures w14:val="standardContextual"/>
        </w:rPr>
      </w:pPr>
      <w:r>
        <w:rPr>
          <w:noProof/>
        </w:rPr>
        <w:t>11.1.3</w:t>
      </w:r>
      <w:r>
        <w:rPr>
          <w:rFonts w:asciiTheme="minorHAnsi" w:hAnsiTheme="minorHAnsi" w:cstheme="minorBidi"/>
          <w:noProof/>
          <w:kern w:val="2"/>
          <w:sz w:val="24"/>
          <w:szCs w:val="24"/>
          <w:lang w:eastAsia="en-GB"/>
          <w14:ligatures w14:val="standardContextual"/>
        </w:rPr>
        <w:tab/>
      </w:r>
      <w:r>
        <w:rPr>
          <w:noProof/>
        </w:rPr>
        <w:t>Leave an ongoing voice group or voice broadcast call +CAHLD</w:t>
      </w:r>
      <w:r>
        <w:rPr>
          <w:noProof/>
        </w:rPr>
        <w:tab/>
      </w:r>
      <w:r>
        <w:rPr>
          <w:noProof/>
        </w:rPr>
        <w:fldChar w:fldCharType="begin" w:fldLock="1"/>
      </w:r>
      <w:r>
        <w:rPr>
          <w:noProof/>
        </w:rPr>
        <w:instrText xml:space="preserve"> PAGEREF _Toc202525289 \h </w:instrText>
      </w:r>
      <w:r>
        <w:rPr>
          <w:noProof/>
        </w:rPr>
      </w:r>
      <w:r>
        <w:rPr>
          <w:noProof/>
        </w:rPr>
        <w:fldChar w:fldCharType="separate"/>
      </w:r>
      <w:r>
        <w:rPr>
          <w:noProof/>
        </w:rPr>
        <w:t>394</w:t>
      </w:r>
      <w:r>
        <w:rPr>
          <w:noProof/>
        </w:rPr>
        <w:fldChar w:fldCharType="end"/>
      </w:r>
    </w:p>
    <w:p w14:paraId="2EFB14AD" w14:textId="0F477CE7" w:rsidR="00B01C0A" w:rsidRDefault="00B01C0A">
      <w:pPr>
        <w:pStyle w:val="TOC3"/>
        <w:rPr>
          <w:rFonts w:asciiTheme="minorHAnsi" w:hAnsiTheme="minorHAnsi" w:cstheme="minorBidi"/>
          <w:noProof/>
          <w:kern w:val="2"/>
          <w:sz w:val="24"/>
          <w:szCs w:val="24"/>
          <w:lang w:eastAsia="en-GB"/>
          <w14:ligatures w14:val="standardContextual"/>
        </w:rPr>
      </w:pPr>
      <w:r>
        <w:rPr>
          <w:noProof/>
        </w:rPr>
        <w:t>11.1.4</w:t>
      </w:r>
      <w:r>
        <w:rPr>
          <w:rFonts w:asciiTheme="minorHAnsi" w:hAnsiTheme="minorHAnsi" w:cstheme="minorBidi"/>
          <w:noProof/>
          <w:kern w:val="2"/>
          <w:sz w:val="24"/>
          <w:szCs w:val="24"/>
          <w:lang w:eastAsia="en-GB"/>
          <w14:ligatures w14:val="standardContextual"/>
        </w:rPr>
        <w:tab/>
      </w:r>
      <w:r>
        <w:rPr>
          <w:noProof/>
        </w:rPr>
        <w:t>Talker access for voice group call +CAPTT</w:t>
      </w:r>
      <w:r>
        <w:rPr>
          <w:noProof/>
        </w:rPr>
        <w:tab/>
      </w:r>
      <w:r>
        <w:rPr>
          <w:noProof/>
        </w:rPr>
        <w:fldChar w:fldCharType="begin" w:fldLock="1"/>
      </w:r>
      <w:r>
        <w:rPr>
          <w:noProof/>
        </w:rPr>
        <w:instrText xml:space="preserve"> PAGEREF _Toc202525290 \h </w:instrText>
      </w:r>
      <w:r>
        <w:rPr>
          <w:noProof/>
        </w:rPr>
      </w:r>
      <w:r>
        <w:rPr>
          <w:noProof/>
        </w:rPr>
        <w:fldChar w:fldCharType="separate"/>
      </w:r>
      <w:r>
        <w:rPr>
          <w:noProof/>
        </w:rPr>
        <w:t>394</w:t>
      </w:r>
      <w:r>
        <w:rPr>
          <w:noProof/>
        </w:rPr>
        <w:fldChar w:fldCharType="end"/>
      </w:r>
    </w:p>
    <w:p w14:paraId="715500DE" w14:textId="1C05DE69" w:rsidR="00B01C0A" w:rsidRDefault="00B01C0A">
      <w:pPr>
        <w:pStyle w:val="TOC3"/>
        <w:rPr>
          <w:rFonts w:asciiTheme="minorHAnsi" w:hAnsiTheme="minorHAnsi" w:cstheme="minorBidi"/>
          <w:noProof/>
          <w:kern w:val="2"/>
          <w:sz w:val="24"/>
          <w:szCs w:val="24"/>
          <w:lang w:eastAsia="en-GB"/>
          <w14:ligatures w14:val="standardContextual"/>
        </w:rPr>
      </w:pPr>
      <w:r>
        <w:rPr>
          <w:noProof/>
        </w:rPr>
        <w:t>11.1.5</w:t>
      </w:r>
      <w:r>
        <w:rPr>
          <w:rFonts w:asciiTheme="minorHAnsi" w:hAnsiTheme="minorHAnsi" w:cstheme="minorBidi"/>
          <w:noProof/>
          <w:kern w:val="2"/>
          <w:sz w:val="24"/>
          <w:szCs w:val="24"/>
          <w:lang w:eastAsia="en-GB"/>
          <w14:ligatures w14:val="standardContextual"/>
        </w:rPr>
        <w:tab/>
      </w:r>
      <w:r>
        <w:rPr>
          <w:noProof/>
        </w:rPr>
        <w:t>Voice group call uplink status presentation +CAULEV</w:t>
      </w:r>
      <w:r>
        <w:rPr>
          <w:noProof/>
        </w:rPr>
        <w:tab/>
      </w:r>
      <w:r>
        <w:rPr>
          <w:noProof/>
        </w:rPr>
        <w:fldChar w:fldCharType="begin" w:fldLock="1"/>
      </w:r>
      <w:r>
        <w:rPr>
          <w:noProof/>
        </w:rPr>
        <w:instrText xml:space="preserve"> PAGEREF _Toc202525291 \h </w:instrText>
      </w:r>
      <w:r>
        <w:rPr>
          <w:noProof/>
        </w:rPr>
      </w:r>
      <w:r>
        <w:rPr>
          <w:noProof/>
        </w:rPr>
        <w:fldChar w:fldCharType="separate"/>
      </w:r>
      <w:r>
        <w:rPr>
          <w:noProof/>
        </w:rPr>
        <w:t>395</w:t>
      </w:r>
      <w:r>
        <w:rPr>
          <w:noProof/>
        </w:rPr>
        <w:fldChar w:fldCharType="end"/>
      </w:r>
    </w:p>
    <w:p w14:paraId="650F448D" w14:textId="1F8CB1D8" w:rsidR="00B01C0A" w:rsidRDefault="00B01C0A">
      <w:pPr>
        <w:pStyle w:val="TOC3"/>
        <w:rPr>
          <w:rFonts w:asciiTheme="minorHAnsi" w:hAnsiTheme="minorHAnsi" w:cstheme="minorBidi"/>
          <w:noProof/>
          <w:kern w:val="2"/>
          <w:sz w:val="24"/>
          <w:szCs w:val="24"/>
          <w:lang w:eastAsia="en-GB"/>
          <w14:ligatures w14:val="standardContextual"/>
        </w:rPr>
      </w:pPr>
      <w:r>
        <w:rPr>
          <w:noProof/>
        </w:rPr>
        <w:t>11.1.6</w:t>
      </w:r>
      <w:r>
        <w:rPr>
          <w:rFonts w:asciiTheme="minorHAnsi" w:hAnsiTheme="minorHAnsi" w:cstheme="minorBidi"/>
          <w:noProof/>
          <w:kern w:val="2"/>
          <w:sz w:val="24"/>
          <w:szCs w:val="24"/>
          <w:lang w:eastAsia="en-GB"/>
          <w14:ligatures w14:val="standardContextual"/>
        </w:rPr>
        <w:tab/>
      </w:r>
      <w:r>
        <w:rPr>
          <w:noProof/>
        </w:rPr>
        <w:t>List current voice group and voice broadcast calls +CALCC</w:t>
      </w:r>
      <w:r>
        <w:rPr>
          <w:noProof/>
        </w:rPr>
        <w:tab/>
      </w:r>
      <w:r>
        <w:rPr>
          <w:noProof/>
        </w:rPr>
        <w:fldChar w:fldCharType="begin" w:fldLock="1"/>
      </w:r>
      <w:r>
        <w:rPr>
          <w:noProof/>
        </w:rPr>
        <w:instrText xml:space="preserve"> PAGEREF _Toc202525292 \h </w:instrText>
      </w:r>
      <w:r>
        <w:rPr>
          <w:noProof/>
        </w:rPr>
      </w:r>
      <w:r>
        <w:rPr>
          <w:noProof/>
        </w:rPr>
        <w:fldChar w:fldCharType="separate"/>
      </w:r>
      <w:r>
        <w:rPr>
          <w:noProof/>
        </w:rPr>
        <w:t>396</w:t>
      </w:r>
      <w:r>
        <w:rPr>
          <w:noProof/>
        </w:rPr>
        <w:fldChar w:fldCharType="end"/>
      </w:r>
    </w:p>
    <w:p w14:paraId="15C5B176" w14:textId="496F8E8B" w:rsidR="00B01C0A" w:rsidRDefault="00B01C0A">
      <w:pPr>
        <w:pStyle w:val="TOC3"/>
        <w:rPr>
          <w:rFonts w:asciiTheme="minorHAnsi" w:hAnsiTheme="minorHAnsi" w:cstheme="minorBidi"/>
          <w:noProof/>
          <w:kern w:val="2"/>
          <w:sz w:val="24"/>
          <w:szCs w:val="24"/>
          <w:lang w:eastAsia="en-GB"/>
          <w14:ligatures w14:val="standardContextual"/>
        </w:rPr>
      </w:pPr>
      <w:r>
        <w:rPr>
          <w:noProof/>
        </w:rPr>
        <w:t>11.1.7</w:t>
      </w:r>
      <w:r>
        <w:rPr>
          <w:rFonts w:asciiTheme="minorHAnsi" w:hAnsiTheme="minorHAnsi" w:cstheme="minorBidi"/>
          <w:noProof/>
          <w:kern w:val="2"/>
          <w:sz w:val="24"/>
          <w:szCs w:val="24"/>
          <w:lang w:eastAsia="en-GB"/>
          <w14:ligatures w14:val="standardContextual"/>
        </w:rPr>
        <w:tab/>
      </w:r>
      <w:r>
        <w:rPr>
          <w:noProof/>
        </w:rPr>
        <w:t>Voice group or voice broadcast call state attribute presentation +CACSP</w:t>
      </w:r>
      <w:r>
        <w:rPr>
          <w:noProof/>
        </w:rPr>
        <w:tab/>
      </w:r>
      <w:r>
        <w:rPr>
          <w:noProof/>
        </w:rPr>
        <w:fldChar w:fldCharType="begin" w:fldLock="1"/>
      </w:r>
      <w:r>
        <w:rPr>
          <w:noProof/>
        </w:rPr>
        <w:instrText xml:space="preserve"> PAGEREF _Toc202525293 \h </w:instrText>
      </w:r>
      <w:r>
        <w:rPr>
          <w:noProof/>
        </w:rPr>
      </w:r>
      <w:r>
        <w:rPr>
          <w:noProof/>
        </w:rPr>
        <w:fldChar w:fldCharType="separate"/>
      </w:r>
      <w:r>
        <w:rPr>
          <w:noProof/>
        </w:rPr>
        <w:t>397</w:t>
      </w:r>
      <w:r>
        <w:rPr>
          <w:noProof/>
        </w:rPr>
        <w:fldChar w:fldCharType="end"/>
      </w:r>
    </w:p>
    <w:p w14:paraId="5C35C658" w14:textId="1A7C7712" w:rsidR="00B01C0A" w:rsidRDefault="00B01C0A">
      <w:pPr>
        <w:pStyle w:val="TOC3"/>
        <w:rPr>
          <w:rFonts w:asciiTheme="minorHAnsi" w:hAnsiTheme="minorHAnsi" w:cstheme="minorBidi"/>
          <w:noProof/>
          <w:kern w:val="2"/>
          <w:sz w:val="24"/>
          <w:szCs w:val="24"/>
          <w:lang w:eastAsia="en-GB"/>
          <w14:ligatures w14:val="standardContextual"/>
        </w:rPr>
      </w:pPr>
      <w:r>
        <w:rPr>
          <w:noProof/>
        </w:rPr>
        <w:t>11.1.8</w:t>
      </w:r>
      <w:r>
        <w:rPr>
          <w:rFonts w:asciiTheme="minorHAnsi" w:hAnsiTheme="minorHAnsi" w:cstheme="minorBidi"/>
          <w:noProof/>
          <w:kern w:val="2"/>
          <w:sz w:val="24"/>
          <w:szCs w:val="24"/>
          <w:lang w:eastAsia="en-GB"/>
          <w14:ligatures w14:val="standardContextual"/>
        </w:rPr>
        <w:tab/>
      </w:r>
      <w:r>
        <w:rPr>
          <w:noProof/>
        </w:rPr>
        <w:t>NCH support indication +CANCHEV</w:t>
      </w:r>
      <w:r>
        <w:rPr>
          <w:noProof/>
        </w:rPr>
        <w:tab/>
      </w:r>
      <w:r>
        <w:rPr>
          <w:noProof/>
        </w:rPr>
        <w:fldChar w:fldCharType="begin" w:fldLock="1"/>
      </w:r>
      <w:r>
        <w:rPr>
          <w:noProof/>
        </w:rPr>
        <w:instrText xml:space="preserve"> PAGEREF _Toc202525294 \h </w:instrText>
      </w:r>
      <w:r>
        <w:rPr>
          <w:noProof/>
        </w:rPr>
      </w:r>
      <w:r>
        <w:rPr>
          <w:noProof/>
        </w:rPr>
        <w:fldChar w:fldCharType="separate"/>
      </w:r>
      <w:r>
        <w:rPr>
          <w:noProof/>
        </w:rPr>
        <w:t>398</w:t>
      </w:r>
      <w:r>
        <w:rPr>
          <w:noProof/>
        </w:rPr>
        <w:fldChar w:fldCharType="end"/>
      </w:r>
    </w:p>
    <w:p w14:paraId="16070CF1" w14:textId="60EC6F54" w:rsidR="00B01C0A" w:rsidRDefault="00B01C0A">
      <w:pPr>
        <w:pStyle w:val="TOC3"/>
        <w:rPr>
          <w:rFonts w:asciiTheme="minorHAnsi" w:hAnsiTheme="minorHAnsi" w:cstheme="minorBidi"/>
          <w:noProof/>
          <w:kern w:val="2"/>
          <w:sz w:val="24"/>
          <w:szCs w:val="24"/>
          <w:lang w:eastAsia="en-GB"/>
          <w14:ligatures w14:val="standardContextual"/>
        </w:rPr>
      </w:pPr>
      <w:r>
        <w:rPr>
          <w:noProof/>
        </w:rPr>
        <w:t>11.1.9</w:t>
      </w:r>
      <w:r>
        <w:rPr>
          <w:rFonts w:asciiTheme="minorHAnsi" w:hAnsiTheme="minorHAnsi" w:cstheme="minorBidi"/>
          <w:noProof/>
          <w:kern w:val="2"/>
          <w:sz w:val="24"/>
          <w:szCs w:val="24"/>
          <w:lang w:eastAsia="en-GB"/>
          <w14:ligatures w14:val="standardContextual"/>
        </w:rPr>
        <w:tab/>
      </w:r>
      <w:r>
        <w:rPr>
          <w:noProof/>
        </w:rPr>
        <w:t>Originator to dispatcher information +COTDI</w:t>
      </w:r>
      <w:r>
        <w:rPr>
          <w:noProof/>
        </w:rPr>
        <w:tab/>
      </w:r>
      <w:r>
        <w:rPr>
          <w:noProof/>
        </w:rPr>
        <w:fldChar w:fldCharType="begin" w:fldLock="1"/>
      </w:r>
      <w:r>
        <w:rPr>
          <w:noProof/>
        </w:rPr>
        <w:instrText xml:space="preserve"> PAGEREF _Toc202525295 \h </w:instrText>
      </w:r>
      <w:r>
        <w:rPr>
          <w:noProof/>
        </w:rPr>
      </w:r>
      <w:r>
        <w:rPr>
          <w:noProof/>
        </w:rPr>
        <w:fldChar w:fldCharType="separate"/>
      </w:r>
      <w:r>
        <w:rPr>
          <w:noProof/>
        </w:rPr>
        <w:t>398</w:t>
      </w:r>
      <w:r>
        <w:rPr>
          <w:noProof/>
        </w:rPr>
        <w:fldChar w:fldCharType="end"/>
      </w:r>
    </w:p>
    <w:p w14:paraId="27882D67" w14:textId="52DD8CD8" w:rsidR="00B01C0A" w:rsidRDefault="00B01C0A">
      <w:pPr>
        <w:pStyle w:val="TOC3"/>
        <w:rPr>
          <w:rFonts w:asciiTheme="minorHAnsi" w:hAnsiTheme="minorHAnsi" w:cstheme="minorBidi"/>
          <w:noProof/>
          <w:kern w:val="2"/>
          <w:sz w:val="24"/>
          <w:szCs w:val="24"/>
          <w:lang w:eastAsia="en-GB"/>
          <w14:ligatures w14:val="standardContextual"/>
        </w:rPr>
      </w:pPr>
      <w:r>
        <w:rPr>
          <w:noProof/>
        </w:rPr>
        <w:t>11.1.10</w:t>
      </w:r>
      <w:r>
        <w:rPr>
          <w:rFonts w:asciiTheme="minorHAnsi" w:hAnsiTheme="minorHAnsi" w:cstheme="minorBidi"/>
          <w:noProof/>
          <w:kern w:val="2"/>
          <w:sz w:val="24"/>
          <w:szCs w:val="24"/>
          <w:lang w:eastAsia="en-GB"/>
          <w14:ligatures w14:val="standardContextual"/>
        </w:rPr>
        <w:tab/>
      </w:r>
      <w:r>
        <w:rPr>
          <w:noProof/>
        </w:rPr>
        <w:t>Short data transmission during ongoing VGCS +CEPTT</w:t>
      </w:r>
      <w:r>
        <w:rPr>
          <w:noProof/>
        </w:rPr>
        <w:tab/>
      </w:r>
      <w:r>
        <w:rPr>
          <w:noProof/>
        </w:rPr>
        <w:fldChar w:fldCharType="begin" w:fldLock="1"/>
      </w:r>
      <w:r>
        <w:rPr>
          <w:noProof/>
        </w:rPr>
        <w:instrText xml:space="preserve"> PAGEREF _Toc202525296 \h </w:instrText>
      </w:r>
      <w:r>
        <w:rPr>
          <w:noProof/>
        </w:rPr>
      </w:r>
      <w:r>
        <w:rPr>
          <w:noProof/>
        </w:rPr>
        <w:fldChar w:fldCharType="separate"/>
      </w:r>
      <w:r>
        <w:rPr>
          <w:noProof/>
        </w:rPr>
        <w:t>399</w:t>
      </w:r>
      <w:r>
        <w:rPr>
          <w:noProof/>
        </w:rPr>
        <w:fldChar w:fldCharType="end"/>
      </w:r>
    </w:p>
    <w:p w14:paraId="2E429692" w14:textId="097E156E" w:rsidR="00B01C0A" w:rsidRDefault="00B01C0A">
      <w:pPr>
        <w:pStyle w:val="TOC3"/>
        <w:rPr>
          <w:rFonts w:asciiTheme="minorHAnsi" w:hAnsiTheme="minorHAnsi" w:cstheme="minorBidi"/>
          <w:noProof/>
          <w:kern w:val="2"/>
          <w:sz w:val="24"/>
          <w:szCs w:val="24"/>
          <w:lang w:eastAsia="en-GB"/>
          <w14:ligatures w14:val="standardContextual"/>
        </w:rPr>
      </w:pPr>
      <w:r>
        <w:rPr>
          <w:noProof/>
        </w:rPr>
        <w:t>11.1.11</w:t>
      </w:r>
      <w:r>
        <w:rPr>
          <w:rFonts w:asciiTheme="minorHAnsi" w:hAnsiTheme="minorHAnsi" w:cstheme="minorBidi"/>
          <w:noProof/>
          <w:kern w:val="2"/>
          <w:sz w:val="24"/>
          <w:szCs w:val="24"/>
          <w:lang w:eastAsia="en-GB"/>
          <w14:ligatures w14:val="standardContextual"/>
        </w:rPr>
        <w:tab/>
      </w:r>
      <w:r>
        <w:rPr>
          <w:noProof/>
        </w:rPr>
        <w:t>Group Id prefixes capability +CGIPC</w:t>
      </w:r>
      <w:r>
        <w:rPr>
          <w:noProof/>
        </w:rPr>
        <w:tab/>
      </w:r>
      <w:r>
        <w:rPr>
          <w:noProof/>
        </w:rPr>
        <w:fldChar w:fldCharType="begin" w:fldLock="1"/>
      </w:r>
      <w:r>
        <w:rPr>
          <w:noProof/>
        </w:rPr>
        <w:instrText xml:space="preserve"> PAGEREF _Toc202525297 \h </w:instrText>
      </w:r>
      <w:r>
        <w:rPr>
          <w:noProof/>
        </w:rPr>
      </w:r>
      <w:r>
        <w:rPr>
          <w:noProof/>
        </w:rPr>
        <w:fldChar w:fldCharType="separate"/>
      </w:r>
      <w:r>
        <w:rPr>
          <w:noProof/>
        </w:rPr>
        <w:t>400</w:t>
      </w:r>
      <w:r>
        <w:rPr>
          <w:noProof/>
        </w:rPr>
        <w:fldChar w:fldCharType="end"/>
      </w:r>
    </w:p>
    <w:p w14:paraId="4B9723D3" w14:textId="3CEEA96D" w:rsidR="00B01C0A" w:rsidRDefault="00B01C0A">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_Toc202525298 \h </w:instrText>
      </w:r>
      <w:r>
        <w:rPr>
          <w:noProof/>
        </w:rPr>
      </w:r>
      <w:r>
        <w:rPr>
          <w:noProof/>
        </w:rPr>
        <w:fldChar w:fldCharType="separate"/>
      </w:r>
      <w:r>
        <w:rPr>
          <w:noProof/>
        </w:rPr>
        <w:t>401</w:t>
      </w:r>
      <w:r>
        <w:rPr>
          <w:noProof/>
        </w:rPr>
        <w:fldChar w:fldCharType="end"/>
      </w:r>
    </w:p>
    <w:p w14:paraId="004625C1" w14:textId="533ABAD1" w:rsidR="00B01C0A" w:rsidRDefault="00B01C0A">
      <w:pPr>
        <w:pStyle w:val="TOC3"/>
        <w:rPr>
          <w:rFonts w:asciiTheme="minorHAnsi" w:hAnsiTheme="minorHAnsi" w:cstheme="minorBidi"/>
          <w:noProof/>
          <w:kern w:val="2"/>
          <w:sz w:val="24"/>
          <w:szCs w:val="24"/>
          <w:lang w:eastAsia="en-GB"/>
          <w14:ligatures w14:val="standardContextual"/>
        </w:rPr>
      </w:pPr>
      <w:r>
        <w:rPr>
          <w:noProof/>
        </w:rPr>
        <w:t>11.2.0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_Toc202525299 \h </w:instrText>
      </w:r>
      <w:r>
        <w:rPr>
          <w:noProof/>
        </w:rPr>
      </w:r>
      <w:r>
        <w:rPr>
          <w:noProof/>
        </w:rPr>
        <w:fldChar w:fldCharType="separate"/>
      </w:r>
      <w:r>
        <w:rPr>
          <w:noProof/>
        </w:rPr>
        <w:t>401</w:t>
      </w:r>
      <w:r>
        <w:rPr>
          <w:noProof/>
        </w:rPr>
        <w:fldChar w:fldCharType="end"/>
      </w:r>
    </w:p>
    <w:p w14:paraId="1E231743" w14:textId="5F5D7E9B" w:rsidR="00B01C0A" w:rsidRDefault="00B01C0A">
      <w:pPr>
        <w:pStyle w:val="TOC3"/>
        <w:rPr>
          <w:rFonts w:asciiTheme="minorHAnsi" w:hAnsiTheme="minorHAnsi" w:cstheme="minorBidi"/>
          <w:noProof/>
          <w:kern w:val="2"/>
          <w:sz w:val="24"/>
          <w:szCs w:val="24"/>
          <w:lang w:eastAsia="en-GB"/>
          <w14:ligatures w14:val="standardContextual"/>
        </w:rPr>
      </w:pPr>
      <w:r>
        <w:rPr>
          <w:noProof/>
        </w:rPr>
        <w:t>11.2.1</w:t>
      </w:r>
      <w:r>
        <w:rPr>
          <w:rFonts w:asciiTheme="minorHAnsi" w:hAnsiTheme="minorHAnsi" w:cstheme="minorBidi"/>
          <w:noProof/>
          <w:kern w:val="2"/>
          <w:sz w:val="24"/>
          <w:szCs w:val="24"/>
          <w:lang w:eastAsia="en-GB"/>
          <w14:ligatures w14:val="standardContextual"/>
        </w:rPr>
        <w:tab/>
      </w:r>
      <w:r>
        <w:rPr>
          <w:noProof/>
        </w:rPr>
        <w:t>Request VGCS or VBS service 'D'</w:t>
      </w:r>
      <w:r>
        <w:rPr>
          <w:noProof/>
        </w:rPr>
        <w:tab/>
      </w:r>
      <w:r>
        <w:rPr>
          <w:noProof/>
        </w:rPr>
        <w:fldChar w:fldCharType="begin" w:fldLock="1"/>
      </w:r>
      <w:r>
        <w:rPr>
          <w:noProof/>
        </w:rPr>
        <w:instrText xml:space="preserve"> PAGEREF _Toc202525300 \h </w:instrText>
      </w:r>
      <w:r>
        <w:rPr>
          <w:noProof/>
        </w:rPr>
      </w:r>
      <w:r>
        <w:rPr>
          <w:noProof/>
        </w:rPr>
        <w:fldChar w:fldCharType="separate"/>
      </w:r>
      <w:r>
        <w:rPr>
          <w:noProof/>
        </w:rPr>
        <w:t>401</w:t>
      </w:r>
      <w:r>
        <w:rPr>
          <w:noProof/>
        </w:rPr>
        <w:fldChar w:fldCharType="end"/>
      </w:r>
    </w:p>
    <w:p w14:paraId="43401705" w14:textId="1B884031" w:rsidR="00B01C0A" w:rsidRDefault="00B01C0A">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Termination of an voice group or voice broadcast call 'H'</w:t>
      </w:r>
      <w:r>
        <w:rPr>
          <w:noProof/>
        </w:rPr>
        <w:tab/>
      </w:r>
      <w:r>
        <w:rPr>
          <w:noProof/>
        </w:rPr>
        <w:fldChar w:fldCharType="begin" w:fldLock="1"/>
      </w:r>
      <w:r>
        <w:rPr>
          <w:noProof/>
        </w:rPr>
        <w:instrText xml:space="preserve"> PAGEREF _Toc202525301 \h </w:instrText>
      </w:r>
      <w:r>
        <w:rPr>
          <w:noProof/>
        </w:rPr>
      </w:r>
      <w:r>
        <w:rPr>
          <w:noProof/>
        </w:rPr>
        <w:fldChar w:fldCharType="separate"/>
      </w:r>
      <w:r>
        <w:rPr>
          <w:noProof/>
        </w:rPr>
        <w:t>402</w:t>
      </w:r>
      <w:r>
        <w:rPr>
          <w:noProof/>
        </w:rPr>
        <w:fldChar w:fldCharType="end"/>
      </w:r>
    </w:p>
    <w:p w14:paraId="0CBFED17" w14:textId="36736C3B" w:rsidR="00B01C0A" w:rsidRDefault="00B01C0A">
      <w:pPr>
        <w:pStyle w:val="TOC3"/>
        <w:rPr>
          <w:rFonts w:asciiTheme="minorHAnsi" w:hAnsiTheme="minorHAnsi" w:cstheme="minorBidi"/>
          <w:noProof/>
          <w:kern w:val="2"/>
          <w:sz w:val="24"/>
          <w:szCs w:val="24"/>
          <w:lang w:eastAsia="en-GB"/>
          <w14:ligatures w14:val="standardContextual"/>
        </w:rPr>
      </w:pPr>
      <w:r>
        <w:rPr>
          <w:noProof/>
        </w:rPr>
        <w:t>11.3.1</w:t>
      </w:r>
      <w:r>
        <w:rPr>
          <w:rFonts w:asciiTheme="minorHAnsi" w:hAnsiTheme="minorHAnsi" w:cstheme="minorBidi"/>
          <w:noProof/>
          <w:kern w:val="2"/>
          <w:sz w:val="24"/>
          <w:szCs w:val="24"/>
          <w:lang w:eastAsia="en-GB"/>
          <w14:ligatures w14:val="standardContextual"/>
        </w:rPr>
        <w:tab/>
      </w:r>
      <w:r>
        <w:rPr>
          <w:noProof/>
        </w:rPr>
        <w:t>VGCS subscriptions and GId status +CGCS</w:t>
      </w:r>
      <w:r>
        <w:rPr>
          <w:noProof/>
        </w:rPr>
        <w:tab/>
      </w:r>
      <w:r>
        <w:rPr>
          <w:noProof/>
        </w:rPr>
        <w:fldChar w:fldCharType="begin" w:fldLock="1"/>
      </w:r>
      <w:r>
        <w:rPr>
          <w:noProof/>
        </w:rPr>
        <w:instrText xml:space="preserve"> PAGEREF _Toc202525302 \h </w:instrText>
      </w:r>
      <w:r>
        <w:rPr>
          <w:noProof/>
        </w:rPr>
      </w:r>
      <w:r>
        <w:rPr>
          <w:noProof/>
        </w:rPr>
        <w:fldChar w:fldCharType="separate"/>
      </w:r>
      <w:r>
        <w:rPr>
          <w:noProof/>
        </w:rPr>
        <w:t>402</w:t>
      </w:r>
      <w:r>
        <w:rPr>
          <w:noProof/>
        </w:rPr>
        <w:fldChar w:fldCharType="end"/>
      </w:r>
    </w:p>
    <w:p w14:paraId="39F74FC4" w14:textId="279429D3" w:rsidR="00B01C0A" w:rsidRDefault="00B01C0A">
      <w:pPr>
        <w:pStyle w:val="TOC3"/>
        <w:rPr>
          <w:rFonts w:asciiTheme="minorHAnsi" w:hAnsiTheme="minorHAnsi" w:cstheme="minorBidi"/>
          <w:noProof/>
          <w:kern w:val="2"/>
          <w:sz w:val="24"/>
          <w:szCs w:val="24"/>
          <w:lang w:eastAsia="en-GB"/>
          <w14:ligatures w14:val="standardContextual"/>
        </w:rPr>
      </w:pPr>
      <w:r>
        <w:rPr>
          <w:noProof/>
        </w:rPr>
        <w:t>11.3.2</w:t>
      </w:r>
      <w:r>
        <w:rPr>
          <w:rFonts w:asciiTheme="minorHAnsi" w:hAnsiTheme="minorHAnsi" w:cstheme="minorBidi"/>
          <w:noProof/>
          <w:kern w:val="2"/>
          <w:sz w:val="24"/>
          <w:szCs w:val="24"/>
          <w:lang w:eastAsia="en-GB"/>
          <w14:ligatures w14:val="standardContextual"/>
        </w:rPr>
        <w:tab/>
      </w:r>
      <w:r>
        <w:rPr>
          <w:noProof/>
        </w:rPr>
        <w:t>VBS subscriptions and GId status +CBCS</w:t>
      </w:r>
      <w:r>
        <w:rPr>
          <w:noProof/>
        </w:rPr>
        <w:tab/>
      </w:r>
      <w:r>
        <w:rPr>
          <w:noProof/>
        </w:rPr>
        <w:fldChar w:fldCharType="begin" w:fldLock="1"/>
      </w:r>
      <w:r>
        <w:rPr>
          <w:noProof/>
        </w:rPr>
        <w:instrText xml:space="preserve"> PAGEREF _Toc202525303 \h </w:instrText>
      </w:r>
      <w:r>
        <w:rPr>
          <w:noProof/>
        </w:rPr>
      </w:r>
      <w:r>
        <w:rPr>
          <w:noProof/>
        </w:rPr>
        <w:fldChar w:fldCharType="separate"/>
      </w:r>
      <w:r>
        <w:rPr>
          <w:noProof/>
        </w:rPr>
        <w:t>403</w:t>
      </w:r>
      <w:r>
        <w:rPr>
          <w:noProof/>
        </w:rPr>
        <w:fldChar w:fldCharType="end"/>
      </w:r>
    </w:p>
    <w:p w14:paraId="5FBBE5D2" w14:textId="576664D2" w:rsidR="00B01C0A" w:rsidRDefault="00B01C0A">
      <w:pPr>
        <w:pStyle w:val="TOC2"/>
        <w:rPr>
          <w:rFonts w:asciiTheme="minorHAnsi" w:hAnsiTheme="minorHAnsi" w:cstheme="minorBidi"/>
          <w:noProof/>
          <w:kern w:val="2"/>
          <w:sz w:val="24"/>
          <w:szCs w:val="24"/>
          <w:lang w:eastAsia="en-GB"/>
          <w14:ligatures w14:val="standardContextual"/>
        </w:rPr>
      </w:pPr>
      <w:r>
        <w:rPr>
          <w:noProof/>
        </w:rPr>
        <w:t>11.4</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_Toc202525304 \h </w:instrText>
      </w:r>
      <w:r>
        <w:rPr>
          <w:noProof/>
        </w:rPr>
      </w:r>
      <w:r>
        <w:rPr>
          <w:noProof/>
        </w:rPr>
        <w:fldChar w:fldCharType="separate"/>
      </w:r>
      <w:r>
        <w:rPr>
          <w:noProof/>
        </w:rPr>
        <w:t>403</w:t>
      </w:r>
      <w:r>
        <w:rPr>
          <w:noProof/>
        </w:rPr>
        <w:fldChar w:fldCharType="end"/>
      </w:r>
    </w:p>
    <w:p w14:paraId="466C9E67" w14:textId="31411E59" w:rsidR="00B01C0A" w:rsidRDefault="00B01C0A">
      <w:pPr>
        <w:pStyle w:val="TOC1"/>
        <w:rPr>
          <w:rFonts w:asciiTheme="minorHAnsi" w:hAnsiTheme="minorHAnsi" w:cstheme="minorBidi"/>
          <w:noProof/>
          <w:kern w:val="2"/>
          <w:sz w:val="24"/>
          <w:szCs w:val="24"/>
          <w:lang w:eastAsia="en-GB"/>
          <w14:ligatures w14:val="standardContextual"/>
        </w:rPr>
      </w:pPr>
      <w:r>
        <w:rPr>
          <w:noProof/>
        </w:rPr>
        <w:lastRenderedPageBreak/>
        <w:t>12</w:t>
      </w:r>
      <w:r>
        <w:rPr>
          <w:rFonts w:asciiTheme="minorHAnsi" w:hAnsiTheme="minorHAnsi" w:cstheme="minorBidi"/>
          <w:noProof/>
          <w:kern w:val="2"/>
          <w:sz w:val="24"/>
          <w:szCs w:val="24"/>
          <w:lang w:eastAsia="en-GB"/>
          <w14:ligatures w14:val="standardContextual"/>
        </w:rPr>
        <w:tab/>
      </w:r>
      <w:r>
        <w:rPr>
          <w:noProof/>
        </w:rPr>
        <w:t>Commands for USIM application toolkit</w:t>
      </w:r>
      <w:r>
        <w:rPr>
          <w:noProof/>
        </w:rPr>
        <w:tab/>
      </w:r>
      <w:r>
        <w:rPr>
          <w:noProof/>
        </w:rPr>
        <w:fldChar w:fldCharType="begin" w:fldLock="1"/>
      </w:r>
      <w:r>
        <w:rPr>
          <w:noProof/>
        </w:rPr>
        <w:instrText xml:space="preserve"> PAGEREF _Toc202525305 \h </w:instrText>
      </w:r>
      <w:r>
        <w:rPr>
          <w:noProof/>
        </w:rPr>
      </w:r>
      <w:r>
        <w:rPr>
          <w:noProof/>
        </w:rPr>
        <w:fldChar w:fldCharType="separate"/>
      </w:r>
      <w:r>
        <w:rPr>
          <w:noProof/>
        </w:rPr>
        <w:t>404</w:t>
      </w:r>
      <w:r>
        <w:rPr>
          <w:noProof/>
        </w:rPr>
        <w:fldChar w:fldCharType="end"/>
      </w:r>
    </w:p>
    <w:p w14:paraId="5005AB96" w14:textId="22C70B19" w:rsidR="00B01C0A" w:rsidRDefault="00B01C0A">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_Toc202525306 \h </w:instrText>
      </w:r>
      <w:r>
        <w:rPr>
          <w:noProof/>
        </w:rPr>
      </w:r>
      <w:r>
        <w:rPr>
          <w:noProof/>
        </w:rPr>
        <w:fldChar w:fldCharType="separate"/>
      </w:r>
      <w:r>
        <w:rPr>
          <w:noProof/>
        </w:rPr>
        <w:t>404</w:t>
      </w:r>
      <w:r>
        <w:rPr>
          <w:noProof/>
        </w:rPr>
        <w:fldChar w:fldCharType="end"/>
      </w:r>
    </w:p>
    <w:p w14:paraId="04946EFD" w14:textId="3ADCB672" w:rsidR="00B01C0A" w:rsidRDefault="00B01C0A">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Commands specific to MTs supporting USAT</w:t>
      </w:r>
      <w:r>
        <w:rPr>
          <w:noProof/>
        </w:rPr>
        <w:tab/>
      </w:r>
      <w:r>
        <w:rPr>
          <w:noProof/>
        </w:rPr>
        <w:fldChar w:fldCharType="begin" w:fldLock="1"/>
      </w:r>
      <w:r>
        <w:rPr>
          <w:noProof/>
        </w:rPr>
        <w:instrText xml:space="preserve"> PAGEREF _Toc202525307 \h </w:instrText>
      </w:r>
      <w:r>
        <w:rPr>
          <w:noProof/>
        </w:rPr>
      </w:r>
      <w:r>
        <w:rPr>
          <w:noProof/>
        </w:rPr>
        <w:fldChar w:fldCharType="separate"/>
      </w:r>
      <w:r>
        <w:rPr>
          <w:noProof/>
        </w:rPr>
        <w:t>404</w:t>
      </w:r>
      <w:r>
        <w:rPr>
          <w:noProof/>
        </w:rPr>
        <w:fldChar w:fldCharType="end"/>
      </w:r>
    </w:p>
    <w:p w14:paraId="4D729D0D" w14:textId="1EB19F46" w:rsidR="00B01C0A" w:rsidRDefault="00B01C0A">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Read USAT profile +CUSATR</w:t>
      </w:r>
      <w:r>
        <w:rPr>
          <w:noProof/>
        </w:rPr>
        <w:tab/>
      </w:r>
      <w:r>
        <w:rPr>
          <w:noProof/>
        </w:rPr>
        <w:fldChar w:fldCharType="begin" w:fldLock="1"/>
      </w:r>
      <w:r>
        <w:rPr>
          <w:noProof/>
        </w:rPr>
        <w:instrText xml:space="preserve"> PAGEREF _Toc202525308 \h </w:instrText>
      </w:r>
      <w:r>
        <w:rPr>
          <w:noProof/>
        </w:rPr>
      </w:r>
      <w:r>
        <w:rPr>
          <w:noProof/>
        </w:rPr>
        <w:fldChar w:fldCharType="separate"/>
      </w:r>
      <w:r>
        <w:rPr>
          <w:noProof/>
        </w:rPr>
        <w:t>404</w:t>
      </w:r>
      <w:r>
        <w:rPr>
          <w:noProof/>
        </w:rPr>
        <w:fldChar w:fldCharType="end"/>
      </w:r>
    </w:p>
    <w:p w14:paraId="40FFDDF4" w14:textId="0BF09BCB" w:rsidR="00B01C0A" w:rsidRDefault="00B01C0A">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Write USAT profile +CUSATW</w:t>
      </w:r>
      <w:r>
        <w:rPr>
          <w:noProof/>
        </w:rPr>
        <w:tab/>
      </w:r>
      <w:r>
        <w:rPr>
          <w:noProof/>
        </w:rPr>
        <w:fldChar w:fldCharType="begin" w:fldLock="1"/>
      </w:r>
      <w:r>
        <w:rPr>
          <w:noProof/>
        </w:rPr>
        <w:instrText xml:space="preserve"> PAGEREF _Toc202525309 \h </w:instrText>
      </w:r>
      <w:r>
        <w:rPr>
          <w:noProof/>
        </w:rPr>
      </w:r>
      <w:r>
        <w:rPr>
          <w:noProof/>
        </w:rPr>
        <w:fldChar w:fldCharType="separate"/>
      </w:r>
      <w:r>
        <w:rPr>
          <w:noProof/>
        </w:rPr>
        <w:t>405</w:t>
      </w:r>
      <w:r>
        <w:rPr>
          <w:noProof/>
        </w:rPr>
        <w:fldChar w:fldCharType="end"/>
      </w:r>
    </w:p>
    <w:p w14:paraId="32F2B880" w14:textId="6AD5DC54" w:rsidR="00B01C0A" w:rsidRDefault="00B01C0A">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Profile download upon start-up +CUSATD</w:t>
      </w:r>
      <w:r>
        <w:rPr>
          <w:noProof/>
        </w:rPr>
        <w:tab/>
      </w:r>
      <w:r>
        <w:rPr>
          <w:noProof/>
        </w:rPr>
        <w:fldChar w:fldCharType="begin" w:fldLock="1"/>
      </w:r>
      <w:r>
        <w:rPr>
          <w:noProof/>
        </w:rPr>
        <w:instrText xml:space="preserve"> PAGEREF _Toc202525310 \h </w:instrText>
      </w:r>
      <w:r>
        <w:rPr>
          <w:noProof/>
        </w:rPr>
      </w:r>
      <w:r>
        <w:rPr>
          <w:noProof/>
        </w:rPr>
        <w:fldChar w:fldCharType="separate"/>
      </w:r>
      <w:r>
        <w:rPr>
          <w:noProof/>
        </w:rPr>
        <w:t>406</w:t>
      </w:r>
      <w:r>
        <w:rPr>
          <w:noProof/>
        </w:rPr>
        <w:fldChar w:fldCharType="end"/>
      </w:r>
    </w:p>
    <w:p w14:paraId="249CDEB1" w14:textId="00C938AF" w:rsidR="00B01C0A" w:rsidRDefault="00B01C0A">
      <w:pPr>
        <w:pStyle w:val="TOC3"/>
        <w:rPr>
          <w:rFonts w:asciiTheme="minorHAnsi" w:hAnsiTheme="minorHAnsi" w:cstheme="minorBidi"/>
          <w:noProof/>
          <w:kern w:val="2"/>
          <w:sz w:val="24"/>
          <w:szCs w:val="24"/>
          <w:lang w:eastAsia="en-GB"/>
          <w14:ligatures w14:val="standardContextual"/>
        </w:rPr>
      </w:pPr>
      <w:r>
        <w:rPr>
          <w:noProof/>
        </w:rPr>
        <w:t>12.2.4</w:t>
      </w:r>
      <w:r>
        <w:rPr>
          <w:rFonts w:asciiTheme="minorHAnsi" w:hAnsiTheme="minorHAnsi" w:cstheme="minorBidi"/>
          <w:noProof/>
          <w:kern w:val="2"/>
          <w:sz w:val="24"/>
          <w:szCs w:val="24"/>
          <w:lang w:eastAsia="en-GB"/>
          <w14:ligatures w14:val="standardContextual"/>
        </w:rPr>
        <w:tab/>
      </w:r>
      <w:r>
        <w:rPr>
          <w:noProof/>
        </w:rPr>
        <w:t>Activate USAT profile +CUSATA</w:t>
      </w:r>
      <w:r>
        <w:rPr>
          <w:noProof/>
        </w:rPr>
        <w:tab/>
      </w:r>
      <w:r>
        <w:rPr>
          <w:noProof/>
        </w:rPr>
        <w:fldChar w:fldCharType="begin" w:fldLock="1"/>
      </w:r>
      <w:r>
        <w:rPr>
          <w:noProof/>
        </w:rPr>
        <w:instrText xml:space="preserve"> PAGEREF _Toc202525311 \h </w:instrText>
      </w:r>
      <w:r>
        <w:rPr>
          <w:noProof/>
        </w:rPr>
      </w:r>
      <w:r>
        <w:rPr>
          <w:noProof/>
        </w:rPr>
        <w:fldChar w:fldCharType="separate"/>
      </w:r>
      <w:r>
        <w:rPr>
          <w:noProof/>
        </w:rPr>
        <w:t>407</w:t>
      </w:r>
      <w:r>
        <w:rPr>
          <w:noProof/>
        </w:rPr>
        <w:fldChar w:fldCharType="end"/>
      </w:r>
    </w:p>
    <w:p w14:paraId="3117FE20" w14:textId="4815EADC" w:rsidR="00B01C0A" w:rsidRDefault="00B01C0A">
      <w:pPr>
        <w:pStyle w:val="TOC3"/>
        <w:rPr>
          <w:rFonts w:asciiTheme="minorHAnsi" w:hAnsiTheme="minorHAnsi" w:cstheme="minorBidi"/>
          <w:noProof/>
          <w:kern w:val="2"/>
          <w:sz w:val="24"/>
          <w:szCs w:val="24"/>
          <w:lang w:eastAsia="en-GB"/>
          <w14:ligatures w14:val="standardContextual"/>
        </w:rPr>
      </w:pPr>
      <w:r>
        <w:rPr>
          <w:noProof/>
        </w:rPr>
        <w:t>12.2.5</w:t>
      </w:r>
      <w:r>
        <w:rPr>
          <w:rFonts w:asciiTheme="minorHAnsi" w:hAnsiTheme="minorHAnsi" w:cstheme="minorBidi"/>
          <w:noProof/>
          <w:kern w:val="2"/>
          <w:sz w:val="24"/>
          <w:szCs w:val="24"/>
          <w:lang w:eastAsia="en-GB"/>
          <w14:ligatures w14:val="standardContextual"/>
        </w:rPr>
        <w:tab/>
      </w:r>
      <w:r>
        <w:rPr>
          <w:noProof/>
        </w:rPr>
        <w:t>Send USAT terminal response +CUSATT</w:t>
      </w:r>
      <w:r>
        <w:rPr>
          <w:noProof/>
        </w:rPr>
        <w:tab/>
      </w:r>
      <w:r>
        <w:rPr>
          <w:noProof/>
        </w:rPr>
        <w:fldChar w:fldCharType="begin" w:fldLock="1"/>
      </w:r>
      <w:r>
        <w:rPr>
          <w:noProof/>
        </w:rPr>
        <w:instrText xml:space="preserve"> PAGEREF _Toc202525312 \h </w:instrText>
      </w:r>
      <w:r>
        <w:rPr>
          <w:noProof/>
        </w:rPr>
      </w:r>
      <w:r>
        <w:rPr>
          <w:noProof/>
        </w:rPr>
        <w:fldChar w:fldCharType="separate"/>
      </w:r>
      <w:r>
        <w:rPr>
          <w:noProof/>
        </w:rPr>
        <w:t>409</w:t>
      </w:r>
      <w:r>
        <w:rPr>
          <w:noProof/>
        </w:rPr>
        <w:fldChar w:fldCharType="end"/>
      </w:r>
    </w:p>
    <w:p w14:paraId="007CD298" w14:textId="58D8F432" w:rsidR="00B01C0A" w:rsidRDefault="00B01C0A">
      <w:pPr>
        <w:pStyle w:val="TOC3"/>
        <w:rPr>
          <w:rFonts w:asciiTheme="minorHAnsi" w:hAnsiTheme="minorHAnsi" w:cstheme="minorBidi"/>
          <w:noProof/>
          <w:kern w:val="2"/>
          <w:sz w:val="24"/>
          <w:szCs w:val="24"/>
          <w:lang w:eastAsia="en-GB"/>
          <w14:ligatures w14:val="standardContextual"/>
        </w:rPr>
      </w:pPr>
      <w:r>
        <w:rPr>
          <w:noProof/>
        </w:rPr>
        <w:t>12.2.6</w:t>
      </w:r>
      <w:r>
        <w:rPr>
          <w:rFonts w:asciiTheme="minorHAnsi" w:hAnsiTheme="minorHAnsi" w:cstheme="minorBidi"/>
          <w:noProof/>
          <w:kern w:val="2"/>
          <w:sz w:val="24"/>
          <w:szCs w:val="24"/>
          <w:lang w:eastAsia="en-GB"/>
          <w14:ligatures w14:val="standardContextual"/>
        </w:rPr>
        <w:tab/>
      </w:r>
      <w:r>
        <w:rPr>
          <w:noProof/>
        </w:rPr>
        <w:t>Send USAT envelope command +CUSATE</w:t>
      </w:r>
      <w:r>
        <w:rPr>
          <w:noProof/>
        </w:rPr>
        <w:tab/>
      </w:r>
      <w:r>
        <w:rPr>
          <w:noProof/>
        </w:rPr>
        <w:fldChar w:fldCharType="begin" w:fldLock="1"/>
      </w:r>
      <w:r>
        <w:rPr>
          <w:noProof/>
        </w:rPr>
        <w:instrText xml:space="preserve"> PAGEREF _Toc202525313 \h </w:instrText>
      </w:r>
      <w:r>
        <w:rPr>
          <w:noProof/>
        </w:rPr>
      </w:r>
      <w:r>
        <w:rPr>
          <w:noProof/>
        </w:rPr>
        <w:fldChar w:fldCharType="separate"/>
      </w:r>
      <w:r>
        <w:rPr>
          <w:noProof/>
        </w:rPr>
        <w:t>409</w:t>
      </w:r>
      <w:r>
        <w:rPr>
          <w:noProof/>
        </w:rPr>
        <w:fldChar w:fldCharType="end"/>
      </w:r>
    </w:p>
    <w:p w14:paraId="4FA7B0D6" w14:textId="1BD3AEB9" w:rsidR="00B01C0A" w:rsidRDefault="00B01C0A">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_Toc202525314 \h </w:instrText>
      </w:r>
      <w:r>
        <w:rPr>
          <w:noProof/>
        </w:rPr>
      </w:r>
      <w:r>
        <w:rPr>
          <w:noProof/>
        </w:rPr>
        <w:fldChar w:fldCharType="separate"/>
      </w:r>
      <w:r>
        <w:rPr>
          <w:noProof/>
        </w:rPr>
        <w:t>410</w:t>
      </w:r>
      <w:r>
        <w:rPr>
          <w:noProof/>
        </w:rPr>
        <w:fldChar w:fldCharType="end"/>
      </w:r>
    </w:p>
    <w:p w14:paraId="6F37F49B" w14:textId="4B8CAE77" w:rsidR="00B01C0A" w:rsidRDefault="00B01C0A">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 xml:space="preserve">Commands for </w:t>
      </w:r>
      <w:r w:rsidRPr="00D136FB">
        <w:rPr>
          <w:noProof/>
          <w:lang w:val="en-US"/>
        </w:rPr>
        <w:t>enhanced</w:t>
      </w:r>
      <w:r>
        <w:rPr>
          <w:noProof/>
        </w:rPr>
        <w:t xml:space="preserve"> support of dialling</w:t>
      </w:r>
      <w:r>
        <w:rPr>
          <w:noProof/>
        </w:rPr>
        <w:tab/>
      </w:r>
      <w:r>
        <w:rPr>
          <w:noProof/>
        </w:rPr>
        <w:fldChar w:fldCharType="begin" w:fldLock="1"/>
      </w:r>
      <w:r>
        <w:rPr>
          <w:noProof/>
        </w:rPr>
        <w:instrText xml:space="preserve"> PAGEREF _Toc202525315 \h </w:instrText>
      </w:r>
      <w:r>
        <w:rPr>
          <w:noProof/>
        </w:rPr>
      </w:r>
      <w:r>
        <w:rPr>
          <w:noProof/>
        </w:rPr>
        <w:fldChar w:fldCharType="separate"/>
      </w:r>
      <w:r>
        <w:rPr>
          <w:noProof/>
        </w:rPr>
        <w:t>412</w:t>
      </w:r>
      <w:r>
        <w:rPr>
          <w:noProof/>
        </w:rPr>
        <w:fldChar w:fldCharType="end"/>
      </w:r>
    </w:p>
    <w:p w14:paraId="50AFD512" w14:textId="7A70FECA" w:rsidR="00B01C0A" w:rsidRDefault="00B01C0A">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_Toc202525316 \h </w:instrText>
      </w:r>
      <w:r>
        <w:rPr>
          <w:noProof/>
        </w:rPr>
      </w:r>
      <w:r>
        <w:rPr>
          <w:noProof/>
        </w:rPr>
        <w:fldChar w:fldCharType="separate"/>
      </w:r>
      <w:r>
        <w:rPr>
          <w:noProof/>
        </w:rPr>
        <w:t>412</w:t>
      </w:r>
      <w:r>
        <w:rPr>
          <w:noProof/>
        </w:rPr>
        <w:fldChar w:fldCharType="end"/>
      </w:r>
    </w:p>
    <w:p w14:paraId="048DE9A3" w14:textId="50113E3C" w:rsidR="00B01C0A" w:rsidRDefault="00B01C0A">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Commands for dialling</w:t>
      </w:r>
      <w:r>
        <w:rPr>
          <w:noProof/>
        </w:rPr>
        <w:tab/>
      </w:r>
      <w:r>
        <w:rPr>
          <w:noProof/>
        </w:rPr>
        <w:fldChar w:fldCharType="begin" w:fldLock="1"/>
      </w:r>
      <w:r>
        <w:rPr>
          <w:noProof/>
        </w:rPr>
        <w:instrText xml:space="preserve"> PAGEREF _Toc202525317 \h </w:instrText>
      </w:r>
      <w:r>
        <w:rPr>
          <w:noProof/>
        </w:rPr>
      </w:r>
      <w:r>
        <w:rPr>
          <w:noProof/>
        </w:rPr>
        <w:fldChar w:fldCharType="separate"/>
      </w:r>
      <w:r>
        <w:rPr>
          <w:noProof/>
        </w:rPr>
        <w:t>412</w:t>
      </w:r>
      <w:r>
        <w:rPr>
          <w:noProof/>
        </w:rPr>
        <w:fldChar w:fldCharType="end"/>
      </w:r>
    </w:p>
    <w:p w14:paraId="5348BA60" w14:textId="0212C5ED"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en-US"/>
        </w:rPr>
        <w:t>13.2.1</w:t>
      </w:r>
      <w:r>
        <w:rPr>
          <w:rFonts w:asciiTheme="minorHAnsi" w:hAnsiTheme="minorHAnsi" w:cstheme="minorBidi"/>
          <w:noProof/>
          <w:kern w:val="2"/>
          <w:sz w:val="24"/>
          <w:szCs w:val="24"/>
          <w:lang w:eastAsia="en-GB"/>
          <w14:ligatures w14:val="standardContextual"/>
        </w:rPr>
        <w:tab/>
      </w:r>
      <w:r w:rsidRPr="00D136FB">
        <w:rPr>
          <w:noProof/>
          <w:lang w:val="en-US"/>
        </w:rPr>
        <w:t>Dial URI +CDU</w:t>
      </w:r>
      <w:r>
        <w:rPr>
          <w:noProof/>
        </w:rPr>
        <w:tab/>
      </w:r>
      <w:r>
        <w:rPr>
          <w:noProof/>
        </w:rPr>
        <w:fldChar w:fldCharType="begin" w:fldLock="1"/>
      </w:r>
      <w:r>
        <w:rPr>
          <w:noProof/>
        </w:rPr>
        <w:instrText xml:space="preserve"> PAGEREF _Toc202525318 \h </w:instrText>
      </w:r>
      <w:r>
        <w:rPr>
          <w:noProof/>
        </w:rPr>
      </w:r>
      <w:r>
        <w:rPr>
          <w:noProof/>
        </w:rPr>
        <w:fldChar w:fldCharType="separate"/>
      </w:r>
      <w:r>
        <w:rPr>
          <w:noProof/>
        </w:rPr>
        <w:t>412</w:t>
      </w:r>
      <w:r>
        <w:rPr>
          <w:noProof/>
        </w:rPr>
        <w:fldChar w:fldCharType="end"/>
      </w:r>
    </w:p>
    <w:p w14:paraId="2822DC81" w14:textId="40BB928E"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en-US"/>
        </w:rPr>
        <w:t>13.2.2</w:t>
      </w:r>
      <w:r>
        <w:rPr>
          <w:rFonts w:asciiTheme="minorHAnsi" w:hAnsiTheme="minorHAnsi" w:cstheme="minorBidi"/>
          <w:noProof/>
          <w:kern w:val="2"/>
          <w:sz w:val="24"/>
          <w:szCs w:val="24"/>
          <w:lang w:eastAsia="en-GB"/>
          <w14:ligatures w14:val="standardContextual"/>
        </w:rPr>
        <w:tab/>
      </w:r>
      <w:r w:rsidRPr="00D136FB">
        <w:rPr>
          <w:noProof/>
          <w:lang w:val="en-US"/>
        </w:rPr>
        <w:t>Dial URI from phonebook +CDUP</w:t>
      </w:r>
      <w:r>
        <w:rPr>
          <w:noProof/>
        </w:rPr>
        <w:tab/>
      </w:r>
      <w:r>
        <w:rPr>
          <w:noProof/>
        </w:rPr>
        <w:fldChar w:fldCharType="begin" w:fldLock="1"/>
      </w:r>
      <w:r>
        <w:rPr>
          <w:noProof/>
        </w:rPr>
        <w:instrText xml:space="preserve"> PAGEREF _Toc202525319 \h </w:instrText>
      </w:r>
      <w:r>
        <w:rPr>
          <w:noProof/>
        </w:rPr>
      </w:r>
      <w:r>
        <w:rPr>
          <w:noProof/>
        </w:rPr>
        <w:fldChar w:fldCharType="separate"/>
      </w:r>
      <w:r>
        <w:rPr>
          <w:noProof/>
        </w:rPr>
        <w:t>415</w:t>
      </w:r>
      <w:r>
        <w:rPr>
          <w:noProof/>
        </w:rPr>
        <w:fldChar w:fldCharType="end"/>
      </w:r>
    </w:p>
    <w:p w14:paraId="5C71FC5B" w14:textId="116D220C" w:rsidR="00B01C0A" w:rsidRDefault="00B01C0A">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Hangup of current calls +CHCCS</w:t>
      </w:r>
      <w:r>
        <w:rPr>
          <w:noProof/>
        </w:rPr>
        <w:tab/>
      </w:r>
      <w:r>
        <w:rPr>
          <w:noProof/>
        </w:rPr>
        <w:fldChar w:fldCharType="begin" w:fldLock="1"/>
      </w:r>
      <w:r>
        <w:rPr>
          <w:noProof/>
        </w:rPr>
        <w:instrText xml:space="preserve"> PAGEREF _Toc202525320 \h </w:instrText>
      </w:r>
      <w:r>
        <w:rPr>
          <w:noProof/>
        </w:rPr>
      </w:r>
      <w:r>
        <w:rPr>
          <w:noProof/>
        </w:rPr>
        <w:fldChar w:fldCharType="separate"/>
      </w:r>
      <w:r>
        <w:rPr>
          <w:noProof/>
        </w:rPr>
        <w:t>416</w:t>
      </w:r>
      <w:r>
        <w:rPr>
          <w:noProof/>
        </w:rPr>
        <w:fldChar w:fldCharType="end"/>
      </w:r>
    </w:p>
    <w:p w14:paraId="1BEB1171" w14:textId="6D13C841"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en-US"/>
        </w:rPr>
        <w:t>13.2.4</w:t>
      </w:r>
      <w:r>
        <w:rPr>
          <w:rFonts w:asciiTheme="minorHAnsi" w:hAnsiTheme="minorHAnsi" w:cstheme="minorBidi"/>
          <w:noProof/>
          <w:kern w:val="2"/>
          <w:sz w:val="24"/>
          <w:szCs w:val="24"/>
          <w:lang w:eastAsia="en-GB"/>
          <w14:ligatures w14:val="standardContextual"/>
        </w:rPr>
        <w:tab/>
      </w:r>
      <w:r w:rsidRPr="00D136FB">
        <w:rPr>
          <w:noProof/>
          <w:lang w:val="en-US"/>
        </w:rPr>
        <w:t>Define media profile +CDEFMP</w:t>
      </w:r>
      <w:r>
        <w:rPr>
          <w:noProof/>
        </w:rPr>
        <w:tab/>
      </w:r>
      <w:r>
        <w:rPr>
          <w:noProof/>
        </w:rPr>
        <w:fldChar w:fldCharType="begin" w:fldLock="1"/>
      </w:r>
      <w:r>
        <w:rPr>
          <w:noProof/>
        </w:rPr>
        <w:instrText xml:space="preserve"> PAGEREF _Toc202525321 \h </w:instrText>
      </w:r>
      <w:r>
        <w:rPr>
          <w:noProof/>
        </w:rPr>
      </w:r>
      <w:r>
        <w:rPr>
          <w:noProof/>
        </w:rPr>
        <w:fldChar w:fldCharType="separate"/>
      </w:r>
      <w:r>
        <w:rPr>
          <w:noProof/>
        </w:rPr>
        <w:t>417</w:t>
      </w:r>
      <w:r>
        <w:rPr>
          <w:noProof/>
        </w:rPr>
        <w:fldChar w:fldCharType="end"/>
      </w:r>
    </w:p>
    <w:p w14:paraId="2408E27C" w14:textId="10669398"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en-US"/>
        </w:rPr>
        <w:t>13.2.5</w:t>
      </w:r>
      <w:r>
        <w:rPr>
          <w:rFonts w:asciiTheme="minorHAnsi" w:hAnsiTheme="minorHAnsi" w:cstheme="minorBidi"/>
          <w:noProof/>
          <w:kern w:val="2"/>
          <w:sz w:val="24"/>
          <w:szCs w:val="24"/>
          <w:lang w:eastAsia="en-GB"/>
          <w14:ligatures w14:val="standardContextual"/>
        </w:rPr>
        <w:tab/>
      </w:r>
      <w:r w:rsidRPr="00D136FB">
        <w:rPr>
          <w:noProof/>
          <w:lang w:val="en-US"/>
        </w:rPr>
        <w:t>Control and modify media description +CCMMD</w:t>
      </w:r>
      <w:r>
        <w:rPr>
          <w:noProof/>
        </w:rPr>
        <w:tab/>
      </w:r>
      <w:r>
        <w:rPr>
          <w:noProof/>
        </w:rPr>
        <w:fldChar w:fldCharType="begin" w:fldLock="1"/>
      </w:r>
      <w:r>
        <w:rPr>
          <w:noProof/>
        </w:rPr>
        <w:instrText xml:space="preserve"> PAGEREF _Toc202525322 \h </w:instrText>
      </w:r>
      <w:r>
        <w:rPr>
          <w:noProof/>
        </w:rPr>
      </w:r>
      <w:r>
        <w:rPr>
          <w:noProof/>
        </w:rPr>
        <w:fldChar w:fldCharType="separate"/>
      </w:r>
      <w:r>
        <w:rPr>
          <w:noProof/>
        </w:rPr>
        <w:t>418</w:t>
      </w:r>
      <w:r>
        <w:rPr>
          <w:noProof/>
        </w:rPr>
        <w:fldChar w:fldCharType="end"/>
      </w:r>
    </w:p>
    <w:p w14:paraId="03E57F00" w14:textId="41F7A259" w:rsidR="00B01C0A" w:rsidRDefault="00B01C0A">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_Toc202525323 \h </w:instrText>
      </w:r>
      <w:r>
        <w:rPr>
          <w:noProof/>
        </w:rPr>
      </w:r>
      <w:r>
        <w:rPr>
          <w:noProof/>
        </w:rPr>
        <w:fldChar w:fldCharType="separate"/>
      </w:r>
      <w:r>
        <w:rPr>
          <w:noProof/>
        </w:rPr>
        <w:t>419</w:t>
      </w:r>
      <w:r>
        <w:rPr>
          <w:noProof/>
        </w:rPr>
        <w:fldChar w:fldCharType="end"/>
      </w:r>
    </w:p>
    <w:p w14:paraId="1645CF36" w14:textId="3F0C7A43" w:rsidR="00B01C0A" w:rsidRDefault="00B01C0A">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Commands for eMBMS configuration</w:t>
      </w:r>
      <w:r>
        <w:rPr>
          <w:noProof/>
        </w:rPr>
        <w:tab/>
      </w:r>
      <w:r>
        <w:rPr>
          <w:noProof/>
        </w:rPr>
        <w:fldChar w:fldCharType="begin" w:fldLock="1"/>
      </w:r>
      <w:r>
        <w:rPr>
          <w:noProof/>
        </w:rPr>
        <w:instrText xml:space="preserve"> PAGEREF _Toc202525324 \h </w:instrText>
      </w:r>
      <w:r>
        <w:rPr>
          <w:noProof/>
        </w:rPr>
      </w:r>
      <w:r>
        <w:rPr>
          <w:noProof/>
        </w:rPr>
        <w:fldChar w:fldCharType="separate"/>
      </w:r>
      <w:r>
        <w:rPr>
          <w:noProof/>
        </w:rPr>
        <w:t>424</w:t>
      </w:r>
      <w:r>
        <w:rPr>
          <w:noProof/>
        </w:rPr>
        <w:fldChar w:fldCharType="end"/>
      </w:r>
    </w:p>
    <w:p w14:paraId="0F2B048A" w14:textId="3E733377" w:rsidR="00B01C0A" w:rsidRDefault="00B01C0A">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_Toc202525325 \h </w:instrText>
      </w:r>
      <w:r>
        <w:rPr>
          <w:noProof/>
        </w:rPr>
      </w:r>
      <w:r>
        <w:rPr>
          <w:noProof/>
        </w:rPr>
        <w:fldChar w:fldCharType="separate"/>
      </w:r>
      <w:r>
        <w:rPr>
          <w:noProof/>
        </w:rPr>
        <w:t>424</w:t>
      </w:r>
      <w:r>
        <w:rPr>
          <w:noProof/>
        </w:rPr>
        <w:fldChar w:fldCharType="end"/>
      </w:r>
    </w:p>
    <w:p w14:paraId="0059E546" w14:textId="35174661" w:rsidR="00B01C0A" w:rsidRDefault="00B01C0A">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Commands specific to eMBMS</w:t>
      </w:r>
      <w:r>
        <w:rPr>
          <w:noProof/>
        </w:rPr>
        <w:tab/>
      </w:r>
      <w:r>
        <w:rPr>
          <w:noProof/>
        </w:rPr>
        <w:fldChar w:fldCharType="begin" w:fldLock="1"/>
      </w:r>
      <w:r>
        <w:rPr>
          <w:noProof/>
        </w:rPr>
        <w:instrText xml:space="preserve"> PAGEREF _Toc202525326 \h </w:instrText>
      </w:r>
      <w:r>
        <w:rPr>
          <w:noProof/>
        </w:rPr>
      </w:r>
      <w:r>
        <w:rPr>
          <w:noProof/>
        </w:rPr>
        <w:fldChar w:fldCharType="separate"/>
      </w:r>
      <w:r>
        <w:rPr>
          <w:noProof/>
        </w:rPr>
        <w:t>424</w:t>
      </w:r>
      <w:r>
        <w:rPr>
          <w:noProof/>
        </w:rPr>
        <w:fldChar w:fldCharType="end"/>
      </w:r>
    </w:p>
    <w:p w14:paraId="13BD5851" w14:textId="59B60D66" w:rsidR="00B01C0A" w:rsidRDefault="00B01C0A">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eMBMS configuration in MT +CEMBMSCFG</w:t>
      </w:r>
      <w:r>
        <w:rPr>
          <w:noProof/>
        </w:rPr>
        <w:tab/>
      </w:r>
      <w:r>
        <w:rPr>
          <w:noProof/>
        </w:rPr>
        <w:fldChar w:fldCharType="begin" w:fldLock="1"/>
      </w:r>
      <w:r>
        <w:rPr>
          <w:noProof/>
        </w:rPr>
        <w:instrText xml:space="preserve"> PAGEREF _Toc202525327 \h </w:instrText>
      </w:r>
      <w:r>
        <w:rPr>
          <w:noProof/>
        </w:rPr>
      </w:r>
      <w:r>
        <w:rPr>
          <w:noProof/>
        </w:rPr>
        <w:fldChar w:fldCharType="separate"/>
      </w:r>
      <w:r>
        <w:rPr>
          <w:noProof/>
        </w:rPr>
        <w:t>424</w:t>
      </w:r>
      <w:r>
        <w:rPr>
          <w:noProof/>
        </w:rPr>
        <w:fldChar w:fldCharType="end"/>
      </w:r>
    </w:p>
    <w:p w14:paraId="61F1E382" w14:textId="5B1A9AC5" w:rsidR="00B01C0A" w:rsidRDefault="00B01C0A">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eMBMS status reporting in MT +CEMBMSR</w:t>
      </w:r>
      <w:r>
        <w:rPr>
          <w:noProof/>
        </w:rPr>
        <w:tab/>
      </w:r>
      <w:r>
        <w:rPr>
          <w:noProof/>
        </w:rPr>
        <w:fldChar w:fldCharType="begin" w:fldLock="1"/>
      </w:r>
      <w:r>
        <w:rPr>
          <w:noProof/>
        </w:rPr>
        <w:instrText xml:space="preserve"> PAGEREF _Toc202525328 \h </w:instrText>
      </w:r>
      <w:r>
        <w:rPr>
          <w:noProof/>
        </w:rPr>
      </w:r>
      <w:r>
        <w:rPr>
          <w:noProof/>
        </w:rPr>
        <w:fldChar w:fldCharType="separate"/>
      </w:r>
      <w:r>
        <w:rPr>
          <w:noProof/>
        </w:rPr>
        <w:t>425</w:t>
      </w:r>
      <w:r>
        <w:rPr>
          <w:noProof/>
        </w:rPr>
        <w:fldChar w:fldCharType="end"/>
      </w:r>
    </w:p>
    <w:p w14:paraId="17B1D065" w14:textId="3097D0F5" w:rsidR="00B01C0A" w:rsidRDefault="00B01C0A">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eMBMS service configuration +CEMBMSSRV</w:t>
      </w:r>
      <w:r>
        <w:rPr>
          <w:noProof/>
        </w:rPr>
        <w:tab/>
      </w:r>
      <w:r>
        <w:rPr>
          <w:noProof/>
        </w:rPr>
        <w:fldChar w:fldCharType="begin" w:fldLock="1"/>
      </w:r>
      <w:r>
        <w:rPr>
          <w:noProof/>
        </w:rPr>
        <w:instrText xml:space="preserve"> PAGEREF _Toc202525329 \h </w:instrText>
      </w:r>
      <w:r>
        <w:rPr>
          <w:noProof/>
        </w:rPr>
      </w:r>
      <w:r>
        <w:rPr>
          <w:noProof/>
        </w:rPr>
        <w:fldChar w:fldCharType="separate"/>
      </w:r>
      <w:r>
        <w:rPr>
          <w:noProof/>
        </w:rPr>
        <w:t>426</w:t>
      </w:r>
      <w:r>
        <w:rPr>
          <w:noProof/>
        </w:rPr>
        <w:fldChar w:fldCharType="end"/>
      </w:r>
    </w:p>
    <w:p w14:paraId="1B947A66" w14:textId="6CFFC086" w:rsidR="00B01C0A" w:rsidRDefault="00B01C0A">
      <w:pPr>
        <w:pStyle w:val="TOC3"/>
        <w:rPr>
          <w:rFonts w:asciiTheme="minorHAnsi" w:hAnsiTheme="minorHAnsi" w:cstheme="minorBidi"/>
          <w:noProof/>
          <w:kern w:val="2"/>
          <w:sz w:val="24"/>
          <w:szCs w:val="24"/>
          <w:lang w:eastAsia="en-GB"/>
          <w14:ligatures w14:val="standardContextual"/>
        </w:rPr>
      </w:pPr>
      <w:r>
        <w:rPr>
          <w:noProof/>
        </w:rPr>
        <w:t>14.2.4</w:t>
      </w:r>
      <w:r>
        <w:rPr>
          <w:rFonts w:asciiTheme="minorHAnsi" w:hAnsiTheme="minorHAnsi" w:cstheme="minorBidi"/>
          <w:noProof/>
          <w:kern w:val="2"/>
          <w:sz w:val="24"/>
          <w:szCs w:val="24"/>
          <w:lang w:eastAsia="en-GB"/>
          <w14:ligatures w14:val="standardContextual"/>
        </w:rPr>
        <w:tab/>
      </w:r>
      <w:r>
        <w:rPr>
          <w:noProof/>
        </w:rPr>
        <w:t>Enter eMBMS data state +CEMBMSDATA</w:t>
      </w:r>
      <w:r>
        <w:rPr>
          <w:noProof/>
        </w:rPr>
        <w:tab/>
      </w:r>
      <w:r>
        <w:rPr>
          <w:noProof/>
        </w:rPr>
        <w:fldChar w:fldCharType="begin" w:fldLock="1"/>
      </w:r>
      <w:r>
        <w:rPr>
          <w:noProof/>
        </w:rPr>
        <w:instrText xml:space="preserve"> PAGEREF _Toc202525330 \h </w:instrText>
      </w:r>
      <w:r>
        <w:rPr>
          <w:noProof/>
        </w:rPr>
      </w:r>
      <w:r>
        <w:rPr>
          <w:noProof/>
        </w:rPr>
        <w:fldChar w:fldCharType="separate"/>
      </w:r>
      <w:r>
        <w:rPr>
          <w:noProof/>
        </w:rPr>
        <w:t>427</w:t>
      </w:r>
      <w:r>
        <w:rPr>
          <w:noProof/>
        </w:rPr>
        <w:fldChar w:fldCharType="end"/>
      </w:r>
    </w:p>
    <w:p w14:paraId="2A286E60" w14:textId="5E80F194" w:rsidR="00B01C0A" w:rsidRDefault="00B01C0A">
      <w:pPr>
        <w:pStyle w:val="TOC3"/>
        <w:rPr>
          <w:rFonts w:asciiTheme="minorHAnsi" w:hAnsiTheme="minorHAnsi" w:cstheme="minorBidi"/>
          <w:noProof/>
          <w:kern w:val="2"/>
          <w:sz w:val="24"/>
          <w:szCs w:val="24"/>
          <w:lang w:eastAsia="en-GB"/>
          <w14:ligatures w14:val="standardContextual"/>
        </w:rPr>
      </w:pPr>
      <w:r>
        <w:rPr>
          <w:noProof/>
        </w:rPr>
        <w:t>14.2.5</w:t>
      </w:r>
      <w:r>
        <w:rPr>
          <w:rFonts w:asciiTheme="minorHAnsi" w:hAnsiTheme="minorHAnsi" w:cstheme="minorBidi"/>
          <w:noProof/>
          <w:kern w:val="2"/>
          <w:sz w:val="24"/>
          <w:szCs w:val="24"/>
          <w:lang w:eastAsia="en-GB"/>
          <w14:ligatures w14:val="standardContextual"/>
        </w:rPr>
        <w:tab/>
      </w:r>
      <w:r>
        <w:rPr>
          <w:noProof/>
        </w:rPr>
        <w:t>eMBMS counting procedure +CEMBMSCNT</w:t>
      </w:r>
      <w:r>
        <w:rPr>
          <w:noProof/>
        </w:rPr>
        <w:tab/>
      </w:r>
      <w:r>
        <w:rPr>
          <w:noProof/>
        </w:rPr>
        <w:fldChar w:fldCharType="begin" w:fldLock="1"/>
      </w:r>
      <w:r>
        <w:rPr>
          <w:noProof/>
        </w:rPr>
        <w:instrText xml:space="preserve"> PAGEREF _Toc202525331 \h </w:instrText>
      </w:r>
      <w:r>
        <w:rPr>
          <w:noProof/>
        </w:rPr>
      </w:r>
      <w:r>
        <w:rPr>
          <w:noProof/>
        </w:rPr>
        <w:fldChar w:fldCharType="separate"/>
      </w:r>
      <w:r>
        <w:rPr>
          <w:noProof/>
        </w:rPr>
        <w:t>427</w:t>
      </w:r>
      <w:r>
        <w:rPr>
          <w:noProof/>
        </w:rPr>
        <w:fldChar w:fldCharType="end"/>
      </w:r>
    </w:p>
    <w:p w14:paraId="6C1F321D" w14:textId="69C316DE" w:rsidR="00B01C0A" w:rsidRDefault="00B01C0A">
      <w:pPr>
        <w:pStyle w:val="TOC3"/>
        <w:rPr>
          <w:rFonts w:asciiTheme="minorHAnsi" w:hAnsiTheme="minorHAnsi" w:cstheme="minorBidi"/>
          <w:noProof/>
          <w:kern w:val="2"/>
          <w:sz w:val="24"/>
          <w:szCs w:val="24"/>
          <w:lang w:eastAsia="en-GB"/>
          <w14:ligatures w14:val="standardContextual"/>
        </w:rPr>
      </w:pPr>
      <w:r>
        <w:rPr>
          <w:noProof/>
        </w:rPr>
        <w:t>14.2.6</w:t>
      </w:r>
      <w:r>
        <w:rPr>
          <w:rFonts w:asciiTheme="minorHAnsi" w:hAnsiTheme="minorHAnsi" w:cstheme="minorBidi"/>
          <w:noProof/>
          <w:kern w:val="2"/>
          <w:sz w:val="24"/>
          <w:szCs w:val="24"/>
          <w:lang w:eastAsia="en-GB"/>
          <w14:ligatures w14:val="standardContextual"/>
        </w:rPr>
        <w:tab/>
      </w:r>
      <w:r>
        <w:rPr>
          <w:noProof/>
        </w:rPr>
        <w:t>eMBMS Service Area Identities +CEMBMSSAI</w:t>
      </w:r>
      <w:r>
        <w:rPr>
          <w:noProof/>
        </w:rPr>
        <w:tab/>
      </w:r>
      <w:r>
        <w:rPr>
          <w:noProof/>
        </w:rPr>
        <w:fldChar w:fldCharType="begin" w:fldLock="1"/>
      </w:r>
      <w:r>
        <w:rPr>
          <w:noProof/>
        </w:rPr>
        <w:instrText xml:space="preserve"> PAGEREF _Toc202525332 \h </w:instrText>
      </w:r>
      <w:r>
        <w:rPr>
          <w:noProof/>
        </w:rPr>
      </w:r>
      <w:r>
        <w:rPr>
          <w:noProof/>
        </w:rPr>
        <w:fldChar w:fldCharType="separate"/>
      </w:r>
      <w:r>
        <w:rPr>
          <w:noProof/>
        </w:rPr>
        <w:t>428</w:t>
      </w:r>
      <w:r>
        <w:rPr>
          <w:noProof/>
        </w:rPr>
        <w:fldChar w:fldCharType="end"/>
      </w:r>
    </w:p>
    <w:p w14:paraId="03D26931" w14:textId="0D89E176" w:rsidR="00B01C0A" w:rsidRDefault="00B01C0A">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Commands for UE test functions</w:t>
      </w:r>
      <w:r>
        <w:rPr>
          <w:noProof/>
        </w:rPr>
        <w:tab/>
      </w:r>
      <w:r>
        <w:rPr>
          <w:noProof/>
        </w:rPr>
        <w:fldChar w:fldCharType="begin" w:fldLock="1"/>
      </w:r>
      <w:r>
        <w:rPr>
          <w:noProof/>
        </w:rPr>
        <w:instrText xml:space="preserve"> PAGEREF _Toc202525333 \h </w:instrText>
      </w:r>
      <w:r>
        <w:rPr>
          <w:noProof/>
        </w:rPr>
      </w:r>
      <w:r>
        <w:rPr>
          <w:noProof/>
        </w:rPr>
        <w:fldChar w:fldCharType="separate"/>
      </w:r>
      <w:r>
        <w:rPr>
          <w:noProof/>
        </w:rPr>
        <w:t>429</w:t>
      </w:r>
      <w:r>
        <w:rPr>
          <w:noProof/>
        </w:rPr>
        <w:fldChar w:fldCharType="end"/>
      </w:r>
    </w:p>
    <w:p w14:paraId="3A1A2A95" w14:textId="7A30169C" w:rsidR="00B01C0A" w:rsidRDefault="00B01C0A">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_Toc202525334 \h </w:instrText>
      </w:r>
      <w:r>
        <w:rPr>
          <w:noProof/>
        </w:rPr>
      </w:r>
      <w:r>
        <w:rPr>
          <w:noProof/>
        </w:rPr>
        <w:fldChar w:fldCharType="separate"/>
      </w:r>
      <w:r>
        <w:rPr>
          <w:noProof/>
        </w:rPr>
        <w:t>429</w:t>
      </w:r>
      <w:r>
        <w:rPr>
          <w:noProof/>
        </w:rPr>
        <w:fldChar w:fldCharType="end"/>
      </w:r>
    </w:p>
    <w:p w14:paraId="18E06F4C" w14:textId="1A9DE12B" w:rsidR="00B01C0A" w:rsidRDefault="00B01C0A">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Activate test mode +CATM</w:t>
      </w:r>
      <w:r>
        <w:rPr>
          <w:noProof/>
        </w:rPr>
        <w:tab/>
      </w:r>
      <w:r>
        <w:rPr>
          <w:noProof/>
        </w:rPr>
        <w:fldChar w:fldCharType="begin" w:fldLock="1"/>
      </w:r>
      <w:r>
        <w:rPr>
          <w:noProof/>
        </w:rPr>
        <w:instrText xml:space="preserve"> PAGEREF _Toc202525335 \h </w:instrText>
      </w:r>
      <w:r>
        <w:rPr>
          <w:noProof/>
        </w:rPr>
      </w:r>
      <w:r>
        <w:rPr>
          <w:noProof/>
        </w:rPr>
        <w:fldChar w:fldCharType="separate"/>
      </w:r>
      <w:r>
        <w:rPr>
          <w:noProof/>
        </w:rPr>
        <w:t>429</w:t>
      </w:r>
      <w:r>
        <w:rPr>
          <w:noProof/>
        </w:rPr>
        <w:fldChar w:fldCharType="end"/>
      </w:r>
    </w:p>
    <w:p w14:paraId="751A6FED" w14:textId="5C057BD9" w:rsidR="00B01C0A" w:rsidRDefault="00B01C0A">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Close UE test loop mode E +CCUTLE</w:t>
      </w:r>
      <w:r>
        <w:rPr>
          <w:noProof/>
        </w:rPr>
        <w:tab/>
      </w:r>
      <w:r>
        <w:rPr>
          <w:noProof/>
        </w:rPr>
        <w:fldChar w:fldCharType="begin" w:fldLock="1"/>
      </w:r>
      <w:r>
        <w:rPr>
          <w:noProof/>
        </w:rPr>
        <w:instrText xml:space="preserve"> PAGEREF _Toc202525336 \h </w:instrText>
      </w:r>
      <w:r>
        <w:rPr>
          <w:noProof/>
        </w:rPr>
      </w:r>
      <w:r>
        <w:rPr>
          <w:noProof/>
        </w:rPr>
        <w:fldChar w:fldCharType="separate"/>
      </w:r>
      <w:r>
        <w:rPr>
          <w:noProof/>
        </w:rPr>
        <w:t>430</w:t>
      </w:r>
      <w:r>
        <w:rPr>
          <w:noProof/>
        </w:rPr>
        <w:fldChar w:fldCharType="end"/>
      </w:r>
    </w:p>
    <w:p w14:paraId="1244D594" w14:textId="1E82ED9A" w:rsidR="00B01C0A" w:rsidRDefault="00B01C0A">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UE sidelink packet counter request +CUSPCREQ</w:t>
      </w:r>
      <w:r>
        <w:rPr>
          <w:noProof/>
        </w:rPr>
        <w:tab/>
      </w:r>
      <w:r>
        <w:rPr>
          <w:noProof/>
        </w:rPr>
        <w:fldChar w:fldCharType="begin" w:fldLock="1"/>
      </w:r>
      <w:r>
        <w:rPr>
          <w:noProof/>
        </w:rPr>
        <w:instrText xml:space="preserve"> PAGEREF _Toc202525337 \h </w:instrText>
      </w:r>
      <w:r>
        <w:rPr>
          <w:noProof/>
        </w:rPr>
      </w:r>
      <w:r>
        <w:rPr>
          <w:noProof/>
        </w:rPr>
        <w:fldChar w:fldCharType="separate"/>
      </w:r>
      <w:r>
        <w:rPr>
          <w:noProof/>
        </w:rPr>
        <w:t>432</w:t>
      </w:r>
      <w:r>
        <w:rPr>
          <w:noProof/>
        </w:rPr>
        <w:fldChar w:fldCharType="end"/>
      </w:r>
    </w:p>
    <w:p w14:paraId="75C2599E" w14:textId="5A28E3FE" w:rsidR="00B01C0A" w:rsidRDefault="00B01C0A">
      <w:pPr>
        <w:pStyle w:val="TOC2"/>
        <w:rPr>
          <w:rFonts w:asciiTheme="minorHAnsi" w:hAnsiTheme="minorHAnsi" w:cstheme="minorBidi"/>
          <w:noProof/>
          <w:kern w:val="2"/>
          <w:sz w:val="24"/>
          <w:szCs w:val="24"/>
          <w:lang w:eastAsia="en-GB"/>
          <w14:ligatures w14:val="standardContextual"/>
        </w:rPr>
      </w:pPr>
      <w:r>
        <w:rPr>
          <w:noProof/>
        </w:rPr>
        <w:t>15.5</w:t>
      </w:r>
      <w:r>
        <w:rPr>
          <w:rFonts w:asciiTheme="minorHAnsi" w:hAnsiTheme="minorHAnsi" w:cstheme="minorBidi"/>
          <w:noProof/>
          <w:kern w:val="2"/>
          <w:sz w:val="24"/>
          <w:szCs w:val="24"/>
          <w:lang w:eastAsia="en-GB"/>
          <w14:ligatures w14:val="standardContextual"/>
        </w:rPr>
        <w:tab/>
      </w:r>
      <w:r>
        <w:rPr>
          <w:noProof/>
        </w:rPr>
        <w:t>UTC time reset +CUTCR</w:t>
      </w:r>
      <w:r>
        <w:rPr>
          <w:noProof/>
        </w:rPr>
        <w:tab/>
      </w:r>
      <w:r>
        <w:rPr>
          <w:noProof/>
        </w:rPr>
        <w:fldChar w:fldCharType="begin" w:fldLock="1"/>
      </w:r>
      <w:r>
        <w:rPr>
          <w:noProof/>
        </w:rPr>
        <w:instrText xml:space="preserve"> PAGEREF _Toc202525338 \h </w:instrText>
      </w:r>
      <w:r>
        <w:rPr>
          <w:noProof/>
        </w:rPr>
      </w:r>
      <w:r>
        <w:rPr>
          <w:noProof/>
        </w:rPr>
        <w:fldChar w:fldCharType="separate"/>
      </w:r>
      <w:r>
        <w:rPr>
          <w:noProof/>
        </w:rPr>
        <w:t>433</w:t>
      </w:r>
      <w:r>
        <w:rPr>
          <w:noProof/>
        </w:rPr>
        <w:fldChar w:fldCharType="end"/>
      </w:r>
    </w:p>
    <w:p w14:paraId="3BF4EDD9" w14:textId="52B8883F" w:rsidR="00B01C0A" w:rsidRDefault="00B01C0A">
      <w:pPr>
        <w:pStyle w:val="TOC2"/>
        <w:rPr>
          <w:rFonts w:asciiTheme="minorHAnsi" w:hAnsiTheme="minorHAnsi" w:cstheme="minorBidi"/>
          <w:noProof/>
          <w:kern w:val="2"/>
          <w:sz w:val="24"/>
          <w:szCs w:val="24"/>
          <w:lang w:eastAsia="en-GB"/>
          <w14:ligatures w14:val="standardContextual"/>
        </w:rPr>
      </w:pPr>
      <w:r>
        <w:rPr>
          <w:noProof/>
        </w:rPr>
        <w:t>15.6</w:t>
      </w:r>
      <w:r>
        <w:rPr>
          <w:rFonts w:asciiTheme="minorHAnsi" w:hAnsiTheme="minorHAnsi" w:cstheme="minorBidi"/>
          <w:noProof/>
          <w:kern w:val="2"/>
          <w:sz w:val="24"/>
          <w:szCs w:val="24"/>
          <w:lang w:eastAsia="en-GB"/>
          <w14:ligatures w14:val="standardContextual"/>
        </w:rPr>
        <w:tab/>
      </w:r>
      <w:r>
        <w:rPr>
          <w:noProof/>
        </w:rPr>
        <w:t>Channel busy ratio request +CCBRREQ</w:t>
      </w:r>
      <w:r>
        <w:rPr>
          <w:noProof/>
        </w:rPr>
        <w:tab/>
      </w:r>
      <w:r>
        <w:rPr>
          <w:noProof/>
        </w:rPr>
        <w:fldChar w:fldCharType="begin" w:fldLock="1"/>
      </w:r>
      <w:r>
        <w:rPr>
          <w:noProof/>
        </w:rPr>
        <w:instrText xml:space="preserve"> PAGEREF _Toc202525339 \h </w:instrText>
      </w:r>
      <w:r>
        <w:rPr>
          <w:noProof/>
        </w:rPr>
      </w:r>
      <w:r>
        <w:rPr>
          <w:noProof/>
        </w:rPr>
        <w:fldChar w:fldCharType="separate"/>
      </w:r>
      <w:r>
        <w:rPr>
          <w:noProof/>
        </w:rPr>
        <w:t>433</w:t>
      </w:r>
      <w:r>
        <w:rPr>
          <w:noProof/>
        </w:rPr>
        <w:fldChar w:fldCharType="end"/>
      </w:r>
    </w:p>
    <w:p w14:paraId="3E556397" w14:textId="7D10D247" w:rsidR="00B01C0A" w:rsidRDefault="00B01C0A">
      <w:pPr>
        <w:pStyle w:val="TOC2"/>
        <w:rPr>
          <w:rFonts w:asciiTheme="minorHAnsi" w:hAnsiTheme="minorHAnsi" w:cstheme="minorBidi"/>
          <w:noProof/>
          <w:kern w:val="2"/>
          <w:sz w:val="24"/>
          <w:szCs w:val="24"/>
          <w:lang w:eastAsia="en-GB"/>
          <w14:ligatures w14:val="standardContextual"/>
        </w:rPr>
      </w:pPr>
      <w:r>
        <w:rPr>
          <w:noProof/>
        </w:rPr>
        <w:t>15.7</w:t>
      </w:r>
      <w:r>
        <w:rPr>
          <w:rFonts w:asciiTheme="minorHAnsi" w:hAnsiTheme="minorHAnsi" w:cstheme="minorBidi"/>
          <w:noProof/>
          <w:kern w:val="2"/>
          <w:sz w:val="24"/>
          <w:szCs w:val="24"/>
          <w:lang w:eastAsia="en-GB"/>
          <w14:ligatures w14:val="standardContextual"/>
        </w:rPr>
        <w:tab/>
      </w:r>
      <w:r>
        <w:rPr>
          <w:noProof/>
        </w:rPr>
        <w:t>V2X data transmission over PC5 +CV2XDTS</w:t>
      </w:r>
      <w:r>
        <w:rPr>
          <w:noProof/>
        </w:rPr>
        <w:tab/>
      </w:r>
      <w:r>
        <w:rPr>
          <w:noProof/>
        </w:rPr>
        <w:fldChar w:fldCharType="begin" w:fldLock="1"/>
      </w:r>
      <w:r>
        <w:rPr>
          <w:noProof/>
        </w:rPr>
        <w:instrText xml:space="preserve"> PAGEREF _Toc202525340 \h </w:instrText>
      </w:r>
      <w:r>
        <w:rPr>
          <w:noProof/>
        </w:rPr>
      </w:r>
      <w:r>
        <w:rPr>
          <w:noProof/>
        </w:rPr>
        <w:fldChar w:fldCharType="separate"/>
      </w:r>
      <w:r>
        <w:rPr>
          <w:noProof/>
        </w:rPr>
        <w:t>434</w:t>
      </w:r>
      <w:r>
        <w:rPr>
          <w:noProof/>
        </w:rPr>
        <w:fldChar w:fldCharType="end"/>
      </w:r>
    </w:p>
    <w:p w14:paraId="6CDA75D0" w14:textId="0983FCB5"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fr-FR"/>
        </w:rPr>
        <w:t>1</w:t>
      </w:r>
      <w:r w:rsidRPr="00D136FB">
        <w:rPr>
          <w:noProof/>
          <w:lang w:val="fr-FR" w:eastAsia="zh-CN"/>
        </w:rPr>
        <w:t>5</w:t>
      </w:r>
      <w:r w:rsidRPr="00D136FB">
        <w:rPr>
          <w:noProof/>
          <w:lang w:val="fr-FR"/>
        </w:rPr>
        <w:t>.</w:t>
      </w:r>
      <w:r w:rsidRPr="00D136FB">
        <w:rPr>
          <w:noProof/>
          <w:lang w:val="fr-FR" w:eastAsia="zh-CN"/>
        </w:rPr>
        <w:t>8</w:t>
      </w:r>
      <w:r>
        <w:rPr>
          <w:rFonts w:asciiTheme="minorHAnsi" w:hAnsiTheme="minorHAnsi" w:cstheme="minorBidi"/>
          <w:noProof/>
          <w:kern w:val="2"/>
          <w:sz w:val="24"/>
          <w:szCs w:val="24"/>
          <w:lang w:eastAsia="en-GB"/>
          <w14:ligatures w14:val="standardContextual"/>
        </w:rPr>
        <w:tab/>
      </w:r>
      <w:r w:rsidRPr="00D136FB">
        <w:rPr>
          <w:noProof/>
          <w:lang w:val="fr-FR" w:eastAsia="zh-CN"/>
        </w:rPr>
        <w:t>SPS a</w:t>
      </w:r>
      <w:r w:rsidRPr="00D136FB">
        <w:rPr>
          <w:noProof/>
          <w:lang w:val="fr-FR"/>
        </w:rPr>
        <w:t>ssistance</w:t>
      </w:r>
      <w:r w:rsidRPr="00D136FB">
        <w:rPr>
          <w:noProof/>
          <w:lang w:val="fr-FR" w:eastAsia="zh-CN"/>
        </w:rPr>
        <w:t xml:space="preserve"> i</w:t>
      </w:r>
      <w:r w:rsidRPr="00D136FB">
        <w:rPr>
          <w:noProof/>
          <w:lang w:val="fr-FR"/>
        </w:rPr>
        <w:t>nformation</w:t>
      </w:r>
      <w:r w:rsidRPr="00D136FB">
        <w:rPr>
          <w:noProof/>
          <w:lang w:val="fr-FR" w:eastAsia="zh-CN"/>
        </w:rPr>
        <w:t xml:space="preserve"> request</w:t>
      </w:r>
      <w:r w:rsidRPr="00D136FB">
        <w:rPr>
          <w:noProof/>
          <w:lang w:val="fr-FR"/>
        </w:rPr>
        <w:t xml:space="preserve"> +C</w:t>
      </w:r>
      <w:r w:rsidRPr="00D136FB">
        <w:rPr>
          <w:noProof/>
          <w:lang w:val="fr-FR" w:eastAsia="zh-CN"/>
        </w:rPr>
        <w:t>SPSAIR</w:t>
      </w:r>
      <w:r>
        <w:rPr>
          <w:noProof/>
        </w:rPr>
        <w:tab/>
      </w:r>
      <w:r>
        <w:rPr>
          <w:noProof/>
        </w:rPr>
        <w:fldChar w:fldCharType="begin" w:fldLock="1"/>
      </w:r>
      <w:r>
        <w:rPr>
          <w:noProof/>
        </w:rPr>
        <w:instrText xml:space="preserve"> PAGEREF _Toc202525341 \h </w:instrText>
      </w:r>
      <w:r>
        <w:rPr>
          <w:noProof/>
        </w:rPr>
      </w:r>
      <w:r>
        <w:rPr>
          <w:noProof/>
        </w:rPr>
        <w:fldChar w:fldCharType="separate"/>
      </w:r>
      <w:r>
        <w:rPr>
          <w:noProof/>
        </w:rPr>
        <w:t>435</w:t>
      </w:r>
      <w:r>
        <w:rPr>
          <w:noProof/>
        </w:rPr>
        <w:fldChar w:fldCharType="end"/>
      </w:r>
    </w:p>
    <w:p w14:paraId="13E6A43A" w14:textId="4D5FC2EB" w:rsidR="00B01C0A" w:rsidRDefault="00B01C0A">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Commands for VAE layer configuration</w:t>
      </w:r>
      <w:r>
        <w:rPr>
          <w:noProof/>
        </w:rPr>
        <w:tab/>
      </w:r>
      <w:r>
        <w:rPr>
          <w:noProof/>
        </w:rPr>
        <w:fldChar w:fldCharType="begin" w:fldLock="1"/>
      </w:r>
      <w:r>
        <w:rPr>
          <w:noProof/>
        </w:rPr>
        <w:instrText xml:space="preserve"> PAGEREF _Toc202525342 \h </w:instrText>
      </w:r>
      <w:r>
        <w:rPr>
          <w:noProof/>
        </w:rPr>
      </w:r>
      <w:r>
        <w:rPr>
          <w:noProof/>
        </w:rPr>
        <w:fldChar w:fldCharType="separate"/>
      </w:r>
      <w:r>
        <w:rPr>
          <w:noProof/>
        </w:rPr>
        <w:t>436</w:t>
      </w:r>
      <w:r>
        <w:rPr>
          <w:noProof/>
        </w:rPr>
        <w:fldChar w:fldCharType="end"/>
      </w:r>
    </w:p>
    <w:p w14:paraId="1236FBB2" w14:textId="79A403E7" w:rsidR="00B01C0A" w:rsidRDefault="00B01C0A">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_Toc202525343 \h </w:instrText>
      </w:r>
      <w:r>
        <w:rPr>
          <w:noProof/>
        </w:rPr>
      </w:r>
      <w:r>
        <w:rPr>
          <w:noProof/>
        </w:rPr>
        <w:fldChar w:fldCharType="separate"/>
      </w:r>
      <w:r>
        <w:rPr>
          <w:noProof/>
        </w:rPr>
        <w:t>436</w:t>
      </w:r>
      <w:r>
        <w:rPr>
          <w:noProof/>
        </w:rPr>
        <w:fldChar w:fldCharType="end"/>
      </w:r>
    </w:p>
    <w:p w14:paraId="62629F19" w14:textId="7D4E21BA" w:rsidR="00B01C0A" w:rsidRDefault="00B01C0A">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Commands specific to VAE layer</w:t>
      </w:r>
      <w:r>
        <w:rPr>
          <w:noProof/>
        </w:rPr>
        <w:tab/>
      </w:r>
      <w:r>
        <w:rPr>
          <w:noProof/>
        </w:rPr>
        <w:fldChar w:fldCharType="begin" w:fldLock="1"/>
      </w:r>
      <w:r>
        <w:rPr>
          <w:noProof/>
        </w:rPr>
        <w:instrText xml:space="preserve"> PAGEREF _Toc202525344 \h </w:instrText>
      </w:r>
      <w:r>
        <w:rPr>
          <w:noProof/>
        </w:rPr>
      </w:r>
      <w:r>
        <w:rPr>
          <w:noProof/>
        </w:rPr>
        <w:fldChar w:fldCharType="separate"/>
      </w:r>
      <w:r>
        <w:rPr>
          <w:noProof/>
        </w:rPr>
        <w:t>436</w:t>
      </w:r>
      <w:r>
        <w:rPr>
          <w:noProof/>
        </w:rPr>
        <w:fldChar w:fldCharType="end"/>
      </w:r>
    </w:p>
    <w:p w14:paraId="7C7E6E33" w14:textId="09E943BB" w:rsidR="00B01C0A" w:rsidRDefault="00B01C0A">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VAE layer configuration in MT +CVAEACT</w:t>
      </w:r>
      <w:r>
        <w:rPr>
          <w:noProof/>
        </w:rPr>
        <w:tab/>
      </w:r>
      <w:r>
        <w:rPr>
          <w:noProof/>
        </w:rPr>
        <w:fldChar w:fldCharType="begin" w:fldLock="1"/>
      </w:r>
      <w:r>
        <w:rPr>
          <w:noProof/>
        </w:rPr>
        <w:instrText xml:space="preserve"> PAGEREF _Toc202525345 \h </w:instrText>
      </w:r>
      <w:r>
        <w:rPr>
          <w:noProof/>
        </w:rPr>
      </w:r>
      <w:r>
        <w:rPr>
          <w:noProof/>
        </w:rPr>
        <w:fldChar w:fldCharType="separate"/>
      </w:r>
      <w:r>
        <w:rPr>
          <w:noProof/>
        </w:rPr>
        <w:t>436</w:t>
      </w:r>
      <w:r>
        <w:rPr>
          <w:noProof/>
        </w:rPr>
        <w:fldChar w:fldCharType="end"/>
      </w:r>
    </w:p>
    <w:p w14:paraId="19569EDA" w14:textId="6C5406F0" w:rsidR="00B01C0A" w:rsidRDefault="00B01C0A">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VAE layer registration +CVAEREG</w:t>
      </w:r>
      <w:r>
        <w:rPr>
          <w:noProof/>
        </w:rPr>
        <w:tab/>
      </w:r>
      <w:r>
        <w:rPr>
          <w:noProof/>
        </w:rPr>
        <w:fldChar w:fldCharType="begin" w:fldLock="1"/>
      </w:r>
      <w:r>
        <w:rPr>
          <w:noProof/>
        </w:rPr>
        <w:instrText xml:space="preserve"> PAGEREF _Toc202525346 \h </w:instrText>
      </w:r>
      <w:r>
        <w:rPr>
          <w:noProof/>
        </w:rPr>
      </w:r>
      <w:r>
        <w:rPr>
          <w:noProof/>
        </w:rPr>
        <w:fldChar w:fldCharType="separate"/>
      </w:r>
      <w:r>
        <w:rPr>
          <w:noProof/>
        </w:rPr>
        <w:t>437</w:t>
      </w:r>
      <w:r>
        <w:rPr>
          <w:noProof/>
        </w:rPr>
        <w:fldChar w:fldCharType="end"/>
      </w:r>
    </w:p>
    <w:p w14:paraId="2B18E2A5" w14:textId="0A81464C" w:rsidR="00B01C0A" w:rsidRDefault="00B01C0A">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Commands for UAE layer configuration</w:t>
      </w:r>
      <w:r>
        <w:rPr>
          <w:noProof/>
        </w:rPr>
        <w:tab/>
      </w:r>
      <w:r>
        <w:rPr>
          <w:noProof/>
        </w:rPr>
        <w:fldChar w:fldCharType="begin" w:fldLock="1"/>
      </w:r>
      <w:r>
        <w:rPr>
          <w:noProof/>
        </w:rPr>
        <w:instrText xml:space="preserve"> PAGEREF _Toc202525347 \h </w:instrText>
      </w:r>
      <w:r>
        <w:rPr>
          <w:noProof/>
        </w:rPr>
      </w:r>
      <w:r>
        <w:rPr>
          <w:noProof/>
        </w:rPr>
        <w:fldChar w:fldCharType="separate"/>
      </w:r>
      <w:r>
        <w:rPr>
          <w:noProof/>
        </w:rPr>
        <w:t>438</w:t>
      </w:r>
      <w:r>
        <w:rPr>
          <w:noProof/>
        </w:rPr>
        <w:fldChar w:fldCharType="end"/>
      </w:r>
    </w:p>
    <w:p w14:paraId="74BB986C" w14:textId="0CE48DCB" w:rsidR="00B01C0A" w:rsidRDefault="00B01C0A">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_Toc202525348 \h </w:instrText>
      </w:r>
      <w:r>
        <w:rPr>
          <w:noProof/>
        </w:rPr>
      </w:r>
      <w:r>
        <w:rPr>
          <w:noProof/>
        </w:rPr>
        <w:fldChar w:fldCharType="separate"/>
      </w:r>
      <w:r>
        <w:rPr>
          <w:noProof/>
        </w:rPr>
        <w:t>438</w:t>
      </w:r>
      <w:r>
        <w:rPr>
          <w:noProof/>
        </w:rPr>
        <w:fldChar w:fldCharType="end"/>
      </w:r>
    </w:p>
    <w:p w14:paraId="5BD3682F" w14:textId="1030F492" w:rsidR="00B01C0A" w:rsidRDefault="00B01C0A">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Commands specific to UAE layer</w:t>
      </w:r>
      <w:r>
        <w:rPr>
          <w:noProof/>
        </w:rPr>
        <w:tab/>
      </w:r>
      <w:r>
        <w:rPr>
          <w:noProof/>
        </w:rPr>
        <w:fldChar w:fldCharType="begin" w:fldLock="1"/>
      </w:r>
      <w:r>
        <w:rPr>
          <w:noProof/>
        </w:rPr>
        <w:instrText xml:space="preserve"> PAGEREF _Toc202525349 \h </w:instrText>
      </w:r>
      <w:r>
        <w:rPr>
          <w:noProof/>
        </w:rPr>
      </w:r>
      <w:r>
        <w:rPr>
          <w:noProof/>
        </w:rPr>
        <w:fldChar w:fldCharType="separate"/>
      </w:r>
      <w:r>
        <w:rPr>
          <w:noProof/>
        </w:rPr>
        <w:t>438</w:t>
      </w:r>
      <w:r>
        <w:rPr>
          <w:noProof/>
        </w:rPr>
        <w:fldChar w:fldCharType="end"/>
      </w:r>
    </w:p>
    <w:p w14:paraId="5850C424" w14:textId="09DBF310" w:rsidR="00B01C0A" w:rsidRDefault="00B01C0A">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rPr>
        <w:t>UAE layer configuration in MT +CUAEACT</w:t>
      </w:r>
      <w:r>
        <w:rPr>
          <w:noProof/>
        </w:rPr>
        <w:tab/>
      </w:r>
      <w:r>
        <w:rPr>
          <w:noProof/>
        </w:rPr>
        <w:fldChar w:fldCharType="begin" w:fldLock="1"/>
      </w:r>
      <w:r>
        <w:rPr>
          <w:noProof/>
        </w:rPr>
        <w:instrText xml:space="preserve"> PAGEREF _Toc202525350 \h </w:instrText>
      </w:r>
      <w:r>
        <w:rPr>
          <w:noProof/>
        </w:rPr>
      </w:r>
      <w:r>
        <w:rPr>
          <w:noProof/>
        </w:rPr>
        <w:fldChar w:fldCharType="separate"/>
      </w:r>
      <w:r>
        <w:rPr>
          <w:noProof/>
        </w:rPr>
        <w:t>438</w:t>
      </w:r>
      <w:r>
        <w:rPr>
          <w:noProof/>
        </w:rPr>
        <w:fldChar w:fldCharType="end"/>
      </w:r>
    </w:p>
    <w:p w14:paraId="2D817697" w14:textId="03DE4CDE" w:rsidR="00B01C0A" w:rsidRDefault="00B01C0A">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rPr>
        <w:t>UAE layer registration +CUAEREG</w:t>
      </w:r>
      <w:r>
        <w:rPr>
          <w:noProof/>
        </w:rPr>
        <w:tab/>
      </w:r>
      <w:r>
        <w:rPr>
          <w:noProof/>
        </w:rPr>
        <w:fldChar w:fldCharType="begin" w:fldLock="1"/>
      </w:r>
      <w:r>
        <w:rPr>
          <w:noProof/>
        </w:rPr>
        <w:instrText xml:space="preserve"> PAGEREF _Toc202525351 \h </w:instrText>
      </w:r>
      <w:r>
        <w:rPr>
          <w:noProof/>
        </w:rPr>
      </w:r>
      <w:r>
        <w:rPr>
          <w:noProof/>
        </w:rPr>
        <w:fldChar w:fldCharType="separate"/>
      </w:r>
      <w:r>
        <w:rPr>
          <w:noProof/>
        </w:rPr>
        <w:t>439</w:t>
      </w:r>
      <w:r>
        <w:rPr>
          <w:noProof/>
        </w:rPr>
        <w:fldChar w:fldCharType="end"/>
      </w:r>
    </w:p>
    <w:p w14:paraId="5AAF4CB4" w14:textId="7EA0EADC" w:rsidR="00B01C0A" w:rsidRDefault="00B01C0A">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Commands for UAS configuration and operation</w:t>
      </w:r>
      <w:r>
        <w:rPr>
          <w:noProof/>
        </w:rPr>
        <w:tab/>
      </w:r>
      <w:r>
        <w:rPr>
          <w:noProof/>
        </w:rPr>
        <w:fldChar w:fldCharType="begin" w:fldLock="1"/>
      </w:r>
      <w:r>
        <w:rPr>
          <w:noProof/>
        </w:rPr>
        <w:instrText xml:space="preserve"> PAGEREF _Toc202525352 \h </w:instrText>
      </w:r>
      <w:r>
        <w:rPr>
          <w:noProof/>
        </w:rPr>
      </w:r>
      <w:r>
        <w:rPr>
          <w:noProof/>
        </w:rPr>
        <w:fldChar w:fldCharType="separate"/>
      </w:r>
      <w:r>
        <w:rPr>
          <w:noProof/>
        </w:rPr>
        <w:t>440</w:t>
      </w:r>
      <w:r>
        <w:rPr>
          <w:noProof/>
        </w:rPr>
        <w:fldChar w:fldCharType="end"/>
      </w:r>
    </w:p>
    <w:p w14:paraId="121E8B08" w14:textId="12949B7C" w:rsidR="00B01C0A" w:rsidRDefault="00B01C0A">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_Toc202525353 \h </w:instrText>
      </w:r>
      <w:r>
        <w:rPr>
          <w:noProof/>
        </w:rPr>
      </w:r>
      <w:r>
        <w:rPr>
          <w:noProof/>
        </w:rPr>
        <w:fldChar w:fldCharType="separate"/>
      </w:r>
      <w:r>
        <w:rPr>
          <w:noProof/>
        </w:rPr>
        <w:t>440</w:t>
      </w:r>
      <w:r>
        <w:rPr>
          <w:noProof/>
        </w:rPr>
        <w:fldChar w:fldCharType="end"/>
      </w:r>
    </w:p>
    <w:p w14:paraId="38C86C20" w14:textId="73585843" w:rsidR="00B01C0A" w:rsidRDefault="00B01C0A">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Commands specific to UAS services</w:t>
      </w:r>
      <w:r>
        <w:rPr>
          <w:noProof/>
        </w:rPr>
        <w:tab/>
      </w:r>
      <w:r>
        <w:rPr>
          <w:noProof/>
        </w:rPr>
        <w:fldChar w:fldCharType="begin" w:fldLock="1"/>
      </w:r>
      <w:r>
        <w:rPr>
          <w:noProof/>
        </w:rPr>
        <w:instrText xml:space="preserve"> PAGEREF _Toc202525354 \h </w:instrText>
      </w:r>
      <w:r>
        <w:rPr>
          <w:noProof/>
        </w:rPr>
      </w:r>
      <w:r>
        <w:rPr>
          <w:noProof/>
        </w:rPr>
        <w:fldChar w:fldCharType="separate"/>
      </w:r>
      <w:r>
        <w:rPr>
          <w:noProof/>
        </w:rPr>
        <w:t>440</w:t>
      </w:r>
      <w:r>
        <w:rPr>
          <w:noProof/>
        </w:rPr>
        <w:fldChar w:fldCharType="end"/>
      </w:r>
    </w:p>
    <w:p w14:paraId="7BE8E6A1" w14:textId="0BCBD7B2" w:rsidR="00B01C0A" w:rsidRDefault="00B01C0A">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UUAA parameter transport +CUUAAPT</w:t>
      </w:r>
      <w:r>
        <w:rPr>
          <w:noProof/>
        </w:rPr>
        <w:tab/>
      </w:r>
      <w:r>
        <w:rPr>
          <w:noProof/>
        </w:rPr>
        <w:fldChar w:fldCharType="begin" w:fldLock="1"/>
      </w:r>
      <w:r>
        <w:rPr>
          <w:noProof/>
        </w:rPr>
        <w:instrText xml:space="preserve"> PAGEREF _Toc202525355 \h </w:instrText>
      </w:r>
      <w:r>
        <w:rPr>
          <w:noProof/>
        </w:rPr>
      </w:r>
      <w:r>
        <w:rPr>
          <w:noProof/>
        </w:rPr>
        <w:fldChar w:fldCharType="separate"/>
      </w:r>
      <w:r>
        <w:rPr>
          <w:noProof/>
        </w:rPr>
        <w:t>440</w:t>
      </w:r>
      <w:r>
        <w:rPr>
          <w:noProof/>
        </w:rPr>
        <w:fldChar w:fldCharType="end"/>
      </w:r>
    </w:p>
    <w:p w14:paraId="30E4BAFB" w14:textId="2B16BB2D" w:rsidR="00B01C0A" w:rsidRDefault="00B01C0A">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C2 authorization parameter transport +CC2APT</w:t>
      </w:r>
      <w:r>
        <w:rPr>
          <w:noProof/>
        </w:rPr>
        <w:tab/>
      </w:r>
      <w:r>
        <w:rPr>
          <w:noProof/>
        </w:rPr>
        <w:fldChar w:fldCharType="begin" w:fldLock="1"/>
      </w:r>
      <w:r>
        <w:rPr>
          <w:noProof/>
        </w:rPr>
        <w:instrText xml:space="preserve"> PAGEREF _Toc202525356 \h </w:instrText>
      </w:r>
      <w:r>
        <w:rPr>
          <w:noProof/>
        </w:rPr>
      </w:r>
      <w:r>
        <w:rPr>
          <w:noProof/>
        </w:rPr>
        <w:fldChar w:fldCharType="separate"/>
      </w:r>
      <w:r>
        <w:rPr>
          <w:noProof/>
        </w:rPr>
        <w:t>441</w:t>
      </w:r>
      <w:r>
        <w:rPr>
          <w:noProof/>
        </w:rPr>
        <w:fldChar w:fldCharType="end"/>
      </w:r>
    </w:p>
    <w:p w14:paraId="51E5F8D6" w14:textId="7F823D8C"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18.</w:t>
      </w:r>
      <w:r w:rsidRPr="00D136FB">
        <w:rPr>
          <w:rFonts w:eastAsia="Malgun Gothic"/>
          <w:noProof/>
          <w:lang w:val="fr-FR" w:eastAsia="ko-KR"/>
        </w:rPr>
        <w:t>3</w:t>
      </w:r>
      <w:r>
        <w:rPr>
          <w:rFonts w:asciiTheme="minorHAnsi" w:hAnsiTheme="minorHAnsi" w:cstheme="minorBidi"/>
          <w:noProof/>
          <w:kern w:val="2"/>
          <w:sz w:val="24"/>
          <w:szCs w:val="24"/>
          <w:lang w:eastAsia="en-GB"/>
          <w14:ligatures w14:val="standardContextual"/>
        </w:rPr>
        <w:tab/>
      </w:r>
      <w:r w:rsidRPr="00D136FB">
        <w:rPr>
          <w:rFonts w:eastAsia="Malgun Gothic"/>
          <w:noProof/>
          <w:lang w:val="fr-FR" w:eastAsia="ko-KR"/>
        </w:rPr>
        <w:t>No-transmit zone restriction information</w:t>
      </w:r>
      <w:r w:rsidRPr="00D136FB">
        <w:rPr>
          <w:noProof/>
          <w:lang w:val="fr-FR"/>
        </w:rPr>
        <w:t xml:space="preserve"> +C</w:t>
      </w:r>
      <w:r w:rsidRPr="00D136FB">
        <w:rPr>
          <w:rFonts w:eastAsia="Malgun Gothic"/>
          <w:noProof/>
          <w:lang w:val="fr-FR" w:eastAsia="ko-KR"/>
        </w:rPr>
        <w:t>NTZAI</w:t>
      </w:r>
      <w:r>
        <w:rPr>
          <w:noProof/>
        </w:rPr>
        <w:tab/>
      </w:r>
      <w:r>
        <w:rPr>
          <w:noProof/>
        </w:rPr>
        <w:fldChar w:fldCharType="begin" w:fldLock="1"/>
      </w:r>
      <w:r>
        <w:rPr>
          <w:noProof/>
        </w:rPr>
        <w:instrText xml:space="preserve"> PAGEREF _Toc202525357 \h </w:instrText>
      </w:r>
      <w:r>
        <w:rPr>
          <w:noProof/>
        </w:rPr>
      </w:r>
      <w:r>
        <w:rPr>
          <w:noProof/>
        </w:rPr>
        <w:fldChar w:fldCharType="separate"/>
      </w:r>
      <w:r>
        <w:rPr>
          <w:noProof/>
        </w:rPr>
        <w:t>442</w:t>
      </w:r>
      <w:r>
        <w:rPr>
          <w:noProof/>
        </w:rPr>
        <w:fldChar w:fldCharType="end"/>
      </w:r>
    </w:p>
    <w:p w14:paraId="7E8818C8" w14:textId="4F11BE27" w:rsidR="00B01C0A" w:rsidRDefault="00B01C0A">
      <w:pPr>
        <w:pStyle w:val="TOC1"/>
        <w:rPr>
          <w:rFonts w:asciiTheme="minorHAnsi" w:hAnsiTheme="minorHAnsi" w:cstheme="minorBidi"/>
          <w:noProof/>
          <w:kern w:val="2"/>
          <w:sz w:val="24"/>
          <w:szCs w:val="24"/>
          <w:lang w:eastAsia="en-GB"/>
          <w14:ligatures w14:val="standardContextual"/>
        </w:rPr>
      </w:pPr>
      <w:r w:rsidRPr="00D136FB">
        <w:rPr>
          <w:rFonts w:eastAsia="Malgun Gothic"/>
          <w:noProof/>
        </w:rPr>
        <w:t>19</w:t>
      </w:r>
      <w:r>
        <w:rPr>
          <w:rFonts w:asciiTheme="minorHAnsi" w:hAnsiTheme="minorHAnsi" w:cstheme="minorBidi"/>
          <w:noProof/>
          <w:kern w:val="2"/>
          <w:sz w:val="24"/>
          <w:szCs w:val="24"/>
          <w:lang w:eastAsia="en-GB"/>
          <w14:ligatures w14:val="standardContextual"/>
        </w:rPr>
        <w:tab/>
      </w:r>
      <w:r w:rsidRPr="00D136FB">
        <w:rPr>
          <w:rFonts w:eastAsia="Malgun Gothic"/>
          <w:noProof/>
        </w:rPr>
        <w:t>Commands for edge enabling layer operation</w:t>
      </w:r>
      <w:r>
        <w:rPr>
          <w:noProof/>
        </w:rPr>
        <w:tab/>
      </w:r>
      <w:r>
        <w:rPr>
          <w:noProof/>
        </w:rPr>
        <w:fldChar w:fldCharType="begin" w:fldLock="1"/>
      </w:r>
      <w:r>
        <w:rPr>
          <w:noProof/>
        </w:rPr>
        <w:instrText xml:space="preserve"> PAGEREF _Toc202525358 \h </w:instrText>
      </w:r>
      <w:r>
        <w:rPr>
          <w:noProof/>
        </w:rPr>
      </w:r>
      <w:r>
        <w:rPr>
          <w:noProof/>
        </w:rPr>
        <w:fldChar w:fldCharType="separate"/>
      </w:r>
      <w:r>
        <w:rPr>
          <w:noProof/>
        </w:rPr>
        <w:t>443</w:t>
      </w:r>
      <w:r>
        <w:rPr>
          <w:noProof/>
        </w:rPr>
        <w:fldChar w:fldCharType="end"/>
      </w:r>
    </w:p>
    <w:p w14:paraId="462BB834" w14:textId="7AB897CA" w:rsidR="00B01C0A" w:rsidRDefault="00B01C0A">
      <w:pPr>
        <w:pStyle w:val="TOC2"/>
        <w:rPr>
          <w:rFonts w:asciiTheme="minorHAnsi" w:hAnsiTheme="minorHAnsi" w:cstheme="minorBidi"/>
          <w:noProof/>
          <w:kern w:val="2"/>
          <w:sz w:val="24"/>
          <w:szCs w:val="24"/>
          <w:lang w:eastAsia="en-GB"/>
          <w14:ligatures w14:val="standardContextual"/>
        </w:rPr>
      </w:pPr>
      <w:r w:rsidRPr="00D136FB">
        <w:rPr>
          <w:rFonts w:eastAsia="Malgun Gothic"/>
          <w:noProof/>
        </w:rPr>
        <w:t>19.1</w:t>
      </w:r>
      <w:r>
        <w:rPr>
          <w:rFonts w:asciiTheme="minorHAnsi" w:hAnsiTheme="minorHAnsi" w:cstheme="minorBidi"/>
          <w:noProof/>
          <w:kern w:val="2"/>
          <w:sz w:val="24"/>
          <w:szCs w:val="24"/>
          <w:lang w:eastAsia="en-GB"/>
          <w14:ligatures w14:val="standardContextual"/>
        </w:rPr>
        <w:tab/>
      </w:r>
      <w:r w:rsidRPr="00D136FB">
        <w:rPr>
          <w:rFonts w:eastAsia="Malgun Gothic"/>
          <w:noProof/>
        </w:rPr>
        <w:t>General</w:t>
      </w:r>
      <w:r>
        <w:rPr>
          <w:noProof/>
        </w:rPr>
        <w:tab/>
      </w:r>
      <w:r>
        <w:rPr>
          <w:noProof/>
        </w:rPr>
        <w:fldChar w:fldCharType="begin" w:fldLock="1"/>
      </w:r>
      <w:r>
        <w:rPr>
          <w:noProof/>
        </w:rPr>
        <w:instrText xml:space="preserve"> PAGEREF _Toc202525359 \h </w:instrText>
      </w:r>
      <w:r>
        <w:rPr>
          <w:noProof/>
        </w:rPr>
      </w:r>
      <w:r>
        <w:rPr>
          <w:noProof/>
        </w:rPr>
        <w:fldChar w:fldCharType="separate"/>
      </w:r>
      <w:r>
        <w:rPr>
          <w:noProof/>
        </w:rPr>
        <w:t>443</w:t>
      </w:r>
      <w:r>
        <w:rPr>
          <w:noProof/>
        </w:rPr>
        <w:fldChar w:fldCharType="end"/>
      </w:r>
    </w:p>
    <w:p w14:paraId="16466CFF" w14:textId="5F508EEF" w:rsidR="00B01C0A" w:rsidRDefault="00B01C0A">
      <w:pPr>
        <w:pStyle w:val="TOC2"/>
        <w:rPr>
          <w:rFonts w:asciiTheme="minorHAnsi" w:hAnsiTheme="minorHAnsi" w:cstheme="minorBidi"/>
          <w:noProof/>
          <w:kern w:val="2"/>
          <w:sz w:val="24"/>
          <w:szCs w:val="24"/>
          <w:lang w:eastAsia="en-GB"/>
          <w14:ligatures w14:val="standardContextual"/>
        </w:rPr>
      </w:pPr>
      <w:r w:rsidRPr="00D136FB">
        <w:rPr>
          <w:rFonts w:eastAsia="Malgun Gothic"/>
          <w:noProof/>
        </w:rPr>
        <w:t>19.2</w:t>
      </w:r>
      <w:r>
        <w:rPr>
          <w:rFonts w:asciiTheme="minorHAnsi" w:hAnsiTheme="minorHAnsi" w:cstheme="minorBidi"/>
          <w:noProof/>
          <w:kern w:val="2"/>
          <w:sz w:val="24"/>
          <w:szCs w:val="24"/>
          <w:lang w:eastAsia="en-GB"/>
          <w14:ligatures w14:val="standardContextual"/>
        </w:rPr>
        <w:tab/>
      </w:r>
      <w:r w:rsidRPr="00D136FB">
        <w:rPr>
          <w:rFonts w:eastAsia="Malgun Gothic"/>
          <w:noProof/>
        </w:rPr>
        <w:t>Commands specific to edge enabling layer</w:t>
      </w:r>
      <w:r>
        <w:rPr>
          <w:noProof/>
        </w:rPr>
        <w:tab/>
      </w:r>
      <w:r>
        <w:rPr>
          <w:noProof/>
        </w:rPr>
        <w:fldChar w:fldCharType="begin" w:fldLock="1"/>
      </w:r>
      <w:r>
        <w:rPr>
          <w:noProof/>
        </w:rPr>
        <w:instrText xml:space="preserve"> PAGEREF _Toc202525360 \h </w:instrText>
      </w:r>
      <w:r>
        <w:rPr>
          <w:noProof/>
        </w:rPr>
      </w:r>
      <w:r>
        <w:rPr>
          <w:noProof/>
        </w:rPr>
        <w:fldChar w:fldCharType="separate"/>
      </w:r>
      <w:r>
        <w:rPr>
          <w:noProof/>
        </w:rPr>
        <w:t>443</w:t>
      </w:r>
      <w:r>
        <w:rPr>
          <w:noProof/>
        </w:rPr>
        <w:fldChar w:fldCharType="end"/>
      </w:r>
    </w:p>
    <w:p w14:paraId="26D03EC4" w14:textId="3A72A814"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rPr>
        <w:t>19.2.1</w:t>
      </w:r>
      <w:r>
        <w:rPr>
          <w:rFonts w:asciiTheme="minorHAnsi" w:hAnsiTheme="minorHAnsi" w:cstheme="minorBidi"/>
          <w:noProof/>
          <w:kern w:val="2"/>
          <w:sz w:val="24"/>
          <w:szCs w:val="24"/>
          <w:lang w:eastAsia="en-GB"/>
          <w14:ligatures w14:val="standardContextual"/>
        </w:rPr>
        <w:tab/>
      </w:r>
      <w:r w:rsidRPr="00D136FB">
        <w:rPr>
          <w:rFonts w:eastAsia="Malgun Gothic"/>
          <w:noProof/>
        </w:rPr>
        <w:t>Edge-5 EAS discovery +CE5EASD</w:t>
      </w:r>
      <w:r>
        <w:rPr>
          <w:noProof/>
        </w:rPr>
        <w:tab/>
      </w:r>
      <w:r>
        <w:rPr>
          <w:noProof/>
        </w:rPr>
        <w:fldChar w:fldCharType="begin" w:fldLock="1"/>
      </w:r>
      <w:r>
        <w:rPr>
          <w:noProof/>
        </w:rPr>
        <w:instrText xml:space="preserve"> PAGEREF _Toc202525361 \h </w:instrText>
      </w:r>
      <w:r>
        <w:rPr>
          <w:noProof/>
        </w:rPr>
      </w:r>
      <w:r>
        <w:rPr>
          <w:noProof/>
        </w:rPr>
        <w:fldChar w:fldCharType="separate"/>
      </w:r>
      <w:r>
        <w:rPr>
          <w:noProof/>
        </w:rPr>
        <w:t>443</w:t>
      </w:r>
      <w:r>
        <w:rPr>
          <w:noProof/>
        </w:rPr>
        <w:fldChar w:fldCharType="end"/>
      </w:r>
    </w:p>
    <w:p w14:paraId="1E04ADA9" w14:textId="2F7D1982"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rPr>
        <w:lastRenderedPageBreak/>
        <w:t>19.2.2</w:t>
      </w:r>
      <w:r>
        <w:rPr>
          <w:rFonts w:asciiTheme="minorHAnsi" w:hAnsiTheme="minorHAnsi" w:cstheme="minorBidi"/>
          <w:noProof/>
          <w:kern w:val="2"/>
          <w:sz w:val="24"/>
          <w:szCs w:val="24"/>
          <w:lang w:eastAsia="en-GB"/>
          <w14:ligatures w14:val="standardContextual"/>
        </w:rPr>
        <w:tab/>
      </w:r>
      <w:r w:rsidRPr="00D136FB">
        <w:rPr>
          <w:rFonts w:eastAsia="Malgun Gothic"/>
          <w:noProof/>
        </w:rPr>
        <w:t>Edge-5 ACR trigger request +CE5ACRREQ</w:t>
      </w:r>
      <w:r>
        <w:rPr>
          <w:noProof/>
        </w:rPr>
        <w:tab/>
      </w:r>
      <w:r>
        <w:rPr>
          <w:noProof/>
        </w:rPr>
        <w:fldChar w:fldCharType="begin" w:fldLock="1"/>
      </w:r>
      <w:r>
        <w:rPr>
          <w:noProof/>
        </w:rPr>
        <w:instrText xml:space="preserve"> PAGEREF _Toc202525362 \h </w:instrText>
      </w:r>
      <w:r>
        <w:rPr>
          <w:noProof/>
        </w:rPr>
      </w:r>
      <w:r>
        <w:rPr>
          <w:noProof/>
        </w:rPr>
        <w:fldChar w:fldCharType="separate"/>
      </w:r>
      <w:r>
        <w:rPr>
          <w:noProof/>
        </w:rPr>
        <w:t>444</w:t>
      </w:r>
      <w:r>
        <w:rPr>
          <w:noProof/>
        </w:rPr>
        <w:fldChar w:fldCharType="end"/>
      </w:r>
    </w:p>
    <w:p w14:paraId="3486F8AC" w14:textId="645A6970"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lang w:val="fr-FR"/>
        </w:rPr>
        <w:t>19.2.3</w:t>
      </w:r>
      <w:r>
        <w:rPr>
          <w:rFonts w:asciiTheme="minorHAnsi" w:hAnsiTheme="minorHAnsi" w:cstheme="minorBidi"/>
          <w:noProof/>
          <w:kern w:val="2"/>
          <w:sz w:val="24"/>
          <w:szCs w:val="24"/>
          <w:lang w:eastAsia="en-GB"/>
          <w14:ligatures w14:val="standardContextual"/>
        </w:rPr>
        <w:tab/>
      </w:r>
      <w:r w:rsidRPr="00D136FB">
        <w:rPr>
          <w:rFonts w:eastAsia="Malgun Gothic"/>
          <w:noProof/>
          <w:lang w:val="fr-FR"/>
        </w:rPr>
        <w:t>Edge-5 EEC services subscription +CE5EECSRV</w:t>
      </w:r>
      <w:r>
        <w:rPr>
          <w:noProof/>
        </w:rPr>
        <w:tab/>
      </w:r>
      <w:r>
        <w:rPr>
          <w:noProof/>
        </w:rPr>
        <w:fldChar w:fldCharType="begin" w:fldLock="1"/>
      </w:r>
      <w:r>
        <w:rPr>
          <w:noProof/>
        </w:rPr>
        <w:instrText xml:space="preserve"> PAGEREF _Toc202525363 \h </w:instrText>
      </w:r>
      <w:r>
        <w:rPr>
          <w:noProof/>
        </w:rPr>
      </w:r>
      <w:r>
        <w:rPr>
          <w:noProof/>
        </w:rPr>
        <w:fldChar w:fldCharType="separate"/>
      </w:r>
      <w:r>
        <w:rPr>
          <w:noProof/>
        </w:rPr>
        <w:t>445</w:t>
      </w:r>
      <w:r>
        <w:rPr>
          <w:noProof/>
        </w:rPr>
        <w:fldChar w:fldCharType="end"/>
      </w:r>
    </w:p>
    <w:p w14:paraId="38FEB4E1" w14:textId="71EF646D"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lang w:val="fr-FR"/>
        </w:rPr>
        <w:t>19.2.4</w:t>
      </w:r>
      <w:r>
        <w:rPr>
          <w:rFonts w:asciiTheme="minorHAnsi" w:hAnsiTheme="minorHAnsi" w:cstheme="minorBidi"/>
          <w:noProof/>
          <w:kern w:val="2"/>
          <w:sz w:val="24"/>
          <w:szCs w:val="24"/>
          <w:lang w:eastAsia="en-GB"/>
          <w14:ligatures w14:val="standardContextual"/>
        </w:rPr>
        <w:tab/>
      </w:r>
      <w:r w:rsidRPr="00D136FB">
        <w:rPr>
          <w:rFonts w:eastAsia="Malgun Gothic"/>
          <w:noProof/>
          <w:lang w:val="fr-FR"/>
        </w:rPr>
        <w:t>Edge-5 UE ID request +CE5UEIDREQ</w:t>
      </w:r>
      <w:r>
        <w:rPr>
          <w:noProof/>
        </w:rPr>
        <w:tab/>
      </w:r>
      <w:r>
        <w:rPr>
          <w:noProof/>
        </w:rPr>
        <w:fldChar w:fldCharType="begin" w:fldLock="1"/>
      </w:r>
      <w:r>
        <w:rPr>
          <w:noProof/>
        </w:rPr>
        <w:instrText xml:space="preserve"> PAGEREF _Toc202525364 \h </w:instrText>
      </w:r>
      <w:r>
        <w:rPr>
          <w:noProof/>
        </w:rPr>
      </w:r>
      <w:r>
        <w:rPr>
          <w:noProof/>
        </w:rPr>
        <w:fldChar w:fldCharType="separate"/>
      </w:r>
      <w:r>
        <w:rPr>
          <w:noProof/>
        </w:rPr>
        <w:t>447</w:t>
      </w:r>
      <w:r>
        <w:rPr>
          <w:noProof/>
        </w:rPr>
        <w:fldChar w:fldCharType="end"/>
      </w:r>
    </w:p>
    <w:p w14:paraId="1E6DDFC7" w14:textId="4D892409" w:rsidR="00B01C0A" w:rsidRDefault="00B01C0A">
      <w:pPr>
        <w:pStyle w:val="TOC1"/>
        <w:rPr>
          <w:rFonts w:asciiTheme="minorHAnsi" w:hAnsiTheme="minorHAnsi" w:cstheme="minorBidi"/>
          <w:noProof/>
          <w:kern w:val="2"/>
          <w:sz w:val="24"/>
          <w:szCs w:val="24"/>
          <w:lang w:eastAsia="en-GB"/>
          <w14:ligatures w14:val="standardContextual"/>
        </w:rPr>
      </w:pPr>
      <w:r w:rsidRPr="00D136FB">
        <w:rPr>
          <w:rFonts w:eastAsia="Malgun Gothic"/>
          <w:noProof/>
        </w:rPr>
        <w:t>20</w:t>
      </w:r>
      <w:r>
        <w:rPr>
          <w:rFonts w:asciiTheme="minorHAnsi" w:hAnsiTheme="minorHAnsi" w:cstheme="minorBidi"/>
          <w:noProof/>
          <w:kern w:val="2"/>
          <w:sz w:val="24"/>
          <w:szCs w:val="24"/>
          <w:lang w:eastAsia="en-GB"/>
          <w14:ligatures w14:val="standardContextual"/>
        </w:rPr>
        <w:tab/>
      </w:r>
      <w:r w:rsidRPr="00D136FB">
        <w:rPr>
          <w:rFonts w:eastAsia="Malgun Gothic"/>
          <w:noProof/>
        </w:rPr>
        <w:t>Commands for eUICC profile activation</w:t>
      </w:r>
      <w:r>
        <w:rPr>
          <w:noProof/>
        </w:rPr>
        <w:tab/>
      </w:r>
      <w:r>
        <w:rPr>
          <w:noProof/>
        </w:rPr>
        <w:fldChar w:fldCharType="begin" w:fldLock="1"/>
      </w:r>
      <w:r>
        <w:rPr>
          <w:noProof/>
        </w:rPr>
        <w:instrText xml:space="preserve"> PAGEREF _Toc202525365 \h </w:instrText>
      </w:r>
      <w:r>
        <w:rPr>
          <w:noProof/>
        </w:rPr>
      </w:r>
      <w:r>
        <w:rPr>
          <w:noProof/>
        </w:rPr>
        <w:fldChar w:fldCharType="separate"/>
      </w:r>
      <w:r>
        <w:rPr>
          <w:noProof/>
        </w:rPr>
        <w:t>449</w:t>
      </w:r>
      <w:r>
        <w:rPr>
          <w:noProof/>
        </w:rPr>
        <w:fldChar w:fldCharType="end"/>
      </w:r>
    </w:p>
    <w:p w14:paraId="782E8611" w14:textId="73A98DD4" w:rsidR="00B01C0A" w:rsidRDefault="00B01C0A">
      <w:pPr>
        <w:pStyle w:val="TOC2"/>
        <w:rPr>
          <w:rFonts w:asciiTheme="minorHAnsi" w:hAnsiTheme="minorHAnsi" w:cstheme="minorBidi"/>
          <w:noProof/>
          <w:kern w:val="2"/>
          <w:sz w:val="24"/>
          <w:szCs w:val="24"/>
          <w:lang w:eastAsia="en-GB"/>
          <w14:ligatures w14:val="standardContextual"/>
        </w:rPr>
      </w:pPr>
      <w:r w:rsidRPr="00D136FB">
        <w:rPr>
          <w:rFonts w:eastAsia="Malgun Gothic"/>
          <w:noProof/>
        </w:rPr>
        <w:t>20.1</w:t>
      </w:r>
      <w:r>
        <w:rPr>
          <w:rFonts w:asciiTheme="minorHAnsi" w:hAnsiTheme="minorHAnsi" w:cstheme="minorBidi"/>
          <w:noProof/>
          <w:kern w:val="2"/>
          <w:sz w:val="24"/>
          <w:szCs w:val="24"/>
          <w:lang w:eastAsia="en-GB"/>
          <w14:ligatures w14:val="standardContextual"/>
        </w:rPr>
        <w:tab/>
      </w:r>
      <w:r w:rsidRPr="00D136FB">
        <w:rPr>
          <w:rFonts w:eastAsia="Malgun Gothic"/>
          <w:noProof/>
        </w:rPr>
        <w:t>General</w:t>
      </w:r>
      <w:r>
        <w:rPr>
          <w:noProof/>
        </w:rPr>
        <w:tab/>
      </w:r>
      <w:r>
        <w:rPr>
          <w:noProof/>
        </w:rPr>
        <w:fldChar w:fldCharType="begin" w:fldLock="1"/>
      </w:r>
      <w:r>
        <w:rPr>
          <w:noProof/>
        </w:rPr>
        <w:instrText xml:space="preserve"> PAGEREF _Toc202525366 \h </w:instrText>
      </w:r>
      <w:r>
        <w:rPr>
          <w:noProof/>
        </w:rPr>
      </w:r>
      <w:r>
        <w:rPr>
          <w:noProof/>
        </w:rPr>
        <w:fldChar w:fldCharType="separate"/>
      </w:r>
      <w:r>
        <w:rPr>
          <w:noProof/>
        </w:rPr>
        <w:t>449</w:t>
      </w:r>
      <w:r>
        <w:rPr>
          <w:noProof/>
        </w:rPr>
        <w:fldChar w:fldCharType="end"/>
      </w:r>
    </w:p>
    <w:p w14:paraId="2BDA43E5" w14:textId="7FACD95F" w:rsidR="00B01C0A" w:rsidRDefault="00B01C0A">
      <w:pPr>
        <w:pStyle w:val="TOC2"/>
        <w:rPr>
          <w:rFonts w:asciiTheme="minorHAnsi" w:hAnsiTheme="minorHAnsi" w:cstheme="minorBidi"/>
          <w:noProof/>
          <w:kern w:val="2"/>
          <w:sz w:val="24"/>
          <w:szCs w:val="24"/>
          <w:lang w:eastAsia="en-GB"/>
          <w14:ligatures w14:val="standardContextual"/>
        </w:rPr>
      </w:pPr>
      <w:r w:rsidRPr="00D136FB">
        <w:rPr>
          <w:rFonts w:eastAsia="Malgun Gothic"/>
          <w:noProof/>
        </w:rPr>
        <w:t>20.2</w:t>
      </w:r>
      <w:r>
        <w:rPr>
          <w:rFonts w:asciiTheme="minorHAnsi" w:hAnsiTheme="minorHAnsi" w:cstheme="minorBidi"/>
          <w:noProof/>
          <w:kern w:val="2"/>
          <w:sz w:val="24"/>
          <w:szCs w:val="24"/>
          <w:lang w:eastAsia="en-GB"/>
          <w14:ligatures w14:val="standardContextual"/>
        </w:rPr>
        <w:tab/>
      </w:r>
      <w:r w:rsidRPr="00D136FB">
        <w:rPr>
          <w:rFonts w:eastAsia="Malgun Gothic"/>
          <w:noProof/>
        </w:rPr>
        <w:t>Commands specific to eUICC profile activation</w:t>
      </w:r>
      <w:r>
        <w:rPr>
          <w:noProof/>
        </w:rPr>
        <w:tab/>
      </w:r>
      <w:r>
        <w:rPr>
          <w:noProof/>
        </w:rPr>
        <w:fldChar w:fldCharType="begin" w:fldLock="1"/>
      </w:r>
      <w:r>
        <w:rPr>
          <w:noProof/>
        </w:rPr>
        <w:instrText xml:space="preserve"> PAGEREF _Toc202525367 \h </w:instrText>
      </w:r>
      <w:r>
        <w:rPr>
          <w:noProof/>
        </w:rPr>
      </w:r>
      <w:r>
        <w:rPr>
          <w:noProof/>
        </w:rPr>
        <w:fldChar w:fldCharType="separate"/>
      </w:r>
      <w:r>
        <w:rPr>
          <w:noProof/>
        </w:rPr>
        <w:t>450</w:t>
      </w:r>
      <w:r>
        <w:rPr>
          <w:noProof/>
        </w:rPr>
        <w:fldChar w:fldCharType="end"/>
      </w:r>
    </w:p>
    <w:p w14:paraId="6F6B7CA2" w14:textId="705A6967"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rPr>
        <w:t>20.2.1</w:t>
      </w:r>
      <w:r>
        <w:rPr>
          <w:rFonts w:asciiTheme="minorHAnsi" w:hAnsiTheme="minorHAnsi" w:cstheme="minorBidi"/>
          <w:noProof/>
          <w:kern w:val="2"/>
          <w:sz w:val="24"/>
          <w:szCs w:val="24"/>
          <w:lang w:eastAsia="en-GB"/>
          <w14:ligatures w14:val="standardContextual"/>
        </w:rPr>
        <w:tab/>
      </w:r>
      <w:r w:rsidRPr="00D136FB">
        <w:rPr>
          <w:rFonts w:eastAsia="Malgun Gothic"/>
          <w:noProof/>
        </w:rPr>
        <w:t>eUICC profile download +CEUICCPD</w:t>
      </w:r>
      <w:r>
        <w:rPr>
          <w:noProof/>
        </w:rPr>
        <w:tab/>
      </w:r>
      <w:r>
        <w:rPr>
          <w:noProof/>
        </w:rPr>
        <w:fldChar w:fldCharType="begin" w:fldLock="1"/>
      </w:r>
      <w:r>
        <w:rPr>
          <w:noProof/>
        </w:rPr>
        <w:instrText xml:space="preserve"> PAGEREF _Toc202525368 \h </w:instrText>
      </w:r>
      <w:r>
        <w:rPr>
          <w:noProof/>
        </w:rPr>
      </w:r>
      <w:r>
        <w:rPr>
          <w:noProof/>
        </w:rPr>
        <w:fldChar w:fldCharType="separate"/>
      </w:r>
      <w:r>
        <w:rPr>
          <w:noProof/>
        </w:rPr>
        <w:t>450</w:t>
      </w:r>
      <w:r>
        <w:rPr>
          <w:noProof/>
        </w:rPr>
        <w:fldChar w:fldCharType="end"/>
      </w:r>
    </w:p>
    <w:p w14:paraId="099947E5" w14:textId="12E1F063"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lang w:val="fr-FR"/>
        </w:rPr>
        <w:t>20.2.2</w:t>
      </w:r>
      <w:r>
        <w:rPr>
          <w:rFonts w:asciiTheme="minorHAnsi" w:hAnsiTheme="minorHAnsi" w:cstheme="minorBidi"/>
          <w:noProof/>
          <w:kern w:val="2"/>
          <w:sz w:val="24"/>
          <w:szCs w:val="24"/>
          <w:lang w:eastAsia="en-GB"/>
          <w14:ligatures w14:val="standardContextual"/>
        </w:rPr>
        <w:tab/>
      </w:r>
      <w:r w:rsidRPr="00D136FB">
        <w:rPr>
          <w:rFonts w:eastAsia="Malgun Gothic"/>
          <w:noProof/>
          <w:lang w:val="fr-FR"/>
        </w:rPr>
        <w:t>eUICC profile management +CEUICCPM</w:t>
      </w:r>
      <w:r>
        <w:rPr>
          <w:noProof/>
        </w:rPr>
        <w:tab/>
      </w:r>
      <w:r>
        <w:rPr>
          <w:noProof/>
        </w:rPr>
        <w:fldChar w:fldCharType="begin" w:fldLock="1"/>
      </w:r>
      <w:r>
        <w:rPr>
          <w:noProof/>
        </w:rPr>
        <w:instrText xml:space="preserve"> PAGEREF _Toc202525369 \h </w:instrText>
      </w:r>
      <w:r>
        <w:rPr>
          <w:noProof/>
        </w:rPr>
      </w:r>
      <w:r>
        <w:rPr>
          <w:noProof/>
        </w:rPr>
        <w:fldChar w:fldCharType="separate"/>
      </w:r>
      <w:r>
        <w:rPr>
          <w:noProof/>
        </w:rPr>
        <w:t>451</w:t>
      </w:r>
      <w:r>
        <w:rPr>
          <w:noProof/>
        </w:rPr>
        <w:fldChar w:fldCharType="end"/>
      </w:r>
    </w:p>
    <w:p w14:paraId="5867C52D" w14:textId="02A4D96A"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lang w:val="fr-FR"/>
        </w:rPr>
        <w:t>20.2.3</w:t>
      </w:r>
      <w:r>
        <w:rPr>
          <w:rFonts w:asciiTheme="minorHAnsi" w:hAnsiTheme="minorHAnsi" w:cstheme="minorBidi"/>
          <w:noProof/>
          <w:kern w:val="2"/>
          <w:sz w:val="24"/>
          <w:szCs w:val="24"/>
          <w:lang w:eastAsia="en-GB"/>
          <w14:ligatures w14:val="standardContextual"/>
        </w:rPr>
        <w:tab/>
      </w:r>
      <w:r w:rsidRPr="00D136FB">
        <w:rPr>
          <w:rFonts w:eastAsia="Malgun Gothic"/>
          <w:noProof/>
          <w:lang w:val="fr-FR"/>
        </w:rPr>
        <w:t>eUICC profile metadata information +CEUICCPMETAI</w:t>
      </w:r>
      <w:r>
        <w:rPr>
          <w:noProof/>
        </w:rPr>
        <w:tab/>
      </w:r>
      <w:r>
        <w:rPr>
          <w:noProof/>
        </w:rPr>
        <w:fldChar w:fldCharType="begin" w:fldLock="1"/>
      </w:r>
      <w:r>
        <w:rPr>
          <w:noProof/>
        </w:rPr>
        <w:instrText xml:space="preserve"> PAGEREF _Toc202525370 \h </w:instrText>
      </w:r>
      <w:r>
        <w:rPr>
          <w:noProof/>
        </w:rPr>
      </w:r>
      <w:r>
        <w:rPr>
          <w:noProof/>
        </w:rPr>
        <w:fldChar w:fldCharType="separate"/>
      </w:r>
      <w:r>
        <w:rPr>
          <w:noProof/>
        </w:rPr>
        <w:t>453</w:t>
      </w:r>
      <w:r>
        <w:rPr>
          <w:noProof/>
        </w:rPr>
        <w:fldChar w:fldCharType="end"/>
      </w:r>
    </w:p>
    <w:p w14:paraId="200436E7" w14:textId="75BA3902"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rPr>
        <w:t>20.2.4</w:t>
      </w:r>
      <w:r>
        <w:rPr>
          <w:rFonts w:asciiTheme="minorHAnsi" w:hAnsiTheme="minorHAnsi" w:cstheme="minorBidi"/>
          <w:noProof/>
          <w:kern w:val="2"/>
          <w:sz w:val="24"/>
          <w:szCs w:val="24"/>
          <w:lang w:eastAsia="en-GB"/>
          <w14:ligatures w14:val="standardContextual"/>
        </w:rPr>
        <w:tab/>
      </w:r>
      <w:r w:rsidRPr="00D136FB">
        <w:rPr>
          <w:rFonts w:eastAsia="Malgun Gothic"/>
          <w:noProof/>
        </w:rPr>
        <w:t>eUICC memory reset +CEUICCMEMRESET</w:t>
      </w:r>
      <w:r>
        <w:rPr>
          <w:noProof/>
        </w:rPr>
        <w:tab/>
      </w:r>
      <w:r>
        <w:rPr>
          <w:noProof/>
        </w:rPr>
        <w:fldChar w:fldCharType="begin" w:fldLock="1"/>
      </w:r>
      <w:r>
        <w:rPr>
          <w:noProof/>
        </w:rPr>
        <w:instrText xml:space="preserve"> PAGEREF _Toc202525371 \h </w:instrText>
      </w:r>
      <w:r>
        <w:rPr>
          <w:noProof/>
        </w:rPr>
      </w:r>
      <w:r>
        <w:rPr>
          <w:noProof/>
        </w:rPr>
        <w:fldChar w:fldCharType="separate"/>
      </w:r>
      <w:r>
        <w:rPr>
          <w:noProof/>
        </w:rPr>
        <w:t>453</w:t>
      </w:r>
      <w:r>
        <w:rPr>
          <w:noProof/>
        </w:rPr>
        <w:fldChar w:fldCharType="end"/>
      </w:r>
    </w:p>
    <w:p w14:paraId="5CBAF071" w14:textId="0391C986"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rPr>
        <w:t>20.2.5</w:t>
      </w:r>
      <w:r>
        <w:rPr>
          <w:rFonts w:asciiTheme="minorHAnsi" w:hAnsiTheme="minorHAnsi" w:cstheme="minorBidi"/>
          <w:noProof/>
          <w:kern w:val="2"/>
          <w:sz w:val="24"/>
          <w:szCs w:val="24"/>
          <w:lang w:eastAsia="en-GB"/>
          <w14:ligatures w14:val="standardContextual"/>
        </w:rPr>
        <w:tab/>
      </w:r>
      <w:r w:rsidRPr="00D136FB">
        <w:rPr>
          <w:rFonts w:eastAsia="Malgun Gothic"/>
          <w:noProof/>
        </w:rPr>
        <w:t>eUICC update default SM-DP+ address +CEUICCUSMDPA</w:t>
      </w:r>
      <w:r>
        <w:rPr>
          <w:noProof/>
        </w:rPr>
        <w:tab/>
      </w:r>
      <w:r>
        <w:rPr>
          <w:noProof/>
        </w:rPr>
        <w:fldChar w:fldCharType="begin" w:fldLock="1"/>
      </w:r>
      <w:r>
        <w:rPr>
          <w:noProof/>
        </w:rPr>
        <w:instrText xml:space="preserve"> PAGEREF _Toc202525372 \h </w:instrText>
      </w:r>
      <w:r>
        <w:rPr>
          <w:noProof/>
        </w:rPr>
      </w:r>
      <w:r>
        <w:rPr>
          <w:noProof/>
        </w:rPr>
        <w:fldChar w:fldCharType="separate"/>
      </w:r>
      <w:r>
        <w:rPr>
          <w:noProof/>
        </w:rPr>
        <w:t>454</w:t>
      </w:r>
      <w:r>
        <w:rPr>
          <w:noProof/>
        </w:rPr>
        <w:fldChar w:fldCharType="end"/>
      </w:r>
    </w:p>
    <w:p w14:paraId="0AA7058E" w14:textId="2A0DFAC7"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rPr>
        <w:t>20.2.6</w:t>
      </w:r>
      <w:r>
        <w:rPr>
          <w:rFonts w:asciiTheme="minorHAnsi" w:hAnsiTheme="minorHAnsi" w:cstheme="minorBidi"/>
          <w:noProof/>
          <w:kern w:val="2"/>
          <w:sz w:val="24"/>
          <w:szCs w:val="24"/>
          <w:lang w:eastAsia="en-GB"/>
          <w14:ligatures w14:val="standardContextual"/>
        </w:rPr>
        <w:tab/>
      </w:r>
      <w:r w:rsidRPr="00D136FB">
        <w:rPr>
          <w:rFonts w:eastAsia="Malgun Gothic"/>
          <w:noProof/>
        </w:rPr>
        <w:t>Get eUICC ID +CGEUICCID</w:t>
      </w:r>
      <w:r>
        <w:rPr>
          <w:noProof/>
        </w:rPr>
        <w:tab/>
      </w:r>
      <w:r>
        <w:rPr>
          <w:noProof/>
        </w:rPr>
        <w:fldChar w:fldCharType="begin" w:fldLock="1"/>
      </w:r>
      <w:r>
        <w:rPr>
          <w:noProof/>
        </w:rPr>
        <w:instrText xml:space="preserve"> PAGEREF _Toc202525373 \h </w:instrText>
      </w:r>
      <w:r>
        <w:rPr>
          <w:noProof/>
        </w:rPr>
      </w:r>
      <w:r>
        <w:rPr>
          <w:noProof/>
        </w:rPr>
        <w:fldChar w:fldCharType="separate"/>
      </w:r>
      <w:r>
        <w:rPr>
          <w:noProof/>
        </w:rPr>
        <w:t>455</w:t>
      </w:r>
      <w:r>
        <w:rPr>
          <w:noProof/>
        </w:rPr>
        <w:fldChar w:fldCharType="end"/>
      </w:r>
    </w:p>
    <w:p w14:paraId="448CDEA5" w14:textId="3A857215" w:rsidR="00B01C0A" w:rsidRDefault="00B01C0A">
      <w:pPr>
        <w:pStyle w:val="TOC3"/>
        <w:rPr>
          <w:rFonts w:asciiTheme="minorHAnsi" w:hAnsiTheme="minorHAnsi" w:cstheme="minorBidi"/>
          <w:noProof/>
          <w:kern w:val="2"/>
          <w:sz w:val="24"/>
          <w:szCs w:val="24"/>
          <w:lang w:eastAsia="en-GB"/>
          <w14:ligatures w14:val="standardContextual"/>
        </w:rPr>
      </w:pPr>
      <w:r w:rsidRPr="00D136FB">
        <w:rPr>
          <w:rFonts w:eastAsia="Malgun Gothic"/>
          <w:noProof/>
          <w:lang w:val="fr-FR"/>
        </w:rPr>
        <w:t>20.2.7</w:t>
      </w:r>
      <w:r>
        <w:rPr>
          <w:rFonts w:asciiTheme="minorHAnsi" w:hAnsiTheme="minorHAnsi" w:cstheme="minorBidi"/>
          <w:noProof/>
          <w:kern w:val="2"/>
          <w:sz w:val="24"/>
          <w:szCs w:val="24"/>
          <w:lang w:eastAsia="en-GB"/>
          <w14:ligatures w14:val="standardContextual"/>
        </w:rPr>
        <w:tab/>
      </w:r>
      <w:r w:rsidRPr="00D136FB">
        <w:rPr>
          <w:rFonts w:eastAsia="Malgun Gothic"/>
          <w:noProof/>
          <w:lang w:val="fr-FR"/>
        </w:rPr>
        <w:t>eUICC profile notification management +CEUICCPNM</w:t>
      </w:r>
      <w:r>
        <w:rPr>
          <w:noProof/>
        </w:rPr>
        <w:tab/>
      </w:r>
      <w:r>
        <w:rPr>
          <w:noProof/>
        </w:rPr>
        <w:fldChar w:fldCharType="begin" w:fldLock="1"/>
      </w:r>
      <w:r>
        <w:rPr>
          <w:noProof/>
        </w:rPr>
        <w:instrText xml:space="preserve"> PAGEREF _Toc202525374 \h </w:instrText>
      </w:r>
      <w:r>
        <w:rPr>
          <w:noProof/>
        </w:rPr>
      </w:r>
      <w:r>
        <w:rPr>
          <w:noProof/>
        </w:rPr>
        <w:fldChar w:fldCharType="separate"/>
      </w:r>
      <w:r>
        <w:rPr>
          <w:noProof/>
        </w:rPr>
        <w:t>455</w:t>
      </w:r>
      <w:r>
        <w:rPr>
          <w:noProof/>
        </w:rPr>
        <w:fldChar w:fldCharType="end"/>
      </w:r>
    </w:p>
    <w:p w14:paraId="6B463369" w14:textId="0E363B22" w:rsidR="00B01C0A" w:rsidRDefault="00B01C0A">
      <w:pPr>
        <w:pStyle w:val="TOC3"/>
        <w:rPr>
          <w:rFonts w:asciiTheme="minorHAnsi" w:hAnsiTheme="minorHAnsi" w:cstheme="minorBidi"/>
          <w:noProof/>
          <w:kern w:val="2"/>
          <w:sz w:val="24"/>
          <w:szCs w:val="24"/>
          <w:lang w:eastAsia="en-GB"/>
          <w14:ligatures w14:val="standardContextual"/>
        </w:rPr>
      </w:pPr>
      <w:r w:rsidRPr="00D136FB">
        <w:rPr>
          <w:noProof/>
          <w:lang w:val="fr-FR"/>
        </w:rPr>
        <w:t>20.2.8</w:t>
      </w:r>
      <w:r>
        <w:rPr>
          <w:rFonts w:asciiTheme="minorHAnsi" w:hAnsiTheme="minorHAnsi" w:cstheme="minorBidi"/>
          <w:noProof/>
          <w:kern w:val="2"/>
          <w:sz w:val="24"/>
          <w:szCs w:val="24"/>
          <w:lang w:eastAsia="en-GB"/>
          <w14:ligatures w14:val="standardContextual"/>
        </w:rPr>
        <w:tab/>
      </w:r>
      <w:r w:rsidRPr="00D136FB">
        <w:rPr>
          <w:noProof/>
          <w:lang w:val="fr-FR"/>
        </w:rPr>
        <w:t xml:space="preserve"> Log SIM APDU +CLOGSIMAPDU</w:t>
      </w:r>
      <w:r>
        <w:rPr>
          <w:noProof/>
        </w:rPr>
        <w:tab/>
      </w:r>
      <w:r>
        <w:rPr>
          <w:noProof/>
        </w:rPr>
        <w:fldChar w:fldCharType="begin" w:fldLock="1"/>
      </w:r>
      <w:r>
        <w:rPr>
          <w:noProof/>
        </w:rPr>
        <w:instrText xml:space="preserve"> PAGEREF _Toc202525375 \h </w:instrText>
      </w:r>
      <w:r>
        <w:rPr>
          <w:noProof/>
        </w:rPr>
      </w:r>
      <w:r>
        <w:rPr>
          <w:noProof/>
        </w:rPr>
        <w:fldChar w:fldCharType="separate"/>
      </w:r>
      <w:r>
        <w:rPr>
          <w:noProof/>
        </w:rPr>
        <w:t>456</w:t>
      </w:r>
      <w:r>
        <w:rPr>
          <w:noProof/>
        </w:rPr>
        <w:fldChar w:fldCharType="end"/>
      </w:r>
    </w:p>
    <w:p w14:paraId="7F2F2A51" w14:textId="6B78E7BC"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Summary of commands from other standards</w:t>
      </w:r>
      <w:r>
        <w:rPr>
          <w:noProof/>
        </w:rPr>
        <w:tab/>
      </w:r>
      <w:r>
        <w:rPr>
          <w:noProof/>
        </w:rPr>
        <w:fldChar w:fldCharType="begin" w:fldLock="1"/>
      </w:r>
      <w:r>
        <w:rPr>
          <w:noProof/>
        </w:rPr>
        <w:instrText xml:space="preserve"> PAGEREF _Toc202525376 \h </w:instrText>
      </w:r>
      <w:r>
        <w:rPr>
          <w:noProof/>
        </w:rPr>
      </w:r>
      <w:r>
        <w:rPr>
          <w:noProof/>
        </w:rPr>
        <w:fldChar w:fldCharType="separate"/>
      </w:r>
      <w:r>
        <w:rPr>
          <w:noProof/>
        </w:rPr>
        <w:t>458</w:t>
      </w:r>
      <w:r>
        <w:rPr>
          <w:noProof/>
        </w:rPr>
        <w:fldChar w:fldCharType="end"/>
      </w:r>
    </w:p>
    <w:p w14:paraId="4F776A46" w14:textId="0F72138A"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B (normative):</w:t>
      </w:r>
      <w:r>
        <w:rPr>
          <w:noProof/>
        </w:rPr>
        <w:tab/>
        <w:t>Summary of result codes</w:t>
      </w:r>
      <w:r>
        <w:rPr>
          <w:noProof/>
        </w:rPr>
        <w:tab/>
      </w:r>
      <w:r>
        <w:rPr>
          <w:noProof/>
        </w:rPr>
        <w:fldChar w:fldCharType="begin" w:fldLock="1"/>
      </w:r>
      <w:r>
        <w:rPr>
          <w:noProof/>
        </w:rPr>
        <w:instrText xml:space="preserve"> PAGEREF _Toc202525377 \h </w:instrText>
      </w:r>
      <w:r>
        <w:rPr>
          <w:noProof/>
        </w:rPr>
      </w:r>
      <w:r>
        <w:rPr>
          <w:noProof/>
        </w:rPr>
        <w:fldChar w:fldCharType="separate"/>
      </w:r>
      <w:r>
        <w:rPr>
          <w:noProof/>
        </w:rPr>
        <w:t>460</w:t>
      </w:r>
      <w:r>
        <w:rPr>
          <w:noProof/>
        </w:rPr>
        <w:fldChar w:fldCharType="end"/>
      </w:r>
    </w:p>
    <w:p w14:paraId="3334DB38" w14:textId="6F65044D"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Commands from TIA IS</w:t>
      </w:r>
      <w:r>
        <w:rPr>
          <w:noProof/>
        </w:rPr>
        <w:noBreakHyphen/>
        <w:t>101</w:t>
      </w:r>
      <w:r>
        <w:rPr>
          <w:noProof/>
        </w:rPr>
        <w:tab/>
      </w:r>
      <w:r>
        <w:rPr>
          <w:noProof/>
        </w:rPr>
        <w:fldChar w:fldCharType="begin" w:fldLock="1"/>
      </w:r>
      <w:r>
        <w:rPr>
          <w:noProof/>
        </w:rPr>
        <w:instrText xml:space="preserve"> PAGEREF _Toc202525378 \h </w:instrText>
      </w:r>
      <w:r>
        <w:rPr>
          <w:noProof/>
        </w:rPr>
      </w:r>
      <w:r>
        <w:rPr>
          <w:noProof/>
        </w:rPr>
        <w:fldChar w:fldCharType="separate"/>
      </w:r>
      <w:r>
        <w:rPr>
          <w:noProof/>
        </w:rPr>
        <w:t>464</w:t>
      </w:r>
      <w:r>
        <w:rPr>
          <w:noProof/>
        </w:rPr>
        <w:fldChar w:fldCharType="end"/>
      </w:r>
    </w:p>
    <w:p w14:paraId="0DCABA61" w14:textId="5960C6DE" w:rsidR="00B01C0A" w:rsidRDefault="00B01C0A">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_Toc202525379 \h </w:instrText>
      </w:r>
      <w:r>
        <w:rPr>
          <w:noProof/>
        </w:rPr>
      </w:r>
      <w:r>
        <w:rPr>
          <w:noProof/>
        </w:rPr>
        <w:fldChar w:fldCharType="separate"/>
      </w:r>
      <w:r>
        <w:rPr>
          <w:noProof/>
        </w:rPr>
        <w:t>464</w:t>
      </w:r>
      <w:r>
        <w:rPr>
          <w:noProof/>
        </w:rPr>
        <w:fldChar w:fldCharType="end"/>
      </w:r>
    </w:p>
    <w:p w14:paraId="355CD635" w14:textId="7195DC0A" w:rsidR="00B01C0A" w:rsidRDefault="00B01C0A">
      <w:pPr>
        <w:pStyle w:val="TOC1"/>
        <w:rPr>
          <w:rFonts w:asciiTheme="minorHAnsi" w:hAnsiTheme="minorHAnsi" w:cstheme="minorBidi"/>
          <w:noProof/>
          <w:kern w:val="2"/>
          <w:sz w:val="24"/>
          <w:szCs w:val="24"/>
          <w:lang w:eastAsia="en-GB"/>
          <w14:ligatures w14:val="standardContextual"/>
        </w:rPr>
      </w:pPr>
      <w:r w:rsidRPr="00D136FB">
        <w:rPr>
          <w:noProof/>
          <w:lang w:val="en-US"/>
        </w:rPr>
        <w:t>C.2</w:t>
      </w:r>
      <w:r>
        <w:rPr>
          <w:rFonts w:asciiTheme="minorHAnsi" w:hAnsiTheme="minorHAnsi" w:cstheme="minorBidi"/>
          <w:noProof/>
          <w:kern w:val="2"/>
          <w:sz w:val="24"/>
          <w:szCs w:val="24"/>
          <w:lang w:eastAsia="en-GB"/>
          <w14:ligatures w14:val="standardContextual"/>
        </w:rPr>
        <w:tab/>
      </w:r>
      <w:r w:rsidRPr="00D136FB">
        <w:rPr>
          <w:noProof/>
          <w:lang w:val="en-US"/>
        </w:rPr>
        <w:t>Commands</w:t>
      </w:r>
      <w:r>
        <w:rPr>
          <w:noProof/>
        </w:rPr>
        <w:tab/>
      </w:r>
      <w:r>
        <w:rPr>
          <w:noProof/>
        </w:rPr>
        <w:fldChar w:fldCharType="begin" w:fldLock="1"/>
      </w:r>
      <w:r>
        <w:rPr>
          <w:noProof/>
        </w:rPr>
        <w:instrText xml:space="preserve"> PAGEREF _Toc202525380 \h </w:instrText>
      </w:r>
      <w:r>
        <w:rPr>
          <w:noProof/>
        </w:rPr>
      </w:r>
      <w:r>
        <w:rPr>
          <w:noProof/>
        </w:rPr>
        <w:fldChar w:fldCharType="separate"/>
      </w:r>
      <w:r>
        <w:rPr>
          <w:noProof/>
        </w:rPr>
        <w:t>465</w:t>
      </w:r>
      <w:r>
        <w:rPr>
          <w:noProof/>
        </w:rPr>
        <w:fldChar w:fldCharType="end"/>
      </w:r>
    </w:p>
    <w:p w14:paraId="45928738" w14:textId="3E96DF9C" w:rsidR="00B01C0A" w:rsidRDefault="00B01C0A">
      <w:pPr>
        <w:pStyle w:val="TOC2"/>
        <w:rPr>
          <w:rFonts w:asciiTheme="minorHAnsi" w:hAnsiTheme="minorHAnsi" w:cstheme="minorBidi"/>
          <w:noProof/>
          <w:kern w:val="2"/>
          <w:sz w:val="24"/>
          <w:szCs w:val="24"/>
          <w:lang w:eastAsia="en-GB"/>
          <w14:ligatures w14:val="standardContextual"/>
        </w:rPr>
      </w:pPr>
      <w:r w:rsidRPr="00D136FB">
        <w:rPr>
          <w:noProof/>
          <w:lang w:val="en-US"/>
        </w:rPr>
        <w:t>C.2.1</w:t>
      </w:r>
      <w:r>
        <w:rPr>
          <w:rFonts w:asciiTheme="minorHAnsi" w:hAnsiTheme="minorHAnsi" w:cstheme="minorBidi"/>
          <w:noProof/>
          <w:kern w:val="2"/>
          <w:sz w:val="24"/>
          <w:szCs w:val="24"/>
          <w:lang w:eastAsia="en-GB"/>
          <w14:ligatures w14:val="standardContextual"/>
        </w:rPr>
        <w:tab/>
      </w:r>
      <w:r w:rsidRPr="00D136FB">
        <w:rPr>
          <w:noProof/>
          <w:lang w:val="en-US"/>
        </w:rPr>
        <w:t>Select mode +FCLASS</w:t>
      </w:r>
      <w:r>
        <w:rPr>
          <w:noProof/>
        </w:rPr>
        <w:tab/>
      </w:r>
      <w:r>
        <w:rPr>
          <w:noProof/>
        </w:rPr>
        <w:fldChar w:fldCharType="begin" w:fldLock="1"/>
      </w:r>
      <w:r>
        <w:rPr>
          <w:noProof/>
        </w:rPr>
        <w:instrText xml:space="preserve"> PAGEREF _Toc202525381 \h </w:instrText>
      </w:r>
      <w:r>
        <w:rPr>
          <w:noProof/>
        </w:rPr>
      </w:r>
      <w:r>
        <w:rPr>
          <w:noProof/>
        </w:rPr>
        <w:fldChar w:fldCharType="separate"/>
      </w:r>
      <w:r>
        <w:rPr>
          <w:noProof/>
        </w:rPr>
        <w:t>465</w:t>
      </w:r>
      <w:r>
        <w:rPr>
          <w:noProof/>
        </w:rPr>
        <w:fldChar w:fldCharType="end"/>
      </w:r>
    </w:p>
    <w:p w14:paraId="215A52A0" w14:textId="7155A4A3" w:rsidR="00B01C0A" w:rsidRDefault="00B01C0A">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Buffer threshold setting +VBT</w:t>
      </w:r>
      <w:r>
        <w:rPr>
          <w:noProof/>
        </w:rPr>
        <w:tab/>
      </w:r>
      <w:r>
        <w:rPr>
          <w:noProof/>
        </w:rPr>
        <w:fldChar w:fldCharType="begin" w:fldLock="1"/>
      </w:r>
      <w:r>
        <w:rPr>
          <w:noProof/>
        </w:rPr>
        <w:instrText xml:space="preserve"> PAGEREF _Toc202525382 \h </w:instrText>
      </w:r>
      <w:r>
        <w:rPr>
          <w:noProof/>
        </w:rPr>
      </w:r>
      <w:r>
        <w:rPr>
          <w:noProof/>
        </w:rPr>
        <w:fldChar w:fldCharType="separate"/>
      </w:r>
      <w:r>
        <w:rPr>
          <w:noProof/>
        </w:rPr>
        <w:t>465</w:t>
      </w:r>
      <w:r>
        <w:rPr>
          <w:noProof/>
        </w:rPr>
        <w:fldChar w:fldCharType="end"/>
      </w:r>
    </w:p>
    <w:p w14:paraId="21209174" w14:textId="34F9EC30" w:rsidR="00B01C0A" w:rsidRDefault="00B01C0A">
      <w:pPr>
        <w:pStyle w:val="TOC2"/>
        <w:rPr>
          <w:rFonts w:asciiTheme="minorHAnsi" w:hAnsiTheme="minorHAnsi" w:cstheme="minorBidi"/>
          <w:noProof/>
          <w:kern w:val="2"/>
          <w:sz w:val="24"/>
          <w:szCs w:val="24"/>
          <w:lang w:eastAsia="en-GB"/>
          <w14:ligatures w14:val="standardContextual"/>
        </w:rPr>
      </w:pPr>
      <w:r>
        <w:rPr>
          <w:noProof/>
        </w:rPr>
        <w:t>C.2.3</w:t>
      </w:r>
      <w:r>
        <w:rPr>
          <w:rFonts w:asciiTheme="minorHAnsi" w:hAnsiTheme="minorHAnsi" w:cstheme="minorBidi"/>
          <w:noProof/>
          <w:kern w:val="2"/>
          <w:sz w:val="24"/>
          <w:szCs w:val="24"/>
          <w:lang w:eastAsia="en-GB"/>
          <w14:ligatures w14:val="standardContextual"/>
        </w:rPr>
        <w:tab/>
      </w:r>
      <w:r>
        <w:rPr>
          <w:noProof/>
        </w:rPr>
        <w:t>Calling number ID presentation +VCID</w:t>
      </w:r>
      <w:r>
        <w:rPr>
          <w:noProof/>
        </w:rPr>
        <w:tab/>
      </w:r>
      <w:r>
        <w:rPr>
          <w:noProof/>
        </w:rPr>
        <w:fldChar w:fldCharType="begin" w:fldLock="1"/>
      </w:r>
      <w:r>
        <w:rPr>
          <w:noProof/>
        </w:rPr>
        <w:instrText xml:space="preserve"> PAGEREF _Toc202525383 \h </w:instrText>
      </w:r>
      <w:r>
        <w:rPr>
          <w:noProof/>
        </w:rPr>
      </w:r>
      <w:r>
        <w:rPr>
          <w:noProof/>
        </w:rPr>
        <w:fldChar w:fldCharType="separate"/>
      </w:r>
      <w:r>
        <w:rPr>
          <w:noProof/>
        </w:rPr>
        <w:t>466</w:t>
      </w:r>
      <w:r>
        <w:rPr>
          <w:noProof/>
        </w:rPr>
        <w:fldChar w:fldCharType="end"/>
      </w:r>
    </w:p>
    <w:p w14:paraId="7978D3FF" w14:textId="7171DAED" w:rsidR="00B01C0A" w:rsidRDefault="00B01C0A">
      <w:pPr>
        <w:pStyle w:val="TOC2"/>
        <w:rPr>
          <w:rFonts w:asciiTheme="minorHAnsi" w:hAnsiTheme="minorHAnsi" w:cstheme="minorBidi"/>
          <w:noProof/>
          <w:kern w:val="2"/>
          <w:sz w:val="24"/>
          <w:szCs w:val="24"/>
          <w:lang w:eastAsia="en-GB"/>
          <w14:ligatures w14:val="standardContextual"/>
        </w:rPr>
      </w:pPr>
      <w:r>
        <w:rPr>
          <w:noProof/>
        </w:rPr>
        <w:t>C.2.4</w:t>
      </w:r>
      <w:r>
        <w:rPr>
          <w:rFonts w:asciiTheme="minorHAnsi" w:hAnsiTheme="minorHAnsi" w:cstheme="minorBidi"/>
          <w:noProof/>
          <w:kern w:val="2"/>
          <w:sz w:val="24"/>
          <w:szCs w:val="24"/>
          <w:lang w:eastAsia="en-GB"/>
          <w14:ligatures w14:val="standardContextual"/>
        </w:rPr>
        <w:tab/>
      </w:r>
      <w:r>
        <w:rPr>
          <w:noProof/>
        </w:rPr>
        <w:t>Receive gain selection +VGR</w:t>
      </w:r>
      <w:r>
        <w:rPr>
          <w:noProof/>
        </w:rPr>
        <w:tab/>
      </w:r>
      <w:r>
        <w:rPr>
          <w:noProof/>
        </w:rPr>
        <w:fldChar w:fldCharType="begin" w:fldLock="1"/>
      </w:r>
      <w:r>
        <w:rPr>
          <w:noProof/>
        </w:rPr>
        <w:instrText xml:space="preserve"> PAGEREF _Toc202525384 \h </w:instrText>
      </w:r>
      <w:r>
        <w:rPr>
          <w:noProof/>
        </w:rPr>
      </w:r>
      <w:r>
        <w:rPr>
          <w:noProof/>
        </w:rPr>
        <w:fldChar w:fldCharType="separate"/>
      </w:r>
      <w:r>
        <w:rPr>
          <w:noProof/>
        </w:rPr>
        <w:t>466</w:t>
      </w:r>
      <w:r>
        <w:rPr>
          <w:noProof/>
        </w:rPr>
        <w:fldChar w:fldCharType="end"/>
      </w:r>
    </w:p>
    <w:p w14:paraId="2B69DB11" w14:textId="15240046" w:rsidR="00B01C0A" w:rsidRDefault="00B01C0A">
      <w:pPr>
        <w:pStyle w:val="TOC2"/>
        <w:rPr>
          <w:rFonts w:asciiTheme="minorHAnsi" w:hAnsiTheme="minorHAnsi" w:cstheme="minorBidi"/>
          <w:noProof/>
          <w:kern w:val="2"/>
          <w:sz w:val="24"/>
          <w:szCs w:val="24"/>
          <w:lang w:eastAsia="en-GB"/>
          <w14:ligatures w14:val="standardContextual"/>
        </w:rPr>
      </w:pPr>
      <w:r>
        <w:rPr>
          <w:noProof/>
        </w:rPr>
        <w:t>C.2.5</w:t>
      </w:r>
      <w:r>
        <w:rPr>
          <w:rFonts w:asciiTheme="minorHAnsi" w:hAnsiTheme="minorHAnsi" w:cstheme="minorBidi"/>
          <w:noProof/>
          <w:kern w:val="2"/>
          <w:sz w:val="24"/>
          <w:szCs w:val="24"/>
          <w:lang w:eastAsia="en-GB"/>
          <w14:ligatures w14:val="standardContextual"/>
        </w:rPr>
        <w:tab/>
      </w:r>
      <w:r>
        <w:rPr>
          <w:noProof/>
        </w:rPr>
        <w:t>Transmit gain selection +VGT</w:t>
      </w:r>
      <w:r>
        <w:rPr>
          <w:noProof/>
        </w:rPr>
        <w:tab/>
      </w:r>
      <w:r>
        <w:rPr>
          <w:noProof/>
        </w:rPr>
        <w:fldChar w:fldCharType="begin" w:fldLock="1"/>
      </w:r>
      <w:r>
        <w:rPr>
          <w:noProof/>
        </w:rPr>
        <w:instrText xml:space="preserve"> PAGEREF _Toc202525385 \h </w:instrText>
      </w:r>
      <w:r>
        <w:rPr>
          <w:noProof/>
        </w:rPr>
      </w:r>
      <w:r>
        <w:rPr>
          <w:noProof/>
        </w:rPr>
        <w:fldChar w:fldCharType="separate"/>
      </w:r>
      <w:r>
        <w:rPr>
          <w:noProof/>
        </w:rPr>
        <w:t>466</w:t>
      </w:r>
      <w:r>
        <w:rPr>
          <w:noProof/>
        </w:rPr>
        <w:fldChar w:fldCharType="end"/>
      </w:r>
    </w:p>
    <w:p w14:paraId="1705F7B7" w14:textId="34F3698A" w:rsidR="00B01C0A" w:rsidRDefault="00B01C0A">
      <w:pPr>
        <w:pStyle w:val="TOC2"/>
        <w:rPr>
          <w:rFonts w:asciiTheme="minorHAnsi" w:hAnsiTheme="minorHAnsi" w:cstheme="minorBidi"/>
          <w:noProof/>
          <w:kern w:val="2"/>
          <w:sz w:val="24"/>
          <w:szCs w:val="24"/>
          <w:lang w:eastAsia="en-GB"/>
          <w14:ligatures w14:val="standardContextual"/>
        </w:rPr>
      </w:pPr>
      <w:r>
        <w:rPr>
          <w:noProof/>
        </w:rPr>
        <w:t>C.2.6</w:t>
      </w:r>
      <w:r>
        <w:rPr>
          <w:rFonts w:asciiTheme="minorHAnsi" w:hAnsiTheme="minorHAnsi" w:cstheme="minorBidi"/>
          <w:noProof/>
          <w:kern w:val="2"/>
          <w:sz w:val="24"/>
          <w:szCs w:val="24"/>
          <w:lang w:eastAsia="en-GB"/>
          <w14:ligatures w14:val="standardContextual"/>
        </w:rPr>
        <w:tab/>
      </w:r>
      <w:r>
        <w:rPr>
          <w:noProof/>
        </w:rPr>
        <w:t>Initialise voice parameters +VIP</w:t>
      </w:r>
      <w:r>
        <w:rPr>
          <w:noProof/>
        </w:rPr>
        <w:tab/>
      </w:r>
      <w:r>
        <w:rPr>
          <w:noProof/>
        </w:rPr>
        <w:fldChar w:fldCharType="begin" w:fldLock="1"/>
      </w:r>
      <w:r>
        <w:rPr>
          <w:noProof/>
        </w:rPr>
        <w:instrText xml:space="preserve"> PAGEREF _Toc202525386 \h </w:instrText>
      </w:r>
      <w:r>
        <w:rPr>
          <w:noProof/>
        </w:rPr>
      </w:r>
      <w:r>
        <w:rPr>
          <w:noProof/>
        </w:rPr>
        <w:fldChar w:fldCharType="separate"/>
      </w:r>
      <w:r>
        <w:rPr>
          <w:noProof/>
        </w:rPr>
        <w:t>467</w:t>
      </w:r>
      <w:r>
        <w:rPr>
          <w:noProof/>
        </w:rPr>
        <w:fldChar w:fldCharType="end"/>
      </w:r>
    </w:p>
    <w:p w14:paraId="5AFCE778" w14:textId="2FDC6CE5" w:rsidR="00B01C0A" w:rsidRDefault="00B01C0A">
      <w:pPr>
        <w:pStyle w:val="TOC2"/>
        <w:rPr>
          <w:rFonts w:asciiTheme="minorHAnsi" w:hAnsiTheme="minorHAnsi" w:cstheme="minorBidi"/>
          <w:noProof/>
          <w:kern w:val="2"/>
          <w:sz w:val="24"/>
          <w:szCs w:val="24"/>
          <w:lang w:eastAsia="en-GB"/>
          <w14:ligatures w14:val="standardContextual"/>
        </w:rPr>
      </w:pPr>
      <w:r>
        <w:rPr>
          <w:noProof/>
        </w:rPr>
        <w:t>C.2.7</w:t>
      </w:r>
      <w:r>
        <w:rPr>
          <w:rFonts w:asciiTheme="minorHAnsi" w:hAnsiTheme="minorHAnsi" w:cstheme="minorBidi"/>
          <w:noProof/>
          <w:kern w:val="2"/>
          <w:sz w:val="24"/>
          <w:szCs w:val="24"/>
          <w:lang w:eastAsia="en-GB"/>
          <w14:ligatures w14:val="standardContextual"/>
        </w:rPr>
        <w:tab/>
      </w:r>
      <w:r>
        <w:rPr>
          <w:noProof/>
        </w:rPr>
        <w:t>Inactivity timer +VIT</w:t>
      </w:r>
      <w:r>
        <w:rPr>
          <w:noProof/>
        </w:rPr>
        <w:tab/>
      </w:r>
      <w:r>
        <w:rPr>
          <w:noProof/>
        </w:rPr>
        <w:fldChar w:fldCharType="begin" w:fldLock="1"/>
      </w:r>
      <w:r>
        <w:rPr>
          <w:noProof/>
        </w:rPr>
        <w:instrText xml:space="preserve"> PAGEREF _Toc202525387 \h </w:instrText>
      </w:r>
      <w:r>
        <w:rPr>
          <w:noProof/>
        </w:rPr>
      </w:r>
      <w:r>
        <w:rPr>
          <w:noProof/>
        </w:rPr>
        <w:fldChar w:fldCharType="separate"/>
      </w:r>
      <w:r>
        <w:rPr>
          <w:noProof/>
        </w:rPr>
        <w:t>467</w:t>
      </w:r>
      <w:r>
        <w:rPr>
          <w:noProof/>
        </w:rPr>
        <w:fldChar w:fldCharType="end"/>
      </w:r>
    </w:p>
    <w:p w14:paraId="3348C514" w14:textId="117C3630" w:rsidR="00B01C0A" w:rsidRDefault="00B01C0A">
      <w:pPr>
        <w:pStyle w:val="TOC2"/>
        <w:rPr>
          <w:rFonts w:asciiTheme="minorHAnsi" w:hAnsiTheme="minorHAnsi" w:cstheme="minorBidi"/>
          <w:noProof/>
          <w:kern w:val="2"/>
          <w:sz w:val="24"/>
          <w:szCs w:val="24"/>
          <w:lang w:eastAsia="en-GB"/>
          <w14:ligatures w14:val="standardContextual"/>
        </w:rPr>
      </w:pPr>
      <w:r>
        <w:rPr>
          <w:noProof/>
        </w:rPr>
        <w:t>C.2.8</w:t>
      </w:r>
      <w:r>
        <w:rPr>
          <w:rFonts w:asciiTheme="minorHAnsi" w:hAnsiTheme="minorHAnsi" w:cstheme="minorBidi"/>
          <w:noProof/>
          <w:kern w:val="2"/>
          <w:sz w:val="24"/>
          <w:szCs w:val="24"/>
          <w:lang w:eastAsia="en-GB"/>
          <w14:ligatures w14:val="standardContextual"/>
        </w:rPr>
        <w:tab/>
      </w:r>
      <w:r>
        <w:rPr>
          <w:noProof/>
        </w:rPr>
        <w:t>Line selection +VLS</w:t>
      </w:r>
      <w:r>
        <w:rPr>
          <w:noProof/>
        </w:rPr>
        <w:tab/>
      </w:r>
      <w:r>
        <w:rPr>
          <w:noProof/>
        </w:rPr>
        <w:fldChar w:fldCharType="begin" w:fldLock="1"/>
      </w:r>
      <w:r>
        <w:rPr>
          <w:noProof/>
        </w:rPr>
        <w:instrText xml:space="preserve"> PAGEREF _Toc202525388 \h </w:instrText>
      </w:r>
      <w:r>
        <w:rPr>
          <w:noProof/>
        </w:rPr>
      </w:r>
      <w:r>
        <w:rPr>
          <w:noProof/>
        </w:rPr>
        <w:fldChar w:fldCharType="separate"/>
      </w:r>
      <w:r>
        <w:rPr>
          <w:noProof/>
        </w:rPr>
        <w:t>467</w:t>
      </w:r>
      <w:r>
        <w:rPr>
          <w:noProof/>
        </w:rPr>
        <w:fldChar w:fldCharType="end"/>
      </w:r>
    </w:p>
    <w:p w14:paraId="09BD6BFB" w14:textId="432B2FCD" w:rsidR="00B01C0A" w:rsidRDefault="00B01C0A">
      <w:pPr>
        <w:pStyle w:val="TOC2"/>
        <w:rPr>
          <w:rFonts w:asciiTheme="minorHAnsi" w:hAnsiTheme="minorHAnsi" w:cstheme="minorBidi"/>
          <w:noProof/>
          <w:kern w:val="2"/>
          <w:sz w:val="24"/>
          <w:szCs w:val="24"/>
          <w:lang w:eastAsia="en-GB"/>
          <w14:ligatures w14:val="standardContextual"/>
        </w:rPr>
      </w:pPr>
      <w:r>
        <w:rPr>
          <w:noProof/>
        </w:rPr>
        <w:t>C.2.9</w:t>
      </w:r>
      <w:r>
        <w:rPr>
          <w:rFonts w:asciiTheme="minorHAnsi" w:hAnsiTheme="minorHAnsi" w:cstheme="minorBidi"/>
          <w:noProof/>
          <w:kern w:val="2"/>
          <w:sz w:val="24"/>
          <w:szCs w:val="24"/>
          <w:lang w:eastAsia="en-GB"/>
          <w14:ligatures w14:val="standardContextual"/>
        </w:rPr>
        <w:tab/>
      </w:r>
      <w:r>
        <w:rPr>
          <w:noProof/>
        </w:rPr>
        <w:t>Receive data state +VRX</w:t>
      </w:r>
      <w:r>
        <w:rPr>
          <w:noProof/>
        </w:rPr>
        <w:tab/>
      </w:r>
      <w:r>
        <w:rPr>
          <w:noProof/>
        </w:rPr>
        <w:fldChar w:fldCharType="begin" w:fldLock="1"/>
      </w:r>
      <w:r>
        <w:rPr>
          <w:noProof/>
        </w:rPr>
        <w:instrText xml:space="preserve"> PAGEREF _Toc202525389 \h </w:instrText>
      </w:r>
      <w:r>
        <w:rPr>
          <w:noProof/>
        </w:rPr>
      </w:r>
      <w:r>
        <w:rPr>
          <w:noProof/>
        </w:rPr>
        <w:fldChar w:fldCharType="separate"/>
      </w:r>
      <w:r>
        <w:rPr>
          <w:noProof/>
        </w:rPr>
        <w:t>469</w:t>
      </w:r>
      <w:r>
        <w:rPr>
          <w:noProof/>
        </w:rPr>
        <w:fldChar w:fldCharType="end"/>
      </w:r>
    </w:p>
    <w:p w14:paraId="42E43C3F" w14:textId="12C667A6" w:rsidR="00B01C0A" w:rsidRDefault="00B01C0A">
      <w:pPr>
        <w:pStyle w:val="TOC2"/>
        <w:rPr>
          <w:rFonts w:asciiTheme="minorHAnsi" w:hAnsiTheme="minorHAnsi" w:cstheme="minorBidi"/>
          <w:noProof/>
          <w:kern w:val="2"/>
          <w:sz w:val="24"/>
          <w:szCs w:val="24"/>
          <w:lang w:eastAsia="en-GB"/>
          <w14:ligatures w14:val="standardContextual"/>
        </w:rPr>
      </w:pPr>
      <w:r>
        <w:rPr>
          <w:noProof/>
        </w:rPr>
        <w:t>C.2.10</w:t>
      </w:r>
      <w:r>
        <w:rPr>
          <w:rFonts w:asciiTheme="minorHAnsi" w:hAnsiTheme="minorHAnsi" w:cstheme="minorBidi"/>
          <w:noProof/>
          <w:kern w:val="2"/>
          <w:sz w:val="24"/>
          <w:szCs w:val="24"/>
          <w:lang w:eastAsia="en-GB"/>
          <w14:ligatures w14:val="standardContextual"/>
        </w:rPr>
        <w:tab/>
      </w:r>
      <w:r>
        <w:rPr>
          <w:noProof/>
        </w:rPr>
        <w:t>Select compression method +VSM</w:t>
      </w:r>
      <w:r>
        <w:rPr>
          <w:noProof/>
        </w:rPr>
        <w:tab/>
      </w:r>
      <w:r>
        <w:rPr>
          <w:noProof/>
        </w:rPr>
        <w:fldChar w:fldCharType="begin" w:fldLock="1"/>
      </w:r>
      <w:r>
        <w:rPr>
          <w:noProof/>
        </w:rPr>
        <w:instrText xml:space="preserve"> PAGEREF _Toc202525390 \h </w:instrText>
      </w:r>
      <w:r>
        <w:rPr>
          <w:noProof/>
        </w:rPr>
      </w:r>
      <w:r>
        <w:rPr>
          <w:noProof/>
        </w:rPr>
        <w:fldChar w:fldCharType="separate"/>
      </w:r>
      <w:r>
        <w:rPr>
          <w:noProof/>
        </w:rPr>
        <w:t>469</w:t>
      </w:r>
      <w:r>
        <w:rPr>
          <w:noProof/>
        </w:rPr>
        <w:fldChar w:fldCharType="end"/>
      </w:r>
    </w:p>
    <w:p w14:paraId="48E82257" w14:textId="55ED2524" w:rsidR="00B01C0A" w:rsidRDefault="00B01C0A">
      <w:pPr>
        <w:pStyle w:val="TOC2"/>
        <w:rPr>
          <w:rFonts w:asciiTheme="minorHAnsi" w:hAnsiTheme="minorHAnsi" w:cstheme="minorBidi"/>
          <w:noProof/>
          <w:kern w:val="2"/>
          <w:sz w:val="24"/>
          <w:szCs w:val="24"/>
          <w:lang w:eastAsia="en-GB"/>
          <w14:ligatures w14:val="standardContextual"/>
        </w:rPr>
      </w:pPr>
      <w:r>
        <w:rPr>
          <w:noProof/>
        </w:rPr>
        <w:t>C.2.11</w:t>
      </w:r>
      <w:r>
        <w:rPr>
          <w:rFonts w:asciiTheme="minorHAnsi" w:hAnsiTheme="minorHAnsi" w:cstheme="minorBidi"/>
          <w:noProof/>
          <w:kern w:val="2"/>
          <w:sz w:val="24"/>
          <w:szCs w:val="24"/>
          <w:lang w:eastAsia="en-GB"/>
          <w14:ligatures w14:val="standardContextual"/>
        </w:rPr>
        <w:tab/>
      </w:r>
      <w:r>
        <w:rPr>
          <w:noProof/>
        </w:rPr>
        <w:t>DTMF and tone generation +VTS</w:t>
      </w:r>
      <w:r>
        <w:rPr>
          <w:noProof/>
        </w:rPr>
        <w:tab/>
      </w:r>
      <w:r>
        <w:rPr>
          <w:noProof/>
        </w:rPr>
        <w:fldChar w:fldCharType="begin" w:fldLock="1"/>
      </w:r>
      <w:r>
        <w:rPr>
          <w:noProof/>
        </w:rPr>
        <w:instrText xml:space="preserve"> PAGEREF _Toc202525391 \h </w:instrText>
      </w:r>
      <w:r>
        <w:rPr>
          <w:noProof/>
        </w:rPr>
      </w:r>
      <w:r>
        <w:rPr>
          <w:noProof/>
        </w:rPr>
        <w:fldChar w:fldCharType="separate"/>
      </w:r>
      <w:r>
        <w:rPr>
          <w:noProof/>
        </w:rPr>
        <w:t>470</w:t>
      </w:r>
      <w:r>
        <w:rPr>
          <w:noProof/>
        </w:rPr>
        <w:fldChar w:fldCharType="end"/>
      </w:r>
    </w:p>
    <w:p w14:paraId="0C7A3B33" w14:textId="58788881" w:rsidR="00B01C0A" w:rsidRDefault="00B01C0A">
      <w:pPr>
        <w:pStyle w:val="TOC2"/>
        <w:rPr>
          <w:rFonts w:asciiTheme="minorHAnsi" w:hAnsiTheme="minorHAnsi" w:cstheme="minorBidi"/>
          <w:noProof/>
          <w:kern w:val="2"/>
          <w:sz w:val="24"/>
          <w:szCs w:val="24"/>
          <w:lang w:eastAsia="en-GB"/>
          <w14:ligatures w14:val="standardContextual"/>
        </w:rPr>
      </w:pPr>
      <w:r>
        <w:rPr>
          <w:noProof/>
        </w:rPr>
        <w:t>C.2.12</w:t>
      </w:r>
      <w:r>
        <w:rPr>
          <w:rFonts w:asciiTheme="minorHAnsi" w:hAnsiTheme="minorHAnsi" w:cstheme="minorBidi"/>
          <w:noProof/>
          <w:kern w:val="2"/>
          <w:sz w:val="24"/>
          <w:szCs w:val="24"/>
          <w:lang w:eastAsia="en-GB"/>
          <w14:ligatures w14:val="standardContextual"/>
        </w:rPr>
        <w:tab/>
      </w:r>
      <w:r>
        <w:rPr>
          <w:noProof/>
        </w:rPr>
        <w:t>Tone duration +VTD</w:t>
      </w:r>
      <w:r>
        <w:rPr>
          <w:noProof/>
        </w:rPr>
        <w:tab/>
      </w:r>
      <w:r>
        <w:rPr>
          <w:noProof/>
        </w:rPr>
        <w:fldChar w:fldCharType="begin" w:fldLock="1"/>
      </w:r>
      <w:r>
        <w:rPr>
          <w:noProof/>
        </w:rPr>
        <w:instrText xml:space="preserve"> PAGEREF _Toc202525392 \h </w:instrText>
      </w:r>
      <w:r>
        <w:rPr>
          <w:noProof/>
        </w:rPr>
      </w:r>
      <w:r>
        <w:rPr>
          <w:noProof/>
        </w:rPr>
        <w:fldChar w:fldCharType="separate"/>
      </w:r>
      <w:r>
        <w:rPr>
          <w:noProof/>
        </w:rPr>
        <w:t>470</w:t>
      </w:r>
      <w:r>
        <w:rPr>
          <w:noProof/>
        </w:rPr>
        <w:fldChar w:fldCharType="end"/>
      </w:r>
    </w:p>
    <w:p w14:paraId="483DD3F7" w14:textId="1D7808CB" w:rsidR="00B01C0A" w:rsidRDefault="00B01C0A">
      <w:pPr>
        <w:pStyle w:val="TOC2"/>
        <w:rPr>
          <w:rFonts w:asciiTheme="minorHAnsi" w:hAnsiTheme="minorHAnsi" w:cstheme="minorBidi"/>
          <w:noProof/>
          <w:kern w:val="2"/>
          <w:sz w:val="24"/>
          <w:szCs w:val="24"/>
          <w:lang w:eastAsia="en-GB"/>
          <w14:ligatures w14:val="standardContextual"/>
        </w:rPr>
      </w:pPr>
      <w:r>
        <w:rPr>
          <w:noProof/>
        </w:rPr>
        <w:t>C.2.13</w:t>
      </w:r>
      <w:r>
        <w:rPr>
          <w:rFonts w:asciiTheme="minorHAnsi" w:hAnsiTheme="minorHAnsi" w:cstheme="minorBidi"/>
          <w:noProof/>
          <w:kern w:val="2"/>
          <w:sz w:val="24"/>
          <w:szCs w:val="24"/>
          <w:lang w:eastAsia="en-GB"/>
          <w14:ligatures w14:val="standardContextual"/>
        </w:rPr>
        <w:tab/>
      </w:r>
      <w:r>
        <w:rPr>
          <w:noProof/>
        </w:rPr>
        <w:t>Transmit data state +VTX</w:t>
      </w:r>
      <w:r>
        <w:rPr>
          <w:noProof/>
        </w:rPr>
        <w:tab/>
      </w:r>
      <w:r>
        <w:rPr>
          <w:noProof/>
        </w:rPr>
        <w:fldChar w:fldCharType="begin" w:fldLock="1"/>
      </w:r>
      <w:r>
        <w:rPr>
          <w:noProof/>
        </w:rPr>
        <w:instrText xml:space="preserve"> PAGEREF _Toc202525393 \h </w:instrText>
      </w:r>
      <w:r>
        <w:rPr>
          <w:noProof/>
        </w:rPr>
      </w:r>
      <w:r>
        <w:rPr>
          <w:noProof/>
        </w:rPr>
        <w:fldChar w:fldCharType="separate"/>
      </w:r>
      <w:r>
        <w:rPr>
          <w:noProof/>
        </w:rPr>
        <w:t>471</w:t>
      </w:r>
      <w:r>
        <w:rPr>
          <w:noProof/>
        </w:rPr>
        <w:fldChar w:fldCharType="end"/>
      </w:r>
    </w:p>
    <w:p w14:paraId="06F98CAA" w14:textId="197C6709"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Bibliography</w:t>
      </w:r>
      <w:r>
        <w:rPr>
          <w:noProof/>
        </w:rPr>
        <w:tab/>
      </w:r>
      <w:r>
        <w:rPr>
          <w:noProof/>
        </w:rPr>
        <w:fldChar w:fldCharType="begin" w:fldLock="1"/>
      </w:r>
      <w:r>
        <w:rPr>
          <w:noProof/>
        </w:rPr>
        <w:instrText xml:space="preserve"> PAGEREF _Toc202525394 \h </w:instrText>
      </w:r>
      <w:r>
        <w:rPr>
          <w:noProof/>
        </w:rPr>
      </w:r>
      <w:r>
        <w:rPr>
          <w:noProof/>
        </w:rPr>
        <w:fldChar w:fldCharType="separate"/>
      </w:r>
      <w:r>
        <w:rPr>
          <w:noProof/>
        </w:rPr>
        <w:t>472</w:t>
      </w:r>
      <w:r>
        <w:rPr>
          <w:noProof/>
        </w:rPr>
        <w:fldChar w:fldCharType="end"/>
      </w:r>
    </w:p>
    <w:p w14:paraId="2E9618BF" w14:textId="3CCB9DA2"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E (informative):</w:t>
      </w:r>
      <w:r>
        <w:rPr>
          <w:noProof/>
        </w:rPr>
        <w:tab/>
        <w:t>Mobile originated alternating voice/data call example</w:t>
      </w:r>
      <w:r>
        <w:rPr>
          <w:noProof/>
        </w:rPr>
        <w:tab/>
      </w:r>
      <w:r>
        <w:rPr>
          <w:noProof/>
        </w:rPr>
        <w:fldChar w:fldCharType="begin" w:fldLock="1"/>
      </w:r>
      <w:r>
        <w:rPr>
          <w:noProof/>
        </w:rPr>
        <w:instrText xml:space="preserve"> PAGEREF _Toc202525395 \h </w:instrText>
      </w:r>
      <w:r>
        <w:rPr>
          <w:noProof/>
        </w:rPr>
      </w:r>
      <w:r>
        <w:rPr>
          <w:noProof/>
        </w:rPr>
        <w:fldChar w:fldCharType="separate"/>
      </w:r>
      <w:r>
        <w:rPr>
          <w:noProof/>
        </w:rPr>
        <w:t>473</w:t>
      </w:r>
      <w:r>
        <w:rPr>
          <w:noProof/>
        </w:rPr>
        <w:fldChar w:fldCharType="end"/>
      </w:r>
    </w:p>
    <w:p w14:paraId="4F4019B3" w14:textId="28DB4320"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F (informative):</w:t>
      </w:r>
      <w:r>
        <w:rPr>
          <w:noProof/>
        </w:rPr>
        <w:tab/>
        <w:t>Mobile terminated voice followed by data call example</w:t>
      </w:r>
      <w:r>
        <w:rPr>
          <w:noProof/>
        </w:rPr>
        <w:tab/>
      </w:r>
      <w:r>
        <w:rPr>
          <w:noProof/>
        </w:rPr>
        <w:fldChar w:fldCharType="begin" w:fldLock="1"/>
      </w:r>
      <w:r>
        <w:rPr>
          <w:noProof/>
        </w:rPr>
        <w:instrText xml:space="preserve"> PAGEREF _Toc202525396 \h </w:instrText>
      </w:r>
      <w:r>
        <w:rPr>
          <w:noProof/>
        </w:rPr>
      </w:r>
      <w:r>
        <w:rPr>
          <w:noProof/>
        </w:rPr>
        <w:fldChar w:fldCharType="separate"/>
      </w:r>
      <w:r>
        <w:rPr>
          <w:noProof/>
        </w:rPr>
        <w:t>474</w:t>
      </w:r>
      <w:r>
        <w:rPr>
          <w:noProof/>
        </w:rPr>
        <w:fldChar w:fldCharType="end"/>
      </w:r>
    </w:p>
    <w:p w14:paraId="6926B859" w14:textId="7EC9E83D"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G (informative):</w:t>
      </w:r>
      <w:r>
        <w:rPr>
          <w:noProof/>
        </w:rPr>
        <w:tab/>
        <w:t>Voice call example</w:t>
      </w:r>
      <w:r>
        <w:rPr>
          <w:noProof/>
        </w:rPr>
        <w:tab/>
      </w:r>
      <w:r>
        <w:rPr>
          <w:noProof/>
        </w:rPr>
        <w:fldChar w:fldCharType="begin" w:fldLock="1"/>
      </w:r>
      <w:r>
        <w:rPr>
          <w:noProof/>
        </w:rPr>
        <w:instrText xml:space="preserve"> PAGEREF _Toc202525397 \h </w:instrText>
      </w:r>
      <w:r>
        <w:rPr>
          <w:noProof/>
        </w:rPr>
      </w:r>
      <w:r>
        <w:rPr>
          <w:noProof/>
        </w:rPr>
        <w:fldChar w:fldCharType="separate"/>
      </w:r>
      <w:r>
        <w:rPr>
          <w:noProof/>
        </w:rPr>
        <w:t>475</w:t>
      </w:r>
      <w:r>
        <w:rPr>
          <w:noProof/>
        </w:rPr>
        <w:fldChar w:fldCharType="end"/>
      </w:r>
    </w:p>
    <w:p w14:paraId="0D7B23C0" w14:textId="6EA95069" w:rsidR="00B01C0A" w:rsidRDefault="00B01C0A">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_Toc202525398 \h </w:instrText>
      </w:r>
      <w:r>
        <w:rPr>
          <w:noProof/>
        </w:rPr>
      </w:r>
      <w:r>
        <w:rPr>
          <w:noProof/>
        </w:rPr>
        <w:fldChar w:fldCharType="separate"/>
      </w:r>
      <w:r>
        <w:rPr>
          <w:noProof/>
        </w:rPr>
        <w:t>476</w:t>
      </w:r>
      <w:r>
        <w:rPr>
          <w:noProof/>
        </w:rPr>
        <w:fldChar w:fldCharType="end"/>
      </w:r>
    </w:p>
    <w:p w14:paraId="08646B79" w14:textId="48172210"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bookmarkStart w:id="6" w:name="_CRForeword"/>
      <w:bookmarkEnd w:id="6"/>
      <w:r w:rsidRPr="00C44D1B">
        <w:br w:type="page"/>
      </w:r>
      <w:bookmarkStart w:id="7" w:name="_Toc20207427"/>
      <w:bookmarkStart w:id="8" w:name="_Toc27579309"/>
      <w:bookmarkStart w:id="9" w:name="_Toc36115889"/>
      <w:bookmarkStart w:id="10" w:name="_Toc45214769"/>
      <w:bookmarkStart w:id="11" w:name="_Toc51866536"/>
      <w:bookmarkStart w:id="12" w:name="_Toc202524949"/>
      <w:r w:rsidRPr="00C44D1B">
        <w:lastRenderedPageBreak/>
        <w:t>Foreword</w:t>
      </w:r>
      <w:bookmarkEnd w:id="7"/>
      <w:bookmarkEnd w:id="8"/>
      <w:bookmarkEnd w:id="9"/>
      <w:bookmarkEnd w:id="10"/>
      <w:bookmarkEnd w:id="11"/>
      <w:bookmarkEnd w:id="12"/>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77777777" w:rsidR="00026965" w:rsidRPr="00C44D1B" w:rsidRDefault="00026965" w:rsidP="00E26141">
      <w:pPr>
        <w:pStyle w:val="Heading1"/>
      </w:pPr>
      <w:bookmarkStart w:id="13" w:name="_CR1"/>
      <w:bookmarkStart w:id="14" w:name="_Toc20207428"/>
      <w:bookmarkStart w:id="15" w:name="_Toc27579310"/>
      <w:bookmarkStart w:id="16" w:name="_Toc36115890"/>
      <w:bookmarkStart w:id="17" w:name="_Toc45214770"/>
      <w:bookmarkStart w:id="18" w:name="_Toc51866537"/>
      <w:bookmarkStart w:id="19" w:name="_Toc202524950"/>
      <w:bookmarkEnd w:id="13"/>
      <w:r w:rsidRPr="00C44D1B">
        <w:t>1</w:t>
      </w:r>
      <w:r w:rsidRPr="00C44D1B">
        <w:tab/>
        <w:t>Scope</w:t>
      </w:r>
      <w:bookmarkEnd w:id="14"/>
      <w:bookmarkEnd w:id="15"/>
      <w:bookmarkEnd w:id="16"/>
      <w:bookmarkEnd w:id="17"/>
      <w:bookmarkEnd w:id="18"/>
      <w:bookmarkEnd w:id="19"/>
    </w:p>
    <w:p w14:paraId="122B6D56" w14:textId="77777777" w:rsidR="00FC36A7" w:rsidRPr="00C44D1B" w:rsidRDefault="00026965" w:rsidP="00FC36A7">
      <w:pPr>
        <w:tabs>
          <w:tab w:val="left" w:pos="10170"/>
        </w:tabs>
      </w:pPr>
      <w:bookmarkStart w:id="20" w:name="_MCCTEMPBM_CRPT80110000___7"/>
      <w:r w:rsidRPr="00C44D1B">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C44D1B">
        <w:rPr>
          <w:rFonts w:ascii="Courier New" w:hAnsi="Courier New"/>
        </w:rPr>
        <w:t>+C</w:t>
      </w:r>
      <w:r w:rsidRPr="00C44D1B">
        <w:t xml:space="preserve"> is reserved for Digital Cellular in ITU</w:t>
      </w:r>
      <w:r w:rsidRPr="00C44D1B">
        <w:noBreakHyphen/>
        <w:t>T</w:t>
      </w:r>
      <w:r w:rsidR="005C1CAF" w:rsidRPr="00C44D1B">
        <w:t> </w:t>
      </w:r>
      <w:r w:rsidRPr="00C44D1B">
        <w:t>Recommendation</w:t>
      </w:r>
      <w:r w:rsidR="005C1CAF" w:rsidRPr="00C44D1B">
        <w:t> </w:t>
      </w:r>
      <w:r w:rsidRPr="00C44D1B">
        <w:t>V.250 [14]. The present document has also the syntax details used to construct extended commands. Commands from ITU</w:t>
      </w:r>
      <w:r w:rsidRPr="00C44D1B">
        <w:noBreakHyphen/>
        <w:t>T Recommendation V.250 [14] and existing digital cellular standards (TIA</w:t>
      </w:r>
      <w:r w:rsidR="00852FE0" w:rsidRPr="00C44D1B">
        <w:t> </w:t>
      </w:r>
      <w:r w:rsidRPr="00C44D1B">
        <w:t>IS</w:t>
      </w:r>
      <w:r w:rsidRPr="00C44D1B">
        <w:noBreakHyphen/>
        <w:t>99 [15] and TIA</w:t>
      </w:r>
      <w:r w:rsidR="00852FE0" w:rsidRPr="00C44D1B">
        <w:t> </w:t>
      </w:r>
      <w:r w:rsidRPr="00C44D1B">
        <w:t>IS</w:t>
      </w:r>
      <w:r w:rsidRPr="00C44D1B">
        <w:noBreakHyphen/>
        <w:t xml:space="preserve">135 [16]) are used whenever applicable. Some of the new commands are defined such way that they can be easily applied to MT of </w:t>
      </w:r>
      <w:r w:rsidR="00FC36A7" w:rsidRPr="00C44D1B">
        <w:t xml:space="preserve">other </w:t>
      </w:r>
      <w:r w:rsidRPr="00C44D1B">
        <w:t>networks.</w:t>
      </w:r>
    </w:p>
    <w:bookmarkEnd w:id="20"/>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bookmarkStart w:id="21" w:name="_CRFigure1"/>
      <w:r w:rsidRPr="00C44D1B">
        <w:t>Figure</w:t>
      </w:r>
      <w:bookmarkStart w:id="22" w:name="figsetup"/>
      <w:r w:rsidR="00B422F7" w:rsidRPr="00C44D1B">
        <w:t> </w:t>
      </w:r>
      <w:bookmarkEnd w:id="21"/>
      <w:r w:rsidRPr="00C44D1B">
        <w:rPr>
          <w:noProof/>
        </w:rPr>
        <w:t>1</w:t>
      </w:r>
      <w:bookmarkEnd w:id="22"/>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3" w:name="_CR2"/>
      <w:bookmarkStart w:id="24" w:name="_Toc20207429"/>
      <w:bookmarkStart w:id="25" w:name="_Toc27579311"/>
      <w:bookmarkStart w:id="26" w:name="_Toc36115891"/>
      <w:bookmarkStart w:id="27" w:name="_Toc45214771"/>
      <w:bookmarkStart w:id="28" w:name="_Toc51866538"/>
      <w:bookmarkStart w:id="29" w:name="_Toc202524951"/>
      <w:bookmarkEnd w:id="23"/>
      <w:r w:rsidRPr="00C44D1B">
        <w:t>2</w:t>
      </w:r>
      <w:r w:rsidRPr="00C44D1B">
        <w:tab/>
        <w:t>References</w:t>
      </w:r>
      <w:bookmarkEnd w:id="24"/>
      <w:bookmarkEnd w:id="25"/>
      <w:bookmarkEnd w:id="26"/>
      <w:bookmarkEnd w:id="27"/>
      <w:bookmarkEnd w:id="28"/>
      <w:bookmarkEnd w:id="29"/>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lastRenderedPageBreak/>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30"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lastRenderedPageBreak/>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lastRenderedPageBreak/>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30"/>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lastRenderedPageBreak/>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lastRenderedPageBreak/>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lastRenderedPageBreak/>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lastRenderedPageBreak/>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Default="001B0D11" w:rsidP="007E1A71">
      <w:pPr>
        <w:pStyle w:val="EX"/>
      </w:pPr>
      <w:r w:rsidRPr="00C44D1B">
        <w:t>[187]</w:t>
      </w:r>
      <w:r w:rsidRPr="00C44D1B">
        <w:tab/>
        <w:t>3GPP TS 23.558 "Architecture for enabling Edge Applications; Stage 2".</w:t>
      </w:r>
    </w:p>
    <w:p w14:paraId="47EF162A" w14:textId="77777777" w:rsidR="004F5EE9" w:rsidRDefault="004F5EE9" w:rsidP="004F5EE9">
      <w:pPr>
        <w:pStyle w:val="EX"/>
      </w:pPr>
      <w:r>
        <w:t>[188]</w:t>
      </w:r>
      <w:r>
        <w:tab/>
        <w:t>3GPP TS 33.246: "Security of Multimedia Broadcast/Multicast Service (MBMS)".</w:t>
      </w:r>
    </w:p>
    <w:p w14:paraId="3A322C9D" w14:textId="77777777" w:rsidR="004F5EE9" w:rsidRDefault="004F5EE9" w:rsidP="004F5EE9">
      <w:pPr>
        <w:pStyle w:val="EX"/>
      </w:pPr>
      <w:r>
        <w:t>[189]</w:t>
      </w:r>
      <w:r>
        <w:tab/>
        <w:t>IETF RFC 3948: "UDP Encapsulation of IPsec ESP Packets".</w:t>
      </w:r>
    </w:p>
    <w:p w14:paraId="31E65755" w14:textId="77777777" w:rsidR="004F5EE9" w:rsidRDefault="004F5EE9" w:rsidP="004F5EE9">
      <w:pPr>
        <w:pStyle w:val="EX"/>
      </w:pPr>
      <w:r>
        <w:t>[190]</w:t>
      </w:r>
      <w:r>
        <w:tab/>
        <w:t>3GPP TS 24.558 "Enabling Edge Applications; Protocol specification"</w:t>
      </w:r>
    </w:p>
    <w:p w14:paraId="6CB1189D" w14:textId="77777777" w:rsidR="004F5EE9" w:rsidRDefault="004F5EE9" w:rsidP="004F5EE9">
      <w:pPr>
        <w:pStyle w:val="EX"/>
      </w:pPr>
      <w:r>
        <w:t>[191]</w:t>
      </w:r>
      <w:r>
        <w:tab/>
        <w:t>3GPP TS 23.122: "Non-Access-Stratum (NAS) functions related to Mobile Station (MS) in idle mode".</w:t>
      </w:r>
    </w:p>
    <w:p w14:paraId="610A3CD7" w14:textId="77777777" w:rsidR="004F5EE9" w:rsidRDefault="004F5EE9" w:rsidP="004F5EE9">
      <w:pPr>
        <w:pStyle w:val="EX"/>
      </w:pPr>
      <w:r>
        <w:t>[192]</w:t>
      </w:r>
      <w:r>
        <w:tab/>
        <w:t>3GPP TS 23.548: "5G System Enhancements for Edge Computing; Stage 2".</w:t>
      </w:r>
    </w:p>
    <w:p w14:paraId="60CCDD0B" w14:textId="77777777" w:rsidR="004F5EE9" w:rsidRDefault="004F5EE9" w:rsidP="004F5EE9">
      <w:pPr>
        <w:pStyle w:val="EX"/>
      </w:pPr>
      <w:r>
        <w:t>[193]</w:t>
      </w:r>
      <w:r>
        <w:tab/>
        <w:t>GSMA SGP.21, version 3.1: "RSP Architecture".</w:t>
      </w:r>
    </w:p>
    <w:p w14:paraId="2E48E024" w14:textId="77777777" w:rsidR="004F5EE9" w:rsidRDefault="004F5EE9" w:rsidP="004F5EE9">
      <w:pPr>
        <w:pStyle w:val="EX"/>
      </w:pPr>
      <w:r>
        <w:t>[194]</w:t>
      </w:r>
      <w:r>
        <w:tab/>
        <w:t>GSMA SGP.22, version 2.5: "RSP Technical Specification".</w:t>
      </w:r>
    </w:p>
    <w:p w14:paraId="3CCB8332" w14:textId="77777777" w:rsidR="004F5EE9" w:rsidRDefault="004F5EE9" w:rsidP="004F5EE9">
      <w:pPr>
        <w:pStyle w:val="EX"/>
      </w:pPr>
      <w:r>
        <w:t>[195]</w:t>
      </w:r>
      <w:r>
        <w:tab/>
        <w:t>GSMA TS.48, version 5.0: "Reference to IoT eSIM spec and AT commands for eUICC profile management".</w:t>
      </w:r>
    </w:p>
    <w:p w14:paraId="6674DEE4" w14:textId="5FAEE7A2" w:rsidR="004F5EE9" w:rsidRDefault="004F5EE9" w:rsidP="004F5EE9">
      <w:pPr>
        <w:pStyle w:val="EX"/>
      </w:pPr>
      <w:r>
        <w:t>[196]</w:t>
      </w:r>
      <w:r>
        <w:tab/>
        <w:t>3GPP TS 33.501: "</w:t>
      </w:r>
      <w:r w:rsidRPr="00322C2B">
        <w:t>Security architecture and procedures for 5G system</w:t>
      </w:r>
      <w:r>
        <w:t>".</w:t>
      </w:r>
    </w:p>
    <w:p w14:paraId="5E5C7FF4" w14:textId="2DE3C6E7" w:rsidR="004F5EE9" w:rsidRPr="00C44D1B" w:rsidRDefault="004F5EE9" w:rsidP="004F5EE9">
      <w:pPr>
        <w:pStyle w:val="EX"/>
      </w:pPr>
      <w:r>
        <w:t>[197]</w:t>
      </w:r>
      <w:r>
        <w:tab/>
        <w:t>3GPP TS 33.401: "</w:t>
      </w:r>
      <w:r w:rsidRPr="00322C2B">
        <w:t xml:space="preserve">3GPP System Architecture Evolution (SAE); Security </w:t>
      </w:r>
      <w:r>
        <w:t>architecture".</w:t>
      </w:r>
    </w:p>
    <w:p w14:paraId="26B955E6" w14:textId="2A744EF5" w:rsidR="002D7CD0" w:rsidRDefault="002D7CD0" w:rsidP="002D7CD0">
      <w:pPr>
        <w:pStyle w:val="EX"/>
      </w:pPr>
      <w:r w:rsidRPr="00D1451B">
        <w:t>[</w:t>
      </w:r>
      <w:r>
        <w:rPr>
          <w:rFonts w:eastAsia="Malgun Gothic"/>
          <w:lang w:eastAsia="ko-KR"/>
        </w:rPr>
        <w:t>198</w:t>
      </w:r>
      <w:r w:rsidRPr="00D1451B">
        <w:t>]</w:t>
      </w:r>
      <w:r w:rsidRPr="00D1451B">
        <w:tab/>
        <w:t>3GPP TS </w:t>
      </w:r>
      <w:r>
        <w:rPr>
          <w:rFonts w:eastAsia="Malgun Gothic" w:hint="eastAsia"/>
          <w:lang w:eastAsia="ko-KR"/>
        </w:rPr>
        <w:t>38</w:t>
      </w:r>
      <w:r w:rsidRPr="00D1451B">
        <w:t>.</w:t>
      </w:r>
      <w:r>
        <w:rPr>
          <w:rFonts w:eastAsia="Malgun Gothic" w:hint="eastAsia"/>
          <w:lang w:eastAsia="ko-KR"/>
        </w:rPr>
        <w:t>101-1</w:t>
      </w:r>
      <w:r w:rsidRPr="00D1451B">
        <w:t xml:space="preserve">: </w:t>
      </w:r>
      <w:r w:rsidRPr="000903C1">
        <w:t>"</w:t>
      </w:r>
      <w:r>
        <w:rPr>
          <w:rFonts w:eastAsia="Malgun Gothic" w:hint="eastAsia"/>
          <w:lang w:eastAsia="ko-KR"/>
        </w:rPr>
        <w:t>NR;</w:t>
      </w:r>
      <w:r w:rsidRPr="000903C1">
        <w:rPr>
          <w:lang w:eastAsia="ko-KR"/>
        </w:rPr>
        <w:t xml:space="preserve"> User Equipment (UE) radio transmission and reception</w:t>
      </w:r>
      <w:r>
        <w:rPr>
          <w:rFonts w:eastAsia="Malgun Gothic" w:hint="eastAsia"/>
          <w:lang w:eastAsia="ko-KR"/>
        </w:rPr>
        <w:t>; Part 1: Range 1 Standalone</w:t>
      </w:r>
      <w:r w:rsidRPr="000903C1">
        <w:t>"</w:t>
      </w:r>
      <w:r w:rsidRPr="00D1451B">
        <w:t>.</w:t>
      </w:r>
    </w:p>
    <w:p w14:paraId="197A59AA" w14:textId="77777777" w:rsidR="00D6629C" w:rsidRDefault="00D6629C" w:rsidP="00D6629C">
      <w:pPr>
        <w:pStyle w:val="EX"/>
        <w:rPr>
          <w:rFonts w:eastAsia="Malgun Gothic"/>
          <w:lang w:eastAsia="ko-KR"/>
        </w:rPr>
      </w:pPr>
      <w:r>
        <w:t>[199]</w:t>
      </w:r>
      <w:r>
        <w:tab/>
      </w:r>
      <w:r w:rsidRPr="00C44D1B">
        <w:t>3GPP TS 31.1</w:t>
      </w:r>
      <w:r>
        <w:t>27</w:t>
      </w:r>
      <w:r w:rsidRPr="00C44D1B">
        <w:t>: "</w:t>
      </w:r>
      <w:r>
        <w:t>non-removable Universal Subscriber Identity Module (nrUSIM) application behavioural test specification</w:t>
      </w:r>
      <w:r w:rsidRPr="00C44D1B">
        <w:t>"</w:t>
      </w:r>
      <w:r>
        <w:t>.</w:t>
      </w:r>
    </w:p>
    <w:sdt>
      <w:sdtPr>
        <w:tag w:val="goog_rdk_2"/>
        <w:id w:val="107319062"/>
        <w:showingPlcHdr/>
      </w:sdtPr>
      <w:sdtEndPr/>
      <w:sdtContent>
        <w:p w14:paraId="6621A71C" w14:textId="20C05A63" w:rsidR="00E95188" w:rsidRPr="00C44D1B" w:rsidRDefault="00B01C0A" w:rsidP="004F5EE9">
          <w:pPr>
            <w:pStyle w:val="EX"/>
            <w:rPr>
              <w:rFonts w:eastAsia="Malgun Gothic"/>
              <w:lang w:val="en-US"/>
            </w:rPr>
          </w:pPr>
          <w:r>
            <w:t xml:space="preserve">     </w:t>
          </w:r>
        </w:p>
      </w:sdtContent>
    </w:sdt>
    <w:p w14:paraId="7806C5CF" w14:textId="034CDF1B" w:rsidR="00026965" w:rsidRPr="00C44D1B" w:rsidRDefault="00026965" w:rsidP="00E26141">
      <w:pPr>
        <w:pStyle w:val="Heading1"/>
      </w:pPr>
      <w:bookmarkStart w:id="31" w:name="_CR3"/>
      <w:bookmarkStart w:id="32" w:name="_Toc20207430"/>
      <w:bookmarkStart w:id="33" w:name="_Toc27579312"/>
      <w:bookmarkStart w:id="34" w:name="_Toc36115892"/>
      <w:bookmarkStart w:id="35" w:name="_Toc45214772"/>
      <w:bookmarkStart w:id="36" w:name="_Toc51866539"/>
      <w:bookmarkStart w:id="37" w:name="_Toc202524952"/>
      <w:bookmarkEnd w:id="31"/>
      <w:r w:rsidRPr="00C44D1B">
        <w:t>3</w:t>
      </w:r>
      <w:r w:rsidRPr="00C44D1B">
        <w:tab/>
        <w:t>Definitions and abbreviations</w:t>
      </w:r>
      <w:bookmarkEnd w:id="32"/>
      <w:bookmarkEnd w:id="33"/>
      <w:bookmarkEnd w:id="34"/>
      <w:bookmarkEnd w:id="35"/>
      <w:bookmarkEnd w:id="36"/>
      <w:bookmarkEnd w:id="37"/>
    </w:p>
    <w:p w14:paraId="36DF9654" w14:textId="77777777" w:rsidR="00026965" w:rsidRPr="00C44D1B" w:rsidRDefault="00026965" w:rsidP="00E26141">
      <w:pPr>
        <w:pStyle w:val="Heading2"/>
      </w:pPr>
      <w:bookmarkStart w:id="38" w:name="_CR3_1"/>
      <w:bookmarkStart w:id="39" w:name="_Toc20207431"/>
      <w:bookmarkStart w:id="40" w:name="_Toc27579313"/>
      <w:bookmarkStart w:id="41" w:name="_Toc36115893"/>
      <w:bookmarkStart w:id="42" w:name="_Toc45214773"/>
      <w:bookmarkStart w:id="43" w:name="_Toc51866540"/>
      <w:bookmarkStart w:id="44" w:name="_Toc202524953"/>
      <w:bookmarkEnd w:id="38"/>
      <w:r w:rsidRPr="00C44D1B">
        <w:t>3.1</w:t>
      </w:r>
      <w:r w:rsidRPr="00C44D1B">
        <w:tab/>
        <w:t>Definitions</w:t>
      </w:r>
      <w:bookmarkEnd w:id="39"/>
      <w:bookmarkEnd w:id="40"/>
      <w:bookmarkEnd w:id="41"/>
      <w:bookmarkEnd w:id="42"/>
      <w:bookmarkEnd w:id="43"/>
      <w:bookmarkEnd w:id="44"/>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45" w:name="_MCCTEMPBM_CRPT80110004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lastRenderedPageBreak/>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6" w:name="_CR3_2"/>
      <w:bookmarkStart w:id="47" w:name="_Toc20207432"/>
      <w:bookmarkStart w:id="48" w:name="_Toc27579314"/>
      <w:bookmarkStart w:id="49" w:name="_Toc36115894"/>
      <w:bookmarkStart w:id="50" w:name="_Toc45214774"/>
      <w:bookmarkStart w:id="51" w:name="_Toc51866541"/>
      <w:bookmarkStart w:id="52" w:name="_Toc202524954"/>
      <w:bookmarkEnd w:id="45"/>
      <w:bookmarkEnd w:id="46"/>
      <w:r w:rsidRPr="00C44D1B">
        <w:t>3.2</w:t>
      </w:r>
      <w:r w:rsidRPr="00C44D1B">
        <w:tab/>
        <w:t>Abbreviations</w:t>
      </w:r>
      <w:bookmarkEnd w:id="47"/>
      <w:bookmarkEnd w:id="48"/>
      <w:bookmarkEnd w:id="49"/>
      <w:bookmarkEnd w:id="50"/>
      <w:bookmarkEnd w:id="51"/>
      <w:bookmarkEnd w:id="52"/>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t>IMEI</w:t>
      </w:r>
      <w:r w:rsidRPr="00C44D1B">
        <w:tab/>
        <w:t>International Mobile station Equipment Identity</w:t>
      </w:r>
    </w:p>
    <w:p w14:paraId="4CB821C8" w14:textId="77777777" w:rsidR="00026965" w:rsidRPr="006B696F" w:rsidRDefault="00026965" w:rsidP="008F1803">
      <w:pPr>
        <w:pStyle w:val="EW"/>
        <w:rPr>
          <w:lang w:val="fr-FR"/>
        </w:rPr>
      </w:pPr>
      <w:r w:rsidRPr="006B696F">
        <w:rPr>
          <w:lang w:val="fr-FR"/>
        </w:rPr>
        <w:t>IRA</w:t>
      </w:r>
      <w:r w:rsidRPr="006B696F">
        <w:rPr>
          <w:lang w:val="fr-FR"/>
        </w:rPr>
        <w:tab/>
        <w:t>International Reference Alphabet (ITU</w:t>
      </w:r>
      <w:r w:rsidRPr="006B696F">
        <w:rPr>
          <w:lang w:val="fr-FR"/>
        </w:rPr>
        <w:noBreakHyphen/>
        <w:t>T</w:t>
      </w:r>
      <w:r w:rsidR="001A0347" w:rsidRPr="006B696F">
        <w:rPr>
          <w:lang w:val="fr-FR"/>
        </w:rPr>
        <w:t> </w:t>
      </w:r>
      <w:r w:rsidR="00D03564" w:rsidRPr="006B696F">
        <w:rPr>
          <w:lang w:val="fr-FR"/>
        </w:rPr>
        <w:t>Recommendation </w:t>
      </w:r>
      <w:r w:rsidRPr="006B696F">
        <w:rPr>
          <w:lang w:val="fr-FR"/>
        </w:rPr>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6B696F" w:rsidRDefault="00E95188" w:rsidP="008F1803">
      <w:pPr>
        <w:pStyle w:val="EW"/>
        <w:rPr>
          <w:lang w:val="fr-FR"/>
        </w:rPr>
      </w:pPr>
      <w:r w:rsidRPr="006B696F">
        <w:rPr>
          <w:lang w:val="fr-FR"/>
        </w:rPr>
        <w:t>MSP</w:t>
      </w:r>
      <w:r w:rsidRPr="006B696F">
        <w:rPr>
          <w:lang w:val="fr-FR"/>
        </w:rPr>
        <w:tab/>
        <w:t>Mobile Service Provider</w:t>
      </w:r>
    </w:p>
    <w:p w14:paraId="148CA554" w14:textId="77777777" w:rsidR="00D45F9E" w:rsidRPr="006B696F" w:rsidRDefault="00026965" w:rsidP="008F1803">
      <w:pPr>
        <w:pStyle w:val="EW"/>
        <w:rPr>
          <w:lang w:val="fr-FR" w:eastAsia="zh-TW"/>
        </w:rPr>
      </w:pPr>
      <w:r w:rsidRPr="006B696F">
        <w:rPr>
          <w:lang w:val="fr-FR"/>
        </w:rPr>
        <w:t>MT</w:t>
      </w:r>
      <w:r w:rsidRPr="006B696F">
        <w:rPr>
          <w:lang w:val="fr-FR"/>
        </w:rPr>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lastRenderedPageBreak/>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53" w:name="_CR4"/>
      <w:bookmarkStart w:id="54" w:name="_Toc20207433"/>
      <w:bookmarkStart w:id="55" w:name="_Toc27579315"/>
      <w:bookmarkStart w:id="56" w:name="_Toc36115895"/>
      <w:bookmarkStart w:id="57" w:name="_Toc45214775"/>
      <w:bookmarkStart w:id="58" w:name="_Toc51866542"/>
      <w:bookmarkStart w:id="59" w:name="_Toc202524955"/>
      <w:bookmarkEnd w:id="53"/>
      <w:r w:rsidRPr="00C44D1B">
        <w:t>4</w:t>
      </w:r>
      <w:r w:rsidRPr="00C44D1B">
        <w:tab/>
        <w:t>AT command syntax</w:t>
      </w:r>
      <w:bookmarkEnd w:id="54"/>
      <w:bookmarkEnd w:id="55"/>
      <w:bookmarkEnd w:id="56"/>
      <w:bookmarkEnd w:id="57"/>
      <w:bookmarkEnd w:id="58"/>
      <w:bookmarkEnd w:id="59"/>
    </w:p>
    <w:p w14:paraId="66DB5854" w14:textId="77777777" w:rsidR="00026965" w:rsidRPr="00C44D1B" w:rsidRDefault="000D46AE" w:rsidP="00E26141">
      <w:pPr>
        <w:pStyle w:val="Heading2"/>
      </w:pPr>
      <w:bookmarkStart w:id="60" w:name="_CR4_0"/>
      <w:bookmarkStart w:id="61" w:name="_Toc20207434"/>
      <w:bookmarkStart w:id="62" w:name="_Toc27579316"/>
      <w:bookmarkStart w:id="63" w:name="_Toc36115896"/>
      <w:bookmarkStart w:id="64" w:name="_Toc45214776"/>
      <w:bookmarkStart w:id="65" w:name="_Toc51866543"/>
      <w:bookmarkStart w:id="66" w:name="_Toc202524956"/>
      <w:bookmarkEnd w:id="60"/>
      <w:r w:rsidRPr="00C44D1B">
        <w:t>4.0</w:t>
      </w:r>
      <w:r w:rsidRPr="00C44D1B">
        <w:tab/>
        <w:t>General</w:t>
      </w:r>
      <w:bookmarkEnd w:id="61"/>
      <w:bookmarkEnd w:id="62"/>
      <w:bookmarkEnd w:id="63"/>
      <w:bookmarkEnd w:id="64"/>
      <w:bookmarkEnd w:id="65"/>
      <w:bookmarkEnd w:id="66"/>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5F2F52">
      <w:pPr>
        <w:pStyle w:val="B1"/>
      </w:pPr>
      <w:bookmarkStart w:id="67" w:name="_MCCTEMPBM_CRPT80110006___7"/>
      <w:r w:rsidRPr="00C44D1B">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5F2F52">
      <w:pPr>
        <w:pStyle w:val="B1"/>
      </w:pPr>
      <w:r w:rsidRPr="00C44D1B">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67"/>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B23BAC">
      <w:pPr>
        <w:pStyle w:val="B1"/>
        <w:rPr>
          <w:rFonts w:eastAsia="MS Mincho"/>
          <w:lang w:eastAsia="ja-JP" w:bidi="he-IL"/>
        </w:rPr>
      </w:pPr>
      <w:bookmarkStart w:id="68" w:name="_MCCTEMPBM_CRPT80110007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496C688B"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w:t>
      </w:r>
    </w:p>
    <w:p w14:paraId="0D02AEE4" w14:textId="5EF382EC" w:rsidR="00B23BAC" w:rsidRDefault="00B23BAC" w:rsidP="00B23BAC">
      <w:pPr>
        <w:pStyle w:val="B1"/>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r w:rsidR="00496E21">
        <w:t>; or</w:t>
      </w:r>
    </w:p>
    <w:p w14:paraId="17FFCBA3" w14:textId="3D95C0B9" w:rsidR="00496E21" w:rsidRPr="00C44D1B" w:rsidRDefault="00496E21"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r>
      <w:r w:rsidRPr="00C44D1B">
        <w:t>manag</w:t>
      </w:r>
      <w:r>
        <w:t>e</w:t>
      </w:r>
      <w:r w:rsidRPr="00C44D1B">
        <w:t xml:space="preserve"> multiple profiles on an eUICC (e.g. </w:t>
      </w:r>
      <w:r w:rsidRPr="00C44D1B">
        <w:rPr>
          <w:rFonts w:ascii="Courier New" w:hAnsi="Courier New" w:cs="Courier New"/>
        </w:rPr>
        <w:t>+C</w:t>
      </w:r>
      <w:r>
        <w:rPr>
          <w:rFonts w:ascii="Courier New" w:hAnsi="Courier New" w:cs="Courier New"/>
        </w:rPr>
        <w:t>EUICCPD</w:t>
      </w:r>
      <w:r w:rsidRPr="00C44D1B">
        <w:rPr>
          <w:rFonts w:eastAsia="MS Mincho"/>
          <w:lang w:eastAsia="ja-JP" w:bidi="he-IL"/>
        </w:rPr>
        <w:t xml:space="preserve">, </w:t>
      </w:r>
      <w:r w:rsidRPr="00C44D1B">
        <w:rPr>
          <w:rFonts w:ascii="Courier New" w:hAnsi="Courier New" w:cs="Courier New"/>
        </w:rPr>
        <w:t>+C</w:t>
      </w:r>
      <w:r>
        <w:rPr>
          <w:rFonts w:ascii="Courier New" w:hAnsi="Courier New" w:cs="Courier New"/>
        </w:rPr>
        <w:t>EUICCPM</w:t>
      </w:r>
      <w:r w:rsidRPr="00C44D1B">
        <w:t>).</w:t>
      </w:r>
    </w:p>
    <w:bookmarkEnd w:id="68"/>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9" w:name="_CR4_1"/>
      <w:bookmarkStart w:id="70" w:name="_Toc20207435"/>
      <w:bookmarkStart w:id="71" w:name="_Toc27579317"/>
      <w:bookmarkStart w:id="72" w:name="_Toc36115897"/>
      <w:bookmarkStart w:id="73" w:name="_Toc45214777"/>
      <w:bookmarkStart w:id="74" w:name="_Toc51866544"/>
      <w:bookmarkStart w:id="75" w:name="_Toc202524957"/>
      <w:bookmarkEnd w:id="69"/>
      <w:r w:rsidRPr="00C44D1B">
        <w:lastRenderedPageBreak/>
        <w:t>4.1</w:t>
      </w:r>
      <w:r w:rsidRPr="00C44D1B">
        <w:tab/>
        <w:t>Command line</w:t>
      </w:r>
      <w:bookmarkEnd w:id="70"/>
      <w:bookmarkEnd w:id="71"/>
      <w:bookmarkEnd w:id="72"/>
      <w:bookmarkEnd w:id="73"/>
      <w:bookmarkEnd w:id="74"/>
      <w:bookmarkEnd w:id="75"/>
    </w:p>
    <w:p w14:paraId="5768B5E1" w14:textId="77777777" w:rsidR="00026965" w:rsidRPr="00C44D1B" w:rsidRDefault="00026965">
      <w:bookmarkStart w:id="76" w:name="_MCCTEMPBM_CRPT80110008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76"/>
    <w:p w14:paraId="671652E0" w14:textId="77777777" w:rsidR="00026965" w:rsidRPr="00C44D1B" w:rsidRDefault="00026965">
      <w:pPr>
        <w:pStyle w:val="TH"/>
      </w:pPr>
      <w:r w:rsidRPr="00C44D1B">
        <w:object w:dxaOrig="5507" w:dyaOrig="2828" w14:anchorId="0B17F6AD">
          <v:shape id="_x0000_i1027" type="#_x0000_t75" style="width:275.9pt;height:142.55pt" o:ole="">
            <v:imagedata r:id="rId14" o:title=""/>
          </v:shape>
          <o:OLEObject Type="Embed" ProgID="MgxDesigner" ShapeID="_x0000_i1027" DrawAspect="Content" ObjectID="_1813137903" r:id="rId15"/>
        </w:object>
      </w:r>
    </w:p>
    <w:p w14:paraId="5E7648EB" w14:textId="77777777" w:rsidR="00026965" w:rsidRPr="00C44D1B" w:rsidRDefault="00026965">
      <w:pPr>
        <w:pStyle w:val="TF"/>
      </w:pPr>
      <w:bookmarkStart w:id="77" w:name="_CRFigure2"/>
      <w:r w:rsidRPr="00C44D1B">
        <w:t>Figure</w:t>
      </w:r>
      <w:bookmarkStart w:id="78" w:name="figatline"/>
      <w:r w:rsidR="00B422F7" w:rsidRPr="00C44D1B">
        <w:rPr>
          <w:color w:val="000000"/>
        </w:rPr>
        <w:t> </w:t>
      </w:r>
      <w:bookmarkEnd w:id="77"/>
      <w:r w:rsidRPr="00C44D1B">
        <w:rPr>
          <w:noProof/>
        </w:rPr>
        <w:t>2</w:t>
      </w:r>
      <w:bookmarkEnd w:id="78"/>
      <w:r w:rsidRPr="00C44D1B">
        <w:t>: Basic structure of a command line</w:t>
      </w:r>
    </w:p>
    <w:p w14:paraId="7AD84EA3" w14:textId="77777777" w:rsidR="00026965" w:rsidRPr="00C44D1B" w:rsidRDefault="00026965">
      <w:bookmarkStart w:id="79" w:name="_MCCTEMPBM_CRPT80110009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80" w:name="_CR4_2"/>
      <w:bookmarkStart w:id="81" w:name="_Toc20207436"/>
      <w:bookmarkStart w:id="82" w:name="_Toc27579318"/>
      <w:bookmarkStart w:id="83" w:name="_Toc36115898"/>
      <w:bookmarkStart w:id="84" w:name="_Toc45214778"/>
      <w:bookmarkStart w:id="85" w:name="_Toc51866545"/>
      <w:bookmarkStart w:id="86" w:name="_Toc202524958"/>
      <w:bookmarkEnd w:id="79"/>
      <w:bookmarkEnd w:id="80"/>
      <w:r w:rsidRPr="00C44D1B">
        <w:t>4.2</w:t>
      </w:r>
      <w:r w:rsidRPr="00C44D1B">
        <w:tab/>
        <w:t>Information responses and result codes</w:t>
      </w:r>
      <w:bookmarkEnd w:id="81"/>
      <w:bookmarkEnd w:id="82"/>
      <w:bookmarkEnd w:id="83"/>
      <w:bookmarkEnd w:id="84"/>
      <w:bookmarkEnd w:id="85"/>
      <w:bookmarkEnd w:id="86"/>
    </w:p>
    <w:p w14:paraId="07DC23A6" w14:textId="77777777" w:rsidR="00026965" w:rsidRPr="00C44D1B" w:rsidRDefault="00026965">
      <w:pPr>
        <w:keepNext/>
      </w:pPr>
      <w:bookmarkStart w:id="87" w:name="_MCCTEMPBM_CRPT80110010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87"/>
    <w:p w14:paraId="23505952" w14:textId="77777777" w:rsidR="00026965" w:rsidRPr="00C44D1B" w:rsidRDefault="00026965">
      <w:pPr>
        <w:pStyle w:val="TH"/>
      </w:pPr>
      <w:r w:rsidRPr="00C44D1B">
        <w:object w:dxaOrig="5478" w:dyaOrig="2372" w14:anchorId="315F1255">
          <v:shape id="_x0000_i1028" type="#_x0000_t75" style="width:273.75pt;height:118.35pt" o:ole="">
            <v:imagedata r:id="rId16" o:title=""/>
          </v:shape>
          <o:OLEObject Type="Embed" ProgID="MgxDesigner" ShapeID="_x0000_i1028" DrawAspect="Content" ObjectID="_1813137904" r:id="rId17"/>
        </w:object>
      </w:r>
    </w:p>
    <w:p w14:paraId="5C7F533D" w14:textId="77777777" w:rsidR="00026965" w:rsidRPr="00C44D1B" w:rsidRDefault="00026965">
      <w:pPr>
        <w:pStyle w:val="TF"/>
      </w:pPr>
      <w:bookmarkStart w:id="88" w:name="_CRFigure3"/>
      <w:r w:rsidRPr="00C44D1B">
        <w:t>Figure</w:t>
      </w:r>
      <w:bookmarkStart w:id="89" w:name="figatresponse"/>
      <w:r w:rsidR="00B422F7" w:rsidRPr="00C44D1B">
        <w:rPr>
          <w:color w:val="000000"/>
        </w:rPr>
        <w:t> </w:t>
      </w:r>
      <w:bookmarkEnd w:id="88"/>
      <w:r w:rsidRPr="00C44D1B">
        <w:rPr>
          <w:noProof/>
        </w:rPr>
        <w:t>3</w:t>
      </w:r>
      <w:bookmarkEnd w:id="89"/>
      <w:r w:rsidRPr="00C44D1B">
        <w:t>: Response to a command line</w:t>
      </w:r>
    </w:p>
    <w:p w14:paraId="1BA92AB2" w14:textId="77777777" w:rsidR="00026965" w:rsidRPr="00C44D1B" w:rsidRDefault="00026965">
      <w:bookmarkStart w:id="90" w:name="_MCCTEMPBM_CRPT80110011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91" w:name="_CR4_3"/>
      <w:bookmarkStart w:id="92" w:name="_Toc20207437"/>
      <w:bookmarkStart w:id="93" w:name="_Toc27579319"/>
      <w:bookmarkStart w:id="94" w:name="_Toc36115899"/>
      <w:bookmarkStart w:id="95" w:name="_Toc45214779"/>
      <w:bookmarkStart w:id="96" w:name="_Toc51866546"/>
      <w:bookmarkStart w:id="97" w:name="_Toc202524959"/>
      <w:bookmarkEnd w:id="90"/>
      <w:bookmarkEnd w:id="91"/>
      <w:r w:rsidRPr="00C44D1B">
        <w:rPr>
          <w:lang w:val="fr-FR"/>
        </w:rPr>
        <w:lastRenderedPageBreak/>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92"/>
      <w:bookmarkEnd w:id="93"/>
      <w:bookmarkEnd w:id="94"/>
      <w:bookmarkEnd w:id="95"/>
      <w:bookmarkEnd w:id="96"/>
      <w:bookmarkEnd w:id="97"/>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bookmarkStart w:id="98" w:name="_CRTable1"/>
      <w:r w:rsidRPr="00C44D1B">
        <w:t>Table </w:t>
      </w:r>
      <w:bookmarkStart w:id="99" w:name="tetaint"/>
      <w:bookmarkEnd w:id="98"/>
      <w:r w:rsidRPr="00C44D1B">
        <w:rPr>
          <w:noProof/>
        </w:rPr>
        <w:t>1</w:t>
      </w:r>
      <w:bookmarkEnd w:id="99"/>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100" w:name="_MCCTEMPBM_CRPT80110012___7"/>
            <w:r w:rsidRPr="00C44D1B">
              <w:rPr>
                <w:rFonts w:ascii="Courier New" w:hAnsi="Courier New"/>
              </w:rPr>
              <w:t>S3=[&lt;value&gt;]</w:t>
            </w:r>
            <w:bookmarkEnd w:id="100"/>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101" w:name="_MCCTEMPBM_CRPT80110013___7"/>
            <w:r w:rsidRPr="00C44D1B">
              <w:rPr>
                <w:rFonts w:ascii="Courier New" w:hAnsi="Courier New"/>
              </w:rPr>
              <w:t>S4=[&lt;value&gt;]</w:t>
            </w:r>
            <w:bookmarkEnd w:id="101"/>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102" w:name="_MCCTEMPBM_CRPT80110014___7"/>
            <w:r w:rsidRPr="00C44D1B">
              <w:rPr>
                <w:rFonts w:ascii="Courier New" w:hAnsi="Courier New"/>
              </w:rPr>
              <w:t>S5=[&lt;value&gt;]</w:t>
            </w:r>
            <w:bookmarkEnd w:id="102"/>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103" w:name="_MCCTEMPBM_CRPT80110015___7"/>
            <w:r w:rsidRPr="00C44D1B">
              <w:rPr>
                <w:rFonts w:ascii="Courier New" w:hAnsi="Courier New"/>
              </w:rPr>
              <w:t>E[&lt;value&gt;]</w:t>
            </w:r>
            <w:bookmarkEnd w:id="103"/>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104" w:name="_MCCTEMPBM_CRPT80110016___7"/>
            <w:r w:rsidRPr="00C44D1B">
              <w:rPr>
                <w:rFonts w:ascii="Courier New" w:hAnsi="Courier New"/>
              </w:rPr>
              <w:t>Q[&lt;value&gt;]</w:t>
            </w:r>
            <w:bookmarkEnd w:id="104"/>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F659E5"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105" w:name="_MCCTEMPBM_CRPT80110017___7"/>
            <w:r w:rsidRPr="00C44D1B">
              <w:rPr>
                <w:rFonts w:ascii="Courier New" w:hAnsi="Courier New"/>
              </w:rPr>
              <w:t>V[&lt;value&gt;]</w:t>
            </w:r>
            <w:bookmarkEnd w:id="105"/>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106" w:name="_MCCTEMPBM_CRPT80110018___7"/>
            <w:r w:rsidRPr="00C44D1B">
              <w:rPr>
                <w:rFonts w:ascii="Courier New" w:hAnsi="Courier New"/>
              </w:rPr>
              <w:t>X[&lt;value&gt;]</w:t>
            </w:r>
            <w:bookmarkEnd w:id="106"/>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107" w:name="_MCCTEMPBM_CRPT80110019___7"/>
            <w:r w:rsidRPr="00C44D1B">
              <w:t xml:space="preserve">defines </w:t>
            </w:r>
            <w:r w:rsidRPr="00C44D1B">
              <w:rPr>
                <w:rFonts w:ascii="Courier New" w:hAnsi="Courier New"/>
              </w:rPr>
              <w:t>CONNECT</w:t>
            </w:r>
            <w:r w:rsidRPr="00C44D1B">
              <w:t xml:space="preserve"> result code format; values manufacturer specific</w:t>
            </w:r>
            <w:bookmarkEnd w:id="107"/>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108" w:name="_MCCTEMPBM_CRPT80110020___7"/>
            <w:r w:rsidRPr="00C44D1B">
              <w:rPr>
                <w:rFonts w:ascii="Courier New" w:hAnsi="Courier New"/>
              </w:rPr>
              <w:t>&amp;C[&lt;value&gt;]</w:t>
            </w:r>
            <w:bookmarkEnd w:id="108"/>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109" w:name="_MCCTEMPBM_CRPT80110021___7"/>
            <w:r w:rsidRPr="00C44D1B">
              <w:rPr>
                <w:rFonts w:ascii="Courier New" w:hAnsi="Courier New"/>
              </w:rPr>
              <w:t>&amp;D[&lt;value&gt;]</w:t>
            </w:r>
            <w:bookmarkEnd w:id="109"/>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110" w:name="_MCCTEMPBM_CRPT80110022___7"/>
            <w:r w:rsidRPr="00C44D1B">
              <w:rPr>
                <w:rFonts w:ascii="Courier New" w:hAnsi="Courier New"/>
              </w:rPr>
              <w:t>+IPR=[&lt;value&gt;]</w:t>
            </w:r>
            <w:bookmarkEnd w:id="110"/>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111" w:name="_MCCTEMPBM_CRPT80110023___7"/>
            <w:r w:rsidRPr="00C44D1B">
              <w:rPr>
                <w:rFonts w:ascii="Courier New" w:hAnsi="Courier New"/>
              </w:rPr>
              <w:t>+ICF=[&lt;format&gt;[,&lt;parity&gt;]]</w:t>
            </w:r>
            <w:bookmarkEnd w:id="111"/>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112" w:name="_MCCTEMPBM_CRPT80110024___7"/>
            <w:r w:rsidRPr="00C44D1B">
              <w:rPr>
                <w:rFonts w:ascii="Courier New" w:hAnsi="Courier New"/>
              </w:rPr>
              <w:t>+IFC=[&lt;by_te&gt; [,&lt;by_ta&gt;]]</w:t>
            </w:r>
            <w:bookmarkEnd w:id="112"/>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113" w:name="_MCCTEMPBM_CRPT80110025___7"/>
            <w:r w:rsidRPr="00C44D1B">
              <w:rPr>
                <w:rFonts w:ascii="Courier New" w:hAnsi="Courier New"/>
              </w:rPr>
              <w:t>+ILRR=[&lt;value&gt;]</w:t>
            </w:r>
            <w:bookmarkEnd w:id="113"/>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114" w:name="_MCCTEMPBM_CRPT80110026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114"/>
          </w:p>
        </w:tc>
      </w:tr>
    </w:tbl>
    <w:p w14:paraId="04480ACA" w14:textId="77777777" w:rsidR="00026965" w:rsidRPr="00C44D1B" w:rsidRDefault="00026965"/>
    <w:p w14:paraId="5AD29A7C" w14:textId="77777777" w:rsidR="000D46AE" w:rsidRPr="00C44D1B" w:rsidRDefault="00026965" w:rsidP="00E26141">
      <w:pPr>
        <w:pStyle w:val="Heading1"/>
      </w:pPr>
      <w:bookmarkStart w:id="115" w:name="_CR5"/>
      <w:bookmarkStart w:id="116" w:name="_Toc20207438"/>
      <w:bookmarkStart w:id="117" w:name="_Toc27579320"/>
      <w:bookmarkStart w:id="118" w:name="_Toc36115900"/>
      <w:bookmarkStart w:id="119" w:name="_Toc45214780"/>
      <w:bookmarkStart w:id="120" w:name="_Toc51866547"/>
      <w:bookmarkStart w:id="121" w:name="_Toc202524960"/>
      <w:bookmarkEnd w:id="115"/>
      <w:r w:rsidRPr="00C44D1B">
        <w:t>5</w:t>
      </w:r>
      <w:r w:rsidRPr="00C44D1B">
        <w:tab/>
        <w:t>General commands</w:t>
      </w:r>
      <w:bookmarkEnd w:id="116"/>
      <w:bookmarkEnd w:id="117"/>
      <w:bookmarkEnd w:id="118"/>
      <w:bookmarkEnd w:id="119"/>
      <w:bookmarkEnd w:id="120"/>
      <w:bookmarkEnd w:id="121"/>
    </w:p>
    <w:p w14:paraId="5C7D5C3D" w14:textId="77777777" w:rsidR="00026965" w:rsidRPr="00C44D1B" w:rsidRDefault="000D46AE" w:rsidP="00E26141">
      <w:pPr>
        <w:pStyle w:val="Heading2"/>
      </w:pPr>
      <w:bookmarkStart w:id="122" w:name="_CR5_0"/>
      <w:bookmarkStart w:id="123" w:name="_Toc20207439"/>
      <w:bookmarkStart w:id="124" w:name="_Toc27579321"/>
      <w:bookmarkStart w:id="125" w:name="_Toc36115901"/>
      <w:bookmarkStart w:id="126" w:name="_Toc45214781"/>
      <w:bookmarkStart w:id="127" w:name="_Toc51866548"/>
      <w:bookmarkStart w:id="128" w:name="_Toc202524961"/>
      <w:bookmarkEnd w:id="122"/>
      <w:r w:rsidRPr="00C44D1B">
        <w:t>5.0</w:t>
      </w:r>
      <w:r w:rsidRPr="00C44D1B">
        <w:tab/>
        <w:t>General</w:t>
      </w:r>
      <w:bookmarkEnd w:id="123"/>
      <w:bookmarkEnd w:id="124"/>
      <w:bookmarkEnd w:id="125"/>
      <w:bookmarkEnd w:id="126"/>
      <w:bookmarkEnd w:id="127"/>
      <w:bookmarkEnd w:id="128"/>
    </w:p>
    <w:p w14:paraId="50487E27" w14:textId="77777777" w:rsidR="00026965" w:rsidRPr="00C44D1B" w:rsidRDefault="00026965">
      <w:bookmarkStart w:id="129" w:name="_MCCTEMPBM_CRPT80110027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30" w:name="_CR5_1"/>
      <w:bookmarkStart w:id="131" w:name="_Toc20207440"/>
      <w:bookmarkStart w:id="132" w:name="_Toc27579322"/>
      <w:bookmarkStart w:id="133" w:name="_Toc36115902"/>
      <w:bookmarkStart w:id="134" w:name="_Toc45214782"/>
      <w:bookmarkStart w:id="135" w:name="_Toc51866549"/>
      <w:bookmarkStart w:id="136" w:name="_Toc202524962"/>
      <w:bookmarkEnd w:id="129"/>
      <w:bookmarkEnd w:id="130"/>
      <w:r w:rsidRPr="00C44D1B">
        <w:t>5.1</w:t>
      </w:r>
      <w:r w:rsidRPr="00C44D1B">
        <w:tab/>
        <w:t>Request manufacturer identification +CGMI</w:t>
      </w:r>
      <w:bookmarkEnd w:id="131"/>
      <w:bookmarkEnd w:id="132"/>
      <w:bookmarkEnd w:id="133"/>
      <w:bookmarkEnd w:id="134"/>
      <w:bookmarkEnd w:id="135"/>
      <w:bookmarkEnd w:id="136"/>
    </w:p>
    <w:p w14:paraId="4AEF0B76" w14:textId="77777777" w:rsidR="00026965" w:rsidRPr="00C44D1B" w:rsidRDefault="00026965">
      <w:pPr>
        <w:pStyle w:val="TH"/>
      </w:pPr>
      <w:bookmarkStart w:id="137" w:name="_CRTable2"/>
      <w:r w:rsidRPr="00C44D1B">
        <w:t>Table </w:t>
      </w:r>
      <w:bookmarkEnd w:id="137"/>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38" w:name="_MCCTEMPBM_CRPT80110028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39" w:name="_MCCTEMPBM_CRPT80110029___7" w:colFirst="0" w:colLast="0"/>
            <w:bookmarkEnd w:id="138"/>
            <w:r w:rsidRPr="00C44D1B">
              <w:rPr>
                <w:rFonts w:ascii="Courier New" w:hAnsi="Courier New"/>
              </w:rPr>
              <w:t>+CGMI=?</w:t>
            </w:r>
          </w:p>
        </w:tc>
        <w:tc>
          <w:tcPr>
            <w:tcW w:w="2856" w:type="dxa"/>
          </w:tcPr>
          <w:p w14:paraId="2CD2768C" w14:textId="77777777" w:rsidR="00026965" w:rsidRPr="00C44D1B" w:rsidRDefault="00026965">
            <w:pPr>
              <w:spacing w:after="20"/>
              <w:rPr>
                <w:rFonts w:ascii="Courier New" w:hAnsi="Courier New"/>
              </w:rPr>
            </w:pPr>
          </w:p>
        </w:tc>
      </w:tr>
      <w:bookmarkEnd w:id="139"/>
    </w:tbl>
    <w:p w14:paraId="188B4B99" w14:textId="77777777" w:rsidR="00026965" w:rsidRPr="00C44D1B" w:rsidRDefault="00026965">
      <w:pPr>
        <w:rPr>
          <w:b/>
        </w:rPr>
      </w:pPr>
    </w:p>
    <w:p w14:paraId="32DFEFCB" w14:textId="77777777" w:rsidR="00026965" w:rsidRPr="00C44D1B" w:rsidRDefault="00026965">
      <w:r w:rsidRPr="00C44D1B">
        <w:rPr>
          <w:b/>
        </w:rPr>
        <w:lastRenderedPageBreak/>
        <w:t>Description</w:t>
      </w:r>
    </w:p>
    <w:p w14:paraId="53FF15F6" w14:textId="16CE010B" w:rsidR="00026965" w:rsidRPr="00C44D1B" w:rsidRDefault="00026965">
      <w:bookmarkStart w:id="140" w:name="_MCCTEMPBM_CRPT80110030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0"/>
    <w:p w14:paraId="7BFA68B0" w14:textId="77777777" w:rsidR="00026965" w:rsidRPr="00C44D1B" w:rsidRDefault="00026965">
      <w:r w:rsidRPr="00C44D1B">
        <w:rPr>
          <w:b/>
        </w:rPr>
        <w:t>Defined values</w:t>
      </w:r>
    </w:p>
    <w:p w14:paraId="508F1E79" w14:textId="77777777" w:rsidR="00026965" w:rsidRPr="00C44D1B" w:rsidRDefault="00026965">
      <w:pPr>
        <w:pStyle w:val="B1"/>
      </w:pPr>
      <w:bookmarkStart w:id="141" w:name="_MCCTEMPBM_CRPT80110031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42" w:name="_MCCTEMPBM_CRPT80110032___7"/>
      <w:bookmarkEnd w:id="141"/>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2"/>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43" w:name="_CR5_2"/>
      <w:bookmarkStart w:id="144" w:name="_Toc20207441"/>
      <w:bookmarkStart w:id="145" w:name="_Toc27579323"/>
      <w:bookmarkStart w:id="146" w:name="_Toc36115903"/>
      <w:bookmarkStart w:id="147" w:name="_Toc45214783"/>
      <w:bookmarkStart w:id="148" w:name="_Toc51866550"/>
      <w:bookmarkStart w:id="149" w:name="_Toc202524963"/>
      <w:bookmarkEnd w:id="143"/>
      <w:r w:rsidRPr="00C44D1B">
        <w:rPr>
          <w:lang w:val="fr-FR"/>
        </w:rPr>
        <w:t>5.2</w:t>
      </w:r>
      <w:r w:rsidRPr="00C44D1B">
        <w:rPr>
          <w:lang w:val="fr-FR"/>
        </w:rPr>
        <w:tab/>
        <w:t>Request model identification +CGMM</w:t>
      </w:r>
      <w:bookmarkEnd w:id="144"/>
      <w:bookmarkEnd w:id="145"/>
      <w:bookmarkEnd w:id="146"/>
      <w:bookmarkEnd w:id="147"/>
      <w:bookmarkEnd w:id="148"/>
      <w:bookmarkEnd w:id="149"/>
    </w:p>
    <w:p w14:paraId="11908625" w14:textId="77777777" w:rsidR="00026965" w:rsidRPr="00C44D1B" w:rsidRDefault="00026965">
      <w:pPr>
        <w:pStyle w:val="TH"/>
      </w:pPr>
      <w:bookmarkStart w:id="150" w:name="_CRTable3"/>
      <w:r w:rsidRPr="00C44D1B">
        <w:t>Table </w:t>
      </w:r>
      <w:bookmarkEnd w:id="150"/>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51" w:name="_MCCTEMPBM_CRPT80110033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52" w:name="_MCCTEMPBM_CRPT80110034___7" w:colFirst="0" w:colLast="0"/>
            <w:bookmarkEnd w:id="151"/>
            <w:r w:rsidRPr="00C44D1B">
              <w:rPr>
                <w:rFonts w:ascii="Courier New" w:hAnsi="Courier New"/>
              </w:rPr>
              <w:t>+CGMM=?</w:t>
            </w:r>
          </w:p>
        </w:tc>
        <w:tc>
          <w:tcPr>
            <w:tcW w:w="2685" w:type="dxa"/>
          </w:tcPr>
          <w:p w14:paraId="0DDE04AA" w14:textId="77777777" w:rsidR="00026965" w:rsidRPr="00C44D1B" w:rsidRDefault="00026965">
            <w:pPr>
              <w:spacing w:after="20"/>
              <w:rPr>
                <w:rFonts w:ascii="Courier New" w:hAnsi="Courier New"/>
              </w:rPr>
            </w:pPr>
          </w:p>
        </w:tc>
      </w:tr>
      <w:bookmarkEnd w:id="152"/>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53" w:name="_MCCTEMPBM_CRPT80110035___7"/>
      <w:r w:rsidRPr="00C44D1B">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54" w:name="_MCCTEMPBM_CRPT80110036___7"/>
      <w:r w:rsidRPr="00C44D1B">
        <w:rPr>
          <w:rFonts w:ascii="Courier New" w:hAnsi="Courier New"/>
        </w:rPr>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55" w:name="_MCCTEMPBM_CRPT80110037___7"/>
      <w:bookmarkEnd w:id="15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55"/>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56" w:name="_CR5_3"/>
      <w:bookmarkStart w:id="157" w:name="_Toc20207442"/>
      <w:bookmarkStart w:id="158" w:name="_Toc27579324"/>
      <w:bookmarkStart w:id="159" w:name="_Toc36115904"/>
      <w:bookmarkStart w:id="160" w:name="_Toc45214784"/>
      <w:bookmarkStart w:id="161" w:name="_Toc51866551"/>
      <w:bookmarkStart w:id="162" w:name="_Toc202524964"/>
      <w:bookmarkEnd w:id="156"/>
      <w:r w:rsidRPr="00C44D1B">
        <w:rPr>
          <w:lang w:val="fr-FR"/>
        </w:rPr>
        <w:t>5.3</w:t>
      </w:r>
      <w:r w:rsidRPr="00C44D1B">
        <w:rPr>
          <w:lang w:val="fr-FR"/>
        </w:rPr>
        <w:tab/>
        <w:t>Request revision identification +CGMR</w:t>
      </w:r>
      <w:bookmarkEnd w:id="157"/>
      <w:bookmarkEnd w:id="158"/>
      <w:bookmarkEnd w:id="159"/>
      <w:bookmarkEnd w:id="160"/>
      <w:bookmarkEnd w:id="161"/>
      <w:bookmarkEnd w:id="162"/>
    </w:p>
    <w:p w14:paraId="74B5F4B1" w14:textId="77777777" w:rsidR="00026965" w:rsidRPr="00C44D1B" w:rsidRDefault="00026965">
      <w:pPr>
        <w:pStyle w:val="TH"/>
      </w:pPr>
      <w:bookmarkStart w:id="163" w:name="_CRTable4"/>
      <w:r w:rsidRPr="00C44D1B">
        <w:t>Table </w:t>
      </w:r>
      <w:bookmarkEnd w:id="163"/>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64" w:name="_MCCTEMPBM_CRPT80110038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65" w:name="_MCCTEMPBM_CRPT80110039___7" w:colFirst="0" w:colLast="0"/>
            <w:bookmarkEnd w:id="164"/>
            <w:r w:rsidRPr="00C44D1B">
              <w:rPr>
                <w:rFonts w:ascii="Courier New" w:hAnsi="Courier New"/>
              </w:rPr>
              <w:t>+CGMR=?</w:t>
            </w:r>
          </w:p>
        </w:tc>
        <w:tc>
          <w:tcPr>
            <w:tcW w:w="2880" w:type="dxa"/>
          </w:tcPr>
          <w:p w14:paraId="18629E06" w14:textId="77777777" w:rsidR="00026965" w:rsidRPr="00C44D1B" w:rsidRDefault="00026965">
            <w:pPr>
              <w:spacing w:after="20"/>
              <w:rPr>
                <w:rFonts w:ascii="Courier New" w:hAnsi="Courier New"/>
              </w:rPr>
            </w:pPr>
          </w:p>
        </w:tc>
      </w:tr>
      <w:bookmarkEnd w:id="165"/>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66" w:name="_MCCTEMPBM_CRPT80110040___7"/>
      <w:r w:rsidRPr="00C44D1B">
        <w:lastRenderedPageBreak/>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6"/>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67" w:name="_MCCTEMPBM_CRPT80110041___7"/>
      <w:r w:rsidRPr="00C44D1B">
        <w:rPr>
          <w:rFonts w:ascii="Courier New" w:hAnsi="Courier New"/>
        </w:rPr>
        <w:t>&lt;revision&gt;</w:t>
      </w:r>
      <w:r w:rsidRPr="00C44D1B">
        <w:t>: the total number of characters, including line terminators, in the information text shall not exceed 2048 characters.</w:t>
      </w:r>
    </w:p>
    <w:p w14:paraId="27437663" w14:textId="77777777" w:rsidR="00026965" w:rsidRPr="00C44D1B" w:rsidRDefault="00026965">
      <w:bookmarkStart w:id="168" w:name="_MCCTEMPBM_CRPT80110042___7"/>
      <w:bookmarkEnd w:id="167"/>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68"/>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69" w:name="_CR5_4"/>
      <w:bookmarkStart w:id="170" w:name="_Toc20207443"/>
      <w:bookmarkStart w:id="171" w:name="_Toc27579325"/>
      <w:bookmarkStart w:id="172" w:name="_Toc36115905"/>
      <w:bookmarkStart w:id="173" w:name="_Toc45214785"/>
      <w:bookmarkStart w:id="174" w:name="_Toc51866552"/>
      <w:bookmarkStart w:id="175" w:name="_Toc202524965"/>
      <w:bookmarkEnd w:id="169"/>
      <w:r w:rsidRPr="00C44D1B">
        <w:t>5.4</w:t>
      </w:r>
      <w:r w:rsidRPr="00C44D1B">
        <w:tab/>
        <w:t>Request product serial number identification +CGSN</w:t>
      </w:r>
      <w:bookmarkEnd w:id="170"/>
      <w:bookmarkEnd w:id="171"/>
      <w:bookmarkEnd w:id="172"/>
      <w:bookmarkEnd w:id="173"/>
      <w:bookmarkEnd w:id="174"/>
      <w:bookmarkEnd w:id="175"/>
    </w:p>
    <w:p w14:paraId="0BE3C261" w14:textId="77777777" w:rsidR="00026965" w:rsidRPr="00C44D1B" w:rsidRDefault="00026965">
      <w:pPr>
        <w:pStyle w:val="TH"/>
      </w:pPr>
      <w:bookmarkStart w:id="176" w:name="_CRTable5"/>
      <w:r w:rsidRPr="00C44D1B">
        <w:t>Table </w:t>
      </w:r>
      <w:bookmarkEnd w:id="176"/>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6B696F"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77" w:name="_MCCTEMPBM_CRPT80110043___7"/>
            <w:bookmarkStart w:id="178" w:name="_MCCTEMPBM_CRPT80110051___7" w:colFirst="1" w:colLast="1"/>
            <w:r w:rsidRPr="00C44D1B">
              <w:rPr>
                <w:rFonts w:ascii="Courier New" w:hAnsi="Courier New"/>
              </w:rPr>
              <w:t>+CGSN</w:t>
            </w:r>
            <w:r w:rsidR="002A7868" w:rsidRPr="00C44D1B">
              <w:rPr>
                <w:rFonts w:ascii="Courier New" w:hAnsi="Courier New"/>
              </w:rPr>
              <w:t>[=&lt;snt&gt;]</w:t>
            </w:r>
            <w:bookmarkEnd w:id="177"/>
          </w:p>
        </w:tc>
        <w:tc>
          <w:tcPr>
            <w:tcW w:w="4816" w:type="dxa"/>
          </w:tcPr>
          <w:p w14:paraId="7C012F0B" w14:textId="77777777" w:rsidR="002A7868" w:rsidRPr="00C44D1B" w:rsidRDefault="002A7868" w:rsidP="002A7868">
            <w:pPr>
              <w:spacing w:after="20"/>
              <w:rPr>
                <w:b/>
              </w:rPr>
            </w:pPr>
            <w:bookmarkStart w:id="179" w:name="_MCCTEMPBM_CRPT80110044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80" w:name="_MCCTEMPBM_CRPT80110045___7"/>
            <w:bookmarkEnd w:id="179"/>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81" w:name="_MCCTEMPBM_CRPT80110046___7"/>
            <w:bookmarkEnd w:id="180"/>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82" w:name="_MCCTEMPBM_CRPT80110047___7"/>
            <w:bookmarkEnd w:id="181"/>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83" w:name="_MCCTEMPBM_CRPT80110048___7"/>
            <w:bookmarkEnd w:id="182"/>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84" w:name="_MCCTEMPBM_CRPT80110049___7"/>
            <w:bookmarkEnd w:id="183"/>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85" w:name="_MCCTEMPBM_CRPT80110050___7"/>
            <w:bookmarkEnd w:id="184"/>
            <w:r w:rsidRPr="00C44D1B">
              <w:rPr>
                <w:b/>
              </w:rPr>
              <w:t xml:space="preserve">when </w:t>
            </w:r>
            <w:r w:rsidRPr="00C44D1B">
              <w:rPr>
                <w:rFonts w:ascii="Courier New" w:hAnsi="Courier New" w:cs="Courier New"/>
                <w:b/>
              </w:rPr>
              <w:t>&lt;snt&gt;</w:t>
            </w:r>
            <w:r w:rsidRPr="00C44D1B">
              <w:rPr>
                <w:b/>
              </w:rPr>
              <w:t>=3 and command successful:</w:t>
            </w:r>
          </w:p>
          <w:bookmarkEnd w:id="185"/>
          <w:p w14:paraId="12C048B4" w14:textId="77777777" w:rsidR="002A7868" w:rsidRPr="006B696F" w:rsidRDefault="002A7868" w:rsidP="002A7868">
            <w:pPr>
              <w:spacing w:after="20"/>
              <w:rPr>
                <w:rFonts w:ascii="Courier New" w:hAnsi="Courier New"/>
                <w:lang w:val="sv-SE"/>
              </w:rPr>
            </w:pPr>
            <w:r w:rsidRPr="006B696F">
              <w:rPr>
                <w:rFonts w:ascii="Courier New" w:hAnsi="Courier New"/>
                <w:lang w:val="sv-SE"/>
              </w:rPr>
              <w:t>+CGSN: &lt;svn&gt;</w:t>
            </w:r>
          </w:p>
          <w:p w14:paraId="75B1D0BE" w14:textId="77777777" w:rsidR="002A7868" w:rsidRPr="006B696F" w:rsidRDefault="002A7868" w:rsidP="002A7868">
            <w:pPr>
              <w:spacing w:after="20"/>
              <w:rPr>
                <w:rFonts w:ascii="Courier New" w:hAnsi="Courier New"/>
                <w:lang w:val="sv-SE"/>
              </w:rPr>
            </w:pPr>
          </w:p>
          <w:p w14:paraId="41A2016F" w14:textId="77777777" w:rsidR="00026965" w:rsidRPr="006B696F" w:rsidRDefault="00026965" w:rsidP="002A7868">
            <w:pPr>
              <w:spacing w:after="20"/>
              <w:rPr>
                <w:rFonts w:ascii="Courier New" w:hAnsi="Courier New"/>
                <w:lang w:val="sv-SE"/>
              </w:rPr>
            </w:pPr>
            <w:r w:rsidRPr="006B696F">
              <w:rPr>
                <w:rFonts w:ascii="Courier New" w:hAnsi="Courier New"/>
                <w:i/>
                <w:lang w:val="sv-SE"/>
              </w:rPr>
              <w:t>+CME</w:t>
            </w:r>
            <w:r w:rsidR="00060D62" w:rsidRPr="006B696F">
              <w:rPr>
                <w:rFonts w:ascii="Courier New" w:hAnsi="Courier New"/>
                <w:i/>
                <w:lang w:val="sv-SE"/>
              </w:rPr>
              <w:t> </w:t>
            </w:r>
            <w:r w:rsidRPr="006B696F">
              <w:rPr>
                <w:rFonts w:ascii="Courier New" w:hAnsi="Courier New"/>
                <w:i/>
                <w:lang w:val="sv-SE"/>
              </w:rPr>
              <w:t>ERROR:</w:t>
            </w:r>
            <w:r w:rsidR="00060D62" w:rsidRPr="006B696F">
              <w:rPr>
                <w:rFonts w:ascii="Courier New" w:hAnsi="Courier New"/>
                <w:i/>
                <w:lang w:val="sv-SE"/>
              </w:rPr>
              <w:t> </w:t>
            </w:r>
            <w:r w:rsidRPr="006B696F">
              <w:rPr>
                <w:rFonts w:ascii="Courier New" w:hAnsi="Courier New"/>
                <w:i/>
                <w:lang w:val="sv-SE"/>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86" w:name="_MCCTEMPBM_CRPT80110052___7"/>
            <w:bookmarkStart w:id="187" w:name="_MCCTEMPBM_CRPT80110053___7" w:colFirst="1" w:colLast="1"/>
            <w:bookmarkEnd w:id="178"/>
            <w:r w:rsidRPr="00C44D1B">
              <w:rPr>
                <w:rFonts w:ascii="Courier New" w:hAnsi="Courier New"/>
              </w:rPr>
              <w:t>+CGSN=?</w:t>
            </w:r>
            <w:bookmarkEnd w:id="186"/>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87"/>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88" w:name="_MCCTEMPBM_CRPT8011005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88"/>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89" w:name="_MCCTEMPBM_CRPT80110055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90" w:name="_MCCTEMPBM_CRPT80110056___7"/>
      <w:bookmarkEnd w:id="189"/>
      <w:r w:rsidRPr="00C44D1B">
        <w:rPr>
          <w:u w:val="single"/>
        </w:rPr>
        <w:t>0</w:t>
      </w:r>
      <w:r w:rsidRPr="00C44D1B">
        <w:tab/>
        <w:t xml:space="preserve">returns </w:t>
      </w:r>
      <w:r w:rsidRPr="00C44D1B">
        <w:rPr>
          <w:rFonts w:ascii="Courier New" w:hAnsi="Courier New" w:cs="Courier New"/>
        </w:rPr>
        <w:t>&lt;sn&gt;</w:t>
      </w:r>
    </w:p>
    <w:bookmarkEnd w:id="190"/>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91" w:name="_MCCTEMPBM_CRPT80110057___7"/>
      <w:r w:rsidRPr="00C44D1B">
        <w:rPr>
          <w:rFonts w:ascii="Courier New" w:hAnsi="Courier New"/>
        </w:rPr>
        <w:lastRenderedPageBreak/>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92" w:name="_MCCTEMPBM_CRPT80110058___7"/>
      <w:bookmarkEnd w:id="191"/>
      <w:r w:rsidRPr="00C44D1B">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92"/>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93" w:name="_MCCTEMPBM_CRPT80110059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94" w:name="_PERM_MCCTEMPBM_CRPT80110060___2"/>
      <w:bookmarkEnd w:id="193"/>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95" w:name="_MCCTEMPBM_CRPT80110061___7"/>
      <w:bookmarkEnd w:id="194"/>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96" w:name="_PERM_MCCTEMPBM_CRPT80110062___2"/>
      <w:bookmarkEnd w:id="195"/>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96"/>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97" w:name="_CR5_5"/>
      <w:bookmarkStart w:id="198" w:name="_Toc20207444"/>
      <w:bookmarkStart w:id="199" w:name="_Toc27579326"/>
      <w:bookmarkStart w:id="200" w:name="_Toc36115906"/>
      <w:bookmarkStart w:id="201" w:name="_Toc45214786"/>
      <w:bookmarkStart w:id="202" w:name="_Toc51866553"/>
      <w:bookmarkStart w:id="203" w:name="_Toc202524966"/>
      <w:bookmarkEnd w:id="197"/>
      <w:r w:rsidRPr="00C44D1B">
        <w:t>5.5</w:t>
      </w:r>
      <w:r w:rsidRPr="00C44D1B">
        <w:tab/>
        <w:t>Select TE character set +CSCS</w:t>
      </w:r>
      <w:bookmarkEnd w:id="198"/>
      <w:bookmarkEnd w:id="199"/>
      <w:bookmarkEnd w:id="200"/>
      <w:bookmarkEnd w:id="201"/>
      <w:bookmarkEnd w:id="202"/>
      <w:bookmarkEnd w:id="203"/>
    </w:p>
    <w:p w14:paraId="3DC65998" w14:textId="77777777" w:rsidR="00026965" w:rsidRPr="00C44D1B" w:rsidRDefault="00026965">
      <w:pPr>
        <w:pStyle w:val="TH"/>
      </w:pPr>
      <w:bookmarkStart w:id="204" w:name="_CRTable6"/>
      <w:r w:rsidRPr="00C44D1B">
        <w:t>Table </w:t>
      </w:r>
      <w:bookmarkEnd w:id="204"/>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205" w:name="_MCCTEMPBM_CRPT80110063___7" w:colFirst="0" w:colLast="0"/>
            <w:r w:rsidRPr="00C44D1B">
              <w:rPr>
                <w:rFonts w:ascii="Courier New" w:hAnsi="Courier New"/>
              </w:rPr>
              <w:t>+CSCS=[&lt;chset&gt;]</w:t>
            </w:r>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206" w:name="_MCCTEMPBM_CRPT80110064___7" w:colFirst="0" w:colLast="0"/>
            <w:bookmarkEnd w:id="205"/>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207" w:name="_MCCTEMPBM_CRPT80110065___7"/>
            <w:bookmarkEnd w:id="206"/>
            <w:r w:rsidRPr="00C44D1B">
              <w:rPr>
                <w:rFonts w:ascii="Courier New" w:hAnsi="Courier New"/>
              </w:rPr>
              <w:t>+CSCS=?</w:t>
            </w:r>
            <w:bookmarkEnd w:id="207"/>
          </w:p>
        </w:tc>
        <w:tc>
          <w:tcPr>
            <w:tcW w:w="3712" w:type="dxa"/>
          </w:tcPr>
          <w:p w14:paraId="03BD5501" w14:textId="77777777" w:rsidR="00026965" w:rsidRPr="00C44D1B" w:rsidRDefault="00026965">
            <w:pPr>
              <w:spacing w:after="20"/>
              <w:rPr>
                <w:rFonts w:ascii="Courier New" w:hAnsi="Courier New"/>
              </w:rPr>
            </w:pPr>
            <w:bookmarkStart w:id="208" w:name="_MCCTEMPBM_CRPT80110066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208"/>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209" w:name="_MCCTEMPBM_CRPT80110067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209"/>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210" w:name="_MCCTEMPBM_CRPT80110068___7"/>
      <w:r w:rsidRPr="00C44D1B">
        <w:rPr>
          <w:rFonts w:ascii="Courier New" w:hAnsi="Courier New"/>
        </w:rPr>
        <w:lastRenderedPageBreak/>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211" w:name="_PERM_MCCTEMPBM_CRPT80110069___2"/>
      <w:bookmarkEnd w:id="210"/>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211"/>
    <w:p w14:paraId="2CCA6B6B" w14:textId="77777777" w:rsidR="00026965" w:rsidRPr="00C44D1B" w:rsidRDefault="00026965" w:rsidP="005B51DB">
      <w:r w:rsidRPr="00C44D1B">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212"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212"/>
    <w:p w14:paraId="1F1F2372" w14:textId="77777777" w:rsidR="00026965" w:rsidRPr="00C44D1B" w:rsidRDefault="00026965">
      <w:r w:rsidRPr="00C44D1B">
        <w:rPr>
          <w:b/>
        </w:rPr>
        <w:t>Implementation</w:t>
      </w:r>
    </w:p>
    <w:p w14:paraId="089F84B0" w14:textId="77777777" w:rsidR="00026965" w:rsidRPr="00C44D1B" w:rsidRDefault="00026965">
      <w:r w:rsidRPr="00C44D1B">
        <w:t>Mandatory when a command using the setting of this command is implemented.</w:t>
      </w:r>
    </w:p>
    <w:p w14:paraId="6AB21739" w14:textId="77777777" w:rsidR="00026965" w:rsidRPr="00C44D1B" w:rsidRDefault="00026965" w:rsidP="00E26141">
      <w:pPr>
        <w:pStyle w:val="Heading2"/>
        <w:rPr>
          <w:lang w:val="fr-FR"/>
        </w:rPr>
      </w:pPr>
      <w:bookmarkStart w:id="213" w:name="_CR5_6"/>
      <w:bookmarkStart w:id="214" w:name="_Toc20207445"/>
      <w:bookmarkStart w:id="215" w:name="_Toc27579327"/>
      <w:bookmarkStart w:id="216" w:name="_Toc36115907"/>
      <w:bookmarkStart w:id="217" w:name="_Toc45214787"/>
      <w:bookmarkStart w:id="218" w:name="_Toc51866554"/>
      <w:bookmarkStart w:id="219" w:name="_Toc202524967"/>
      <w:bookmarkEnd w:id="213"/>
      <w:r w:rsidRPr="00C44D1B">
        <w:rPr>
          <w:lang w:val="fr-FR"/>
        </w:rPr>
        <w:t>5.6</w:t>
      </w:r>
      <w:r w:rsidRPr="00C44D1B">
        <w:rPr>
          <w:lang w:val="fr-FR"/>
        </w:rPr>
        <w:tab/>
        <w:t>Request international mobile subscriber identity +CIMI</w:t>
      </w:r>
      <w:bookmarkEnd w:id="214"/>
      <w:bookmarkEnd w:id="215"/>
      <w:bookmarkEnd w:id="216"/>
      <w:bookmarkEnd w:id="217"/>
      <w:bookmarkEnd w:id="218"/>
      <w:bookmarkEnd w:id="219"/>
    </w:p>
    <w:p w14:paraId="4D31C3E4" w14:textId="77777777" w:rsidR="00026965" w:rsidRPr="00C44D1B" w:rsidRDefault="00026965">
      <w:pPr>
        <w:pStyle w:val="TH"/>
        <w:rPr>
          <w:lang w:val="fr-FR"/>
        </w:rPr>
      </w:pPr>
      <w:bookmarkStart w:id="220" w:name="_CRTable7"/>
      <w:r w:rsidRPr="00C44D1B">
        <w:rPr>
          <w:lang w:val="fr-FR"/>
        </w:rPr>
        <w:t>Table </w:t>
      </w:r>
      <w:bookmarkEnd w:id="220"/>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221" w:name="_MCCTEMPBM_CRPT80110071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222" w:name="_MCCTEMPBM_CRPT80110072___7"/>
            <w:bookmarkEnd w:id="221"/>
            <w:r w:rsidRPr="00C44D1B">
              <w:rPr>
                <w:rFonts w:ascii="Courier New" w:hAnsi="Courier New"/>
              </w:rPr>
              <w:t>+CIMI=?</w:t>
            </w:r>
            <w:bookmarkEnd w:id="222"/>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223" w:name="_MCCTEMPBM_CRPT80110073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223"/>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224" w:name="_MCCTEMPBM_CRPT80110074___7"/>
      <w:r w:rsidRPr="00C44D1B">
        <w:rPr>
          <w:rFonts w:ascii="Courier New" w:hAnsi="Courier New"/>
        </w:rPr>
        <w:t>&lt;IMSI&gt;</w:t>
      </w:r>
      <w:r w:rsidRPr="00C44D1B">
        <w:t>: International Mobile Subscriber Identity (string without double quotes)</w:t>
      </w:r>
    </w:p>
    <w:bookmarkEnd w:id="224"/>
    <w:p w14:paraId="2B6887EF" w14:textId="77777777" w:rsidR="00026965" w:rsidRPr="00C44D1B" w:rsidRDefault="00026965">
      <w:pPr>
        <w:rPr>
          <w:lang w:val="fr-FR"/>
        </w:rPr>
      </w:pPr>
      <w:r w:rsidRPr="00C44D1B">
        <w:rPr>
          <w:b/>
          <w:lang w:val="fr-FR"/>
        </w:rPr>
        <w:lastRenderedPageBreak/>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225" w:name="_CR5_7"/>
      <w:bookmarkStart w:id="226" w:name="_Toc20207446"/>
      <w:bookmarkStart w:id="227" w:name="_Toc27579328"/>
      <w:bookmarkStart w:id="228" w:name="_Toc36115908"/>
      <w:bookmarkStart w:id="229" w:name="_Toc45214788"/>
      <w:bookmarkStart w:id="230" w:name="_Toc51866555"/>
      <w:bookmarkStart w:id="231" w:name="_Toc202524968"/>
      <w:bookmarkEnd w:id="225"/>
      <w:r w:rsidRPr="00C44D1B">
        <w:rPr>
          <w:lang w:val="fr-FR"/>
        </w:rPr>
        <w:t>5.7</w:t>
      </w:r>
      <w:r w:rsidRPr="00C44D1B">
        <w:rPr>
          <w:lang w:val="fr-FR"/>
        </w:rPr>
        <w:tab/>
        <w:t>Multiplexing mode +CMUX</w:t>
      </w:r>
      <w:bookmarkEnd w:id="226"/>
      <w:bookmarkEnd w:id="227"/>
      <w:bookmarkEnd w:id="228"/>
      <w:bookmarkEnd w:id="229"/>
      <w:bookmarkEnd w:id="230"/>
      <w:bookmarkEnd w:id="231"/>
    </w:p>
    <w:p w14:paraId="7F9C01A5" w14:textId="77777777" w:rsidR="00026965" w:rsidRPr="00C44D1B" w:rsidRDefault="00026965">
      <w:pPr>
        <w:pStyle w:val="TH"/>
        <w:rPr>
          <w:lang w:val="fr-FR"/>
        </w:rPr>
      </w:pPr>
      <w:bookmarkStart w:id="232" w:name="_CRTable8"/>
      <w:r w:rsidRPr="00C44D1B">
        <w:rPr>
          <w:lang w:val="fr-FR"/>
        </w:rPr>
        <w:t>Table </w:t>
      </w:r>
      <w:bookmarkEnd w:id="232"/>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33" w:name="_MCCTEMPBM_CRPT80110075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34" w:name="_MCCTEMPBM_CRPT80110076___7" w:colFirst="0" w:colLast="1"/>
            <w:bookmarkEnd w:id="233"/>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35" w:name="_MCCTEMPBM_CRPT80110077___7"/>
            <w:bookmarkEnd w:id="234"/>
            <w:r w:rsidRPr="00C44D1B">
              <w:rPr>
                <w:rFonts w:ascii="Courier New" w:hAnsi="Courier New"/>
              </w:rPr>
              <w:t>+CMUX=?</w:t>
            </w:r>
            <w:bookmarkEnd w:id="235"/>
          </w:p>
        </w:tc>
        <w:tc>
          <w:tcPr>
            <w:tcW w:w="5535" w:type="dxa"/>
          </w:tcPr>
          <w:p w14:paraId="31F69F8D" w14:textId="77777777" w:rsidR="00026965" w:rsidRPr="00C44D1B" w:rsidRDefault="00026965">
            <w:pPr>
              <w:keepNext/>
              <w:keepLines/>
              <w:spacing w:after="20"/>
            </w:pPr>
            <w:bookmarkStart w:id="236" w:name="_MCCTEMPBM_CRPT80110078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36"/>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37" w:name="_MCCTEMPBM_CRPT80110079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37"/>
    <w:p w14:paraId="2B9BA942" w14:textId="77777777" w:rsidR="00026965" w:rsidRPr="00C44D1B" w:rsidRDefault="00026965">
      <w:r w:rsidRPr="00C44D1B">
        <w:t>Read command returns the current settings.</w:t>
      </w:r>
    </w:p>
    <w:p w14:paraId="0DB9067F" w14:textId="77777777" w:rsidR="00026965" w:rsidRPr="00C44D1B" w:rsidRDefault="00026965">
      <w:pPr>
        <w:rPr>
          <w:sz w:val="24"/>
        </w:rPr>
      </w:pPr>
      <w:r w:rsidRPr="00C44D1B">
        <w:t>Test command returns the supported parameters</w:t>
      </w:r>
      <w:r w:rsidR="00D90E88" w:rsidRPr="00C44D1B">
        <w:t xml:space="preserve"> as compound values</w:t>
      </w:r>
      <w:r w:rsidRPr="00C44D1B">
        <w:t>.</w:t>
      </w:r>
    </w:p>
    <w:p w14:paraId="0E3AEE7C" w14:textId="77777777" w:rsidR="00026965" w:rsidRPr="00C44D1B" w:rsidRDefault="00026965">
      <w:bookmarkStart w:id="238" w:name="_MCCTEMPBM_CRPT80110080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38"/>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39" w:name="_MCCTEMPBM_CRPT80110081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39"/>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40" w:name="_MCCTEMPBM_CRPT80110082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40"/>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41" w:name="_MCCTEMPBM_CRPT80110083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41"/>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lastRenderedPageBreak/>
        <w:t>2</w:t>
      </w:r>
      <w:r w:rsidRPr="00C44D1B">
        <w:tab/>
        <w:t>I frames used only</w:t>
      </w:r>
    </w:p>
    <w:p w14:paraId="11E96658" w14:textId="77777777" w:rsidR="00026965" w:rsidRPr="00C44D1B" w:rsidRDefault="00026965">
      <w:pPr>
        <w:pStyle w:val="B1"/>
      </w:pPr>
      <w:bookmarkStart w:id="242" w:name="_MCCTEMPBM_CRPT80110084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42"/>
    <w:p w14:paraId="4207EB60" w14:textId="77777777" w:rsidR="00026965" w:rsidRPr="00C44D1B" w:rsidRDefault="00026965" w:rsidP="00F14DF1">
      <w:pPr>
        <w:pStyle w:val="B2"/>
      </w:pPr>
      <w:r w:rsidRPr="00C44D1B">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43" w:name="_MCCTEMPBM_CRPT80110085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44" w:name="_MCCTEMPBM_CRPT80110086___7"/>
      <w:bookmarkEnd w:id="243"/>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45" w:name="_PERM_MCCTEMPBM_CRPT80110087___2"/>
      <w:bookmarkEnd w:id="244"/>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45"/>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46" w:name="_MCCTEMPBM_CRPT80110088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46"/>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47" w:name="_MCCTEMPBM_CRPT80110089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47"/>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48" w:name="_MCCTEMPBM_CRPT80110090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48"/>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49" w:name="_MCCTEMPBM_CRPT80110091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49"/>
    <w:p w14:paraId="4C40B512" w14:textId="77777777" w:rsidR="00026965" w:rsidRPr="00C44D1B" w:rsidRDefault="00026965" w:rsidP="00F14DF1">
      <w:pPr>
        <w:pStyle w:val="B2"/>
      </w:pPr>
      <w:r w:rsidRPr="00C44D1B">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bookmarkStart w:id="250" w:name="_CR5_8"/>
      <w:bookmarkEnd w:id="250"/>
      <w:r w:rsidRPr="006B696F">
        <w:rPr>
          <w:lang w:val="fr-FR"/>
        </w:rPr>
        <w:br w:type="page"/>
      </w:r>
      <w:bookmarkStart w:id="251" w:name="_Toc20207447"/>
      <w:bookmarkStart w:id="252" w:name="_Toc27579329"/>
      <w:bookmarkStart w:id="253" w:name="_Toc36115909"/>
      <w:bookmarkStart w:id="254" w:name="_Toc45214789"/>
      <w:bookmarkStart w:id="255" w:name="_Toc51866556"/>
      <w:bookmarkStart w:id="256" w:name="_Toc202524969"/>
      <w:r w:rsidRPr="00C44D1B">
        <w:rPr>
          <w:lang w:val="fr-FR"/>
        </w:rPr>
        <w:lastRenderedPageBreak/>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51"/>
      <w:bookmarkEnd w:id="252"/>
      <w:bookmarkEnd w:id="253"/>
      <w:bookmarkEnd w:id="254"/>
      <w:bookmarkEnd w:id="255"/>
      <w:bookmarkEnd w:id="256"/>
    </w:p>
    <w:p w14:paraId="7BE80B6F" w14:textId="77777777" w:rsidR="00026965" w:rsidRPr="00C44D1B" w:rsidRDefault="00026965">
      <w:pPr>
        <w:pStyle w:val="TH"/>
      </w:pPr>
      <w:bookmarkStart w:id="257" w:name="_CRTable9"/>
      <w:r w:rsidRPr="00C44D1B">
        <w:t>Table </w:t>
      </w:r>
      <w:bookmarkEnd w:id="257"/>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58" w:name="_MCCTEMPBM_CRPT80110092___7"/>
            <w:r w:rsidRPr="00C44D1B">
              <w:rPr>
                <w:rFonts w:ascii="Courier New" w:hAnsi="Courier New"/>
              </w:rPr>
              <w:t>Z[&lt;value&gt;]</w:t>
            </w:r>
            <w:bookmarkEnd w:id="258"/>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59" w:name="_MCCTEMPBM_CRPT80110093___7"/>
            <w:r w:rsidRPr="00C44D1B">
              <w:rPr>
                <w:rFonts w:ascii="Courier New" w:hAnsi="Courier New"/>
              </w:rPr>
              <w:t>&amp;F[&lt;value&gt;]</w:t>
            </w:r>
            <w:bookmarkEnd w:id="259"/>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60" w:name="_MCCTEMPBM_CRPT80110094___7"/>
            <w:r w:rsidRPr="00C44D1B">
              <w:rPr>
                <w:rFonts w:ascii="Courier New" w:hAnsi="Courier New"/>
              </w:rPr>
              <w:t>I[&lt;value&gt;]</w:t>
            </w:r>
            <w:bookmarkEnd w:id="260"/>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61" w:name="_MCCTEMPBM_CRPT80110095___7"/>
            <w:r w:rsidRPr="00C44D1B">
              <w:rPr>
                <w:rFonts w:ascii="Courier New" w:hAnsi="Courier New"/>
              </w:rPr>
              <w:t>+GMI</w:t>
            </w:r>
            <w:bookmarkEnd w:id="261"/>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62" w:name="_MCCTEMPBM_CRPT80110096___7"/>
            <w:r w:rsidRPr="00C44D1B">
              <w:t xml:space="preserve">request TA manufacturer identification (may equal to </w:t>
            </w:r>
            <w:r w:rsidRPr="00C44D1B">
              <w:rPr>
                <w:rFonts w:ascii="Courier New" w:hAnsi="Courier New"/>
              </w:rPr>
              <w:t>+CGMI</w:t>
            </w:r>
            <w:r w:rsidRPr="00C44D1B">
              <w:t>)</w:t>
            </w:r>
            <w:bookmarkEnd w:id="262"/>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63" w:name="_MCCTEMPBM_CRPT80110097___7"/>
            <w:r w:rsidRPr="00C44D1B">
              <w:rPr>
                <w:rFonts w:ascii="Courier New" w:hAnsi="Courier New"/>
              </w:rPr>
              <w:t>+GMM</w:t>
            </w:r>
            <w:bookmarkEnd w:id="263"/>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64" w:name="_MCCTEMPBM_CRPT80110098___7"/>
            <w:r w:rsidRPr="00C44D1B">
              <w:t xml:space="preserve">request TA model identification (may equal to </w:t>
            </w:r>
            <w:r w:rsidRPr="00C44D1B">
              <w:rPr>
                <w:rFonts w:ascii="Courier New" w:hAnsi="Courier New"/>
              </w:rPr>
              <w:t>+CGMM</w:t>
            </w:r>
            <w:r w:rsidRPr="00C44D1B">
              <w:t>)</w:t>
            </w:r>
            <w:bookmarkEnd w:id="264"/>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65" w:name="_MCCTEMPBM_CRPT80110099___7"/>
            <w:r w:rsidRPr="00C44D1B">
              <w:rPr>
                <w:rFonts w:ascii="Courier New" w:hAnsi="Courier New"/>
              </w:rPr>
              <w:t>+GMR</w:t>
            </w:r>
            <w:bookmarkEnd w:id="265"/>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66" w:name="_MCCTEMPBM_CRPT80110100___7"/>
            <w:r w:rsidRPr="00C44D1B">
              <w:t xml:space="preserve">request TA revision identification (may equal to </w:t>
            </w:r>
            <w:r w:rsidRPr="00C44D1B">
              <w:rPr>
                <w:rFonts w:ascii="Courier New" w:hAnsi="Courier New"/>
              </w:rPr>
              <w:t>+CGMR</w:t>
            </w:r>
            <w:r w:rsidRPr="00C44D1B">
              <w:t>)</w:t>
            </w:r>
            <w:bookmarkEnd w:id="266"/>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67" w:name="_MCCTEMPBM_CRPT80110101___7"/>
            <w:r w:rsidRPr="00C44D1B">
              <w:rPr>
                <w:rFonts w:ascii="Courier New" w:hAnsi="Courier New"/>
              </w:rPr>
              <w:t>+GSN</w:t>
            </w:r>
            <w:bookmarkEnd w:id="267"/>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68" w:name="_MCCTEMPBM_CRPT80110102___7"/>
            <w:r w:rsidRPr="00C44D1B">
              <w:t xml:space="preserve">request TA serial number identification (may equal to </w:t>
            </w:r>
            <w:r w:rsidRPr="00C44D1B">
              <w:rPr>
                <w:rFonts w:ascii="Courier New" w:hAnsi="Courier New"/>
              </w:rPr>
              <w:t>+CGSN</w:t>
            </w:r>
            <w:r w:rsidRPr="00C44D1B">
              <w:t>)</w:t>
            </w:r>
            <w:bookmarkEnd w:id="268"/>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69" w:name="_MCCTEMPBM_CRPT80110103___7"/>
            <w:r w:rsidRPr="00C44D1B">
              <w:rPr>
                <w:rFonts w:ascii="Courier New" w:hAnsi="Courier New"/>
              </w:rPr>
              <w:t>+GOI</w:t>
            </w:r>
            <w:bookmarkEnd w:id="269"/>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70" w:name="_MCCTEMPBM_CRPT80110104___7"/>
            <w:r w:rsidRPr="00C44D1B">
              <w:rPr>
                <w:rFonts w:ascii="Courier New" w:hAnsi="Courier New"/>
              </w:rPr>
              <w:t>+GCAP</w:t>
            </w:r>
            <w:bookmarkEnd w:id="270"/>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71" w:name="_MCCTEMPBM_CRPT80110105___7"/>
            <w:r w:rsidRPr="00C44D1B">
              <w:t xml:space="preserve">request overall capabilities of TA; the response code for a TA building on this document shall be </w:t>
            </w:r>
            <w:r w:rsidRPr="00C44D1B">
              <w:rPr>
                <w:rFonts w:ascii="Courier New" w:hAnsi="Courier New"/>
              </w:rPr>
              <w:t>+CGSM</w:t>
            </w:r>
            <w:bookmarkEnd w:id="271"/>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72" w:name="_MCCTEMPBM_CRPT80110106___7"/>
            <w:r w:rsidRPr="00C44D1B">
              <w:rPr>
                <w:rFonts w:ascii="Courier New" w:hAnsi="Courier New"/>
              </w:rPr>
              <w:t>+GCI=&lt;T.35&gt;</w:t>
            </w:r>
            <w:bookmarkEnd w:id="272"/>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73" w:name="_CR5_9"/>
      <w:bookmarkStart w:id="274" w:name="_Toc20207448"/>
      <w:bookmarkStart w:id="275" w:name="_Toc27579330"/>
      <w:bookmarkStart w:id="276" w:name="_Toc36115910"/>
      <w:bookmarkStart w:id="277" w:name="_Toc45214790"/>
      <w:bookmarkStart w:id="278" w:name="_Toc51866557"/>
      <w:bookmarkStart w:id="279" w:name="_Toc202524970"/>
      <w:bookmarkEnd w:id="273"/>
      <w:r w:rsidRPr="00C44D1B">
        <w:t>5.9</w:t>
      </w:r>
      <w:r w:rsidRPr="00C44D1B">
        <w:tab/>
        <w:t>PCCA</w:t>
      </w:r>
      <w:r w:rsidR="00B76E6D" w:rsidRPr="00C44D1B">
        <w:t> </w:t>
      </w:r>
      <w:r w:rsidRPr="00C44D1B">
        <w:t>STD</w:t>
      </w:r>
      <w:r w:rsidRPr="00C44D1B">
        <w:noBreakHyphen/>
        <w:t>101 [17] select wireless network +WS46</w:t>
      </w:r>
      <w:bookmarkEnd w:id="274"/>
      <w:bookmarkEnd w:id="275"/>
      <w:bookmarkEnd w:id="276"/>
      <w:bookmarkEnd w:id="277"/>
      <w:bookmarkEnd w:id="278"/>
      <w:bookmarkEnd w:id="279"/>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bookmarkStart w:id="280" w:name="_CRTable10"/>
      <w:r w:rsidRPr="00C44D1B">
        <w:t>Table </w:t>
      </w:r>
      <w:bookmarkEnd w:id="280"/>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81" w:name="_MCCTEMPBM_CRPT80110107___7" w:colFirst="0" w:colLast="0"/>
            <w:r w:rsidRPr="00C44D1B">
              <w:rPr>
                <w:rFonts w:ascii="Courier New" w:hAnsi="Courier New"/>
              </w:rPr>
              <w:t>+WS46=[&lt;n&gt;]</w:t>
            </w:r>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82" w:name="_MCCTEMPBM_CRPT80110108___7" w:colFirst="0" w:colLast="0"/>
            <w:bookmarkEnd w:id="281"/>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83" w:name="_MCCTEMPBM_CRPT80110109___7"/>
            <w:bookmarkEnd w:id="282"/>
            <w:r w:rsidRPr="00C44D1B">
              <w:rPr>
                <w:rFonts w:ascii="Courier New" w:hAnsi="Courier New"/>
              </w:rPr>
              <w:t>+WS46=?</w:t>
            </w:r>
            <w:bookmarkEnd w:id="283"/>
          </w:p>
        </w:tc>
        <w:tc>
          <w:tcPr>
            <w:tcW w:w="2915" w:type="dxa"/>
          </w:tcPr>
          <w:p w14:paraId="110E8A09" w14:textId="77777777" w:rsidR="00026965" w:rsidRPr="00C44D1B" w:rsidRDefault="00026965">
            <w:pPr>
              <w:spacing w:after="20"/>
              <w:rPr>
                <w:rFonts w:ascii="Courier New" w:hAnsi="Courier New"/>
              </w:rPr>
            </w:pPr>
            <w:bookmarkStart w:id="284" w:name="_MCCTEMPBM_CRPT80110110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84"/>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85" w:name="_MCCTEMPBM_CRPT80110111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85"/>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86" w:name="_MCCTEMPBM_CRPT80110112___7"/>
      <w:r w:rsidRPr="00C44D1B">
        <w:rPr>
          <w:rFonts w:ascii="Courier New" w:hAnsi="Courier New"/>
        </w:rPr>
        <w:t>&lt;n&gt;</w:t>
      </w:r>
      <w:r w:rsidRPr="00C44D1B">
        <w:t>:</w:t>
      </w:r>
      <w:r w:rsidR="004A539A" w:rsidRPr="00C44D1B">
        <w:t xml:space="preserve"> integer type</w:t>
      </w:r>
    </w:p>
    <w:bookmarkEnd w:id="286"/>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lastRenderedPageBreak/>
        <w:t>29</w:t>
      </w:r>
      <w:r w:rsidR="000D46AE" w:rsidRPr="00C44D1B">
        <w:tab/>
        <w:t>GERAN and UTRAN</w:t>
      </w:r>
    </w:p>
    <w:p w14:paraId="34EF1207" w14:textId="77777777" w:rsidR="000D46AE" w:rsidRPr="006B696F" w:rsidRDefault="00AC6D40" w:rsidP="003664BA">
      <w:pPr>
        <w:pStyle w:val="B2"/>
        <w:rPr>
          <w:lang w:val="sv-SE"/>
        </w:rPr>
      </w:pPr>
      <w:r w:rsidRPr="006B696F">
        <w:rPr>
          <w:lang w:val="sv-SE"/>
        </w:rPr>
        <w:t>30</w:t>
      </w:r>
      <w:r w:rsidR="000D46AE" w:rsidRPr="006B696F">
        <w:rPr>
          <w:lang w:val="sv-SE"/>
        </w:rPr>
        <w:tab/>
        <w:t>GERAN and E-UTRAN</w:t>
      </w:r>
    </w:p>
    <w:p w14:paraId="529363A5" w14:textId="77777777" w:rsidR="000D46AE" w:rsidRPr="006B696F" w:rsidRDefault="00AC6D40" w:rsidP="003664BA">
      <w:pPr>
        <w:pStyle w:val="B2"/>
        <w:rPr>
          <w:lang w:val="sv-SE"/>
        </w:rPr>
      </w:pPr>
      <w:r w:rsidRPr="006B696F">
        <w:rPr>
          <w:lang w:val="sv-SE"/>
        </w:rPr>
        <w:t>31</w:t>
      </w:r>
      <w:r w:rsidR="000D46AE" w:rsidRPr="006B696F">
        <w:rPr>
          <w:lang w:val="sv-SE"/>
        </w:rPr>
        <w:tab/>
        <w:t>UTRAN and E-UTRAN</w:t>
      </w:r>
    </w:p>
    <w:p w14:paraId="7B628741" w14:textId="77777777" w:rsidR="008628EC" w:rsidRPr="006B696F" w:rsidRDefault="0053282B" w:rsidP="008628EC">
      <w:pPr>
        <w:pStyle w:val="B2"/>
        <w:rPr>
          <w:lang w:val="sv-SE"/>
        </w:rPr>
      </w:pPr>
      <w:r w:rsidRPr="006B696F">
        <w:rPr>
          <w:lang w:val="sv-SE"/>
        </w:rPr>
        <w:t>35</w:t>
      </w:r>
      <w:r w:rsidR="008628EC" w:rsidRPr="006B696F">
        <w:rPr>
          <w:lang w:val="sv-SE"/>
        </w:rPr>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6B696F" w:rsidRDefault="0053282B" w:rsidP="008628EC">
      <w:pPr>
        <w:pStyle w:val="B2"/>
        <w:rPr>
          <w:lang w:val="sv-SE"/>
        </w:rPr>
      </w:pPr>
      <w:r w:rsidRPr="006B696F">
        <w:rPr>
          <w:lang w:val="sv-SE"/>
        </w:rPr>
        <w:t>38</w:t>
      </w:r>
      <w:r w:rsidR="008628EC" w:rsidRPr="006B696F">
        <w:rPr>
          <w:lang w:val="sv-SE"/>
        </w:rPr>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87" w:name="_MCCTEMPBM_CRPT80110113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87"/>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88" w:name="_MCCTEMPBM_CRPT80110114___7"/>
      <w:r w:rsidRPr="00C44D1B">
        <w:rPr>
          <w:rFonts w:ascii="Courier New" w:hAnsi="Courier New" w:cs="Courier New"/>
        </w:rPr>
        <w:t>&lt;n&gt;</w:t>
      </w:r>
      <w:r w:rsidRPr="00C44D1B">
        <w:t>:</w:t>
      </w:r>
      <w:r w:rsidR="004A539A" w:rsidRPr="00C44D1B">
        <w:t xml:space="preserve"> integer type</w:t>
      </w:r>
    </w:p>
    <w:bookmarkEnd w:id="288"/>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89" w:name="_CR5_10"/>
      <w:bookmarkStart w:id="290" w:name="_Toc20207449"/>
      <w:bookmarkStart w:id="291" w:name="_Toc27579331"/>
      <w:bookmarkStart w:id="292" w:name="_Toc36115911"/>
      <w:bookmarkStart w:id="293" w:name="_Toc45214791"/>
      <w:bookmarkStart w:id="294" w:name="_Toc51866558"/>
      <w:bookmarkStart w:id="295" w:name="_Toc202524971"/>
      <w:bookmarkEnd w:id="289"/>
      <w:r w:rsidRPr="00C44D1B">
        <w:rPr>
          <w:lang w:val="fr-FR"/>
        </w:rPr>
        <w:lastRenderedPageBreak/>
        <w:t>5.10</w:t>
      </w:r>
      <w:r w:rsidRPr="00C44D1B">
        <w:rPr>
          <w:lang w:val="fr-FR"/>
        </w:rPr>
        <w:tab/>
        <w:t>Request 5G subscription permanent identifier +CSUPI</w:t>
      </w:r>
      <w:bookmarkEnd w:id="290"/>
      <w:bookmarkEnd w:id="291"/>
      <w:bookmarkEnd w:id="292"/>
      <w:bookmarkEnd w:id="293"/>
      <w:bookmarkEnd w:id="294"/>
      <w:bookmarkEnd w:id="295"/>
    </w:p>
    <w:p w14:paraId="5016300E" w14:textId="77777777" w:rsidR="00545D9B" w:rsidRPr="00C44D1B" w:rsidRDefault="00545D9B" w:rsidP="00545D9B">
      <w:pPr>
        <w:pStyle w:val="TH"/>
        <w:rPr>
          <w:lang w:val="fr-FR"/>
        </w:rPr>
      </w:pPr>
      <w:bookmarkStart w:id="296" w:name="_CRTable5_101"/>
      <w:r w:rsidRPr="00C44D1B">
        <w:rPr>
          <w:lang w:val="fr-FR"/>
        </w:rPr>
        <w:t>Table </w:t>
      </w:r>
      <w:bookmarkEnd w:id="296"/>
      <w:r w:rsidRPr="00C44D1B">
        <w:rPr>
          <w:lang w:val="fr-FR"/>
        </w:rPr>
        <w:t>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97" w:name="_MCCTEMPBM_CRPT80110115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98" w:name="_MCCTEMPBM_CRPT80110116___7"/>
            <w:bookmarkEnd w:id="297"/>
            <w:r w:rsidRPr="00C44D1B">
              <w:rPr>
                <w:rFonts w:ascii="Courier New" w:hAnsi="Courier New"/>
              </w:rPr>
              <w:t>+CSUPI=?</w:t>
            </w:r>
            <w:bookmarkEnd w:id="298"/>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99" w:name="_MCCTEMPBM_CRPT80110117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99"/>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300" w:name="_MCCTEMPBM_CRPT80110118___7"/>
      <w:r w:rsidRPr="00C44D1B">
        <w:rPr>
          <w:rFonts w:ascii="Courier New" w:hAnsi="Courier New"/>
        </w:rPr>
        <w:t>&lt;SUPI&gt;</w:t>
      </w:r>
      <w:r w:rsidRPr="00C44D1B">
        <w:t>: 5G subscription permanent identifier (string without double quotes)</w:t>
      </w:r>
      <w:r w:rsidR="00A7745B" w:rsidRPr="00C44D1B">
        <w:t>.</w:t>
      </w:r>
    </w:p>
    <w:bookmarkEnd w:id="300"/>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301" w:name="_MCCTEMPBM_CRPT80110119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302" w:name="_CR5_11"/>
      <w:bookmarkStart w:id="303" w:name="_Toc51866559"/>
      <w:bookmarkStart w:id="304" w:name="_Toc20207450"/>
      <w:bookmarkStart w:id="305" w:name="_Toc27579332"/>
      <w:bookmarkStart w:id="306" w:name="_Toc36115912"/>
      <w:bookmarkStart w:id="307" w:name="_Toc45214792"/>
      <w:bookmarkStart w:id="308" w:name="_Toc202524972"/>
      <w:bookmarkEnd w:id="301"/>
      <w:bookmarkEnd w:id="302"/>
      <w:r w:rsidRPr="00C44D1B">
        <w:t>5.11</w:t>
      </w:r>
      <w:r w:rsidRPr="00C44D1B">
        <w:tab/>
        <w:t>Request 5G network specific identifier +CNAI</w:t>
      </w:r>
      <w:bookmarkEnd w:id="303"/>
      <w:bookmarkEnd w:id="308"/>
    </w:p>
    <w:p w14:paraId="404C1847" w14:textId="77777777" w:rsidR="007C51CD" w:rsidRPr="00C44D1B" w:rsidRDefault="007C51CD" w:rsidP="007C51CD">
      <w:pPr>
        <w:pStyle w:val="TH"/>
        <w:rPr>
          <w:lang w:val="fr-FR"/>
        </w:rPr>
      </w:pPr>
      <w:bookmarkStart w:id="309" w:name="_CRTable5_111"/>
      <w:r w:rsidRPr="00C44D1B">
        <w:rPr>
          <w:lang w:val="fr-FR"/>
        </w:rPr>
        <w:t>Table </w:t>
      </w:r>
      <w:bookmarkEnd w:id="309"/>
      <w:r w:rsidRPr="00C44D1B">
        <w:rPr>
          <w:lang w:val="fr-FR"/>
        </w:rPr>
        <w:t>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310" w:name="_MCCTEMPBM_CRPT80110120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311" w:name="_MCCTEMPBM_CRPT80110121___7"/>
            <w:bookmarkEnd w:id="310"/>
            <w:r w:rsidRPr="00C44D1B">
              <w:rPr>
                <w:rFonts w:ascii="Courier New" w:hAnsi="Courier New"/>
              </w:rPr>
              <w:t>+CNAI=?</w:t>
            </w:r>
            <w:bookmarkEnd w:id="311"/>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312" w:name="_MCCTEMPBM_CRPT80110122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2"/>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313" w:name="_MCCTEMPBM_CRPT80110123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313"/>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314" w:name="_CR5_12"/>
      <w:bookmarkStart w:id="315" w:name="_Toc51866560"/>
      <w:bookmarkStart w:id="316" w:name="_Toc202524973"/>
      <w:bookmarkEnd w:id="314"/>
      <w:r w:rsidRPr="00C44D1B">
        <w:lastRenderedPageBreak/>
        <w:t>5.</w:t>
      </w:r>
      <w:r w:rsidR="00545D9B" w:rsidRPr="00C44D1B">
        <w:t>1</w:t>
      </w:r>
      <w:r w:rsidR="007C51CD" w:rsidRPr="00C44D1B">
        <w:t>2</w:t>
      </w:r>
      <w:r w:rsidRPr="00C44D1B">
        <w:tab/>
        <w:t>Informative examples</w:t>
      </w:r>
      <w:bookmarkEnd w:id="304"/>
      <w:bookmarkEnd w:id="305"/>
      <w:bookmarkEnd w:id="306"/>
      <w:bookmarkEnd w:id="307"/>
      <w:bookmarkEnd w:id="315"/>
      <w:bookmarkEnd w:id="316"/>
    </w:p>
    <w:p w14:paraId="4D614ED8" w14:textId="77777777" w:rsidR="00026965" w:rsidRPr="00C44D1B" w:rsidRDefault="00026965">
      <w:pPr>
        <w:keepNext/>
        <w:keepLines/>
      </w:pPr>
      <w:bookmarkStart w:id="317" w:name="_MCCTEMPBM_CRPT80110124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31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318" w:name="_MCCTEMPBM_CRPT80110125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31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319" w:name="_MCCTEMPBM_CRPT80110126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31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320" w:name="_CR6"/>
      <w:bookmarkStart w:id="321" w:name="_Toc20207451"/>
      <w:bookmarkStart w:id="322" w:name="_Toc27579333"/>
      <w:bookmarkStart w:id="323" w:name="_Toc36115913"/>
      <w:bookmarkStart w:id="324" w:name="_Toc45214793"/>
      <w:bookmarkStart w:id="325" w:name="_Toc51866561"/>
      <w:bookmarkStart w:id="326" w:name="_Toc202524974"/>
      <w:bookmarkEnd w:id="320"/>
      <w:r w:rsidRPr="00C44D1B">
        <w:lastRenderedPageBreak/>
        <w:t>6</w:t>
      </w:r>
      <w:r w:rsidRPr="00C44D1B">
        <w:tab/>
        <w:t>Call control commands and methods</w:t>
      </w:r>
      <w:bookmarkEnd w:id="321"/>
      <w:bookmarkEnd w:id="322"/>
      <w:bookmarkEnd w:id="323"/>
      <w:bookmarkEnd w:id="324"/>
      <w:bookmarkEnd w:id="325"/>
      <w:bookmarkEnd w:id="326"/>
    </w:p>
    <w:p w14:paraId="5DB49FAF" w14:textId="77777777" w:rsidR="00026965" w:rsidRPr="00C44D1B" w:rsidRDefault="000D46AE" w:rsidP="00E26141">
      <w:pPr>
        <w:pStyle w:val="Heading2"/>
      </w:pPr>
      <w:bookmarkStart w:id="327" w:name="_CR6_0"/>
      <w:bookmarkStart w:id="328" w:name="_Toc20207452"/>
      <w:bookmarkStart w:id="329" w:name="_Toc27579334"/>
      <w:bookmarkStart w:id="330" w:name="_Toc36115914"/>
      <w:bookmarkStart w:id="331" w:name="_Toc45214794"/>
      <w:bookmarkStart w:id="332" w:name="_Toc51866562"/>
      <w:bookmarkStart w:id="333" w:name="_Toc202524975"/>
      <w:bookmarkEnd w:id="327"/>
      <w:r w:rsidRPr="00C44D1B">
        <w:t>6.0</w:t>
      </w:r>
      <w:r w:rsidRPr="00C44D1B">
        <w:tab/>
        <w:t>General</w:t>
      </w:r>
      <w:bookmarkEnd w:id="328"/>
      <w:bookmarkEnd w:id="329"/>
      <w:bookmarkEnd w:id="330"/>
      <w:bookmarkEnd w:id="331"/>
      <w:bookmarkEnd w:id="332"/>
      <w:bookmarkEnd w:id="333"/>
    </w:p>
    <w:p w14:paraId="755ED68F" w14:textId="57762291" w:rsidR="00026965" w:rsidRPr="00C44D1B" w:rsidRDefault="00026965">
      <w:pPr>
        <w:keepNext/>
      </w:pPr>
      <w:bookmarkStart w:id="334" w:name="_MCCTEMPBM_CRPT80110127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335" w:name="_CR6_1"/>
      <w:bookmarkStart w:id="336" w:name="_Toc20207453"/>
      <w:bookmarkStart w:id="337" w:name="_Toc27579335"/>
      <w:bookmarkStart w:id="338" w:name="_Toc36115915"/>
      <w:bookmarkStart w:id="339" w:name="_Toc45214795"/>
      <w:bookmarkStart w:id="340" w:name="_Toc51866563"/>
      <w:bookmarkStart w:id="341" w:name="_Toc202524976"/>
      <w:bookmarkEnd w:id="334"/>
      <w:bookmarkEnd w:id="335"/>
      <w:r w:rsidRPr="00C44D1B">
        <w:t>6.1</w:t>
      </w:r>
      <w:r w:rsidRPr="00C44D1B">
        <w:tab/>
        <w:t>Select type of address +CSTA</w:t>
      </w:r>
      <w:bookmarkEnd w:id="336"/>
      <w:bookmarkEnd w:id="337"/>
      <w:bookmarkEnd w:id="338"/>
      <w:bookmarkEnd w:id="339"/>
      <w:bookmarkEnd w:id="340"/>
      <w:bookmarkEnd w:id="341"/>
    </w:p>
    <w:p w14:paraId="6939FBE1" w14:textId="77777777" w:rsidR="00026965" w:rsidRPr="00C44D1B" w:rsidRDefault="00026965">
      <w:pPr>
        <w:pStyle w:val="TH"/>
      </w:pPr>
      <w:bookmarkStart w:id="342" w:name="_CRTable11"/>
      <w:r w:rsidRPr="00C44D1B">
        <w:t>Table </w:t>
      </w:r>
      <w:bookmarkEnd w:id="342"/>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343" w:name="_MCCTEMPBM_CRPT80110128___7" w:colFirst="0" w:colLast="0"/>
            <w:r w:rsidRPr="00C44D1B">
              <w:rPr>
                <w:rFonts w:ascii="Courier New" w:hAnsi="Courier New"/>
              </w:rPr>
              <w:t>+CSTA=[&lt;type&gt;]</w:t>
            </w:r>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44" w:name="_MCCTEMPBM_CRPT80110129___7" w:colFirst="0" w:colLast="0"/>
            <w:bookmarkEnd w:id="343"/>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45" w:name="_MCCTEMPBM_CRPT80110130___7"/>
            <w:bookmarkEnd w:id="344"/>
            <w:r w:rsidRPr="00C44D1B">
              <w:rPr>
                <w:rFonts w:ascii="Courier New" w:hAnsi="Courier New"/>
              </w:rPr>
              <w:t>+CSTA=?</w:t>
            </w:r>
            <w:bookmarkEnd w:id="345"/>
          </w:p>
        </w:tc>
        <w:tc>
          <w:tcPr>
            <w:tcW w:w="4040" w:type="dxa"/>
          </w:tcPr>
          <w:p w14:paraId="3459F155" w14:textId="77777777" w:rsidR="00026965" w:rsidRPr="00C44D1B" w:rsidRDefault="00026965">
            <w:pPr>
              <w:spacing w:after="20"/>
              <w:rPr>
                <w:rFonts w:ascii="Courier New" w:hAnsi="Courier New"/>
              </w:rPr>
            </w:pPr>
            <w:bookmarkStart w:id="346" w:name="_MCCTEMPBM_CRPT80110131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46"/>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47" w:name="_MCCTEMPBM_CRPT80110132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47"/>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48" w:name="_MCCTEMPBM_CRPT80110133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48"/>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49" w:name="_CR6_2"/>
      <w:bookmarkStart w:id="350" w:name="_Toc20207454"/>
      <w:bookmarkStart w:id="351" w:name="_Toc27579336"/>
      <w:bookmarkStart w:id="352" w:name="_Toc36115916"/>
      <w:bookmarkStart w:id="353" w:name="_Toc45214796"/>
      <w:bookmarkStart w:id="354" w:name="_Toc51866564"/>
      <w:bookmarkStart w:id="355" w:name="_Toc202524977"/>
      <w:bookmarkEnd w:id="349"/>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50"/>
      <w:bookmarkEnd w:id="351"/>
      <w:bookmarkEnd w:id="352"/>
      <w:bookmarkEnd w:id="353"/>
      <w:bookmarkEnd w:id="354"/>
      <w:bookmarkEnd w:id="355"/>
    </w:p>
    <w:p w14:paraId="037B065C" w14:textId="4364153B" w:rsidR="00026965" w:rsidRPr="00C44D1B" w:rsidRDefault="00A828BB">
      <w:bookmarkStart w:id="356" w:name="_MCCTEMPBM_CRPT80110134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56"/>
    <w:p w14:paraId="21AF9C37" w14:textId="77777777" w:rsidR="00026965" w:rsidRPr="00C44D1B" w:rsidRDefault="00026965">
      <w:r w:rsidRPr="00C44D1B">
        <w:rPr>
          <w:b/>
        </w:rPr>
        <w:t>V.250 dialling digits</w:t>
      </w:r>
    </w:p>
    <w:p w14:paraId="6908A492" w14:textId="77777777" w:rsidR="00026965" w:rsidRPr="00C44D1B" w:rsidRDefault="00026965">
      <w:bookmarkStart w:id="357" w:name="_MCCTEMPBM_CRPT80110135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57"/>
    <w:p w14:paraId="5943DA59" w14:textId="77777777" w:rsidR="00026965" w:rsidRPr="00C44D1B" w:rsidRDefault="00026965">
      <w:r w:rsidRPr="00C44D1B">
        <w:rPr>
          <w:b/>
        </w:rPr>
        <w:t>V.250 modifier characters</w:t>
      </w:r>
    </w:p>
    <w:p w14:paraId="1B1C7A27" w14:textId="77777777" w:rsidR="00026965" w:rsidRPr="00C44D1B" w:rsidRDefault="00026965">
      <w:bookmarkStart w:id="358" w:name="_MCCTEMPBM_CRPT80110136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58"/>
    <w:p w14:paraId="2415C759" w14:textId="77777777" w:rsidR="00687411" w:rsidRPr="00C44D1B" w:rsidRDefault="00026965">
      <w:pPr>
        <w:rPr>
          <w:b/>
        </w:rPr>
      </w:pPr>
      <w:r w:rsidRPr="00C44D1B">
        <w:rPr>
          <w:b/>
        </w:rPr>
        <w:lastRenderedPageBreak/>
        <w:t>V.250 semicolon character</w:t>
      </w:r>
    </w:p>
    <w:p w14:paraId="728D5EB2" w14:textId="206E4EF6" w:rsidR="00026965" w:rsidRPr="00C44D1B" w:rsidRDefault="00FC36A7">
      <w:bookmarkStart w:id="359" w:name="_MCCTEMPBM_CRPT80110137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59"/>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60" w:name="_MCCTEMPBM_CRPT80110138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61" w:name="_CR6_3"/>
      <w:bookmarkStart w:id="362" w:name="_Toc20207455"/>
      <w:bookmarkStart w:id="363" w:name="_Toc27579337"/>
      <w:bookmarkStart w:id="364" w:name="_Toc36115917"/>
      <w:bookmarkStart w:id="365" w:name="_Toc45214797"/>
      <w:bookmarkStart w:id="366" w:name="_Toc51866565"/>
      <w:bookmarkStart w:id="367" w:name="_Toc202524978"/>
      <w:bookmarkEnd w:id="360"/>
      <w:bookmarkEnd w:id="361"/>
      <w:r w:rsidRPr="00C44D1B">
        <w:t>6.3</w:t>
      </w:r>
      <w:r w:rsidRPr="00C44D1B">
        <w:tab/>
        <w:t>Direct dialling from phonebooks</w:t>
      </w:r>
      <w:bookmarkEnd w:id="362"/>
      <w:bookmarkEnd w:id="363"/>
      <w:bookmarkEnd w:id="364"/>
      <w:bookmarkEnd w:id="365"/>
      <w:bookmarkEnd w:id="366"/>
      <w:bookmarkEnd w:id="367"/>
    </w:p>
    <w:p w14:paraId="38084396" w14:textId="77777777" w:rsidR="00026965" w:rsidRPr="00C44D1B" w:rsidRDefault="00026965">
      <w:bookmarkStart w:id="368" w:name="_MCCTEMPBM_CRPT80110139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68"/>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69"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69"/>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70" w:name="_MCCTEMPBM_CRPT80110141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70"/>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71" w:name="_MCCTEMPBM_CRPT80110142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71"/>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72" w:name="_PERM_MCCTEMPBM_CRPT80110143___2"/>
      <w:r w:rsidRPr="00C44D1B">
        <w:t>Mandatory when direct dialling is implemented. Also phonebook commands implementation is required.</w:t>
      </w:r>
    </w:p>
    <w:p w14:paraId="357A8BC1" w14:textId="77777777" w:rsidR="00026965" w:rsidRPr="00C44D1B" w:rsidRDefault="00026965" w:rsidP="00E26141">
      <w:pPr>
        <w:pStyle w:val="Heading2"/>
      </w:pPr>
      <w:bookmarkStart w:id="373" w:name="_CR6_4"/>
      <w:bookmarkEnd w:id="372"/>
      <w:bookmarkEnd w:id="373"/>
      <w:r w:rsidRPr="00C44D1B">
        <w:br w:type="page"/>
      </w:r>
      <w:bookmarkStart w:id="374" w:name="_Toc20207456"/>
      <w:bookmarkStart w:id="375" w:name="_Toc27579338"/>
      <w:bookmarkStart w:id="376" w:name="_Toc36115918"/>
      <w:bookmarkStart w:id="377" w:name="_Toc45214798"/>
      <w:bookmarkStart w:id="378" w:name="_Toc51866566"/>
      <w:bookmarkStart w:id="379" w:name="_Toc202524979"/>
      <w:r w:rsidRPr="00C44D1B">
        <w:lastRenderedPageBreak/>
        <w:t>6.4</w:t>
      </w:r>
      <w:r w:rsidRPr="00C44D1B">
        <w:tab/>
        <w:t>Call mode +CMOD</w:t>
      </w:r>
      <w:bookmarkEnd w:id="374"/>
      <w:bookmarkEnd w:id="375"/>
      <w:bookmarkEnd w:id="376"/>
      <w:bookmarkEnd w:id="377"/>
      <w:bookmarkEnd w:id="378"/>
      <w:bookmarkEnd w:id="379"/>
    </w:p>
    <w:p w14:paraId="39504182" w14:textId="77777777" w:rsidR="00026965" w:rsidRPr="00C44D1B" w:rsidRDefault="00026965">
      <w:pPr>
        <w:pStyle w:val="TH"/>
      </w:pPr>
      <w:bookmarkStart w:id="380" w:name="_CRTable12"/>
      <w:r w:rsidRPr="00C44D1B">
        <w:t>Table </w:t>
      </w:r>
      <w:bookmarkEnd w:id="380"/>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81" w:name="_MCCTEMPBM_CRPT80110144___7" w:colFirst="0" w:colLast="0"/>
            <w:r w:rsidRPr="00C44D1B">
              <w:rPr>
                <w:rFonts w:ascii="Courier New" w:hAnsi="Courier New"/>
              </w:rPr>
              <w:t>+CMOD=[&lt;mode&gt;]</w:t>
            </w:r>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82" w:name="_MCCTEMPBM_CRPT80110145___7" w:colFirst="0" w:colLast="0"/>
            <w:bookmarkEnd w:id="381"/>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83" w:name="_MCCTEMPBM_CRPT80110146___7"/>
            <w:bookmarkEnd w:id="382"/>
            <w:r w:rsidRPr="00C44D1B">
              <w:rPr>
                <w:rFonts w:ascii="Courier New" w:hAnsi="Courier New"/>
              </w:rPr>
              <w:t>+CMOD=?</w:t>
            </w:r>
            <w:bookmarkEnd w:id="383"/>
          </w:p>
        </w:tc>
        <w:tc>
          <w:tcPr>
            <w:tcW w:w="3990" w:type="dxa"/>
          </w:tcPr>
          <w:p w14:paraId="60400A29" w14:textId="77777777" w:rsidR="00026965" w:rsidRPr="00C44D1B" w:rsidRDefault="00026965">
            <w:pPr>
              <w:spacing w:after="20"/>
              <w:rPr>
                <w:rFonts w:ascii="Courier New" w:hAnsi="Courier New"/>
              </w:rPr>
            </w:pPr>
            <w:bookmarkStart w:id="384" w:name="_MCCTEMPBM_CRPT80110147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84"/>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85" w:name="_MCCTEMPBM_CRPT80110148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85"/>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86" w:name="_MCCTEMPBM_CRPT80110149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86"/>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87" w:name="_MCCTEMPBM_CRPT80110150___7"/>
      <w:r w:rsidRPr="00C44D1B">
        <w:rPr>
          <w:rFonts w:ascii="Courier New" w:hAnsi="Courier New"/>
        </w:rPr>
        <w:t>&lt;mode&gt;</w:t>
      </w:r>
      <w:r w:rsidRPr="00C44D1B">
        <w:t>:</w:t>
      </w:r>
      <w:r w:rsidR="004A539A" w:rsidRPr="00C44D1B">
        <w:t xml:space="preserve"> integer type</w:t>
      </w:r>
    </w:p>
    <w:bookmarkEnd w:id="387"/>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88" w:name="_CR6_4A"/>
      <w:bookmarkStart w:id="389" w:name="_Toc20207457"/>
      <w:bookmarkStart w:id="390" w:name="_Toc27579339"/>
      <w:bookmarkStart w:id="391" w:name="_Toc36115919"/>
      <w:bookmarkStart w:id="392" w:name="_Toc45214799"/>
      <w:bookmarkStart w:id="393" w:name="_Toc51866567"/>
      <w:bookmarkStart w:id="394" w:name="_Toc202524980"/>
      <w:bookmarkEnd w:id="388"/>
      <w:r w:rsidRPr="00C44D1B">
        <w:t>6.4A</w:t>
      </w:r>
      <w:r w:rsidRPr="00C44D1B">
        <w:tab/>
        <w:t xml:space="preserve">Voice </w:t>
      </w:r>
      <w:r w:rsidR="00136ECD" w:rsidRPr="00C44D1B">
        <w:t>c</w:t>
      </w:r>
      <w:r w:rsidRPr="00C44D1B">
        <w:t xml:space="preserve">all </w:t>
      </w:r>
      <w:r w:rsidR="00136ECD" w:rsidRPr="00C44D1B">
        <w:t>m</w:t>
      </w:r>
      <w:r w:rsidRPr="00C44D1B">
        <w:t>ode +CVMOD</w:t>
      </w:r>
      <w:bookmarkEnd w:id="389"/>
      <w:bookmarkEnd w:id="390"/>
      <w:bookmarkEnd w:id="391"/>
      <w:bookmarkEnd w:id="392"/>
      <w:bookmarkEnd w:id="393"/>
      <w:bookmarkEnd w:id="394"/>
    </w:p>
    <w:p w14:paraId="6C7139D1" w14:textId="77777777" w:rsidR="00762D91" w:rsidRPr="00C44D1B" w:rsidRDefault="00762D91" w:rsidP="00762D91">
      <w:pPr>
        <w:pStyle w:val="TH"/>
      </w:pPr>
      <w:bookmarkStart w:id="395" w:name="_CRTable13"/>
      <w:r w:rsidRPr="00C44D1B">
        <w:t>Table</w:t>
      </w:r>
      <w:r w:rsidR="008B331A" w:rsidRPr="00C44D1B">
        <w:t> </w:t>
      </w:r>
      <w:bookmarkEnd w:id="395"/>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96" w:name="_MCCTEMPBM_CRPT80110151___7" w:colFirst="0" w:colLast="0"/>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97" w:name="_MCCTEMPBM_CRPT80110152___7" w:colFirst="0" w:colLast="0"/>
            <w:bookmarkEnd w:id="396"/>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98" w:name="_MCCTEMPBM_CRPT80110153___7"/>
            <w:bookmarkEnd w:id="397"/>
            <w:r w:rsidRPr="00C44D1B">
              <w:rPr>
                <w:rFonts w:ascii="Courier New" w:hAnsi="Courier New" w:cs="Courier New"/>
                <w:sz w:val="20"/>
                <w:lang w:eastAsia="en-US"/>
              </w:rPr>
              <w:t>+CVMOD=?</w:t>
            </w:r>
            <w:bookmarkEnd w:id="39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99" w:name="_MCCTEMPBM_CRPT80110154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9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lastRenderedPageBreak/>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400" w:name="_MCCTEMPBM_CRPT80110155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40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401" w:name="_MCCTEMPBM_CRPT80110156___7"/>
      <w:r w:rsidRPr="00C44D1B">
        <w:t xml:space="preserve">Read command returns the current value of </w:t>
      </w:r>
      <w:r w:rsidRPr="00C44D1B">
        <w:rPr>
          <w:rFonts w:ascii="Courier New" w:hAnsi="Courier New" w:cs="Courier New"/>
        </w:rPr>
        <w:t>&lt;voice_mode&gt;</w:t>
      </w:r>
      <w:r w:rsidRPr="00C44D1B">
        <w:t>.</w:t>
      </w:r>
    </w:p>
    <w:bookmarkEnd w:id="40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402" w:name="_MCCTEMPBM_CRPT80110157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40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403" w:name="_CR6_5"/>
      <w:bookmarkStart w:id="404" w:name="_Toc20207458"/>
      <w:bookmarkStart w:id="405" w:name="_Toc27579340"/>
      <w:bookmarkStart w:id="406" w:name="_Toc36115920"/>
      <w:bookmarkStart w:id="407" w:name="_Toc45214800"/>
      <w:bookmarkStart w:id="408" w:name="_Toc51866568"/>
      <w:bookmarkStart w:id="409" w:name="_Toc202524981"/>
      <w:bookmarkEnd w:id="403"/>
      <w:r w:rsidRPr="00C44D1B">
        <w:t>6.5</w:t>
      </w:r>
      <w:r w:rsidRPr="00C44D1B">
        <w:tab/>
        <w:t>Hangup call +CHUP</w:t>
      </w:r>
      <w:bookmarkEnd w:id="404"/>
      <w:bookmarkEnd w:id="405"/>
      <w:bookmarkEnd w:id="406"/>
      <w:bookmarkEnd w:id="407"/>
      <w:bookmarkEnd w:id="408"/>
      <w:bookmarkEnd w:id="409"/>
    </w:p>
    <w:p w14:paraId="755B1CB3" w14:textId="77777777" w:rsidR="00026965" w:rsidRPr="00C44D1B" w:rsidRDefault="00026965">
      <w:pPr>
        <w:pStyle w:val="TH"/>
      </w:pPr>
      <w:bookmarkStart w:id="410" w:name="_CRTable13a"/>
      <w:r w:rsidRPr="00C44D1B">
        <w:t>Table </w:t>
      </w:r>
      <w:bookmarkEnd w:id="410"/>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411" w:name="_MCCTEMPBM_CRPT80110158___7" w:colFirst="0" w:colLast="0"/>
            <w:r w:rsidRPr="00C44D1B">
              <w:rPr>
                <w:rFonts w:ascii="Courier New" w:hAnsi="Courier New"/>
              </w:rPr>
              <w:t>+CHUP</w:t>
            </w:r>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412" w:name="_MCCTEMPBM_CRPT80110159___7" w:colFirst="0" w:colLast="0"/>
            <w:bookmarkEnd w:id="411"/>
            <w:r w:rsidRPr="00C44D1B">
              <w:rPr>
                <w:rFonts w:ascii="Courier New" w:hAnsi="Courier New"/>
              </w:rPr>
              <w:t>+CHUP=?</w:t>
            </w:r>
          </w:p>
        </w:tc>
        <w:tc>
          <w:tcPr>
            <w:tcW w:w="2317" w:type="dxa"/>
          </w:tcPr>
          <w:p w14:paraId="52435267" w14:textId="77777777" w:rsidR="00026965" w:rsidRPr="00C44D1B" w:rsidRDefault="00026965">
            <w:pPr>
              <w:spacing w:after="20"/>
              <w:rPr>
                <w:rFonts w:ascii="Courier New" w:hAnsi="Courier New"/>
              </w:rPr>
            </w:pPr>
          </w:p>
        </w:tc>
      </w:tr>
      <w:bookmarkEnd w:id="412"/>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413" w:name="_MCCTEMPBM_CRPT80110160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413"/>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414" w:name="_CR6_6"/>
      <w:bookmarkStart w:id="415" w:name="_Toc20207459"/>
      <w:bookmarkStart w:id="416" w:name="_Toc27579341"/>
      <w:bookmarkStart w:id="417" w:name="_Toc36115921"/>
      <w:bookmarkStart w:id="418" w:name="_Toc45214801"/>
      <w:bookmarkStart w:id="419" w:name="_Toc51866569"/>
      <w:bookmarkStart w:id="420" w:name="_Toc202524982"/>
      <w:bookmarkEnd w:id="414"/>
      <w:r w:rsidRPr="00C44D1B">
        <w:lastRenderedPageBreak/>
        <w:t>6.6</w:t>
      </w:r>
      <w:r w:rsidRPr="00C44D1B">
        <w:tab/>
        <w:t>Alternating mode call control method</w:t>
      </w:r>
      <w:bookmarkEnd w:id="415"/>
      <w:bookmarkEnd w:id="416"/>
      <w:bookmarkEnd w:id="417"/>
      <w:bookmarkEnd w:id="418"/>
      <w:bookmarkEnd w:id="419"/>
      <w:bookmarkEnd w:id="420"/>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421" w:name="_MCCTEMPBM_CRPT80110161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421"/>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422" w:name="_MCCTEMPBM_CRPT80110162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422"/>
    <w:p w14:paraId="73C9879C" w14:textId="77777777" w:rsidR="00026965" w:rsidRPr="00C44D1B" w:rsidRDefault="00026965">
      <w:pPr>
        <w:pStyle w:val="TH"/>
      </w:pPr>
      <w:r w:rsidRPr="00C44D1B">
        <w:object w:dxaOrig="5324" w:dyaOrig="4402" w14:anchorId="274F054C">
          <v:shape id="_x0000_i1029" type="#_x0000_t75" style="width:265.9pt;height:219.55pt" o:ole="">
            <v:imagedata r:id="rId18" o:title=""/>
          </v:shape>
          <o:OLEObject Type="Embed" ProgID="MgxDesigner" ShapeID="_x0000_i1029" DrawAspect="Content" ObjectID="_1813137905" r:id="rId19"/>
        </w:object>
      </w:r>
    </w:p>
    <w:p w14:paraId="15646668" w14:textId="77777777" w:rsidR="00026965" w:rsidRPr="00C44D1B" w:rsidRDefault="00026965">
      <w:pPr>
        <w:pStyle w:val="TF"/>
      </w:pPr>
      <w:bookmarkStart w:id="423" w:name="_CRFigure4"/>
      <w:r w:rsidRPr="00C44D1B">
        <w:t>Figure</w:t>
      </w:r>
      <w:bookmarkStart w:id="424" w:name="figvoiceflwddata"/>
      <w:r w:rsidR="00B422F7" w:rsidRPr="00C44D1B">
        <w:t> </w:t>
      </w:r>
      <w:bookmarkEnd w:id="423"/>
      <w:r w:rsidRPr="00C44D1B">
        <w:rPr>
          <w:noProof/>
        </w:rPr>
        <w:t>4</w:t>
      </w:r>
      <w:bookmarkEnd w:id="424"/>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425" w:name="_MCCTEMPBM_CRPT80110163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425"/>
    <w:p w14:paraId="0AD44BF5" w14:textId="77777777" w:rsidR="00026965" w:rsidRPr="00C44D1B" w:rsidRDefault="00026965">
      <w:pPr>
        <w:pStyle w:val="TH"/>
      </w:pPr>
      <w:r w:rsidRPr="00C44D1B">
        <w:object w:dxaOrig="6759" w:dyaOrig="4460" w14:anchorId="1D8AF3DA">
          <v:shape id="_x0000_i1030" type="#_x0000_t75" style="width:338.6pt;height:223.15pt" o:ole="">
            <v:imagedata r:id="rId20" o:title=""/>
          </v:shape>
          <o:OLEObject Type="Embed" ProgID="MgxDesigner" ShapeID="_x0000_i1030" DrawAspect="Content" ObjectID="_1813137906" r:id="rId21"/>
        </w:object>
      </w:r>
    </w:p>
    <w:p w14:paraId="0D72B70C" w14:textId="77777777" w:rsidR="00026965" w:rsidRPr="00C44D1B" w:rsidRDefault="00026965">
      <w:pPr>
        <w:pStyle w:val="TF"/>
      </w:pPr>
      <w:bookmarkStart w:id="426" w:name="_CRFigure5"/>
      <w:r w:rsidRPr="00C44D1B">
        <w:t>Figure</w:t>
      </w:r>
      <w:bookmarkStart w:id="427" w:name="figvoicedata"/>
      <w:r w:rsidR="00B422F7" w:rsidRPr="00C44D1B">
        <w:t> </w:t>
      </w:r>
      <w:bookmarkEnd w:id="426"/>
      <w:r w:rsidRPr="00C44D1B">
        <w:rPr>
          <w:noProof/>
        </w:rPr>
        <w:t>5</w:t>
      </w:r>
      <w:bookmarkEnd w:id="427"/>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428" w:name="_MCCTEMPBM_CRPT80110164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428"/>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7.9pt;height:223.15pt" o:ole="">
            <v:imagedata r:id="rId22" o:title=""/>
          </v:shape>
          <o:OLEObject Type="Embed" ProgID="MgxDesigner" ShapeID="_x0000_i1031" DrawAspect="Content" ObjectID="_1813137907" r:id="rId23"/>
        </w:object>
      </w:r>
    </w:p>
    <w:p w14:paraId="21E07DF2" w14:textId="77777777" w:rsidR="00026965" w:rsidRPr="00C44D1B" w:rsidRDefault="00026965">
      <w:pPr>
        <w:pStyle w:val="TF"/>
      </w:pPr>
      <w:bookmarkStart w:id="429" w:name="_CRFigure6"/>
      <w:r w:rsidRPr="00C44D1B">
        <w:t>Figure</w:t>
      </w:r>
      <w:bookmarkStart w:id="430" w:name="figvoicefaxNEW"/>
      <w:r w:rsidR="00B422F7" w:rsidRPr="00C44D1B">
        <w:t> </w:t>
      </w:r>
      <w:bookmarkEnd w:id="429"/>
      <w:r w:rsidRPr="00C44D1B">
        <w:rPr>
          <w:noProof/>
        </w:rPr>
        <w:t>6</w:t>
      </w:r>
      <w:bookmarkEnd w:id="430"/>
      <w:r w:rsidRPr="00C44D1B">
        <w:t>: Alternating voice and fax call</w:t>
      </w:r>
    </w:p>
    <w:p w14:paraId="3C4C6137" w14:textId="77777777" w:rsidR="00026965" w:rsidRPr="00C44D1B" w:rsidRDefault="00026965" w:rsidP="00E26141">
      <w:pPr>
        <w:pStyle w:val="Heading2"/>
      </w:pPr>
      <w:bookmarkStart w:id="431" w:name="_CR6_7"/>
      <w:bookmarkStart w:id="432" w:name="_Toc20207460"/>
      <w:bookmarkStart w:id="433" w:name="_Toc27579342"/>
      <w:bookmarkStart w:id="434" w:name="_Toc36115922"/>
      <w:bookmarkStart w:id="435" w:name="_Toc45214802"/>
      <w:bookmarkStart w:id="436" w:name="_Toc51866570"/>
      <w:bookmarkStart w:id="437" w:name="_Toc202524983"/>
      <w:bookmarkEnd w:id="431"/>
      <w:r w:rsidRPr="00C44D1B">
        <w:t>6.7</w:t>
      </w:r>
      <w:r w:rsidRPr="00C44D1B">
        <w:tab/>
        <w:t>Select bearer service type +CBST</w:t>
      </w:r>
      <w:bookmarkEnd w:id="432"/>
      <w:bookmarkEnd w:id="433"/>
      <w:bookmarkEnd w:id="434"/>
      <w:bookmarkEnd w:id="435"/>
      <w:bookmarkEnd w:id="436"/>
      <w:bookmarkEnd w:id="437"/>
    </w:p>
    <w:p w14:paraId="593A4C93" w14:textId="77777777" w:rsidR="00026965" w:rsidRPr="00C44D1B" w:rsidRDefault="00026965">
      <w:pPr>
        <w:pStyle w:val="TH"/>
      </w:pPr>
      <w:bookmarkStart w:id="438" w:name="_CRTable14"/>
      <w:r w:rsidRPr="00C44D1B">
        <w:t>Table </w:t>
      </w:r>
      <w:bookmarkEnd w:id="438"/>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439" w:name="_MCCTEMPBM_CRPT80110165___7" w:colFirst="0" w:colLast="0"/>
            <w:r w:rsidRPr="00C44D1B">
              <w:rPr>
                <w:rFonts w:ascii="Courier New" w:hAnsi="Courier New"/>
              </w:rPr>
              <w:t>+CBST=[&lt;speed&gt;[,&lt;name&gt;[,&lt;ce&gt;]]]</w:t>
            </w:r>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440" w:name="_MCCTEMPBM_CRPT80110166___7" w:colFirst="0" w:colLast="0"/>
            <w:bookmarkEnd w:id="439"/>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441" w:name="_MCCTEMPBM_CRPT80110167___7"/>
            <w:bookmarkEnd w:id="440"/>
            <w:r w:rsidRPr="00C44D1B">
              <w:rPr>
                <w:rFonts w:ascii="Courier New" w:hAnsi="Courier New"/>
              </w:rPr>
              <w:lastRenderedPageBreak/>
              <w:t>+CBST=?</w:t>
            </w:r>
            <w:bookmarkEnd w:id="441"/>
          </w:p>
        </w:tc>
        <w:tc>
          <w:tcPr>
            <w:tcW w:w="4337" w:type="dxa"/>
          </w:tcPr>
          <w:p w14:paraId="63EB34CD" w14:textId="77777777" w:rsidR="00026965" w:rsidRPr="00C44D1B" w:rsidRDefault="00026965">
            <w:pPr>
              <w:spacing w:after="20"/>
              <w:rPr>
                <w:rFonts w:ascii="Courier New" w:hAnsi="Courier New"/>
              </w:rPr>
            </w:pPr>
            <w:bookmarkStart w:id="442" w:name="_MCCTEMPBM_CRPT80110168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442"/>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443" w:name="_MCCTEMPBM_CRPT80110169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443"/>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444" w:name="_MCCTEMPBM_CRPT80110170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445" w:name="_PERM_MCCTEMPBM_CRPT80110171___2"/>
      <w:bookmarkEnd w:id="444"/>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lastRenderedPageBreak/>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446" w:name="_MCCTEMPBM_CRPT80110172___7"/>
      <w:bookmarkEnd w:id="445"/>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447" w:name="_PERM_MCCTEMPBM_CRPT80110173___2"/>
      <w:bookmarkEnd w:id="446"/>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448" w:name="_MCCTEMPBM_CRPT80110174___7"/>
      <w:bookmarkEnd w:id="447"/>
      <w:r w:rsidRPr="00C44D1B">
        <w:rPr>
          <w:rFonts w:ascii="Courier New" w:hAnsi="Courier New"/>
          <w:lang w:val="fr-FR"/>
        </w:rPr>
        <w:lastRenderedPageBreak/>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449" w:name="_PERM_MCCTEMPBM_CRPT80110175___2"/>
      <w:bookmarkEnd w:id="448"/>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449"/>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450" w:name="_CR6_8"/>
      <w:bookmarkStart w:id="451" w:name="_Toc20207461"/>
      <w:bookmarkStart w:id="452" w:name="_Toc27579343"/>
      <w:bookmarkStart w:id="453" w:name="_Toc36115923"/>
      <w:bookmarkStart w:id="454" w:name="_Toc45214803"/>
      <w:bookmarkStart w:id="455" w:name="_Toc51866571"/>
      <w:bookmarkStart w:id="456" w:name="_Toc202524984"/>
      <w:bookmarkEnd w:id="450"/>
      <w:r w:rsidRPr="00C44D1B">
        <w:t>6.8</w:t>
      </w:r>
      <w:r w:rsidRPr="00C44D1B">
        <w:tab/>
        <w:t>Radio link protocol +CRLP</w:t>
      </w:r>
      <w:bookmarkEnd w:id="451"/>
      <w:bookmarkEnd w:id="452"/>
      <w:bookmarkEnd w:id="453"/>
      <w:bookmarkEnd w:id="454"/>
      <w:bookmarkEnd w:id="455"/>
      <w:bookmarkEnd w:id="456"/>
    </w:p>
    <w:p w14:paraId="72E3BA34" w14:textId="77777777" w:rsidR="00026965" w:rsidRPr="00C44D1B" w:rsidRDefault="00026965">
      <w:pPr>
        <w:pStyle w:val="TH"/>
      </w:pPr>
      <w:bookmarkStart w:id="457" w:name="_CRTable15"/>
      <w:r w:rsidRPr="00C44D1B">
        <w:t>Table </w:t>
      </w:r>
      <w:bookmarkEnd w:id="457"/>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6B696F"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458" w:name="_MCCTEMPBM_CRPT80110176___7" w:colFirst="0" w:colLast="0"/>
            <w:r w:rsidRPr="00C44D1B">
              <w:rPr>
                <w:rFonts w:ascii="Courier New" w:hAnsi="Courier New"/>
                <w:lang w:val="fr-FR"/>
              </w:rPr>
              <w:t>+CRLP=[&lt;iws&gt;[,&lt;mws&gt;[,&lt;T1&gt;[,&lt;N2&gt;[,&lt;ver&gt;[,&lt;T4&gt;]]]]]]</w:t>
            </w:r>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459" w:name="_MCCTEMPBM_CRPT80110177___7" w:colFirst="0" w:colLast="1"/>
            <w:bookmarkEnd w:id="458"/>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60" w:name="_MCCTEMPBM_CRPT80110178___7"/>
            <w:bookmarkEnd w:id="459"/>
            <w:r w:rsidRPr="00C44D1B">
              <w:rPr>
                <w:rFonts w:ascii="Courier New" w:hAnsi="Courier New"/>
              </w:rPr>
              <w:t>+CRLP=?</w:t>
            </w:r>
            <w:bookmarkEnd w:id="460"/>
          </w:p>
        </w:tc>
        <w:tc>
          <w:tcPr>
            <w:tcW w:w="6527" w:type="dxa"/>
          </w:tcPr>
          <w:p w14:paraId="0990E942" w14:textId="77777777" w:rsidR="00026965" w:rsidRPr="00C44D1B" w:rsidRDefault="00026965">
            <w:pPr>
              <w:spacing w:after="20"/>
              <w:rPr>
                <w:rFonts w:ascii="Courier New" w:hAnsi="Courier New"/>
              </w:rPr>
            </w:pPr>
            <w:bookmarkStart w:id="461" w:name="_MCCTEMPBM_CRPT80110179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62" w:name="_MCCTEMPBM_CRPT80110180___7"/>
            <w:bookmarkEnd w:id="461"/>
            <w:r w:rsidRPr="00C44D1B">
              <w:rPr>
                <w:rFonts w:ascii="Courier New" w:hAnsi="Courier New"/>
              </w:rPr>
              <w:t>[...]]</w:t>
            </w:r>
            <w:bookmarkEnd w:id="46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63" w:name="_MCCTEMPBM_CRPT80110181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64" w:name="_MCCTEMPBM_CRPT80110182___7"/>
      <w:bookmarkEnd w:id="46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65" w:name="_MCCTEMPBM_CRPT80110183___7"/>
      <w:bookmarkEnd w:id="46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6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66" w:name="_MCCTEMPBM_CRPT80110184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67" w:name="_MCCTEMPBM_CRPT80110185___7"/>
      <w:bookmarkEnd w:id="46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68" w:name="_MCCTEMPBM_CRPT80110186___7"/>
      <w:bookmarkEnd w:id="467"/>
      <w:r w:rsidRPr="00C44D1B">
        <w:rPr>
          <w:rFonts w:ascii="Courier New" w:hAnsi="Courier New"/>
        </w:rPr>
        <w:lastRenderedPageBreak/>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6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69" w:name="_CR6_9"/>
      <w:bookmarkStart w:id="470" w:name="_Toc20207462"/>
      <w:bookmarkStart w:id="471" w:name="_Toc27579344"/>
      <w:bookmarkStart w:id="472" w:name="_Toc36115924"/>
      <w:bookmarkStart w:id="473" w:name="_Toc45214804"/>
      <w:bookmarkStart w:id="474" w:name="_Toc51866572"/>
      <w:bookmarkStart w:id="475" w:name="_Toc202524985"/>
      <w:bookmarkEnd w:id="469"/>
      <w:r w:rsidRPr="00C44D1B">
        <w:t>6.9</w:t>
      </w:r>
      <w:r w:rsidRPr="00C44D1B">
        <w:tab/>
        <w:t>Service reporting control +CR</w:t>
      </w:r>
      <w:bookmarkEnd w:id="470"/>
      <w:bookmarkEnd w:id="471"/>
      <w:bookmarkEnd w:id="472"/>
      <w:bookmarkEnd w:id="473"/>
      <w:bookmarkEnd w:id="474"/>
      <w:bookmarkEnd w:id="475"/>
    </w:p>
    <w:p w14:paraId="7FAD7797" w14:textId="77777777" w:rsidR="00026965" w:rsidRPr="00C44D1B" w:rsidRDefault="00026965">
      <w:pPr>
        <w:pStyle w:val="TH"/>
      </w:pPr>
      <w:bookmarkStart w:id="476" w:name="_CRTable16"/>
      <w:r w:rsidRPr="00C44D1B">
        <w:t>Table </w:t>
      </w:r>
      <w:bookmarkEnd w:id="476"/>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77" w:name="_MCCTEMPBM_CRPT80110187___7" w:colFirst="0" w:colLast="0"/>
            <w:r w:rsidRPr="00C44D1B">
              <w:rPr>
                <w:rFonts w:ascii="Courier New" w:hAnsi="Courier New"/>
              </w:rPr>
              <w:t>+CR=[&lt;mode&gt;]</w:t>
            </w:r>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78" w:name="_MCCTEMPBM_CRPT80110188___7" w:colFirst="0" w:colLast="0"/>
            <w:bookmarkEnd w:id="477"/>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79" w:name="_MCCTEMPBM_CRPT80110189___7"/>
            <w:bookmarkEnd w:id="478"/>
            <w:r w:rsidRPr="00C44D1B">
              <w:rPr>
                <w:rFonts w:ascii="Courier New" w:hAnsi="Courier New"/>
              </w:rPr>
              <w:t>+CR=?</w:t>
            </w:r>
            <w:bookmarkEnd w:id="479"/>
          </w:p>
        </w:tc>
        <w:tc>
          <w:tcPr>
            <w:tcW w:w="3859" w:type="dxa"/>
          </w:tcPr>
          <w:p w14:paraId="2211A6E8" w14:textId="77777777" w:rsidR="00026965" w:rsidRPr="00C44D1B" w:rsidRDefault="00026965">
            <w:pPr>
              <w:spacing w:after="20"/>
              <w:rPr>
                <w:rFonts w:ascii="Courier New" w:hAnsi="Courier New"/>
              </w:rPr>
            </w:pPr>
            <w:bookmarkStart w:id="480" w:name="_MCCTEMPBM_CRPT80110190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80"/>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81" w:name="_MCCTEMPBM_CRPT80110191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82" w:name="_MCCTEMPBM_CRPT80110192___7"/>
      <w:bookmarkEnd w:id="481"/>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83" w:name="_MCCTEMPBM_CRPT80110193___7"/>
      <w:bookmarkEnd w:id="482"/>
      <w:r w:rsidRPr="00C44D1B">
        <w:t xml:space="preserve">Read command returns the current value of </w:t>
      </w:r>
      <w:r w:rsidRPr="00C44D1B">
        <w:rPr>
          <w:rFonts w:ascii="Courier New" w:hAnsi="Courier New" w:cs="Courier New"/>
        </w:rPr>
        <w:t>&lt;mode&gt;</w:t>
      </w:r>
      <w:r w:rsidRPr="00C44D1B">
        <w:t>.</w:t>
      </w:r>
    </w:p>
    <w:bookmarkEnd w:id="483"/>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84" w:name="_MCCTEMPBM_CRPT80110194___7"/>
      <w:r w:rsidRPr="00C44D1B">
        <w:rPr>
          <w:rFonts w:ascii="Courier New" w:hAnsi="Courier New" w:cs="Courier New"/>
        </w:rPr>
        <w:t>&lt;mode&gt;</w:t>
      </w:r>
      <w:r w:rsidRPr="00C44D1B">
        <w:t>:</w:t>
      </w:r>
      <w:r w:rsidR="004A539A" w:rsidRPr="00C44D1B">
        <w:t xml:space="preserve"> integer type</w:t>
      </w:r>
    </w:p>
    <w:bookmarkEnd w:id="484"/>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6B696F" w:rsidRDefault="00026965" w:rsidP="003664BA">
      <w:pPr>
        <w:pStyle w:val="B2"/>
        <w:rPr>
          <w:lang w:val="fr-FR"/>
        </w:rPr>
      </w:pPr>
      <w:r w:rsidRPr="006B696F">
        <w:rPr>
          <w:lang w:val="fr-FR"/>
        </w:rPr>
        <w:t>1</w:t>
      </w:r>
      <w:r w:rsidRPr="006B696F">
        <w:rPr>
          <w:lang w:val="fr-FR"/>
        </w:rPr>
        <w:tab/>
        <w:t>enables reporting</w:t>
      </w:r>
    </w:p>
    <w:p w14:paraId="76445FFE" w14:textId="77777777" w:rsidR="00026965" w:rsidRPr="006B696F" w:rsidRDefault="00026965" w:rsidP="003664BA">
      <w:pPr>
        <w:pStyle w:val="B1"/>
        <w:rPr>
          <w:lang w:val="fr-FR"/>
        </w:rPr>
      </w:pPr>
      <w:bookmarkStart w:id="485" w:name="_MCCTEMPBM_CRPT80110195___7"/>
      <w:r w:rsidRPr="006B696F">
        <w:rPr>
          <w:rFonts w:ascii="Courier New" w:hAnsi="Courier New" w:cs="Courier New"/>
          <w:lang w:val="fr-FR"/>
        </w:rPr>
        <w:t>&lt;serv&gt;</w:t>
      </w:r>
      <w:r w:rsidRPr="006B696F">
        <w:rPr>
          <w:lang w:val="fr-FR"/>
        </w:rPr>
        <w:t>:</w:t>
      </w:r>
    </w:p>
    <w:p w14:paraId="38239294" w14:textId="5A380200" w:rsidR="00026965" w:rsidRPr="006B696F" w:rsidRDefault="00026965" w:rsidP="003664BA">
      <w:pPr>
        <w:pStyle w:val="B2"/>
        <w:rPr>
          <w:lang w:val="fr-FR"/>
        </w:rPr>
      </w:pPr>
      <w:bookmarkStart w:id="486" w:name="_MCCTEMPBM_CRPT80110196___7"/>
      <w:bookmarkEnd w:id="485"/>
      <w:r w:rsidRPr="006B696F">
        <w:rPr>
          <w:rFonts w:ascii="Courier New" w:hAnsi="Courier New"/>
          <w:lang w:val="fr-FR"/>
        </w:rPr>
        <w:t>ASYNC</w:t>
      </w:r>
      <w:r w:rsidR="00543CA8" w:rsidRPr="006B696F">
        <w:rPr>
          <w:lang w:val="fr-FR"/>
        </w:rPr>
        <w:tab/>
      </w:r>
      <w:r w:rsidRPr="006B696F">
        <w:rPr>
          <w:lang w:val="fr-FR"/>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6B696F" w:rsidRDefault="00026965" w:rsidP="003664BA">
      <w:pPr>
        <w:pStyle w:val="B2"/>
      </w:pPr>
      <w:r w:rsidRPr="006B696F">
        <w:rPr>
          <w:rFonts w:ascii="Courier New" w:hAnsi="Courier New"/>
        </w:rPr>
        <w:t>GPRS [&lt;L2P&gt;]</w:t>
      </w:r>
      <w:r w:rsidRPr="006B696F">
        <w:tab/>
        <w:t>GPRS</w:t>
      </w:r>
    </w:p>
    <w:p w14:paraId="4F5DA950" w14:textId="77777777" w:rsidR="00026965" w:rsidRPr="00C44D1B" w:rsidRDefault="00026965" w:rsidP="003664BA">
      <w:pPr>
        <w:pStyle w:val="B1"/>
      </w:pPr>
      <w:bookmarkStart w:id="487" w:name="_MCCTEMPBM_CRPT80110197___7"/>
      <w:bookmarkEnd w:id="486"/>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87"/>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88" w:name="_CR6_10"/>
      <w:bookmarkStart w:id="489" w:name="_Toc20207463"/>
      <w:bookmarkStart w:id="490" w:name="_Toc27579345"/>
      <w:bookmarkStart w:id="491" w:name="_Toc36115925"/>
      <w:bookmarkStart w:id="492" w:name="_Toc45214805"/>
      <w:bookmarkStart w:id="493" w:name="_Toc51866573"/>
      <w:bookmarkStart w:id="494" w:name="_Toc202524986"/>
      <w:bookmarkEnd w:id="488"/>
      <w:r w:rsidRPr="00C44D1B">
        <w:lastRenderedPageBreak/>
        <w:t>6.10</w:t>
      </w:r>
      <w:r w:rsidRPr="00C44D1B">
        <w:tab/>
        <w:t>Extended error report +CEER</w:t>
      </w:r>
      <w:bookmarkEnd w:id="489"/>
      <w:bookmarkEnd w:id="490"/>
      <w:bookmarkEnd w:id="491"/>
      <w:bookmarkEnd w:id="492"/>
      <w:bookmarkEnd w:id="493"/>
      <w:bookmarkEnd w:id="494"/>
    </w:p>
    <w:p w14:paraId="05415A40" w14:textId="77777777" w:rsidR="00026965" w:rsidRPr="00C44D1B" w:rsidRDefault="00026965">
      <w:pPr>
        <w:pStyle w:val="TH"/>
      </w:pPr>
      <w:bookmarkStart w:id="495" w:name="_CRTable17"/>
      <w:r w:rsidRPr="00C44D1B">
        <w:t>Table </w:t>
      </w:r>
      <w:bookmarkEnd w:id="495"/>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96" w:name="_MCCTEMPBM_CRPT80110198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97" w:name="_MCCTEMPBM_CRPT80110199___7" w:colFirst="0" w:colLast="0"/>
            <w:bookmarkEnd w:id="496"/>
            <w:r w:rsidRPr="00C44D1B">
              <w:rPr>
                <w:rFonts w:ascii="Courier New" w:hAnsi="Courier New"/>
              </w:rPr>
              <w:t>+CEER=?</w:t>
            </w:r>
          </w:p>
        </w:tc>
        <w:tc>
          <w:tcPr>
            <w:tcW w:w="2819" w:type="dxa"/>
          </w:tcPr>
          <w:p w14:paraId="35B89133" w14:textId="77777777" w:rsidR="00026965" w:rsidRPr="00C44D1B" w:rsidRDefault="00026965">
            <w:pPr>
              <w:spacing w:after="20"/>
              <w:rPr>
                <w:rFonts w:ascii="Courier New" w:hAnsi="Courier New"/>
              </w:rPr>
            </w:pPr>
          </w:p>
        </w:tc>
      </w:tr>
      <w:bookmarkEnd w:id="497"/>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98" w:name="_MCCTEMPBM_CRPT80110200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98"/>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99" w:name="_MCCTEMPBM_CRPT80110201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500" w:name="_MCCTEMPBM_CRPT80110202___7"/>
      <w:bookmarkEnd w:id="499"/>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500"/>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501" w:name="_CR6_11"/>
      <w:bookmarkStart w:id="502" w:name="_Toc20207464"/>
      <w:bookmarkStart w:id="503" w:name="_Toc27579346"/>
      <w:bookmarkStart w:id="504" w:name="_Toc36115926"/>
      <w:bookmarkStart w:id="505" w:name="_Toc45214806"/>
      <w:bookmarkStart w:id="506" w:name="_Toc51866574"/>
      <w:bookmarkStart w:id="507" w:name="_Toc202524987"/>
      <w:bookmarkEnd w:id="501"/>
      <w:r w:rsidRPr="00C44D1B">
        <w:rPr>
          <w:lang w:val="fr-FR"/>
        </w:rPr>
        <w:t>6.11</w:t>
      </w:r>
      <w:r w:rsidRPr="00C44D1B">
        <w:rPr>
          <w:lang w:val="fr-FR"/>
        </w:rPr>
        <w:tab/>
        <w:t>Cellular result codes +CRC</w:t>
      </w:r>
      <w:bookmarkEnd w:id="502"/>
      <w:bookmarkEnd w:id="503"/>
      <w:bookmarkEnd w:id="504"/>
      <w:bookmarkEnd w:id="505"/>
      <w:bookmarkEnd w:id="506"/>
      <w:bookmarkEnd w:id="507"/>
    </w:p>
    <w:p w14:paraId="77FF3BE5" w14:textId="77777777" w:rsidR="00026965" w:rsidRPr="00C44D1B" w:rsidRDefault="00026965">
      <w:pPr>
        <w:pStyle w:val="TH"/>
      </w:pPr>
      <w:bookmarkStart w:id="508" w:name="_CRTable18"/>
      <w:r w:rsidRPr="00C44D1B">
        <w:t>Table </w:t>
      </w:r>
      <w:bookmarkEnd w:id="508"/>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509" w:name="_MCCTEMPBM_CRPT80110203___7" w:colFirst="0" w:colLast="0"/>
            <w:r w:rsidRPr="00C44D1B">
              <w:rPr>
                <w:rFonts w:ascii="Courier New" w:hAnsi="Courier New"/>
              </w:rPr>
              <w:t>+CRC=[&lt;mode&gt;]</w:t>
            </w:r>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510" w:name="_MCCTEMPBM_CRPT80110204___7" w:colFirst="0" w:colLast="0"/>
            <w:bookmarkEnd w:id="509"/>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511" w:name="_MCCTEMPBM_CRPT80110205___7"/>
            <w:bookmarkEnd w:id="510"/>
            <w:r w:rsidRPr="00C44D1B">
              <w:rPr>
                <w:rFonts w:ascii="Courier New" w:hAnsi="Courier New"/>
              </w:rPr>
              <w:t>+CRC=?</w:t>
            </w:r>
            <w:bookmarkEnd w:id="511"/>
          </w:p>
        </w:tc>
        <w:tc>
          <w:tcPr>
            <w:tcW w:w="3427" w:type="dxa"/>
          </w:tcPr>
          <w:p w14:paraId="3E8C1A3B" w14:textId="77777777" w:rsidR="00026965" w:rsidRPr="00C44D1B" w:rsidRDefault="00026965">
            <w:pPr>
              <w:spacing w:after="20"/>
              <w:rPr>
                <w:rFonts w:ascii="Courier New" w:hAnsi="Courier New"/>
              </w:rPr>
            </w:pPr>
            <w:bookmarkStart w:id="512" w:name="_MCCTEMPBM_CRPT80110206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2"/>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513" w:name="_MCCTEMPBM_CRPT80110207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13"/>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514"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514"/>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lastRenderedPageBreak/>
        <w:t>1</w:t>
      </w:r>
      <w:r w:rsidRPr="00C44D1B">
        <w:tab/>
        <w:t>enables extended format</w:t>
      </w:r>
    </w:p>
    <w:p w14:paraId="2AD0CB89" w14:textId="77777777" w:rsidR="00026965" w:rsidRPr="00C44D1B" w:rsidRDefault="00026965" w:rsidP="00576F1D">
      <w:pPr>
        <w:pStyle w:val="B1"/>
        <w:ind w:left="284"/>
      </w:pPr>
      <w:bookmarkStart w:id="515"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516" w:name="_MCCTEMPBM_CRPT80110210___7"/>
      <w:bookmarkEnd w:id="515"/>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6B696F" w:rsidRDefault="00026965" w:rsidP="00E17E06">
      <w:pPr>
        <w:pStyle w:val="B2"/>
      </w:pPr>
      <w:r w:rsidRPr="006B696F">
        <w:rPr>
          <w:rFonts w:ascii="Courier New" w:hAnsi="Courier New" w:cs="Courier New"/>
        </w:rPr>
        <w:t>REL</w:t>
      </w:r>
      <w:r w:rsidR="00976C1B" w:rsidRPr="006B696F">
        <w:rPr>
          <w:rFonts w:ascii="Courier New" w:hAnsi="Courier New" w:cs="Courier New"/>
        </w:rPr>
        <w:t> </w:t>
      </w:r>
      <w:r w:rsidRPr="006B696F">
        <w:rPr>
          <w:rFonts w:ascii="Courier New" w:hAnsi="Courier New" w:cs="Courier New"/>
        </w:rPr>
        <w:t>SYNC</w:t>
      </w:r>
      <w:r w:rsidR="00E17E06" w:rsidRPr="006B696F">
        <w:rPr>
          <w:rFonts w:ascii="Courier New" w:hAnsi="Courier New" w:cs="Courier New"/>
        </w:rPr>
        <w:t> </w:t>
      </w:r>
      <w:r w:rsidRPr="006B696F">
        <w:rPr>
          <w:rFonts w:ascii="Courier New" w:hAnsi="Courier New" w:cs="Courier New"/>
        </w:rPr>
        <w:t>[,&lt;priority&gt;[,&lt;subaddr&gt;,&lt;satype&gt;]]</w:t>
      </w:r>
      <w:r w:rsidR="00543CA8" w:rsidRPr="006B696F">
        <w:rPr>
          <w:rFonts w:ascii="Courier New" w:hAnsi="Courier New" w:cs="Courier New"/>
        </w:rPr>
        <w:tab/>
      </w:r>
      <w:r w:rsidRPr="006B696F">
        <w:t>synchronous non</w:t>
      </w:r>
      <w:r w:rsidRPr="006B696F">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517" w:name="_PERM_MCCTEMPBM_CRPT80110211___2"/>
      <w:bookmarkEnd w:id="516"/>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518" w:name="_PERM_MCCTEMPBM_CRPT80110212___2"/>
      <w:bookmarkEnd w:id="517"/>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519" w:name="_PERM_MCCTEMPBM_CRPT80110213___2"/>
      <w:bookmarkEnd w:id="518"/>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520" w:name="_MCCTEMPBM_CRPT80110214___7"/>
      <w:bookmarkEnd w:id="519"/>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521" w:name="_MCCTEMPBM_CRPT80110215___7"/>
      <w:bookmarkEnd w:id="520"/>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522" w:name="_MCCTEMPBM_CRPT80110216___7"/>
      <w:bookmarkEnd w:id="521"/>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lastRenderedPageBreak/>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522"/>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523" w:name="_CR6_12"/>
      <w:bookmarkStart w:id="524" w:name="_Toc20207465"/>
      <w:bookmarkStart w:id="525" w:name="_Toc27579347"/>
      <w:bookmarkStart w:id="526" w:name="_Toc36115927"/>
      <w:bookmarkStart w:id="527" w:name="_Toc45214807"/>
      <w:bookmarkStart w:id="528" w:name="_Toc51866575"/>
      <w:bookmarkStart w:id="529" w:name="_Toc202524988"/>
      <w:bookmarkEnd w:id="523"/>
      <w:r w:rsidRPr="00C44D1B">
        <w:t>6.12</w:t>
      </w:r>
      <w:r w:rsidRPr="00C44D1B">
        <w:tab/>
        <w:t>HSCSD device parameters +CHSD</w:t>
      </w:r>
      <w:bookmarkEnd w:id="524"/>
      <w:bookmarkEnd w:id="525"/>
      <w:bookmarkEnd w:id="526"/>
      <w:bookmarkEnd w:id="527"/>
      <w:bookmarkEnd w:id="528"/>
      <w:bookmarkEnd w:id="529"/>
    </w:p>
    <w:p w14:paraId="769690AA" w14:textId="77777777" w:rsidR="00026965" w:rsidRPr="00C44D1B" w:rsidRDefault="00026965">
      <w:pPr>
        <w:pStyle w:val="TH"/>
      </w:pPr>
      <w:bookmarkStart w:id="530" w:name="_CRTable19"/>
      <w:r w:rsidRPr="00C44D1B">
        <w:t>Table </w:t>
      </w:r>
      <w:bookmarkEnd w:id="530"/>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531" w:name="_MCCTEMPBM_CRPT80110217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532" w:name="_MCCTEMPBM_CRPT80110218___7" w:colFirst="0" w:colLast="0"/>
            <w:bookmarkEnd w:id="531"/>
            <w:r w:rsidRPr="00C44D1B">
              <w:rPr>
                <w:rFonts w:ascii="Courier New" w:hAnsi="Courier New"/>
              </w:rPr>
              <w:t>+CHSD=?</w:t>
            </w:r>
          </w:p>
        </w:tc>
        <w:tc>
          <w:tcPr>
            <w:tcW w:w="6033" w:type="dxa"/>
          </w:tcPr>
          <w:p w14:paraId="197F7D4D" w14:textId="77777777" w:rsidR="00026965" w:rsidRPr="00C44D1B" w:rsidRDefault="00026965">
            <w:pPr>
              <w:spacing w:after="20"/>
              <w:rPr>
                <w:rFonts w:ascii="Courier New" w:hAnsi="Courier New"/>
              </w:rPr>
            </w:pPr>
          </w:p>
        </w:tc>
      </w:tr>
      <w:bookmarkEnd w:id="532"/>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533" w:name="_MCCTEMPBM_CRPT80110219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533"/>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534" w:name="_MCCTEMPBM_CRPT80110220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534"/>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lastRenderedPageBreak/>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535" w:name="_CR6_13"/>
      <w:bookmarkStart w:id="536" w:name="_Toc20207466"/>
      <w:bookmarkStart w:id="537" w:name="_Toc27579348"/>
      <w:bookmarkStart w:id="538" w:name="_Toc36115928"/>
      <w:bookmarkStart w:id="539" w:name="_Toc45214808"/>
      <w:bookmarkStart w:id="540" w:name="_Toc51866576"/>
      <w:bookmarkStart w:id="541" w:name="_Toc202524989"/>
      <w:bookmarkEnd w:id="535"/>
      <w:r w:rsidRPr="00C44D1B">
        <w:t>6.13</w:t>
      </w:r>
      <w:r w:rsidRPr="00C44D1B">
        <w:tab/>
        <w:t>HSCSD transparent call configuration +CHST</w:t>
      </w:r>
      <w:bookmarkEnd w:id="536"/>
      <w:bookmarkEnd w:id="537"/>
      <w:bookmarkEnd w:id="538"/>
      <w:bookmarkEnd w:id="539"/>
      <w:bookmarkEnd w:id="540"/>
      <w:bookmarkEnd w:id="541"/>
    </w:p>
    <w:p w14:paraId="2CEFADD0" w14:textId="77777777" w:rsidR="00026965" w:rsidRPr="00C44D1B" w:rsidRDefault="00026965">
      <w:pPr>
        <w:pStyle w:val="TH"/>
      </w:pPr>
      <w:bookmarkStart w:id="542" w:name="_CRTable20"/>
      <w:r w:rsidRPr="00C44D1B">
        <w:t>Table </w:t>
      </w:r>
      <w:bookmarkEnd w:id="542"/>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543" w:name="_MCCTEMPBM_CRPT80110221___7" w:colFirst="0" w:colLast="0"/>
            <w:r w:rsidRPr="00C44D1B">
              <w:rPr>
                <w:rFonts w:ascii="Courier New" w:hAnsi="Courier New"/>
              </w:rPr>
              <w:t>+CHST=[&lt;wRx&gt;[,&lt;codings&gt;]]</w:t>
            </w:r>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544" w:name="_MCCTEMPBM_CRPT80110222___7" w:colFirst="0" w:colLast="0"/>
            <w:bookmarkEnd w:id="543"/>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545" w:name="_MCCTEMPBM_CRPT80110223___7" w:colFirst="0" w:colLast="0"/>
            <w:bookmarkEnd w:id="544"/>
            <w:r w:rsidRPr="00C44D1B">
              <w:rPr>
                <w:rFonts w:ascii="Courier New" w:hAnsi="Courier New"/>
              </w:rPr>
              <w:t>+CHST=?</w:t>
            </w:r>
          </w:p>
        </w:tc>
        <w:tc>
          <w:tcPr>
            <w:tcW w:w="3221" w:type="dxa"/>
          </w:tcPr>
          <w:p w14:paraId="6488C364" w14:textId="77777777" w:rsidR="00026965" w:rsidRPr="00C44D1B" w:rsidRDefault="00026965">
            <w:pPr>
              <w:spacing w:after="20"/>
              <w:rPr>
                <w:rFonts w:ascii="Courier New" w:hAnsi="Courier New"/>
              </w:rPr>
            </w:pPr>
          </w:p>
        </w:tc>
      </w:tr>
      <w:bookmarkEnd w:id="545"/>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546" w:name="_MCCTEMPBM_CRPT80110224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54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547" w:name="_MCCTEMPBM_CRPT80110225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54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548" w:name="_CR6_14"/>
      <w:bookmarkStart w:id="549" w:name="_Toc20207467"/>
      <w:bookmarkStart w:id="550" w:name="_Toc27579349"/>
      <w:bookmarkStart w:id="551" w:name="_Toc36115929"/>
      <w:bookmarkStart w:id="552" w:name="_Toc45214809"/>
      <w:bookmarkStart w:id="553" w:name="_Toc51866577"/>
      <w:bookmarkStart w:id="554" w:name="_Toc202524990"/>
      <w:bookmarkEnd w:id="548"/>
      <w:r w:rsidRPr="00C44D1B">
        <w:t>6.14</w:t>
      </w:r>
      <w:r w:rsidRPr="00C44D1B">
        <w:tab/>
        <w:t>HSCSD non-transparent call configuration +CHSN</w:t>
      </w:r>
      <w:bookmarkEnd w:id="549"/>
      <w:bookmarkEnd w:id="550"/>
      <w:bookmarkEnd w:id="551"/>
      <w:bookmarkEnd w:id="552"/>
      <w:bookmarkEnd w:id="553"/>
      <w:bookmarkEnd w:id="554"/>
    </w:p>
    <w:p w14:paraId="3506E969" w14:textId="77777777" w:rsidR="00026965" w:rsidRPr="00C44D1B" w:rsidRDefault="00026965">
      <w:pPr>
        <w:pStyle w:val="TH"/>
      </w:pPr>
      <w:bookmarkStart w:id="555" w:name="_CRTable21"/>
      <w:r w:rsidRPr="00C44D1B">
        <w:t>Table </w:t>
      </w:r>
      <w:bookmarkEnd w:id="555"/>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556" w:name="_MCCTEMPBM_CRPT80110226___7" w:colFirst="0" w:colLast="1"/>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557" w:name="_MCCTEMPBM_CRPT80110227___7" w:colFirst="0" w:colLast="0"/>
            <w:bookmarkEnd w:id="556"/>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558" w:name="_MCCTEMPBM_CRPT80110228___7"/>
            <w:bookmarkEnd w:id="557"/>
            <w:r w:rsidRPr="00C44D1B">
              <w:rPr>
                <w:rFonts w:ascii="Courier New" w:hAnsi="Courier New"/>
              </w:rPr>
              <w:t>+CHSN=?</w:t>
            </w:r>
            <w:bookmarkEnd w:id="558"/>
          </w:p>
        </w:tc>
        <w:tc>
          <w:tcPr>
            <w:tcW w:w="5002" w:type="dxa"/>
          </w:tcPr>
          <w:p w14:paraId="7FAAE78C" w14:textId="77777777" w:rsidR="00026965" w:rsidRPr="00C44D1B" w:rsidRDefault="00026965">
            <w:pPr>
              <w:keepNext/>
              <w:keepLines/>
              <w:spacing w:after="20"/>
              <w:rPr>
                <w:rFonts w:ascii="Courier New" w:hAnsi="Courier New"/>
              </w:rPr>
            </w:pPr>
            <w:bookmarkStart w:id="559" w:name="_MCCTEMPBM_CRPT80110229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559"/>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560" w:name="_MCCTEMPBM_CRPT80110230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560"/>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lastRenderedPageBreak/>
        <w:t>Defined values</w:t>
      </w:r>
    </w:p>
    <w:p w14:paraId="76C65ECF" w14:textId="77777777" w:rsidR="00026965" w:rsidRPr="00C44D1B" w:rsidRDefault="00026965">
      <w:pPr>
        <w:pStyle w:val="B1"/>
      </w:pPr>
      <w:bookmarkStart w:id="561" w:name="_MCCTEMPBM_CRPT80110231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561"/>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562" w:name="_MCCTEMPBM_CRPT80110232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562"/>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563" w:name="_CR6_15"/>
      <w:bookmarkStart w:id="564" w:name="_Toc20207468"/>
      <w:bookmarkStart w:id="565" w:name="_Toc27579350"/>
      <w:bookmarkStart w:id="566" w:name="_Toc36115930"/>
      <w:bookmarkStart w:id="567" w:name="_Toc45214810"/>
      <w:bookmarkStart w:id="568" w:name="_Toc51866578"/>
      <w:bookmarkStart w:id="569" w:name="_Toc202524991"/>
      <w:bookmarkEnd w:id="563"/>
      <w:r w:rsidRPr="00C44D1B">
        <w:t>6.15</w:t>
      </w:r>
      <w:r w:rsidRPr="00C44D1B">
        <w:tab/>
        <w:t>HSCSD current call parameters +CHSC</w:t>
      </w:r>
      <w:bookmarkEnd w:id="564"/>
      <w:bookmarkEnd w:id="565"/>
      <w:bookmarkEnd w:id="566"/>
      <w:bookmarkEnd w:id="567"/>
      <w:bookmarkEnd w:id="568"/>
      <w:bookmarkEnd w:id="569"/>
    </w:p>
    <w:p w14:paraId="15A89C97" w14:textId="77777777" w:rsidR="00026965" w:rsidRPr="00C44D1B" w:rsidRDefault="00026965">
      <w:pPr>
        <w:pStyle w:val="TH"/>
      </w:pPr>
      <w:bookmarkStart w:id="570" w:name="_CRTable22"/>
      <w:r w:rsidRPr="00C44D1B">
        <w:t>Table </w:t>
      </w:r>
      <w:bookmarkEnd w:id="570"/>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571" w:name="_MCCTEMPBM_CRPT80110233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572" w:name="_MCCTEMPBM_CRPT80110234___7" w:colFirst="0" w:colLast="0"/>
            <w:bookmarkEnd w:id="571"/>
            <w:r w:rsidRPr="00C44D1B">
              <w:rPr>
                <w:rFonts w:ascii="Courier New" w:hAnsi="Courier New"/>
              </w:rPr>
              <w:t>+CHSC=?</w:t>
            </w:r>
          </w:p>
        </w:tc>
        <w:tc>
          <w:tcPr>
            <w:tcW w:w="4163" w:type="dxa"/>
          </w:tcPr>
          <w:p w14:paraId="66204931" w14:textId="77777777" w:rsidR="00026965" w:rsidRPr="00C44D1B" w:rsidRDefault="00026965">
            <w:pPr>
              <w:spacing w:after="20"/>
              <w:rPr>
                <w:rFonts w:ascii="Courier New" w:hAnsi="Courier New"/>
              </w:rPr>
            </w:pPr>
          </w:p>
        </w:tc>
      </w:tr>
      <w:bookmarkEnd w:id="572"/>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573" w:name="_MCCTEMPBM_CRPT80110235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573"/>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74" w:name="_MCCTEMPBM_CRPT80110236___7"/>
      <w:r w:rsidRPr="00C44D1B">
        <w:rPr>
          <w:rFonts w:ascii="Courier New" w:hAnsi="Courier New"/>
        </w:rPr>
        <w:lastRenderedPageBreak/>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74"/>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75" w:name="_CR6_16"/>
      <w:bookmarkStart w:id="576" w:name="_Toc20207469"/>
      <w:bookmarkStart w:id="577" w:name="_Toc27579351"/>
      <w:bookmarkStart w:id="578" w:name="_Toc36115931"/>
      <w:bookmarkStart w:id="579" w:name="_Toc45214811"/>
      <w:bookmarkStart w:id="580" w:name="_Toc51866579"/>
      <w:bookmarkStart w:id="581" w:name="_Toc202524992"/>
      <w:bookmarkEnd w:id="575"/>
      <w:r w:rsidRPr="00C44D1B">
        <w:t>6.16</w:t>
      </w:r>
      <w:r w:rsidRPr="00C44D1B">
        <w:tab/>
        <w:t>HSCSD parameters report +CHSR</w:t>
      </w:r>
      <w:bookmarkEnd w:id="576"/>
      <w:bookmarkEnd w:id="577"/>
      <w:bookmarkEnd w:id="578"/>
      <w:bookmarkEnd w:id="579"/>
      <w:bookmarkEnd w:id="580"/>
      <w:bookmarkEnd w:id="581"/>
    </w:p>
    <w:p w14:paraId="251EA5E0" w14:textId="77777777" w:rsidR="00026965" w:rsidRPr="00C44D1B" w:rsidRDefault="00026965">
      <w:pPr>
        <w:pStyle w:val="TH"/>
      </w:pPr>
      <w:bookmarkStart w:id="582" w:name="_CRTable23"/>
      <w:r w:rsidRPr="00C44D1B">
        <w:t>Table </w:t>
      </w:r>
      <w:bookmarkEnd w:id="582"/>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83" w:name="_MCCTEMPBM_CRPT80110237___7" w:colFirst="0" w:colLast="0"/>
            <w:r w:rsidRPr="00C44D1B">
              <w:rPr>
                <w:rFonts w:ascii="Courier New" w:hAnsi="Courier New"/>
              </w:rPr>
              <w:t>+CHSR=[&lt;mode&gt;]</w:t>
            </w:r>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84" w:name="_MCCTEMPBM_CRPT80110238___7" w:colFirst="0" w:colLast="0"/>
            <w:bookmarkEnd w:id="583"/>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85" w:name="_MCCTEMPBM_CRPT80110239___7"/>
            <w:bookmarkEnd w:id="584"/>
            <w:r w:rsidRPr="00C44D1B">
              <w:rPr>
                <w:rFonts w:ascii="Courier New" w:hAnsi="Courier New"/>
              </w:rPr>
              <w:t>+CHSR=?</w:t>
            </w:r>
            <w:bookmarkEnd w:id="585"/>
          </w:p>
        </w:tc>
        <w:tc>
          <w:tcPr>
            <w:tcW w:w="4138" w:type="dxa"/>
          </w:tcPr>
          <w:p w14:paraId="3EFA6C78" w14:textId="77777777" w:rsidR="00026965" w:rsidRPr="00C44D1B" w:rsidRDefault="00026965">
            <w:pPr>
              <w:spacing w:after="20"/>
              <w:rPr>
                <w:rFonts w:ascii="Courier New" w:hAnsi="Courier New"/>
              </w:rPr>
            </w:pPr>
            <w:bookmarkStart w:id="586" w:name="_MCCTEMPBM_CRPT80110240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86"/>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87" w:name="_MCCTEMPBM_CRPT80110241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88" w:name="_MCCTEMPBM_CRPT80110242___7"/>
      <w:bookmarkEnd w:id="587"/>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89" w:name="_MCCTEMPBM_CRPT80110243___7"/>
      <w:bookmarkEnd w:id="588"/>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89"/>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90" w:name="_MCCTEMPBM_CRPT80110244___7"/>
      <w:r w:rsidRPr="00C44D1B">
        <w:t xml:space="preserve">Read command returns the current value of </w:t>
      </w:r>
      <w:r w:rsidRPr="00C44D1B">
        <w:rPr>
          <w:rFonts w:ascii="Courier New" w:hAnsi="Courier New" w:cs="Courier New"/>
        </w:rPr>
        <w:t>&lt;mode&gt;</w:t>
      </w:r>
      <w:r w:rsidRPr="00C44D1B">
        <w:t>.</w:t>
      </w:r>
    </w:p>
    <w:bookmarkEnd w:id="590"/>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91" w:name="_PERM_MCCTEMPBM_CRPT80110245___2"/>
      <w:r w:rsidRPr="00C44D1B">
        <w:rPr>
          <w:rFonts w:ascii="Courier New" w:hAnsi="Courier New"/>
        </w:rPr>
        <w:t>&lt;mode&gt;</w:t>
      </w:r>
      <w:r w:rsidRPr="00C44D1B">
        <w:t>:</w:t>
      </w:r>
      <w:r w:rsidR="00203C65" w:rsidRPr="00C44D1B">
        <w:t xml:space="preserve"> integer type</w:t>
      </w:r>
    </w:p>
    <w:bookmarkEnd w:id="591"/>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92" w:name="_CR6_17"/>
      <w:bookmarkStart w:id="593" w:name="_Toc20207470"/>
      <w:bookmarkStart w:id="594" w:name="_Toc27579352"/>
      <w:bookmarkStart w:id="595" w:name="_Toc36115932"/>
      <w:bookmarkStart w:id="596" w:name="_Toc45214812"/>
      <w:bookmarkStart w:id="597" w:name="_Toc51866580"/>
      <w:bookmarkStart w:id="598" w:name="_Toc202524993"/>
      <w:bookmarkEnd w:id="592"/>
      <w:r w:rsidRPr="00C44D1B">
        <w:t>6.17</w:t>
      </w:r>
      <w:r w:rsidRPr="00C44D1B">
        <w:tab/>
        <w:t>HSCSD automatic user initiated upgrading +CHSU</w:t>
      </w:r>
      <w:bookmarkEnd w:id="593"/>
      <w:bookmarkEnd w:id="594"/>
      <w:bookmarkEnd w:id="595"/>
      <w:bookmarkEnd w:id="596"/>
      <w:bookmarkEnd w:id="597"/>
      <w:bookmarkEnd w:id="598"/>
    </w:p>
    <w:p w14:paraId="0FA9EB65" w14:textId="77777777" w:rsidR="00026965" w:rsidRPr="00C44D1B" w:rsidRDefault="00026965">
      <w:pPr>
        <w:pStyle w:val="TH"/>
      </w:pPr>
      <w:bookmarkStart w:id="599" w:name="_CRTable24"/>
      <w:r w:rsidRPr="00C44D1B">
        <w:t>Table </w:t>
      </w:r>
      <w:bookmarkEnd w:id="599"/>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600" w:name="_MCCTEMPBM_CRPT80110246___7" w:colFirst="0" w:colLast="0"/>
            <w:r w:rsidRPr="00C44D1B">
              <w:rPr>
                <w:rFonts w:ascii="Courier New" w:hAnsi="Courier New"/>
              </w:rPr>
              <w:t>+CHSU=&lt;mode&gt;</w:t>
            </w:r>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601" w:name="_MCCTEMPBM_CRPT80110247___7" w:colFirst="0" w:colLast="0"/>
            <w:bookmarkEnd w:id="600"/>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602" w:name="_MCCTEMPBM_CRPT80110248___7"/>
            <w:bookmarkEnd w:id="601"/>
            <w:r w:rsidRPr="00C44D1B">
              <w:rPr>
                <w:rFonts w:ascii="Courier New" w:hAnsi="Courier New"/>
              </w:rPr>
              <w:t>+CHSU=?</w:t>
            </w:r>
            <w:bookmarkEnd w:id="602"/>
          </w:p>
        </w:tc>
        <w:tc>
          <w:tcPr>
            <w:tcW w:w="4138" w:type="dxa"/>
          </w:tcPr>
          <w:p w14:paraId="71085CE5" w14:textId="77777777" w:rsidR="00026965" w:rsidRPr="00C44D1B" w:rsidRDefault="00026965">
            <w:pPr>
              <w:spacing w:after="20"/>
              <w:rPr>
                <w:rFonts w:ascii="Courier New" w:hAnsi="Courier New"/>
              </w:rPr>
            </w:pPr>
            <w:bookmarkStart w:id="603" w:name="_MCCTEMPBM_CRPT80110249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03"/>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604" w:name="_MCCTEMPBM_CRPT80110250___7"/>
      <w:r w:rsidRPr="00C44D1B">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04"/>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605" w:name="_PERM_MCCTEMPBM_CRPT80110251___2"/>
      <w:r w:rsidRPr="00C44D1B">
        <w:rPr>
          <w:rFonts w:ascii="Courier New" w:hAnsi="Courier New"/>
        </w:rPr>
        <w:t>&lt;mode&gt;</w:t>
      </w:r>
      <w:r w:rsidRPr="00C44D1B">
        <w:t xml:space="preserve">: </w:t>
      </w:r>
      <w:r w:rsidR="00203C65" w:rsidRPr="00C44D1B">
        <w:t>integer type</w:t>
      </w:r>
    </w:p>
    <w:bookmarkEnd w:id="605"/>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606" w:name="_CR6_18"/>
      <w:bookmarkStart w:id="607" w:name="_Toc20207471"/>
      <w:bookmarkStart w:id="608" w:name="_Toc27579353"/>
      <w:bookmarkStart w:id="609" w:name="_Toc36115933"/>
      <w:bookmarkStart w:id="610" w:name="_Toc45214813"/>
      <w:bookmarkStart w:id="611" w:name="_Toc51866581"/>
      <w:bookmarkStart w:id="612" w:name="_Toc202524994"/>
      <w:bookmarkEnd w:id="606"/>
      <w:r w:rsidRPr="00C44D1B">
        <w:rPr>
          <w:lang w:val="fr-FR"/>
        </w:rPr>
        <w:t>6.18</w:t>
      </w:r>
      <w:r w:rsidRPr="00C44D1B">
        <w:rPr>
          <w:lang w:val="fr-FR"/>
        </w:rPr>
        <w:tab/>
        <w:t>HSCSD non-transparent asymmetry configuration +CHSA</w:t>
      </w:r>
      <w:bookmarkEnd w:id="607"/>
      <w:bookmarkEnd w:id="608"/>
      <w:bookmarkEnd w:id="609"/>
      <w:bookmarkEnd w:id="610"/>
      <w:bookmarkEnd w:id="611"/>
      <w:bookmarkEnd w:id="612"/>
    </w:p>
    <w:p w14:paraId="01BF7754" w14:textId="77777777" w:rsidR="00026965" w:rsidRPr="00C44D1B" w:rsidRDefault="00026965">
      <w:pPr>
        <w:pStyle w:val="TH"/>
      </w:pPr>
      <w:bookmarkStart w:id="613" w:name="_CRTable25"/>
      <w:r w:rsidRPr="00C44D1B">
        <w:t>Table </w:t>
      </w:r>
      <w:bookmarkEnd w:id="613"/>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614" w:name="_MCCTEMPBM_CRPT80110252___7" w:colFirst="0" w:colLast="0"/>
            <w:r w:rsidRPr="00C44D1B">
              <w:rPr>
                <w:rFonts w:ascii="Courier New" w:hAnsi="Courier New"/>
              </w:rPr>
              <w:t>+CHSA=&lt;mode&gt;</w:t>
            </w:r>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615" w:name="_MCCTEMPBM_CRPT80110253___7" w:colFirst="0" w:colLast="0"/>
            <w:bookmarkEnd w:id="614"/>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616" w:name="_MCCTEMPBM_CRPT80110254___7"/>
            <w:bookmarkEnd w:id="615"/>
            <w:r w:rsidRPr="00C44D1B">
              <w:rPr>
                <w:rFonts w:ascii="Courier New" w:hAnsi="Courier New"/>
              </w:rPr>
              <w:t>+CHSA=?</w:t>
            </w:r>
            <w:bookmarkEnd w:id="616"/>
          </w:p>
        </w:tc>
        <w:tc>
          <w:tcPr>
            <w:tcW w:w="4251" w:type="dxa"/>
          </w:tcPr>
          <w:p w14:paraId="656527A6" w14:textId="77777777" w:rsidR="00026965" w:rsidRPr="00C44D1B" w:rsidRDefault="00026965" w:rsidP="00E50338">
            <w:pPr>
              <w:spacing w:after="20"/>
              <w:rPr>
                <w:rFonts w:ascii="Courier New" w:hAnsi="Courier New"/>
                <w:b/>
              </w:rPr>
            </w:pPr>
            <w:bookmarkStart w:id="617" w:name="_MCCTEMPBM_CRPT80110255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1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618" w:name="_MCCTEMPBM_CRPT80110256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619" w:name="_MCCTEMPBM_CRPT80110257___7"/>
      <w:bookmarkEnd w:id="61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61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620" w:name="_MCCTEMPBM_CRPT80110258___7"/>
      <w:r w:rsidRPr="00C44D1B">
        <w:rPr>
          <w:rFonts w:ascii="Courier New" w:hAnsi="Courier New"/>
        </w:rPr>
        <w:t>&lt;mode&gt;</w:t>
      </w:r>
      <w:r w:rsidRPr="00C44D1B">
        <w:t>:</w:t>
      </w:r>
      <w:r w:rsidR="00203C65" w:rsidRPr="00C44D1B">
        <w:t xml:space="preserve"> integer type</w:t>
      </w:r>
    </w:p>
    <w:bookmarkEnd w:id="62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lastRenderedPageBreak/>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621" w:name="_CR6_19"/>
      <w:bookmarkStart w:id="622" w:name="_Toc20207472"/>
      <w:bookmarkStart w:id="623" w:name="_Toc27579354"/>
      <w:bookmarkStart w:id="624" w:name="_Toc36115934"/>
      <w:bookmarkStart w:id="625" w:name="_Toc45214814"/>
      <w:bookmarkStart w:id="626" w:name="_Toc51866582"/>
      <w:bookmarkStart w:id="627" w:name="_Toc202524995"/>
      <w:bookmarkEnd w:id="621"/>
      <w:r w:rsidRPr="00C44D1B">
        <w:t>6.19</w:t>
      </w:r>
      <w:r w:rsidRPr="00C44D1B">
        <w:tab/>
        <w:t>Single numbering scheme +CSNS</w:t>
      </w:r>
      <w:bookmarkEnd w:id="622"/>
      <w:bookmarkEnd w:id="623"/>
      <w:bookmarkEnd w:id="624"/>
      <w:bookmarkEnd w:id="625"/>
      <w:bookmarkEnd w:id="626"/>
      <w:bookmarkEnd w:id="627"/>
    </w:p>
    <w:p w14:paraId="3934C187" w14:textId="77777777" w:rsidR="00026965" w:rsidRPr="00C44D1B" w:rsidRDefault="00026965">
      <w:pPr>
        <w:pStyle w:val="TH"/>
      </w:pPr>
      <w:bookmarkStart w:id="628" w:name="_CRTable26"/>
      <w:r w:rsidRPr="00C44D1B">
        <w:t>Table </w:t>
      </w:r>
      <w:bookmarkEnd w:id="628"/>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629" w:name="_MCCTEMPBM_CRPT80110259___7" w:colFirst="0" w:colLast="0"/>
            <w:r w:rsidRPr="00C44D1B">
              <w:rPr>
                <w:rFonts w:ascii="Courier New" w:hAnsi="Courier New"/>
              </w:rPr>
              <w:t>+CSNS=[&lt;mode&gt;]</w:t>
            </w:r>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630" w:name="_MCCTEMPBM_CRPT80110260___7" w:colFirst="0" w:colLast="0"/>
            <w:bookmarkEnd w:id="629"/>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631" w:name="_MCCTEMPBM_CRPT80110261___7"/>
            <w:bookmarkEnd w:id="630"/>
            <w:r w:rsidRPr="00C44D1B">
              <w:rPr>
                <w:rFonts w:ascii="Courier New" w:hAnsi="Courier New"/>
              </w:rPr>
              <w:t>+CSNS=?</w:t>
            </w:r>
            <w:bookmarkEnd w:id="631"/>
          </w:p>
        </w:tc>
        <w:tc>
          <w:tcPr>
            <w:tcW w:w="3938" w:type="dxa"/>
          </w:tcPr>
          <w:p w14:paraId="692B19CE" w14:textId="77777777" w:rsidR="00026965" w:rsidRPr="00C44D1B" w:rsidRDefault="00026965">
            <w:pPr>
              <w:spacing w:after="20"/>
              <w:rPr>
                <w:rFonts w:ascii="Courier New" w:hAnsi="Courier New"/>
              </w:rPr>
            </w:pPr>
            <w:bookmarkStart w:id="632" w:name="_MCCTEMPBM_CRPT80110262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32"/>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633" w:name="_MCCTEMPBM_CRPT80110263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33"/>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634" w:name="_MCCTEMPBM_CRPT80110264___7"/>
      <w:r w:rsidRPr="00C44D1B">
        <w:rPr>
          <w:rFonts w:ascii="Courier New" w:hAnsi="Courier New"/>
        </w:rPr>
        <w:t>&lt;mode&gt;</w:t>
      </w:r>
      <w:r w:rsidRPr="00C44D1B">
        <w:t>:</w:t>
      </w:r>
      <w:r w:rsidR="00203C65" w:rsidRPr="00C44D1B">
        <w:t xml:space="preserve"> integer type</w:t>
      </w:r>
    </w:p>
    <w:bookmarkEnd w:id="634"/>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635" w:name="_CR6_20"/>
      <w:bookmarkStart w:id="636" w:name="_Toc20207473"/>
      <w:bookmarkStart w:id="637" w:name="_Toc27579355"/>
      <w:bookmarkStart w:id="638" w:name="_Toc36115935"/>
      <w:bookmarkStart w:id="639" w:name="_Toc45214815"/>
      <w:bookmarkStart w:id="640" w:name="_Toc51866583"/>
      <w:bookmarkStart w:id="641" w:name="_Toc202524996"/>
      <w:bookmarkEnd w:id="635"/>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636"/>
      <w:bookmarkEnd w:id="637"/>
      <w:bookmarkEnd w:id="638"/>
      <w:bookmarkEnd w:id="639"/>
      <w:bookmarkEnd w:id="640"/>
      <w:bookmarkEnd w:id="641"/>
    </w:p>
    <w:p w14:paraId="1D60E56F" w14:textId="77777777" w:rsidR="00026965" w:rsidRPr="00C44D1B" w:rsidRDefault="00026965">
      <w:pPr>
        <w:pStyle w:val="TH"/>
      </w:pPr>
      <w:bookmarkStart w:id="642" w:name="_CRTable27"/>
      <w:r w:rsidRPr="00C44D1B">
        <w:t>Table </w:t>
      </w:r>
      <w:bookmarkEnd w:id="642"/>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643" w:name="_MCCTEMPBM_CRPT80110265___7" w:colFirst="0" w:colLast="0"/>
            <w:r w:rsidRPr="00C44D1B">
              <w:rPr>
                <w:rFonts w:ascii="Courier New" w:hAnsi="Courier New"/>
              </w:rPr>
              <w:t>+CVHU=[&lt;mode&gt;]</w:t>
            </w:r>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644" w:name="_MCCTEMPBM_CRPT80110266___7" w:colFirst="0" w:colLast="0"/>
            <w:bookmarkEnd w:id="643"/>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645" w:name="_MCCTEMPBM_CRPT80110267___7"/>
            <w:bookmarkEnd w:id="644"/>
            <w:r w:rsidRPr="00C44D1B">
              <w:rPr>
                <w:rFonts w:ascii="Courier New" w:hAnsi="Courier New"/>
              </w:rPr>
              <w:t>+CVHU=?</w:t>
            </w:r>
            <w:bookmarkEnd w:id="645"/>
          </w:p>
        </w:tc>
        <w:tc>
          <w:tcPr>
            <w:tcW w:w="3656" w:type="dxa"/>
          </w:tcPr>
          <w:p w14:paraId="5D564118" w14:textId="77777777" w:rsidR="00026965" w:rsidRPr="00C44D1B" w:rsidRDefault="00026965">
            <w:pPr>
              <w:spacing w:after="20"/>
              <w:rPr>
                <w:rFonts w:ascii="Courier New" w:hAnsi="Courier New"/>
              </w:rPr>
            </w:pPr>
            <w:bookmarkStart w:id="646" w:name="_MCCTEMPBM_CRPT80110268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46"/>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lastRenderedPageBreak/>
        <w:t>Description</w:t>
      </w:r>
    </w:p>
    <w:p w14:paraId="4A4DEED9" w14:textId="2994FD9C" w:rsidR="00D90E88" w:rsidRPr="00C44D1B" w:rsidRDefault="00026965" w:rsidP="00D90E88">
      <w:pPr>
        <w:keepNext/>
        <w:keepLines/>
      </w:pPr>
      <w:bookmarkStart w:id="647" w:name="_MCCTEMPBM_CRPT80110269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47"/>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648" w:name="_MCCTEMPBM_CRPT80110270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648"/>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649" w:name="_MCCTEMPBM_CRPT80110271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650" w:name="_MCCTEMPBM_CRPT80110272___7"/>
      <w:bookmarkEnd w:id="649"/>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650"/>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651" w:name="_CR6_21"/>
      <w:bookmarkStart w:id="652" w:name="_Toc20207474"/>
      <w:bookmarkStart w:id="653" w:name="_Toc27579356"/>
      <w:bookmarkStart w:id="654" w:name="_Toc36115936"/>
      <w:bookmarkStart w:id="655" w:name="_Toc45214816"/>
      <w:bookmarkStart w:id="656" w:name="_Toc51866584"/>
      <w:bookmarkStart w:id="657" w:name="_Toc202524997"/>
      <w:bookmarkEnd w:id="651"/>
      <w:r w:rsidRPr="00C44D1B">
        <w:t>6.21</w:t>
      </w:r>
      <w:r w:rsidRPr="00C44D1B">
        <w:tab/>
      </w:r>
      <w:r w:rsidR="00E927D0" w:rsidRPr="00C44D1B">
        <w:t>CCITT </w:t>
      </w:r>
      <w:r w:rsidRPr="00C44D1B">
        <w:t>V.120</w:t>
      </w:r>
      <w:r w:rsidR="00E927D0" w:rsidRPr="00C44D1B">
        <w:t> [36]</w:t>
      </w:r>
      <w:r w:rsidRPr="00C44D1B">
        <w:t xml:space="preserve"> rate adaption protocol +CV120</w:t>
      </w:r>
      <w:bookmarkEnd w:id="652"/>
      <w:bookmarkEnd w:id="653"/>
      <w:bookmarkEnd w:id="654"/>
      <w:bookmarkEnd w:id="655"/>
      <w:bookmarkEnd w:id="656"/>
      <w:bookmarkEnd w:id="657"/>
    </w:p>
    <w:p w14:paraId="7B320E85" w14:textId="77777777" w:rsidR="00026965" w:rsidRPr="00C44D1B" w:rsidRDefault="00026965">
      <w:pPr>
        <w:pStyle w:val="TH"/>
      </w:pPr>
      <w:bookmarkStart w:id="658" w:name="_CRTable28"/>
      <w:r w:rsidRPr="00C44D1B">
        <w:t>Table </w:t>
      </w:r>
      <w:bookmarkEnd w:id="658"/>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659" w:name="_MCCTEMPBM_CRPT80110273___7" w:colFirst="0" w:colLast="0"/>
            <w:r w:rsidRPr="00C44D1B">
              <w:rPr>
                <w:rFonts w:ascii="Courier New" w:hAnsi="Courier New"/>
                <w:lang w:val="fr-FR"/>
              </w:rPr>
              <w:t>+CV120=[&lt;rah&gt;[,&lt;mfm&gt;[,&lt;mode&gt;[,&lt;llineg&gt;[,</w:t>
            </w:r>
            <w:r w:rsidRPr="00C44D1B">
              <w:rPr>
                <w:rFonts w:ascii="Courier New" w:hAnsi="Courier New"/>
              </w:rPr>
              <w:t>&lt;assign&gt;[,&lt;negtype&gt;]]]]]]</w:t>
            </w:r>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660" w:name="_MCCTEMPBM_CRPT80110274___7" w:colFirst="0" w:colLast="0"/>
            <w:bookmarkEnd w:id="659"/>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661" w:name="_MCCTEMPBM_CRPT80110275___7"/>
            <w:bookmarkEnd w:id="660"/>
            <w:r w:rsidRPr="00C44D1B">
              <w:rPr>
                <w:rFonts w:ascii="Courier New" w:hAnsi="Courier New"/>
              </w:rPr>
              <w:t>+CV120=?</w:t>
            </w:r>
            <w:bookmarkEnd w:id="661"/>
          </w:p>
        </w:tc>
        <w:tc>
          <w:tcPr>
            <w:tcW w:w="5245" w:type="dxa"/>
          </w:tcPr>
          <w:p w14:paraId="2996550C" w14:textId="77777777" w:rsidR="00026965" w:rsidRPr="00C44D1B" w:rsidRDefault="00026965">
            <w:pPr>
              <w:spacing w:after="20"/>
              <w:rPr>
                <w:rFonts w:ascii="Courier New" w:hAnsi="Courier New"/>
              </w:rPr>
            </w:pPr>
            <w:bookmarkStart w:id="662" w:name="_MCCTEMPBM_CRPT80110276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662"/>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663" w:name="_MCCTEMPBM_CRPT80110277___7"/>
      <w:r w:rsidRPr="00C44D1B">
        <w:rPr>
          <w:rFonts w:ascii="Courier New" w:hAnsi="Courier New"/>
        </w:rPr>
        <w:t>&lt;rah&gt;</w:t>
      </w:r>
      <w:r w:rsidR="00203C65" w:rsidRPr="00C44D1B">
        <w:t>: integer type</w:t>
      </w:r>
    </w:p>
    <w:bookmarkEnd w:id="663"/>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664" w:name="_MCCTEMPBM_CRPT80110278___7"/>
      <w:r w:rsidRPr="00C44D1B">
        <w:rPr>
          <w:rFonts w:ascii="Courier New" w:hAnsi="Courier New"/>
        </w:rPr>
        <w:t>&lt;mfm&gt;</w:t>
      </w:r>
      <w:r w:rsidR="00203C65" w:rsidRPr="00C44D1B">
        <w:t>: integer type</w:t>
      </w:r>
    </w:p>
    <w:bookmarkEnd w:id="664"/>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665" w:name="_MCCTEMPBM_CRPT80110279___7"/>
      <w:r w:rsidRPr="00C44D1B">
        <w:rPr>
          <w:rFonts w:ascii="Courier New" w:hAnsi="Courier New"/>
        </w:rPr>
        <w:lastRenderedPageBreak/>
        <w:t>&lt;mode&gt;</w:t>
      </w:r>
      <w:r w:rsidR="00203C65" w:rsidRPr="00C44D1B">
        <w:t>: integer type</w:t>
      </w:r>
    </w:p>
    <w:bookmarkEnd w:id="665"/>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666" w:name="_MCCTEMPBM_CRPT80110280___7"/>
      <w:r w:rsidRPr="00C44D1B">
        <w:rPr>
          <w:rFonts w:ascii="Courier New" w:hAnsi="Courier New"/>
        </w:rPr>
        <w:t>&lt;llineg&gt;</w:t>
      </w:r>
      <w:r w:rsidR="00203C65" w:rsidRPr="00C44D1B">
        <w:t>: integer type</w:t>
      </w:r>
    </w:p>
    <w:bookmarkEnd w:id="666"/>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667" w:name="_MCCTEMPBM_CRPT80110281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668" w:name="_MCCTEMPBM_CRPT80110282___7"/>
      <w:bookmarkEnd w:id="667"/>
      <w:r w:rsidRPr="00C44D1B">
        <w:rPr>
          <w:rFonts w:ascii="Courier New" w:hAnsi="Courier New"/>
        </w:rPr>
        <w:t>&lt;assign&gt;</w:t>
      </w:r>
      <w:r w:rsidR="00203C65" w:rsidRPr="00C44D1B">
        <w:t>: integer type</w:t>
      </w:r>
    </w:p>
    <w:bookmarkEnd w:id="668"/>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669" w:name="_MCCTEMPBM_CRPT80110283___7"/>
      <w:r w:rsidRPr="00C44D1B">
        <w:rPr>
          <w:rFonts w:ascii="Courier New" w:hAnsi="Courier New"/>
        </w:rPr>
        <w:t>&lt;negtype&gt;</w:t>
      </w:r>
      <w:r w:rsidR="00203C65" w:rsidRPr="00C44D1B">
        <w:t>: integer type</w:t>
      </w:r>
    </w:p>
    <w:bookmarkEnd w:id="669"/>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670" w:name="_CR6_22"/>
      <w:bookmarkStart w:id="671" w:name="_Toc20207475"/>
      <w:bookmarkStart w:id="672" w:name="_Toc27579357"/>
      <w:bookmarkStart w:id="673" w:name="_Toc36115937"/>
      <w:bookmarkStart w:id="674" w:name="_Toc45214817"/>
      <w:bookmarkStart w:id="675" w:name="_Toc51866585"/>
      <w:bookmarkStart w:id="676" w:name="_Toc202524998"/>
      <w:bookmarkEnd w:id="670"/>
      <w:r w:rsidRPr="00C44D1B">
        <w:t>6.22</w:t>
      </w:r>
      <w:r w:rsidRPr="00C44D1B">
        <w:tab/>
        <w:t>Settings date format +CSDF</w:t>
      </w:r>
      <w:bookmarkEnd w:id="671"/>
      <w:bookmarkEnd w:id="672"/>
      <w:bookmarkEnd w:id="673"/>
      <w:bookmarkEnd w:id="674"/>
      <w:bookmarkEnd w:id="675"/>
      <w:bookmarkEnd w:id="676"/>
    </w:p>
    <w:p w14:paraId="46EA8E02" w14:textId="77777777" w:rsidR="00026965" w:rsidRPr="00C44D1B" w:rsidRDefault="00026965">
      <w:pPr>
        <w:pStyle w:val="TH"/>
        <w:rPr>
          <w:color w:val="000000"/>
        </w:rPr>
      </w:pPr>
      <w:bookmarkStart w:id="677" w:name="_CRTable29"/>
      <w:bookmarkStart w:id="678" w:name="_PERM_MCCTEMPBM_CRPT80110284___5"/>
      <w:r w:rsidRPr="00C44D1B">
        <w:rPr>
          <w:color w:val="000000"/>
        </w:rPr>
        <w:t>Table </w:t>
      </w:r>
      <w:bookmarkEnd w:id="677"/>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679" w:name="_PERM_MCCTEMPBM_CRPT80110285___5" w:colFirst="0" w:colLast="0"/>
            <w:bookmarkEnd w:id="678"/>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680" w:name="_MCCTEMPBM_CRPT80110286___7" w:colFirst="0" w:colLast="0"/>
            <w:bookmarkEnd w:id="679"/>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6B696F"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681" w:name="_MCCTEMPBM_CRPT80110287___7" w:colFirst="0" w:colLast="1"/>
            <w:bookmarkEnd w:id="680"/>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682" w:name="_MCCTEMPBM_CRPT80110288___7"/>
            <w:bookmarkStart w:id="683" w:name="_MCCTEMPBM_CRPT80110290___7" w:colFirst="1" w:colLast="1"/>
            <w:bookmarkEnd w:id="681"/>
            <w:r w:rsidRPr="00C44D1B">
              <w:rPr>
                <w:rFonts w:ascii="Courier New" w:hAnsi="Courier New"/>
                <w:color w:val="000000"/>
              </w:rPr>
              <w:t>+CSDF=?</w:t>
            </w:r>
            <w:bookmarkEnd w:id="682"/>
          </w:p>
        </w:tc>
        <w:tc>
          <w:tcPr>
            <w:tcW w:w="4673" w:type="dxa"/>
          </w:tcPr>
          <w:p w14:paraId="5012B94D" w14:textId="77777777" w:rsidR="00026965" w:rsidRPr="00C44D1B" w:rsidRDefault="00026965">
            <w:pPr>
              <w:spacing w:after="20"/>
              <w:rPr>
                <w:rFonts w:ascii="Courier New" w:hAnsi="Courier New"/>
                <w:color w:val="000000"/>
              </w:rPr>
            </w:pPr>
            <w:bookmarkStart w:id="684" w:name="_MCCTEMPBM_CRPT80110289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684"/>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685" w:name="_PERM_MCCTEMPBM_CRPT80110291___5"/>
      <w:bookmarkEnd w:id="683"/>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686" w:name="_MCCTEMPBM_CRPT80110292___7"/>
      <w:bookmarkEnd w:id="685"/>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686"/>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lastRenderedPageBreak/>
        <w:t>Test command returns values supported as compound values.</w:t>
      </w:r>
    </w:p>
    <w:p w14:paraId="33079EE5" w14:textId="77777777" w:rsidR="00026965" w:rsidRPr="00C44D1B" w:rsidRDefault="00026965">
      <w:pPr>
        <w:rPr>
          <w:color w:val="000000"/>
        </w:rPr>
      </w:pPr>
      <w:bookmarkStart w:id="687"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88" w:name="_MCCTEMPBM_CRPT80110294___7"/>
      <w:bookmarkEnd w:id="687"/>
      <w:r w:rsidRPr="00C44D1B">
        <w:rPr>
          <w:rFonts w:ascii="Courier New" w:hAnsi="Courier New"/>
          <w:color w:val="000000"/>
        </w:rPr>
        <w:t>&lt;mode&gt;</w:t>
      </w:r>
      <w:r w:rsidRPr="00C44D1B">
        <w:rPr>
          <w:color w:val="000000"/>
        </w:rPr>
        <w:t>:</w:t>
      </w:r>
      <w:r w:rsidR="00203C65" w:rsidRPr="00C44D1B">
        <w:t xml:space="preserve"> integer type</w:t>
      </w:r>
    </w:p>
    <w:bookmarkEnd w:id="688"/>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89" w:name="_MCCTEMPBM_CRPT80110295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89"/>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90" w:name="_PERM_MCCTEMPBM_CRPT80110296___5"/>
      <w:r w:rsidRPr="00C44D1B">
        <w:rPr>
          <w:color w:val="000000"/>
        </w:rPr>
        <w:t>2</w:t>
      </w:r>
      <w:r w:rsidRPr="00C44D1B">
        <w:rPr>
          <w:color w:val="000000"/>
        </w:rPr>
        <w:tab/>
      </w:r>
      <w:r w:rsidRPr="00C44D1B">
        <w:t>yyyy/MM/dd</w:t>
      </w:r>
    </w:p>
    <w:bookmarkEnd w:id="690"/>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91" w:name="_MCCTEMPBM_CRPT80110297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92" w:name="_PERM_MCCTEMPBM_CRPT80110298___5"/>
      <w:bookmarkEnd w:id="691"/>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93" w:name="_CR6_23"/>
      <w:bookmarkStart w:id="694" w:name="_Toc20207476"/>
      <w:bookmarkStart w:id="695" w:name="_Toc27579358"/>
      <w:bookmarkStart w:id="696" w:name="_Toc36115938"/>
      <w:bookmarkStart w:id="697" w:name="_Toc45214818"/>
      <w:bookmarkStart w:id="698" w:name="_Toc51866586"/>
      <w:bookmarkStart w:id="699" w:name="_Toc202524999"/>
      <w:bookmarkEnd w:id="692"/>
      <w:bookmarkEnd w:id="693"/>
      <w:r w:rsidRPr="00C44D1B">
        <w:t>6.23</w:t>
      </w:r>
      <w:r w:rsidRPr="00C44D1B">
        <w:tab/>
        <w:t xml:space="preserve">Silence </w:t>
      </w:r>
      <w:r w:rsidR="00136ECD" w:rsidRPr="00C44D1B">
        <w:t>c</w:t>
      </w:r>
      <w:r w:rsidRPr="00C44D1B">
        <w:t>ommand +CSIL</w:t>
      </w:r>
      <w:bookmarkEnd w:id="694"/>
      <w:bookmarkEnd w:id="695"/>
      <w:bookmarkEnd w:id="696"/>
      <w:bookmarkEnd w:id="697"/>
      <w:bookmarkEnd w:id="698"/>
      <w:bookmarkEnd w:id="699"/>
    </w:p>
    <w:p w14:paraId="335F00FF" w14:textId="77777777" w:rsidR="00026965" w:rsidRPr="00C44D1B" w:rsidRDefault="00026965" w:rsidP="008F1803">
      <w:pPr>
        <w:pStyle w:val="TH"/>
      </w:pPr>
      <w:bookmarkStart w:id="700" w:name="_CRTable30"/>
      <w:r w:rsidRPr="00C44D1B">
        <w:t>Table </w:t>
      </w:r>
      <w:bookmarkEnd w:id="700"/>
      <w:r w:rsidRPr="00C44D1B">
        <w:t>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70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702" w:name="_MCCTEMPBM_CRPT80110301___7" w:colFirst="0" w:colLast="0"/>
            <w:bookmarkEnd w:id="70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6B696F"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703" w:name="_MCCTEMPBM_CRPT80110302___7" w:colFirst="0" w:colLast="1"/>
            <w:bookmarkEnd w:id="70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704" w:name="_MCCTEMPBM_CRPT80110303___7"/>
            <w:bookmarkStart w:id="705" w:name="_MCCTEMPBM_CRPT80110305___7" w:colFirst="1" w:colLast="1"/>
            <w:bookmarkEnd w:id="703"/>
            <w:r w:rsidRPr="00C44D1B">
              <w:rPr>
                <w:rFonts w:ascii="Courier New" w:hAnsi="Courier New"/>
                <w:color w:val="000000"/>
              </w:rPr>
              <w:t>+CSIL=?</w:t>
            </w:r>
            <w:bookmarkEnd w:id="704"/>
          </w:p>
        </w:tc>
        <w:tc>
          <w:tcPr>
            <w:tcW w:w="4399" w:type="dxa"/>
          </w:tcPr>
          <w:p w14:paraId="02EC03E9" w14:textId="77777777" w:rsidR="00026965" w:rsidRPr="00C44D1B" w:rsidRDefault="00026965">
            <w:pPr>
              <w:spacing w:after="20"/>
              <w:rPr>
                <w:rFonts w:ascii="Courier New" w:hAnsi="Courier New"/>
                <w:color w:val="000000"/>
              </w:rPr>
            </w:pPr>
            <w:bookmarkStart w:id="706" w:name="_MCCTEMPBM_CRPT80110304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0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707" w:name="_PERM_MCCTEMPBM_CRPT80110306___5"/>
      <w:bookmarkEnd w:id="70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708" w:name="_MCCTEMPBM_CRPT80110307___7"/>
      <w:bookmarkEnd w:id="70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709" w:name="_PERM_MCCTEMPBM_CRPT80110308___5"/>
      <w:bookmarkEnd w:id="70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lastRenderedPageBreak/>
        <w:t>Defined values</w:t>
      </w:r>
    </w:p>
    <w:p w14:paraId="0519D53E" w14:textId="77777777" w:rsidR="00026965" w:rsidRPr="00C44D1B" w:rsidRDefault="00026965">
      <w:pPr>
        <w:pStyle w:val="B1"/>
        <w:rPr>
          <w:color w:val="000000"/>
        </w:rPr>
      </w:pPr>
      <w:bookmarkStart w:id="710" w:name="_MCCTEMPBM_CRPT80110309___7"/>
      <w:bookmarkEnd w:id="70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1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71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712" w:name="_CR6_24"/>
      <w:bookmarkStart w:id="713" w:name="_Toc20207477"/>
      <w:bookmarkStart w:id="714" w:name="_Toc27579359"/>
      <w:bookmarkStart w:id="715" w:name="_Toc36115939"/>
      <w:bookmarkStart w:id="716" w:name="_Toc45214819"/>
      <w:bookmarkStart w:id="717" w:name="_Toc51866587"/>
      <w:bookmarkStart w:id="718" w:name="_Toc202525000"/>
      <w:bookmarkEnd w:id="711"/>
      <w:bookmarkEnd w:id="712"/>
      <w:r w:rsidRPr="00C44D1B">
        <w:t>6.24</w:t>
      </w:r>
      <w:r w:rsidRPr="00C44D1B">
        <w:tab/>
        <w:t>Settings time format +CSTF</w:t>
      </w:r>
      <w:bookmarkEnd w:id="713"/>
      <w:bookmarkEnd w:id="714"/>
      <w:bookmarkEnd w:id="715"/>
      <w:bookmarkEnd w:id="716"/>
      <w:bookmarkEnd w:id="717"/>
      <w:bookmarkEnd w:id="718"/>
    </w:p>
    <w:p w14:paraId="2C1050DF" w14:textId="77777777" w:rsidR="00026965" w:rsidRPr="00C44D1B" w:rsidRDefault="00026965">
      <w:pPr>
        <w:pStyle w:val="TH"/>
        <w:rPr>
          <w:color w:val="000000"/>
        </w:rPr>
      </w:pPr>
      <w:bookmarkStart w:id="719" w:name="_CRTable31"/>
      <w:bookmarkStart w:id="720" w:name="_PERM_MCCTEMPBM_CRPT80110311___5"/>
      <w:r w:rsidRPr="00C44D1B">
        <w:rPr>
          <w:color w:val="000000"/>
        </w:rPr>
        <w:t>Table </w:t>
      </w:r>
      <w:bookmarkEnd w:id="719"/>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721" w:name="_PERM_MCCTEMPBM_CRPT80110312___5" w:colFirst="0" w:colLast="0"/>
            <w:bookmarkEnd w:id="720"/>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722" w:name="_MCCTEMPBM_CRPT80110313___7" w:colFirst="0" w:colLast="0"/>
            <w:bookmarkEnd w:id="721"/>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723" w:name="_MCCTEMPBM_CRPT80110314___7" w:colFirst="0" w:colLast="1"/>
            <w:bookmarkEnd w:id="722"/>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724" w:name="_MCCTEMPBM_CRPT80110315___7"/>
            <w:bookmarkStart w:id="725" w:name="_MCCTEMPBM_CRPT80110317___7" w:colFirst="1" w:colLast="1"/>
            <w:bookmarkEnd w:id="723"/>
            <w:r w:rsidRPr="00C44D1B">
              <w:rPr>
                <w:rFonts w:ascii="Courier New" w:hAnsi="Courier New"/>
                <w:color w:val="000000"/>
              </w:rPr>
              <w:t>+CSTF=?</w:t>
            </w:r>
            <w:bookmarkEnd w:id="724"/>
          </w:p>
        </w:tc>
        <w:tc>
          <w:tcPr>
            <w:tcW w:w="4415" w:type="dxa"/>
          </w:tcPr>
          <w:p w14:paraId="207CDC64" w14:textId="77777777" w:rsidR="00026965" w:rsidRPr="00C44D1B" w:rsidRDefault="00026965">
            <w:pPr>
              <w:spacing w:after="20"/>
              <w:rPr>
                <w:rFonts w:ascii="Courier New" w:hAnsi="Courier New"/>
                <w:color w:val="000000"/>
              </w:rPr>
            </w:pPr>
            <w:bookmarkStart w:id="726" w:name="_MCCTEMPBM_CRPT80110316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26"/>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727" w:name="_PERM_MCCTEMPBM_CRPT80110318___5"/>
      <w:bookmarkEnd w:id="725"/>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728" w:name="_MCCTEMPBM_CRPT80110319___7"/>
      <w:bookmarkEnd w:id="727"/>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729" w:name="_PERM_MCCTEMPBM_CRPT80110320___5"/>
      <w:bookmarkEnd w:id="728"/>
      <w:r w:rsidRPr="00C44D1B">
        <w:rPr>
          <w:color w:val="000000"/>
        </w:rPr>
        <w:t>Read command reads the current setting.</w:t>
      </w:r>
    </w:p>
    <w:p w14:paraId="0D9A7372" w14:textId="77777777" w:rsidR="00026965" w:rsidRPr="00C44D1B" w:rsidRDefault="00026965">
      <w:pPr>
        <w:rPr>
          <w:color w:val="000000"/>
        </w:rPr>
      </w:pPr>
      <w:bookmarkStart w:id="730" w:name="_MCCTEMPBM_CRPT80110321___7"/>
      <w:bookmarkEnd w:id="729"/>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731" w:name="_PERM_MCCTEMPBM_CRPT80110322___5"/>
      <w:bookmarkEnd w:id="730"/>
      <w:r w:rsidRPr="00C44D1B">
        <w:rPr>
          <w:b/>
          <w:color w:val="000000"/>
        </w:rPr>
        <w:t>Defined values</w:t>
      </w:r>
    </w:p>
    <w:p w14:paraId="65DE4CD7" w14:textId="77777777" w:rsidR="00026965" w:rsidRPr="00C44D1B" w:rsidRDefault="00026965">
      <w:pPr>
        <w:pStyle w:val="B1"/>
        <w:keepNext/>
        <w:keepLines/>
        <w:rPr>
          <w:color w:val="000000"/>
        </w:rPr>
      </w:pPr>
      <w:bookmarkStart w:id="732" w:name="_MCCTEMPBM_CRPT80110323___7"/>
      <w:bookmarkEnd w:id="731"/>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32"/>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733"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p w14:paraId="28064E35" w14:textId="77777777" w:rsidR="00026965" w:rsidRPr="00C44D1B" w:rsidRDefault="00026965" w:rsidP="00E26141">
      <w:pPr>
        <w:pStyle w:val="Heading2"/>
      </w:pPr>
      <w:bookmarkStart w:id="734" w:name="_CR6_25"/>
      <w:bookmarkEnd w:id="733"/>
      <w:bookmarkEnd w:id="734"/>
      <w:r w:rsidRPr="00C44D1B">
        <w:br w:type="page"/>
      </w:r>
      <w:bookmarkStart w:id="735" w:name="_Toc20207478"/>
      <w:bookmarkStart w:id="736" w:name="_Toc27579360"/>
      <w:bookmarkStart w:id="737" w:name="_Toc36115940"/>
      <w:bookmarkStart w:id="738" w:name="_Toc45214820"/>
      <w:bookmarkStart w:id="739" w:name="_Toc51866588"/>
      <w:bookmarkStart w:id="740" w:name="_Toc202525001"/>
      <w:r w:rsidRPr="00C44D1B">
        <w:lastRenderedPageBreak/>
        <w:t>6.25</w:t>
      </w:r>
      <w:r w:rsidRPr="00C44D1B">
        <w:tab/>
        <w:t>ITU</w:t>
      </w:r>
      <w:r w:rsidRPr="00C44D1B">
        <w:noBreakHyphen/>
        <w:t>T</w:t>
      </w:r>
      <w:r w:rsidR="00A828BB" w:rsidRPr="00C44D1B">
        <w:t> </w:t>
      </w:r>
      <w:r w:rsidR="00D03564" w:rsidRPr="00C44D1B">
        <w:t>Recommendation </w:t>
      </w:r>
      <w:r w:rsidRPr="00C44D1B">
        <w:t>V.250 [14] call control commands</w:t>
      </w:r>
      <w:bookmarkEnd w:id="735"/>
      <w:bookmarkEnd w:id="736"/>
      <w:bookmarkEnd w:id="737"/>
      <w:bookmarkEnd w:id="738"/>
      <w:bookmarkEnd w:id="739"/>
      <w:bookmarkEnd w:id="740"/>
    </w:p>
    <w:p w14:paraId="14F30526" w14:textId="77777777" w:rsidR="00026965" w:rsidRPr="00C44D1B" w:rsidRDefault="00026965">
      <w:pPr>
        <w:pStyle w:val="TH"/>
      </w:pPr>
      <w:bookmarkStart w:id="741" w:name="_CRTable32"/>
      <w:r w:rsidRPr="00C44D1B">
        <w:t>Table </w:t>
      </w:r>
      <w:bookmarkEnd w:id="741"/>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742" w:name="_MCCTEMPBM_CRPT80110325___7"/>
            <w:r w:rsidRPr="00C44D1B">
              <w:rPr>
                <w:rFonts w:ascii="Courier New" w:hAnsi="Courier New"/>
              </w:rPr>
              <w:t>D[&lt;dial_string&gt;][;]</w:t>
            </w:r>
            <w:bookmarkEnd w:id="742"/>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743" w:name="_MCCTEMPBM_CRPT80110326___7"/>
            <w:r w:rsidRPr="00C44D1B">
              <w:rPr>
                <w:rFonts w:ascii="Courier New" w:hAnsi="Courier New"/>
              </w:rPr>
              <w:t>T</w:t>
            </w:r>
            <w:bookmarkEnd w:id="743"/>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744" w:name="_MCCTEMPBM_CRPT80110327___7"/>
            <w:r w:rsidRPr="00C44D1B">
              <w:rPr>
                <w:rFonts w:ascii="Courier New" w:hAnsi="Courier New"/>
              </w:rPr>
              <w:t>P</w:t>
            </w:r>
            <w:bookmarkEnd w:id="744"/>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745" w:name="_MCCTEMPBM_CRPT80110328___7"/>
            <w:r w:rsidRPr="00C44D1B">
              <w:rPr>
                <w:rFonts w:ascii="Courier New" w:hAnsi="Courier New"/>
              </w:rPr>
              <w:t>A</w:t>
            </w:r>
            <w:bookmarkEnd w:id="745"/>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746" w:name="_MCCTEMPBM_CRPT80110329___7"/>
            <w:r w:rsidRPr="00C44D1B">
              <w:rPr>
                <w:rFonts w:ascii="Courier New" w:hAnsi="Courier New"/>
              </w:rPr>
              <w:t>H[&lt;value&gt;]</w:t>
            </w:r>
            <w:bookmarkEnd w:id="746"/>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747" w:name="_MCCTEMPBM_CRPT80110330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747"/>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748" w:name="_MCCTEMPBM_CRPT80110331___7"/>
            <w:r w:rsidRPr="00C44D1B">
              <w:rPr>
                <w:rFonts w:ascii="Courier New" w:hAnsi="Courier New"/>
              </w:rPr>
              <w:t>O[&lt;value&gt;]</w:t>
            </w:r>
            <w:bookmarkEnd w:id="748"/>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749" w:name="_MCCTEMPBM_CRPT80110332___7"/>
            <w:r w:rsidRPr="00C44D1B">
              <w:rPr>
                <w:rFonts w:ascii="Courier New" w:hAnsi="Courier New"/>
              </w:rPr>
              <w:t>S0=[&lt;value&gt;]</w:t>
            </w:r>
            <w:bookmarkEnd w:id="749"/>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750" w:name="_MCCTEMPBM_CRPT80110333___7"/>
            <w:r w:rsidRPr="00C44D1B">
              <w:rPr>
                <w:rFonts w:ascii="Courier New" w:hAnsi="Courier New"/>
              </w:rPr>
              <w:t>S6=[&lt;value&gt;]</w:t>
            </w:r>
            <w:bookmarkEnd w:id="750"/>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751" w:name="_MCCTEMPBM_CRPT80110334___7"/>
            <w:r w:rsidRPr="00C44D1B">
              <w:rPr>
                <w:rFonts w:ascii="Courier New" w:hAnsi="Courier New"/>
              </w:rPr>
              <w:t>S7=[&lt;value&gt;]</w:t>
            </w:r>
            <w:bookmarkEnd w:id="751"/>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752" w:name="_MCCTEMPBM_CRPT80110335___7"/>
            <w:r w:rsidRPr="00C44D1B">
              <w:rPr>
                <w:rFonts w:ascii="Courier New" w:hAnsi="Courier New"/>
              </w:rPr>
              <w:t>S8=[&lt;value&gt;]</w:t>
            </w:r>
            <w:bookmarkEnd w:id="752"/>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753" w:name="_MCCTEMPBM_CRPT80110336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753"/>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754" w:name="_MCCTEMPBM_CRPT80110337___7"/>
            <w:r w:rsidRPr="00C44D1B">
              <w:rPr>
                <w:rFonts w:ascii="Courier New" w:hAnsi="Courier New"/>
              </w:rPr>
              <w:t>S10=[&lt;value&gt;]</w:t>
            </w:r>
            <w:bookmarkEnd w:id="754"/>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755" w:name="_MCCTEMPBM_CRPT80110338___7"/>
            <w:r w:rsidRPr="00C44D1B">
              <w:rPr>
                <w:rFonts w:ascii="Courier New" w:hAnsi="Courier New"/>
              </w:rPr>
              <w:t>L[&lt;value&gt;]</w:t>
            </w:r>
            <w:bookmarkEnd w:id="755"/>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756" w:name="_MCCTEMPBM_CRPT80110339___7"/>
            <w:r w:rsidRPr="00C44D1B">
              <w:rPr>
                <w:rFonts w:ascii="Courier New" w:hAnsi="Courier New"/>
              </w:rPr>
              <w:t>M[&lt;value&gt;]</w:t>
            </w:r>
            <w:bookmarkEnd w:id="756"/>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757" w:name="_CR6_26"/>
      <w:bookmarkStart w:id="758" w:name="_Toc20207479"/>
      <w:bookmarkStart w:id="759" w:name="_Toc27579361"/>
      <w:bookmarkStart w:id="760" w:name="_Toc36115941"/>
      <w:bookmarkStart w:id="761" w:name="_Toc45214821"/>
      <w:bookmarkStart w:id="762" w:name="_Toc51866589"/>
      <w:bookmarkStart w:id="763" w:name="_Toc202525002"/>
      <w:bookmarkEnd w:id="757"/>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758"/>
      <w:bookmarkEnd w:id="759"/>
      <w:bookmarkEnd w:id="760"/>
      <w:bookmarkEnd w:id="761"/>
      <w:bookmarkEnd w:id="762"/>
      <w:bookmarkEnd w:id="763"/>
    </w:p>
    <w:p w14:paraId="7DFA91C1" w14:textId="77777777" w:rsidR="00026965" w:rsidRPr="00C44D1B" w:rsidRDefault="00026965">
      <w:pPr>
        <w:pStyle w:val="TH"/>
      </w:pPr>
      <w:bookmarkStart w:id="764" w:name="_CRTable33"/>
      <w:r w:rsidRPr="00C44D1B">
        <w:t>Table </w:t>
      </w:r>
      <w:bookmarkEnd w:id="764"/>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765" w:name="_MCCTEMPBM_CRPT80110340___7"/>
            <w:r w:rsidRPr="00C44D1B">
              <w:rPr>
                <w:rFonts w:ascii="Courier New" w:hAnsi="Courier New"/>
                <w:lang w:val="nb-NO"/>
              </w:rPr>
              <w:t>+DS=[&lt;dir&gt;[,&lt;neg&gt;[,&lt;P1&gt;[,&lt;P2&gt;]]]]</w:t>
            </w:r>
            <w:bookmarkEnd w:id="765"/>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766" w:name="_MCCTEMPBM_CRPT80110341___7"/>
            <w:r w:rsidRPr="00C44D1B">
              <w:rPr>
                <w:rFonts w:ascii="Courier New" w:hAnsi="Courier New"/>
              </w:rPr>
              <w:t>+DR=[&lt;value&gt;]</w:t>
            </w:r>
            <w:bookmarkEnd w:id="766"/>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767" w:name="_MCCTEMPBM_CRPT80110342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767"/>
          </w:p>
        </w:tc>
      </w:tr>
    </w:tbl>
    <w:p w14:paraId="5B5B0E5D" w14:textId="77777777" w:rsidR="00026965" w:rsidRPr="00C44D1B" w:rsidRDefault="00026965"/>
    <w:p w14:paraId="4F42DC67" w14:textId="77777777" w:rsidR="006A6727" w:rsidRPr="00C44D1B" w:rsidRDefault="00026965" w:rsidP="00E26141">
      <w:pPr>
        <w:pStyle w:val="Heading2"/>
      </w:pPr>
      <w:bookmarkStart w:id="768" w:name="_CR6_27"/>
      <w:bookmarkStart w:id="769" w:name="_Toc20207480"/>
      <w:bookmarkStart w:id="770" w:name="_Toc27579362"/>
      <w:bookmarkStart w:id="771" w:name="_Toc36115942"/>
      <w:bookmarkStart w:id="772" w:name="_Toc45214822"/>
      <w:bookmarkStart w:id="773" w:name="_Toc51866590"/>
      <w:bookmarkStart w:id="774" w:name="_Toc202525003"/>
      <w:bookmarkEnd w:id="768"/>
      <w:r w:rsidRPr="00C44D1B">
        <w:t>6.27</w:t>
      </w:r>
      <w:r w:rsidRPr="00C44D1B">
        <w:tab/>
      </w:r>
      <w:r w:rsidR="006A6727" w:rsidRPr="00C44D1B">
        <w:t>Initiate eCall +CECALL</w:t>
      </w:r>
      <w:bookmarkEnd w:id="769"/>
      <w:bookmarkEnd w:id="770"/>
      <w:bookmarkEnd w:id="771"/>
      <w:bookmarkEnd w:id="772"/>
      <w:bookmarkEnd w:id="773"/>
      <w:bookmarkEnd w:id="774"/>
    </w:p>
    <w:p w14:paraId="530E345B" w14:textId="77777777" w:rsidR="006A6727" w:rsidRPr="00C44D1B" w:rsidRDefault="006A6727" w:rsidP="006A6727">
      <w:pPr>
        <w:pStyle w:val="TH"/>
      </w:pPr>
      <w:bookmarkStart w:id="775" w:name="_CRTable6_271"/>
      <w:r w:rsidRPr="00C44D1B">
        <w:t>Table </w:t>
      </w:r>
      <w:bookmarkEnd w:id="775"/>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776" w:name="_MCCTEMPBM_CRPT80110343___7" w:colFirst="0" w:colLast="0"/>
            <w:r w:rsidRPr="00C44D1B">
              <w:rPr>
                <w:rFonts w:ascii="Courier New" w:hAnsi="Courier New" w:cs="Courier New"/>
              </w:rPr>
              <w:t>+CECALL=&lt;type_of_eCall&gt;</w:t>
            </w:r>
            <w:r w:rsidR="00D6304F" w:rsidRPr="00C44D1B">
              <w:rPr>
                <w:rFonts w:ascii="Courier New" w:hAnsi="Courier New" w:cs="Courier New"/>
              </w:rPr>
              <w:t>[,&lt;format&gt;,&lt;msd_data_length&gt;,&lt;msd_data&gt;]</w:t>
            </w:r>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777" w:name="_MCCTEMPBM_CRPT80110344___7" w:colFirst="0" w:colLast="0"/>
            <w:bookmarkEnd w:id="776"/>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778" w:name="_MCCTEMPBM_CRPT80110345___7"/>
            <w:bookmarkEnd w:id="777"/>
            <w:r w:rsidRPr="00C44D1B">
              <w:rPr>
                <w:rFonts w:ascii="Courier New" w:hAnsi="Courier New"/>
              </w:rPr>
              <w:lastRenderedPageBreak/>
              <w:t>+CECALL=?</w:t>
            </w:r>
            <w:bookmarkEnd w:id="778"/>
          </w:p>
        </w:tc>
        <w:tc>
          <w:tcPr>
            <w:tcW w:w="5685" w:type="dxa"/>
          </w:tcPr>
          <w:p w14:paraId="24A97C16" w14:textId="77777777" w:rsidR="006A6727" w:rsidRPr="00C44D1B" w:rsidRDefault="006A6727" w:rsidP="006A6727">
            <w:pPr>
              <w:spacing w:after="20"/>
            </w:pPr>
            <w:bookmarkStart w:id="779" w:name="_MCCTEMPBM_CRPT80110346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779"/>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hint="eastAsia"/>
          <w:b/>
          <w:bCs/>
        </w:rPr>
      </w:pPr>
      <w:bookmarkStart w:id="780" w:name="_MCCTEMPBM_CRPT80110347___7"/>
      <w:r w:rsidRPr="00C44D1B">
        <w:rPr>
          <w:rFonts w:ascii="TimesNewRoman,Italic" w:hAnsi="TimesNewRoman,Italic" w:cs="TimesNewRoman,Italic"/>
          <w:b/>
          <w:bCs/>
        </w:rPr>
        <w:t>Description</w:t>
      </w:r>
    </w:p>
    <w:p w14:paraId="7F5141EB" w14:textId="77777777" w:rsidR="006A6727" w:rsidRPr="00C44D1B" w:rsidRDefault="006A6727" w:rsidP="006A6727">
      <w:bookmarkStart w:id="781" w:name="_MCCTEMPBM_CRPT80110348___7"/>
      <w:bookmarkEnd w:id="780"/>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781"/>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782" w:name="_MCCTEMPBM_CRPT80110349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782"/>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783" w:name="_MCCTEMPBM_CRPT80110350___7"/>
      <w:r w:rsidRPr="00C44D1B">
        <w:rPr>
          <w:rFonts w:ascii="Courier New" w:hAnsi="Courier New" w:cs="Courier New"/>
        </w:rPr>
        <w:t>&lt;format&gt;</w:t>
      </w:r>
      <w:r w:rsidRPr="00C44D1B">
        <w:t>: integer type. Indicates the format of the provided eCall MSD.</w:t>
      </w:r>
    </w:p>
    <w:bookmarkEnd w:id="783"/>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784" w:name="_MCCTEMPBM_CRPT80110351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784"/>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785" w:name="_CR6_28"/>
      <w:bookmarkStart w:id="786" w:name="_Toc20207481"/>
      <w:bookmarkStart w:id="787" w:name="_Toc27579363"/>
      <w:bookmarkStart w:id="788" w:name="_Toc36115943"/>
      <w:bookmarkStart w:id="789" w:name="_Toc45214823"/>
      <w:bookmarkStart w:id="790" w:name="_Toc51866591"/>
      <w:bookmarkStart w:id="791" w:name="_Toc202525004"/>
      <w:bookmarkEnd w:id="785"/>
      <w:r w:rsidRPr="00C44D1B">
        <w:t>6.28</w:t>
      </w:r>
      <w:r w:rsidRPr="00C44D1B">
        <w:tab/>
        <w:t>eCall Notification +CECN</w:t>
      </w:r>
      <w:bookmarkEnd w:id="786"/>
      <w:bookmarkEnd w:id="787"/>
      <w:bookmarkEnd w:id="788"/>
      <w:bookmarkEnd w:id="789"/>
      <w:bookmarkEnd w:id="790"/>
      <w:bookmarkEnd w:id="791"/>
    </w:p>
    <w:p w14:paraId="5FABD068" w14:textId="77777777" w:rsidR="00D6304F" w:rsidRPr="00C44D1B" w:rsidRDefault="00D6304F" w:rsidP="00D6304F">
      <w:pPr>
        <w:pStyle w:val="TH"/>
      </w:pPr>
      <w:bookmarkStart w:id="792" w:name="_CRTable6_281"/>
      <w:r w:rsidRPr="00C44D1B">
        <w:t>Table </w:t>
      </w:r>
      <w:bookmarkEnd w:id="792"/>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793" w:name="_MCCTEMPBM_CRPT80110352___7" w:colFirst="0" w:colLast="0"/>
            <w:r w:rsidRPr="00C44D1B">
              <w:rPr>
                <w:rFonts w:ascii="Courier New" w:hAnsi="Courier New" w:cs="Courier New"/>
              </w:rPr>
              <w:t>+CECN=[&lt;n&gt;]</w:t>
            </w:r>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794" w:name="_MCCTEMPBM_CRPT80110353___7" w:colFirst="0" w:colLast="0"/>
            <w:bookmarkEnd w:id="793"/>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795" w:name="_MCCTEMPBM_CRPT80110354___7"/>
            <w:bookmarkEnd w:id="794"/>
            <w:r w:rsidRPr="00C44D1B">
              <w:rPr>
                <w:rFonts w:ascii="Courier New" w:hAnsi="Courier New"/>
              </w:rPr>
              <w:t>+CECN=?</w:t>
            </w:r>
            <w:bookmarkEnd w:id="795"/>
          </w:p>
        </w:tc>
        <w:tc>
          <w:tcPr>
            <w:tcW w:w="5685" w:type="dxa"/>
          </w:tcPr>
          <w:p w14:paraId="609FCF58" w14:textId="77777777" w:rsidR="00D6304F" w:rsidRPr="00C44D1B" w:rsidRDefault="00D6304F" w:rsidP="009010F8">
            <w:pPr>
              <w:spacing w:after="20"/>
            </w:pPr>
            <w:bookmarkStart w:id="796" w:name="_MCCTEMPBM_CRPT80110355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7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hint="eastAsia"/>
          <w:b/>
          <w:bCs/>
        </w:rPr>
      </w:pPr>
      <w:bookmarkStart w:id="797" w:name="_MCCTEMPBM_CRPT80110356___7"/>
      <w:r w:rsidRPr="00C44D1B">
        <w:rPr>
          <w:rFonts w:ascii="TimesNewRoman,Italic" w:hAnsi="TimesNewRoman,Italic" w:cs="TimesNewRoman,Italic"/>
          <w:b/>
          <w:bCs/>
        </w:rPr>
        <w:t>Description</w:t>
      </w:r>
    </w:p>
    <w:p w14:paraId="2EFEEC20" w14:textId="77777777" w:rsidR="00D6304F" w:rsidRPr="00C44D1B" w:rsidRDefault="00D6304F" w:rsidP="00D6304F">
      <w:bookmarkStart w:id="798" w:name="_MCCTEMPBM_CRPT80110357___7"/>
      <w:bookmarkEnd w:id="7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C44D1B" w:rsidRDefault="00D6304F" w:rsidP="00CF1407">
      <w:pPr>
        <w:pStyle w:val="NO"/>
      </w:pPr>
      <w:bookmarkStart w:id="799" w:name="_MCCTEMPBM_CRPT80110358___7"/>
      <w:bookmarkEnd w:id="798"/>
      <w:r w:rsidRPr="00C44D1B">
        <w:t>NOTE:</w:t>
      </w:r>
      <w:r w:rsidRPr="00C44D1B">
        <w:tab/>
        <w:t xml:space="preserve">The </w:t>
      </w:r>
      <w:r w:rsidR="008628EC" w:rsidRPr="00C44D1B">
        <w:t>parameter</w:t>
      </w:r>
      <w:r w:rsidRPr="00C44D1B">
        <w:rPr>
          <w:rFonts w:ascii="TimesNewRoman" w:hAnsi="TimesNewRoman" w:cs="TimesNewRoman"/>
        </w:rPr>
        <w:t xml:space="preserve"> </w:t>
      </w:r>
      <w:r w:rsidRPr="00C44D1B">
        <w:rPr>
          <w:rFonts w:ascii="Courier New" w:hAnsi="Courier New" w:cs="Courier New"/>
        </w:rPr>
        <w:t>&lt;data_type&gt;</w:t>
      </w:r>
      <w:r w:rsidRPr="00C44D1B">
        <w:t>=0</w:t>
      </w:r>
      <w:r w:rsidRPr="00C44D1B">
        <w:rPr>
          <w:rFonts w:ascii="TimesNewRoman" w:hAnsi="TimesNewRoman" w:cs="TimesNewRoman"/>
        </w:rPr>
        <w:t xml:space="preserve"> is used to inform</w:t>
      </w:r>
      <w:r w:rsidRPr="00C44D1B">
        <w:t xml:space="preserve"> that the updated MSD will be provided to the network by the MT.</w:t>
      </w:r>
    </w:p>
    <w:p w14:paraId="3A04CAF6" w14:textId="77777777" w:rsidR="00D6304F" w:rsidRPr="00C44D1B" w:rsidRDefault="00D6304F" w:rsidP="00D6304F">
      <w:bookmarkStart w:id="800" w:name="_MCCTEMPBM_CRPT80110359___7"/>
      <w:bookmarkEnd w:id="799"/>
      <w:r w:rsidRPr="00C44D1B">
        <w:lastRenderedPageBreak/>
        <w:t xml:space="preserve">Read command returns the status of result code presentation </w:t>
      </w:r>
      <w:r w:rsidRPr="00C44D1B">
        <w:rPr>
          <w:rFonts w:ascii="Courier New" w:hAnsi="Courier New"/>
        </w:rPr>
        <w:t>&lt;n&gt;</w:t>
      </w:r>
      <w:r w:rsidRPr="00C44D1B">
        <w:t>.</w:t>
      </w:r>
    </w:p>
    <w:bookmarkEnd w:id="8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801" w:name="_MCCTEMPBM_CRPT80110360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8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802" w:name="_MCCTEMPBM_CRPT80110361___7"/>
      <w:r w:rsidRPr="00C44D1B">
        <w:rPr>
          <w:rFonts w:ascii="Courier New" w:hAnsi="Courier New" w:cs="Courier New"/>
        </w:rPr>
        <w:t>&lt;data_type&gt;</w:t>
      </w:r>
      <w:r w:rsidRPr="00C44D1B">
        <w:t>: integer type. Indicates the type of additional data for the eCall.</w:t>
      </w:r>
    </w:p>
    <w:bookmarkEnd w:id="8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803" w:name="_CR6_29"/>
      <w:bookmarkStart w:id="804" w:name="_Toc20207482"/>
      <w:bookmarkStart w:id="805" w:name="_Toc27579364"/>
      <w:bookmarkStart w:id="806" w:name="_Toc36115944"/>
      <w:bookmarkStart w:id="807" w:name="_Toc45214824"/>
      <w:bookmarkStart w:id="808" w:name="_Toc51866592"/>
      <w:bookmarkStart w:id="809" w:name="_Toc202525005"/>
      <w:bookmarkEnd w:id="803"/>
      <w:r w:rsidRPr="00C44D1B">
        <w:t>6.</w:t>
      </w:r>
      <w:r w:rsidR="00D6304F" w:rsidRPr="00C44D1B">
        <w:t>29</w:t>
      </w:r>
      <w:r w:rsidRPr="00C44D1B">
        <w:tab/>
      </w:r>
      <w:r w:rsidR="00026965" w:rsidRPr="00C44D1B">
        <w:t>Informative examples</w:t>
      </w:r>
      <w:bookmarkEnd w:id="804"/>
      <w:bookmarkEnd w:id="805"/>
      <w:bookmarkEnd w:id="806"/>
      <w:bookmarkEnd w:id="807"/>
      <w:bookmarkEnd w:id="808"/>
      <w:bookmarkEnd w:id="809"/>
    </w:p>
    <w:p w14:paraId="1A841577" w14:textId="77777777" w:rsidR="00026965" w:rsidRPr="00C44D1B" w:rsidRDefault="00026965">
      <w:bookmarkStart w:id="810" w:name="_MCCTEMPBM_CRPT80110362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810"/>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811" w:name="_MCCTEMPBM_CRPT80110363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811"/>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812" w:name="_MCCTEMPBM_CRPT80110364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812"/>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813" w:name="_MCCTEMPBM_CRPT80110365___7"/>
      <w:r w:rsidRPr="00C44D1B">
        <w:t>OK</w:t>
      </w:r>
      <w:r w:rsidR="00EA13CE" w:rsidRPr="00C44D1B">
        <w:tab/>
      </w:r>
      <w:r w:rsidRPr="00C44D1B">
        <w:rPr>
          <w:rFonts w:ascii="Times New Roman" w:hAnsi="Times New Roman"/>
        </w:rPr>
        <w:t>(modification was successful)</w:t>
      </w:r>
    </w:p>
    <w:bookmarkEnd w:id="813"/>
    <w:p w14:paraId="177D134D" w14:textId="77777777" w:rsidR="00026965" w:rsidRPr="00C44D1B" w:rsidRDefault="00026965">
      <w:pPr>
        <w:pStyle w:val="PL"/>
      </w:pPr>
    </w:p>
    <w:p w14:paraId="345A40C6" w14:textId="77777777" w:rsidR="00026965" w:rsidRPr="00C44D1B" w:rsidRDefault="00026965">
      <w:bookmarkStart w:id="814" w:name="_MCCTEMPBM_CRPT80110366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815" w:name="_MCCTEMPBM_CRPT80110367___7"/>
      <w:bookmarkEnd w:id="814"/>
      <w:r w:rsidRPr="00C44D1B">
        <w:lastRenderedPageBreak/>
        <w:t>AT+CBST=7,0,1</w:t>
      </w:r>
      <w:r w:rsidRPr="00C44D1B">
        <w:tab/>
      </w:r>
      <w:r w:rsidRPr="00C44D1B">
        <w:rPr>
          <w:rFonts w:ascii="Times New Roman" w:hAnsi="Times New Roman"/>
        </w:rPr>
        <w:t>(asynchronous modem 9600 bit/s and RLP)</w:t>
      </w:r>
    </w:p>
    <w:bookmarkEnd w:id="815"/>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816" w:name="_MCCTEMPBM_CRPT80110368___7"/>
      <w:r w:rsidRPr="00C44D1B">
        <w:t>AT+CR=1</w:t>
      </w:r>
      <w:r w:rsidR="00EA13CE" w:rsidRPr="00C44D1B">
        <w:tab/>
      </w:r>
      <w:r w:rsidRPr="00C44D1B">
        <w:rPr>
          <w:rFonts w:ascii="Times New Roman" w:hAnsi="Times New Roman"/>
        </w:rPr>
        <w:t>(enable reporting)</w:t>
      </w:r>
    </w:p>
    <w:bookmarkEnd w:id="816"/>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817" w:name="_MCCTEMPBM_CRPT80110369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818" w:name="_CR7"/>
      <w:bookmarkStart w:id="819" w:name="_Toc20207483"/>
      <w:bookmarkStart w:id="820" w:name="_Toc27579365"/>
      <w:bookmarkStart w:id="821" w:name="_Toc36115945"/>
      <w:bookmarkStart w:id="822" w:name="_Toc45214825"/>
      <w:bookmarkStart w:id="823" w:name="_Toc51866593"/>
      <w:bookmarkStart w:id="824" w:name="_Toc202525006"/>
      <w:bookmarkEnd w:id="817"/>
      <w:bookmarkEnd w:id="818"/>
      <w:r w:rsidRPr="00C44D1B">
        <w:t>7</w:t>
      </w:r>
      <w:r w:rsidRPr="00C44D1B">
        <w:tab/>
        <w:t>Network service related commands</w:t>
      </w:r>
      <w:bookmarkEnd w:id="819"/>
      <w:bookmarkEnd w:id="820"/>
      <w:bookmarkEnd w:id="821"/>
      <w:bookmarkEnd w:id="822"/>
      <w:bookmarkEnd w:id="823"/>
      <w:bookmarkEnd w:id="824"/>
    </w:p>
    <w:p w14:paraId="14DE4DBF" w14:textId="77777777" w:rsidR="00026965" w:rsidRPr="00C44D1B" w:rsidRDefault="000D46AE" w:rsidP="00E26141">
      <w:pPr>
        <w:pStyle w:val="Heading2"/>
      </w:pPr>
      <w:bookmarkStart w:id="825" w:name="_CR7_0"/>
      <w:bookmarkStart w:id="826" w:name="_Toc20207484"/>
      <w:bookmarkStart w:id="827" w:name="_Toc27579366"/>
      <w:bookmarkStart w:id="828" w:name="_Toc36115946"/>
      <w:bookmarkStart w:id="829" w:name="_Toc45214826"/>
      <w:bookmarkStart w:id="830" w:name="_Toc51866594"/>
      <w:bookmarkStart w:id="831" w:name="_Toc202525007"/>
      <w:bookmarkEnd w:id="825"/>
      <w:r w:rsidRPr="00C44D1B">
        <w:t>7.0</w:t>
      </w:r>
      <w:r w:rsidRPr="00C44D1B">
        <w:tab/>
        <w:t>General</w:t>
      </w:r>
      <w:bookmarkEnd w:id="826"/>
      <w:bookmarkEnd w:id="827"/>
      <w:bookmarkEnd w:id="828"/>
      <w:bookmarkEnd w:id="829"/>
      <w:bookmarkEnd w:id="830"/>
      <w:bookmarkEnd w:id="831"/>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832" w:name="_CR7_1"/>
      <w:bookmarkStart w:id="833" w:name="_Toc20207485"/>
      <w:bookmarkStart w:id="834" w:name="_Toc27579367"/>
      <w:bookmarkStart w:id="835" w:name="_Toc36115947"/>
      <w:bookmarkStart w:id="836" w:name="_Toc45214827"/>
      <w:bookmarkStart w:id="837" w:name="_Toc51866595"/>
      <w:bookmarkStart w:id="838" w:name="_Toc202525008"/>
      <w:bookmarkEnd w:id="832"/>
      <w:r w:rsidRPr="00C44D1B">
        <w:t>7.1</w:t>
      </w:r>
      <w:r w:rsidRPr="00C44D1B">
        <w:tab/>
        <w:t>Subscriber number +CNUM</w:t>
      </w:r>
      <w:bookmarkEnd w:id="833"/>
      <w:bookmarkEnd w:id="834"/>
      <w:bookmarkEnd w:id="835"/>
      <w:bookmarkEnd w:id="836"/>
      <w:bookmarkEnd w:id="837"/>
      <w:bookmarkEnd w:id="838"/>
    </w:p>
    <w:p w14:paraId="740C4FA6" w14:textId="77777777" w:rsidR="00026965" w:rsidRPr="00C44D1B" w:rsidRDefault="00026965">
      <w:pPr>
        <w:pStyle w:val="TH"/>
      </w:pPr>
      <w:bookmarkStart w:id="839" w:name="_CRTable34"/>
      <w:r w:rsidRPr="00C44D1B">
        <w:t>Table </w:t>
      </w:r>
      <w:bookmarkEnd w:id="839"/>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840" w:name="_MCCTEMPBM_CRPT80110370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841" w:name="_MCCTEMPBM_CRPT80110371___7" w:colFirst="0" w:colLast="0"/>
            <w:bookmarkEnd w:id="840"/>
            <w:r w:rsidRPr="00C44D1B">
              <w:rPr>
                <w:rFonts w:ascii="Courier New" w:hAnsi="Courier New"/>
              </w:rPr>
              <w:t>+CNUM=?</w:t>
            </w:r>
          </w:p>
        </w:tc>
        <w:tc>
          <w:tcPr>
            <w:tcW w:w="7721" w:type="dxa"/>
          </w:tcPr>
          <w:p w14:paraId="42E746B5" w14:textId="77777777" w:rsidR="00026965" w:rsidRPr="00C44D1B" w:rsidRDefault="00026965">
            <w:pPr>
              <w:spacing w:after="20"/>
              <w:rPr>
                <w:rFonts w:ascii="Courier New" w:hAnsi="Courier New"/>
              </w:rPr>
            </w:pPr>
          </w:p>
        </w:tc>
      </w:tr>
      <w:bookmarkEnd w:id="841"/>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842" w:name="_MCCTEMPBM_CRPT80110372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42"/>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843" w:name="_MCCTEMPBM_CRPT80110373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843"/>
    <w:p w14:paraId="7A3E7257" w14:textId="77777777" w:rsidR="00026965" w:rsidRPr="00C44D1B" w:rsidRDefault="00026965" w:rsidP="00867E7D">
      <w:pPr>
        <w:pStyle w:val="B2"/>
      </w:pPr>
      <w:r w:rsidRPr="00C44D1B">
        <w:lastRenderedPageBreak/>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844" w:name="_MCCTEMPBM_CRPT80110374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844"/>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845" w:name="_CR7_2"/>
      <w:bookmarkStart w:id="846" w:name="_Toc20207486"/>
      <w:bookmarkStart w:id="847" w:name="_Toc27579368"/>
      <w:bookmarkStart w:id="848" w:name="_Toc36115948"/>
      <w:bookmarkStart w:id="849" w:name="_Toc45214828"/>
      <w:bookmarkStart w:id="850" w:name="_Toc51866596"/>
      <w:bookmarkStart w:id="851" w:name="_Toc202525009"/>
      <w:bookmarkEnd w:id="845"/>
      <w:r w:rsidRPr="00C44D1B">
        <w:t>7.2</w:t>
      </w:r>
      <w:r w:rsidRPr="00C44D1B">
        <w:tab/>
        <w:t>Network registration +CREG</w:t>
      </w:r>
      <w:bookmarkEnd w:id="846"/>
      <w:bookmarkEnd w:id="847"/>
      <w:bookmarkEnd w:id="848"/>
      <w:bookmarkEnd w:id="849"/>
      <w:bookmarkEnd w:id="850"/>
      <w:bookmarkEnd w:id="851"/>
    </w:p>
    <w:p w14:paraId="3F5DE5C2" w14:textId="77777777" w:rsidR="00026965" w:rsidRPr="00C44D1B" w:rsidRDefault="00026965">
      <w:pPr>
        <w:pStyle w:val="TH"/>
      </w:pPr>
      <w:bookmarkStart w:id="852" w:name="_CRTable35"/>
      <w:r w:rsidRPr="00C44D1B">
        <w:t>Table </w:t>
      </w:r>
      <w:bookmarkEnd w:id="852"/>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853" w:name="_MCCTEMPBM_CRPT80110375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6B696F"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854" w:name="_MCCTEMPBM_CRPT80110376___7" w:colFirst="0" w:colLast="0"/>
            <w:bookmarkEnd w:id="853"/>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855" w:name="_MCCTEMPBM_CRPT80110377___7"/>
            <w:bookmarkEnd w:id="854"/>
            <w:r w:rsidRPr="00C44D1B">
              <w:rPr>
                <w:rFonts w:ascii="Courier New" w:hAnsi="Courier New"/>
              </w:rPr>
              <w:t>+CREG=?</w:t>
            </w:r>
            <w:bookmarkEnd w:id="855"/>
          </w:p>
        </w:tc>
        <w:tc>
          <w:tcPr>
            <w:tcW w:w="5065" w:type="dxa"/>
          </w:tcPr>
          <w:p w14:paraId="131A4A43" w14:textId="77777777" w:rsidR="00026965" w:rsidRPr="00C44D1B" w:rsidRDefault="00026965">
            <w:pPr>
              <w:spacing w:after="20"/>
              <w:rPr>
                <w:rFonts w:ascii="Courier New" w:hAnsi="Courier New"/>
              </w:rPr>
            </w:pPr>
            <w:bookmarkStart w:id="856" w:name="_MCCTEMPBM_CRPT80110378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56"/>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857" w:name="_MCCTEMPBM_CRPT80110379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858" w:name="_MCCTEMPBM_CRPT80110380___7"/>
      <w:bookmarkEnd w:id="857"/>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859" w:name="_MCCTEMPBM_CRPT80110381___7"/>
      <w:bookmarkEnd w:id="858"/>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859"/>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lastRenderedPageBreak/>
        <w:t>Defined values</w:t>
      </w:r>
    </w:p>
    <w:p w14:paraId="08CC7952" w14:textId="77777777" w:rsidR="00026965" w:rsidRPr="00C44D1B" w:rsidRDefault="00026965">
      <w:pPr>
        <w:pStyle w:val="B1"/>
        <w:keepNext/>
        <w:keepLines/>
      </w:pPr>
      <w:bookmarkStart w:id="860" w:name="_MCCTEMPBM_CRPT80110382___7"/>
      <w:r w:rsidRPr="00C44D1B">
        <w:rPr>
          <w:rFonts w:ascii="Courier New" w:hAnsi="Courier New"/>
        </w:rPr>
        <w:t>&lt;n&gt;</w:t>
      </w:r>
      <w:r w:rsidRPr="00C44D1B">
        <w:t>:</w:t>
      </w:r>
      <w:r w:rsidR="00203C65" w:rsidRPr="00C44D1B">
        <w:t xml:space="preserve"> integer type</w:t>
      </w:r>
    </w:p>
    <w:bookmarkEnd w:id="860"/>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861" w:name="_MCCTEMPBM_CRPT80110383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862" w:name="_MCCTEMPBM_CRPT80110384___7"/>
      <w:bookmarkEnd w:id="861"/>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862"/>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863" w:name="_MCCTEMPBM_CRPT80110385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863"/>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864" w:name="_MCCTEMPBM_CRPT80110386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864"/>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865" w:name="_MCCTEMPBM_CRPT80110387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865"/>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lastRenderedPageBreak/>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bookmarkStart w:id="866" w:name="_MCCTEMPBM_CRPT80110388___7"/>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867" w:name="_PERM_MCCTEMPBM_CRPT80110389___2"/>
      <w:bookmarkEnd w:id="866"/>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868" w:name="_MCCTEMPBM_CRPT80110390___7"/>
      <w:bookmarkEnd w:id="86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868"/>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869" w:name="_CR7_3"/>
      <w:bookmarkStart w:id="870" w:name="_Toc20207487"/>
      <w:bookmarkStart w:id="871" w:name="_Toc27579369"/>
      <w:bookmarkStart w:id="872" w:name="_Toc36115949"/>
      <w:bookmarkStart w:id="873" w:name="_Toc45214829"/>
      <w:bookmarkStart w:id="874" w:name="_Toc51866597"/>
      <w:bookmarkStart w:id="875" w:name="_Toc202525010"/>
      <w:bookmarkEnd w:id="869"/>
      <w:r w:rsidRPr="00C44D1B">
        <w:lastRenderedPageBreak/>
        <w:t>7.3</w:t>
      </w:r>
      <w:r w:rsidRPr="00C44D1B">
        <w:tab/>
        <w:t>PLMN selection +COPS</w:t>
      </w:r>
      <w:bookmarkEnd w:id="870"/>
      <w:bookmarkEnd w:id="871"/>
      <w:bookmarkEnd w:id="872"/>
      <w:bookmarkEnd w:id="873"/>
      <w:bookmarkEnd w:id="874"/>
      <w:bookmarkEnd w:id="875"/>
    </w:p>
    <w:p w14:paraId="43046668" w14:textId="77777777" w:rsidR="00026965" w:rsidRPr="00C44D1B" w:rsidRDefault="00026965">
      <w:pPr>
        <w:pStyle w:val="TH"/>
      </w:pPr>
      <w:bookmarkStart w:id="876" w:name="_CRTable36"/>
      <w:r w:rsidRPr="00C44D1B">
        <w:t>Table </w:t>
      </w:r>
      <w:bookmarkEnd w:id="876"/>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877" w:name="_MCCTEMPBM_CRPT80110391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878" w:name="_MCCTEMPBM_CRPT80110392___7" w:colFirst="0" w:colLast="1"/>
            <w:bookmarkEnd w:id="877"/>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879" w:name="_MCCTEMPBM_CRPT80110393___7"/>
            <w:bookmarkStart w:id="880" w:name="_MCCTEMPBM_CRPT80110395___7" w:colFirst="1" w:colLast="1"/>
            <w:bookmarkEnd w:id="878"/>
            <w:r w:rsidRPr="00C44D1B">
              <w:rPr>
                <w:rFonts w:ascii="Courier New" w:hAnsi="Courier New"/>
              </w:rPr>
              <w:t>+COPS=?</w:t>
            </w:r>
            <w:bookmarkEnd w:id="879"/>
          </w:p>
        </w:tc>
        <w:tc>
          <w:tcPr>
            <w:tcW w:w="6379" w:type="dxa"/>
          </w:tcPr>
          <w:p w14:paraId="4832FBE4" w14:textId="77777777" w:rsidR="00026965" w:rsidRPr="00C44D1B" w:rsidRDefault="00026965">
            <w:pPr>
              <w:keepNext/>
              <w:keepLines/>
              <w:spacing w:after="20"/>
              <w:rPr>
                <w:rFonts w:ascii="Courier New" w:hAnsi="Courier New"/>
              </w:rPr>
            </w:pPr>
            <w:bookmarkStart w:id="881" w:name="_MCCTEMPBM_CRPT80110394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881"/>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80"/>
    </w:tbl>
    <w:p w14:paraId="5283AE41" w14:textId="77777777" w:rsidR="00026965" w:rsidRPr="00C44D1B" w:rsidRDefault="00026965">
      <w:pPr>
        <w:keepNext/>
        <w:rPr>
          <w:b/>
        </w:rPr>
      </w:pPr>
    </w:p>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882" w:name="_MCCTEMPBM_CRPT80110396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882"/>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883" w:name="_MCCTEMPBM_CRPT80110397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884" w:name="_MCCTEMPBM_CRPT80110398___7"/>
      <w:bookmarkEnd w:id="883"/>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884"/>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885" w:name="_MCCTEMPBM_CRPT80110399___7"/>
      <w:r w:rsidRPr="00C44D1B">
        <w:lastRenderedPageBreak/>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886" w:name="_MCCTEMPBM_CRPT80110400___7"/>
      <w:bookmarkEnd w:id="885"/>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887" w:name="_MCCTEMPBM_CRPT80110401___7"/>
      <w:bookmarkEnd w:id="886"/>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888" w:name="_MCCTEMPBM_CRPT80110402___7"/>
      <w:bookmarkEnd w:id="887"/>
      <w:r w:rsidRPr="00C44D1B">
        <w:rPr>
          <w:rFonts w:ascii="Courier New" w:hAnsi="Courier New"/>
        </w:rPr>
        <w:t>&lt;regtype&gt;</w:t>
      </w:r>
      <w:r w:rsidRPr="00C44D1B">
        <w:t>: integer type</w:t>
      </w:r>
    </w:p>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888"/>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129807A0" w14:textId="77777777" w:rsidR="00026965" w:rsidRPr="00C44D1B" w:rsidRDefault="00026965">
      <w:pPr>
        <w:pStyle w:val="B1"/>
      </w:pPr>
      <w:bookmarkStart w:id="889" w:name="_MCCTEMPBM_CRPT80110403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889"/>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t>1</w:t>
      </w:r>
      <w:r w:rsidR="00385795" w:rsidRPr="00C44D1B">
        <w:t>2</w:t>
      </w:r>
      <w:r w:rsidRPr="00C44D1B">
        <w:tab/>
        <w:t>NG-RAN</w:t>
      </w:r>
    </w:p>
    <w:p w14:paraId="7DA3937E" w14:textId="77777777" w:rsidR="000D46AE" w:rsidRPr="00C44D1B" w:rsidRDefault="00545D9B" w:rsidP="00545D9B">
      <w:pPr>
        <w:pStyle w:val="B2"/>
      </w:pPr>
      <w:r w:rsidRPr="00C44D1B">
        <w:lastRenderedPageBreak/>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890" w:name="_CR7_4"/>
      <w:bookmarkStart w:id="891" w:name="_Toc20207488"/>
      <w:bookmarkStart w:id="892" w:name="_Toc27579370"/>
      <w:bookmarkStart w:id="893" w:name="_Toc36115950"/>
      <w:bookmarkStart w:id="894" w:name="_Toc45214830"/>
      <w:bookmarkStart w:id="895" w:name="_Toc51866598"/>
      <w:bookmarkStart w:id="896" w:name="_Toc202525011"/>
      <w:bookmarkEnd w:id="890"/>
      <w:r w:rsidRPr="00C44D1B">
        <w:t>7.4</w:t>
      </w:r>
      <w:r w:rsidRPr="00C44D1B">
        <w:tab/>
        <w:t>Facility lock +CLCK</w:t>
      </w:r>
      <w:bookmarkEnd w:id="891"/>
      <w:bookmarkEnd w:id="892"/>
      <w:bookmarkEnd w:id="893"/>
      <w:bookmarkEnd w:id="894"/>
      <w:bookmarkEnd w:id="895"/>
      <w:bookmarkEnd w:id="896"/>
    </w:p>
    <w:p w14:paraId="36316DFA" w14:textId="77777777" w:rsidR="00026965" w:rsidRPr="00C44D1B" w:rsidRDefault="00026965">
      <w:pPr>
        <w:pStyle w:val="TH"/>
      </w:pPr>
      <w:bookmarkStart w:id="897" w:name="_CRTable37"/>
      <w:r w:rsidRPr="00C44D1B">
        <w:t>Table </w:t>
      </w:r>
      <w:bookmarkEnd w:id="897"/>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898" w:name="_MCCTEMPBM_CRPT80110404___7" w:colFirst="0" w:colLast="1"/>
            <w:bookmarkStart w:id="899" w:name="_MCCTEMPBM_CRPT80110406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900" w:name="_MCCTEMPBM_CRPT80110405___7"/>
            <w:r w:rsidRPr="00C44D1B">
              <w:rPr>
                <w:b/>
              </w:rPr>
              <w:t xml:space="preserve">when </w:t>
            </w:r>
            <w:r w:rsidRPr="00C44D1B">
              <w:rPr>
                <w:rFonts w:ascii="Courier New" w:hAnsi="Courier New"/>
                <w:b/>
              </w:rPr>
              <w:t>&lt;mode&gt;</w:t>
            </w:r>
            <w:r w:rsidRPr="00C44D1B">
              <w:rPr>
                <w:b/>
              </w:rPr>
              <w:t>=2 and command successful:</w:t>
            </w:r>
          </w:p>
          <w:bookmarkEnd w:id="900"/>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901" w:name="_MCCTEMPBM_CRPT80110407___7"/>
            <w:bookmarkStart w:id="902" w:name="_MCCTEMPBM_CRPT80110409___7" w:colFirst="1" w:colLast="1"/>
            <w:bookmarkEnd w:id="898"/>
            <w:bookmarkEnd w:id="899"/>
            <w:r w:rsidRPr="00C44D1B">
              <w:rPr>
                <w:rFonts w:ascii="Courier New" w:hAnsi="Courier New"/>
              </w:rPr>
              <w:t>+CLCK=?</w:t>
            </w:r>
            <w:bookmarkEnd w:id="901"/>
          </w:p>
        </w:tc>
        <w:tc>
          <w:tcPr>
            <w:tcW w:w="4299" w:type="dxa"/>
          </w:tcPr>
          <w:p w14:paraId="7613D058" w14:textId="77777777" w:rsidR="00026965" w:rsidRPr="00C44D1B" w:rsidRDefault="00026965">
            <w:pPr>
              <w:spacing w:after="20"/>
              <w:rPr>
                <w:rFonts w:ascii="Courier New" w:hAnsi="Courier New"/>
              </w:rPr>
            </w:pPr>
            <w:bookmarkStart w:id="903" w:name="_MCCTEMPBM_CRPT80110408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903"/>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02"/>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904" w:name="_MCCTEMPBM_CRPT80110410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904"/>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t>Defined values</w:t>
      </w:r>
    </w:p>
    <w:p w14:paraId="68033705" w14:textId="77777777" w:rsidR="00026965" w:rsidRPr="00C44D1B" w:rsidRDefault="00026965">
      <w:pPr>
        <w:pStyle w:val="B1"/>
      </w:pPr>
      <w:bookmarkStart w:id="905" w:name="_MCCTEMPBM_CRPT80110411___7"/>
      <w:r w:rsidRPr="00C44D1B">
        <w:rPr>
          <w:rFonts w:ascii="Courier New" w:hAnsi="Courier New"/>
        </w:rPr>
        <w:lastRenderedPageBreak/>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906" w:name="_PERM_MCCTEMPBM_CRPT80110412___2"/>
      <w:bookmarkEnd w:id="905"/>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907" w:name="_MCCTEMPBM_CRPT80110413___7"/>
      <w:bookmarkEnd w:id="906"/>
      <w:r w:rsidRPr="00C44D1B">
        <w:rPr>
          <w:rFonts w:ascii="Courier New" w:hAnsi="Courier New"/>
        </w:rPr>
        <w:t>&lt;mode&gt;</w:t>
      </w:r>
      <w:r w:rsidRPr="00C44D1B">
        <w:t>:</w:t>
      </w:r>
      <w:r w:rsidR="00203C65" w:rsidRPr="00C44D1B">
        <w:t xml:space="preserve"> integer type</w:t>
      </w:r>
    </w:p>
    <w:bookmarkEnd w:id="907"/>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908" w:name="_MCCTEMPBM_CRPT80110414___7"/>
      <w:r w:rsidRPr="00C44D1B">
        <w:rPr>
          <w:rFonts w:ascii="Courier New" w:hAnsi="Courier New"/>
        </w:rPr>
        <w:t>&lt;status&gt;</w:t>
      </w:r>
      <w:r w:rsidRPr="00C44D1B">
        <w:t>:</w:t>
      </w:r>
      <w:r w:rsidR="00203C65" w:rsidRPr="00C44D1B">
        <w:t xml:space="preserve"> integer type</w:t>
      </w:r>
    </w:p>
    <w:bookmarkEnd w:id="908"/>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909" w:name="_MCCTEMPBM_CRPT80110415___7"/>
      <w:r w:rsidRPr="00C44D1B">
        <w:rPr>
          <w:rFonts w:ascii="Courier New" w:hAnsi="Courier New"/>
        </w:rPr>
        <w:lastRenderedPageBreak/>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910" w:name="_MCCTEMPBM_CRPT80110416___2"/>
      <w:bookmarkEnd w:id="909"/>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910"/>
    <w:p w14:paraId="63C7DAE7" w14:textId="77777777" w:rsidR="00026965" w:rsidRPr="00C44D1B" w:rsidRDefault="00026965">
      <w:r w:rsidRPr="00C44D1B">
        <w:rPr>
          <w:b/>
        </w:rPr>
        <w:t>Implementation</w:t>
      </w:r>
    </w:p>
    <w:p w14:paraId="0525B8BF" w14:textId="77777777" w:rsidR="00026965" w:rsidRPr="00C44D1B" w:rsidRDefault="00026965">
      <w:bookmarkStart w:id="911" w:name="_MCCTEMPBM_CRPT80110417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912" w:name="_CR7_5"/>
      <w:bookmarkStart w:id="913" w:name="_Toc20207489"/>
      <w:bookmarkStart w:id="914" w:name="_Toc27579371"/>
      <w:bookmarkStart w:id="915" w:name="_Toc36115951"/>
      <w:bookmarkStart w:id="916" w:name="_Toc45214831"/>
      <w:bookmarkStart w:id="917" w:name="_Toc51866599"/>
      <w:bookmarkStart w:id="918" w:name="_Toc202525012"/>
      <w:bookmarkEnd w:id="911"/>
      <w:bookmarkEnd w:id="912"/>
      <w:r w:rsidRPr="00C44D1B">
        <w:t>7.5</w:t>
      </w:r>
      <w:r w:rsidRPr="00C44D1B">
        <w:tab/>
        <w:t>Change password +CPWD</w:t>
      </w:r>
      <w:bookmarkEnd w:id="913"/>
      <w:bookmarkEnd w:id="914"/>
      <w:bookmarkEnd w:id="915"/>
      <w:bookmarkEnd w:id="916"/>
      <w:bookmarkEnd w:id="917"/>
      <w:bookmarkEnd w:id="918"/>
    </w:p>
    <w:p w14:paraId="477BCA54" w14:textId="77777777" w:rsidR="00026965" w:rsidRPr="00C44D1B" w:rsidRDefault="00026965">
      <w:pPr>
        <w:pStyle w:val="TH"/>
      </w:pPr>
      <w:bookmarkStart w:id="919" w:name="_CRTable38"/>
      <w:r w:rsidRPr="00C44D1B">
        <w:t>Table </w:t>
      </w:r>
      <w:bookmarkEnd w:id="919"/>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920" w:name="_MCCTEMPBM_CRPT80110418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921" w:name="_MCCTEMPBM_CRPT80110419___7"/>
            <w:bookmarkStart w:id="922" w:name="_MCCTEMPBM_CRPT80110421___7" w:colFirst="1" w:colLast="1"/>
            <w:bookmarkEnd w:id="920"/>
            <w:r w:rsidRPr="00C44D1B">
              <w:rPr>
                <w:rFonts w:ascii="Courier New" w:hAnsi="Courier New"/>
              </w:rPr>
              <w:t>+CPWD=?</w:t>
            </w:r>
            <w:bookmarkEnd w:id="921"/>
          </w:p>
        </w:tc>
        <w:tc>
          <w:tcPr>
            <w:tcW w:w="4807" w:type="dxa"/>
          </w:tcPr>
          <w:p w14:paraId="24DFC4EF" w14:textId="77777777" w:rsidR="00026965" w:rsidRPr="00C44D1B" w:rsidRDefault="00026965">
            <w:pPr>
              <w:spacing w:after="20"/>
              <w:rPr>
                <w:rFonts w:ascii="Courier New" w:hAnsi="Courier New"/>
              </w:rPr>
            </w:pPr>
            <w:bookmarkStart w:id="923" w:name="_MCCTEMPBM_CRPT80110420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923"/>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22"/>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924" w:name="_MCCTEMPBM_CRPT80110422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924"/>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925" w:name="_MCCTEMPBM_CRPT80110423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926" w:name="_MCCTEMPBM_CRPT80110424___7"/>
      <w:bookmarkEnd w:id="925"/>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927" w:name="_MCCTEMPBM_CRPT80110425___7"/>
      <w:bookmarkEnd w:id="926"/>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927"/>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928" w:name="_CR7_6"/>
      <w:bookmarkStart w:id="929" w:name="_Toc20207490"/>
      <w:bookmarkStart w:id="930" w:name="_Toc27579372"/>
      <w:bookmarkStart w:id="931" w:name="_Toc36115952"/>
      <w:bookmarkStart w:id="932" w:name="_Toc45214832"/>
      <w:bookmarkStart w:id="933" w:name="_Toc51866600"/>
      <w:bookmarkStart w:id="934" w:name="_Toc202525013"/>
      <w:bookmarkEnd w:id="928"/>
      <w:r w:rsidRPr="00C44D1B">
        <w:lastRenderedPageBreak/>
        <w:t>7.6</w:t>
      </w:r>
      <w:r w:rsidRPr="00C44D1B">
        <w:tab/>
        <w:t>Calling line identification presentation +CLIP</w:t>
      </w:r>
      <w:bookmarkEnd w:id="929"/>
      <w:bookmarkEnd w:id="930"/>
      <w:bookmarkEnd w:id="931"/>
      <w:bookmarkEnd w:id="932"/>
      <w:bookmarkEnd w:id="933"/>
      <w:bookmarkEnd w:id="934"/>
    </w:p>
    <w:p w14:paraId="65454487" w14:textId="77777777" w:rsidR="00026965" w:rsidRPr="00C44D1B" w:rsidRDefault="00026965">
      <w:pPr>
        <w:pStyle w:val="TH"/>
      </w:pPr>
      <w:bookmarkStart w:id="935" w:name="_CRTable39"/>
      <w:r w:rsidRPr="00C44D1B">
        <w:t>Table </w:t>
      </w:r>
      <w:bookmarkEnd w:id="935"/>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936" w:name="_MCCTEMPBM_CRPT80110426___7" w:colFirst="0" w:colLast="0"/>
            <w:r w:rsidRPr="00C44D1B">
              <w:rPr>
                <w:rFonts w:ascii="Courier New" w:hAnsi="Courier New"/>
              </w:rPr>
              <w:t>+CLIP=[&lt;n&gt;]</w:t>
            </w:r>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937" w:name="_MCCTEMPBM_CRPT80110427___7" w:colFirst="0" w:colLast="0"/>
            <w:bookmarkEnd w:id="936"/>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938" w:name="_MCCTEMPBM_CRPT80110428___7"/>
            <w:bookmarkEnd w:id="937"/>
            <w:r w:rsidRPr="00C44D1B">
              <w:rPr>
                <w:rFonts w:ascii="Courier New" w:hAnsi="Courier New"/>
              </w:rPr>
              <w:t>+CLIP=?</w:t>
            </w:r>
            <w:bookmarkEnd w:id="938"/>
          </w:p>
        </w:tc>
        <w:tc>
          <w:tcPr>
            <w:tcW w:w="3664" w:type="dxa"/>
          </w:tcPr>
          <w:p w14:paraId="190924FD" w14:textId="77777777" w:rsidR="00026965" w:rsidRPr="00C44D1B" w:rsidRDefault="00026965">
            <w:pPr>
              <w:spacing w:after="20"/>
              <w:rPr>
                <w:rFonts w:ascii="Courier New" w:hAnsi="Courier New"/>
              </w:rPr>
            </w:pPr>
            <w:bookmarkStart w:id="939" w:name="_MCCTEMPBM_CRPT80110429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39"/>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940" w:name="_MCCTEMPBM_CRPT80110430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940"/>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941" w:name="_MCCTEMPBM_CRPT8011043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941"/>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942" w:name="_MCCTEMPBM_CRPT8011043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942"/>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943" w:name="_MCCTEMPBM_CRPT80110433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lastRenderedPageBreak/>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43"/>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944" w:name="_MCCTEMPBM_CRPT80110434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944"/>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945" w:name="_CR7_7"/>
      <w:bookmarkStart w:id="946" w:name="_Toc20207491"/>
      <w:bookmarkStart w:id="947" w:name="_Toc27579373"/>
      <w:bookmarkStart w:id="948" w:name="_Toc36115953"/>
      <w:bookmarkStart w:id="949" w:name="_Toc45214833"/>
      <w:bookmarkStart w:id="950" w:name="_Toc51866601"/>
      <w:bookmarkStart w:id="951" w:name="_Toc202525014"/>
      <w:bookmarkEnd w:id="945"/>
      <w:r w:rsidRPr="00C44D1B">
        <w:t>7.7</w:t>
      </w:r>
      <w:r w:rsidRPr="00C44D1B">
        <w:tab/>
        <w:t>Calling line identification restriction +CLIR</w:t>
      </w:r>
      <w:bookmarkEnd w:id="946"/>
      <w:bookmarkEnd w:id="947"/>
      <w:bookmarkEnd w:id="948"/>
      <w:bookmarkEnd w:id="949"/>
      <w:bookmarkEnd w:id="950"/>
      <w:bookmarkEnd w:id="951"/>
    </w:p>
    <w:p w14:paraId="5040B6D4" w14:textId="77777777" w:rsidR="00026965" w:rsidRPr="00C44D1B" w:rsidRDefault="00026965">
      <w:pPr>
        <w:pStyle w:val="TH"/>
      </w:pPr>
      <w:bookmarkStart w:id="952" w:name="_CRTable40"/>
      <w:r w:rsidRPr="00C44D1B">
        <w:t>Table </w:t>
      </w:r>
      <w:bookmarkEnd w:id="952"/>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953" w:name="_MCCTEMPBM_CRPT80110435___7" w:colFirst="0" w:colLast="0"/>
            <w:r w:rsidRPr="00C44D1B">
              <w:rPr>
                <w:rFonts w:ascii="Courier New" w:hAnsi="Courier New"/>
              </w:rPr>
              <w:t>+CLIR=[&lt;n&gt;]</w:t>
            </w:r>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954" w:name="_MCCTEMPBM_CRPT80110436___7" w:colFirst="0" w:colLast="0"/>
            <w:bookmarkEnd w:id="953"/>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955" w:name="_MCCTEMPBM_CRPT80110437___7"/>
            <w:bookmarkEnd w:id="954"/>
            <w:r w:rsidRPr="00C44D1B">
              <w:rPr>
                <w:rFonts w:ascii="Courier New" w:hAnsi="Courier New"/>
              </w:rPr>
              <w:t>+CLIR=?</w:t>
            </w:r>
            <w:bookmarkEnd w:id="955"/>
          </w:p>
        </w:tc>
        <w:tc>
          <w:tcPr>
            <w:tcW w:w="3610" w:type="dxa"/>
          </w:tcPr>
          <w:p w14:paraId="3B789A8B" w14:textId="77777777" w:rsidR="00026965" w:rsidRPr="00C44D1B" w:rsidRDefault="00026965">
            <w:pPr>
              <w:keepNext/>
              <w:keepLines/>
              <w:spacing w:after="20"/>
              <w:rPr>
                <w:rFonts w:ascii="Courier New" w:hAnsi="Courier New"/>
              </w:rPr>
            </w:pPr>
            <w:bookmarkStart w:id="956" w:name="_MCCTEMPBM_CRPT80110438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56"/>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957" w:name="_MCCTEMPBM_CRPT80110439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957"/>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958" w:name="_MCCTEMPBM_CRPT80110440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958"/>
    <w:p w14:paraId="0B6E1A03" w14:textId="77777777" w:rsidR="00026965" w:rsidRPr="00C44D1B" w:rsidRDefault="00026965">
      <w:pPr>
        <w:keepNext/>
      </w:pPr>
      <w:r w:rsidRPr="00C44D1B">
        <w:rPr>
          <w:b/>
        </w:rPr>
        <w:lastRenderedPageBreak/>
        <w:t>Defined values</w:t>
      </w:r>
    </w:p>
    <w:p w14:paraId="19E88B61" w14:textId="77777777" w:rsidR="00026965" w:rsidRPr="00C44D1B" w:rsidRDefault="00026965">
      <w:pPr>
        <w:pStyle w:val="B1"/>
      </w:pPr>
      <w:bookmarkStart w:id="959" w:name="_MCCTEMPBM_CRPT8011044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959"/>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6B696F" w:rsidRDefault="00026965" w:rsidP="009A0B1F">
      <w:pPr>
        <w:pStyle w:val="B2"/>
      </w:pPr>
      <w:r w:rsidRPr="006B696F">
        <w:t>1</w:t>
      </w:r>
      <w:r w:rsidRPr="006B696F">
        <w:tab/>
        <w:t>CLIR</w:t>
      </w:r>
      <w:r w:rsidR="00593799" w:rsidRPr="006B696F">
        <w:t> / OIR</w:t>
      </w:r>
      <w:r w:rsidRPr="006B696F">
        <w:t xml:space="preserve"> invocation</w:t>
      </w:r>
    </w:p>
    <w:p w14:paraId="55F55ABF" w14:textId="77777777" w:rsidR="00026965" w:rsidRPr="006B696F" w:rsidRDefault="00026965" w:rsidP="009A0B1F">
      <w:pPr>
        <w:pStyle w:val="B2"/>
      </w:pPr>
      <w:r w:rsidRPr="006B696F">
        <w:t>2</w:t>
      </w:r>
      <w:r w:rsidRPr="006B696F">
        <w:tab/>
        <w:t>CLIR</w:t>
      </w:r>
      <w:r w:rsidR="00593799" w:rsidRPr="006B696F">
        <w:t> / OIR</w:t>
      </w:r>
      <w:r w:rsidRPr="006B696F">
        <w:t xml:space="preserve"> suppression</w:t>
      </w:r>
    </w:p>
    <w:p w14:paraId="40A72322" w14:textId="77777777" w:rsidR="00026965" w:rsidRPr="00C44D1B" w:rsidRDefault="00026965">
      <w:pPr>
        <w:pStyle w:val="B1"/>
      </w:pPr>
      <w:bookmarkStart w:id="960" w:name="_MCCTEMPBM_CRPT8011044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960"/>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961" w:name="_CR7_8"/>
      <w:bookmarkStart w:id="962" w:name="_Toc20207492"/>
      <w:bookmarkStart w:id="963" w:name="_Toc27579374"/>
      <w:bookmarkStart w:id="964" w:name="_Toc36115954"/>
      <w:bookmarkStart w:id="965" w:name="_Toc45214834"/>
      <w:bookmarkStart w:id="966" w:name="_Toc51866602"/>
      <w:bookmarkStart w:id="967" w:name="_Toc202525015"/>
      <w:bookmarkEnd w:id="961"/>
      <w:r w:rsidRPr="00C44D1B">
        <w:t>7.8</w:t>
      </w:r>
      <w:r w:rsidRPr="00C44D1B">
        <w:tab/>
        <w:t>Connected line identification presentation +COLP</w:t>
      </w:r>
      <w:bookmarkEnd w:id="962"/>
      <w:bookmarkEnd w:id="963"/>
      <w:bookmarkEnd w:id="964"/>
      <w:bookmarkEnd w:id="965"/>
      <w:bookmarkEnd w:id="966"/>
      <w:bookmarkEnd w:id="967"/>
    </w:p>
    <w:p w14:paraId="11AC9CBB" w14:textId="77777777" w:rsidR="00026965" w:rsidRPr="00C44D1B" w:rsidRDefault="00026965">
      <w:pPr>
        <w:pStyle w:val="TH"/>
      </w:pPr>
      <w:bookmarkStart w:id="968" w:name="_CRTable41"/>
      <w:r w:rsidRPr="00C44D1B">
        <w:t>Table </w:t>
      </w:r>
      <w:bookmarkEnd w:id="968"/>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969" w:name="_MCCTEMPBM_CRPT80110443___7" w:colFirst="0" w:colLast="0"/>
            <w:r w:rsidRPr="00C44D1B">
              <w:rPr>
                <w:rFonts w:ascii="Courier New" w:hAnsi="Courier New"/>
              </w:rPr>
              <w:t>+COLP=[&lt;n&gt;]</w:t>
            </w:r>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970" w:name="_MCCTEMPBM_CRPT80110444___7" w:colFirst="0" w:colLast="0"/>
            <w:bookmarkEnd w:id="969"/>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971" w:name="_MCCTEMPBM_CRPT80110445___7"/>
            <w:bookmarkEnd w:id="970"/>
            <w:r w:rsidRPr="00C44D1B">
              <w:rPr>
                <w:rFonts w:ascii="Courier New" w:hAnsi="Courier New"/>
              </w:rPr>
              <w:t>+COLP=?</w:t>
            </w:r>
            <w:bookmarkEnd w:id="971"/>
          </w:p>
        </w:tc>
        <w:tc>
          <w:tcPr>
            <w:tcW w:w="3542" w:type="dxa"/>
          </w:tcPr>
          <w:p w14:paraId="42442905" w14:textId="77777777" w:rsidR="00026965" w:rsidRPr="00C44D1B" w:rsidRDefault="00026965">
            <w:pPr>
              <w:keepNext/>
              <w:keepLines/>
              <w:spacing w:after="20"/>
              <w:rPr>
                <w:rFonts w:ascii="Courier New" w:hAnsi="Courier New"/>
              </w:rPr>
            </w:pPr>
            <w:bookmarkStart w:id="972" w:name="_MCCTEMPBM_CRPT80110446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72"/>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973" w:name="_MCCTEMPBM_CRPT80110447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974" w:name="_MCCTEMPBM_CRPT80110448___7"/>
      <w:bookmarkEnd w:id="973"/>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975" w:name="_MCCTEMPBM_CRPT80110449___7"/>
      <w:bookmarkEnd w:id="974"/>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975"/>
    <w:p w14:paraId="1E63827D" w14:textId="77777777" w:rsidR="00026965" w:rsidRPr="00C44D1B" w:rsidRDefault="00026965">
      <w:r w:rsidRPr="00C44D1B">
        <w:lastRenderedPageBreak/>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976" w:name="_MCCTEMPBM_CRPT80110450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976"/>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977" w:name="_MCCTEMPBM_CRPT80110451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977"/>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978" w:name="_MCCTEMPBM_CRPT80110452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978"/>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979" w:name="_CR7_9"/>
      <w:bookmarkStart w:id="980" w:name="_Toc20207493"/>
      <w:bookmarkStart w:id="981" w:name="_Toc27579375"/>
      <w:bookmarkStart w:id="982" w:name="_Toc36115955"/>
      <w:bookmarkStart w:id="983" w:name="_Toc45214835"/>
      <w:bookmarkStart w:id="984" w:name="_Toc51866603"/>
      <w:bookmarkStart w:id="985" w:name="_Toc202525016"/>
      <w:bookmarkEnd w:id="979"/>
      <w:r w:rsidRPr="00C44D1B">
        <w:t>7.9</w:t>
      </w:r>
      <w:r w:rsidRPr="00C44D1B">
        <w:tab/>
        <w:t>Called line identification presentation +CDIP</w:t>
      </w:r>
      <w:bookmarkEnd w:id="980"/>
      <w:bookmarkEnd w:id="981"/>
      <w:bookmarkEnd w:id="982"/>
      <w:bookmarkEnd w:id="983"/>
      <w:bookmarkEnd w:id="984"/>
      <w:bookmarkEnd w:id="985"/>
    </w:p>
    <w:p w14:paraId="10D99685" w14:textId="77777777" w:rsidR="00026965" w:rsidRPr="00C44D1B" w:rsidRDefault="00026965">
      <w:pPr>
        <w:pStyle w:val="TH"/>
      </w:pPr>
      <w:bookmarkStart w:id="986" w:name="_CRTable42"/>
      <w:r w:rsidRPr="00C44D1B">
        <w:t>Table </w:t>
      </w:r>
      <w:bookmarkEnd w:id="986"/>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987" w:name="_MCCTEMPBM_CRPT80110453___7" w:colFirst="0" w:colLast="0"/>
            <w:r w:rsidRPr="00C44D1B">
              <w:rPr>
                <w:rFonts w:ascii="Courier New" w:hAnsi="Courier New"/>
              </w:rPr>
              <w:t>+CDIP=[&lt;n&gt;]</w:t>
            </w:r>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988" w:name="_MCCTEMPBM_CRPT80110454___7" w:colFirst="0" w:colLast="0"/>
            <w:bookmarkEnd w:id="987"/>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989" w:name="_MCCTEMPBM_CRPT80110455___7"/>
            <w:bookmarkEnd w:id="988"/>
            <w:r w:rsidRPr="00C44D1B">
              <w:rPr>
                <w:rFonts w:ascii="Courier New" w:hAnsi="Courier New"/>
              </w:rPr>
              <w:t>+CDIP=?</w:t>
            </w:r>
            <w:bookmarkEnd w:id="989"/>
          </w:p>
        </w:tc>
        <w:tc>
          <w:tcPr>
            <w:tcW w:w="3522" w:type="dxa"/>
          </w:tcPr>
          <w:p w14:paraId="1E1E960E" w14:textId="77777777" w:rsidR="00026965" w:rsidRPr="00C44D1B" w:rsidRDefault="00026965">
            <w:pPr>
              <w:spacing w:after="20"/>
              <w:rPr>
                <w:rFonts w:ascii="Courier New" w:hAnsi="Courier New"/>
              </w:rPr>
            </w:pPr>
            <w:bookmarkStart w:id="990" w:name="_MCCTEMPBM_CRPT80110456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90"/>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991" w:name="_MCCTEMPBM_CRPT80110457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991"/>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992" w:name="_MCCTEMPBM_CRPT8011045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992"/>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lastRenderedPageBreak/>
        <w:t>1</w:t>
      </w:r>
      <w:r w:rsidRPr="00C44D1B">
        <w:tab/>
        <w:t>enable</w:t>
      </w:r>
    </w:p>
    <w:p w14:paraId="30C65B26" w14:textId="77777777" w:rsidR="00026965" w:rsidRPr="00C44D1B" w:rsidRDefault="00026965">
      <w:pPr>
        <w:pStyle w:val="B1"/>
      </w:pPr>
      <w:bookmarkStart w:id="993" w:name="_MCCTEMPBM_CRPT8011045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993"/>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994" w:name="_MCCTEMPBM_CRPT8011046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994"/>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995" w:name="_CR7_10"/>
      <w:bookmarkStart w:id="996" w:name="_Toc20207494"/>
      <w:bookmarkStart w:id="997" w:name="_Toc27579376"/>
      <w:bookmarkStart w:id="998" w:name="_Toc36115956"/>
      <w:bookmarkStart w:id="999" w:name="_Toc45214836"/>
      <w:bookmarkStart w:id="1000" w:name="_Toc51866604"/>
      <w:bookmarkStart w:id="1001" w:name="_Toc202525017"/>
      <w:bookmarkEnd w:id="995"/>
      <w:r w:rsidRPr="00C44D1B">
        <w:t>7.10</w:t>
      </w:r>
      <w:r w:rsidRPr="00C44D1B">
        <w:tab/>
        <w:t>Closed user group +CCUG</w:t>
      </w:r>
      <w:bookmarkEnd w:id="996"/>
      <w:bookmarkEnd w:id="997"/>
      <w:bookmarkEnd w:id="998"/>
      <w:bookmarkEnd w:id="999"/>
      <w:bookmarkEnd w:id="1000"/>
      <w:bookmarkEnd w:id="1001"/>
    </w:p>
    <w:p w14:paraId="529F8164" w14:textId="77777777" w:rsidR="00026965" w:rsidRPr="00C44D1B" w:rsidRDefault="00026965">
      <w:pPr>
        <w:pStyle w:val="TH"/>
      </w:pPr>
      <w:bookmarkStart w:id="1002" w:name="_CRTable43"/>
      <w:r w:rsidRPr="00C44D1B">
        <w:t>Table </w:t>
      </w:r>
      <w:bookmarkEnd w:id="1002"/>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1003" w:name="_MCCTEMPBM_CRPT80110461___7" w:colFirst="0" w:colLast="0"/>
            <w:r w:rsidRPr="00C44D1B">
              <w:rPr>
                <w:rFonts w:ascii="Courier New" w:hAnsi="Courier New"/>
              </w:rPr>
              <w:t>+CCUG=[&lt;n&gt;[,&lt;index&gt;[,&lt;info&gt;]]]</w:t>
            </w:r>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1004" w:name="_MCCTEMPBM_CRPT80110462___7" w:colFirst="0" w:colLast="0"/>
            <w:bookmarkEnd w:id="1003"/>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1005" w:name="_MCCTEMPBM_CRPT80110463___7" w:colFirst="0" w:colLast="0"/>
            <w:bookmarkEnd w:id="1004"/>
            <w:r w:rsidRPr="00C44D1B">
              <w:rPr>
                <w:rFonts w:ascii="Courier New" w:hAnsi="Courier New"/>
              </w:rPr>
              <w:t>+CCUG=?</w:t>
            </w:r>
          </w:p>
        </w:tc>
        <w:tc>
          <w:tcPr>
            <w:tcW w:w="3947" w:type="dxa"/>
          </w:tcPr>
          <w:p w14:paraId="6C7BB785" w14:textId="77777777" w:rsidR="00026965" w:rsidRPr="00C44D1B" w:rsidRDefault="00026965">
            <w:pPr>
              <w:spacing w:after="20"/>
              <w:rPr>
                <w:rFonts w:ascii="Courier New" w:hAnsi="Courier New"/>
              </w:rPr>
            </w:pPr>
          </w:p>
        </w:tc>
      </w:tr>
      <w:bookmarkEnd w:id="1005"/>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1006" w:name="_MCCTEMPBM_CRPT80110464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1007" w:name="_MCCTEMPBM_CRPT80110465___7"/>
      <w:bookmarkEnd w:id="1006"/>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1007"/>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1008" w:name="_MCCTEMPBM_CRPT80110466___7"/>
      <w:r w:rsidRPr="00C44D1B">
        <w:rPr>
          <w:rFonts w:ascii="Courier New" w:hAnsi="Courier New"/>
        </w:rPr>
        <w:t>&lt;n&gt;</w:t>
      </w:r>
      <w:r w:rsidRPr="00C44D1B">
        <w:t>:</w:t>
      </w:r>
      <w:r w:rsidR="00203C65" w:rsidRPr="00C44D1B">
        <w:t xml:space="preserve"> integer type</w:t>
      </w:r>
    </w:p>
    <w:bookmarkEnd w:id="1008"/>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1009" w:name="_MCCTEMPBM_CRPT80110467___7"/>
      <w:r w:rsidRPr="00C44D1B">
        <w:rPr>
          <w:rFonts w:ascii="Courier New" w:hAnsi="Courier New"/>
        </w:rPr>
        <w:t>&lt;index&gt;</w:t>
      </w:r>
      <w:r w:rsidRPr="00C44D1B">
        <w:t>:</w:t>
      </w:r>
      <w:r w:rsidR="00203C65" w:rsidRPr="00C44D1B">
        <w:t xml:space="preserve"> integer type</w:t>
      </w:r>
    </w:p>
    <w:bookmarkEnd w:id="1009"/>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1010" w:name="_MCCTEMPBM_CRPT80110468___7"/>
      <w:r w:rsidRPr="00C44D1B">
        <w:rPr>
          <w:rFonts w:ascii="Courier New" w:hAnsi="Courier New"/>
        </w:rPr>
        <w:t>&lt;info&gt;</w:t>
      </w:r>
      <w:r w:rsidRPr="00C44D1B">
        <w:t>:</w:t>
      </w:r>
      <w:r w:rsidR="00203C65" w:rsidRPr="00C44D1B">
        <w:t xml:space="preserve"> integer type</w:t>
      </w:r>
    </w:p>
    <w:bookmarkEnd w:id="1010"/>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lastRenderedPageBreak/>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1011" w:name="_MCCTEMPBM_CRPT80110469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1012" w:name="_CR7_11"/>
      <w:bookmarkStart w:id="1013" w:name="_Toc20207495"/>
      <w:bookmarkStart w:id="1014" w:name="_Toc27579377"/>
      <w:bookmarkStart w:id="1015" w:name="_Toc36115957"/>
      <w:bookmarkStart w:id="1016" w:name="_Toc45214837"/>
      <w:bookmarkStart w:id="1017" w:name="_Toc51866605"/>
      <w:bookmarkStart w:id="1018" w:name="_Toc202525018"/>
      <w:bookmarkEnd w:id="1011"/>
      <w:bookmarkEnd w:id="1012"/>
      <w:r w:rsidRPr="00C44D1B">
        <w:t>7.11</w:t>
      </w:r>
      <w:r w:rsidRPr="00C44D1B">
        <w:tab/>
        <w:t>Call forwarding number and conditions +CCFC</w:t>
      </w:r>
      <w:bookmarkEnd w:id="1013"/>
      <w:bookmarkEnd w:id="1014"/>
      <w:bookmarkEnd w:id="1015"/>
      <w:bookmarkEnd w:id="1016"/>
      <w:bookmarkEnd w:id="1017"/>
      <w:bookmarkEnd w:id="1018"/>
    </w:p>
    <w:p w14:paraId="5D793685" w14:textId="77777777" w:rsidR="00026965" w:rsidRPr="00C44D1B" w:rsidRDefault="00026965">
      <w:pPr>
        <w:pStyle w:val="TH"/>
      </w:pPr>
      <w:bookmarkStart w:id="1019" w:name="_CRTable44"/>
      <w:r w:rsidRPr="00C44D1B">
        <w:t>Table </w:t>
      </w:r>
      <w:bookmarkEnd w:id="1019"/>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1020" w:name="_MCCTEMPBM_CRPT80110470___7" w:colFirst="0" w:colLast="1"/>
            <w:bookmarkStart w:id="1021" w:name="_MCCTEMPBM_CRPT80110472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1022" w:name="_MCCTEMPBM_CRPT80110471___7"/>
            <w:r w:rsidRPr="00C44D1B">
              <w:rPr>
                <w:b/>
              </w:rPr>
              <w:t xml:space="preserve">when </w:t>
            </w:r>
            <w:r w:rsidRPr="00C44D1B">
              <w:rPr>
                <w:rFonts w:ascii="Courier New" w:hAnsi="Courier New"/>
                <w:b/>
              </w:rPr>
              <w:t>&lt;mode&gt;</w:t>
            </w:r>
            <w:r w:rsidRPr="00C44D1B">
              <w:rPr>
                <w:b/>
              </w:rPr>
              <w:t>=2 and command successful:</w:t>
            </w:r>
          </w:p>
          <w:bookmarkEnd w:id="1022"/>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1023" w:name="_MCCTEMPBM_CRPT80110473___7"/>
            <w:bookmarkEnd w:id="1020"/>
            <w:bookmarkEnd w:id="1021"/>
            <w:r w:rsidRPr="00C44D1B">
              <w:rPr>
                <w:rFonts w:ascii="Courier New" w:hAnsi="Courier New"/>
              </w:rPr>
              <w:t>+CCFC=?</w:t>
            </w:r>
            <w:bookmarkEnd w:id="1023"/>
          </w:p>
        </w:tc>
        <w:tc>
          <w:tcPr>
            <w:tcW w:w="6052" w:type="dxa"/>
          </w:tcPr>
          <w:p w14:paraId="508879BB" w14:textId="77777777" w:rsidR="00026965" w:rsidRPr="00C44D1B" w:rsidRDefault="00026965">
            <w:pPr>
              <w:spacing w:after="20"/>
              <w:rPr>
                <w:rFonts w:ascii="Courier New" w:hAnsi="Courier New"/>
              </w:rPr>
            </w:pPr>
            <w:bookmarkStart w:id="1024" w:name="_MCCTEMPBM_CRPT80110474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024"/>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1025" w:name="_MCCTEMPBM_CRPT80110475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1025"/>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1026" w:name="_MCCTEMPBM_CRPT80110476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26"/>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1027" w:name="_MCCTEMPBM_CRPT80110477___7"/>
      <w:r w:rsidRPr="00C44D1B">
        <w:rPr>
          <w:rFonts w:ascii="Courier New" w:hAnsi="Courier New"/>
        </w:rPr>
        <w:t>&lt;reason&gt;</w:t>
      </w:r>
      <w:r w:rsidRPr="00C44D1B">
        <w:t>:</w:t>
      </w:r>
      <w:r w:rsidR="00203C65" w:rsidRPr="00C44D1B">
        <w:t xml:space="preserve"> integer type</w:t>
      </w:r>
    </w:p>
    <w:bookmarkEnd w:id="1027"/>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1028" w:name="_MCCTEMPBM_CRPT80110478___7"/>
      <w:r w:rsidRPr="00C44D1B">
        <w:rPr>
          <w:rFonts w:ascii="Courier New" w:hAnsi="Courier New"/>
        </w:rPr>
        <w:t>&lt;mode&gt;</w:t>
      </w:r>
      <w:r w:rsidRPr="00C44D1B">
        <w:t>:</w:t>
      </w:r>
      <w:r w:rsidR="00203C65" w:rsidRPr="00C44D1B">
        <w:t xml:space="preserve"> integer type</w:t>
      </w:r>
    </w:p>
    <w:bookmarkEnd w:id="1028"/>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lastRenderedPageBreak/>
        <w:t>4</w:t>
      </w:r>
      <w:r w:rsidRPr="00C44D1B">
        <w:tab/>
        <w:t>erasure</w:t>
      </w:r>
    </w:p>
    <w:p w14:paraId="743A01DF" w14:textId="77777777" w:rsidR="00026965" w:rsidRPr="00C44D1B" w:rsidRDefault="00026965">
      <w:pPr>
        <w:pStyle w:val="B1"/>
        <w:rPr>
          <w:rFonts w:ascii="Courier New" w:hAnsi="Courier New"/>
        </w:rPr>
      </w:pPr>
      <w:bookmarkStart w:id="1029" w:name="_MCCTEMPBM_CRPT80110479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1030" w:name="_MCCTEMPBM_CRPT80110480___2"/>
      <w:bookmarkEnd w:id="1029"/>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1031" w:name="_MCCTEMPBM_CRPT80110481___7"/>
      <w:bookmarkEnd w:id="1030"/>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1032" w:name="_MCCTEMPBM_CRPT80110482___2"/>
      <w:bookmarkEnd w:id="1031"/>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1033" w:name="_MCCTEMPBM_CRPT80110483___7"/>
      <w:bookmarkEnd w:id="1032"/>
      <w:r w:rsidRPr="00C44D1B">
        <w:rPr>
          <w:rFonts w:ascii="Courier New" w:hAnsi="Courier New"/>
        </w:rPr>
        <w:t>&lt;status&gt;</w:t>
      </w:r>
      <w:r w:rsidRPr="00C44D1B">
        <w:t>:</w:t>
      </w:r>
      <w:r w:rsidR="00203C65" w:rsidRPr="00C44D1B">
        <w:t xml:space="preserve"> integer type</w:t>
      </w:r>
    </w:p>
    <w:bookmarkEnd w:id="1033"/>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1034" w:name="_MCCTEMPBM_CRPT80110484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1035" w:name="_CR7_12"/>
      <w:bookmarkStart w:id="1036" w:name="_Toc20207496"/>
      <w:bookmarkStart w:id="1037" w:name="_Toc27579378"/>
      <w:bookmarkStart w:id="1038" w:name="_Toc36115958"/>
      <w:bookmarkStart w:id="1039" w:name="_Toc45214838"/>
      <w:bookmarkStart w:id="1040" w:name="_Toc51866606"/>
      <w:bookmarkStart w:id="1041" w:name="_Toc202525019"/>
      <w:bookmarkEnd w:id="1034"/>
      <w:bookmarkEnd w:id="1035"/>
      <w:r w:rsidRPr="00C44D1B">
        <w:t>7.12</w:t>
      </w:r>
      <w:r w:rsidRPr="00C44D1B">
        <w:tab/>
        <w:t>Call waiting +CCWA</w:t>
      </w:r>
      <w:bookmarkEnd w:id="1036"/>
      <w:bookmarkEnd w:id="1037"/>
      <w:bookmarkEnd w:id="1038"/>
      <w:bookmarkEnd w:id="1039"/>
      <w:bookmarkEnd w:id="1040"/>
      <w:bookmarkEnd w:id="1041"/>
    </w:p>
    <w:p w14:paraId="5E9F92EF" w14:textId="77777777" w:rsidR="00026965" w:rsidRPr="00C44D1B" w:rsidRDefault="00026965">
      <w:pPr>
        <w:pStyle w:val="TH"/>
      </w:pPr>
      <w:bookmarkStart w:id="1042" w:name="_CRTable45"/>
      <w:r w:rsidRPr="00C44D1B">
        <w:t>Table </w:t>
      </w:r>
      <w:bookmarkEnd w:id="1042"/>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1043" w:name="_MCCTEMPBM_CRPT80110485___7" w:colFirst="0" w:colLast="1"/>
            <w:bookmarkStart w:id="1044" w:name="_MCCTEMPBM_CRPT80110487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1045" w:name="_MCCTEMPBM_CRPT80110486___7"/>
            <w:r w:rsidRPr="00C44D1B">
              <w:rPr>
                <w:b/>
              </w:rPr>
              <w:t xml:space="preserve">when </w:t>
            </w:r>
            <w:r w:rsidRPr="00C44D1B">
              <w:rPr>
                <w:rFonts w:ascii="Courier New" w:hAnsi="Courier New"/>
                <w:b/>
              </w:rPr>
              <w:t>&lt;mode&gt;</w:t>
            </w:r>
            <w:r w:rsidRPr="00C44D1B">
              <w:rPr>
                <w:b/>
              </w:rPr>
              <w:t>=2 and command successful</w:t>
            </w:r>
          </w:p>
          <w:bookmarkEnd w:id="1045"/>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1046" w:name="_MCCTEMPBM_CRPT80110488___7" w:colFirst="0" w:colLast="0"/>
            <w:bookmarkEnd w:id="1043"/>
            <w:bookmarkEnd w:id="1044"/>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1047" w:name="_MCCTEMPBM_CRPT80110489___7"/>
            <w:bookmarkEnd w:id="1046"/>
            <w:r w:rsidRPr="00C44D1B">
              <w:rPr>
                <w:rFonts w:ascii="Courier New" w:hAnsi="Courier New"/>
              </w:rPr>
              <w:t>+CCWA=?</w:t>
            </w:r>
            <w:bookmarkEnd w:id="1047"/>
          </w:p>
        </w:tc>
        <w:tc>
          <w:tcPr>
            <w:tcW w:w="4574" w:type="dxa"/>
          </w:tcPr>
          <w:p w14:paraId="30F4F2FE" w14:textId="77777777" w:rsidR="00026965" w:rsidRPr="00C44D1B" w:rsidRDefault="00026965">
            <w:pPr>
              <w:spacing w:after="20"/>
              <w:rPr>
                <w:rFonts w:ascii="Courier New" w:hAnsi="Courier New"/>
              </w:rPr>
            </w:pPr>
            <w:bookmarkStart w:id="1048" w:name="_MCCTEMPBM_CRPT80110490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48"/>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1049" w:name="_MCCTEMPBM_CRPT80110491___7"/>
      <w:r w:rsidRPr="00C44D1B">
        <w:lastRenderedPageBreak/>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49"/>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1050" w:name="_MCCTEMPBM_CRPT80110492___7"/>
      <w:r w:rsidRPr="00C44D1B">
        <w:t xml:space="preserve">Read command returns the current value of </w:t>
      </w:r>
      <w:r w:rsidRPr="00C44D1B">
        <w:rPr>
          <w:rFonts w:ascii="Courier New" w:hAnsi="Courier New" w:cs="Courier New"/>
        </w:rPr>
        <w:t>&lt;n&gt;</w:t>
      </w:r>
      <w:r w:rsidRPr="00C44D1B">
        <w:t>.</w:t>
      </w:r>
    </w:p>
    <w:bookmarkEnd w:id="1050"/>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1051" w:name="_MCCTEMPBM_CRPT80110493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1051"/>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1052" w:name="_MCCTEMPBM_CRPT80110494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1052"/>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1053" w:name="_MCCTEMPBM_CRPT80110495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1054" w:name="_MCCTEMPBM_CRPT80110496___2"/>
      <w:bookmarkEnd w:id="1053"/>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1055" w:name="_MCCTEMPBM_CRPT80110497___7"/>
      <w:bookmarkEnd w:id="1054"/>
      <w:r w:rsidRPr="00C44D1B">
        <w:rPr>
          <w:rFonts w:ascii="Courier New" w:hAnsi="Courier New"/>
        </w:rPr>
        <w:t>&lt;status&gt;</w:t>
      </w:r>
      <w:r w:rsidRPr="00C44D1B">
        <w:t>:</w:t>
      </w:r>
      <w:r w:rsidR="00203C65" w:rsidRPr="00C44D1B">
        <w:t xml:space="preserve"> integer type</w:t>
      </w:r>
    </w:p>
    <w:bookmarkEnd w:id="1055"/>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1056" w:name="_MCCTEMPBM_CRPT80110498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lastRenderedPageBreak/>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1056"/>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1057" w:name="_MCCTEMPBM_CRPT80110499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1057"/>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1058" w:name="_CR7_13"/>
      <w:bookmarkStart w:id="1059" w:name="_Toc20207497"/>
      <w:bookmarkStart w:id="1060" w:name="_Toc27579379"/>
      <w:bookmarkStart w:id="1061" w:name="_Toc36115959"/>
      <w:bookmarkStart w:id="1062" w:name="_Toc45214839"/>
      <w:bookmarkStart w:id="1063" w:name="_Toc51866607"/>
      <w:bookmarkStart w:id="1064" w:name="_Toc202525020"/>
      <w:bookmarkEnd w:id="1058"/>
      <w:r w:rsidRPr="00C44D1B">
        <w:t>7.13</w:t>
      </w:r>
      <w:r w:rsidRPr="00C44D1B">
        <w:tab/>
        <w:t>Call related supplementary services +CHLD</w:t>
      </w:r>
      <w:bookmarkEnd w:id="1059"/>
      <w:bookmarkEnd w:id="1060"/>
      <w:bookmarkEnd w:id="1061"/>
      <w:bookmarkEnd w:id="1062"/>
      <w:bookmarkEnd w:id="1063"/>
      <w:bookmarkEnd w:id="1064"/>
    </w:p>
    <w:p w14:paraId="52CABC24" w14:textId="77777777" w:rsidR="00026965" w:rsidRPr="00C44D1B" w:rsidRDefault="00026965">
      <w:pPr>
        <w:pStyle w:val="TH"/>
      </w:pPr>
      <w:bookmarkStart w:id="1065" w:name="_CRTable46"/>
      <w:r w:rsidRPr="00C44D1B">
        <w:t>Table </w:t>
      </w:r>
      <w:bookmarkEnd w:id="1065"/>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1066" w:name="_MCCTEMPBM_CRPT80110500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1067" w:name="_MCCTEMPBM_CRPT80110501___7"/>
            <w:bookmarkEnd w:id="1066"/>
            <w:r w:rsidRPr="00C44D1B">
              <w:rPr>
                <w:rFonts w:ascii="Courier New" w:hAnsi="Courier New"/>
              </w:rPr>
              <w:t>+CHLD=?</w:t>
            </w:r>
            <w:bookmarkEnd w:id="1067"/>
          </w:p>
        </w:tc>
        <w:tc>
          <w:tcPr>
            <w:tcW w:w="3966" w:type="dxa"/>
          </w:tcPr>
          <w:p w14:paraId="28B26338" w14:textId="77777777" w:rsidR="00026965" w:rsidRPr="00C44D1B" w:rsidRDefault="00026965">
            <w:pPr>
              <w:spacing w:after="20"/>
              <w:rPr>
                <w:rFonts w:ascii="Courier New" w:hAnsi="Courier New"/>
              </w:rPr>
            </w:pPr>
            <w:bookmarkStart w:id="1068" w:name="_MCCTEMPBM_CRPT80110502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68"/>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1069" w:name="_MCCTEMPBM_CRPT80110503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069"/>
    <w:p w14:paraId="4D0340DF" w14:textId="77777777" w:rsidR="00026965" w:rsidRPr="00C44D1B" w:rsidRDefault="00026965">
      <w:r w:rsidRPr="00C44D1B">
        <w:lastRenderedPageBreak/>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1070" w:name="_MCCTEMPBM_CRPT80110504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1070"/>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1071" w:name="_MCCTEMPBM_CRPT80110505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1072" w:name="_MCCTEMPBM_CRPT80110506___7"/>
      <w:bookmarkEnd w:id="1071"/>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1072"/>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1073" w:name="_CR7_14"/>
      <w:bookmarkStart w:id="1074" w:name="_Toc20207498"/>
      <w:bookmarkStart w:id="1075" w:name="_Toc27579380"/>
      <w:bookmarkStart w:id="1076" w:name="_Toc36115960"/>
      <w:bookmarkStart w:id="1077" w:name="_Toc45214840"/>
      <w:bookmarkStart w:id="1078" w:name="_Toc51866608"/>
      <w:bookmarkStart w:id="1079" w:name="_Toc202525021"/>
      <w:bookmarkEnd w:id="1073"/>
      <w:r w:rsidRPr="00C44D1B">
        <w:t>7.14</w:t>
      </w:r>
      <w:r w:rsidRPr="00C44D1B">
        <w:tab/>
        <w:t>Call deflection +CTFR</w:t>
      </w:r>
      <w:bookmarkEnd w:id="1074"/>
      <w:bookmarkEnd w:id="1075"/>
      <w:bookmarkEnd w:id="1076"/>
      <w:bookmarkEnd w:id="1077"/>
      <w:bookmarkEnd w:id="1078"/>
      <w:bookmarkEnd w:id="1079"/>
    </w:p>
    <w:p w14:paraId="24C4FC12" w14:textId="77777777" w:rsidR="00026965" w:rsidRPr="00C44D1B" w:rsidRDefault="00026965">
      <w:pPr>
        <w:pStyle w:val="TH"/>
      </w:pPr>
      <w:bookmarkStart w:id="1080" w:name="_CRTable47"/>
      <w:r w:rsidRPr="00C44D1B">
        <w:t>Table </w:t>
      </w:r>
      <w:bookmarkEnd w:id="1080"/>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1081" w:name="_MCCTEMPBM_CRPT80110507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1082" w:name="_MCCTEMPBM_CRPT80110508___7" w:colFirst="0" w:colLast="0"/>
            <w:bookmarkEnd w:id="1081"/>
            <w:r w:rsidRPr="00C44D1B">
              <w:rPr>
                <w:rFonts w:ascii="Courier New" w:hAnsi="Courier New"/>
              </w:rPr>
              <w:t>+CTFR=?</w:t>
            </w:r>
          </w:p>
        </w:tc>
        <w:tc>
          <w:tcPr>
            <w:tcW w:w="2984" w:type="dxa"/>
          </w:tcPr>
          <w:p w14:paraId="70B1628C" w14:textId="77777777" w:rsidR="00026965" w:rsidRPr="00C44D1B" w:rsidRDefault="00026965">
            <w:pPr>
              <w:spacing w:after="20"/>
              <w:rPr>
                <w:rFonts w:ascii="Courier New" w:hAnsi="Courier New"/>
              </w:rPr>
            </w:pPr>
          </w:p>
        </w:tc>
      </w:tr>
      <w:bookmarkEnd w:id="1082"/>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1083" w:name="_MCCTEMPBM_CRPT80110509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1083"/>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1084" w:name="_MCCTEMPBM_CRPT80110510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84"/>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1085" w:name="_MCCTEMPBM_CRPT80110511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1085"/>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1086" w:name="_CR7_15"/>
      <w:bookmarkStart w:id="1087" w:name="_Toc20207499"/>
      <w:bookmarkStart w:id="1088" w:name="_Toc27579381"/>
      <w:bookmarkStart w:id="1089" w:name="_Toc36115961"/>
      <w:bookmarkStart w:id="1090" w:name="_Toc45214841"/>
      <w:bookmarkStart w:id="1091" w:name="_Toc51866609"/>
      <w:bookmarkStart w:id="1092" w:name="_Toc202525022"/>
      <w:bookmarkEnd w:id="1086"/>
      <w:r w:rsidRPr="00C44D1B">
        <w:lastRenderedPageBreak/>
        <w:t>7.15</w:t>
      </w:r>
      <w:r w:rsidRPr="00C44D1B">
        <w:tab/>
        <w:t>Unstructured supplementary service data +CUSD</w:t>
      </w:r>
      <w:bookmarkEnd w:id="1087"/>
      <w:bookmarkEnd w:id="1088"/>
      <w:bookmarkEnd w:id="1089"/>
      <w:bookmarkEnd w:id="1090"/>
      <w:bookmarkEnd w:id="1091"/>
      <w:bookmarkEnd w:id="1092"/>
    </w:p>
    <w:p w14:paraId="1ADFE7DA" w14:textId="77777777" w:rsidR="00026965" w:rsidRPr="00C44D1B" w:rsidRDefault="00026965">
      <w:pPr>
        <w:pStyle w:val="TH"/>
      </w:pPr>
      <w:bookmarkStart w:id="1093" w:name="_CRTable48"/>
      <w:r w:rsidRPr="00C44D1B">
        <w:t>Table </w:t>
      </w:r>
      <w:bookmarkEnd w:id="1093"/>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1094" w:name="_MCCTEMPBM_CRPT80110512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1095" w:name="_MCCTEMPBM_CRPT80110513___7" w:colFirst="0" w:colLast="0"/>
            <w:bookmarkEnd w:id="1094"/>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1096" w:name="_MCCTEMPBM_CRPT80110514___7"/>
            <w:bookmarkEnd w:id="1095"/>
            <w:r w:rsidRPr="00C44D1B">
              <w:rPr>
                <w:rFonts w:ascii="Courier New" w:hAnsi="Courier New"/>
              </w:rPr>
              <w:t>+CUSD=?</w:t>
            </w:r>
            <w:bookmarkEnd w:id="1096"/>
          </w:p>
        </w:tc>
        <w:tc>
          <w:tcPr>
            <w:tcW w:w="3684" w:type="dxa"/>
          </w:tcPr>
          <w:p w14:paraId="2385EE15" w14:textId="77777777" w:rsidR="00026965" w:rsidRPr="00C44D1B" w:rsidRDefault="00026965">
            <w:pPr>
              <w:spacing w:after="20"/>
              <w:rPr>
                <w:rFonts w:ascii="Courier New" w:hAnsi="Courier New"/>
              </w:rPr>
            </w:pPr>
            <w:bookmarkStart w:id="1097" w:name="_MCCTEMPBM_CRPT80110515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97"/>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1098" w:name="_MCCTEMPBM_CRPT80110516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1098"/>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1099" w:name="_MCCTEMPBM_CRPT80110517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1100" w:name="_MCCTEMPBM_CRPT80110518___7"/>
      <w:bookmarkEnd w:id="1099"/>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1100"/>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1101" w:name="_MCCTEMPBM_CRPT80110519___7"/>
      <w:r w:rsidRPr="00C44D1B">
        <w:t xml:space="preserve">Read command returns the current value of </w:t>
      </w:r>
      <w:r w:rsidRPr="00C44D1B">
        <w:rPr>
          <w:rFonts w:ascii="Courier New" w:hAnsi="Courier New" w:cs="Courier New"/>
        </w:rPr>
        <w:t>&lt;n&gt;</w:t>
      </w:r>
      <w:r w:rsidRPr="00C44D1B">
        <w:t>.</w:t>
      </w:r>
    </w:p>
    <w:bookmarkEnd w:id="1101"/>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1102" w:name="_MCCTEMPBM_CRPT80110520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1102"/>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1103" w:name="_MCCTEMPBM_CRPT80110521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1104" w:name="_MCCTEMPBM_CRPT80110522___7"/>
      <w:bookmarkEnd w:id="1103"/>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1105" w:name="_MCCTEMPBM_CRPT80110523___7"/>
      <w:bookmarkEnd w:id="1104"/>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1106" w:name="_MCCTEMPBM_CRPT80110524___7"/>
      <w:bookmarkEnd w:id="1105"/>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lastRenderedPageBreak/>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1107" w:name="_MCCTEMPBM_CRPT80110525___7"/>
      <w:bookmarkEnd w:id="1106"/>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1107"/>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1108" w:name="_CR7_16"/>
      <w:bookmarkStart w:id="1109" w:name="_Toc20207500"/>
      <w:bookmarkStart w:id="1110" w:name="_Toc27579382"/>
      <w:bookmarkStart w:id="1111" w:name="_Toc36115962"/>
      <w:bookmarkStart w:id="1112" w:name="_Toc45214842"/>
      <w:bookmarkStart w:id="1113" w:name="_Toc51866610"/>
      <w:bookmarkStart w:id="1114" w:name="_Toc202525023"/>
      <w:bookmarkEnd w:id="1108"/>
      <w:r w:rsidRPr="00C44D1B">
        <w:t>7.16</w:t>
      </w:r>
      <w:r w:rsidRPr="00C44D1B">
        <w:tab/>
        <w:t xml:space="preserve">Advice of </w:t>
      </w:r>
      <w:r w:rsidR="00136ECD" w:rsidRPr="00C44D1B">
        <w:t>c</w:t>
      </w:r>
      <w:r w:rsidRPr="00C44D1B">
        <w:t>harge +CAOC</w:t>
      </w:r>
      <w:bookmarkEnd w:id="1109"/>
      <w:bookmarkEnd w:id="1110"/>
      <w:bookmarkEnd w:id="1111"/>
      <w:bookmarkEnd w:id="1112"/>
      <w:bookmarkEnd w:id="1113"/>
      <w:bookmarkEnd w:id="1114"/>
    </w:p>
    <w:p w14:paraId="1C7482C4" w14:textId="77777777" w:rsidR="00026965" w:rsidRPr="00C44D1B" w:rsidRDefault="00026965">
      <w:pPr>
        <w:pStyle w:val="TH"/>
      </w:pPr>
      <w:bookmarkStart w:id="1115" w:name="_CRTable49"/>
      <w:r w:rsidRPr="00C44D1B">
        <w:t>Table </w:t>
      </w:r>
      <w:bookmarkEnd w:id="1115"/>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1116" w:name="_MCCTEMPBM_CRPT80110526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1117" w:name="_MCCTEMPBM_CRPT80110527___7" w:colFirst="0" w:colLast="0"/>
            <w:bookmarkEnd w:id="1116"/>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1118" w:name="_MCCTEMPBM_CRPT80110528___7"/>
            <w:bookmarkEnd w:id="1117"/>
            <w:r w:rsidRPr="00C44D1B">
              <w:rPr>
                <w:rFonts w:ascii="Courier New" w:hAnsi="Courier New"/>
              </w:rPr>
              <w:t>+CAOC=?</w:t>
            </w:r>
            <w:bookmarkEnd w:id="1118"/>
          </w:p>
        </w:tc>
        <w:tc>
          <w:tcPr>
            <w:tcW w:w="4756" w:type="dxa"/>
          </w:tcPr>
          <w:p w14:paraId="7F12ED33" w14:textId="77777777" w:rsidR="00026965" w:rsidRPr="00C44D1B" w:rsidRDefault="00026965">
            <w:pPr>
              <w:spacing w:after="20"/>
              <w:rPr>
                <w:rFonts w:ascii="Courier New" w:hAnsi="Courier New"/>
              </w:rPr>
            </w:pPr>
            <w:bookmarkStart w:id="1119" w:name="_MCCTEMPBM_CRPT80110529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1119"/>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1120" w:name="_MCCTEMPBM_CRPT80110530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1121" w:name="_MCCTEMPBM_CRPT80110531___7"/>
      <w:bookmarkEnd w:id="1120"/>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1121"/>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1122" w:name="_MCCTEMPBM_CRPT80110532___7"/>
      <w:r w:rsidRPr="00C44D1B">
        <w:rPr>
          <w:rFonts w:ascii="Courier New" w:hAnsi="Courier New"/>
        </w:rPr>
        <w:t>&lt;mode&gt;</w:t>
      </w:r>
      <w:r w:rsidRPr="00C44D1B">
        <w:t xml:space="preserve">: </w:t>
      </w:r>
      <w:r w:rsidR="00D25393" w:rsidRPr="00C44D1B">
        <w:t>integer type</w:t>
      </w:r>
    </w:p>
    <w:bookmarkEnd w:id="1122"/>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lastRenderedPageBreak/>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1123" w:name="_MCCTEMPBM_CRPT80110533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123"/>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1124" w:name="_CR7_17"/>
      <w:bookmarkStart w:id="1125" w:name="_Toc20207501"/>
      <w:bookmarkStart w:id="1126" w:name="_Toc27579383"/>
      <w:bookmarkStart w:id="1127" w:name="_Toc36115963"/>
      <w:bookmarkStart w:id="1128" w:name="_Toc45214843"/>
      <w:bookmarkStart w:id="1129" w:name="_Toc51866611"/>
      <w:bookmarkStart w:id="1130" w:name="_Toc202525024"/>
      <w:bookmarkEnd w:id="1124"/>
      <w:r w:rsidRPr="00C44D1B">
        <w:t>7.17</w:t>
      </w:r>
      <w:r w:rsidRPr="00C44D1B">
        <w:tab/>
        <w:t>Supplementary service notifications +CSSN</w:t>
      </w:r>
      <w:bookmarkEnd w:id="1125"/>
      <w:bookmarkEnd w:id="1126"/>
      <w:bookmarkEnd w:id="1127"/>
      <w:bookmarkEnd w:id="1128"/>
      <w:bookmarkEnd w:id="1129"/>
      <w:bookmarkEnd w:id="1130"/>
    </w:p>
    <w:p w14:paraId="1DB51ACD" w14:textId="77777777" w:rsidR="00026965" w:rsidRPr="00C44D1B" w:rsidRDefault="00026965">
      <w:pPr>
        <w:pStyle w:val="TH"/>
      </w:pPr>
      <w:bookmarkStart w:id="1131" w:name="_CRTable50"/>
      <w:r w:rsidRPr="00C44D1B">
        <w:t>Table </w:t>
      </w:r>
      <w:bookmarkEnd w:id="1131"/>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1132" w:name="_MCCTEMPBM_CRPT80110534___7" w:colFirst="0" w:colLast="0"/>
            <w:r w:rsidRPr="00C44D1B">
              <w:rPr>
                <w:rFonts w:ascii="Courier New" w:hAnsi="Courier New"/>
              </w:rPr>
              <w:t>+CSSN=[&lt;n&gt;[,&lt;m&gt;]]</w:t>
            </w:r>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1133" w:name="_MCCTEMPBM_CRPT80110535___7" w:colFirst="0" w:colLast="0"/>
            <w:bookmarkEnd w:id="1132"/>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1134" w:name="_MCCTEMPBM_CRPT80110536___7"/>
            <w:bookmarkEnd w:id="1133"/>
            <w:r w:rsidRPr="00C44D1B">
              <w:rPr>
                <w:rFonts w:ascii="Courier New" w:hAnsi="Courier New"/>
              </w:rPr>
              <w:t>+CSSN=?</w:t>
            </w:r>
            <w:bookmarkEnd w:id="1134"/>
          </w:p>
        </w:tc>
        <w:tc>
          <w:tcPr>
            <w:tcW w:w="5687" w:type="dxa"/>
          </w:tcPr>
          <w:p w14:paraId="770E834C" w14:textId="77777777" w:rsidR="00026965" w:rsidRPr="00C44D1B" w:rsidRDefault="00026965">
            <w:pPr>
              <w:spacing w:after="20"/>
              <w:rPr>
                <w:rFonts w:ascii="Courier New" w:hAnsi="Courier New"/>
              </w:rPr>
            </w:pPr>
            <w:bookmarkStart w:id="1135" w:name="_MCCTEMPBM_CRPT80110537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1135"/>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1136" w:name="_MCCTEMPBM_CRPT80110538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137" w:name="_MCCTEMPBM_CRPT80110539___7"/>
      <w:bookmarkEnd w:id="1136"/>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138" w:name="_MCCTEMPBM_CRPT80110540___7"/>
      <w:bookmarkEnd w:id="1137"/>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138"/>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139" w:name="_MCCTEMPBM_CRPT80110541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139"/>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140" w:name="_MCCTEMPBM_CRPT80110542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140"/>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lastRenderedPageBreak/>
        <w:t>1</w:t>
      </w:r>
      <w:r w:rsidRPr="00C44D1B">
        <w:tab/>
        <w:t>enable</w:t>
      </w:r>
    </w:p>
    <w:p w14:paraId="54D810FA" w14:textId="77777777" w:rsidR="00026965" w:rsidRPr="00C44D1B" w:rsidRDefault="00026965">
      <w:pPr>
        <w:pStyle w:val="B1"/>
      </w:pPr>
      <w:bookmarkStart w:id="1141" w:name="_MCCTEMPBM_CRPT80110543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141"/>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142" w:name="_MCCTEMPBM_CRPT80110544___7"/>
      <w:r w:rsidRPr="00C44D1B">
        <w:t>4</w:t>
      </w:r>
      <w:r w:rsidRPr="00C44D1B">
        <w:tab/>
        <w:t xml:space="preserve">this is a CUG call (also </w:t>
      </w:r>
      <w:r w:rsidRPr="00C44D1B">
        <w:rPr>
          <w:rFonts w:ascii="Courier New" w:hAnsi="Courier New"/>
        </w:rPr>
        <w:t>&lt;index&gt;</w:t>
      </w:r>
      <w:r w:rsidRPr="00C44D1B">
        <w:t xml:space="preserve"> present)</w:t>
      </w:r>
    </w:p>
    <w:bookmarkEnd w:id="1142"/>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143" w:name="_MCCTEMPBM_CRPT80110545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143"/>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144" w:name="_MCCTEMPBM_CRPT80110546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144"/>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145" w:name="_MCCTEMPBM_CRPT8011054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145"/>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146" w:name="_CR7_18"/>
      <w:bookmarkStart w:id="1147" w:name="_Toc20207502"/>
      <w:bookmarkStart w:id="1148" w:name="_Toc27579384"/>
      <w:bookmarkStart w:id="1149" w:name="_Toc36115964"/>
      <w:bookmarkStart w:id="1150" w:name="_Toc45214844"/>
      <w:bookmarkStart w:id="1151" w:name="_Toc51866612"/>
      <w:bookmarkStart w:id="1152" w:name="_Toc202525025"/>
      <w:bookmarkEnd w:id="1146"/>
      <w:r w:rsidRPr="00C44D1B">
        <w:lastRenderedPageBreak/>
        <w:t>7.18</w:t>
      </w:r>
      <w:r w:rsidRPr="00C44D1B">
        <w:tab/>
        <w:t>List current calls +CLCC</w:t>
      </w:r>
      <w:bookmarkEnd w:id="1147"/>
      <w:bookmarkEnd w:id="1148"/>
      <w:bookmarkEnd w:id="1149"/>
      <w:bookmarkEnd w:id="1150"/>
      <w:bookmarkEnd w:id="1151"/>
      <w:bookmarkEnd w:id="1152"/>
    </w:p>
    <w:p w14:paraId="68CAF956" w14:textId="77777777" w:rsidR="00026965" w:rsidRPr="00C44D1B" w:rsidRDefault="00026965">
      <w:pPr>
        <w:pStyle w:val="TH"/>
      </w:pPr>
      <w:bookmarkStart w:id="1153" w:name="_CRTable51"/>
      <w:r w:rsidRPr="00C44D1B">
        <w:t>Table </w:t>
      </w:r>
      <w:bookmarkEnd w:id="1153"/>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154" w:name="_MCCTEMPBM_CRPT80110548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155" w:name="_MCCTEMPBM_CRPT80110549___7" w:colFirst="0" w:colLast="0"/>
            <w:bookmarkEnd w:id="1154"/>
            <w:r w:rsidRPr="00C44D1B">
              <w:rPr>
                <w:rFonts w:ascii="Courier New" w:hAnsi="Courier New"/>
              </w:rPr>
              <w:t>+CLCC=?</w:t>
            </w:r>
          </w:p>
        </w:tc>
        <w:tc>
          <w:tcPr>
            <w:tcW w:w="6378" w:type="dxa"/>
          </w:tcPr>
          <w:p w14:paraId="7F048F39" w14:textId="77777777" w:rsidR="00026965" w:rsidRPr="00C44D1B" w:rsidRDefault="00026965">
            <w:pPr>
              <w:spacing w:after="20"/>
              <w:rPr>
                <w:rFonts w:ascii="Courier New" w:hAnsi="Courier New"/>
              </w:rPr>
            </w:pPr>
          </w:p>
        </w:tc>
      </w:tr>
      <w:bookmarkEnd w:id="1155"/>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156" w:name="_MCCTEMPBM_CRPT80110550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156"/>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157" w:name="_MCCTEMPBM_CRPT80110551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157"/>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158" w:name="_MCCTEMPBM_CRPT80110552___7"/>
      <w:r w:rsidRPr="00C44D1B">
        <w:rPr>
          <w:rFonts w:ascii="Courier New" w:hAnsi="Courier New"/>
        </w:rPr>
        <w:t>&lt;stat&gt;</w:t>
      </w:r>
      <w:r w:rsidR="00B14ADA" w:rsidRPr="00C44D1B">
        <w:t>: integer type</w:t>
      </w:r>
      <w:r w:rsidRPr="00C44D1B">
        <w:t xml:space="preserve"> (state of the call)</w:t>
      </w:r>
    </w:p>
    <w:bookmarkEnd w:id="1158"/>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159" w:name="_MCCTEMPBM_CRPT80110553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159"/>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lastRenderedPageBreak/>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160" w:name="_MCCTEMPBM_CRPT80110554___7"/>
      <w:r w:rsidRPr="00C44D1B">
        <w:rPr>
          <w:rFonts w:ascii="Courier New" w:hAnsi="Courier New"/>
        </w:rPr>
        <w:t>&lt;mpty&gt;</w:t>
      </w:r>
      <w:r w:rsidRPr="00C44D1B">
        <w:t>:</w:t>
      </w:r>
      <w:r w:rsidR="00D25393" w:rsidRPr="00C44D1B">
        <w:t xml:space="preserve"> integer type</w:t>
      </w:r>
    </w:p>
    <w:bookmarkEnd w:id="1160"/>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161" w:name="_MCCTEMPBM_CRPT80110555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161"/>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162" w:name="_MCCTEMPBM_CRPT80110556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162"/>
    <w:p w14:paraId="2F315914" w14:textId="77777777" w:rsidR="00026965" w:rsidRPr="00C44D1B" w:rsidRDefault="00026965">
      <w:r w:rsidRPr="00C44D1B">
        <w:rPr>
          <w:b/>
        </w:rPr>
        <w:t>Implementation</w:t>
      </w:r>
    </w:p>
    <w:p w14:paraId="13332F4E" w14:textId="77777777" w:rsidR="00120268" w:rsidRPr="00C44D1B" w:rsidRDefault="00026965" w:rsidP="00120268">
      <w:bookmarkStart w:id="1163" w:name="_MCCTEMPBM_CRPT80110557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164" w:name="_CR7_19"/>
      <w:bookmarkStart w:id="1165" w:name="_Toc20207503"/>
      <w:bookmarkStart w:id="1166" w:name="_Toc27579385"/>
      <w:bookmarkStart w:id="1167" w:name="_Toc36115965"/>
      <w:bookmarkStart w:id="1168" w:name="_Toc45214845"/>
      <w:bookmarkStart w:id="1169" w:name="_Toc51866613"/>
      <w:bookmarkStart w:id="1170" w:name="_Toc202525026"/>
      <w:bookmarkEnd w:id="1163"/>
      <w:bookmarkEnd w:id="1164"/>
      <w:r w:rsidRPr="00C44D1B">
        <w:lastRenderedPageBreak/>
        <w:t>7.19</w:t>
      </w:r>
      <w:r w:rsidRPr="00C44D1B">
        <w:tab/>
        <w:t>Preferred PLMN list +CPOL</w:t>
      </w:r>
      <w:bookmarkEnd w:id="1165"/>
      <w:bookmarkEnd w:id="1166"/>
      <w:bookmarkEnd w:id="1167"/>
      <w:bookmarkEnd w:id="1168"/>
      <w:bookmarkEnd w:id="1169"/>
      <w:bookmarkEnd w:id="1170"/>
    </w:p>
    <w:p w14:paraId="2B383D60" w14:textId="77777777" w:rsidR="00026965" w:rsidRPr="00C44D1B" w:rsidRDefault="00026965">
      <w:pPr>
        <w:pStyle w:val="TH"/>
      </w:pPr>
      <w:bookmarkStart w:id="1171" w:name="_CRTable52"/>
      <w:r w:rsidRPr="00C44D1B">
        <w:t>Table </w:t>
      </w:r>
      <w:bookmarkEnd w:id="1171"/>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172" w:name="_MCCTEMPBM_CRPT80110558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173" w:name="_MCCTEMPBM_CRPT80110559___7" w:colFirst="0" w:colLast="1"/>
            <w:bookmarkEnd w:id="1172"/>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174" w:name="_MCCTEMPBM_CRPT80110560___7"/>
            <w:bookmarkStart w:id="1175" w:name="_MCCTEMPBM_CRPT80110562___7" w:colFirst="1" w:colLast="1"/>
            <w:bookmarkEnd w:id="1173"/>
            <w:r w:rsidRPr="00C44D1B">
              <w:rPr>
                <w:rFonts w:ascii="Courier New" w:hAnsi="Courier New"/>
              </w:rPr>
              <w:t>+CPOL=?</w:t>
            </w:r>
            <w:bookmarkEnd w:id="1174"/>
          </w:p>
        </w:tc>
        <w:tc>
          <w:tcPr>
            <w:tcW w:w="5670" w:type="dxa"/>
          </w:tcPr>
          <w:p w14:paraId="250B9917" w14:textId="77777777" w:rsidR="00600FE6" w:rsidRPr="00C44D1B" w:rsidRDefault="00026965">
            <w:pPr>
              <w:spacing w:after="20"/>
              <w:rPr>
                <w:rFonts w:ascii="Courier New" w:hAnsi="Courier New" w:cs="Courier New"/>
              </w:rPr>
            </w:pPr>
            <w:bookmarkStart w:id="1176" w:name="_MCCTEMPBM_CRPT80110561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176"/>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75"/>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177" w:name="_MCCTEMPBM_CRPT80110563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77"/>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178" w:name="_MCCTEMPBM_CRPT80110564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178"/>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179" w:name="_MCCTEMPBM_CRPT80110565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180" w:name="_MCCTEMPBM_CRPT80110566___7"/>
      <w:bookmarkEnd w:id="1179"/>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lastRenderedPageBreak/>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181" w:name="_MCCTEMPBM_CRPT80110567___7"/>
      <w:bookmarkEnd w:id="1180"/>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181"/>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182" w:name="_MCCTEMPBM_CRPT80110568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182"/>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183" w:name="_MCCTEMPBM_CRPT80110569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183"/>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184" w:name="_MCCTEMPBM_CRPT80110570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184"/>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185" w:name="_MCCTEMPBM_CRPT80110571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185"/>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186" w:name="_CR7_20"/>
      <w:bookmarkStart w:id="1187" w:name="_Toc20207504"/>
      <w:bookmarkStart w:id="1188" w:name="_Toc27579386"/>
      <w:bookmarkStart w:id="1189" w:name="_Toc36115966"/>
      <w:bookmarkStart w:id="1190" w:name="_Toc45214846"/>
      <w:bookmarkStart w:id="1191" w:name="_Toc51866614"/>
      <w:bookmarkStart w:id="1192" w:name="_Toc202525027"/>
      <w:bookmarkEnd w:id="1186"/>
      <w:r w:rsidRPr="00C44D1B">
        <w:t>7.20</w:t>
      </w:r>
      <w:r w:rsidRPr="00C44D1B">
        <w:tab/>
        <w:t>Selection of preferred PLMN list +CPLS</w:t>
      </w:r>
      <w:bookmarkEnd w:id="1187"/>
      <w:bookmarkEnd w:id="1188"/>
      <w:bookmarkEnd w:id="1189"/>
      <w:bookmarkEnd w:id="1190"/>
      <w:bookmarkEnd w:id="1191"/>
      <w:bookmarkEnd w:id="1192"/>
    </w:p>
    <w:p w14:paraId="1D1CB1BD" w14:textId="77777777" w:rsidR="00026965" w:rsidRPr="00C44D1B" w:rsidRDefault="00026965">
      <w:pPr>
        <w:pStyle w:val="TH"/>
      </w:pPr>
      <w:bookmarkStart w:id="1193" w:name="_CRTable53"/>
      <w:r w:rsidRPr="00C44D1B">
        <w:t>Table </w:t>
      </w:r>
      <w:bookmarkEnd w:id="1193"/>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194" w:name="_MCCTEMPBM_CRPT80110572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195" w:name="_MCCTEMPBM_CRPT80110573___7" w:colFirst="0" w:colLast="1"/>
            <w:bookmarkEnd w:id="1194"/>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196" w:name="_MCCTEMPBM_CRPT80110574___7"/>
            <w:bookmarkStart w:id="1197" w:name="_MCCTEMPBM_CRPT80110576___7" w:colFirst="1" w:colLast="1"/>
            <w:bookmarkEnd w:id="1195"/>
            <w:r w:rsidRPr="00C44D1B">
              <w:rPr>
                <w:rFonts w:ascii="Courier New" w:hAnsi="Courier New"/>
              </w:rPr>
              <w:t>+CPLS=?</w:t>
            </w:r>
            <w:bookmarkEnd w:id="1196"/>
          </w:p>
        </w:tc>
        <w:tc>
          <w:tcPr>
            <w:tcW w:w="5670" w:type="dxa"/>
          </w:tcPr>
          <w:p w14:paraId="5066A224" w14:textId="77777777" w:rsidR="00026965" w:rsidRPr="00C44D1B" w:rsidRDefault="00026965">
            <w:pPr>
              <w:spacing w:after="20"/>
              <w:rPr>
                <w:rFonts w:ascii="Courier New" w:hAnsi="Courier New" w:cs="Courier New"/>
              </w:rPr>
            </w:pPr>
            <w:bookmarkStart w:id="1198" w:name="_MCCTEMPBM_CRPT80110575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198"/>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97"/>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199" w:name="_MCCTEMPBM_CRPT80110577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99"/>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200" w:name="_MCCTEMPBM_CRPT80110578___7"/>
      <w:r w:rsidRPr="00C44D1B">
        <w:rPr>
          <w:rFonts w:ascii="Courier New" w:hAnsi="Courier New"/>
        </w:rPr>
        <w:lastRenderedPageBreak/>
        <w:t>&lt;list&gt;</w:t>
      </w:r>
      <w:r w:rsidRPr="00C44D1B">
        <w:t>:</w:t>
      </w:r>
      <w:r w:rsidR="00D25393" w:rsidRPr="00C44D1B">
        <w:t xml:space="preserve"> integer type</w:t>
      </w:r>
    </w:p>
    <w:bookmarkEnd w:id="1200"/>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201" w:name="_CR7_21"/>
      <w:bookmarkStart w:id="1202" w:name="_Toc20207505"/>
      <w:bookmarkStart w:id="1203" w:name="_Toc27579387"/>
      <w:bookmarkStart w:id="1204" w:name="_Toc36115967"/>
      <w:bookmarkStart w:id="1205" w:name="_Toc45214847"/>
      <w:bookmarkStart w:id="1206" w:name="_Toc51866615"/>
      <w:bookmarkStart w:id="1207" w:name="_Toc202525028"/>
      <w:bookmarkEnd w:id="1201"/>
      <w:r w:rsidRPr="00C44D1B">
        <w:t>7.21</w:t>
      </w:r>
      <w:r w:rsidRPr="00C44D1B">
        <w:tab/>
        <w:t>Read operator names +COPN</w:t>
      </w:r>
      <w:bookmarkEnd w:id="1202"/>
      <w:bookmarkEnd w:id="1203"/>
      <w:bookmarkEnd w:id="1204"/>
      <w:bookmarkEnd w:id="1205"/>
      <w:bookmarkEnd w:id="1206"/>
      <w:bookmarkEnd w:id="1207"/>
    </w:p>
    <w:p w14:paraId="0428DDAF" w14:textId="77777777" w:rsidR="00026965" w:rsidRPr="00C44D1B" w:rsidRDefault="00026965">
      <w:pPr>
        <w:pStyle w:val="TH"/>
      </w:pPr>
      <w:bookmarkStart w:id="1208" w:name="_CRTable54"/>
      <w:r w:rsidRPr="00C44D1B">
        <w:t>Table </w:t>
      </w:r>
      <w:bookmarkEnd w:id="1208"/>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209" w:name="_MCCTEMPBM_CRPT80110579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210" w:name="_MCCTEMPBM_CRPT80110580___7" w:colFirst="0" w:colLast="0"/>
            <w:bookmarkEnd w:id="1209"/>
            <w:r w:rsidRPr="00C44D1B">
              <w:rPr>
                <w:rFonts w:ascii="Courier New" w:hAnsi="Courier New"/>
              </w:rPr>
              <w:t>+COPN=?</w:t>
            </w:r>
          </w:p>
        </w:tc>
        <w:tc>
          <w:tcPr>
            <w:tcW w:w="4845" w:type="dxa"/>
          </w:tcPr>
          <w:p w14:paraId="195D8696" w14:textId="77777777" w:rsidR="00026965" w:rsidRPr="00C44D1B" w:rsidRDefault="00026965">
            <w:pPr>
              <w:spacing w:after="20"/>
              <w:rPr>
                <w:rFonts w:ascii="Courier New" w:hAnsi="Courier New"/>
              </w:rPr>
            </w:pPr>
          </w:p>
        </w:tc>
      </w:tr>
      <w:bookmarkEnd w:id="1210"/>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211" w:name="_MCCTEMPBM_CRPT80110581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211"/>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212" w:name="_MCCTEMPBM_CRPT80110582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212"/>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213" w:name="_CR7_22"/>
      <w:bookmarkStart w:id="1214" w:name="_Toc20207506"/>
      <w:bookmarkStart w:id="1215" w:name="_Toc27579388"/>
      <w:bookmarkStart w:id="1216" w:name="_Toc36115968"/>
      <w:bookmarkStart w:id="1217" w:name="_Toc45214848"/>
      <w:bookmarkStart w:id="1218" w:name="_Toc51866616"/>
      <w:bookmarkStart w:id="1219" w:name="_Toc202525029"/>
      <w:bookmarkEnd w:id="1213"/>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214"/>
      <w:bookmarkEnd w:id="1215"/>
      <w:bookmarkEnd w:id="1216"/>
      <w:bookmarkEnd w:id="1217"/>
      <w:bookmarkEnd w:id="1218"/>
      <w:bookmarkEnd w:id="1219"/>
    </w:p>
    <w:p w14:paraId="71D45B74" w14:textId="77777777" w:rsidR="00026965" w:rsidRPr="00C44D1B" w:rsidRDefault="00026965" w:rsidP="00B33FC4">
      <w:pPr>
        <w:pStyle w:val="TH"/>
      </w:pPr>
      <w:bookmarkStart w:id="1220" w:name="_CRTable55"/>
      <w:r w:rsidRPr="00C44D1B">
        <w:t>Table </w:t>
      </w:r>
      <w:bookmarkEnd w:id="1220"/>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221" w:name="_MCCTEMPBM_CRPT8011058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21"/>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222" w:name="_MCCTEMPBM_CRPT80110584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223" w:name="_MCCTEMPBM_CRPT80110585___7"/>
            <w:bookmarkEnd w:id="1222"/>
            <w:r w:rsidRPr="00C44D1B">
              <w:rPr>
                <w:rFonts w:ascii="Courier New" w:hAnsi="Courier New"/>
              </w:rPr>
              <w:t>+CAEMLPP=?</w:t>
            </w:r>
            <w:bookmarkEnd w:id="1223"/>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224" w:name="_MCCTEMPBM_CRPT80110586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24"/>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lastRenderedPageBreak/>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225" w:name="_MCCTEMPBM_CRPT80110587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225"/>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226" w:name="_CR7_23"/>
      <w:bookmarkStart w:id="1227" w:name="_Toc20207507"/>
      <w:bookmarkStart w:id="1228" w:name="_Toc27579389"/>
      <w:bookmarkStart w:id="1229" w:name="_Toc36115969"/>
      <w:bookmarkStart w:id="1230" w:name="_Toc45214849"/>
      <w:bookmarkStart w:id="1231" w:name="_Toc51866617"/>
      <w:bookmarkStart w:id="1232" w:name="_Toc202525030"/>
      <w:bookmarkEnd w:id="1226"/>
      <w:r w:rsidRPr="00C44D1B">
        <w:t>7.23</w:t>
      </w:r>
      <w:r w:rsidRPr="00C44D1B">
        <w:tab/>
        <w:t>eMLPP subscriptions +CPPS</w:t>
      </w:r>
      <w:bookmarkEnd w:id="1227"/>
      <w:bookmarkEnd w:id="1228"/>
      <w:bookmarkEnd w:id="1229"/>
      <w:bookmarkEnd w:id="1230"/>
      <w:bookmarkEnd w:id="1231"/>
      <w:bookmarkEnd w:id="1232"/>
    </w:p>
    <w:p w14:paraId="0B7E03DB" w14:textId="77777777" w:rsidR="00026965" w:rsidRPr="00C44D1B" w:rsidRDefault="00026965">
      <w:pPr>
        <w:pStyle w:val="TH"/>
      </w:pPr>
      <w:bookmarkStart w:id="1233" w:name="_CRTable56"/>
      <w:r w:rsidRPr="00C44D1B">
        <w:t>Table </w:t>
      </w:r>
      <w:bookmarkEnd w:id="1233"/>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234" w:name="_MCCTEMPBM_CRPT80110588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235" w:name="_MCCTEMPBM_CRPT80110589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35"/>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236" w:name="_MCCTEMPBM_CRPT80110590___7"/>
            <w:bookmarkEnd w:id="1234"/>
            <w:r w:rsidRPr="00C44D1B">
              <w:rPr>
                <w:rFonts w:ascii="Courier New" w:hAnsi="Courier New"/>
              </w:rPr>
              <w:t>+CPPS=?</w:t>
            </w:r>
            <w:bookmarkEnd w:id="1236"/>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237" w:name="_MCCTEMPBM_CRPT80110591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37"/>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238" w:name="_MCCTEMPBM_CRPT80110592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238"/>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239" w:name="_CR7_24"/>
      <w:bookmarkStart w:id="1240" w:name="_Toc20207508"/>
      <w:bookmarkStart w:id="1241" w:name="_Toc27579390"/>
      <w:bookmarkStart w:id="1242" w:name="_Toc36115970"/>
      <w:bookmarkStart w:id="1243" w:name="_Toc45214850"/>
      <w:bookmarkStart w:id="1244" w:name="_Toc51866618"/>
      <w:bookmarkStart w:id="1245" w:name="_Toc202525031"/>
      <w:bookmarkEnd w:id="1239"/>
      <w:r w:rsidRPr="00C44D1B">
        <w:t>7.24</w:t>
      </w:r>
      <w:r w:rsidRPr="00C44D1B">
        <w:tab/>
        <w:t>Fast call setup conditions +CFCS</w:t>
      </w:r>
      <w:bookmarkEnd w:id="1240"/>
      <w:bookmarkEnd w:id="1241"/>
      <w:bookmarkEnd w:id="1242"/>
      <w:bookmarkEnd w:id="1243"/>
      <w:bookmarkEnd w:id="1244"/>
      <w:bookmarkEnd w:id="1245"/>
    </w:p>
    <w:p w14:paraId="5444C4A1" w14:textId="77777777" w:rsidR="00026965" w:rsidRPr="00C44D1B" w:rsidRDefault="00026965">
      <w:pPr>
        <w:pStyle w:val="TH"/>
      </w:pPr>
      <w:bookmarkStart w:id="1246" w:name="_CRTable57"/>
      <w:r w:rsidRPr="00C44D1B">
        <w:t>Table </w:t>
      </w:r>
      <w:bookmarkEnd w:id="1246"/>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247" w:name="_MCCTEMPBM_CRPT80110593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248" w:name="_MCCTEMPBM_CRPT80110594___7" w:colFirst="0" w:colLast="1"/>
            <w:bookmarkEnd w:id="1247"/>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249" w:name="_MCCTEMPBM_CRPT80110595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49"/>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250" w:name="_MCCTEMPBM_CRPT80110596___7"/>
            <w:bookmarkEnd w:id="1248"/>
            <w:r w:rsidRPr="00C44D1B">
              <w:rPr>
                <w:rFonts w:ascii="Courier New" w:hAnsi="Courier New"/>
              </w:rPr>
              <w:t>+CFCS=?</w:t>
            </w:r>
            <w:bookmarkEnd w:id="1250"/>
          </w:p>
        </w:tc>
        <w:tc>
          <w:tcPr>
            <w:tcW w:w="3900" w:type="dxa"/>
          </w:tcPr>
          <w:p w14:paraId="07E85CCF" w14:textId="77777777" w:rsidR="00026965" w:rsidRPr="00C44D1B" w:rsidRDefault="00026965">
            <w:pPr>
              <w:spacing w:after="20"/>
            </w:pPr>
            <w:bookmarkStart w:id="1251" w:name="_MCCTEMPBM_CRPT80110597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51"/>
          </w:p>
        </w:tc>
      </w:tr>
    </w:tbl>
    <w:p w14:paraId="5F9A7127" w14:textId="77777777" w:rsidR="00026965" w:rsidRPr="00C44D1B" w:rsidRDefault="00026965">
      <w:r w:rsidRPr="00C44D1B">
        <w:rPr>
          <w:b/>
        </w:rPr>
        <w:t>Description</w:t>
      </w:r>
    </w:p>
    <w:p w14:paraId="42F3C97F" w14:textId="1D3A8C47" w:rsidR="00026965" w:rsidRPr="00C44D1B" w:rsidRDefault="00026965">
      <w:bookmarkStart w:id="1252" w:name="_MCCTEMPBM_CRPT80110598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lastRenderedPageBreak/>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252"/>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253" w:name="_MCCTEMPBM_CRPT80110599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254" w:name="_MCCTEMPBM_CRPT80110600___7"/>
      <w:bookmarkEnd w:id="1253"/>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254"/>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255" w:name="_CR7_25"/>
      <w:bookmarkStart w:id="1256" w:name="_Toc20207509"/>
      <w:bookmarkStart w:id="1257" w:name="_Toc27579391"/>
      <w:bookmarkStart w:id="1258" w:name="_Toc36115971"/>
      <w:bookmarkStart w:id="1259" w:name="_Toc45214851"/>
      <w:bookmarkStart w:id="1260" w:name="_Toc51866619"/>
      <w:bookmarkStart w:id="1261" w:name="_Toc202525032"/>
      <w:bookmarkEnd w:id="1255"/>
      <w:r w:rsidRPr="00C44D1B">
        <w:t>7.25</w:t>
      </w:r>
      <w:r w:rsidRPr="00C44D1B">
        <w:tab/>
        <w:t xml:space="preserve">Automatic answer for eMLPP </w:t>
      </w:r>
      <w:r w:rsidR="00136ECD" w:rsidRPr="00C44D1B">
        <w:t>s</w:t>
      </w:r>
      <w:r w:rsidRPr="00C44D1B">
        <w:t>ervice +CAAP</w:t>
      </w:r>
      <w:bookmarkEnd w:id="1256"/>
      <w:bookmarkEnd w:id="1257"/>
      <w:bookmarkEnd w:id="1258"/>
      <w:bookmarkEnd w:id="1259"/>
      <w:bookmarkEnd w:id="1260"/>
      <w:bookmarkEnd w:id="1261"/>
    </w:p>
    <w:p w14:paraId="5AC856F2" w14:textId="77777777" w:rsidR="00026965" w:rsidRPr="00C44D1B" w:rsidRDefault="00026965">
      <w:pPr>
        <w:pStyle w:val="TH"/>
      </w:pPr>
      <w:bookmarkStart w:id="1262" w:name="_CRTable58"/>
      <w:r w:rsidRPr="00C44D1B">
        <w:t>Table </w:t>
      </w:r>
      <w:bookmarkEnd w:id="1262"/>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263" w:name="_MCCTEMPBM_CRPT80110601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264" w:name="_MCCTEMPBM_CRPT80110602___7" w:colFirst="0" w:colLast="1"/>
            <w:bookmarkEnd w:id="1263"/>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265" w:name="_MCCTEMPBM_CRPT8011060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65"/>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266" w:name="_MCCTEMPBM_CRPT80110604___7"/>
            <w:bookmarkEnd w:id="1264"/>
            <w:r w:rsidRPr="00C44D1B">
              <w:rPr>
                <w:rFonts w:ascii="Courier New" w:hAnsi="Courier New"/>
              </w:rPr>
              <w:t>+CAAP=?</w:t>
            </w:r>
            <w:bookmarkEnd w:id="1266"/>
          </w:p>
        </w:tc>
        <w:tc>
          <w:tcPr>
            <w:tcW w:w="3900" w:type="dxa"/>
          </w:tcPr>
          <w:p w14:paraId="63A02F95" w14:textId="77777777" w:rsidR="00026965" w:rsidRPr="00C44D1B" w:rsidRDefault="00026965">
            <w:pPr>
              <w:spacing w:after="20"/>
            </w:pPr>
            <w:bookmarkStart w:id="1267" w:name="_MCCTEMPBM_CRPT80110605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67"/>
          </w:p>
        </w:tc>
      </w:tr>
    </w:tbl>
    <w:p w14:paraId="41607F3E" w14:textId="77777777" w:rsidR="00026965" w:rsidRPr="00C44D1B" w:rsidRDefault="00026965">
      <w:r w:rsidRPr="00C44D1B">
        <w:rPr>
          <w:b/>
        </w:rPr>
        <w:t>Description</w:t>
      </w:r>
    </w:p>
    <w:p w14:paraId="2DFE3C6D" w14:textId="0BF4B70A" w:rsidR="00026965" w:rsidRPr="00C44D1B" w:rsidRDefault="00026965">
      <w:bookmarkStart w:id="1268" w:name="_MCCTEMPBM_CRPT80110606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268"/>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269" w:name="_MCCTEMPBM_CRPT80110607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270" w:name="_MCCTEMPBM_CRPT80110608___7"/>
      <w:bookmarkEnd w:id="1269"/>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270"/>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271" w:name="_CR7_26"/>
      <w:bookmarkStart w:id="1272" w:name="_Toc20207510"/>
      <w:bookmarkStart w:id="1273" w:name="_Toc27579392"/>
      <w:bookmarkStart w:id="1274" w:name="_Toc36115972"/>
      <w:bookmarkStart w:id="1275" w:name="_Toc45214852"/>
      <w:bookmarkStart w:id="1276" w:name="_Toc51866620"/>
      <w:bookmarkStart w:id="1277" w:name="_Toc202525033"/>
      <w:bookmarkEnd w:id="1271"/>
      <w:r w:rsidRPr="00C44D1B">
        <w:lastRenderedPageBreak/>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272"/>
      <w:bookmarkEnd w:id="1273"/>
      <w:bookmarkEnd w:id="1274"/>
      <w:bookmarkEnd w:id="1275"/>
      <w:bookmarkEnd w:id="1276"/>
      <w:bookmarkEnd w:id="1277"/>
    </w:p>
    <w:p w14:paraId="4AE288DF" w14:textId="77777777" w:rsidR="00026965" w:rsidRPr="00C44D1B" w:rsidRDefault="00026965">
      <w:pPr>
        <w:pStyle w:val="TH"/>
      </w:pPr>
      <w:bookmarkStart w:id="1278" w:name="_CRTable59"/>
      <w:r w:rsidRPr="00C44D1B">
        <w:t>Table </w:t>
      </w:r>
      <w:bookmarkEnd w:id="1278"/>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279" w:name="_MCCTEMPBM_CRPT80110609___7" w:colFirst="0" w:colLast="1"/>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6B696F"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280" w:name="_MCCTEMPBM_CRPT80110610___7" w:colFirst="0" w:colLast="0"/>
            <w:bookmarkEnd w:id="1279"/>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281" w:name="_MCCTEMPBM_CRPT80110611___2"/>
            <w:bookmarkEnd w:id="1280"/>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281"/>
          </w:p>
        </w:tc>
        <w:tc>
          <w:tcPr>
            <w:tcW w:w="4850" w:type="dxa"/>
          </w:tcPr>
          <w:p w14:paraId="253AD3C3" w14:textId="77777777" w:rsidR="00026965" w:rsidRPr="00C44D1B" w:rsidRDefault="00026965">
            <w:pPr>
              <w:spacing w:after="20"/>
              <w:rPr>
                <w:rFonts w:ascii="Courier New" w:hAnsi="Courier New"/>
              </w:rPr>
            </w:pPr>
            <w:bookmarkStart w:id="1282" w:name="_MCCTEMPBM_CRPT80110612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282"/>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283" w:name="_MCCTEMPBM_CRPT80110613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83"/>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284" w:name="_MCCTEMPBM_CRPT80110614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284"/>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285" w:name="_MCCTEMPBM_CRPT80110615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285"/>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286" w:name="_MCCTEMPBM_CRPT80110616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286"/>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lastRenderedPageBreak/>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pPr>
        <w:pStyle w:val="B1"/>
        <w:ind w:left="567" w:hanging="283"/>
      </w:pPr>
      <w:bookmarkStart w:id="1287" w:name="_MCCTEMPBM_CRPT80110617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287"/>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288" w:name="_MCCTEMPBM_CRPT80110618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288"/>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pPr>
        <w:pStyle w:val="B1"/>
        <w:ind w:left="567" w:hanging="283"/>
      </w:pPr>
      <w:bookmarkStart w:id="1289" w:name="_MCCTEMPBM_CRPT80110619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289"/>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290" w:name="_MCCTEMPBM_CRPT80110620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290"/>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pPr>
        <w:pStyle w:val="B1"/>
        <w:ind w:left="567" w:hanging="283"/>
      </w:pPr>
      <w:bookmarkStart w:id="1291" w:name="_MCCTEMPBM_CRPT80110621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291"/>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292" w:name="_CR7_27"/>
      <w:bookmarkStart w:id="1293" w:name="_Toc20207511"/>
      <w:bookmarkStart w:id="1294" w:name="_Toc27579393"/>
      <w:bookmarkStart w:id="1295" w:name="_Toc36115973"/>
      <w:bookmarkStart w:id="1296" w:name="_Toc45214853"/>
      <w:bookmarkStart w:id="1297" w:name="_Toc51866621"/>
      <w:bookmarkStart w:id="1298" w:name="_Toc202525034"/>
      <w:bookmarkEnd w:id="1292"/>
      <w:r w:rsidRPr="00C44D1B">
        <w:t>7.27</w:t>
      </w:r>
      <w:r w:rsidRPr="00C44D1B">
        <w:tab/>
        <w:t>Preferred network indication +CPNET</w:t>
      </w:r>
      <w:bookmarkEnd w:id="1293"/>
      <w:bookmarkEnd w:id="1294"/>
      <w:bookmarkEnd w:id="1295"/>
      <w:bookmarkEnd w:id="1296"/>
      <w:bookmarkEnd w:id="1297"/>
      <w:bookmarkEnd w:id="1298"/>
    </w:p>
    <w:p w14:paraId="405A5369" w14:textId="77777777" w:rsidR="00351D23" w:rsidRPr="00C44D1B" w:rsidRDefault="00351D23" w:rsidP="00351D23">
      <w:pPr>
        <w:pStyle w:val="TH"/>
      </w:pPr>
      <w:bookmarkStart w:id="1299" w:name="_CRTable59A"/>
      <w:r w:rsidRPr="00C44D1B">
        <w:t>Table </w:t>
      </w:r>
      <w:bookmarkEnd w:id="1299"/>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300" w:name="_MCCTEMPBM_CRPT80110622___7" w:colFirst="0" w:colLast="0"/>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301" w:name="_MCCTEMPBM_CRPT80110623___7" w:colFirst="0" w:colLast="0"/>
            <w:bookmarkEnd w:id="1300"/>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302" w:name="_MCCTEMPBM_CRPT80110624___7"/>
            <w:bookmarkEnd w:id="1301"/>
            <w:r w:rsidRPr="00C44D1B">
              <w:rPr>
                <w:rFonts w:ascii="Courier New" w:hAnsi="Courier New"/>
              </w:rPr>
              <w:t>+CPNET=?</w:t>
            </w:r>
            <w:bookmarkEnd w:id="1302"/>
          </w:p>
        </w:tc>
        <w:tc>
          <w:tcPr>
            <w:tcW w:w="4678" w:type="dxa"/>
          </w:tcPr>
          <w:p w14:paraId="341CB1A4" w14:textId="77777777" w:rsidR="00351D23" w:rsidRPr="00C44D1B" w:rsidRDefault="00351D23" w:rsidP="002F3BB2">
            <w:pPr>
              <w:keepNext/>
              <w:keepLines/>
              <w:spacing w:after="20"/>
              <w:rPr>
                <w:rFonts w:ascii="Courier New" w:hAnsi="Courier New"/>
              </w:rPr>
            </w:pPr>
            <w:bookmarkStart w:id="1303" w:name="_MCCTEMPBM_CRPT80110625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303"/>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304" w:name="_MCCTEMPBM_CRPT80110626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304"/>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305" w:name="_MCCTEMPBM_CRPT80110627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305"/>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306" w:name="_MCCTEMPBM_CRPT80110628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306"/>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lastRenderedPageBreak/>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307" w:name="_MCCTEMPBM_CRPT80110629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307"/>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308" w:name="_CR7_28"/>
      <w:bookmarkStart w:id="1309" w:name="_Toc20207512"/>
      <w:bookmarkStart w:id="1310" w:name="_Toc27579394"/>
      <w:bookmarkStart w:id="1311" w:name="_Toc36115974"/>
      <w:bookmarkStart w:id="1312" w:name="_Toc45214854"/>
      <w:bookmarkStart w:id="1313" w:name="_Toc51866622"/>
      <w:bookmarkStart w:id="1314" w:name="_Toc202525035"/>
      <w:bookmarkEnd w:id="1308"/>
      <w:r w:rsidRPr="00C44D1B">
        <w:t>7.28</w:t>
      </w:r>
      <w:r w:rsidRPr="00C44D1B">
        <w:tab/>
        <w:t>Preferred network status +CPNSTAT</w:t>
      </w:r>
      <w:bookmarkEnd w:id="1309"/>
      <w:bookmarkEnd w:id="1310"/>
      <w:bookmarkEnd w:id="1311"/>
      <w:bookmarkEnd w:id="1312"/>
      <w:bookmarkEnd w:id="1313"/>
      <w:bookmarkEnd w:id="1314"/>
    </w:p>
    <w:p w14:paraId="3F1EFFAF" w14:textId="77777777" w:rsidR="00351D23" w:rsidRPr="00C44D1B" w:rsidRDefault="00351D23" w:rsidP="00351D23">
      <w:pPr>
        <w:pStyle w:val="TH"/>
      </w:pPr>
      <w:bookmarkStart w:id="1315" w:name="_CRTable59B"/>
      <w:r w:rsidRPr="00C44D1B">
        <w:t>Table </w:t>
      </w:r>
      <w:bookmarkEnd w:id="1315"/>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316" w:name="_MCCTEMPBM_CRPT80110630___7" w:colFirst="0" w:colLast="0"/>
            <w:r w:rsidRPr="00C44D1B">
              <w:rPr>
                <w:rFonts w:ascii="Courier New" w:hAnsi="Courier New"/>
              </w:rPr>
              <w:t>+CPNSTAT=[&lt;n&gt;]</w:t>
            </w:r>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317" w:name="_MCCTEMPBM_CRPT80110631___7" w:colFirst="0" w:colLast="0"/>
            <w:bookmarkEnd w:id="1316"/>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318" w:name="_MCCTEMPBM_CRPT80110632___7"/>
            <w:bookmarkEnd w:id="1317"/>
            <w:r w:rsidRPr="00C44D1B">
              <w:rPr>
                <w:rFonts w:ascii="Courier New" w:hAnsi="Courier New"/>
              </w:rPr>
              <w:t>+CPNSTAT=?</w:t>
            </w:r>
            <w:bookmarkEnd w:id="1318"/>
          </w:p>
        </w:tc>
        <w:tc>
          <w:tcPr>
            <w:tcW w:w="4225" w:type="dxa"/>
          </w:tcPr>
          <w:p w14:paraId="0DA5C8C5" w14:textId="77777777" w:rsidR="00351D23" w:rsidRPr="00C44D1B" w:rsidRDefault="00351D23" w:rsidP="002F3BB2">
            <w:pPr>
              <w:spacing w:after="20"/>
              <w:rPr>
                <w:rFonts w:ascii="Courier New" w:hAnsi="Courier New"/>
              </w:rPr>
            </w:pPr>
            <w:bookmarkStart w:id="1319" w:name="_MCCTEMPBM_CRPT80110633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19"/>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320" w:name="_MCCTEMPBM_CRPT80110634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321" w:name="_MCCTEMPBM_CRPT80110635___7"/>
      <w:bookmarkEnd w:id="1320"/>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321"/>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322" w:name="_MCCTEMPBM_CRPT80110636___7"/>
      <w:r w:rsidRPr="00C44D1B">
        <w:rPr>
          <w:rFonts w:ascii="Courier New" w:hAnsi="Courier New"/>
        </w:rPr>
        <w:t>&lt;n&gt;</w:t>
      </w:r>
      <w:r w:rsidRPr="00C44D1B">
        <w:t>:</w:t>
      </w:r>
      <w:r w:rsidR="00D25393" w:rsidRPr="00C44D1B">
        <w:t xml:space="preserve"> integer type</w:t>
      </w:r>
    </w:p>
    <w:bookmarkEnd w:id="1322"/>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323" w:name="_MCCTEMPBM_CRPT80110637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324" w:name="_MCCTEMPBM_CRPT80110638___7"/>
      <w:bookmarkEnd w:id="1323"/>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324"/>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325" w:name="_CR7_29"/>
      <w:bookmarkStart w:id="1326" w:name="_Toc20207513"/>
      <w:bookmarkStart w:id="1327" w:name="_Toc27579395"/>
      <w:bookmarkStart w:id="1328" w:name="_Toc36115975"/>
      <w:bookmarkStart w:id="1329" w:name="_Toc45214855"/>
      <w:bookmarkStart w:id="1330" w:name="_Toc51866623"/>
      <w:bookmarkStart w:id="1331" w:name="_Toc202525036"/>
      <w:bookmarkEnd w:id="1325"/>
      <w:r w:rsidRPr="00C44D1B">
        <w:lastRenderedPageBreak/>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326"/>
      <w:bookmarkEnd w:id="1327"/>
      <w:bookmarkEnd w:id="1328"/>
      <w:bookmarkEnd w:id="1329"/>
      <w:bookmarkEnd w:id="1330"/>
      <w:bookmarkEnd w:id="1331"/>
    </w:p>
    <w:p w14:paraId="433AAC17" w14:textId="77777777" w:rsidR="007C3CF6" w:rsidRPr="00C44D1B" w:rsidRDefault="007C3CF6" w:rsidP="00B33FC4">
      <w:pPr>
        <w:pStyle w:val="TH"/>
      </w:pPr>
      <w:bookmarkStart w:id="1332" w:name="_CRTable59C"/>
      <w:r w:rsidRPr="00C44D1B">
        <w:t>Table </w:t>
      </w:r>
      <w:bookmarkEnd w:id="1332"/>
      <w:r w:rsidRPr="00C44D1B">
        <w:t>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333" w:name="_MCCTEMPBM_CRPT80110639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334" w:name="_MCCTEMPBM_CRPT80110640___7" w:colFirst="0" w:colLast="1"/>
            <w:bookmarkEnd w:id="1333"/>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335" w:name="_MCCTEMPBM_CRPT80110641___7"/>
            <w:bookmarkEnd w:id="1334"/>
            <w:r w:rsidRPr="00C44D1B">
              <w:rPr>
                <w:rFonts w:ascii="Courier New" w:hAnsi="Courier New"/>
              </w:rPr>
              <w:t>+CPSB=?</w:t>
            </w:r>
            <w:bookmarkEnd w:id="1335"/>
          </w:p>
        </w:tc>
        <w:tc>
          <w:tcPr>
            <w:tcW w:w="5065" w:type="dxa"/>
          </w:tcPr>
          <w:p w14:paraId="4F8B79FA" w14:textId="77777777" w:rsidR="007C3CF6" w:rsidRPr="00C44D1B" w:rsidRDefault="007C3CF6" w:rsidP="000A44C1">
            <w:pPr>
              <w:spacing w:after="20"/>
              <w:rPr>
                <w:rFonts w:ascii="Courier New" w:hAnsi="Courier New"/>
              </w:rPr>
            </w:pPr>
            <w:bookmarkStart w:id="1336" w:name="_MCCTEMPBM_CRPT80110642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36"/>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337" w:name="_MCCTEMPBM_CRPT80110643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337"/>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338" w:name="_MCCTEMPBM_CRPT80110644___7"/>
      <w:r w:rsidRPr="00C44D1B">
        <w:rPr>
          <w:rFonts w:ascii="Courier New" w:hAnsi="Courier New" w:cs="Courier New"/>
        </w:rPr>
        <w:t>&lt;n&gt;</w:t>
      </w:r>
      <w:r w:rsidRPr="00C44D1B">
        <w:t>:</w:t>
      </w:r>
      <w:r w:rsidR="00D25393" w:rsidRPr="00C44D1B">
        <w:t xml:space="preserve"> integer type</w:t>
      </w:r>
    </w:p>
    <w:bookmarkEnd w:id="1338"/>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339" w:name="_MCCTEMPBM_CRPT80110645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340" w:name="_MCCTEMPBM_CRPT80110646___7"/>
      <w:bookmarkEnd w:id="1339"/>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341" w:name="_MCCTEMPBM_CRPT80110647___7"/>
      <w:bookmarkEnd w:id="1340"/>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341"/>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lastRenderedPageBreak/>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342" w:name="_CR7_30"/>
      <w:bookmarkStart w:id="1343" w:name="_Toc20207514"/>
      <w:bookmarkStart w:id="1344" w:name="_Toc27579396"/>
      <w:bookmarkStart w:id="1345" w:name="_Toc36115976"/>
      <w:bookmarkStart w:id="1346" w:name="_Toc45214856"/>
      <w:bookmarkStart w:id="1347" w:name="_Toc51866624"/>
      <w:bookmarkStart w:id="1348" w:name="_Toc202525037"/>
      <w:bookmarkEnd w:id="1342"/>
      <w:r w:rsidRPr="00C44D1B">
        <w:t>7.3</w:t>
      </w:r>
      <w:r w:rsidR="00074AFB" w:rsidRPr="00C44D1B">
        <w:t>0</w:t>
      </w:r>
      <w:r w:rsidRPr="00C44D1B">
        <w:tab/>
        <w:t>Calling name identification presentation +CNAP</w:t>
      </w:r>
      <w:bookmarkEnd w:id="1343"/>
      <w:bookmarkEnd w:id="1344"/>
      <w:bookmarkEnd w:id="1345"/>
      <w:bookmarkEnd w:id="1346"/>
      <w:bookmarkEnd w:id="1347"/>
      <w:bookmarkEnd w:id="1348"/>
    </w:p>
    <w:p w14:paraId="0324BC79" w14:textId="77777777" w:rsidR="000F67F2" w:rsidRPr="00C44D1B" w:rsidRDefault="000F67F2" w:rsidP="000F67F2">
      <w:pPr>
        <w:pStyle w:val="TH"/>
      </w:pPr>
      <w:bookmarkStart w:id="1349" w:name="_CRTable59D"/>
      <w:r w:rsidRPr="00C44D1B">
        <w:t>Table </w:t>
      </w:r>
      <w:bookmarkEnd w:id="1349"/>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350" w:name="_MCCTEMPBM_CRPT80110648___7" w:colFirst="0" w:colLast="0"/>
            <w:r w:rsidRPr="00C44D1B">
              <w:rPr>
                <w:rFonts w:ascii="Courier New" w:hAnsi="Courier New"/>
              </w:rPr>
              <w:t>+CNAP=[&lt;n&gt;]</w:t>
            </w:r>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351" w:name="_MCCTEMPBM_CRPT80110649___7" w:colFirst="0" w:colLast="0"/>
            <w:bookmarkEnd w:id="1350"/>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352" w:name="_MCCTEMPBM_CRPT80110650___7"/>
            <w:bookmarkEnd w:id="1351"/>
            <w:r w:rsidRPr="00C44D1B">
              <w:rPr>
                <w:rFonts w:ascii="Courier New" w:hAnsi="Courier New"/>
              </w:rPr>
              <w:t>+CNAP=?</w:t>
            </w:r>
            <w:bookmarkEnd w:id="1352"/>
          </w:p>
        </w:tc>
        <w:tc>
          <w:tcPr>
            <w:tcW w:w="3522" w:type="dxa"/>
          </w:tcPr>
          <w:p w14:paraId="5C5DA609" w14:textId="77777777" w:rsidR="000F67F2" w:rsidRPr="00C44D1B" w:rsidRDefault="000F67F2" w:rsidP="0087686B">
            <w:pPr>
              <w:spacing w:after="20"/>
              <w:rPr>
                <w:rFonts w:ascii="Courier New" w:hAnsi="Courier New"/>
              </w:rPr>
            </w:pPr>
            <w:bookmarkStart w:id="1353" w:name="_MCCTEMPBM_CRPT80110651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53"/>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354" w:name="_MCCTEMPBM_CRPT80110652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354"/>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lastRenderedPageBreak/>
        <w:t>Defined values</w:t>
      </w:r>
    </w:p>
    <w:p w14:paraId="47CB431A" w14:textId="77777777" w:rsidR="000F67F2" w:rsidRPr="00C44D1B" w:rsidRDefault="000F67F2" w:rsidP="000F67F2">
      <w:pPr>
        <w:pStyle w:val="B1"/>
      </w:pPr>
      <w:bookmarkStart w:id="1355" w:name="_MCCTEMPBM_CRPT80110653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355"/>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356" w:name="_MCCTEMPBM_CRPT80110654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356"/>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357" w:name="_MCCTEMPBM_CRPT80110655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6B696F" w:rsidRDefault="000F67F2" w:rsidP="000F67F2">
      <w:pPr>
        <w:pStyle w:val="B1"/>
        <w:rPr>
          <w:rFonts w:ascii="Courier New" w:hAnsi="Courier New"/>
          <w:lang w:val="sv-SE"/>
        </w:rPr>
      </w:pPr>
      <w:r w:rsidRPr="006B696F">
        <w:rPr>
          <w:rFonts w:ascii="Courier New" w:hAnsi="Courier New"/>
          <w:lang w:val="sv-SE"/>
        </w:rPr>
        <w:t>&lt;CNI</w:t>
      </w:r>
      <w:r w:rsidR="00F606B6" w:rsidRPr="006B696F">
        <w:rPr>
          <w:rFonts w:ascii="Courier New" w:hAnsi="Courier New"/>
          <w:lang w:val="sv-SE"/>
        </w:rPr>
        <w:t>_</w:t>
      </w:r>
      <w:r w:rsidRPr="006B696F">
        <w:rPr>
          <w:rFonts w:ascii="Courier New" w:hAnsi="Courier New"/>
          <w:lang w:val="sv-SE"/>
        </w:rPr>
        <w:t>validity&gt;</w:t>
      </w:r>
      <w:r w:rsidRPr="006B696F">
        <w:rPr>
          <w:lang w:val="sv-SE"/>
        </w:rPr>
        <w:t>:</w:t>
      </w:r>
      <w:r w:rsidR="00D25393" w:rsidRPr="006B696F">
        <w:rPr>
          <w:lang w:val="sv-SE"/>
        </w:rPr>
        <w:t xml:space="preserve"> integer type</w:t>
      </w:r>
    </w:p>
    <w:bookmarkEnd w:id="1357"/>
    <w:p w14:paraId="025ADD0F" w14:textId="77777777" w:rsidR="000F67F2" w:rsidRPr="006B696F" w:rsidRDefault="000F67F2" w:rsidP="007638C0">
      <w:pPr>
        <w:pStyle w:val="B2"/>
        <w:rPr>
          <w:lang w:val="sv-SE"/>
        </w:rPr>
      </w:pPr>
      <w:r w:rsidRPr="006B696F">
        <w:rPr>
          <w:lang w:val="sv-SE"/>
        </w:rPr>
        <w:t>0</w:t>
      </w:r>
      <w:r w:rsidRPr="006B696F">
        <w:rPr>
          <w:lang w:val="sv-SE"/>
        </w:rPr>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358" w:name="_MCCTEMPBM_CRPT80110656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358"/>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359" w:name="_CR7_31"/>
      <w:bookmarkStart w:id="1360" w:name="_Toc20207515"/>
      <w:bookmarkStart w:id="1361" w:name="_Toc27579397"/>
      <w:bookmarkStart w:id="1362" w:name="_Toc36115977"/>
      <w:bookmarkStart w:id="1363" w:name="_Toc45214857"/>
      <w:bookmarkStart w:id="1364" w:name="_Toc51866625"/>
      <w:bookmarkStart w:id="1365" w:name="_Toc202525038"/>
      <w:bookmarkEnd w:id="1359"/>
      <w:r w:rsidRPr="00C44D1B">
        <w:t>7.3</w:t>
      </w:r>
      <w:r w:rsidR="00074AFB" w:rsidRPr="00C44D1B">
        <w:t>1</w:t>
      </w:r>
      <w:r w:rsidRPr="00C44D1B">
        <w:tab/>
        <w:t>Connected line identification restriction status +COLR</w:t>
      </w:r>
      <w:bookmarkEnd w:id="1360"/>
      <w:bookmarkEnd w:id="1361"/>
      <w:bookmarkEnd w:id="1362"/>
      <w:bookmarkEnd w:id="1363"/>
      <w:bookmarkEnd w:id="1364"/>
      <w:bookmarkEnd w:id="1365"/>
    </w:p>
    <w:p w14:paraId="42711559" w14:textId="77777777" w:rsidR="000F67F2" w:rsidRPr="00C44D1B" w:rsidRDefault="000F67F2" w:rsidP="000F67F2">
      <w:pPr>
        <w:pStyle w:val="TH"/>
      </w:pPr>
      <w:bookmarkStart w:id="1366" w:name="_CRTable59E"/>
      <w:r w:rsidRPr="00C44D1B">
        <w:t>Table </w:t>
      </w:r>
      <w:bookmarkEnd w:id="1366"/>
      <w:r w:rsidRPr="00C44D1B">
        <w:t xml:space="preserve">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367" w:name="_MCCTEMPBM_CRPT80110657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368" w:name="_MCCTEMPBM_CRPT80110658___7" w:colFirst="0" w:colLast="0"/>
            <w:bookmarkEnd w:id="1367"/>
            <w:r w:rsidRPr="00C44D1B">
              <w:rPr>
                <w:rFonts w:ascii="Courier New" w:hAnsi="Courier New"/>
              </w:rPr>
              <w:t>+COLR=?</w:t>
            </w:r>
          </w:p>
        </w:tc>
        <w:tc>
          <w:tcPr>
            <w:tcW w:w="3272" w:type="dxa"/>
          </w:tcPr>
          <w:p w14:paraId="689AE33E" w14:textId="77777777" w:rsidR="000F67F2" w:rsidRPr="00C44D1B" w:rsidRDefault="000F67F2" w:rsidP="0087686B">
            <w:pPr>
              <w:keepNext/>
              <w:keepLines/>
              <w:spacing w:after="20"/>
              <w:rPr>
                <w:rFonts w:ascii="Courier New" w:hAnsi="Courier New"/>
              </w:rPr>
            </w:pPr>
          </w:p>
        </w:tc>
      </w:tr>
      <w:bookmarkEnd w:id="1368"/>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369" w:name="_MCCTEMPBM_CRPT80110659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369"/>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370" w:name="_MCCTEMPBM_CRPT80110660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370"/>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lastRenderedPageBreak/>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371" w:name="_CR7_32"/>
      <w:bookmarkStart w:id="1372" w:name="_Toc20207516"/>
      <w:bookmarkStart w:id="1373" w:name="_Toc27579398"/>
      <w:bookmarkStart w:id="1374" w:name="_Toc36115978"/>
      <w:bookmarkStart w:id="1375" w:name="_Toc45214858"/>
      <w:bookmarkStart w:id="1376" w:name="_Toc51866626"/>
      <w:bookmarkStart w:id="1377" w:name="_Toc202525039"/>
      <w:bookmarkEnd w:id="1371"/>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372"/>
      <w:bookmarkEnd w:id="1373"/>
      <w:bookmarkEnd w:id="1374"/>
      <w:bookmarkEnd w:id="1375"/>
      <w:bookmarkEnd w:id="1376"/>
      <w:bookmarkEnd w:id="1377"/>
    </w:p>
    <w:p w14:paraId="479D5B6A" w14:textId="77777777" w:rsidR="004D665E" w:rsidRPr="00C44D1B" w:rsidRDefault="004D665E" w:rsidP="004D665E">
      <w:pPr>
        <w:pStyle w:val="TH"/>
        <w:rPr>
          <w:lang w:val="fr-FR"/>
        </w:rPr>
      </w:pPr>
      <w:bookmarkStart w:id="1378" w:name="_CRTable7_321"/>
      <w:r w:rsidRPr="00C44D1B">
        <w:rPr>
          <w:lang w:val="fr-FR"/>
        </w:rPr>
        <w:t>Table </w:t>
      </w:r>
      <w:bookmarkEnd w:id="1378"/>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379" w:name="_MCCTEMPBM_CRPT80110661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380" w:name="_MCCTEMPBM_CRPT80110662___7" w:colFirst="0" w:colLast="0"/>
            <w:bookmarkEnd w:id="1379"/>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bookmarkEnd w:id="1380"/>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381" w:name="_MCCTEMPBM_CRPT80110663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381"/>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382" w:name="_MCCTEMPBM_CRPT80110664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p w14:paraId="4A091290" w14:textId="77777777" w:rsidR="004D665E" w:rsidRPr="00C44D1B" w:rsidRDefault="004D665E" w:rsidP="004D665E">
      <w:pPr>
        <w:pStyle w:val="TH"/>
        <w:rPr>
          <w:lang w:eastAsia="ja-JP"/>
        </w:rPr>
      </w:pPr>
      <w:bookmarkStart w:id="1383" w:name="_CRTable7_322"/>
      <w:bookmarkEnd w:id="1382"/>
      <w:r w:rsidRPr="00C44D1B">
        <w:t>Table </w:t>
      </w:r>
      <w:bookmarkEnd w:id="1383"/>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384" w:name="_MCCTEMPBM_CRPT80110665___7"/>
            <w:r w:rsidRPr="00C44D1B">
              <w:rPr>
                <w:rFonts w:ascii="Courier New" w:hAnsi="Courier New" w:cs="Courier New"/>
                <w:lang w:eastAsia="en-US"/>
              </w:rPr>
              <w:t>&lt;BFVoice&gt;</w:t>
            </w:r>
            <w:bookmarkEnd w:id="1384"/>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385" w:name="_MCCTEMPBM_CRPT80110666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p w14:paraId="66732055" w14:textId="77777777" w:rsidR="004D665E" w:rsidRPr="00C44D1B" w:rsidRDefault="004D665E" w:rsidP="004D665E">
      <w:pPr>
        <w:pStyle w:val="TH"/>
        <w:rPr>
          <w:lang w:eastAsia="ja-JP"/>
        </w:rPr>
      </w:pPr>
      <w:bookmarkStart w:id="1386" w:name="_CRTable7_323"/>
      <w:bookmarkEnd w:id="1385"/>
      <w:r w:rsidRPr="00C44D1B">
        <w:lastRenderedPageBreak/>
        <w:t>Table </w:t>
      </w:r>
      <w:bookmarkEnd w:id="1386"/>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387" w:name="_MCCTEMPBM_CRPT80110667___7"/>
            <w:r w:rsidRPr="00C44D1B">
              <w:rPr>
                <w:rFonts w:ascii="Courier New" w:hAnsi="Courier New" w:cs="Courier New"/>
                <w:lang w:eastAsia="ja-JP"/>
              </w:rPr>
              <w:t>&lt;BFVideo&gt;</w:t>
            </w:r>
            <w:bookmarkEnd w:id="1387"/>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388" w:name="_MCCTEMPBM_CRPT80110668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p w14:paraId="1F4F0BB0" w14:textId="77777777" w:rsidR="004D665E" w:rsidRPr="00C44D1B" w:rsidRDefault="004D665E" w:rsidP="004D665E">
      <w:pPr>
        <w:pStyle w:val="TH"/>
        <w:rPr>
          <w:lang w:eastAsia="ja-JP"/>
        </w:rPr>
      </w:pPr>
      <w:bookmarkStart w:id="1389" w:name="_CRTable7_324"/>
      <w:bookmarkEnd w:id="1388"/>
      <w:r w:rsidRPr="00C44D1B">
        <w:t>Table </w:t>
      </w:r>
      <w:bookmarkEnd w:id="1389"/>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390" w:name="_MCCTEMPBM_CRPT80110669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390"/>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391" w:name="_MCCTEMPBM_CRPT80110670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p w14:paraId="46F223FD" w14:textId="77777777" w:rsidR="004D665E" w:rsidRPr="00C44D1B" w:rsidRDefault="004D665E" w:rsidP="004D665E">
      <w:pPr>
        <w:pStyle w:val="TH"/>
        <w:rPr>
          <w:lang w:eastAsia="ja-JP"/>
        </w:rPr>
      </w:pPr>
      <w:bookmarkStart w:id="1392" w:name="_CRTable7_325"/>
      <w:bookmarkEnd w:id="1391"/>
      <w:r w:rsidRPr="00C44D1B">
        <w:t>Table </w:t>
      </w:r>
      <w:bookmarkEnd w:id="1392"/>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393" w:name="_MCCTEMPBM_CRPT80110671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393"/>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394" w:name="_CR7_33"/>
      <w:bookmarkStart w:id="1395" w:name="_Toc20207517"/>
      <w:bookmarkStart w:id="1396" w:name="_Toc27579399"/>
      <w:bookmarkStart w:id="1397" w:name="_Toc36115979"/>
      <w:bookmarkStart w:id="1398" w:name="_Toc45214859"/>
      <w:bookmarkStart w:id="1399" w:name="_Toc51866627"/>
      <w:bookmarkStart w:id="1400" w:name="_Toc202525040"/>
      <w:bookmarkEnd w:id="1394"/>
      <w:r w:rsidRPr="00C44D1B">
        <w:lastRenderedPageBreak/>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395"/>
      <w:bookmarkEnd w:id="1396"/>
      <w:bookmarkEnd w:id="1397"/>
      <w:bookmarkEnd w:id="1398"/>
      <w:bookmarkEnd w:id="1399"/>
      <w:bookmarkEnd w:id="1400"/>
    </w:p>
    <w:p w14:paraId="3FCC1E5C" w14:textId="77777777" w:rsidR="0090279C" w:rsidRPr="00C44D1B" w:rsidRDefault="0090279C" w:rsidP="0090279C">
      <w:pPr>
        <w:pStyle w:val="TH"/>
      </w:pPr>
      <w:bookmarkStart w:id="1401" w:name="_CRTable7_331"/>
      <w:r w:rsidRPr="00C44D1B">
        <w:t>Table </w:t>
      </w:r>
      <w:bookmarkEnd w:id="1401"/>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402" w:name="_MCCTEMPBM_CRPT80110673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403" w:name="_MCCTEMPBM_CRPT80110674___7" w:colFirst="0" w:colLast="0"/>
            <w:bookmarkEnd w:id="1402"/>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404" w:name="_MCCTEMPBM_CRPT80110675___7"/>
            <w:bookmarkEnd w:id="1403"/>
            <w:r w:rsidRPr="00C44D1B">
              <w:rPr>
                <w:rFonts w:ascii="Courier New" w:hAnsi="Courier New"/>
              </w:rPr>
              <w:t>+CNEM=?</w:t>
            </w:r>
            <w:bookmarkEnd w:id="1404"/>
          </w:p>
        </w:tc>
        <w:tc>
          <w:tcPr>
            <w:tcW w:w="4359" w:type="dxa"/>
          </w:tcPr>
          <w:p w14:paraId="1FD1EC2A" w14:textId="77777777" w:rsidR="0090279C" w:rsidRPr="00C44D1B" w:rsidRDefault="00427B8B" w:rsidP="0090279C">
            <w:pPr>
              <w:spacing w:after="20"/>
              <w:rPr>
                <w:rFonts w:ascii="Courier New" w:hAnsi="Courier New"/>
              </w:rPr>
            </w:pPr>
            <w:bookmarkStart w:id="1405" w:name="_MCCTEMPBM_CRPT80110676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405"/>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406" w:name="_MCCTEMPBM_CRPT80110677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406"/>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407" w:name="_MCCTEMPBM_CRPT80110678___7"/>
      <w:r w:rsidRPr="00C44D1B">
        <w:rPr>
          <w:rFonts w:ascii="Courier New" w:hAnsi="Courier New"/>
        </w:rPr>
        <w:t>&lt;reporting&gt;</w:t>
      </w:r>
      <w:r w:rsidRPr="00C44D1B">
        <w:t>: integer type</w:t>
      </w:r>
    </w:p>
    <w:bookmarkEnd w:id="1407"/>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408" w:name="_MCCTEMPBM_CRPT80110679___7"/>
      <w:r w:rsidRPr="00C44D1B">
        <w:rPr>
          <w:rFonts w:ascii="Courier New" w:hAnsi="Courier New"/>
        </w:rPr>
        <w:t>&lt;emb_Iu_supp&gt;</w:t>
      </w:r>
      <w:r w:rsidRPr="00C44D1B">
        <w:t>: integer type. Emergency bearer services support indicator for Iu mode (See NOTE).</w:t>
      </w:r>
    </w:p>
    <w:bookmarkEnd w:id="1408"/>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409" w:name="_MCCTEMPBM_CRPT80110680___7"/>
      <w:r w:rsidRPr="00C44D1B">
        <w:rPr>
          <w:rFonts w:ascii="Courier New" w:hAnsi="Courier New"/>
        </w:rPr>
        <w:t>&lt;emb_S1_supp&gt;</w:t>
      </w:r>
      <w:r w:rsidRPr="00C44D1B">
        <w:t>: integer type. Emergency bearer services support indicator for S1 mode (See NOTE).</w:t>
      </w:r>
    </w:p>
    <w:bookmarkEnd w:id="1409"/>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410" w:name="_MCCTEMPBM_CRPT80110681___7"/>
      <w:r w:rsidRPr="006B696F">
        <w:rPr>
          <w:rFonts w:ascii="Courier New" w:hAnsi="Courier New"/>
          <w:lang w:val="sv-SE"/>
        </w:rPr>
        <w:t>&lt;em</w:t>
      </w:r>
      <w:r w:rsidR="005A3068" w:rsidRPr="006B696F">
        <w:rPr>
          <w:rFonts w:ascii="Courier New" w:hAnsi="Courier New"/>
          <w:lang w:val="sv-SE"/>
        </w:rPr>
        <w:t>s</w:t>
      </w:r>
      <w:r w:rsidRPr="006B696F">
        <w:rPr>
          <w:rFonts w:ascii="Courier New" w:hAnsi="Courier New"/>
          <w:lang w:val="sv-SE"/>
        </w:rPr>
        <w:t>_5G_supp&gt;</w:t>
      </w:r>
      <w:r w:rsidRPr="006B696F">
        <w:rPr>
          <w:lang w:val="sv-SE"/>
        </w:rPr>
        <w:t xml:space="preserve">: integer type. </w:t>
      </w:r>
      <w:r w:rsidRPr="00C44D1B">
        <w:t>Emergency services support indicator for 5G (See NOTE).</w:t>
      </w:r>
    </w:p>
    <w:bookmarkEnd w:id="1410"/>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411" w:name="_MCCTEMPBM_CRPT80110682___7"/>
      <w:r w:rsidRPr="006B696F">
        <w:rPr>
          <w:rFonts w:ascii="Courier New" w:hAnsi="Courier New"/>
          <w:lang w:val="sv-SE"/>
        </w:rPr>
        <w:t>&lt;emf_5G_supp&gt;</w:t>
      </w:r>
      <w:r w:rsidRPr="006B696F">
        <w:rPr>
          <w:lang w:val="sv-SE"/>
        </w:rPr>
        <w:t xml:space="preserve">: integer type. </w:t>
      </w:r>
      <w:r w:rsidRPr="00C44D1B">
        <w:t>Emergency services fallback indicator for 5G (See NOTE).</w:t>
      </w:r>
    </w:p>
    <w:bookmarkEnd w:id="1411"/>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lastRenderedPageBreak/>
        <w:t>2</w:t>
      </w:r>
      <w:r w:rsidRPr="00C44D1B">
        <w:tab/>
      </w:r>
      <w:r w:rsidRPr="00C44D1B">
        <w:rPr>
          <w:lang w:eastAsia="ja-JP"/>
        </w:rPr>
        <w:t>Emergency services fallback supported in E-UTRA connected to 5GC only</w:t>
      </w:r>
    </w:p>
    <w:p w14:paraId="51B4CA22" w14:textId="77777777" w:rsidR="006861C5" w:rsidRPr="00C44D1B" w:rsidRDefault="005A3068" w:rsidP="006861C5">
      <w:pPr>
        <w:ind w:left="851" w:hanging="284"/>
        <w:rPr>
          <w:lang w:eastAsia="ja-JP"/>
        </w:rPr>
      </w:pPr>
      <w:bookmarkStart w:id="1412" w:name="_MCCTEMPBM_CRPT80110683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413" w:name="_MCCTEMPBM_CRPT80110684___7"/>
      <w:bookmarkEnd w:id="1412"/>
      <w:r w:rsidRPr="006B696F">
        <w:rPr>
          <w:rFonts w:ascii="Courier New" w:hAnsi="Courier New"/>
          <w:lang w:val="sv-SE"/>
        </w:rPr>
        <w:t>&lt;emcn3_5G_supp&gt;</w:t>
      </w:r>
      <w:r w:rsidRPr="006B696F">
        <w:rPr>
          <w:lang w:val="sv-SE"/>
        </w:rPr>
        <w:t xml:space="preserve">: integer type. </w:t>
      </w:r>
      <w:r w:rsidRPr="00C44D1B">
        <w:t>Emergency services support indicator for non-3GPP access (See NOTE).</w:t>
      </w:r>
    </w:p>
    <w:bookmarkEnd w:id="1413"/>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414" w:name="_MCCTEMPBM_CRPT80110685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414"/>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415" w:name="_CR7_34"/>
      <w:bookmarkStart w:id="1416" w:name="_Toc20207518"/>
      <w:bookmarkStart w:id="1417" w:name="_Toc27579400"/>
      <w:bookmarkStart w:id="1418" w:name="_Toc36115980"/>
      <w:bookmarkStart w:id="1419" w:name="_Toc45214860"/>
      <w:bookmarkStart w:id="1420" w:name="_Toc51866628"/>
      <w:bookmarkStart w:id="1421" w:name="_Toc202525041"/>
      <w:bookmarkEnd w:id="1415"/>
      <w:r w:rsidRPr="00C44D1B">
        <w:t>7.34</w:t>
      </w:r>
      <w:r w:rsidR="00074AFB" w:rsidRPr="00C44D1B">
        <w:tab/>
      </w:r>
      <w:r w:rsidR="004A5EC3" w:rsidRPr="00C44D1B">
        <w:t>Enhanced closed user group +CECUG</w:t>
      </w:r>
      <w:bookmarkEnd w:id="1416"/>
      <w:bookmarkEnd w:id="1417"/>
      <w:bookmarkEnd w:id="1418"/>
      <w:bookmarkEnd w:id="1419"/>
      <w:bookmarkEnd w:id="1420"/>
      <w:bookmarkEnd w:id="1421"/>
    </w:p>
    <w:p w14:paraId="79838CA9" w14:textId="77777777" w:rsidR="004A5EC3" w:rsidRPr="00C44D1B" w:rsidRDefault="004A5EC3" w:rsidP="004A5EC3">
      <w:pPr>
        <w:pStyle w:val="TH"/>
      </w:pPr>
      <w:bookmarkStart w:id="1422" w:name="_CRTable7_341"/>
      <w:r w:rsidRPr="00C44D1B">
        <w:t>Table </w:t>
      </w:r>
      <w:bookmarkEnd w:id="1422"/>
      <w:r w:rsidRPr="00C44D1B">
        <w:t>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423" w:name="_MCCTEMPBM_CRPT80110686___7" w:colFirst="0" w:colLast="0"/>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424" w:name="_MCCTEMPBM_CRPT80110687___7" w:colFirst="0" w:colLast="1"/>
            <w:bookmarkEnd w:id="1423"/>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425" w:name="_MCCTEMPBM_CRPT80110688___7"/>
            <w:bookmarkEnd w:id="1424"/>
            <w:r w:rsidRPr="00C44D1B">
              <w:rPr>
                <w:rFonts w:ascii="Courier New" w:hAnsi="Courier New"/>
              </w:rPr>
              <w:t>+CECUG=?</w:t>
            </w:r>
            <w:bookmarkEnd w:id="1425"/>
          </w:p>
        </w:tc>
        <w:tc>
          <w:tcPr>
            <w:tcW w:w="4820" w:type="dxa"/>
          </w:tcPr>
          <w:p w14:paraId="0C1F996E" w14:textId="77777777" w:rsidR="004A5EC3" w:rsidRPr="00C44D1B" w:rsidRDefault="004A5EC3" w:rsidP="00583EBC">
            <w:pPr>
              <w:spacing w:after="20"/>
              <w:rPr>
                <w:rFonts w:ascii="Courier New" w:hAnsi="Courier New"/>
              </w:rPr>
            </w:pPr>
            <w:bookmarkStart w:id="1426" w:name="_MCCTEMPBM_CRPT80110689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426"/>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427" w:name="_MCCTEMPBM_CRPT80110690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428" w:name="_MCCTEMPBM_CRPT80110691___7"/>
      <w:bookmarkEnd w:id="1427"/>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429" w:name="_MCCTEMPBM_CRPT80110692___7"/>
      <w:bookmarkEnd w:id="1428"/>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429"/>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lastRenderedPageBreak/>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430" w:name="_MCCTEMPBM_CRPT80110693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431" w:name="_MCCTEMPBM_CRPT80110694___7"/>
      <w:bookmarkEnd w:id="1430"/>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432" w:name="_MCCTEMPBM_CRPT80110695___7"/>
      <w:bookmarkEnd w:id="1431"/>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77777777" w:rsidR="004A5EC3" w:rsidRPr="00C44D1B" w:rsidRDefault="004A5EC3" w:rsidP="004A5EC3">
      <w:pPr>
        <w:pStyle w:val="B2"/>
        <w:ind w:firstLine="0"/>
        <w:rPr>
          <w:rFonts w:eastAsia="MS Mincho"/>
        </w:rPr>
      </w:pPr>
      <w:bookmarkStart w:id="1433" w:name="_MCCTEMPBM_CRPT80110696___3"/>
      <w:bookmarkEnd w:id="1432"/>
      <w:r w:rsidRPr="00C44D1B">
        <w:rPr>
          <w:rFonts w:eastAsia="MS Mincho"/>
        </w:rPr>
        <w:t xml:space="preserve">If </w:t>
      </w:r>
      <w:r w:rsidRPr="00C44D1B">
        <w:rPr>
          <w:rFonts w:ascii="Courier New" w:eastAsia="MS Mincho" w:hAnsi="Courier New" w:cs="Courier New"/>
        </w:rPr>
        <w:t>'G'</w:t>
      </w:r>
      <w:r w:rsidRPr="00C44D1B">
        <w:rPr>
          <w:rFonts w:eastAsia="MS Mincho"/>
        </w:rPr>
        <w:t xml:space="preserve"> or </w:t>
      </w:r>
      <w:r w:rsidRPr="00C44D1B">
        <w:rPr>
          <w:rFonts w:ascii="Courier New" w:eastAsia="MS Mincho" w:hAnsi="Courier New" w:cs="Courier New"/>
        </w:rPr>
        <w:t>'g'</w:t>
      </w:r>
      <w:r w:rsidRPr="00C44D1B">
        <w:rPr>
          <w:rFonts w:eastAsia="MS Mincho"/>
        </w:rPr>
        <w:t xml:space="preserve"> is not applied (for </w:t>
      </w:r>
      <w:r w:rsidRPr="00C44D1B">
        <w:rPr>
          <w:rFonts w:eastAsia="MS Mincho"/>
          <w:lang w:eastAsia="ja-JP" w:bidi="he-IL"/>
        </w:rPr>
        <w:t xml:space="preserve">the dial command </w:t>
      </w:r>
      <w:r w:rsidRPr="00C44D1B">
        <w:rPr>
          <w:rFonts w:ascii="Courier New" w:eastAsia="MS Mincho" w:hAnsi="Courier New" w:cs="Courier New"/>
          <w:lang w:eastAsia="ja-JP" w:bidi="he-IL"/>
        </w:rPr>
        <w:t>D</w:t>
      </w:r>
      <w:r w:rsidRPr="00C44D1B">
        <w:rPr>
          <w:rFonts w:eastAsia="MS Mincho"/>
        </w:rPr>
        <w:t xml:space="preserve">) or </w:t>
      </w:r>
      <w:r w:rsidRPr="00C44D1B">
        <w:rPr>
          <w:rFonts w:ascii="Courier New" w:eastAsia="MS Mincho" w:hAnsi="Courier New" w:cs="Courier New"/>
        </w:rPr>
        <w:t>&lt;CUG</w:t>
      </w:r>
      <w:r w:rsidR="00A7498A" w:rsidRPr="00C44D1B">
        <w:rPr>
          <w:rFonts w:ascii="Courier New" w:eastAsia="MS Mincho" w:hAnsi="Courier New" w:cs="Courier New"/>
        </w:rPr>
        <w:t>_</w:t>
      </w:r>
      <w:r w:rsidRPr="00C44D1B">
        <w:rPr>
          <w:rFonts w:ascii="Courier New" w:eastAsia="MS Mincho" w:hAnsi="Courier New" w:cs="Courier New"/>
        </w:rPr>
        <w:t>pointer&gt;</w:t>
      </w:r>
      <w:r w:rsidRPr="00C44D1B">
        <w:rPr>
          <w:rFonts w:eastAsia="MS Mincho"/>
        </w:rPr>
        <w:t xml:space="preserve"> is set to 0 (for </w:t>
      </w:r>
      <w:r w:rsidRPr="00C44D1B">
        <w:rPr>
          <w:rFonts w:ascii="Courier New" w:eastAsia="MS Mincho" w:hAnsi="Courier New" w:cs="Courier New"/>
        </w:rPr>
        <w:t>+CDU)</w:t>
      </w:r>
      <w:r w:rsidRPr="00C44D1B">
        <w:rPr>
          <w:rFonts w:eastAsia="MS Mincho"/>
        </w:rPr>
        <w:t xml:space="preserve">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434" w:name="_MCCTEMPBM_CRPT80110697___7"/>
      <w:bookmarkEnd w:id="1433"/>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434"/>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435" w:name="_MCCTEMPBM_CRPT80110698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435"/>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436" w:name="_MCCTEMPBM_CRPT80110699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436"/>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437" w:name="_MCCTEMPBM_CRPT80110700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438" w:name="_CR7_35"/>
      <w:bookmarkStart w:id="1439" w:name="_Toc20207519"/>
      <w:bookmarkStart w:id="1440" w:name="_Toc27579401"/>
      <w:bookmarkStart w:id="1441" w:name="_Toc36115981"/>
      <w:bookmarkStart w:id="1442" w:name="_Toc45214861"/>
      <w:bookmarkStart w:id="1443" w:name="_Toc51866629"/>
      <w:bookmarkStart w:id="1444" w:name="_Toc202525042"/>
      <w:bookmarkEnd w:id="1437"/>
      <w:bookmarkEnd w:id="1438"/>
      <w:r w:rsidRPr="00C44D1B">
        <w:lastRenderedPageBreak/>
        <w:t>7.35</w:t>
      </w:r>
      <w:r w:rsidRPr="00C44D1B">
        <w:tab/>
        <w:t>Communication forwarding number and conditions with URI support +CCFCU</w:t>
      </w:r>
      <w:bookmarkEnd w:id="1439"/>
      <w:bookmarkEnd w:id="1440"/>
      <w:bookmarkEnd w:id="1441"/>
      <w:bookmarkEnd w:id="1442"/>
      <w:bookmarkEnd w:id="1443"/>
      <w:bookmarkEnd w:id="1444"/>
    </w:p>
    <w:p w14:paraId="64E4F863" w14:textId="77777777" w:rsidR="00181152" w:rsidRPr="00C44D1B" w:rsidRDefault="00181152" w:rsidP="00181152">
      <w:pPr>
        <w:pStyle w:val="TH"/>
      </w:pPr>
      <w:bookmarkStart w:id="1445" w:name="_CRTable7_351"/>
      <w:r w:rsidRPr="00C44D1B">
        <w:t>Table </w:t>
      </w:r>
      <w:bookmarkEnd w:id="1445"/>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446" w:name="_MCCTEMPBM_CRPT80110701___7" w:colFirst="0" w:colLast="1"/>
            <w:bookmarkStart w:id="1447" w:name="_MCCTEMPBM_CRPT80110703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448" w:name="_MCCTEMPBM_CRPT80110702___7"/>
            <w:r w:rsidRPr="00C44D1B">
              <w:rPr>
                <w:b/>
              </w:rPr>
              <w:t xml:space="preserve">when </w:t>
            </w:r>
            <w:r w:rsidRPr="00C44D1B">
              <w:rPr>
                <w:rFonts w:ascii="Courier New" w:hAnsi="Courier New"/>
                <w:b/>
              </w:rPr>
              <w:t>&lt;mode&gt;</w:t>
            </w:r>
            <w:r w:rsidRPr="00C44D1B">
              <w:rPr>
                <w:b/>
              </w:rPr>
              <w:t>=2 and command successful:</w:t>
            </w:r>
          </w:p>
          <w:bookmarkEnd w:id="1448"/>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449" w:name="_MCCTEMPBM_CRPT80110704___7"/>
            <w:bookmarkEnd w:id="1446"/>
            <w:bookmarkEnd w:id="1447"/>
            <w:r w:rsidRPr="00C44D1B">
              <w:rPr>
                <w:rFonts w:ascii="Courier New" w:hAnsi="Courier New"/>
              </w:rPr>
              <w:t>+CCFCU=?</w:t>
            </w:r>
            <w:bookmarkEnd w:id="1449"/>
          </w:p>
        </w:tc>
        <w:tc>
          <w:tcPr>
            <w:tcW w:w="6052" w:type="dxa"/>
          </w:tcPr>
          <w:p w14:paraId="27AF820A" w14:textId="77777777" w:rsidR="00181152" w:rsidRPr="00C44D1B" w:rsidRDefault="00181152" w:rsidP="00181152">
            <w:pPr>
              <w:spacing w:after="20"/>
              <w:rPr>
                <w:rFonts w:ascii="Courier New" w:hAnsi="Courier New"/>
              </w:rPr>
            </w:pPr>
            <w:bookmarkStart w:id="1450" w:name="_MCCTEMPBM_CRPT80110705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450"/>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451" w:name="_MCCTEMPBM_CRPT80110706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451"/>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452" w:name="_MCCTEMPBM_CRPT80110707___7"/>
      <w:r w:rsidRPr="00C44D1B">
        <w:rPr>
          <w:rFonts w:ascii="Courier New" w:hAnsi="Courier New"/>
        </w:rPr>
        <w:t>&lt;reason&gt;</w:t>
      </w:r>
      <w:r w:rsidRPr="00C44D1B">
        <w:t>: integer type</w:t>
      </w:r>
    </w:p>
    <w:bookmarkEnd w:id="1452"/>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453" w:name="_MCCTEMPBM_CRPT80110708___7"/>
      <w:r w:rsidRPr="00C44D1B">
        <w:rPr>
          <w:rFonts w:ascii="Courier New" w:hAnsi="Courier New"/>
        </w:rPr>
        <w:t>&lt;mode&gt;</w:t>
      </w:r>
      <w:r w:rsidRPr="00C44D1B">
        <w:t>: integer type</w:t>
      </w:r>
    </w:p>
    <w:bookmarkEnd w:id="1453"/>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454" w:name="_MCCTEMPBM_CRPT80110709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455" w:name="_MCCTEMPBM_CRPT80110710___7"/>
      <w:bookmarkEnd w:id="1454"/>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lastRenderedPageBreak/>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456" w:name="_MCCTEMPBM_CRPT80110711___7"/>
      <w:bookmarkEnd w:id="1455"/>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457" w:name="_MCCTEMPBM_CRPT80110712___2"/>
      <w:bookmarkEnd w:id="1456"/>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458" w:name="_MCCTEMPBM_CRPT80110713___7"/>
      <w:bookmarkEnd w:id="1457"/>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459" w:name="_MCCTEMPBM_CRPT80110714___2"/>
      <w:bookmarkEnd w:id="1458"/>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460" w:name="_MCCTEMPBM_CRPT80110715___7"/>
      <w:bookmarkEnd w:id="1459"/>
      <w:r w:rsidRPr="00C44D1B">
        <w:rPr>
          <w:rFonts w:ascii="Courier New" w:hAnsi="Courier New"/>
        </w:rPr>
        <w:t>&lt;status&gt;</w:t>
      </w:r>
      <w:r w:rsidRPr="00C44D1B">
        <w:t>: integer type</w:t>
      </w:r>
    </w:p>
    <w:bookmarkEnd w:id="1460"/>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461" w:name="_CR7_36"/>
      <w:bookmarkStart w:id="1462" w:name="_Toc20207520"/>
      <w:bookmarkStart w:id="1463" w:name="_Toc27579402"/>
      <w:bookmarkStart w:id="1464" w:name="_Toc36115982"/>
      <w:bookmarkStart w:id="1465" w:name="_Toc45214862"/>
      <w:bookmarkStart w:id="1466" w:name="_Toc51866630"/>
      <w:bookmarkStart w:id="1467" w:name="_Toc202525043"/>
      <w:bookmarkEnd w:id="1461"/>
      <w:r w:rsidRPr="00C44D1B">
        <w:t>7.36</w:t>
      </w:r>
      <w:r w:rsidRPr="00C44D1B">
        <w:tab/>
        <w:t>Message waiting indication control +CMWI</w:t>
      </w:r>
      <w:bookmarkEnd w:id="1462"/>
      <w:bookmarkEnd w:id="1463"/>
      <w:bookmarkEnd w:id="1464"/>
      <w:bookmarkEnd w:id="1465"/>
      <w:bookmarkEnd w:id="1466"/>
      <w:bookmarkEnd w:id="1467"/>
    </w:p>
    <w:p w14:paraId="2007A137" w14:textId="77777777" w:rsidR="00A44FC9" w:rsidRPr="00C44D1B" w:rsidRDefault="00A44FC9" w:rsidP="00A44FC9">
      <w:pPr>
        <w:pStyle w:val="TH"/>
      </w:pPr>
      <w:bookmarkStart w:id="1468" w:name="_CRTable7_361"/>
      <w:r w:rsidRPr="00C44D1B">
        <w:t>Table </w:t>
      </w:r>
      <w:bookmarkEnd w:id="1468"/>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469" w:name="_MCCTEMPBM_CRPT80110716___7" w:colFirst="0" w:colLast="1"/>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470" w:name="_MCCTEMPBM_CRPT80110717___7" w:colFirst="0" w:colLast="0"/>
            <w:bookmarkEnd w:id="1469"/>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471" w:name="_MCCTEMPBM_CRPT80110718___7"/>
            <w:bookmarkEnd w:id="1470"/>
            <w:r w:rsidRPr="00C44D1B">
              <w:rPr>
                <w:rFonts w:ascii="Courier New" w:hAnsi="Courier New"/>
              </w:rPr>
              <w:lastRenderedPageBreak/>
              <w:t>+CMWI=?</w:t>
            </w:r>
            <w:bookmarkEnd w:id="1471"/>
          </w:p>
        </w:tc>
        <w:tc>
          <w:tcPr>
            <w:tcW w:w="6052" w:type="dxa"/>
          </w:tcPr>
          <w:p w14:paraId="2FB2E7DD" w14:textId="77777777" w:rsidR="00A44FC9" w:rsidRPr="00C44D1B" w:rsidRDefault="00A44FC9" w:rsidP="006378AA">
            <w:pPr>
              <w:spacing w:after="20"/>
              <w:rPr>
                <w:rFonts w:ascii="Courier New" w:hAnsi="Courier New"/>
              </w:rPr>
            </w:pPr>
            <w:bookmarkStart w:id="1472" w:name="_MCCTEMPBM_CRPT80110719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472"/>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473" w:name="_MCCTEMPBM_CRPT80110720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473"/>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474" w:name="_MCCTEMPBM_CRPT80110721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474"/>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475" w:name="_MCCTEMPBM_CRPT80110722___7"/>
      <w:r w:rsidRPr="00C44D1B">
        <w:rPr>
          <w:rFonts w:ascii="Courier New" w:hAnsi="Courier New"/>
        </w:rPr>
        <w:t>&lt;state&gt;</w:t>
      </w:r>
      <w:r w:rsidRPr="00C44D1B">
        <w:t>: integer type. Indicates the state of the message waiting indication service.</w:t>
      </w:r>
    </w:p>
    <w:bookmarkEnd w:id="1475"/>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476" w:name="_MCCTEMPBM_CRPT80110723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476"/>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477" w:name="_CR7_37"/>
      <w:bookmarkStart w:id="1478" w:name="_Toc20207521"/>
      <w:bookmarkStart w:id="1479" w:name="_Toc27579403"/>
      <w:bookmarkStart w:id="1480" w:name="_Toc36115983"/>
      <w:bookmarkStart w:id="1481" w:name="_Toc45214863"/>
      <w:bookmarkStart w:id="1482" w:name="_Toc51866631"/>
      <w:bookmarkStart w:id="1483" w:name="_Toc202525044"/>
      <w:bookmarkEnd w:id="1477"/>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478"/>
      <w:bookmarkEnd w:id="1479"/>
      <w:bookmarkEnd w:id="1480"/>
      <w:bookmarkEnd w:id="1481"/>
      <w:bookmarkEnd w:id="1482"/>
      <w:bookmarkEnd w:id="1483"/>
    </w:p>
    <w:p w14:paraId="5328CD6D" w14:textId="77777777" w:rsidR="00217D1A" w:rsidRPr="00C44D1B" w:rsidRDefault="00217D1A" w:rsidP="00217D1A">
      <w:pPr>
        <w:pStyle w:val="TH"/>
        <w:rPr>
          <w:lang w:val="fr-FR"/>
        </w:rPr>
      </w:pPr>
      <w:bookmarkStart w:id="1484" w:name="_CRTable7_371"/>
      <w:r w:rsidRPr="00C44D1B">
        <w:rPr>
          <w:lang w:val="fr-FR"/>
        </w:rPr>
        <w:t>Table </w:t>
      </w:r>
      <w:bookmarkEnd w:id="1484"/>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485" w:name="_MCCTEMPBM_CRPT80110724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486" w:name="_MCCTEMPBM_CRPT80110725___7"/>
            <w:bookmarkEnd w:id="1485"/>
            <w:r w:rsidRPr="00C44D1B">
              <w:rPr>
                <w:rFonts w:ascii="Courier New" w:hAnsi="Courier New" w:cs="Courier New"/>
                <w:sz w:val="20"/>
                <w:lang w:eastAsia="en-US"/>
              </w:rPr>
              <w:t>+CSCM</w:t>
            </w:r>
            <w:r w:rsidRPr="00C44D1B">
              <w:rPr>
                <w:rFonts w:ascii="Courier New" w:hAnsi="Courier New" w:cs="Courier New"/>
                <w:sz w:val="20"/>
                <w:lang w:eastAsia="ja-JP"/>
              </w:rPr>
              <w:t>=?</w:t>
            </w:r>
            <w:bookmarkEnd w:id="1486"/>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487" w:name="_MCCTEMPBM_CRPT80110726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487"/>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lastRenderedPageBreak/>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488" w:name="_MCCTEMPBM_CRPT8011072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488"/>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489" w:name="_MCCTEMPBM_CRPT80110728___7"/>
      <w:r w:rsidRPr="00C44D1B">
        <w:rPr>
          <w:rFonts w:ascii="Courier New" w:hAnsi="Courier New"/>
        </w:rPr>
        <w:t>&lt;application&gt;</w:t>
      </w:r>
      <w:r w:rsidRPr="00C44D1B">
        <w:t>: integer type. Type of application.</w:t>
      </w:r>
    </w:p>
    <w:bookmarkEnd w:id="1489"/>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490" w:name="_MCCTEMPBM_CRPT80110729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490"/>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491" w:name="_CR7_38"/>
      <w:bookmarkStart w:id="1492" w:name="_Toc20207522"/>
      <w:bookmarkStart w:id="1493" w:name="_Toc27579404"/>
      <w:bookmarkStart w:id="1494" w:name="_Toc36115984"/>
      <w:bookmarkStart w:id="1495" w:name="_Toc45214864"/>
      <w:bookmarkStart w:id="1496" w:name="_Toc51866632"/>
      <w:bookmarkStart w:id="1497" w:name="_Toc202525045"/>
      <w:bookmarkEnd w:id="1491"/>
      <w:r w:rsidRPr="00C44D1B">
        <w:lastRenderedPageBreak/>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492"/>
      <w:bookmarkEnd w:id="1493"/>
      <w:bookmarkEnd w:id="1494"/>
      <w:bookmarkEnd w:id="1495"/>
      <w:bookmarkEnd w:id="1496"/>
      <w:bookmarkEnd w:id="1497"/>
    </w:p>
    <w:p w14:paraId="0BF1F5A8" w14:textId="77777777" w:rsidR="009F3D2C" w:rsidRPr="00C44D1B" w:rsidRDefault="009F3D2C" w:rsidP="009F3D2C">
      <w:pPr>
        <w:pStyle w:val="TH"/>
      </w:pPr>
      <w:bookmarkStart w:id="1498" w:name="_CRTable7_381"/>
      <w:r w:rsidRPr="00C44D1B">
        <w:t>Table </w:t>
      </w:r>
      <w:bookmarkEnd w:id="1498"/>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499" w:name="_MCCTEMPBM_CRPT80110730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500" w:name="_MCCTEMPBM_CRPT80110731___7" w:colFirst="0" w:colLast="0"/>
            <w:bookmarkEnd w:id="1499"/>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501" w:name="_MCCTEMPBM_CRPT80110732___7"/>
            <w:bookmarkEnd w:id="1500"/>
            <w:r w:rsidRPr="00C44D1B">
              <w:rPr>
                <w:rFonts w:ascii="Courier New" w:hAnsi="Courier New"/>
              </w:rPr>
              <w:t>+CPSMS=?</w:t>
            </w:r>
            <w:bookmarkEnd w:id="1501"/>
          </w:p>
        </w:tc>
        <w:tc>
          <w:tcPr>
            <w:tcW w:w="5528" w:type="dxa"/>
          </w:tcPr>
          <w:p w14:paraId="7860E80A" w14:textId="77777777" w:rsidR="009F3D2C" w:rsidRPr="00C44D1B" w:rsidRDefault="009F3D2C" w:rsidP="00124BEE">
            <w:pPr>
              <w:keepNext/>
              <w:keepLines/>
              <w:spacing w:after="20"/>
              <w:rPr>
                <w:rFonts w:ascii="Courier New" w:hAnsi="Courier New"/>
              </w:rPr>
            </w:pPr>
            <w:bookmarkStart w:id="1502" w:name="_MCCTEMPBM_CRPT80110733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502"/>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503" w:name="_MCCTEMPBM_CRPT80110734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03"/>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504" w:name="_MCCTEMPBM_CRPT80110735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504"/>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505" w:name="_MCCTEMPBM_CRPT80110736___7"/>
      <w:r w:rsidRPr="00C44D1B">
        <w:rPr>
          <w:rFonts w:ascii="Courier New" w:hAnsi="Courier New"/>
        </w:rPr>
        <w:t>&lt;mode&gt;</w:t>
      </w:r>
      <w:r w:rsidRPr="00C44D1B">
        <w:t>: integer type. Indication to disable or enable the use of PSM in the UE.</w:t>
      </w:r>
    </w:p>
    <w:bookmarkEnd w:id="1505"/>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506" w:name="_MCCTEMPBM_CRPT80110737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lastRenderedPageBreak/>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506"/>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507" w:name="_CR7_39"/>
      <w:bookmarkStart w:id="1508" w:name="_Toc20207523"/>
      <w:bookmarkStart w:id="1509" w:name="_Toc27579405"/>
      <w:bookmarkStart w:id="1510" w:name="_Toc36115985"/>
      <w:bookmarkStart w:id="1511" w:name="_Toc45214865"/>
      <w:bookmarkStart w:id="1512" w:name="_Toc51866633"/>
      <w:bookmarkStart w:id="1513" w:name="_Toc202525046"/>
      <w:bookmarkEnd w:id="1507"/>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508"/>
      <w:bookmarkEnd w:id="1509"/>
      <w:bookmarkEnd w:id="1510"/>
      <w:bookmarkEnd w:id="1511"/>
      <w:bookmarkEnd w:id="1512"/>
      <w:bookmarkEnd w:id="1513"/>
    </w:p>
    <w:p w14:paraId="133AA245" w14:textId="77777777" w:rsidR="00FB3F65" w:rsidRPr="00C44D1B" w:rsidRDefault="00FB3F65" w:rsidP="00C17A55">
      <w:pPr>
        <w:pStyle w:val="TH"/>
        <w:rPr>
          <w:rFonts w:eastAsia="SimSun"/>
          <w:lang w:val="fr-FR"/>
        </w:rPr>
      </w:pPr>
      <w:bookmarkStart w:id="1514" w:name="_CRTable7_391"/>
      <w:r w:rsidRPr="00C44D1B">
        <w:rPr>
          <w:rFonts w:eastAsia="SimSun"/>
          <w:lang w:val="fr-FR"/>
        </w:rPr>
        <w:t>Table </w:t>
      </w:r>
      <w:bookmarkEnd w:id="1514"/>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515" w:name="_MCCTEMPBM_CRPT80110738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516" w:name="_MCCTEMPBM_CRPT80110739___7"/>
            <w:bookmarkEnd w:id="1515"/>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516"/>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517" w:name="_MCCTEMPBM_CRPT80110740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517"/>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518" w:name="_MCCTEMPBM_CRPT80110741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519" w:name="_MCCTEMPBM_CRPT80110742___7"/>
      <w:bookmarkEnd w:id="1518"/>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519"/>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520" w:name="_MCCTEMPBM_CRPT80110743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lastRenderedPageBreak/>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520"/>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521" w:name="_MCCTEMPBM_CRPT80110744___2"/>
      <w:r w:rsidRPr="00C44D1B">
        <w:rPr>
          <w:rFonts w:eastAsia="SimSun"/>
          <w:b/>
        </w:rPr>
        <w:t>Implementation</w:t>
      </w:r>
    </w:p>
    <w:bookmarkEnd w:id="1521"/>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522" w:name="_CR7_40"/>
      <w:bookmarkStart w:id="1523" w:name="_Toc20207524"/>
      <w:bookmarkStart w:id="1524" w:name="_Toc27579406"/>
      <w:bookmarkStart w:id="1525" w:name="_Toc36115986"/>
      <w:bookmarkStart w:id="1526" w:name="_Toc45214866"/>
      <w:bookmarkStart w:id="1527" w:name="_Toc51866634"/>
      <w:bookmarkStart w:id="1528" w:name="_Toc202525047"/>
      <w:bookmarkEnd w:id="1522"/>
      <w:r w:rsidRPr="00C44D1B">
        <w:t>7.40</w:t>
      </w:r>
      <w:r w:rsidRPr="00C44D1B">
        <w:tab/>
        <w:t>eDRX setting +CEDRXS</w:t>
      </w:r>
      <w:bookmarkEnd w:id="1523"/>
      <w:bookmarkEnd w:id="1524"/>
      <w:bookmarkEnd w:id="1525"/>
      <w:bookmarkEnd w:id="1526"/>
      <w:bookmarkEnd w:id="1527"/>
      <w:bookmarkEnd w:id="1528"/>
    </w:p>
    <w:p w14:paraId="181B16FE" w14:textId="77777777" w:rsidR="006F5215" w:rsidRPr="00C44D1B" w:rsidRDefault="006F5215" w:rsidP="006F5215">
      <w:pPr>
        <w:pStyle w:val="TH"/>
      </w:pPr>
      <w:bookmarkStart w:id="1529" w:name="_CRTable7_401"/>
      <w:r w:rsidRPr="00C44D1B">
        <w:t>Table </w:t>
      </w:r>
      <w:bookmarkEnd w:id="1529"/>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530" w:name="_MCCTEMPBM_CRPT80110745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531" w:name="_MCCTEMPBM_CRPT80110746___7" w:colFirst="0" w:colLast="1"/>
            <w:bookmarkEnd w:id="1530"/>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532" w:name="_MCCTEMPBM_CRPT80110747___7"/>
            <w:bookmarkEnd w:id="1531"/>
            <w:r w:rsidRPr="00C44D1B">
              <w:rPr>
                <w:rFonts w:ascii="Courier New" w:hAnsi="Courier New"/>
              </w:rPr>
              <w:t>+CEDRXS=?</w:t>
            </w:r>
            <w:bookmarkEnd w:id="1532"/>
          </w:p>
        </w:tc>
        <w:tc>
          <w:tcPr>
            <w:tcW w:w="5528" w:type="dxa"/>
          </w:tcPr>
          <w:p w14:paraId="3841CA40" w14:textId="77777777" w:rsidR="006F5215" w:rsidRPr="00C44D1B" w:rsidRDefault="006F5215" w:rsidP="004F4184">
            <w:pPr>
              <w:keepNext/>
              <w:keepLines/>
              <w:spacing w:after="20"/>
              <w:rPr>
                <w:rFonts w:ascii="Courier New" w:hAnsi="Courier New"/>
              </w:rPr>
            </w:pPr>
            <w:bookmarkStart w:id="1533" w:name="_MCCTEMPBM_CRPT80110748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533"/>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534" w:name="_MCCTEMPBM_CRPT80110749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bookmarkStart w:id="1535" w:name="_MCCTEMPBM_CRPT80110750___7"/>
      <w:bookmarkEnd w:id="1534"/>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535"/>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536" w:name="_MCCTEMPBM_CRPT80110751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536"/>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lastRenderedPageBreak/>
        <w:t>1</w:t>
      </w:r>
      <w:r w:rsidRPr="00C44D1B">
        <w:tab/>
        <w:t>Enable the use of eDRX</w:t>
      </w:r>
    </w:p>
    <w:p w14:paraId="13835198" w14:textId="77777777" w:rsidR="006F5215" w:rsidRPr="00C44D1B" w:rsidRDefault="006F5215" w:rsidP="006F5215">
      <w:pPr>
        <w:pStyle w:val="B2"/>
      </w:pPr>
      <w:bookmarkStart w:id="1537" w:name="_MCCTEMPBM_CRPT80110752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537"/>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538" w:name="_MCCTEMPBM_CRPT80110753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38"/>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6F5215">
      <w:pPr>
        <w:pStyle w:val="B2"/>
        <w:ind w:left="567" w:firstLine="0"/>
        <w:rPr>
          <w:lang w:val="fr-FR"/>
        </w:rPr>
      </w:pPr>
      <w:bookmarkStart w:id="1539" w:name="_MCCTEMPBM_CRPT80110754___2"/>
      <w:r w:rsidRPr="00C44D1B">
        <w:rPr>
          <w:lang w:val="fr-FR"/>
        </w:rPr>
        <w:t>2</w:t>
      </w:r>
      <w:r w:rsidRPr="00C44D1B">
        <w:rPr>
          <w:lang w:val="fr-FR"/>
        </w:rPr>
        <w:tab/>
        <w:t>GSM (A/Gb mode)</w:t>
      </w:r>
    </w:p>
    <w:bookmarkEnd w:id="1539"/>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6B696F" w:rsidRDefault="006F5215" w:rsidP="006F5215">
      <w:pPr>
        <w:pStyle w:val="B2"/>
        <w:ind w:left="567" w:firstLine="0"/>
        <w:rPr>
          <w:lang w:val="fr-FR"/>
        </w:rPr>
      </w:pPr>
      <w:bookmarkStart w:id="1540" w:name="_MCCTEMPBM_CRPT80110755___2"/>
      <w:r w:rsidRPr="006B696F">
        <w:rPr>
          <w:lang w:val="fr-FR"/>
        </w:rPr>
        <w:t>4</w:t>
      </w:r>
      <w:r w:rsidRPr="006B696F">
        <w:rPr>
          <w:lang w:val="fr-FR"/>
        </w:rPr>
        <w:tab/>
        <w:t>E-UTRAN (WB-S1 mode)</w:t>
      </w:r>
    </w:p>
    <w:bookmarkEnd w:id="1540"/>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bookmarkStart w:id="1541" w:name="_MCCTEMPBM_CRPT80110756___7"/>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41"/>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542" w:name="_CR7_41"/>
      <w:bookmarkStart w:id="1543" w:name="_Toc20207525"/>
      <w:bookmarkStart w:id="1544" w:name="_Toc27579407"/>
      <w:bookmarkStart w:id="1545" w:name="_Toc36115987"/>
      <w:bookmarkStart w:id="1546" w:name="_Toc45214867"/>
      <w:bookmarkStart w:id="1547" w:name="_Toc51866635"/>
      <w:bookmarkStart w:id="1548" w:name="_Toc202525048"/>
      <w:bookmarkEnd w:id="1542"/>
      <w:r w:rsidRPr="00C44D1B">
        <w:t>7.41</w:t>
      </w:r>
      <w:r w:rsidRPr="00C44D1B">
        <w:tab/>
        <w:t>eDRX read dynamic parameters +CEDRXRDP</w:t>
      </w:r>
      <w:bookmarkEnd w:id="1543"/>
      <w:bookmarkEnd w:id="1544"/>
      <w:bookmarkEnd w:id="1545"/>
      <w:bookmarkEnd w:id="1546"/>
      <w:bookmarkEnd w:id="1547"/>
      <w:bookmarkEnd w:id="1548"/>
    </w:p>
    <w:p w14:paraId="6EDAE7BC" w14:textId="77777777" w:rsidR="006F5215" w:rsidRPr="00C44D1B" w:rsidRDefault="006F5215" w:rsidP="00B33FC4">
      <w:pPr>
        <w:pStyle w:val="TH"/>
        <w:rPr>
          <w:lang w:val="fr-FR"/>
        </w:rPr>
      </w:pPr>
      <w:bookmarkStart w:id="1549" w:name="_CRTable7_411"/>
      <w:r w:rsidRPr="00C44D1B">
        <w:rPr>
          <w:lang w:val="fr-FR"/>
        </w:rPr>
        <w:t>Table </w:t>
      </w:r>
      <w:bookmarkEnd w:id="1549"/>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550" w:name="_MCCTEMPBM_CRPT80110757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551" w:name="_MCCTEMPBM_CRPT80110758___7" w:colFirst="0" w:colLast="0"/>
            <w:bookmarkEnd w:id="1550"/>
            <w:r w:rsidRPr="00C44D1B">
              <w:rPr>
                <w:rFonts w:ascii="Courier New" w:hAnsi="Courier New"/>
              </w:rPr>
              <w:t>+CEDRXRDP=?</w:t>
            </w:r>
          </w:p>
        </w:tc>
        <w:tc>
          <w:tcPr>
            <w:tcW w:w="5928" w:type="dxa"/>
          </w:tcPr>
          <w:p w14:paraId="28559822" w14:textId="77777777" w:rsidR="006F5215" w:rsidRPr="00C44D1B" w:rsidRDefault="006F5215" w:rsidP="004F4184">
            <w:pPr>
              <w:spacing w:after="20"/>
              <w:rPr>
                <w:rFonts w:ascii="Courier New" w:hAnsi="Courier New"/>
              </w:rPr>
            </w:pPr>
          </w:p>
        </w:tc>
      </w:tr>
      <w:bookmarkEnd w:id="1551"/>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552" w:name="_MCCTEMPBM_CRPT80110759___7"/>
      <w:r w:rsidRPr="00C44D1B">
        <w:lastRenderedPageBreak/>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bookmarkStart w:id="1553" w:name="_MCCTEMPBM_CRPT80110760___7"/>
      <w:bookmarkEnd w:id="1552"/>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553"/>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554" w:name="_MCCTEMPBM_CRPT80110761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54"/>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6B696F" w:rsidRDefault="006F5215" w:rsidP="00607682">
      <w:pPr>
        <w:pStyle w:val="B2"/>
        <w:rPr>
          <w:lang w:val="fr-FR"/>
        </w:rPr>
      </w:pPr>
      <w:r w:rsidRPr="006B696F">
        <w:rPr>
          <w:lang w:val="fr-FR"/>
        </w:rPr>
        <w:t>4</w:t>
      </w:r>
      <w:r w:rsidRPr="006B696F">
        <w:rPr>
          <w:lang w:val="fr-FR"/>
        </w:rPr>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555" w:name="_MCCTEMPBM_CRPT80110762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55"/>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556" w:name="_CR7_42"/>
      <w:bookmarkStart w:id="1557" w:name="_Toc20207526"/>
      <w:bookmarkStart w:id="1558" w:name="_Toc27579408"/>
      <w:bookmarkStart w:id="1559" w:name="_Toc36115988"/>
      <w:bookmarkStart w:id="1560" w:name="_Toc45214868"/>
      <w:bookmarkStart w:id="1561" w:name="_Toc51866636"/>
      <w:bookmarkStart w:id="1562" w:name="_Toc202525049"/>
      <w:bookmarkEnd w:id="1556"/>
      <w:r w:rsidRPr="00C44D1B">
        <w:t>7.42</w:t>
      </w:r>
      <w:r w:rsidRPr="00C44D1B">
        <w:tab/>
        <w:t>CIoT optimization configuration +CCIOTOPT</w:t>
      </w:r>
      <w:bookmarkEnd w:id="1557"/>
      <w:bookmarkEnd w:id="1558"/>
      <w:bookmarkEnd w:id="1559"/>
      <w:bookmarkEnd w:id="1560"/>
      <w:bookmarkEnd w:id="1561"/>
      <w:bookmarkEnd w:id="1562"/>
    </w:p>
    <w:p w14:paraId="0C6A8387" w14:textId="77777777" w:rsidR="000746E9" w:rsidRPr="00C44D1B" w:rsidRDefault="000746E9" w:rsidP="000746E9">
      <w:pPr>
        <w:pStyle w:val="TH"/>
        <w:rPr>
          <w:lang w:val="en-US"/>
        </w:rPr>
      </w:pPr>
      <w:bookmarkStart w:id="1563" w:name="_CRTable7_421"/>
      <w:r w:rsidRPr="00C44D1B">
        <w:rPr>
          <w:lang w:val="en-US"/>
        </w:rPr>
        <w:t>Table </w:t>
      </w:r>
      <w:bookmarkEnd w:id="1563"/>
      <w:r w:rsidRPr="00C44D1B">
        <w:rPr>
          <w:lang w:val="en-US"/>
        </w:rPr>
        <w:t>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564" w:name="_MCCTEMPBM_CRPT80110763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565" w:name="_MCCTEMPBM_CRPT80110764___7" w:colFirst="0" w:colLast="0"/>
            <w:bookmarkEnd w:id="1564"/>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566" w:name="_MCCTEMPBM_CRPT80110765___7"/>
            <w:bookmarkEnd w:id="1565"/>
            <w:r w:rsidRPr="00C44D1B">
              <w:rPr>
                <w:rFonts w:ascii="Courier New" w:hAnsi="Courier New" w:cs="Courier New"/>
              </w:rPr>
              <w:t>+CCIOTOPT=?</w:t>
            </w:r>
            <w:bookmarkEnd w:id="1566"/>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567" w:name="_MCCTEMPBM_CRPT80110766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567"/>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568" w:name="_MCCTEMPBM_CRPT80110767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568"/>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569" w:name="_MCCTEMPBM_CRPT80110768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569"/>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3E08A9">
      <w:pPr>
        <w:ind w:left="568" w:hanging="284"/>
      </w:pPr>
      <w:bookmarkStart w:id="1570" w:name="_MCCTEMPBM_CRPT80110769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p w14:paraId="352240B6" w14:textId="77777777" w:rsidR="003E08A9" w:rsidRPr="00C44D1B" w:rsidRDefault="003E08A9" w:rsidP="003E08A9">
      <w:pPr>
        <w:pStyle w:val="TH"/>
      </w:pPr>
      <w:bookmarkStart w:id="1571" w:name="_CRTable7_422"/>
      <w:bookmarkEnd w:id="1570"/>
      <w:r w:rsidRPr="00C44D1B">
        <w:rPr>
          <w:lang w:val="en-US"/>
        </w:rPr>
        <w:t>Table </w:t>
      </w:r>
      <w:bookmarkEnd w:id="1571"/>
      <w:r w:rsidRPr="00C44D1B">
        <w:rPr>
          <w:lang w:val="en-US"/>
        </w:rPr>
        <w:t>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5701AF">
            <w:pPr>
              <w:pStyle w:val="TAL"/>
              <w:jc w:val="center"/>
              <w:rPr>
                <w:b/>
              </w:rPr>
            </w:pPr>
            <w:bookmarkStart w:id="1572" w:name="_MCCTEMPBM_CRPT80110770___4"/>
            <w:r w:rsidRPr="00C44D1B">
              <w:rPr>
                <w:b/>
              </w:rPr>
              <w:t>Bit-number</w:t>
            </w:r>
            <w:bookmarkEnd w:id="1572"/>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5701AF">
            <w:pPr>
              <w:pStyle w:val="TAL"/>
              <w:rPr>
                <w:b/>
              </w:rPr>
            </w:pPr>
            <w:r w:rsidRPr="00C44D1B">
              <w:rPr>
                <w:b/>
              </w:rPr>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bookmarkStart w:id="1573" w:name="_MCCTEMPBM_CRPT80110771___7" w:colFirst="1" w:colLast="2"/>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bookmarkEnd w:id="1573"/>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574" w:name="_MCCTEMPBM_CRPT80110772___7"/>
      <w:r w:rsidRPr="00C44D1B">
        <w:lastRenderedPageBreak/>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574"/>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575" w:name="_MCCTEMPBM_CRPT80110773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575"/>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576" w:name="_MCCTEMPBM_CRPT80110774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576"/>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577" w:name="_CR7_43"/>
      <w:bookmarkStart w:id="1578" w:name="_Toc27579409"/>
      <w:bookmarkStart w:id="1579" w:name="_Toc36115989"/>
      <w:bookmarkStart w:id="1580" w:name="_Toc45214869"/>
      <w:bookmarkStart w:id="1581" w:name="_Toc51866637"/>
      <w:bookmarkStart w:id="1582" w:name="_Toc20207527"/>
      <w:bookmarkStart w:id="1583" w:name="_Toc202525050"/>
      <w:bookmarkEnd w:id="1577"/>
      <w:r w:rsidRPr="00C44D1B">
        <w:t>7.43</w:t>
      </w:r>
      <w:r w:rsidRPr="00C44D1B">
        <w:tab/>
        <w:t>CSG selection +CCSGS</w:t>
      </w:r>
      <w:bookmarkEnd w:id="1578"/>
      <w:bookmarkEnd w:id="1579"/>
      <w:bookmarkEnd w:id="1580"/>
      <w:bookmarkEnd w:id="1581"/>
      <w:bookmarkEnd w:id="1583"/>
    </w:p>
    <w:p w14:paraId="1C500583" w14:textId="77777777" w:rsidR="005E27AA" w:rsidRPr="00C44D1B" w:rsidRDefault="005E27AA" w:rsidP="005E27AA">
      <w:pPr>
        <w:pStyle w:val="TH"/>
      </w:pPr>
      <w:bookmarkStart w:id="1584" w:name="_CRTable7_43"/>
      <w:r w:rsidRPr="00C44D1B">
        <w:t>Table </w:t>
      </w:r>
      <w:bookmarkEnd w:id="1584"/>
      <w:r w:rsidRPr="00C44D1B">
        <w:t>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585" w:name="_MCCTEMPBM_CRPT80110775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586" w:name="_MCCTEMPBM_CRPT80110776___7" w:colFirst="0" w:colLast="0"/>
            <w:bookmarkEnd w:id="1585"/>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587" w:name="_MCCTEMPBM_CRPT80110777___7"/>
            <w:bookmarkEnd w:id="1586"/>
            <w:r w:rsidRPr="00C44D1B">
              <w:rPr>
                <w:rFonts w:ascii="Courier New" w:hAnsi="Courier New"/>
              </w:rPr>
              <w:t>+CCSGS=?</w:t>
            </w:r>
            <w:bookmarkEnd w:id="1587"/>
          </w:p>
        </w:tc>
        <w:tc>
          <w:tcPr>
            <w:tcW w:w="6347" w:type="dxa"/>
          </w:tcPr>
          <w:p w14:paraId="4BC1DCDF" w14:textId="77777777" w:rsidR="005E27AA" w:rsidRPr="00C44D1B" w:rsidRDefault="005E27AA" w:rsidP="00864C80">
            <w:pPr>
              <w:keepNext/>
              <w:keepLines/>
              <w:spacing w:after="20"/>
              <w:rPr>
                <w:rFonts w:ascii="Courier New" w:hAnsi="Courier New"/>
              </w:rPr>
            </w:pPr>
            <w:bookmarkStart w:id="1588" w:name="_MCCTEMPBM_CRPT80110778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588"/>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589" w:name="_MCCTEMPBM_CRPT80110779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lastRenderedPageBreak/>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589"/>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590" w:name="_MCCTEMPBM_CRPT80110780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591" w:name="_MCCTEMPBM_CRPT80110781___7"/>
      <w:bookmarkEnd w:id="1590"/>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592" w:name="_MCCTEMPBM_CRPT80110782___7"/>
      <w:bookmarkEnd w:id="1591"/>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593" w:name="_MCCTEMPBM_CRPT80110783___7"/>
      <w:bookmarkEnd w:id="1592"/>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594" w:name="_MCCTEMPBM_CRPT80110784___7"/>
      <w:bookmarkEnd w:id="1593"/>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7777777" w:rsidR="00986EF9" w:rsidRPr="00C44D1B" w:rsidRDefault="005E27AA" w:rsidP="00986EF9">
      <w:pPr>
        <w:pStyle w:val="B1"/>
        <w:keepNext/>
        <w:keepLines/>
        <w:ind w:left="567" w:firstLine="0"/>
      </w:pPr>
      <w:bookmarkStart w:id="1595" w:name="_MCCTEMPBM_CRPT80110785___2"/>
      <w:bookmarkEnd w:id="1594"/>
      <w:r w:rsidRPr="00C44D1B">
        <w:t>CSGinfo consists of CSGType, HNB Name, CSGID and CSG Assoc</w:t>
      </w:r>
      <w:r w:rsidR="00FA0CA7" w:rsidRPr="00C44D1B">
        <w:t>i</w:t>
      </w:r>
      <w:r w:rsidRPr="00C44D1B">
        <w:t>ated PLMN MCC MNC each delim</w:t>
      </w:r>
      <w:r w:rsidR="00FA0CA7" w:rsidRPr="00C44D1B">
        <w:t>i</w:t>
      </w:r>
      <w:r w:rsidRPr="00C44D1B">
        <w:t>ted by a comma and in this particular order only.</w:t>
      </w:r>
      <w:r w:rsidR="00986EF9" w:rsidRPr="00C44D1B">
        <w:t xml:space="preserve"> </w:t>
      </w:r>
      <w:r w:rsidRPr="00C44D1B">
        <w:t>If any of the CSGType, HNB Name,CSGID is unavailable, it shall be an empty field.</w:t>
      </w:r>
      <w:r w:rsidRPr="00C44D1B">
        <w:rPr>
          <w:rFonts w:ascii="Courier New" w:hAnsi="Courier New"/>
        </w:rPr>
        <w:t xml:space="preserve"> </w:t>
      </w:r>
      <w:r w:rsidRPr="00C44D1B">
        <w:t>See 3GPP TS 22.011 [170], 3GPP TS 23.003 [7] for details of CSG Type, HNB name and CSG ID representation.</w:t>
      </w:r>
      <w:r w:rsidR="00986EF9" w:rsidRPr="00C44D1B">
        <w:t xml:space="preserve"> </w:t>
      </w:r>
      <w:r w:rsidRPr="00C44D1B">
        <w:t xml:space="preserve">When selecting the CSG using the set command with </w:t>
      </w:r>
      <w:r w:rsidRPr="00C44D1B">
        <w:rPr>
          <w:rFonts w:ascii="Courier New" w:hAnsi="Courier New" w:cs="Courier New"/>
        </w:rPr>
        <w:t>&lt;mode&gt;</w:t>
      </w:r>
      <w:r w:rsidRPr="00C44D1B">
        <w:t xml:space="preserve"> as 1, the CSGID and associated PLMN MCC MNC are mandatory while CSG Type and HNB name are optional.</w:t>
      </w:r>
    </w:p>
    <w:p w14:paraId="6D8995BF" w14:textId="77777777" w:rsidR="005E27AA" w:rsidRPr="00C44D1B" w:rsidRDefault="005E27AA" w:rsidP="00973624">
      <w:pPr>
        <w:pStyle w:val="B1"/>
        <w:keepNext/>
        <w:keepLines/>
        <w:ind w:left="567" w:firstLine="0"/>
      </w:pPr>
      <w:r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596" w:name="_MCCTEMPBM_CRPT80110786___7"/>
      <w:bookmarkEnd w:id="1595"/>
      <w:r w:rsidRPr="00C44D1B">
        <w:rPr>
          <w:rFonts w:ascii="Courier New" w:hAnsi="Courier New"/>
        </w:rPr>
        <w:t>&lt;stat&gt;</w:t>
      </w:r>
      <w:r w:rsidRPr="00C44D1B">
        <w:t>: integer type</w:t>
      </w:r>
    </w:p>
    <w:bookmarkEnd w:id="1596"/>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597" w:name="_MCCTEMPBM_CRPT80110787___7"/>
      <w:r w:rsidRPr="00C44D1B">
        <w:rPr>
          <w:rFonts w:ascii="Courier New" w:hAnsi="Courier New"/>
        </w:rPr>
        <w:lastRenderedPageBreak/>
        <w:t>&lt;AcT&gt;</w:t>
      </w:r>
      <w:r w:rsidRPr="00C44D1B">
        <w:t>: integer type; access technology selected</w:t>
      </w:r>
    </w:p>
    <w:bookmarkEnd w:id="1597"/>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598" w:name="_CR7_44"/>
      <w:bookmarkStart w:id="1599" w:name="_Toc27579410"/>
      <w:bookmarkStart w:id="1600" w:name="_Toc36115990"/>
      <w:bookmarkStart w:id="1601" w:name="_Toc45214870"/>
      <w:bookmarkStart w:id="1602" w:name="_Toc51866638"/>
      <w:bookmarkStart w:id="1603" w:name="_Toc202525051"/>
      <w:bookmarkEnd w:id="1598"/>
      <w:r w:rsidRPr="00C44D1B">
        <w:t>7.44</w:t>
      </w:r>
      <w:r w:rsidRPr="00C44D1B">
        <w:tab/>
        <w:t>CAG selection +CCAGS</w:t>
      </w:r>
      <w:bookmarkEnd w:id="1603"/>
    </w:p>
    <w:p w14:paraId="6CD429C1" w14:textId="77777777" w:rsidR="00511023" w:rsidRPr="00C44D1B" w:rsidRDefault="00511023" w:rsidP="00511023">
      <w:pPr>
        <w:pStyle w:val="TH"/>
      </w:pPr>
      <w:bookmarkStart w:id="1604" w:name="_CRTable7_44"/>
      <w:r w:rsidRPr="00C44D1B">
        <w:t>Table </w:t>
      </w:r>
      <w:bookmarkEnd w:id="1604"/>
      <w:r w:rsidRPr="00C44D1B">
        <w:t>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605" w:name="_MCCTEMPBM_CRPT80110788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606" w:name="_MCCTEMPBM_CRPT80110789___7" w:colFirst="0" w:colLast="0"/>
            <w:bookmarkEnd w:id="1605"/>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607" w:name="_MCCTEMPBM_CRPT80110790___7" w:colFirst="0" w:colLast="1"/>
            <w:bookmarkEnd w:id="1606"/>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607"/>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608" w:name="_MCCTEMPBM_CRPT80110791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608"/>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609" w:name="_MCCTEMPBM_CRPT80110792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610" w:name="_MCCTEMPBM_CRPT80110793___7"/>
      <w:bookmarkEnd w:id="1609"/>
      <w:r w:rsidRPr="00C44D1B">
        <w:rPr>
          <w:u w:val="single"/>
        </w:rPr>
        <w:lastRenderedPageBreak/>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611" w:name="_MCCTEMPBM_CRPT80110794___7"/>
      <w:bookmarkEnd w:id="1610"/>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612" w:name="_MCCTEMPBM_CRPT80110795___7"/>
      <w:bookmarkEnd w:id="1611"/>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613" w:name="_MCCTEMPBM_CRPT80110796___7"/>
      <w:bookmarkEnd w:id="1612"/>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461AF4C4" w:rsidR="00511023" w:rsidRPr="00C44D1B" w:rsidRDefault="00511023" w:rsidP="00511023">
      <w:pPr>
        <w:pStyle w:val="B1"/>
        <w:ind w:left="567" w:firstLine="0"/>
      </w:pPr>
      <w:bookmarkStart w:id="1614" w:name="_MCCTEMPBM_CRPT80110797___2"/>
      <w:bookmarkEnd w:id="1613"/>
      <w:r w:rsidRPr="00C44D1B">
        <w:t>CAGinfo consists of HRNN, CAG ID</w:t>
      </w:r>
      <w:r w:rsidR="008C00C2" w:rsidRPr="00C44D1B">
        <w:t>,</w:t>
      </w:r>
      <w:r w:rsidRPr="00C44D1B">
        <w:t xml:space="preserve"> Associated PLMN MCC MNC</w:t>
      </w:r>
      <w:r w:rsidR="007F6940" w:rsidRPr="00C44D1B">
        <w:t xml:space="preserve"> and an indication of whether the MT is only allowed to access the Associated PLMN in 5GS via CAG cells</w:t>
      </w:r>
      <w:r w:rsidRPr="00C44D1B">
        <w:t>, each delimited by a comma and in this particular order only. If HRNN is unavailable, it shall be an empty field.</w:t>
      </w:r>
      <w:r w:rsidRPr="00C44D1B">
        <w:rPr>
          <w:rFonts w:ascii="Courier New" w:hAnsi="Courier New"/>
        </w:rPr>
        <w:t xml:space="preserve"> </w:t>
      </w:r>
      <w:r w:rsidRPr="00C44D1B">
        <w:t xml:space="preserve">When selecting the CAG using the set command with </w:t>
      </w:r>
      <w:r w:rsidRPr="00C44D1B">
        <w:rPr>
          <w:rFonts w:ascii="Courier New" w:hAnsi="Courier New" w:cs="Courier New"/>
        </w:rPr>
        <w:t>&lt;mode&gt;</w:t>
      </w:r>
      <w:r w:rsidRPr="00C44D1B">
        <w:t xml:space="preserve"> as 1, the CAG ID</w:t>
      </w:r>
      <w:r w:rsidR="00882E9C" w:rsidRPr="00C44D1B">
        <w:t>,</w:t>
      </w:r>
      <w:r w:rsidRPr="00C44D1B">
        <w:t xml:space="preserve"> Associated PLMN MCC MNC</w:t>
      </w:r>
      <w:r w:rsidR="00182C51" w:rsidRPr="00C44D1B">
        <w:t xml:space="preserve"> and an indication of whether the MT is only allowed to access the Associated PLMN in 5GS via CAG cells</w:t>
      </w:r>
      <w:r w:rsidRPr="00C44D1B">
        <w:t xml:space="preserve"> are mandatory while the HRNN is optional.</w:t>
      </w:r>
    </w:p>
    <w:p w14:paraId="093FD998" w14:textId="3A654976" w:rsidR="00511023" w:rsidRPr="00C44D1B" w:rsidRDefault="00511023" w:rsidP="00511023">
      <w:pPr>
        <w:pStyle w:val="B1"/>
        <w:keepNext/>
        <w:keepLines/>
        <w:ind w:left="567" w:firstLine="0"/>
      </w:pPr>
      <w:r w:rsidRPr="00C44D1B">
        <w:t>In the alphanumeric format HRNN, CAG ID</w:t>
      </w:r>
      <w:r w:rsidR="00182C51" w:rsidRPr="00C44D1B">
        <w:t>,</w:t>
      </w:r>
      <w:r w:rsidRPr="00C44D1B">
        <w:t xml:space="preserve"> Associated PLMN MCC MNC </w:t>
      </w:r>
      <w:r w:rsidR="00361DBD" w:rsidRPr="00C44D1B">
        <w:t xml:space="preserve">and an indication of whether the MT is only allowed to access the Associated PLMN in 5GS via CAG cells </w:t>
      </w:r>
      <w:r w:rsidRPr="00C44D1B">
        <w:t>would be displayed while in numeric format only CAG ID</w:t>
      </w:r>
      <w:r w:rsidR="00361DBD" w:rsidRPr="00C44D1B">
        <w:t>,</w:t>
      </w:r>
      <w:r w:rsidRPr="00C44D1B">
        <w:t xml:space="preserve"> Associated PLMN MCC MNC</w:t>
      </w:r>
      <w:r w:rsidR="003A2594" w:rsidRPr="00C44D1B">
        <w:t xml:space="preserve"> and an indication of whether the MT is only allowed to access the Associated PLMN in 5GS via CAG cells</w:t>
      </w:r>
      <w:r w:rsidRPr="00C44D1B">
        <w:t xml:space="preserve"> would be displayed.</w:t>
      </w:r>
    </w:p>
    <w:p w14:paraId="718B5D41" w14:textId="77777777" w:rsidR="00511023" w:rsidRPr="00C44D1B" w:rsidRDefault="00511023" w:rsidP="00511023">
      <w:pPr>
        <w:pStyle w:val="B1"/>
      </w:pPr>
      <w:bookmarkStart w:id="1615" w:name="_MCCTEMPBM_CRPT80110798___7"/>
      <w:bookmarkEnd w:id="1614"/>
      <w:r w:rsidRPr="00C44D1B">
        <w:rPr>
          <w:rFonts w:ascii="Courier New" w:hAnsi="Courier New"/>
        </w:rPr>
        <w:t>&lt;stat&gt;</w:t>
      </w:r>
      <w:r w:rsidRPr="00C44D1B">
        <w:t>: integer type</w:t>
      </w:r>
    </w:p>
    <w:bookmarkEnd w:id="1615"/>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616" w:name="_MCCTEMPBM_CRPT80110799___7"/>
      <w:r w:rsidRPr="00C44D1B">
        <w:rPr>
          <w:rFonts w:ascii="Courier New" w:hAnsi="Courier New"/>
        </w:rPr>
        <w:t>&lt;AcT&gt;</w:t>
      </w:r>
      <w:r w:rsidRPr="00C44D1B">
        <w:t>: integer type; access technology selected</w:t>
      </w:r>
    </w:p>
    <w:bookmarkEnd w:id="1616"/>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617" w:name="_CR7_45"/>
      <w:bookmarkStart w:id="1618" w:name="_Toc202525052"/>
      <w:bookmarkEnd w:id="1617"/>
      <w:r w:rsidRPr="00C44D1B">
        <w:t>7.4</w:t>
      </w:r>
      <w:r w:rsidR="00511023" w:rsidRPr="00C44D1B">
        <w:t>5</w:t>
      </w:r>
      <w:r w:rsidRPr="00C44D1B">
        <w:tab/>
      </w:r>
      <w:r w:rsidR="00074AFB" w:rsidRPr="00C44D1B">
        <w:t>Informative examples</w:t>
      </w:r>
      <w:bookmarkEnd w:id="1582"/>
      <w:bookmarkEnd w:id="1599"/>
      <w:bookmarkEnd w:id="1600"/>
      <w:bookmarkEnd w:id="1601"/>
      <w:bookmarkEnd w:id="1602"/>
      <w:bookmarkEnd w:id="1618"/>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619" w:name="_MCCTEMPBM_CRPT80110800___7"/>
      <w:r w:rsidRPr="00C44D1B">
        <w:t>+CNUM: ,"+358501234567",145,,4</w:t>
      </w:r>
      <w:r w:rsidR="00543CA8" w:rsidRPr="00C44D1B">
        <w:tab/>
      </w:r>
      <w:r w:rsidRPr="00C44D1B">
        <w:rPr>
          <w:rFonts w:ascii="Times New Roman" w:hAnsi="Times New Roman"/>
        </w:rPr>
        <w:t>(voice number)</w:t>
      </w:r>
    </w:p>
    <w:bookmarkEnd w:id="1619"/>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620" w:name="_MCCTEMPBM_CRPT80110801___7"/>
      <w:r w:rsidRPr="00C44D1B">
        <w:t>AT+CCFC=1,1,"931123456"</w:t>
      </w:r>
      <w:r w:rsidR="00EA13CE" w:rsidRPr="00C44D1B">
        <w:tab/>
      </w:r>
      <w:r w:rsidRPr="00C44D1B">
        <w:rPr>
          <w:rFonts w:ascii="Times New Roman" w:hAnsi="Times New Roman"/>
        </w:rPr>
        <w:t>(enable CFB)</w:t>
      </w:r>
    </w:p>
    <w:bookmarkEnd w:id="1620"/>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621" w:name="_MCCTEMPBM_CRPT80110802___7"/>
      <w:r w:rsidRPr="00C44D1B">
        <w:t>AT+CCFC=2,1,"921654321"</w:t>
      </w:r>
      <w:r w:rsidR="00EA13CE" w:rsidRPr="00C44D1B">
        <w:tab/>
      </w:r>
      <w:r w:rsidRPr="00C44D1B">
        <w:rPr>
          <w:rFonts w:ascii="Times New Roman" w:hAnsi="Times New Roman"/>
        </w:rPr>
        <w:t>(enable CFNRy)</w:t>
      </w:r>
    </w:p>
    <w:bookmarkEnd w:id="1621"/>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622" w:name="_MCCTEMPBM_CRPT80110803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622"/>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623" w:name="_MCCTEMPBM_CRPT80110804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624" w:name="_MCCTEMPBM_CRPT80110805___7"/>
      <w:bookmarkEnd w:id="1623"/>
      <w:r w:rsidRPr="00C44D1B">
        <w:t>AT+CCWA=1,1;+COLP=1</w:t>
      </w:r>
      <w:r w:rsidR="00EA13CE" w:rsidRPr="00C44D1B">
        <w:tab/>
      </w:r>
      <w:r w:rsidRPr="00C44D1B">
        <w:rPr>
          <w:rFonts w:ascii="Times New Roman" w:hAnsi="Times New Roman"/>
        </w:rPr>
        <w:t>(enable call waiting and COLP result codes)</w:t>
      </w:r>
    </w:p>
    <w:bookmarkEnd w:id="1624"/>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625" w:name="_MCCTEMPBM_CRPT80110806___7"/>
      <w:r w:rsidRPr="00C44D1B">
        <w:t>ATD9311234567;</w:t>
      </w:r>
      <w:r w:rsidR="00EA13CE" w:rsidRPr="00C44D1B">
        <w:tab/>
      </w:r>
      <w:r w:rsidRPr="00C44D1B">
        <w:rPr>
          <w:rFonts w:ascii="Times New Roman" w:hAnsi="Times New Roman"/>
        </w:rPr>
        <w:t>(originate a voice call)</w:t>
      </w:r>
    </w:p>
    <w:bookmarkEnd w:id="1625"/>
    <w:p w14:paraId="76A901BA" w14:textId="77777777" w:rsidR="00074AFB" w:rsidRPr="00C44D1B" w:rsidRDefault="00074AFB" w:rsidP="00074AFB">
      <w:pPr>
        <w:pStyle w:val="PL"/>
      </w:pPr>
      <w:r w:rsidRPr="00C44D1B">
        <w:lastRenderedPageBreak/>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626" w:name="_MCCTEMPBM_CRPT80110807___7"/>
      <w:r w:rsidRPr="00C44D1B">
        <w:rPr>
          <w:rFonts w:ascii="Times New Roman" w:hAnsi="Times New Roman"/>
        </w:rPr>
        <w:t>...conversation...</w:t>
      </w:r>
    </w:p>
    <w:p w14:paraId="3263E8C0" w14:textId="77777777" w:rsidR="00074AFB" w:rsidRPr="00C44D1B" w:rsidRDefault="00074AFB" w:rsidP="00074AFB">
      <w:pPr>
        <w:pStyle w:val="PL"/>
      </w:pPr>
      <w:bookmarkStart w:id="1627" w:name="_MCCTEMPBM_CRPT80110808___7"/>
      <w:bookmarkEnd w:id="1626"/>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627"/>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628" w:name="_MCCTEMPBM_CRPT80110809___7"/>
      <w:r w:rsidRPr="00C44D1B">
        <w:rPr>
          <w:rFonts w:ascii="Times New Roman" w:hAnsi="Times New Roman"/>
        </w:rPr>
        <w:t>...conversation...</w:t>
      </w:r>
    </w:p>
    <w:p w14:paraId="3CE6A7BE" w14:textId="41199D9A" w:rsidR="00074AFB" w:rsidRPr="00C44D1B" w:rsidRDefault="00074AFB" w:rsidP="00074AFB">
      <w:pPr>
        <w:pStyle w:val="PL"/>
      </w:pPr>
      <w:bookmarkStart w:id="1629" w:name="_MCCTEMPBM_CRPT80110810___7"/>
      <w:bookmarkEnd w:id="1628"/>
      <w:r w:rsidRPr="00C44D1B">
        <w:t>AT+CHLD=1</w:t>
      </w:r>
      <w:r w:rsidR="00EA13CE" w:rsidRPr="00C44D1B">
        <w:tab/>
      </w:r>
      <w:r w:rsidRPr="00C44D1B">
        <w:tab/>
      </w:r>
      <w:r w:rsidRPr="00C44D1B">
        <w:rPr>
          <w:rFonts w:ascii="Times New Roman" w:hAnsi="Times New Roman"/>
        </w:rPr>
        <w:t>(release the second (active) call and recover the first (held) call)</w:t>
      </w:r>
    </w:p>
    <w:bookmarkEnd w:id="1629"/>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630" w:name="_MCCTEMPBM_CRPT80110811___7"/>
      <w:r w:rsidRPr="00C44D1B">
        <w:t>ATH</w:t>
      </w:r>
      <w:r w:rsidR="00EA13CE" w:rsidRPr="00C44D1B">
        <w:tab/>
      </w:r>
      <w:r w:rsidR="00EA13CE" w:rsidRPr="00C44D1B">
        <w:tab/>
      </w:r>
      <w:r w:rsidRPr="00C44D1B">
        <w:rPr>
          <w:rFonts w:ascii="Times New Roman" w:hAnsi="Times New Roman"/>
        </w:rPr>
        <w:t>(release the first call)</w:t>
      </w:r>
    </w:p>
    <w:bookmarkEnd w:id="1630"/>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631" w:name="_MCCTEMPBM_CRPT80110812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631"/>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632" w:name="_MCCTEMPBM_CRPT80110813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632"/>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633" w:name="_MCCTEMPBM_CRPT80110814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633"/>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634" w:name="_MCCTEMPBM_CRPT80110815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634"/>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635" w:name="_MCCTEMPBM_CRPT80110816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635"/>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636" w:name="_MCCTEMPBM_CRPT80110817___7"/>
      <w:r w:rsidRPr="00C44D1B">
        <w:rPr>
          <w:rFonts w:ascii="Times New Roman" w:hAnsi="Times New Roman"/>
        </w:rPr>
        <w:t>...user wanders to another PLMN...</w:t>
      </w:r>
    </w:p>
    <w:p w14:paraId="1EE0D763" w14:textId="2C4F751F" w:rsidR="00074AFB" w:rsidRPr="00C44D1B" w:rsidRDefault="00074AFB" w:rsidP="00074AFB">
      <w:pPr>
        <w:pStyle w:val="PL"/>
      </w:pPr>
      <w:bookmarkStart w:id="1637" w:name="_MCCTEMPBM_CRPT80110818___7"/>
      <w:bookmarkEnd w:id="1636"/>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637"/>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638" w:name="_MCCTEMPBM_CRPT80110819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638"/>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639" w:name="_MCCTEMPBM_CRPT80110820___7"/>
      <w:r w:rsidRPr="00C44D1B">
        <w:rPr>
          <w:rFonts w:ascii="Times New Roman" w:hAnsi="Times New Roman"/>
        </w:rPr>
        <w:t>...user loses connection, no other PLMNs around...</w:t>
      </w:r>
    </w:p>
    <w:bookmarkEnd w:id="1639"/>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074AFB">
      <w:pPr>
        <w:pStyle w:val="PL"/>
        <w:ind w:left="2685" w:hanging="2685"/>
      </w:pPr>
      <w:bookmarkStart w:id="1640" w:name="_MCCTEMPBM_CRPT80110821___2"/>
      <w:r w:rsidRPr="00C44D1B">
        <w:t>ATD*752#+436644101453;</w:t>
      </w:r>
      <w:r w:rsidR="00543CA8" w:rsidRPr="00C44D1B">
        <w:tab/>
      </w:r>
      <w:r w:rsidRPr="00C44D1B">
        <w:t>(</w:t>
      </w:r>
      <w:r w:rsidRPr="00C44D1B">
        <w:rPr>
          <w:rFonts w:ascii="Times New Roman" w:hAnsi="Times New Roman"/>
        </w:rPr>
        <w:t>originate a voice call with the priority level 2, see for priority level definitions GSM 02.30</w:t>
      </w:r>
      <w:r w:rsidRPr="00C44D1B">
        <w:t>)</w:t>
      </w:r>
    </w:p>
    <w:p w14:paraId="6FE368D5" w14:textId="77D8B9E3" w:rsidR="00F33082" w:rsidRPr="00C44D1B" w:rsidRDefault="00074AFB" w:rsidP="00074AFB">
      <w:pPr>
        <w:pStyle w:val="PL"/>
        <w:rPr>
          <w:rFonts w:ascii="Times New Roman" w:hAnsi="Times New Roman"/>
        </w:rPr>
      </w:pPr>
      <w:bookmarkStart w:id="1641" w:name="_MCCTEMPBM_CRPT80110822___7"/>
      <w:bookmarkEnd w:id="1640"/>
      <w:r w:rsidRPr="00C44D1B">
        <w:t>OK</w:t>
      </w:r>
      <w:r w:rsidR="00EA13CE" w:rsidRPr="00C44D1B">
        <w:tab/>
      </w:r>
      <w:r w:rsidR="00EA13CE" w:rsidRPr="00C44D1B">
        <w:tab/>
      </w:r>
      <w:r w:rsidRPr="00C44D1B">
        <w:rPr>
          <w:rFonts w:ascii="Times New Roman" w:hAnsi="Times New Roman"/>
        </w:rPr>
        <w:t>(call setup was successful)</w:t>
      </w:r>
    </w:p>
    <w:p w14:paraId="46C21FDC" w14:textId="5ACEB520" w:rsidR="00F33082" w:rsidRPr="00C44D1B" w:rsidRDefault="00F33082" w:rsidP="00F33082">
      <w:pPr>
        <w:pStyle w:val="Heading2"/>
      </w:pPr>
      <w:bookmarkStart w:id="1642" w:name="_CR7_46"/>
      <w:bookmarkStart w:id="1643" w:name="_Toc202525053"/>
      <w:bookmarkEnd w:id="1642"/>
      <w:r w:rsidRPr="00C44D1B">
        <w:lastRenderedPageBreak/>
        <w:t>7.46</w:t>
      </w:r>
      <w:r w:rsidRPr="00C44D1B">
        <w:tab/>
        <w:t>Ciphering key request +CCKEYREQ</w:t>
      </w:r>
      <w:bookmarkEnd w:id="1643"/>
    </w:p>
    <w:p w14:paraId="204D0866" w14:textId="58A00F7E" w:rsidR="00F33082" w:rsidRPr="00C44D1B" w:rsidRDefault="00F33082" w:rsidP="00F33082">
      <w:pPr>
        <w:pStyle w:val="TH"/>
      </w:pPr>
      <w:bookmarkStart w:id="1644" w:name="_CRTable7_46"/>
      <w:r w:rsidRPr="00C44D1B">
        <w:t>Table </w:t>
      </w:r>
      <w:bookmarkEnd w:id="1644"/>
      <w:r w:rsidRPr="00C44D1B">
        <w:t>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370FFC">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370FFC">
            <w:pPr>
              <w:pStyle w:val="TAH"/>
              <w:rPr>
                <w:rFonts w:ascii="Courier New" w:hAnsi="Courier New"/>
              </w:rPr>
            </w:pPr>
            <w:r w:rsidRPr="00C44D1B">
              <w:t>Possible response(s)</w:t>
            </w:r>
          </w:p>
        </w:tc>
      </w:tr>
      <w:tr w:rsidR="00F33082" w:rsidRPr="00C44D1B"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370FFC">
            <w:pPr>
              <w:keepNext/>
              <w:keepLines/>
              <w:spacing w:after="20"/>
              <w:rPr>
                <w:rFonts w:ascii="Courier New" w:hAnsi="Courier New"/>
              </w:rPr>
            </w:pPr>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370FFC">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370FFC">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370FFC">
            <w:pPr>
              <w:keepNext/>
              <w:keepLines/>
              <w:rPr>
                <w:rFonts w:ascii="Courier New" w:hAnsi="Courier New"/>
              </w:rPr>
            </w:pPr>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r w:rsidRPr="00C44D1B">
        <w:rPr>
          <w:rFonts w:ascii="Courier New" w:hAnsi="Courier New"/>
        </w:rPr>
        <w:t>&lt;n&gt;</w:t>
      </w:r>
      <w:r w:rsidRPr="00C44D1B">
        <w:t>: integer type</w:t>
      </w:r>
    </w:p>
    <w:p w14:paraId="23BADCF2" w14:textId="77777777" w:rsidR="00F33082" w:rsidRPr="00C44D1B" w:rsidRDefault="00F33082" w:rsidP="00F33082">
      <w:pPr>
        <w:pStyle w:val="B2"/>
      </w:pPr>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r w:rsidRPr="00C44D1B">
        <w:rPr>
          <w:rFonts w:ascii="Courier New" w:hAnsi="Courier New"/>
        </w:rPr>
        <w:t>&lt;ciph_req&gt;</w:t>
      </w:r>
      <w:r w:rsidRPr="00C44D1B">
        <w:t>: integer type, indicates whether the UE wants to request ciphering keys for deciphering the broadcast data.</w:t>
      </w:r>
    </w:p>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r w:rsidRPr="00C44D1B">
        <w:rPr>
          <w:rFonts w:ascii="Courier New" w:hAnsi="Courier New"/>
        </w:rPr>
        <w:t>&lt;result&gt;</w:t>
      </w:r>
      <w:r w:rsidRPr="00C44D1B">
        <w:t>: integer type, indicates whether the registration procedure was successful or not in requesting the ciphering key information.</w:t>
      </w:r>
    </w:p>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F33082">
      <w:pPr>
        <w:pStyle w:val="B1"/>
        <w:keepNext/>
        <w:keepLines/>
        <w:ind w:hanging="1"/>
        <w:rPr>
          <w:rFonts w:ascii="Courier New" w:hAnsi="Courier New"/>
        </w:rPr>
      </w:pPr>
      <w:r w:rsidRPr="00C44D1B">
        <w:t>1</w:t>
      </w:r>
      <w:r w:rsidRPr="00C44D1B">
        <w:tab/>
        <w:t>registration procedure requesting the ciphering keys was successful</w:t>
      </w:r>
    </w:p>
    <w:p w14:paraId="67107BA5" w14:textId="77777777" w:rsidR="00F33082" w:rsidRPr="00C44D1B" w:rsidRDefault="00F33082" w:rsidP="00F33082">
      <w:pPr>
        <w:pStyle w:val="B1"/>
      </w:pPr>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645" w:name="_CR8"/>
      <w:bookmarkStart w:id="1646" w:name="_Toc20207528"/>
      <w:bookmarkStart w:id="1647" w:name="_Toc27579411"/>
      <w:bookmarkStart w:id="1648" w:name="_Toc36115991"/>
      <w:bookmarkStart w:id="1649" w:name="_Toc45214871"/>
      <w:bookmarkStart w:id="1650" w:name="_Toc51866639"/>
      <w:bookmarkStart w:id="1651" w:name="_Toc202525054"/>
      <w:bookmarkEnd w:id="1641"/>
      <w:bookmarkEnd w:id="1645"/>
      <w:r w:rsidRPr="00C44D1B">
        <w:lastRenderedPageBreak/>
        <w:t>8</w:t>
      </w:r>
      <w:r w:rsidRPr="00C44D1B">
        <w:tab/>
        <w:t xml:space="preserve">Mobile </w:t>
      </w:r>
      <w:r w:rsidR="00136ECD" w:rsidRPr="00C44D1B">
        <w:t>t</w:t>
      </w:r>
      <w:r w:rsidRPr="00C44D1B">
        <w:t>ermination control and status commands</w:t>
      </w:r>
      <w:bookmarkEnd w:id="1646"/>
      <w:bookmarkEnd w:id="1647"/>
      <w:bookmarkEnd w:id="1648"/>
      <w:bookmarkEnd w:id="1649"/>
      <w:bookmarkEnd w:id="1650"/>
      <w:bookmarkEnd w:id="1651"/>
    </w:p>
    <w:p w14:paraId="3585509E" w14:textId="77777777" w:rsidR="00026965" w:rsidRPr="00C44D1B" w:rsidRDefault="00B15AA8" w:rsidP="00E26141">
      <w:pPr>
        <w:pStyle w:val="Heading2"/>
      </w:pPr>
      <w:bookmarkStart w:id="1652" w:name="_CR8_0"/>
      <w:bookmarkStart w:id="1653" w:name="_Toc20207529"/>
      <w:bookmarkStart w:id="1654" w:name="_Toc27579412"/>
      <w:bookmarkStart w:id="1655" w:name="_Toc36115992"/>
      <w:bookmarkStart w:id="1656" w:name="_Toc45214872"/>
      <w:bookmarkStart w:id="1657" w:name="_Toc51866640"/>
      <w:bookmarkStart w:id="1658" w:name="_Toc202525055"/>
      <w:bookmarkEnd w:id="1652"/>
      <w:r w:rsidRPr="00C44D1B">
        <w:t>8.0</w:t>
      </w:r>
      <w:r w:rsidRPr="00C44D1B">
        <w:tab/>
        <w:t>General</w:t>
      </w:r>
      <w:bookmarkEnd w:id="1653"/>
      <w:bookmarkEnd w:id="1654"/>
      <w:bookmarkEnd w:id="1655"/>
      <w:bookmarkEnd w:id="1656"/>
      <w:bookmarkEnd w:id="1657"/>
      <w:bookmarkEnd w:id="1658"/>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659" w:name="_MCCTEMPBM_CRPT80110823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659"/>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8.35pt" o:ole="">
            <v:imagedata r:id="rId24" o:title=""/>
          </v:shape>
          <o:OLEObject Type="Embed" ProgID="Visio.Drawing.11" ShapeID="_x0000_i1032" DrawAspect="Content" ObjectID="_1813137908" r:id="rId25"/>
        </w:object>
      </w:r>
    </w:p>
    <w:p w14:paraId="137C29DF" w14:textId="77777777" w:rsidR="00026965" w:rsidRPr="00C44D1B" w:rsidRDefault="00026965" w:rsidP="00342386">
      <w:pPr>
        <w:pStyle w:val="TF"/>
      </w:pPr>
      <w:bookmarkStart w:id="1660" w:name="_CRFigure7"/>
      <w:r w:rsidRPr="00C44D1B">
        <w:t>Figure</w:t>
      </w:r>
      <w:bookmarkStart w:id="1661" w:name="figecscmd"/>
      <w:r w:rsidR="00B422F7" w:rsidRPr="00C44D1B">
        <w:t> </w:t>
      </w:r>
      <w:bookmarkEnd w:id="1660"/>
      <w:r w:rsidRPr="00C44D1B">
        <w:rPr>
          <w:noProof/>
        </w:rPr>
        <w:t>7</w:t>
      </w:r>
      <w:bookmarkEnd w:id="1661"/>
      <w:r w:rsidRPr="00C44D1B">
        <w:t>: Mobile termination control and status commands</w:t>
      </w:r>
    </w:p>
    <w:p w14:paraId="1D5F0763" w14:textId="77777777" w:rsidR="00026965" w:rsidRPr="00C44D1B" w:rsidRDefault="00026965" w:rsidP="00E26141">
      <w:pPr>
        <w:pStyle w:val="Heading2"/>
      </w:pPr>
      <w:bookmarkStart w:id="1662" w:name="_CR8_1"/>
      <w:bookmarkStart w:id="1663" w:name="_Toc20207530"/>
      <w:bookmarkStart w:id="1664" w:name="_Toc27579413"/>
      <w:bookmarkStart w:id="1665" w:name="_Toc36115993"/>
      <w:bookmarkStart w:id="1666" w:name="_Toc45214873"/>
      <w:bookmarkStart w:id="1667" w:name="_Toc51866641"/>
      <w:bookmarkStart w:id="1668" w:name="_Toc202525056"/>
      <w:bookmarkEnd w:id="1662"/>
      <w:r w:rsidRPr="00C44D1B">
        <w:t>8.1</w:t>
      </w:r>
      <w:r w:rsidRPr="00C44D1B">
        <w:tab/>
        <w:t>Phone activity status +CPAS</w:t>
      </w:r>
      <w:bookmarkEnd w:id="1663"/>
      <w:bookmarkEnd w:id="1664"/>
      <w:bookmarkEnd w:id="1665"/>
      <w:bookmarkEnd w:id="1666"/>
      <w:bookmarkEnd w:id="1667"/>
      <w:bookmarkEnd w:id="1668"/>
    </w:p>
    <w:p w14:paraId="61AB1D5B" w14:textId="77777777" w:rsidR="00026965" w:rsidRPr="00C44D1B" w:rsidRDefault="00026965">
      <w:pPr>
        <w:pStyle w:val="TH"/>
      </w:pPr>
      <w:bookmarkStart w:id="1669" w:name="_CRTable60"/>
      <w:r w:rsidRPr="00C44D1B">
        <w:t>Table </w:t>
      </w:r>
      <w:bookmarkEnd w:id="1669"/>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6B696F"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670" w:name="_MCCTEMPBM_CRPT80110824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671" w:name="_MCCTEMPBM_CRPT80110825___7"/>
            <w:bookmarkStart w:id="1672" w:name="_MCCTEMPBM_CRPT80110827___7" w:colFirst="1" w:colLast="1"/>
            <w:bookmarkEnd w:id="1670"/>
            <w:r w:rsidRPr="00C44D1B">
              <w:rPr>
                <w:rFonts w:ascii="Courier New" w:hAnsi="Courier New"/>
              </w:rPr>
              <w:t>+CPAS=?</w:t>
            </w:r>
            <w:bookmarkEnd w:id="1671"/>
          </w:p>
        </w:tc>
        <w:tc>
          <w:tcPr>
            <w:tcW w:w="3624" w:type="dxa"/>
          </w:tcPr>
          <w:p w14:paraId="732C4FEA" w14:textId="77777777" w:rsidR="00026965" w:rsidRPr="00C44D1B" w:rsidRDefault="00026965">
            <w:pPr>
              <w:keepNext/>
              <w:keepLines/>
              <w:spacing w:after="20"/>
              <w:rPr>
                <w:rFonts w:ascii="Courier New" w:hAnsi="Courier New" w:cs="Courier New"/>
              </w:rPr>
            </w:pPr>
            <w:bookmarkStart w:id="1673" w:name="_MCCTEMPBM_CRPT80110826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673"/>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72"/>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674" w:name="_MCCTEMPBM_CRPT80110828___7"/>
      <w:r w:rsidRPr="00C44D1B">
        <w:lastRenderedPageBreak/>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74"/>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675" w:name="_MCCTEMPBM_CRPT80110829___7"/>
      <w:r w:rsidRPr="00C44D1B">
        <w:rPr>
          <w:rFonts w:ascii="Courier New" w:hAnsi="Courier New"/>
        </w:rPr>
        <w:t>&lt;pas&gt;</w:t>
      </w:r>
      <w:r w:rsidRPr="00C44D1B">
        <w:t>:</w:t>
      </w:r>
      <w:r w:rsidR="00FB44EC" w:rsidRPr="00C44D1B">
        <w:t xml:space="preserve"> integer type</w:t>
      </w:r>
    </w:p>
    <w:bookmarkEnd w:id="1675"/>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676" w:name="_MCCTEMPBM_CRPT80110830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677" w:name="_CR8_2"/>
      <w:bookmarkStart w:id="1678" w:name="_Toc20207531"/>
      <w:bookmarkStart w:id="1679" w:name="_Toc27579414"/>
      <w:bookmarkStart w:id="1680" w:name="_Toc36115994"/>
      <w:bookmarkStart w:id="1681" w:name="_Toc45214874"/>
      <w:bookmarkStart w:id="1682" w:name="_Toc51866642"/>
      <w:bookmarkStart w:id="1683" w:name="_Toc202525057"/>
      <w:bookmarkEnd w:id="1676"/>
      <w:bookmarkEnd w:id="1677"/>
      <w:r w:rsidRPr="00C44D1B">
        <w:t>8.2</w:t>
      </w:r>
      <w:r w:rsidRPr="00C44D1B">
        <w:tab/>
        <w:t>Set phone functionality +CFUN</w:t>
      </w:r>
      <w:bookmarkEnd w:id="1678"/>
      <w:bookmarkEnd w:id="1679"/>
      <w:bookmarkEnd w:id="1680"/>
      <w:bookmarkEnd w:id="1681"/>
      <w:bookmarkEnd w:id="1682"/>
      <w:bookmarkEnd w:id="1683"/>
    </w:p>
    <w:p w14:paraId="5525CDF1" w14:textId="77777777" w:rsidR="00026965" w:rsidRPr="00C44D1B" w:rsidRDefault="00026965">
      <w:pPr>
        <w:pStyle w:val="TH"/>
      </w:pPr>
      <w:bookmarkStart w:id="1684" w:name="_CRTable61"/>
      <w:r w:rsidRPr="00C44D1B">
        <w:t>Table </w:t>
      </w:r>
      <w:bookmarkEnd w:id="1684"/>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685" w:name="_MCCTEMPBM_CRPT80110831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686" w:name="_MCCTEMPBM_CRPT80110832___7" w:colFirst="0" w:colLast="1"/>
            <w:bookmarkEnd w:id="1685"/>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687" w:name="_MCCTEMPBM_CRPT80110833___7"/>
            <w:bookmarkStart w:id="1688" w:name="_MCCTEMPBM_CRPT80110835___7" w:colFirst="1" w:colLast="1"/>
            <w:bookmarkEnd w:id="1686"/>
            <w:r w:rsidRPr="00C44D1B">
              <w:rPr>
                <w:rFonts w:ascii="Courier New" w:hAnsi="Courier New"/>
              </w:rPr>
              <w:t>+CFUN=?</w:t>
            </w:r>
            <w:bookmarkEnd w:id="1687"/>
          </w:p>
        </w:tc>
        <w:tc>
          <w:tcPr>
            <w:tcW w:w="6192" w:type="dxa"/>
          </w:tcPr>
          <w:p w14:paraId="30EC407A" w14:textId="77777777" w:rsidR="00026965" w:rsidRPr="00C44D1B" w:rsidRDefault="00026965">
            <w:pPr>
              <w:spacing w:after="20"/>
              <w:rPr>
                <w:rFonts w:ascii="Courier New" w:hAnsi="Courier New" w:cs="Courier New"/>
              </w:rPr>
            </w:pPr>
            <w:bookmarkStart w:id="1689" w:name="_MCCTEMPBM_CRPT80110834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689"/>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88"/>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690" w:name="_MCCTEMPBM_CRPT80110836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691" w:name="_MCCTEMPBM_CRPT80110837___7"/>
      <w:bookmarkEnd w:id="1690"/>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692" w:name="_MCCTEMPBM_CRPT80110838___7"/>
      <w:bookmarkEnd w:id="1691"/>
      <w:r w:rsidRPr="00C44D1B">
        <w:t xml:space="preserve">Read command returns the current setting of </w:t>
      </w:r>
      <w:r w:rsidRPr="00C44D1B">
        <w:rPr>
          <w:rFonts w:ascii="Courier New" w:hAnsi="Courier New" w:cs="Courier New"/>
        </w:rPr>
        <w:t>&lt;fun&gt;</w:t>
      </w:r>
      <w:r w:rsidRPr="00C44D1B">
        <w:t>.</w:t>
      </w:r>
    </w:p>
    <w:bookmarkEnd w:id="1692"/>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693" w:name="_MCCTEMPBM_CRPT80110839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694" w:name="_MCCTEMPBM_CRPT80110840___2"/>
      <w:bookmarkEnd w:id="1693"/>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lastRenderedPageBreak/>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695" w:name="_MCCTEMPBM_CRPT80110841___7"/>
      <w:bookmarkEnd w:id="1694"/>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696" w:name="_MCCTEMPBM_CRPT80110842___7"/>
      <w:bookmarkEnd w:id="1695"/>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697" w:name="_MCCTEMPBM_CRPT80110843___7"/>
      <w:bookmarkEnd w:id="1696"/>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698" w:name="_MCCTEMPBM_CRPT80110844___7"/>
      <w:bookmarkEnd w:id="1697"/>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698"/>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699" w:name="_MCCTEMPBM_CRPT80110845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700" w:name="_CR8_3"/>
      <w:bookmarkStart w:id="1701" w:name="_Toc20207532"/>
      <w:bookmarkStart w:id="1702" w:name="_Toc27579415"/>
      <w:bookmarkStart w:id="1703" w:name="_Toc36115995"/>
      <w:bookmarkStart w:id="1704" w:name="_Toc45214875"/>
      <w:bookmarkStart w:id="1705" w:name="_Toc51866643"/>
      <w:bookmarkStart w:id="1706" w:name="_Toc202525058"/>
      <w:bookmarkEnd w:id="1699"/>
      <w:bookmarkEnd w:id="1700"/>
      <w:r w:rsidRPr="00C44D1B">
        <w:t>8.3</w:t>
      </w:r>
      <w:r w:rsidRPr="00C44D1B">
        <w:tab/>
        <w:t>Enter PIN +CPIN</w:t>
      </w:r>
      <w:bookmarkEnd w:id="1701"/>
      <w:bookmarkEnd w:id="1702"/>
      <w:bookmarkEnd w:id="1703"/>
      <w:bookmarkEnd w:id="1704"/>
      <w:bookmarkEnd w:id="1705"/>
      <w:bookmarkEnd w:id="1706"/>
    </w:p>
    <w:p w14:paraId="174B7AEB" w14:textId="77777777" w:rsidR="00026965" w:rsidRPr="00C44D1B" w:rsidRDefault="00026965">
      <w:pPr>
        <w:pStyle w:val="TH"/>
      </w:pPr>
      <w:bookmarkStart w:id="1707" w:name="_CRTable62"/>
      <w:r w:rsidRPr="00C44D1B">
        <w:t>Table </w:t>
      </w:r>
      <w:bookmarkEnd w:id="1707"/>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708" w:name="_MCCTEMPBM_CRPT80110846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709" w:name="_MCCTEMPBM_CRPT80110847___7" w:colFirst="0" w:colLast="1"/>
            <w:bookmarkEnd w:id="1708"/>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710" w:name="_MCCTEMPBM_CRPT80110848___7" w:colFirst="0" w:colLast="0"/>
            <w:bookmarkEnd w:id="1709"/>
            <w:r w:rsidRPr="00C44D1B">
              <w:rPr>
                <w:rFonts w:ascii="Courier New" w:hAnsi="Courier New"/>
              </w:rPr>
              <w:t>+CPIN=?</w:t>
            </w:r>
          </w:p>
        </w:tc>
        <w:tc>
          <w:tcPr>
            <w:tcW w:w="3223" w:type="dxa"/>
          </w:tcPr>
          <w:p w14:paraId="3CD7A27A" w14:textId="77777777" w:rsidR="00026965" w:rsidRPr="00C44D1B" w:rsidRDefault="00026965">
            <w:pPr>
              <w:spacing w:after="20"/>
              <w:rPr>
                <w:rFonts w:ascii="Courier New" w:hAnsi="Courier New"/>
              </w:rPr>
            </w:pPr>
          </w:p>
        </w:tc>
      </w:tr>
      <w:bookmarkEnd w:id="1710"/>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711" w:name="_MCCTEMPBM_CRPT80110849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712" w:name="_MCCTEMPBM_CRPT80110850___7"/>
      <w:bookmarkEnd w:id="1711"/>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713" w:name="_MCCTEMPBM_CRPT80110851___7"/>
      <w:bookmarkEnd w:id="1712"/>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714" w:name="_MCCTEMPBM_CRPT80110852___7"/>
      <w:bookmarkEnd w:id="1713"/>
      <w:r w:rsidRPr="00C44D1B">
        <w:lastRenderedPageBreak/>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714"/>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715" w:name="_MCCTEMPBM_CRPT80110853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716" w:name="_MCCTEMPBM_CRPT80110854___2"/>
      <w:bookmarkEnd w:id="1715"/>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716"/>
    <w:p w14:paraId="40142105" w14:textId="77777777" w:rsidR="00026965" w:rsidRPr="00C44D1B" w:rsidRDefault="00026965">
      <w:r w:rsidRPr="00C44D1B">
        <w:rPr>
          <w:b/>
        </w:rPr>
        <w:t>Implementation</w:t>
      </w:r>
    </w:p>
    <w:p w14:paraId="5F439EBF" w14:textId="77777777" w:rsidR="00026965" w:rsidRPr="00C44D1B" w:rsidRDefault="00026965">
      <w:bookmarkStart w:id="1717" w:name="_MCCTEMPBM_CRPT80110855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718" w:name="_CR8_4"/>
      <w:bookmarkStart w:id="1719" w:name="_Toc20207533"/>
      <w:bookmarkStart w:id="1720" w:name="_Toc27579416"/>
      <w:bookmarkStart w:id="1721" w:name="_Toc36115996"/>
      <w:bookmarkStart w:id="1722" w:name="_Toc45214876"/>
      <w:bookmarkStart w:id="1723" w:name="_Toc51866644"/>
      <w:bookmarkStart w:id="1724" w:name="_Toc202525059"/>
      <w:bookmarkEnd w:id="1717"/>
      <w:bookmarkEnd w:id="1718"/>
      <w:r w:rsidRPr="00C44D1B">
        <w:lastRenderedPageBreak/>
        <w:t>8.4</w:t>
      </w:r>
      <w:r w:rsidRPr="00C44D1B">
        <w:tab/>
        <w:t>Battery charge +CBC</w:t>
      </w:r>
      <w:bookmarkEnd w:id="1719"/>
      <w:bookmarkEnd w:id="1720"/>
      <w:bookmarkEnd w:id="1721"/>
      <w:bookmarkEnd w:id="1722"/>
      <w:bookmarkEnd w:id="1723"/>
      <w:bookmarkEnd w:id="1724"/>
    </w:p>
    <w:p w14:paraId="3F547224" w14:textId="77777777" w:rsidR="00026965" w:rsidRPr="00C44D1B" w:rsidRDefault="00026965">
      <w:pPr>
        <w:pStyle w:val="TH"/>
      </w:pPr>
      <w:bookmarkStart w:id="1725" w:name="_CRTable63"/>
      <w:r w:rsidRPr="00C44D1B">
        <w:t>Table </w:t>
      </w:r>
      <w:bookmarkEnd w:id="1725"/>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726" w:name="_MCCTEMPBM_CRPT80110856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727" w:name="_MCCTEMPBM_CRPT80110857___7"/>
            <w:bookmarkEnd w:id="1726"/>
            <w:r w:rsidRPr="00C44D1B">
              <w:rPr>
                <w:rFonts w:ascii="Courier New" w:hAnsi="Courier New"/>
              </w:rPr>
              <w:t>+CBC=?</w:t>
            </w:r>
            <w:bookmarkEnd w:id="1727"/>
          </w:p>
        </w:tc>
        <w:tc>
          <w:tcPr>
            <w:tcW w:w="5957" w:type="dxa"/>
          </w:tcPr>
          <w:p w14:paraId="5F634252" w14:textId="77777777" w:rsidR="00026965" w:rsidRPr="00C44D1B" w:rsidRDefault="00026965">
            <w:pPr>
              <w:spacing w:after="20"/>
              <w:rPr>
                <w:rFonts w:ascii="Courier New" w:hAnsi="Courier New"/>
              </w:rPr>
            </w:pPr>
            <w:bookmarkStart w:id="1728" w:name="_MCCTEMPBM_CRPT80110858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728"/>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729" w:name="_MCCTEMPBM_CRPT80110859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29"/>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730" w:name="_MCCTEMPBM_CRPT80110860___7"/>
      <w:r w:rsidRPr="00C44D1B">
        <w:rPr>
          <w:rFonts w:ascii="Courier New" w:hAnsi="Courier New"/>
        </w:rPr>
        <w:t>&lt;bcs&gt;</w:t>
      </w:r>
      <w:r w:rsidRPr="00C44D1B">
        <w:t>:</w:t>
      </w:r>
      <w:r w:rsidR="00FB44EC" w:rsidRPr="00C44D1B">
        <w:t xml:space="preserve"> integer type</w:t>
      </w:r>
    </w:p>
    <w:bookmarkEnd w:id="1730"/>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731" w:name="_MCCTEMPBM_CRPT80110861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732" w:name="_MCCTEMPBM_CRPT80110862___2"/>
      <w:bookmarkEnd w:id="1731"/>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732"/>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733" w:name="_CR8_5"/>
      <w:bookmarkStart w:id="1734" w:name="_Toc20207534"/>
      <w:bookmarkStart w:id="1735" w:name="_Toc27579417"/>
      <w:bookmarkStart w:id="1736" w:name="_Toc36115997"/>
      <w:bookmarkStart w:id="1737" w:name="_Toc45214877"/>
      <w:bookmarkStart w:id="1738" w:name="_Toc51866645"/>
      <w:bookmarkStart w:id="1739" w:name="_Toc202525060"/>
      <w:bookmarkEnd w:id="1733"/>
      <w:r w:rsidRPr="00C44D1B">
        <w:t>8.5</w:t>
      </w:r>
      <w:r w:rsidRPr="00C44D1B">
        <w:tab/>
        <w:t>Signal quality +CSQ</w:t>
      </w:r>
      <w:bookmarkEnd w:id="1734"/>
      <w:bookmarkEnd w:id="1735"/>
      <w:bookmarkEnd w:id="1736"/>
      <w:bookmarkEnd w:id="1737"/>
      <w:bookmarkEnd w:id="1738"/>
      <w:bookmarkEnd w:id="1739"/>
    </w:p>
    <w:p w14:paraId="195CA274" w14:textId="77777777" w:rsidR="00026965" w:rsidRPr="00C44D1B" w:rsidRDefault="00026965">
      <w:pPr>
        <w:pStyle w:val="TH"/>
      </w:pPr>
      <w:bookmarkStart w:id="1740" w:name="_CRTable64"/>
      <w:r w:rsidRPr="00C44D1B">
        <w:t>Table </w:t>
      </w:r>
      <w:bookmarkEnd w:id="1740"/>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741" w:name="_MCCTEMPBM_CRPT80110863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742" w:name="_MCCTEMPBM_CRPT80110864___7"/>
            <w:bookmarkEnd w:id="1741"/>
            <w:r w:rsidRPr="00C44D1B">
              <w:rPr>
                <w:rFonts w:ascii="Courier New" w:hAnsi="Courier New"/>
              </w:rPr>
              <w:t>+CSQ=?</w:t>
            </w:r>
            <w:bookmarkEnd w:id="1742"/>
          </w:p>
        </w:tc>
        <w:tc>
          <w:tcPr>
            <w:tcW w:w="5887" w:type="dxa"/>
          </w:tcPr>
          <w:p w14:paraId="21374A8C" w14:textId="77777777" w:rsidR="00026965" w:rsidRPr="00C44D1B" w:rsidRDefault="00026965">
            <w:pPr>
              <w:spacing w:after="20"/>
              <w:rPr>
                <w:rFonts w:ascii="Courier New" w:hAnsi="Courier New"/>
              </w:rPr>
            </w:pPr>
            <w:bookmarkStart w:id="1743" w:name="_MCCTEMPBM_CRPT80110865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743"/>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744" w:name="_MCCTEMPBM_CRPT80110866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44"/>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745" w:name="_MCCTEMPBM_CRPT80110867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746" w:name="_MCCTEMPBM_CRPT80110868___2"/>
      <w:bookmarkEnd w:id="1745"/>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lastRenderedPageBreak/>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747" w:name="_MCCTEMPBM_CRPT80110869___7"/>
      <w:bookmarkEnd w:id="1746"/>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748" w:name="_MCCTEMPBM_CRPT80110870___2"/>
      <w:bookmarkEnd w:id="1747"/>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748"/>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749" w:name="_CR8_6"/>
      <w:bookmarkStart w:id="1750" w:name="_Toc20207535"/>
      <w:bookmarkStart w:id="1751" w:name="_Toc27579418"/>
      <w:bookmarkStart w:id="1752" w:name="_Toc36115998"/>
      <w:bookmarkStart w:id="1753" w:name="_Toc45214878"/>
      <w:bookmarkStart w:id="1754" w:name="_Toc51866646"/>
      <w:bookmarkStart w:id="1755" w:name="_Toc202525061"/>
      <w:bookmarkEnd w:id="1749"/>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750"/>
      <w:bookmarkEnd w:id="1751"/>
      <w:bookmarkEnd w:id="1752"/>
      <w:bookmarkEnd w:id="1753"/>
      <w:bookmarkEnd w:id="1754"/>
      <w:bookmarkEnd w:id="1755"/>
    </w:p>
    <w:p w14:paraId="1E6B4CA0" w14:textId="77777777" w:rsidR="00026965" w:rsidRPr="00C44D1B" w:rsidRDefault="00026965">
      <w:pPr>
        <w:pStyle w:val="TH"/>
      </w:pPr>
      <w:bookmarkStart w:id="1756" w:name="_CRTable65"/>
      <w:r w:rsidRPr="00C44D1B">
        <w:t>Table </w:t>
      </w:r>
      <w:bookmarkEnd w:id="1756"/>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757" w:name="_MCCTEMPBM_CRPT80110871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758" w:name="_MCCTEMPBM_CRPT80110872___7" w:colFirst="0" w:colLast="0"/>
            <w:bookmarkEnd w:id="1757"/>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759" w:name="_MCCTEMPBM_CRPT80110873___7"/>
            <w:bookmarkEnd w:id="1758"/>
            <w:r w:rsidRPr="00C44D1B">
              <w:rPr>
                <w:rFonts w:ascii="Courier New" w:hAnsi="Courier New"/>
              </w:rPr>
              <w:t>+CMEC=?</w:t>
            </w:r>
            <w:bookmarkEnd w:id="1759"/>
          </w:p>
        </w:tc>
        <w:tc>
          <w:tcPr>
            <w:tcW w:w="4554" w:type="dxa"/>
          </w:tcPr>
          <w:p w14:paraId="6F43F7A3" w14:textId="77777777" w:rsidR="00026965" w:rsidRPr="00C44D1B" w:rsidRDefault="00026965">
            <w:pPr>
              <w:keepNext/>
              <w:keepLines/>
              <w:spacing w:after="20"/>
            </w:pPr>
            <w:bookmarkStart w:id="1760" w:name="_MCCTEMPBM_CRPT80110874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760"/>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761" w:name="_MCCTEMPBM_CRPT80110875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761"/>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762" w:name="_MCCTEMPBM_CRPT80110876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763" w:name="_MCCTEMPBM_CRPT80110877___7"/>
      <w:bookmarkEnd w:id="1762"/>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763"/>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764" w:name="_MCCTEMPBM_CRPT80110878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765" w:name="_MCCTEMPBM_CRPT80110879___7"/>
      <w:bookmarkEnd w:id="1764"/>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765"/>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766" w:name="_MCCTEMPBM_CRPT80110880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767" w:name="_MCCTEMPBM_CRPT80110881___7"/>
      <w:bookmarkEnd w:id="1766"/>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767"/>
    <w:p w14:paraId="655AB1A6" w14:textId="77777777" w:rsidR="00026965" w:rsidRPr="00C44D1B" w:rsidRDefault="00026965" w:rsidP="001B4D0D">
      <w:pPr>
        <w:pStyle w:val="B2"/>
      </w:pPr>
      <w:r w:rsidRPr="00C44D1B">
        <w:lastRenderedPageBreak/>
        <w:t>2</w:t>
      </w:r>
      <w:r w:rsidRPr="00C44D1B">
        <w:tab/>
        <w:t>MT indicators can be set by both MT and TE</w:t>
      </w:r>
    </w:p>
    <w:p w14:paraId="635E2616" w14:textId="77777777" w:rsidR="0036047E" w:rsidRPr="00C44D1B" w:rsidRDefault="0036047E" w:rsidP="004C5436">
      <w:pPr>
        <w:pStyle w:val="B1"/>
      </w:pPr>
      <w:bookmarkStart w:id="1768" w:name="_MCCTEMPBM_CRPT80110882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769" w:name="_MCCTEMPBM_CRPT80110883___7"/>
      <w:bookmarkEnd w:id="1768"/>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769"/>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770" w:name="_CR8_7"/>
      <w:bookmarkStart w:id="1771" w:name="_Toc20207536"/>
      <w:bookmarkStart w:id="1772" w:name="_Toc27579419"/>
      <w:bookmarkStart w:id="1773" w:name="_Toc36115999"/>
      <w:bookmarkStart w:id="1774" w:name="_Toc45214879"/>
      <w:bookmarkStart w:id="1775" w:name="_Toc51866647"/>
      <w:bookmarkStart w:id="1776" w:name="_Toc202525062"/>
      <w:bookmarkEnd w:id="1770"/>
      <w:r w:rsidRPr="00C44D1B">
        <w:t>8.7</w:t>
      </w:r>
      <w:r w:rsidRPr="00C44D1B">
        <w:tab/>
        <w:t>Keypad control +CKPD</w:t>
      </w:r>
      <w:bookmarkEnd w:id="1771"/>
      <w:bookmarkEnd w:id="1772"/>
      <w:bookmarkEnd w:id="1773"/>
      <w:bookmarkEnd w:id="1774"/>
      <w:bookmarkEnd w:id="1775"/>
      <w:bookmarkEnd w:id="1776"/>
    </w:p>
    <w:p w14:paraId="1CA527D6" w14:textId="77777777" w:rsidR="00026965" w:rsidRPr="00C44D1B" w:rsidRDefault="00026965">
      <w:pPr>
        <w:pStyle w:val="TH"/>
      </w:pPr>
      <w:bookmarkStart w:id="1777" w:name="_CRTable66"/>
      <w:r w:rsidRPr="00C44D1B">
        <w:t>Table </w:t>
      </w:r>
      <w:bookmarkEnd w:id="1777"/>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778" w:name="_MCCTEMPBM_CRPT80110884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779" w:name="_MCCTEMPBM_CRPT80110885___7"/>
            <w:bookmarkEnd w:id="1778"/>
            <w:r w:rsidRPr="00C44D1B">
              <w:rPr>
                <w:rFonts w:ascii="Courier New" w:hAnsi="Courier New"/>
              </w:rPr>
              <w:t>+CKPD=?</w:t>
            </w:r>
            <w:bookmarkEnd w:id="1779"/>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780" w:name="_MCCTEMPBM_CRPT80110886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780"/>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781" w:name="_MCCTEMPBM_CRPT80110887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p w14:paraId="449603C8" w14:textId="77777777" w:rsidR="00026965" w:rsidRPr="00C44D1B" w:rsidRDefault="00026965">
      <w:pPr>
        <w:pStyle w:val="TH"/>
      </w:pPr>
      <w:bookmarkStart w:id="1782" w:name="_CRTable67"/>
      <w:bookmarkEnd w:id="1781"/>
      <w:r w:rsidRPr="00C44D1B">
        <w:t>Table </w:t>
      </w:r>
      <w:bookmarkEnd w:id="1782"/>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783" w:name="_MCCTEMPBM_CRPT80110888___7"/>
            <w:r w:rsidRPr="00C44D1B">
              <w:t>alpha key (</w:t>
            </w:r>
            <w:r w:rsidRPr="00C44D1B">
              <w:rPr>
                <w:rFonts w:ascii="Symbol" w:hAnsi="Symbol"/>
              </w:rPr>
              <w:t></w:t>
            </w:r>
            <w:r w:rsidRPr="00C44D1B">
              <w:t>/ABC)</w:t>
            </w:r>
            <w:bookmarkEnd w:id="1783"/>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lastRenderedPageBreak/>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784" w:name="_MCCTEMPBM_CRPT80110889___7"/>
    </w:p>
    <w:p w14:paraId="3876816C" w14:textId="77777777" w:rsidR="00026965" w:rsidRPr="00C44D1B" w:rsidRDefault="00026965">
      <w:pPr>
        <w:pStyle w:val="B1"/>
      </w:pPr>
      <w:bookmarkStart w:id="1785" w:name="_MCCTEMPBM_CRPT80110890___7"/>
      <w:bookmarkEnd w:id="1784"/>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786" w:name="_MCCTEMPBM_CRPT80110891___2"/>
      <w:bookmarkEnd w:id="1785"/>
      <w:r w:rsidRPr="00C44D1B">
        <w:t>0...255</w:t>
      </w:r>
      <w:r w:rsidRPr="00C44D1B">
        <w:tab/>
        <w:t>0... 25.5 seconds (default values are manufacturer specific, but should be so long that a normal MT can handle keystrokes correctly)</w:t>
      </w:r>
    </w:p>
    <w:bookmarkEnd w:id="1786"/>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787" w:name="_MCCTEMPBM_CRPT80110892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788" w:name="_CR8_8"/>
      <w:bookmarkStart w:id="1789" w:name="_Toc20207537"/>
      <w:bookmarkStart w:id="1790" w:name="_Toc27579420"/>
      <w:bookmarkStart w:id="1791" w:name="_Toc36116000"/>
      <w:bookmarkStart w:id="1792" w:name="_Toc45214880"/>
      <w:bookmarkStart w:id="1793" w:name="_Toc51866648"/>
      <w:bookmarkStart w:id="1794" w:name="_Toc202525063"/>
      <w:bookmarkEnd w:id="1787"/>
      <w:bookmarkEnd w:id="1788"/>
      <w:r w:rsidRPr="00C44D1B">
        <w:t>8.8</w:t>
      </w:r>
      <w:r w:rsidRPr="00C44D1B">
        <w:tab/>
        <w:t>Display control +CDIS</w:t>
      </w:r>
      <w:bookmarkEnd w:id="1789"/>
      <w:bookmarkEnd w:id="1790"/>
      <w:bookmarkEnd w:id="1791"/>
      <w:bookmarkEnd w:id="1792"/>
      <w:bookmarkEnd w:id="1793"/>
      <w:bookmarkEnd w:id="1794"/>
    </w:p>
    <w:p w14:paraId="6E70E535" w14:textId="77777777" w:rsidR="00026965" w:rsidRPr="00C44D1B" w:rsidRDefault="00026965">
      <w:pPr>
        <w:pStyle w:val="TH"/>
      </w:pPr>
      <w:bookmarkStart w:id="1795" w:name="_CRTable68"/>
      <w:r w:rsidRPr="00C44D1B">
        <w:t>Table </w:t>
      </w:r>
      <w:bookmarkEnd w:id="1795"/>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796" w:name="_MCCTEMPBM_CRPT80110893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797" w:name="_MCCTEMPBM_CRPT80110894___7" w:colFirst="0" w:colLast="1"/>
            <w:bookmarkEnd w:id="1796"/>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798" w:name="_MCCTEMPBM_CRPT80110895___7" w:colFirst="0" w:colLast="1"/>
            <w:bookmarkEnd w:id="1797"/>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798"/>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799" w:name="_MCCTEMPBM_CRPT80110896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799"/>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800" w:name="_MCCTEMPBM_CRPT80110897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lastRenderedPageBreak/>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00"/>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801" w:name="_MCCTEMPBM_CRPT80110898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801"/>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802" w:name="_CR8_9"/>
      <w:bookmarkStart w:id="1803" w:name="_Toc20207538"/>
      <w:bookmarkStart w:id="1804" w:name="_Toc27579421"/>
      <w:bookmarkStart w:id="1805" w:name="_Toc36116001"/>
      <w:bookmarkStart w:id="1806" w:name="_Toc45214881"/>
      <w:bookmarkStart w:id="1807" w:name="_Toc51866649"/>
      <w:bookmarkStart w:id="1808" w:name="_Toc202525064"/>
      <w:bookmarkEnd w:id="1802"/>
      <w:r w:rsidRPr="00C44D1B">
        <w:t>8.9</w:t>
      </w:r>
      <w:r w:rsidRPr="00C44D1B">
        <w:tab/>
        <w:t>Indicator control +CIND</w:t>
      </w:r>
      <w:bookmarkEnd w:id="1803"/>
      <w:bookmarkEnd w:id="1804"/>
      <w:bookmarkEnd w:id="1805"/>
      <w:bookmarkEnd w:id="1806"/>
      <w:bookmarkEnd w:id="1807"/>
      <w:bookmarkEnd w:id="1808"/>
    </w:p>
    <w:p w14:paraId="64C036F8" w14:textId="77777777" w:rsidR="00026965" w:rsidRPr="00C44D1B" w:rsidRDefault="00026965">
      <w:pPr>
        <w:pStyle w:val="TH"/>
      </w:pPr>
      <w:bookmarkStart w:id="1809" w:name="_CRTable69"/>
      <w:r w:rsidRPr="00C44D1B">
        <w:t>Table </w:t>
      </w:r>
      <w:bookmarkEnd w:id="1809"/>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810" w:name="_MCCTEMPBM_CRPT80110899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811" w:name="_MCCTEMPBM_CRPT80110900___7" w:colFirst="0" w:colLast="1"/>
            <w:bookmarkEnd w:id="1810"/>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812" w:name="_MCCTEMPBM_CRPT80110901___7"/>
            <w:bookmarkStart w:id="1813" w:name="_MCCTEMPBM_CRPT80110903___7" w:colFirst="1" w:colLast="1"/>
            <w:bookmarkEnd w:id="1811"/>
            <w:r w:rsidRPr="00C44D1B">
              <w:rPr>
                <w:rFonts w:ascii="Courier New" w:hAnsi="Courier New"/>
              </w:rPr>
              <w:t>+CIND=?</w:t>
            </w:r>
            <w:bookmarkEnd w:id="1812"/>
          </w:p>
        </w:tc>
        <w:tc>
          <w:tcPr>
            <w:tcW w:w="4857" w:type="dxa"/>
          </w:tcPr>
          <w:p w14:paraId="605DDBFB" w14:textId="77777777" w:rsidR="00026965" w:rsidRPr="00C44D1B" w:rsidRDefault="00026965">
            <w:pPr>
              <w:spacing w:after="20"/>
              <w:rPr>
                <w:rFonts w:ascii="Courier New" w:hAnsi="Courier New"/>
              </w:rPr>
            </w:pPr>
            <w:bookmarkStart w:id="1814" w:name="_MCCTEMPBM_CRPT80110902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814"/>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13"/>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815" w:name="_MCCTEMPBM_CRPT80110904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15"/>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816" w:name="_MCCTEMPBM_CRPT80110905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817" w:name="_MCCTEMPBM_CRPT80110906___2"/>
      <w:bookmarkEnd w:id="1816"/>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lastRenderedPageBreak/>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817"/>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818" w:name="_CR8_10"/>
      <w:bookmarkStart w:id="1819" w:name="_Toc20207539"/>
      <w:bookmarkStart w:id="1820" w:name="_Toc27579422"/>
      <w:bookmarkStart w:id="1821" w:name="_Toc36116002"/>
      <w:bookmarkStart w:id="1822" w:name="_Toc45214882"/>
      <w:bookmarkStart w:id="1823" w:name="_Toc51866650"/>
      <w:bookmarkStart w:id="1824" w:name="_Toc202525065"/>
      <w:bookmarkEnd w:id="1818"/>
      <w:r w:rsidRPr="00C44D1B">
        <w:t>8.10</w:t>
      </w:r>
      <w:r w:rsidRPr="00C44D1B">
        <w:tab/>
        <w:t xml:space="preserve">Mobile </w:t>
      </w:r>
      <w:r w:rsidR="00136ECD" w:rsidRPr="00C44D1B">
        <w:t>t</w:t>
      </w:r>
      <w:r w:rsidRPr="00C44D1B">
        <w:t>ermination event reporting +CMER</w:t>
      </w:r>
      <w:bookmarkEnd w:id="1819"/>
      <w:bookmarkEnd w:id="1820"/>
      <w:bookmarkEnd w:id="1821"/>
      <w:bookmarkEnd w:id="1822"/>
      <w:bookmarkEnd w:id="1823"/>
      <w:bookmarkEnd w:id="1824"/>
    </w:p>
    <w:p w14:paraId="7835D1B2" w14:textId="77777777" w:rsidR="00026965" w:rsidRPr="00C44D1B" w:rsidRDefault="00026965">
      <w:pPr>
        <w:pStyle w:val="TH"/>
      </w:pPr>
      <w:bookmarkStart w:id="1825" w:name="_CRTable70"/>
      <w:r w:rsidRPr="00C44D1B">
        <w:t>Table </w:t>
      </w:r>
      <w:bookmarkEnd w:id="1825"/>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826" w:name="_MCCTEMPBM_CRPT80110907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827" w:name="_MCCTEMPBM_CRPT80110908___7" w:colFirst="0" w:colLast="0"/>
            <w:bookmarkEnd w:id="1826"/>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828" w:name="_MCCTEMPBM_CRPT80110909___7"/>
            <w:bookmarkEnd w:id="1827"/>
            <w:r w:rsidRPr="00C44D1B">
              <w:rPr>
                <w:rFonts w:ascii="Courier New" w:hAnsi="Courier New"/>
              </w:rPr>
              <w:t>+CMER=?</w:t>
            </w:r>
            <w:bookmarkEnd w:id="1828"/>
          </w:p>
        </w:tc>
        <w:tc>
          <w:tcPr>
            <w:tcW w:w="5521" w:type="dxa"/>
          </w:tcPr>
          <w:p w14:paraId="5758D5C2" w14:textId="77777777" w:rsidR="00026965" w:rsidRPr="00C44D1B" w:rsidRDefault="00026965">
            <w:pPr>
              <w:spacing w:after="20"/>
            </w:pPr>
            <w:bookmarkStart w:id="1829" w:name="_MCCTEMPBM_CRPT80110910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829"/>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830" w:name="_MCCTEMPBM_CRPT80110911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30"/>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831" w:name="_MCCTEMPBM_CRPT80110912___7"/>
      <w:r w:rsidRPr="00C44D1B">
        <w:rPr>
          <w:rFonts w:ascii="Courier New" w:hAnsi="Courier New"/>
        </w:rPr>
        <w:t>&lt;mode&gt;</w:t>
      </w:r>
      <w:r w:rsidRPr="00C44D1B">
        <w:t>:</w:t>
      </w:r>
      <w:r w:rsidR="00FB44EC" w:rsidRPr="00C44D1B">
        <w:t xml:space="preserve"> integer type</w:t>
      </w:r>
    </w:p>
    <w:bookmarkEnd w:id="1831"/>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832" w:name="_MCCTEMPBM_CRPT80110913___7"/>
      <w:r w:rsidRPr="00C44D1B">
        <w:rPr>
          <w:rFonts w:ascii="Courier New" w:hAnsi="Courier New"/>
        </w:rPr>
        <w:t>&lt;keyp&gt;</w:t>
      </w:r>
      <w:r w:rsidRPr="00C44D1B">
        <w:t>:</w:t>
      </w:r>
      <w:r w:rsidR="00FB44EC" w:rsidRPr="00C44D1B">
        <w:t xml:space="preserve"> integer type</w:t>
      </w:r>
    </w:p>
    <w:bookmarkEnd w:id="1832"/>
    <w:p w14:paraId="13ADC035" w14:textId="77777777" w:rsidR="00026965" w:rsidRPr="00C44D1B" w:rsidRDefault="00026965" w:rsidP="001B4D0D">
      <w:pPr>
        <w:pStyle w:val="B2"/>
      </w:pPr>
      <w:r w:rsidRPr="00C44D1B">
        <w:rPr>
          <w:u w:val="single"/>
        </w:rPr>
        <w:lastRenderedPageBreak/>
        <w:t>0</w:t>
      </w:r>
      <w:r w:rsidRPr="00C44D1B">
        <w:tab/>
        <w:t>no keypad event reporting</w:t>
      </w:r>
    </w:p>
    <w:p w14:paraId="0BB36495" w14:textId="51696109" w:rsidR="00026965" w:rsidRPr="00C44D1B" w:rsidRDefault="00026965" w:rsidP="001B4D0D">
      <w:pPr>
        <w:pStyle w:val="B2"/>
      </w:pPr>
      <w:bookmarkStart w:id="1833" w:name="_MCCTEMPBM_CRPT80110914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834" w:name="_MCCTEMPBM_CRPT80110915___7"/>
      <w:bookmarkEnd w:id="1833"/>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835" w:name="_MCCTEMPBM_CRPT80110916___7"/>
      <w:bookmarkEnd w:id="1834"/>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836" w:name="_MCCTEMPBM_CRPT80110917___7"/>
      <w:bookmarkEnd w:id="1835"/>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837" w:name="_MCCTEMPBM_CRPT80110918___7"/>
      <w:bookmarkEnd w:id="1836"/>
      <w:r w:rsidRPr="00C44D1B">
        <w:rPr>
          <w:rFonts w:ascii="Courier New" w:hAnsi="Courier New"/>
        </w:rPr>
        <w:t>&lt;disp&gt;</w:t>
      </w:r>
      <w:r w:rsidRPr="00C44D1B">
        <w:t>:</w:t>
      </w:r>
      <w:r w:rsidR="00FB44EC" w:rsidRPr="00C44D1B">
        <w:t xml:space="preserve"> integer type</w:t>
      </w:r>
    </w:p>
    <w:bookmarkEnd w:id="1837"/>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838" w:name="_MCCTEMPBM_CRPT80110919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839" w:name="_MCCTEMPBM_CRPT80110920___7"/>
      <w:bookmarkEnd w:id="1838"/>
      <w:r w:rsidRPr="00C44D1B">
        <w:rPr>
          <w:rFonts w:ascii="Courier New" w:hAnsi="Courier New"/>
        </w:rPr>
        <w:t>&lt;ind&gt;</w:t>
      </w:r>
      <w:r w:rsidRPr="00C44D1B">
        <w:t>:</w:t>
      </w:r>
      <w:r w:rsidR="00FB44EC" w:rsidRPr="00C44D1B">
        <w:t xml:space="preserve"> integer type</w:t>
      </w:r>
    </w:p>
    <w:bookmarkEnd w:id="1839"/>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840" w:name="_MCCTEMPBM_CRPT80110921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841" w:name="_MCCTEMPBM_CRPT80110922___7"/>
      <w:bookmarkEnd w:id="1840"/>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842" w:name="_MCCTEMPBM_CRPT80110923___7"/>
      <w:bookmarkEnd w:id="1841"/>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843" w:name="_MCCTEMPBM_CRPT80110924___7"/>
      <w:bookmarkEnd w:id="1842"/>
      <w:r w:rsidRPr="00C44D1B">
        <w:rPr>
          <w:rFonts w:ascii="Courier New" w:hAnsi="Courier New" w:cs="Courier New"/>
        </w:rPr>
        <w:t>&lt;tscrn&gt;</w:t>
      </w:r>
      <w:r w:rsidRPr="00C44D1B">
        <w:t>:</w:t>
      </w:r>
      <w:r w:rsidR="00FB44EC" w:rsidRPr="00C44D1B">
        <w:t xml:space="preserve"> integer type</w:t>
      </w:r>
    </w:p>
    <w:bookmarkEnd w:id="1843"/>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844" w:name="_MCCTEMPBM_CRPT80110925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845" w:name="_MCCTEMPBM_CRPT80110926___7"/>
      <w:bookmarkEnd w:id="1844"/>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846" w:name="_MCCTEMPBM_CRPT80110927___7"/>
      <w:bookmarkEnd w:id="1845"/>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847" w:name="_MCCTEMPBM_CRPT80110928___7"/>
      <w:bookmarkEnd w:id="1846"/>
      <w:r w:rsidRPr="00C44D1B">
        <w:lastRenderedPageBreak/>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848" w:name="_MCCTEMPBM_CRPT80110929___7"/>
      <w:bookmarkEnd w:id="1847"/>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849" w:name="_MCCTEMPBM_CRPT80110930___7"/>
      <w:bookmarkEnd w:id="1848"/>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850" w:name="_MCCTEMPBM_CRPT80110931___7"/>
      <w:bookmarkEnd w:id="1849"/>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851" w:name="_MCCTEMPBM_CRPT80110932___7"/>
      <w:bookmarkEnd w:id="1850"/>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852" w:name="_MCCTEMPBM_CRPT80110933___7"/>
      <w:bookmarkEnd w:id="1851"/>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853" w:name="_MCCTEMPBM_CRPT80110934___7"/>
      <w:bookmarkEnd w:id="1852"/>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854" w:name="_MCCTEMPBM_CRPT80110935___7"/>
      <w:bookmarkEnd w:id="1853"/>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855" w:name="_MCCTEMPBM_CRPT80110936___7"/>
      <w:bookmarkEnd w:id="1854"/>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856" w:name="_MCCTEMPBM_CRPT80110937___7"/>
      <w:bookmarkEnd w:id="1855"/>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857" w:name="_MCCTEMPBM_CRPT80110938___7"/>
      <w:bookmarkEnd w:id="1856"/>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857"/>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858" w:name="_MCCTEMPBM_CRPT80110939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858"/>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859" w:name="_CR8_11"/>
      <w:bookmarkStart w:id="1860" w:name="_Toc20207540"/>
      <w:bookmarkStart w:id="1861" w:name="_Toc27579423"/>
      <w:bookmarkStart w:id="1862" w:name="_Toc36116003"/>
      <w:bookmarkStart w:id="1863" w:name="_Toc45214883"/>
      <w:bookmarkStart w:id="1864" w:name="_Toc51866651"/>
      <w:bookmarkStart w:id="1865" w:name="_Toc202525066"/>
      <w:bookmarkEnd w:id="1859"/>
      <w:r w:rsidRPr="00C44D1B">
        <w:lastRenderedPageBreak/>
        <w:t>8.11</w:t>
      </w:r>
      <w:r w:rsidRPr="00C44D1B">
        <w:tab/>
        <w:t>Select phonebook memory storage +CPBS</w:t>
      </w:r>
      <w:bookmarkEnd w:id="1860"/>
      <w:bookmarkEnd w:id="1861"/>
      <w:bookmarkEnd w:id="1862"/>
      <w:bookmarkEnd w:id="1863"/>
      <w:bookmarkEnd w:id="1864"/>
      <w:bookmarkEnd w:id="1865"/>
    </w:p>
    <w:p w14:paraId="19508326" w14:textId="77777777" w:rsidR="00026965" w:rsidRPr="00C44D1B" w:rsidRDefault="00026965">
      <w:pPr>
        <w:pStyle w:val="TH"/>
      </w:pPr>
      <w:bookmarkStart w:id="1866" w:name="_CRTable71"/>
      <w:r w:rsidRPr="00C44D1B">
        <w:t>Table </w:t>
      </w:r>
      <w:bookmarkEnd w:id="1866"/>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867" w:name="_MCCTEMPBM_CRPT80110940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868" w:name="_MCCTEMPBM_CRPT80110941___7" w:colFirst="0" w:colLast="1"/>
            <w:bookmarkEnd w:id="1867"/>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869" w:name="_MCCTEMPBM_CRPT80110942___7"/>
            <w:bookmarkEnd w:id="1868"/>
            <w:r w:rsidRPr="00C44D1B">
              <w:rPr>
                <w:rFonts w:ascii="Courier New" w:hAnsi="Courier New"/>
              </w:rPr>
              <w:t>+CPBS=?</w:t>
            </w:r>
            <w:bookmarkEnd w:id="1869"/>
          </w:p>
        </w:tc>
        <w:tc>
          <w:tcPr>
            <w:tcW w:w="4717" w:type="dxa"/>
          </w:tcPr>
          <w:p w14:paraId="5D3F360C" w14:textId="77777777" w:rsidR="00026965" w:rsidRPr="00C44D1B" w:rsidRDefault="00026965">
            <w:pPr>
              <w:spacing w:after="20"/>
            </w:pPr>
            <w:bookmarkStart w:id="1870" w:name="_MCCTEMPBM_CRPT80110943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870"/>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871" w:name="_MCCTEMPBM_CRPT80110944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71"/>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872" w:name="_MCCTEMPBM_CRPT80110945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873" w:name="_MCCTEMPBM_CRPT80110946___2"/>
      <w:bookmarkEnd w:id="1872"/>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874" w:name="_MCCTEMPBM_CRPT80110947___7"/>
      <w:bookmarkEnd w:id="1873"/>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lastRenderedPageBreak/>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874"/>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875" w:name="_CR8_12"/>
      <w:bookmarkStart w:id="1876" w:name="_Toc20207541"/>
      <w:bookmarkStart w:id="1877" w:name="_Toc27579424"/>
      <w:bookmarkStart w:id="1878" w:name="_Toc36116004"/>
      <w:bookmarkStart w:id="1879" w:name="_Toc45214884"/>
      <w:bookmarkStart w:id="1880" w:name="_Toc51866652"/>
      <w:bookmarkStart w:id="1881" w:name="_Toc202525067"/>
      <w:bookmarkEnd w:id="1875"/>
      <w:r w:rsidRPr="00C44D1B">
        <w:t>8.12</w:t>
      </w:r>
      <w:r w:rsidRPr="00C44D1B">
        <w:tab/>
        <w:t>Read phonebook entries +CPBR</w:t>
      </w:r>
      <w:bookmarkEnd w:id="1876"/>
      <w:bookmarkEnd w:id="1877"/>
      <w:bookmarkEnd w:id="1878"/>
      <w:bookmarkEnd w:id="1879"/>
      <w:bookmarkEnd w:id="1880"/>
      <w:bookmarkEnd w:id="1881"/>
    </w:p>
    <w:p w14:paraId="7C6E6899" w14:textId="77777777" w:rsidR="00026965" w:rsidRPr="00C44D1B" w:rsidRDefault="00026965">
      <w:pPr>
        <w:pStyle w:val="TH"/>
      </w:pPr>
      <w:bookmarkStart w:id="1882" w:name="_CRTable72"/>
      <w:r w:rsidRPr="00C44D1B">
        <w:t>Table</w:t>
      </w:r>
      <w:r w:rsidR="008B331A" w:rsidRPr="00C44D1B">
        <w:t> </w:t>
      </w:r>
      <w:bookmarkEnd w:id="1882"/>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883" w:name="_MCCTEMPBM_CRPT80110948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884" w:name="_MCCTEMPBM_CRPT80110949___7"/>
            <w:bookmarkStart w:id="1885" w:name="_MCCTEMPBM_CRPT80110951___7" w:colFirst="1" w:colLast="1"/>
            <w:bookmarkEnd w:id="1883"/>
            <w:r w:rsidRPr="00C44D1B">
              <w:rPr>
                <w:rFonts w:ascii="Courier New" w:hAnsi="Courier New"/>
              </w:rPr>
              <w:t>+CPBR=?</w:t>
            </w:r>
            <w:bookmarkEnd w:id="1884"/>
          </w:p>
        </w:tc>
        <w:tc>
          <w:tcPr>
            <w:tcW w:w="6804" w:type="dxa"/>
          </w:tcPr>
          <w:p w14:paraId="0A7C1D27" w14:textId="77777777" w:rsidR="00026965" w:rsidRPr="00C44D1B" w:rsidRDefault="00026965">
            <w:pPr>
              <w:spacing w:after="20"/>
              <w:rPr>
                <w:rFonts w:ascii="Courier New" w:hAnsi="Courier New"/>
                <w:noProof/>
              </w:rPr>
            </w:pPr>
            <w:bookmarkStart w:id="1886" w:name="_MCCTEMPBM_CRPT80110950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886"/>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85"/>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887" w:name="_MCCTEMPBM_CRPT80110952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87"/>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888" w:name="_MCCTEMPBM_CRPT80110953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lastRenderedPageBreak/>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888"/>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889" w:name="_CR8_13"/>
      <w:bookmarkStart w:id="1890" w:name="_Toc20207542"/>
      <w:bookmarkStart w:id="1891" w:name="_Toc27579425"/>
      <w:bookmarkStart w:id="1892" w:name="_Toc36116005"/>
      <w:bookmarkStart w:id="1893" w:name="_Toc45214885"/>
      <w:bookmarkStart w:id="1894" w:name="_Toc51866653"/>
      <w:bookmarkStart w:id="1895" w:name="_Toc202525068"/>
      <w:bookmarkEnd w:id="1889"/>
      <w:r w:rsidRPr="00C44D1B">
        <w:t>8.13</w:t>
      </w:r>
      <w:r w:rsidRPr="00C44D1B">
        <w:tab/>
        <w:t>Find phonebook entries +CPBF</w:t>
      </w:r>
      <w:bookmarkEnd w:id="1890"/>
      <w:bookmarkEnd w:id="1891"/>
      <w:bookmarkEnd w:id="1892"/>
      <w:bookmarkEnd w:id="1893"/>
      <w:bookmarkEnd w:id="1894"/>
      <w:bookmarkEnd w:id="1895"/>
    </w:p>
    <w:p w14:paraId="78216372" w14:textId="77777777" w:rsidR="00026965" w:rsidRPr="00C44D1B" w:rsidRDefault="00026965">
      <w:pPr>
        <w:pStyle w:val="TH"/>
      </w:pPr>
      <w:bookmarkStart w:id="1896" w:name="_CRTable73"/>
      <w:r w:rsidRPr="00C44D1B">
        <w:t>Table</w:t>
      </w:r>
      <w:r w:rsidR="008B331A" w:rsidRPr="00C44D1B">
        <w:t> </w:t>
      </w:r>
      <w:bookmarkEnd w:id="1896"/>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897" w:name="_MCCTEMPBM_CRPT80110954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898" w:name="_MCCTEMPBM_CRPT80110955___7" w:colFirst="0" w:colLast="1"/>
            <w:bookmarkEnd w:id="1897"/>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98"/>
    </w:tbl>
    <w:p w14:paraId="1F554497" w14:textId="77777777" w:rsidR="00026965" w:rsidRPr="00C44D1B" w:rsidRDefault="00026965">
      <w:pPr>
        <w:rPr>
          <w:b/>
        </w:rPr>
      </w:pPr>
    </w:p>
    <w:p w14:paraId="25351825" w14:textId="77777777" w:rsidR="00026965" w:rsidRPr="00C44D1B" w:rsidRDefault="00026965">
      <w:r w:rsidRPr="00C44D1B">
        <w:rPr>
          <w:b/>
        </w:rPr>
        <w:lastRenderedPageBreak/>
        <w:t>Description</w:t>
      </w:r>
    </w:p>
    <w:p w14:paraId="00EBFB44" w14:textId="614AF2BC" w:rsidR="00026965" w:rsidRPr="00C44D1B" w:rsidRDefault="00026965">
      <w:bookmarkStart w:id="1899" w:name="_MCCTEMPBM_CRPT80110956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99"/>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900" w:name="_MCCTEMPBM_CRPT80110957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900"/>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lastRenderedPageBreak/>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bookmarkStart w:id="1901" w:name="_CR8_14"/>
      <w:bookmarkEnd w:id="1901"/>
      <w:r w:rsidRPr="00C44D1B">
        <w:br w:type="page"/>
      </w:r>
      <w:bookmarkStart w:id="1902" w:name="_Toc20207543"/>
      <w:bookmarkStart w:id="1903" w:name="_Toc27579426"/>
      <w:bookmarkStart w:id="1904" w:name="_Toc36116006"/>
      <w:bookmarkStart w:id="1905" w:name="_Toc45214886"/>
      <w:bookmarkStart w:id="1906" w:name="_Toc51866654"/>
      <w:bookmarkStart w:id="1907" w:name="_Toc202525069"/>
      <w:r w:rsidRPr="00C44D1B">
        <w:lastRenderedPageBreak/>
        <w:t>8.14</w:t>
      </w:r>
      <w:r w:rsidRPr="00C44D1B">
        <w:tab/>
        <w:t>Write phonebook entry +CPBW</w:t>
      </w:r>
      <w:bookmarkEnd w:id="1902"/>
      <w:bookmarkEnd w:id="1903"/>
      <w:bookmarkEnd w:id="1904"/>
      <w:bookmarkEnd w:id="1905"/>
      <w:bookmarkEnd w:id="1906"/>
      <w:bookmarkEnd w:id="1907"/>
    </w:p>
    <w:p w14:paraId="1610EDEE" w14:textId="77777777" w:rsidR="00026965" w:rsidRPr="00C44D1B" w:rsidRDefault="00026965">
      <w:pPr>
        <w:pStyle w:val="TH"/>
      </w:pPr>
      <w:bookmarkStart w:id="1908" w:name="_CRTable74"/>
      <w:r w:rsidRPr="00C44D1B">
        <w:t>Table</w:t>
      </w:r>
      <w:r w:rsidR="008B331A" w:rsidRPr="00C44D1B">
        <w:t> </w:t>
      </w:r>
      <w:bookmarkEnd w:id="1908"/>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909" w:name="_MCCTEMPBM_CRPT80110958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910" w:name="_MCCTEMPBM_CRPT80110959___7" w:colFirst="0" w:colLast="0"/>
            <w:bookmarkEnd w:id="1909"/>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911" w:name="_MCCTEMPBM_CRPT80110960___7"/>
            <w:bookmarkStart w:id="1912" w:name="_MCCTEMPBM_CRPT80110962___7" w:colFirst="1" w:colLast="1"/>
            <w:bookmarkEnd w:id="1910"/>
            <w:r w:rsidRPr="00C44D1B">
              <w:rPr>
                <w:rFonts w:ascii="Courier New" w:hAnsi="Courier New"/>
              </w:rPr>
              <w:t>+CPBW=?</w:t>
            </w:r>
            <w:bookmarkEnd w:id="1911"/>
          </w:p>
        </w:tc>
        <w:tc>
          <w:tcPr>
            <w:tcW w:w="5558" w:type="dxa"/>
          </w:tcPr>
          <w:p w14:paraId="6057893C" w14:textId="77777777" w:rsidR="00026965" w:rsidRPr="00C44D1B" w:rsidRDefault="00026965">
            <w:pPr>
              <w:spacing w:after="20"/>
              <w:rPr>
                <w:rFonts w:ascii="Courier New" w:hAnsi="Courier New" w:cs="Courier New"/>
                <w:noProof/>
              </w:rPr>
            </w:pPr>
            <w:bookmarkStart w:id="1913" w:name="_MCCTEMPBM_CRPT80110961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913"/>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912"/>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914" w:name="_MCCTEMPBM_CRPT80110963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915" w:name="_MCCTEMPBM_CRPT80110964___7"/>
      <w:bookmarkEnd w:id="1914"/>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916" w:name="_MCCTEMPBM_CRPT80110965___7"/>
      <w:bookmarkEnd w:id="1915"/>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916"/>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917" w:name="_MCCTEMPBM_CRPT80110966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lastRenderedPageBreak/>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917"/>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918" w:name="_MCCTEMPBM_CRPT80110967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918"/>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919" w:name="_CR8_15"/>
      <w:bookmarkStart w:id="1920" w:name="_Toc20207544"/>
      <w:bookmarkStart w:id="1921" w:name="_Toc27579427"/>
      <w:bookmarkStart w:id="1922" w:name="_Toc36116007"/>
      <w:bookmarkStart w:id="1923" w:name="_Toc45214887"/>
      <w:bookmarkStart w:id="1924" w:name="_Toc51866655"/>
      <w:bookmarkStart w:id="1925" w:name="_Toc202525070"/>
      <w:bookmarkEnd w:id="1919"/>
      <w:r w:rsidRPr="00C44D1B">
        <w:t>8.15</w:t>
      </w:r>
      <w:r w:rsidRPr="00C44D1B">
        <w:tab/>
        <w:t>Clock +CCLK</w:t>
      </w:r>
      <w:bookmarkEnd w:id="1920"/>
      <w:bookmarkEnd w:id="1921"/>
      <w:bookmarkEnd w:id="1922"/>
      <w:bookmarkEnd w:id="1923"/>
      <w:bookmarkEnd w:id="1924"/>
      <w:bookmarkEnd w:id="1925"/>
    </w:p>
    <w:p w14:paraId="795BE881" w14:textId="77777777" w:rsidR="00026965" w:rsidRPr="00C44D1B" w:rsidRDefault="00026965">
      <w:pPr>
        <w:pStyle w:val="TH"/>
      </w:pPr>
      <w:bookmarkStart w:id="1926" w:name="_CRTable75"/>
      <w:r w:rsidRPr="00C44D1B">
        <w:t>Table </w:t>
      </w:r>
      <w:bookmarkEnd w:id="1926"/>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927" w:name="_MCCTEMPBM_CRPT80110968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928" w:name="_MCCTEMPBM_CRPT80110969___7" w:colFirst="0" w:colLast="1"/>
            <w:bookmarkEnd w:id="1927"/>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929" w:name="_MCCTEMPBM_CRPT80110970___7"/>
            <w:bookmarkEnd w:id="1928"/>
            <w:r w:rsidRPr="00C44D1B">
              <w:rPr>
                <w:rFonts w:ascii="Courier New" w:hAnsi="Courier New"/>
              </w:rPr>
              <w:t>+CCLK=?</w:t>
            </w:r>
            <w:bookmarkEnd w:id="1929"/>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930" w:name="_MCCTEMPBM_CRPT80110971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930"/>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931" w:name="_MCCTEMPBM_CRPT80110972___7"/>
      <w:r w:rsidRPr="00C44D1B">
        <w:rPr>
          <w:rFonts w:ascii="Courier New" w:hAnsi="Courier New"/>
        </w:rPr>
        <w:lastRenderedPageBreak/>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932" w:name="_MCCTEMPBM_CRPT80110973___7"/>
      <w:bookmarkEnd w:id="1931"/>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932"/>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933" w:name="_CR8_16"/>
      <w:bookmarkStart w:id="1934" w:name="_Toc20207545"/>
      <w:bookmarkStart w:id="1935" w:name="_Toc27579428"/>
      <w:bookmarkStart w:id="1936" w:name="_Toc36116008"/>
      <w:bookmarkStart w:id="1937" w:name="_Toc45214888"/>
      <w:bookmarkStart w:id="1938" w:name="_Toc51866656"/>
      <w:bookmarkStart w:id="1939" w:name="_Toc202525071"/>
      <w:bookmarkEnd w:id="1933"/>
      <w:r w:rsidRPr="00C44D1B">
        <w:t>8.16</w:t>
      </w:r>
      <w:r w:rsidRPr="00C44D1B">
        <w:tab/>
        <w:t>Alarm +CALA</w:t>
      </w:r>
      <w:bookmarkEnd w:id="1934"/>
      <w:bookmarkEnd w:id="1935"/>
      <w:bookmarkEnd w:id="1936"/>
      <w:bookmarkEnd w:id="1937"/>
      <w:bookmarkEnd w:id="1938"/>
      <w:bookmarkEnd w:id="1939"/>
    </w:p>
    <w:p w14:paraId="4E6373C1" w14:textId="77777777" w:rsidR="00026965" w:rsidRPr="00C44D1B" w:rsidRDefault="00026965">
      <w:pPr>
        <w:pStyle w:val="TH"/>
      </w:pPr>
      <w:bookmarkStart w:id="1940" w:name="_CRTable76"/>
      <w:r w:rsidRPr="00C44D1B">
        <w:t>Table </w:t>
      </w:r>
      <w:bookmarkEnd w:id="1940"/>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941" w:name="_MCCTEMPBM_CRPT80110974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942" w:name="_MCCTEMPBM_CRPT80110975___7" w:colFirst="0" w:colLast="1"/>
            <w:bookmarkEnd w:id="1941"/>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943" w:name="_MCCTEMPBM_CRPT80110976___7"/>
            <w:bookmarkEnd w:id="1942"/>
            <w:r w:rsidRPr="00C44D1B">
              <w:rPr>
                <w:rFonts w:ascii="Courier New" w:hAnsi="Courier New"/>
              </w:rPr>
              <w:t>+CALA=?</w:t>
            </w:r>
            <w:bookmarkEnd w:id="1943"/>
          </w:p>
        </w:tc>
        <w:tc>
          <w:tcPr>
            <w:tcW w:w="5595" w:type="dxa"/>
          </w:tcPr>
          <w:p w14:paraId="52CA870D" w14:textId="77777777" w:rsidR="00026965" w:rsidRPr="00C44D1B" w:rsidRDefault="00026965">
            <w:pPr>
              <w:spacing w:after="20"/>
              <w:rPr>
                <w:rFonts w:ascii="Courier New" w:hAnsi="Courier New" w:cs="Courier New"/>
              </w:rPr>
            </w:pPr>
            <w:bookmarkStart w:id="1944" w:name="_MCCTEMPBM_CRPT80110977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944"/>
          <w:p w14:paraId="3EABCFC5" w14:textId="77777777" w:rsidR="000E1AB7" w:rsidRPr="00C44D1B" w:rsidRDefault="000E1AB7">
            <w:pPr>
              <w:spacing w:after="20"/>
            </w:pPr>
          </w:p>
          <w:p w14:paraId="604E8E6F" w14:textId="77777777" w:rsidR="00026965" w:rsidRPr="00C44D1B" w:rsidRDefault="00026965">
            <w:pPr>
              <w:spacing w:after="20"/>
            </w:pPr>
            <w:bookmarkStart w:id="1945" w:name="_MCCTEMPBM_CRPT80110978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945"/>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946" w:name="_MCCTEMPBM_CRPT80110979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946"/>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947" w:name="_MCCTEMPBM_CRPT80110980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948" w:name="_MCCTEMPBM_CRPT80110981___7"/>
      <w:bookmarkEnd w:id="1947"/>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949" w:name="_MCCTEMPBM_CRPT80110982___7"/>
      <w:bookmarkEnd w:id="1948"/>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lastRenderedPageBreak/>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950" w:name="_MCCTEMPBM_CRPT80110983___2"/>
      <w:bookmarkEnd w:id="1949"/>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951" w:name="_MCCTEMPBM_CRPT80110984___7"/>
      <w:bookmarkEnd w:id="1950"/>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952" w:name="_MCCTEMPBM_CRPT80110985___2"/>
      <w:bookmarkEnd w:id="1951"/>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953" w:name="_MCCTEMPBM_CRPT80110986___7"/>
      <w:bookmarkEnd w:id="1952"/>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953"/>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954" w:name="_MCCTEMPBM_CRPT80110987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954"/>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955" w:name="_CR8_17"/>
      <w:bookmarkStart w:id="1956" w:name="_Toc20207546"/>
      <w:bookmarkStart w:id="1957" w:name="_Toc27579429"/>
      <w:bookmarkStart w:id="1958" w:name="_Toc36116009"/>
      <w:bookmarkStart w:id="1959" w:name="_Toc45214889"/>
      <w:bookmarkStart w:id="1960" w:name="_Toc51866657"/>
      <w:bookmarkStart w:id="1961" w:name="_Toc202525072"/>
      <w:bookmarkEnd w:id="1955"/>
      <w:r w:rsidRPr="00C44D1B">
        <w:t>8.17</w:t>
      </w:r>
      <w:r w:rsidRPr="00C44D1B">
        <w:tab/>
        <w:t>Generic SIM access +CSIM</w:t>
      </w:r>
      <w:bookmarkEnd w:id="1956"/>
      <w:bookmarkEnd w:id="1957"/>
      <w:bookmarkEnd w:id="1958"/>
      <w:bookmarkEnd w:id="1959"/>
      <w:bookmarkEnd w:id="1960"/>
      <w:bookmarkEnd w:id="1961"/>
    </w:p>
    <w:p w14:paraId="2012FE7F" w14:textId="77777777" w:rsidR="00026965" w:rsidRPr="00C44D1B" w:rsidRDefault="00026965">
      <w:pPr>
        <w:pStyle w:val="TH"/>
      </w:pPr>
      <w:bookmarkStart w:id="1962" w:name="_CRTable77"/>
      <w:r w:rsidRPr="00C44D1B">
        <w:t>Table </w:t>
      </w:r>
      <w:bookmarkEnd w:id="1962"/>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963" w:name="_MCCTEMPBM_CRPT80110988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964" w:name="_MCCTEMPBM_CRPT80110989___7"/>
            <w:bookmarkEnd w:id="1963"/>
            <w:r w:rsidRPr="00C44D1B">
              <w:rPr>
                <w:rFonts w:ascii="Courier New" w:hAnsi="Courier New"/>
              </w:rPr>
              <w:t>+CSIM=?</w:t>
            </w:r>
            <w:bookmarkEnd w:id="1964"/>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965" w:name="_MCCTEMPBM_CRPT80110990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965"/>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966" w:name="_MCCTEMPBM_CRPT80110991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966"/>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967" w:name="_MCCTEMPBM_CRPT80110992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967"/>
    <w:p w14:paraId="54ACD91C" w14:textId="77777777" w:rsidR="00026965" w:rsidRPr="00C44D1B" w:rsidRDefault="00026965">
      <w:r w:rsidRPr="00C44D1B">
        <w:rPr>
          <w:b/>
        </w:rPr>
        <w:lastRenderedPageBreak/>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968" w:name="_CR8_18"/>
      <w:bookmarkStart w:id="1969" w:name="_Toc20207547"/>
      <w:bookmarkStart w:id="1970" w:name="_Toc27579430"/>
      <w:bookmarkStart w:id="1971" w:name="_Toc36116010"/>
      <w:bookmarkStart w:id="1972" w:name="_Toc45214890"/>
      <w:bookmarkStart w:id="1973" w:name="_Toc51866658"/>
      <w:bookmarkStart w:id="1974" w:name="_Toc202525073"/>
      <w:bookmarkEnd w:id="1968"/>
      <w:r w:rsidRPr="00C44D1B">
        <w:t>8.18</w:t>
      </w:r>
      <w:r w:rsidRPr="00C44D1B">
        <w:tab/>
        <w:t>Restricted SIM access +CRSM</w:t>
      </w:r>
      <w:bookmarkEnd w:id="1969"/>
      <w:bookmarkEnd w:id="1970"/>
      <w:bookmarkEnd w:id="1971"/>
      <w:bookmarkEnd w:id="1972"/>
      <w:bookmarkEnd w:id="1973"/>
      <w:bookmarkEnd w:id="1974"/>
    </w:p>
    <w:p w14:paraId="643D295C" w14:textId="77777777" w:rsidR="00026965" w:rsidRPr="00C44D1B" w:rsidRDefault="00026965">
      <w:pPr>
        <w:pStyle w:val="TH"/>
      </w:pPr>
      <w:bookmarkStart w:id="1975" w:name="_CRTable78"/>
      <w:r w:rsidRPr="00C44D1B">
        <w:t>Table </w:t>
      </w:r>
      <w:bookmarkEnd w:id="1975"/>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976" w:name="_MCCTEMPBM_CRPT80110993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977" w:name="_MCCTEMPBM_CRPT80110994___7"/>
            <w:bookmarkEnd w:id="1976"/>
            <w:r w:rsidRPr="00C44D1B">
              <w:rPr>
                <w:rFonts w:ascii="Courier New" w:hAnsi="Courier New"/>
              </w:rPr>
              <w:t>+CRSM=?</w:t>
            </w:r>
            <w:bookmarkEnd w:id="1977"/>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bookmarkStart w:id="1978" w:name="_MCCTEMPBM_CRPT80110995___7"/>
      <w:r w:rsidRPr="00C44D1B">
        <w:rPr>
          <w:lang w:eastAsia="en-US"/>
        </w:rPr>
        <w:t xml:space="preserve">By using this command instead of Generic SIM Access +CSIM TE application has easier but more limited access to the SIM database. </w:t>
      </w:r>
      <w:r w:rsidR="003A13F2" w:rsidRPr="00C44D1B">
        <w:rPr>
          <w:lang w:eastAsia="en-US"/>
        </w:rPr>
        <w:t>Execution</w:t>
      </w:r>
      <w:r w:rsidRPr="00C44D1B">
        <w:rPr>
          <w:lang w:eastAsia="en-US"/>
        </w:rPr>
        <w:t xml:space="preserve"> command transmits to the MT the SIM &lt;command&gt; and its required parameters. </w:t>
      </w:r>
      <w:r w:rsidR="00154519" w:rsidRPr="00C44D1B">
        <w:rPr>
          <w:lang w:eastAsia="en-US"/>
        </w:rPr>
        <w:t xml:space="preserve">If a SIM installed in the currently selected card slot, the </w:t>
      </w:r>
      <w:r w:rsidRPr="00C44D1B">
        <w:rPr>
          <w:lang w:eastAsia="en-US"/>
        </w:rPr>
        <w:t>MT handles internally all SIM</w:t>
      </w:r>
      <w:r w:rsidRPr="00C44D1B">
        <w:rPr>
          <w:lang w:eastAsia="en-US"/>
        </w:rPr>
        <w:noBreakHyphen/>
        <w:t>MT interface locking and file selection routines. As response to the command, MT sends the actual SIM information parameters and response data. MT error result code +CME</w:t>
      </w:r>
      <w:r w:rsidR="00580010" w:rsidRPr="00C44D1B">
        <w:rPr>
          <w:lang w:eastAsia="en-US"/>
        </w:rPr>
        <w:t> </w:t>
      </w:r>
      <w:r w:rsidRPr="00C44D1B">
        <w:rPr>
          <w:lang w:eastAsia="en-US"/>
        </w:rPr>
        <w:t xml:space="preserve">ERROR may be returned when the command cannot be passed to the SIM, but failure in the execution of the command in the SIM is reported in &lt;sw1&gt; and &lt;sw2&gt; parameters. Refer </w:t>
      </w:r>
      <w:r w:rsidR="00543CA8" w:rsidRPr="00C44D1B">
        <w:rPr>
          <w:lang w:eastAsia="en-US"/>
        </w:rPr>
        <w:t>clause</w:t>
      </w:r>
      <w:r w:rsidRPr="00C44D1B">
        <w:rPr>
          <w:lang w:eastAsia="en-US"/>
        </w:rPr>
        <w:t> 9.2 for</w:t>
      </w:r>
      <w:r w:rsidR="002A24C0" w:rsidRPr="00C44D1B">
        <w:rPr>
          <w:lang w:eastAsia="en-US"/>
        </w:rPr>
        <w:t xml:space="preserve"> possible</w:t>
      </w:r>
      <w:r w:rsidRPr="00C44D1B">
        <w:rPr>
          <w:lang w:eastAsia="en-US"/>
        </w:rPr>
        <w:t xml:space="preserve"> &lt;err&gt; values.</w:t>
      </w:r>
    </w:p>
    <w:bookmarkEnd w:id="1978"/>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979" w:name="_MCCTEMPBM_CRPT80110996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9E0968">
      <w:pPr>
        <w:pStyle w:val="B2"/>
        <w:ind w:left="1276" w:hanging="709"/>
      </w:pPr>
      <w:bookmarkStart w:id="1980" w:name="_MCCTEMPBM_CRPT80110997___2"/>
      <w:bookmarkEnd w:id="1979"/>
      <w:r w:rsidRPr="00C44D1B">
        <w:t>176</w:t>
      </w:r>
      <w:r w:rsidRPr="00C44D1B">
        <w:tab/>
        <w:t>READ BINARY</w:t>
      </w:r>
    </w:p>
    <w:p w14:paraId="32255265" w14:textId="77777777" w:rsidR="00026965" w:rsidRPr="00C44D1B" w:rsidRDefault="00026965" w:rsidP="009E0968">
      <w:pPr>
        <w:pStyle w:val="B2"/>
        <w:ind w:left="1276" w:hanging="709"/>
      </w:pPr>
      <w:r w:rsidRPr="00C44D1B">
        <w:t>178</w:t>
      </w:r>
      <w:r w:rsidRPr="00C44D1B">
        <w:tab/>
        <w:t>READ RECORD</w:t>
      </w:r>
    </w:p>
    <w:p w14:paraId="5CD6AFE7" w14:textId="77777777" w:rsidR="00026965" w:rsidRPr="00C44D1B" w:rsidRDefault="00026965" w:rsidP="009E0968">
      <w:pPr>
        <w:pStyle w:val="B2"/>
        <w:ind w:left="1276" w:hanging="709"/>
      </w:pPr>
      <w:r w:rsidRPr="00C44D1B">
        <w:t>192</w:t>
      </w:r>
      <w:r w:rsidRPr="00C44D1B">
        <w:tab/>
        <w:t>GET RESPONSE</w:t>
      </w:r>
    </w:p>
    <w:p w14:paraId="33270823" w14:textId="77777777" w:rsidR="00026965" w:rsidRPr="00C44D1B" w:rsidRDefault="00026965" w:rsidP="009E0968">
      <w:pPr>
        <w:pStyle w:val="B2"/>
        <w:ind w:left="1276" w:hanging="709"/>
      </w:pPr>
      <w:r w:rsidRPr="00C44D1B">
        <w:t>214</w:t>
      </w:r>
      <w:r w:rsidRPr="00C44D1B">
        <w:tab/>
        <w:t>UPDATE BINARY</w:t>
      </w:r>
    </w:p>
    <w:p w14:paraId="7B6FEAAC" w14:textId="77777777" w:rsidR="00026965" w:rsidRPr="00C44D1B" w:rsidRDefault="00026965" w:rsidP="009E0968">
      <w:pPr>
        <w:pStyle w:val="B2"/>
        <w:ind w:left="1276" w:hanging="709"/>
      </w:pPr>
      <w:r w:rsidRPr="00C44D1B">
        <w:t>220</w:t>
      </w:r>
      <w:r w:rsidRPr="00C44D1B">
        <w:tab/>
        <w:t>UPDATE RECORD</w:t>
      </w:r>
    </w:p>
    <w:p w14:paraId="0F8ABF06" w14:textId="77777777" w:rsidR="00026965" w:rsidRPr="00C44D1B" w:rsidRDefault="00026965" w:rsidP="009E0968">
      <w:pPr>
        <w:pStyle w:val="B2"/>
        <w:ind w:left="1276" w:hanging="709"/>
      </w:pPr>
      <w:r w:rsidRPr="00C44D1B">
        <w:t>242</w:t>
      </w:r>
      <w:r w:rsidRPr="00C44D1B">
        <w:tab/>
        <w:t>STATUS</w:t>
      </w:r>
    </w:p>
    <w:p w14:paraId="58CF0A71" w14:textId="77777777" w:rsidR="008D20F4" w:rsidRPr="00C44D1B" w:rsidRDefault="008D20F4" w:rsidP="009E0968">
      <w:pPr>
        <w:pStyle w:val="B2"/>
        <w:ind w:left="1276" w:hanging="709"/>
      </w:pPr>
      <w:r w:rsidRPr="00C44D1B">
        <w:t>203</w:t>
      </w:r>
      <w:r w:rsidRPr="00C44D1B">
        <w:tab/>
        <w:t>RETRIEVE DATA</w:t>
      </w:r>
    </w:p>
    <w:p w14:paraId="19D072E9" w14:textId="77777777" w:rsidR="008D20F4" w:rsidRPr="00C44D1B" w:rsidRDefault="008D20F4" w:rsidP="009E0968">
      <w:pPr>
        <w:pStyle w:val="B2"/>
        <w:ind w:left="1276" w:hanging="709"/>
      </w:pPr>
      <w:r w:rsidRPr="00C44D1B">
        <w:t>219</w:t>
      </w:r>
      <w:r w:rsidRPr="00C44D1B">
        <w:tab/>
        <w:t>SET DATA</w:t>
      </w:r>
    </w:p>
    <w:bookmarkEnd w:id="1980"/>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981" w:name="_MCCTEMPBM_CRPT80110998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981"/>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982" w:name="_MCCTEMPBM_CRPT80110999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lastRenderedPageBreak/>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983" w:name="_MCCTEMPBM_CRPT80111000___7"/>
      <w:bookmarkEnd w:id="1982"/>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984" w:name="_MCCTEMPBM_CRPT80111001___7"/>
      <w:bookmarkEnd w:id="1983"/>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984"/>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985" w:name="_CR8_19"/>
      <w:bookmarkStart w:id="1986" w:name="_Toc20207548"/>
      <w:bookmarkStart w:id="1987" w:name="_Toc27579431"/>
      <w:bookmarkStart w:id="1988" w:name="_Toc36116011"/>
      <w:bookmarkStart w:id="1989" w:name="_Toc45214891"/>
      <w:bookmarkStart w:id="1990" w:name="_Toc51866659"/>
      <w:bookmarkStart w:id="1991" w:name="_Toc202525074"/>
      <w:bookmarkEnd w:id="1985"/>
      <w:r w:rsidRPr="00C44D1B">
        <w:t>8.19</w:t>
      </w:r>
      <w:r w:rsidRPr="00C44D1B">
        <w:tab/>
        <w:t>Secure control command +CSCC</w:t>
      </w:r>
      <w:bookmarkEnd w:id="1986"/>
      <w:bookmarkEnd w:id="1987"/>
      <w:bookmarkEnd w:id="1988"/>
      <w:bookmarkEnd w:id="1989"/>
      <w:bookmarkEnd w:id="1990"/>
      <w:bookmarkEnd w:id="1991"/>
    </w:p>
    <w:p w14:paraId="34546D91" w14:textId="77777777" w:rsidR="00026965" w:rsidRPr="00C44D1B" w:rsidRDefault="00026965">
      <w:pPr>
        <w:pStyle w:val="TH"/>
      </w:pPr>
      <w:bookmarkStart w:id="1992" w:name="_CRTable79"/>
      <w:r w:rsidRPr="00C44D1B">
        <w:t>Table </w:t>
      </w:r>
      <w:bookmarkEnd w:id="1992"/>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1993" w:name="_MCCTEMPBM_CRPT80111002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1994" w:name="_MCCTEMPBM_CRPT80111003___7" w:colFirst="0" w:colLast="1"/>
            <w:bookmarkEnd w:id="1993"/>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1995" w:name="_MCCTEMPBM_CRPT80111004___7"/>
            <w:bookmarkEnd w:id="1994"/>
            <w:r w:rsidRPr="00C44D1B">
              <w:rPr>
                <w:rFonts w:ascii="Courier New" w:hAnsi="Courier New"/>
              </w:rPr>
              <w:t>+CSCC=?</w:t>
            </w:r>
            <w:bookmarkEnd w:id="1995"/>
          </w:p>
        </w:tc>
        <w:tc>
          <w:tcPr>
            <w:tcW w:w="4996" w:type="dxa"/>
          </w:tcPr>
          <w:p w14:paraId="4BEE1D19" w14:textId="77777777" w:rsidR="00026965" w:rsidRPr="00C44D1B" w:rsidRDefault="00026965">
            <w:pPr>
              <w:spacing w:after="20"/>
            </w:pPr>
            <w:bookmarkStart w:id="1996" w:name="_MCCTEMPBM_CRPT80111005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1996"/>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1997" w:name="_MCCTEMPBM_CRPT80111006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1997"/>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1998" w:name="_MCCTEMPBM_CRPT80111007___7"/>
      <w:r w:rsidRPr="00C44D1B">
        <w:rPr>
          <w:rFonts w:ascii="Courier New" w:hAnsi="Courier New"/>
        </w:rPr>
        <w:t>&lt;mode&gt;</w:t>
      </w:r>
      <w:r w:rsidRPr="00C44D1B">
        <w:t xml:space="preserve">: </w:t>
      </w:r>
      <w:r w:rsidR="00FB44EC" w:rsidRPr="00C44D1B">
        <w:t>integer type</w:t>
      </w:r>
    </w:p>
    <w:bookmarkEnd w:id="1998"/>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1999" w:name="_MCCTEMPBM_CRPT80111008___7"/>
      <w:r w:rsidRPr="00C44D1B">
        <w:lastRenderedPageBreak/>
        <w:t>2</w:t>
      </w:r>
      <w:r w:rsidRPr="00C44D1B">
        <w:tab/>
        <w:t>enable access to specified command set (</w:t>
      </w:r>
      <w:r w:rsidRPr="00C44D1B">
        <w:rPr>
          <w:rFonts w:ascii="Courier New" w:hAnsi="Courier New"/>
        </w:rPr>
        <w:t>&lt;token&gt;</w:t>
      </w:r>
      <w:r w:rsidRPr="00C44D1B">
        <w:t xml:space="preserve"> required)</w:t>
      </w:r>
    </w:p>
    <w:bookmarkEnd w:id="1999"/>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2000" w:name="_MCCTEMPBM_CRPT80111009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2000"/>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2001" w:name="_MCCTEMPBM_CRPT80111010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2001"/>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2002" w:name="_CR8_20"/>
      <w:bookmarkStart w:id="2003" w:name="_Toc20207549"/>
      <w:bookmarkStart w:id="2004" w:name="_Toc27579432"/>
      <w:bookmarkStart w:id="2005" w:name="_Toc36116012"/>
      <w:bookmarkStart w:id="2006" w:name="_Toc45214892"/>
      <w:bookmarkStart w:id="2007" w:name="_Toc51866660"/>
      <w:bookmarkStart w:id="2008" w:name="_Toc202525075"/>
      <w:bookmarkEnd w:id="2002"/>
      <w:r w:rsidRPr="00C44D1B">
        <w:t>8.20</w:t>
      </w:r>
      <w:r w:rsidRPr="00C44D1B">
        <w:tab/>
        <w:t>Alert sound mode +CALM</w:t>
      </w:r>
      <w:bookmarkEnd w:id="2003"/>
      <w:bookmarkEnd w:id="2004"/>
      <w:bookmarkEnd w:id="2005"/>
      <w:bookmarkEnd w:id="2006"/>
      <w:bookmarkEnd w:id="2007"/>
      <w:bookmarkEnd w:id="2008"/>
    </w:p>
    <w:p w14:paraId="37EE3DFC" w14:textId="77777777" w:rsidR="00026965" w:rsidRPr="00C44D1B" w:rsidRDefault="00026965">
      <w:pPr>
        <w:pStyle w:val="TH"/>
      </w:pPr>
      <w:bookmarkStart w:id="2009" w:name="_CRTable80"/>
      <w:r w:rsidRPr="00C44D1B">
        <w:t>Table </w:t>
      </w:r>
      <w:bookmarkEnd w:id="2009"/>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2010" w:name="_MCCTEMPBM_CRPT80111011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6B696F"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2011" w:name="_MCCTEMPBM_CRPT80111012___7" w:colFirst="0" w:colLast="1"/>
            <w:bookmarkEnd w:id="2010"/>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2012" w:name="_MCCTEMPBM_CRPT80111013___7"/>
            <w:bookmarkStart w:id="2013" w:name="_MCCTEMPBM_CRPT80111015___7" w:colFirst="1" w:colLast="1"/>
            <w:bookmarkEnd w:id="2011"/>
            <w:r w:rsidRPr="00C44D1B">
              <w:rPr>
                <w:rFonts w:ascii="Courier New" w:hAnsi="Courier New"/>
              </w:rPr>
              <w:t>+CALM=?</w:t>
            </w:r>
            <w:bookmarkEnd w:id="2012"/>
          </w:p>
        </w:tc>
        <w:tc>
          <w:tcPr>
            <w:tcW w:w="4252" w:type="dxa"/>
          </w:tcPr>
          <w:p w14:paraId="50957134" w14:textId="77777777" w:rsidR="00026965" w:rsidRPr="00C44D1B" w:rsidRDefault="00026965">
            <w:pPr>
              <w:keepNext/>
              <w:keepLines/>
              <w:spacing w:after="20"/>
              <w:rPr>
                <w:rFonts w:ascii="Courier New" w:hAnsi="Courier New" w:cs="Courier New"/>
              </w:rPr>
            </w:pPr>
            <w:bookmarkStart w:id="2014" w:name="_MCCTEMPBM_CRPT80111014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14"/>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13"/>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2015" w:name="_MCCTEMPBM_CRPT80111016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15"/>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2016" w:name="_MCCTEMPBM_CRPT80111017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2017" w:name="_MCCTEMPBM_CRPT80111018___2"/>
      <w:bookmarkEnd w:id="2016"/>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2017"/>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2018" w:name="_CR8_21"/>
      <w:bookmarkStart w:id="2019" w:name="_Toc20207550"/>
      <w:bookmarkStart w:id="2020" w:name="_Toc27579433"/>
      <w:bookmarkStart w:id="2021" w:name="_Toc36116013"/>
      <w:bookmarkStart w:id="2022" w:name="_Toc45214893"/>
      <w:bookmarkStart w:id="2023" w:name="_Toc51866661"/>
      <w:bookmarkStart w:id="2024" w:name="_Toc202525076"/>
      <w:bookmarkEnd w:id="2018"/>
      <w:r w:rsidRPr="00C44D1B">
        <w:t>8.21</w:t>
      </w:r>
      <w:r w:rsidRPr="00C44D1B">
        <w:tab/>
        <w:t>Ringer sound level +CRSL</w:t>
      </w:r>
      <w:bookmarkEnd w:id="2019"/>
      <w:bookmarkEnd w:id="2020"/>
      <w:bookmarkEnd w:id="2021"/>
      <w:bookmarkEnd w:id="2022"/>
      <w:bookmarkEnd w:id="2023"/>
      <w:bookmarkEnd w:id="2024"/>
    </w:p>
    <w:p w14:paraId="1ECA5F47" w14:textId="77777777" w:rsidR="00026965" w:rsidRPr="00C44D1B" w:rsidRDefault="00026965">
      <w:pPr>
        <w:pStyle w:val="TH"/>
      </w:pPr>
      <w:bookmarkStart w:id="2025" w:name="_CRTable81"/>
      <w:r w:rsidRPr="00C44D1B">
        <w:t>Table </w:t>
      </w:r>
      <w:bookmarkEnd w:id="2025"/>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2026" w:name="_MCCTEMPBM_CRPT80111019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2027" w:name="_MCCTEMPBM_CRPT80111020___7" w:colFirst="0" w:colLast="1"/>
            <w:bookmarkEnd w:id="2026"/>
            <w:r w:rsidRPr="00C44D1B">
              <w:rPr>
                <w:rFonts w:ascii="Courier New" w:hAnsi="Courier New"/>
              </w:rPr>
              <w:lastRenderedPageBreak/>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2028" w:name="_MCCTEMPBM_CRPT80111021___7"/>
            <w:bookmarkStart w:id="2029" w:name="_MCCTEMPBM_CRPT80111023___7" w:colFirst="1" w:colLast="1"/>
            <w:bookmarkEnd w:id="2027"/>
            <w:r w:rsidRPr="00C44D1B">
              <w:rPr>
                <w:rFonts w:ascii="Courier New" w:hAnsi="Courier New"/>
              </w:rPr>
              <w:t>+CRSL=?</w:t>
            </w:r>
            <w:bookmarkEnd w:id="2028"/>
          </w:p>
        </w:tc>
        <w:tc>
          <w:tcPr>
            <w:tcW w:w="4252" w:type="dxa"/>
          </w:tcPr>
          <w:p w14:paraId="4093FFD5" w14:textId="77777777" w:rsidR="00026965" w:rsidRPr="00C44D1B" w:rsidRDefault="00026965">
            <w:pPr>
              <w:spacing w:after="20"/>
              <w:rPr>
                <w:rFonts w:ascii="Courier New" w:hAnsi="Courier New" w:cs="Courier New"/>
              </w:rPr>
            </w:pPr>
            <w:bookmarkStart w:id="2030" w:name="_MCCTEMPBM_CRPT80111022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2030"/>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29"/>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2031" w:name="_MCCTEMPBM_CRPT80111024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2031"/>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2032" w:name="_MCCTEMPBM_CRPT80111025___7"/>
      <w:r w:rsidRPr="00C44D1B">
        <w:rPr>
          <w:rFonts w:ascii="Courier New" w:hAnsi="Courier New"/>
        </w:rPr>
        <w:t>&lt;level&gt;</w:t>
      </w:r>
      <w:r w:rsidRPr="00C44D1B">
        <w:t>: integer type value with manufacturer specific range (smallest value represents the lowest sound level)</w:t>
      </w:r>
    </w:p>
    <w:bookmarkEnd w:id="2032"/>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2033" w:name="_CR8_22"/>
      <w:bookmarkStart w:id="2034" w:name="_Toc20207551"/>
      <w:bookmarkStart w:id="2035" w:name="_Toc27579434"/>
      <w:bookmarkStart w:id="2036" w:name="_Toc36116014"/>
      <w:bookmarkStart w:id="2037" w:name="_Toc45214894"/>
      <w:bookmarkStart w:id="2038" w:name="_Toc51866662"/>
      <w:bookmarkStart w:id="2039" w:name="_Toc202525077"/>
      <w:bookmarkEnd w:id="2033"/>
      <w:r w:rsidRPr="00C44D1B">
        <w:t>8.22</w:t>
      </w:r>
      <w:r w:rsidRPr="00C44D1B">
        <w:tab/>
        <w:t>Vibrator mode +CVIB</w:t>
      </w:r>
      <w:bookmarkEnd w:id="2034"/>
      <w:bookmarkEnd w:id="2035"/>
      <w:bookmarkEnd w:id="2036"/>
      <w:bookmarkEnd w:id="2037"/>
      <w:bookmarkEnd w:id="2038"/>
      <w:bookmarkEnd w:id="2039"/>
    </w:p>
    <w:p w14:paraId="3A6915AD" w14:textId="77777777" w:rsidR="00026965" w:rsidRPr="00C44D1B" w:rsidRDefault="00026965">
      <w:pPr>
        <w:pStyle w:val="TH"/>
      </w:pPr>
      <w:bookmarkStart w:id="2040" w:name="_CRTable82"/>
      <w:r w:rsidRPr="00C44D1B">
        <w:t>Table </w:t>
      </w:r>
      <w:bookmarkEnd w:id="2040"/>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2041" w:name="_MCCTEMPBM_CRPT80111026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6B696F"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2042" w:name="_MCCTEMPBM_CRPT80111027___7" w:colFirst="0" w:colLast="1"/>
            <w:bookmarkEnd w:id="2041"/>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2043" w:name="_MCCTEMPBM_CRPT80111028___7"/>
            <w:bookmarkStart w:id="2044" w:name="_MCCTEMPBM_CRPT80111030___7" w:colFirst="1" w:colLast="1"/>
            <w:bookmarkEnd w:id="2042"/>
            <w:r w:rsidRPr="00C44D1B">
              <w:rPr>
                <w:rFonts w:ascii="Courier New" w:hAnsi="Courier New"/>
              </w:rPr>
              <w:t>+CVIB=?</w:t>
            </w:r>
            <w:bookmarkEnd w:id="2043"/>
          </w:p>
        </w:tc>
        <w:tc>
          <w:tcPr>
            <w:tcW w:w="4252" w:type="dxa"/>
          </w:tcPr>
          <w:p w14:paraId="5D762EE2" w14:textId="77777777" w:rsidR="00026965" w:rsidRPr="00C44D1B" w:rsidRDefault="00026965">
            <w:pPr>
              <w:spacing w:after="20"/>
              <w:rPr>
                <w:rFonts w:ascii="Courier New" w:hAnsi="Courier New" w:cs="Courier New"/>
              </w:rPr>
            </w:pPr>
            <w:bookmarkStart w:id="2045" w:name="_MCCTEMPBM_CRPT80111029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45"/>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44"/>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2046" w:name="_MCCTEMPBM_CRPT80111031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46"/>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2047" w:name="_MCCTEMPBM_CRPT80111032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2048" w:name="_MCCTEMPBM_CRPT80111033___2"/>
      <w:bookmarkEnd w:id="2047"/>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2048"/>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2049" w:name="_CR8_23"/>
      <w:bookmarkStart w:id="2050" w:name="_Toc20207552"/>
      <w:bookmarkStart w:id="2051" w:name="_Toc27579435"/>
      <w:bookmarkStart w:id="2052" w:name="_Toc36116015"/>
      <w:bookmarkStart w:id="2053" w:name="_Toc45214895"/>
      <w:bookmarkStart w:id="2054" w:name="_Toc51866663"/>
      <w:bookmarkStart w:id="2055" w:name="_Toc202525078"/>
      <w:bookmarkEnd w:id="2049"/>
      <w:r w:rsidRPr="00C44D1B">
        <w:lastRenderedPageBreak/>
        <w:t>8.23</w:t>
      </w:r>
      <w:r w:rsidRPr="00C44D1B">
        <w:tab/>
        <w:t>Loudspeaker volume level +CLVL</w:t>
      </w:r>
      <w:bookmarkEnd w:id="2050"/>
      <w:bookmarkEnd w:id="2051"/>
      <w:bookmarkEnd w:id="2052"/>
      <w:bookmarkEnd w:id="2053"/>
      <w:bookmarkEnd w:id="2054"/>
      <w:bookmarkEnd w:id="2055"/>
    </w:p>
    <w:p w14:paraId="72B31C5E" w14:textId="77777777" w:rsidR="00026965" w:rsidRPr="00C44D1B" w:rsidRDefault="00026965">
      <w:pPr>
        <w:pStyle w:val="TH"/>
      </w:pPr>
      <w:bookmarkStart w:id="2056" w:name="_CRTable83"/>
      <w:r w:rsidRPr="00C44D1B">
        <w:t>Table </w:t>
      </w:r>
      <w:bookmarkEnd w:id="2056"/>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2057" w:name="_MCCTEMPBM_CRPT80111034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2058" w:name="_MCCTEMPBM_CRPT80111035___7" w:colFirst="0" w:colLast="1"/>
            <w:bookmarkEnd w:id="2057"/>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2059" w:name="_MCCTEMPBM_CRPT80111036___7"/>
            <w:bookmarkStart w:id="2060" w:name="_MCCTEMPBM_CRPT80111038___7" w:colFirst="1" w:colLast="1"/>
            <w:bookmarkEnd w:id="2058"/>
            <w:r w:rsidRPr="00C44D1B">
              <w:rPr>
                <w:rFonts w:ascii="Courier New" w:hAnsi="Courier New"/>
              </w:rPr>
              <w:t>+CLVL=?</w:t>
            </w:r>
            <w:bookmarkEnd w:id="2059"/>
          </w:p>
        </w:tc>
        <w:tc>
          <w:tcPr>
            <w:tcW w:w="4252" w:type="dxa"/>
          </w:tcPr>
          <w:p w14:paraId="4D280CFF" w14:textId="77777777" w:rsidR="00026965" w:rsidRPr="00C44D1B" w:rsidRDefault="00026965">
            <w:pPr>
              <w:spacing w:after="20"/>
              <w:rPr>
                <w:rFonts w:ascii="Courier New" w:hAnsi="Courier New"/>
              </w:rPr>
            </w:pPr>
            <w:bookmarkStart w:id="2061" w:name="_MCCTEMPBM_CRPT80111037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2061"/>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60"/>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2062" w:name="_MCCTEMPBM_CRPT80111039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2062"/>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2063" w:name="_MCCTEMPBM_CRPT80111040___7"/>
      <w:r w:rsidRPr="00C44D1B">
        <w:rPr>
          <w:rFonts w:ascii="Courier New" w:hAnsi="Courier New"/>
        </w:rPr>
        <w:t>&lt;level&gt;</w:t>
      </w:r>
      <w:r w:rsidRPr="00C44D1B">
        <w:t>: integer type value with manufacturer specific range (smallest value represents the lowest sound level)</w:t>
      </w:r>
    </w:p>
    <w:bookmarkEnd w:id="2063"/>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2064" w:name="_CR8_24"/>
      <w:bookmarkStart w:id="2065" w:name="_Toc20207553"/>
      <w:bookmarkStart w:id="2066" w:name="_Toc27579436"/>
      <w:bookmarkStart w:id="2067" w:name="_Toc36116016"/>
      <w:bookmarkStart w:id="2068" w:name="_Toc45214896"/>
      <w:bookmarkStart w:id="2069" w:name="_Toc51866664"/>
      <w:bookmarkStart w:id="2070" w:name="_Toc202525079"/>
      <w:bookmarkEnd w:id="2064"/>
      <w:r w:rsidRPr="00C44D1B">
        <w:t>8.24</w:t>
      </w:r>
      <w:r w:rsidRPr="00C44D1B">
        <w:tab/>
        <w:t>Mute control +CMUT</w:t>
      </w:r>
      <w:bookmarkEnd w:id="2065"/>
      <w:bookmarkEnd w:id="2066"/>
      <w:bookmarkEnd w:id="2067"/>
      <w:bookmarkEnd w:id="2068"/>
      <w:bookmarkEnd w:id="2069"/>
      <w:bookmarkEnd w:id="2070"/>
    </w:p>
    <w:p w14:paraId="2CCC85B7" w14:textId="77777777" w:rsidR="00026965" w:rsidRPr="00C44D1B" w:rsidRDefault="00026965">
      <w:pPr>
        <w:pStyle w:val="TH"/>
      </w:pPr>
      <w:bookmarkStart w:id="2071" w:name="_CRTable84"/>
      <w:r w:rsidRPr="00C44D1B">
        <w:t>Table </w:t>
      </w:r>
      <w:bookmarkEnd w:id="2071"/>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2072" w:name="_MCCTEMPBM_CRPT80111041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2073" w:name="_MCCTEMPBM_CRPT80111042___7" w:colFirst="0" w:colLast="1"/>
            <w:bookmarkEnd w:id="2072"/>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2074" w:name="_MCCTEMPBM_CRPT80111043___7"/>
            <w:bookmarkEnd w:id="2073"/>
            <w:r w:rsidRPr="00C44D1B">
              <w:rPr>
                <w:rFonts w:ascii="Courier New" w:hAnsi="Courier New"/>
              </w:rPr>
              <w:t>+CMUT=?</w:t>
            </w:r>
            <w:bookmarkEnd w:id="2074"/>
          </w:p>
        </w:tc>
        <w:tc>
          <w:tcPr>
            <w:tcW w:w="3798" w:type="dxa"/>
          </w:tcPr>
          <w:p w14:paraId="7D772353" w14:textId="77777777" w:rsidR="00026965" w:rsidRPr="00C44D1B" w:rsidRDefault="00026965">
            <w:pPr>
              <w:spacing w:after="20"/>
            </w:pPr>
            <w:bookmarkStart w:id="2075" w:name="_MCCTEMPBM_CRPT80111044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075"/>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2076" w:name="_MCCTEMPBM_CRPT80111045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2076"/>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2077" w:name="_MCCTEMPBM_CRPT80111046___7"/>
      <w:r w:rsidRPr="00C44D1B">
        <w:rPr>
          <w:rFonts w:ascii="Courier New" w:hAnsi="Courier New"/>
        </w:rPr>
        <w:t>&lt;n&gt;</w:t>
      </w:r>
      <w:r w:rsidRPr="00C44D1B">
        <w:t>:</w:t>
      </w:r>
      <w:r w:rsidR="00FB44EC" w:rsidRPr="00C44D1B">
        <w:t xml:space="preserve"> integer type</w:t>
      </w:r>
    </w:p>
    <w:bookmarkEnd w:id="2077"/>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lastRenderedPageBreak/>
        <w:t>Optional.</w:t>
      </w:r>
    </w:p>
    <w:p w14:paraId="662B9232" w14:textId="77777777" w:rsidR="00026965" w:rsidRPr="00C44D1B" w:rsidRDefault="00026965" w:rsidP="00E26141">
      <w:pPr>
        <w:pStyle w:val="Heading2"/>
      </w:pPr>
      <w:bookmarkStart w:id="2078" w:name="_CR8_25"/>
      <w:bookmarkStart w:id="2079" w:name="_Toc20207554"/>
      <w:bookmarkStart w:id="2080" w:name="_Toc27579437"/>
      <w:bookmarkStart w:id="2081" w:name="_Toc36116017"/>
      <w:bookmarkStart w:id="2082" w:name="_Toc45214897"/>
      <w:bookmarkStart w:id="2083" w:name="_Toc51866665"/>
      <w:bookmarkStart w:id="2084" w:name="_Toc202525080"/>
      <w:bookmarkEnd w:id="2078"/>
      <w:r w:rsidRPr="00C44D1B">
        <w:t>8.25</w:t>
      </w:r>
      <w:r w:rsidRPr="00C44D1B">
        <w:tab/>
        <w:t>Accumulated call meter +CACM</w:t>
      </w:r>
      <w:bookmarkEnd w:id="2079"/>
      <w:bookmarkEnd w:id="2080"/>
      <w:bookmarkEnd w:id="2081"/>
      <w:bookmarkEnd w:id="2082"/>
      <w:bookmarkEnd w:id="2083"/>
      <w:bookmarkEnd w:id="2084"/>
    </w:p>
    <w:p w14:paraId="309480F3" w14:textId="77777777" w:rsidR="00026965" w:rsidRPr="00C44D1B" w:rsidRDefault="00026965">
      <w:pPr>
        <w:pStyle w:val="TH"/>
      </w:pPr>
      <w:bookmarkStart w:id="2085" w:name="_CRTable85"/>
      <w:r w:rsidRPr="00C44D1B">
        <w:t>Table </w:t>
      </w:r>
      <w:bookmarkEnd w:id="2085"/>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2086" w:name="_MCCTEMPBM_CRPT80111047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2087" w:name="_MCCTEMPBM_CRPT80111048___7" w:colFirst="0" w:colLast="1"/>
            <w:bookmarkEnd w:id="2086"/>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2088" w:name="_MCCTEMPBM_CRPT80111049___7"/>
            <w:bookmarkEnd w:id="2087"/>
            <w:r w:rsidRPr="00C44D1B">
              <w:rPr>
                <w:rFonts w:ascii="Courier New" w:hAnsi="Courier New"/>
              </w:rPr>
              <w:t>+CACM=?</w:t>
            </w:r>
            <w:bookmarkEnd w:id="2088"/>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2089" w:name="_MCCTEMPBM_CRPT80111050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89"/>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2090" w:name="_MCCTEMPBM_CRPT80111051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2090"/>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2091" w:name="_CR8_26"/>
      <w:bookmarkStart w:id="2092" w:name="_Toc20207555"/>
      <w:bookmarkStart w:id="2093" w:name="_Toc27579438"/>
      <w:bookmarkStart w:id="2094" w:name="_Toc36116018"/>
      <w:bookmarkStart w:id="2095" w:name="_Toc45214898"/>
      <w:bookmarkStart w:id="2096" w:name="_Toc51866666"/>
      <w:bookmarkStart w:id="2097" w:name="_Toc202525081"/>
      <w:bookmarkEnd w:id="2091"/>
      <w:r w:rsidRPr="00C44D1B">
        <w:t>8.26</w:t>
      </w:r>
      <w:r w:rsidRPr="00C44D1B">
        <w:tab/>
        <w:t>Accumulated call meter maximum +CAMM</w:t>
      </w:r>
      <w:bookmarkEnd w:id="2092"/>
      <w:bookmarkEnd w:id="2093"/>
      <w:bookmarkEnd w:id="2094"/>
      <w:bookmarkEnd w:id="2095"/>
      <w:bookmarkEnd w:id="2096"/>
      <w:bookmarkEnd w:id="2097"/>
    </w:p>
    <w:p w14:paraId="0CB0E0C6" w14:textId="77777777" w:rsidR="00026965" w:rsidRPr="00C44D1B" w:rsidRDefault="00026965">
      <w:pPr>
        <w:pStyle w:val="TH"/>
      </w:pPr>
      <w:bookmarkStart w:id="2098" w:name="_CRTable86"/>
      <w:r w:rsidRPr="00C44D1B">
        <w:t>Table </w:t>
      </w:r>
      <w:bookmarkEnd w:id="2098"/>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2099" w:name="_MCCTEMPBM_CRPT80111052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2100" w:name="_MCCTEMPBM_CRPT80111053___7" w:colFirst="0" w:colLast="1"/>
            <w:bookmarkEnd w:id="2099"/>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2101" w:name="_MCCTEMPBM_CRPT80111054___7"/>
            <w:bookmarkEnd w:id="2100"/>
            <w:r w:rsidRPr="00C44D1B">
              <w:rPr>
                <w:rFonts w:ascii="Courier New" w:hAnsi="Courier New"/>
              </w:rPr>
              <w:t>+CAMM=?</w:t>
            </w:r>
            <w:bookmarkEnd w:id="2101"/>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2102" w:name="_MCCTEMPBM_CRPT80111055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02"/>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2103" w:name="_MCCTEMPBM_CRPT80111056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2103"/>
    <w:p w14:paraId="0C0E9BA3" w14:textId="77777777" w:rsidR="00026965" w:rsidRPr="00C44D1B" w:rsidRDefault="00026965">
      <w:r w:rsidRPr="00C44D1B">
        <w:rPr>
          <w:b/>
        </w:rPr>
        <w:lastRenderedPageBreak/>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2104" w:name="_CR8_27"/>
      <w:bookmarkStart w:id="2105" w:name="_Toc20207556"/>
      <w:bookmarkStart w:id="2106" w:name="_Toc27579439"/>
      <w:bookmarkStart w:id="2107" w:name="_Toc36116019"/>
      <w:bookmarkStart w:id="2108" w:name="_Toc45214899"/>
      <w:bookmarkStart w:id="2109" w:name="_Toc51866667"/>
      <w:bookmarkStart w:id="2110" w:name="_Toc202525082"/>
      <w:bookmarkEnd w:id="2104"/>
      <w:r w:rsidRPr="00C44D1B">
        <w:t>8.27</w:t>
      </w:r>
      <w:r w:rsidRPr="00C44D1B">
        <w:tab/>
        <w:t>Price per unit and currency table +CPUC</w:t>
      </w:r>
      <w:bookmarkEnd w:id="2105"/>
      <w:bookmarkEnd w:id="2106"/>
      <w:bookmarkEnd w:id="2107"/>
      <w:bookmarkEnd w:id="2108"/>
      <w:bookmarkEnd w:id="2109"/>
      <w:bookmarkEnd w:id="2110"/>
    </w:p>
    <w:p w14:paraId="604781F4" w14:textId="77777777" w:rsidR="00026965" w:rsidRPr="00C44D1B" w:rsidRDefault="00026965">
      <w:pPr>
        <w:pStyle w:val="TH"/>
      </w:pPr>
      <w:bookmarkStart w:id="2111" w:name="_CRTable87"/>
      <w:r w:rsidRPr="00C44D1B">
        <w:t>Table </w:t>
      </w:r>
      <w:bookmarkEnd w:id="2111"/>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2112" w:name="_MCCTEMPBM_CRPT80111057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2113" w:name="_MCCTEMPBM_CRPT80111058___7" w:colFirst="0" w:colLast="1"/>
            <w:bookmarkEnd w:id="2112"/>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2114" w:name="_MCCTEMPBM_CRPT80111059___7"/>
            <w:bookmarkEnd w:id="2113"/>
            <w:r w:rsidRPr="00C44D1B">
              <w:rPr>
                <w:rFonts w:ascii="Courier New" w:hAnsi="Courier New"/>
              </w:rPr>
              <w:t>+CPUC=?</w:t>
            </w:r>
            <w:bookmarkEnd w:id="2114"/>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2115" w:name="_MCCTEMPBM_CRPT80111060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15"/>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2116" w:name="_MCCTEMPBM_CRPT80111061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2116"/>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2117" w:name="_CR8_28"/>
      <w:bookmarkStart w:id="2118" w:name="_Toc20207557"/>
      <w:bookmarkStart w:id="2119" w:name="_Toc27579440"/>
      <w:bookmarkStart w:id="2120" w:name="_Toc36116020"/>
      <w:bookmarkStart w:id="2121" w:name="_Toc45214900"/>
      <w:bookmarkStart w:id="2122" w:name="_Toc51866668"/>
      <w:bookmarkStart w:id="2123" w:name="_Toc202525083"/>
      <w:bookmarkEnd w:id="2117"/>
      <w:r w:rsidRPr="00C44D1B">
        <w:t>8.28</w:t>
      </w:r>
      <w:r w:rsidRPr="00C44D1B">
        <w:tab/>
        <w:t xml:space="preserve">Call </w:t>
      </w:r>
      <w:r w:rsidR="00136ECD" w:rsidRPr="00C44D1B">
        <w:t>m</w:t>
      </w:r>
      <w:r w:rsidRPr="00C44D1B">
        <w:t>eter maximum event +CCWE</w:t>
      </w:r>
      <w:bookmarkEnd w:id="2118"/>
      <w:bookmarkEnd w:id="2119"/>
      <w:bookmarkEnd w:id="2120"/>
      <w:bookmarkEnd w:id="2121"/>
      <w:bookmarkEnd w:id="2122"/>
      <w:bookmarkEnd w:id="2123"/>
    </w:p>
    <w:p w14:paraId="53422667" w14:textId="77777777" w:rsidR="00026965" w:rsidRPr="00C44D1B" w:rsidRDefault="00026965">
      <w:pPr>
        <w:pStyle w:val="TH"/>
      </w:pPr>
      <w:bookmarkStart w:id="2124" w:name="_CRTable88"/>
      <w:r w:rsidRPr="00C44D1B">
        <w:t>Table </w:t>
      </w:r>
      <w:bookmarkEnd w:id="2124"/>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2125" w:name="_MCCTEMPBM_CRPT8011106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25"/>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2126" w:name="_MCCTEMPBM_CRPT80111063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2127" w:name="_MCCTEMPBM_CRPT80111064___7"/>
            <w:bookmarkStart w:id="2128" w:name="_MCCTEMPBM_CRPT80111066___7" w:colFirst="1" w:colLast="1"/>
            <w:bookmarkEnd w:id="2126"/>
            <w:r w:rsidRPr="00C44D1B">
              <w:rPr>
                <w:rFonts w:ascii="Courier New" w:hAnsi="Courier New"/>
              </w:rPr>
              <w:t>+CCWE=?</w:t>
            </w:r>
            <w:bookmarkEnd w:id="2127"/>
          </w:p>
        </w:tc>
        <w:tc>
          <w:tcPr>
            <w:tcW w:w="4252" w:type="dxa"/>
          </w:tcPr>
          <w:p w14:paraId="626D76B9" w14:textId="77777777" w:rsidR="00026965" w:rsidRPr="00C44D1B" w:rsidRDefault="00026965">
            <w:pPr>
              <w:spacing w:after="20"/>
              <w:rPr>
                <w:rFonts w:ascii="Courier New" w:hAnsi="Courier New"/>
              </w:rPr>
            </w:pPr>
            <w:bookmarkStart w:id="2129" w:name="_MCCTEMPBM_CRPT80111065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2129"/>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28"/>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2130" w:name="_MCCTEMPBM_CRPT80111067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30"/>
    <w:p w14:paraId="46E9AD23" w14:textId="77777777" w:rsidR="00026965" w:rsidRPr="00C44D1B" w:rsidRDefault="00026965">
      <w:r w:rsidRPr="00C44D1B">
        <w:t>Read command returns the current setting.</w:t>
      </w:r>
    </w:p>
    <w:p w14:paraId="0DA40317" w14:textId="77777777" w:rsidR="00026965" w:rsidRPr="00C44D1B" w:rsidRDefault="00026965">
      <w:r w:rsidRPr="00C44D1B">
        <w:lastRenderedPageBreak/>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2131" w:name="_MCCTEMPBM_CRPT80111068___7"/>
      <w:r w:rsidRPr="00C44D1B">
        <w:rPr>
          <w:rFonts w:ascii="Courier New" w:hAnsi="Courier New"/>
        </w:rPr>
        <w:t>&lt;mode&gt;</w:t>
      </w:r>
      <w:r w:rsidRPr="00C44D1B">
        <w:t>:</w:t>
      </w:r>
      <w:r w:rsidR="00FB44EC" w:rsidRPr="00C44D1B">
        <w:t xml:space="preserve"> integer type</w:t>
      </w:r>
    </w:p>
    <w:bookmarkEnd w:id="2131"/>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2132" w:name="_CR8_29"/>
      <w:bookmarkStart w:id="2133" w:name="_Toc20207558"/>
      <w:bookmarkStart w:id="2134" w:name="_Toc27579441"/>
      <w:bookmarkStart w:id="2135" w:name="_Toc36116021"/>
      <w:bookmarkStart w:id="2136" w:name="_Toc45214901"/>
      <w:bookmarkStart w:id="2137" w:name="_Toc51866669"/>
      <w:bookmarkStart w:id="2138" w:name="_Toc202525084"/>
      <w:bookmarkEnd w:id="2132"/>
      <w:r w:rsidRPr="00C44D1B">
        <w:t>8.29</w:t>
      </w:r>
      <w:r w:rsidRPr="00C44D1B">
        <w:tab/>
        <w:t>Power class +CPWC</w:t>
      </w:r>
      <w:bookmarkEnd w:id="2133"/>
      <w:bookmarkEnd w:id="2134"/>
      <w:bookmarkEnd w:id="2135"/>
      <w:bookmarkEnd w:id="2136"/>
      <w:bookmarkEnd w:id="2137"/>
      <w:bookmarkEnd w:id="2138"/>
    </w:p>
    <w:p w14:paraId="4A89DBA0" w14:textId="77777777" w:rsidR="00026965" w:rsidRPr="00C44D1B" w:rsidRDefault="00026965">
      <w:pPr>
        <w:pStyle w:val="TH"/>
      </w:pPr>
      <w:bookmarkStart w:id="2139" w:name="_CRTable89"/>
      <w:r w:rsidRPr="00C44D1B">
        <w:t>Table </w:t>
      </w:r>
      <w:bookmarkEnd w:id="2139"/>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2140" w:name="_MCCTEMPBM_CRPT8011106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40"/>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2141" w:name="_MCCTEMPBM_CRPT80111070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2142" w:name="_MCCTEMPBM_CRPT80111071___7"/>
            <w:bookmarkStart w:id="2143" w:name="_MCCTEMPBM_CRPT80111073___7" w:colFirst="1" w:colLast="1"/>
            <w:bookmarkEnd w:id="2141"/>
            <w:r w:rsidRPr="00C44D1B">
              <w:rPr>
                <w:rFonts w:ascii="Courier New" w:hAnsi="Courier New"/>
              </w:rPr>
              <w:t>+CPWC=?</w:t>
            </w:r>
            <w:bookmarkEnd w:id="2142"/>
          </w:p>
        </w:tc>
        <w:tc>
          <w:tcPr>
            <w:tcW w:w="4252" w:type="dxa"/>
          </w:tcPr>
          <w:p w14:paraId="292B22FA" w14:textId="77777777" w:rsidR="00026965" w:rsidRPr="00C44D1B" w:rsidRDefault="00026965">
            <w:pPr>
              <w:spacing w:after="20"/>
            </w:pPr>
            <w:bookmarkStart w:id="2144" w:name="_MCCTEMPBM_CRPT80111072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2144"/>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43"/>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2145" w:name="_MCCTEMPBM_CRPT80111074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2146" w:name="_MCCTEMPBM_CRPT80111075___7"/>
      <w:bookmarkEnd w:id="2145"/>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2146"/>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2147" w:name="_MCCTEMPBM_CRPT80111076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2147"/>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2148" w:name="_MCCTEMPBM_CRPT80111077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2149" w:name="_MCCTEMPBM_CRPT80111078___7"/>
      <w:bookmarkEnd w:id="2148"/>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2149"/>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2150" w:name="_MCCTEMPBM_CRPT80111079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2150"/>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lastRenderedPageBreak/>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2151" w:name="_CR8_30"/>
      <w:bookmarkStart w:id="2152" w:name="_Toc20207559"/>
      <w:bookmarkStart w:id="2153" w:name="_Toc27579442"/>
      <w:bookmarkStart w:id="2154" w:name="_Toc36116022"/>
      <w:bookmarkStart w:id="2155" w:name="_Toc45214902"/>
      <w:bookmarkStart w:id="2156" w:name="_Toc51866670"/>
      <w:bookmarkStart w:id="2157" w:name="_Toc202525085"/>
      <w:bookmarkEnd w:id="2151"/>
      <w:r w:rsidRPr="00C44D1B">
        <w:t>8.30</w:t>
      </w:r>
      <w:r w:rsidRPr="00C44D1B">
        <w:tab/>
        <w:t xml:space="preserve">Set </w:t>
      </w:r>
      <w:r w:rsidR="00136ECD" w:rsidRPr="00C44D1B">
        <w:t>l</w:t>
      </w:r>
      <w:r w:rsidRPr="00C44D1B">
        <w:t>anguage +CLAN</w:t>
      </w:r>
      <w:bookmarkEnd w:id="2152"/>
      <w:bookmarkEnd w:id="2153"/>
      <w:bookmarkEnd w:id="2154"/>
      <w:bookmarkEnd w:id="2155"/>
      <w:bookmarkEnd w:id="2156"/>
      <w:bookmarkEnd w:id="2157"/>
    </w:p>
    <w:p w14:paraId="3CFB38F4" w14:textId="77777777" w:rsidR="00026965" w:rsidRPr="00C44D1B" w:rsidRDefault="00026965">
      <w:pPr>
        <w:pStyle w:val="TH"/>
      </w:pPr>
      <w:bookmarkStart w:id="2158" w:name="_CRTable90"/>
      <w:r w:rsidRPr="00C44D1B">
        <w:t>Table </w:t>
      </w:r>
      <w:bookmarkEnd w:id="2158"/>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2159" w:name="_MCCTEMPBM_CRPT8011108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59"/>
          </w:p>
        </w:tc>
      </w:tr>
      <w:tr w:rsidR="00026965" w:rsidRPr="006B696F"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2160" w:name="_MCCTEMPBM_CRPT80111081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2161" w:name="_MCCTEMPBM_CRPT80111082___7"/>
            <w:bookmarkStart w:id="2162" w:name="_MCCTEMPBM_CRPT80111084___7" w:colFirst="1" w:colLast="1"/>
            <w:bookmarkEnd w:id="2160"/>
            <w:r w:rsidRPr="00C44D1B">
              <w:rPr>
                <w:rFonts w:ascii="Courier New" w:hAnsi="Courier New"/>
              </w:rPr>
              <w:t>+CLAN=?</w:t>
            </w:r>
            <w:bookmarkEnd w:id="2161"/>
          </w:p>
        </w:tc>
        <w:tc>
          <w:tcPr>
            <w:tcW w:w="4252" w:type="dxa"/>
          </w:tcPr>
          <w:p w14:paraId="35069AFE" w14:textId="77777777" w:rsidR="00026965" w:rsidRPr="00C44D1B" w:rsidRDefault="00026965">
            <w:pPr>
              <w:spacing w:after="20"/>
              <w:rPr>
                <w:rFonts w:ascii="Courier New" w:hAnsi="Courier New"/>
              </w:rPr>
            </w:pPr>
            <w:bookmarkStart w:id="2163" w:name="_MCCTEMPBM_CRPT80111083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2163"/>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62"/>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2164" w:name="_MCCTEMPBM_CRPT80111085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2164"/>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2165" w:name="_MCCTEMPBM_CRPT80111086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2165"/>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2166" w:name="_MCCTEMPBM_CRPT80111087___7"/>
      <w:r w:rsidRPr="00C44D1B">
        <w:rPr>
          <w:rFonts w:ascii="Courier New" w:hAnsi="Courier New"/>
        </w:rPr>
        <w:t>&lt;code&gt;</w:t>
      </w:r>
      <w:r w:rsidRPr="00C44D1B">
        <w:t>: (not all language codes are present in this list)</w:t>
      </w:r>
    </w:p>
    <w:p w14:paraId="192DB6D4" w14:textId="77777777" w:rsidR="00026965" w:rsidRPr="00C44D1B" w:rsidRDefault="00026965" w:rsidP="00032F0B">
      <w:pPr>
        <w:pStyle w:val="B2"/>
        <w:ind w:left="1701" w:hanging="1134"/>
        <w:rPr>
          <w:rFonts w:ascii="TimesNewRoman" w:hAnsi="TimesNewRoman" w:hint="eastAsia"/>
        </w:rPr>
      </w:pPr>
      <w:bookmarkStart w:id="2167" w:name="_MCCTEMPBM_CRPT80111088___2"/>
      <w:bookmarkEnd w:id="2166"/>
      <w:r w:rsidRPr="00C44D1B">
        <w:t>"AUTO"</w:t>
      </w:r>
      <w:r w:rsidRPr="00C44D1B">
        <w:tab/>
        <w:t>Read language from SIM-card /UICC. "Auto" is not returned by the read-command.</w:t>
      </w:r>
    </w:p>
    <w:p w14:paraId="09CBA88D" w14:textId="77777777" w:rsidR="00026965" w:rsidRPr="00C44D1B" w:rsidRDefault="00026965" w:rsidP="00032F0B">
      <w:pPr>
        <w:pStyle w:val="B2"/>
        <w:ind w:left="1701" w:hanging="1134"/>
      </w:pPr>
      <w:r w:rsidRPr="00C44D1B">
        <w:t>"sw"</w:t>
      </w:r>
      <w:r w:rsidRPr="00C44D1B">
        <w:tab/>
        <w:t>Swedish</w:t>
      </w:r>
    </w:p>
    <w:p w14:paraId="650DF247" w14:textId="77777777" w:rsidR="00026965" w:rsidRPr="00C44D1B" w:rsidRDefault="00026965" w:rsidP="00032F0B">
      <w:pPr>
        <w:pStyle w:val="B2"/>
        <w:ind w:left="1701" w:hanging="1134"/>
      </w:pPr>
      <w:r w:rsidRPr="00C44D1B">
        <w:t>"fi"</w:t>
      </w:r>
      <w:r w:rsidRPr="00C44D1B">
        <w:tab/>
        <w:t>Finnish</w:t>
      </w:r>
    </w:p>
    <w:p w14:paraId="63146B74" w14:textId="77777777" w:rsidR="00026965" w:rsidRPr="00C44D1B" w:rsidRDefault="00026965" w:rsidP="00032F0B">
      <w:pPr>
        <w:pStyle w:val="B2"/>
        <w:ind w:left="1701" w:hanging="1134"/>
      </w:pPr>
      <w:r w:rsidRPr="00C44D1B">
        <w:t>"da"</w:t>
      </w:r>
      <w:r w:rsidRPr="00C44D1B">
        <w:tab/>
        <w:t>Danish</w:t>
      </w:r>
    </w:p>
    <w:p w14:paraId="216B1CEE" w14:textId="77777777" w:rsidR="00026965" w:rsidRPr="00C44D1B" w:rsidRDefault="00026965" w:rsidP="00032F0B">
      <w:pPr>
        <w:pStyle w:val="B2"/>
        <w:ind w:left="1701" w:hanging="1134"/>
        <w:rPr>
          <w:lang w:val="en-US"/>
        </w:rPr>
      </w:pPr>
      <w:r w:rsidRPr="00C44D1B">
        <w:rPr>
          <w:lang w:val="en-US"/>
        </w:rPr>
        <w:t>"no"</w:t>
      </w:r>
      <w:r w:rsidRPr="00C44D1B">
        <w:rPr>
          <w:lang w:val="en-US"/>
        </w:rPr>
        <w:tab/>
        <w:t>Norwegian</w:t>
      </w:r>
    </w:p>
    <w:p w14:paraId="25419D7F" w14:textId="77777777" w:rsidR="00026965" w:rsidRPr="00C44D1B" w:rsidRDefault="00026965" w:rsidP="00032F0B">
      <w:pPr>
        <w:pStyle w:val="B2"/>
        <w:ind w:left="1701" w:hanging="1134"/>
        <w:rPr>
          <w:lang w:val="en-US"/>
        </w:rPr>
      </w:pPr>
      <w:r w:rsidRPr="00C44D1B">
        <w:rPr>
          <w:lang w:val="en-US"/>
        </w:rPr>
        <w:t>"de"</w:t>
      </w:r>
      <w:r w:rsidRPr="00C44D1B">
        <w:rPr>
          <w:lang w:val="en-US"/>
        </w:rPr>
        <w:tab/>
        <w:t>German</w:t>
      </w:r>
    </w:p>
    <w:p w14:paraId="6143CC1B" w14:textId="77777777" w:rsidR="00026965" w:rsidRPr="00C44D1B" w:rsidRDefault="00026965" w:rsidP="00032F0B">
      <w:pPr>
        <w:pStyle w:val="B2"/>
        <w:ind w:left="1701" w:hanging="1134"/>
        <w:rPr>
          <w:lang w:val="en-US"/>
        </w:rPr>
      </w:pPr>
      <w:r w:rsidRPr="00C44D1B">
        <w:rPr>
          <w:lang w:val="en-US"/>
        </w:rPr>
        <w:t>"fr"</w:t>
      </w:r>
      <w:r w:rsidRPr="00C44D1B">
        <w:rPr>
          <w:lang w:val="en-US"/>
        </w:rPr>
        <w:tab/>
        <w:t>French</w:t>
      </w:r>
    </w:p>
    <w:p w14:paraId="00F9FFC7" w14:textId="77777777" w:rsidR="00026965" w:rsidRPr="00C44D1B" w:rsidRDefault="00026965" w:rsidP="00032F0B">
      <w:pPr>
        <w:pStyle w:val="B2"/>
        <w:ind w:left="1701" w:hanging="1134"/>
      </w:pPr>
      <w:r w:rsidRPr="00C44D1B">
        <w:t>"es"</w:t>
      </w:r>
      <w:r w:rsidRPr="00C44D1B">
        <w:tab/>
        <w:t>Spanish</w:t>
      </w:r>
    </w:p>
    <w:p w14:paraId="11D63236" w14:textId="77777777" w:rsidR="00026965" w:rsidRPr="00C44D1B" w:rsidRDefault="00026965" w:rsidP="00032F0B">
      <w:pPr>
        <w:pStyle w:val="B2"/>
        <w:ind w:left="1701" w:hanging="1134"/>
      </w:pPr>
      <w:r w:rsidRPr="00C44D1B">
        <w:t>"it"</w:t>
      </w:r>
      <w:r w:rsidRPr="00C44D1B">
        <w:tab/>
        <w:t>Italian</w:t>
      </w:r>
    </w:p>
    <w:p w14:paraId="61510EF1" w14:textId="77777777" w:rsidR="00026965" w:rsidRPr="00C44D1B" w:rsidRDefault="00026965" w:rsidP="00032F0B">
      <w:pPr>
        <w:pStyle w:val="B2"/>
        <w:ind w:left="1701" w:hanging="1134"/>
      </w:pPr>
      <w:r w:rsidRPr="00C44D1B">
        <w:t>"en"</w:t>
      </w:r>
      <w:r w:rsidRPr="00C44D1B">
        <w:tab/>
        <w:t>English</w:t>
      </w:r>
    </w:p>
    <w:bookmarkEnd w:id="2167"/>
    <w:p w14:paraId="7DB72A45" w14:textId="77777777" w:rsidR="00026965" w:rsidRPr="00C44D1B" w:rsidRDefault="00026965" w:rsidP="00032F0B">
      <w:pPr>
        <w:rPr>
          <w:b/>
        </w:rPr>
      </w:pPr>
      <w:r w:rsidRPr="00C44D1B">
        <w:rPr>
          <w:b/>
        </w:rPr>
        <w:lastRenderedPageBreak/>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2168" w:name="_CR8_31"/>
      <w:bookmarkStart w:id="2169" w:name="_Toc20207560"/>
      <w:bookmarkStart w:id="2170" w:name="_Toc27579443"/>
      <w:bookmarkStart w:id="2171" w:name="_Toc36116023"/>
      <w:bookmarkStart w:id="2172" w:name="_Toc45214903"/>
      <w:bookmarkStart w:id="2173" w:name="_Toc51866671"/>
      <w:bookmarkStart w:id="2174" w:name="_Toc202525086"/>
      <w:bookmarkEnd w:id="2168"/>
      <w:r w:rsidRPr="00C44D1B">
        <w:t>8.31</w:t>
      </w:r>
      <w:r w:rsidRPr="00C44D1B">
        <w:tab/>
        <w:t xml:space="preserve">Language </w:t>
      </w:r>
      <w:r w:rsidR="00136ECD" w:rsidRPr="00C44D1B">
        <w:t>e</w:t>
      </w:r>
      <w:r w:rsidRPr="00C44D1B">
        <w:t>vent +CLAE</w:t>
      </w:r>
      <w:bookmarkEnd w:id="2169"/>
      <w:bookmarkEnd w:id="2170"/>
      <w:bookmarkEnd w:id="2171"/>
      <w:bookmarkEnd w:id="2172"/>
      <w:bookmarkEnd w:id="2173"/>
      <w:bookmarkEnd w:id="2174"/>
    </w:p>
    <w:p w14:paraId="7536597A" w14:textId="77777777" w:rsidR="00026965" w:rsidRPr="00C44D1B" w:rsidRDefault="00026965">
      <w:pPr>
        <w:pStyle w:val="TH"/>
      </w:pPr>
      <w:bookmarkStart w:id="2175" w:name="_CRTable91"/>
      <w:r w:rsidRPr="00C44D1B">
        <w:t>Table </w:t>
      </w:r>
      <w:bookmarkEnd w:id="2175"/>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2176" w:name="_MCCTEMPBM_CRPT8011108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76"/>
          </w:p>
        </w:tc>
      </w:tr>
      <w:tr w:rsidR="00026965" w:rsidRPr="006B696F"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2177" w:name="_MCCTEMPBM_CRPT80111090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2178" w:name="_MCCTEMPBM_CRPT80111091___7"/>
            <w:bookmarkStart w:id="2179" w:name="_MCCTEMPBM_CRPT80111093___7" w:colFirst="1" w:colLast="1"/>
            <w:bookmarkEnd w:id="2177"/>
            <w:r w:rsidRPr="00C44D1B">
              <w:rPr>
                <w:rFonts w:ascii="Courier New" w:hAnsi="Courier New"/>
              </w:rPr>
              <w:t>+CLAE=?</w:t>
            </w:r>
            <w:bookmarkEnd w:id="2178"/>
          </w:p>
        </w:tc>
        <w:tc>
          <w:tcPr>
            <w:tcW w:w="4252" w:type="dxa"/>
          </w:tcPr>
          <w:p w14:paraId="37C876B7" w14:textId="77777777" w:rsidR="00026965" w:rsidRPr="00C44D1B" w:rsidRDefault="00026965">
            <w:pPr>
              <w:spacing w:after="20"/>
              <w:rPr>
                <w:rFonts w:ascii="Courier New" w:hAnsi="Courier New" w:cs="Courier New"/>
              </w:rPr>
            </w:pPr>
            <w:bookmarkStart w:id="2180" w:name="_MCCTEMPBM_CRPT80111092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180"/>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79"/>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2181" w:name="_MCCTEMPBM_CRPT80111094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2181"/>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2182" w:name="_MCCTEMPBM_CRPT80111095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2183" w:name="_MCCTEMPBM_CRPT80111096___7"/>
      <w:bookmarkEnd w:id="2182"/>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2184" w:name="_MCCTEMPBM_CRPT80111097___7"/>
      <w:bookmarkEnd w:id="2183"/>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2184"/>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2185" w:name="_CR8_32"/>
      <w:bookmarkStart w:id="2186" w:name="_Toc20207561"/>
      <w:bookmarkStart w:id="2187" w:name="_Toc27579444"/>
      <w:bookmarkStart w:id="2188" w:name="_Toc36116024"/>
      <w:bookmarkStart w:id="2189" w:name="_Toc45214904"/>
      <w:bookmarkStart w:id="2190" w:name="_Toc51866672"/>
      <w:bookmarkStart w:id="2191" w:name="_Toc202525087"/>
      <w:bookmarkEnd w:id="2185"/>
      <w:r w:rsidRPr="00C44D1B">
        <w:t>8.32</w:t>
      </w:r>
      <w:r w:rsidRPr="00C44D1B">
        <w:tab/>
        <w:t xml:space="preserve">Set </w:t>
      </w:r>
      <w:r w:rsidR="00136ECD" w:rsidRPr="00C44D1B">
        <w:t>g</w:t>
      </w:r>
      <w:r w:rsidRPr="00C44D1B">
        <w:t xml:space="preserve">reeting </w:t>
      </w:r>
      <w:r w:rsidR="00136ECD" w:rsidRPr="00C44D1B">
        <w:t>t</w:t>
      </w:r>
      <w:r w:rsidRPr="00C44D1B">
        <w:t>ext +CSGT</w:t>
      </w:r>
      <w:bookmarkEnd w:id="2186"/>
      <w:bookmarkEnd w:id="2187"/>
      <w:bookmarkEnd w:id="2188"/>
      <w:bookmarkEnd w:id="2189"/>
      <w:bookmarkEnd w:id="2190"/>
      <w:bookmarkEnd w:id="2191"/>
    </w:p>
    <w:p w14:paraId="6A7B7E6E" w14:textId="77777777" w:rsidR="00026965" w:rsidRPr="00C44D1B" w:rsidRDefault="00026965">
      <w:pPr>
        <w:pStyle w:val="TH"/>
      </w:pPr>
      <w:bookmarkStart w:id="2192" w:name="_CRTable92"/>
      <w:r w:rsidRPr="00C44D1B">
        <w:t>Table </w:t>
      </w:r>
      <w:bookmarkEnd w:id="2192"/>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2193" w:name="_MCCTEMPBM_CRPT80111098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93"/>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2194" w:name="_MCCTEMPBM_CRPT80111099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2195" w:name="_MCCTEMPBM_CRPT80111100___7"/>
            <w:bookmarkStart w:id="2196" w:name="_MCCTEMPBM_CRPT80111102___7" w:colFirst="1" w:colLast="1"/>
            <w:bookmarkEnd w:id="2194"/>
            <w:r w:rsidRPr="00C44D1B">
              <w:rPr>
                <w:rFonts w:ascii="Courier New" w:hAnsi="Courier New"/>
              </w:rPr>
              <w:t>+CSGT=?</w:t>
            </w:r>
            <w:bookmarkEnd w:id="2195"/>
          </w:p>
        </w:tc>
        <w:tc>
          <w:tcPr>
            <w:tcW w:w="4670" w:type="dxa"/>
          </w:tcPr>
          <w:p w14:paraId="69EFF218" w14:textId="77777777" w:rsidR="00026965" w:rsidRPr="00C44D1B" w:rsidRDefault="00026965">
            <w:pPr>
              <w:spacing w:after="20"/>
              <w:rPr>
                <w:rFonts w:ascii="Courier New" w:hAnsi="Courier New"/>
              </w:rPr>
            </w:pPr>
            <w:bookmarkStart w:id="2197" w:name="_MCCTEMPBM_CRPT80111101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2197"/>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96"/>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2198" w:name="_MCCTEMPBM_CRPT80111103___7"/>
      <w:r w:rsidRPr="00C44D1B">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2199" w:name="_MCCTEMPBM_CRPT80111104___7"/>
      <w:bookmarkEnd w:id="2198"/>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2199"/>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2200" w:name="_MCCTEMPBM_CRPT80111105___7"/>
      <w:r w:rsidRPr="00C44D1B">
        <w:rPr>
          <w:rFonts w:ascii="Courier New" w:hAnsi="Courier New" w:cs="Courier New"/>
        </w:rPr>
        <w:t>&lt;mode&gt;</w:t>
      </w:r>
      <w:r w:rsidRPr="00C44D1B">
        <w:t>:</w:t>
      </w:r>
      <w:r w:rsidR="006F254F" w:rsidRPr="00C44D1B">
        <w:t xml:space="preserve"> integer type</w:t>
      </w:r>
    </w:p>
    <w:bookmarkEnd w:id="2200"/>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2201" w:name="_MCCTEMPBM_CRPT80111106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2201"/>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2202" w:name="_CR8_33"/>
      <w:bookmarkStart w:id="2203" w:name="_Toc20207562"/>
      <w:bookmarkStart w:id="2204" w:name="_Toc27579445"/>
      <w:bookmarkStart w:id="2205" w:name="_Toc36116025"/>
      <w:bookmarkStart w:id="2206" w:name="_Toc45214905"/>
      <w:bookmarkStart w:id="2207" w:name="_Toc51866673"/>
      <w:bookmarkStart w:id="2208" w:name="_Toc202525088"/>
      <w:bookmarkEnd w:id="2202"/>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2203"/>
      <w:bookmarkEnd w:id="2204"/>
      <w:bookmarkEnd w:id="2205"/>
      <w:bookmarkEnd w:id="2206"/>
      <w:bookmarkEnd w:id="2207"/>
      <w:bookmarkEnd w:id="2208"/>
    </w:p>
    <w:p w14:paraId="6832DDF3" w14:textId="77777777" w:rsidR="00026965" w:rsidRPr="00C44D1B" w:rsidRDefault="00026965">
      <w:pPr>
        <w:pStyle w:val="TH"/>
      </w:pPr>
      <w:bookmarkStart w:id="2209" w:name="_CRTable93"/>
      <w:r w:rsidRPr="00C44D1B">
        <w:t>Table </w:t>
      </w:r>
      <w:bookmarkEnd w:id="2209"/>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2210" w:name="_MCCTEMPBM_CRPT80111107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210"/>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2211" w:name="_MCCTEMPBM_CRPT80111108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2212" w:name="_MCCTEMPBM_CRPT80111109___7"/>
            <w:bookmarkStart w:id="2213" w:name="_MCCTEMPBM_CRPT80111111___7" w:colFirst="1" w:colLast="1"/>
            <w:bookmarkEnd w:id="2211"/>
            <w:r w:rsidRPr="00C44D1B">
              <w:rPr>
                <w:rFonts w:ascii="Courier New" w:hAnsi="Courier New"/>
              </w:rPr>
              <w:t>+CSVM=?</w:t>
            </w:r>
            <w:bookmarkEnd w:id="2212"/>
          </w:p>
        </w:tc>
        <w:tc>
          <w:tcPr>
            <w:tcW w:w="4523" w:type="dxa"/>
          </w:tcPr>
          <w:p w14:paraId="023B390A" w14:textId="77777777" w:rsidR="00026965" w:rsidRPr="00C44D1B" w:rsidRDefault="00026965">
            <w:pPr>
              <w:spacing w:after="20"/>
              <w:rPr>
                <w:rFonts w:ascii="Courier New" w:hAnsi="Courier New" w:cs="Courier New"/>
              </w:rPr>
            </w:pPr>
            <w:bookmarkStart w:id="2214" w:name="_MCCTEMPBM_CRPT80111110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2214"/>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213"/>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2215" w:name="_MCCTEMPBM_CRPT80111112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15"/>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2216" w:name="_MCCTEMPBM_CRPT80111113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2216"/>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2217" w:name="_MCCTEMPBM_CRPT80111114___7"/>
      <w:r w:rsidRPr="00C44D1B">
        <w:rPr>
          <w:rFonts w:ascii="Courier New" w:hAnsi="Courier New" w:cs="Courier New"/>
        </w:rPr>
        <w:t>&lt;mode&gt;</w:t>
      </w:r>
      <w:r w:rsidRPr="00C44D1B">
        <w:t>:</w:t>
      </w:r>
      <w:r w:rsidR="006F254F" w:rsidRPr="00C44D1B">
        <w:t xml:space="preserve"> integer type</w:t>
      </w:r>
    </w:p>
    <w:bookmarkEnd w:id="2217"/>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2218" w:name="_MCCTEMPBM_CRPT80111115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lastRenderedPageBreak/>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2219" w:name="_MCCTEMPBM_CRPT80111116___2"/>
      <w:bookmarkEnd w:id="2218"/>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2219"/>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2220" w:name="_CR8_34"/>
      <w:bookmarkStart w:id="2221" w:name="_Toc20207563"/>
      <w:bookmarkStart w:id="2222" w:name="_Toc27579446"/>
      <w:bookmarkStart w:id="2223" w:name="_Toc36116026"/>
      <w:bookmarkStart w:id="2224" w:name="_Toc45214906"/>
      <w:bookmarkStart w:id="2225" w:name="_Toc51866674"/>
      <w:bookmarkStart w:id="2226" w:name="_Toc202525089"/>
      <w:bookmarkEnd w:id="2220"/>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2221"/>
      <w:bookmarkEnd w:id="2222"/>
      <w:bookmarkEnd w:id="2223"/>
      <w:bookmarkEnd w:id="2224"/>
      <w:bookmarkEnd w:id="2225"/>
      <w:bookmarkEnd w:id="2226"/>
    </w:p>
    <w:p w14:paraId="28FDC052" w14:textId="77777777" w:rsidR="00026965" w:rsidRPr="00C44D1B" w:rsidRDefault="00026965">
      <w:pPr>
        <w:pStyle w:val="TH"/>
      </w:pPr>
      <w:bookmarkStart w:id="2227" w:name="_CRTable94"/>
      <w:r w:rsidRPr="00C44D1B">
        <w:t>Table </w:t>
      </w:r>
      <w:bookmarkEnd w:id="2227"/>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2228" w:name="_MCCTEMPBM_CRPT80111117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28"/>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2229" w:name="_MCCTEMPBM_CRPT80111118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2230" w:name="_MCCTEMPBM_CRPT80111120___7" w:colFirst="1" w:colLast="1"/>
            <w:bookmarkEnd w:id="2229"/>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2231" w:name="_MCCTEMPBM_CRPT80111119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2231"/>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2230"/>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2232" w:name="_MCCTEMPBM_CRPT80111121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32"/>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2233" w:name="_MCCTEMPBM_CRPT80111122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2233"/>
    <w:p w14:paraId="3B7A8A8A" w14:textId="77777777" w:rsidR="00026965" w:rsidRPr="00C44D1B" w:rsidRDefault="00026965">
      <w:r w:rsidRPr="00C44D1B">
        <w:rPr>
          <w:b/>
        </w:rPr>
        <w:lastRenderedPageBreak/>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2234" w:name="_CR8_35"/>
      <w:bookmarkStart w:id="2235" w:name="_Toc20207564"/>
      <w:bookmarkStart w:id="2236" w:name="_Toc27579447"/>
      <w:bookmarkStart w:id="2237" w:name="_Toc36116027"/>
      <w:bookmarkStart w:id="2238" w:name="_Toc45214907"/>
      <w:bookmarkStart w:id="2239" w:name="_Toc51866675"/>
      <w:bookmarkStart w:id="2240" w:name="_Toc202525090"/>
      <w:bookmarkEnd w:id="2234"/>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2235"/>
      <w:bookmarkEnd w:id="2236"/>
      <w:bookmarkEnd w:id="2237"/>
      <w:bookmarkEnd w:id="2238"/>
      <w:bookmarkEnd w:id="2239"/>
      <w:bookmarkEnd w:id="2240"/>
    </w:p>
    <w:p w14:paraId="7ABBC861" w14:textId="77777777" w:rsidR="00026965" w:rsidRPr="00C44D1B" w:rsidRDefault="00026965">
      <w:pPr>
        <w:pStyle w:val="TH"/>
      </w:pPr>
      <w:bookmarkStart w:id="2241" w:name="_CRTable95"/>
      <w:r w:rsidRPr="00C44D1B">
        <w:t>Table </w:t>
      </w:r>
      <w:bookmarkEnd w:id="2241"/>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2242" w:name="_MCCTEMPBM_CRPT80111123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42"/>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2243" w:name="_MCCTEMPBM_CRPT80111124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2243"/>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2244" w:name="_MCCTEMPBM_CRPT80111125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2244"/>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2245" w:name="_MCCTEMPBM_CRPT80111126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45"/>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2246" w:name="_MCCTEMPBM_CRPT80111127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2246"/>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2247" w:name="_MCCTEMPBM_CRPT80111128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2247"/>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2248" w:name="_CR8_36"/>
      <w:bookmarkStart w:id="2249" w:name="_Toc20207565"/>
      <w:bookmarkStart w:id="2250" w:name="_Toc27579448"/>
      <w:bookmarkStart w:id="2251" w:name="_Toc36116028"/>
      <w:bookmarkStart w:id="2252" w:name="_Toc45214908"/>
      <w:bookmarkStart w:id="2253" w:name="_Toc51866676"/>
      <w:bookmarkStart w:id="2254" w:name="_Toc202525091"/>
      <w:bookmarkEnd w:id="2248"/>
      <w:r w:rsidRPr="00C44D1B">
        <w:t>8.36</w:t>
      </w:r>
      <w:r w:rsidRPr="00C44D1B">
        <w:tab/>
        <w:t xml:space="preserve">Master </w:t>
      </w:r>
      <w:r w:rsidR="00136ECD" w:rsidRPr="00C44D1B">
        <w:t>r</w:t>
      </w:r>
      <w:r w:rsidRPr="00C44D1B">
        <w:t>eset +CMAR</w:t>
      </w:r>
      <w:bookmarkEnd w:id="2249"/>
      <w:bookmarkEnd w:id="2250"/>
      <w:bookmarkEnd w:id="2251"/>
      <w:bookmarkEnd w:id="2252"/>
      <w:bookmarkEnd w:id="2253"/>
      <w:bookmarkEnd w:id="2254"/>
    </w:p>
    <w:p w14:paraId="1F384150" w14:textId="77777777" w:rsidR="00026965" w:rsidRPr="00C44D1B" w:rsidRDefault="00026965">
      <w:pPr>
        <w:pStyle w:val="TH"/>
      </w:pPr>
      <w:bookmarkStart w:id="2255" w:name="_CRTable96"/>
      <w:r w:rsidRPr="00C44D1B">
        <w:t>Table </w:t>
      </w:r>
      <w:bookmarkEnd w:id="2255"/>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2256" w:name="_MCCTEMPBM_CRPT80111129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56"/>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2257" w:name="_MCCTEMPBM_CRPT80111130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57"/>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2258" w:name="_MCCTEMPBM_CRPT80111131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258"/>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2259" w:name="_MCCTEMPBM_CRPT80111132___7"/>
      <w:r w:rsidRPr="00C44D1B">
        <w:t xml:space="preserve">Test command returns </w:t>
      </w:r>
      <w:r w:rsidRPr="00C44D1B">
        <w:rPr>
          <w:rFonts w:ascii="Courier New" w:hAnsi="Courier New" w:cs="Courier New"/>
        </w:rPr>
        <w:t>OK</w:t>
      </w:r>
      <w:r w:rsidR="006F254F" w:rsidRPr="00C44D1B">
        <w:t>.</w:t>
      </w:r>
    </w:p>
    <w:bookmarkEnd w:id="2259"/>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2260" w:name="_MCCTEMPBM_CRPT80111133___7"/>
      <w:r w:rsidRPr="00C44D1B">
        <w:rPr>
          <w:rFonts w:ascii="Courier New" w:hAnsi="Courier New"/>
        </w:rPr>
        <w:t>&lt;phone lock code</w:t>
      </w:r>
      <w:r w:rsidRPr="00C44D1B">
        <w:t>&gt; string type; Security code (Phone Lock code) must be verified before performing the master reset.</w:t>
      </w:r>
    </w:p>
    <w:bookmarkEnd w:id="2260"/>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2261" w:name="_CR8_37"/>
      <w:bookmarkStart w:id="2262" w:name="_Toc20207566"/>
      <w:bookmarkStart w:id="2263" w:name="_Toc27579449"/>
      <w:bookmarkStart w:id="2264" w:name="_Toc36116029"/>
      <w:bookmarkStart w:id="2265" w:name="_Toc45214909"/>
      <w:bookmarkStart w:id="2266" w:name="_Toc51866677"/>
      <w:bookmarkStart w:id="2267" w:name="_Toc202525092"/>
      <w:bookmarkEnd w:id="2261"/>
      <w:r w:rsidRPr="00C44D1B">
        <w:t>8.37</w:t>
      </w:r>
      <w:r w:rsidRPr="00C44D1B">
        <w:tab/>
        <w:t>List all available AT commands +CLAC</w:t>
      </w:r>
      <w:bookmarkEnd w:id="2262"/>
      <w:bookmarkEnd w:id="2263"/>
      <w:bookmarkEnd w:id="2264"/>
      <w:bookmarkEnd w:id="2265"/>
      <w:bookmarkEnd w:id="2266"/>
      <w:bookmarkEnd w:id="2267"/>
    </w:p>
    <w:p w14:paraId="45FC07F1" w14:textId="77777777" w:rsidR="00026965" w:rsidRPr="00C44D1B" w:rsidRDefault="00026965">
      <w:pPr>
        <w:pStyle w:val="TH"/>
      </w:pPr>
      <w:bookmarkStart w:id="2268" w:name="_CRTable97"/>
      <w:r w:rsidRPr="00C44D1B">
        <w:t>Table </w:t>
      </w:r>
      <w:bookmarkEnd w:id="2268"/>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2269" w:name="_MCCTEMPBM_CRPT80111134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2269"/>
          <w:p w14:paraId="69063EDA" w14:textId="77777777" w:rsidR="00ED64EC" w:rsidRPr="00C44D1B" w:rsidRDefault="00ED64EC">
            <w:pPr>
              <w:spacing w:after="20"/>
            </w:pPr>
          </w:p>
          <w:p w14:paraId="2FA621AA" w14:textId="77777777" w:rsidR="00026965" w:rsidRPr="00C44D1B" w:rsidRDefault="00026965">
            <w:pPr>
              <w:spacing w:after="20"/>
            </w:pPr>
            <w:bookmarkStart w:id="2270" w:name="_MCCTEMPBM_CRPT80111135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0"/>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2271" w:name="_MCCTEMPBM_CRPT8011113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1"/>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2272" w:name="_MCCTEMPBM_CRPT80111137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2272"/>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2273" w:name="_MCCTEMPBM_CRPT80111138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2273"/>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2274" w:name="_CR8_38"/>
      <w:bookmarkStart w:id="2275" w:name="_Toc20207567"/>
      <w:bookmarkStart w:id="2276" w:name="_Toc27579450"/>
      <w:bookmarkStart w:id="2277" w:name="_Toc36116030"/>
      <w:bookmarkStart w:id="2278" w:name="_Toc45214910"/>
      <w:bookmarkStart w:id="2279" w:name="_Toc51866678"/>
      <w:bookmarkStart w:id="2280" w:name="_Toc202525093"/>
      <w:bookmarkEnd w:id="2274"/>
      <w:r w:rsidRPr="00C44D1B">
        <w:t>8.38</w:t>
      </w:r>
      <w:r w:rsidRPr="00C44D1B">
        <w:tab/>
        <w:t>Delete alarm +CALD</w:t>
      </w:r>
      <w:bookmarkEnd w:id="2275"/>
      <w:bookmarkEnd w:id="2276"/>
      <w:bookmarkEnd w:id="2277"/>
      <w:bookmarkEnd w:id="2278"/>
      <w:bookmarkEnd w:id="2279"/>
      <w:bookmarkEnd w:id="2280"/>
    </w:p>
    <w:p w14:paraId="1B4D8275" w14:textId="77777777" w:rsidR="00026965" w:rsidRPr="00C44D1B" w:rsidRDefault="00026965">
      <w:pPr>
        <w:pStyle w:val="TH"/>
      </w:pPr>
      <w:bookmarkStart w:id="2281" w:name="_CRTable98"/>
      <w:r w:rsidRPr="00C44D1B">
        <w:t>Table </w:t>
      </w:r>
      <w:bookmarkEnd w:id="2281"/>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282" w:name="_MCCTEMPBM_CRPT80111139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283" w:name="_MCCTEMPBM_CRPT80111140___7"/>
            <w:bookmarkStart w:id="2284" w:name="_MCCTEMPBM_CRPT80111142___7" w:colFirst="1" w:colLast="1"/>
            <w:bookmarkEnd w:id="2282"/>
            <w:r w:rsidRPr="00C44D1B">
              <w:rPr>
                <w:rFonts w:ascii="Courier New" w:hAnsi="Courier New"/>
              </w:rPr>
              <w:t>+CALD=?</w:t>
            </w:r>
            <w:bookmarkEnd w:id="2283"/>
          </w:p>
        </w:tc>
        <w:tc>
          <w:tcPr>
            <w:tcW w:w="3507" w:type="dxa"/>
          </w:tcPr>
          <w:p w14:paraId="7B9FEEA4" w14:textId="77777777" w:rsidR="00026965" w:rsidRPr="00C44D1B" w:rsidRDefault="00026965">
            <w:pPr>
              <w:spacing w:after="20"/>
              <w:rPr>
                <w:rFonts w:ascii="Courier New" w:hAnsi="Courier New"/>
              </w:rPr>
            </w:pPr>
            <w:bookmarkStart w:id="2285" w:name="_MCCTEMPBM_CRPT80111141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285"/>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84"/>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286" w:name="_MCCTEMPBM_CRPT80111143___7"/>
      <w:r w:rsidRPr="00C44D1B">
        <w:lastRenderedPageBreak/>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286"/>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287" w:name="_MCCTEMPBM_CRPT80111144___7"/>
      <w:r w:rsidRPr="00C44D1B">
        <w:rPr>
          <w:rFonts w:ascii="Courier New" w:hAnsi="Courier New"/>
        </w:rPr>
        <w:t>&lt;n&gt;</w:t>
      </w:r>
      <w:r w:rsidRPr="00C44D1B">
        <w:t>: integer type value indicating the index of the alarm; default is manufacturer specific</w:t>
      </w:r>
    </w:p>
    <w:bookmarkEnd w:id="2287"/>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288" w:name="_CR8_39"/>
      <w:bookmarkStart w:id="2289" w:name="_Toc20207568"/>
      <w:bookmarkStart w:id="2290" w:name="_Toc27579451"/>
      <w:bookmarkStart w:id="2291" w:name="_Toc36116031"/>
      <w:bookmarkStart w:id="2292" w:name="_Toc45214911"/>
      <w:bookmarkStart w:id="2293" w:name="_Toc51866679"/>
      <w:bookmarkStart w:id="2294" w:name="_Toc202525094"/>
      <w:bookmarkEnd w:id="2288"/>
      <w:r w:rsidRPr="00C44D1B">
        <w:t>8.39</w:t>
      </w:r>
      <w:r w:rsidRPr="00C44D1B">
        <w:tab/>
        <w:t>Postpone or dismiss an alarm +CAPD</w:t>
      </w:r>
      <w:bookmarkEnd w:id="2289"/>
      <w:bookmarkEnd w:id="2290"/>
      <w:bookmarkEnd w:id="2291"/>
      <w:bookmarkEnd w:id="2292"/>
      <w:bookmarkEnd w:id="2293"/>
      <w:bookmarkEnd w:id="2294"/>
    </w:p>
    <w:p w14:paraId="64498897" w14:textId="77777777" w:rsidR="00026965" w:rsidRPr="00C44D1B" w:rsidRDefault="00026965">
      <w:pPr>
        <w:pStyle w:val="TH"/>
      </w:pPr>
      <w:bookmarkStart w:id="2295" w:name="_CRTable99"/>
      <w:r w:rsidRPr="00C44D1B">
        <w:t>Table </w:t>
      </w:r>
      <w:bookmarkEnd w:id="2295"/>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296" w:name="_MCCTEMPBM_CRPT80111145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297" w:name="_MCCTEMPBM_CRPT80111146___7"/>
            <w:bookmarkStart w:id="2298" w:name="_MCCTEMPBM_CRPT80111148___7" w:colFirst="1" w:colLast="1"/>
            <w:bookmarkEnd w:id="2296"/>
            <w:r w:rsidRPr="00C44D1B">
              <w:rPr>
                <w:rFonts w:ascii="Courier New" w:hAnsi="Courier New"/>
              </w:rPr>
              <w:t>+CAPD=?</w:t>
            </w:r>
            <w:bookmarkEnd w:id="2297"/>
          </w:p>
        </w:tc>
        <w:tc>
          <w:tcPr>
            <w:tcW w:w="3790" w:type="dxa"/>
          </w:tcPr>
          <w:p w14:paraId="2B196137" w14:textId="77777777" w:rsidR="00026965" w:rsidRPr="00C44D1B" w:rsidRDefault="00026965">
            <w:pPr>
              <w:spacing w:after="20"/>
              <w:rPr>
                <w:rFonts w:ascii="Courier New" w:hAnsi="Courier New"/>
              </w:rPr>
            </w:pPr>
            <w:bookmarkStart w:id="2299" w:name="_MCCTEMPBM_CRPT80111147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299"/>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300" w:name="_MCCTEMPBM_CRPT80111149___7"/>
            <w:bookmarkEnd w:id="2298"/>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300"/>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301" w:name="_MCCTEMPBM_CRPT80111150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301"/>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302" w:name="_MCCTEMPBM_CRPT80111151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302"/>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303" w:name="_CR8_40"/>
      <w:bookmarkStart w:id="2304" w:name="_Toc20207569"/>
      <w:bookmarkStart w:id="2305" w:name="_Toc27579452"/>
      <w:bookmarkStart w:id="2306" w:name="_Toc36116032"/>
      <w:bookmarkStart w:id="2307" w:name="_Toc45214912"/>
      <w:bookmarkStart w:id="2308" w:name="_Toc51866680"/>
      <w:bookmarkStart w:id="2309" w:name="_Toc202525095"/>
      <w:bookmarkEnd w:id="2303"/>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304"/>
      <w:bookmarkEnd w:id="2305"/>
      <w:bookmarkEnd w:id="2306"/>
      <w:bookmarkEnd w:id="2307"/>
      <w:bookmarkEnd w:id="2308"/>
      <w:bookmarkEnd w:id="2309"/>
    </w:p>
    <w:p w14:paraId="68755BF1" w14:textId="77777777" w:rsidR="00026965" w:rsidRPr="00C44D1B" w:rsidRDefault="00026965">
      <w:pPr>
        <w:pStyle w:val="TH"/>
      </w:pPr>
      <w:bookmarkStart w:id="2310" w:name="_CRTable100"/>
      <w:r w:rsidRPr="00C44D1B">
        <w:t>Table </w:t>
      </w:r>
      <w:bookmarkEnd w:id="2310"/>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311" w:name="_MCCTEMPBM_CRPT80111152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312" w:name="_MCCTEMPBM_CRPT80111153___7" w:colFirst="0" w:colLast="1"/>
            <w:bookmarkEnd w:id="2311"/>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313" w:name="_MCCTEMPBM_CRPT80111154___7"/>
            <w:bookmarkStart w:id="2314" w:name="_MCCTEMPBM_CRPT80111156___7" w:colFirst="1" w:colLast="1"/>
            <w:bookmarkEnd w:id="2312"/>
            <w:r w:rsidRPr="00C44D1B">
              <w:rPr>
                <w:rFonts w:ascii="Courier New" w:hAnsi="Courier New"/>
              </w:rPr>
              <w:t>+CTZU=?</w:t>
            </w:r>
            <w:bookmarkEnd w:id="2313"/>
          </w:p>
        </w:tc>
        <w:tc>
          <w:tcPr>
            <w:tcW w:w="4074" w:type="dxa"/>
          </w:tcPr>
          <w:p w14:paraId="7146EF1A" w14:textId="77777777" w:rsidR="00026965" w:rsidRPr="00C44D1B" w:rsidRDefault="00026965">
            <w:pPr>
              <w:keepNext/>
              <w:keepLines/>
              <w:spacing w:after="20"/>
              <w:rPr>
                <w:rFonts w:ascii="Courier New" w:hAnsi="Courier New"/>
              </w:rPr>
            </w:pPr>
            <w:bookmarkStart w:id="2315" w:name="_MCCTEMPBM_CRPT80111155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315"/>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14"/>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316" w:name="_MCCTEMPBM_CRPT80111157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16"/>
    <w:p w14:paraId="41B87B46" w14:textId="77777777" w:rsidR="00026965" w:rsidRPr="00C44D1B" w:rsidRDefault="00026965">
      <w:r w:rsidRPr="00C44D1B">
        <w:lastRenderedPageBreak/>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317" w:name="_MCCTEMPBM_CRPT80111158___7"/>
      <w:r w:rsidRPr="00C44D1B">
        <w:rPr>
          <w:rFonts w:ascii="Courier New" w:hAnsi="Courier New"/>
        </w:rPr>
        <w:t>&lt;onoff&gt;</w:t>
      </w:r>
      <w:r w:rsidRPr="00C44D1B">
        <w:t>: integer type value indicating</w:t>
      </w:r>
    </w:p>
    <w:bookmarkEnd w:id="2317"/>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318" w:name="_CR8_41"/>
      <w:bookmarkStart w:id="2319" w:name="_Toc20207570"/>
      <w:bookmarkStart w:id="2320" w:name="_Toc27579453"/>
      <w:bookmarkStart w:id="2321" w:name="_Toc36116033"/>
      <w:bookmarkStart w:id="2322" w:name="_Toc45214913"/>
      <w:bookmarkStart w:id="2323" w:name="_Toc51866681"/>
      <w:bookmarkStart w:id="2324" w:name="_Toc202525096"/>
      <w:bookmarkEnd w:id="2318"/>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319"/>
      <w:bookmarkEnd w:id="2320"/>
      <w:bookmarkEnd w:id="2321"/>
      <w:bookmarkEnd w:id="2322"/>
      <w:bookmarkEnd w:id="2323"/>
      <w:bookmarkEnd w:id="2324"/>
    </w:p>
    <w:p w14:paraId="79385A9B" w14:textId="77777777" w:rsidR="00026965" w:rsidRPr="00C44D1B" w:rsidRDefault="00026965">
      <w:pPr>
        <w:pStyle w:val="TH"/>
      </w:pPr>
      <w:bookmarkStart w:id="2325" w:name="_CRTable101"/>
      <w:r w:rsidRPr="00C44D1B">
        <w:t>Table </w:t>
      </w:r>
      <w:bookmarkEnd w:id="2325"/>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326" w:name="_MCCTEMPBM_CRPT80111159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327" w:name="_MCCTEMPBM_CRPT80111160___7" w:colFirst="0" w:colLast="1"/>
            <w:bookmarkEnd w:id="2326"/>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328" w:name="_MCCTEMPBM_CRPT80111161___7"/>
            <w:bookmarkStart w:id="2329" w:name="_MCCTEMPBM_CRPT80111163___7" w:colFirst="1" w:colLast="1"/>
            <w:bookmarkEnd w:id="2327"/>
            <w:r w:rsidRPr="00C44D1B">
              <w:rPr>
                <w:rFonts w:ascii="Courier New" w:hAnsi="Courier New"/>
              </w:rPr>
              <w:t>+CTZR=?</w:t>
            </w:r>
            <w:bookmarkEnd w:id="2328"/>
          </w:p>
        </w:tc>
        <w:tc>
          <w:tcPr>
            <w:tcW w:w="3724" w:type="dxa"/>
          </w:tcPr>
          <w:p w14:paraId="3AC8C016" w14:textId="77777777" w:rsidR="00026965" w:rsidRPr="00C44D1B" w:rsidRDefault="00026965">
            <w:pPr>
              <w:spacing w:after="20"/>
              <w:rPr>
                <w:rFonts w:ascii="Courier New" w:hAnsi="Courier New"/>
              </w:rPr>
            </w:pPr>
            <w:bookmarkStart w:id="2330" w:name="_MCCTEMPBM_CRPT80111162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330"/>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29"/>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331" w:name="_MCCTEMPBM_CRPT80111164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31"/>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332" w:name="_MCCTEMPBM_CRPT80111165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333" w:name="_MCCTEMPBM_CRPT80111166___7"/>
      <w:bookmarkEnd w:id="2332"/>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333"/>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334" w:name="_MCCTEMPBM_CRPT80111167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334"/>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335" w:name="_MCCTEMPBM_CRPT80111168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336" w:name="_MCCTEMPBM_CRPT80111169___7"/>
      <w:bookmarkEnd w:id="2335"/>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lastRenderedPageBreak/>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337" w:name="_MCCTEMPBM_CRPT80111170___7"/>
      <w:bookmarkEnd w:id="2336"/>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338" w:name="_MCCTEMPBM_CRPT80111171___7"/>
      <w:bookmarkEnd w:id="2337"/>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338"/>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339" w:name="_CR8_42"/>
      <w:bookmarkStart w:id="2340" w:name="_Toc20207571"/>
      <w:bookmarkStart w:id="2341" w:name="_Toc27579454"/>
      <w:bookmarkStart w:id="2342" w:name="_Toc36116034"/>
      <w:bookmarkStart w:id="2343" w:name="_Toc45214914"/>
      <w:bookmarkStart w:id="2344" w:name="_Toc51866682"/>
      <w:bookmarkStart w:id="2345" w:name="_Toc202525097"/>
      <w:bookmarkEnd w:id="2339"/>
      <w:r w:rsidRPr="00C44D1B">
        <w:rPr>
          <w:lang w:val="fr-FR"/>
        </w:rPr>
        <w:t>8.42</w:t>
      </w:r>
      <w:r w:rsidRPr="00C44D1B">
        <w:rPr>
          <w:lang w:val="fr-FR"/>
        </w:rPr>
        <w:tab/>
        <w:t>Enter protocol mode+CPROT</w:t>
      </w:r>
      <w:bookmarkEnd w:id="2340"/>
      <w:bookmarkEnd w:id="2341"/>
      <w:bookmarkEnd w:id="2342"/>
      <w:bookmarkEnd w:id="2343"/>
      <w:bookmarkEnd w:id="2344"/>
      <w:bookmarkEnd w:id="2345"/>
    </w:p>
    <w:p w14:paraId="45526B75" w14:textId="77777777" w:rsidR="00026965" w:rsidRPr="00C44D1B" w:rsidRDefault="00026965">
      <w:pPr>
        <w:pStyle w:val="TH"/>
      </w:pPr>
      <w:bookmarkStart w:id="2346" w:name="_CRTable102"/>
      <w:r w:rsidRPr="00C44D1B">
        <w:t>Table </w:t>
      </w:r>
      <w:bookmarkEnd w:id="2346"/>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347" w:name="_MCCTEMPBM_CRPT80111172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347"/>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348" w:name="_MCCTEMPBM_CRPT80111173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349" w:name="_MCCTEMPBM_CRPT80111174___7"/>
            <w:bookmarkEnd w:id="2348"/>
            <w:r w:rsidRPr="00C44D1B">
              <w:rPr>
                <w:rFonts w:ascii="Courier New" w:hAnsi="Courier New"/>
              </w:rPr>
              <w:t>[...]]</w:t>
            </w:r>
            <w:bookmarkEnd w:id="2349"/>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350" w:name="_MCCTEMPBM_CRPT80111175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w:t>
      </w:r>
      <w:r w:rsidRPr="00C44D1B">
        <w:lastRenderedPageBreak/>
        <w:t xml:space="preserv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350"/>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351" w:name="_MCCTEMPBM_CRPT80111176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352" w:name="_MCCTEMPBM_CRPT80111177___2"/>
      <w:bookmarkEnd w:id="2351"/>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pPr>
        <w:pStyle w:val="B1"/>
        <w:ind w:left="2159" w:hanging="1875"/>
      </w:pPr>
      <w:bookmarkStart w:id="2353" w:name="_MCCTEMPBM_CRPT80111178___2"/>
      <w:bookmarkEnd w:id="2352"/>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354" w:name="_MCCTEMPBM_CRPT80111179___2"/>
      <w:bookmarkEnd w:id="2353"/>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355" w:name="_MCCTEMPBM_CRPT80111180___2"/>
      <w:bookmarkEnd w:id="2354"/>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356" w:name="_MCCTEMPBM_CRPT80111181___7"/>
      <w:bookmarkEnd w:id="2355"/>
      <w:r w:rsidRPr="00C44D1B">
        <w:rPr>
          <w:rFonts w:ascii="Courier New" w:hAnsi="Courier New"/>
        </w:rPr>
        <w:t>&lt;lsap2&gt;...&lt;lsapN&gt;</w:t>
      </w:r>
      <w:r w:rsidR="006F254F" w:rsidRPr="00C44D1B">
        <w:t>: integer type</w:t>
      </w:r>
    </w:p>
    <w:p w14:paraId="44271E83" w14:textId="77777777" w:rsidR="00026965" w:rsidRPr="00C44D1B" w:rsidRDefault="00026965">
      <w:pPr>
        <w:pStyle w:val="B1"/>
        <w:ind w:left="284" w:firstLine="0"/>
      </w:pPr>
      <w:bookmarkStart w:id="2357" w:name="_MCCTEMPBM_CRPT80111182___2"/>
      <w:bookmarkEnd w:id="2356"/>
      <w:r w:rsidRPr="00C44D1B">
        <w:t xml:space="preserve">In case </w:t>
      </w:r>
      <w:r w:rsidRPr="00C44D1B">
        <w:rPr>
          <w:rFonts w:ascii="Courier New" w:hAnsi="Courier New" w:cs="Courier New"/>
        </w:rPr>
        <w:t>&lt;lsapN&gt;,&lt;lsapN+1&gt;</w:t>
      </w:r>
      <w:r w:rsidRPr="00C44D1B">
        <w:t xml:space="preserve"> received in the </w:t>
      </w:r>
      <w:r w:rsidRPr="00C44D1B">
        <w:rPr>
          <w:rFonts w:ascii="Courier New" w:hAnsi="Courier New" w:cs="Courier New"/>
        </w:rPr>
        <w:t>+CPROT</w:t>
      </w:r>
      <w:r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358" w:name="_MCCTEMPBM_CRPT80111183___2"/>
      <w:bookmarkEnd w:id="2357"/>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358"/>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359" w:name="_CR8_43"/>
      <w:bookmarkStart w:id="2360" w:name="_Toc20207572"/>
      <w:bookmarkStart w:id="2361" w:name="_Toc27579455"/>
      <w:bookmarkStart w:id="2362" w:name="_Toc36116035"/>
      <w:bookmarkStart w:id="2363" w:name="_Toc45214915"/>
      <w:bookmarkStart w:id="2364" w:name="_Toc51866683"/>
      <w:bookmarkStart w:id="2365" w:name="_Toc202525098"/>
      <w:bookmarkEnd w:id="2359"/>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360"/>
      <w:bookmarkEnd w:id="2361"/>
      <w:bookmarkEnd w:id="2362"/>
      <w:bookmarkEnd w:id="2363"/>
      <w:bookmarkEnd w:id="2364"/>
      <w:bookmarkEnd w:id="2365"/>
    </w:p>
    <w:p w14:paraId="74834D4F" w14:textId="77777777" w:rsidR="00886539" w:rsidRPr="00C44D1B" w:rsidRDefault="00886539" w:rsidP="00886539">
      <w:pPr>
        <w:pStyle w:val="TH"/>
      </w:pPr>
      <w:bookmarkStart w:id="2366" w:name="_CRTable103"/>
      <w:r w:rsidRPr="00C44D1B">
        <w:t>Table </w:t>
      </w:r>
      <w:bookmarkEnd w:id="2366"/>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367" w:name="_MCCTEMPBM_CRPT80111184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368" w:name="_MCCTEMPBM_CRPT80111185___7"/>
            <w:bookmarkEnd w:id="2367"/>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36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369" w:name="_MCCTEMPBM_CRPT80111186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369"/>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370" w:name="_MCCTEMPBM_CRPT80111187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370"/>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371" w:name="_MCCTEMPBM_CRPT80111188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371"/>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372" w:name="_MCCTEMPBM_CRPT80111189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372"/>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373" w:name="_CR8_44"/>
      <w:bookmarkStart w:id="2374" w:name="_Toc20207573"/>
      <w:bookmarkStart w:id="2375" w:name="_Toc27579456"/>
      <w:bookmarkStart w:id="2376" w:name="_Toc36116036"/>
      <w:bookmarkStart w:id="2377" w:name="_Toc45214916"/>
      <w:bookmarkStart w:id="2378" w:name="_Toc51866684"/>
      <w:bookmarkStart w:id="2379" w:name="_Toc202525099"/>
      <w:bookmarkEnd w:id="2373"/>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374"/>
      <w:bookmarkEnd w:id="2375"/>
      <w:bookmarkEnd w:id="2376"/>
      <w:bookmarkEnd w:id="2377"/>
      <w:bookmarkEnd w:id="2378"/>
      <w:bookmarkEnd w:id="2379"/>
    </w:p>
    <w:p w14:paraId="0D6A40FF" w14:textId="77777777" w:rsidR="00886539" w:rsidRPr="00C44D1B" w:rsidRDefault="00886539" w:rsidP="00886539">
      <w:pPr>
        <w:pStyle w:val="TH"/>
      </w:pPr>
      <w:bookmarkStart w:id="2380" w:name="_CRTable104"/>
      <w:r w:rsidRPr="00C44D1B">
        <w:t>Table </w:t>
      </w:r>
      <w:bookmarkEnd w:id="2380"/>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381" w:name="_MCCTEMPBM_CRPT80111190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382" w:name="_MCCTEMPBM_CRPT80111191___7"/>
            <w:bookmarkEnd w:id="238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382"/>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lastRenderedPageBreak/>
        <w:t>Description</w:t>
      </w:r>
    </w:p>
    <w:p w14:paraId="2CFD0EAB" w14:textId="4CE74CB1" w:rsidR="00886539" w:rsidRPr="00C44D1B" w:rsidRDefault="00886539" w:rsidP="00886539">
      <w:pPr>
        <w:keepNext/>
        <w:keepLines/>
      </w:pPr>
      <w:bookmarkStart w:id="2383" w:name="_MCCTEMPBM_CRPT80111192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383"/>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384" w:name="_MCCTEMPBM_CRPT80111193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9D4DB5">
      <w:pPr>
        <w:pStyle w:val="B2"/>
        <w:ind w:left="1134" w:hanging="567"/>
      </w:pPr>
      <w:bookmarkStart w:id="2385" w:name="_MCCTEMPBM_CRPT80111194___2"/>
      <w:bookmarkEnd w:id="2384"/>
      <w:r w:rsidRPr="00C44D1B">
        <w:t>176</w:t>
      </w:r>
      <w:r w:rsidRPr="00C44D1B">
        <w:tab/>
        <w:t>READ BINARY</w:t>
      </w:r>
    </w:p>
    <w:p w14:paraId="1B0F0FC5" w14:textId="77777777" w:rsidR="00886539" w:rsidRPr="00C44D1B" w:rsidRDefault="00886539" w:rsidP="009D4DB5">
      <w:pPr>
        <w:pStyle w:val="B2"/>
        <w:ind w:left="1134" w:hanging="567"/>
      </w:pPr>
      <w:r w:rsidRPr="00C44D1B">
        <w:t>178</w:t>
      </w:r>
      <w:r w:rsidRPr="00C44D1B">
        <w:tab/>
        <w:t>READ RECORD</w:t>
      </w:r>
    </w:p>
    <w:p w14:paraId="2BDCB15D" w14:textId="77777777" w:rsidR="00886539" w:rsidRPr="00C44D1B" w:rsidRDefault="00886539" w:rsidP="009D4DB5">
      <w:pPr>
        <w:pStyle w:val="B2"/>
        <w:ind w:left="1134" w:hanging="567"/>
      </w:pPr>
      <w:r w:rsidRPr="00C44D1B">
        <w:t>192</w:t>
      </w:r>
      <w:r w:rsidRPr="00C44D1B">
        <w:tab/>
        <w:t>GET RESPONSE</w:t>
      </w:r>
    </w:p>
    <w:p w14:paraId="4C8D0A7C" w14:textId="77777777" w:rsidR="00886539" w:rsidRPr="00C44D1B" w:rsidRDefault="00886539" w:rsidP="009D4DB5">
      <w:pPr>
        <w:pStyle w:val="B2"/>
        <w:ind w:left="1134" w:hanging="567"/>
      </w:pPr>
      <w:r w:rsidRPr="00C44D1B">
        <w:t>214</w:t>
      </w:r>
      <w:r w:rsidRPr="00C44D1B">
        <w:tab/>
        <w:t>UPDATE BINARY</w:t>
      </w:r>
    </w:p>
    <w:p w14:paraId="59D81EBF" w14:textId="77777777" w:rsidR="00886539" w:rsidRPr="00C44D1B" w:rsidRDefault="00886539" w:rsidP="009D4DB5">
      <w:pPr>
        <w:pStyle w:val="B2"/>
        <w:ind w:left="1134" w:hanging="567"/>
      </w:pPr>
      <w:r w:rsidRPr="00C44D1B">
        <w:t>220</w:t>
      </w:r>
      <w:r w:rsidRPr="00C44D1B">
        <w:tab/>
        <w:t>UPDATE RECORD</w:t>
      </w:r>
    </w:p>
    <w:p w14:paraId="53206E36" w14:textId="77777777" w:rsidR="00886539" w:rsidRPr="00C44D1B" w:rsidRDefault="00886539" w:rsidP="009D4DB5">
      <w:pPr>
        <w:pStyle w:val="B2"/>
        <w:ind w:left="1134" w:hanging="567"/>
      </w:pPr>
      <w:r w:rsidRPr="00C44D1B">
        <w:t>242</w:t>
      </w:r>
      <w:r w:rsidRPr="00C44D1B">
        <w:tab/>
        <w:t>STATUS</w:t>
      </w:r>
    </w:p>
    <w:p w14:paraId="1E30EBE1" w14:textId="77777777" w:rsidR="008D20F4" w:rsidRPr="00C44D1B" w:rsidRDefault="008D20F4" w:rsidP="009D4DB5">
      <w:pPr>
        <w:pStyle w:val="B2"/>
        <w:ind w:left="1134" w:hanging="567"/>
      </w:pPr>
      <w:r w:rsidRPr="00C44D1B">
        <w:t>203</w:t>
      </w:r>
      <w:r w:rsidRPr="00C44D1B">
        <w:tab/>
        <w:t>RETRIEVE DATA</w:t>
      </w:r>
    </w:p>
    <w:p w14:paraId="55D5DD8B" w14:textId="77777777" w:rsidR="008D20F4" w:rsidRPr="00C44D1B" w:rsidRDefault="008D20F4" w:rsidP="009D4DB5">
      <w:pPr>
        <w:pStyle w:val="B2"/>
        <w:ind w:left="1134" w:hanging="567"/>
      </w:pPr>
      <w:r w:rsidRPr="00C44D1B">
        <w:t>219</w:t>
      </w:r>
      <w:r w:rsidRPr="00C44D1B">
        <w:tab/>
        <w:t>SET DATA</w:t>
      </w:r>
    </w:p>
    <w:p w14:paraId="08A1104A" w14:textId="77777777" w:rsidR="00886539" w:rsidRPr="00C44D1B" w:rsidRDefault="00886539" w:rsidP="009D4DB5">
      <w:pPr>
        <w:pStyle w:val="B2"/>
        <w:ind w:left="1134" w:hanging="567"/>
      </w:pPr>
      <w:r w:rsidRPr="00C44D1B">
        <w:t>all other values are reserved</w:t>
      </w:r>
    </w:p>
    <w:bookmarkEnd w:id="2385"/>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386" w:name="_MCCTEMPBM_CRPT80111195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386"/>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387" w:name="_MCCTEMPBM_CRPT80111196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lastRenderedPageBreak/>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387"/>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388" w:name="_CR8_45"/>
      <w:bookmarkStart w:id="2389" w:name="_Toc20207574"/>
      <w:bookmarkStart w:id="2390" w:name="_Toc27579457"/>
      <w:bookmarkStart w:id="2391" w:name="_Toc36116037"/>
      <w:bookmarkStart w:id="2392" w:name="_Toc45214917"/>
      <w:bookmarkStart w:id="2393" w:name="_Toc51866685"/>
      <w:bookmarkStart w:id="2394" w:name="_Toc202525100"/>
      <w:bookmarkEnd w:id="2388"/>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389"/>
      <w:bookmarkEnd w:id="2390"/>
      <w:bookmarkEnd w:id="2391"/>
      <w:bookmarkEnd w:id="2392"/>
      <w:bookmarkEnd w:id="2393"/>
      <w:bookmarkEnd w:id="2394"/>
    </w:p>
    <w:p w14:paraId="38468696" w14:textId="77777777" w:rsidR="00886539" w:rsidRPr="00C44D1B" w:rsidRDefault="00886539" w:rsidP="00886539">
      <w:pPr>
        <w:pStyle w:val="TH"/>
      </w:pPr>
      <w:bookmarkStart w:id="2395" w:name="_CRTable105"/>
      <w:r w:rsidRPr="00C44D1B">
        <w:t>Table </w:t>
      </w:r>
      <w:bookmarkEnd w:id="2395"/>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396" w:name="_MCCTEMPBM_CRPT80111197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397" w:name="_MCCTEMPBM_CRPT80111198___7"/>
            <w:bookmarkEnd w:id="2396"/>
            <w:r w:rsidRPr="00C44D1B">
              <w:rPr>
                <w:rFonts w:ascii="Courier New" w:hAnsi="Courier New" w:cs="Courier New"/>
              </w:rPr>
              <w:t>+CCHO=?</w:t>
            </w:r>
            <w:bookmarkEnd w:id="2397"/>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398" w:name="_MCCTEMPBM_CRPT80111199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399" w:name="_MCCTEMPBM_CRPT80111200___7"/>
      <w:bookmarkEnd w:id="2398"/>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400" w:name="_MCCTEMPBM_CRPT80111201___7"/>
      <w:bookmarkEnd w:id="2399"/>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400"/>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401" w:name="_MCCTEMPBM_CRPT80111202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01"/>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402" w:name="_CR8_46"/>
      <w:bookmarkStart w:id="2403" w:name="_Toc20207575"/>
      <w:bookmarkStart w:id="2404" w:name="_Toc27579458"/>
      <w:bookmarkStart w:id="2405" w:name="_Toc36116038"/>
      <w:bookmarkStart w:id="2406" w:name="_Toc45214918"/>
      <w:bookmarkStart w:id="2407" w:name="_Toc51866686"/>
      <w:bookmarkStart w:id="2408" w:name="_Toc202525101"/>
      <w:bookmarkEnd w:id="2402"/>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403"/>
      <w:bookmarkEnd w:id="2404"/>
      <w:bookmarkEnd w:id="2405"/>
      <w:bookmarkEnd w:id="2406"/>
      <w:bookmarkEnd w:id="2407"/>
      <w:bookmarkEnd w:id="2408"/>
    </w:p>
    <w:p w14:paraId="046292FC" w14:textId="77777777" w:rsidR="00886539" w:rsidRPr="00C44D1B" w:rsidRDefault="00886539" w:rsidP="00886539">
      <w:pPr>
        <w:pStyle w:val="TH"/>
        <w:rPr>
          <w:lang w:val="fr-FR"/>
        </w:rPr>
      </w:pPr>
      <w:bookmarkStart w:id="2409" w:name="_CRTable106"/>
      <w:r w:rsidRPr="00C44D1B">
        <w:rPr>
          <w:lang w:val="fr-FR"/>
        </w:rPr>
        <w:t>Table </w:t>
      </w:r>
      <w:bookmarkEnd w:id="2409"/>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410" w:name="_MCCTEMPBM_CRPT80111203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411" w:name="_MCCTEMPBM_CRPT80111204___7" w:colFirst="0" w:colLast="0"/>
            <w:bookmarkEnd w:id="2410"/>
            <w:r w:rsidRPr="00C44D1B">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bookmarkEnd w:id="2411"/>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412" w:name="_MCCTEMPBM_CRPT80111205___7"/>
      <w:r w:rsidRPr="00C44D1B">
        <w:lastRenderedPageBreak/>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412"/>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413" w:name="_MCCTEMPBM_CRPT80111206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13"/>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414" w:name="_CR8_47"/>
      <w:bookmarkStart w:id="2415" w:name="_Toc20207576"/>
      <w:bookmarkStart w:id="2416" w:name="_Toc27579459"/>
      <w:bookmarkStart w:id="2417" w:name="_Toc36116039"/>
      <w:bookmarkStart w:id="2418" w:name="_Toc45214919"/>
      <w:bookmarkStart w:id="2419" w:name="_Toc51866687"/>
      <w:bookmarkStart w:id="2420" w:name="_Toc202525102"/>
      <w:bookmarkEnd w:id="2414"/>
      <w:r w:rsidRPr="00C44D1B">
        <w:t>8.47</w:t>
      </w:r>
      <w:r w:rsidRPr="00C44D1B">
        <w:tab/>
        <w:t>EAP authentication +CEAP</w:t>
      </w:r>
      <w:bookmarkEnd w:id="2415"/>
      <w:bookmarkEnd w:id="2416"/>
      <w:bookmarkEnd w:id="2417"/>
      <w:bookmarkEnd w:id="2418"/>
      <w:bookmarkEnd w:id="2419"/>
      <w:bookmarkEnd w:id="2420"/>
    </w:p>
    <w:p w14:paraId="2BF3FF40" w14:textId="77777777" w:rsidR="001F40F9" w:rsidRPr="00C44D1B" w:rsidRDefault="001F40F9" w:rsidP="001F40F9">
      <w:pPr>
        <w:pStyle w:val="TH"/>
        <w:rPr>
          <w:lang w:val="fr-FR"/>
        </w:rPr>
      </w:pPr>
      <w:bookmarkStart w:id="2421" w:name="_CRTable107"/>
      <w:r w:rsidRPr="00C44D1B">
        <w:rPr>
          <w:lang w:val="fr-FR"/>
        </w:rPr>
        <w:t>Table </w:t>
      </w:r>
      <w:bookmarkEnd w:id="2421"/>
      <w:r w:rsidRPr="00C44D1B">
        <w:rPr>
          <w:lang w:val="fr-FR"/>
        </w:rPr>
        <w:t xml:space="preserve">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422" w:name="_MCCTEMPBM_CRPT80111207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423" w:name="_MCCTEMPBM_CRPT80111208___7" w:colFirst="0" w:colLast="0"/>
            <w:bookmarkEnd w:id="2422"/>
            <w:r w:rsidRPr="00C44D1B">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bookmarkEnd w:id="2423"/>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424" w:name="_MCCTEMPBM_CRPT80111209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424"/>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425" w:name="_MCCTEMPBM_CRPT80111210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lastRenderedPageBreak/>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425"/>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bookmarkStart w:id="2426" w:name="_CR8_48"/>
      <w:bookmarkEnd w:id="2426"/>
      <w:r w:rsidRPr="00C44D1B">
        <w:rPr>
          <w:noProof/>
        </w:rPr>
        <w:br w:type="page"/>
      </w:r>
      <w:bookmarkStart w:id="2427" w:name="_Toc20207577"/>
      <w:bookmarkStart w:id="2428" w:name="_Toc27579460"/>
      <w:bookmarkStart w:id="2429" w:name="_Toc36116040"/>
      <w:bookmarkStart w:id="2430" w:name="_Toc45214920"/>
      <w:bookmarkStart w:id="2431" w:name="_Toc51866688"/>
      <w:bookmarkStart w:id="2432" w:name="_Toc202525103"/>
      <w:r w:rsidRPr="00C44D1B">
        <w:lastRenderedPageBreak/>
        <w:t>8.48</w:t>
      </w:r>
      <w:r w:rsidRPr="00C44D1B">
        <w:tab/>
        <w:t xml:space="preserve">EAP </w:t>
      </w:r>
      <w:r w:rsidR="00136ECD" w:rsidRPr="00C44D1B">
        <w:t>r</w:t>
      </w:r>
      <w:r w:rsidRPr="00C44D1B">
        <w:t xml:space="preserve">etrieve </w:t>
      </w:r>
      <w:r w:rsidR="00136ECD" w:rsidRPr="00C44D1B">
        <w:t>p</w:t>
      </w:r>
      <w:r w:rsidRPr="00C44D1B">
        <w:t>arameters +CERP</w:t>
      </w:r>
      <w:bookmarkEnd w:id="2427"/>
      <w:bookmarkEnd w:id="2428"/>
      <w:bookmarkEnd w:id="2429"/>
      <w:bookmarkEnd w:id="2430"/>
      <w:bookmarkEnd w:id="2431"/>
      <w:bookmarkEnd w:id="2432"/>
    </w:p>
    <w:p w14:paraId="07B74816" w14:textId="77777777" w:rsidR="001F40F9" w:rsidRPr="00C44D1B" w:rsidRDefault="001F40F9" w:rsidP="001F40F9">
      <w:pPr>
        <w:pStyle w:val="TH"/>
      </w:pPr>
      <w:bookmarkStart w:id="2433" w:name="_CRTable108"/>
      <w:r w:rsidRPr="00C44D1B">
        <w:t>Table </w:t>
      </w:r>
      <w:bookmarkEnd w:id="2433"/>
      <w:r w:rsidRPr="00C44D1B">
        <w:t xml:space="preserve">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434" w:name="_MCCTEMPBM_CRPT80111211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435" w:name="_MCCTEMPBM_CRPT80111212___7" w:colFirst="0" w:colLast="0"/>
            <w:bookmarkEnd w:id="2434"/>
            <w:r w:rsidRPr="00C44D1B">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bookmarkEnd w:id="2435"/>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436" w:name="_MCCTEMPBM_CRPT80111213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436"/>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437" w:name="_MCCTEMPBM_CRPT80111214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37"/>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438" w:name="_MCCTEMPBM_CRPT80111215___7"/>
      <w:r w:rsidRPr="00C44D1B">
        <w:rPr>
          <w:rFonts w:ascii="Courier New" w:hAnsi="Courier New" w:cs="Courier New"/>
        </w:rPr>
        <w:t>&lt;EAPparameter&gt;</w:t>
      </w:r>
      <w:r w:rsidRPr="00C44D1B">
        <w:t>:</w:t>
      </w:r>
      <w:r w:rsidR="00402EA6" w:rsidRPr="00C44D1B">
        <w:t xml:space="preserve"> integer type.</w:t>
      </w:r>
    </w:p>
    <w:bookmarkEnd w:id="2438"/>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439" w:name="_MCCTEMPBM_CRPT80111216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439"/>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440" w:name="_CR8_49"/>
      <w:bookmarkStart w:id="2441" w:name="_Toc20207578"/>
      <w:bookmarkStart w:id="2442" w:name="_Toc27579461"/>
      <w:bookmarkStart w:id="2443" w:name="_Toc36116041"/>
      <w:bookmarkStart w:id="2444" w:name="_Toc45214921"/>
      <w:bookmarkStart w:id="2445" w:name="_Toc51866689"/>
      <w:bookmarkStart w:id="2446" w:name="_Toc202525104"/>
      <w:bookmarkEnd w:id="2440"/>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441"/>
      <w:bookmarkEnd w:id="2442"/>
      <w:bookmarkEnd w:id="2443"/>
      <w:bookmarkEnd w:id="2444"/>
      <w:bookmarkEnd w:id="2445"/>
      <w:bookmarkEnd w:id="2446"/>
    </w:p>
    <w:p w14:paraId="41E7641C" w14:textId="77777777" w:rsidR="0043395F" w:rsidRPr="00C44D1B" w:rsidRDefault="003B1B52" w:rsidP="0043395F">
      <w:pPr>
        <w:pStyle w:val="TH"/>
      </w:pPr>
      <w:bookmarkStart w:id="2447" w:name="_CRTable109"/>
      <w:r w:rsidRPr="00C44D1B">
        <w:t>Table </w:t>
      </w:r>
      <w:bookmarkEnd w:id="2447"/>
      <w:r w:rsidRPr="00C44D1B">
        <w:t>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448" w:name="_MCCTEMPBM_CRPT80111217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449" w:name="_MCCTEMPBM_CRPT80111218___7"/>
            <w:bookmarkEnd w:id="2448"/>
            <w:r w:rsidRPr="00C44D1B">
              <w:rPr>
                <w:rFonts w:ascii="Courier New" w:hAnsi="Courier New" w:cs="Courier New"/>
              </w:rPr>
              <w:t>+CUAD=?</w:t>
            </w:r>
            <w:bookmarkEnd w:id="2449"/>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450" w:name="_MCCTEMPBM_CRPT80111219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450"/>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lastRenderedPageBreak/>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451" w:name="_MCCTEMPBM_CRPT80111220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51"/>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452" w:name="_MCCTEMPBM_CRPT80111221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453" w:name="_MCCTEMPBM_CRPT80111222___7"/>
      <w:bookmarkEnd w:id="2452"/>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454" w:name="_MCCTEMPBM_CRPT80111223___7"/>
      <w:bookmarkEnd w:id="2453"/>
      <w:r w:rsidRPr="00C44D1B">
        <w:rPr>
          <w:rFonts w:ascii="Courier New" w:hAnsi="Courier New" w:cs="Courier New"/>
        </w:rPr>
        <w:t>&lt;active_application&gt;</w:t>
      </w:r>
      <w:r w:rsidRPr="00C44D1B">
        <w:t>: integer type.</w:t>
      </w:r>
    </w:p>
    <w:bookmarkEnd w:id="2454"/>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455" w:name="_MCCTEMPBM_CRPT80111224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456" w:name="_MCCTEMPBM_CRPT80111225___7"/>
      <w:bookmarkEnd w:id="2455"/>
      <w:r w:rsidRPr="00C44D1B">
        <w:rPr>
          <w:rFonts w:ascii="Courier New" w:hAnsi="Courier New" w:cs="Courier New"/>
        </w:rPr>
        <w:t>&lt;AID&gt;</w:t>
      </w:r>
      <w:r w:rsidRPr="00C44D1B">
        <w:t>: string type in hexadecimal character format. AID of active USIM.</w:t>
      </w:r>
    </w:p>
    <w:bookmarkEnd w:id="2456"/>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457" w:name="_CR8_50"/>
      <w:bookmarkStart w:id="2458" w:name="_Toc20207579"/>
      <w:bookmarkStart w:id="2459" w:name="_Toc27579462"/>
      <w:bookmarkStart w:id="2460" w:name="_Toc36116042"/>
      <w:bookmarkStart w:id="2461" w:name="_Toc45214922"/>
      <w:bookmarkStart w:id="2462" w:name="_Toc51866690"/>
      <w:bookmarkStart w:id="2463" w:name="_Toc202525105"/>
      <w:bookmarkEnd w:id="2457"/>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458"/>
      <w:bookmarkEnd w:id="2459"/>
      <w:bookmarkEnd w:id="2460"/>
      <w:bookmarkEnd w:id="2461"/>
      <w:bookmarkEnd w:id="2462"/>
      <w:bookmarkEnd w:id="2463"/>
    </w:p>
    <w:p w14:paraId="41461AE0" w14:textId="77777777" w:rsidR="00107FA7" w:rsidRPr="00C44D1B" w:rsidRDefault="00107FA7" w:rsidP="00107FA7">
      <w:pPr>
        <w:pStyle w:val="TH"/>
        <w:rPr>
          <w:lang w:val="fr-FR"/>
        </w:rPr>
      </w:pPr>
      <w:bookmarkStart w:id="2464" w:name="_CRTable8_501"/>
      <w:r w:rsidRPr="00C44D1B">
        <w:rPr>
          <w:lang w:val="fr-FR"/>
        </w:rPr>
        <w:t>Table </w:t>
      </w:r>
      <w:bookmarkEnd w:id="2464"/>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465" w:name="_MCCTEMPBM_CRPT80111226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466" w:name="_MCCTEMPBM_CRPT80111227___7" w:colFirst="0" w:colLast="1"/>
            <w:bookmarkEnd w:id="2465"/>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467" w:name="_MCCTEMPBM_CRPT80111228___7"/>
            <w:bookmarkEnd w:id="2466"/>
            <w:r w:rsidRPr="00C44D1B">
              <w:rPr>
                <w:rFonts w:ascii="Courier New" w:hAnsi="Courier New" w:cs="Courier New"/>
              </w:rPr>
              <w:lastRenderedPageBreak/>
              <w:t>+CMOLR=?</w:t>
            </w:r>
            <w:bookmarkEnd w:id="2467"/>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468" w:name="_MCCTEMPBM_CRPT80111229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468"/>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469" w:name="_MCCTEMPBM_CRPT80111230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469"/>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470" w:name="_MCCTEMPBM_CRPT80111231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470"/>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471" w:name="_MCCTEMPBM_CRPT80111232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472" w:name="_MCCTEMPBM_CRPT80111233___7"/>
      <w:bookmarkEnd w:id="2471"/>
      <w:r w:rsidRPr="00C44D1B">
        <w:lastRenderedPageBreak/>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473" w:name="_MCCTEMPBM_CRPT80111234___7"/>
      <w:bookmarkEnd w:id="2472"/>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473"/>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474" w:name="_MCCTEMPBM_CRPT80111235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474"/>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475" w:name="_MCCTEMPBM_CRPT80111236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476" w:name="_MCCTEMPBM_CRPT80111237___7"/>
      <w:bookmarkEnd w:id="2475"/>
      <w:r w:rsidRPr="00C44D1B">
        <w:rPr>
          <w:rFonts w:ascii="Courier New" w:hAnsi="Courier New" w:cs="Courier New"/>
          <w:lang w:val="en-US"/>
        </w:rPr>
        <w:t>&lt;hor-acc-set&gt;</w:t>
      </w:r>
      <w:r w:rsidRPr="00C44D1B">
        <w:rPr>
          <w:lang w:val="en-US"/>
        </w:rPr>
        <w:t>: integer type.</w:t>
      </w:r>
    </w:p>
    <w:bookmarkEnd w:id="2476"/>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477" w:name="_MCCTEMPBM_CRPT80111238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478" w:name="_MCCTEMPBM_CRPT80111239___7"/>
      <w:bookmarkEnd w:id="2477"/>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479" w:name="_MCCTEMPBM_CRPT80111240___7"/>
      <w:bookmarkEnd w:id="2478"/>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479"/>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480" w:name="_MCCTEMPBM_CRPT80111241___7"/>
      <w:r w:rsidRPr="00C44D1B">
        <w:rPr>
          <w:rFonts w:ascii="Courier New" w:hAnsi="Courier New" w:cs="Courier New"/>
          <w:lang w:val="da-DK"/>
        </w:rPr>
        <w:t>&lt;ver-acc-set&gt;</w:t>
      </w:r>
      <w:r w:rsidRPr="00C44D1B">
        <w:rPr>
          <w:lang w:val="da-DK"/>
        </w:rPr>
        <w:t>: integer type.</w:t>
      </w:r>
    </w:p>
    <w:bookmarkEnd w:id="2480"/>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481" w:name="_MCCTEMPBM_CRPT80111242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482" w:name="_MCCTEMPBM_CRPT80111243___7"/>
      <w:bookmarkEnd w:id="2481"/>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482"/>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483" w:name="_MCCTEMPBM_CRPT80111244___7"/>
      <w:r w:rsidRPr="00C44D1B">
        <w:rPr>
          <w:rFonts w:ascii="Courier New" w:hAnsi="Courier New" w:cs="Courier New"/>
          <w:lang w:val="sv-SE"/>
        </w:rPr>
        <w:lastRenderedPageBreak/>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484" w:name="_MCCTEMPBM_CRPT80111245___7"/>
      <w:bookmarkEnd w:id="2483"/>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485" w:name="_MCCTEMPBM_CRPT80111246___7"/>
      <w:bookmarkEnd w:id="2484"/>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485"/>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486" w:name="_MCCTEMPBM_CRPT80111247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486"/>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487" w:name="_MCCTEMPBM_CRPT80111248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488" w:name="_MCCTEMPBM_CRPT80111249___7"/>
      <w:bookmarkEnd w:id="2487"/>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489" w:name="_MCCTEMPBM_CRPT80111250___7"/>
      <w:bookmarkEnd w:id="2488"/>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490" w:name="_CRTable8_502"/>
      <w:bookmarkStart w:id="2491" w:name="_MCCTEMPBM_CRPT80111251___7"/>
      <w:bookmarkEnd w:id="2489"/>
      <w:r w:rsidRPr="00C44D1B">
        <w:t>Table </w:t>
      </w:r>
      <w:bookmarkEnd w:id="2490"/>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491"/>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C44D1B">
        <w:rPr>
          <w:rFonts w:eastAsia="SimSun"/>
          <w:sz w:val="20"/>
          <w:lang w:eastAsia="zh-CN"/>
        </w:rPr>
        <w:t>         </w:t>
      </w:r>
      <w:r w:rsidRPr="006B696F">
        <w:rPr>
          <w:rFonts w:eastAsia="SimSun"/>
          <w:sz w:val="20"/>
          <w:lang w:val="sv-SE" w:eastAsia="zh-CN"/>
        </w:rPr>
        <w:t>&lt;!ELEMENT inner_rad (#PCDATA)&gt;</w:t>
      </w:r>
    </w:p>
    <w:p w14:paraId="6065CA44"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6B696F">
        <w:rPr>
          <w:rFonts w:eastAsia="SimSun"/>
          <w:sz w:val="20"/>
          <w:lang w:val="sv-SE"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6B696F">
        <w:rPr>
          <w:rFonts w:eastAsia="SimSun"/>
          <w:sz w:val="20"/>
          <w:lang w:val="sv-SE" w:eastAsia="zh-CN"/>
        </w:rPr>
        <w:t>         </w:t>
      </w:r>
      <w:r w:rsidRPr="00C44D1B">
        <w:rPr>
          <w:rFonts w:eastAsia="SimSun"/>
          <w:sz w:val="20"/>
          <w:lang w:eastAsia="zh-CN"/>
        </w:rPr>
        <w:t>&lt;!ELEMENT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492" w:name="_MCCTEMPBM_CRPT80111252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493" w:name="_MCCTEMPBM_CRPT80111253___7"/>
      <w:bookmarkEnd w:id="2492"/>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493"/>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494" w:name="_CR8_51"/>
      <w:bookmarkStart w:id="2495" w:name="_Toc20207580"/>
      <w:bookmarkStart w:id="2496" w:name="_Toc27579463"/>
      <w:bookmarkStart w:id="2497" w:name="_Toc36116043"/>
      <w:bookmarkStart w:id="2498" w:name="_Toc45214923"/>
      <w:bookmarkStart w:id="2499" w:name="_Toc51866691"/>
      <w:bookmarkStart w:id="2500" w:name="_Toc202525106"/>
      <w:bookmarkEnd w:id="2494"/>
      <w:r w:rsidRPr="00C44D1B">
        <w:t>8.51</w:t>
      </w:r>
      <w:r w:rsidRPr="00C44D1B">
        <w:tab/>
        <w:t>Backlight +CBKLT</w:t>
      </w:r>
      <w:bookmarkEnd w:id="2495"/>
      <w:bookmarkEnd w:id="2496"/>
      <w:bookmarkEnd w:id="2497"/>
      <w:bookmarkEnd w:id="2498"/>
      <w:bookmarkEnd w:id="2499"/>
      <w:bookmarkEnd w:id="2500"/>
    </w:p>
    <w:p w14:paraId="2411BC17" w14:textId="77777777" w:rsidR="00340EE5" w:rsidRPr="00C44D1B" w:rsidRDefault="00340EE5" w:rsidP="00CE0E8E">
      <w:pPr>
        <w:pStyle w:val="TH"/>
      </w:pPr>
      <w:bookmarkStart w:id="2501" w:name="_CRTable8_511"/>
      <w:r w:rsidRPr="00C44D1B">
        <w:t>Table </w:t>
      </w:r>
      <w:bookmarkEnd w:id="2501"/>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502" w:name="_MCCTEMPBM_CRPT80111254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503" w:name="_MCCTEMPBM_CRPT80111255___7" w:colFirst="0" w:colLast="1"/>
            <w:bookmarkEnd w:id="2502"/>
            <w:r w:rsidRPr="00C44D1B">
              <w:rPr>
                <w:rFonts w:ascii="Courier New" w:hAnsi="Courier New"/>
              </w:rPr>
              <w:lastRenderedPageBreak/>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504" w:name="_MCCTEMPBM_CRPT80111256___7"/>
            <w:bookmarkStart w:id="2505" w:name="_MCCTEMPBM_CRPT80111258___7" w:colFirst="1" w:colLast="1"/>
            <w:bookmarkEnd w:id="2503"/>
            <w:r w:rsidRPr="00C44D1B">
              <w:rPr>
                <w:rFonts w:ascii="Courier New" w:hAnsi="Courier New"/>
              </w:rPr>
              <w:t>+CBKLT=?</w:t>
            </w:r>
            <w:bookmarkEnd w:id="2504"/>
          </w:p>
        </w:tc>
        <w:tc>
          <w:tcPr>
            <w:tcW w:w="4252" w:type="dxa"/>
          </w:tcPr>
          <w:p w14:paraId="2024980E" w14:textId="77777777" w:rsidR="00340EE5" w:rsidRPr="00C44D1B" w:rsidRDefault="00340EE5" w:rsidP="00590909">
            <w:pPr>
              <w:spacing w:after="20"/>
              <w:rPr>
                <w:rFonts w:ascii="Courier New" w:hAnsi="Courier New"/>
              </w:rPr>
            </w:pPr>
            <w:bookmarkStart w:id="2506" w:name="_MCCTEMPBM_CRPT80111257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506"/>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05"/>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507" w:name="_MCCTEMPBM_CRPT80111259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507"/>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508" w:name="_MCCTEMPBM_CRPT80111260___7"/>
      <w:r w:rsidRPr="00C44D1B">
        <w:rPr>
          <w:rFonts w:ascii="Courier New" w:hAnsi="Courier New"/>
        </w:rPr>
        <w:t>&lt;state&gt;</w:t>
      </w:r>
      <w:r w:rsidRPr="00C44D1B">
        <w:t>:</w:t>
      </w:r>
      <w:r w:rsidR="00FE24B2" w:rsidRPr="00C44D1B">
        <w:t xml:space="preserve"> integer type</w:t>
      </w:r>
    </w:p>
    <w:bookmarkEnd w:id="2508"/>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509" w:name="_MCCTEMPBM_CRPT80111261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509"/>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510" w:name="_CR8_52"/>
      <w:bookmarkStart w:id="2511" w:name="_Toc20207581"/>
      <w:bookmarkStart w:id="2512" w:name="_Toc27579464"/>
      <w:bookmarkStart w:id="2513" w:name="_Toc36116044"/>
      <w:bookmarkStart w:id="2514" w:name="_Toc45214924"/>
      <w:bookmarkStart w:id="2515" w:name="_Toc51866692"/>
      <w:bookmarkStart w:id="2516" w:name="_Toc202525107"/>
      <w:bookmarkEnd w:id="2510"/>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511"/>
      <w:bookmarkEnd w:id="2512"/>
      <w:bookmarkEnd w:id="2513"/>
      <w:bookmarkEnd w:id="2514"/>
      <w:bookmarkEnd w:id="2515"/>
      <w:bookmarkEnd w:id="2516"/>
    </w:p>
    <w:p w14:paraId="19D23027" w14:textId="77777777" w:rsidR="007A3371" w:rsidRPr="00C44D1B" w:rsidRDefault="007A3371" w:rsidP="00CE0E8E">
      <w:pPr>
        <w:pStyle w:val="TH"/>
        <w:rPr>
          <w:lang w:val="fr-FR"/>
        </w:rPr>
      </w:pPr>
      <w:bookmarkStart w:id="2517" w:name="_CRTable8_521"/>
      <w:r w:rsidRPr="00C44D1B">
        <w:rPr>
          <w:lang w:val="fr-FR"/>
        </w:rPr>
        <w:t>Table</w:t>
      </w:r>
      <w:r w:rsidR="00CE0E8E" w:rsidRPr="00C44D1B">
        <w:rPr>
          <w:lang w:val="fr-FR"/>
        </w:rPr>
        <w:t> </w:t>
      </w:r>
      <w:bookmarkEnd w:id="2517"/>
      <w:r w:rsidR="00CE0E8E" w:rsidRPr="00C44D1B">
        <w:rPr>
          <w:lang w:val="fr-FR"/>
        </w:rPr>
        <w:t>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518" w:name="_MCCTEMPBM_CRPT80111262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519" w:name="_MCCTEMPBM_CRPT80111263___7"/>
            <w:bookmarkEnd w:id="2518"/>
            <w:r w:rsidRPr="00C44D1B">
              <w:rPr>
                <w:rFonts w:ascii="Courier New" w:hAnsi="Courier New"/>
              </w:rPr>
              <w:t>+CTSA=?</w:t>
            </w:r>
            <w:bookmarkEnd w:id="2519"/>
          </w:p>
        </w:tc>
        <w:tc>
          <w:tcPr>
            <w:tcW w:w="5719" w:type="dxa"/>
          </w:tcPr>
          <w:p w14:paraId="499C2AF8" w14:textId="77777777" w:rsidR="007A3371" w:rsidRPr="00C44D1B" w:rsidRDefault="007A3371" w:rsidP="00CC3F45">
            <w:pPr>
              <w:spacing w:after="20"/>
            </w:pPr>
            <w:bookmarkStart w:id="2520" w:name="_MCCTEMPBM_CRPT80111264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520"/>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521" w:name="_MCCTEMPBM_CRPT80111265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521"/>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45pt;height:201.05pt" o:ole="">
            <v:imagedata r:id="rId26" o:title=""/>
          </v:shape>
          <o:OLEObject Type="Embed" ProgID="Visio.Drawing.11" ShapeID="_x0000_i1033" DrawAspect="Content" ObjectID="_1813137909" r:id="rId27"/>
        </w:object>
      </w:r>
    </w:p>
    <w:p w14:paraId="37BA3F91" w14:textId="77777777" w:rsidR="007A3371" w:rsidRPr="00C44D1B" w:rsidRDefault="007A3371" w:rsidP="00CE0E8E">
      <w:pPr>
        <w:pStyle w:val="TF"/>
      </w:pPr>
      <w:bookmarkStart w:id="2522" w:name="_CRFigure8_521"/>
      <w:r w:rsidRPr="00C44D1B">
        <w:t>Figure</w:t>
      </w:r>
      <w:r w:rsidR="00B422F7" w:rsidRPr="00C44D1B">
        <w:t> </w:t>
      </w:r>
      <w:bookmarkEnd w:id="2522"/>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523" w:name="_MCCTEMPBM_CRPT80111266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524" w:name="_MCCTEMPBM_CRPT80111267___7"/>
      <w:bookmarkEnd w:id="2523"/>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524"/>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525" w:name="_MCCTEMPBM_CRPT80111268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526" w:name="_MCCTEMPBM_CRPT80111269___7"/>
      <w:bookmarkEnd w:id="2525"/>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526"/>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527" w:name="_MCCTEMPBM_CRPT80111270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527"/>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bookmarkStart w:id="2528" w:name="_CRTable8_522"/>
      <w:r w:rsidRPr="00C44D1B">
        <w:lastRenderedPageBreak/>
        <w:t>Table </w:t>
      </w:r>
      <w:bookmarkEnd w:id="2528"/>
      <w:r w:rsidRPr="00C44D1B">
        <w:t>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529" w:name="_MCCTEMPBM_CRPT80111271___7"/>
            <w:r w:rsidRPr="00C44D1B">
              <w:rPr>
                <w:rFonts w:ascii="Courier New" w:hAnsi="Courier New" w:cs="Courier New"/>
              </w:rPr>
              <w:t>AT+CTSA=1,25,45</w:t>
            </w:r>
            <w:bookmarkEnd w:id="2529"/>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530" w:name="_MCCTEMPBM_CRPT80111272___7"/>
            <w:r w:rsidRPr="00C44D1B">
              <w:rPr>
                <w:rFonts w:ascii="Courier New" w:hAnsi="Courier New" w:cs="Courier New"/>
              </w:rPr>
              <w:t>AT+CTSA=0,25,45</w:t>
            </w:r>
            <w:bookmarkEnd w:id="2530"/>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531" w:name="_MCCTEMPBM_CRPT80111273___7"/>
            <w:r w:rsidRPr="00C44D1B">
              <w:rPr>
                <w:rFonts w:ascii="Courier New" w:hAnsi="Courier New" w:cs="Courier New"/>
              </w:rPr>
              <w:t>AT+CTSA=2,25,45</w:t>
            </w:r>
            <w:bookmarkEnd w:id="2531"/>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532" w:name="_MCCTEMPBM_CRPT80111274___7"/>
            <w:r w:rsidRPr="00C44D1B">
              <w:rPr>
                <w:rFonts w:ascii="Courier New" w:hAnsi="Courier New" w:cs="Courier New"/>
              </w:rPr>
              <w:t>AT+CTSA=3,25,45</w:t>
            </w:r>
            <w:bookmarkEnd w:id="2532"/>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533" w:name="_MCCTEMPBM_CRPT80111275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534" w:name="_MCCTEMPBM_CRPT80111276___7" w:colFirst="1" w:colLast="1"/>
            <w:bookmarkEnd w:id="2533"/>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535" w:name="_MCCTEMPBM_CRPT80111277___7" w:colFirst="1" w:colLast="1"/>
            <w:bookmarkEnd w:id="2534"/>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536" w:name="_MCCTEMPBM_CRPT80111278___7" w:colFirst="1" w:colLast="1"/>
            <w:bookmarkEnd w:id="2535"/>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536"/>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537" w:name="_CR8_53"/>
      <w:bookmarkStart w:id="2538" w:name="_Toc20207582"/>
      <w:bookmarkStart w:id="2539" w:name="_Toc27579465"/>
      <w:bookmarkStart w:id="2540" w:name="_Toc36116045"/>
      <w:bookmarkStart w:id="2541" w:name="_Toc45214925"/>
      <w:bookmarkStart w:id="2542" w:name="_Toc51866693"/>
      <w:bookmarkStart w:id="2543" w:name="_Toc202525108"/>
      <w:bookmarkEnd w:id="2537"/>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538"/>
      <w:bookmarkEnd w:id="2539"/>
      <w:bookmarkEnd w:id="2540"/>
      <w:bookmarkEnd w:id="2541"/>
      <w:bookmarkEnd w:id="2542"/>
      <w:bookmarkEnd w:id="2543"/>
    </w:p>
    <w:p w14:paraId="4FDE55F2" w14:textId="77777777" w:rsidR="00C45053" w:rsidRPr="00C44D1B" w:rsidRDefault="00C45053" w:rsidP="00CE0E8E">
      <w:pPr>
        <w:pStyle w:val="TH"/>
      </w:pPr>
      <w:bookmarkStart w:id="2544" w:name="_CRTable8_531"/>
      <w:r w:rsidRPr="00C44D1B">
        <w:t>Table</w:t>
      </w:r>
      <w:r w:rsidR="00CE0E8E" w:rsidRPr="00C44D1B">
        <w:t> </w:t>
      </w:r>
      <w:bookmarkEnd w:id="2544"/>
      <w:r w:rsidR="00CE0E8E" w:rsidRPr="00C44D1B">
        <w:t>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545" w:name="_MCCTEMPBM_CRPT80111279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546" w:name="_MCCTEMPBM_CRPT80111280___7" w:colFirst="0" w:colLast="1"/>
            <w:bookmarkEnd w:id="2545"/>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547" w:name="_MCCTEMPBM_CRPT80111281___7"/>
            <w:bookmarkStart w:id="2548" w:name="_MCCTEMPBM_CRPT80111283___7" w:colFirst="1" w:colLast="1"/>
            <w:bookmarkEnd w:id="2546"/>
            <w:r w:rsidRPr="00C44D1B">
              <w:rPr>
                <w:rFonts w:ascii="Courier New" w:hAnsi="Courier New"/>
              </w:rPr>
              <w:t>+CSO=?</w:t>
            </w:r>
            <w:bookmarkEnd w:id="2547"/>
          </w:p>
        </w:tc>
        <w:tc>
          <w:tcPr>
            <w:tcW w:w="3544" w:type="dxa"/>
          </w:tcPr>
          <w:p w14:paraId="297E30EA" w14:textId="77777777" w:rsidR="00C45053" w:rsidRPr="00C44D1B" w:rsidRDefault="00C45053" w:rsidP="00CC3F45">
            <w:pPr>
              <w:spacing w:after="20"/>
              <w:rPr>
                <w:rFonts w:ascii="Courier New" w:hAnsi="Courier New"/>
              </w:rPr>
            </w:pPr>
            <w:bookmarkStart w:id="2549" w:name="_MCCTEMPBM_CRPT80111282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549"/>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48"/>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550" w:name="_MCCTEMPBM_CRPT80111284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w:t>
      </w:r>
      <w:r w:rsidRPr="00C44D1B">
        <w:lastRenderedPageBreak/>
        <w:t xml:space="preserve">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50"/>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7.5pt;height:132.6pt" o:ole="">
            <v:imagedata r:id="rId28" o:title=""/>
          </v:shape>
          <o:OLEObject Type="Embed" ProgID="Visio.Drawing.11" ShapeID="_x0000_i1034" DrawAspect="Content" ObjectID="_1813137910" r:id="rId29"/>
        </w:object>
      </w:r>
    </w:p>
    <w:p w14:paraId="1179FC84" w14:textId="77777777" w:rsidR="002B321F" w:rsidRPr="00C44D1B" w:rsidRDefault="002B321F" w:rsidP="002B321F">
      <w:pPr>
        <w:pStyle w:val="TF"/>
      </w:pPr>
      <w:bookmarkStart w:id="2551" w:name="_CRFigure8_531"/>
      <w:r w:rsidRPr="00C44D1B">
        <w:t>Figure </w:t>
      </w:r>
      <w:bookmarkEnd w:id="2551"/>
      <w:r w:rsidRPr="00C44D1B">
        <w:rPr>
          <w:noProof/>
        </w:rPr>
        <w:t>8.53-1</w:t>
      </w:r>
      <w:r w:rsidRPr="00C44D1B">
        <w:t>: Labelled ME sides when the ME is in the normal operating mode</w:t>
      </w:r>
    </w:p>
    <w:p w14:paraId="0FD90EDA" w14:textId="77777777" w:rsidR="00C45053" w:rsidRPr="00C44D1B" w:rsidRDefault="00C45053" w:rsidP="00C45053">
      <w:bookmarkStart w:id="2552" w:name="_MCCTEMPBM_CRPT80111285___7"/>
      <w:r w:rsidRPr="00C44D1B">
        <w:t>This command should be accepted (</w:t>
      </w:r>
      <w:r w:rsidRPr="00C44D1B">
        <w:rPr>
          <w:rFonts w:ascii="Courier New" w:hAnsi="Courier New" w:cs="Courier New"/>
        </w:rPr>
        <w:t>OK</w:t>
      </w:r>
      <w:r w:rsidRPr="00C44D1B">
        <w:t xml:space="preserve"> returned) before actually performing the action.</w:t>
      </w:r>
    </w:p>
    <w:bookmarkEnd w:id="2552"/>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553" w:name="_MCCTEMPBM_CRPT80111286___7"/>
      <w:r w:rsidRPr="00C44D1B">
        <w:rPr>
          <w:rFonts w:ascii="Courier New" w:hAnsi="Courier New" w:cs="Courier New"/>
        </w:rPr>
        <w:t>&lt;orientation&gt;</w:t>
      </w:r>
      <w:r w:rsidRPr="00C44D1B">
        <w:t>:</w:t>
      </w:r>
      <w:r w:rsidR="00FE24B2" w:rsidRPr="00C44D1B">
        <w:t xml:space="preserve"> integer type</w:t>
      </w:r>
    </w:p>
    <w:bookmarkEnd w:id="2553"/>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554" w:name="_MCCTEMPBM_CRPT80111287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555" w:name="_MCCTEMPBM_CRPT80111288___7"/>
      <w:bookmarkEnd w:id="2554"/>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555"/>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bookmarkStart w:id="2556" w:name="_CRTable8_532"/>
      <w:r w:rsidRPr="00C44D1B">
        <w:t>Table </w:t>
      </w:r>
      <w:bookmarkEnd w:id="2556"/>
      <w:r w:rsidRPr="00C44D1B">
        <w:t>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557" w:name="_MCCTEMPBM_CRPT80111289___7"/>
            <w:r w:rsidRPr="00C44D1B">
              <w:rPr>
                <w:rFonts w:ascii="Courier New" w:hAnsi="Courier New" w:cs="Courier New"/>
              </w:rPr>
              <w:t>AT+CSO?</w:t>
            </w:r>
            <w:bookmarkEnd w:id="2557"/>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558" w:name="_MCCTEMPBM_CRPT80111290___7"/>
            <w:r w:rsidRPr="00C44D1B">
              <w:rPr>
                <w:rFonts w:ascii="Courier New" w:hAnsi="Courier New" w:cs="Courier New"/>
              </w:rPr>
              <w:t>AT+CSO=0</w:t>
            </w:r>
            <w:bookmarkEnd w:id="2558"/>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559" w:name="_MCCTEMPBM_CRPT80111291___7"/>
            <w:r w:rsidRPr="00C44D1B">
              <w:rPr>
                <w:rFonts w:ascii="Courier New" w:hAnsi="Courier New" w:cs="Courier New"/>
              </w:rPr>
              <w:t>AT+CSO=2,3</w:t>
            </w:r>
            <w:bookmarkEnd w:id="2559"/>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C44D1B" w:rsidRDefault="001B3DCD" w:rsidP="001B3DCD">
      <w:pPr>
        <w:spacing w:after="0"/>
        <w:rPr>
          <w:vanish/>
        </w:rPr>
      </w:pPr>
    </w:p>
    <w:p w14:paraId="481B8A7D" w14:textId="77777777" w:rsidR="00C45053" w:rsidRPr="00C44D1B" w:rsidRDefault="00C45053" w:rsidP="00C45053">
      <w:pPr>
        <w:ind w:left="720"/>
        <w:rPr>
          <w:b/>
        </w:rPr>
      </w:pPr>
      <w:bookmarkStart w:id="2560" w:name="_MCCTEMPBM_CRPT80111292___2"/>
    </w:p>
    <w:bookmarkEnd w:id="2560"/>
    <w:p w14:paraId="639CBCA4" w14:textId="77777777" w:rsidR="00C45053" w:rsidRPr="00C44D1B" w:rsidRDefault="00C45053" w:rsidP="00C45053">
      <w:pPr>
        <w:rPr>
          <w:b/>
        </w:rPr>
      </w:pPr>
      <w:r w:rsidRPr="00C44D1B">
        <w:rPr>
          <w:b/>
        </w:rPr>
        <w:t>Implementation</w:t>
      </w:r>
    </w:p>
    <w:p w14:paraId="0EFDDA9D" w14:textId="77777777" w:rsidR="00C45053" w:rsidRPr="00C44D1B" w:rsidRDefault="00C45053" w:rsidP="00C45053">
      <w:r w:rsidRPr="00C44D1B">
        <w:t>Optional.</w:t>
      </w:r>
    </w:p>
    <w:p w14:paraId="3BB87641" w14:textId="77777777" w:rsidR="00C45053" w:rsidRPr="00C44D1B" w:rsidRDefault="00C45053" w:rsidP="00E26141">
      <w:pPr>
        <w:pStyle w:val="Heading2"/>
      </w:pPr>
      <w:bookmarkStart w:id="2561" w:name="_CR8_54"/>
      <w:bookmarkStart w:id="2562" w:name="_Toc20207583"/>
      <w:bookmarkStart w:id="2563" w:name="_Toc27579466"/>
      <w:bookmarkStart w:id="2564" w:name="_Toc36116046"/>
      <w:bookmarkStart w:id="2565" w:name="_Toc45214926"/>
      <w:bookmarkStart w:id="2566" w:name="_Toc51866694"/>
      <w:bookmarkStart w:id="2567" w:name="_Toc202525109"/>
      <w:bookmarkEnd w:id="2561"/>
      <w:r w:rsidRPr="00C44D1B">
        <w:lastRenderedPageBreak/>
        <w:t>8.54</w:t>
      </w:r>
      <w:r w:rsidRPr="00C44D1B">
        <w:tab/>
        <w:t xml:space="preserve">Command </w:t>
      </w:r>
      <w:r w:rsidR="00136ECD" w:rsidRPr="00C44D1B">
        <w:t>s</w:t>
      </w:r>
      <w:r w:rsidRPr="00C44D1B">
        <w:t xml:space="preserve">creen </w:t>
      </w:r>
      <w:r w:rsidR="00136ECD" w:rsidRPr="00C44D1B">
        <w:t>s</w:t>
      </w:r>
      <w:r w:rsidRPr="00C44D1B">
        <w:t>ize +CSS</w:t>
      </w:r>
      <w:bookmarkEnd w:id="2562"/>
      <w:bookmarkEnd w:id="2563"/>
      <w:bookmarkEnd w:id="2564"/>
      <w:bookmarkEnd w:id="2565"/>
      <w:bookmarkEnd w:id="2566"/>
      <w:bookmarkEnd w:id="2567"/>
    </w:p>
    <w:p w14:paraId="2E9D5E73" w14:textId="77777777" w:rsidR="00C45053" w:rsidRPr="00C44D1B" w:rsidRDefault="00C45053" w:rsidP="00CE0E8E">
      <w:pPr>
        <w:pStyle w:val="TH"/>
      </w:pPr>
      <w:bookmarkStart w:id="2568" w:name="_CRTable8_541"/>
      <w:r w:rsidRPr="00C44D1B">
        <w:t>Table</w:t>
      </w:r>
      <w:r w:rsidR="00CE0E8E" w:rsidRPr="00C44D1B">
        <w:t> </w:t>
      </w:r>
      <w:bookmarkEnd w:id="2568"/>
      <w:r w:rsidR="00CE0E8E" w:rsidRPr="00C44D1B">
        <w:t>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569" w:name="_MCCTEMPBM_CRPT80111293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570" w:name="_MCCTEMPBM_CRPT80111294___7" w:colFirst="0" w:colLast="0"/>
            <w:bookmarkEnd w:id="2569"/>
            <w:r w:rsidRPr="00C44D1B">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bookmarkEnd w:id="2570"/>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571" w:name="_MCCTEMPBM_CRPT80111295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571"/>
    <w:p w14:paraId="1AEAE514" w14:textId="77777777" w:rsidR="00C45053" w:rsidRPr="00C44D1B" w:rsidRDefault="000C30FF" w:rsidP="00342386">
      <w:pPr>
        <w:pStyle w:val="TH"/>
      </w:pPr>
      <w:r w:rsidRPr="00C44D1B">
        <w:object w:dxaOrig="7664" w:dyaOrig="4588" w14:anchorId="519CD577">
          <v:shape id="_x0000_i1035" type="#_x0000_t75" style="width:381.4pt;height:230.25pt" o:ole="">
            <v:imagedata r:id="rId30" o:title=""/>
          </v:shape>
          <o:OLEObject Type="Embed" ProgID="Visio.Drawing.11" ShapeID="_x0000_i1035" DrawAspect="Content" ObjectID="_1813137911" r:id="rId31"/>
        </w:object>
      </w:r>
    </w:p>
    <w:p w14:paraId="4062FBA5" w14:textId="77777777" w:rsidR="00C45053" w:rsidRPr="00C44D1B" w:rsidRDefault="00C45053" w:rsidP="00CE0E8E">
      <w:pPr>
        <w:pStyle w:val="TF"/>
      </w:pPr>
      <w:bookmarkStart w:id="2572" w:name="_CRFigure8_541"/>
      <w:r w:rsidRPr="00C44D1B">
        <w:t>Figure</w:t>
      </w:r>
      <w:r w:rsidR="00B422F7" w:rsidRPr="00C44D1B">
        <w:t> </w:t>
      </w:r>
      <w:bookmarkEnd w:id="2572"/>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573" w:name="_MCCTEMPBM_CRPT80111296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573"/>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574" w:name="_CR8_54A"/>
      <w:bookmarkStart w:id="2575" w:name="_Toc20207584"/>
      <w:bookmarkStart w:id="2576" w:name="_Toc27579467"/>
      <w:bookmarkStart w:id="2577" w:name="_Toc36116047"/>
      <w:bookmarkStart w:id="2578" w:name="_Toc45214927"/>
      <w:bookmarkStart w:id="2579" w:name="_Toc51866695"/>
      <w:bookmarkStart w:id="2580" w:name="_Toc202525110"/>
      <w:bookmarkEnd w:id="2574"/>
      <w:r w:rsidRPr="00C44D1B">
        <w:lastRenderedPageBreak/>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575"/>
      <w:bookmarkEnd w:id="2576"/>
      <w:bookmarkEnd w:id="2577"/>
      <w:bookmarkEnd w:id="2578"/>
      <w:bookmarkEnd w:id="2579"/>
      <w:bookmarkEnd w:id="2580"/>
    </w:p>
    <w:p w14:paraId="7F2948A9" w14:textId="77777777" w:rsidR="00716049" w:rsidRPr="00C44D1B" w:rsidRDefault="00716049" w:rsidP="00716049">
      <w:pPr>
        <w:pStyle w:val="TH"/>
      </w:pPr>
      <w:bookmarkStart w:id="2581" w:name="_CRTable8_54A1"/>
      <w:r w:rsidRPr="00C44D1B">
        <w:t>Table </w:t>
      </w:r>
      <w:bookmarkEnd w:id="2581"/>
      <w:r w:rsidRPr="00C44D1B">
        <w:t>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582" w:name="_MCCTEMPBM_CRPT80111297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583" w:name="_MCCTEMPBM_CRPT80111298___7" w:colFirst="0" w:colLast="0"/>
            <w:bookmarkEnd w:id="2582"/>
            <w:r w:rsidRPr="00C44D1B">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bookmarkEnd w:id="2583"/>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584" w:name="_MCCTEMPBM_CRPT80111299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584"/>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585" w:name="_MCCTEMPBM_CRPT80111300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85"/>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586" w:name="_MCCTEMPBM_CRPT80111301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586"/>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587" w:name="_CR8_55"/>
      <w:bookmarkStart w:id="2588" w:name="_Toc20207585"/>
      <w:bookmarkStart w:id="2589" w:name="_Toc27579468"/>
      <w:bookmarkStart w:id="2590" w:name="_Toc36116048"/>
      <w:bookmarkStart w:id="2591" w:name="_Toc45214928"/>
      <w:bookmarkStart w:id="2592" w:name="_Toc51866696"/>
      <w:bookmarkStart w:id="2593" w:name="_Toc202525111"/>
      <w:bookmarkEnd w:id="2587"/>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588"/>
      <w:bookmarkEnd w:id="2589"/>
      <w:bookmarkEnd w:id="2590"/>
      <w:bookmarkEnd w:id="2591"/>
      <w:bookmarkEnd w:id="2592"/>
      <w:bookmarkEnd w:id="2593"/>
    </w:p>
    <w:p w14:paraId="29E2032E" w14:textId="77777777" w:rsidR="00AC5060" w:rsidRPr="00C44D1B" w:rsidRDefault="00AC5060" w:rsidP="00AC5060">
      <w:pPr>
        <w:pStyle w:val="TH"/>
        <w:rPr>
          <w:lang w:val="fr-FR"/>
        </w:rPr>
      </w:pPr>
      <w:bookmarkStart w:id="2594" w:name="_CRTable8_551"/>
      <w:r w:rsidRPr="00C44D1B">
        <w:rPr>
          <w:lang w:val="fr-FR"/>
        </w:rPr>
        <w:t>Table </w:t>
      </w:r>
      <w:bookmarkEnd w:id="2594"/>
      <w:r w:rsidRPr="00C44D1B">
        <w:rPr>
          <w:lang w:val="fr-FR"/>
        </w:rPr>
        <w:t>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595" w:name="_MCCTEMPBM_CRPT80111302___7"/>
            <w:r w:rsidRPr="00C44D1B">
              <w:rPr>
                <w:rFonts w:ascii="Courier New" w:hAnsi="Courier New" w:cs="Courier New"/>
              </w:rPr>
              <w:t>+CPOS&lt;CR&gt;</w:t>
            </w:r>
          </w:p>
          <w:p w14:paraId="1002E274" w14:textId="77777777" w:rsidR="00AC5060" w:rsidRPr="00C44D1B" w:rsidRDefault="00AC5060" w:rsidP="00AC5060">
            <w:bookmarkStart w:id="2596" w:name="_MCCTEMPBM_CRPT80111303___7"/>
            <w:bookmarkEnd w:id="2595"/>
            <w:r w:rsidRPr="00C44D1B">
              <w:t xml:space="preserve">text is entered </w:t>
            </w:r>
            <w:r w:rsidRPr="00C44D1B">
              <w:rPr>
                <w:rFonts w:ascii="Courier New" w:hAnsi="Courier New" w:cs="Courier New"/>
              </w:rPr>
              <w:t>&lt;ctrl-Z/ESC&gt;</w:t>
            </w:r>
            <w:bookmarkEnd w:id="2596"/>
          </w:p>
        </w:tc>
        <w:tc>
          <w:tcPr>
            <w:tcW w:w="3119" w:type="dxa"/>
          </w:tcPr>
          <w:p w14:paraId="59B629D8" w14:textId="77777777" w:rsidR="00AC5060" w:rsidRPr="00C44D1B" w:rsidRDefault="00AC5060" w:rsidP="00AC5060">
            <w:pPr>
              <w:spacing w:after="0"/>
            </w:pPr>
            <w:bookmarkStart w:id="2597" w:name="_MCCTEMPBM_CRPT80111304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597"/>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598" w:name="_MCCTEMPBM_CRPT80111305___7"/>
            <w:r w:rsidRPr="00C44D1B">
              <w:rPr>
                <w:rFonts w:ascii="Courier New" w:hAnsi="Courier New" w:cs="Courier New"/>
              </w:rPr>
              <w:t>+CPOS=?</w:t>
            </w:r>
            <w:bookmarkEnd w:id="2598"/>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599" w:name="_MCCTEMPBM_CRPT80111306___7"/>
      <w:r w:rsidRPr="00C44D1B">
        <w:lastRenderedPageBreak/>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600" w:name="_MCCTEMPBM_CRPT80111307___7"/>
      <w:bookmarkEnd w:id="2599"/>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601" w:name="_MCCTEMPBM_CRPT80111308___7"/>
      <w:bookmarkEnd w:id="2600"/>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601"/>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602" w:name="_MCCTEMPBM_CRPT80111309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lastRenderedPageBreak/>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603" w:name="_MCCTEMPBM_CRPT80111310___7"/>
      <w:bookmarkEnd w:id="2602"/>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604" w:name="_MCCTEMPBM_CRPT80111311___7"/>
      <w:bookmarkEnd w:id="2603"/>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p w14:paraId="1D899BFE" w14:textId="77777777" w:rsidR="00AC5060" w:rsidRPr="00C44D1B" w:rsidRDefault="00AC5060" w:rsidP="00AC5060">
      <w:pPr>
        <w:pStyle w:val="TH"/>
      </w:pPr>
      <w:bookmarkStart w:id="2605" w:name="_CRTable8_552"/>
      <w:bookmarkEnd w:id="2604"/>
      <w:r w:rsidRPr="00C44D1B">
        <w:t>Table </w:t>
      </w:r>
      <w:bookmarkEnd w:id="2605"/>
      <w:r w:rsidRPr="00C44D1B">
        <w:t>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606" w:name="_MCCTEMPBM_CRPT80111312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p w14:paraId="6D906DE9" w14:textId="77777777" w:rsidR="00AC5060" w:rsidRPr="00C44D1B" w:rsidRDefault="00AC5060" w:rsidP="00AC5060">
      <w:pPr>
        <w:pStyle w:val="TH"/>
      </w:pPr>
      <w:bookmarkStart w:id="2607" w:name="_CRTable8_553"/>
      <w:bookmarkEnd w:id="2606"/>
      <w:r w:rsidRPr="00C44D1B">
        <w:t>Table </w:t>
      </w:r>
      <w:bookmarkEnd w:id="2607"/>
      <w:r w:rsidRPr="00C44D1B">
        <w:t>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608" w:name="_MCCTEMPBM_CRPT80111313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p w14:paraId="10CF56E5" w14:textId="77777777" w:rsidR="00CE1546" w:rsidRPr="00C44D1B" w:rsidRDefault="00CE1546" w:rsidP="00CE1546">
      <w:pPr>
        <w:pStyle w:val="TH"/>
      </w:pPr>
      <w:bookmarkStart w:id="2609" w:name="_CRTable8_554"/>
      <w:bookmarkEnd w:id="2608"/>
      <w:r w:rsidRPr="00C44D1B">
        <w:t>Table </w:t>
      </w:r>
      <w:bookmarkEnd w:id="2609"/>
      <w:r w:rsidRPr="00C44D1B">
        <w:t>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610" w:name="_MCCTEMPBM_CRPT80111314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610"/>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611" w:name="_MCCTEMPBM_CRPT80111315___7"/>
      <w:r w:rsidRPr="00C44D1B">
        <w:lastRenderedPageBreak/>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p w14:paraId="531A5038" w14:textId="77777777" w:rsidR="00AC5060" w:rsidRPr="00C44D1B" w:rsidRDefault="00AC5060" w:rsidP="00CE1546">
      <w:pPr>
        <w:pStyle w:val="TH"/>
      </w:pPr>
      <w:bookmarkStart w:id="2612" w:name="_CRTable8_555"/>
      <w:bookmarkEnd w:id="2611"/>
      <w:r w:rsidRPr="00C44D1B">
        <w:t>Table </w:t>
      </w:r>
      <w:bookmarkEnd w:id="2612"/>
      <w:r w:rsidRPr="00C44D1B">
        <w:t>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 xml:space="preserve">&lt;!ELEMENT </w:t>
      </w:r>
      <w:r w:rsidR="00E96223" w:rsidRPr="006B696F">
        <w:rPr>
          <w:rFonts w:eastAsia="SimSun"/>
          <w:szCs w:val="16"/>
          <w:lang w:val="sv-SE" w:eastAsia="zh-CN"/>
        </w:rPr>
        <w:t xml:space="preserve">iode </w:t>
      </w:r>
      <w:r w:rsidRPr="006B696F">
        <w:rPr>
          <w:rFonts w:eastAsia="SimSun"/>
          <w:szCs w:val="16"/>
          <w:lang w:val="sv-SE" w:eastAsia="zh-CN"/>
        </w:rPr>
        <w:t>(#PCDATA)&gt;</w:t>
      </w:r>
    </w:p>
    <w:p w14:paraId="5F8EB64E"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UDRE (#PCDATA)&gt;</w:t>
      </w:r>
    </w:p>
    <w:p w14:paraId="00F4BAE9"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PRC (#PCDATA)&gt;</w:t>
      </w:r>
    </w:p>
    <w:p w14:paraId="47B337B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RRC (#PCDATA)&gt;</w:t>
      </w:r>
    </w:p>
    <w:p w14:paraId="416C39E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delta_PRC2 (#PCDATA)&gt;</w:t>
      </w:r>
    </w:p>
    <w:p w14:paraId="6FF50AA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delta_RRC2 (#PCDATA)&gt;</w:t>
      </w:r>
    </w:p>
    <w:p w14:paraId="26A5D4E6"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nav_model_elem (sat_id,sat_status,ephem_and_clock?)&gt;</w:t>
      </w:r>
    </w:p>
    <w:p w14:paraId="42E552B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sat_status EMPTY&gt;</w:t>
      </w:r>
    </w:p>
    <w:p w14:paraId="72A25A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w:t>
      </w:r>
      <w:r w:rsidR="00CE1546" w:rsidRPr="006B696F">
        <w:rPr>
          <w:rFonts w:eastAsia="SimSun"/>
          <w:szCs w:val="16"/>
          <w:lang w:val="sv-SE" w:eastAsia="zh-CN"/>
        </w:rPr>
        <w:t>   </w:t>
      </w:r>
      <w:r w:rsidRPr="006B696F">
        <w:rPr>
          <w:rFonts w:eastAsia="SimSun"/>
          <w:szCs w:val="16"/>
          <w:lang w:val="sv-SE" w:eastAsia="zh-CN"/>
        </w:rPr>
        <w:t>    &lt;!ATTLIST sat_status literal (NS_NN-U|ES_NN-U|NS_NN|ES_SN|REVD)</w:t>
      </w:r>
      <w:r w:rsidR="00B35A47" w:rsidRPr="006B696F">
        <w:rPr>
          <w:rFonts w:eastAsia="SimSun"/>
          <w:szCs w:val="16"/>
          <w:lang w:val="sv-SE" w:eastAsia="zh-CN"/>
        </w:rPr>
        <w:t xml:space="preserve"> #REQUIRED</w:t>
      </w:r>
      <w:r w:rsidRPr="006B696F">
        <w:rPr>
          <w:rFonts w:eastAsia="SimSun"/>
          <w:szCs w:val="16"/>
          <w:lang w:val="sv-SE" w:eastAsia="zh-CN"/>
        </w:rPr>
        <w:t>&gt;</w:t>
      </w:r>
    </w:p>
    <w:p w14:paraId="5964461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ephem_and_clock (l2_code,ura,sv_health,iodc,l2p_flag,esr1,esr2,esr3,esr4,tgd,toc,af2,af1,af0,crs,delta_n,m0,cuc,ecc,cus,power_half,toe,</w:t>
      </w:r>
      <w:r w:rsidR="00B35A47" w:rsidRPr="006B696F">
        <w:rPr>
          <w:rFonts w:eastAsia="SimSun"/>
          <w:szCs w:val="16"/>
          <w:lang w:val="sv-SE" w:eastAsia="zh-CN"/>
        </w:rPr>
        <w:t>fit_flag,</w:t>
      </w:r>
      <w:r w:rsidRPr="006B696F">
        <w:rPr>
          <w:rFonts w:eastAsia="SimSun"/>
          <w:szCs w:val="16"/>
          <w:lang w:val="sv-SE" w:eastAsia="zh-CN"/>
        </w:rPr>
        <w:t>aoda,cic,omega0,cis,i0,crc,omega,omega_dot,idot</w:t>
      </w:r>
      <w:r w:rsidR="00CE1546" w:rsidRPr="006B696F">
        <w:rPr>
          <w:rFonts w:eastAsia="SimSun"/>
          <w:szCs w:val="16"/>
          <w:lang w:val="sv-SE" w:eastAsia="zh-CN"/>
        </w:rPr>
        <w:t>,derived?</w:t>
      </w:r>
      <w:r w:rsidRPr="006B696F">
        <w:rPr>
          <w:rFonts w:eastAsia="SimSun"/>
          <w:szCs w:val="16"/>
          <w:lang w:val="sv-SE"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6B696F">
        <w:rPr>
          <w:rFonts w:eastAsia="SimSun"/>
          <w:szCs w:val="16"/>
          <w:lang w:val="sv-SE"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sv_health (#PCDATA)&gt;</w:t>
      </w:r>
    </w:p>
    <w:p w14:paraId="1774B9D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lastRenderedPageBreak/>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6B696F"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cs="Courier New"/>
          <w:szCs w:val="16"/>
        </w:rPr>
        <w:t>&lt;!ELEMENT beta3 (#PCDATA)&gt;</w:t>
      </w:r>
    </w:p>
    <w:p w14:paraId="2EECAC8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rFonts w:eastAsia="SimSun"/>
          <w:szCs w:val="16"/>
          <w:lang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eastAsia="SimSun"/>
          <w:szCs w:val="16"/>
          <w:lang w:eastAsia="zh-CN"/>
        </w:rPr>
        <w:t>&lt;!ELEMENT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6B696F">
        <w:rPr>
          <w:rFonts w:eastAsia="SimSun"/>
          <w:szCs w:val="16"/>
          <w:lang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6B696F">
        <w:rPr>
          <w:rFonts w:eastAsia="SimSun"/>
          <w:szCs w:val="16"/>
          <w:lang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lastRenderedPageBreak/>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3" w:name="_MCCTEMPBM_CRPT80111316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613"/>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 xml:space="preserve">&lt;!-- </w:t>
      </w:r>
      <w:r w:rsidR="006F5215" w:rsidRPr="006B696F">
        <w:rPr>
          <w:rFonts w:cs="Courier New"/>
          <w:szCs w:val="16"/>
          <w:lang w:val="fr-FR"/>
        </w:rPr>
        <w:t>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iCs/>
          <w:snapToGrid w:val="0"/>
          <w:szCs w:val="16"/>
          <w:lang w:val="fr-FR"/>
        </w:rPr>
        <w:tab/>
      </w:r>
      <w:r w:rsidR="006F5215" w:rsidRPr="00C44D1B">
        <w:rPr>
          <w:rFonts w:eastAsia="SimSun"/>
          <w:szCs w:val="16"/>
          <w:lang w:val="pt-BR" w:eastAsia="zh-CN"/>
        </w:rPr>
        <w:t xml:space="preserve">&lt;!ELEMENT </w:t>
      </w:r>
      <w:r w:rsidR="006F5215" w:rsidRPr="006B696F">
        <w:rPr>
          <w:iCs/>
          <w:snapToGrid w:val="0"/>
          <w:szCs w:val="16"/>
          <w:lang w:val="fr-FR"/>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6B696F">
        <w:rPr>
          <w:lang w:val="da-DK"/>
        </w:rPr>
        <w:tab/>
      </w:r>
      <w:r w:rsidR="006F5215" w:rsidRPr="006B696F">
        <w:rPr>
          <w:rFonts w:cs="Courier New"/>
          <w:szCs w:val="16"/>
          <w:lang w:val="da-DK"/>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4" w:name="_MCCTEMPBM_CRPT80111317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614"/>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5" w:name="_MCCTEMPBM_CRPT8011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615"/>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616" w:name="_MCCTEMPBM_CRPT80111319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616"/>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bookmarkStart w:id="2617" w:name="_CRTable8_556"/>
      <w:r w:rsidRPr="00C44D1B">
        <w:t>Table </w:t>
      </w:r>
      <w:bookmarkEnd w:id="2617"/>
      <w:r w:rsidRPr="00C44D1B">
        <w:t>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618" w:name="_MCCTEMPBM_CRPT80111320___7"/>
      <w:r w:rsidRPr="00C44D1B">
        <w:rPr>
          <w:rFonts w:ascii="Courier New" w:hAnsi="Courier New"/>
          <w:noProof/>
          <w:sz w:val="16"/>
          <w:szCs w:val="16"/>
          <w:lang w:eastAsia="zh-CN"/>
        </w:rPr>
        <w:t>   &lt;!ELEMENT SFN_TOW_Unc (#PCDATA)&gt;  &lt;!-- Integer 0..1 0- Uncertainity less than 10 ms, 1-Uncertainity more than 10 ms --&gt;</w:t>
      </w:r>
    </w:p>
    <w:bookmarkEnd w:id="2618"/>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9" w:name="_MCCTEMPBM_CRPT80111321___7"/>
      <w:r w:rsidRPr="00C44D1B">
        <w:rPr>
          <w:rFonts w:ascii="Courier New" w:hAnsi="Courier New"/>
          <w:noProof/>
          <w:sz w:val="16"/>
          <w:szCs w:val="16"/>
          <w:lang w:eastAsia="zh-CN"/>
        </w:rPr>
        <w:lastRenderedPageBreak/>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619"/>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bookmarkStart w:id="2620" w:name="_CRTable8_557"/>
      <w:r w:rsidRPr="00C44D1B">
        <w:t>Table </w:t>
      </w:r>
      <w:bookmarkEnd w:id="2620"/>
      <w:r w:rsidRPr="00C44D1B">
        <w:t>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fr-FR" w:eastAsia="zh-CN"/>
        </w:rPr>
        <w:t>      </w:t>
      </w:r>
      <w:r w:rsidRPr="006B696F">
        <w:rPr>
          <w:rFonts w:eastAsia="SimSun"/>
          <w:szCs w:val="16"/>
          <w:lang w:val="fr-FR" w:eastAsia="zh-CN"/>
        </w:rPr>
        <w:t>&lt;!ELEMENT GPS_bitno (#PCDATA)&gt;</w:t>
      </w:r>
    </w:p>
    <w:p w14:paraId="33B305DD"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6B696F">
        <w:rPr>
          <w:rFonts w:eastAsia="SimSun"/>
          <w:szCs w:val="16"/>
          <w:lang w:val="fr-FR"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6B696F">
        <w:rPr>
          <w:rFonts w:eastAsia="SimSun"/>
          <w:szCs w:val="16"/>
          <w:lang w:val="fr-FR" w:eastAsia="zh-CN"/>
        </w:rPr>
        <w:t>      </w:t>
      </w:r>
      <w:r w:rsidRPr="00C44D1B">
        <w:rPr>
          <w:rFonts w:eastAsia="SimSun"/>
          <w:szCs w:val="16"/>
          <w:lang w:val="es-ES_tradnl" w:eastAsia="zh-CN"/>
        </w:rPr>
        <w:t>&lt;!ELEMENT az_el (az,elev)&gt;</w:t>
      </w:r>
    </w:p>
    <w:p w14:paraId="4AE021C7"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es-ES_tradnl" w:eastAsia="zh-CN"/>
        </w:rPr>
        <w:t>         </w:t>
      </w:r>
      <w:r w:rsidRPr="006B696F">
        <w:rPr>
          <w:rFonts w:eastAsia="SimSun"/>
          <w:szCs w:val="16"/>
          <w:lang w:val="fr-FR"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B696F">
        <w:rPr>
          <w:rFonts w:eastAsia="SimSun"/>
          <w:szCs w:val="16"/>
          <w:lang w:val="fr-FR" w:eastAsia="zh-CN"/>
        </w:rPr>
        <w:t>            </w:t>
      </w:r>
      <w:r w:rsidRPr="00C44D1B">
        <w:rPr>
          <w:rFonts w:eastAsia="SimSun"/>
          <w:szCs w:val="16"/>
          <w:lang w:val="en-US" w:eastAsia="zh-CN"/>
        </w:rPr>
        <w:t>&lt;!ATTLIST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6B696F"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&lt;!ELEMENT confidence_r10 (#PCDATA)&gt;  &lt;!-- 0..100 --&gt;</w:t>
      </w:r>
    </w:p>
    <w:p w14:paraId="5FFE151F" w14:textId="77777777" w:rsidR="00CE1546" w:rsidRPr="006B696F" w:rsidRDefault="00CE1546" w:rsidP="00CE1546"/>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bookmarkStart w:id="2621" w:name="_CRTable8_558"/>
      <w:r w:rsidRPr="00C44D1B">
        <w:t>Table </w:t>
      </w:r>
      <w:bookmarkEnd w:id="2621"/>
      <w:r w:rsidRPr="00C44D1B">
        <w:t>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bookmarkStart w:id="2622" w:name="_CRTable8_559"/>
      <w:r w:rsidRPr="00C44D1B">
        <w:t>Table </w:t>
      </w:r>
      <w:bookmarkEnd w:id="2622"/>
      <w:r w:rsidRPr="00C44D1B">
        <w:t>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3" w:name="_MCCTEMPBM_CRPT80111322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623"/>
    <w:p w14:paraId="45C6422F" w14:textId="77777777" w:rsidR="00CE1546" w:rsidRPr="00C44D1B" w:rsidRDefault="00CE1546" w:rsidP="00CE1546"/>
    <w:p w14:paraId="61E5EEF2" w14:textId="77777777" w:rsidR="00AC5060" w:rsidRPr="00C44D1B" w:rsidRDefault="00AC5060" w:rsidP="00D75217">
      <w:pPr>
        <w:pStyle w:val="TH"/>
      </w:pPr>
      <w:bookmarkStart w:id="2624" w:name="_CRTable8_5510"/>
      <w:r w:rsidRPr="00C44D1B">
        <w:t>Table </w:t>
      </w:r>
      <w:bookmarkEnd w:id="2624"/>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bookmarkStart w:id="2625" w:name="_CRTable8_5511"/>
      <w:r w:rsidRPr="00C44D1B">
        <w:t>Table </w:t>
      </w:r>
      <w:bookmarkEnd w:id="2625"/>
      <w:r w:rsidRPr="00C44D1B">
        <w:t>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626" w:name="_MCCTEMPBM_CRPT80111323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627" w:name="_CRTable8_5512"/>
      <w:bookmarkStart w:id="2628" w:name="_MCCTEMPBM_CRPT80111324___7"/>
      <w:bookmarkEnd w:id="2626"/>
      <w:r w:rsidRPr="00C44D1B">
        <w:t>Table </w:t>
      </w:r>
      <w:bookmarkEnd w:id="2627"/>
      <w:r w:rsidRPr="00C44D1B">
        <w:t>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628"/>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lastRenderedPageBreak/>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&lt;!ELEMENT nav_addl_data (GPS_week,GPS_toe,ttoe_limit,</w:t>
      </w:r>
      <w:r w:rsidR="008B2138" w:rsidRPr="006B696F">
        <w:rPr>
          <w:rFonts w:eastAsia="SimSun"/>
          <w:szCs w:val="16"/>
          <w:lang w:val="da-DK" w:eastAsia="zh-CN"/>
        </w:rPr>
        <w:t>addl_req_</w:t>
      </w:r>
      <w:r w:rsidRPr="006B696F">
        <w:rPr>
          <w:rFonts w:eastAsia="SimSun"/>
          <w:szCs w:val="16"/>
          <w:lang w:val="da-DK" w:eastAsia="zh-CN"/>
        </w:rPr>
        <w:t>sat</w:t>
      </w:r>
      <w:r w:rsidR="008B2138" w:rsidRPr="006B696F">
        <w:rPr>
          <w:rFonts w:eastAsia="SimSun"/>
          <w:szCs w:val="16"/>
          <w:lang w:val="da-DK" w:eastAsia="zh-CN"/>
        </w:rPr>
        <w:t>*</w:t>
      </w:r>
      <w:r w:rsidRPr="006B696F">
        <w:rPr>
          <w:rFonts w:eastAsia="SimSun"/>
          <w:szCs w:val="16"/>
          <w:lang w:val="da-DK"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629" w:name="_CRTable8_5513"/>
      <w:bookmarkStart w:id="2630" w:name="_MCCTEMPBM_CRPT80111326___7"/>
      <w:r w:rsidRPr="00C44D1B">
        <w:t>Table </w:t>
      </w:r>
      <w:bookmarkEnd w:id="2629"/>
      <w:r w:rsidRPr="00C44D1B">
        <w:t>8.55-</w:t>
      </w:r>
      <w:r w:rsidR="00CE1546" w:rsidRPr="00C44D1B">
        <w:t>13</w:t>
      </w:r>
      <w:r w:rsidRPr="00C44D1B">
        <w:t xml:space="preserve">: XML DTD for </w:t>
      </w:r>
      <w:r w:rsidRPr="00C44D1B">
        <w:rPr>
          <w:rFonts w:ascii="Courier New" w:hAnsi="Courier New" w:cs="Courier New"/>
        </w:rPr>
        <w:t>&lt;msg&gt;</w:t>
      </w:r>
    </w:p>
    <w:bookmarkEnd w:id="2630"/>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631" w:name="_MCCTEMPBM_CRPT80111327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632" w:name="_CRTable8_5514"/>
      <w:bookmarkStart w:id="2633" w:name="_MCCTEMPBM_CRPT80111328___7"/>
      <w:bookmarkEnd w:id="2631"/>
      <w:r w:rsidRPr="00C44D1B">
        <w:t>Table </w:t>
      </w:r>
      <w:bookmarkEnd w:id="2632"/>
      <w:r w:rsidRPr="00C44D1B">
        <w:t>8.55-</w:t>
      </w:r>
      <w:r w:rsidR="00CE1546" w:rsidRPr="00C44D1B">
        <w:t>14</w:t>
      </w:r>
      <w:r w:rsidRPr="00C44D1B">
        <w:t xml:space="preserve">: XML DTD for </w:t>
      </w:r>
      <w:r w:rsidRPr="00C44D1B">
        <w:rPr>
          <w:rFonts w:ascii="Courier New" w:hAnsi="Courier New" w:cs="Courier New"/>
        </w:rPr>
        <w:t>&lt;pos_err&gt;</w:t>
      </w:r>
    </w:p>
    <w:bookmarkEnd w:id="2633"/>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bookmarkStart w:id="2634" w:name="_CRTable8_5515"/>
      <w:r w:rsidRPr="00C44D1B">
        <w:t>Table </w:t>
      </w:r>
      <w:bookmarkEnd w:id="2634"/>
      <w:r w:rsidRPr="00C44D1B">
        <w:t xml:space="preserve">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gnss_ion_flags EMPTY&gt;</w:t>
      </w:r>
    </w:p>
    <w:p w14:paraId="7801F600"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6B696F">
        <w:rPr>
          <w:rFonts w:eastAsia="SimSun"/>
          <w:szCs w:val="16"/>
          <w:lang w:val="sv-SE" w:eastAsia="zh-CN"/>
        </w:rPr>
        <w:t xml:space="preserve">&lt;!ELEMENT tme_week (#PCDATA)&gt; </w:t>
      </w:r>
      <w:r w:rsidR="00491D5F" w:rsidRPr="006B696F">
        <w:rPr>
          <w:rFonts w:eastAsia="SimSun"/>
          <w:szCs w:val="16"/>
          <w:lang w:val="sv-SE" w:eastAsia="zh-CN"/>
        </w:rPr>
        <w:t xml:space="preserve"> </w:t>
      </w:r>
      <w:r w:rsidRPr="006B696F">
        <w:rPr>
          <w:rFonts w:eastAsia="SimSun"/>
          <w:szCs w:val="16"/>
          <w:lang w:val="sv-SE"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nb-NO" w:eastAsia="zh-CN"/>
        </w:rPr>
        <w:t>   </w:t>
      </w:r>
      <w:r w:rsidRPr="006B696F">
        <w:rPr>
          <w:rFonts w:eastAsia="SimSun"/>
          <w:szCs w:val="16"/>
          <w:lang w:val="sv-SE"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5" w:name="_MCCTEMPBM_CRPT80111329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6B696F"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 xml:space="preserve">&lt;!ELEMENT gnss-TODfrac (#PCDATA)&gt;  &lt;!-- </w:t>
      </w:r>
      <w:r w:rsidR="00D66B9B" w:rsidRPr="006B696F">
        <w:rPr>
          <w:rFonts w:ascii="Courier New" w:eastAsia="SimSun" w:hAnsi="Courier New"/>
          <w:noProof/>
          <w:sz w:val="16"/>
          <w:szCs w:val="16"/>
          <w:lang w:val="sv-SE" w:eastAsia="zh-CN"/>
        </w:rPr>
        <w:t>0..99 --&gt;</w:t>
      </w:r>
    </w:p>
    <w:p w14:paraId="0EE7553E"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gnss-DataBitsSatList(sat_id,gnss-DataBitsSgnList+)&gt;</w:t>
      </w:r>
    </w:p>
    <w:p w14:paraId="5BBDE53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lastRenderedPageBreak/>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givei-r12 (#PCDATA)&gt;  &lt;!-- </w:t>
      </w:r>
      <w:r w:rsidRPr="006B696F">
        <w:rPr>
          <w:rFonts w:ascii="Courier New" w:eastAsia="SimSun" w:hAnsi="Courier New"/>
          <w:noProof/>
          <w:sz w:val="16"/>
          <w:szCs w:val="16"/>
          <w:lang w:val="nb-NO" w:eastAsia="zh-CN"/>
        </w:rPr>
        <w:t>0..15 --&gt;</w:t>
      </w:r>
    </w:p>
    <w:p w14:paraId="41CBF89F"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val="nb-NO" w:eastAsia="zh-CN"/>
        </w:rPr>
        <w:t>      </w:t>
      </w:r>
      <w:r w:rsidRPr="006B696F">
        <w:rPr>
          <w:rFonts w:ascii="Courier New" w:eastAsia="SimSun" w:hAnsi="Courier New" w:cs="Courier New"/>
          <w:noProof/>
          <w:sz w:val="16"/>
          <w:szCs w:val="16"/>
          <w:lang w:val="nb-NO" w:eastAsia="zh-CN"/>
        </w:rPr>
        <w:t>&lt;!ELEMENT GNSS_id_glonass_sat_element (sat_id,GNSS_signal_id,channel_number?)&gt;  &lt;!-- sat_id 0..63 --&gt;</w:t>
      </w:r>
    </w:p>
    <w:p w14:paraId="6600C55D"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sz w:val="16"/>
          <w:szCs w:val="16"/>
          <w:lang w:val="nb-NO" w:eastAsia="zh-CN"/>
        </w:rPr>
        <w:t>         &lt;!ELEMENT GNSS_signal_id (#PCDATA)&gt;</w:t>
      </w:r>
    </w:p>
    <w:bookmarkEnd w:id="2635"/>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6" w:name="_MCCTEMPBM_CRPT80111330___7"/>
    </w:p>
    <w:bookmarkEnd w:id="2636"/>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snl_toe (#PCDATA)&gt;</w:t>
      </w:r>
    </w:p>
    <w:p w14:paraId="07B4863B"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7" w:name="_MCCTEMPBM_CRPT80111331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lastRenderedPageBreak/>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xml:space="preserve">         &lt;!ELEMENT gnss_TOD_req (#PCDATA)&gt;  &lt;!-- </w:t>
      </w:r>
      <w:r w:rsidRPr="006B696F">
        <w:rPr>
          <w:rFonts w:ascii="Courier New" w:eastAsia="SimSun" w:hAnsi="Courier New"/>
          <w:noProof/>
          <w:sz w:val="16"/>
          <w:szCs w:val="16"/>
          <w:lang w:val="sv-SE" w:eastAsia="zh-CN"/>
        </w:rPr>
        <w:t>0..3599 --&gt;</w:t>
      </w:r>
    </w:p>
    <w:p w14:paraId="3DA3B7F5"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gnss_TOD_fraq (#PCDATA)&gt;  &lt;!-- 0..599 --&gt;</w:t>
      </w:r>
    </w:p>
    <w:p w14:paraId="4CD4FBA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databit_interval (#PCDATA)&gt;  &lt;!-- 0..15 --&gt;</w:t>
      </w:r>
    </w:p>
    <w:p w14:paraId="21C74B1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databit_reqsat_list (sat_id)&gt;</w:t>
      </w:r>
      <w:r w:rsidR="000225CC" w:rsidRPr="006B696F">
        <w:rPr>
          <w:rFonts w:ascii="Courier New" w:eastAsia="SimSun" w:hAnsi="Courier New" w:cs="Courier New"/>
          <w:noProof/>
          <w:sz w:val="16"/>
          <w:szCs w:val="16"/>
          <w:lang w:val="sv-SE"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eastAsia="zh-CN"/>
        </w:rPr>
        <w:t>&lt;!ELEMENT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637"/>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638" w:name="_MCCTEMPBM_CRPT80111332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p w14:paraId="7730151A" w14:textId="77777777" w:rsidR="00CE1546" w:rsidRPr="00C44D1B" w:rsidRDefault="00CE1546" w:rsidP="00CE1546">
      <w:pPr>
        <w:pStyle w:val="TH"/>
      </w:pPr>
      <w:bookmarkStart w:id="2639" w:name="_CRTable8_5516"/>
      <w:bookmarkEnd w:id="2638"/>
      <w:r w:rsidRPr="00C44D1B">
        <w:t>Table </w:t>
      </w:r>
      <w:bookmarkEnd w:id="2639"/>
      <w:r w:rsidRPr="00C44D1B">
        <w:t xml:space="preserve">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nav_af1 (#PCDATA)&gt;  &lt;!-- -32768..32767 --&gt;</w:t>
      </w:r>
    </w:p>
    <w:p w14:paraId="7E7C7A1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nav_af0 (#PCDATA)&gt;  &lt;!-- -2097152..2097151 --&gt;</w:t>
      </w:r>
    </w:p>
    <w:p w14:paraId="0864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nav_Tgd (#PCDATA)&gt;  &lt;!-- -128..127  --&gt;</w:t>
      </w:r>
    </w:p>
    <w:p w14:paraId="0729AD4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p>
    <w:p w14:paraId="64EA030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nav_URA (#PCDATA)&gt;  &lt;!--  0..15 --&gt;</w:t>
      </w:r>
    </w:p>
    <w:p w14:paraId="51C2F27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nav_FitFlag (#PCDATA)&gt;  &lt;!--  0..1 --&gt;</w:t>
      </w:r>
    </w:p>
    <w:p w14:paraId="3EDD5F55"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nav_Toe (#PCDATA)&gt;  &lt;!--  0..37799 --&gt;</w:t>
      </w:r>
    </w:p>
    <w:p w14:paraId="4D9F0E7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77777777" w:rsidR="00CE1546" w:rsidRPr="00C44D1B" w:rsidRDefault="00CE1546" w:rsidP="00CE1546">
      <w:pPr>
        <w:pStyle w:val="NO"/>
        <w:ind w:left="0" w:firstLine="0"/>
        <w:rPr>
          <w:lang w:val="it-IT"/>
        </w:rPr>
      </w:pPr>
      <w:bookmarkStart w:id="2640" w:name="_MCCTEMPBM_CRPT80111333___2"/>
      <w:r w:rsidRPr="00C44D1B">
        <w:rPr>
          <w:lang w:val="it-IT"/>
        </w:rPr>
        <w:t>.</w:t>
      </w:r>
    </w:p>
    <w:p w14:paraId="34ECCFA4" w14:textId="77777777" w:rsidR="00CE1546" w:rsidRPr="00C44D1B" w:rsidRDefault="00CE1546" w:rsidP="00CE1546">
      <w:pPr>
        <w:pStyle w:val="TH"/>
        <w:rPr>
          <w:lang w:val="it-IT"/>
        </w:rPr>
      </w:pPr>
      <w:bookmarkStart w:id="2641" w:name="_CRTable8_5517"/>
      <w:bookmarkEnd w:id="2640"/>
      <w:r w:rsidRPr="00C44D1B">
        <w:rPr>
          <w:lang w:val="it-IT"/>
        </w:rPr>
        <w:t>Table </w:t>
      </w:r>
      <w:bookmarkEnd w:id="2641"/>
      <w:r w:rsidRPr="00C44D1B">
        <w:rPr>
          <w:lang w:val="it-IT"/>
        </w:rPr>
        <w:t xml:space="preserve">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bookmarkStart w:id="2642" w:name="_CRTable8_5518"/>
      <w:r w:rsidRPr="00C44D1B">
        <w:rPr>
          <w:lang w:val="it-IT"/>
        </w:rPr>
        <w:t>Table </w:t>
      </w:r>
      <w:bookmarkEnd w:id="2642"/>
      <w:r w:rsidRPr="00C44D1B">
        <w:rPr>
          <w:lang w:val="it-IT"/>
        </w:rPr>
        <w:t xml:space="preserve">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bookmarkStart w:id="2643" w:name="_CRTable8_5519"/>
      <w:r w:rsidRPr="00C44D1B">
        <w:t>Table </w:t>
      </w:r>
      <w:bookmarkEnd w:id="2643"/>
      <w:r w:rsidRPr="00C44D1B">
        <w:t xml:space="preserve">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644" w:name="_MCCTEMPBM_CRPT80111334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p w14:paraId="72684C5E" w14:textId="77777777" w:rsidR="009B0734" w:rsidRPr="00C44D1B" w:rsidRDefault="009B0734" w:rsidP="009B0734">
      <w:pPr>
        <w:pStyle w:val="TH"/>
      </w:pPr>
      <w:bookmarkStart w:id="2645" w:name="_CRTable8_5520"/>
      <w:bookmarkEnd w:id="2644"/>
      <w:r w:rsidRPr="00C44D1B">
        <w:t>Table </w:t>
      </w:r>
      <w:bookmarkEnd w:id="2645"/>
      <w:r w:rsidRPr="00C44D1B">
        <w:t>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bookmarkStart w:id="2646" w:name="_CRTable8_5521"/>
      <w:r w:rsidRPr="00C44D1B">
        <w:t>Table </w:t>
      </w:r>
      <w:bookmarkEnd w:id="2646"/>
      <w:r w:rsidRPr="00C44D1B">
        <w:t>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bookmarkStart w:id="2647" w:name="_CRTable8_5522"/>
      <w:r w:rsidRPr="00C44D1B">
        <w:t>Table </w:t>
      </w:r>
      <w:bookmarkEnd w:id="2647"/>
      <w:r w:rsidRPr="00C44D1B">
        <w:t>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lastRenderedPageBreak/>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bookmarkStart w:id="2648" w:name="_CRTable8_5523"/>
      <w:r w:rsidRPr="00C44D1B">
        <w:t>Table </w:t>
      </w:r>
      <w:bookmarkEnd w:id="2648"/>
      <w:r w:rsidRPr="00C44D1B">
        <w:t>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649" w:name="_MCCTEMPBM_CRPT80111335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p w14:paraId="2E831B28" w14:textId="77777777" w:rsidR="00F0362F" w:rsidRPr="00C44D1B" w:rsidRDefault="00F0362F" w:rsidP="00F0362F">
      <w:pPr>
        <w:pStyle w:val="TH"/>
      </w:pPr>
      <w:bookmarkStart w:id="2650" w:name="_CRTable8_5524"/>
      <w:bookmarkEnd w:id="2649"/>
      <w:r w:rsidRPr="00C44D1B">
        <w:t>Table </w:t>
      </w:r>
      <w:bookmarkEnd w:id="2650"/>
      <w:r w:rsidRPr="00C44D1B">
        <w:t>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bookmarkStart w:id="2651" w:name="_CRTable8_5525"/>
      <w:r w:rsidRPr="00C44D1B">
        <w:t>Table </w:t>
      </w:r>
      <w:bookmarkEnd w:id="2651"/>
      <w:r w:rsidRPr="00C44D1B">
        <w:t>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bookmarkStart w:id="2652" w:name="_CRTable8_5526"/>
      <w:r w:rsidRPr="00C44D1B">
        <w:t>Table </w:t>
      </w:r>
      <w:bookmarkEnd w:id="2652"/>
      <w:r w:rsidRPr="00C44D1B">
        <w:t>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bookmarkStart w:id="2653" w:name="_CRTable8_5527"/>
      <w:r w:rsidRPr="00C44D1B">
        <w:lastRenderedPageBreak/>
        <w:t>Table </w:t>
      </w:r>
      <w:bookmarkEnd w:id="2653"/>
      <w:r w:rsidRPr="00C44D1B">
        <w:t>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bookmarkStart w:id="2654" w:name="_CRTable8_5528"/>
      <w:r w:rsidRPr="00C44D1B">
        <w:t>Table </w:t>
      </w:r>
      <w:bookmarkEnd w:id="2654"/>
      <w:r w:rsidRPr="00C44D1B">
        <w:t>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bookmarkStart w:id="2655" w:name="_CRTable8_5529"/>
      <w:r w:rsidRPr="00C44D1B">
        <w:t>Table </w:t>
      </w:r>
      <w:bookmarkEnd w:id="2655"/>
      <w:r w:rsidRPr="00C44D1B">
        <w:t>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bookmarkStart w:id="2656" w:name="_CRTable8_5530"/>
      <w:r w:rsidRPr="00C44D1B">
        <w:t>Table </w:t>
      </w:r>
      <w:bookmarkEnd w:id="2656"/>
      <w:r w:rsidRPr="00C44D1B">
        <w:t>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bookmarkStart w:id="2657" w:name="_CRTable8_5531"/>
      <w:r w:rsidRPr="00C44D1B">
        <w:t>Table </w:t>
      </w:r>
      <w:bookmarkEnd w:id="2657"/>
      <w:r w:rsidRPr="00C44D1B">
        <w:t>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bookmarkStart w:id="2658" w:name="_CRTable8_5532"/>
      <w:r w:rsidRPr="00C44D1B">
        <w:lastRenderedPageBreak/>
        <w:t>Table </w:t>
      </w:r>
      <w:bookmarkEnd w:id="2658"/>
      <w:r w:rsidRPr="00C44D1B">
        <w:t>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C44D1B" w:rsidRDefault="006F5215" w:rsidP="006F5215">
      <w:pPr>
        <w:pStyle w:val="TH"/>
      </w:pPr>
    </w:p>
    <w:p w14:paraId="1A8673B2" w14:textId="77777777" w:rsidR="006F5215" w:rsidRPr="00C44D1B" w:rsidRDefault="006F5215" w:rsidP="006F5215">
      <w:pPr>
        <w:pStyle w:val="TH"/>
      </w:pPr>
      <w:bookmarkStart w:id="2659" w:name="_CRTable8_5533"/>
      <w:r w:rsidRPr="00C44D1B">
        <w:t>Table </w:t>
      </w:r>
      <w:bookmarkEnd w:id="2659"/>
      <w:r w:rsidRPr="00C44D1B">
        <w:t>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660" w:name="_CR8_56"/>
      <w:bookmarkStart w:id="2661" w:name="_Toc20207586"/>
      <w:bookmarkStart w:id="2662" w:name="_Toc27579469"/>
      <w:bookmarkStart w:id="2663" w:name="_Toc36116049"/>
      <w:bookmarkStart w:id="2664" w:name="_Toc45214929"/>
      <w:bookmarkStart w:id="2665" w:name="_Toc51866697"/>
      <w:bookmarkStart w:id="2666" w:name="_Toc202525112"/>
      <w:bookmarkEnd w:id="2660"/>
      <w:r w:rsidRPr="00C44D1B">
        <w:t>8.56</w:t>
      </w:r>
      <w:r w:rsidRPr="00C44D1B">
        <w:tab/>
        <w:t xml:space="preserve">Positioning </w:t>
      </w:r>
      <w:r w:rsidR="00136ECD" w:rsidRPr="00C44D1B">
        <w:t>r</w:t>
      </w:r>
      <w:r w:rsidRPr="00C44D1B">
        <w:t>eporting +CPOSR</w:t>
      </w:r>
      <w:bookmarkEnd w:id="2661"/>
      <w:bookmarkEnd w:id="2662"/>
      <w:bookmarkEnd w:id="2663"/>
      <w:bookmarkEnd w:id="2664"/>
      <w:bookmarkEnd w:id="2665"/>
      <w:bookmarkEnd w:id="2666"/>
    </w:p>
    <w:p w14:paraId="1671301B" w14:textId="77777777" w:rsidR="00AC5060" w:rsidRPr="00C44D1B" w:rsidRDefault="00AC5060" w:rsidP="00AC5060">
      <w:pPr>
        <w:pStyle w:val="TH"/>
      </w:pPr>
      <w:bookmarkStart w:id="2667" w:name="_CRTable8_561"/>
      <w:r w:rsidRPr="00C44D1B">
        <w:t>Table </w:t>
      </w:r>
      <w:bookmarkEnd w:id="2667"/>
      <w:r w:rsidRPr="00C44D1B">
        <w:t>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AC5060">
            <w:pPr>
              <w:pStyle w:val="TAH"/>
              <w:ind w:leftChars="104" w:left="208"/>
              <w:rPr>
                <w:rFonts w:ascii="Courier New" w:hAnsi="Courier New"/>
                <w:lang w:eastAsia="en-US"/>
              </w:rPr>
            </w:pPr>
            <w:bookmarkStart w:id="2668" w:name="_MCCTEMPBM_CRPT80111336___2" w:colFirst="0" w:colLast="0"/>
            <w:r w:rsidRPr="00C44D1B">
              <w:rPr>
                <w:lang w:eastAsia="en-US"/>
              </w:rPr>
              <w:t>Command</w:t>
            </w:r>
          </w:p>
        </w:tc>
        <w:tc>
          <w:tcPr>
            <w:tcW w:w="4029" w:type="dxa"/>
          </w:tcPr>
          <w:p w14:paraId="6BC775D6" w14:textId="77777777" w:rsidR="00AC5060" w:rsidRPr="00C44D1B" w:rsidRDefault="00AC5060" w:rsidP="00AC5060">
            <w:pPr>
              <w:pStyle w:val="TAH"/>
              <w:ind w:leftChars="104" w:left="208"/>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669" w:name="_MCCTEMPBM_CRPT80111337___2"/>
            <w:bookmarkEnd w:id="2668"/>
            <w:r w:rsidRPr="00C44D1B">
              <w:rPr>
                <w:rFonts w:ascii="Courier New" w:hAnsi="Courier New"/>
              </w:rPr>
              <w:t>+CPOSR=[&lt;mode&gt;]</w:t>
            </w:r>
            <w:bookmarkEnd w:id="2669"/>
          </w:p>
        </w:tc>
        <w:tc>
          <w:tcPr>
            <w:tcW w:w="4029" w:type="dxa"/>
          </w:tcPr>
          <w:p w14:paraId="407C1373" w14:textId="77777777" w:rsidR="00AC5060" w:rsidRPr="00C44D1B" w:rsidRDefault="00AC5060" w:rsidP="008C0920">
            <w:pPr>
              <w:spacing w:after="20"/>
              <w:ind w:leftChars="55" w:left="110"/>
              <w:rPr>
                <w:rFonts w:ascii="Courier New" w:hAnsi="Courier New"/>
              </w:rPr>
            </w:pPr>
            <w:bookmarkStart w:id="2670" w:name="_MCCTEMPBM_CRPT80111338___2"/>
            <w:bookmarkEnd w:id="2670"/>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671" w:name="_MCCTEMPBM_CRPT80111339___2"/>
            <w:r w:rsidRPr="00C44D1B">
              <w:rPr>
                <w:rFonts w:ascii="Courier New" w:hAnsi="Courier New"/>
              </w:rPr>
              <w:t>+CPOSR?</w:t>
            </w:r>
            <w:bookmarkEnd w:id="2671"/>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672" w:name="_MCCTEMPBM_CRPT80111340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672"/>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673" w:name="_MCCTEMPBM_CRPT80111341___2"/>
            <w:r w:rsidRPr="00C44D1B">
              <w:rPr>
                <w:rFonts w:ascii="Courier New" w:hAnsi="Courier New"/>
              </w:rPr>
              <w:t>+CPOSR=?</w:t>
            </w:r>
            <w:bookmarkEnd w:id="2673"/>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674" w:name="_MCCTEMPBM_CRPT80111342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674"/>
          </w:p>
        </w:tc>
      </w:tr>
    </w:tbl>
    <w:p w14:paraId="7E4DC999" w14:textId="77777777" w:rsidR="00AC5060" w:rsidRPr="00C44D1B" w:rsidRDefault="00AC5060" w:rsidP="00AC5060">
      <w:pPr>
        <w:spacing w:after="0"/>
        <w:rPr>
          <w:b/>
          <w:bCs/>
        </w:rPr>
      </w:pPr>
    </w:p>
    <w:p w14:paraId="093BF63C" w14:textId="77777777" w:rsidR="00AC5060" w:rsidRPr="00C44D1B" w:rsidRDefault="00AC5060" w:rsidP="00AC5060">
      <w:pPr>
        <w:spacing w:after="0"/>
        <w:rPr>
          <w:b/>
          <w:bCs/>
        </w:rPr>
      </w:pPr>
      <w:r w:rsidRPr="00C44D1B">
        <w:rPr>
          <w:b/>
          <w:bCs/>
        </w:rPr>
        <w:t>Description</w:t>
      </w:r>
    </w:p>
    <w:p w14:paraId="5C6214D1" w14:textId="77777777" w:rsidR="00AC5060" w:rsidRPr="00C44D1B" w:rsidRDefault="00AC5060" w:rsidP="00AC5060">
      <w:pPr>
        <w:spacing w:after="0"/>
        <w:rPr>
          <w:b/>
          <w:bCs/>
        </w:rPr>
      </w:pPr>
    </w:p>
    <w:p w14:paraId="39C57888" w14:textId="77777777" w:rsidR="00AC5060" w:rsidRPr="00C44D1B" w:rsidRDefault="00AC5060" w:rsidP="00AC5060">
      <w:bookmarkStart w:id="2675" w:name="_MCCTEMPBM_CRPT80111343___7"/>
      <w:r w:rsidRPr="00C44D1B">
        <w:t xml:space="preserve">Set command enables or disables the sending of unsolicited result codes. The XML-formatted string may be sent as one or more unsolicited result codes. Each part of the XML-formatted string is sent as one unsolicited result code, prefixed with </w:t>
      </w:r>
      <w:r w:rsidRPr="00C44D1B">
        <w:rPr>
          <w:rFonts w:ascii="Courier New" w:hAnsi="Courier New" w:cs="Courier New"/>
        </w:rPr>
        <w:t>+CPOSR</w:t>
      </w:r>
      <w:r w:rsidRPr="00C44D1B">
        <w:t>.</w:t>
      </w:r>
    </w:p>
    <w:p w14:paraId="67ADD4BE" w14:textId="77777777" w:rsidR="00AC5060" w:rsidRPr="00C44D1B" w:rsidRDefault="00AC5060" w:rsidP="00AC5060">
      <w:pPr>
        <w:pStyle w:val="NO"/>
      </w:pPr>
      <w:bookmarkStart w:id="2676" w:name="_MCCTEMPBM_CRPT80111344___7"/>
      <w:bookmarkEnd w:id="2675"/>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677" w:name="_MCCTEMPBM_CRPT80111345___7"/>
      <w:bookmarkEnd w:id="2676"/>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677"/>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678" w:name="_MCCTEMPBM_CRPT80111346___7"/>
      <w:r w:rsidRPr="00C44D1B">
        <w:rPr>
          <w:rFonts w:ascii="Courier New" w:hAnsi="Courier New"/>
        </w:rPr>
        <w:t>&lt;mode&gt;</w:t>
      </w:r>
      <w:r w:rsidRPr="00C44D1B">
        <w:t>:</w:t>
      </w:r>
      <w:r w:rsidR="00FE24B2" w:rsidRPr="00C44D1B">
        <w:t xml:space="preserve"> integer type</w:t>
      </w:r>
    </w:p>
    <w:bookmarkEnd w:id="2678"/>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679" w:name="_MCCTEMPBM_CRPT80111347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lastRenderedPageBreak/>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6B696F">
        <w:rPr>
          <w:rFonts w:ascii="Courier New" w:hAnsi="Courier New" w:cs="Courier New"/>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679"/>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680" w:name="_CR8_57"/>
      <w:bookmarkStart w:id="2681" w:name="_Toc20207587"/>
      <w:bookmarkStart w:id="2682" w:name="_Toc27579470"/>
      <w:bookmarkStart w:id="2683" w:name="_Toc36116050"/>
      <w:bookmarkStart w:id="2684" w:name="_Toc45214930"/>
      <w:bookmarkStart w:id="2685" w:name="_Toc51866698"/>
      <w:bookmarkStart w:id="2686" w:name="_Toc202525113"/>
      <w:bookmarkEnd w:id="2680"/>
      <w:r w:rsidRPr="00C44D1B">
        <w:lastRenderedPageBreak/>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681"/>
      <w:bookmarkEnd w:id="2682"/>
      <w:bookmarkEnd w:id="2683"/>
      <w:bookmarkEnd w:id="2684"/>
      <w:bookmarkEnd w:id="2685"/>
      <w:bookmarkEnd w:id="2686"/>
    </w:p>
    <w:p w14:paraId="66777C4D" w14:textId="77777777" w:rsidR="00F55567" w:rsidRPr="00C44D1B" w:rsidRDefault="00F55567" w:rsidP="00F55567">
      <w:pPr>
        <w:pStyle w:val="TH"/>
      </w:pPr>
      <w:bookmarkStart w:id="2687" w:name="_CRTable8_571"/>
      <w:r w:rsidRPr="00C44D1B">
        <w:t>Table </w:t>
      </w:r>
      <w:bookmarkEnd w:id="2687"/>
      <w:r w:rsidRPr="00C44D1B">
        <w:t>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688" w:name="_MCCTEMPBM_CRPT80111348___7" w:colFirst="0" w:colLast="0"/>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689" w:name="_MCCTEMPBM_CRPT80111349___7" w:colFirst="0" w:colLast="0"/>
            <w:bookmarkEnd w:id="2688"/>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690" w:name="_MCCTEMPBM_CRPT80111350___7"/>
            <w:bookmarkEnd w:id="2689"/>
            <w:r w:rsidRPr="00C44D1B">
              <w:rPr>
                <w:rFonts w:ascii="Courier New" w:hAnsi="Courier New"/>
              </w:rPr>
              <w:t>+CMTLR=?</w:t>
            </w:r>
            <w:bookmarkEnd w:id="2690"/>
          </w:p>
        </w:tc>
        <w:tc>
          <w:tcPr>
            <w:tcW w:w="4695" w:type="dxa"/>
          </w:tcPr>
          <w:p w14:paraId="30E80B33" w14:textId="77777777" w:rsidR="00F55567" w:rsidRPr="00C44D1B" w:rsidRDefault="00F55567" w:rsidP="00BC47B3">
            <w:pPr>
              <w:spacing w:after="20"/>
              <w:rPr>
                <w:rFonts w:ascii="Courier New" w:hAnsi="Courier New"/>
              </w:rPr>
            </w:pPr>
            <w:bookmarkStart w:id="2691" w:name="_MCCTEMPBM_CRPT80111351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691"/>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t>Description</w:t>
      </w:r>
    </w:p>
    <w:p w14:paraId="26D65F40" w14:textId="77777777" w:rsidR="00F55567" w:rsidRPr="00C44D1B" w:rsidRDefault="00F55567" w:rsidP="00F55567">
      <w:bookmarkStart w:id="2692" w:name="_MCCTEMPBM_CRPT80111352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692"/>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693" w:name="_MCCTEMPBM_CRPT80111353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693"/>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694" w:name="_MCCTEMPBM_CRPT80111354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694"/>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695" w:name="_MCCTEMPBM_CRPT80111355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695"/>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060EC003" w14:textId="77777777" w:rsidR="002D7CD0" w:rsidRDefault="00F55567" w:rsidP="002D7CD0">
      <w:pPr>
        <w:pStyle w:val="B2"/>
      </w:pPr>
      <w:r w:rsidRPr="00C44D1B">
        <w:t>2</w:t>
      </w:r>
      <w:r w:rsidRPr="00C44D1B">
        <w:tab/>
        <w:t>The initial location.</w:t>
      </w:r>
    </w:p>
    <w:p w14:paraId="7EE8E464" w14:textId="77777777" w:rsidR="002D7CD0" w:rsidRDefault="002D7CD0" w:rsidP="002D7CD0">
      <w:pPr>
        <w:pStyle w:val="B2"/>
      </w:pPr>
      <w:r>
        <w:t>3</w:t>
      </w:r>
      <w:r>
        <w:tab/>
        <w:t>Activate deferred Location.</w:t>
      </w:r>
    </w:p>
    <w:p w14:paraId="478EBE19" w14:textId="77777777" w:rsidR="002D7CD0" w:rsidRDefault="002D7CD0" w:rsidP="002D7CD0">
      <w:pPr>
        <w:pStyle w:val="B2"/>
      </w:pPr>
      <w:r>
        <w:t>4</w:t>
      </w:r>
      <w:r>
        <w:tab/>
        <w:t>Cancel Deferred Location.</w:t>
      </w:r>
    </w:p>
    <w:p w14:paraId="6797712B" w14:textId="4A1FA2F8" w:rsidR="00F55567" w:rsidRPr="00C44D1B" w:rsidRDefault="002D7CD0" w:rsidP="002D7CD0">
      <w:pPr>
        <w:pStyle w:val="B2"/>
      </w:pPr>
      <w:r>
        <w:t>5</w:t>
      </w:r>
      <w:r>
        <w:tab/>
        <w:t>Notification Verification Only.</w:t>
      </w:r>
    </w:p>
    <w:p w14:paraId="37DD760F" w14:textId="77777777" w:rsidR="00F55567" w:rsidRPr="00C44D1B" w:rsidRDefault="00F55567" w:rsidP="00F55567">
      <w:pPr>
        <w:pStyle w:val="B1"/>
      </w:pPr>
      <w:bookmarkStart w:id="2696" w:name="_MCCTEMPBM_CRPT80111356___7"/>
      <w:r w:rsidRPr="00C44D1B">
        <w:rPr>
          <w:rFonts w:ascii="Courier New" w:hAnsi="Courier New" w:cs="Courier New"/>
        </w:rPr>
        <w:lastRenderedPageBreak/>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696"/>
    <w:p w14:paraId="629DE5FF" w14:textId="77777777" w:rsidR="00F55567" w:rsidRPr="00C44D1B" w:rsidRDefault="00F55567" w:rsidP="00F14DF1">
      <w:pPr>
        <w:pStyle w:val="B2"/>
      </w:pPr>
      <w:r w:rsidRPr="00C44D1B">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t>Optional.</w:t>
      </w:r>
    </w:p>
    <w:p w14:paraId="2F94A9B6" w14:textId="77777777" w:rsidR="00F55567" w:rsidRPr="00C44D1B" w:rsidRDefault="00F55567" w:rsidP="00E26141">
      <w:pPr>
        <w:pStyle w:val="Heading2"/>
      </w:pPr>
      <w:bookmarkStart w:id="2697" w:name="_CR8_58"/>
      <w:bookmarkStart w:id="2698" w:name="_Toc20207588"/>
      <w:bookmarkStart w:id="2699" w:name="_Toc27579471"/>
      <w:bookmarkStart w:id="2700" w:name="_Toc36116051"/>
      <w:bookmarkStart w:id="2701" w:name="_Toc45214931"/>
      <w:bookmarkStart w:id="2702" w:name="_Toc51866699"/>
      <w:bookmarkStart w:id="2703" w:name="_Toc202525114"/>
      <w:bookmarkEnd w:id="2697"/>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698"/>
      <w:bookmarkEnd w:id="2699"/>
      <w:bookmarkEnd w:id="2700"/>
      <w:bookmarkEnd w:id="2701"/>
      <w:bookmarkEnd w:id="2702"/>
      <w:bookmarkEnd w:id="2703"/>
    </w:p>
    <w:p w14:paraId="753F88C6" w14:textId="77777777" w:rsidR="00F55567" w:rsidRPr="00C44D1B" w:rsidRDefault="00F55567" w:rsidP="00F55567">
      <w:pPr>
        <w:pStyle w:val="TH"/>
      </w:pPr>
      <w:bookmarkStart w:id="2704" w:name="_CRTable8_581"/>
      <w:r w:rsidRPr="00C44D1B">
        <w:t>Table </w:t>
      </w:r>
      <w:bookmarkEnd w:id="2704"/>
      <w:r w:rsidRPr="00C44D1B">
        <w:t>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705" w:name="_MCCTEMPBM_CRPT80111357___7" w:colFirst="0" w:colLast="0"/>
            <w:r w:rsidRPr="00C44D1B">
              <w:rPr>
                <w:rFonts w:ascii="Courier New" w:hAnsi="Courier New" w:cs="Courier New"/>
              </w:rPr>
              <w:t>+CMTLRA=&lt;allow&gt;,&lt;handle_id&gt;</w:t>
            </w:r>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706" w:name="_MCCTEMPBM_CRPT80111358___7" w:colFirst="0" w:colLast="0"/>
            <w:bookmarkEnd w:id="2705"/>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707" w:name="_MCCTEMPBM_CRPT80111359___7"/>
            <w:bookmarkEnd w:id="2706"/>
            <w:r w:rsidRPr="00C44D1B">
              <w:rPr>
                <w:rFonts w:ascii="Courier New" w:hAnsi="Courier New"/>
              </w:rPr>
              <w:t>+CMTLRA=?</w:t>
            </w:r>
            <w:bookmarkEnd w:id="2707"/>
          </w:p>
        </w:tc>
        <w:tc>
          <w:tcPr>
            <w:tcW w:w="4429" w:type="dxa"/>
          </w:tcPr>
          <w:p w14:paraId="5FA677F0" w14:textId="77777777" w:rsidR="00F55567" w:rsidRPr="00C44D1B" w:rsidRDefault="00F55567" w:rsidP="00BC47B3">
            <w:pPr>
              <w:spacing w:after="20"/>
              <w:rPr>
                <w:rFonts w:ascii="Courier New" w:hAnsi="Courier New"/>
              </w:rPr>
            </w:pPr>
            <w:bookmarkStart w:id="2708" w:name="_MCCTEMPBM_CRPT80111360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708"/>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709" w:name="_MCCTEMPBM_CRPT80111361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709"/>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710" w:name="_MCCTEMPBM_CRPT80111362___7"/>
      <w:r w:rsidRPr="00C44D1B">
        <w:rPr>
          <w:rFonts w:ascii="Courier New" w:hAnsi="Courier New" w:cs="Courier New"/>
        </w:rPr>
        <w:t>&lt;allow&gt;</w:t>
      </w:r>
      <w:r w:rsidRPr="00C44D1B">
        <w:t>: integer type. Enables and disables the allowance for location disclosure.</w:t>
      </w:r>
    </w:p>
    <w:bookmarkEnd w:id="2710"/>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711" w:name="_MCCTEMPBM_CRPT80111363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711"/>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712" w:name="_CR8_59"/>
      <w:bookmarkStart w:id="2713" w:name="_Toc20207589"/>
      <w:bookmarkStart w:id="2714" w:name="_Toc27579472"/>
      <w:bookmarkStart w:id="2715" w:name="_Toc36116052"/>
      <w:bookmarkStart w:id="2716" w:name="_Toc45214932"/>
      <w:bookmarkStart w:id="2717" w:name="_Toc51866700"/>
      <w:bookmarkStart w:id="2718" w:name="_Toc202525115"/>
      <w:bookmarkEnd w:id="2712"/>
      <w:r w:rsidRPr="00C44D1B">
        <w:t>8.59</w:t>
      </w:r>
      <w:r w:rsidRPr="00C44D1B">
        <w:tab/>
      </w:r>
      <w:r w:rsidR="00FE7A01" w:rsidRPr="00C44D1B">
        <w:t xml:space="preserve">Battery </w:t>
      </w:r>
      <w:r w:rsidR="00136ECD" w:rsidRPr="00C44D1B">
        <w:t>c</w:t>
      </w:r>
      <w:r w:rsidR="00FE7A01" w:rsidRPr="00C44D1B">
        <w:t>apacity +CBCAP</w:t>
      </w:r>
      <w:bookmarkEnd w:id="2713"/>
      <w:bookmarkEnd w:id="2714"/>
      <w:bookmarkEnd w:id="2715"/>
      <w:bookmarkEnd w:id="2716"/>
      <w:bookmarkEnd w:id="2717"/>
      <w:bookmarkEnd w:id="2718"/>
    </w:p>
    <w:p w14:paraId="7F4443CD" w14:textId="77777777" w:rsidR="00FE7A01" w:rsidRPr="00C44D1B" w:rsidRDefault="00FE7A01" w:rsidP="00FE7A01">
      <w:pPr>
        <w:pStyle w:val="TH"/>
      </w:pPr>
      <w:bookmarkStart w:id="2719" w:name="_CRTable8_591"/>
      <w:r w:rsidRPr="00C44D1B">
        <w:t>Table </w:t>
      </w:r>
      <w:bookmarkEnd w:id="2719"/>
      <w:r w:rsidRPr="00C44D1B">
        <w:t>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720" w:name="_MCCTEMPBM_CRPT80111364___7" w:colFirst="0" w:colLast="0"/>
            <w:r w:rsidRPr="00C44D1B">
              <w:rPr>
                <w:rFonts w:ascii="Courier New" w:hAnsi="Courier New"/>
              </w:rPr>
              <w:t>+CBCAP=[&lt;reporting&gt;[,&lt;reporting_interval&gt;]]</w:t>
            </w:r>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721" w:name="_MCCTEMPBM_CRPT80111365___7" w:colFirst="0" w:colLast="0"/>
            <w:bookmarkEnd w:id="2720"/>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722" w:name="_MCCTEMPBM_CRPT80111366___7"/>
            <w:bookmarkEnd w:id="2721"/>
            <w:r w:rsidRPr="00C44D1B">
              <w:rPr>
                <w:rFonts w:ascii="Courier New" w:hAnsi="Courier New"/>
              </w:rPr>
              <w:t>+CBCAP=?</w:t>
            </w:r>
            <w:bookmarkEnd w:id="2722"/>
          </w:p>
        </w:tc>
        <w:tc>
          <w:tcPr>
            <w:tcW w:w="6120" w:type="dxa"/>
          </w:tcPr>
          <w:p w14:paraId="229AD5E6" w14:textId="77777777" w:rsidR="00FE7A01" w:rsidRPr="00C44D1B" w:rsidRDefault="00FE7A01" w:rsidP="008C72A3">
            <w:pPr>
              <w:spacing w:after="20"/>
              <w:rPr>
                <w:rFonts w:ascii="Courier New" w:hAnsi="Courier New"/>
              </w:rPr>
            </w:pPr>
            <w:bookmarkStart w:id="2723" w:name="_MCCTEMPBM_CRPT80111367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723"/>
          </w:p>
        </w:tc>
      </w:tr>
    </w:tbl>
    <w:p w14:paraId="6436601E" w14:textId="77777777" w:rsidR="00FE7A01" w:rsidRPr="00C44D1B" w:rsidRDefault="00FE7A01" w:rsidP="00FE7A01"/>
    <w:p w14:paraId="151239B7" w14:textId="77777777" w:rsidR="00FE7A01" w:rsidRPr="00C44D1B" w:rsidRDefault="00FE7A01" w:rsidP="00FE7A01">
      <w:r w:rsidRPr="00C44D1B">
        <w:rPr>
          <w:b/>
        </w:rPr>
        <w:lastRenderedPageBreak/>
        <w:t>Description</w:t>
      </w:r>
    </w:p>
    <w:p w14:paraId="773CDAA6" w14:textId="77777777" w:rsidR="00FE7A01" w:rsidRPr="00C44D1B" w:rsidRDefault="00FE7A01" w:rsidP="00FE7A01">
      <w:bookmarkStart w:id="2724" w:name="_MCCTEMPBM_CRPT80111368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724"/>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725" w:name="_MCCTEMPBM_CRPT80111369___7"/>
      <w:r w:rsidRPr="00C44D1B">
        <w:rPr>
          <w:rFonts w:ascii="Courier New" w:hAnsi="Courier New" w:cs="Courier New"/>
        </w:rPr>
        <w:t>&lt;reporting&gt;</w:t>
      </w:r>
      <w:r w:rsidRPr="00C44D1B">
        <w:t>: integer type. Enables and disables reporting of changes in the battery capacity level.</w:t>
      </w:r>
    </w:p>
    <w:bookmarkEnd w:id="2725"/>
    <w:p w14:paraId="53D1EF01" w14:textId="77777777" w:rsidR="00FE7A01" w:rsidRPr="00C44D1B" w:rsidRDefault="00FE7A01" w:rsidP="00F14DF1">
      <w:pPr>
        <w:pStyle w:val="B2"/>
      </w:pPr>
      <w:r w:rsidRPr="00C44D1B">
        <w:rPr>
          <w:u w:val="single"/>
        </w:rPr>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726" w:name="_MCCTEMPBM_CRPT80111370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726"/>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727" w:name="_MCCTEMPBM_CRPT80111371___7"/>
      <w:r w:rsidRPr="00C44D1B">
        <w:rPr>
          <w:rFonts w:ascii="Courier New" w:hAnsi="Courier New" w:cs="Courier New"/>
        </w:rPr>
        <w:t>&lt;bcl&gt;</w:t>
      </w:r>
      <w:r w:rsidRPr="00C44D1B">
        <w:t>: integer type. Gives the remaining relative battery capacity level (in percentages).</w:t>
      </w:r>
    </w:p>
    <w:bookmarkEnd w:id="2727"/>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728" w:name="_MCCTEMPBM_CRPT80111372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729" w:name="_MCCTEMPBM_CRPT80111373___7"/>
      <w:bookmarkEnd w:id="2728"/>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729"/>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730" w:name="_CR8_60"/>
      <w:bookmarkStart w:id="2731" w:name="_Toc20207590"/>
      <w:bookmarkStart w:id="2732" w:name="_Toc27579473"/>
      <w:bookmarkStart w:id="2733" w:name="_Toc36116053"/>
      <w:bookmarkStart w:id="2734" w:name="_Toc45214933"/>
      <w:bookmarkStart w:id="2735" w:name="_Toc51866701"/>
      <w:bookmarkStart w:id="2736" w:name="_Toc202525116"/>
      <w:bookmarkEnd w:id="2730"/>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731"/>
      <w:bookmarkEnd w:id="2732"/>
      <w:bookmarkEnd w:id="2733"/>
      <w:bookmarkEnd w:id="2734"/>
      <w:bookmarkEnd w:id="2735"/>
      <w:bookmarkEnd w:id="2736"/>
    </w:p>
    <w:p w14:paraId="5BF86686" w14:textId="77777777" w:rsidR="00FE7A01" w:rsidRPr="00C44D1B" w:rsidRDefault="00FE7A01" w:rsidP="00FE7A01">
      <w:pPr>
        <w:pStyle w:val="TH"/>
      </w:pPr>
      <w:bookmarkStart w:id="2737" w:name="_CRTable8_601"/>
      <w:r w:rsidRPr="00C44D1B">
        <w:rPr>
          <w:lang w:val="fr-FR"/>
        </w:rPr>
        <w:t>Table </w:t>
      </w:r>
      <w:bookmarkEnd w:id="2737"/>
      <w:r w:rsidRPr="00C44D1B">
        <w:rPr>
          <w:lang w:val="fr-FR"/>
        </w:rPr>
        <w:t xml:space="preserve">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738" w:name="_MCCTEMPBM_CRPT80111374___7" w:colFirst="0" w:colLast="0"/>
            <w:r w:rsidRPr="00C44D1B">
              <w:rPr>
                <w:rFonts w:ascii="Courier New" w:hAnsi="Courier New"/>
              </w:rPr>
              <w:t>+CBCON=[&lt;reporting&gt;]</w:t>
            </w:r>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739" w:name="_MCCTEMPBM_CRPT80111375___7" w:colFirst="0" w:colLast="0"/>
            <w:bookmarkEnd w:id="2738"/>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740" w:name="_MCCTEMPBM_CRPT80111376___7"/>
            <w:bookmarkEnd w:id="2739"/>
            <w:r w:rsidRPr="00C44D1B">
              <w:rPr>
                <w:rFonts w:ascii="Courier New" w:hAnsi="Courier New"/>
              </w:rPr>
              <w:t>+CBCON=?</w:t>
            </w:r>
            <w:bookmarkEnd w:id="2740"/>
          </w:p>
        </w:tc>
        <w:tc>
          <w:tcPr>
            <w:tcW w:w="4819" w:type="dxa"/>
          </w:tcPr>
          <w:p w14:paraId="442314A9" w14:textId="77777777" w:rsidR="00FE7A01" w:rsidRPr="00C44D1B" w:rsidRDefault="00FE7A01" w:rsidP="008C72A3">
            <w:pPr>
              <w:spacing w:after="20"/>
              <w:rPr>
                <w:rFonts w:ascii="Courier New" w:hAnsi="Courier New"/>
              </w:rPr>
            </w:pPr>
            <w:bookmarkStart w:id="2741" w:name="_MCCTEMPBM_CRPT80111377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741"/>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742" w:name="_MCCTEMPBM_CRPT80111378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742"/>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743" w:name="_MCCTEMPBM_CRPT80111379___7"/>
      <w:r w:rsidRPr="00C44D1B">
        <w:rPr>
          <w:rFonts w:ascii="Courier New" w:hAnsi="Courier New" w:cs="Courier New"/>
        </w:rPr>
        <w:t>&lt;reporting&gt;</w:t>
      </w:r>
      <w:r w:rsidRPr="00C44D1B">
        <w:t>: integer type. Enables and disables reporting of changes in the battery connection status.</w:t>
      </w:r>
    </w:p>
    <w:bookmarkEnd w:id="2743"/>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744" w:name="_MCCTEMPBM_CRPT80111380___7"/>
      <w:r w:rsidRPr="00C44D1B">
        <w:rPr>
          <w:rFonts w:ascii="Courier New" w:hAnsi="Courier New" w:cs="Courier New"/>
        </w:rPr>
        <w:lastRenderedPageBreak/>
        <w:t>&lt;bcs&gt;</w:t>
      </w:r>
      <w:r w:rsidRPr="00C44D1B">
        <w:t>: integer type. Indicates the battery status.</w:t>
      </w:r>
    </w:p>
    <w:bookmarkEnd w:id="2744"/>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745" w:name="_CR8_61"/>
      <w:bookmarkStart w:id="2746" w:name="_Toc20207591"/>
      <w:bookmarkStart w:id="2747" w:name="_Toc27579474"/>
      <w:bookmarkStart w:id="2748" w:name="_Toc36116054"/>
      <w:bookmarkStart w:id="2749" w:name="_Toc45214934"/>
      <w:bookmarkStart w:id="2750" w:name="_Toc51866702"/>
      <w:bookmarkStart w:id="2751" w:name="_Toc202525117"/>
      <w:bookmarkEnd w:id="2745"/>
      <w:r w:rsidRPr="00C44D1B">
        <w:t>8.61</w:t>
      </w:r>
      <w:r w:rsidRPr="00C44D1B">
        <w:tab/>
        <w:t xml:space="preserve">Battery </w:t>
      </w:r>
      <w:r w:rsidR="00136ECD" w:rsidRPr="00C44D1B">
        <w:t>c</w:t>
      </w:r>
      <w:r w:rsidRPr="00C44D1B">
        <w:t xml:space="preserve">harger </w:t>
      </w:r>
      <w:r w:rsidR="00136ECD" w:rsidRPr="00C44D1B">
        <w:t>s</w:t>
      </w:r>
      <w:r w:rsidRPr="00C44D1B">
        <w:t>tatus +CBCHG</w:t>
      </w:r>
      <w:bookmarkEnd w:id="2746"/>
      <w:bookmarkEnd w:id="2747"/>
      <w:bookmarkEnd w:id="2748"/>
      <w:bookmarkEnd w:id="2749"/>
      <w:bookmarkEnd w:id="2750"/>
      <w:bookmarkEnd w:id="2751"/>
    </w:p>
    <w:p w14:paraId="24530912" w14:textId="77777777" w:rsidR="00FE7A01" w:rsidRPr="00C44D1B" w:rsidRDefault="00FE7A01" w:rsidP="00FE7A01">
      <w:pPr>
        <w:pStyle w:val="TH"/>
      </w:pPr>
      <w:bookmarkStart w:id="2752" w:name="_CRTable8_611"/>
      <w:r w:rsidRPr="00C44D1B">
        <w:t>Table </w:t>
      </w:r>
      <w:bookmarkEnd w:id="2752"/>
      <w:r w:rsidRPr="00C44D1B">
        <w:t xml:space="preserve">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753" w:name="_MCCTEMPBM_CRPT80111381___7" w:colFirst="0" w:colLast="0"/>
            <w:r w:rsidRPr="00C44D1B">
              <w:rPr>
                <w:rFonts w:ascii="Courier New" w:hAnsi="Courier New"/>
              </w:rPr>
              <w:t>+CBCHG=[&lt;reporting&gt;]</w:t>
            </w:r>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754" w:name="_MCCTEMPBM_CRPT80111382___7" w:colFirst="0" w:colLast="0"/>
            <w:bookmarkEnd w:id="2753"/>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755" w:name="_MCCTEMPBM_CRPT80111383___7"/>
            <w:bookmarkEnd w:id="2754"/>
            <w:r w:rsidRPr="00C44D1B">
              <w:rPr>
                <w:rFonts w:ascii="Courier New" w:hAnsi="Courier New"/>
              </w:rPr>
              <w:t>+CBCHG=?</w:t>
            </w:r>
            <w:bookmarkEnd w:id="2755"/>
          </w:p>
        </w:tc>
        <w:tc>
          <w:tcPr>
            <w:tcW w:w="4961" w:type="dxa"/>
          </w:tcPr>
          <w:p w14:paraId="455CE5BF" w14:textId="77777777" w:rsidR="00FE7A01" w:rsidRPr="00C44D1B" w:rsidRDefault="00FE7A01" w:rsidP="008C72A3">
            <w:pPr>
              <w:spacing w:after="20"/>
              <w:rPr>
                <w:rFonts w:ascii="Courier New" w:hAnsi="Courier New"/>
              </w:rPr>
            </w:pPr>
            <w:bookmarkStart w:id="2756" w:name="_MCCTEMPBM_CRPT80111384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756"/>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757" w:name="_MCCTEMPBM_CRPT80111385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757"/>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758" w:name="_MCCTEMPBM_CRPT80111386___7"/>
      <w:r w:rsidRPr="00C44D1B">
        <w:rPr>
          <w:rFonts w:ascii="Courier New" w:hAnsi="Courier New" w:cs="Courier New"/>
        </w:rPr>
        <w:t>&lt;reporting&gt;</w:t>
      </w:r>
      <w:r w:rsidRPr="00C44D1B">
        <w:t>: integer type. Enables and disables reporting of changes in the battery charger status.</w:t>
      </w:r>
    </w:p>
    <w:bookmarkEnd w:id="2758"/>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759" w:name="_MCCTEMPBM_CRPT80111387___7"/>
      <w:r w:rsidRPr="00C44D1B">
        <w:rPr>
          <w:rFonts w:ascii="Courier New" w:hAnsi="Courier New" w:cs="Courier New"/>
        </w:rPr>
        <w:t>&lt;chg_status&gt;</w:t>
      </w:r>
      <w:r w:rsidRPr="00C44D1B">
        <w:t>: integer type. Indicates type of battery charger status.</w:t>
      </w:r>
    </w:p>
    <w:bookmarkEnd w:id="2759"/>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760" w:name="_CR8_62"/>
      <w:bookmarkStart w:id="2761" w:name="_Toc20207592"/>
      <w:bookmarkStart w:id="2762" w:name="_Toc27579475"/>
      <w:bookmarkStart w:id="2763" w:name="_Toc36116055"/>
      <w:bookmarkStart w:id="2764" w:name="_Toc45214935"/>
      <w:bookmarkStart w:id="2765" w:name="_Toc51866703"/>
      <w:bookmarkStart w:id="2766" w:name="_Toc202525118"/>
      <w:bookmarkEnd w:id="2760"/>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761"/>
      <w:bookmarkEnd w:id="2762"/>
      <w:bookmarkEnd w:id="2763"/>
      <w:bookmarkEnd w:id="2764"/>
      <w:bookmarkEnd w:id="2765"/>
      <w:bookmarkEnd w:id="2766"/>
    </w:p>
    <w:p w14:paraId="25AFEB50" w14:textId="77777777" w:rsidR="00627808" w:rsidRPr="00C44D1B" w:rsidRDefault="00627808" w:rsidP="00627808">
      <w:pPr>
        <w:pStyle w:val="TH"/>
      </w:pPr>
      <w:bookmarkStart w:id="2767" w:name="_CRTable8_621"/>
      <w:r w:rsidRPr="00C44D1B">
        <w:t>Table </w:t>
      </w:r>
      <w:bookmarkEnd w:id="2767"/>
      <w:r w:rsidRPr="00C44D1B">
        <w:t>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768" w:name="_MCCTEMPBM_CRPT80111388___7" w:colFirst="0" w:colLast="0"/>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769" w:name="_MCCTEMPBM_CRPT80111389___7" w:colFirst="0" w:colLast="0"/>
            <w:bookmarkEnd w:id="2768"/>
            <w:r w:rsidRPr="00C44D1B">
              <w:rPr>
                <w:rFonts w:ascii="Courier New" w:hAnsi="Courier New"/>
              </w:rPr>
              <w:lastRenderedPageBreak/>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770" w:name="_MCCTEMPBM_CRPT80111390___7"/>
            <w:bookmarkEnd w:id="2769"/>
            <w:r w:rsidRPr="00C44D1B">
              <w:rPr>
                <w:rFonts w:ascii="Courier New" w:hAnsi="Courier New"/>
              </w:rPr>
              <w:t>+CGPIAF=?</w:t>
            </w:r>
            <w:bookmarkEnd w:id="2770"/>
          </w:p>
        </w:tc>
        <w:tc>
          <w:tcPr>
            <w:tcW w:w="6120" w:type="dxa"/>
          </w:tcPr>
          <w:p w14:paraId="7C114D30" w14:textId="77777777" w:rsidR="00627808" w:rsidRPr="00C44D1B" w:rsidRDefault="00627808" w:rsidP="00475B74">
            <w:pPr>
              <w:spacing w:after="20"/>
              <w:rPr>
                <w:rFonts w:ascii="Courier New" w:hAnsi="Courier New"/>
              </w:rPr>
            </w:pPr>
            <w:bookmarkStart w:id="2771" w:name="_MCCTEMPBM_CRPT80111391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771"/>
          </w:p>
        </w:tc>
      </w:tr>
    </w:tbl>
    <w:p w14:paraId="0F79A21C" w14:textId="77777777" w:rsidR="00627808" w:rsidRPr="00C44D1B" w:rsidRDefault="00627808" w:rsidP="00627808"/>
    <w:p w14:paraId="484CB695" w14:textId="77777777" w:rsidR="00627808" w:rsidRPr="00C44D1B" w:rsidRDefault="00627808" w:rsidP="00627808">
      <w:r w:rsidRPr="00C44D1B">
        <w:rPr>
          <w:b/>
        </w:rPr>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772" w:name="_MCCTEMPBM_CRPT80111392___7"/>
      <w:r w:rsidRPr="00C44D1B">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773" w:name="_MCCTEMPBM_CRPT80111393___7"/>
      <w:bookmarkEnd w:id="2772"/>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773"/>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774" w:name="_MCCTEMPBM_CRPT80111394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774"/>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775" w:name="_MCCTEMPBM_CRPT80111395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775"/>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776" w:name="_MCCTEMPBM_CRPT80111396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777" w:name="_MCCTEMPBM_CRPT80111397___2"/>
      <w:bookmarkEnd w:id="2776"/>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7"/>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778" w:name="_MCCTEMPBM_CRPT80111398___7"/>
      <w:r w:rsidRPr="00C44D1B">
        <w:rPr>
          <w:rFonts w:ascii="Courier New" w:hAnsi="Courier New" w:cs="Courier New"/>
        </w:rPr>
        <w:lastRenderedPageBreak/>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8"/>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779" w:name="_MCCTEMPBM_CRPT80111399___2"/>
      <w:r w:rsidRPr="00C44D1B">
        <w:rPr>
          <w:rFonts w:ascii="Courier New" w:hAnsi="Courier New" w:cs="Courier New"/>
        </w:rPr>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9"/>
    <w:p w14:paraId="782EC3DF" w14:textId="77777777" w:rsidR="00627808" w:rsidRPr="00C44D1B" w:rsidRDefault="00627808" w:rsidP="00627808">
      <w:pPr>
        <w:pStyle w:val="B2"/>
      </w:pPr>
      <w:r w:rsidRPr="00C44D1B">
        <w:rPr>
          <w:u w:val="single"/>
        </w:rPr>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780" w:name="_CR8_63"/>
      <w:bookmarkStart w:id="2781" w:name="_Toc20207593"/>
      <w:bookmarkStart w:id="2782" w:name="_Toc27579476"/>
      <w:bookmarkStart w:id="2783" w:name="_Toc36116056"/>
      <w:bookmarkStart w:id="2784" w:name="_Toc45214936"/>
      <w:bookmarkStart w:id="2785" w:name="_Toc51866704"/>
      <w:bookmarkStart w:id="2786" w:name="_Toc202525119"/>
      <w:bookmarkEnd w:id="2780"/>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781"/>
      <w:bookmarkEnd w:id="2782"/>
      <w:bookmarkEnd w:id="2783"/>
      <w:bookmarkEnd w:id="2784"/>
      <w:bookmarkEnd w:id="2785"/>
      <w:bookmarkEnd w:id="2786"/>
    </w:p>
    <w:p w14:paraId="55F77D06" w14:textId="77777777" w:rsidR="00475B74" w:rsidRPr="00C44D1B" w:rsidRDefault="00475B74" w:rsidP="00475B74">
      <w:pPr>
        <w:pStyle w:val="TH"/>
      </w:pPr>
      <w:bookmarkStart w:id="2787" w:name="_CRTable8_631"/>
      <w:r w:rsidRPr="00C44D1B">
        <w:t>Table </w:t>
      </w:r>
      <w:bookmarkEnd w:id="2787"/>
      <w:r w:rsidRPr="00C44D1B">
        <w:t>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788" w:name="_MCCTEMPBM_CRPT80111400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789" w:name="_MCCTEMPBM_CRPT80111401___7" w:colFirst="0" w:colLast="0"/>
            <w:bookmarkEnd w:id="2788"/>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790" w:name="_MCCTEMPBM_CRPT80111402___7"/>
            <w:bookmarkEnd w:id="2789"/>
            <w:r w:rsidRPr="00C44D1B">
              <w:rPr>
                <w:rFonts w:ascii="Courier New" w:hAnsi="Courier New"/>
              </w:rPr>
              <w:t>+CISRVCC=?</w:t>
            </w:r>
            <w:bookmarkEnd w:id="2790"/>
          </w:p>
        </w:tc>
        <w:tc>
          <w:tcPr>
            <w:tcW w:w="4678" w:type="dxa"/>
          </w:tcPr>
          <w:p w14:paraId="72A3C1BF" w14:textId="77777777" w:rsidR="00475B74" w:rsidRPr="00C44D1B" w:rsidRDefault="00475B74" w:rsidP="00475B74">
            <w:pPr>
              <w:spacing w:after="20"/>
              <w:rPr>
                <w:rFonts w:ascii="Courier New" w:hAnsi="Courier New"/>
              </w:rPr>
            </w:pPr>
            <w:bookmarkStart w:id="2791" w:name="_MCCTEMPBM_CRPT80111403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791"/>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792" w:name="_MCCTEMPBM_CRPT80111404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792"/>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793" w:name="_MCCTEMPBM_CRPT80111405___7"/>
      <w:r w:rsidRPr="00C44D1B">
        <w:rPr>
          <w:rFonts w:ascii="Courier New" w:hAnsi="Courier New" w:cs="Courier New"/>
        </w:rPr>
        <w:t>&lt;uesrvcc&gt;</w:t>
      </w:r>
      <w:r w:rsidRPr="00C44D1B">
        <w:t>: integer type. SRVCC support status</w:t>
      </w:r>
    </w:p>
    <w:bookmarkEnd w:id="2793"/>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794" w:name="_CR8_64"/>
      <w:bookmarkStart w:id="2795" w:name="_Toc20207594"/>
      <w:bookmarkStart w:id="2796" w:name="_Toc27579477"/>
      <w:bookmarkStart w:id="2797" w:name="_Toc36116057"/>
      <w:bookmarkStart w:id="2798" w:name="_Toc45214937"/>
      <w:bookmarkStart w:id="2799" w:name="_Toc51866705"/>
      <w:bookmarkStart w:id="2800" w:name="_Toc202525120"/>
      <w:bookmarkEnd w:id="2794"/>
      <w:r w:rsidRPr="00C44D1B">
        <w:lastRenderedPageBreak/>
        <w:t>8.64</w:t>
      </w:r>
      <w:r w:rsidRPr="00C44D1B">
        <w:tab/>
        <w:t>IMS network reporting +CIREP</w:t>
      </w:r>
      <w:bookmarkEnd w:id="2795"/>
      <w:bookmarkEnd w:id="2796"/>
      <w:bookmarkEnd w:id="2797"/>
      <w:bookmarkEnd w:id="2798"/>
      <w:bookmarkEnd w:id="2799"/>
      <w:bookmarkEnd w:id="2800"/>
    </w:p>
    <w:p w14:paraId="2670643E" w14:textId="77777777" w:rsidR="00475B74" w:rsidRPr="00C44D1B" w:rsidRDefault="00475B74" w:rsidP="00475B74">
      <w:pPr>
        <w:pStyle w:val="TH"/>
      </w:pPr>
      <w:bookmarkStart w:id="2801" w:name="_CRTable8_641"/>
      <w:r w:rsidRPr="00C44D1B">
        <w:t>Table </w:t>
      </w:r>
      <w:bookmarkEnd w:id="2801"/>
      <w:r w:rsidRPr="00C44D1B">
        <w:t>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802" w:name="_MCCTEMPBM_CRPT80111406___7" w:colFirst="0" w:colLast="0"/>
            <w:r w:rsidRPr="00C44D1B">
              <w:rPr>
                <w:rFonts w:ascii="Courier New" w:hAnsi="Courier New" w:cs="Courier New"/>
              </w:rPr>
              <w:t>+CIREP=[&lt;reporting&gt;]</w:t>
            </w:r>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803" w:name="_MCCTEMPBM_CRPT80111407___7" w:colFirst="0" w:colLast="0"/>
            <w:bookmarkEnd w:id="2802"/>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804" w:name="_MCCTEMPBM_CRPT80111408___7"/>
            <w:bookmarkEnd w:id="2803"/>
            <w:r w:rsidRPr="00C44D1B">
              <w:rPr>
                <w:rFonts w:ascii="Courier New" w:hAnsi="Courier New"/>
              </w:rPr>
              <w:t>+CIREP=?</w:t>
            </w:r>
            <w:bookmarkEnd w:id="2804"/>
          </w:p>
        </w:tc>
        <w:tc>
          <w:tcPr>
            <w:tcW w:w="5099" w:type="dxa"/>
          </w:tcPr>
          <w:p w14:paraId="4BBD9621" w14:textId="77777777" w:rsidR="00475B74" w:rsidRPr="00C44D1B" w:rsidRDefault="00475B74" w:rsidP="00475B74">
            <w:pPr>
              <w:spacing w:after="20"/>
              <w:rPr>
                <w:rFonts w:ascii="Courier New" w:hAnsi="Courier New"/>
              </w:rPr>
            </w:pPr>
            <w:bookmarkStart w:id="2805" w:name="_MCCTEMPBM_CRPT80111409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05"/>
          </w:p>
        </w:tc>
      </w:tr>
    </w:tbl>
    <w:p w14:paraId="70F05E12" w14:textId="77777777" w:rsidR="00475B74" w:rsidRPr="00C44D1B" w:rsidRDefault="00475B74" w:rsidP="00475B74"/>
    <w:p w14:paraId="5055C14A" w14:textId="77777777" w:rsidR="00475B74" w:rsidRPr="00C44D1B" w:rsidRDefault="00475B74" w:rsidP="00475B74">
      <w:r w:rsidRPr="00C44D1B">
        <w:rPr>
          <w:b/>
        </w:rPr>
        <w:t>Description</w:t>
      </w:r>
    </w:p>
    <w:p w14:paraId="04E50B54" w14:textId="77777777" w:rsidR="00475B74" w:rsidRPr="00C44D1B" w:rsidRDefault="00475B74" w:rsidP="00475B74">
      <w:pPr>
        <w:rPr>
          <w:lang w:val="en-US"/>
        </w:rPr>
      </w:pPr>
      <w:r w:rsidRPr="00C44D1B">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806" w:name="_MCCTEMPBM_CRPT80111410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806"/>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807" w:name="_MCCTEMPBM_CRPT80111411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807"/>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808" w:name="_MCCTEMPBM_CRPT80111412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808"/>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809" w:name="_MCCTEMPBM_CRPT80111413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809"/>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6B696F" w:rsidRDefault="00475B74" w:rsidP="00475B74">
      <w:pPr>
        <w:pStyle w:val="B1"/>
      </w:pPr>
      <w:bookmarkStart w:id="2810" w:name="_MCCTEMPBM_CRPT80111414___7"/>
      <w:r w:rsidRPr="006B696F">
        <w:rPr>
          <w:rFonts w:ascii="Courier New" w:hAnsi="Courier New" w:cs="Courier New"/>
        </w:rPr>
        <w:t>&lt;srvcch&gt;</w:t>
      </w:r>
      <w:r w:rsidRPr="006B696F">
        <w:t xml:space="preserve">: integer type. </w:t>
      </w:r>
      <w:r w:rsidR="00DD4AED" w:rsidRPr="006B696F">
        <w:t xml:space="preserve">PS to CS </w:t>
      </w:r>
      <w:r w:rsidRPr="006B696F">
        <w:t>SRVCC</w:t>
      </w:r>
      <w:r w:rsidR="00DD4AED" w:rsidRPr="006B696F">
        <w:t>,</w:t>
      </w:r>
      <w:r w:rsidR="00B063D5" w:rsidRPr="006B696F">
        <w:t xml:space="preserve"> </w:t>
      </w:r>
      <w:r w:rsidR="00DD4AED" w:rsidRPr="006B696F">
        <w:t xml:space="preserve">PS to CS </w:t>
      </w:r>
      <w:r w:rsidR="00B063D5" w:rsidRPr="006B696F">
        <w:t xml:space="preserve">vSRVCC </w:t>
      </w:r>
      <w:r w:rsidR="00DD4AED" w:rsidRPr="006B696F">
        <w:t xml:space="preserve">and CS to PS SRVCC </w:t>
      </w:r>
      <w:r w:rsidRPr="006B696F">
        <w:t>handover information.</w:t>
      </w:r>
    </w:p>
    <w:bookmarkEnd w:id="2810"/>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lastRenderedPageBreak/>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811" w:name="_CR8_65"/>
      <w:bookmarkStart w:id="2812" w:name="_Toc20207595"/>
      <w:bookmarkStart w:id="2813" w:name="_Toc27579478"/>
      <w:bookmarkStart w:id="2814" w:name="_Toc36116058"/>
      <w:bookmarkStart w:id="2815" w:name="_Toc45214938"/>
      <w:bookmarkStart w:id="2816" w:name="_Toc51866706"/>
      <w:bookmarkStart w:id="2817" w:name="_Toc202525121"/>
      <w:bookmarkEnd w:id="2811"/>
      <w:r w:rsidRPr="00C44D1B">
        <w:t>8.</w:t>
      </w:r>
      <w:r w:rsidR="00475B74" w:rsidRPr="00C44D1B">
        <w:t>65</w:t>
      </w:r>
      <w:r w:rsidR="00154519" w:rsidRPr="00C44D1B">
        <w:tab/>
        <w:t xml:space="preserve">Remaining PIN </w:t>
      </w:r>
      <w:r w:rsidR="00136ECD" w:rsidRPr="00C44D1B">
        <w:t>r</w:t>
      </w:r>
      <w:r w:rsidR="00154519" w:rsidRPr="00C44D1B">
        <w:t>etries +CPINR</w:t>
      </w:r>
      <w:bookmarkEnd w:id="2812"/>
      <w:bookmarkEnd w:id="2813"/>
      <w:bookmarkEnd w:id="2814"/>
      <w:bookmarkEnd w:id="2815"/>
      <w:bookmarkEnd w:id="2816"/>
      <w:bookmarkEnd w:id="2817"/>
    </w:p>
    <w:p w14:paraId="1511C158" w14:textId="77777777" w:rsidR="00154519" w:rsidRPr="00C44D1B" w:rsidRDefault="00154519" w:rsidP="00154519">
      <w:pPr>
        <w:pStyle w:val="TH"/>
      </w:pPr>
      <w:bookmarkStart w:id="2818" w:name="_CRTable8_651"/>
      <w:r w:rsidRPr="00C44D1B">
        <w:t>Table </w:t>
      </w:r>
      <w:bookmarkEnd w:id="2818"/>
      <w:r w:rsidRPr="00C44D1B">
        <w:t>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819" w:name="_MCCTEMPBM_CRPT80111415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820" w:name="_MCCTEMPBM_CRPT80111416___7" w:colFirst="0" w:colLast="0"/>
            <w:bookmarkEnd w:id="2819"/>
            <w:r w:rsidRPr="00C44D1B">
              <w:rPr>
                <w:rFonts w:ascii="Courier New" w:hAnsi="Courier New"/>
              </w:rPr>
              <w:t>+CPINR=?</w:t>
            </w:r>
          </w:p>
        </w:tc>
        <w:tc>
          <w:tcPr>
            <w:tcW w:w="4252" w:type="dxa"/>
          </w:tcPr>
          <w:p w14:paraId="75902870" w14:textId="77777777" w:rsidR="00154519" w:rsidRPr="00C44D1B" w:rsidRDefault="00154519" w:rsidP="009804D3">
            <w:pPr>
              <w:spacing w:after="20"/>
              <w:rPr>
                <w:rFonts w:ascii="Courier New" w:hAnsi="Courier New"/>
              </w:rPr>
            </w:pPr>
          </w:p>
        </w:tc>
      </w:tr>
      <w:bookmarkEnd w:id="2820"/>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821" w:name="_MCCTEMPBM_CRPT80111417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821"/>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822" w:name="_MCCTEMPBM_CRPT80111418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lastRenderedPageBreak/>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823" w:name="_MCCTEMPBM_CRPT80111419___7"/>
      <w:bookmarkEnd w:id="2822"/>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824" w:name="_MCCTEMPBM_CRPT80111420___2"/>
      <w:bookmarkEnd w:id="2823"/>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825" w:name="_MCCTEMPBM_CRPT80111421___7"/>
      <w:bookmarkEnd w:id="2824"/>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826" w:name="_MCCTEMPBM_CRPT80111422___2"/>
      <w:bookmarkEnd w:id="2825"/>
      <w:r w:rsidRPr="00C44D1B">
        <w:rPr>
          <w:rFonts w:ascii="Courier New" w:hAnsi="Courier New"/>
        </w:rPr>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826"/>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827" w:name="_CR8_66"/>
      <w:bookmarkStart w:id="2828" w:name="_Toc20207596"/>
      <w:bookmarkStart w:id="2829" w:name="_Toc27579479"/>
      <w:bookmarkStart w:id="2830" w:name="_Toc36116059"/>
      <w:bookmarkStart w:id="2831" w:name="_Toc45214939"/>
      <w:bookmarkStart w:id="2832" w:name="_Toc51866707"/>
      <w:bookmarkStart w:id="2833" w:name="_Toc202525122"/>
      <w:bookmarkEnd w:id="2827"/>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828"/>
      <w:bookmarkEnd w:id="2829"/>
      <w:bookmarkEnd w:id="2830"/>
      <w:bookmarkEnd w:id="2831"/>
      <w:bookmarkEnd w:id="2832"/>
      <w:bookmarkEnd w:id="2833"/>
    </w:p>
    <w:p w14:paraId="310C8AE6" w14:textId="77777777" w:rsidR="00154519" w:rsidRPr="00C44D1B" w:rsidRDefault="00154519" w:rsidP="00154519">
      <w:pPr>
        <w:pStyle w:val="TH"/>
      </w:pPr>
      <w:bookmarkStart w:id="2834" w:name="_CRTable8_661"/>
      <w:r w:rsidRPr="00C44D1B">
        <w:t>Table </w:t>
      </w:r>
      <w:bookmarkEnd w:id="2834"/>
      <w:r w:rsidRPr="00C44D1B">
        <w:t>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835" w:name="_MCCTEMPBM_CRPT80111423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836" w:name="_MCCTEMPBM_CRPT80111424___7" w:colFirst="0" w:colLast="0"/>
            <w:bookmarkEnd w:id="2835"/>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837" w:name="_MCCTEMPBM_CRPT80111425___7"/>
            <w:bookmarkEnd w:id="2836"/>
            <w:r w:rsidRPr="00C44D1B">
              <w:rPr>
                <w:rFonts w:ascii="Courier New" w:hAnsi="Courier New"/>
              </w:rPr>
              <w:t>+CSUS=?</w:t>
            </w:r>
            <w:bookmarkEnd w:id="2837"/>
          </w:p>
        </w:tc>
        <w:tc>
          <w:tcPr>
            <w:tcW w:w="4813" w:type="dxa"/>
          </w:tcPr>
          <w:p w14:paraId="28C839A9" w14:textId="77777777" w:rsidR="00154519" w:rsidRPr="00C44D1B" w:rsidRDefault="00154519" w:rsidP="009804D3">
            <w:pPr>
              <w:spacing w:after="20"/>
              <w:rPr>
                <w:rFonts w:ascii="Courier New" w:hAnsi="Courier New"/>
              </w:rPr>
            </w:pPr>
            <w:bookmarkStart w:id="2838" w:name="_MCCTEMPBM_CRPT80111426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838"/>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839" w:name="_MCCTEMPBM_CRPT80111427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839"/>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840" w:name="_MCCTEMPBM_CRPT80111428___7"/>
      <w:r w:rsidRPr="00C44D1B">
        <w:rPr>
          <w:rFonts w:ascii="Courier New" w:hAnsi="Courier New" w:cs="Courier New"/>
        </w:rPr>
        <w:t>&lt;card slot&gt;</w:t>
      </w:r>
      <w:r w:rsidRPr="00C44D1B">
        <w:t>: integer type.</w:t>
      </w:r>
    </w:p>
    <w:bookmarkEnd w:id="2840"/>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841" w:name="_CR8_67"/>
      <w:bookmarkStart w:id="2842" w:name="_Toc20207597"/>
      <w:bookmarkStart w:id="2843" w:name="_Toc27579480"/>
      <w:bookmarkStart w:id="2844" w:name="_Toc36116060"/>
      <w:bookmarkStart w:id="2845" w:name="_Toc45214940"/>
      <w:bookmarkStart w:id="2846" w:name="_Toc51866708"/>
      <w:bookmarkStart w:id="2847" w:name="_Toc202525123"/>
      <w:bookmarkEnd w:id="2841"/>
      <w:r w:rsidRPr="00C44D1B">
        <w:lastRenderedPageBreak/>
        <w:t>8.67</w:t>
      </w:r>
      <w:r w:rsidRPr="00C44D1B">
        <w:tab/>
        <w:t xml:space="preserve">Emergency </w:t>
      </w:r>
      <w:r w:rsidR="00136ECD" w:rsidRPr="00C44D1B">
        <w:t>n</w:t>
      </w:r>
      <w:r w:rsidRPr="00C44D1B">
        <w:t>umbers +CEN</w:t>
      </w:r>
      <w:bookmarkEnd w:id="2842"/>
      <w:bookmarkEnd w:id="2843"/>
      <w:bookmarkEnd w:id="2844"/>
      <w:bookmarkEnd w:id="2845"/>
      <w:bookmarkEnd w:id="2846"/>
      <w:bookmarkEnd w:id="2847"/>
    </w:p>
    <w:p w14:paraId="1D0EB8CD" w14:textId="77777777" w:rsidR="00154519" w:rsidRPr="00C44D1B" w:rsidRDefault="00154519" w:rsidP="00154519">
      <w:pPr>
        <w:pStyle w:val="TH"/>
      </w:pPr>
      <w:bookmarkStart w:id="2848" w:name="_CRTable8_671"/>
      <w:r w:rsidRPr="00C44D1B">
        <w:t>Table </w:t>
      </w:r>
      <w:bookmarkEnd w:id="2848"/>
      <w:r w:rsidRPr="00C44D1B">
        <w:t>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849" w:name="_MCCTEMPBM_CRPT80111429___7" w:colFirst="0" w:colLast="0"/>
            <w:r w:rsidRPr="00C44D1B">
              <w:rPr>
                <w:rFonts w:ascii="Courier New" w:hAnsi="Courier New"/>
              </w:rPr>
              <w:t>+CEN=[&lt;reporting&gt;]</w:t>
            </w:r>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850" w:name="_MCCTEMPBM_CRPT80111430___7" w:colFirst="0" w:colLast="1"/>
            <w:bookmarkEnd w:id="2849"/>
            <w:r w:rsidRPr="00C44D1B">
              <w:rPr>
                <w:rFonts w:ascii="Courier New" w:hAnsi="Courier New"/>
              </w:rPr>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851" w:name="_MCCTEMPBM_CRPT80111431___7"/>
            <w:bookmarkEnd w:id="2850"/>
            <w:r w:rsidRPr="00C44D1B">
              <w:rPr>
                <w:rFonts w:ascii="Courier New" w:hAnsi="Courier New"/>
              </w:rPr>
              <w:t>+CEN=?</w:t>
            </w:r>
            <w:bookmarkEnd w:id="2851"/>
          </w:p>
        </w:tc>
        <w:tc>
          <w:tcPr>
            <w:tcW w:w="6120" w:type="dxa"/>
          </w:tcPr>
          <w:p w14:paraId="3F7D6701" w14:textId="77777777" w:rsidR="00154519" w:rsidRPr="00C44D1B" w:rsidRDefault="00154519" w:rsidP="009804D3">
            <w:pPr>
              <w:spacing w:after="20"/>
              <w:rPr>
                <w:rFonts w:ascii="Courier New" w:hAnsi="Courier New"/>
              </w:rPr>
            </w:pPr>
            <w:bookmarkStart w:id="2852" w:name="_MCCTEMPBM_CRPT80111432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52"/>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853" w:name="_MCCTEMPBM_CRPT80111433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853"/>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854" w:name="_MCCTEMPBM_CRPT80111434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854"/>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855" w:name="_MCCTEMPBM_CRPT80111435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855"/>
    <w:p w14:paraId="0F9C3C26" w14:textId="77777777" w:rsidR="004B4188" w:rsidRPr="00C44D1B" w:rsidRDefault="004B4188" w:rsidP="004B4188">
      <w:pPr>
        <w:pStyle w:val="B2"/>
      </w:pPr>
      <w:r w:rsidRPr="00C44D1B">
        <w:lastRenderedPageBreak/>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856" w:name="_MCCTEMPBM_CRPT80111436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856"/>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857" w:name="_CR8_68"/>
      <w:bookmarkStart w:id="2858" w:name="_Toc20207598"/>
      <w:bookmarkStart w:id="2859" w:name="_Toc27579481"/>
      <w:bookmarkStart w:id="2860" w:name="_Toc36116061"/>
      <w:bookmarkStart w:id="2861" w:name="_Toc45214941"/>
      <w:bookmarkStart w:id="2862" w:name="_Toc51866709"/>
      <w:bookmarkStart w:id="2863" w:name="_Toc202525124"/>
      <w:bookmarkEnd w:id="2857"/>
      <w:r w:rsidRPr="00C44D1B">
        <w:t>8.68</w:t>
      </w:r>
      <w:r w:rsidR="00EA76BD" w:rsidRPr="00C44D1B">
        <w:tab/>
        <w:t>Availability for voice calls with IMS +CAVIMS</w:t>
      </w:r>
      <w:bookmarkEnd w:id="2858"/>
      <w:bookmarkEnd w:id="2859"/>
      <w:bookmarkEnd w:id="2860"/>
      <w:bookmarkEnd w:id="2861"/>
      <w:bookmarkEnd w:id="2862"/>
      <w:bookmarkEnd w:id="2863"/>
    </w:p>
    <w:p w14:paraId="38460C39" w14:textId="77777777" w:rsidR="00EA76BD" w:rsidRPr="00C44D1B" w:rsidRDefault="00EA76BD" w:rsidP="00EA76BD">
      <w:pPr>
        <w:pStyle w:val="TH"/>
      </w:pPr>
      <w:bookmarkStart w:id="2864" w:name="_CRTable8_681"/>
      <w:r w:rsidRPr="00C44D1B">
        <w:t>Table </w:t>
      </w:r>
      <w:bookmarkEnd w:id="2864"/>
      <w:r w:rsidRPr="00C44D1B">
        <w:t>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865" w:name="_MCCTEMPBM_CRPT80111437___7" w:colFirst="0" w:colLast="0"/>
            <w:r w:rsidRPr="00C44D1B">
              <w:rPr>
                <w:rFonts w:ascii="Courier New" w:hAnsi="Courier New"/>
              </w:rPr>
              <w:t>+CAVIMS=[&lt;</w:t>
            </w:r>
            <w:r w:rsidRPr="00C44D1B">
              <w:rPr>
                <w:rFonts w:ascii="Courier New" w:hAnsi="Courier New" w:cs="Courier New"/>
              </w:rPr>
              <w:t>state</w:t>
            </w:r>
            <w:r w:rsidRPr="00C44D1B">
              <w:rPr>
                <w:rFonts w:ascii="Courier New" w:hAnsi="Courier New"/>
              </w:rPr>
              <w:t>&gt;]</w:t>
            </w:r>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866" w:name="_MCCTEMPBM_CRPT80111438___7" w:colFirst="0" w:colLast="0"/>
            <w:bookmarkEnd w:id="2865"/>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867" w:name="_MCCTEMPBM_CRPT80111439___7"/>
            <w:bookmarkEnd w:id="2866"/>
            <w:r w:rsidRPr="00C44D1B">
              <w:rPr>
                <w:rFonts w:ascii="Courier New" w:hAnsi="Courier New"/>
              </w:rPr>
              <w:t>+CAVIMS=?</w:t>
            </w:r>
            <w:bookmarkEnd w:id="2867"/>
          </w:p>
        </w:tc>
        <w:tc>
          <w:tcPr>
            <w:tcW w:w="4678" w:type="dxa"/>
          </w:tcPr>
          <w:p w14:paraId="2CE3B48A" w14:textId="77777777" w:rsidR="00EA76BD" w:rsidRPr="00C44D1B" w:rsidRDefault="00EA76BD" w:rsidP="00EA76BD">
            <w:pPr>
              <w:spacing w:after="20"/>
              <w:rPr>
                <w:rFonts w:ascii="Courier New" w:hAnsi="Courier New"/>
              </w:rPr>
            </w:pPr>
            <w:bookmarkStart w:id="2868" w:name="_MCCTEMPBM_CRPT80111440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868"/>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869" w:name="_MCCTEMPBM_CRPT80111441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869"/>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870" w:name="_CR8_69"/>
      <w:bookmarkStart w:id="2871" w:name="_Toc20207599"/>
      <w:bookmarkStart w:id="2872" w:name="_Toc27579482"/>
      <w:bookmarkStart w:id="2873" w:name="_Toc36116062"/>
      <w:bookmarkStart w:id="2874" w:name="_Toc45214942"/>
      <w:bookmarkStart w:id="2875" w:name="_Toc51866710"/>
      <w:bookmarkStart w:id="2876" w:name="_Toc202525125"/>
      <w:bookmarkEnd w:id="2870"/>
      <w:r w:rsidRPr="00C44D1B">
        <w:t>8.69</w:t>
      </w:r>
      <w:r w:rsidR="00CF2487" w:rsidRPr="00C44D1B">
        <w:tab/>
        <w:t>Extended signal quality +CESQ</w:t>
      </w:r>
      <w:bookmarkEnd w:id="2871"/>
      <w:bookmarkEnd w:id="2872"/>
      <w:bookmarkEnd w:id="2873"/>
      <w:bookmarkEnd w:id="2874"/>
      <w:bookmarkEnd w:id="2875"/>
      <w:bookmarkEnd w:id="2876"/>
    </w:p>
    <w:p w14:paraId="40272842" w14:textId="77777777" w:rsidR="00CF2487" w:rsidRPr="00C44D1B" w:rsidRDefault="00CF2487" w:rsidP="00CF2487">
      <w:pPr>
        <w:pStyle w:val="TH"/>
        <w:rPr>
          <w:lang w:val="fr-FR"/>
        </w:rPr>
      </w:pPr>
      <w:bookmarkStart w:id="2877" w:name="_CRTable8_691"/>
      <w:r w:rsidRPr="00C44D1B">
        <w:rPr>
          <w:lang w:val="fr-FR"/>
        </w:rPr>
        <w:t>Table </w:t>
      </w:r>
      <w:bookmarkEnd w:id="2877"/>
      <w:r w:rsidRPr="00C44D1B">
        <w:rPr>
          <w:lang w:val="fr-FR"/>
        </w:rPr>
        <w:t>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878" w:name="_MCCTEMPBM_CRPT80111442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879" w:name="_MCCTEMPBM_CRPT80111443___7"/>
            <w:bookmarkEnd w:id="2878"/>
            <w:r w:rsidRPr="00C44D1B">
              <w:rPr>
                <w:rFonts w:ascii="Courier New" w:hAnsi="Courier New"/>
              </w:rPr>
              <w:lastRenderedPageBreak/>
              <w:t>+CESQ=?</w:t>
            </w:r>
            <w:bookmarkEnd w:id="2879"/>
          </w:p>
        </w:tc>
        <w:tc>
          <w:tcPr>
            <w:tcW w:w="6358" w:type="dxa"/>
          </w:tcPr>
          <w:p w14:paraId="47DF70EB" w14:textId="77777777" w:rsidR="00CF2487" w:rsidRPr="00C44D1B" w:rsidRDefault="00CF2487" w:rsidP="003452CB">
            <w:pPr>
              <w:spacing w:after="20"/>
              <w:rPr>
                <w:rFonts w:ascii="Courier New" w:hAnsi="Courier New"/>
              </w:rPr>
            </w:pPr>
            <w:bookmarkStart w:id="2880" w:name="_MCCTEMPBM_CRPT80111444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880"/>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881" w:name="_MCCTEMPBM_CRPT80111445___7"/>
      <w:r w:rsidRPr="00C44D1B">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881"/>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882" w:name="_MCCTEMPBM_CRPT80111446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882"/>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883" w:name="_MCCTEMPBM_CRPT80111447___7"/>
      <w:r w:rsidRPr="00C44D1B">
        <w:rPr>
          <w:rFonts w:ascii="Courier New" w:hAnsi="Courier New"/>
        </w:rPr>
        <w:t>&lt;ber&gt;</w:t>
      </w:r>
      <w:r w:rsidRPr="00C44D1B">
        <w:t>: integer type; channel bit error rate (in percent)</w:t>
      </w:r>
      <w:r w:rsidR="002B227A" w:rsidRPr="00C44D1B">
        <w:t>.</w:t>
      </w:r>
    </w:p>
    <w:bookmarkEnd w:id="2883"/>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884" w:name="_MCCTEMPBM_CRPT80111448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884"/>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885" w:name="_MCCTEMPBM_CRPT80111449___7"/>
      <w:r w:rsidRPr="00C44D1B">
        <w:rPr>
          <w:rFonts w:ascii="Courier New" w:hAnsi="Courier New"/>
        </w:rPr>
        <w:lastRenderedPageBreak/>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885"/>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CF2487">
      <w:pPr>
        <w:pStyle w:val="B2"/>
        <w:ind w:left="1134" w:hanging="567"/>
      </w:pPr>
      <w:bookmarkStart w:id="2886" w:name="_MCCTEMPBM_CRPT80111450___2"/>
      <w:r w:rsidRPr="00C44D1B">
        <w:t>255</w:t>
      </w:r>
      <w:r w:rsidRPr="00C44D1B">
        <w:tab/>
        <w:t>not known or not detectable</w:t>
      </w:r>
    </w:p>
    <w:p w14:paraId="40FD839B" w14:textId="68F855D4" w:rsidR="00CF2487" w:rsidRPr="00C44D1B" w:rsidRDefault="00CF2487" w:rsidP="00CF2487">
      <w:pPr>
        <w:pStyle w:val="B1"/>
      </w:pPr>
      <w:bookmarkStart w:id="2887" w:name="_MCCTEMPBM_CRPT80111451___7"/>
      <w:bookmarkEnd w:id="2886"/>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887"/>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888" w:name="_MCCTEMPBM_CRPT80111452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888"/>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889" w:name="_MCCTEMPBM_CRPT80111453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889"/>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lastRenderedPageBreak/>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890" w:name="_MCCTEMPBM_CRPT80111454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890"/>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891" w:name="_MCCTEMPBM_CRPT80111455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891"/>
    <w:p w14:paraId="0026CE6A" w14:textId="5A6E1985" w:rsidR="00D4027E" w:rsidRPr="006B696F" w:rsidRDefault="00D4027E" w:rsidP="00D4027E">
      <w:pPr>
        <w:pStyle w:val="B2"/>
        <w:rPr>
          <w:lang w:val="sv-SE"/>
        </w:rPr>
      </w:pPr>
      <w:r w:rsidRPr="006B696F">
        <w:rPr>
          <w:lang w:val="sv-SE"/>
        </w:rPr>
        <w:t>0</w:t>
      </w:r>
      <w:r w:rsidR="00543CA8" w:rsidRPr="006B696F">
        <w:rPr>
          <w:lang w:val="sv-SE"/>
        </w:rPr>
        <w:tab/>
      </w:r>
      <w:r w:rsidRPr="006B696F">
        <w:rPr>
          <w:lang w:val="sv-SE"/>
        </w:rPr>
        <w:t>ss_sinr &lt; -23 dB</w:t>
      </w:r>
    </w:p>
    <w:p w14:paraId="6BC9567A" w14:textId="455B24A4" w:rsidR="00D4027E" w:rsidRPr="006B696F" w:rsidRDefault="00D4027E" w:rsidP="00D4027E">
      <w:pPr>
        <w:pStyle w:val="B2"/>
        <w:rPr>
          <w:lang w:val="sv-SE"/>
        </w:rPr>
      </w:pPr>
      <w:r w:rsidRPr="006B696F">
        <w:rPr>
          <w:lang w:val="sv-SE"/>
        </w:rPr>
        <w:t>1</w:t>
      </w:r>
      <w:r w:rsidR="00543CA8" w:rsidRPr="006B696F">
        <w:rPr>
          <w:lang w:val="sv-SE"/>
        </w:rPr>
        <w:tab/>
      </w:r>
      <w:r w:rsidRPr="006B696F">
        <w:rPr>
          <w:rFonts w:cs="v3.7.0"/>
          <w:lang w:val="sv-SE"/>
        </w:rPr>
        <w:t>-23</w:t>
      </w:r>
      <w:r w:rsidRPr="006B696F">
        <w:rPr>
          <w:lang w:val="sv-SE"/>
        </w:rPr>
        <w:t>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-22.5 dB</w:t>
      </w:r>
    </w:p>
    <w:p w14:paraId="260784D6" w14:textId="1F7F9DA0" w:rsidR="00D4027E" w:rsidRPr="006B696F" w:rsidRDefault="00D4027E" w:rsidP="00D4027E">
      <w:pPr>
        <w:pStyle w:val="B2"/>
        <w:rPr>
          <w:lang w:val="sv-SE"/>
        </w:rPr>
      </w:pPr>
      <w:r w:rsidRPr="006B696F">
        <w:rPr>
          <w:lang w:val="sv-SE"/>
        </w:rPr>
        <w:t>2</w:t>
      </w:r>
      <w:r w:rsidR="00543CA8" w:rsidRPr="006B696F">
        <w:rPr>
          <w:lang w:val="sv-SE"/>
        </w:rPr>
        <w:tab/>
      </w:r>
      <w:r w:rsidRPr="006B696F">
        <w:rPr>
          <w:lang w:val="sv-SE"/>
        </w:rPr>
        <w:t>-22.5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 dB</w:t>
      </w:r>
    </w:p>
    <w:p w14:paraId="097FD326" w14:textId="65F6C6F9" w:rsidR="00D4027E" w:rsidRPr="006B696F" w:rsidRDefault="00D4027E" w:rsidP="00D4027E">
      <w:pPr>
        <w:pStyle w:val="B2"/>
        <w:rPr>
          <w:lang w:val="sv-SE"/>
        </w:rPr>
      </w:pPr>
      <w:r w:rsidRPr="006B696F">
        <w:rPr>
          <w:lang w:val="sv-SE"/>
        </w:rPr>
        <w:t>:</w:t>
      </w:r>
      <w:r w:rsidR="00EA13CE" w:rsidRPr="006B696F">
        <w:rPr>
          <w:lang w:val="sv-SE"/>
        </w:rPr>
        <w:tab/>
      </w:r>
      <w:r w:rsidRPr="006B696F">
        <w:rPr>
          <w:lang w:val="sv-SE"/>
        </w:rPr>
        <w:t>:</w:t>
      </w:r>
      <w:r w:rsidRPr="006B696F">
        <w:rPr>
          <w:lang w:val="sv-SE"/>
        </w:rPr>
        <w:tab/>
        <w:t>:</w:t>
      </w:r>
      <w:r w:rsidRPr="006B696F">
        <w:rPr>
          <w:lang w:val="sv-SE"/>
        </w:rPr>
        <w:tab/>
        <w:t>:</w:t>
      </w:r>
    </w:p>
    <w:p w14:paraId="07D3FE46" w14:textId="77777777" w:rsidR="00D4027E" w:rsidRPr="006B696F" w:rsidRDefault="00D4027E" w:rsidP="00D4027E">
      <w:pPr>
        <w:pStyle w:val="B2"/>
        <w:rPr>
          <w:lang w:val="sv-SE"/>
        </w:rPr>
      </w:pPr>
      <w:r w:rsidRPr="006B696F">
        <w:rPr>
          <w:lang w:val="sv-SE"/>
        </w:rPr>
        <w:t>125</w:t>
      </w:r>
      <w:r w:rsidRPr="006B696F">
        <w:rPr>
          <w:lang w:val="sv-SE"/>
        </w:rPr>
        <w:tab/>
        <w:t>39 dB</w:t>
      </w:r>
      <w:r w:rsidRPr="006B696F">
        <w:rPr>
          <w:rFonts w:cs="v3.7.0"/>
          <w:lang w:val="sv-SE"/>
        </w:rPr>
        <w:t xml:space="preserve"> </w:t>
      </w:r>
      <w:r w:rsidRPr="00C44D1B">
        <w:rPr>
          <w:rFonts w:cs="v3.7.0"/>
        </w:rPr>
        <w:sym w:font="Symbol" w:char="F0A3"/>
      </w:r>
      <w:r w:rsidRPr="006B696F">
        <w:rPr>
          <w:rFonts w:cs="v3.7.0"/>
          <w:lang w:val="sv-SE"/>
        </w:rPr>
        <w:t xml:space="preserve"> ss_sinr &lt; 39.5</w:t>
      </w:r>
      <w:r w:rsidRPr="006B696F">
        <w:rPr>
          <w:lang w:val="sv-SE"/>
        </w:rPr>
        <w:t> dBm</w:t>
      </w:r>
    </w:p>
    <w:p w14:paraId="6ACE7002" w14:textId="77777777" w:rsidR="00D4027E" w:rsidRPr="006B696F" w:rsidRDefault="00D4027E" w:rsidP="00D4027E">
      <w:pPr>
        <w:pStyle w:val="B2"/>
        <w:rPr>
          <w:lang w:val="sv-SE"/>
        </w:rPr>
      </w:pPr>
      <w:r w:rsidRPr="006B696F">
        <w:rPr>
          <w:lang w:val="sv-SE"/>
        </w:rPr>
        <w:t>126</w:t>
      </w:r>
      <w:r w:rsidRPr="006B696F">
        <w:rPr>
          <w:lang w:val="sv-SE"/>
        </w:rPr>
        <w:tab/>
        <w:t>39.5 dB</w:t>
      </w:r>
      <w:r w:rsidRPr="006B696F">
        <w:rPr>
          <w:rFonts w:cs="v3.7.0"/>
          <w:lang w:val="sv-SE"/>
        </w:rPr>
        <w:t xml:space="preserve"> </w:t>
      </w:r>
      <w:r w:rsidRPr="00C44D1B">
        <w:rPr>
          <w:rFonts w:cs="v3.7.0"/>
        </w:rPr>
        <w:sym w:font="Symbol" w:char="F0A3"/>
      </w:r>
      <w:r w:rsidRPr="006B696F">
        <w:rPr>
          <w:rFonts w:cs="v3.7.0"/>
          <w:lang w:val="sv-SE"/>
        </w:rPr>
        <w:t xml:space="preserve"> ss_sinr &lt; 40</w:t>
      </w:r>
      <w:r w:rsidRPr="006B696F">
        <w:rPr>
          <w:lang w:val="sv-SE"/>
        </w:rPr>
        <w:t> dB</w:t>
      </w:r>
    </w:p>
    <w:p w14:paraId="0CABFFDB" w14:textId="77777777" w:rsidR="00D4027E" w:rsidRPr="006B696F" w:rsidRDefault="00D4027E" w:rsidP="00D4027E">
      <w:pPr>
        <w:pStyle w:val="B2"/>
        <w:rPr>
          <w:lang w:val="sv-SE"/>
        </w:rPr>
      </w:pPr>
      <w:r w:rsidRPr="006B696F">
        <w:rPr>
          <w:lang w:val="sv-SE"/>
        </w:rPr>
        <w:t>127</w:t>
      </w:r>
      <w:r w:rsidRPr="006B696F">
        <w:rPr>
          <w:lang w:val="sv-SE"/>
        </w:rPr>
        <w:tab/>
        <w:t xml:space="preserve">40 dB </w:t>
      </w:r>
      <w:r w:rsidRPr="00C44D1B">
        <w:rPr>
          <w:rFonts w:cs="v3.7.0"/>
        </w:rPr>
        <w:sym w:font="Symbol" w:char="F0A3"/>
      </w:r>
      <w:r w:rsidRPr="006B696F">
        <w:rPr>
          <w:rFonts w:cs="v3.7.0"/>
          <w:lang w:val="sv-SE"/>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892" w:name="_CR8_70"/>
      <w:bookmarkStart w:id="2893" w:name="_Toc20207600"/>
      <w:bookmarkStart w:id="2894" w:name="_Toc27579483"/>
      <w:bookmarkStart w:id="2895" w:name="_Toc36116063"/>
      <w:bookmarkStart w:id="2896" w:name="_Toc45214943"/>
      <w:bookmarkStart w:id="2897" w:name="_Toc51866711"/>
      <w:bookmarkStart w:id="2898" w:name="_Toc202525126"/>
      <w:bookmarkEnd w:id="2892"/>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893"/>
      <w:bookmarkEnd w:id="2894"/>
      <w:bookmarkEnd w:id="2895"/>
      <w:bookmarkEnd w:id="2896"/>
      <w:bookmarkEnd w:id="2897"/>
      <w:bookmarkEnd w:id="2898"/>
    </w:p>
    <w:p w14:paraId="52F0A560" w14:textId="77777777" w:rsidR="00E24532" w:rsidRPr="00C44D1B" w:rsidRDefault="00E24532" w:rsidP="00E24532">
      <w:pPr>
        <w:pStyle w:val="TH"/>
      </w:pPr>
      <w:bookmarkStart w:id="2899" w:name="_CRTable8_701"/>
      <w:r w:rsidRPr="00C44D1B">
        <w:t>Table </w:t>
      </w:r>
      <w:bookmarkEnd w:id="2899"/>
      <w:r w:rsidRPr="00C44D1B">
        <w:t>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900" w:name="_MCCTEMPBM_CRPT80111456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901" w:name="_MCCTEMPBM_CRPT80111457___7" w:colFirst="0" w:colLast="1"/>
            <w:bookmarkEnd w:id="2900"/>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902" w:name="_MCCTEMPBM_CRPT80111458___7"/>
            <w:bookmarkStart w:id="2903" w:name="_MCCTEMPBM_CRPT80111460___7" w:colFirst="1" w:colLast="1"/>
            <w:bookmarkEnd w:id="2901"/>
            <w:r w:rsidRPr="00C44D1B">
              <w:rPr>
                <w:rFonts w:ascii="Courier New" w:hAnsi="Courier New"/>
              </w:rPr>
              <w:t>+CPNER=?</w:t>
            </w:r>
            <w:bookmarkEnd w:id="2902"/>
          </w:p>
        </w:tc>
        <w:tc>
          <w:tcPr>
            <w:tcW w:w="5192" w:type="dxa"/>
          </w:tcPr>
          <w:p w14:paraId="0EB3A2E8" w14:textId="77777777" w:rsidR="00E24532" w:rsidRPr="00C44D1B" w:rsidRDefault="00E24532" w:rsidP="00E24532">
            <w:pPr>
              <w:spacing w:after="20"/>
              <w:rPr>
                <w:rFonts w:ascii="Courier New" w:hAnsi="Courier New"/>
                <w:lang w:eastAsia="ja-JP"/>
              </w:rPr>
            </w:pPr>
            <w:bookmarkStart w:id="2904" w:name="_MCCTEMPBM_CRPT80111459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904"/>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903"/>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905" w:name="_MCCTEMPBM_CRPT80111461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xml:space="preserve">. </w:t>
      </w:r>
      <w:r w:rsidRPr="00C44D1B">
        <w:lastRenderedPageBreak/>
        <w:t>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906" w:name="_MCCTEMPBM_CRPT80111462___7"/>
      <w:bookmarkEnd w:id="2905"/>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906"/>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907" w:name="_MCCTEMPBM_CRPT80111463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07"/>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908" w:name="_MCCTEMPBM_CRPT80111464___7"/>
      <w:r w:rsidRPr="00C44D1B">
        <w:rPr>
          <w:rFonts w:ascii="Courier New" w:hAnsi="Courier New"/>
        </w:rPr>
        <w:t>&lt;reporting&gt;</w:t>
      </w:r>
      <w:r w:rsidRPr="00C44D1B">
        <w:t>: integer type, controlling reporting of primary notification events</w:t>
      </w:r>
    </w:p>
    <w:bookmarkEnd w:id="2908"/>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909" w:name="_MCCTEMPBM_CRPT80111465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909"/>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910" w:name="_MCCTEMPBM_CRPT80111466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910"/>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911" w:name="_CR8_71"/>
      <w:bookmarkStart w:id="2912" w:name="_Toc20207601"/>
      <w:bookmarkStart w:id="2913" w:name="_Toc27579484"/>
      <w:bookmarkStart w:id="2914" w:name="_Toc36116064"/>
      <w:bookmarkStart w:id="2915" w:name="_Toc45214944"/>
      <w:bookmarkStart w:id="2916" w:name="_Toc51866712"/>
      <w:bookmarkStart w:id="2917" w:name="_Toc202525127"/>
      <w:bookmarkEnd w:id="2911"/>
      <w:r w:rsidRPr="00C44D1B">
        <w:rPr>
          <w:lang w:val="fr-FR"/>
        </w:rPr>
        <w:t>8.71</w:t>
      </w:r>
      <w:r w:rsidR="0017351E" w:rsidRPr="00C44D1B">
        <w:rPr>
          <w:lang w:val="fr-FR"/>
        </w:rPr>
        <w:tab/>
        <w:t>IMS registration information +CIREG</w:t>
      </w:r>
      <w:bookmarkEnd w:id="2912"/>
      <w:bookmarkEnd w:id="2913"/>
      <w:bookmarkEnd w:id="2914"/>
      <w:bookmarkEnd w:id="2915"/>
      <w:bookmarkEnd w:id="2916"/>
      <w:bookmarkEnd w:id="2917"/>
    </w:p>
    <w:p w14:paraId="7EC1F238" w14:textId="77777777" w:rsidR="0017351E" w:rsidRPr="00C44D1B" w:rsidRDefault="0017351E" w:rsidP="0017351E">
      <w:pPr>
        <w:pStyle w:val="TH"/>
      </w:pPr>
      <w:bookmarkStart w:id="2918" w:name="_CRTable8_711"/>
      <w:r w:rsidRPr="00C44D1B">
        <w:t>Table </w:t>
      </w:r>
      <w:bookmarkEnd w:id="2918"/>
      <w:r w:rsidRPr="00C44D1B">
        <w:t>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919" w:name="_MCCTEMPBM_CRPT80111467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920" w:name="_MCCTEMPBM_CRPT80111468___7" w:colFirst="0" w:colLast="0"/>
            <w:bookmarkEnd w:id="2919"/>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921" w:name="_MCCTEMPBM_CRPT80111469___7"/>
            <w:bookmarkEnd w:id="2920"/>
            <w:r w:rsidRPr="00C44D1B">
              <w:rPr>
                <w:rFonts w:ascii="Courier New" w:hAnsi="Courier New"/>
              </w:rPr>
              <w:t>+CIREG=?</w:t>
            </w:r>
            <w:bookmarkEnd w:id="2921"/>
          </w:p>
        </w:tc>
        <w:tc>
          <w:tcPr>
            <w:tcW w:w="5812" w:type="dxa"/>
          </w:tcPr>
          <w:p w14:paraId="02F1B461" w14:textId="77777777" w:rsidR="0017351E" w:rsidRPr="00C44D1B" w:rsidRDefault="0017351E" w:rsidP="00CD3ABD">
            <w:pPr>
              <w:spacing w:after="20"/>
              <w:rPr>
                <w:rFonts w:ascii="Courier New" w:hAnsi="Courier New"/>
              </w:rPr>
            </w:pPr>
            <w:bookmarkStart w:id="2922" w:name="_MCCTEMPBM_CRPT80111470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922"/>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923" w:name="_MCCTEMPBM_CRPT80111471___7"/>
      <w:r w:rsidRPr="00C44D1B">
        <w:lastRenderedPageBreak/>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923"/>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924" w:name="_MCCTEMPBM_CRPT80111472___7"/>
      <w:r w:rsidRPr="00C44D1B">
        <w:rPr>
          <w:rFonts w:ascii="Courier New" w:hAnsi="Courier New"/>
        </w:rPr>
        <w:t>&lt;n&gt;</w:t>
      </w:r>
      <w:r w:rsidRPr="00C44D1B">
        <w:t xml:space="preserve">: integer type. Enables or disables reporting of changes in the MT's </w:t>
      </w:r>
      <w:r w:rsidRPr="00C44D1B">
        <w:rPr>
          <w:lang w:val="en-US"/>
        </w:rPr>
        <w:t>IMS registration information.</w:t>
      </w:r>
    </w:p>
    <w:bookmarkEnd w:id="2924"/>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925" w:name="_MCCTEMPBM_CRPT80111473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926" w:name="_MCCTEMPBM_CRPT80111474___7"/>
      <w:bookmarkEnd w:id="2925"/>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926"/>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927" w:name="_MCCTEMPBM_CRPT80111475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927"/>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928" w:name="_MCCTEMPBM_CRPT80111476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928"/>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929" w:name="_CR8_72"/>
      <w:bookmarkStart w:id="2930" w:name="_Toc20207602"/>
      <w:bookmarkStart w:id="2931" w:name="_Toc27579485"/>
      <w:bookmarkStart w:id="2932" w:name="_Toc36116065"/>
      <w:bookmarkStart w:id="2933" w:name="_Toc45214945"/>
      <w:bookmarkStart w:id="2934" w:name="_Toc51866713"/>
      <w:bookmarkStart w:id="2935" w:name="_Toc202525128"/>
      <w:bookmarkEnd w:id="2929"/>
      <w:r w:rsidRPr="00C44D1B">
        <w:t>8.72</w:t>
      </w:r>
      <w:r w:rsidR="0057644E" w:rsidRPr="00C44D1B">
        <w:tab/>
        <w:t>Availability for SMS using IMS +CASIMS</w:t>
      </w:r>
      <w:bookmarkEnd w:id="2930"/>
      <w:bookmarkEnd w:id="2931"/>
      <w:bookmarkEnd w:id="2932"/>
      <w:bookmarkEnd w:id="2933"/>
      <w:bookmarkEnd w:id="2934"/>
      <w:bookmarkEnd w:id="2935"/>
    </w:p>
    <w:p w14:paraId="6638D756" w14:textId="77777777" w:rsidR="0057644E" w:rsidRPr="00C44D1B" w:rsidRDefault="0057644E" w:rsidP="0057644E">
      <w:pPr>
        <w:pStyle w:val="TH"/>
      </w:pPr>
      <w:bookmarkStart w:id="2936" w:name="_CRTable8_721"/>
      <w:r w:rsidRPr="00C44D1B">
        <w:t>Table </w:t>
      </w:r>
      <w:bookmarkEnd w:id="2936"/>
      <w:r w:rsidRPr="00C44D1B">
        <w:t>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937" w:name="_MCCTEMPBM_CRPT80111477___7" w:colFirst="0" w:colLast="0"/>
            <w:r w:rsidRPr="00C44D1B">
              <w:rPr>
                <w:rFonts w:ascii="Courier New" w:hAnsi="Courier New"/>
              </w:rPr>
              <w:t>+CASIMS=[&lt;</w:t>
            </w:r>
            <w:r w:rsidRPr="00C44D1B">
              <w:rPr>
                <w:rFonts w:ascii="Courier New" w:hAnsi="Courier New" w:cs="Courier New"/>
              </w:rPr>
              <w:t>state</w:t>
            </w:r>
            <w:r w:rsidRPr="00C44D1B">
              <w:rPr>
                <w:rFonts w:ascii="Courier New" w:hAnsi="Courier New"/>
              </w:rPr>
              <w:t>&gt;]</w:t>
            </w:r>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938" w:name="_MCCTEMPBM_CRPT80111478___7" w:colFirst="0" w:colLast="0"/>
            <w:bookmarkEnd w:id="2937"/>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939" w:name="_MCCTEMPBM_CRPT80111479___7"/>
            <w:bookmarkEnd w:id="2938"/>
            <w:r w:rsidRPr="00C44D1B">
              <w:rPr>
                <w:rFonts w:ascii="Courier New" w:hAnsi="Courier New"/>
              </w:rPr>
              <w:t>+CASIMS=?</w:t>
            </w:r>
            <w:bookmarkEnd w:id="2939"/>
          </w:p>
        </w:tc>
        <w:tc>
          <w:tcPr>
            <w:tcW w:w="4678" w:type="dxa"/>
          </w:tcPr>
          <w:p w14:paraId="7090D1C7" w14:textId="77777777" w:rsidR="0057644E" w:rsidRPr="00C44D1B" w:rsidRDefault="0057644E" w:rsidP="00F03D24">
            <w:pPr>
              <w:spacing w:after="20"/>
              <w:rPr>
                <w:rFonts w:ascii="Courier New" w:hAnsi="Courier New"/>
              </w:rPr>
            </w:pPr>
            <w:bookmarkStart w:id="2940" w:name="_MCCTEMPBM_CRPT80111480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940"/>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 xml:space="preserve">he information can be used by the MT to determine the need to remain attached for non-EPS services, as defined </w:t>
      </w:r>
      <w:r w:rsidRPr="00C44D1B">
        <w:rPr>
          <w:lang w:val="en-US"/>
        </w:rPr>
        <w:lastRenderedPageBreak/>
        <w:t>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941" w:name="_MCCTEMPBM_CRPT80111481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941"/>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942" w:name="_CR8_73"/>
      <w:bookmarkStart w:id="2943" w:name="_Toc20207603"/>
      <w:bookmarkStart w:id="2944" w:name="_Toc27579486"/>
      <w:bookmarkStart w:id="2945" w:name="_Toc36116066"/>
      <w:bookmarkStart w:id="2946" w:name="_Toc45214946"/>
      <w:bookmarkStart w:id="2947" w:name="_Toc51866714"/>
      <w:bookmarkStart w:id="2948" w:name="_Toc202525129"/>
      <w:bookmarkEnd w:id="2942"/>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943"/>
      <w:bookmarkEnd w:id="2944"/>
      <w:bookmarkEnd w:id="2945"/>
      <w:bookmarkEnd w:id="2946"/>
      <w:bookmarkEnd w:id="2947"/>
      <w:bookmarkEnd w:id="2948"/>
    </w:p>
    <w:p w14:paraId="46B412B8" w14:textId="77777777" w:rsidR="009B0734" w:rsidRPr="00C44D1B" w:rsidRDefault="009B0734" w:rsidP="009B0734">
      <w:pPr>
        <w:pStyle w:val="TH"/>
      </w:pPr>
      <w:bookmarkStart w:id="2949" w:name="_CRTable8_731"/>
      <w:r w:rsidRPr="00C44D1B">
        <w:t>Table </w:t>
      </w:r>
      <w:bookmarkEnd w:id="2949"/>
      <w:r w:rsidRPr="00C44D1B">
        <w:t>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950" w:name="_MCCTEMPBM_CRPT80111482___7"/>
            <w:bookmarkStart w:id="2951" w:name="_MCCTEMPBM_CRPT80111483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950"/>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952" w:name="_MCCTEMPBM_CRPT80111484___7" w:colFirst="0" w:colLast="0"/>
            <w:bookmarkEnd w:id="2951"/>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953" w:name="_MCCTEMPBM_CRPT80111485___7"/>
            <w:bookmarkEnd w:id="2952"/>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953"/>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954" w:name="_MCCTEMPBM_CRPT80111486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954"/>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955" w:name="_MCCTEMPBM_CRPT80111487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956" w:name="_MCCTEMPBM_CRPT80111488___7"/>
      <w:bookmarkEnd w:id="2955"/>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957" w:name="_MCCTEMPBM_CRPT80111489___7"/>
      <w:bookmarkEnd w:id="2956"/>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958" w:name="_MCCTEMPBM_CRPT80111490___7"/>
      <w:bookmarkEnd w:id="2957"/>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lastRenderedPageBreak/>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959" w:name="_MCCTEMPBM_CRPT80111491___7"/>
      <w:bookmarkEnd w:id="295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960" w:name="_MCCTEMPBM_CRPT80111492___7"/>
      <w:bookmarkEnd w:id="2959"/>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961" w:name="_MCCTEMPBM_CRPT80111493___7"/>
      <w:bookmarkEnd w:id="2960"/>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961"/>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962" w:name="_MCCTEMPBM_CRPT80111494___7"/>
      <w:r w:rsidRPr="00C44D1B">
        <w:rPr>
          <w:rFonts w:ascii="Courier New" w:hAnsi="Courier New"/>
          <w:lang w:val="en-US"/>
        </w:rPr>
        <w:t>&lt;n&gt;</w:t>
      </w:r>
      <w:r w:rsidRPr="00C44D1B">
        <w:rPr>
          <w:lang w:val="en-US"/>
        </w:rPr>
        <w:t>: integer type</w:t>
      </w:r>
    </w:p>
    <w:bookmarkEnd w:id="2962"/>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963" w:name="_MCCTEMPBM_CRPT80111495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964" w:name="_MCCTEMPBM_CRPT80111496___7"/>
      <w:bookmarkEnd w:id="2963"/>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964"/>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965" w:name="_MCCTEMPBM_CRPT80111497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966" w:name="_MCCTEMPBM_CRPT80111498___7"/>
      <w:bookmarkEnd w:id="2965"/>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lastRenderedPageBreak/>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967" w:name="_MCCTEMPBM_CRPT80111499___7"/>
      <w:bookmarkEnd w:id="2966"/>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A7498A">
      <w:pPr>
        <w:pStyle w:val="B1"/>
        <w:keepNext/>
        <w:keepLines/>
        <w:ind w:left="852"/>
        <w:rPr>
          <w:lang w:val="en-US"/>
        </w:rPr>
      </w:pPr>
      <w:bookmarkStart w:id="2968" w:name="_MCCTEMPBM_CRPT80111500___2"/>
      <w:bookmarkEnd w:id="2967"/>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A7498A">
      <w:pPr>
        <w:pStyle w:val="B1"/>
        <w:keepNext/>
        <w:keepLines/>
        <w:ind w:left="85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A7498A">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A7498A">
      <w:pPr>
        <w:pStyle w:val="B1"/>
        <w:keepNext/>
        <w:keepLines/>
        <w:ind w:left="85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A7498A">
      <w:pPr>
        <w:pStyle w:val="B1"/>
        <w:keepNext/>
        <w:keepLines/>
        <w:ind w:left="85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969" w:name="_MCCTEMPBM_CRPT80111501___7"/>
      <w:bookmarkEnd w:id="2968"/>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969"/>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970" w:name="_MCCTEMPBM_CRPT80111502___7"/>
      <w:r w:rsidRPr="00C44D1B">
        <w:rPr>
          <w:rFonts w:ascii="Courier New" w:hAnsi="Courier New"/>
          <w:lang w:val="en-US"/>
        </w:rPr>
        <w:t>&lt;ccstatus&gt;</w:t>
      </w:r>
      <w:r w:rsidRPr="00C44D1B">
        <w:rPr>
          <w:lang w:val="en-US"/>
        </w:rPr>
        <w:t>: integer type Indicating the state of the call.</w:t>
      </w:r>
    </w:p>
    <w:bookmarkEnd w:id="2970"/>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lastRenderedPageBreak/>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971" w:name="_MCCTEMPBM_CRPT80111504___7"/>
      <w:r w:rsidRPr="00C44D1B">
        <w:rPr>
          <w:rFonts w:ascii="Courier New" w:hAnsi="Courier New"/>
        </w:rPr>
        <w:t>&lt;mpty&gt;</w:t>
      </w:r>
      <w:r w:rsidRPr="00C44D1B">
        <w:t>: integer type</w:t>
      </w:r>
    </w:p>
    <w:bookmarkEnd w:id="2971"/>
    <w:p w14:paraId="5CC6DF9B" w14:textId="77777777" w:rsidR="00120268" w:rsidRPr="00C44D1B" w:rsidRDefault="00120268" w:rsidP="00120268">
      <w:pPr>
        <w:pStyle w:val="B2"/>
      </w:pPr>
      <w:r w:rsidRPr="00C44D1B">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972" w:name="_MCCTEMPBM_CRPT801115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973" w:name="_MCCTEMPBM_CRPT80111506___7"/>
      <w:bookmarkEnd w:id="2972"/>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974" w:name="_MCCTEMPBM_CRPT80111507___7"/>
      <w:bookmarkEnd w:id="29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975" w:name="_MCCTEMPBM_CRPT80111508___7"/>
      <w:bookmarkEnd w:id="2974"/>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976" w:name="_MCCTEMPBM_CRPT80111509___7"/>
      <w:bookmarkEnd w:id="2975"/>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976"/>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977" w:name="_MCCTEMPBM_CRPT80111510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7"/>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978" w:name="_MCCTEMPBM_CRPT80111511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lastRenderedPageBreak/>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8"/>
    <w:p w14:paraId="18F575AC" w14:textId="77777777" w:rsidR="00120268" w:rsidRPr="00C44D1B" w:rsidRDefault="00120268" w:rsidP="00120268">
      <w:pPr>
        <w:pStyle w:val="B2"/>
        <w:rPr>
          <w:lang w:val="en-US"/>
        </w:rPr>
      </w:pPr>
      <w:r w:rsidRPr="00C44D1B">
        <w:rPr>
          <w:lang w:val="en-US"/>
        </w:rPr>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979" w:name="_MCCTEMPBM_CRPT80111512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980" w:name="_MCCTEMPBM_CRPT80111513___7"/>
      <w:bookmarkEnd w:id="2979"/>
      <w:r w:rsidRPr="00C44D1B">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981" w:name="_MCCTEMPBM_CRPT80111514___7"/>
      <w:bookmarkEnd w:id="2980"/>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981"/>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6B696F" w:rsidRDefault="00120268" w:rsidP="00120268">
      <w:pPr>
        <w:pStyle w:val="B2"/>
        <w:rPr>
          <w:rFonts w:ascii="Courier New" w:hAnsi="Courier New"/>
          <w:lang w:val="fr-FR"/>
        </w:rPr>
      </w:pPr>
      <w:r w:rsidRPr="006B696F">
        <w:rPr>
          <w:lang w:val="fr-FR"/>
        </w:rPr>
        <w:t>1</w:t>
      </w:r>
      <w:r w:rsidR="00001EC3" w:rsidRPr="006B696F">
        <w:rPr>
          <w:lang w:val="fr-FR"/>
        </w:rPr>
        <w:t>3</w:t>
      </w:r>
      <w:r w:rsidRPr="006B696F">
        <w:rPr>
          <w:lang w:val="fr-FR"/>
        </w:rPr>
        <w:tab/>
        <w:t>Communication diversion notification – CDIVN, refer 3GPP TS 24.604 [</w:t>
      </w:r>
      <w:r w:rsidR="00F837AD" w:rsidRPr="006B696F">
        <w:rPr>
          <w:lang w:val="fr-FR"/>
        </w:rPr>
        <w:t>132</w:t>
      </w:r>
      <w:r w:rsidRPr="006B696F">
        <w:rPr>
          <w:lang w:val="fr-FR"/>
        </w:rPr>
        <w:t>]</w:t>
      </w:r>
    </w:p>
    <w:p w14:paraId="3E7B443E" w14:textId="77777777" w:rsidR="00120268" w:rsidRPr="00C44D1B" w:rsidRDefault="00120268" w:rsidP="00120268">
      <w:pPr>
        <w:pStyle w:val="B2"/>
        <w:rPr>
          <w:lang w:val="en-US"/>
        </w:rPr>
      </w:pPr>
      <w:bookmarkStart w:id="2982" w:name="_MCCTEMPBM_CRPT80111515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982"/>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lastRenderedPageBreak/>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983" w:name="_MCCTEMPBM_CRPT80111516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983"/>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984" w:name="_MCCTEMPBM_CRPT80111517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984"/>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lastRenderedPageBreak/>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985" w:name="_MCCTEMPBM_CRPT80111518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985"/>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986" w:name="_MCCTEMPBM_CRPT80111519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986"/>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987" w:name="_CR8_74"/>
      <w:bookmarkStart w:id="2988" w:name="_Toc20207604"/>
      <w:bookmarkStart w:id="2989" w:name="_Toc27579487"/>
      <w:bookmarkStart w:id="2990" w:name="_Toc36116067"/>
      <w:bookmarkStart w:id="2991" w:name="_Toc45214947"/>
      <w:bookmarkStart w:id="2992" w:name="_Toc51866715"/>
      <w:bookmarkStart w:id="2993" w:name="_Toc202525130"/>
      <w:bookmarkEnd w:id="2987"/>
      <w:r w:rsidRPr="00C44D1B">
        <w:t>8.74</w:t>
      </w:r>
      <w:r w:rsidRPr="00C44D1B">
        <w:tab/>
      </w:r>
      <w:r w:rsidR="008A1821" w:rsidRPr="00C44D1B">
        <w:t>List of current calls +CLCCS</w:t>
      </w:r>
      <w:bookmarkEnd w:id="2988"/>
      <w:bookmarkEnd w:id="2989"/>
      <w:bookmarkEnd w:id="2990"/>
      <w:bookmarkEnd w:id="2991"/>
      <w:bookmarkEnd w:id="2992"/>
      <w:bookmarkEnd w:id="2993"/>
    </w:p>
    <w:p w14:paraId="393E73BE" w14:textId="77777777" w:rsidR="008A1821" w:rsidRPr="00C44D1B" w:rsidRDefault="008A1821" w:rsidP="008A1821">
      <w:pPr>
        <w:pStyle w:val="TH"/>
      </w:pPr>
      <w:bookmarkStart w:id="2994" w:name="_CRTable8_741"/>
      <w:r w:rsidRPr="00C44D1B">
        <w:t>Table </w:t>
      </w:r>
      <w:bookmarkEnd w:id="2994"/>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2995" w:name="_MCCTEMPBM_CRPT80111520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2996" w:name="_MCCTEMPBM_CRPT80111521___7" w:colFirst="0" w:colLast="0"/>
            <w:bookmarkEnd w:id="2995"/>
            <w:r w:rsidRPr="00C44D1B">
              <w:rPr>
                <w:rFonts w:ascii="Courier New" w:hAnsi="Courier New"/>
              </w:rPr>
              <w:t>+CLCCS=?</w:t>
            </w:r>
          </w:p>
        </w:tc>
        <w:tc>
          <w:tcPr>
            <w:tcW w:w="6879" w:type="dxa"/>
          </w:tcPr>
          <w:p w14:paraId="480BE176" w14:textId="77777777" w:rsidR="008A1821" w:rsidRPr="00C44D1B" w:rsidRDefault="008A1821" w:rsidP="008A1821">
            <w:pPr>
              <w:spacing w:after="20"/>
              <w:rPr>
                <w:rFonts w:ascii="Courier New" w:hAnsi="Courier New"/>
              </w:rPr>
            </w:pPr>
          </w:p>
        </w:tc>
      </w:tr>
      <w:bookmarkEnd w:id="2996"/>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2997" w:name="_MCCTEMPBM_CRPT80111522___7"/>
      <w:r w:rsidRPr="00C44D1B">
        <w:lastRenderedPageBreak/>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97"/>
    <w:p w14:paraId="57FC839E" w14:textId="77777777" w:rsidR="008A1821" w:rsidRPr="00C44D1B" w:rsidRDefault="008A1821" w:rsidP="008A1821">
      <w:pPr>
        <w:keepNext/>
        <w:keepLines/>
      </w:pPr>
      <w:r w:rsidRPr="00C44D1B">
        <w:rPr>
          <w:b/>
        </w:rPr>
        <w:t>Defined values</w:t>
      </w:r>
    </w:p>
    <w:p w14:paraId="0D523B8A" w14:textId="21663F2E" w:rsidR="008A1821" w:rsidRPr="00C44D1B" w:rsidRDefault="008A1821" w:rsidP="008A1821">
      <w:pPr>
        <w:pStyle w:val="B1"/>
        <w:keepNext/>
        <w:keepLines/>
      </w:pPr>
      <w:bookmarkStart w:id="2998" w:name="_MCCTEMPBM_CRPT80111523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2998"/>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2999" w:name="_MCCTEMPBM_CRPT80111524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3000" w:name="_MCCTEMPBM_CRPT80111525___7"/>
      <w:bookmarkEnd w:id="2999"/>
      <w:r w:rsidRPr="00C44D1B">
        <w:rPr>
          <w:rFonts w:ascii="Courier New" w:hAnsi="Courier New"/>
        </w:rPr>
        <w:t>&lt;dir&gt;</w:t>
      </w:r>
      <w:r w:rsidRPr="00C44D1B">
        <w:t>: integer type</w:t>
      </w:r>
    </w:p>
    <w:bookmarkEnd w:id="3000"/>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3001" w:name="_MCCTEMPBM_CRPT80111526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3002" w:name="_MCCTEMPBM_CRPT80111527___7"/>
      <w:bookmarkEnd w:id="3001"/>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3003" w:name="_MCCTEMPBM_CRPT80111528___7"/>
      <w:bookmarkEnd w:id="3002"/>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3004" w:name="_MCCTEMPBM_CRPT80111529___7"/>
      <w:bookmarkEnd w:id="3003"/>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3005" w:name="_MCCTEMPBM_CRPT80111530___7"/>
      <w:bookmarkEnd w:id="3004"/>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3005"/>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lastRenderedPageBreak/>
        <w:t>6</w:t>
      </w:r>
      <w:r w:rsidRPr="00C44D1B">
        <w:tab/>
        <w:t>alternating voice/fax, voice mode</w:t>
      </w:r>
    </w:p>
    <w:p w14:paraId="02834055" w14:textId="77777777" w:rsidR="008A1821" w:rsidRPr="00C44D1B" w:rsidRDefault="008A1821" w:rsidP="008A1821">
      <w:pPr>
        <w:pStyle w:val="B2"/>
      </w:pPr>
      <w:r w:rsidRPr="00C44D1B">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3006" w:name="_MCCTEMPBM_CRPT80111531___7"/>
      <w:r w:rsidRPr="00C44D1B">
        <w:rPr>
          <w:rFonts w:ascii="Courier New" w:hAnsi="Courier New"/>
          <w:lang w:val="en-US"/>
        </w:rPr>
        <w:t>&lt;ccstatus&gt;</w:t>
      </w:r>
      <w:r w:rsidRPr="00C44D1B">
        <w:rPr>
          <w:lang w:val="en-US"/>
        </w:rPr>
        <w:t>: integer type. Indicating the state of the call.</w:t>
      </w:r>
    </w:p>
    <w:bookmarkEnd w:id="3006"/>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3007" w:name="_MCCTEMPBM_CRPT80111533___7"/>
      <w:r w:rsidRPr="00C44D1B">
        <w:rPr>
          <w:rFonts w:ascii="Courier New" w:hAnsi="Courier New"/>
        </w:rPr>
        <w:t>&lt;mpty&gt;</w:t>
      </w:r>
      <w:r w:rsidRPr="00C44D1B">
        <w:t>: integer type</w:t>
      </w:r>
    </w:p>
    <w:bookmarkEnd w:id="3007"/>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3008" w:name="_MCCTEMPBM_CRPT8011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3009" w:name="_MCCTEMPBM_CRPT80111535___7"/>
      <w:bookmarkEnd w:id="3008"/>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3010" w:name="_MCCTEMPBM_CRPT80111536___7"/>
      <w:bookmarkEnd w:id="3009"/>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3011" w:name="_MCCTEMPBM_CRPT80111537___7"/>
      <w:bookmarkEnd w:id="3010"/>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3012" w:name="_MCCTEMPBM_CRPT80111538___7"/>
      <w:bookmarkEnd w:id="3011"/>
      <w:r w:rsidRPr="00C44D1B">
        <w:rPr>
          <w:rFonts w:ascii="Courier New" w:hAnsi="Courier New"/>
        </w:rPr>
        <w:lastRenderedPageBreak/>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3013" w:name="_MCCTEMPBM_CRPT80111539___7"/>
      <w:bookmarkEnd w:id="3012"/>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3014" w:name="_MCCTEMPBM_CRPT80111540___7"/>
      <w:bookmarkEnd w:id="3013"/>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3014"/>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3015" w:name="_MCCTEMPBM_CRPT8011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3015"/>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3016" w:name="_MCCTEMPBM_CRPT8011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3017" w:name="_CR8_75"/>
      <w:bookmarkStart w:id="3018" w:name="_Toc20207605"/>
      <w:bookmarkStart w:id="3019" w:name="_Toc27579488"/>
      <w:bookmarkStart w:id="3020" w:name="_Toc36116068"/>
      <w:bookmarkStart w:id="3021" w:name="_Toc45214948"/>
      <w:bookmarkStart w:id="3022" w:name="_Toc51866716"/>
      <w:bookmarkStart w:id="3023" w:name="_Toc202525131"/>
      <w:bookmarkEnd w:id="3016"/>
      <w:bookmarkEnd w:id="3017"/>
      <w:r w:rsidRPr="00C44D1B">
        <w:t>8.75</w:t>
      </w:r>
      <w:r w:rsidRPr="00C44D1B">
        <w:tab/>
      </w:r>
      <w:r w:rsidR="002A7868" w:rsidRPr="00C44D1B">
        <w:t>Supported radio accesses +CSRA</w:t>
      </w:r>
      <w:bookmarkEnd w:id="3018"/>
      <w:bookmarkEnd w:id="3019"/>
      <w:bookmarkEnd w:id="3020"/>
      <w:bookmarkEnd w:id="3021"/>
      <w:bookmarkEnd w:id="3022"/>
      <w:bookmarkEnd w:id="3023"/>
    </w:p>
    <w:p w14:paraId="12898122" w14:textId="77777777" w:rsidR="002A7868" w:rsidRPr="00C44D1B" w:rsidRDefault="002A7868" w:rsidP="002A7868">
      <w:pPr>
        <w:pStyle w:val="TH"/>
      </w:pPr>
      <w:bookmarkStart w:id="3024" w:name="_CRTable8_751"/>
      <w:r w:rsidRPr="00C44D1B">
        <w:t>Table </w:t>
      </w:r>
      <w:bookmarkEnd w:id="3024"/>
      <w:r w:rsidRPr="00C44D1B">
        <w:t>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6B696F" w:rsidRDefault="002A7868" w:rsidP="002A7868">
            <w:pPr>
              <w:spacing w:after="20"/>
              <w:rPr>
                <w:rFonts w:ascii="Courier New" w:hAnsi="Courier New"/>
                <w:lang w:val="sv-SE"/>
              </w:rPr>
            </w:pPr>
            <w:bookmarkStart w:id="3025" w:name="_MCCTEMPBM_CRPT80111543___7" w:colFirst="0" w:colLast="0"/>
            <w:r w:rsidRPr="006B696F">
              <w:rPr>
                <w:rFonts w:ascii="Courier New" w:hAnsi="Courier New"/>
                <w:lang w:val="sv-SE"/>
              </w:rPr>
              <w:t>+CSRA=&lt;GERAN-TDMA&gt;,&lt;UTRAN-FDD&gt;,&lt;UTRAN-TDD-LCR&gt;,&lt;UTRAN-TDD-HCR&gt;,&lt;UTRAN-TDD-VHCR&gt;,&lt;E-UTRAN-FDD&gt;,&lt;E-UTRAN-TDD&gt;</w:t>
            </w:r>
            <w:r w:rsidR="00680102" w:rsidRPr="006B696F">
              <w:rPr>
                <w:rFonts w:ascii="Courier New" w:hAnsi="Courier New"/>
                <w:lang w:val="sv-SE"/>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3026" w:name="_MCCTEMPBM_CRPT80111544___7" w:colFirst="0" w:colLast="1"/>
            <w:bookmarkEnd w:id="3025"/>
            <w:r w:rsidRPr="00C44D1B">
              <w:rPr>
                <w:rFonts w:ascii="Courier New" w:hAnsi="Courier New"/>
              </w:rPr>
              <w:lastRenderedPageBreak/>
              <w:t>+CSRA?</w:t>
            </w:r>
          </w:p>
        </w:tc>
        <w:tc>
          <w:tcPr>
            <w:tcW w:w="5663" w:type="dxa"/>
          </w:tcPr>
          <w:p w14:paraId="5C2B54A4" w14:textId="77777777" w:rsidR="002A7868" w:rsidRPr="00C44D1B" w:rsidRDefault="002A7868" w:rsidP="002A7868">
            <w:pPr>
              <w:spacing w:after="20"/>
              <w:rPr>
                <w:rFonts w:ascii="Courier New" w:hAnsi="Courier New"/>
                <w:lang w:val="sv-SE"/>
              </w:rPr>
            </w:pPr>
            <w:r w:rsidRPr="006B696F">
              <w:rPr>
                <w:rFonts w:ascii="Courier New" w:hAnsi="Courier New"/>
                <w:lang w:val="sv-SE"/>
              </w:rPr>
              <w:t>+CSRAC: &lt;GERAN-TDMA&gt;,&lt;UTRAN-FDD&gt;,&lt;UTRAN-TDD-LCR&gt;,&lt;UTRAN-TDD-HCR&gt;,&lt;UTRAN-TDD-VHCR&gt;,&lt;E-UTRAN-FDD&gt;,&lt;E-UTRAN-TDD&gt;</w:t>
            </w:r>
            <w:r w:rsidR="00680102" w:rsidRPr="006B696F">
              <w:rPr>
                <w:rFonts w:ascii="Courier New" w:hAnsi="Courier New"/>
                <w:lang w:val="sv-SE"/>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3027" w:name="_MCCTEMPBM_CRPT80111545___7"/>
            <w:bookmarkStart w:id="3028" w:name="_MCCTEMPBM_CRPT80111547___7" w:colFirst="1" w:colLast="1"/>
            <w:bookmarkEnd w:id="3026"/>
            <w:r w:rsidRPr="00C44D1B">
              <w:rPr>
                <w:rFonts w:ascii="Courier New" w:hAnsi="Courier New"/>
              </w:rPr>
              <w:t>+CSRA=?</w:t>
            </w:r>
            <w:bookmarkEnd w:id="3027"/>
          </w:p>
        </w:tc>
        <w:tc>
          <w:tcPr>
            <w:tcW w:w="5663" w:type="dxa"/>
          </w:tcPr>
          <w:p w14:paraId="3779C421" w14:textId="77777777" w:rsidR="002A7868" w:rsidRPr="00C44D1B" w:rsidRDefault="002A7868" w:rsidP="002A7868">
            <w:pPr>
              <w:spacing w:after="20"/>
              <w:rPr>
                <w:rFonts w:ascii="Courier New" w:hAnsi="Courier New" w:cs="Courier New"/>
              </w:rPr>
            </w:pPr>
            <w:bookmarkStart w:id="3029" w:name="_MCCTEMPBM_CRPT8011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3029"/>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3028"/>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3030" w:name="_MCCTEMPBM_CRPT8011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3030"/>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3031" w:name="_MCCTEMPBM_CRPT8011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3031"/>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3032" w:name="_MCCTEMPBM_CRPT8011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032"/>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6B696F" w:rsidRDefault="002A7868" w:rsidP="002A7868">
      <w:r w:rsidRPr="006B696F">
        <w:rPr>
          <w:b/>
        </w:rPr>
        <w:t>Defined values</w:t>
      </w:r>
    </w:p>
    <w:p w14:paraId="548B49A4" w14:textId="77777777" w:rsidR="002A7868" w:rsidRPr="00C44D1B" w:rsidRDefault="002A7868" w:rsidP="002A7868">
      <w:pPr>
        <w:pStyle w:val="B1"/>
        <w:rPr>
          <w:lang w:val="en-US"/>
        </w:rPr>
      </w:pPr>
      <w:bookmarkStart w:id="3033" w:name="_MCCTEMPBM_CRPT80111551___7"/>
      <w:r w:rsidRPr="006B696F">
        <w:rPr>
          <w:rFonts w:ascii="Courier New" w:hAnsi="Courier New"/>
        </w:rPr>
        <w:t>&lt;GERAN-TDMA&gt;</w:t>
      </w:r>
      <w:r w:rsidRPr="006B696F">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2A7868">
      <w:pPr>
        <w:pStyle w:val="B2"/>
        <w:ind w:left="1276" w:hanging="709"/>
      </w:pPr>
      <w:bookmarkStart w:id="3034" w:name="_MCCTEMPBM_CRPT80111552___2"/>
      <w:bookmarkEnd w:id="3033"/>
      <w:r w:rsidRPr="00C44D1B">
        <w:t>0</w:t>
      </w:r>
      <w:r w:rsidRPr="00C44D1B">
        <w:tab/>
        <w:t>Radio access is disabled</w:t>
      </w:r>
    </w:p>
    <w:p w14:paraId="35412C3B" w14:textId="77777777" w:rsidR="002A7868" w:rsidRPr="00C44D1B" w:rsidRDefault="002A7868" w:rsidP="002A7868">
      <w:pPr>
        <w:pStyle w:val="B2"/>
        <w:ind w:left="1276" w:hanging="709"/>
      </w:pPr>
      <w:r w:rsidRPr="00C44D1B">
        <w:t>1</w:t>
      </w:r>
      <w:r w:rsidRPr="00C44D1B">
        <w:tab/>
        <w:t>Radio access is enabled</w:t>
      </w:r>
    </w:p>
    <w:p w14:paraId="204AA57B" w14:textId="77777777" w:rsidR="002A7868" w:rsidRPr="00C44D1B" w:rsidRDefault="002A7868" w:rsidP="002A7868">
      <w:pPr>
        <w:pStyle w:val="B1"/>
        <w:rPr>
          <w:lang w:val="en-US"/>
        </w:rPr>
      </w:pPr>
      <w:bookmarkStart w:id="3035" w:name="_MCCTEMPBM_CRPT80111553___7"/>
      <w:bookmarkEnd w:id="3034"/>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2A7868">
      <w:pPr>
        <w:pStyle w:val="B2"/>
        <w:ind w:left="1276" w:hanging="709"/>
      </w:pPr>
      <w:bookmarkStart w:id="3036" w:name="_MCCTEMPBM_CRPT80111554___2"/>
      <w:bookmarkEnd w:id="3035"/>
      <w:r w:rsidRPr="00C44D1B">
        <w:t>0</w:t>
      </w:r>
      <w:r w:rsidRPr="00C44D1B">
        <w:tab/>
        <w:t>Radio access is disabled</w:t>
      </w:r>
    </w:p>
    <w:p w14:paraId="2B024235" w14:textId="77777777" w:rsidR="002A7868" w:rsidRPr="00C44D1B" w:rsidRDefault="002A7868" w:rsidP="002A7868">
      <w:pPr>
        <w:pStyle w:val="B2"/>
        <w:ind w:left="1276" w:hanging="709"/>
      </w:pPr>
      <w:r w:rsidRPr="00C44D1B">
        <w:t>1</w:t>
      </w:r>
      <w:r w:rsidRPr="00C44D1B">
        <w:tab/>
        <w:t>Radio access is enabled</w:t>
      </w:r>
    </w:p>
    <w:p w14:paraId="10B2B8E2" w14:textId="77777777" w:rsidR="002A7868" w:rsidRPr="00C44D1B" w:rsidRDefault="002A7868" w:rsidP="002A7868">
      <w:pPr>
        <w:pStyle w:val="B1"/>
        <w:rPr>
          <w:lang w:val="en-US"/>
        </w:rPr>
      </w:pPr>
      <w:bookmarkStart w:id="3037" w:name="_MCCTEMPBM_CRPT80111555___7"/>
      <w:bookmarkEnd w:id="3036"/>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2A7868">
      <w:pPr>
        <w:pStyle w:val="B2"/>
        <w:ind w:left="1276" w:hanging="709"/>
      </w:pPr>
      <w:bookmarkStart w:id="3038" w:name="_MCCTEMPBM_CRPT80111556___2"/>
      <w:bookmarkEnd w:id="3037"/>
      <w:r w:rsidRPr="00C44D1B">
        <w:lastRenderedPageBreak/>
        <w:t>0</w:t>
      </w:r>
      <w:r w:rsidRPr="00C44D1B">
        <w:tab/>
        <w:t>Radio access is disabled</w:t>
      </w:r>
    </w:p>
    <w:p w14:paraId="3BC6988A" w14:textId="77777777" w:rsidR="002A7868" w:rsidRPr="00C44D1B" w:rsidRDefault="002A7868" w:rsidP="002A7868">
      <w:pPr>
        <w:pStyle w:val="B2"/>
        <w:ind w:left="1276" w:hanging="709"/>
      </w:pPr>
      <w:r w:rsidRPr="00C44D1B">
        <w:t>1</w:t>
      </w:r>
      <w:r w:rsidRPr="00C44D1B">
        <w:tab/>
        <w:t>Radio access is enabled</w:t>
      </w:r>
    </w:p>
    <w:p w14:paraId="4CD6C404" w14:textId="77777777" w:rsidR="002A7868" w:rsidRPr="00C44D1B" w:rsidRDefault="002A7868" w:rsidP="002A7868">
      <w:pPr>
        <w:pStyle w:val="B1"/>
        <w:rPr>
          <w:lang w:val="en-US"/>
        </w:rPr>
      </w:pPr>
      <w:bookmarkStart w:id="3039" w:name="_MCCTEMPBM_CRPT80111557___7"/>
      <w:bookmarkEnd w:id="3038"/>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2A7868">
      <w:pPr>
        <w:pStyle w:val="B2"/>
        <w:ind w:left="1276" w:hanging="709"/>
      </w:pPr>
      <w:bookmarkStart w:id="3040" w:name="_MCCTEMPBM_CRPT80111558___2"/>
      <w:bookmarkEnd w:id="3039"/>
      <w:r w:rsidRPr="00C44D1B">
        <w:t>0</w:t>
      </w:r>
      <w:r w:rsidRPr="00C44D1B">
        <w:tab/>
        <w:t>Radio access is disabled</w:t>
      </w:r>
    </w:p>
    <w:p w14:paraId="10CD727A" w14:textId="77777777" w:rsidR="002A7868" w:rsidRPr="00C44D1B" w:rsidRDefault="002A7868" w:rsidP="002A7868">
      <w:pPr>
        <w:pStyle w:val="B2"/>
        <w:ind w:left="1276" w:hanging="709"/>
      </w:pPr>
      <w:r w:rsidRPr="00C44D1B">
        <w:t>1</w:t>
      </w:r>
      <w:r w:rsidRPr="00C44D1B">
        <w:tab/>
        <w:t>Radio access is enabled</w:t>
      </w:r>
    </w:p>
    <w:p w14:paraId="34AD6E6A" w14:textId="77777777" w:rsidR="002A7868" w:rsidRPr="00C44D1B" w:rsidRDefault="002A7868" w:rsidP="002A7868">
      <w:pPr>
        <w:pStyle w:val="B1"/>
        <w:rPr>
          <w:lang w:val="en-US"/>
        </w:rPr>
      </w:pPr>
      <w:bookmarkStart w:id="3041" w:name="_MCCTEMPBM_CRPT80111559___7"/>
      <w:bookmarkEnd w:id="3040"/>
      <w:r w:rsidRPr="00C44D1B">
        <w:rPr>
          <w:rFonts w:ascii="Courier New" w:hAnsi="Courier New"/>
          <w:lang w:val="sv-SE"/>
        </w:rPr>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2A7868">
      <w:pPr>
        <w:pStyle w:val="B2"/>
        <w:ind w:left="1276" w:hanging="709"/>
      </w:pPr>
      <w:bookmarkStart w:id="3042" w:name="_MCCTEMPBM_CRPT80111560___2"/>
      <w:bookmarkEnd w:id="3041"/>
      <w:r w:rsidRPr="00C44D1B">
        <w:t>0</w:t>
      </w:r>
      <w:r w:rsidRPr="00C44D1B">
        <w:tab/>
        <w:t>Radio access is disabled</w:t>
      </w:r>
    </w:p>
    <w:p w14:paraId="2EF6A779" w14:textId="77777777" w:rsidR="002A7868" w:rsidRPr="00C44D1B" w:rsidRDefault="002A7868" w:rsidP="002A7868">
      <w:pPr>
        <w:pStyle w:val="B2"/>
        <w:ind w:left="1276" w:hanging="709"/>
      </w:pPr>
      <w:r w:rsidRPr="00C44D1B">
        <w:t>1</w:t>
      </w:r>
      <w:r w:rsidRPr="00C44D1B">
        <w:tab/>
        <w:t>Radio access is enabled</w:t>
      </w:r>
    </w:p>
    <w:p w14:paraId="47839FE7" w14:textId="77777777" w:rsidR="002A7868" w:rsidRPr="00C44D1B" w:rsidRDefault="002A7868" w:rsidP="002A7868">
      <w:pPr>
        <w:pStyle w:val="B1"/>
        <w:rPr>
          <w:lang w:val="en-US"/>
        </w:rPr>
      </w:pPr>
      <w:bookmarkStart w:id="3043" w:name="_MCCTEMPBM_CRPT80111561___7"/>
      <w:bookmarkEnd w:id="3042"/>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2A7868">
      <w:pPr>
        <w:pStyle w:val="B2"/>
        <w:ind w:left="1276" w:hanging="709"/>
      </w:pPr>
      <w:bookmarkStart w:id="3044" w:name="_MCCTEMPBM_CRPT80111562___2"/>
      <w:bookmarkEnd w:id="3043"/>
      <w:r w:rsidRPr="00C44D1B">
        <w:t>0</w:t>
      </w:r>
      <w:r w:rsidRPr="00C44D1B">
        <w:tab/>
        <w:t>Radio access is disabled</w:t>
      </w:r>
    </w:p>
    <w:p w14:paraId="7B3D111A" w14:textId="77777777" w:rsidR="002A7868" w:rsidRPr="00C44D1B" w:rsidRDefault="002A7868" w:rsidP="002A7868">
      <w:pPr>
        <w:pStyle w:val="B2"/>
        <w:ind w:left="1276" w:hanging="709"/>
      </w:pPr>
      <w:r w:rsidRPr="00C44D1B">
        <w:t>1</w:t>
      </w:r>
      <w:r w:rsidRPr="00C44D1B">
        <w:tab/>
        <w:t>Radio access is enabled</w:t>
      </w:r>
    </w:p>
    <w:p w14:paraId="70C60AED" w14:textId="77777777" w:rsidR="002A7868" w:rsidRPr="00C44D1B" w:rsidRDefault="002A7868" w:rsidP="002A7868">
      <w:pPr>
        <w:pStyle w:val="B1"/>
        <w:rPr>
          <w:lang w:val="en-US"/>
        </w:rPr>
      </w:pPr>
      <w:bookmarkStart w:id="3045" w:name="_MCCTEMPBM_CRPT80111563___7"/>
      <w:bookmarkEnd w:id="3044"/>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2A7868">
      <w:pPr>
        <w:pStyle w:val="B2"/>
        <w:ind w:left="1276" w:hanging="709"/>
      </w:pPr>
      <w:bookmarkStart w:id="3046" w:name="_MCCTEMPBM_CRPT80111564___2"/>
      <w:bookmarkEnd w:id="3045"/>
      <w:r w:rsidRPr="00C44D1B">
        <w:t>0</w:t>
      </w:r>
      <w:r w:rsidRPr="00C44D1B">
        <w:tab/>
        <w:t>Radio access is disabled</w:t>
      </w:r>
    </w:p>
    <w:p w14:paraId="66A3248B" w14:textId="77777777" w:rsidR="002A7868" w:rsidRPr="00C44D1B" w:rsidRDefault="002A7868" w:rsidP="002A7868">
      <w:pPr>
        <w:pStyle w:val="B2"/>
        <w:ind w:left="1276" w:hanging="709"/>
      </w:pPr>
      <w:r w:rsidRPr="00C44D1B">
        <w:t>1</w:t>
      </w:r>
      <w:r w:rsidRPr="00C44D1B">
        <w:tab/>
        <w:t>Radio access is enabled</w:t>
      </w:r>
    </w:p>
    <w:p w14:paraId="1BBDE3E8" w14:textId="77777777" w:rsidR="00680102" w:rsidRPr="00C44D1B" w:rsidRDefault="00680102" w:rsidP="00680102">
      <w:pPr>
        <w:pStyle w:val="B1"/>
        <w:rPr>
          <w:lang w:val="en-US"/>
        </w:rPr>
      </w:pPr>
      <w:bookmarkStart w:id="3047" w:name="_MCCTEMPBM_CRPT80111565___7"/>
      <w:bookmarkEnd w:id="3046"/>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680102">
      <w:pPr>
        <w:pStyle w:val="B2"/>
        <w:ind w:left="1276" w:hanging="709"/>
      </w:pPr>
      <w:bookmarkStart w:id="3048" w:name="_MCCTEMPBM_CRPT80111566___2"/>
      <w:bookmarkEnd w:id="3047"/>
      <w:r w:rsidRPr="00C44D1B">
        <w:t>0</w:t>
      </w:r>
      <w:r w:rsidRPr="00C44D1B">
        <w:tab/>
        <w:t>Radio access is disabled</w:t>
      </w:r>
    </w:p>
    <w:p w14:paraId="5DAEEF6A" w14:textId="77777777" w:rsidR="00680102" w:rsidRPr="00C44D1B" w:rsidRDefault="00680102" w:rsidP="00680102">
      <w:pPr>
        <w:pStyle w:val="B2"/>
        <w:ind w:left="1276" w:hanging="709"/>
      </w:pPr>
      <w:r w:rsidRPr="00C44D1B">
        <w:t>1</w:t>
      </w:r>
      <w:r w:rsidRPr="00C44D1B">
        <w:tab/>
        <w:t>Radio access is enabled</w:t>
      </w:r>
    </w:p>
    <w:p w14:paraId="1B23921F" w14:textId="77777777" w:rsidR="00680102" w:rsidRPr="00C44D1B" w:rsidRDefault="00680102" w:rsidP="00680102">
      <w:pPr>
        <w:pStyle w:val="B1"/>
        <w:rPr>
          <w:lang w:val="en-US"/>
        </w:rPr>
      </w:pPr>
      <w:bookmarkStart w:id="3049" w:name="_MCCTEMPBM_CRPT80111567___7"/>
      <w:bookmarkEnd w:id="3048"/>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680102">
      <w:pPr>
        <w:pStyle w:val="B2"/>
        <w:ind w:left="1276" w:hanging="709"/>
      </w:pPr>
      <w:bookmarkStart w:id="3050" w:name="_MCCTEMPBM_CRPT80111568___2"/>
      <w:bookmarkEnd w:id="3049"/>
      <w:r w:rsidRPr="00C44D1B">
        <w:t>0</w:t>
      </w:r>
      <w:r w:rsidRPr="00C44D1B">
        <w:tab/>
        <w:t>Radio access is disabled</w:t>
      </w:r>
    </w:p>
    <w:p w14:paraId="06291CB6" w14:textId="77777777" w:rsidR="00680102" w:rsidRPr="00C44D1B" w:rsidRDefault="00680102" w:rsidP="00680102">
      <w:pPr>
        <w:pStyle w:val="B2"/>
        <w:ind w:left="1276" w:hanging="709"/>
      </w:pPr>
      <w:r w:rsidRPr="00C44D1B">
        <w:t>1</w:t>
      </w:r>
      <w:r w:rsidRPr="00C44D1B">
        <w:tab/>
        <w:t>Radio access is enabled</w:t>
      </w:r>
    </w:p>
    <w:bookmarkEnd w:id="3050"/>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3051" w:name="_MCCTEMPBM_CRPT8011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3052" w:name="_CR8_76"/>
      <w:bookmarkStart w:id="3053" w:name="_Toc20207606"/>
      <w:bookmarkStart w:id="3054" w:name="_Toc27579489"/>
      <w:bookmarkStart w:id="3055" w:name="_Toc36116069"/>
      <w:bookmarkStart w:id="3056" w:name="_Toc45214949"/>
      <w:bookmarkStart w:id="3057" w:name="_Toc51866717"/>
      <w:bookmarkStart w:id="3058" w:name="_Toc202525132"/>
      <w:bookmarkEnd w:id="3051"/>
      <w:bookmarkEnd w:id="3052"/>
      <w:r w:rsidRPr="00C44D1B">
        <w:t>8.76</w:t>
      </w:r>
      <w:r w:rsidRPr="00C44D1B">
        <w:tab/>
      </w:r>
      <w:r w:rsidR="00D05324" w:rsidRPr="00C44D1B">
        <w:t>Circuit switched fallback +CCSFB</w:t>
      </w:r>
      <w:bookmarkEnd w:id="3053"/>
      <w:bookmarkEnd w:id="3054"/>
      <w:bookmarkEnd w:id="3055"/>
      <w:bookmarkEnd w:id="3056"/>
      <w:bookmarkEnd w:id="3057"/>
      <w:bookmarkEnd w:id="3058"/>
    </w:p>
    <w:p w14:paraId="66011DBA" w14:textId="77777777" w:rsidR="00D05324" w:rsidRPr="00C44D1B" w:rsidRDefault="00D05324" w:rsidP="00D05324">
      <w:pPr>
        <w:pStyle w:val="TH"/>
      </w:pPr>
      <w:bookmarkStart w:id="3059" w:name="_CRTable8_761"/>
      <w:r w:rsidRPr="00C44D1B">
        <w:t>Table </w:t>
      </w:r>
      <w:bookmarkEnd w:id="3059"/>
      <w:r w:rsidRPr="00C44D1B">
        <w:t>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3060" w:name="_MCCTEMPBM_CRPT8011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3061" w:name="_MCCTEMPBM_CRPT80111571___7" w:colFirst="0" w:colLast="0"/>
            <w:bookmarkEnd w:id="3060"/>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3062" w:name="_MCCTEMPBM_CRPT80111572___7"/>
            <w:bookmarkEnd w:id="3061"/>
            <w:r w:rsidRPr="00C44D1B">
              <w:rPr>
                <w:rFonts w:ascii="Courier New" w:hAnsi="Courier New"/>
              </w:rPr>
              <w:t>+CCSFB=?</w:t>
            </w:r>
            <w:bookmarkEnd w:id="3062"/>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3063" w:name="_MCCTEMPBM_CRPT8011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063"/>
          </w:p>
        </w:tc>
      </w:tr>
    </w:tbl>
    <w:p w14:paraId="2CEBE51B" w14:textId="77777777" w:rsidR="00D05324" w:rsidRPr="00C44D1B" w:rsidRDefault="00D05324" w:rsidP="00D05324">
      <w:pPr>
        <w:keepNext/>
        <w:rPr>
          <w:b/>
        </w:rPr>
      </w:pPr>
    </w:p>
    <w:p w14:paraId="70C112F9" w14:textId="77777777" w:rsidR="00D05324" w:rsidRPr="00C44D1B" w:rsidRDefault="00D05324" w:rsidP="00D05324">
      <w:pPr>
        <w:keepNext/>
        <w:rPr>
          <w:b/>
        </w:rPr>
      </w:pPr>
      <w:r w:rsidRPr="00C44D1B">
        <w:rPr>
          <w:b/>
        </w:rPr>
        <w:t>Description</w:t>
      </w:r>
    </w:p>
    <w:p w14:paraId="3A01D650" w14:textId="2AC18563" w:rsidR="00D05324" w:rsidRPr="00C44D1B" w:rsidRDefault="00D05324" w:rsidP="00D05324">
      <w:bookmarkStart w:id="3064" w:name="_MCCTEMPBM_CRPT8011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3065" w:name="_MCCTEMPBM_CRPT80111575___7"/>
      <w:bookmarkEnd w:id="3064"/>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3066" w:name="_MCCTEMPBM_CRPT80111576___7"/>
      <w:bookmarkEnd w:id="3065"/>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3067" w:name="_MCCTEMPBM_CRPT80111577___7"/>
      <w:bookmarkEnd w:id="3066"/>
      <w:r w:rsidRPr="00C44D1B">
        <w:t xml:space="preserve">Read command returns the current value of </w:t>
      </w:r>
      <w:r w:rsidRPr="00C44D1B">
        <w:rPr>
          <w:rFonts w:ascii="Courier New" w:hAnsi="Courier New" w:cs="Courier New"/>
        </w:rPr>
        <w:t>&lt;n&gt;</w:t>
      </w:r>
      <w:r w:rsidRPr="00C44D1B">
        <w:t>.</w:t>
      </w:r>
    </w:p>
    <w:bookmarkEnd w:id="3067"/>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3068" w:name="_MCCTEMPBM_CRPT80111578___7"/>
      <w:r w:rsidRPr="00C44D1B">
        <w:rPr>
          <w:rFonts w:ascii="Courier New" w:hAnsi="Courier New"/>
          <w:lang w:val="en-US"/>
        </w:rPr>
        <w:t>&lt;n&gt;</w:t>
      </w:r>
      <w:r w:rsidRPr="00C44D1B">
        <w:rPr>
          <w:lang w:val="en-US"/>
        </w:rPr>
        <w:t>: integer type.</w:t>
      </w:r>
    </w:p>
    <w:bookmarkEnd w:id="3068"/>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3069" w:name="_MCCTEMPBM_CRPT8011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3070" w:name="_MCCTEMPBM_CRPT80111580___7"/>
      <w:bookmarkEnd w:id="3069"/>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3071" w:name="_MCCTEMPBM_CRPT80111581___7"/>
      <w:bookmarkEnd w:id="3070"/>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3072" w:name="_MCCTEMPBM_CRPT80111582___7"/>
      <w:bookmarkEnd w:id="3071"/>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3073" w:name="_MCCTEMPBM_CRPT80111583___7"/>
      <w:bookmarkEnd w:id="3072"/>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3074" w:name="_MCCTEMPBM_CRPT80111584___7"/>
      <w:bookmarkEnd w:id="30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lastRenderedPageBreak/>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3074"/>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3075" w:name="_CR8_77"/>
      <w:bookmarkStart w:id="3076" w:name="_Toc20207607"/>
      <w:bookmarkStart w:id="3077" w:name="_Toc27579490"/>
      <w:bookmarkStart w:id="3078" w:name="_Toc36116070"/>
      <w:bookmarkStart w:id="3079" w:name="_Toc45214950"/>
      <w:bookmarkStart w:id="3080" w:name="_Toc51866718"/>
      <w:bookmarkStart w:id="3081" w:name="_Toc202525133"/>
      <w:bookmarkEnd w:id="3075"/>
      <w:r w:rsidRPr="00C44D1B">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3076"/>
      <w:bookmarkEnd w:id="3077"/>
      <w:bookmarkEnd w:id="3078"/>
      <w:bookmarkEnd w:id="3079"/>
      <w:bookmarkEnd w:id="3080"/>
      <w:bookmarkEnd w:id="3081"/>
    </w:p>
    <w:p w14:paraId="7F42E9A9" w14:textId="77777777" w:rsidR="00133851" w:rsidRPr="00C44D1B" w:rsidRDefault="00133851" w:rsidP="00133851">
      <w:pPr>
        <w:pStyle w:val="TH"/>
      </w:pPr>
      <w:bookmarkStart w:id="3082" w:name="_CRTable8_771"/>
      <w:r w:rsidRPr="00C44D1B">
        <w:t>Table </w:t>
      </w:r>
      <w:bookmarkEnd w:id="3082"/>
      <w:r w:rsidRPr="00C44D1B">
        <w:t>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3083" w:name="_MCCTEMPBM_CRPT8011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3084" w:name="_MCCTEMPBM_CRPT80111586___7" w:colFirst="0" w:colLast="0"/>
            <w:bookmarkEnd w:id="3083"/>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bookmarkEnd w:id="3084"/>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3085" w:name="_MCCTEMPBM_CRPT8011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3085"/>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3086" w:name="_MCCTEMPBM_CRPT8011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3086"/>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bookmarkStart w:id="3087" w:name="_MCCTEMPBM_CRPT80111589___7"/>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3087"/>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lastRenderedPageBreak/>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3088" w:name="_MCCTEMPBM_CRPT8011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3088"/>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3089" w:name="_CR8_78"/>
      <w:bookmarkStart w:id="3090" w:name="_Toc20207608"/>
      <w:bookmarkStart w:id="3091" w:name="_Toc27579491"/>
      <w:bookmarkStart w:id="3092" w:name="_Toc36116071"/>
      <w:bookmarkStart w:id="3093" w:name="_Toc45214951"/>
      <w:bookmarkStart w:id="3094" w:name="_Toc51866719"/>
      <w:bookmarkStart w:id="3095" w:name="_Toc202525134"/>
      <w:bookmarkEnd w:id="3089"/>
      <w:r w:rsidRPr="00C44D1B">
        <w:t>8.</w:t>
      </w:r>
      <w:r w:rsidR="00133851" w:rsidRPr="00C44D1B">
        <w:t>78</w:t>
      </w:r>
      <w:r w:rsidR="008628EC" w:rsidRPr="00C44D1B">
        <w:tab/>
        <w:t>Application level measurement configuration +CAPPLEVMC</w:t>
      </w:r>
      <w:bookmarkEnd w:id="3090"/>
      <w:bookmarkEnd w:id="3091"/>
      <w:bookmarkEnd w:id="3092"/>
      <w:bookmarkEnd w:id="3093"/>
      <w:bookmarkEnd w:id="3094"/>
      <w:bookmarkEnd w:id="3095"/>
    </w:p>
    <w:p w14:paraId="522ACA48" w14:textId="77777777" w:rsidR="008628EC" w:rsidRPr="00C44D1B" w:rsidRDefault="008628EC" w:rsidP="008628EC">
      <w:pPr>
        <w:pStyle w:val="TH"/>
      </w:pPr>
      <w:bookmarkStart w:id="3096" w:name="_CRTable8_781"/>
      <w:r w:rsidRPr="00C44D1B">
        <w:t>Table </w:t>
      </w:r>
      <w:bookmarkEnd w:id="3096"/>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3097" w:name="_MCCTEMPBM_CRPT80111592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3098" w:name="_MCCTEMPBM_CRPT80111593___7" w:colFirst="0" w:colLast="0"/>
            <w:bookmarkEnd w:id="3097"/>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3099" w:name="_MCCTEMPBM_CRPT80111594___7"/>
            <w:bookmarkEnd w:id="3098"/>
            <w:r w:rsidRPr="00C44D1B">
              <w:rPr>
                <w:rFonts w:ascii="Courier New" w:hAnsi="Courier New"/>
              </w:rPr>
              <w:t>+CAPPLEVMC=?</w:t>
            </w:r>
            <w:bookmarkEnd w:id="3099"/>
          </w:p>
        </w:tc>
        <w:tc>
          <w:tcPr>
            <w:tcW w:w="4642" w:type="dxa"/>
          </w:tcPr>
          <w:p w14:paraId="47DB8F77" w14:textId="77777777" w:rsidR="008628EC" w:rsidRPr="00C44D1B" w:rsidRDefault="008628EC" w:rsidP="00C16712">
            <w:pPr>
              <w:spacing w:after="20"/>
              <w:rPr>
                <w:rFonts w:ascii="Courier New" w:hAnsi="Courier New"/>
              </w:rPr>
            </w:pPr>
            <w:bookmarkStart w:id="3100" w:name="_MCCTEMPBM_CRPT80111595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100"/>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3101" w:name="_MCCTEMPBM_CRPT80111596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3101"/>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3102" w:name="_MCCTEMPBM_CRPT80111597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3102"/>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8628EC">
      <w:pPr>
        <w:ind w:left="851" w:hanging="284"/>
        <w:rPr>
          <w:color w:val="000000"/>
        </w:rPr>
      </w:pPr>
      <w:bookmarkStart w:id="3103" w:name="_MCCTEMPBM_CRPT80111598___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0DBC6B2" w14:textId="77777777" w:rsidR="008904FB" w:rsidRPr="00C44D1B" w:rsidRDefault="008628EC" w:rsidP="008904FB">
      <w:pPr>
        <w:pStyle w:val="B1"/>
        <w:rPr>
          <w:lang w:eastAsia="zh-CN"/>
        </w:rPr>
      </w:pPr>
      <w:bookmarkStart w:id="3104" w:name="_MCCTEMPBM_CRPT80111599___7"/>
      <w:bookmarkEnd w:id="3103"/>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3104"/>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3105" w:name="_MCCTEMPBM_CRPT80111600___7"/>
      <w:r w:rsidRPr="00C44D1B">
        <w:rPr>
          <w:rFonts w:ascii="Courier New" w:hAnsi="Courier New"/>
        </w:rPr>
        <w:lastRenderedPageBreak/>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3105"/>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3106" w:name="_MCCTEMPBM_CRPT80111601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06"/>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3107" w:name="_CR8_79"/>
      <w:bookmarkStart w:id="3108" w:name="_Toc20207609"/>
      <w:bookmarkStart w:id="3109" w:name="_Toc27579492"/>
      <w:bookmarkStart w:id="3110" w:name="_Toc36116072"/>
      <w:bookmarkStart w:id="3111" w:name="_Toc45214952"/>
      <w:bookmarkStart w:id="3112" w:name="_Toc51866720"/>
      <w:bookmarkStart w:id="3113" w:name="_Toc202525135"/>
      <w:bookmarkEnd w:id="3107"/>
      <w:r w:rsidRPr="00C44D1B">
        <w:t>8.79</w:t>
      </w:r>
      <w:r w:rsidRPr="00C44D1B">
        <w:tab/>
        <w:t>Application level measurement report +CAPPLEVMR</w:t>
      </w:r>
      <w:bookmarkEnd w:id="3108"/>
      <w:bookmarkEnd w:id="3109"/>
      <w:bookmarkEnd w:id="3110"/>
      <w:bookmarkEnd w:id="3111"/>
      <w:bookmarkEnd w:id="3112"/>
      <w:bookmarkEnd w:id="3113"/>
    </w:p>
    <w:p w14:paraId="33B943C4" w14:textId="77777777" w:rsidR="008628EC" w:rsidRPr="00C44D1B" w:rsidRDefault="008628EC" w:rsidP="008628EC">
      <w:pPr>
        <w:pStyle w:val="TH"/>
      </w:pPr>
      <w:bookmarkStart w:id="3114" w:name="_CRTable8_791"/>
      <w:r w:rsidRPr="00C44D1B">
        <w:t>Table </w:t>
      </w:r>
      <w:bookmarkEnd w:id="3114"/>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3115" w:name="_MCCTEMPBM_CRPT80111602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3116" w:name="_MCCTEMPBM_CRPT80111603___7" w:colFirst="0" w:colLast="0"/>
            <w:bookmarkEnd w:id="3115"/>
            <w:r w:rsidRPr="00C44D1B">
              <w:rPr>
                <w:rFonts w:ascii="Courier New" w:hAnsi="Courier New"/>
              </w:rPr>
              <w:t>+CAPPLEVMR=?</w:t>
            </w:r>
          </w:p>
        </w:tc>
        <w:tc>
          <w:tcPr>
            <w:tcW w:w="2657" w:type="dxa"/>
          </w:tcPr>
          <w:p w14:paraId="3CA5DB4D" w14:textId="77777777" w:rsidR="008628EC" w:rsidRPr="00C44D1B" w:rsidRDefault="008628EC" w:rsidP="00C16712">
            <w:pPr>
              <w:spacing w:after="20"/>
              <w:rPr>
                <w:rFonts w:ascii="Courier New" w:hAnsi="Courier New"/>
              </w:rPr>
            </w:pPr>
          </w:p>
        </w:tc>
      </w:tr>
      <w:bookmarkEnd w:id="3116"/>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3117" w:name="_MCCTEMPBM_CRPT80111604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17"/>
    <w:p w14:paraId="2D222594" w14:textId="77777777" w:rsidR="008628EC" w:rsidRPr="00C44D1B" w:rsidRDefault="008628EC" w:rsidP="008628EC">
      <w:r w:rsidRPr="00C44D1B">
        <w:rPr>
          <w:b/>
        </w:rPr>
        <w:t>Defined values</w:t>
      </w:r>
    </w:p>
    <w:p w14:paraId="12087742" w14:textId="7901DAE6" w:rsidR="008628EC" w:rsidRPr="00C44D1B" w:rsidRDefault="008628EC" w:rsidP="008628EC">
      <w:pPr>
        <w:pStyle w:val="B1"/>
        <w:rPr>
          <w:lang w:eastAsia="zh-CN"/>
        </w:rPr>
      </w:pPr>
      <w:bookmarkStart w:id="3118" w:name="_MCCTEMPBM_CRPT80111605___7"/>
      <w:r w:rsidRPr="00C44D1B">
        <w:rPr>
          <w:rFonts w:ascii="Courier New" w:hAnsi="Courier New"/>
        </w:rPr>
        <w:t>&lt;app</w:t>
      </w:r>
      <w:r w:rsidR="00D846E1">
        <w:rPr>
          <w:rFonts w:ascii="Courier New" w:eastAsia="Malgun Gothic" w:hAnsi="Courier New" w:hint="eastAsia"/>
          <w:lang w:eastAsia="ko-KR"/>
        </w:rPr>
        <w:t>-</w:t>
      </w:r>
      <w:r w:rsidRPr="00C44D1B">
        <w:rPr>
          <w:rFonts w:ascii="Courier New" w:hAnsi="Courier New"/>
        </w:rPr>
        <w:t>meas_service_type&gt;</w:t>
      </w:r>
      <w:r w:rsidRPr="00C44D1B">
        <w:t xml:space="preserve">: integer type. Contains the indication of what </w:t>
      </w:r>
      <w:r w:rsidRPr="00C44D1B">
        <w:rPr>
          <w:lang w:eastAsia="zh-CN"/>
        </w:rPr>
        <w:t>application that is providing the application level measurement report.</w:t>
      </w:r>
    </w:p>
    <w:bookmarkEnd w:id="3118"/>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3119" w:name="_MCCTEMPBM_CRPT80111606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19"/>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3120" w:name="_CR8_80"/>
      <w:bookmarkStart w:id="3121" w:name="_Toc20207610"/>
      <w:bookmarkStart w:id="3122" w:name="_Toc27579493"/>
      <w:bookmarkStart w:id="3123" w:name="_Toc36116073"/>
      <w:bookmarkStart w:id="3124" w:name="_Toc45214953"/>
      <w:bookmarkStart w:id="3125" w:name="_Toc51866721"/>
      <w:bookmarkStart w:id="3126" w:name="_Toc202525136"/>
      <w:bookmarkEnd w:id="3120"/>
      <w:r w:rsidRPr="00C44D1B">
        <w:t>8.80</w:t>
      </w:r>
      <w:r w:rsidRPr="00C44D1B">
        <w:tab/>
        <w:t>Consent for requesting access to restricted local operator services +CCRLOS</w:t>
      </w:r>
      <w:bookmarkEnd w:id="3121"/>
      <w:bookmarkEnd w:id="3122"/>
      <w:bookmarkEnd w:id="3123"/>
      <w:bookmarkEnd w:id="3124"/>
      <w:bookmarkEnd w:id="3125"/>
      <w:bookmarkEnd w:id="3126"/>
    </w:p>
    <w:p w14:paraId="60182C91" w14:textId="77777777" w:rsidR="008F2530" w:rsidRPr="00C44D1B" w:rsidRDefault="008F2530" w:rsidP="008F2530">
      <w:pPr>
        <w:pStyle w:val="TH"/>
      </w:pPr>
      <w:bookmarkStart w:id="3127" w:name="_CRTable8_801"/>
      <w:r w:rsidRPr="00C44D1B">
        <w:t>Table </w:t>
      </w:r>
      <w:bookmarkEnd w:id="3127"/>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3128" w:name="_MCCTEMPBM_CRPT80111607___7" w:colFirst="0" w:colLast="0"/>
            <w:r w:rsidRPr="00C44D1B">
              <w:rPr>
                <w:rFonts w:ascii="Courier New" w:hAnsi="Courier New"/>
              </w:rPr>
              <w:t>+CCRLOS=[&lt;RLOS_cons&gt;]</w:t>
            </w:r>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3129" w:name="_MCCTEMPBM_CRPT80111608___7" w:colFirst="0" w:colLast="0"/>
            <w:bookmarkEnd w:id="3128"/>
            <w:r w:rsidRPr="00C44D1B">
              <w:rPr>
                <w:rFonts w:ascii="Courier New" w:hAnsi="Courier New"/>
              </w:rPr>
              <w:lastRenderedPageBreak/>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3130" w:name="_MCCTEMPBM_CRPT80111609___7"/>
            <w:bookmarkEnd w:id="3129"/>
            <w:r w:rsidRPr="00C44D1B">
              <w:rPr>
                <w:rFonts w:ascii="Courier New" w:hAnsi="Courier New"/>
              </w:rPr>
              <w:t>+CCRLOS=?</w:t>
            </w:r>
            <w:bookmarkEnd w:id="3130"/>
          </w:p>
        </w:tc>
        <w:tc>
          <w:tcPr>
            <w:tcW w:w="4881" w:type="dxa"/>
          </w:tcPr>
          <w:p w14:paraId="673B2787" w14:textId="77777777" w:rsidR="008F2530" w:rsidRPr="00C44D1B" w:rsidRDefault="008F2530" w:rsidP="003921F3">
            <w:pPr>
              <w:spacing w:after="20"/>
              <w:rPr>
                <w:rFonts w:ascii="Courier New" w:hAnsi="Courier New"/>
              </w:rPr>
            </w:pPr>
            <w:bookmarkStart w:id="3131" w:name="_MCCTEMPBM_CRPT80111610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3131"/>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3132" w:name="_MCCTEMPBM_CRPT80111611___7"/>
      <w:r w:rsidRPr="00C44D1B">
        <w:rPr>
          <w:rFonts w:ascii="Courier New" w:hAnsi="Courier New"/>
        </w:rPr>
        <w:t>&lt;RLOS_cons&gt;</w:t>
      </w:r>
      <w:r w:rsidRPr="00C44D1B">
        <w:t>: integer type. Indicates the user's consent for requesting access to RLOS.</w:t>
      </w:r>
    </w:p>
    <w:bookmarkEnd w:id="3132"/>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3133" w:name="_CR8_81"/>
      <w:bookmarkStart w:id="3134" w:name="_Toc20207611"/>
      <w:bookmarkStart w:id="3135" w:name="_Toc27579494"/>
      <w:bookmarkStart w:id="3136" w:name="_Toc36116074"/>
      <w:bookmarkStart w:id="3137" w:name="_Toc45214954"/>
      <w:bookmarkStart w:id="3138" w:name="_Toc51866722"/>
      <w:bookmarkStart w:id="3139" w:name="_Toc202525137"/>
      <w:bookmarkEnd w:id="3133"/>
      <w:r w:rsidRPr="00C44D1B">
        <w:t>8.81</w:t>
      </w:r>
      <w:r w:rsidRPr="00C44D1B">
        <w:tab/>
        <w:t>EPS fallback status +CEPSFBS</w:t>
      </w:r>
      <w:bookmarkEnd w:id="3134"/>
      <w:bookmarkEnd w:id="3135"/>
      <w:bookmarkEnd w:id="3136"/>
      <w:bookmarkEnd w:id="3137"/>
      <w:bookmarkEnd w:id="3138"/>
      <w:bookmarkEnd w:id="3139"/>
    </w:p>
    <w:p w14:paraId="35683869" w14:textId="77777777" w:rsidR="000E3923" w:rsidRPr="00C44D1B" w:rsidRDefault="000E3923" w:rsidP="000E3923">
      <w:pPr>
        <w:pStyle w:val="TH"/>
      </w:pPr>
      <w:bookmarkStart w:id="3140" w:name="_CRTable8_811"/>
      <w:r w:rsidRPr="00C44D1B">
        <w:t>Table </w:t>
      </w:r>
      <w:bookmarkEnd w:id="3140"/>
      <w:r w:rsidRPr="00C44D1B">
        <w:t>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3141" w:name="_MCCTEMPBM_CRPT80111612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3142" w:name="_MCCTEMPBM_CRPT80111613___7" w:colFirst="0" w:colLast="0"/>
            <w:bookmarkEnd w:id="3141"/>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3143" w:name="_MCCTEMPBM_CRPT80111614___7"/>
            <w:bookmarkEnd w:id="3142"/>
            <w:r w:rsidRPr="00C44D1B">
              <w:rPr>
                <w:rFonts w:ascii="Courier New" w:hAnsi="Courier New" w:cs="Courier New"/>
              </w:rPr>
              <w:t>+CEPSFBS=?</w:t>
            </w:r>
            <w:bookmarkEnd w:id="3143"/>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3144" w:name="_MCCTEMPBM_CRPT80111615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144"/>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3145" w:name="_MCCTEMPBM_CRPT80111616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3145"/>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3146" w:name="_MCCTEMPBM_CRPT80111617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3146"/>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3147" w:name="_MCCTEMPBM_CRPT80111618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3148" w:name="_MCCTEMPBM_CRPT80111619___7"/>
      <w:bookmarkEnd w:id="3147"/>
      <w:r w:rsidRPr="00C44D1B">
        <w:rPr>
          <w:rFonts w:ascii="Courier New" w:hAnsi="Courier New"/>
        </w:rPr>
        <w:t>&lt;stat&gt;</w:t>
      </w:r>
      <w:r w:rsidRPr="00C44D1B">
        <w:t>: integer type; indicates the EPS fallback (EPSFB) status when MO/MT call is initated in 5GS.</w:t>
      </w:r>
    </w:p>
    <w:bookmarkEnd w:id="3148"/>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lastRenderedPageBreak/>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3149" w:name="_MCCTEMPBM_CRPT80111620___7"/>
      <w:r w:rsidRPr="00C44D1B">
        <w:rPr>
          <w:rFonts w:ascii="Courier New" w:hAnsi="Courier New"/>
        </w:rPr>
        <w:t>&lt;type&gt;</w:t>
      </w:r>
      <w:r w:rsidRPr="00C44D1B">
        <w:t>:</w:t>
      </w:r>
      <w:r w:rsidR="00BF23F9" w:rsidRPr="00C44D1B">
        <w:t xml:space="preserve"> </w:t>
      </w:r>
      <w:r w:rsidRPr="00C44D1B">
        <w:t>integer type; indicates the EPSFB type.</w:t>
      </w:r>
    </w:p>
    <w:bookmarkEnd w:id="3149"/>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3150" w:name="_CR8_82"/>
      <w:bookmarkStart w:id="3151" w:name="_Toc45214955"/>
      <w:bookmarkStart w:id="3152" w:name="_Toc51866723"/>
      <w:bookmarkStart w:id="3153" w:name="_Toc20207612"/>
      <w:bookmarkStart w:id="3154" w:name="_Toc27579495"/>
      <w:bookmarkStart w:id="3155" w:name="_Toc36116075"/>
      <w:bookmarkStart w:id="3156" w:name="_Toc202525138"/>
      <w:bookmarkEnd w:id="3150"/>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3151"/>
      <w:bookmarkEnd w:id="3152"/>
      <w:bookmarkEnd w:id="3156"/>
    </w:p>
    <w:p w14:paraId="576BAC5F" w14:textId="77777777" w:rsidR="00BF6190" w:rsidRPr="00C44D1B" w:rsidRDefault="00BF6190" w:rsidP="00BF6190">
      <w:pPr>
        <w:pStyle w:val="TH"/>
        <w:rPr>
          <w:lang w:val="fr-FR"/>
        </w:rPr>
      </w:pPr>
      <w:bookmarkStart w:id="3157" w:name="_CRTable8_821"/>
      <w:r w:rsidRPr="00C44D1B">
        <w:rPr>
          <w:lang w:val="fr-FR"/>
        </w:rPr>
        <w:t>Table </w:t>
      </w:r>
      <w:bookmarkEnd w:id="3157"/>
      <w:r w:rsidRPr="00C44D1B">
        <w:rPr>
          <w:lang w:val="fr-FR"/>
        </w:rPr>
        <w:t>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3158" w:name="_MCCTEMPBM_CRPT80111621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3159" w:name="_MCCTEMPBM_CRPT80111622___7" w:colFirst="0" w:colLast="1"/>
            <w:bookmarkEnd w:id="3158"/>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3160" w:name="_MCCTEMPBM_CRPT80111623___7"/>
            <w:bookmarkEnd w:id="3159"/>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3160"/>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3161" w:name="_MCCTEMPBM_CRPT80111624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3161"/>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C44D1B" w:rsidRDefault="00BF6190" w:rsidP="00BF6190">
      <w:pPr>
        <w:rPr>
          <w:sz w:val="21"/>
          <w:szCs w:val="22"/>
          <w:lang w:val="en-US" w:eastAsia="zh-CN"/>
        </w:rPr>
      </w:pPr>
      <w:bookmarkStart w:id="3162" w:name="_MCCTEMPBM_CRPT80111625___7"/>
      <w:r w:rsidRPr="00C44D1B">
        <w:rPr>
          <w:sz w:val="21"/>
          <w:szCs w:val="22"/>
          <w:lang w:val="en-US" w:eastAsia="zh-CN"/>
        </w:rPr>
        <w:t>The s</w:t>
      </w:r>
      <w:r w:rsidRPr="00C44D1B">
        <w:rPr>
          <w:rFonts w:hint="eastAsia"/>
          <w:sz w:val="21"/>
          <w:szCs w:val="22"/>
          <w:lang w:val="en-US" w:eastAsia="zh-CN"/>
        </w:rPr>
        <w:t xml:space="preserve">et </w:t>
      </w:r>
      <w:r w:rsidRPr="00C44D1B">
        <w:rPr>
          <w:lang w:val="en-US" w:eastAsia="zh-CN"/>
        </w:rPr>
        <w:t xml:space="preserve">command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3162"/>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3163" w:name="_MCCTEMPBM_CRPT80111626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3163"/>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3164" w:name="_MCCTEMPBM_CRPT80111627___7"/>
      <w:r w:rsidRPr="00C44D1B">
        <w:lastRenderedPageBreak/>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3165" w:name="_MCCTEMPBM_CRPT80111628___7"/>
      <w:bookmarkEnd w:id="3164"/>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3165"/>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3166" w:name="_CR8_83"/>
      <w:bookmarkStart w:id="3167" w:name="_Toc45214956"/>
      <w:bookmarkStart w:id="3168" w:name="_Toc51866724"/>
      <w:bookmarkStart w:id="3169" w:name="_Toc202525139"/>
      <w:bookmarkEnd w:id="3166"/>
      <w:r w:rsidRPr="00C44D1B">
        <w:t>8.83</w:t>
      </w:r>
      <w:r w:rsidR="00D05324" w:rsidRPr="00C44D1B">
        <w:tab/>
      </w:r>
      <w:bookmarkEnd w:id="3153"/>
      <w:bookmarkEnd w:id="3154"/>
      <w:bookmarkEnd w:id="3155"/>
      <w:bookmarkEnd w:id="3167"/>
      <w:bookmarkEnd w:id="3168"/>
      <w:r w:rsidR="001C3485" w:rsidRPr="00C44D1B">
        <w:t>Void</w:t>
      </w:r>
      <w:bookmarkEnd w:id="3169"/>
    </w:p>
    <w:p w14:paraId="3F5A54FC" w14:textId="5D7DA7CC" w:rsidR="00C0450D" w:rsidRPr="00C44D1B" w:rsidRDefault="00C0450D" w:rsidP="00C0450D">
      <w:pPr>
        <w:pStyle w:val="Heading2"/>
      </w:pPr>
      <w:bookmarkStart w:id="3170" w:name="_CR8_84"/>
      <w:bookmarkStart w:id="3171" w:name="_Toc202525140"/>
      <w:bookmarkEnd w:id="3170"/>
      <w:r w:rsidRPr="00C44D1B">
        <w:t>8.84</w:t>
      </w:r>
      <w:r w:rsidRPr="00C44D1B">
        <w:tab/>
        <w:t>Application level measurement configuration for NR +CAPPLEVMCNR</w:t>
      </w:r>
      <w:bookmarkEnd w:id="3171"/>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6E3E56">
        <w:trPr>
          <w:cantSplit/>
          <w:jc w:val="center"/>
        </w:trPr>
        <w:tc>
          <w:tcPr>
            <w:tcW w:w="2941" w:type="dxa"/>
          </w:tcPr>
          <w:p w14:paraId="18BCD026" w14:textId="77777777" w:rsidR="00C0450D" w:rsidRPr="00C44D1B" w:rsidRDefault="00C0450D" w:rsidP="006E3E56">
            <w:pPr>
              <w:pStyle w:val="TAH"/>
              <w:rPr>
                <w:rFonts w:ascii="Courier New" w:hAnsi="Courier New"/>
              </w:rPr>
            </w:pPr>
            <w:r w:rsidRPr="00C44D1B">
              <w:t>Command</w:t>
            </w:r>
          </w:p>
        </w:tc>
        <w:tc>
          <w:tcPr>
            <w:tcW w:w="4642" w:type="dxa"/>
          </w:tcPr>
          <w:p w14:paraId="1E8A0A56" w14:textId="77777777" w:rsidR="00C0450D" w:rsidRPr="00C44D1B" w:rsidRDefault="00C0450D" w:rsidP="006E3E56">
            <w:pPr>
              <w:pStyle w:val="TAH"/>
              <w:rPr>
                <w:rFonts w:ascii="Courier New" w:hAnsi="Courier New"/>
              </w:rPr>
            </w:pPr>
            <w:r w:rsidRPr="00C44D1B">
              <w:t>Possible response(s)</w:t>
            </w:r>
          </w:p>
        </w:tc>
      </w:tr>
      <w:tr w:rsidR="00C0450D" w:rsidRPr="00C44D1B" w14:paraId="6431ED2A" w14:textId="77777777" w:rsidTr="006E3E56">
        <w:trPr>
          <w:cantSplit/>
          <w:jc w:val="center"/>
        </w:trPr>
        <w:tc>
          <w:tcPr>
            <w:tcW w:w="2941" w:type="dxa"/>
          </w:tcPr>
          <w:p w14:paraId="1E3E85AF" w14:textId="77777777" w:rsidR="00C0450D" w:rsidRPr="00C44D1B" w:rsidRDefault="00C0450D" w:rsidP="006E3E56">
            <w:pPr>
              <w:spacing w:after="20"/>
              <w:rPr>
                <w:rFonts w:ascii="Courier New" w:hAnsi="Courier New"/>
              </w:rPr>
            </w:pPr>
            <w:r w:rsidRPr="00C44D1B">
              <w:rPr>
                <w:rFonts w:ascii="Courier New" w:hAnsi="Courier New"/>
              </w:rPr>
              <w:t>+CAPPLEVMCNR=[&lt;n&gt;]</w:t>
            </w:r>
          </w:p>
        </w:tc>
        <w:tc>
          <w:tcPr>
            <w:tcW w:w="4642" w:type="dxa"/>
          </w:tcPr>
          <w:p w14:paraId="5F9B4EFB" w14:textId="77777777" w:rsidR="00C0450D" w:rsidRPr="00C44D1B" w:rsidRDefault="00C0450D" w:rsidP="006E3E56">
            <w:pPr>
              <w:spacing w:after="20"/>
              <w:rPr>
                <w:rFonts w:ascii="Courier New" w:hAnsi="Courier New"/>
              </w:rPr>
            </w:pPr>
            <w:r w:rsidRPr="00C44D1B">
              <w:rPr>
                <w:rFonts w:ascii="Courier New" w:hAnsi="Courier New"/>
                <w:i/>
              </w:rPr>
              <w:t>+CME ERROR: &lt;err&gt;</w:t>
            </w:r>
          </w:p>
        </w:tc>
      </w:tr>
      <w:tr w:rsidR="00C0450D" w:rsidRPr="00C44D1B" w14:paraId="7E2753B3" w14:textId="77777777" w:rsidTr="006E3E56">
        <w:trPr>
          <w:cantSplit/>
          <w:jc w:val="center"/>
        </w:trPr>
        <w:tc>
          <w:tcPr>
            <w:tcW w:w="2941" w:type="dxa"/>
          </w:tcPr>
          <w:p w14:paraId="6A64595E"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26C567AE" w14:textId="77777777" w:rsidR="00C0450D" w:rsidRPr="00C44D1B" w:rsidRDefault="00C0450D" w:rsidP="006E3E56">
            <w:pPr>
              <w:spacing w:after="20"/>
              <w:rPr>
                <w:rFonts w:ascii="Courier New" w:hAnsi="Courier New"/>
              </w:rPr>
            </w:pPr>
            <w:r w:rsidRPr="00C44D1B">
              <w:rPr>
                <w:rFonts w:ascii="Courier New" w:hAnsi="Courier New"/>
              </w:rPr>
              <w:t>+CAPPLEVMCNR: &lt;n&gt;</w:t>
            </w:r>
          </w:p>
        </w:tc>
      </w:tr>
      <w:tr w:rsidR="00C0450D" w:rsidRPr="00C44D1B" w14:paraId="7928F017" w14:textId="77777777" w:rsidTr="006E3E56">
        <w:trPr>
          <w:cantSplit/>
          <w:jc w:val="center"/>
        </w:trPr>
        <w:tc>
          <w:tcPr>
            <w:tcW w:w="2941" w:type="dxa"/>
          </w:tcPr>
          <w:p w14:paraId="45C303E5"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65794A6C" w14:textId="77777777" w:rsidR="00C0450D" w:rsidRPr="00C44D1B" w:rsidRDefault="00C0450D" w:rsidP="006E3E56">
            <w:pPr>
              <w:spacing w:after="20"/>
              <w:rPr>
                <w:rFonts w:ascii="Courier New" w:hAnsi="Courier New"/>
              </w:rPr>
            </w:pPr>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w:t>
      </w:r>
      <w:bookmarkStart w:id="3172" w:name="_Hlk103684645"/>
      <w:r w:rsidRPr="00C44D1B">
        <w:rPr>
          <w:rFonts w:ascii="Courier New" w:hAnsi="Courier New"/>
        </w:rPr>
        <w:t>&lt;app-meas_service_type&gt;</w:t>
      </w:r>
      <w:bookmarkEnd w:id="3172"/>
      <w:r w:rsidRPr="00C44D1B">
        <w:rPr>
          <w:rFonts w:ascii="Courier New" w:hAnsi="Courier New"/>
        </w:rPr>
        <w: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BE0516">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3A5F105" w14:textId="77777777" w:rsidR="00BE0516" w:rsidRPr="00C44D1B" w:rsidRDefault="00BE0516" w:rsidP="00BE0516">
      <w:pPr>
        <w:pStyle w:val="B1"/>
        <w:rPr>
          <w:lang w:eastAsia="zh-CN"/>
        </w:rPr>
      </w:pPr>
      <w:bookmarkStart w:id="3173" w:name="_Hlk102053509"/>
      <w:r w:rsidRPr="00C44D1B">
        <w:rPr>
          <w:rFonts w:ascii="Courier New" w:hAnsi="Courier New"/>
        </w:rPr>
        <w:t>&lt;app-meas_service_type&gt;</w:t>
      </w:r>
      <w:bookmarkEnd w:id="3173"/>
      <w:r w:rsidRPr="00C44D1B">
        <w:t xml:space="preserve">: integer type. Contains the indication of what </w:t>
      </w:r>
      <w:r w:rsidRPr="00C44D1B">
        <w:rPr>
          <w:lang w:eastAsia="zh-CN"/>
        </w:rPr>
        <w:t>application that is target for the application level measurement configuration.</w:t>
      </w:r>
    </w:p>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r w:rsidRPr="00C44D1B">
        <w:rPr>
          <w:rFonts w:ascii="Courier New" w:hAnsi="Courier New"/>
        </w:rPr>
        <w:lastRenderedPageBreak/>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r w:rsidRPr="00C44D1B">
        <w:rPr>
          <w:rFonts w:ascii="Courier New" w:hAnsi="Courier New"/>
        </w:rPr>
        <w:t>&lt;ran_visible_periodicity&gt;</w:t>
      </w:r>
      <w:r w:rsidRPr="00C44D1B">
        <w:t>: integer type.</w:t>
      </w:r>
    </w:p>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r w:rsidRPr="00C44D1B">
        <w:rPr>
          <w:rFonts w:ascii="Courier New" w:hAnsi="Courier New"/>
        </w:rPr>
        <w:t>&lt;number_of_buffer_level_entries&gt;</w:t>
      </w:r>
      <w:r w:rsidRPr="00C44D1B">
        <w:t>: integer type. Contains the number of buffer level entries.</w:t>
      </w:r>
    </w:p>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3174" w:name="_Hlk103684806"/>
      <w:r w:rsidRPr="00C44D1B">
        <w:rPr>
          <w:rFonts w:ascii="Courier New" w:hAnsi="Courier New"/>
        </w:rPr>
        <w:t>&lt;ran_visible_release_only&gt;</w:t>
      </w:r>
      <w:bookmarkEnd w:id="3174"/>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3175" w:name="_CR8_84a"/>
      <w:bookmarkStart w:id="3176" w:name="_Toc202525141"/>
      <w:bookmarkEnd w:id="3175"/>
      <w:r w:rsidRPr="00C44D1B">
        <w:lastRenderedPageBreak/>
        <w:t>8.84a</w:t>
      </w:r>
      <w:r w:rsidRPr="00C44D1B">
        <w:tab/>
        <w:t>Application level measurement status for NR +CAPPLEVMSNR</w:t>
      </w:r>
      <w:bookmarkEnd w:id="3176"/>
    </w:p>
    <w:p w14:paraId="56EC6DFF" w14:textId="77777777" w:rsidR="00EA7759" w:rsidRPr="00C44D1B" w:rsidRDefault="00EA7759" w:rsidP="00EA7759">
      <w:pPr>
        <w:pStyle w:val="TH"/>
      </w:pPr>
      <w:bookmarkStart w:id="3177" w:name="_CRTable8_841"/>
      <w:r w:rsidRPr="00C44D1B">
        <w:t>Table </w:t>
      </w:r>
      <w:bookmarkEnd w:id="3177"/>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A45972">
        <w:trPr>
          <w:cantSplit/>
          <w:jc w:val="center"/>
        </w:trPr>
        <w:tc>
          <w:tcPr>
            <w:tcW w:w="3759" w:type="dxa"/>
          </w:tcPr>
          <w:p w14:paraId="4744AB0D" w14:textId="77777777" w:rsidR="00EA7759" w:rsidRPr="00C44D1B" w:rsidRDefault="00EA7759" w:rsidP="00A45972">
            <w:pPr>
              <w:pStyle w:val="TAH"/>
              <w:rPr>
                <w:rFonts w:ascii="Courier New" w:hAnsi="Courier New"/>
              </w:rPr>
            </w:pPr>
            <w:r w:rsidRPr="00C44D1B">
              <w:t>Command</w:t>
            </w:r>
          </w:p>
        </w:tc>
        <w:tc>
          <w:tcPr>
            <w:tcW w:w="3969" w:type="dxa"/>
          </w:tcPr>
          <w:p w14:paraId="3062DC47" w14:textId="77777777" w:rsidR="00EA7759" w:rsidRPr="00C44D1B" w:rsidRDefault="00EA7759" w:rsidP="00A45972">
            <w:pPr>
              <w:pStyle w:val="TAH"/>
              <w:rPr>
                <w:rFonts w:ascii="Courier New" w:hAnsi="Courier New"/>
              </w:rPr>
            </w:pPr>
            <w:r w:rsidRPr="00C44D1B">
              <w:t>Possible response(s)</w:t>
            </w:r>
          </w:p>
        </w:tc>
      </w:tr>
      <w:tr w:rsidR="00EA7759" w:rsidRPr="00C44D1B" w14:paraId="5FB1EFFC" w14:textId="77777777" w:rsidTr="00A45972">
        <w:trPr>
          <w:cantSplit/>
          <w:jc w:val="center"/>
        </w:trPr>
        <w:tc>
          <w:tcPr>
            <w:tcW w:w="3759" w:type="dxa"/>
          </w:tcPr>
          <w:p w14:paraId="0BBC6F3F" w14:textId="77777777" w:rsidR="00EA7759" w:rsidRPr="00C44D1B" w:rsidRDefault="00EA7759" w:rsidP="00A45972">
            <w:pPr>
              <w:spacing w:after="20"/>
              <w:rPr>
                <w:rFonts w:ascii="Courier New" w:hAnsi="Courier New"/>
              </w:rPr>
            </w:pPr>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A45972">
            <w:pPr>
              <w:spacing w:after="20"/>
              <w:rPr>
                <w:rFonts w:ascii="Courier New" w:hAnsi="Courier New"/>
              </w:rPr>
            </w:pPr>
            <w:r w:rsidRPr="00C44D1B">
              <w:rPr>
                <w:rFonts w:ascii="Courier New" w:hAnsi="Courier New"/>
                <w:i/>
              </w:rPr>
              <w:t>+CME ERROR: &lt;err&gt;</w:t>
            </w:r>
          </w:p>
        </w:tc>
      </w:tr>
      <w:tr w:rsidR="00EA7759" w:rsidRPr="00C44D1B" w14:paraId="604123E7" w14:textId="77777777" w:rsidTr="00A45972">
        <w:trPr>
          <w:cantSplit/>
          <w:jc w:val="center"/>
        </w:trPr>
        <w:tc>
          <w:tcPr>
            <w:tcW w:w="3759" w:type="dxa"/>
          </w:tcPr>
          <w:p w14:paraId="48507867" w14:textId="77777777" w:rsidR="00EA7759" w:rsidRPr="00C44D1B" w:rsidRDefault="00EA7759" w:rsidP="00A45972">
            <w:pPr>
              <w:spacing w:after="20"/>
              <w:rPr>
                <w:rFonts w:ascii="Courier New" w:hAnsi="Courier New" w:cs="Courier New"/>
              </w:rPr>
            </w:pPr>
            <w:r w:rsidRPr="00C44D1B">
              <w:rPr>
                <w:rFonts w:ascii="Courier New" w:hAnsi="Courier New" w:cs="Courier New"/>
              </w:rPr>
              <w:t>+CAPPLEVMSNR?</w:t>
            </w:r>
          </w:p>
        </w:tc>
        <w:tc>
          <w:tcPr>
            <w:tcW w:w="3969" w:type="dxa"/>
          </w:tcPr>
          <w:p w14:paraId="5227E9CC" w14:textId="77777777" w:rsidR="00EA7759" w:rsidRPr="00C44D1B" w:rsidRDefault="00EA7759" w:rsidP="00A45972">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A45972">
        <w:trPr>
          <w:cantSplit/>
          <w:jc w:val="center"/>
        </w:trPr>
        <w:tc>
          <w:tcPr>
            <w:tcW w:w="3759" w:type="dxa"/>
          </w:tcPr>
          <w:p w14:paraId="3E0B4B3B"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3969" w:type="dxa"/>
          </w:tcPr>
          <w:p w14:paraId="5251E901" w14:textId="77777777" w:rsidR="00EA7759" w:rsidRPr="00C44D1B" w:rsidRDefault="00EA7759" w:rsidP="00A45972">
            <w:pPr>
              <w:spacing w:after="20"/>
              <w:rPr>
                <w:rFonts w:ascii="Courier New" w:hAnsi="Courier New"/>
              </w:rPr>
            </w:pPr>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r w:rsidRPr="00C44D1B">
        <w:rPr>
          <w:rFonts w:ascii="Courier New" w:hAnsi="Courier New"/>
        </w:rPr>
        <w:t>&lt;n&gt;</w:t>
      </w:r>
      <w:r w:rsidRPr="00C44D1B">
        <w:t>: integer type.</w:t>
      </w:r>
    </w:p>
    <w:p w14:paraId="406C8FF4" w14:textId="77777777" w:rsidR="00EA7759" w:rsidRPr="00C44D1B" w:rsidRDefault="00EA7759" w:rsidP="00EA7759">
      <w:pPr>
        <w:pStyle w:val="B2"/>
      </w:pPr>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EA7759">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3178" w:name="_CR8_85"/>
      <w:bookmarkStart w:id="3179" w:name="_Toc202525142"/>
      <w:bookmarkEnd w:id="3178"/>
      <w:r w:rsidRPr="00C44D1B">
        <w:lastRenderedPageBreak/>
        <w:t>8.85</w:t>
      </w:r>
      <w:r w:rsidRPr="00C44D1B">
        <w:tab/>
        <w:t>Application level measurement report for NR +CAPPLEVMRNR</w:t>
      </w:r>
      <w:bookmarkEnd w:id="3179"/>
    </w:p>
    <w:p w14:paraId="647BF236" w14:textId="00B64A01" w:rsidR="00BE0516" w:rsidRPr="00C44D1B" w:rsidRDefault="00BE0516" w:rsidP="00BE0516">
      <w:pPr>
        <w:pStyle w:val="TH"/>
        <w:rPr>
          <w:lang w:val="fr-FR"/>
        </w:rPr>
      </w:pPr>
      <w:bookmarkStart w:id="3180" w:name="_CRTable8_851"/>
      <w:bookmarkStart w:id="3181" w:name="_Toc20207613"/>
      <w:bookmarkStart w:id="3182" w:name="_Toc27579496"/>
      <w:bookmarkStart w:id="3183" w:name="_Toc36116076"/>
      <w:bookmarkStart w:id="3184" w:name="_Toc45214957"/>
      <w:bookmarkStart w:id="3185" w:name="_Toc51866725"/>
      <w:r w:rsidRPr="00C44D1B">
        <w:rPr>
          <w:lang w:val="fr-FR"/>
        </w:rPr>
        <w:t>Table </w:t>
      </w:r>
      <w:bookmarkEnd w:id="3180"/>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101735">
        <w:trPr>
          <w:cantSplit/>
          <w:jc w:val="center"/>
        </w:trPr>
        <w:tc>
          <w:tcPr>
            <w:tcW w:w="4926" w:type="dxa"/>
          </w:tcPr>
          <w:p w14:paraId="0207FEE7" w14:textId="77777777" w:rsidR="00BE0516" w:rsidRPr="00C44D1B" w:rsidRDefault="00BE0516" w:rsidP="00101735">
            <w:pPr>
              <w:pStyle w:val="TAH"/>
              <w:rPr>
                <w:rFonts w:ascii="Courier New" w:hAnsi="Courier New"/>
              </w:rPr>
            </w:pPr>
            <w:r w:rsidRPr="00C44D1B">
              <w:t>Command</w:t>
            </w:r>
          </w:p>
        </w:tc>
        <w:tc>
          <w:tcPr>
            <w:tcW w:w="2657" w:type="dxa"/>
          </w:tcPr>
          <w:p w14:paraId="07CA8C02" w14:textId="77777777" w:rsidR="00BE0516" w:rsidRPr="00C44D1B" w:rsidRDefault="00BE0516" w:rsidP="00101735">
            <w:pPr>
              <w:pStyle w:val="TAH"/>
              <w:rPr>
                <w:rFonts w:ascii="Courier New" w:hAnsi="Courier New"/>
              </w:rPr>
            </w:pPr>
            <w:r w:rsidRPr="00C44D1B">
              <w:t>Possible response(s)</w:t>
            </w:r>
          </w:p>
        </w:tc>
      </w:tr>
      <w:tr w:rsidR="00BE0516" w:rsidRPr="00C44D1B" w14:paraId="57EBE8A9" w14:textId="77777777" w:rsidTr="00101735">
        <w:trPr>
          <w:cantSplit/>
          <w:jc w:val="center"/>
        </w:trPr>
        <w:tc>
          <w:tcPr>
            <w:tcW w:w="4926" w:type="dxa"/>
          </w:tcPr>
          <w:p w14:paraId="793733C9" w14:textId="6BD96DD3" w:rsidR="00BE0516" w:rsidRPr="00C44D1B" w:rsidRDefault="00554FA3" w:rsidP="00101735">
            <w:pPr>
              <w:spacing w:after="20"/>
              <w:rPr>
                <w:rFonts w:ascii="Courier New" w:hAnsi="Courier New" w:cs="Courier New"/>
              </w:rPr>
            </w:pPr>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w:t>
            </w:r>
            <w:bookmarkStart w:id="3186" w:name="_Hlk134803274"/>
            <w:r w:rsidRPr="00C44D1B">
              <w:rPr>
                <w:rFonts w:ascii="Courier New" w:hAnsi="Courier New"/>
              </w:rPr>
              <w:t>[&lt;number-of-pdu-session_id-entries&gt;,(list of &lt;pdu-session_id&gt;,&lt;number-of-qfi-entries&gt;,(list of &lt;qfi&gt;s)s)]</w:t>
            </w:r>
            <w:bookmarkEnd w:id="3186"/>
            <w:r w:rsidRPr="00C44D1B">
              <w:rPr>
                <w:rFonts w:ascii="Courier New" w:hAnsi="Courier New"/>
                <w:lang w:val="en-US"/>
              </w:rPr>
              <w:t>s)</w:t>
            </w:r>
          </w:p>
        </w:tc>
        <w:tc>
          <w:tcPr>
            <w:tcW w:w="2657" w:type="dxa"/>
          </w:tcPr>
          <w:p w14:paraId="55CA9611" w14:textId="77777777" w:rsidR="00BE0516" w:rsidRPr="00C44D1B" w:rsidRDefault="00BE0516" w:rsidP="00101735">
            <w:pPr>
              <w:spacing w:after="20"/>
              <w:rPr>
                <w:rFonts w:ascii="Courier New" w:hAnsi="Courier New"/>
              </w:rPr>
            </w:pPr>
            <w:r w:rsidRPr="00C44D1B">
              <w:rPr>
                <w:rFonts w:ascii="Courier New" w:hAnsi="Courier New"/>
                <w:i/>
              </w:rPr>
              <w:t>+CME ERROR: &lt;err&gt;</w:t>
            </w:r>
          </w:p>
        </w:tc>
      </w:tr>
      <w:tr w:rsidR="00BE0516" w:rsidRPr="00C44D1B" w14:paraId="43B33C40" w14:textId="77777777" w:rsidTr="00101735">
        <w:trPr>
          <w:cantSplit/>
          <w:jc w:val="center"/>
        </w:trPr>
        <w:tc>
          <w:tcPr>
            <w:tcW w:w="4926" w:type="dxa"/>
          </w:tcPr>
          <w:p w14:paraId="1049771C" w14:textId="2287A0FC" w:rsidR="00BE0516" w:rsidRPr="00C44D1B" w:rsidRDefault="00BE0516" w:rsidP="00101735">
            <w:pPr>
              <w:spacing w:after="20"/>
              <w:rPr>
                <w:rFonts w:ascii="Courier New" w:hAnsi="Courier New"/>
              </w:rPr>
            </w:pPr>
            <w:r w:rsidRPr="00C44D1B">
              <w:rPr>
                <w:rFonts w:ascii="Courier New" w:hAnsi="Courier New"/>
              </w:rPr>
              <w:t>+CAPPLEVMR</w:t>
            </w:r>
            <w:r w:rsidR="008E11DD" w:rsidRPr="00C44D1B">
              <w:rPr>
                <w:rFonts w:ascii="Courier New" w:hAnsi="Courier New"/>
              </w:rPr>
              <w:t>NR</w:t>
            </w:r>
            <w:r w:rsidRPr="00C44D1B">
              <w:rPr>
                <w:rFonts w:ascii="Courier New" w:hAnsi="Courier New"/>
              </w:rPr>
              <w:t>=?</w:t>
            </w:r>
          </w:p>
        </w:tc>
        <w:tc>
          <w:tcPr>
            <w:tcW w:w="2657" w:type="dxa"/>
          </w:tcPr>
          <w:p w14:paraId="6D6B2D3C" w14:textId="77777777" w:rsidR="00BE0516" w:rsidRPr="00C44D1B" w:rsidRDefault="00BE0516" w:rsidP="00101735">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p w14:paraId="76EDE124" w14:textId="77777777" w:rsidR="00BE0516" w:rsidRPr="00C44D1B" w:rsidRDefault="00BE0516" w:rsidP="00BE0516">
      <w:r w:rsidRPr="00C44D1B">
        <w:rPr>
          <w:b/>
        </w:rPr>
        <w:t>Defined values</w:t>
      </w:r>
    </w:p>
    <w:p w14:paraId="1EE315EB" w14:textId="77777777" w:rsidR="00BE0516" w:rsidRPr="00C44D1B" w:rsidRDefault="00BE0516" w:rsidP="00BE0516">
      <w:pPr>
        <w:pStyle w:val="B1"/>
      </w:pPr>
      <w:bookmarkStart w:id="3187" w:name="_Hlk103685400"/>
      <w:r w:rsidRPr="00C44D1B">
        <w:rPr>
          <w:rFonts w:ascii="Courier New" w:hAnsi="Courier New"/>
        </w:rPr>
        <w:t>&lt;qoe_measurement_status&gt;</w:t>
      </w:r>
      <w:bookmarkEnd w:id="3187"/>
      <w:r w:rsidRPr="00C44D1B">
        <w:t>: Indicates whether a session has started or ended.</w:t>
      </w:r>
    </w:p>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bookmarkStart w:id="3188" w:name="_Hlk102508909"/>
      <w:r w:rsidRPr="00C44D1B">
        <w:rPr>
          <w:rFonts w:ascii="Courier New" w:hAnsi="Courier New"/>
        </w:rPr>
        <w:t>&lt;playout_delay_for_media_startup&gt;</w:t>
      </w:r>
      <w:bookmarkEnd w:id="3188"/>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6B696F" w:rsidRDefault="00BE0516" w:rsidP="00BE0516">
      <w:pPr>
        <w:pStyle w:val="B1"/>
        <w:rPr>
          <w:szCs w:val="22"/>
          <w:lang w:val="fr-FR" w:eastAsia="sv-SE"/>
        </w:rPr>
      </w:pPr>
      <w:r w:rsidRPr="00C44D1B">
        <w:rPr>
          <w:rFonts w:ascii="Courier New" w:hAnsi="Courier New"/>
          <w:lang w:val="sv-SE"/>
        </w:rPr>
        <w:t>&lt;pdu-session_id&gt;</w:t>
      </w:r>
      <w:r w:rsidRPr="00C44D1B">
        <w:rPr>
          <w:lang w:val="sv-SE"/>
        </w:rPr>
        <w:t xml:space="preserve">: integer type. </w:t>
      </w:r>
      <w:r w:rsidRPr="006B696F">
        <w:rPr>
          <w:lang w:val="fr-FR"/>
        </w:rPr>
        <w:t>Identifies a PDU session ID.</w:t>
      </w:r>
    </w:p>
    <w:p w14:paraId="6BB7EB90" w14:textId="0E883481" w:rsidR="00BE0516" w:rsidRPr="00C44D1B" w:rsidRDefault="00BE0516" w:rsidP="00BE0516">
      <w:pPr>
        <w:pStyle w:val="B2"/>
      </w:pPr>
      <w:r w:rsidRPr="00C44D1B">
        <w:lastRenderedPageBreak/>
        <w:t>0-255</w:t>
      </w:r>
    </w:p>
    <w:p w14:paraId="000922DC" w14:textId="77777777" w:rsidR="00554FA3" w:rsidRPr="00C44D1B" w:rsidRDefault="00554FA3" w:rsidP="00554FA3">
      <w:pPr>
        <w:pStyle w:val="B1"/>
        <w:rPr>
          <w:lang w:val="en-US"/>
        </w:rPr>
      </w:pPr>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r w:rsidRPr="00C44D1B">
        <w:rPr>
          <w:lang w:val="en-US"/>
        </w:rPr>
        <w:t>&lt;</w:t>
      </w:r>
      <w:r w:rsidRPr="00C44D1B">
        <w:rPr>
          <w:rFonts w:ascii="Courier New" w:hAnsi="Courier New"/>
        </w:rPr>
        <w:t>qfi</w:t>
      </w:r>
      <w:r w:rsidRPr="00C44D1B">
        <w:rPr>
          <w:lang w:val="en-US"/>
        </w:rPr>
        <w:t>&gt;: QoS Flow Identifier: integer type. Identifies a QoS Flow ID</w:t>
      </w:r>
    </w:p>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3189" w:name="_CR8_86"/>
      <w:bookmarkStart w:id="3190" w:name="_Toc202525143"/>
      <w:bookmarkEnd w:id="3189"/>
      <w:r w:rsidRPr="00C44D1B">
        <w:t>8.</w:t>
      </w:r>
      <w:r w:rsidR="00FA2F30" w:rsidRPr="00C44D1B">
        <w:t>86</w:t>
      </w:r>
      <w:r w:rsidRPr="00C44D1B">
        <w:tab/>
        <w:t>Unavailability Period +CUNPER</w:t>
      </w:r>
      <w:bookmarkEnd w:id="3190"/>
    </w:p>
    <w:p w14:paraId="0F79CBF4" w14:textId="600389F6" w:rsidR="00292D44" w:rsidRPr="00C44D1B" w:rsidRDefault="00292D44" w:rsidP="00292D44">
      <w:pPr>
        <w:pStyle w:val="TH"/>
      </w:pPr>
      <w:bookmarkStart w:id="3191" w:name="_CRTable8_861"/>
      <w:r w:rsidRPr="00C44D1B">
        <w:t>Table </w:t>
      </w:r>
      <w:bookmarkEnd w:id="3191"/>
      <w:r w:rsidRPr="00C44D1B">
        <w:t>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DE5E5F">
        <w:trPr>
          <w:cantSplit/>
        </w:trPr>
        <w:tc>
          <w:tcPr>
            <w:tcW w:w="3261" w:type="dxa"/>
          </w:tcPr>
          <w:p w14:paraId="4E9218FF" w14:textId="77777777" w:rsidR="00292D44" w:rsidRPr="00C44D1B" w:rsidRDefault="00292D44" w:rsidP="00DE5E5F">
            <w:pPr>
              <w:pStyle w:val="TAH"/>
              <w:rPr>
                <w:rFonts w:ascii="Courier New" w:hAnsi="Courier New"/>
              </w:rPr>
            </w:pPr>
            <w:r w:rsidRPr="00C44D1B">
              <w:t>Command</w:t>
            </w:r>
          </w:p>
        </w:tc>
        <w:tc>
          <w:tcPr>
            <w:tcW w:w="4994" w:type="dxa"/>
          </w:tcPr>
          <w:p w14:paraId="55D5C1CE" w14:textId="77777777" w:rsidR="00292D44" w:rsidRPr="00C44D1B" w:rsidRDefault="00292D44" w:rsidP="00DE5E5F">
            <w:pPr>
              <w:pStyle w:val="TAH"/>
              <w:rPr>
                <w:rFonts w:ascii="Courier New" w:hAnsi="Courier New"/>
              </w:rPr>
            </w:pPr>
            <w:r w:rsidRPr="00C44D1B">
              <w:t>Possible response(s)</w:t>
            </w:r>
          </w:p>
        </w:tc>
      </w:tr>
      <w:tr w:rsidR="00292D44" w:rsidRPr="00C44D1B" w14:paraId="25DB3076" w14:textId="77777777" w:rsidTr="00DE5E5F">
        <w:trPr>
          <w:cantSplit/>
        </w:trPr>
        <w:tc>
          <w:tcPr>
            <w:tcW w:w="3261" w:type="dxa"/>
          </w:tcPr>
          <w:p w14:paraId="2E3C3665" w14:textId="71F07156" w:rsidR="00292D44" w:rsidRPr="00C44D1B" w:rsidRDefault="000C6A16" w:rsidP="00DE5E5F">
            <w:pPr>
              <w:spacing w:after="20"/>
              <w:rPr>
                <w:rFonts w:ascii="Courier New" w:hAnsi="Courier New"/>
              </w:rPr>
            </w:pPr>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DE5E5F">
            <w:pPr>
              <w:spacing w:after="20"/>
              <w:rPr>
                <w:rFonts w:ascii="Courier New" w:hAnsi="Courier New"/>
              </w:rPr>
            </w:pPr>
            <w:r w:rsidRPr="00C44D1B">
              <w:rPr>
                <w:rFonts w:ascii="Courier New" w:hAnsi="Courier New"/>
                <w:i/>
              </w:rPr>
              <w:t>+CME ERROR: &lt;err&gt;</w:t>
            </w:r>
          </w:p>
        </w:tc>
      </w:tr>
      <w:tr w:rsidR="00292D44" w:rsidRPr="00C44D1B" w14:paraId="31DD91F0" w14:textId="77777777" w:rsidTr="00DE5E5F">
        <w:trPr>
          <w:cantSplit/>
        </w:trPr>
        <w:tc>
          <w:tcPr>
            <w:tcW w:w="3261" w:type="dxa"/>
          </w:tcPr>
          <w:p w14:paraId="64DEE346"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DE5E5F">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DE5E5F">
        <w:trPr>
          <w:cantSplit/>
        </w:trPr>
        <w:tc>
          <w:tcPr>
            <w:tcW w:w="3261" w:type="dxa"/>
          </w:tcPr>
          <w:p w14:paraId="1C346155"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2086B5C0" w14:textId="77777777" w:rsidR="00292D44" w:rsidRPr="00C44D1B" w:rsidRDefault="00292D44" w:rsidP="00DE5E5F">
            <w:pPr>
              <w:spacing w:after="20"/>
              <w:rPr>
                <w:rFonts w:ascii="Courier New" w:hAnsi="Courier New"/>
              </w:rPr>
            </w:pPr>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commentRangeStart w:id="3192"/>
      <w:r w:rsidRPr="00C44D1B">
        <w:t xml:space="preserve">Read command returns </w:t>
      </w:r>
      <w:commentRangeEnd w:id="3192"/>
      <w:r w:rsidRPr="00C44D1B">
        <w:rPr>
          <w:rStyle w:val="CommentReference"/>
        </w:rPr>
        <w:commentReference w:id="3192"/>
      </w:r>
      <w:r w:rsidRPr="00C44D1B">
        <w:t xml:space="preserve">the </w:t>
      </w:r>
      <w:r w:rsidRPr="00C44D1B">
        <w:rPr>
          <w:rFonts w:ascii="Courier New" w:hAnsi="Courier New"/>
        </w:rPr>
        <w:t>&lt;requested_unper_duration&gt;</w:t>
      </w:r>
      <w:r w:rsidRPr="00C44D1B">
        <w:rPr>
          <w:rFonts w:asciiTheme="majorBidi" w:hAnsiTheme="majorBidi" w:cstheme="majorBidi"/>
        </w:rPr>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387C15">
      <w:pPr>
        <w:ind w:left="284"/>
      </w:pPr>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387C15">
      <w:pPr>
        <w:ind w:left="284"/>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w:t>
      </w:r>
      <w:r w:rsidRPr="00C44D1B">
        <w:lastRenderedPageBreak/>
        <w:t xml:space="preserve">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r w:rsidRPr="00C44D1B">
        <w:rPr>
          <w:rFonts w:ascii="Courier New" w:hAnsi="Courier New"/>
        </w:rPr>
        <w:t>&lt;result&gt;</w:t>
      </w:r>
      <w:r w:rsidRPr="00C44D1B">
        <w:t>: integer type; indicates the final result of successful indication of unavailability period to network.</w:t>
      </w:r>
    </w:p>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lang w:eastAsia="en-US"/>
        </w:rPr>
      </w:pPr>
      <w:r w:rsidRPr="00C44D1B">
        <w:rPr>
          <w:lang w:eastAsia="en-US"/>
        </w:rPr>
        <w:t xml:space="preserve">&lt;nw_sent_unper_duration&gt;: string type; </w:t>
      </w:r>
      <w:r w:rsidR="009301B7" w:rsidRPr="00C44D1B">
        <w:rPr>
          <w:lang w:eastAsia="en-US"/>
        </w:rPr>
        <w:t>I</w:t>
      </w:r>
      <w:r w:rsidRPr="00C44D1B">
        <w:rPr>
          <w:lang w:eastAsia="en-US"/>
        </w:rPr>
        <w:t>ndicates the network sent unavailability period duration. This is coded as three bytes (octets 3 to 5) of the Time duration information element in 3GPP TS 24.301 [83]. The default value 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r w:rsidRPr="006B696F">
        <w:rPr>
          <w:rFonts w:ascii="Courier New" w:hAnsi="Courier New" w:cs="Courier New"/>
          <w:lang w:val="sv-SE"/>
        </w:rPr>
        <w:t>&lt;access_stratum_status&gt;</w:t>
      </w:r>
      <w:r w:rsidRPr="006B696F">
        <w:rPr>
          <w:lang w:val="sv-SE"/>
        </w:rPr>
        <w:t xml:space="preserve">: integer type. </w:t>
      </w:r>
      <w:r w:rsidRPr="00C44D1B">
        <w:t>Indicates the status of access stratum in the UE due to unavailability.</w:t>
      </w:r>
    </w:p>
    <w:p w14:paraId="4D06A189" w14:textId="77777777" w:rsidR="009301B7" w:rsidRPr="00C44D1B" w:rsidRDefault="009301B7" w:rsidP="009301B7">
      <w:pPr>
        <w:pStyle w:val="B2"/>
        <w:overflowPunct/>
        <w:autoSpaceDE/>
        <w:autoSpaceDN/>
        <w:adjustRightInd/>
        <w:textAlignment w:val="auto"/>
        <w:rPr>
          <w:lang w:eastAsia="en-US"/>
        </w:rPr>
      </w:pPr>
      <w:r w:rsidRPr="00C44D1B">
        <w:rPr>
          <w:lang w:eastAsia="en-US"/>
        </w:rPr>
        <w:t>0</w:t>
      </w:r>
      <w:r w:rsidRPr="00C44D1B">
        <w:rPr>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lang w:eastAsia="en-US"/>
        </w:rPr>
        <w:t>1</w:t>
      </w:r>
      <w:r w:rsidRPr="00C44D1B">
        <w:rPr>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3193" w:name="_CR8_87"/>
      <w:bookmarkStart w:id="3194" w:name="_Toc131185167"/>
      <w:bookmarkStart w:id="3195" w:name="_Toc202525144"/>
      <w:bookmarkEnd w:id="3193"/>
      <w:r w:rsidRPr="00C44D1B">
        <w:t>8.87</w:t>
      </w:r>
      <w:r w:rsidRPr="00C44D1B">
        <w:tab/>
        <w:t>Discontinuous Coverage +C</w:t>
      </w:r>
      <w:bookmarkEnd w:id="3194"/>
      <w:r w:rsidRPr="00C44D1B">
        <w:t>DISCO</w:t>
      </w:r>
      <w:bookmarkEnd w:id="3195"/>
    </w:p>
    <w:p w14:paraId="37E23552" w14:textId="11CEB407" w:rsidR="00484063" w:rsidRPr="00C44D1B" w:rsidRDefault="00484063" w:rsidP="00484063">
      <w:pPr>
        <w:pStyle w:val="TH"/>
      </w:pPr>
      <w:bookmarkStart w:id="3196" w:name="_CRTable8_871"/>
      <w:r w:rsidRPr="00C44D1B">
        <w:t>Table </w:t>
      </w:r>
      <w:bookmarkEnd w:id="3196"/>
      <w:r w:rsidRPr="00C44D1B">
        <w:t>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370FFC">
        <w:trPr>
          <w:cantSplit/>
        </w:trPr>
        <w:tc>
          <w:tcPr>
            <w:tcW w:w="3261" w:type="dxa"/>
          </w:tcPr>
          <w:p w14:paraId="7C245244" w14:textId="77777777" w:rsidR="00484063" w:rsidRPr="00C44D1B" w:rsidRDefault="00484063" w:rsidP="00370FFC">
            <w:pPr>
              <w:pStyle w:val="TAH"/>
              <w:rPr>
                <w:rFonts w:ascii="Courier New" w:hAnsi="Courier New"/>
              </w:rPr>
            </w:pPr>
            <w:r w:rsidRPr="00C44D1B">
              <w:t>Command</w:t>
            </w:r>
          </w:p>
        </w:tc>
        <w:tc>
          <w:tcPr>
            <w:tcW w:w="4994" w:type="dxa"/>
          </w:tcPr>
          <w:p w14:paraId="187505D9" w14:textId="77777777" w:rsidR="00484063" w:rsidRPr="00C44D1B" w:rsidRDefault="00484063" w:rsidP="00370FFC">
            <w:pPr>
              <w:pStyle w:val="TAH"/>
              <w:rPr>
                <w:rFonts w:ascii="Courier New" w:hAnsi="Courier New"/>
              </w:rPr>
            </w:pPr>
            <w:r w:rsidRPr="00C44D1B">
              <w:t>Possible response(s)</w:t>
            </w:r>
          </w:p>
        </w:tc>
      </w:tr>
      <w:tr w:rsidR="00484063" w:rsidRPr="00C44D1B" w14:paraId="04CFA22F" w14:textId="77777777" w:rsidTr="00370FFC">
        <w:trPr>
          <w:cantSplit/>
        </w:trPr>
        <w:tc>
          <w:tcPr>
            <w:tcW w:w="3261" w:type="dxa"/>
          </w:tcPr>
          <w:p w14:paraId="062E18F1" w14:textId="54504451" w:rsidR="00484063" w:rsidRPr="00C44D1B" w:rsidRDefault="00484063" w:rsidP="00370FFC">
            <w:pPr>
              <w:spacing w:after="20"/>
              <w:rPr>
                <w:rFonts w:ascii="Courier New" w:hAnsi="Courier New"/>
              </w:rPr>
            </w:pPr>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370FFC">
            <w:pPr>
              <w:spacing w:after="20"/>
              <w:rPr>
                <w:rFonts w:ascii="Courier New" w:hAnsi="Courier New"/>
              </w:rPr>
            </w:pPr>
            <w:r w:rsidRPr="00C44D1B">
              <w:rPr>
                <w:rFonts w:ascii="Courier New" w:hAnsi="Courier New"/>
                <w:i/>
              </w:rPr>
              <w:t>+CME ERROR: &lt;err&gt;</w:t>
            </w:r>
          </w:p>
        </w:tc>
      </w:tr>
      <w:tr w:rsidR="00484063" w:rsidRPr="00C44D1B" w14:paraId="3DE61B2A" w14:textId="77777777" w:rsidTr="00370FFC">
        <w:trPr>
          <w:cantSplit/>
        </w:trPr>
        <w:tc>
          <w:tcPr>
            <w:tcW w:w="3261" w:type="dxa"/>
          </w:tcPr>
          <w:p w14:paraId="2C8D9D7F"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370FFC">
        <w:trPr>
          <w:cantSplit/>
        </w:trPr>
        <w:tc>
          <w:tcPr>
            <w:tcW w:w="3261" w:type="dxa"/>
          </w:tcPr>
          <w:p w14:paraId="3FACFB5D"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6A340835" w14:textId="77777777" w:rsidR="00484063" w:rsidRPr="00C44D1B" w:rsidRDefault="00484063" w:rsidP="00370FFC">
            <w:pPr>
              <w:spacing w:after="20"/>
              <w:rPr>
                <w:rFonts w:ascii="Courier New" w:hAnsi="Courier New" w:cs="Courier New"/>
              </w:rPr>
            </w:pPr>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692BC8E5" w14:textId="77777777" w:rsidR="00484063" w:rsidRPr="00C44D1B" w:rsidRDefault="00484063" w:rsidP="00370FFC">
            <w:pPr>
              <w:spacing w:after="20"/>
              <w:rPr>
                <w:rFonts w:ascii="Courier New" w:hAnsi="Courier New" w:cs="Courier New"/>
              </w:rPr>
            </w:pPr>
          </w:p>
          <w:p w14:paraId="4FC6EBC2" w14:textId="77777777" w:rsidR="00484063" w:rsidRPr="00C44D1B" w:rsidRDefault="00484063" w:rsidP="00370FFC">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r w:rsidRPr="00C44D1B">
        <w:lastRenderedPageBreak/>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484063">
      <w:pPr>
        <w:ind w:left="568" w:hanging="284"/>
      </w:pPr>
      <w:r w:rsidRPr="00C44D1B">
        <w:rPr>
          <w:rFonts w:ascii="Courier New" w:hAnsi="Courier New"/>
        </w:rPr>
        <w:t>&lt;n&gt;</w:t>
      </w:r>
      <w:r w:rsidRPr="00C44D1B">
        <w:t>: integer type.</w:t>
      </w:r>
    </w:p>
    <w:p w14:paraId="5C712D25" w14:textId="77777777" w:rsidR="00484063" w:rsidRPr="00C44D1B" w:rsidRDefault="00484063" w:rsidP="00484063">
      <w:pPr>
        <w:ind w:left="851" w:hanging="284"/>
      </w:pPr>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484063">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r w:rsidRPr="006B696F">
        <w:rPr>
          <w:rFonts w:ascii="Courier New" w:hAnsi="Courier New" w:cs="Courier New"/>
          <w:lang w:val="sv-SE"/>
        </w:rPr>
        <w:t>&lt;access_stratum_status&gt;</w:t>
      </w:r>
      <w:r w:rsidRPr="006B696F">
        <w:rPr>
          <w:lang w:val="sv-SE"/>
        </w:rPr>
        <w:t xml:space="preserve">: integer type. </w:t>
      </w:r>
      <w:r w:rsidRPr="00C44D1B">
        <w:t>Indicates the status of access stratum in the UE due to discontinuous coverage</w:t>
      </w:r>
      <w:r w:rsidRPr="00C44D1B">
        <w:rPr>
          <w:lang w:val="en-US"/>
        </w:rPr>
        <w:t>.</w:t>
      </w:r>
    </w:p>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lang w:eastAsia="en-US"/>
        </w:rPr>
        <w:t>1</w:t>
      </w:r>
      <w:r w:rsidRPr="00C44D1B">
        <w:rPr>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3197" w:name="_CR8_88"/>
      <w:bookmarkStart w:id="3198" w:name="_Toc202525145"/>
      <w:bookmarkEnd w:id="3197"/>
      <w:r w:rsidRPr="00C44D1B">
        <w:t>8.</w:t>
      </w:r>
      <w:r w:rsidR="001473D2" w:rsidRPr="00C44D1B">
        <w:t>88</w:t>
      </w:r>
      <w:r w:rsidRPr="00C44D1B">
        <w:tab/>
        <w:t>Informative examples</w:t>
      </w:r>
      <w:bookmarkEnd w:id="3198"/>
    </w:p>
    <w:p w14:paraId="34B8F139" w14:textId="77777777" w:rsidR="002D6775" w:rsidRPr="00C44D1B" w:rsidRDefault="002D6775" w:rsidP="002D6775">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lastRenderedPageBreak/>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r w:rsidRPr="00C44D1B">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r w:rsidRPr="00C44D1B">
        <w:t>AT+CSO=?</w:t>
      </w:r>
      <w:r w:rsidRPr="00C44D1B">
        <w:tab/>
      </w:r>
      <w:r w:rsidRPr="00C44D1B">
        <w:tab/>
      </w:r>
      <w:r w:rsidRPr="00C44D1B">
        <w:rPr>
          <w:rFonts w:ascii="Times New Roman" w:hAnsi="Times New Roman"/>
        </w:rPr>
        <w:t>obtain the touch screen orientation</w:t>
      </w:r>
    </w:p>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p w14:paraId="2627029D" w14:textId="77777777" w:rsidR="002D6775" w:rsidRPr="00C44D1B" w:rsidRDefault="002D6775" w:rsidP="002D6775">
      <w:pPr>
        <w:pStyle w:val="PL"/>
        <w:rPr>
          <w:lang w:val="da-DK"/>
        </w:rPr>
      </w:pPr>
    </w:p>
    <w:p w14:paraId="419C08D1" w14:textId="77777777" w:rsidR="002D6775" w:rsidRPr="00C44D1B" w:rsidRDefault="002D6775" w:rsidP="002D6775">
      <w:r w:rsidRPr="00C44D1B">
        <w:lastRenderedPageBreak/>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r w:rsidRPr="00C44D1B">
        <w:lastRenderedPageBreak/>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bookmarkStart w:id="3199" w:name="_CRFigure8"/>
      <w:r w:rsidRPr="00C44D1B">
        <w:t>Figure </w:t>
      </w:r>
      <w:bookmarkEnd w:id="3199"/>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r w:rsidRPr="00C44D1B">
        <w:t>+CME ERROR: incorrect password</w:t>
      </w:r>
      <w:r w:rsidRPr="00C44D1B">
        <w:tab/>
      </w:r>
      <w:r w:rsidRPr="00C44D1B">
        <w:rPr>
          <w:rFonts w:ascii="Times New Roman" w:hAnsi="Times New Roman"/>
        </w:rPr>
        <w:t>(user entered wrong PIN)</w:t>
      </w:r>
    </w:p>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r w:rsidRPr="00C44D1B">
        <w:t>+CREG: 1</w:t>
      </w:r>
      <w:r w:rsidRPr="00C44D1B">
        <w:tab/>
      </w:r>
      <w:r w:rsidRPr="00C44D1B">
        <w:rPr>
          <w:rFonts w:ascii="Times New Roman" w:hAnsi="Times New Roman"/>
        </w:rPr>
        <w:tab/>
        <w:t>(registered in the network)</w:t>
      </w:r>
    </w:p>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r w:rsidRPr="00C44D1B">
        <w:t>+COPS: 0,0,"RADIOLINJA"</w:t>
      </w:r>
      <w:r w:rsidRPr="00C44D1B">
        <w:rPr>
          <w:rFonts w:ascii="Times New Roman" w:hAnsi="Times New Roman"/>
        </w:rPr>
        <w:tab/>
        <w:t>(get the operator name)</w:t>
      </w:r>
    </w:p>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r w:rsidRPr="00C44D1B">
        <w:t>AT+CMEC=1,0,0</w:t>
      </w:r>
      <w:r w:rsidRPr="00C44D1B">
        <w:tab/>
      </w:r>
      <w:r w:rsidRPr="00C44D1B">
        <w:tab/>
      </w:r>
      <w:r w:rsidRPr="00C44D1B">
        <w:rPr>
          <w:rFonts w:ascii="Times New Roman" w:hAnsi="Times New Roman"/>
        </w:rPr>
        <w:t>(take over the keypad, leave display to MT)</w:t>
      </w:r>
    </w:p>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r w:rsidRPr="00C44D1B">
        <w:t>AT+CDIS=?;+CIND=?</w:t>
      </w:r>
      <w:r w:rsidRPr="00C44D1B">
        <w:tab/>
      </w:r>
      <w:r w:rsidRPr="00C44D1B">
        <w:rPr>
          <w:rFonts w:ascii="Times New Roman" w:hAnsi="Times New Roman"/>
        </w:rPr>
        <w:t>(query display text and indicator formats)</w:t>
      </w:r>
    </w:p>
    <w:p w14:paraId="6A1B2696" w14:textId="77777777" w:rsidR="002D6775" w:rsidRPr="00C44D1B" w:rsidRDefault="002D6775" w:rsidP="002D6775">
      <w:pPr>
        <w:pStyle w:val="PL"/>
      </w:pPr>
      <w:r w:rsidRPr="00C44D1B">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r w:rsidRPr="00C44D1B">
        <w:t>AT+CSCS="IRA"</w:t>
      </w:r>
      <w:r w:rsidRPr="00C44D1B">
        <w:tab/>
      </w:r>
      <w:r w:rsidRPr="00C44D1B">
        <w:tab/>
      </w:r>
      <w:r w:rsidRPr="00C44D1B">
        <w:rPr>
          <w:rFonts w:ascii="Times New Roman" w:hAnsi="Times New Roman"/>
        </w:rPr>
        <w:t>(set TE character set for display text results)</w:t>
      </w:r>
    </w:p>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lastRenderedPageBreak/>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0E91309B" w14:textId="77777777" w:rsidR="002D6775" w:rsidRPr="00C44D1B" w:rsidRDefault="002D6775" w:rsidP="002D6775">
      <w:pPr>
        <w:pStyle w:val="PL"/>
      </w:pPr>
    </w:p>
    <w:p w14:paraId="730268F2" w14:textId="77777777" w:rsidR="002D6775" w:rsidRPr="00C44D1B" w:rsidRDefault="002D6775" w:rsidP="002D6775">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r w:rsidRPr="00C44D1B">
        <w:t>+CPBS: ("ME","SM")</w:t>
      </w:r>
      <w:r w:rsidRPr="00C44D1B">
        <w:tab/>
      </w:r>
      <w:r w:rsidRPr="00C44D1B">
        <w:rPr>
          <w:rFonts w:ascii="Times New Roman" w:hAnsi="Times New Roman"/>
        </w:rPr>
        <w:t>(MT and SIM have phonebooks)</w:t>
      </w:r>
    </w:p>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r w:rsidRPr="00C44D1B">
        <w:t>AT+CPBS="ME"</w:t>
      </w:r>
      <w:r w:rsidRPr="00C44D1B">
        <w:tab/>
      </w:r>
      <w:r w:rsidRPr="00C44D1B">
        <w:tab/>
      </w:r>
      <w:r w:rsidRPr="00C44D1B">
        <w:rPr>
          <w:rFonts w:ascii="Times New Roman" w:hAnsi="Times New Roman"/>
        </w:rPr>
        <w:t>(select MT memory)</w:t>
      </w:r>
    </w:p>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r w:rsidRPr="00C44D1B">
        <w:t>AT+CPBR=?</w:t>
      </w:r>
      <w:r w:rsidRPr="00C44D1B">
        <w:tab/>
      </w:r>
      <w:r w:rsidRPr="00C44D1B">
        <w:tab/>
      </w:r>
      <w:r w:rsidRPr="00C44D1B">
        <w:rPr>
          <w:rFonts w:ascii="Times New Roman" w:hAnsi="Times New Roman"/>
        </w:rPr>
        <w:t>(read index range and element lengths)</w:t>
      </w:r>
    </w:p>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r w:rsidRPr="00C44D1B">
        <w:t>AT+CPBR=1,99</w:t>
      </w:r>
      <w:r w:rsidRPr="00C44D1B">
        <w:tab/>
      </w:r>
      <w:r w:rsidRPr="00C44D1B">
        <w:tab/>
      </w:r>
      <w:r w:rsidRPr="00C44D1B">
        <w:rPr>
          <w:rFonts w:ascii="Times New Roman" w:hAnsi="Times New Roman"/>
        </w:rPr>
        <w:t>(read all entries but only the ones set are returned)</w:t>
      </w:r>
    </w:p>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r w:rsidRPr="00C44D1B">
        <w:t xml:space="preserve">AT+CPBW=4;+CPBW=3,"921123456",,"TS" </w:t>
      </w:r>
      <w:r w:rsidRPr="00C44D1B">
        <w:rPr>
          <w:rFonts w:ascii="Times New Roman" w:hAnsi="Times New Roman"/>
        </w:rPr>
        <w:t>(clear index 4 and write index 3)</w:t>
      </w:r>
    </w:p>
    <w:p w14:paraId="37254CC2" w14:textId="77777777" w:rsidR="002D6775" w:rsidRPr="00C44D1B" w:rsidRDefault="002D6775" w:rsidP="002D6775">
      <w:pPr>
        <w:pStyle w:val="PL"/>
      </w:pPr>
      <w:r w:rsidRPr="00C44D1B">
        <w:t>OK</w:t>
      </w:r>
    </w:p>
    <w:p w14:paraId="2CFE7E47" w14:textId="77777777" w:rsidR="002D6775" w:rsidRPr="00C44D1B" w:rsidRDefault="002D6775" w:rsidP="002D6775">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p w14:paraId="3A3F2E6E" w14:textId="77777777" w:rsidR="002D6775" w:rsidRPr="00C44D1B" w:rsidRDefault="002D6775" w:rsidP="002D6775">
      <w:pPr>
        <w:pStyle w:val="PL"/>
        <w:keepNext/>
      </w:pPr>
      <w:r w:rsidRPr="00C44D1B">
        <w:t>AT+CCSFB=?</w:t>
      </w:r>
    </w:p>
    <w:p w14:paraId="24E4F420" w14:textId="77777777" w:rsidR="002D6775" w:rsidRPr="00C44D1B" w:rsidRDefault="002D6775" w:rsidP="002D6775">
      <w:pPr>
        <w:pStyle w:val="PL"/>
        <w:keepNext/>
      </w:pPr>
      <w:r w:rsidRPr="00C44D1B">
        <w:t>+CCSFB: 0</w:t>
      </w:r>
      <w:r w:rsidRPr="00C44D1B">
        <w:tab/>
      </w:r>
      <w:r w:rsidRPr="00C44D1B">
        <w:tab/>
      </w:r>
      <w:r w:rsidRPr="00C44D1B">
        <w:rPr>
          <w:rFonts w:ascii="Times New Roman" w:hAnsi="Times New Roman"/>
        </w:rPr>
        <w:t>(reporting and automatic acceptance/rejection disabled)</w:t>
      </w:r>
    </w:p>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r w:rsidRPr="00C44D1B">
        <w:t>AT+CCSFB=1</w:t>
      </w:r>
      <w:r w:rsidRPr="00C44D1B">
        <w:tab/>
      </w:r>
      <w:r w:rsidRPr="00C44D1B">
        <w:tab/>
      </w:r>
      <w:r w:rsidRPr="00C44D1B">
        <w:rPr>
          <w:rFonts w:ascii="Times New Roman" w:hAnsi="Times New Roman"/>
        </w:rPr>
        <w:t>(enable reporting)</w:t>
      </w:r>
    </w:p>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3200" w:name="_CR8_89"/>
      <w:bookmarkStart w:id="3201" w:name="_Toc138361836"/>
      <w:bookmarkStart w:id="3202" w:name="_Toc202525146"/>
      <w:bookmarkEnd w:id="3200"/>
      <w:r w:rsidRPr="00C44D1B">
        <w:lastRenderedPageBreak/>
        <w:t>8.89</w:t>
      </w:r>
      <w:r w:rsidRPr="00C44D1B">
        <w:tab/>
        <w:t>Signal level enhanced network selection +CSENSE</w:t>
      </w:r>
      <w:bookmarkEnd w:id="3201"/>
      <w:bookmarkEnd w:id="3202"/>
    </w:p>
    <w:p w14:paraId="5BC77292" w14:textId="71CA9CCB" w:rsidR="00F272CC" w:rsidRPr="00C44D1B" w:rsidRDefault="00F272CC" w:rsidP="00F272CC">
      <w:pPr>
        <w:pStyle w:val="TH"/>
      </w:pPr>
      <w:bookmarkStart w:id="3203" w:name="_CRTable8_891"/>
      <w:r w:rsidRPr="00C44D1B">
        <w:t>Table </w:t>
      </w:r>
      <w:bookmarkEnd w:id="3203"/>
      <w:r w:rsidRPr="00C44D1B">
        <w:t>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4F1431">
        <w:trPr>
          <w:cantSplit/>
        </w:trPr>
        <w:tc>
          <w:tcPr>
            <w:tcW w:w="3256" w:type="dxa"/>
          </w:tcPr>
          <w:p w14:paraId="0D833AFC" w14:textId="77777777" w:rsidR="00F272CC" w:rsidRPr="00C44D1B" w:rsidRDefault="00F272CC" w:rsidP="004F1431">
            <w:pPr>
              <w:pStyle w:val="TAH"/>
              <w:rPr>
                <w:rFonts w:ascii="Courier New" w:hAnsi="Courier New"/>
              </w:rPr>
            </w:pPr>
            <w:bookmarkStart w:id="3204" w:name="_Hlk142487247"/>
            <w:r w:rsidRPr="00C44D1B">
              <w:t>Command</w:t>
            </w:r>
          </w:p>
        </w:tc>
        <w:tc>
          <w:tcPr>
            <w:tcW w:w="6868" w:type="dxa"/>
          </w:tcPr>
          <w:p w14:paraId="7E7A9741" w14:textId="77777777" w:rsidR="00F272CC" w:rsidRPr="00C44D1B" w:rsidRDefault="00F272CC" w:rsidP="004F1431">
            <w:pPr>
              <w:pStyle w:val="TAH"/>
              <w:rPr>
                <w:rFonts w:ascii="Courier New" w:hAnsi="Courier New"/>
              </w:rPr>
            </w:pPr>
            <w:r w:rsidRPr="00C44D1B">
              <w:t>Possible response(s)</w:t>
            </w:r>
          </w:p>
        </w:tc>
      </w:tr>
      <w:tr w:rsidR="00F272CC" w:rsidRPr="00C44D1B" w14:paraId="4E9F6EB4" w14:textId="77777777" w:rsidTr="004F1431">
        <w:trPr>
          <w:cantSplit/>
        </w:trPr>
        <w:tc>
          <w:tcPr>
            <w:tcW w:w="3256" w:type="dxa"/>
          </w:tcPr>
          <w:p w14:paraId="4CF027CF" w14:textId="6F01D355" w:rsidR="00F272CC" w:rsidRPr="00C44D1B" w:rsidRDefault="00F272CC" w:rsidP="004F1431">
            <w:pPr>
              <w:spacing w:after="20"/>
              <w:rPr>
                <w:rFonts w:ascii="Courier New" w:hAnsi="Courier New"/>
              </w:rPr>
            </w:pPr>
            <w:r w:rsidRPr="00C44D1B">
              <w:rPr>
                <w:rFonts w:ascii="Courier New" w:hAnsi="Courier New"/>
              </w:rPr>
              <w:t>+CSENSE=[&lt;reporting&gt;]</w:t>
            </w:r>
            <w:r w:rsidR="00D33F16" w:rsidRPr="00C44D1B">
              <w:rPr>
                <w:rFonts w:ascii="Courier New" w:hAnsi="Courier New"/>
              </w:rPr>
              <w:t>[,&lt;Timer_Tsense&gt;]</w:t>
            </w:r>
          </w:p>
        </w:tc>
        <w:tc>
          <w:tcPr>
            <w:tcW w:w="6868" w:type="dxa"/>
          </w:tcPr>
          <w:p w14:paraId="34341F3E" w14:textId="77777777" w:rsidR="00F272CC" w:rsidRPr="00C44D1B" w:rsidRDefault="00F272CC" w:rsidP="004F1431">
            <w:pPr>
              <w:spacing w:after="20"/>
              <w:rPr>
                <w:rFonts w:ascii="Courier New" w:hAnsi="Courier New"/>
              </w:rPr>
            </w:pPr>
          </w:p>
        </w:tc>
      </w:tr>
      <w:tr w:rsidR="00F272CC" w:rsidRPr="00C44D1B" w14:paraId="4D698D80" w14:textId="77777777" w:rsidTr="004F1431">
        <w:trPr>
          <w:cantSplit/>
        </w:trPr>
        <w:tc>
          <w:tcPr>
            <w:tcW w:w="3256" w:type="dxa"/>
          </w:tcPr>
          <w:p w14:paraId="5566DFC8"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66A3E72D" w14:textId="5A96531A" w:rsidR="00F272CC" w:rsidRPr="00C44D1B" w:rsidRDefault="00F272CC" w:rsidP="004F1431">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4F1431">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4F1431">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4F1431">
            <w:pPr>
              <w:spacing w:after="20"/>
              <w:rPr>
                <w:rFonts w:ascii="Courier New" w:hAnsi="Courier New"/>
              </w:rPr>
            </w:pPr>
            <w:r w:rsidRPr="00C44D1B">
              <w:rPr>
                <w:rFonts w:ascii="Courier New" w:hAnsi="Courier New"/>
              </w:rPr>
              <w:t>[...]]</w:t>
            </w:r>
          </w:p>
          <w:p w14:paraId="4AA23F77" w14:textId="77777777" w:rsidR="00F272CC" w:rsidRPr="00C44D1B" w:rsidRDefault="00F272CC" w:rsidP="004F1431">
            <w:pPr>
              <w:spacing w:after="20"/>
              <w:rPr>
                <w:rFonts w:ascii="Courier New" w:hAnsi="Courier New"/>
              </w:rPr>
            </w:pPr>
          </w:p>
        </w:tc>
      </w:tr>
      <w:tr w:rsidR="00F272CC" w:rsidRPr="00C44D1B" w14:paraId="47020995" w14:textId="77777777" w:rsidTr="004F1431">
        <w:trPr>
          <w:cantSplit/>
        </w:trPr>
        <w:tc>
          <w:tcPr>
            <w:tcW w:w="3256" w:type="dxa"/>
          </w:tcPr>
          <w:p w14:paraId="65663619"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1D364BAE" w14:textId="77777777" w:rsidR="00F272CC" w:rsidRPr="00C44D1B" w:rsidRDefault="00F272CC" w:rsidP="004F1431">
            <w:pPr>
              <w:spacing w:after="20"/>
              <w:rPr>
                <w:rFonts w:ascii="Courier New" w:hAnsi="Courier New"/>
              </w:rPr>
            </w:pPr>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bookmarkEnd w:id="3204"/>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r w:rsidRPr="00C44D1B">
        <w:rPr>
          <w:rFonts w:ascii="Courier New" w:hAnsi="Courier New" w:cs="Courier New"/>
        </w:rPr>
        <w:t>&lt;enabled&gt;</w:t>
      </w:r>
      <w:r w:rsidRPr="00C44D1B">
        <w:t>: integer type. Information if the UE is configured for using signal level enhanced network selection. Value according to 3GPP TS 31.102 [59].</w:t>
      </w:r>
    </w:p>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r w:rsidRPr="00C44D1B">
        <w:rPr>
          <w:rFonts w:ascii="Courier New" w:hAnsi="Courier New" w:cs="Courier New"/>
        </w:rPr>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F272CC">
      <w:pPr>
        <w:pStyle w:val="B2"/>
        <w:ind w:left="567" w:firstLine="0"/>
      </w:pPr>
      <w:r w:rsidRPr="00C44D1B">
        <w:lastRenderedPageBreak/>
        <w:t>3</w:t>
      </w:r>
      <w:r w:rsidRPr="00C44D1B">
        <w:tab/>
        <w:t>E-UTRAN - Category M2 (W</w:t>
      </w:r>
      <w:r w:rsidRPr="00C44D1B">
        <w:rPr>
          <w:lang w:val="en-US"/>
        </w:rPr>
        <w:t>B-S1 mode</w:t>
      </w:r>
      <w:r w:rsidRPr="00C44D1B">
        <w:t>)</w:t>
      </w:r>
    </w:p>
    <w:p w14:paraId="6049AB44" w14:textId="4AAD59EE" w:rsidR="00D33F16" w:rsidRPr="00C44D1B" w:rsidRDefault="00D33F16" w:rsidP="00D33F16">
      <w:pPr>
        <w:pStyle w:val="B1"/>
        <w:overflowPunct/>
        <w:autoSpaceDE/>
        <w:autoSpaceDN/>
        <w:adjustRightInd/>
        <w:ind w:left="0" w:firstLine="0"/>
        <w:textAlignment w:val="auto"/>
      </w:pPr>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p w14:paraId="541BDA8D" w14:textId="77777777" w:rsidR="00F272CC" w:rsidRPr="00C44D1B" w:rsidRDefault="00F272CC" w:rsidP="00F272CC">
      <w:r w:rsidRPr="00C44D1B">
        <w:rPr>
          <w:b/>
        </w:rPr>
        <w:t>Implementation</w:t>
      </w:r>
    </w:p>
    <w:p w14:paraId="2682F81A" w14:textId="07F71FCB" w:rsidR="00772B16" w:rsidRPr="00790D61" w:rsidRDefault="00F272CC" w:rsidP="00292D44">
      <w:r w:rsidRPr="00790D61">
        <w:t>Optional.</w:t>
      </w:r>
    </w:p>
    <w:p w14:paraId="5A04AC92" w14:textId="0DF75D56" w:rsidR="004F5EE9" w:rsidRPr="000903C1" w:rsidRDefault="004F5EE9" w:rsidP="004F5EE9">
      <w:pPr>
        <w:pStyle w:val="Heading2"/>
      </w:pPr>
      <w:bookmarkStart w:id="3205" w:name="_CR8_90"/>
      <w:bookmarkStart w:id="3206" w:name="_Toc202525147"/>
      <w:bookmarkEnd w:id="3205"/>
      <w:r w:rsidRPr="000903C1">
        <w:t>8.</w:t>
      </w:r>
      <w:r>
        <w:t>90</w:t>
      </w:r>
      <w:r w:rsidRPr="000903C1">
        <w:tab/>
      </w:r>
      <w:r>
        <w:t xml:space="preserve">Security </w:t>
      </w:r>
      <w:r>
        <w:rPr>
          <w:rFonts w:hint="eastAsia"/>
          <w:lang w:eastAsia="ko-KR"/>
        </w:rPr>
        <w:t>A</w:t>
      </w:r>
      <w:r>
        <w:rPr>
          <w:lang w:eastAsia="ko-KR"/>
        </w:rPr>
        <w:t>lgorithms</w:t>
      </w:r>
      <w:r w:rsidRPr="009A46B1">
        <w:t xml:space="preserve"> </w:t>
      </w:r>
      <w:r w:rsidRPr="000903C1">
        <w:t>+</w:t>
      </w:r>
      <w:r>
        <w:t>CSECALG</w:t>
      </w:r>
      <w:bookmarkEnd w:id="3206"/>
    </w:p>
    <w:p w14:paraId="6C70C615" w14:textId="77777777" w:rsidR="007B64BD" w:rsidRDefault="007B64BD" w:rsidP="007B64BD">
      <w:pPr>
        <w:pStyle w:val="TH"/>
      </w:pPr>
      <w:bookmarkStart w:id="3207" w:name="_CRTable8_901"/>
      <w:r>
        <w:t>Table </w:t>
      </w:r>
      <w:bookmarkEnd w:id="3207"/>
      <w:r>
        <w:t>8.90-1: +CSECALG parameter command syntax</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972"/>
        <w:gridCol w:w="7152"/>
      </w:tblGrid>
      <w:tr w:rsidR="007B64BD" w14:paraId="5B060FD1" w14:textId="77777777" w:rsidTr="00173746">
        <w:trPr>
          <w:cantSplit/>
        </w:trPr>
        <w:tc>
          <w:tcPr>
            <w:tcW w:w="2972" w:type="dxa"/>
            <w:tcBorders>
              <w:top w:val="single" w:sz="4" w:space="0" w:color="auto"/>
              <w:left w:val="single" w:sz="4" w:space="0" w:color="auto"/>
              <w:bottom w:val="single" w:sz="4" w:space="0" w:color="auto"/>
              <w:right w:val="single" w:sz="6" w:space="0" w:color="auto"/>
            </w:tcBorders>
            <w:hideMark/>
          </w:tcPr>
          <w:p w14:paraId="3D6C1568" w14:textId="77777777" w:rsidR="007B64BD" w:rsidRDefault="007B64BD" w:rsidP="00173746">
            <w:pPr>
              <w:pStyle w:val="TAH"/>
              <w:rPr>
                <w:rFonts w:ascii="Courier New" w:hAnsi="Courier New"/>
              </w:rPr>
            </w:pPr>
            <w:r>
              <w:t>Command</w:t>
            </w:r>
          </w:p>
        </w:tc>
        <w:tc>
          <w:tcPr>
            <w:tcW w:w="7152" w:type="dxa"/>
            <w:tcBorders>
              <w:top w:val="single" w:sz="4" w:space="0" w:color="auto"/>
              <w:left w:val="single" w:sz="6" w:space="0" w:color="auto"/>
              <w:bottom w:val="single" w:sz="4" w:space="0" w:color="auto"/>
              <w:right w:val="single" w:sz="4" w:space="0" w:color="auto"/>
            </w:tcBorders>
            <w:hideMark/>
          </w:tcPr>
          <w:p w14:paraId="767E0155" w14:textId="77777777" w:rsidR="007B64BD" w:rsidRDefault="007B64BD" w:rsidP="00173746">
            <w:pPr>
              <w:pStyle w:val="TAH"/>
              <w:rPr>
                <w:rFonts w:ascii="Courier New" w:hAnsi="Courier New"/>
              </w:rPr>
            </w:pPr>
            <w:r>
              <w:t>Possible response(s)</w:t>
            </w:r>
          </w:p>
        </w:tc>
      </w:tr>
      <w:tr w:rsidR="007B64BD" w14:paraId="65C2C21F" w14:textId="77777777" w:rsidTr="00173746">
        <w:trPr>
          <w:cantSplit/>
        </w:trPr>
        <w:tc>
          <w:tcPr>
            <w:tcW w:w="2972" w:type="dxa"/>
            <w:tcBorders>
              <w:top w:val="single" w:sz="4" w:space="0" w:color="auto"/>
              <w:left w:val="single" w:sz="4" w:space="0" w:color="auto"/>
              <w:bottom w:val="single" w:sz="4" w:space="0" w:color="auto"/>
              <w:right w:val="single" w:sz="6" w:space="0" w:color="auto"/>
            </w:tcBorders>
            <w:hideMark/>
          </w:tcPr>
          <w:p w14:paraId="12999B2C" w14:textId="670EFA8B" w:rsidR="007B64BD" w:rsidRDefault="007B64BD" w:rsidP="00173746">
            <w:pPr>
              <w:spacing w:after="20"/>
              <w:rPr>
                <w:rFonts w:ascii="Courier New" w:hAnsi="Courier New"/>
              </w:rPr>
            </w:pPr>
            <w:r>
              <w:rPr>
                <w:rFonts w:ascii="Courier New" w:hAnsi="Courier New"/>
              </w:rPr>
              <w:t>+CSECALG</w:t>
            </w:r>
            <w:r>
              <w:rPr>
                <w:rFonts w:ascii="Courier New" w:hAnsi="Courier New" w:cs="Courier New"/>
              </w:rPr>
              <w:t>=</w:t>
            </w:r>
            <w:r>
              <w:rPr>
                <w:rFonts w:ascii="Courier New" w:hAnsi="Courier New" w:cs="Courier New"/>
                <w:color w:val="000000"/>
              </w:rPr>
              <w:t>[&lt;n&gt;]</w:t>
            </w:r>
          </w:p>
        </w:tc>
        <w:tc>
          <w:tcPr>
            <w:tcW w:w="7152" w:type="dxa"/>
            <w:tcBorders>
              <w:top w:val="single" w:sz="4" w:space="0" w:color="auto"/>
              <w:left w:val="single" w:sz="6" w:space="0" w:color="auto"/>
              <w:bottom w:val="single" w:sz="4" w:space="0" w:color="auto"/>
              <w:right w:val="single" w:sz="4" w:space="0" w:color="auto"/>
            </w:tcBorders>
          </w:tcPr>
          <w:p w14:paraId="003754F4" w14:textId="77777777" w:rsidR="007B64BD" w:rsidRDefault="007B64BD" w:rsidP="00173746">
            <w:pPr>
              <w:spacing w:after="20"/>
              <w:rPr>
                <w:rFonts w:ascii="Courier New" w:hAnsi="Courier New"/>
                <w:i/>
                <w:iCs/>
              </w:rPr>
            </w:pPr>
            <w:r>
              <w:rPr>
                <w:rFonts w:ascii="Courier New" w:hAnsi="Courier New"/>
                <w:i/>
                <w:iCs/>
              </w:rPr>
              <w:t>+CME ERROR: &lt;err&gt;</w:t>
            </w:r>
          </w:p>
        </w:tc>
      </w:tr>
      <w:tr w:rsidR="007B64BD" w14:paraId="0799C8F6" w14:textId="77777777" w:rsidTr="00173746">
        <w:trPr>
          <w:cantSplit/>
        </w:trPr>
        <w:tc>
          <w:tcPr>
            <w:tcW w:w="2972" w:type="dxa"/>
            <w:tcBorders>
              <w:top w:val="single" w:sz="4" w:space="0" w:color="auto"/>
              <w:left w:val="single" w:sz="4" w:space="0" w:color="auto"/>
              <w:bottom w:val="single" w:sz="4" w:space="0" w:color="auto"/>
              <w:right w:val="single" w:sz="6" w:space="0" w:color="auto"/>
            </w:tcBorders>
          </w:tcPr>
          <w:p w14:paraId="7B9E02EA" w14:textId="77777777" w:rsidR="007B64BD" w:rsidRDefault="007B64BD" w:rsidP="00173746">
            <w:pPr>
              <w:spacing w:after="20"/>
              <w:rPr>
                <w:rFonts w:ascii="Courier New" w:hAnsi="Courier New"/>
              </w:rPr>
            </w:pPr>
            <w:r w:rsidRPr="000903C1">
              <w:rPr>
                <w:rFonts w:ascii="Courier New" w:hAnsi="Courier New"/>
              </w:rPr>
              <w:t>+C</w:t>
            </w:r>
            <w:r>
              <w:rPr>
                <w:rFonts w:ascii="Courier New" w:hAnsi="Courier New"/>
              </w:rPr>
              <w:t>SECALG</w:t>
            </w:r>
            <w:r w:rsidRPr="000903C1">
              <w:rPr>
                <w:rFonts w:ascii="Courier New" w:hAnsi="Courier New"/>
              </w:rPr>
              <w:t>?</w:t>
            </w:r>
          </w:p>
        </w:tc>
        <w:tc>
          <w:tcPr>
            <w:tcW w:w="7152" w:type="dxa"/>
            <w:tcBorders>
              <w:top w:val="single" w:sz="4" w:space="0" w:color="auto"/>
              <w:left w:val="single" w:sz="6" w:space="0" w:color="auto"/>
              <w:bottom w:val="single" w:sz="4" w:space="0" w:color="auto"/>
              <w:right w:val="single" w:sz="4" w:space="0" w:color="auto"/>
            </w:tcBorders>
          </w:tcPr>
          <w:p w14:paraId="77E2C98F" w14:textId="77777777" w:rsidR="007B64BD" w:rsidRPr="00B01839" w:rsidRDefault="007B64BD" w:rsidP="00173746">
            <w:pPr>
              <w:spacing w:after="20"/>
              <w:rPr>
                <w:rFonts w:ascii="Courier New" w:hAnsi="Courier New" w:cs="Courier New"/>
                <w:color w:val="000000"/>
              </w:rPr>
            </w:pPr>
            <w:r>
              <w:rPr>
                <w:rFonts w:ascii="Courier New" w:hAnsi="Courier New" w:cs="Courier New"/>
                <w:color w:val="000000"/>
              </w:rPr>
              <w:t>+CSECALG: [</w:t>
            </w:r>
            <w:r w:rsidRPr="00B01839">
              <w:rPr>
                <w:rFonts w:ascii="Courier New" w:hAnsi="Courier New" w:cs="Courier New"/>
                <w:color w:val="000000"/>
              </w:rPr>
              <w:t>&lt;CR&gt;&lt;LF&gt;&lt;type=0&gt;,&lt;cntype&gt;,&lt;ciphering&gt;,&lt;integrity&gt;</w:t>
            </w:r>
          </w:p>
          <w:p w14:paraId="525B6B35" w14:textId="77777777" w:rsidR="007B64BD" w:rsidRPr="00B01839" w:rsidRDefault="007B64BD" w:rsidP="00173746">
            <w:pPr>
              <w:spacing w:after="20"/>
              <w:rPr>
                <w:rFonts w:ascii="Courier New" w:hAnsi="Courier New" w:cs="Courier New"/>
                <w:color w:val="000000"/>
              </w:rPr>
            </w:pPr>
            <w:r w:rsidRPr="00B01839">
              <w:rPr>
                <w:rFonts w:ascii="Courier New" w:hAnsi="Courier New" w:cs="Courier New"/>
                <w:color w:val="000000"/>
              </w:rPr>
              <w:t>[&lt;CR&gt;&lt;LF&gt;&lt;type=1&gt;,&lt;srb-id&gt;,&lt;ciphering&gt;,&lt;integrity&gt;</w:t>
            </w:r>
          </w:p>
          <w:p w14:paraId="182CBEA0" w14:textId="77777777" w:rsidR="007B64BD" w:rsidRDefault="007B64BD" w:rsidP="00173746">
            <w:pPr>
              <w:spacing w:after="20"/>
              <w:rPr>
                <w:rFonts w:ascii="Courier New" w:hAnsi="Courier New" w:cs="Courier New"/>
                <w:color w:val="000000"/>
              </w:rPr>
            </w:pPr>
            <w:r w:rsidRPr="00B01839">
              <w:rPr>
                <w:rFonts w:ascii="Courier New" w:hAnsi="Courier New" w:cs="Courier New"/>
                <w:color w:val="000000"/>
              </w:rPr>
              <w:t>[&lt;CR&gt;&lt;LF&gt;&lt;type=2&gt;,&lt;cid&gt;,&lt;ciphering&gt;,&lt;integrity&gt;[,...]]]</w:t>
            </w:r>
            <w:r>
              <w:rPr>
                <w:rFonts w:ascii="Courier New" w:hAnsi="Courier New" w:cs="Courier New"/>
                <w:color w:val="000000"/>
              </w:rPr>
              <w:t>]</w:t>
            </w:r>
          </w:p>
        </w:tc>
      </w:tr>
      <w:tr w:rsidR="007B64BD" w14:paraId="7C615765" w14:textId="77777777" w:rsidTr="00173746">
        <w:trPr>
          <w:cantSplit/>
        </w:trPr>
        <w:tc>
          <w:tcPr>
            <w:tcW w:w="2972" w:type="dxa"/>
            <w:tcBorders>
              <w:top w:val="single" w:sz="4" w:space="0" w:color="auto"/>
              <w:left w:val="single" w:sz="4" w:space="0" w:color="auto"/>
              <w:bottom w:val="single" w:sz="4" w:space="0" w:color="auto"/>
              <w:right w:val="single" w:sz="6" w:space="0" w:color="auto"/>
            </w:tcBorders>
            <w:hideMark/>
          </w:tcPr>
          <w:p w14:paraId="31BF27C3" w14:textId="77777777" w:rsidR="007B64BD" w:rsidRDefault="007B64BD" w:rsidP="00173746">
            <w:pPr>
              <w:spacing w:after="20"/>
              <w:rPr>
                <w:rFonts w:ascii="Courier New" w:hAnsi="Courier New"/>
              </w:rPr>
            </w:pPr>
            <w:r>
              <w:rPr>
                <w:rFonts w:ascii="Courier New" w:hAnsi="Courier New"/>
              </w:rPr>
              <w:t>+CSECALG=?</w:t>
            </w:r>
          </w:p>
        </w:tc>
        <w:tc>
          <w:tcPr>
            <w:tcW w:w="7152" w:type="dxa"/>
            <w:tcBorders>
              <w:top w:val="single" w:sz="4" w:space="0" w:color="auto"/>
              <w:left w:val="single" w:sz="6" w:space="0" w:color="auto"/>
              <w:bottom w:val="single" w:sz="4" w:space="0" w:color="auto"/>
              <w:right w:val="single" w:sz="4" w:space="0" w:color="auto"/>
            </w:tcBorders>
            <w:hideMark/>
          </w:tcPr>
          <w:p w14:paraId="0D6525A1" w14:textId="77777777" w:rsidR="007B64BD" w:rsidRDefault="007B64BD" w:rsidP="00173746">
            <w:pPr>
              <w:spacing w:after="20"/>
              <w:rPr>
                <w:rFonts w:ascii="Courier New" w:hAnsi="Courier New"/>
              </w:rPr>
            </w:pPr>
            <w:r>
              <w:rPr>
                <w:rFonts w:ascii="Courier New" w:hAnsi="Courier New" w:cs="Courier New"/>
              </w:rPr>
              <w:t>+C</w:t>
            </w:r>
            <w:r>
              <w:rPr>
                <w:rFonts w:ascii="Courier New" w:hAnsi="Courier New"/>
              </w:rPr>
              <w:t>SECALG</w:t>
            </w:r>
            <w:r>
              <w:rPr>
                <w:rFonts w:ascii="Courier New" w:hAnsi="Courier New" w:cs="Courier New"/>
              </w:rPr>
              <w:t>: (</w:t>
            </w:r>
            <w:r>
              <w:t xml:space="preserve">list of supported </w:t>
            </w:r>
            <w:r>
              <w:rPr>
                <w:rFonts w:ascii="Courier New" w:hAnsi="Courier New" w:cs="Courier New"/>
              </w:rPr>
              <w:t>&lt;n&gt;</w:t>
            </w:r>
            <w:r>
              <w:t>s</w:t>
            </w:r>
            <w:r>
              <w:rPr>
                <w:rFonts w:ascii="Courier New" w:hAnsi="Courier New" w:cs="Courier New"/>
              </w:rPr>
              <w:t>)</w:t>
            </w:r>
          </w:p>
        </w:tc>
      </w:tr>
    </w:tbl>
    <w:p w14:paraId="6F0200AF" w14:textId="77777777" w:rsidR="004F5EE9" w:rsidRDefault="004F5EE9" w:rsidP="004F5EE9">
      <w:pPr>
        <w:rPr>
          <w:b/>
        </w:rPr>
      </w:pPr>
    </w:p>
    <w:p w14:paraId="6DFC52D4" w14:textId="087A7563" w:rsidR="004F5EE9" w:rsidRPr="00C44D1B" w:rsidRDefault="004F5EE9" w:rsidP="004F5EE9">
      <w:r w:rsidRPr="000903C1">
        <w:rPr>
          <w:b/>
        </w:rPr>
        <w:t>Description</w:t>
      </w:r>
    </w:p>
    <w:p w14:paraId="04028FBF" w14:textId="77777777" w:rsidR="004F5EE9" w:rsidRDefault="004F5EE9" w:rsidP="004F5EE9">
      <w:pPr>
        <w:rPr>
          <w:color w:val="000000"/>
        </w:rPr>
      </w:pPr>
      <w:r>
        <w:rPr>
          <w:color w:val="000000"/>
        </w:rPr>
        <w:t>Read command returns the current security algorithm information unsolicited result code settings in the MT.</w:t>
      </w:r>
    </w:p>
    <w:p w14:paraId="71514842" w14:textId="77777777" w:rsidR="004F5EE9" w:rsidRDefault="004F5EE9" w:rsidP="004F5EE9">
      <w:r w:rsidRPr="000903C1">
        <w:t>Test command returns values supported as a compound value.</w:t>
      </w:r>
    </w:p>
    <w:p w14:paraId="388F6C5D" w14:textId="525305B8" w:rsidR="007B64BD" w:rsidRPr="000903C1" w:rsidRDefault="007B64BD" w:rsidP="004F5EE9">
      <w:r>
        <w:rPr>
          <w:color w:val="000000"/>
        </w:rPr>
        <w:t xml:space="preserve">Set command controls the presentation of unsolicited result </w:t>
      </w:r>
      <w:r w:rsidRPr="00FA0428">
        <w:rPr>
          <w:color w:val="000000"/>
        </w:rPr>
        <w:t xml:space="preserve">code </w:t>
      </w:r>
      <w:r w:rsidRPr="00FA0428">
        <w:rPr>
          <w:rFonts w:ascii="Courier New" w:hAnsi="Courier New" w:cs="Courier New"/>
          <w:color w:val="000000"/>
        </w:rPr>
        <w:t>+</w:t>
      </w:r>
      <w:r w:rsidRPr="00FA0428">
        <w:rPr>
          <w:rFonts w:ascii="Courier New" w:hAnsi="Courier New" w:cs="Courier New"/>
        </w:rPr>
        <w:t>CSECALGI</w:t>
      </w:r>
      <w:r w:rsidRPr="00FA0428">
        <w:rPr>
          <w:rFonts w:ascii="Courier New" w:hAnsi="Courier New" w:cs="Courier New"/>
          <w:color w:val="000000"/>
        </w:rPr>
        <w:t>: [&lt;CR&gt;&lt;LF&gt;&lt;type=0&gt;,&lt;cntype&gt;,&lt;ciphering&gt;,&lt;integrity&gt;</w:t>
      </w:r>
      <w:r w:rsidRPr="00FA0428">
        <w:rPr>
          <w:rFonts w:ascii="Courier New" w:hAnsi="Courier New" w:cs="Courier New"/>
          <w:color w:val="000000"/>
        </w:rPr>
        <w:br/>
        <w:t>[&lt;CR&gt;&lt;LF&gt;&lt;type=1&gt;,&lt;srb-id&gt;,&lt;ciphering&gt;,&lt;integrity&gt;</w:t>
      </w:r>
      <w:r w:rsidRPr="00FA0428">
        <w:rPr>
          <w:rFonts w:ascii="Courier New" w:hAnsi="Courier New" w:cs="Courier New"/>
          <w:color w:val="000000"/>
        </w:rPr>
        <w:br/>
        <w:t>[&lt;CR&gt;&lt;LF&gt;&lt;type=2&gt;,&lt;cid &gt;,&lt;ciphering&gt;,&lt;integrity&gt;[,...]]]]</w:t>
      </w:r>
      <w:r w:rsidRPr="00FA0428">
        <w:rPr>
          <w:rFonts w:ascii="Courier New" w:hAnsi="Courier New" w:cs="Courier New"/>
          <w:color w:val="000000"/>
        </w:rPr>
        <w:br/>
      </w:r>
      <w:r w:rsidRPr="00FA0428">
        <w:rPr>
          <w:color w:val="000000"/>
        </w:rPr>
        <w:t xml:space="preserve">reporting the security algorithm configurations from MT to TE if any of the configuration has been changed. The MT shall report only the updated values compared to the previous reported ones of the connection specified by the &lt;type&gt;, &lt;cntype&gt;, &lt;cid&gt; and/or &lt;srb-id&gt;. Refer clause 9.2 for possible </w:t>
      </w:r>
      <w:r w:rsidRPr="00FA0428">
        <w:rPr>
          <w:rFonts w:ascii="Courier New" w:hAnsi="Courier New" w:cs="Courier New"/>
          <w:color w:val="000000"/>
        </w:rPr>
        <w:t>&lt;err&gt;</w:t>
      </w:r>
      <w:r w:rsidRPr="00FA0428">
        <w:rPr>
          <w:color w:val="000000"/>
        </w:rPr>
        <w:t xml:space="preserve"> values.</w:t>
      </w:r>
    </w:p>
    <w:p w14:paraId="564DFCD1" w14:textId="77777777" w:rsidR="004F5EE9" w:rsidRDefault="004F5EE9" w:rsidP="004F5EE9">
      <w:pPr>
        <w:rPr>
          <w:b/>
        </w:rPr>
      </w:pPr>
      <w:r w:rsidRPr="000903C1">
        <w:rPr>
          <w:b/>
        </w:rPr>
        <w:t>Defined values</w:t>
      </w:r>
    </w:p>
    <w:p w14:paraId="08E8CD0C" w14:textId="77777777" w:rsidR="004F5EE9" w:rsidRDefault="004F5EE9" w:rsidP="004F5EE9">
      <w:pPr>
        <w:pStyle w:val="B1"/>
        <w:rPr>
          <w:lang w:val="en-US" w:eastAsia="de-AT"/>
        </w:rPr>
      </w:pPr>
      <w:r>
        <w:rPr>
          <w:rFonts w:ascii="Courier New" w:hAnsi="Courier New" w:cs="Courier New"/>
          <w:lang w:val="en-US"/>
        </w:rPr>
        <w:t>&lt;n&gt;</w:t>
      </w:r>
      <w:r>
        <w:rPr>
          <w:lang w:val="en-US"/>
        </w:rPr>
        <w:t>: integer type.</w:t>
      </w:r>
    </w:p>
    <w:p w14:paraId="660F0725" w14:textId="77777777" w:rsidR="004F5EE9" w:rsidRDefault="004F5EE9" w:rsidP="004F5EE9">
      <w:pPr>
        <w:pStyle w:val="B2"/>
      </w:pPr>
      <w:r>
        <w:rPr>
          <w:u w:val="single"/>
        </w:rPr>
        <w:t>0</w:t>
      </w:r>
      <w:r>
        <w:tab/>
        <w:t xml:space="preserve">Disable presentation of the unsolicited result code </w:t>
      </w:r>
      <w:r>
        <w:rPr>
          <w:rFonts w:ascii="Courier New" w:hAnsi="Courier New" w:cs="Courier New"/>
        </w:rPr>
        <w:t>+CSECALGI</w:t>
      </w:r>
      <w:r>
        <w:t>.</w:t>
      </w:r>
    </w:p>
    <w:p w14:paraId="699202B6" w14:textId="77777777" w:rsidR="004F5EE9" w:rsidRDefault="004F5EE9" w:rsidP="004F5EE9">
      <w:pPr>
        <w:ind w:left="851" w:hanging="284"/>
      </w:pPr>
      <w:r>
        <w:t>1</w:t>
      </w:r>
      <w:r>
        <w:tab/>
      </w:r>
      <w:r>
        <w:rPr>
          <w:color w:val="000000"/>
        </w:rPr>
        <w:t xml:space="preserve">Enable </w:t>
      </w:r>
      <w:r>
        <w:t xml:space="preserve">presentation of </w:t>
      </w:r>
      <w:r>
        <w:rPr>
          <w:color w:val="000000"/>
        </w:rPr>
        <w:t xml:space="preserve">the unsolicited result code </w:t>
      </w:r>
      <w:r>
        <w:rPr>
          <w:rFonts w:ascii="Courier New" w:hAnsi="Courier New" w:cs="Courier New"/>
        </w:rPr>
        <w:t>+CSECALGI</w:t>
      </w:r>
      <w:r>
        <w:rPr>
          <w:color w:val="000000"/>
        </w:rPr>
        <w:t>.</w:t>
      </w:r>
    </w:p>
    <w:p w14:paraId="217EEC04" w14:textId="77777777" w:rsidR="004F5EE9" w:rsidRDefault="004F5EE9" w:rsidP="004F5EE9">
      <w:pPr>
        <w:pStyle w:val="B1"/>
        <w:rPr>
          <w:lang w:val="en-US" w:eastAsia="de-AT"/>
        </w:rPr>
      </w:pPr>
      <w:r>
        <w:rPr>
          <w:rFonts w:ascii="Courier New" w:hAnsi="Courier New" w:cs="Courier New"/>
          <w:lang w:val="en-US"/>
        </w:rPr>
        <w:t>&lt;type&gt;</w:t>
      </w:r>
      <w:r>
        <w:rPr>
          <w:lang w:val="en-US"/>
        </w:rPr>
        <w:t>: integer type.</w:t>
      </w:r>
      <w:r w:rsidRPr="00095370">
        <w:t xml:space="preserve"> </w:t>
      </w:r>
      <w:r>
        <w:t>Indicating the type of the layer with the security algorithm information.</w:t>
      </w:r>
    </w:p>
    <w:p w14:paraId="1D311E83" w14:textId="77777777" w:rsidR="004F5EE9" w:rsidRDefault="004F5EE9" w:rsidP="004F5EE9">
      <w:pPr>
        <w:pStyle w:val="B2"/>
        <w:rPr>
          <w:lang w:val="en-US"/>
        </w:rPr>
      </w:pPr>
      <w:r>
        <w:rPr>
          <w:u w:val="single"/>
          <w:lang w:val="en-US"/>
        </w:rPr>
        <w:t>0</w:t>
      </w:r>
      <w:r>
        <w:rPr>
          <w:lang w:val="en-US"/>
        </w:rPr>
        <w:tab/>
        <w:t>NAS</w:t>
      </w:r>
    </w:p>
    <w:p w14:paraId="006C3EE4" w14:textId="77777777" w:rsidR="004F5EE9" w:rsidRDefault="004F5EE9" w:rsidP="004F5EE9">
      <w:pPr>
        <w:pStyle w:val="B2"/>
        <w:rPr>
          <w:lang w:val="en-US"/>
        </w:rPr>
      </w:pPr>
      <w:r>
        <w:rPr>
          <w:lang w:val="en-US"/>
        </w:rPr>
        <w:t>1</w:t>
      </w:r>
      <w:r>
        <w:rPr>
          <w:lang w:val="en-US"/>
        </w:rPr>
        <w:tab/>
        <w:t>AS SRB</w:t>
      </w:r>
    </w:p>
    <w:p w14:paraId="53B56640" w14:textId="77777777" w:rsidR="004F5EE9" w:rsidRDefault="004F5EE9" w:rsidP="004F5EE9">
      <w:pPr>
        <w:pStyle w:val="B2"/>
        <w:rPr>
          <w:lang w:val="en-US"/>
        </w:rPr>
      </w:pPr>
      <w:r>
        <w:rPr>
          <w:lang w:val="en-US"/>
        </w:rPr>
        <w:t>2</w:t>
      </w:r>
      <w:r>
        <w:rPr>
          <w:lang w:val="en-US"/>
        </w:rPr>
        <w:tab/>
        <w:t>AS DRB</w:t>
      </w:r>
    </w:p>
    <w:p w14:paraId="712092A5" w14:textId="77777777" w:rsidR="004F5EE9" w:rsidRDefault="004F5EE9" w:rsidP="004F5EE9">
      <w:pPr>
        <w:pStyle w:val="B1"/>
        <w:rPr>
          <w:lang w:val="en-US" w:eastAsia="de-AT"/>
        </w:rPr>
      </w:pPr>
      <w:r>
        <w:rPr>
          <w:rFonts w:ascii="Courier New" w:hAnsi="Courier New" w:cs="Courier New"/>
          <w:lang w:val="en-US"/>
        </w:rPr>
        <w:t>&lt;cntype&gt;</w:t>
      </w:r>
      <w:r>
        <w:rPr>
          <w:lang w:val="en-US"/>
        </w:rPr>
        <w:t>: integer type.</w:t>
      </w:r>
      <w:r w:rsidRPr="00095370">
        <w:t xml:space="preserve"> </w:t>
      </w:r>
      <w:r>
        <w:t xml:space="preserve">Indicating the core network type of the </w:t>
      </w:r>
      <w:r>
        <w:rPr>
          <w:rFonts w:ascii="Courier New" w:hAnsi="Courier New" w:cs="Courier New"/>
          <w:lang w:val="en-US"/>
        </w:rPr>
        <w:t>&lt;type&gt;</w:t>
      </w:r>
      <w:r>
        <w:t>.</w:t>
      </w:r>
    </w:p>
    <w:p w14:paraId="09A6B0BE" w14:textId="77777777" w:rsidR="004F5EE9" w:rsidRDefault="004F5EE9" w:rsidP="004F5EE9">
      <w:pPr>
        <w:pStyle w:val="B2"/>
        <w:rPr>
          <w:lang w:val="en-US"/>
        </w:rPr>
      </w:pPr>
      <w:r>
        <w:rPr>
          <w:u w:val="single"/>
          <w:lang w:val="en-US"/>
        </w:rPr>
        <w:t>0</w:t>
      </w:r>
      <w:r>
        <w:rPr>
          <w:lang w:val="en-US"/>
        </w:rPr>
        <w:tab/>
        <w:t>5GC</w:t>
      </w:r>
    </w:p>
    <w:p w14:paraId="5AD7129B" w14:textId="77777777" w:rsidR="004F5EE9" w:rsidRDefault="004F5EE9" w:rsidP="004F5EE9">
      <w:pPr>
        <w:pStyle w:val="B2"/>
        <w:rPr>
          <w:lang w:val="en-US"/>
        </w:rPr>
      </w:pPr>
      <w:r>
        <w:rPr>
          <w:lang w:val="en-US"/>
        </w:rPr>
        <w:t>1</w:t>
      </w:r>
      <w:r>
        <w:rPr>
          <w:lang w:val="en-US"/>
        </w:rPr>
        <w:tab/>
        <w:t>EPC</w:t>
      </w:r>
    </w:p>
    <w:p w14:paraId="07F1BD3F" w14:textId="77777777" w:rsidR="004F5EE9" w:rsidRDefault="004F5EE9" w:rsidP="004F5EE9">
      <w:pPr>
        <w:pStyle w:val="B1"/>
        <w:rPr>
          <w:lang w:val="en-US" w:eastAsia="de-AT"/>
        </w:rPr>
      </w:pPr>
      <w:r>
        <w:rPr>
          <w:rFonts w:ascii="Courier New" w:hAnsi="Courier New" w:cs="Courier New"/>
          <w:lang w:val="en-US"/>
        </w:rPr>
        <w:t>&lt;srb-id&gt;</w:t>
      </w:r>
      <w:r>
        <w:rPr>
          <w:lang w:val="en-US"/>
        </w:rPr>
        <w:t xml:space="preserve">: integer type. Only needed when </w:t>
      </w:r>
      <w:r>
        <w:rPr>
          <w:rFonts w:ascii="Courier New" w:hAnsi="Courier New" w:cs="Courier New"/>
          <w:lang w:val="en-US"/>
        </w:rPr>
        <w:t>&lt;type&gt;</w:t>
      </w:r>
      <w:r>
        <w:rPr>
          <w:lang w:val="en-US"/>
        </w:rPr>
        <w:t xml:space="preserve">=1. Value according to </w:t>
      </w:r>
      <w:r>
        <w:rPr>
          <w:i/>
        </w:rPr>
        <w:t>SRB-Identity</w:t>
      </w:r>
      <w:r>
        <w:t xml:space="preserve"> </w:t>
      </w:r>
      <w:r>
        <w:rPr>
          <w:lang w:val="en-US"/>
        </w:rPr>
        <w:t>as defined in 3GPP</w:t>
      </w:r>
      <w:r>
        <w:t> </w:t>
      </w:r>
      <w:r>
        <w:rPr>
          <w:lang w:val="en-US"/>
        </w:rPr>
        <w:t>TS</w:t>
      </w:r>
      <w:r>
        <w:t> </w:t>
      </w:r>
      <w:r>
        <w:rPr>
          <w:lang w:val="en-US"/>
        </w:rPr>
        <w:t>36.331</w:t>
      </w:r>
      <w:r>
        <w:t> [86]</w:t>
      </w:r>
      <w:r>
        <w:rPr>
          <w:lang w:val="en-US"/>
        </w:rPr>
        <w:t xml:space="preserve"> and 3GPP</w:t>
      </w:r>
      <w:r>
        <w:t> </w:t>
      </w:r>
      <w:r>
        <w:rPr>
          <w:lang w:val="en-US"/>
        </w:rPr>
        <w:t>TS</w:t>
      </w:r>
      <w:r>
        <w:t> 38</w:t>
      </w:r>
      <w:r>
        <w:rPr>
          <w:lang w:val="en-US"/>
        </w:rPr>
        <w:t>.331</w:t>
      </w:r>
      <w:r>
        <w:t> [160].</w:t>
      </w:r>
    </w:p>
    <w:p w14:paraId="5FF5D3CE" w14:textId="77777777" w:rsidR="004F5EE9" w:rsidRDefault="004F5EE9" w:rsidP="004F5EE9">
      <w:pPr>
        <w:pStyle w:val="B1"/>
        <w:keepNext/>
        <w:keepLines/>
      </w:pPr>
      <w:r>
        <w:rPr>
          <w:rFonts w:ascii="Courier New" w:hAnsi="Courier New"/>
        </w:rPr>
        <w:lastRenderedPageBreak/>
        <w:t>&lt;cid&gt;</w:t>
      </w:r>
      <w:r>
        <w:t xml:space="preserve">: integer type, specifies a particular PDP context definition (see the </w:t>
      </w:r>
      <w:r>
        <w:rPr>
          <w:rFonts w:ascii="Courier New" w:hAnsi="Courier New" w:cs="Courier New"/>
        </w:rPr>
        <w:t>+CGDCONT</w:t>
      </w:r>
      <w:r>
        <w:t xml:space="preserve"> and </w:t>
      </w:r>
      <w:r>
        <w:rPr>
          <w:rFonts w:ascii="Courier New" w:hAnsi="Courier New" w:cs="Courier New"/>
        </w:rPr>
        <w:t>+CGDSCONT</w:t>
      </w:r>
      <w:r>
        <w:t xml:space="preserve"> commands). </w:t>
      </w:r>
      <w:r>
        <w:rPr>
          <w:lang w:val="en-US"/>
        </w:rPr>
        <w:t xml:space="preserve">Only needed when </w:t>
      </w:r>
      <w:r>
        <w:rPr>
          <w:rFonts w:ascii="Courier New" w:hAnsi="Courier New" w:cs="Courier New"/>
          <w:lang w:val="en-US"/>
        </w:rPr>
        <w:t>&lt;type&gt;</w:t>
      </w:r>
      <w:r>
        <w:rPr>
          <w:lang w:val="en-US"/>
        </w:rPr>
        <w:t>=2.</w:t>
      </w:r>
    </w:p>
    <w:p w14:paraId="74CB6F55" w14:textId="04187719"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ciphering</w:t>
      </w:r>
      <w:r w:rsidRPr="000903C1">
        <w:rPr>
          <w:rFonts w:ascii="Courier New" w:hAnsi="Courier New" w:cs="Courier New"/>
        </w:rPr>
        <w:t>&gt;</w:t>
      </w:r>
      <w:r w:rsidRPr="000903C1">
        <w:t xml:space="preserve">: integer type. </w:t>
      </w:r>
      <w:r>
        <w:t xml:space="preserve">The ciphering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3B7B067E" w14:textId="77777777" w:rsidR="004F5EE9" w:rsidRPr="00817FA2" w:rsidRDefault="004F5EE9" w:rsidP="004F5EE9">
      <w:pPr>
        <w:pStyle w:val="B2"/>
        <w:rPr>
          <w:lang w:val="en-US"/>
        </w:rPr>
      </w:pPr>
      <w:r>
        <w:rPr>
          <w:lang w:val="en-US"/>
        </w:rPr>
        <w:t>0</w:t>
      </w:r>
      <w:r w:rsidRPr="00817FA2">
        <w:rPr>
          <w:lang w:val="en-US"/>
        </w:rPr>
        <w:tab/>
      </w:r>
      <w:r>
        <w:rPr>
          <w:lang w:val="en-US"/>
        </w:rPr>
        <w:t xml:space="preserve">NEA0 (if </w:t>
      </w:r>
      <w:r>
        <w:rPr>
          <w:rFonts w:ascii="Courier New" w:hAnsi="Courier New" w:cs="Courier New"/>
          <w:lang w:val="en-US"/>
        </w:rPr>
        <w:t>&lt;cntype&gt;</w:t>
      </w:r>
      <w:r>
        <w:rPr>
          <w:lang w:val="en-US"/>
        </w:rPr>
        <w:t xml:space="preserve">=0), or EEA0 (if </w:t>
      </w:r>
      <w:r>
        <w:rPr>
          <w:rFonts w:ascii="Courier New" w:hAnsi="Courier New" w:cs="Courier New"/>
          <w:lang w:val="en-US"/>
        </w:rPr>
        <w:t>&lt;cntype&gt;</w:t>
      </w:r>
      <w:r>
        <w:rPr>
          <w:lang w:val="en-US"/>
        </w:rPr>
        <w:t>=1)</w:t>
      </w:r>
    </w:p>
    <w:p w14:paraId="79B4D7ED"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w:t>
      </w:r>
      <w:r>
        <w:t>EA1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EA1</w:t>
      </w:r>
      <w:r>
        <w:rPr>
          <w:lang w:val="en-US"/>
        </w:rPr>
        <w:t xml:space="preserve"> (if </w:t>
      </w:r>
      <w:r>
        <w:rPr>
          <w:rFonts w:ascii="Courier New" w:hAnsi="Courier New" w:cs="Courier New"/>
          <w:lang w:val="en-US"/>
        </w:rPr>
        <w:t>&lt;cntype&gt;</w:t>
      </w:r>
      <w:r>
        <w:rPr>
          <w:lang w:val="en-US"/>
        </w:rPr>
        <w:t>=1)</w:t>
      </w:r>
    </w:p>
    <w:p w14:paraId="29CC9C3B"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EA2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EA2</w:t>
      </w:r>
      <w:r>
        <w:rPr>
          <w:lang w:val="en-US"/>
        </w:rPr>
        <w:t xml:space="preserve"> (if </w:t>
      </w:r>
      <w:r>
        <w:rPr>
          <w:rFonts w:ascii="Courier New" w:hAnsi="Courier New" w:cs="Courier New"/>
          <w:lang w:val="en-US"/>
        </w:rPr>
        <w:t>&lt;cntype&gt;</w:t>
      </w:r>
      <w:r>
        <w:rPr>
          <w:lang w:val="en-US"/>
        </w:rPr>
        <w:t>=1)</w:t>
      </w:r>
    </w:p>
    <w:p w14:paraId="29924419" w14:textId="77777777" w:rsidR="004F5EE9" w:rsidRDefault="004F5EE9" w:rsidP="004F5EE9">
      <w:pPr>
        <w:pStyle w:val="B2"/>
        <w:rPr>
          <w:lang w:val="en-US"/>
        </w:rPr>
      </w:pPr>
      <w:r>
        <w:rPr>
          <w:lang w:val="en-US"/>
        </w:rPr>
        <w:t>3</w:t>
      </w:r>
      <w:r w:rsidRPr="00603DEF">
        <w:rPr>
          <w:lang w:val="en-US"/>
        </w:rPr>
        <w:tab/>
      </w:r>
      <w:r>
        <w:t>128-</w:t>
      </w:r>
      <w:r>
        <w:rPr>
          <w:rFonts w:eastAsia="SimSun"/>
          <w:lang w:eastAsia="zh-CN"/>
        </w:rPr>
        <w:t>N</w:t>
      </w:r>
      <w:r>
        <w:t>EA3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EA3</w:t>
      </w:r>
      <w:r>
        <w:rPr>
          <w:lang w:val="en-US"/>
        </w:rPr>
        <w:t xml:space="preserve"> (if </w:t>
      </w:r>
      <w:r>
        <w:rPr>
          <w:rFonts w:ascii="Courier New" w:hAnsi="Courier New" w:cs="Courier New"/>
          <w:lang w:val="en-US"/>
        </w:rPr>
        <w:t>&lt;cntype&gt;</w:t>
      </w:r>
      <w:r>
        <w:rPr>
          <w:lang w:val="en-US"/>
        </w:rPr>
        <w:t>=1)</w:t>
      </w:r>
    </w:p>
    <w:p w14:paraId="6B4B438D" w14:textId="7367D572"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integrity</w:t>
      </w:r>
      <w:r w:rsidRPr="000903C1">
        <w:rPr>
          <w:rFonts w:ascii="Courier New" w:hAnsi="Courier New" w:cs="Courier New"/>
        </w:rPr>
        <w:t>&gt;</w:t>
      </w:r>
      <w:r w:rsidRPr="000903C1">
        <w:t xml:space="preserve">: integer type. </w:t>
      </w:r>
      <w:r>
        <w:t xml:space="preserve">The integrity protection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416B7B92" w14:textId="77777777" w:rsidR="004F5EE9" w:rsidRPr="00817FA2" w:rsidRDefault="004F5EE9" w:rsidP="004F5EE9">
      <w:pPr>
        <w:pStyle w:val="B2"/>
        <w:rPr>
          <w:lang w:val="en-US"/>
        </w:rPr>
      </w:pPr>
      <w:r>
        <w:rPr>
          <w:lang w:val="en-US"/>
        </w:rPr>
        <w:t>0</w:t>
      </w:r>
      <w:r w:rsidRPr="00817FA2">
        <w:rPr>
          <w:lang w:val="en-US"/>
        </w:rPr>
        <w:tab/>
      </w:r>
      <w:r>
        <w:rPr>
          <w:lang w:val="en-US"/>
        </w:rPr>
        <w:t xml:space="preserve">NIA0 (if </w:t>
      </w:r>
      <w:r>
        <w:rPr>
          <w:rFonts w:ascii="Courier New" w:hAnsi="Courier New" w:cs="Courier New"/>
          <w:lang w:val="en-US"/>
        </w:rPr>
        <w:t>&lt;cntype&gt;</w:t>
      </w:r>
      <w:r>
        <w:rPr>
          <w:lang w:val="en-US"/>
        </w:rPr>
        <w:t xml:space="preserve">=0), or EIA0 (if </w:t>
      </w:r>
      <w:r>
        <w:rPr>
          <w:rFonts w:ascii="Courier New" w:hAnsi="Courier New" w:cs="Courier New"/>
          <w:lang w:val="en-US"/>
        </w:rPr>
        <w:t>&lt;cntype&gt;</w:t>
      </w:r>
      <w:r>
        <w:rPr>
          <w:lang w:val="en-US"/>
        </w:rPr>
        <w:t>=1)</w:t>
      </w:r>
    </w:p>
    <w:p w14:paraId="537079E9"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NI</w:t>
      </w:r>
      <w:r>
        <w:t>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IA1</w:t>
      </w:r>
      <w:r>
        <w:rPr>
          <w:lang w:val="en-US"/>
        </w:rPr>
        <w:t xml:space="preserve"> (if </w:t>
      </w:r>
      <w:r>
        <w:rPr>
          <w:rFonts w:ascii="Courier New" w:hAnsi="Courier New" w:cs="Courier New"/>
          <w:lang w:val="en-US"/>
        </w:rPr>
        <w:t>&lt;cntype&gt;</w:t>
      </w:r>
      <w:r>
        <w:rPr>
          <w:lang w:val="en-US"/>
        </w:rPr>
        <w:t>=1)</w:t>
      </w:r>
    </w:p>
    <w:p w14:paraId="1D01D2BD"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IA2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IA2</w:t>
      </w:r>
      <w:r>
        <w:rPr>
          <w:lang w:val="en-US"/>
        </w:rPr>
        <w:t xml:space="preserve"> (if </w:t>
      </w:r>
      <w:r>
        <w:rPr>
          <w:rFonts w:ascii="Courier New" w:hAnsi="Courier New" w:cs="Courier New"/>
          <w:lang w:val="en-US"/>
        </w:rPr>
        <w:t>&lt;cntype&gt;</w:t>
      </w:r>
      <w:r>
        <w:rPr>
          <w:lang w:val="en-US"/>
        </w:rPr>
        <w:t>=1)</w:t>
      </w:r>
    </w:p>
    <w:p w14:paraId="69FE5022" w14:textId="77777777" w:rsidR="004F5EE9" w:rsidRPr="00817FA2" w:rsidRDefault="004F5EE9" w:rsidP="004F5EE9">
      <w:pPr>
        <w:pStyle w:val="B2"/>
        <w:rPr>
          <w:lang w:val="en-US"/>
        </w:rPr>
      </w:pPr>
      <w:r>
        <w:rPr>
          <w:lang w:val="en-US"/>
        </w:rPr>
        <w:t>3</w:t>
      </w:r>
      <w:r w:rsidRPr="00603DEF">
        <w:rPr>
          <w:lang w:val="en-US"/>
        </w:rPr>
        <w:tab/>
      </w:r>
      <w:r>
        <w:t>128-</w:t>
      </w:r>
      <w:r>
        <w:rPr>
          <w:rFonts w:eastAsia="SimSun"/>
          <w:lang w:eastAsia="zh-CN"/>
        </w:rPr>
        <w:t>N</w:t>
      </w:r>
      <w:r>
        <w:t>IA3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IA3</w:t>
      </w:r>
      <w:r>
        <w:rPr>
          <w:lang w:val="en-US"/>
        </w:rPr>
        <w:t xml:space="preserve"> (if </w:t>
      </w:r>
      <w:r>
        <w:rPr>
          <w:rFonts w:ascii="Courier New" w:hAnsi="Courier New" w:cs="Courier New"/>
          <w:lang w:val="en-US"/>
        </w:rPr>
        <w:t>&lt;cntype&gt;</w:t>
      </w:r>
      <w:r>
        <w:rPr>
          <w:lang w:val="en-US"/>
        </w:rPr>
        <w:t>=1)</w:t>
      </w:r>
    </w:p>
    <w:p w14:paraId="5C552063" w14:textId="77777777" w:rsidR="004F5EE9" w:rsidRPr="000903C1" w:rsidRDefault="004F5EE9" w:rsidP="004F5EE9">
      <w:r w:rsidRPr="000903C1">
        <w:rPr>
          <w:b/>
        </w:rPr>
        <w:t>Implementation</w:t>
      </w:r>
    </w:p>
    <w:p w14:paraId="01AB62D4" w14:textId="2941B6A7" w:rsidR="004F5EE9" w:rsidRDefault="004F5EE9" w:rsidP="00292D44">
      <w:pPr>
        <w:rPr>
          <w:lang w:val="fr-FR"/>
        </w:rPr>
      </w:pPr>
      <w:r w:rsidRPr="000903C1">
        <w:rPr>
          <w:lang w:val="fr-FR"/>
        </w:rPr>
        <w:t>Optional.</w:t>
      </w:r>
    </w:p>
    <w:p w14:paraId="7B7FB9E2" w14:textId="5AAC17B8" w:rsidR="007F0C09" w:rsidRPr="00C44D1B" w:rsidRDefault="007F0C09" w:rsidP="007F0C09">
      <w:pPr>
        <w:pStyle w:val="Heading2"/>
      </w:pPr>
      <w:bookmarkStart w:id="3208" w:name="_CR8_91"/>
      <w:bookmarkStart w:id="3209" w:name="_Toc187419407"/>
      <w:bookmarkStart w:id="3210" w:name="_Toc202525148"/>
      <w:bookmarkEnd w:id="3208"/>
      <w:r w:rsidRPr="00C44D1B">
        <w:t>8.</w:t>
      </w:r>
      <w:r>
        <w:t>91</w:t>
      </w:r>
      <w:r w:rsidRPr="00C44D1B">
        <w:tab/>
      </w:r>
      <w:r>
        <w:t>Store and Forward operation</w:t>
      </w:r>
      <w:r w:rsidRPr="00C44D1B">
        <w:t xml:space="preserve"> +C</w:t>
      </w:r>
      <w:bookmarkEnd w:id="3209"/>
      <w:r>
        <w:t>STFOR</w:t>
      </w:r>
      <w:bookmarkEnd w:id="3210"/>
    </w:p>
    <w:p w14:paraId="6E0B05F7" w14:textId="1D2626E9" w:rsidR="007F0C09" w:rsidRPr="00C44D1B" w:rsidRDefault="007F0C09" w:rsidP="007F0C09">
      <w:pPr>
        <w:pStyle w:val="TH"/>
      </w:pPr>
      <w:bookmarkStart w:id="3211" w:name="_CRTable8_911"/>
      <w:r w:rsidRPr="00C44D1B">
        <w:t>Table </w:t>
      </w:r>
      <w:bookmarkEnd w:id="3211"/>
      <w:r w:rsidRPr="00C44D1B">
        <w:t>8.</w:t>
      </w:r>
      <w:r>
        <w:t>91</w:t>
      </w:r>
      <w:r w:rsidRPr="00C44D1B">
        <w:t>-1: +C</w:t>
      </w:r>
      <w:r>
        <w:t>STFOR</w:t>
      </w:r>
      <w:r w:rsidRPr="00C44D1B">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F0C09" w:rsidRPr="00C44D1B" w14:paraId="57FD11CB" w14:textId="77777777" w:rsidTr="00173746">
        <w:trPr>
          <w:cantSplit/>
        </w:trPr>
        <w:tc>
          <w:tcPr>
            <w:tcW w:w="3261" w:type="dxa"/>
          </w:tcPr>
          <w:p w14:paraId="37F0C01B" w14:textId="77777777" w:rsidR="007F0C09" w:rsidRPr="00C44D1B" w:rsidRDefault="007F0C09" w:rsidP="00173746">
            <w:pPr>
              <w:pStyle w:val="TAH"/>
              <w:rPr>
                <w:rFonts w:ascii="Courier New" w:hAnsi="Courier New"/>
              </w:rPr>
            </w:pPr>
            <w:r w:rsidRPr="00C44D1B">
              <w:t>Command</w:t>
            </w:r>
          </w:p>
        </w:tc>
        <w:tc>
          <w:tcPr>
            <w:tcW w:w="4994" w:type="dxa"/>
          </w:tcPr>
          <w:p w14:paraId="2A068A86" w14:textId="77777777" w:rsidR="007F0C09" w:rsidRPr="00C44D1B" w:rsidRDefault="007F0C09" w:rsidP="00173746">
            <w:pPr>
              <w:pStyle w:val="TAH"/>
              <w:rPr>
                <w:rFonts w:ascii="Courier New" w:hAnsi="Courier New"/>
              </w:rPr>
            </w:pPr>
            <w:r w:rsidRPr="00C44D1B">
              <w:t>Possible response(s)</w:t>
            </w:r>
          </w:p>
        </w:tc>
      </w:tr>
      <w:tr w:rsidR="007F0C09" w:rsidRPr="00C44D1B" w14:paraId="54B6C9A5" w14:textId="77777777" w:rsidTr="00173746">
        <w:trPr>
          <w:cantSplit/>
        </w:trPr>
        <w:tc>
          <w:tcPr>
            <w:tcW w:w="3261" w:type="dxa"/>
          </w:tcPr>
          <w:p w14:paraId="22A06DCB"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=[&lt;n&gt;]</w:t>
            </w:r>
          </w:p>
        </w:tc>
        <w:tc>
          <w:tcPr>
            <w:tcW w:w="4994" w:type="dxa"/>
          </w:tcPr>
          <w:p w14:paraId="7FA0BE70" w14:textId="77777777" w:rsidR="007F0C09" w:rsidRPr="00C44D1B" w:rsidRDefault="007F0C09" w:rsidP="00173746">
            <w:pPr>
              <w:spacing w:after="20"/>
              <w:rPr>
                <w:rFonts w:ascii="Courier New" w:hAnsi="Courier New"/>
              </w:rPr>
            </w:pPr>
            <w:r w:rsidRPr="00C44D1B">
              <w:rPr>
                <w:rFonts w:ascii="Courier New" w:hAnsi="Courier New"/>
                <w:i/>
              </w:rPr>
              <w:t>+CME ERROR: &lt;err&gt;</w:t>
            </w:r>
          </w:p>
        </w:tc>
      </w:tr>
      <w:tr w:rsidR="007F0C09" w:rsidRPr="00C44D1B" w14:paraId="482E59DF" w14:textId="77777777" w:rsidTr="00173746">
        <w:trPr>
          <w:cantSplit/>
        </w:trPr>
        <w:tc>
          <w:tcPr>
            <w:tcW w:w="3261" w:type="dxa"/>
          </w:tcPr>
          <w:p w14:paraId="03629BA2"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78F93D69"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 &lt;n&gt;,</w:t>
            </w:r>
            <w:r>
              <w:rPr>
                <w:rFonts w:ascii="Courier New" w:hAnsi="Courier New"/>
              </w:rPr>
              <w:t>[</w:t>
            </w:r>
            <w:r w:rsidRPr="00C44D1B">
              <w:rPr>
                <w:rFonts w:ascii="Courier New" w:hAnsi="Courier New"/>
              </w:rPr>
              <w:t>&lt;</w:t>
            </w:r>
            <w:r>
              <w:rPr>
                <w:rFonts w:ascii="Courier New" w:hAnsi="Courier New"/>
              </w:rPr>
              <w:t>S&amp;F_wait_time duration</w:t>
            </w:r>
            <w:r w:rsidRPr="00C44D1B">
              <w:rPr>
                <w:rFonts w:ascii="Courier New" w:hAnsi="Courier New"/>
              </w:rPr>
              <w:t>&gt;</w:t>
            </w:r>
            <w:r>
              <w:rPr>
                <w:rFonts w:ascii="Courier New" w:hAnsi="Courier New"/>
              </w:rPr>
              <w: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estimated_uplink_delivery_time duration</w:t>
            </w:r>
            <w:r w:rsidRPr="00C44D1B">
              <w:rPr>
                <w:rFonts w:ascii="Courier New" w:hAnsi="Courier New"/>
              </w:rPr>
              <w:t>&gt;</w:t>
            </w:r>
            <w:r>
              <w:rPr>
                <w:rFonts w:ascii="Courier New" w:hAnsi="Courier New"/>
              </w:rPr>
              <w:t>]</w:t>
            </w:r>
            <w:r w:rsidRPr="00C44D1B">
              <w:rPr>
                <w:rFonts w:ascii="Courier New" w:hAnsi="Courier New"/>
              </w:rPr>
              <w:t>,</w:t>
            </w:r>
            <w:r>
              <w:rPr>
                <w:rFonts w:ascii="Courier New" w:hAnsi="Courier New"/>
              </w:rPr>
              <w:t>[</w:t>
            </w:r>
            <w:r>
              <w:rPr>
                <w:rFonts w:ascii="Courier New" w:hAnsi="Courier New" w:cs="Courier New"/>
              </w:rPr>
              <w:t>&lt;number_of_SATID&gt;[,&lt;SATID1&gt;[,&lt;SATID2&gt;,…[,&lt;SATIDn&gt;]]]]</w:t>
            </w:r>
          </w:p>
          <w:p w14:paraId="0CB5E1C1" w14:textId="77777777" w:rsidR="007F0C09" w:rsidRPr="00C44D1B" w:rsidRDefault="007F0C09" w:rsidP="00173746">
            <w:pPr>
              <w:spacing w:after="20"/>
              <w:rPr>
                <w:rFonts w:ascii="Courier New" w:hAnsi="Courier New"/>
              </w:rPr>
            </w:pPr>
          </w:p>
          <w:p w14:paraId="38A25F4A" w14:textId="77777777" w:rsidR="007F0C09" w:rsidRPr="00C44D1B" w:rsidRDefault="007F0C09" w:rsidP="0017374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7F0C09" w:rsidRPr="00C44D1B" w14:paraId="5C46C88D" w14:textId="77777777" w:rsidTr="00173746">
        <w:trPr>
          <w:cantSplit/>
        </w:trPr>
        <w:tc>
          <w:tcPr>
            <w:tcW w:w="3261" w:type="dxa"/>
          </w:tcPr>
          <w:p w14:paraId="353A9E7F"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24DF49DA" w14:textId="77777777" w:rsidR="007F0C09" w:rsidRPr="00C44D1B" w:rsidRDefault="007F0C09" w:rsidP="00173746">
            <w:pPr>
              <w:spacing w:after="20"/>
              <w:rPr>
                <w:rFonts w:ascii="Courier New" w:hAnsi="Courier New" w:cs="Courier New"/>
              </w:rPr>
            </w:pPr>
            <w:r w:rsidRPr="00C44D1B">
              <w:rPr>
                <w:rFonts w:ascii="Courier New" w:hAnsi="Courier New"/>
              </w:rPr>
              <w:t>+C</w:t>
            </w:r>
            <w:r>
              <w:rPr>
                <w:rFonts w:ascii="Courier New" w:hAnsi="Courier New"/>
              </w:rPr>
              <w:t>STFOR</w:t>
            </w:r>
            <w:r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2520F043" w14:textId="77777777" w:rsidR="007F0C09" w:rsidRPr="00C44D1B" w:rsidRDefault="007F0C09" w:rsidP="00173746">
            <w:pPr>
              <w:spacing w:after="20"/>
              <w:rPr>
                <w:rFonts w:ascii="Courier New" w:hAnsi="Courier New" w:cs="Courier New"/>
              </w:rPr>
            </w:pPr>
          </w:p>
          <w:p w14:paraId="7BADF96D" w14:textId="77777777" w:rsidR="007F0C09" w:rsidRPr="00C44D1B" w:rsidRDefault="007F0C09" w:rsidP="0017374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2288B01A" w14:textId="77777777" w:rsidR="007F0C09" w:rsidRPr="00C44D1B" w:rsidRDefault="007F0C09" w:rsidP="007F0C09"/>
    <w:p w14:paraId="70D897FB" w14:textId="77777777" w:rsidR="007F0C09" w:rsidRPr="00C44D1B" w:rsidRDefault="007F0C09" w:rsidP="007F0C09">
      <w:pPr>
        <w:rPr>
          <w:b/>
        </w:rPr>
      </w:pPr>
      <w:r w:rsidRPr="00C44D1B">
        <w:rPr>
          <w:b/>
        </w:rPr>
        <w:t>Description</w:t>
      </w:r>
    </w:p>
    <w:p w14:paraId="404B5D69" w14:textId="77777777" w:rsidR="007F0C09" w:rsidRPr="00C44D1B" w:rsidRDefault="007F0C09" w:rsidP="007F0C09">
      <w:r w:rsidRPr="00C44D1B">
        <w:t xml:space="preserve">This command allows control of the </w:t>
      </w:r>
      <w:r>
        <w:t>store and forward operation parameters</w:t>
      </w:r>
      <w:r w:rsidRPr="00C44D1B">
        <w:t xml:space="preserve">. The set command controls the presentation of unsolicited result code </w:t>
      </w:r>
      <w:r w:rsidRPr="00C44D1B">
        <w:rPr>
          <w:rFonts w:ascii="Courier New" w:hAnsi="Courier New"/>
        </w:rPr>
        <w:t>+C</w:t>
      </w:r>
      <w:r>
        <w:rPr>
          <w:rFonts w:ascii="Courier New" w:hAnsi="Courier New"/>
        </w:rPr>
        <w:t>STFOR</w:t>
      </w:r>
      <w:r w:rsidRPr="00C44D1B">
        <w:rPr>
          <w:rFonts w:ascii="Courier New" w:hAnsi="Courier New"/>
        </w:rPr>
        <w:t xml:space="preserve">: </w:t>
      </w:r>
      <w:r>
        <w:rPr>
          <w:rFonts w:ascii="Courier New" w:hAnsi="Courier New"/>
        </w:rPr>
        <w:t>[</w:t>
      </w:r>
      <w:r w:rsidRPr="00C44D1B">
        <w:rPr>
          <w:rFonts w:ascii="Courier New" w:hAnsi="Courier New" w:cs="Courier New"/>
        </w:rPr>
        <w:t>&lt;</w:t>
      </w:r>
      <w:r>
        <w:rPr>
          <w:rFonts w:ascii="Courier New" w:hAnsi="Courier New" w:cs="Courier New"/>
        </w:rPr>
        <w:t>S</w:t>
      </w:r>
      <w:r>
        <w:rPr>
          <w:rFonts w:ascii="Courier New" w:hAnsi="Courier New"/>
        </w:rPr>
        <w:t>&amp;F_wait_time duration</w:t>
      </w:r>
      <w:r w:rsidRPr="00C44D1B">
        <w:rPr>
          <w:rFonts w:ascii="Courier New" w:hAnsi="Courier New" w:cs="Courier New"/>
        </w:rPr>
        <w:t>&gt;</w:t>
      </w:r>
      <w:r>
        <w:rPr>
          <w:rFonts w:ascii="Courier New" w:hAnsi="Courier New" w:cs="Courier New"/>
        </w:rPr>
        <w:t>]</w:t>
      </w:r>
      <w:r>
        <w:t>,[</w:t>
      </w:r>
      <w:r w:rsidRPr="00C44D1B">
        <w:rPr>
          <w:rFonts w:ascii="Courier New" w:hAnsi="Courier New" w:cs="Courier New"/>
        </w:rPr>
        <w:t>&lt;</w:t>
      </w:r>
      <w:r>
        <w:rPr>
          <w:rFonts w:ascii="Courier New" w:hAnsi="Courier New"/>
        </w:rPr>
        <w:t>estimated_uplink_delivery_time duration</w:t>
      </w:r>
      <w:r w:rsidRPr="00C44D1B">
        <w:rPr>
          <w:rFonts w:ascii="Courier New" w:hAnsi="Courier New" w:cs="Courier New"/>
        </w:rPr>
        <w:t>&gt;</w:t>
      </w:r>
      <w:r>
        <w:rPr>
          <w:rFonts w:ascii="Courier New" w:hAnsi="Courier New" w:cs="Courier New"/>
        </w:rPr>
        <w:t>],[&lt;number_of_SATID&gt;[,&lt;SATID1&gt;[,&lt;SATID2&gt;,…[,&lt;SATIDn&gt;]]]].</w:t>
      </w:r>
    </w:p>
    <w:p w14:paraId="264B6E45" w14:textId="77777777" w:rsidR="007F0C09" w:rsidRPr="00C44D1B" w:rsidRDefault="007F0C09" w:rsidP="007F0C09">
      <w:r w:rsidRPr="00C44D1B">
        <w:t xml:space="preserve">Refer clause 9.2 for possible </w:t>
      </w:r>
      <w:r w:rsidRPr="00C44D1B">
        <w:rPr>
          <w:rFonts w:ascii="Courier New" w:hAnsi="Courier New"/>
        </w:rPr>
        <w:t>&lt;err&gt;</w:t>
      </w:r>
      <w:r w:rsidRPr="00C44D1B">
        <w:t xml:space="preserve"> values.</w:t>
      </w:r>
    </w:p>
    <w:p w14:paraId="36D220D6" w14:textId="77777777" w:rsidR="007F0C09" w:rsidRPr="00C44D1B" w:rsidRDefault="007F0C09" w:rsidP="007F0C09">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t xml:space="preserve">S&amp;F satellite operation parameters if sent by network </w:t>
      </w:r>
      <w:r w:rsidRPr="00C44D1B">
        <w:t xml:space="preserve">for </w:t>
      </w:r>
      <w:r>
        <w:t>store and forward operation</w:t>
      </w:r>
      <w:r w:rsidRPr="00C44D1B">
        <w:t>.</w:t>
      </w:r>
    </w:p>
    <w:p w14:paraId="36428E6E" w14:textId="77777777" w:rsidR="007F0C09" w:rsidRPr="00C44D1B" w:rsidRDefault="007F0C09" w:rsidP="007F0C09">
      <w:r w:rsidRPr="00C44D1B">
        <w:t>Test command returns supported &lt;n&gt;s values as a compound value.</w:t>
      </w:r>
    </w:p>
    <w:p w14:paraId="325EDFE3" w14:textId="77777777" w:rsidR="007F0C09" w:rsidRPr="00C44D1B" w:rsidRDefault="007F0C09" w:rsidP="007F0C09">
      <w:r w:rsidRPr="00C44D1B">
        <w:rPr>
          <w:b/>
        </w:rPr>
        <w:t>Defined values</w:t>
      </w:r>
    </w:p>
    <w:p w14:paraId="7CBFDDB4" w14:textId="77777777" w:rsidR="007F0C09" w:rsidRPr="00C44D1B" w:rsidRDefault="007F0C09" w:rsidP="007F0C09">
      <w:pPr>
        <w:ind w:left="568" w:hanging="284"/>
      </w:pPr>
      <w:r w:rsidRPr="00C44D1B">
        <w:rPr>
          <w:rFonts w:ascii="Courier New" w:hAnsi="Courier New"/>
        </w:rPr>
        <w:lastRenderedPageBreak/>
        <w:t>&lt;n&gt;</w:t>
      </w:r>
      <w:r w:rsidRPr="00C44D1B">
        <w:t>: integer type.</w:t>
      </w:r>
    </w:p>
    <w:p w14:paraId="67A94537" w14:textId="77777777" w:rsidR="007F0C09" w:rsidRPr="00C44D1B" w:rsidRDefault="007F0C09" w:rsidP="007F0C09">
      <w:pPr>
        <w:ind w:left="851" w:hanging="284"/>
      </w:pPr>
      <w:r w:rsidRPr="00C44D1B">
        <w:rPr>
          <w:u w:val="single"/>
        </w:rPr>
        <w:t>0</w:t>
      </w:r>
      <w:r w:rsidRPr="00C44D1B">
        <w:tab/>
        <w:t xml:space="preserve">Disable presentation of the unsolicited result code </w:t>
      </w:r>
      <w:r w:rsidRPr="00C44D1B">
        <w:rPr>
          <w:rFonts w:ascii="Courier New" w:hAnsi="Courier New"/>
        </w:rPr>
        <w:t>+C</w:t>
      </w:r>
      <w:r>
        <w:rPr>
          <w:rFonts w:ascii="Courier New" w:hAnsi="Courier New"/>
        </w:rPr>
        <w:t>STFOR</w:t>
      </w:r>
      <w:r w:rsidRPr="00C44D1B">
        <w:rPr>
          <w:rFonts w:ascii="Courier New" w:hAnsi="Courier New"/>
        </w:rPr>
        <w:t xml:space="preserve">: </w:t>
      </w:r>
      <w:r>
        <w:rPr>
          <w:rFonts w:ascii="Courier New" w:hAnsi="Courier New"/>
        </w:rPr>
        <w:t>[</w:t>
      </w:r>
      <w:r w:rsidRPr="00C44D1B">
        <w:rPr>
          <w:rFonts w:ascii="Courier New" w:hAnsi="Courier New" w:cs="Courier New"/>
        </w:rPr>
        <w:t>&lt;</w:t>
      </w:r>
      <w:r>
        <w:rPr>
          <w:rFonts w:ascii="Courier New" w:hAnsi="Courier New" w:cs="Courier New"/>
        </w:rPr>
        <w:t>S</w:t>
      </w:r>
      <w:r>
        <w:rPr>
          <w:rFonts w:ascii="Courier New" w:hAnsi="Courier New"/>
        </w:rPr>
        <w:t>&amp;F_wait_time duration</w:t>
      </w:r>
      <w:r w:rsidRPr="00C44D1B">
        <w:rPr>
          <w:rFonts w:ascii="Courier New" w:hAnsi="Courier New" w:cs="Courier New"/>
        </w:rPr>
        <w:t>&gt;</w:t>
      </w:r>
      <w:r>
        <w:rPr>
          <w:rFonts w:ascii="Courier New" w:hAnsi="Courier New" w:cs="Courier New"/>
        </w:rPr>
        <w:t>]</w:t>
      </w:r>
      <w:r>
        <w:t>,[</w:t>
      </w:r>
      <w:r w:rsidRPr="00C44D1B">
        <w:rPr>
          <w:rFonts w:ascii="Courier New" w:hAnsi="Courier New" w:cs="Courier New"/>
        </w:rPr>
        <w:t>&lt;</w:t>
      </w:r>
      <w:r>
        <w:rPr>
          <w:rFonts w:ascii="Courier New" w:hAnsi="Courier New"/>
        </w:rPr>
        <w:t>estimated_uplink_delivery_time duration</w:t>
      </w:r>
      <w:r w:rsidRPr="00C44D1B">
        <w:rPr>
          <w:rFonts w:ascii="Courier New" w:hAnsi="Courier New" w:cs="Courier New"/>
        </w:rPr>
        <w:t>&gt;</w:t>
      </w:r>
      <w:r>
        <w:rPr>
          <w:rFonts w:ascii="Courier New" w:hAnsi="Courier New" w:cs="Courier New"/>
        </w:rPr>
        <w:t>],[&lt;number_of_SATID&gt;[,&lt;SATID1&gt;[,&lt;SATID2&gt;,…[,&lt;SATIDn&gt;]]]]</w:t>
      </w:r>
    </w:p>
    <w:p w14:paraId="63D12E83" w14:textId="77777777" w:rsidR="007F0C09" w:rsidRPr="00C44D1B" w:rsidRDefault="007F0C09" w:rsidP="007F0C0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rPr>
        <w:t>+C</w:t>
      </w:r>
      <w:r>
        <w:rPr>
          <w:rFonts w:ascii="Courier New" w:hAnsi="Courier New"/>
        </w:rPr>
        <w:t>STFORU</w:t>
      </w:r>
      <w:r w:rsidRPr="00C44D1B">
        <w:rPr>
          <w:rFonts w:ascii="Courier New" w:hAnsi="Courier New"/>
        </w:rPr>
        <w:t xml:space="preserve">: </w:t>
      </w:r>
      <w:r>
        <w:rPr>
          <w:rFonts w:ascii="Courier New" w:hAnsi="Courier New"/>
        </w:rPr>
        <w:t>[</w:t>
      </w:r>
      <w:r w:rsidRPr="00C44D1B">
        <w:rPr>
          <w:rFonts w:ascii="Courier New" w:hAnsi="Courier New" w:cs="Courier New"/>
        </w:rPr>
        <w:t>&lt;</w:t>
      </w:r>
      <w:r>
        <w:rPr>
          <w:rFonts w:ascii="Courier New" w:hAnsi="Courier New" w:cs="Courier New"/>
        </w:rPr>
        <w:t>S</w:t>
      </w:r>
      <w:r>
        <w:rPr>
          <w:rFonts w:ascii="Courier New" w:hAnsi="Courier New"/>
        </w:rPr>
        <w:t>&amp;F_wait_time duration</w:t>
      </w:r>
      <w:r w:rsidRPr="00C44D1B">
        <w:rPr>
          <w:rFonts w:ascii="Courier New" w:hAnsi="Courier New" w:cs="Courier New"/>
        </w:rPr>
        <w:t>&gt;</w:t>
      </w:r>
      <w:r>
        <w:rPr>
          <w:rFonts w:ascii="Courier New" w:hAnsi="Courier New" w:cs="Courier New"/>
        </w:rPr>
        <w:t>]</w:t>
      </w:r>
      <w:r>
        <w:t>,[</w:t>
      </w:r>
      <w:r w:rsidRPr="00C44D1B">
        <w:rPr>
          <w:rFonts w:ascii="Courier New" w:hAnsi="Courier New" w:cs="Courier New"/>
        </w:rPr>
        <w:t>&lt;</w:t>
      </w:r>
      <w:r>
        <w:rPr>
          <w:rFonts w:ascii="Courier New" w:hAnsi="Courier New"/>
        </w:rPr>
        <w:t>estimated_uplink_delivery_time duration</w:t>
      </w:r>
      <w:r w:rsidRPr="00C44D1B">
        <w:rPr>
          <w:rFonts w:ascii="Courier New" w:hAnsi="Courier New" w:cs="Courier New"/>
        </w:rPr>
        <w:t>&gt;</w:t>
      </w:r>
      <w:r>
        <w:rPr>
          <w:rFonts w:ascii="Courier New" w:hAnsi="Courier New" w:cs="Courier New"/>
        </w:rPr>
        <w:t>],[&lt;number_of_SATID&gt;[,&lt;SATID1&gt;[,&lt;SATID2&gt;,…[,&lt;SATIDn&gt;]]]]</w:t>
      </w:r>
    </w:p>
    <w:p w14:paraId="6AF24821" w14:textId="77777777" w:rsidR="007F0C09" w:rsidRPr="00C44D1B" w:rsidRDefault="007F0C09" w:rsidP="007F0C09">
      <w:pPr>
        <w:pStyle w:val="B1"/>
        <w:rPr>
          <w:lang w:val="en-US"/>
        </w:rPr>
      </w:pPr>
      <w:r w:rsidRPr="00C44D1B">
        <w:rPr>
          <w:rFonts w:ascii="Courier New" w:hAnsi="Courier New" w:cs="Courier New"/>
        </w:rPr>
        <w:t>&lt;indicator&gt;</w:t>
      </w:r>
      <w:r w:rsidRPr="00C44D1B">
        <w:t xml:space="preserve">: integer type. Indicates the </w:t>
      </w:r>
      <w:r>
        <w:t>store and forward operation mode</w:t>
      </w:r>
      <w:r w:rsidRPr="00C44D1B">
        <w:rPr>
          <w:lang w:val="en-US"/>
        </w:rPr>
        <w:t>.</w:t>
      </w:r>
    </w:p>
    <w:p w14:paraId="6BC61372" w14:textId="77777777" w:rsidR="007F0C09" w:rsidRPr="00C44D1B" w:rsidRDefault="007F0C09" w:rsidP="007F0C09">
      <w:pPr>
        <w:pStyle w:val="B2"/>
      </w:pPr>
      <w:r w:rsidRPr="00C44D1B">
        <w:t>0</w:t>
      </w:r>
      <w:r w:rsidRPr="00C44D1B">
        <w:tab/>
        <w:t xml:space="preserve">indicates that the </w:t>
      </w:r>
      <w:r>
        <w:t>network</w:t>
      </w:r>
      <w:r w:rsidRPr="00C44D1B">
        <w:t xml:space="preserve"> is </w:t>
      </w:r>
      <w:r>
        <w:t>operating in normal mode</w:t>
      </w:r>
      <w:r w:rsidRPr="00C44D1B">
        <w:t>.</w:t>
      </w:r>
    </w:p>
    <w:p w14:paraId="28E4E730" w14:textId="77777777" w:rsidR="007F0C09" w:rsidRPr="00C44D1B" w:rsidRDefault="007F0C09" w:rsidP="007F0C09">
      <w:pPr>
        <w:pStyle w:val="B2"/>
      </w:pPr>
      <w:r w:rsidRPr="00C44D1B">
        <w:t>1</w:t>
      </w:r>
      <w:r w:rsidRPr="00C44D1B">
        <w:tab/>
        <w:t xml:space="preserve">indicates that the </w:t>
      </w:r>
      <w:r>
        <w:t>network</w:t>
      </w:r>
      <w:r w:rsidRPr="00C44D1B">
        <w:t xml:space="preserve"> is </w:t>
      </w:r>
      <w:r>
        <w:t>operating in store and forward mode</w:t>
      </w:r>
      <w:r w:rsidRPr="00C44D1B">
        <w:t>.</w:t>
      </w:r>
    </w:p>
    <w:p w14:paraId="7085F021" w14:textId="77777777" w:rsidR="007F0C09" w:rsidRPr="00C44D1B" w:rsidRDefault="007F0C09" w:rsidP="007F0C09">
      <w:pPr>
        <w:pStyle w:val="B1"/>
      </w:pPr>
      <w:r w:rsidRPr="00C44D1B">
        <w:rPr>
          <w:rFonts w:ascii="Courier New" w:hAnsi="Courier New" w:cs="Courier New"/>
        </w:rPr>
        <w:t>&lt;</w:t>
      </w:r>
      <w:r>
        <w:rPr>
          <w:rFonts w:ascii="Courier New" w:hAnsi="Courier New" w:cs="Courier New"/>
        </w:rPr>
        <w:t>S</w:t>
      </w:r>
      <w:r>
        <w:rPr>
          <w:rFonts w:ascii="Courier New" w:hAnsi="Courier New"/>
        </w:rPr>
        <w:t>&amp;F_wait_time duration</w:t>
      </w:r>
      <w:r w:rsidRPr="00C44D1B">
        <w:rPr>
          <w:rFonts w:ascii="Courier New" w:hAnsi="Courier New" w:cs="Courier New"/>
        </w:rPr>
        <w:t>&gt;</w:t>
      </w:r>
      <w:r w:rsidRPr="00C44D1B">
        <w:t xml:space="preserve">: string type; Indicates the </w:t>
      </w:r>
      <w:r>
        <w:rPr>
          <w:lang w:eastAsia="ko-KR"/>
        </w:rPr>
        <w:t>store and forward wait time</w:t>
      </w:r>
      <w:r w:rsidRPr="00C44D1B">
        <w:rPr>
          <w:lang w:eastAsia="ko-KR"/>
        </w:rPr>
        <w:t xml:space="preserve"> duration in seconds. </w:t>
      </w:r>
      <w:r w:rsidRPr="00C44D1B">
        <w:rPr>
          <w:rFonts w:hint="eastAsia"/>
          <w:lang w:eastAsia="ko-KR"/>
        </w:rPr>
        <w:t>T</w:t>
      </w:r>
      <w:r w:rsidRPr="00C44D1B">
        <w:rPr>
          <w:lang w:eastAsia="ko-KR"/>
        </w:rPr>
        <w:t xml:space="preserve">he </w:t>
      </w:r>
      <w:r w:rsidRPr="00C44D1B">
        <w:rPr>
          <w:rFonts w:ascii="Courier New" w:hAnsi="Courier New" w:cs="Courier New"/>
        </w:rPr>
        <w:t>&lt;</w:t>
      </w:r>
      <w:r>
        <w:rPr>
          <w:rFonts w:ascii="Courier New" w:hAnsi="Courier New" w:cs="Courier New"/>
        </w:rPr>
        <w:t>S</w:t>
      </w:r>
      <w:r>
        <w:rPr>
          <w:rFonts w:ascii="Courier New" w:hAnsi="Courier New"/>
        </w:rPr>
        <w:t>&amp;F_wait_time duration</w:t>
      </w:r>
      <w:r w:rsidRPr="00C44D1B">
        <w:rPr>
          <w:rFonts w:ascii="Courier New" w:hAnsi="Courier New" w:cs="Courier New"/>
        </w:rPr>
        <w:t>&gt;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w:t>
      </w:r>
      <w:r>
        <w:rPr>
          <w:color w:val="000000"/>
          <w:lang w:eastAsia="fr-FR"/>
        </w:rPr>
        <w:t>24.301 [83]</w:t>
      </w:r>
      <w:r w:rsidRPr="00C44D1B">
        <w:t>.</w:t>
      </w:r>
    </w:p>
    <w:p w14:paraId="5D5A1E11" w14:textId="77777777" w:rsidR="007F0C09" w:rsidRDefault="007F0C09" w:rsidP="007F0C09">
      <w:pPr>
        <w:pStyle w:val="B1"/>
        <w:rPr>
          <w:lang w:val="en-US"/>
        </w:rPr>
      </w:pPr>
      <w:r w:rsidRPr="00C44D1B">
        <w:rPr>
          <w:rFonts w:ascii="Courier New" w:hAnsi="Courier New" w:cs="Courier New"/>
        </w:rPr>
        <w:t>&lt;</w:t>
      </w:r>
      <w:r>
        <w:rPr>
          <w:rFonts w:ascii="Courier New" w:hAnsi="Courier New"/>
        </w:rPr>
        <w:t>estimated_uplink_delivery_time duration</w:t>
      </w:r>
      <w:r w:rsidRPr="00C44D1B">
        <w:rPr>
          <w:rFonts w:ascii="Courier New" w:hAnsi="Courier New" w:cs="Courier New"/>
        </w:rPr>
        <w:t>&gt;</w:t>
      </w:r>
      <w:r w:rsidRPr="00C44D1B">
        <w:t>: string type;</w:t>
      </w:r>
      <w:r>
        <w:t xml:space="preserve"> </w:t>
      </w:r>
      <w:r w:rsidRPr="00C44D1B">
        <w:t xml:space="preserve">Indicates </w:t>
      </w:r>
      <w:r w:rsidRPr="00C44D1B">
        <w:rPr>
          <w:color w:val="000000"/>
          <w:lang w:eastAsia="fr-FR"/>
        </w:rPr>
        <w:t>the</w:t>
      </w:r>
      <w:r>
        <w:rPr>
          <w:color w:val="000000"/>
          <w:lang w:eastAsia="fr-FR"/>
        </w:rPr>
        <w:t xml:space="preserve"> estimated time required to deliver data to the ground network element from the time the data is sent by the UE</w:t>
      </w:r>
      <w:r w:rsidRPr="00C44D1B">
        <w:t xml:space="preserve">. The </w:t>
      </w:r>
      <w:r w:rsidRPr="00C44D1B">
        <w:rPr>
          <w:rFonts w:ascii="Courier New" w:hAnsi="Courier New" w:cs="Courier New"/>
        </w:rPr>
        <w:t>&lt;</w:t>
      </w:r>
      <w:r>
        <w:rPr>
          <w:rFonts w:ascii="Courier New" w:hAnsi="Courier New"/>
        </w:rPr>
        <w:t>estimated_uplink_delivery_time duration</w:t>
      </w:r>
      <w:r w:rsidRPr="00C44D1B">
        <w:rPr>
          <w:rFonts w:ascii="Courier New" w:hAnsi="Courier New" w:cs="Courier New"/>
        </w:rPr>
        <w:t xml:space="preserve">&gt; </w:t>
      </w:r>
      <w:r w:rsidRPr="00C44D1B">
        <w:t>value is coded as three bytes (octets 3 to 5) of the Time duration information element in 3GPP TS </w:t>
      </w:r>
      <w:r>
        <w:rPr>
          <w:color w:val="000000"/>
          <w:lang w:eastAsia="fr-FR"/>
        </w:rPr>
        <w:t>24.301 [83]</w:t>
      </w:r>
      <w:r w:rsidRPr="00C44D1B">
        <w:rPr>
          <w:lang w:val="en-US"/>
        </w:rPr>
        <w:t>.</w:t>
      </w:r>
    </w:p>
    <w:p w14:paraId="65406A95" w14:textId="77777777" w:rsidR="007F0C09" w:rsidRDefault="007F0C09" w:rsidP="007F0C09">
      <w:pPr>
        <w:pStyle w:val="B1"/>
      </w:pPr>
      <w:r>
        <w:rPr>
          <w:rFonts w:ascii="Courier New" w:hAnsi="Courier New" w:cs="Courier New"/>
        </w:rPr>
        <w:t xml:space="preserve">&lt;number_of_SATID&gt;: </w:t>
      </w:r>
      <w:r>
        <w:t>integer</w:t>
      </w:r>
      <w:r w:rsidRPr="00C44D1B">
        <w:t xml:space="preserve"> type; Indicates</w:t>
      </w:r>
      <w:r>
        <w:t xml:space="preserve"> </w:t>
      </w:r>
      <w:r w:rsidRPr="008A2FED">
        <w:t>the number of satellite IDs present in the S&amp;F monitoring list</w:t>
      </w:r>
      <w:r>
        <w:t xml:space="preserve">, see 3GPP TS 24.301 [83], section </w:t>
      </w:r>
      <w:r w:rsidRPr="008A2FED">
        <w:t>9.9.3.73</w:t>
      </w:r>
      <w:r>
        <w:t>.</w:t>
      </w:r>
    </w:p>
    <w:p w14:paraId="7345D25B" w14:textId="77777777" w:rsidR="007F0C09" w:rsidRPr="008A2FED" w:rsidRDefault="007F0C09" w:rsidP="007F0C09">
      <w:pPr>
        <w:pStyle w:val="B1"/>
      </w:pPr>
      <w:r>
        <w:rPr>
          <w:rFonts w:ascii="Courier New" w:hAnsi="Courier New" w:cs="Courier New"/>
        </w:rPr>
        <w:t xml:space="preserve">&lt;SATID&gt;: </w:t>
      </w:r>
      <w:r>
        <w:t>integer</w:t>
      </w:r>
      <w:r w:rsidRPr="00C44D1B">
        <w:t xml:space="preserve"> type; Indicates</w:t>
      </w:r>
      <w:r>
        <w:t xml:space="preserve"> the satellite ID in the S&amp;F monitoring list,</w:t>
      </w:r>
      <w:r w:rsidRPr="008A2FED">
        <w:t xml:space="preserve"> </w:t>
      </w:r>
      <w:r>
        <w:t xml:space="preserve">see 3GPP TS 24.301 [83], section </w:t>
      </w:r>
      <w:r w:rsidRPr="008A2FED">
        <w:t>9.9.3.73</w:t>
      </w:r>
      <w:r>
        <w:t>.</w:t>
      </w:r>
    </w:p>
    <w:p w14:paraId="58A3F367" w14:textId="77777777" w:rsidR="007F0C09" w:rsidRPr="00C44D1B" w:rsidRDefault="007F0C09" w:rsidP="007F0C09">
      <w:r w:rsidRPr="00C44D1B">
        <w:rPr>
          <w:b/>
        </w:rPr>
        <w:t>Implementation</w:t>
      </w:r>
    </w:p>
    <w:p w14:paraId="24BDAA7C" w14:textId="77777777" w:rsidR="007F0C09" w:rsidRPr="00C44D1B" w:rsidRDefault="007F0C09" w:rsidP="007F0C09">
      <w:r w:rsidRPr="00C44D1B">
        <w:t>Optional.</w:t>
      </w:r>
    </w:p>
    <w:p w14:paraId="1B421863" w14:textId="77777777" w:rsidR="007F0C09" w:rsidRDefault="007F0C09" w:rsidP="007F0C09">
      <w:r w:rsidRPr="00C44D1B">
        <w:t>This command is only applicable to UEs supporting satellite E-UTRAN access.</w:t>
      </w:r>
    </w:p>
    <w:p w14:paraId="3D4876D4" w14:textId="77777777" w:rsidR="00026965" w:rsidRPr="00C44D1B" w:rsidRDefault="00026965" w:rsidP="00E26141">
      <w:pPr>
        <w:pStyle w:val="Heading1"/>
      </w:pPr>
      <w:bookmarkStart w:id="3212" w:name="_CR9"/>
      <w:bookmarkStart w:id="3213" w:name="_Toc202525149"/>
      <w:bookmarkEnd w:id="3212"/>
      <w:r w:rsidRPr="00C44D1B">
        <w:t>9</w:t>
      </w:r>
      <w:r w:rsidRPr="00C44D1B">
        <w:tab/>
        <w:t xml:space="preserve">Mobile </w:t>
      </w:r>
      <w:r w:rsidR="00163FB5" w:rsidRPr="00C44D1B">
        <w:t>t</w:t>
      </w:r>
      <w:r w:rsidRPr="00C44D1B">
        <w:t>ermination errors</w:t>
      </w:r>
      <w:bookmarkEnd w:id="3181"/>
      <w:bookmarkEnd w:id="3182"/>
      <w:bookmarkEnd w:id="3183"/>
      <w:bookmarkEnd w:id="3184"/>
      <w:bookmarkEnd w:id="3185"/>
      <w:bookmarkEnd w:id="3213"/>
    </w:p>
    <w:p w14:paraId="2003719E" w14:textId="77777777" w:rsidR="00026965" w:rsidRPr="00C44D1B" w:rsidRDefault="00026965" w:rsidP="00E26141">
      <w:pPr>
        <w:pStyle w:val="Heading2"/>
      </w:pPr>
      <w:bookmarkStart w:id="3214" w:name="_CR9_1"/>
      <w:bookmarkStart w:id="3215" w:name="_Toc20207614"/>
      <w:bookmarkStart w:id="3216" w:name="_Toc27579497"/>
      <w:bookmarkStart w:id="3217" w:name="_Toc36116077"/>
      <w:bookmarkStart w:id="3218" w:name="_Toc45214958"/>
      <w:bookmarkStart w:id="3219" w:name="_Toc51866726"/>
      <w:bookmarkStart w:id="3220" w:name="_Toc202525150"/>
      <w:bookmarkEnd w:id="3214"/>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3215"/>
      <w:bookmarkEnd w:id="3216"/>
      <w:bookmarkEnd w:id="3217"/>
      <w:bookmarkEnd w:id="3218"/>
      <w:bookmarkEnd w:id="3219"/>
      <w:bookmarkEnd w:id="3220"/>
    </w:p>
    <w:p w14:paraId="3F2A82A1" w14:textId="77777777" w:rsidR="00026965" w:rsidRPr="00C44D1B" w:rsidRDefault="00026965">
      <w:pPr>
        <w:pStyle w:val="TH"/>
      </w:pPr>
      <w:bookmarkStart w:id="3221" w:name="_CRTable110"/>
      <w:r w:rsidRPr="00C44D1B">
        <w:t>Table </w:t>
      </w:r>
      <w:bookmarkEnd w:id="3221"/>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3222" w:name="_MCCTEMPBM_CRPT80111663___7"/>
            <w:r w:rsidRPr="00C44D1B">
              <w:rPr>
                <w:rFonts w:ascii="Courier New" w:hAnsi="Courier New"/>
              </w:rPr>
              <w:t>+CMEE=[&lt;n&gt;]</w:t>
            </w:r>
            <w:bookmarkEnd w:id="3222"/>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3223" w:name="_MCCTEMPBM_CRPT80111664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3224" w:name="_MCCTEMPBM_CRPT80111665___7"/>
            <w:bookmarkEnd w:id="3223"/>
            <w:r w:rsidRPr="00C44D1B">
              <w:rPr>
                <w:rFonts w:ascii="Courier New" w:hAnsi="Courier New"/>
              </w:rPr>
              <w:t>+CMEE=?</w:t>
            </w:r>
            <w:bookmarkEnd w:id="3224"/>
          </w:p>
        </w:tc>
        <w:tc>
          <w:tcPr>
            <w:tcW w:w="4250" w:type="dxa"/>
          </w:tcPr>
          <w:p w14:paraId="2BACBCCA" w14:textId="77777777" w:rsidR="00026965" w:rsidRPr="00C44D1B" w:rsidRDefault="00026965">
            <w:pPr>
              <w:spacing w:after="20"/>
            </w:pPr>
            <w:bookmarkStart w:id="3225" w:name="_MCCTEMPBM_CRPT80111666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25"/>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3226" w:name="_MCCTEMPBM_CRPT80111667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3226"/>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lastRenderedPageBreak/>
        <w:t>Defined values</w:t>
      </w:r>
    </w:p>
    <w:p w14:paraId="03F48265" w14:textId="77777777" w:rsidR="00026965" w:rsidRPr="00C44D1B" w:rsidRDefault="00026965">
      <w:pPr>
        <w:pStyle w:val="B1"/>
      </w:pPr>
      <w:bookmarkStart w:id="3227" w:name="_MCCTEMPBM_CRPT80111668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3228" w:name="_MCCTEMPBM_CRPT80111669___7"/>
      <w:bookmarkEnd w:id="3227"/>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3228"/>
    <w:p w14:paraId="1808569E" w14:textId="77777777" w:rsidR="00026965" w:rsidRPr="00C44D1B" w:rsidRDefault="00026965">
      <w:r w:rsidRPr="00C44D1B">
        <w:rPr>
          <w:b/>
        </w:rPr>
        <w:t>Implementation</w:t>
      </w:r>
    </w:p>
    <w:p w14:paraId="12EFAD6A" w14:textId="77777777" w:rsidR="00163FB5" w:rsidRPr="00C44D1B" w:rsidRDefault="00026965" w:rsidP="00163FB5">
      <w:bookmarkStart w:id="3229" w:name="_MCCTEMPBM_CRPT80111670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3230" w:name="_CR9_1A"/>
      <w:bookmarkStart w:id="3231" w:name="_Toc20207615"/>
      <w:bookmarkStart w:id="3232" w:name="_Toc27579498"/>
      <w:bookmarkStart w:id="3233" w:name="_Toc36116078"/>
      <w:bookmarkStart w:id="3234" w:name="_Toc45214959"/>
      <w:bookmarkStart w:id="3235" w:name="_Toc51866727"/>
      <w:bookmarkStart w:id="3236" w:name="_Toc202525151"/>
      <w:bookmarkEnd w:id="3229"/>
      <w:bookmarkEnd w:id="3230"/>
      <w:r w:rsidRPr="00C44D1B">
        <w:t>9.1</w:t>
      </w:r>
      <w:r w:rsidR="00924CC4" w:rsidRPr="00C44D1B">
        <w:t>A</w:t>
      </w:r>
      <w:r w:rsidRPr="00C44D1B">
        <w:tab/>
        <w:t>Report mobile originated location request error +CMOLRE</w:t>
      </w:r>
      <w:bookmarkEnd w:id="3231"/>
      <w:bookmarkEnd w:id="3232"/>
      <w:bookmarkEnd w:id="3233"/>
      <w:bookmarkEnd w:id="3234"/>
      <w:bookmarkEnd w:id="3235"/>
      <w:bookmarkEnd w:id="3236"/>
    </w:p>
    <w:p w14:paraId="16BFE98A" w14:textId="77777777" w:rsidR="00163FB5" w:rsidRPr="00C44D1B" w:rsidRDefault="00163FB5" w:rsidP="00163FB5">
      <w:pPr>
        <w:pStyle w:val="TH"/>
      </w:pPr>
      <w:bookmarkStart w:id="3237" w:name="_CRTable9_1A1"/>
      <w:r w:rsidRPr="00C44D1B">
        <w:t>Table </w:t>
      </w:r>
      <w:bookmarkEnd w:id="3237"/>
      <w:r w:rsidRPr="00C44D1B">
        <w:t>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3238" w:name="_MCCTEMPBM_CRPT80111671___7"/>
            <w:r w:rsidRPr="00C44D1B">
              <w:rPr>
                <w:rFonts w:ascii="Courier New" w:hAnsi="Courier New"/>
              </w:rPr>
              <w:t>+CMOLRE=[&lt;n&gt;]</w:t>
            </w:r>
            <w:bookmarkEnd w:id="3238"/>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3239" w:name="_MCCTEMPBM_CRPT80111672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3240" w:name="_MCCTEMPBM_CRPT80111673___7"/>
            <w:bookmarkEnd w:id="3239"/>
            <w:r w:rsidRPr="00C44D1B">
              <w:rPr>
                <w:rFonts w:ascii="Courier New" w:hAnsi="Courier New"/>
              </w:rPr>
              <w:t>+CMOLRE=?</w:t>
            </w:r>
            <w:bookmarkEnd w:id="3240"/>
          </w:p>
        </w:tc>
        <w:tc>
          <w:tcPr>
            <w:tcW w:w="3416" w:type="dxa"/>
          </w:tcPr>
          <w:p w14:paraId="16D96DAF" w14:textId="77777777" w:rsidR="00163FB5" w:rsidRPr="00C44D1B" w:rsidRDefault="00163FB5" w:rsidP="00BC47B3">
            <w:pPr>
              <w:spacing w:after="20"/>
            </w:pPr>
            <w:bookmarkStart w:id="3241" w:name="_MCCTEMPBM_CRPT80111674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41"/>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3242" w:name="_MCCTEMPBM_CRPT80111675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3242"/>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3243" w:name="_MCCTEMPBM_CRPT80111676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3244" w:name="_MCCTEMPBM_CRPT80111677___7"/>
      <w:bookmarkEnd w:id="3243"/>
      <w:r w:rsidRPr="00C44D1B">
        <w:rPr>
          <w:u w:val="single"/>
        </w:rPr>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3244"/>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3245" w:name="_CR9_1B"/>
      <w:bookmarkStart w:id="3246" w:name="_Toc20207616"/>
      <w:bookmarkStart w:id="3247" w:name="_Toc27579499"/>
      <w:bookmarkStart w:id="3248" w:name="_Toc36116079"/>
      <w:bookmarkStart w:id="3249" w:name="_Toc45214960"/>
      <w:bookmarkStart w:id="3250" w:name="_Toc51866728"/>
      <w:bookmarkStart w:id="3251" w:name="_Toc202525152"/>
      <w:bookmarkEnd w:id="3245"/>
      <w:r w:rsidRPr="00C44D1B">
        <w:t>9.1</w:t>
      </w:r>
      <w:r w:rsidR="00924CC4" w:rsidRPr="00C44D1B">
        <w:t>B</w:t>
      </w:r>
      <w:r w:rsidRPr="00C44D1B">
        <w:tab/>
        <w:t>Report network error codes +CNEC</w:t>
      </w:r>
      <w:bookmarkEnd w:id="3246"/>
      <w:bookmarkEnd w:id="3247"/>
      <w:bookmarkEnd w:id="3248"/>
      <w:bookmarkEnd w:id="3249"/>
      <w:bookmarkEnd w:id="3250"/>
      <w:bookmarkEnd w:id="3251"/>
    </w:p>
    <w:p w14:paraId="3470526D" w14:textId="77777777" w:rsidR="00323B28" w:rsidRPr="00C44D1B" w:rsidRDefault="00323B28" w:rsidP="00323B28">
      <w:pPr>
        <w:pStyle w:val="TH"/>
      </w:pPr>
      <w:bookmarkStart w:id="3252" w:name="_CRTable9_1B1"/>
      <w:r w:rsidRPr="00C44D1B">
        <w:t>Table </w:t>
      </w:r>
      <w:bookmarkEnd w:id="3252"/>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3253" w:name="_MCCTEMPBM_CRPT80111678___7" w:colFirst="0" w:colLast="0"/>
            <w:r w:rsidRPr="00C44D1B">
              <w:rPr>
                <w:rFonts w:ascii="Courier New" w:hAnsi="Courier New"/>
              </w:rPr>
              <w:t>+CNEC=[&lt;n&gt;]</w:t>
            </w:r>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3254" w:name="_MCCTEMPBM_CRPT80111679___7" w:colFirst="0" w:colLast="0"/>
            <w:bookmarkEnd w:id="3253"/>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3255" w:name="_MCCTEMPBM_CRPT80111680___7"/>
            <w:bookmarkEnd w:id="3254"/>
            <w:r w:rsidRPr="00C44D1B">
              <w:rPr>
                <w:rFonts w:ascii="Courier New" w:hAnsi="Courier New"/>
              </w:rPr>
              <w:t>+CNEC=?</w:t>
            </w:r>
            <w:bookmarkEnd w:id="3255"/>
          </w:p>
        </w:tc>
        <w:tc>
          <w:tcPr>
            <w:tcW w:w="4386" w:type="dxa"/>
          </w:tcPr>
          <w:p w14:paraId="0D868034" w14:textId="77777777" w:rsidR="00323B28" w:rsidRPr="00C44D1B" w:rsidRDefault="00323B28" w:rsidP="005B1E7B">
            <w:pPr>
              <w:spacing w:after="20"/>
              <w:rPr>
                <w:rFonts w:ascii="Courier New" w:hAnsi="Courier New"/>
              </w:rPr>
            </w:pPr>
            <w:bookmarkStart w:id="3256" w:name="_MCCTEMPBM_CRPT80111681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56"/>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3257" w:name="_MCCTEMPBM_CRPT80111682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xml:space="preserve">, the ME will report CS mobility management, GPRS mobility management, GPRS session </w:t>
      </w:r>
      <w:r w:rsidRPr="00C44D1B">
        <w:rPr>
          <w:lang w:val="en-US"/>
        </w:rPr>
        <w:lastRenderedPageBreak/>
        <w:t>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3258" w:name="_MCCTEMPBM_CRPT80111683___2"/>
      <w:bookmarkEnd w:id="3257"/>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3259" w:name="_MCCTEMPBM_CRPT80111684___7"/>
      <w:bookmarkEnd w:id="3258"/>
      <w:r w:rsidRPr="00C44D1B">
        <w:rPr>
          <w:lang w:val="en-US"/>
        </w:rPr>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3259"/>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t>Parameters</w:t>
      </w:r>
    </w:p>
    <w:p w14:paraId="3E2D9DA0" w14:textId="77777777" w:rsidR="00323B28" w:rsidRPr="00C44D1B" w:rsidRDefault="00323B28" w:rsidP="00323B28">
      <w:pPr>
        <w:pStyle w:val="B1"/>
      </w:pPr>
      <w:bookmarkStart w:id="3260" w:name="_MCCTEMPBM_CRPT80111685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3260"/>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3261" w:name="_MCCTEMPBM_CRPT80111686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3262" w:name="_MCCTEMPBM_CRPT80111687___7"/>
      <w:bookmarkEnd w:id="3261"/>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3263" w:name="_MCCTEMPBM_CRPT80111688___7"/>
      <w:bookmarkEnd w:id="3262"/>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3264" w:name="_MCCTEMPBM_CRPT80111689___7"/>
      <w:bookmarkEnd w:id="3263"/>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3265" w:name="_MCCTEMPBM_CRPT80111690___3"/>
      <w:bookmarkEnd w:id="3264"/>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3266" w:name="_MCCTEMPBM_CRPT80111691___7"/>
      <w:bookmarkEnd w:id="3265"/>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3267" w:name="_MCCTEMPBM_CRPT80111692___3"/>
      <w:bookmarkEnd w:id="3266"/>
      <w:r w:rsidRPr="00C44D1B">
        <w:lastRenderedPageBreak/>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3268" w:name="_MCCTEMPBM_CRPT80111693___7"/>
      <w:bookmarkEnd w:id="3267"/>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3268"/>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323B28">
      <w:pPr>
        <w:pStyle w:val="B2"/>
        <w:ind w:left="567" w:firstLine="0"/>
      </w:pPr>
      <w:bookmarkStart w:id="3269" w:name="_MCCTEMPBM_CRPT80111694___2"/>
      <w:r w:rsidRPr="00C44D1B">
        <w:t>3GPP TS 24.008 [8] Table 10.5.147/3GPP TS 24.008 for GPRS mobility management errors codes</w:t>
      </w:r>
    </w:p>
    <w:p w14:paraId="0103FE87" w14:textId="77777777" w:rsidR="00323B28" w:rsidRPr="00C44D1B" w:rsidRDefault="00323B28" w:rsidP="00323B28">
      <w:pPr>
        <w:pStyle w:val="B2"/>
        <w:ind w:left="567" w:firstLine="0"/>
      </w:pPr>
      <w:r w:rsidRPr="00C44D1B">
        <w:t>3GPP TS 24.008 [8] Table 10.5.157/3GPP TS 24.008 for GPRS session management errors codes</w:t>
      </w:r>
    </w:p>
    <w:p w14:paraId="11482443" w14:textId="77777777" w:rsidR="00323B28" w:rsidRPr="00C44D1B" w:rsidRDefault="00323B28" w:rsidP="00323B28">
      <w:pPr>
        <w:pStyle w:val="B2"/>
        <w:ind w:left="567" w:firstLine="0"/>
      </w:pPr>
      <w:r w:rsidRPr="00C44D1B">
        <w:t>3GPP TS 24.301 [83] Table 9.9.3.9.1 for EPS mobility management errors codes</w:t>
      </w:r>
    </w:p>
    <w:p w14:paraId="17A3E00E" w14:textId="77777777" w:rsidR="001E53C0" w:rsidRPr="00C44D1B" w:rsidRDefault="00323B28" w:rsidP="001E53C0">
      <w:pPr>
        <w:pStyle w:val="B2"/>
        <w:ind w:left="567" w:firstLine="0"/>
      </w:pPr>
      <w:r w:rsidRPr="00C44D1B">
        <w:t>3GPP TS 24.301 [83] Table 9.9.4.4.1 for EPS session management errors codes</w:t>
      </w:r>
    </w:p>
    <w:p w14:paraId="04D74388" w14:textId="77777777" w:rsidR="001E53C0" w:rsidRPr="00C44D1B" w:rsidRDefault="001E53C0" w:rsidP="001E53C0">
      <w:pPr>
        <w:pStyle w:val="B2"/>
        <w:ind w:left="567" w:firstLine="0"/>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1E53C0">
      <w:pPr>
        <w:pStyle w:val="B2"/>
        <w:ind w:left="567" w:firstLine="0"/>
      </w:pPr>
      <w:r w:rsidRPr="00C44D1B">
        <w:rPr>
          <w:lang w:val="en-US"/>
        </w:rPr>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3270" w:name="_MCCTEMPBM_CRPT80111695___7"/>
      <w:bookmarkEnd w:id="3269"/>
      <w:r w:rsidRPr="00C44D1B">
        <w:rPr>
          <w:rFonts w:ascii="Courier New" w:hAnsi="Courier New" w:cs="Courier New"/>
        </w:rPr>
        <w:t>&lt;cid&gt;</w:t>
      </w:r>
      <w:r w:rsidRPr="00C44D1B">
        <w:t>: integer type. Specifies a particular PDP context definition.</w:t>
      </w:r>
    </w:p>
    <w:bookmarkEnd w:id="3270"/>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t>Optional.</w:t>
      </w:r>
    </w:p>
    <w:p w14:paraId="2E75DC33" w14:textId="77777777" w:rsidR="00026965" w:rsidRPr="00C44D1B" w:rsidRDefault="00026965" w:rsidP="00E26141">
      <w:pPr>
        <w:pStyle w:val="Heading2"/>
        <w:rPr>
          <w:lang w:val="en-US"/>
        </w:rPr>
      </w:pPr>
      <w:bookmarkStart w:id="3271" w:name="_CR9_2"/>
      <w:bookmarkStart w:id="3272" w:name="_Toc20207617"/>
      <w:bookmarkStart w:id="3273" w:name="_Toc27579500"/>
      <w:bookmarkStart w:id="3274" w:name="_Toc36116080"/>
      <w:bookmarkStart w:id="3275" w:name="_Toc45214961"/>
      <w:bookmarkStart w:id="3276" w:name="_Toc51866729"/>
      <w:bookmarkStart w:id="3277" w:name="_Toc202525153"/>
      <w:bookmarkEnd w:id="3271"/>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3272"/>
      <w:bookmarkEnd w:id="3273"/>
      <w:bookmarkEnd w:id="3274"/>
      <w:bookmarkEnd w:id="3275"/>
      <w:bookmarkEnd w:id="3276"/>
      <w:bookmarkEnd w:id="3277"/>
    </w:p>
    <w:p w14:paraId="7A8D49B2" w14:textId="77777777" w:rsidR="00B15AA8" w:rsidRPr="00C44D1B" w:rsidRDefault="00B15AA8" w:rsidP="00E26141">
      <w:pPr>
        <w:pStyle w:val="Heading3"/>
      </w:pPr>
      <w:bookmarkStart w:id="3278" w:name="_CR9_2_0"/>
      <w:bookmarkStart w:id="3279" w:name="_Toc20207618"/>
      <w:bookmarkStart w:id="3280" w:name="_Toc27579501"/>
      <w:bookmarkStart w:id="3281" w:name="_Toc36116081"/>
      <w:bookmarkStart w:id="3282" w:name="_Toc45214962"/>
      <w:bookmarkStart w:id="3283" w:name="_Toc51866730"/>
      <w:bookmarkStart w:id="3284" w:name="_Toc202525154"/>
      <w:bookmarkEnd w:id="3278"/>
      <w:r w:rsidRPr="00C44D1B">
        <w:t>9.2.0</w:t>
      </w:r>
      <w:r w:rsidRPr="00C44D1B">
        <w:tab/>
        <w:t>General</w:t>
      </w:r>
      <w:bookmarkEnd w:id="3279"/>
      <w:bookmarkEnd w:id="3280"/>
      <w:bookmarkEnd w:id="3281"/>
      <w:bookmarkEnd w:id="3282"/>
      <w:bookmarkEnd w:id="3283"/>
      <w:bookmarkEnd w:id="3284"/>
    </w:p>
    <w:p w14:paraId="19512236" w14:textId="7D6C15DA" w:rsidR="00026965" w:rsidRPr="00C44D1B" w:rsidRDefault="00026965">
      <w:bookmarkStart w:id="3285" w:name="_MCCTEMPBM_CRPT80111696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3286" w:name="_MCCTEMPBM_CRPT80111697___7"/>
      <w:bookmarkEnd w:id="3285"/>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3287" w:name="_MCCTEMPBM_CRPT80111698___7"/>
      <w:bookmarkEnd w:id="3286"/>
      <w:r w:rsidRPr="00C44D1B">
        <w:rPr>
          <w:rFonts w:ascii="Courier New" w:hAnsi="Courier New"/>
        </w:rPr>
        <w:t>&lt;err&gt;</w:t>
      </w:r>
      <w:r w:rsidRPr="00C44D1B">
        <w:t xml:space="preserve"> values (numeric format followed by verbose format):</w:t>
      </w:r>
    </w:p>
    <w:bookmarkEnd w:id="3287"/>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3288" w:name="_CR9_2_1"/>
      <w:bookmarkStart w:id="3289" w:name="_Toc20207619"/>
      <w:bookmarkStart w:id="3290" w:name="_Toc27579502"/>
      <w:bookmarkStart w:id="3291" w:name="_Toc36116082"/>
      <w:bookmarkStart w:id="3292" w:name="_Toc45214963"/>
      <w:bookmarkStart w:id="3293" w:name="_Toc51866731"/>
      <w:bookmarkStart w:id="3294" w:name="_Toc202525155"/>
      <w:bookmarkEnd w:id="3288"/>
      <w:r w:rsidRPr="00C44D1B">
        <w:t>9.2.1</w:t>
      </w:r>
      <w:r w:rsidRPr="00C44D1B">
        <w:tab/>
        <w:t>General errors</w:t>
      </w:r>
      <w:bookmarkEnd w:id="3289"/>
      <w:bookmarkEnd w:id="3290"/>
      <w:bookmarkEnd w:id="3291"/>
      <w:bookmarkEnd w:id="3292"/>
      <w:bookmarkEnd w:id="3293"/>
      <w:bookmarkEnd w:id="3294"/>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3295" w:name="_MCCTEMPBM_CRPT80111699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lastRenderedPageBreak/>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3295"/>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3296" w:name="_CR9_2_2"/>
      <w:bookmarkStart w:id="3297" w:name="_Toc20207620"/>
      <w:bookmarkStart w:id="3298" w:name="_Toc27579503"/>
      <w:bookmarkStart w:id="3299" w:name="_Toc36116083"/>
      <w:bookmarkStart w:id="3300" w:name="_Toc45214964"/>
      <w:bookmarkStart w:id="3301" w:name="_Toc51866732"/>
      <w:bookmarkStart w:id="3302" w:name="_Toc202525156"/>
      <w:bookmarkEnd w:id="3296"/>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3297"/>
      <w:bookmarkEnd w:id="3298"/>
      <w:bookmarkEnd w:id="3299"/>
      <w:bookmarkEnd w:id="3300"/>
      <w:bookmarkEnd w:id="3301"/>
      <w:bookmarkEnd w:id="3302"/>
    </w:p>
    <w:p w14:paraId="78C9C14E" w14:textId="77777777" w:rsidR="00B27489" w:rsidRPr="00C44D1B" w:rsidRDefault="00026965" w:rsidP="00E26141">
      <w:pPr>
        <w:pStyle w:val="Heading4"/>
      </w:pPr>
      <w:bookmarkStart w:id="3303" w:name="_CR9_2_2_1"/>
      <w:bookmarkStart w:id="3304" w:name="_Toc20207621"/>
      <w:bookmarkStart w:id="3305" w:name="_Toc27579504"/>
      <w:bookmarkStart w:id="3306" w:name="_Toc36116084"/>
      <w:bookmarkStart w:id="3307" w:name="_Toc45214965"/>
      <w:bookmarkStart w:id="3308" w:name="_Toc51866733"/>
      <w:bookmarkStart w:id="3309" w:name="_Toc202525157"/>
      <w:bookmarkEnd w:id="3303"/>
      <w:r w:rsidRPr="00C44D1B">
        <w:t>9.2.2.1</w:t>
      </w:r>
      <w:r w:rsidRPr="00C44D1B">
        <w:tab/>
        <w:t xml:space="preserve">Errors related to a failure to perform an </w:t>
      </w:r>
      <w:r w:rsidR="00163FB5" w:rsidRPr="00C44D1B">
        <w:t>a</w:t>
      </w:r>
      <w:r w:rsidRPr="00C44D1B">
        <w:t>ttach</w:t>
      </w:r>
      <w:bookmarkEnd w:id="3304"/>
      <w:bookmarkEnd w:id="3305"/>
      <w:bookmarkEnd w:id="3306"/>
      <w:bookmarkEnd w:id="3307"/>
      <w:bookmarkEnd w:id="3308"/>
      <w:bookmarkEnd w:id="3309"/>
    </w:p>
    <w:p w14:paraId="6F09C2AC" w14:textId="77777777" w:rsidR="00026965" w:rsidRPr="00C44D1B" w:rsidRDefault="00B27489" w:rsidP="000903C1">
      <w:pPr>
        <w:pStyle w:val="Heading5"/>
      </w:pPr>
      <w:bookmarkStart w:id="3310" w:name="_CR9_2_2_1_1"/>
      <w:bookmarkStart w:id="3311" w:name="_Toc20207622"/>
      <w:bookmarkStart w:id="3312" w:name="_Toc27579505"/>
      <w:bookmarkStart w:id="3313" w:name="_Toc36116085"/>
      <w:bookmarkStart w:id="3314" w:name="_Toc45214966"/>
      <w:bookmarkStart w:id="3315" w:name="_Toc51866734"/>
      <w:bookmarkStart w:id="3316" w:name="_Toc202525158"/>
      <w:bookmarkEnd w:id="3310"/>
      <w:r w:rsidRPr="00C44D1B">
        <w:t>9.2.2.1.1</w:t>
      </w:r>
      <w:r w:rsidRPr="00C44D1B">
        <w:tab/>
        <w:t>Errors for CS</w:t>
      </w:r>
      <w:r w:rsidR="004B4188" w:rsidRPr="00C44D1B">
        <w:t>,</w:t>
      </w:r>
      <w:r w:rsidRPr="00C44D1B">
        <w:t xml:space="preserve"> GPRS</w:t>
      </w:r>
      <w:r w:rsidR="004B4188" w:rsidRPr="00C44D1B">
        <w:t xml:space="preserve"> and UMTS</w:t>
      </w:r>
      <w:bookmarkEnd w:id="3311"/>
      <w:bookmarkEnd w:id="3312"/>
      <w:bookmarkEnd w:id="3313"/>
      <w:bookmarkEnd w:id="3314"/>
      <w:bookmarkEnd w:id="3315"/>
      <w:bookmarkEnd w:id="3316"/>
    </w:p>
    <w:p w14:paraId="647E2BB4" w14:textId="77777777" w:rsidR="00026965" w:rsidRPr="00C44D1B" w:rsidRDefault="00026965">
      <w:pPr>
        <w:pStyle w:val="B1"/>
        <w:ind w:firstLine="0"/>
      </w:pPr>
      <w:bookmarkStart w:id="3317" w:name="_MCCTEMPBM_CRPT80111700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r>
      <w:r w:rsidRPr="00C44D1B">
        <w:lastRenderedPageBreak/>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17"/>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3318" w:name="_CR9_2_2_1_2"/>
      <w:bookmarkStart w:id="3319" w:name="_Toc20207623"/>
      <w:bookmarkStart w:id="3320" w:name="_Toc27579506"/>
      <w:bookmarkStart w:id="3321" w:name="_Toc36116086"/>
      <w:bookmarkStart w:id="3322" w:name="_Toc45214967"/>
      <w:bookmarkStart w:id="3323" w:name="_Toc51866735"/>
      <w:bookmarkStart w:id="3324" w:name="_Toc202525159"/>
      <w:bookmarkEnd w:id="3318"/>
      <w:r w:rsidRPr="00C44D1B">
        <w:t>9.2.2.1.2</w:t>
      </w:r>
      <w:r w:rsidRPr="00C44D1B">
        <w:tab/>
        <w:t>Errors for EPS</w:t>
      </w:r>
      <w:bookmarkEnd w:id="3319"/>
      <w:bookmarkEnd w:id="3320"/>
      <w:bookmarkEnd w:id="3321"/>
      <w:bookmarkEnd w:id="3322"/>
      <w:bookmarkEnd w:id="3323"/>
      <w:bookmarkEnd w:id="3324"/>
    </w:p>
    <w:p w14:paraId="1C26C183" w14:textId="77777777" w:rsidR="00B27489" w:rsidRPr="00C44D1B" w:rsidRDefault="00B27489" w:rsidP="00B27489">
      <w:pPr>
        <w:pStyle w:val="B1"/>
        <w:ind w:firstLine="0"/>
      </w:pPr>
      <w:bookmarkStart w:id="3325" w:name="_MCCTEMPBM_CRPT80111701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r>
      <w:r w:rsidRPr="00C44D1B">
        <w:lastRenderedPageBreak/>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3325"/>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3326" w:name="_CR9_2_2_1_3"/>
      <w:bookmarkStart w:id="3327" w:name="_Toc20207624"/>
      <w:bookmarkStart w:id="3328" w:name="_Toc27579507"/>
      <w:bookmarkStart w:id="3329" w:name="_Toc36116087"/>
      <w:bookmarkStart w:id="3330" w:name="_Toc45214968"/>
      <w:bookmarkStart w:id="3331" w:name="_Toc51866736"/>
      <w:bookmarkStart w:id="3332" w:name="_Toc202525160"/>
      <w:bookmarkEnd w:id="3326"/>
      <w:r w:rsidRPr="00C44D1B">
        <w:t>9.2.2.1.3</w:t>
      </w:r>
      <w:r w:rsidRPr="00C44D1B">
        <w:tab/>
        <w:t>Errors for 5GS</w:t>
      </w:r>
      <w:bookmarkEnd w:id="3327"/>
      <w:bookmarkEnd w:id="3328"/>
      <w:bookmarkEnd w:id="3329"/>
      <w:bookmarkEnd w:id="3330"/>
      <w:bookmarkEnd w:id="3331"/>
      <w:bookmarkEnd w:id="3332"/>
    </w:p>
    <w:p w14:paraId="680555C7" w14:textId="77777777" w:rsidR="00B27489" w:rsidRPr="00C44D1B" w:rsidRDefault="00B27489" w:rsidP="00B27489">
      <w:pPr>
        <w:pStyle w:val="B1"/>
        <w:ind w:firstLine="0"/>
      </w:pPr>
      <w:bookmarkStart w:id="3333" w:name="_MCCTEMPBM_CRPT80111702___3"/>
      <w:r w:rsidRPr="00C44D1B">
        <w:t>Numeric</w:t>
      </w:r>
      <w:r w:rsidRPr="00C44D1B">
        <w:tab/>
        <w:t>Text</w:t>
      </w:r>
    </w:p>
    <w:p w14:paraId="2FB8A4F6" w14:textId="7CFA2A0A" w:rsidR="00B27489" w:rsidRPr="00C44D1B" w:rsidRDefault="00B27489" w:rsidP="00B27489">
      <w:pPr>
        <w:pStyle w:val="B1"/>
        <w:ind w:firstLine="0"/>
      </w:pPr>
      <w:r w:rsidRPr="00C44D1B">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3333"/>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3334" w:name="_CR9_2_2_2"/>
      <w:bookmarkStart w:id="3335" w:name="_Toc20207625"/>
      <w:bookmarkStart w:id="3336" w:name="_Toc27579508"/>
      <w:bookmarkStart w:id="3337" w:name="_Toc36116088"/>
      <w:bookmarkStart w:id="3338" w:name="_Toc45214969"/>
      <w:bookmarkStart w:id="3339" w:name="_Toc51866737"/>
      <w:bookmarkStart w:id="3340" w:name="_Toc202525161"/>
      <w:bookmarkEnd w:id="3334"/>
      <w:r w:rsidRPr="00C44D1B">
        <w:lastRenderedPageBreak/>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3335"/>
      <w:bookmarkEnd w:id="3336"/>
      <w:bookmarkEnd w:id="3337"/>
      <w:bookmarkEnd w:id="3338"/>
      <w:bookmarkEnd w:id="3339"/>
      <w:bookmarkEnd w:id="3340"/>
    </w:p>
    <w:p w14:paraId="76DC2DBE" w14:textId="77777777" w:rsidR="00026965" w:rsidRPr="00C44D1B" w:rsidRDefault="00B27489" w:rsidP="00E26141">
      <w:pPr>
        <w:pStyle w:val="Heading5"/>
      </w:pPr>
      <w:bookmarkStart w:id="3341" w:name="_CR9_2_2_2_1"/>
      <w:bookmarkStart w:id="3342" w:name="_Toc20207626"/>
      <w:bookmarkStart w:id="3343" w:name="_Toc27579509"/>
      <w:bookmarkStart w:id="3344" w:name="_Toc36116089"/>
      <w:bookmarkStart w:id="3345" w:name="_Toc45214970"/>
      <w:bookmarkStart w:id="3346" w:name="_Toc51866738"/>
      <w:bookmarkStart w:id="3347" w:name="_Toc202525162"/>
      <w:bookmarkEnd w:id="3341"/>
      <w:r w:rsidRPr="00C44D1B">
        <w:t>9.2.2.2.1</w:t>
      </w:r>
      <w:r w:rsidRPr="00C44D1B">
        <w:tab/>
        <w:t>Errors for GPRS</w:t>
      </w:r>
      <w:r w:rsidR="00385795" w:rsidRPr="00C44D1B">
        <w:t xml:space="preserve"> and UMTS</w:t>
      </w:r>
      <w:bookmarkEnd w:id="3342"/>
      <w:bookmarkEnd w:id="3343"/>
      <w:bookmarkEnd w:id="3344"/>
      <w:bookmarkEnd w:id="3345"/>
      <w:bookmarkEnd w:id="3346"/>
      <w:bookmarkEnd w:id="3347"/>
    </w:p>
    <w:p w14:paraId="77D3BCF1" w14:textId="77777777" w:rsidR="00026965" w:rsidRPr="00C44D1B" w:rsidRDefault="00026965">
      <w:pPr>
        <w:pStyle w:val="B1"/>
        <w:keepNext/>
        <w:keepLines/>
        <w:ind w:firstLine="0"/>
      </w:pPr>
      <w:bookmarkStart w:id="3348" w:name="_MCCTEMPBM_CRPT80111703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48"/>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3349" w:name="_CR9_2_2_2_2"/>
      <w:bookmarkStart w:id="3350" w:name="_Toc20207627"/>
      <w:bookmarkStart w:id="3351" w:name="_Toc27579510"/>
      <w:bookmarkStart w:id="3352" w:name="_Toc36116090"/>
      <w:bookmarkStart w:id="3353" w:name="_Toc45214971"/>
      <w:bookmarkStart w:id="3354" w:name="_Toc51866739"/>
      <w:bookmarkStart w:id="3355" w:name="_Toc202525163"/>
      <w:bookmarkEnd w:id="3349"/>
      <w:r w:rsidRPr="00C44D1B">
        <w:lastRenderedPageBreak/>
        <w:t>9.2.2.2.2</w:t>
      </w:r>
      <w:r w:rsidRPr="00C44D1B">
        <w:tab/>
        <w:t>Errors for EPS</w:t>
      </w:r>
      <w:bookmarkEnd w:id="3350"/>
      <w:bookmarkEnd w:id="3351"/>
      <w:bookmarkEnd w:id="3352"/>
      <w:bookmarkEnd w:id="3353"/>
      <w:bookmarkEnd w:id="3354"/>
      <w:bookmarkEnd w:id="3355"/>
    </w:p>
    <w:p w14:paraId="0B0551FA" w14:textId="77777777" w:rsidR="00FB3F65" w:rsidRPr="00C44D1B" w:rsidRDefault="00FB3F65" w:rsidP="00FB3F65">
      <w:pPr>
        <w:pStyle w:val="B1"/>
        <w:keepNext/>
        <w:keepLines/>
        <w:ind w:firstLine="0"/>
      </w:pPr>
      <w:bookmarkStart w:id="3356" w:name="_MCCTEMPBM_CRPT80111704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3356"/>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3357" w:name="_CR9_2_2_2_3"/>
      <w:bookmarkStart w:id="3358" w:name="_Toc20207628"/>
      <w:bookmarkStart w:id="3359" w:name="_Toc27579511"/>
      <w:bookmarkStart w:id="3360" w:name="_Toc36116091"/>
      <w:bookmarkStart w:id="3361" w:name="_Toc45214972"/>
      <w:bookmarkStart w:id="3362" w:name="_Toc51866740"/>
      <w:bookmarkStart w:id="3363" w:name="_Toc202525164"/>
      <w:bookmarkEnd w:id="3357"/>
      <w:r w:rsidRPr="00C44D1B">
        <w:lastRenderedPageBreak/>
        <w:t>9.2.2.2.3</w:t>
      </w:r>
      <w:r w:rsidRPr="00C44D1B">
        <w:tab/>
        <w:t>Errors for 5GS</w:t>
      </w:r>
      <w:bookmarkEnd w:id="3358"/>
      <w:bookmarkEnd w:id="3359"/>
      <w:bookmarkEnd w:id="3360"/>
      <w:bookmarkEnd w:id="3361"/>
      <w:bookmarkEnd w:id="3362"/>
      <w:bookmarkEnd w:id="3363"/>
    </w:p>
    <w:p w14:paraId="3BD3A3A8" w14:textId="77777777" w:rsidR="0004244C" w:rsidRPr="00C44D1B" w:rsidRDefault="0004244C" w:rsidP="0004244C">
      <w:pPr>
        <w:pStyle w:val="B1"/>
        <w:keepNext/>
        <w:keepLines/>
        <w:ind w:firstLine="0"/>
      </w:pPr>
      <w:bookmarkStart w:id="3364" w:name="_MCCTEMPBM_CRPT80111705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3364"/>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3365" w:name="_CR9_2_2_3"/>
      <w:bookmarkStart w:id="3366" w:name="_Toc20207629"/>
      <w:bookmarkStart w:id="3367" w:name="_Toc27579512"/>
      <w:bookmarkStart w:id="3368" w:name="_Toc36116092"/>
      <w:bookmarkStart w:id="3369" w:name="_Toc45214973"/>
      <w:bookmarkStart w:id="3370" w:name="_Toc51866741"/>
      <w:bookmarkStart w:id="3371" w:name="_Toc202525165"/>
      <w:bookmarkEnd w:id="3365"/>
      <w:r w:rsidRPr="00C44D1B">
        <w:t>9.2.2.3</w:t>
      </w:r>
      <w:r w:rsidRPr="00C44D1B">
        <w:tab/>
      </w:r>
      <w:r w:rsidR="00B27489" w:rsidRPr="00C44D1B">
        <w:t>Void</w:t>
      </w:r>
      <w:bookmarkEnd w:id="3366"/>
      <w:bookmarkEnd w:id="3367"/>
      <w:bookmarkEnd w:id="3368"/>
      <w:bookmarkEnd w:id="3369"/>
      <w:bookmarkEnd w:id="3370"/>
      <w:bookmarkEnd w:id="3371"/>
    </w:p>
    <w:p w14:paraId="4EBDD4CA" w14:textId="77777777" w:rsidR="00026965" w:rsidRPr="00C44D1B" w:rsidRDefault="00026965" w:rsidP="00E26141">
      <w:pPr>
        <w:pStyle w:val="Heading4"/>
      </w:pPr>
      <w:bookmarkStart w:id="3372" w:name="_CR9_2_2_4"/>
      <w:bookmarkStart w:id="3373" w:name="_Toc20207630"/>
      <w:bookmarkStart w:id="3374" w:name="_Toc27579513"/>
      <w:bookmarkStart w:id="3375" w:name="_Toc36116093"/>
      <w:bookmarkStart w:id="3376" w:name="_Toc45214974"/>
      <w:bookmarkStart w:id="3377" w:name="_Toc51866742"/>
      <w:bookmarkStart w:id="3378" w:name="_Toc202525166"/>
      <w:bookmarkEnd w:id="3372"/>
      <w:r w:rsidRPr="00C44D1B">
        <w:t>9.2.2.</w:t>
      </w:r>
      <w:r w:rsidR="007C529F" w:rsidRPr="00C44D1B">
        <w:t>4</w:t>
      </w:r>
      <w:r w:rsidRPr="00C44D1B">
        <w:tab/>
      </w:r>
      <w:r w:rsidR="00B27489" w:rsidRPr="00C44D1B">
        <w:t>Void</w:t>
      </w:r>
      <w:bookmarkEnd w:id="3373"/>
      <w:bookmarkEnd w:id="3374"/>
      <w:bookmarkEnd w:id="3375"/>
      <w:bookmarkEnd w:id="3376"/>
      <w:bookmarkEnd w:id="3377"/>
      <w:bookmarkEnd w:id="3378"/>
    </w:p>
    <w:p w14:paraId="63993607" w14:textId="77777777" w:rsidR="00026965" w:rsidRPr="00C44D1B" w:rsidRDefault="00026965" w:rsidP="00E26141">
      <w:pPr>
        <w:pStyle w:val="Heading3"/>
      </w:pPr>
      <w:bookmarkStart w:id="3379" w:name="_CR9_2_3"/>
      <w:bookmarkStart w:id="3380" w:name="_Toc20207631"/>
      <w:bookmarkStart w:id="3381" w:name="_Toc27579514"/>
      <w:bookmarkStart w:id="3382" w:name="_Toc36116094"/>
      <w:bookmarkStart w:id="3383" w:name="_Toc45214975"/>
      <w:bookmarkStart w:id="3384" w:name="_Toc51866743"/>
      <w:bookmarkStart w:id="3385" w:name="_Toc202525167"/>
      <w:bookmarkEnd w:id="3379"/>
      <w:r w:rsidRPr="00C44D1B">
        <w:t>9.2.3</w:t>
      </w:r>
      <w:r w:rsidRPr="00C44D1B">
        <w:tab/>
        <w:t>VBS</w:t>
      </w:r>
      <w:r w:rsidR="007B55B2" w:rsidRPr="00C44D1B">
        <w:t>,</w:t>
      </w:r>
      <w:r w:rsidRPr="00C44D1B">
        <w:t xml:space="preserve"> VGCS and eMLPP-related errors</w:t>
      </w:r>
      <w:bookmarkEnd w:id="3380"/>
      <w:bookmarkEnd w:id="3381"/>
      <w:bookmarkEnd w:id="3382"/>
      <w:bookmarkEnd w:id="3383"/>
      <w:bookmarkEnd w:id="3384"/>
      <w:bookmarkEnd w:id="3385"/>
    </w:p>
    <w:p w14:paraId="07BA92EC" w14:textId="77777777" w:rsidR="00026965" w:rsidRPr="00C44D1B" w:rsidRDefault="00026965">
      <w:pPr>
        <w:pStyle w:val="B1"/>
        <w:ind w:firstLine="0"/>
      </w:pPr>
      <w:bookmarkStart w:id="3386" w:name="_MCCTEMPBM_CRPT80111706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r>
      <w:r w:rsidRPr="00C44D1B">
        <w:lastRenderedPageBreak/>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3386"/>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3387" w:name="_CR9_3"/>
      <w:bookmarkStart w:id="3388" w:name="_Toc20207632"/>
      <w:bookmarkStart w:id="3389" w:name="_Toc27579515"/>
      <w:bookmarkStart w:id="3390" w:name="_Toc36116095"/>
      <w:bookmarkStart w:id="3391" w:name="_Toc45214976"/>
      <w:bookmarkStart w:id="3392" w:name="_Toc51866744"/>
      <w:bookmarkStart w:id="3393" w:name="_Toc202525168"/>
      <w:bookmarkEnd w:id="3387"/>
      <w:r w:rsidRPr="00C44D1B">
        <w:t>9.3</w:t>
      </w:r>
      <w:r w:rsidRPr="00C44D1B">
        <w:tab/>
        <w:t>Mobile termination error result code +CMOLRE</w:t>
      </w:r>
      <w:bookmarkEnd w:id="3388"/>
      <w:bookmarkEnd w:id="3389"/>
      <w:bookmarkEnd w:id="3390"/>
      <w:bookmarkEnd w:id="3391"/>
      <w:bookmarkEnd w:id="3392"/>
      <w:bookmarkEnd w:id="3393"/>
    </w:p>
    <w:p w14:paraId="6E01064A" w14:textId="77777777" w:rsidR="00646C97" w:rsidRPr="00C44D1B" w:rsidRDefault="00646C97" w:rsidP="00E26141">
      <w:pPr>
        <w:pStyle w:val="Heading3"/>
      </w:pPr>
      <w:bookmarkStart w:id="3394" w:name="_CR9_3_1"/>
      <w:bookmarkStart w:id="3395" w:name="_Toc20207633"/>
      <w:bookmarkStart w:id="3396" w:name="_Toc27579516"/>
      <w:bookmarkStart w:id="3397" w:name="_Toc36116096"/>
      <w:bookmarkStart w:id="3398" w:name="_Toc45214977"/>
      <w:bookmarkStart w:id="3399" w:name="_Toc51866745"/>
      <w:bookmarkStart w:id="3400" w:name="_Toc202525169"/>
      <w:bookmarkEnd w:id="3394"/>
      <w:r w:rsidRPr="00C44D1B">
        <w:t>9.3.1</w:t>
      </w:r>
      <w:r w:rsidRPr="00C44D1B">
        <w:tab/>
        <w:t>General</w:t>
      </w:r>
      <w:bookmarkEnd w:id="3395"/>
      <w:bookmarkEnd w:id="3396"/>
      <w:bookmarkEnd w:id="3397"/>
      <w:bookmarkEnd w:id="3398"/>
      <w:bookmarkEnd w:id="3399"/>
      <w:bookmarkEnd w:id="3400"/>
    </w:p>
    <w:p w14:paraId="385B2F95" w14:textId="486FF442" w:rsidR="00646C97" w:rsidRPr="00C44D1B" w:rsidRDefault="00646C97" w:rsidP="00646C97">
      <w:bookmarkStart w:id="3401" w:name="_MCCTEMPBM_CRPT80111707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3402" w:name="_MCCTEMPBM_CRPT80111708___7"/>
      <w:bookmarkEnd w:id="3401"/>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3403" w:name="_CR9_3_2"/>
      <w:bookmarkStart w:id="3404" w:name="_Toc20207634"/>
      <w:bookmarkStart w:id="3405" w:name="_Toc27579517"/>
      <w:bookmarkStart w:id="3406" w:name="_Toc36116097"/>
      <w:bookmarkStart w:id="3407" w:name="_Toc45214978"/>
      <w:bookmarkStart w:id="3408" w:name="_Toc51866746"/>
      <w:bookmarkStart w:id="3409" w:name="_Toc202525170"/>
      <w:bookmarkEnd w:id="3402"/>
      <w:bookmarkEnd w:id="3403"/>
      <w:r w:rsidRPr="00C44D1B">
        <w:t>9.3.2</w:t>
      </w:r>
      <w:r w:rsidRPr="00C44D1B">
        <w:tab/>
        <w:t>Errors</w:t>
      </w:r>
      <w:bookmarkEnd w:id="3404"/>
      <w:bookmarkEnd w:id="3405"/>
      <w:bookmarkEnd w:id="3406"/>
      <w:bookmarkEnd w:id="3407"/>
      <w:bookmarkEnd w:id="3408"/>
      <w:bookmarkEnd w:id="3409"/>
    </w:p>
    <w:p w14:paraId="0482DAD7" w14:textId="77777777" w:rsidR="00646C97" w:rsidRPr="00C44D1B" w:rsidRDefault="00646C97" w:rsidP="00646C97">
      <w:pPr>
        <w:pStyle w:val="B1"/>
        <w:ind w:firstLine="0"/>
      </w:pPr>
      <w:bookmarkStart w:id="3410" w:name="_MCCTEMPBM_CRPT80111709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3410"/>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3411" w:name="_CR9_4"/>
      <w:bookmarkStart w:id="3412" w:name="_Toc20207635"/>
      <w:bookmarkStart w:id="3413" w:name="_Toc27579518"/>
      <w:bookmarkStart w:id="3414" w:name="_Toc36116098"/>
      <w:bookmarkStart w:id="3415" w:name="_Toc45214979"/>
      <w:bookmarkStart w:id="3416" w:name="_Toc51866747"/>
      <w:bookmarkStart w:id="3417" w:name="_Toc202525171"/>
      <w:bookmarkEnd w:id="3411"/>
      <w:r w:rsidRPr="00C44D1B">
        <w:t>9.</w:t>
      </w:r>
      <w:r w:rsidR="00646C97" w:rsidRPr="00C44D1B">
        <w:t>4</w:t>
      </w:r>
      <w:r w:rsidRPr="00C44D1B">
        <w:tab/>
        <w:t>Informative examples</w:t>
      </w:r>
      <w:bookmarkEnd w:id="3412"/>
      <w:bookmarkEnd w:id="3413"/>
      <w:bookmarkEnd w:id="3414"/>
      <w:bookmarkEnd w:id="3415"/>
      <w:bookmarkEnd w:id="3416"/>
      <w:bookmarkEnd w:id="3417"/>
    </w:p>
    <w:p w14:paraId="0E2BC56F" w14:textId="77777777" w:rsidR="00026965" w:rsidRPr="00C44D1B" w:rsidRDefault="00026965">
      <w:bookmarkStart w:id="3418" w:name="_MCCTEMPBM_CRPT80111710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3419" w:name="_MCCTEMPBM_CRPT80111711___7"/>
      <w:bookmarkEnd w:id="3418"/>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3419"/>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3420" w:name="_MCCTEMPBM_CRPT80111712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3420"/>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3421" w:name="_MCCTEMPBM_CRPT80111713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3421"/>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lastRenderedPageBreak/>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3422" w:name="_CR10"/>
      <w:bookmarkStart w:id="3423" w:name="_Toc20207636"/>
      <w:bookmarkStart w:id="3424" w:name="_Toc27579519"/>
      <w:bookmarkStart w:id="3425" w:name="_Toc36116099"/>
      <w:bookmarkStart w:id="3426" w:name="_Toc45214980"/>
      <w:bookmarkStart w:id="3427" w:name="_Toc51866748"/>
      <w:bookmarkStart w:id="3428" w:name="_Toc202525172"/>
      <w:bookmarkEnd w:id="3422"/>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3423"/>
      <w:bookmarkEnd w:id="3424"/>
      <w:bookmarkEnd w:id="3425"/>
      <w:bookmarkEnd w:id="3426"/>
      <w:bookmarkEnd w:id="3427"/>
      <w:bookmarkEnd w:id="3428"/>
    </w:p>
    <w:p w14:paraId="3AB3166E" w14:textId="77777777" w:rsidR="00B15AA8" w:rsidRPr="00C44D1B" w:rsidRDefault="00B15AA8" w:rsidP="00E26141">
      <w:pPr>
        <w:pStyle w:val="Heading2"/>
      </w:pPr>
      <w:bookmarkStart w:id="3429" w:name="_CR10_0"/>
      <w:bookmarkStart w:id="3430" w:name="_Toc20207637"/>
      <w:bookmarkStart w:id="3431" w:name="_Toc27579520"/>
      <w:bookmarkStart w:id="3432" w:name="_Toc36116100"/>
      <w:bookmarkStart w:id="3433" w:name="_Toc45214981"/>
      <w:bookmarkStart w:id="3434" w:name="_Toc51866749"/>
      <w:bookmarkStart w:id="3435" w:name="_Toc202525173"/>
      <w:bookmarkEnd w:id="3429"/>
      <w:r w:rsidRPr="00C44D1B">
        <w:t>10.0</w:t>
      </w:r>
      <w:r w:rsidRPr="00C44D1B">
        <w:tab/>
        <w:t>General</w:t>
      </w:r>
      <w:bookmarkEnd w:id="3430"/>
      <w:bookmarkEnd w:id="3431"/>
      <w:bookmarkEnd w:id="3432"/>
      <w:bookmarkEnd w:id="3433"/>
      <w:bookmarkEnd w:id="3434"/>
      <w:bookmarkEnd w:id="3435"/>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3436" w:name="_CR10_1"/>
      <w:bookmarkStart w:id="3437" w:name="_Toc20207638"/>
      <w:bookmarkStart w:id="3438" w:name="_Toc27579521"/>
      <w:bookmarkStart w:id="3439" w:name="_Toc36116101"/>
      <w:bookmarkStart w:id="3440" w:name="_Toc45214982"/>
      <w:bookmarkStart w:id="3441" w:name="_Toc51866750"/>
      <w:bookmarkStart w:id="3442" w:name="_Toc202525174"/>
      <w:bookmarkEnd w:id="3436"/>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3437"/>
      <w:bookmarkEnd w:id="3438"/>
      <w:bookmarkEnd w:id="3439"/>
      <w:bookmarkEnd w:id="3440"/>
      <w:bookmarkEnd w:id="3441"/>
      <w:bookmarkEnd w:id="3442"/>
    </w:p>
    <w:p w14:paraId="664A0039" w14:textId="77777777" w:rsidR="00124692" w:rsidRPr="00C44D1B" w:rsidRDefault="00124692" w:rsidP="00E26141">
      <w:pPr>
        <w:pStyle w:val="Heading3"/>
      </w:pPr>
      <w:bookmarkStart w:id="3443" w:name="_CR10_1_0"/>
      <w:bookmarkStart w:id="3444" w:name="_Toc20207639"/>
      <w:bookmarkStart w:id="3445" w:name="_Toc27579522"/>
      <w:bookmarkStart w:id="3446" w:name="_Toc36116102"/>
      <w:bookmarkStart w:id="3447" w:name="_Toc45214983"/>
      <w:bookmarkStart w:id="3448" w:name="_Toc51866751"/>
      <w:bookmarkStart w:id="3449" w:name="_Toc202525175"/>
      <w:bookmarkEnd w:id="3443"/>
      <w:r w:rsidRPr="00C44D1B">
        <w:t>10.1.0</w:t>
      </w:r>
      <w:r w:rsidRPr="00C44D1B">
        <w:tab/>
        <w:t>General remark about EPS bearer contexts and PDP contexts</w:t>
      </w:r>
      <w:bookmarkEnd w:id="3444"/>
      <w:bookmarkEnd w:id="3445"/>
      <w:bookmarkEnd w:id="3446"/>
      <w:bookmarkEnd w:id="3447"/>
      <w:bookmarkEnd w:id="3448"/>
      <w:bookmarkEnd w:id="3449"/>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3450" w:name="_MCCTEMPBM_CRPT80111714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3450"/>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3451" w:name="_MCCTEMPBM_CRPT80111715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3452" w:name="_MCCTEMPBM_CRPT80111716___7"/>
      <w:bookmarkEnd w:id="3451"/>
      <w:r w:rsidRPr="00C44D1B">
        <w:lastRenderedPageBreak/>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receipt of a detach request </w:t>
      </w:r>
      <w:r w:rsidRPr="00C44D1B">
        <w:rPr>
          <w:rFonts w:eastAsia="MS Mincho"/>
          <w:lang w:val="en-US" w:eastAsia="ja-JP" w:bidi="he-IL"/>
        </w:rPr>
        <w:t xml:space="preserve">from the network with </w:t>
      </w:r>
      <w:r w:rsidRPr="00C44D1B">
        <w:t>"</w:t>
      </w:r>
      <w:r w:rsidRPr="00C44D1B">
        <w:rPr>
          <w:rFonts w:eastAsia="MS Mincho"/>
          <w:lang w:val="en-US" w:eastAsia="ja-JP" w:bidi="he-IL"/>
        </w:rPr>
        <w:t>re-attach not required</w:t>
      </w:r>
      <w:r w:rsidRPr="00C44D1B">
        <w:t>"</w:t>
      </w:r>
      <w:r w:rsidRPr="00C44D1B">
        <w:rPr>
          <w:rFonts w:eastAsia="MS Mincho"/>
          <w:lang w:val="en-US" w:eastAsia="ja-JP" w:bidi="he-IL"/>
        </w:rPr>
        <w:t xml:space="preserve"> or</w:t>
      </w:r>
      <w:r w:rsidRPr="00C44D1B">
        <w:t xml:space="preserve"> when all PDP contexts are deactivated by the network</w:t>
      </w:r>
      <w:r w:rsidRPr="00C44D1B">
        <w:rPr>
          <w:rFonts w:eastAsia="MS Mincho"/>
          <w:sz w:val="22"/>
          <w:szCs w:val="22"/>
          <w:lang w:val="en-US" w:eastAsia="ja-JP" w:bidi="he-IL"/>
        </w:rPr>
        <w:t>.</w:t>
      </w:r>
    </w:p>
    <w:p w14:paraId="2BCB3935" w14:textId="77777777" w:rsidR="00D07F61" w:rsidRPr="00C44D1B" w:rsidRDefault="00124692" w:rsidP="00676E02">
      <w:pPr>
        <w:pStyle w:val="TH"/>
      </w:pPr>
      <w:bookmarkStart w:id="3453" w:name="_CRTable10_1_01"/>
      <w:bookmarkEnd w:id="3452"/>
      <w:r w:rsidRPr="00C44D1B">
        <w:t>Table </w:t>
      </w:r>
      <w:bookmarkEnd w:id="3453"/>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3454"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3455" w:name="_MCCTEMPBM_CRPT80111719___7"/>
            <w:bookmarkEnd w:id="3454"/>
            <w:r w:rsidRPr="00C44D1B">
              <w:rPr>
                <w:rFonts w:ascii="Courier New" w:hAnsi="Courier New" w:cs="Courier New"/>
                <w:color w:val="000000"/>
              </w:rPr>
              <w:t>+CGDCONT</w:t>
            </w:r>
            <w:bookmarkEnd w:id="3455"/>
          </w:p>
        </w:tc>
        <w:tc>
          <w:tcPr>
            <w:tcW w:w="4678" w:type="dxa"/>
            <w:shd w:val="clear" w:color="auto" w:fill="auto"/>
          </w:tcPr>
          <w:p w14:paraId="796E8EE8" w14:textId="77777777" w:rsidR="00D07F61" w:rsidRPr="00C44D1B" w:rsidRDefault="00D07F61" w:rsidP="00FA4D2A">
            <w:pPr>
              <w:rPr>
                <w:color w:val="000000"/>
              </w:rPr>
            </w:pPr>
            <w:bookmarkStart w:id="3456" w:name="_PERM_MCCTEMPBM_CRPT80111720___5"/>
            <w:r w:rsidRPr="00C44D1B">
              <w:rPr>
                <w:color w:val="000000"/>
              </w:rPr>
              <w:t>Used to define PDN connection for EPS.</w:t>
            </w:r>
            <w:bookmarkEnd w:id="3456"/>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3457" w:name="_MCCTEMPBM_CRPT80111721___7"/>
            <w:r w:rsidRPr="00C44D1B">
              <w:rPr>
                <w:rFonts w:ascii="Courier New" w:hAnsi="Courier New" w:cs="Courier New"/>
                <w:color w:val="000000"/>
              </w:rPr>
              <w:t>+CGACT</w:t>
            </w:r>
            <w:bookmarkEnd w:id="3457"/>
          </w:p>
        </w:tc>
        <w:tc>
          <w:tcPr>
            <w:tcW w:w="4678" w:type="dxa"/>
            <w:shd w:val="clear" w:color="auto" w:fill="auto"/>
          </w:tcPr>
          <w:p w14:paraId="7472E083" w14:textId="77777777" w:rsidR="00D07F61" w:rsidRPr="00C44D1B" w:rsidRDefault="00D07F61" w:rsidP="00FA4D2A">
            <w:pPr>
              <w:rPr>
                <w:color w:val="000000"/>
              </w:rPr>
            </w:pPr>
            <w:bookmarkStart w:id="3458" w:name="_PERM_MCCTEMPBM_CRPT80111722___5"/>
            <w:r w:rsidRPr="00C44D1B">
              <w:rPr>
                <w:color w:val="000000"/>
              </w:rPr>
              <w:t>Used to activate a bearer resource for EPS.</w:t>
            </w:r>
            <w:bookmarkEnd w:id="3458"/>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459" w:name="_MCCTEMPBM_CRPT80111723___7"/>
            <w:r w:rsidRPr="00C44D1B">
              <w:rPr>
                <w:rFonts w:ascii="Courier New" w:hAnsi="Courier New" w:cs="Courier New"/>
                <w:color w:val="000000"/>
              </w:rPr>
              <w:t>+CGCONTRDP</w:t>
            </w:r>
            <w:bookmarkEnd w:id="3459"/>
          </w:p>
        </w:tc>
        <w:tc>
          <w:tcPr>
            <w:tcW w:w="4678" w:type="dxa"/>
            <w:shd w:val="clear" w:color="auto" w:fill="auto"/>
          </w:tcPr>
          <w:p w14:paraId="670469B5" w14:textId="77777777" w:rsidR="00D07F61" w:rsidRPr="00C44D1B" w:rsidRDefault="00D07F61" w:rsidP="00FA4D2A">
            <w:pPr>
              <w:rPr>
                <w:color w:val="000000"/>
              </w:rPr>
            </w:pPr>
            <w:bookmarkStart w:id="3460" w:name="_PERM_MCCTEMPBM_CRPT80111724___5"/>
            <w:r w:rsidRPr="00C44D1B">
              <w:rPr>
                <w:color w:val="000000"/>
              </w:rPr>
              <w:t>Used to show dynamically allocated PDN parameters.</w:t>
            </w:r>
            <w:bookmarkEnd w:id="3460"/>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461" w:name="_MCCTEMPBM_CRPT80111725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61"/>
          </w:p>
        </w:tc>
        <w:tc>
          <w:tcPr>
            <w:tcW w:w="4678" w:type="dxa"/>
            <w:shd w:val="clear" w:color="auto" w:fill="auto"/>
          </w:tcPr>
          <w:p w14:paraId="39DAF087" w14:textId="77777777" w:rsidR="00D07F61" w:rsidRPr="00C44D1B" w:rsidRDefault="00D07F61" w:rsidP="00FA4D2A">
            <w:pPr>
              <w:rPr>
                <w:color w:val="000000"/>
              </w:rPr>
            </w:pPr>
            <w:bookmarkStart w:id="3462" w:name="_PERM_MCCTEMPBM_CRPT80111726___5"/>
            <w:r w:rsidRPr="00C44D1B">
              <w:rPr>
                <w:color w:val="000000"/>
              </w:rPr>
              <w:t>Used to indicate EPS bearers operations status.</w:t>
            </w:r>
            <w:bookmarkEnd w:id="3462"/>
          </w:p>
        </w:tc>
      </w:tr>
    </w:tbl>
    <w:p w14:paraId="00A5D3BE" w14:textId="77777777" w:rsidR="00124692" w:rsidRPr="00C44D1B" w:rsidRDefault="00124692" w:rsidP="00124692">
      <w:pPr>
        <w:rPr>
          <w:color w:val="000000"/>
        </w:rPr>
      </w:pPr>
      <w:bookmarkStart w:id="3463" w:name="_PERM_MCCTEMPBM_CRPT80111727___5"/>
    </w:p>
    <w:p w14:paraId="74B8C6C2" w14:textId="77777777" w:rsidR="00124692" w:rsidRPr="00C44D1B" w:rsidRDefault="00124692" w:rsidP="00676E02">
      <w:pPr>
        <w:pStyle w:val="TH"/>
      </w:pPr>
      <w:bookmarkStart w:id="3464" w:name="_CRTable10_1_02"/>
      <w:bookmarkEnd w:id="3463"/>
      <w:r w:rsidRPr="00C44D1B">
        <w:t>Table </w:t>
      </w:r>
      <w:bookmarkEnd w:id="3464"/>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465"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466" w:name="_MCCTEMPBM_CRPT80111730___7"/>
            <w:bookmarkEnd w:id="3465"/>
            <w:r w:rsidRPr="00C44D1B">
              <w:rPr>
                <w:rFonts w:ascii="Courier New" w:hAnsi="Courier New" w:cs="Courier New"/>
                <w:color w:val="000000"/>
              </w:rPr>
              <w:t>+CGACT</w:t>
            </w:r>
            <w:bookmarkEnd w:id="3466"/>
          </w:p>
        </w:tc>
        <w:tc>
          <w:tcPr>
            <w:tcW w:w="4678" w:type="dxa"/>
            <w:shd w:val="clear" w:color="auto" w:fill="auto"/>
          </w:tcPr>
          <w:p w14:paraId="3F100907" w14:textId="77777777" w:rsidR="00271255" w:rsidRPr="00C44D1B" w:rsidRDefault="00271255" w:rsidP="00FA4D2A">
            <w:pPr>
              <w:rPr>
                <w:color w:val="000000"/>
              </w:rPr>
            </w:pPr>
            <w:bookmarkStart w:id="3467" w:name="_PERM_MCCTEMPBM_CRPT80111731___5"/>
            <w:r w:rsidRPr="00C44D1B">
              <w:rPr>
                <w:color w:val="000000"/>
              </w:rPr>
              <w:t>Used to activate a modification of a PDP context or EPS bearer resource.</w:t>
            </w:r>
            <w:bookmarkEnd w:id="3467"/>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468" w:name="_MCCTEMPBM_CRPT80111732___7"/>
            <w:r w:rsidRPr="00C44D1B">
              <w:rPr>
                <w:rFonts w:ascii="Courier New" w:hAnsi="Courier New" w:cs="Courier New"/>
                <w:color w:val="000000"/>
              </w:rPr>
              <w:t>+CGDSCONT</w:t>
            </w:r>
            <w:bookmarkEnd w:id="3468"/>
          </w:p>
        </w:tc>
        <w:tc>
          <w:tcPr>
            <w:tcW w:w="4678" w:type="dxa"/>
            <w:shd w:val="clear" w:color="auto" w:fill="auto"/>
          </w:tcPr>
          <w:p w14:paraId="66D2550E" w14:textId="77777777" w:rsidR="00124692" w:rsidRPr="00C44D1B" w:rsidRDefault="00271255" w:rsidP="00D073DA">
            <w:pPr>
              <w:rPr>
                <w:color w:val="000000"/>
              </w:rPr>
            </w:pPr>
            <w:bookmarkStart w:id="3469" w:name="_PERM_MCCTEMPBM_CRPT80111733___5"/>
            <w:r w:rsidRPr="00C44D1B">
              <w:rPr>
                <w:color w:val="000000"/>
              </w:rPr>
              <w:t>Used to define EPS Bearer Resource for a specific PDN for EPS.</w:t>
            </w:r>
            <w:bookmarkEnd w:id="3469"/>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470" w:name="_MCCTEMPBM_CRPT80111734___7"/>
            <w:r w:rsidRPr="00C44D1B">
              <w:rPr>
                <w:rFonts w:ascii="Courier New" w:hAnsi="Courier New" w:cs="Courier New"/>
                <w:color w:val="000000"/>
              </w:rPr>
              <w:t>+CGSCONTRDP</w:t>
            </w:r>
            <w:bookmarkEnd w:id="3470"/>
          </w:p>
        </w:tc>
        <w:tc>
          <w:tcPr>
            <w:tcW w:w="4678" w:type="dxa"/>
            <w:shd w:val="clear" w:color="auto" w:fill="auto"/>
          </w:tcPr>
          <w:p w14:paraId="0843A518" w14:textId="77777777" w:rsidR="00271255" w:rsidRPr="00C44D1B" w:rsidDel="00AB4669" w:rsidRDefault="00271255" w:rsidP="00FA4D2A">
            <w:pPr>
              <w:rPr>
                <w:color w:val="000000"/>
              </w:rPr>
            </w:pPr>
            <w:bookmarkStart w:id="3471" w:name="_PERM_MCCTEMPBM_CRPT80111735___5"/>
            <w:r w:rsidRPr="00C44D1B">
              <w:rPr>
                <w:color w:val="000000"/>
              </w:rPr>
              <w:t>Used to show dynamically allocated EPS Bearer Resource parameters.</w:t>
            </w:r>
            <w:bookmarkEnd w:id="3471"/>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472" w:name="_MCCTEMPBM_CRPT80111736___7"/>
            <w:r w:rsidRPr="00C44D1B">
              <w:rPr>
                <w:rFonts w:ascii="Courier New" w:hAnsi="Courier New" w:cs="Courier New"/>
                <w:color w:val="000000"/>
              </w:rPr>
              <w:t>+CGCMOD</w:t>
            </w:r>
            <w:bookmarkEnd w:id="3472"/>
          </w:p>
        </w:tc>
        <w:tc>
          <w:tcPr>
            <w:tcW w:w="4678" w:type="dxa"/>
            <w:shd w:val="clear" w:color="auto" w:fill="auto"/>
          </w:tcPr>
          <w:p w14:paraId="572D78B4" w14:textId="77777777" w:rsidR="00271255" w:rsidRPr="00C44D1B" w:rsidRDefault="00271255" w:rsidP="00FA4D2A">
            <w:pPr>
              <w:rPr>
                <w:color w:val="000000"/>
              </w:rPr>
            </w:pPr>
            <w:bookmarkStart w:id="3473" w:name="_PERM_MCCTEMPBM_CRPT80111737___5"/>
            <w:r w:rsidRPr="00C44D1B">
              <w:rPr>
                <w:color w:val="000000"/>
              </w:rPr>
              <w:t>Used to request a modification of a PDP context or EPS Bearer Resource.</w:t>
            </w:r>
            <w:bookmarkEnd w:id="3473"/>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474" w:name="_MCCTEMPBM_CRPT80111738___7"/>
            <w:r w:rsidRPr="00C44D1B">
              <w:rPr>
                <w:rFonts w:ascii="Courier New" w:hAnsi="Courier New" w:cs="Courier New"/>
                <w:color w:val="000000"/>
              </w:rPr>
              <w:t>+CGTFT</w:t>
            </w:r>
            <w:bookmarkEnd w:id="3474"/>
          </w:p>
        </w:tc>
        <w:tc>
          <w:tcPr>
            <w:tcW w:w="4678" w:type="dxa"/>
            <w:shd w:val="clear" w:color="auto" w:fill="auto"/>
          </w:tcPr>
          <w:p w14:paraId="3D8D8C0B" w14:textId="77777777" w:rsidR="00271255" w:rsidRPr="00C44D1B" w:rsidRDefault="00271255" w:rsidP="00FA4D2A">
            <w:pPr>
              <w:rPr>
                <w:color w:val="000000"/>
              </w:rPr>
            </w:pPr>
            <w:bookmarkStart w:id="3475" w:name="_PERM_MCCTEMPBM_CRPT80111739___5"/>
            <w:r w:rsidRPr="00C44D1B">
              <w:rPr>
                <w:color w:val="000000"/>
              </w:rPr>
              <w:t>Used to define a Traffic Flow Template for a PDP context or a Traffic Flow Aggregate for an EPS bearer resource.</w:t>
            </w:r>
            <w:bookmarkEnd w:id="3475"/>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476" w:name="_MCCTEMPBM_CRPT80111740___7"/>
            <w:r w:rsidRPr="00C44D1B">
              <w:rPr>
                <w:rFonts w:ascii="Courier New" w:hAnsi="Courier New" w:cs="Courier New"/>
                <w:color w:val="000000"/>
              </w:rPr>
              <w:t>+CGTFTRDP</w:t>
            </w:r>
            <w:bookmarkEnd w:id="3476"/>
          </w:p>
        </w:tc>
        <w:tc>
          <w:tcPr>
            <w:tcW w:w="4678" w:type="dxa"/>
            <w:shd w:val="clear" w:color="auto" w:fill="auto"/>
          </w:tcPr>
          <w:p w14:paraId="2E482D1A" w14:textId="77777777" w:rsidR="00271255" w:rsidRPr="00C44D1B" w:rsidRDefault="00271255" w:rsidP="00FA4D2A">
            <w:pPr>
              <w:rPr>
                <w:color w:val="000000"/>
              </w:rPr>
            </w:pPr>
            <w:bookmarkStart w:id="3477" w:name="_PERM_MCCTEMPBM_CRPT80111741___5"/>
            <w:r w:rsidRPr="00C44D1B">
              <w:rPr>
                <w:color w:val="000000"/>
              </w:rPr>
              <w:t>Used to show the network assigned Traffic Flow Template for an EPS bearer resource.</w:t>
            </w:r>
            <w:bookmarkEnd w:id="3477"/>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478" w:name="_MCCTEMPBM_CRPT80111742___7"/>
            <w:r w:rsidRPr="00C44D1B">
              <w:rPr>
                <w:rFonts w:ascii="Courier New" w:hAnsi="Courier New" w:cs="Courier New"/>
                <w:color w:val="000000"/>
              </w:rPr>
              <w:t>+CGEQOS</w:t>
            </w:r>
            <w:bookmarkEnd w:id="3478"/>
          </w:p>
        </w:tc>
        <w:tc>
          <w:tcPr>
            <w:tcW w:w="4678" w:type="dxa"/>
            <w:shd w:val="clear" w:color="auto" w:fill="auto"/>
          </w:tcPr>
          <w:p w14:paraId="3ED68919" w14:textId="77777777" w:rsidR="00271255" w:rsidRPr="00C44D1B" w:rsidRDefault="00271255" w:rsidP="00FA4D2A">
            <w:pPr>
              <w:rPr>
                <w:color w:val="000000"/>
              </w:rPr>
            </w:pPr>
            <w:bookmarkStart w:id="3479" w:name="_MCCTEMPBM_CRPT80111743___5"/>
            <w:r w:rsidRPr="00C44D1B">
              <w:rPr>
                <w:color w:val="000000"/>
              </w:rPr>
              <w:t xml:space="preserve">Used to define the EPS bearer resource Quality of Service parameter. </w:t>
            </w:r>
            <w:r w:rsidRPr="00C44D1B">
              <w:rPr>
                <w:color w:val="000000"/>
              </w:rPr>
              <w:br/>
              <w:t>In UMTS/GPRS mode this would hold a mapping function to the UMTS/GPRS QoS parameters.</w:t>
            </w:r>
            <w:bookmarkEnd w:id="3479"/>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480" w:name="_MCCTEMPBM_CRPT80111744___7"/>
            <w:r w:rsidRPr="00C44D1B">
              <w:rPr>
                <w:rFonts w:ascii="Courier New" w:hAnsi="Courier New" w:cs="Courier New"/>
                <w:color w:val="000000"/>
              </w:rPr>
              <w:t>+CGEQOSRDP</w:t>
            </w:r>
            <w:bookmarkEnd w:id="3480"/>
          </w:p>
        </w:tc>
        <w:tc>
          <w:tcPr>
            <w:tcW w:w="4678" w:type="dxa"/>
            <w:shd w:val="clear" w:color="auto" w:fill="auto"/>
          </w:tcPr>
          <w:p w14:paraId="15C3A7BD" w14:textId="77777777" w:rsidR="00271255" w:rsidRPr="00C44D1B" w:rsidRDefault="00271255" w:rsidP="00FA4D2A">
            <w:pPr>
              <w:rPr>
                <w:color w:val="000000"/>
              </w:rPr>
            </w:pPr>
            <w:bookmarkStart w:id="3481" w:name="_MCCTEMPBM_CRPT80111745___5"/>
            <w:r w:rsidRPr="00C44D1B">
              <w:rPr>
                <w:color w:val="000000"/>
              </w:rPr>
              <w:t>Used to show the network assigned EPS QoS parameters for an EPS bearer resource.</w:t>
            </w:r>
            <w:r w:rsidRPr="00C44D1B">
              <w:rPr>
                <w:color w:val="000000"/>
              </w:rPr>
              <w:br/>
              <w:t>In UMTS/GPRS mode this would hold a mapping function to the UMTS/GPRS QoS parameters.</w:t>
            </w:r>
            <w:bookmarkEnd w:id="3481"/>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482" w:name="_MCCTEMPBM_CRPT80111746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82"/>
          </w:p>
        </w:tc>
        <w:tc>
          <w:tcPr>
            <w:tcW w:w="4678" w:type="dxa"/>
            <w:shd w:val="clear" w:color="auto" w:fill="auto"/>
          </w:tcPr>
          <w:p w14:paraId="52DBFE20" w14:textId="77777777" w:rsidR="00124692" w:rsidRPr="00C44D1B" w:rsidRDefault="00124692" w:rsidP="00D073DA">
            <w:pPr>
              <w:rPr>
                <w:color w:val="000000"/>
              </w:rPr>
            </w:pPr>
            <w:bookmarkStart w:id="3483" w:name="_MCCTEMPBM_CRPT80111747___5"/>
            <w:r w:rsidRPr="00C44D1B">
              <w:rPr>
                <w:color w:val="000000"/>
              </w:rPr>
              <w:t xml:space="preserve">Used to indicate EPS </w:t>
            </w:r>
            <w:r w:rsidR="00271255" w:rsidRPr="00C44D1B">
              <w:rPr>
                <w:color w:val="000000"/>
              </w:rPr>
              <w:t xml:space="preserve">PDN connection and </w:t>
            </w:r>
            <w:r w:rsidRPr="00C44D1B">
              <w:rPr>
                <w:color w:val="000000"/>
              </w:rPr>
              <w:t>bearer</w:t>
            </w:r>
            <w:r w:rsidR="00271255" w:rsidRPr="00C44D1B">
              <w:rPr>
                <w:color w:val="000000"/>
              </w:rPr>
              <w:t xml:space="preserve"> resource</w:t>
            </w:r>
            <w:r w:rsidRPr="00C44D1B">
              <w:rPr>
                <w:color w:val="000000"/>
              </w:rPr>
              <w:t>s operations status</w:t>
            </w:r>
            <w:bookmarkEnd w:id="3483"/>
          </w:p>
        </w:tc>
      </w:tr>
    </w:tbl>
    <w:p w14:paraId="0D2BA48A" w14:textId="77777777" w:rsidR="00124692" w:rsidRPr="00C44D1B" w:rsidRDefault="00124692" w:rsidP="00124692">
      <w:pPr>
        <w:rPr>
          <w:color w:val="000000"/>
        </w:rPr>
      </w:pPr>
      <w:bookmarkStart w:id="3484" w:name="_MCCTEMPBM_CRPT80111748___5"/>
    </w:p>
    <w:p w14:paraId="5E540019" w14:textId="77777777" w:rsidR="00124692" w:rsidRPr="00C44D1B" w:rsidRDefault="00124692" w:rsidP="00287991">
      <w:pPr>
        <w:pStyle w:val="TH"/>
        <w:rPr>
          <w:color w:val="000000"/>
        </w:rPr>
      </w:pPr>
      <w:bookmarkStart w:id="3485" w:name="_CRTable10_1_03"/>
      <w:bookmarkStart w:id="3486" w:name="_MCCTEMPBM_CRPT80111749___5"/>
      <w:bookmarkEnd w:id="3484"/>
      <w:r w:rsidRPr="00C44D1B">
        <w:rPr>
          <w:color w:val="000000"/>
        </w:rPr>
        <w:lastRenderedPageBreak/>
        <w:t>Table </w:t>
      </w:r>
      <w:bookmarkEnd w:id="3485"/>
      <w:r w:rsidR="00287991" w:rsidRPr="00C44D1B">
        <w:rPr>
          <w:color w:val="000000"/>
        </w:rPr>
        <w:t>10.1.0-3</w:t>
      </w:r>
      <w:r w:rsidRPr="00C44D1B">
        <w:rPr>
          <w:color w:val="000000"/>
        </w:rPr>
        <w:t xml:space="preserve">: AT commands applicable for </w:t>
      </w:r>
      <w:r w:rsidR="00271255" w:rsidRPr="00C44D1B">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77777777" w:rsidR="00124692" w:rsidRPr="00C44D1B" w:rsidRDefault="00124692" w:rsidP="001B3DCD">
            <w:pPr>
              <w:keepNext/>
              <w:rPr>
                <w:color w:val="000000"/>
              </w:rPr>
            </w:pPr>
            <w:bookmarkStart w:id="3487" w:name="_MCCTEMPBM_CRPT80111750___5" w:colFirst="0" w:colLast="0"/>
            <w:bookmarkEnd w:id="3486"/>
            <w:r w:rsidRPr="00C44D1B">
              <w:rPr>
                <w:color w:val="000000"/>
              </w:rPr>
              <w:t xml:space="preserve">AT commands </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488" w:name="_MCCTEMPBM_CRPT80111751___7"/>
            <w:bookmarkEnd w:id="3487"/>
            <w:r w:rsidRPr="00C44D1B">
              <w:rPr>
                <w:rFonts w:ascii="Courier New" w:hAnsi="Courier New" w:cs="Courier New"/>
                <w:color w:val="000000"/>
              </w:rPr>
              <w:t>+CGATT</w:t>
            </w:r>
            <w:bookmarkEnd w:id="3488"/>
          </w:p>
        </w:tc>
        <w:tc>
          <w:tcPr>
            <w:tcW w:w="4678" w:type="dxa"/>
            <w:shd w:val="clear" w:color="auto" w:fill="auto"/>
          </w:tcPr>
          <w:p w14:paraId="7D697D53" w14:textId="77777777" w:rsidR="00124692" w:rsidRPr="00C44D1B" w:rsidRDefault="00124692" w:rsidP="001B3DCD">
            <w:pPr>
              <w:keepNext/>
              <w:rPr>
                <w:color w:val="000000"/>
              </w:rPr>
            </w:pPr>
            <w:bookmarkStart w:id="3489" w:name="_MCCTEMPBM_CRPT80111752___5"/>
            <w:r w:rsidRPr="00C44D1B">
              <w:rPr>
                <w:color w:val="000000"/>
              </w:rPr>
              <w:t>Used to attach/detach the MT from the Packet Domain service.</w:t>
            </w:r>
            <w:bookmarkEnd w:id="3489"/>
          </w:p>
        </w:tc>
      </w:tr>
    </w:tbl>
    <w:p w14:paraId="56310883" w14:textId="77777777" w:rsidR="00124692" w:rsidRPr="00C44D1B" w:rsidRDefault="00124692" w:rsidP="00124692">
      <w:pPr>
        <w:rPr>
          <w:color w:val="000000"/>
        </w:rPr>
      </w:pPr>
      <w:bookmarkStart w:id="3490" w:name="_MCCTEMPBM_CRPT80111753___5"/>
    </w:p>
    <w:bookmarkEnd w:id="3490"/>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491" w:name="_CR10_1_00"/>
      <w:bookmarkStart w:id="3492" w:name="_Toc20207640"/>
      <w:bookmarkStart w:id="3493" w:name="_Toc27579523"/>
      <w:bookmarkStart w:id="3494" w:name="_Toc36116103"/>
      <w:bookmarkStart w:id="3495" w:name="_Toc45214984"/>
      <w:bookmarkStart w:id="3496" w:name="_Toc51866752"/>
      <w:bookmarkStart w:id="3497" w:name="_Toc202525176"/>
      <w:bookmarkEnd w:id="3491"/>
      <w:r w:rsidRPr="00C44D1B">
        <w:t>10.1.00</w:t>
      </w:r>
      <w:r w:rsidRPr="00C44D1B">
        <w:tab/>
        <w:t>General remark about 5GS PDU sessions and EPS PDN connections</w:t>
      </w:r>
      <w:bookmarkEnd w:id="3492"/>
      <w:bookmarkEnd w:id="3493"/>
      <w:bookmarkEnd w:id="3494"/>
      <w:bookmarkEnd w:id="3495"/>
      <w:bookmarkEnd w:id="3496"/>
      <w:bookmarkEnd w:id="3497"/>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437740">
      <w:pPr>
        <w:pStyle w:val="TH"/>
        <w:rPr>
          <w:color w:val="000000"/>
        </w:rPr>
      </w:pPr>
      <w:bookmarkStart w:id="3498" w:name="_CRTable10_1_001"/>
      <w:bookmarkStart w:id="3499" w:name="_MCCTEMPBM_CRPT80111754___5"/>
      <w:r w:rsidRPr="00C44D1B">
        <w:rPr>
          <w:color w:val="000000"/>
        </w:rPr>
        <w:t>Table </w:t>
      </w:r>
      <w:bookmarkEnd w:id="3498"/>
      <w:r w:rsidRPr="00C44D1B">
        <w:rPr>
          <w:color w:val="000000"/>
        </w:rPr>
        <w:t xml:space="preserve">10.1.00-1: AT commands/results applicable for 5GS PDU session </w:t>
      </w:r>
      <w:r w:rsidRPr="00C44D1B">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7145DB">
            <w:pPr>
              <w:rPr>
                <w:color w:val="000000"/>
              </w:rPr>
            </w:pPr>
            <w:bookmarkStart w:id="3500" w:name="_MCCTEMPBM_CRPT80111755___5" w:colFirst="0" w:colLast="0"/>
            <w:bookmarkEnd w:id="3499"/>
            <w:r w:rsidRPr="00C44D1B">
              <w:rPr>
                <w:color w:val="000000"/>
              </w:rPr>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501" w:name="_MCCTEMPBM_CRPT80111756___7"/>
            <w:bookmarkEnd w:id="3500"/>
            <w:r w:rsidRPr="00C44D1B">
              <w:rPr>
                <w:rFonts w:ascii="Courier New" w:hAnsi="Courier New" w:cs="Courier New"/>
                <w:color w:val="000000"/>
              </w:rPr>
              <w:t>+CGDCONT</w:t>
            </w:r>
            <w:bookmarkEnd w:id="3501"/>
          </w:p>
        </w:tc>
        <w:tc>
          <w:tcPr>
            <w:tcW w:w="4678" w:type="dxa"/>
            <w:shd w:val="clear" w:color="auto" w:fill="auto"/>
          </w:tcPr>
          <w:p w14:paraId="5559D870" w14:textId="77777777" w:rsidR="00437740" w:rsidRPr="00C44D1B" w:rsidRDefault="00437740" w:rsidP="007145DB">
            <w:pPr>
              <w:rPr>
                <w:color w:val="000000"/>
              </w:rPr>
            </w:pPr>
            <w:bookmarkStart w:id="3502" w:name="_MCCTEMPBM_CRPT80111757___5"/>
            <w:r w:rsidRPr="00C44D1B">
              <w:rPr>
                <w:color w:val="000000"/>
              </w:rPr>
              <w:t>Used to define a 5GS PDU session</w:t>
            </w:r>
            <w:bookmarkEnd w:id="3502"/>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503" w:name="_MCCTEMPBM_CRPT80111758___7"/>
            <w:r w:rsidRPr="00C44D1B">
              <w:rPr>
                <w:rFonts w:ascii="Courier New" w:hAnsi="Courier New" w:cs="Courier New"/>
                <w:color w:val="000000"/>
              </w:rPr>
              <w:t>+CGACT</w:t>
            </w:r>
            <w:bookmarkEnd w:id="3503"/>
          </w:p>
        </w:tc>
        <w:tc>
          <w:tcPr>
            <w:tcW w:w="4678" w:type="dxa"/>
            <w:shd w:val="clear" w:color="auto" w:fill="auto"/>
          </w:tcPr>
          <w:p w14:paraId="6979FB88" w14:textId="77777777" w:rsidR="00437740" w:rsidRPr="00C44D1B" w:rsidRDefault="00437740" w:rsidP="007145DB">
            <w:pPr>
              <w:rPr>
                <w:color w:val="000000"/>
              </w:rPr>
            </w:pPr>
            <w:bookmarkStart w:id="3504" w:name="_MCCTEMPBM_CRPT80111759___5"/>
            <w:r w:rsidRPr="00C44D1B">
              <w:rPr>
                <w:color w:val="000000"/>
              </w:rPr>
              <w:t>Used to activate a 5GS PDU session.</w:t>
            </w:r>
            <w:bookmarkEnd w:id="3504"/>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505" w:name="_MCCTEMPBM_CRPT80111760___7"/>
            <w:r w:rsidRPr="00C44D1B">
              <w:rPr>
                <w:rFonts w:ascii="Courier New" w:hAnsi="Courier New" w:cs="Courier New"/>
                <w:color w:val="000000"/>
              </w:rPr>
              <w:t>+CCSTATEREQ</w:t>
            </w:r>
            <w:bookmarkEnd w:id="3505"/>
          </w:p>
        </w:tc>
        <w:tc>
          <w:tcPr>
            <w:tcW w:w="4678" w:type="dxa"/>
            <w:shd w:val="clear" w:color="auto" w:fill="auto"/>
          </w:tcPr>
          <w:p w14:paraId="217B4496" w14:textId="77777777" w:rsidR="001A3685" w:rsidRPr="00C44D1B" w:rsidRDefault="001A3685" w:rsidP="007145DB">
            <w:pPr>
              <w:rPr>
                <w:color w:val="000000"/>
              </w:rPr>
            </w:pPr>
            <w:bookmarkStart w:id="3506" w:name="_MCCTEMPBM_CRPT80111761___5"/>
            <w:r w:rsidRPr="00C44D1B">
              <w:rPr>
                <w:color w:val="000000"/>
              </w:rPr>
              <w:t>Used to change the state of a PDU session</w:t>
            </w:r>
            <w:bookmarkEnd w:id="3506"/>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507" w:name="_MCCTEMPBM_CRPT80111762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507"/>
          </w:p>
        </w:tc>
        <w:tc>
          <w:tcPr>
            <w:tcW w:w="4678" w:type="dxa"/>
            <w:shd w:val="clear" w:color="auto" w:fill="auto"/>
          </w:tcPr>
          <w:p w14:paraId="575C51B9" w14:textId="77777777" w:rsidR="00437740" w:rsidRPr="00C44D1B" w:rsidRDefault="00437740" w:rsidP="007145DB">
            <w:pPr>
              <w:rPr>
                <w:color w:val="000000"/>
              </w:rPr>
            </w:pPr>
            <w:bookmarkStart w:id="3508" w:name="_MCCTEMPBM_CRPT80111763___5"/>
            <w:r w:rsidRPr="00C44D1B">
              <w:rPr>
                <w:color w:val="000000"/>
              </w:rPr>
              <w:t>Used to modify a 5G</w:t>
            </w:r>
            <w:r w:rsidR="00D4027E" w:rsidRPr="00C44D1B">
              <w:rPr>
                <w:color w:val="000000"/>
              </w:rPr>
              <w:t>S</w:t>
            </w:r>
            <w:r w:rsidRPr="00C44D1B">
              <w:rPr>
                <w:color w:val="000000"/>
              </w:rPr>
              <w:t xml:space="preserve"> PDU session</w:t>
            </w:r>
            <w:bookmarkEnd w:id="3508"/>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509" w:name="_MCCTEMPBM_CRPT80111764___7"/>
            <w:r w:rsidRPr="00C44D1B">
              <w:rPr>
                <w:rFonts w:ascii="Courier New" w:hAnsi="Courier New" w:cs="Courier New"/>
                <w:color w:val="000000"/>
              </w:rPr>
              <w:t>+CGCONTRDP</w:t>
            </w:r>
            <w:bookmarkEnd w:id="3509"/>
          </w:p>
        </w:tc>
        <w:tc>
          <w:tcPr>
            <w:tcW w:w="4678" w:type="dxa"/>
            <w:shd w:val="clear" w:color="auto" w:fill="auto"/>
          </w:tcPr>
          <w:p w14:paraId="3FDCD2E0" w14:textId="77777777" w:rsidR="00437740" w:rsidRPr="00C44D1B" w:rsidRDefault="00437740" w:rsidP="007145DB">
            <w:pPr>
              <w:rPr>
                <w:color w:val="000000"/>
              </w:rPr>
            </w:pPr>
            <w:bookmarkStart w:id="3510" w:name="_MCCTEMPBM_CRPT80111765___5"/>
            <w:r w:rsidRPr="00C44D1B">
              <w:rPr>
                <w:color w:val="000000"/>
              </w:rPr>
              <w:t>Used to show dynamically allocated 5GS PDU session parameters.</w:t>
            </w:r>
            <w:bookmarkEnd w:id="3510"/>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511" w:name="_MCCTEMPBM_CRPT80111766___7"/>
            <w:r w:rsidRPr="00C44D1B">
              <w:rPr>
                <w:rFonts w:ascii="Courier New" w:hAnsi="Courier New" w:cs="Courier New"/>
                <w:color w:val="000000"/>
              </w:rPr>
              <w:t>+CGEV: xxx ...</w:t>
            </w:r>
            <w:bookmarkEnd w:id="3511"/>
          </w:p>
        </w:tc>
        <w:tc>
          <w:tcPr>
            <w:tcW w:w="4678" w:type="dxa"/>
            <w:shd w:val="clear" w:color="auto" w:fill="auto"/>
          </w:tcPr>
          <w:p w14:paraId="181635E7" w14:textId="77777777" w:rsidR="00437740" w:rsidRPr="00C44D1B" w:rsidRDefault="00437740" w:rsidP="007145DB">
            <w:pPr>
              <w:rPr>
                <w:color w:val="000000"/>
              </w:rPr>
            </w:pPr>
            <w:bookmarkStart w:id="3512" w:name="_MCCTEMPBM_CRPT80111767___5"/>
            <w:r w:rsidRPr="00C44D1B">
              <w:rPr>
                <w:color w:val="000000"/>
              </w:rPr>
              <w:t>Used to indicate 5GS PDU session operations status.</w:t>
            </w:r>
            <w:bookmarkEnd w:id="3512"/>
          </w:p>
        </w:tc>
      </w:tr>
    </w:tbl>
    <w:p w14:paraId="59D7AA64" w14:textId="77777777" w:rsidR="00437740" w:rsidRPr="00C44D1B" w:rsidRDefault="00437740" w:rsidP="00437740">
      <w:pPr>
        <w:pStyle w:val="TH"/>
        <w:keepNext w:val="0"/>
        <w:rPr>
          <w:color w:val="000000"/>
        </w:rPr>
      </w:pPr>
      <w:bookmarkStart w:id="3513" w:name="_MCCTEMPBM_CRPT80111768___5"/>
    </w:p>
    <w:p w14:paraId="41B09758" w14:textId="77777777" w:rsidR="00437740" w:rsidRPr="00C44D1B" w:rsidRDefault="00437740" w:rsidP="00437740">
      <w:pPr>
        <w:pStyle w:val="TH"/>
        <w:keepNext w:val="0"/>
        <w:rPr>
          <w:color w:val="000000"/>
        </w:rPr>
      </w:pPr>
      <w:bookmarkStart w:id="3514" w:name="_CRTable10_1_002"/>
      <w:r w:rsidRPr="00C44D1B">
        <w:rPr>
          <w:color w:val="000000"/>
        </w:rPr>
        <w:t>Table </w:t>
      </w:r>
      <w:bookmarkEnd w:id="3514"/>
      <w:r w:rsidRPr="00C44D1B">
        <w:rPr>
          <w:color w:val="000000"/>
        </w:rPr>
        <w:t xml:space="preserve">10.1.00-2: AT commands/results applicable for 5GS QoS flow </w:t>
      </w:r>
      <w:r w:rsidRPr="00C44D1B">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7145DB">
            <w:pPr>
              <w:rPr>
                <w:color w:val="000000"/>
              </w:rPr>
            </w:pPr>
            <w:bookmarkStart w:id="3515" w:name="_MCCTEMPBM_CRPT80111769___5" w:colFirst="0" w:colLast="0"/>
            <w:bookmarkEnd w:id="3513"/>
            <w:r w:rsidRPr="00C44D1B">
              <w:rPr>
                <w:color w:val="000000"/>
              </w:rPr>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516" w:name="_MCCTEMPBM_CRPT80111770___7"/>
            <w:bookmarkEnd w:id="3515"/>
            <w:r w:rsidRPr="00C44D1B">
              <w:rPr>
                <w:rFonts w:ascii="Courier New" w:hAnsi="Courier New" w:cs="Courier New"/>
                <w:color w:val="000000"/>
              </w:rPr>
              <w:t>+CGDSCONT</w:t>
            </w:r>
            <w:bookmarkEnd w:id="3516"/>
          </w:p>
        </w:tc>
        <w:tc>
          <w:tcPr>
            <w:tcW w:w="4678" w:type="dxa"/>
            <w:shd w:val="clear" w:color="auto" w:fill="auto"/>
          </w:tcPr>
          <w:p w14:paraId="197068B7" w14:textId="77777777" w:rsidR="00437740" w:rsidRPr="00C44D1B" w:rsidRDefault="00437740" w:rsidP="007145DB">
            <w:pPr>
              <w:rPr>
                <w:color w:val="000000"/>
              </w:rPr>
            </w:pPr>
            <w:bookmarkStart w:id="3517" w:name="_MCCTEMPBM_CRPT80111771___5"/>
            <w:r w:rsidRPr="00C44D1B">
              <w:rPr>
                <w:color w:val="000000"/>
              </w:rPr>
              <w:t>Used to define a 5GS QoS flow</w:t>
            </w:r>
            <w:bookmarkEnd w:id="3517"/>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518" w:name="_MCCTEMPBM_CRPT80111772___7"/>
            <w:r w:rsidRPr="00C44D1B">
              <w:rPr>
                <w:rFonts w:ascii="Courier New" w:hAnsi="Courier New" w:cs="Courier New"/>
                <w:color w:val="000000"/>
              </w:rPr>
              <w:t>+CGSCONTRDP</w:t>
            </w:r>
            <w:bookmarkEnd w:id="3518"/>
          </w:p>
        </w:tc>
        <w:tc>
          <w:tcPr>
            <w:tcW w:w="4678" w:type="dxa"/>
            <w:shd w:val="clear" w:color="auto" w:fill="auto"/>
          </w:tcPr>
          <w:p w14:paraId="5514B70F" w14:textId="77777777" w:rsidR="00437740" w:rsidRPr="00C44D1B" w:rsidRDefault="00437740" w:rsidP="007145DB">
            <w:pPr>
              <w:rPr>
                <w:color w:val="000000"/>
              </w:rPr>
            </w:pPr>
            <w:bookmarkStart w:id="3519" w:name="_MCCTEMPBM_CRPT80111773___5"/>
            <w:r w:rsidRPr="00C44D1B">
              <w:rPr>
                <w:color w:val="000000"/>
              </w:rPr>
              <w:t>Used to show dynamically allocated 5GS QoS flow parameters</w:t>
            </w:r>
            <w:bookmarkEnd w:id="3519"/>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520" w:name="_MCCTEMPBM_CRPT80111774___7"/>
            <w:r w:rsidRPr="00C44D1B">
              <w:rPr>
                <w:rFonts w:ascii="Courier New" w:hAnsi="Courier New" w:cs="Courier New"/>
                <w:color w:val="000000"/>
              </w:rPr>
              <w:t>+CGTFT</w:t>
            </w:r>
            <w:bookmarkEnd w:id="3520"/>
          </w:p>
        </w:tc>
        <w:tc>
          <w:tcPr>
            <w:tcW w:w="4678" w:type="dxa"/>
            <w:shd w:val="clear" w:color="auto" w:fill="auto"/>
          </w:tcPr>
          <w:p w14:paraId="3B802AE4" w14:textId="77777777" w:rsidR="00437740" w:rsidRPr="00C44D1B" w:rsidRDefault="00437740" w:rsidP="007145DB">
            <w:pPr>
              <w:rPr>
                <w:color w:val="000000"/>
              </w:rPr>
            </w:pPr>
            <w:bookmarkStart w:id="3521" w:name="_MCCTEMPBM_CRPT80111775___5"/>
            <w:r w:rsidRPr="00C44D1B">
              <w:rPr>
                <w:color w:val="000000"/>
              </w:rPr>
              <w:t>Used to define QoS rules for a 5GS QoS flow</w:t>
            </w:r>
            <w:bookmarkEnd w:id="3521"/>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522" w:name="_MCCTEMPBM_CRPT80111776___7"/>
            <w:r w:rsidRPr="00C44D1B">
              <w:rPr>
                <w:rFonts w:ascii="Courier New" w:hAnsi="Courier New" w:cs="Courier New"/>
                <w:color w:val="000000"/>
              </w:rPr>
              <w:t>+CGTFTRDP</w:t>
            </w:r>
            <w:bookmarkEnd w:id="3522"/>
          </w:p>
        </w:tc>
        <w:tc>
          <w:tcPr>
            <w:tcW w:w="4678" w:type="dxa"/>
            <w:shd w:val="clear" w:color="auto" w:fill="auto"/>
          </w:tcPr>
          <w:p w14:paraId="529B609D" w14:textId="77777777" w:rsidR="00437740" w:rsidRPr="00C44D1B" w:rsidRDefault="00437740" w:rsidP="007145DB">
            <w:pPr>
              <w:rPr>
                <w:color w:val="000000"/>
              </w:rPr>
            </w:pPr>
            <w:bookmarkStart w:id="3523" w:name="_MCCTEMPBM_CRPT80111777___5"/>
            <w:r w:rsidRPr="00C44D1B">
              <w:rPr>
                <w:color w:val="000000"/>
              </w:rPr>
              <w:t>Used to show the network assigned QoS rules for a 5GS QoS flow</w:t>
            </w:r>
            <w:bookmarkEnd w:id="3523"/>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524" w:name="_MCCTEMPBM_CRPT80111778___7"/>
            <w:r w:rsidRPr="00C44D1B">
              <w:rPr>
                <w:rFonts w:ascii="Courier New" w:hAnsi="Courier New" w:cs="Courier New"/>
                <w:color w:val="000000"/>
              </w:rPr>
              <w:t>+C5GQOS</w:t>
            </w:r>
            <w:bookmarkEnd w:id="3524"/>
          </w:p>
        </w:tc>
        <w:tc>
          <w:tcPr>
            <w:tcW w:w="4678" w:type="dxa"/>
            <w:shd w:val="clear" w:color="auto" w:fill="auto"/>
          </w:tcPr>
          <w:p w14:paraId="1EACCA21" w14:textId="77777777" w:rsidR="00437740" w:rsidRPr="00C44D1B" w:rsidRDefault="00437740" w:rsidP="007145DB">
            <w:pPr>
              <w:rPr>
                <w:color w:val="000000"/>
              </w:rPr>
            </w:pPr>
            <w:bookmarkStart w:id="3525" w:name="_MCCTEMPBM_CRPT80111779___5"/>
            <w:r w:rsidRPr="00C44D1B">
              <w:rPr>
                <w:color w:val="000000"/>
              </w:rPr>
              <w:t>Used to define QoS flows of a 5GS PDU session</w:t>
            </w:r>
            <w:bookmarkEnd w:id="3525"/>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526" w:name="_MCCTEMPBM_CRPT80111780___7"/>
            <w:r w:rsidRPr="00C44D1B">
              <w:rPr>
                <w:rFonts w:ascii="Courier New" w:hAnsi="Courier New" w:cs="Courier New"/>
                <w:color w:val="000000"/>
              </w:rPr>
              <w:t>+C5GQOSRDP</w:t>
            </w:r>
            <w:bookmarkEnd w:id="3526"/>
          </w:p>
        </w:tc>
        <w:tc>
          <w:tcPr>
            <w:tcW w:w="4678" w:type="dxa"/>
            <w:shd w:val="clear" w:color="auto" w:fill="auto"/>
          </w:tcPr>
          <w:p w14:paraId="6630CA22" w14:textId="77777777" w:rsidR="00437740" w:rsidRPr="00C44D1B" w:rsidRDefault="00437740" w:rsidP="007145DB">
            <w:pPr>
              <w:rPr>
                <w:color w:val="000000"/>
              </w:rPr>
            </w:pPr>
            <w:bookmarkStart w:id="3527" w:name="_MCCTEMPBM_CRPT80111781___5"/>
            <w:r w:rsidRPr="00C44D1B">
              <w:rPr>
                <w:color w:val="000000"/>
              </w:rPr>
              <w:t>Used to show the dynamically allocated QoS flows corresponding to a 5GS PDU session.</w:t>
            </w:r>
            <w:bookmarkEnd w:id="3527"/>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528" w:name="_MCCTEMPBM_CRPT80111782___7"/>
            <w:r w:rsidRPr="00C44D1B">
              <w:rPr>
                <w:rFonts w:ascii="Courier New" w:hAnsi="Courier New" w:cs="Courier New"/>
                <w:color w:val="000000"/>
              </w:rPr>
              <w:lastRenderedPageBreak/>
              <w:t>+C5GPDUAUTHS</w:t>
            </w:r>
            <w:bookmarkEnd w:id="3528"/>
          </w:p>
        </w:tc>
        <w:tc>
          <w:tcPr>
            <w:tcW w:w="4678" w:type="dxa"/>
            <w:shd w:val="clear" w:color="auto" w:fill="auto"/>
          </w:tcPr>
          <w:p w14:paraId="5BA8F061" w14:textId="77777777" w:rsidR="001A3685" w:rsidRPr="00C44D1B" w:rsidRDefault="001A3685" w:rsidP="001A3685">
            <w:pPr>
              <w:rPr>
                <w:color w:val="000000"/>
              </w:rPr>
            </w:pPr>
            <w:bookmarkStart w:id="3529" w:name="_MCCTEMPBM_CRPT80111783___5"/>
            <w:r w:rsidRPr="00C44D1B">
              <w:rPr>
                <w:color w:val="000000"/>
              </w:rPr>
              <w:t xml:space="preserve">Used to define </w:t>
            </w:r>
            <w:r w:rsidRPr="00C44D1B">
              <w:t>5G PDU Session Authentication settings.</w:t>
            </w:r>
            <w:bookmarkEnd w:id="3529"/>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530" w:name="_MCCTEMPBM_CRPT80111784___7"/>
            <w:r w:rsidRPr="00C44D1B">
              <w:rPr>
                <w:rFonts w:ascii="Courier New" w:hAnsi="Courier New" w:cs="Courier New"/>
                <w:color w:val="000000"/>
                <w:lang w:val="fr-FR"/>
              </w:rPr>
              <w:t>+C5GPDUAUTHR</w:t>
            </w:r>
            <w:bookmarkEnd w:id="3530"/>
          </w:p>
        </w:tc>
        <w:tc>
          <w:tcPr>
            <w:tcW w:w="4678" w:type="dxa"/>
            <w:shd w:val="clear" w:color="auto" w:fill="auto"/>
          </w:tcPr>
          <w:p w14:paraId="4A1F99A2" w14:textId="77777777" w:rsidR="001A3685" w:rsidRPr="00C44D1B" w:rsidRDefault="001A3685" w:rsidP="001A3685">
            <w:pPr>
              <w:rPr>
                <w:color w:val="000000"/>
              </w:rPr>
            </w:pPr>
            <w:bookmarkStart w:id="3531" w:name="_MCCTEMPBM_CRPT80111785___5"/>
            <w:r w:rsidRPr="00C44D1B">
              <w:rPr>
                <w:color w:val="000000"/>
              </w:rPr>
              <w:t xml:space="preserve">Used to indicate </w:t>
            </w:r>
            <w:r w:rsidRPr="00C44D1B">
              <w:t>5G PDU Session Authentication Response</w:t>
            </w:r>
            <w:r w:rsidRPr="00C44D1B">
              <w:rPr>
                <w:color w:val="000000"/>
              </w:rPr>
              <w:t>.</w:t>
            </w:r>
            <w:bookmarkEnd w:id="3531"/>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532" w:name="_CRTable10_1_003"/>
      <w:bookmarkStart w:id="3533" w:name="_MCCTEMPBM_CRPT80111786___5"/>
      <w:r w:rsidRPr="00C44D1B">
        <w:rPr>
          <w:color w:val="000000"/>
        </w:rPr>
        <w:t>Table </w:t>
      </w:r>
      <w:bookmarkEnd w:id="3532"/>
      <w:r w:rsidRPr="00C44D1B">
        <w:rPr>
          <w:color w:val="000000"/>
        </w:rPr>
        <w:t>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534" w:name="_MCCTEMPBM_CRPT80111787___5" w:colFirst="0" w:colLast="0"/>
            <w:bookmarkEnd w:id="3533"/>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535" w:name="_MCCTEMPBM_CRPT80111788___7"/>
            <w:bookmarkEnd w:id="3534"/>
            <w:r w:rsidRPr="00C44D1B">
              <w:rPr>
                <w:rFonts w:ascii="Courier New" w:hAnsi="Courier New" w:cs="Courier New"/>
                <w:color w:val="000000"/>
              </w:rPr>
              <w:t>+CGATT</w:t>
            </w:r>
            <w:bookmarkEnd w:id="3535"/>
          </w:p>
        </w:tc>
        <w:tc>
          <w:tcPr>
            <w:tcW w:w="4678" w:type="dxa"/>
            <w:shd w:val="clear" w:color="auto" w:fill="auto"/>
          </w:tcPr>
          <w:p w14:paraId="1EBE1E64" w14:textId="77777777" w:rsidR="00437740" w:rsidRPr="00C44D1B" w:rsidRDefault="00437740" w:rsidP="007145DB">
            <w:pPr>
              <w:keepNext/>
              <w:rPr>
                <w:color w:val="000000"/>
              </w:rPr>
            </w:pPr>
            <w:bookmarkStart w:id="3536" w:name="_MCCTEMPBM_CRPT80111789___5"/>
            <w:r w:rsidRPr="00C44D1B">
              <w:rPr>
                <w:color w:val="000000"/>
              </w:rPr>
              <w:t>Used to attach/detach the MT from the packet domain service.</w:t>
            </w:r>
            <w:bookmarkEnd w:id="3536"/>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537" w:name="_MCCTEMPBM_CRPT80111790___7" w:colFirst="0" w:colLast="0"/>
            <w:r w:rsidRPr="00C44D1B">
              <w:rPr>
                <w:rFonts w:ascii="Courier New" w:hAnsi="Courier New" w:cs="Courier New"/>
                <w:color w:val="000000"/>
              </w:rPr>
              <w:t>+C5GREG</w:t>
            </w:r>
          </w:p>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538" w:name="_MCCTEMPBM_CRPT80111791___5"/>
            <w:r w:rsidRPr="00C44D1B">
              <w:rPr>
                <w:color w:val="000000"/>
              </w:rPr>
              <w:t>Indicates 5GS network registration status</w:t>
            </w:r>
            <w:bookmarkEnd w:id="3538"/>
            <w:r w:rsidR="009A7B80" w:rsidRPr="00C44D1B">
              <w:rPr>
                <w:color w:val="000000"/>
              </w:rPr>
              <w:t xml:space="preserve"> over 3GPP access</w:t>
            </w:r>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p>
        </w:tc>
        <w:tc>
          <w:tcPr>
            <w:tcW w:w="4678" w:type="dxa"/>
            <w:shd w:val="clear" w:color="auto" w:fill="auto"/>
          </w:tcPr>
          <w:p w14:paraId="14942179" w14:textId="258F44A3" w:rsidR="009A7B80" w:rsidRPr="00C44D1B" w:rsidRDefault="009A7B80" w:rsidP="009A7B80">
            <w:pPr>
              <w:keepNext/>
              <w:rPr>
                <w:color w:val="000000"/>
              </w:rPr>
            </w:pPr>
            <w:r w:rsidRPr="00C44D1B">
              <w:rPr>
                <w:color w:val="000000"/>
              </w:rPr>
              <w:t>Indicates 5GS network registration status over non-3GPP access</w:t>
            </w:r>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r w:rsidRPr="00C44D1B">
              <w:rPr>
                <w:rFonts w:ascii="Courier New" w:hAnsi="Courier New" w:cs="Courier New"/>
                <w:color w:val="000000"/>
              </w:rPr>
              <w:t>+C5GRDN3GPP</w:t>
            </w:r>
          </w:p>
        </w:tc>
        <w:tc>
          <w:tcPr>
            <w:tcW w:w="4678" w:type="dxa"/>
            <w:shd w:val="clear" w:color="auto" w:fill="auto"/>
          </w:tcPr>
          <w:p w14:paraId="7A5B5F20" w14:textId="60735738" w:rsidR="00F86B68" w:rsidRPr="00C44D1B" w:rsidRDefault="00F86B68" w:rsidP="00F86B68">
            <w:pPr>
              <w:keepNext/>
              <w:rPr>
                <w:color w:val="000000"/>
              </w:rPr>
            </w:pPr>
            <w:r w:rsidRPr="00C44D1B">
              <w:rPr>
                <w:color w:val="000000"/>
              </w:rPr>
              <w:t>Used to register the MT to, or deregister the MT from, 5GS network over non-3GPP access</w:t>
            </w:r>
          </w:p>
        </w:tc>
      </w:tr>
      <w:bookmarkEnd w:id="3537"/>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539" w:name="_CR10_1_1"/>
      <w:bookmarkStart w:id="3540" w:name="_Toc20207641"/>
      <w:bookmarkStart w:id="3541" w:name="_Toc27579524"/>
      <w:bookmarkStart w:id="3542" w:name="_Toc36116104"/>
      <w:bookmarkStart w:id="3543" w:name="_Toc45214985"/>
      <w:bookmarkStart w:id="3544" w:name="_Toc51866753"/>
      <w:bookmarkStart w:id="3545" w:name="_Toc202525177"/>
      <w:bookmarkEnd w:id="3539"/>
      <w:r w:rsidRPr="00C44D1B">
        <w:t>10.1.1</w:t>
      </w:r>
      <w:r w:rsidRPr="00C44D1B">
        <w:tab/>
        <w:t xml:space="preserve">Define PDP </w:t>
      </w:r>
      <w:r w:rsidR="00E94632" w:rsidRPr="00C44D1B">
        <w:t>c</w:t>
      </w:r>
      <w:r w:rsidRPr="00C44D1B">
        <w:t>ontext +CGDCONT</w:t>
      </w:r>
      <w:bookmarkEnd w:id="3540"/>
      <w:bookmarkEnd w:id="3541"/>
      <w:bookmarkEnd w:id="3542"/>
      <w:bookmarkEnd w:id="3543"/>
      <w:bookmarkEnd w:id="3544"/>
      <w:bookmarkEnd w:id="3545"/>
    </w:p>
    <w:p w14:paraId="0B28FC70" w14:textId="77777777" w:rsidR="00026965" w:rsidRPr="00C44D1B" w:rsidRDefault="00026965">
      <w:pPr>
        <w:pStyle w:val="TH"/>
      </w:pPr>
      <w:bookmarkStart w:id="3546" w:name="_CRTable111"/>
      <w:r w:rsidRPr="00C44D1B">
        <w:t>Table </w:t>
      </w:r>
      <w:bookmarkEnd w:id="3546"/>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547" w:name="_MCCTEMPBM_CRPT8011179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49418D6C"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548" w:name="_MCCTEMPBM_CRPT80111793___7" w:colFirst="0" w:colLast="1"/>
            <w:bookmarkEnd w:id="3547"/>
            <w:r w:rsidRPr="00C44D1B">
              <w:rPr>
                <w:rFonts w:ascii="Courier New" w:hAnsi="Courier New"/>
              </w:rPr>
              <w:lastRenderedPageBreak/>
              <w:t>+CGDCONT?</w:t>
            </w:r>
          </w:p>
        </w:tc>
        <w:tc>
          <w:tcPr>
            <w:tcW w:w="4819" w:type="dxa"/>
          </w:tcPr>
          <w:p w14:paraId="7F65FBEA" w14:textId="49ADFCB5"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44CD7" w:rsidRPr="00C44D1B">
              <w:rPr>
                <w:rFonts w:ascii="Courier New" w:hAnsi="Courier New" w:cs="Courier New"/>
              </w:rPr>
              <w: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08188124"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549" w:name="_MCCTEMPBM_CRPT80111794___7"/>
            <w:bookmarkEnd w:id="3548"/>
            <w:r w:rsidRPr="00C44D1B">
              <w:rPr>
                <w:rFonts w:ascii="Courier New" w:hAnsi="Courier New"/>
              </w:rPr>
              <w:lastRenderedPageBreak/>
              <w:t>+CGDCONT=?</w:t>
            </w:r>
            <w:bookmarkEnd w:id="3549"/>
          </w:p>
        </w:tc>
        <w:tc>
          <w:tcPr>
            <w:tcW w:w="4819" w:type="dxa"/>
          </w:tcPr>
          <w:p w14:paraId="7C03972D" w14:textId="5E493A47" w:rsidR="00C44CD7" w:rsidRPr="00C44D1B" w:rsidRDefault="00026965" w:rsidP="00C44CD7">
            <w:pPr>
              <w:spacing w:after="20"/>
              <w:rPr>
                <w:lang w:eastAsia="ja-JP"/>
              </w:rPr>
            </w:pPr>
            <w:bookmarkStart w:id="3550" w:name="_MCCTEMPBM_CRPT8011179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17BAE8D2" w14:textId="30CB9AC0" w:rsidR="00026965" w:rsidRPr="00C44D1B" w:rsidRDefault="00026965">
            <w:pPr>
              <w:spacing w:after="20"/>
              <w:rPr>
                <w:rFonts w:ascii="Courier New" w:hAnsi="Courier New"/>
              </w:rPr>
            </w:pPr>
          </w:p>
          <w:p w14:paraId="3FA46B33" w14:textId="525A2CFF" w:rsidR="001B6139" w:rsidRPr="00505697" w:rsidRDefault="00026965" w:rsidP="00ED6F0C">
            <w:pPr>
              <w:spacing w:after="20"/>
              <w:rPr>
                <w:lang w:eastAsia="ja-JP"/>
              </w:rPr>
            </w:pPr>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lastRenderedPageBreak/>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3EE80027" w14:textId="77777777" w:rsidR="00026965" w:rsidRPr="00C44D1B" w:rsidRDefault="00026965">
            <w:pPr>
              <w:spacing w:after="20"/>
              <w:rPr>
                <w:rFonts w:ascii="Courier New" w:hAnsi="Courier New"/>
              </w:rPr>
            </w:pPr>
            <w:bookmarkStart w:id="3551" w:name="_MCCTEMPBM_CRPT80111796___7"/>
            <w:bookmarkEnd w:id="3550"/>
            <w:r w:rsidRPr="00C44D1B">
              <w:rPr>
                <w:rFonts w:ascii="Courier New" w:hAnsi="Courier New"/>
              </w:rPr>
              <w:t>[...]]</w:t>
            </w:r>
            <w:bookmarkEnd w:id="3551"/>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552" w:name="_MCCTEMPBM_CRPT80111797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552"/>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553" w:name="_MCCTEMPBM_CRPT80111798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553"/>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554" w:name="_MCCTEMPBM_CRPT80111799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554"/>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555" w:name="_MCCTEMPBM_CRPT80111800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555"/>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556" w:name="_MCCTEMPBM_CRPT80111801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557" w:name="_MCCTEMPBM_CRPT80111802___7"/>
      <w:bookmarkEnd w:id="3556"/>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558" w:name="_MCCTEMPBM_CRPT80111803___7"/>
      <w:bookmarkEnd w:id="3557"/>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559" w:name="_MCCTEMPBM_CRPT80111804___2"/>
      <w:bookmarkEnd w:id="3558"/>
      <w:r w:rsidRPr="00C44D1B">
        <w:rPr>
          <w:lang w:val="en-US"/>
        </w:rPr>
        <w:t>X.25</w:t>
      </w:r>
      <w:r w:rsidRPr="00C44D1B">
        <w:rPr>
          <w:lang w:val="en-US"/>
        </w:rPr>
        <w:tab/>
        <w:t>ITU-T/CCITT X.25 layer 3 (Obsolete)</w:t>
      </w:r>
    </w:p>
    <w:p w14:paraId="1E5ADB59" w14:textId="77777777" w:rsidR="00026965" w:rsidRPr="006B696F" w:rsidRDefault="00026965" w:rsidP="007F7506">
      <w:pPr>
        <w:pStyle w:val="B2"/>
        <w:ind w:left="1701" w:hanging="1134"/>
      </w:pPr>
      <w:r w:rsidRPr="006B696F">
        <w:t>IP</w:t>
      </w:r>
      <w:r w:rsidRPr="006B696F">
        <w:tab/>
        <w:t>Internet Protocol (IETF</w:t>
      </w:r>
      <w:r w:rsidR="005F2F52" w:rsidRPr="006B696F">
        <w:t> </w:t>
      </w:r>
      <w:r w:rsidRPr="006B696F">
        <w:t>STD</w:t>
      </w:r>
      <w:r w:rsidR="005F2F52" w:rsidRPr="006B696F">
        <w:t> </w:t>
      </w:r>
      <w:r w:rsidRPr="006B696F">
        <w:t>5</w:t>
      </w:r>
      <w:r w:rsidR="005F2F52" w:rsidRPr="006B696F">
        <w:t> [103]</w:t>
      </w:r>
      <w:r w:rsidRPr="006B696F">
        <w:t>)</w:t>
      </w:r>
    </w:p>
    <w:p w14:paraId="1E9DB1B0" w14:textId="77777777" w:rsidR="00026965" w:rsidRPr="006B696F" w:rsidRDefault="00026965" w:rsidP="007F7506">
      <w:pPr>
        <w:pStyle w:val="B2"/>
        <w:ind w:left="1701" w:hanging="1134"/>
      </w:pPr>
      <w:r w:rsidRPr="006B696F">
        <w:t>IPV6</w:t>
      </w:r>
      <w:r w:rsidRPr="006B696F">
        <w:tab/>
        <w:t>Internet Protocol, version 6 (</w:t>
      </w:r>
      <w:r w:rsidR="005F2F52" w:rsidRPr="006B696F">
        <w:t xml:space="preserve">see </w:t>
      </w:r>
      <w:r w:rsidRPr="006B696F">
        <w:t>RFC</w:t>
      </w:r>
      <w:r w:rsidR="006D09F7" w:rsidRPr="006B696F">
        <w:t> </w:t>
      </w:r>
      <w:r w:rsidRPr="006B696F">
        <w:t>2460</w:t>
      </w:r>
      <w:r w:rsidR="005F2F52" w:rsidRPr="006B696F">
        <w:t> [106</w:t>
      </w:r>
      <w:r w:rsidR="00C42B70" w:rsidRPr="006B696F">
        <w:t>]</w:t>
      </w:r>
      <w:r w:rsidRPr="006B696F">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559"/>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560" w:name="_MCCTEMPBM_CRPT80111805___7"/>
      <w:r w:rsidRPr="00C44D1B">
        <w:rPr>
          <w:rFonts w:ascii="Courier New" w:hAnsi="Courier New"/>
        </w:rPr>
        <w:lastRenderedPageBreak/>
        <w:t>&lt;APN&gt;</w:t>
      </w:r>
      <w:r w:rsidRPr="00C44D1B">
        <w:t xml:space="preserve">: string </w:t>
      </w:r>
      <w:r w:rsidR="00C42B70" w:rsidRPr="00C44D1B">
        <w:t>type;</w:t>
      </w:r>
      <w:r w:rsidRPr="00C44D1B">
        <w:t xml:space="preserve"> a logical name that is used to select the GGSN or the external packet data network.</w:t>
      </w:r>
    </w:p>
    <w:p w14:paraId="7E9FDEF4" w14:textId="77777777" w:rsidR="00026965" w:rsidRPr="00C44D1B" w:rsidRDefault="00026965">
      <w:pPr>
        <w:pStyle w:val="B1"/>
        <w:ind w:firstLine="0"/>
      </w:pPr>
      <w:bookmarkStart w:id="3561" w:name="_MCCTEMPBM_CRPT80111806___3"/>
      <w:bookmarkEnd w:id="3560"/>
      <w:r w:rsidRPr="00C44D1B">
        <w:t>If the value is null or omitted, then the subscription value will be requested.</w:t>
      </w:r>
    </w:p>
    <w:p w14:paraId="563925C2" w14:textId="77777777" w:rsidR="00026965" w:rsidRPr="00C44D1B" w:rsidRDefault="00026965">
      <w:pPr>
        <w:pStyle w:val="B1"/>
      </w:pPr>
      <w:bookmarkStart w:id="3562" w:name="_MCCTEMPBM_CRPT80111807___7"/>
      <w:bookmarkEnd w:id="3561"/>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562"/>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563" w:name="_MCCTEMPBM_CRPT80111808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563"/>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564" w:name="_MCCTEMPBM_CRPT80111809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564"/>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565" w:name="_MCCTEMPBM_CRPT80111810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565"/>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566" w:name="_MCCTEMPBM_CRPT80111811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566"/>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lastRenderedPageBreak/>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567" w:name="_MCCTEMPBM_CRPT80111812___7"/>
      <w:r w:rsidRPr="00C44D1B">
        <w:rPr>
          <w:rFonts w:ascii="Courier New" w:hAnsi="Courier New"/>
        </w:rPr>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568" w:name="_MCCTEMPBM_CRPT80111813___7"/>
      <w:bookmarkEnd w:id="3567"/>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568"/>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569" w:name="_MCCTEMPBM_CRPT80111814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69"/>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570" w:name="_MCCTEMPBM_CRPT80111815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570"/>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571" w:name="_MCCTEMPBM_CRPT80111816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571"/>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572" w:name="_MCCTEMPBM_CRPT80111817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573" w:name="_MCCTEMPBM_CRPT80111818___7"/>
      <w:bookmarkEnd w:id="3572"/>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573"/>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574" w:name="_MCCTEMPBM_CRPT80111819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574"/>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575" w:name="_MCCTEMPBM_CRPT80111820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576" w:name="_MCCTEMPBM_CRPT80111821___7"/>
      <w:bookmarkEnd w:id="3575"/>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76"/>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577" w:name="_MCCTEMPBM_CRPT80111822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577"/>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578" w:name="_MCCTEMPBM_CRPT80111823___7"/>
      <w:r w:rsidRPr="00C44D1B">
        <w:rPr>
          <w:rFonts w:ascii="Courier New" w:hAnsi="Courier New" w:cs="Courier New"/>
        </w:rPr>
        <w:lastRenderedPageBreak/>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578"/>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579" w:name="_MCCTEMPBM_CRPT80111824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579"/>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580" w:name="_MCCTEMPBM_CRPT80111825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580"/>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581" w:name="_MCCTEMPBM_CRPT80111826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1"/>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582" w:name="_MCCTEMPBM_CRPT80111827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2"/>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583" w:name="_MCCTEMPBM_CRPT80111828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83"/>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584" w:name="_MCCTEMPBM_CRPT80111829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584"/>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585" w:name="_MCCTEMPBM_CRPT80111830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5"/>
    <w:p w14:paraId="70B749BB" w14:textId="77777777" w:rsidR="003E519D" w:rsidRPr="00C44D1B" w:rsidRDefault="003E519D" w:rsidP="003E519D">
      <w:pPr>
        <w:pStyle w:val="B2"/>
      </w:pPr>
      <w:r w:rsidRPr="00C44D1B">
        <w:rPr>
          <w:u w:val="single"/>
        </w:rPr>
        <w:lastRenderedPageBreak/>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Default="00442A38" w:rsidP="00442A38">
      <w:pPr>
        <w:pStyle w:val="B1"/>
      </w:pPr>
      <w:bookmarkStart w:id="3586" w:name="_MCCTEMPBM_CRPT80111831___7"/>
      <w:r w:rsidRPr="00C44D1B">
        <w:rPr>
          <w:rFonts w:ascii="Courier New" w:hAnsi="Courier New" w:cs="Courier New"/>
        </w:rPr>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p w14:paraId="360AA850" w14:textId="39E4FF28" w:rsidR="00AC341C" w:rsidRPr="00C44D1B" w:rsidRDefault="00AC341C" w:rsidP="00AC341C">
      <w:pPr>
        <w:pStyle w:val="B2"/>
      </w:pPr>
      <w:r w:rsidRPr="00AC341C">
        <w:rPr>
          <w:rFonts w:eastAsia="Times New Roman"/>
          <w:u w:val="single"/>
        </w:rPr>
        <w:t>0</w:t>
      </w:r>
      <w:r w:rsidRPr="00AC341C">
        <w:rPr>
          <w:rFonts w:eastAsia="Times New Roman"/>
          <w:u w:val="single"/>
        </w:rPr>
        <w:tab/>
        <w:t>No additional information</w:t>
      </w:r>
    </w:p>
    <w:bookmarkEnd w:id="3586"/>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587" w:name="_MCCTEMPBM_CRPT80111832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588" w:name="_MCCTEMPBM_CRPT80111833___7"/>
      <w:bookmarkEnd w:id="3587"/>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588"/>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589" w:name="_MCCTEMPBM_CRPT80111834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590" w:name="_MCCTEMPBM_CRPT80111835___7"/>
      <w:bookmarkEnd w:id="3589"/>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90"/>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591" w:name="_MCCTEMPBM_CRPT80111836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591"/>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273825">
      <w:pPr>
        <w:ind w:left="568" w:hanging="284"/>
        <w:rPr>
          <w:rFonts w:eastAsiaTheme="minorHAnsi"/>
          <w:color w:val="000000"/>
          <w:u w:color="000000"/>
        </w:rPr>
      </w:pPr>
      <w:r w:rsidRPr="00C44D1B">
        <w:rPr>
          <w:rFonts w:ascii="Courier New" w:eastAsiaTheme="minorHAnsi" w:hAnsi="Courier New" w:cs="Courier New"/>
          <w:color w:val="000000"/>
          <w:u w:color="000000"/>
        </w:rPr>
        <w:t>&lt;EDC_support&gt;</w:t>
      </w:r>
      <w:r w:rsidRPr="00C44D1B">
        <w:rPr>
          <w:rFonts w:eastAsiaTheme="minorHAnsi"/>
          <w:color w:val="000000"/>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color w:val="000000"/>
          <w:u w:color="000000"/>
        </w:rPr>
        <w:t>.</w:t>
      </w:r>
    </w:p>
    <w:p w14:paraId="4FCAFB32" w14:textId="77777777" w:rsidR="00273825" w:rsidRPr="00C44D1B" w:rsidRDefault="00273825" w:rsidP="00273825">
      <w:pPr>
        <w:ind w:left="851" w:hanging="284"/>
        <w:rPr>
          <w:rFonts w:eastAsiaTheme="minorHAnsi"/>
          <w:color w:val="000000"/>
          <w:u w:color="000000"/>
        </w:rPr>
      </w:pPr>
      <w:r w:rsidRPr="00C44D1B">
        <w:rPr>
          <w:rFonts w:eastAsiaTheme="minorHAnsi"/>
          <w:color w:val="000000"/>
          <w:u w:val="single" w:color="000000"/>
        </w:rPr>
        <w:t>0</w:t>
      </w:r>
      <w:r w:rsidRPr="00C44D1B">
        <w:rPr>
          <w:rFonts w:eastAsiaTheme="minorHAnsi"/>
          <w:color w:val="000000"/>
          <w:u w:color="000000"/>
        </w:rPr>
        <w:tab/>
        <w:t>indicates that UE does not support EDC</w:t>
      </w:r>
    </w:p>
    <w:p w14:paraId="39139AB6" w14:textId="77777777" w:rsidR="00273825" w:rsidRPr="00C44D1B" w:rsidRDefault="00273825" w:rsidP="00273825">
      <w:pPr>
        <w:ind w:left="851" w:hanging="284"/>
        <w:rPr>
          <w:rFonts w:eastAsiaTheme="minorHAnsi"/>
          <w:b/>
          <w:bCs/>
          <w:color w:val="000000"/>
          <w:u w:color="000000"/>
        </w:rPr>
      </w:pPr>
      <w:r w:rsidRPr="00C44D1B">
        <w:rPr>
          <w:rFonts w:eastAsiaTheme="minorHAnsi"/>
          <w:color w:val="000000"/>
          <w:u w:color="000000"/>
        </w:rPr>
        <w:t>1</w:t>
      </w:r>
      <w:r w:rsidRPr="00C44D1B">
        <w:rPr>
          <w:rFonts w:eastAsiaTheme="minorHAnsi"/>
          <w:color w:val="000000"/>
          <w:u w:color="000000"/>
        </w:rPr>
        <w:tab/>
        <w:t>indicates that UE supports EDC</w:t>
      </w:r>
    </w:p>
    <w:p w14:paraId="40230106" w14:textId="77777777" w:rsidR="00273825" w:rsidRPr="00C44D1B" w:rsidRDefault="00273825" w:rsidP="00273825">
      <w:pPr>
        <w:ind w:left="568" w:hanging="284"/>
      </w:pPr>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273825">
      <w:pPr>
        <w:ind w:left="568"/>
      </w:pPr>
      <w:r w:rsidRPr="00C44D1B">
        <w:t>0</w:t>
      </w:r>
      <w:r w:rsidRPr="00C44D1B">
        <w:tab/>
        <w:t xml:space="preserve">   Secondary DN authentication and authorization over EPC not supported</w:t>
      </w:r>
    </w:p>
    <w:p w14:paraId="36A03E54" w14:textId="4C7EEB7C" w:rsidR="00273825" w:rsidRPr="00C44D1B" w:rsidRDefault="00273825" w:rsidP="00273825">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r w:rsidRPr="00C44D1B">
        <w:lastRenderedPageBreak/>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Default="00C44CD7" w:rsidP="00C44CD7">
      <w:pPr>
        <w:pStyle w:val="B2"/>
        <w:rPr>
          <w:lang w:eastAsia="zh-TW"/>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3E4DD39B" w14:textId="77777777" w:rsidR="00505697" w:rsidRDefault="00505697" w:rsidP="00505697">
      <w:pPr>
        <w:pStyle w:val="B1"/>
      </w:pPr>
      <w:r w:rsidRPr="00C44D1B">
        <w:rPr>
          <w:rFonts w:ascii="Courier New" w:eastAsiaTheme="minorHAnsi" w:hAnsi="Courier New" w:cs="Courier New"/>
          <w:color w:val="000000"/>
        </w:rPr>
        <w:t>&lt;</w:t>
      </w:r>
      <w:r w:rsidRPr="00505697">
        <w:rPr>
          <w:rFonts w:ascii="Courier New" w:eastAsiaTheme="minorHAnsi" w:hAnsi="Courier New" w:cs="Courier New"/>
          <w:color w:val="000000"/>
        </w:rPr>
        <w:t>EPT-S1</w:t>
      </w:r>
      <w:r w:rsidRPr="00C44D1B">
        <w:rPr>
          <w:rFonts w:ascii="Courier New" w:eastAsiaTheme="minorHAnsi" w:hAnsi="Courier New" w:cs="Courier New"/>
          <w:color w:val="000000"/>
        </w:rPr>
        <w:t>&gt;</w:t>
      </w:r>
      <w:r w:rsidRPr="00505697">
        <w:rPr>
          <w:rFonts w:ascii="Courier New" w:eastAsiaTheme="minorHAnsi" w:hAnsi="Courier New" w:cs="Courier New"/>
          <w:color w:val="000000"/>
        </w:rPr>
        <w:t>: integer type; indicates UE’s 5GSM capability for Ethernet PDN type in S1 mode as specified in 3GPP TS 24.501 [161].</w:t>
      </w:r>
    </w:p>
    <w:p w14:paraId="4ABBC3D7" w14:textId="77777777" w:rsidR="00505697" w:rsidRPr="00505697" w:rsidRDefault="00505697" w:rsidP="00505697">
      <w:pPr>
        <w:pStyle w:val="B2"/>
        <w:rPr>
          <w:rFonts w:eastAsia="Times New Roman"/>
        </w:rPr>
      </w:pPr>
      <w:r w:rsidRPr="00505697">
        <w:rPr>
          <w:rFonts w:eastAsia="Times New Roman"/>
        </w:rPr>
        <w:t>0</w:t>
      </w:r>
      <w:r w:rsidRPr="00505697">
        <w:rPr>
          <w:rFonts w:eastAsia="Times New Roman"/>
        </w:rPr>
        <w:tab/>
        <w:t xml:space="preserve">   Ethernet PDN type in S1 mode not supported</w:t>
      </w:r>
    </w:p>
    <w:p w14:paraId="45DC36F2" w14:textId="2054E37A" w:rsidR="00505697" w:rsidRPr="00C44D1B" w:rsidRDefault="00505697" w:rsidP="00505697">
      <w:pPr>
        <w:pStyle w:val="B2"/>
        <w:rPr>
          <w:b/>
        </w:rPr>
      </w:pPr>
      <w:r w:rsidRPr="00505697">
        <w:rPr>
          <w:rFonts w:eastAsia="Times New Roman"/>
        </w:rPr>
        <w:t>1</w:t>
      </w:r>
      <w:r w:rsidRPr="00505697">
        <w:rPr>
          <w:rFonts w:eastAsia="Times New Roman"/>
        </w:rPr>
        <w:tab/>
        <w:t xml:space="preserve">   Ethernet PDN type in S1 mode supported</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t>Mandatory unless only a single subscribed context is supported.</w:t>
      </w:r>
    </w:p>
    <w:p w14:paraId="23591F21" w14:textId="77777777" w:rsidR="00026965" w:rsidRPr="00C44D1B" w:rsidRDefault="00026965" w:rsidP="00E26141">
      <w:pPr>
        <w:pStyle w:val="Heading3"/>
      </w:pPr>
      <w:bookmarkStart w:id="3592" w:name="_CR10_1_2"/>
      <w:bookmarkStart w:id="3593" w:name="_Toc20207642"/>
      <w:bookmarkStart w:id="3594" w:name="_Toc27579525"/>
      <w:bookmarkStart w:id="3595" w:name="_Toc36116105"/>
      <w:bookmarkStart w:id="3596" w:name="_Toc45214986"/>
      <w:bookmarkStart w:id="3597" w:name="_Toc51866754"/>
      <w:bookmarkStart w:id="3598" w:name="_Toc202525178"/>
      <w:bookmarkEnd w:id="3592"/>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593"/>
      <w:bookmarkEnd w:id="3594"/>
      <w:bookmarkEnd w:id="3595"/>
      <w:bookmarkEnd w:id="3596"/>
      <w:bookmarkEnd w:id="3597"/>
      <w:bookmarkEnd w:id="3598"/>
    </w:p>
    <w:p w14:paraId="2D0BFB6C" w14:textId="77777777" w:rsidR="00026965" w:rsidRPr="00C44D1B" w:rsidRDefault="00026965" w:rsidP="007D1BB8">
      <w:pPr>
        <w:pStyle w:val="TH"/>
      </w:pPr>
      <w:bookmarkStart w:id="3599" w:name="_CRTable112"/>
      <w:r w:rsidRPr="00C44D1B">
        <w:t>Table </w:t>
      </w:r>
      <w:bookmarkEnd w:id="3599"/>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600" w:name="_MCCTEMPBM_CRPT80111837___7" w:colFirst="0" w:colLast="0"/>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601" w:name="_MCCTEMPBM_CRPT80111838___7" w:colFirst="0" w:colLast="1"/>
            <w:bookmarkEnd w:id="3600"/>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602" w:name="_MCCTEMPBM_CRPT80111839___7"/>
            <w:bookmarkEnd w:id="3601"/>
            <w:r w:rsidRPr="00C44D1B">
              <w:rPr>
                <w:rFonts w:ascii="Courier New" w:hAnsi="Courier New"/>
              </w:rPr>
              <w:t>+CGDSCONT=?</w:t>
            </w:r>
            <w:bookmarkEnd w:id="3602"/>
          </w:p>
        </w:tc>
        <w:tc>
          <w:tcPr>
            <w:tcW w:w="4881" w:type="dxa"/>
          </w:tcPr>
          <w:p w14:paraId="10092861" w14:textId="77777777" w:rsidR="00026965" w:rsidRPr="00C44D1B" w:rsidRDefault="00026965">
            <w:pPr>
              <w:spacing w:after="20"/>
              <w:rPr>
                <w:rFonts w:ascii="Courier New" w:hAnsi="Courier New"/>
              </w:rPr>
            </w:pPr>
            <w:bookmarkStart w:id="3603" w:name="_MCCTEMPBM_CRPT80111840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603"/>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604" w:name="_MCCTEMPBM_CRPT80111841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04"/>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605" w:name="_MCCTEMPBM_CRPT80111842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605"/>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606" w:name="_MCCTEMPBM_CRPT80111843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607" w:name="_MCCTEMPBM_CRPT80111844___7"/>
      <w:bookmarkEnd w:id="3606"/>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607"/>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608" w:name="_MCCTEMPBM_CRPT80111845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609" w:name="_MCCTEMPBM_CRPT80111846___7"/>
      <w:bookmarkEnd w:id="3608"/>
      <w:r w:rsidRPr="00C44D1B">
        <w:lastRenderedPageBreak/>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610" w:name="_MCCTEMPBM_CRPT80111847___7"/>
      <w:bookmarkEnd w:id="3609"/>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610"/>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611" w:name="_MCCTEMPBM_CRPT80111848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611"/>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612" w:name="_MCCTEMPBM_CRPT80111849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612"/>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bookmarkStart w:id="3613" w:name="_CR10_1_3"/>
      <w:bookmarkEnd w:id="3613"/>
      <w:r w:rsidRPr="00C44D1B">
        <w:br w:type="page"/>
      </w:r>
      <w:bookmarkStart w:id="3614" w:name="_Toc20207643"/>
      <w:bookmarkStart w:id="3615" w:name="_Toc27579526"/>
      <w:bookmarkStart w:id="3616" w:name="_Toc36116106"/>
      <w:bookmarkStart w:id="3617" w:name="_Toc45214987"/>
      <w:bookmarkStart w:id="3618" w:name="_Toc51866755"/>
      <w:bookmarkStart w:id="3619" w:name="_Toc202525179"/>
      <w:r w:rsidRPr="00C44D1B">
        <w:lastRenderedPageBreak/>
        <w:t>10.1.3</w:t>
      </w:r>
      <w:r w:rsidRPr="00C44D1B">
        <w:tab/>
        <w:t xml:space="preserve">Traffic </w:t>
      </w:r>
      <w:r w:rsidR="00C82DB3" w:rsidRPr="00C44D1B">
        <w:t>f</w:t>
      </w:r>
      <w:r w:rsidRPr="00C44D1B">
        <w:t xml:space="preserve">low </w:t>
      </w:r>
      <w:r w:rsidR="00C82DB3" w:rsidRPr="00C44D1B">
        <w:t>t</w:t>
      </w:r>
      <w:r w:rsidRPr="00C44D1B">
        <w:t>emplate +CGTFT</w:t>
      </w:r>
      <w:bookmarkEnd w:id="3614"/>
      <w:bookmarkEnd w:id="3615"/>
      <w:bookmarkEnd w:id="3616"/>
      <w:bookmarkEnd w:id="3617"/>
      <w:bookmarkEnd w:id="3618"/>
      <w:bookmarkEnd w:id="3619"/>
    </w:p>
    <w:p w14:paraId="12CDBA98" w14:textId="77777777" w:rsidR="00026965" w:rsidRPr="00C44D1B" w:rsidRDefault="00026965" w:rsidP="007D1BB8">
      <w:pPr>
        <w:pStyle w:val="TH"/>
      </w:pPr>
      <w:bookmarkStart w:id="3620" w:name="_CRTable113"/>
      <w:r w:rsidRPr="00C44D1B">
        <w:t>Table </w:t>
      </w:r>
      <w:bookmarkEnd w:id="3620"/>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621" w:name="_MCCTEMPBM_CRPT80111850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622" w:name="_MCCTEMPBM_CRPT80111851___7" w:colFirst="0" w:colLast="1"/>
            <w:bookmarkEnd w:id="3621"/>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623" w:name="_MCCTEMPBM_CRPT80111852___7"/>
            <w:bookmarkEnd w:id="3622"/>
            <w:r w:rsidRPr="00C44D1B">
              <w:rPr>
                <w:rFonts w:ascii="Courier New" w:hAnsi="Courier New"/>
              </w:rPr>
              <w:lastRenderedPageBreak/>
              <w:t>+CGTFT=?</w:t>
            </w:r>
            <w:bookmarkEnd w:id="3623"/>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624" w:name="_MCCTEMPBM_CRPT80111853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625" w:name="_MCCTEMPBM_CRPT80111854___7"/>
            <w:bookmarkEnd w:id="3624"/>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25"/>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626" w:name="_MCCTEMPBM_CRPT8011185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26"/>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627" w:name="_MCCTEMPBM_CRPT80111856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 xml:space="preserve">for routing of packets onto different QoS flows towards the TE. The concept is further </w:t>
      </w:r>
      <w:r w:rsidRPr="00C44D1B">
        <w:lastRenderedPageBreak/>
        <w:t>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p w14:paraId="5A577AAC" w14:textId="3084EE02" w:rsidR="00873AA1" w:rsidRPr="00C44D1B" w:rsidRDefault="00873AA1">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w:t>
      </w:r>
      <w:r>
        <w:t>&lt;</w:t>
      </w:r>
      <w:r w:rsidRPr="000903C1">
        <w:rPr>
          <w:rFonts w:ascii="Courier New" w:hAnsi="Courier New"/>
        </w:rPr>
        <w:t>packet filter identifier</w:t>
      </w:r>
      <w:r>
        <w:t xml:space="preserve">&gt; </w:t>
      </w:r>
      <w:r w:rsidRPr="000903C1">
        <w:t xml:space="preserve">causes </w:t>
      </w:r>
      <w:r>
        <w:t>the deletion of a specific Packet Filter identified by the &lt;</w:t>
      </w:r>
      <w:r w:rsidRPr="000903C1">
        <w:rPr>
          <w:rFonts w:ascii="Courier New" w:hAnsi="Courier New"/>
        </w:rPr>
        <w:t>packet filter identifier</w:t>
      </w:r>
      <w:r>
        <w:t xml:space="preserve">&gt; for the context identified by the (local) context identification parameter, </w:t>
      </w:r>
      <w:r w:rsidRPr="000903C1">
        <w:rPr>
          <w:rFonts w:ascii="Courier New" w:hAnsi="Courier New"/>
        </w:rPr>
        <w:t>&lt;cid&gt;</w:t>
      </w:r>
      <w:r>
        <w:t>.</w:t>
      </w:r>
    </w:p>
    <w:bookmarkEnd w:id="3627"/>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628" w:name="_MCCTEMPBM_CRPT80111857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28"/>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629" w:name="_MCCTEMPBM_CRPT80111858___7"/>
      <w:r w:rsidRPr="006B696F">
        <w:rPr>
          <w:rFonts w:ascii="Courier New" w:hAnsi="Courier New"/>
          <w:lang w:val="sv-SE"/>
        </w:rPr>
        <w:t>&lt;packet filter identifier&gt;</w:t>
      </w:r>
      <w:r w:rsidRPr="006B696F">
        <w:rPr>
          <w:lang w:val="sv-SE"/>
        </w:rPr>
        <w:t xml:space="preserve">: </w:t>
      </w:r>
      <w:r w:rsidR="00C42B70" w:rsidRPr="006B696F">
        <w:rPr>
          <w:lang w:val="sv-SE"/>
        </w:rPr>
        <w:t xml:space="preserve">integer type. </w:t>
      </w:r>
      <w:r w:rsidR="00C42B70" w:rsidRPr="00C44D1B">
        <w:t>V</w:t>
      </w:r>
      <w:r w:rsidRPr="00C44D1B">
        <w:t xml:space="preserve">alue range </w:t>
      </w:r>
      <w:r w:rsidR="00C42B70" w:rsidRPr="00C44D1B">
        <w:t xml:space="preserve">is </w:t>
      </w:r>
      <w:r w:rsidRPr="00C44D1B">
        <w:t xml:space="preserve">from 1 to </w:t>
      </w:r>
      <w:r w:rsidR="00786A22" w:rsidRPr="00C44D1B">
        <w:t>16</w:t>
      </w:r>
      <w:r w:rsidRPr="00C44D1B">
        <w:t>.</w:t>
      </w:r>
    </w:p>
    <w:bookmarkEnd w:id="3629"/>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630" w:name="_MCCTEMPBM_CRPT80111859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lastRenderedPageBreak/>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630"/>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631" w:name="_MCCTEMPBM_CRPT80111860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631"/>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632" w:name="_MCCTEMPBM_CRPT80111861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633" w:name="_MCCTEMPBM_CRPT80111862___7"/>
      <w:bookmarkEnd w:id="3632"/>
      <w:r w:rsidRPr="00C44D1B">
        <w:rPr>
          <w:rFonts w:ascii="Courier New" w:hAnsi="Courier New"/>
        </w:rPr>
        <w:t>&lt;ethertype&gt;</w:t>
      </w:r>
      <w:r w:rsidRPr="00C44D1B">
        <w:t>: numeric value in hexadecimal format. The value range is from 0000 to FFFF.</w:t>
      </w:r>
    </w:p>
    <w:bookmarkEnd w:id="3633"/>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634" w:name="_CR10_1_4"/>
      <w:bookmarkStart w:id="3635" w:name="_Toc20207644"/>
      <w:bookmarkStart w:id="3636" w:name="_Toc27579527"/>
      <w:bookmarkStart w:id="3637" w:name="_Toc36116107"/>
      <w:bookmarkStart w:id="3638" w:name="_Toc45214988"/>
      <w:bookmarkStart w:id="3639" w:name="_Toc51866756"/>
      <w:bookmarkStart w:id="3640" w:name="_Toc202525180"/>
      <w:bookmarkEnd w:id="3634"/>
      <w:r w:rsidRPr="00C44D1B">
        <w:lastRenderedPageBreak/>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635"/>
      <w:bookmarkEnd w:id="3636"/>
      <w:bookmarkEnd w:id="3637"/>
      <w:bookmarkEnd w:id="3638"/>
      <w:bookmarkEnd w:id="3639"/>
      <w:bookmarkEnd w:id="3640"/>
    </w:p>
    <w:p w14:paraId="03A0E994" w14:textId="77777777" w:rsidR="00026965" w:rsidRPr="00C44D1B" w:rsidRDefault="00026965">
      <w:pPr>
        <w:pStyle w:val="TH"/>
      </w:pPr>
      <w:bookmarkStart w:id="3641" w:name="_CRTable114"/>
      <w:r w:rsidRPr="00C44D1B">
        <w:t>Table </w:t>
      </w:r>
      <w:bookmarkEnd w:id="3641"/>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642" w:name="_MCCTEMPBM_CRPT80111863___7"/>
            <w:r w:rsidRPr="00C44D1B">
              <w:rPr>
                <w:rFonts w:ascii="Courier New" w:hAnsi="Courier New" w:cs="Courier New"/>
              </w:rPr>
              <w:t>+CGQREQ=[&lt;cid&gt;[,&lt;precedence&gt;[,&lt;delay&gt;,&lt;reliability&gt;[,&lt;peak&gt;[,&lt;mean&gt;]]]]]]</w:t>
            </w:r>
            <w:bookmarkEnd w:id="3642"/>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643" w:name="_MCCTEMPBM_CRPT80111864___7" w:colFirst="0" w:colLast="1"/>
            <w:r w:rsidRPr="00C44D1B">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644" w:name="_MCCTEMPBM_CRPT80111865___7"/>
            <w:bookmarkEnd w:id="3643"/>
            <w:r w:rsidRPr="00C44D1B">
              <w:rPr>
                <w:rFonts w:ascii="Courier New" w:hAnsi="Courier New" w:cs="Courier New"/>
              </w:rPr>
              <w:t>+CGQREQ=?</w:t>
            </w:r>
            <w:bookmarkEnd w:id="3644"/>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645" w:name="_MCCTEMPBM_CRPT80111866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646" w:name="_MCCTEMPBM_CRPT80111867___7"/>
            <w:bookmarkEnd w:id="3645"/>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46"/>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647" w:name="_MCCTEMPBM_CRPT80111868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47"/>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648" w:name="_MCCTEMPBM_CRPT80111869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48"/>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649" w:name="_MCCTEMPBM_CRPT80111870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49"/>
    <w:p w14:paraId="0A530AE6" w14:textId="77777777" w:rsidR="00026965" w:rsidRPr="00C44D1B" w:rsidRDefault="00026965">
      <w:r w:rsidRPr="00C44D1B">
        <w:lastRenderedPageBreak/>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bookmarkStart w:id="3650" w:name="_CR10_1_5"/>
      <w:bookmarkEnd w:id="3650"/>
      <w:r w:rsidRPr="00C44D1B">
        <w:br w:type="page"/>
      </w:r>
      <w:bookmarkStart w:id="3651" w:name="_Toc20207645"/>
      <w:bookmarkStart w:id="3652" w:name="_Toc27579528"/>
      <w:bookmarkStart w:id="3653" w:name="_Toc36116108"/>
      <w:bookmarkStart w:id="3654" w:name="_Toc45214989"/>
      <w:bookmarkStart w:id="3655" w:name="_Toc51866757"/>
      <w:bookmarkStart w:id="3656" w:name="_Toc202525181"/>
      <w:r w:rsidRPr="00C44D1B">
        <w:lastRenderedPageBreak/>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651"/>
      <w:bookmarkEnd w:id="3652"/>
      <w:bookmarkEnd w:id="3653"/>
      <w:bookmarkEnd w:id="3654"/>
      <w:bookmarkEnd w:id="3655"/>
      <w:bookmarkEnd w:id="3656"/>
    </w:p>
    <w:p w14:paraId="6B631103" w14:textId="77777777" w:rsidR="00026965" w:rsidRPr="00C44D1B" w:rsidRDefault="00026965">
      <w:pPr>
        <w:pStyle w:val="TH"/>
      </w:pPr>
      <w:bookmarkStart w:id="3657" w:name="_CRTable115"/>
      <w:r w:rsidRPr="00C44D1B">
        <w:t>Table </w:t>
      </w:r>
      <w:bookmarkEnd w:id="3657"/>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658" w:name="_MCCTEMPBM_CRPT80111871___7"/>
            <w:r w:rsidRPr="00C44D1B">
              <w:rPr>
                <w:rFonts w:ascii="Courier New" w:hAnsi="Courier New" w:cs="Courier New"/>
              </w:rPr>
              <w:t>+CGQMIN=[&lt;cid&gt;[,&lt;precedence&gt;[,&lt;delay&gt;[,&lt;reliability&gt;[,&lt;peak&gt;[,&lt;mean&gt;]]]]]]</w:t>
            </w:r>
            <w:bookmarkEnd w:id="3658"/>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659" w:name="_MCCTEMPBM_CRPT80111872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660" w:name="_MCCTEMPBM_CRPT80111873___7"/>
            <w:bookmarkEnd w:id="3659"/>
            <w:r w:rsidRPr="00C44D1B">
              <w:rPr>
                <w:rFonts w:ascii="Courier New" w:hAnsi="Courier New" w:cs="Courier New"/>
              </w:rPr>
              <w:t>+CGQMIN=?</w:t>
            </w:r>
            <w:bookmarkEnd w:id="3660"/>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661" w:name="_MCCTEMPBM_CRPT80111874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662" w:name="_MCCTEMPBM_CRPT80111875___7"/>
            <w:bookmarkEnd w:id="3661"/>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62"/>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663" w:name="_MCCTEMPBM_CRPT8011187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63"/>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664" w:name="_MCCTEMPBM_CRPT8011187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664"/>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665" w:name="_MCCTEMPBM_CRPT8011187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65"/>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666" w:name="_MCCTEMPBM_CRPT8011187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lastRenderedPageBreak/>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66"/>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667" w:name="_CR10_1_6"/>
      <w:bookmarkStart w:id="3668" w:name="_Toc20207646"/>
      <w:bookmarkStart w:id="3669" w:name="_Toc27579529"/>
      <w:bookmarkStart w:id="3670" w:name="_Toc36116109"/>
      <w:bookmarkStart w:id="3671" w:name="_Toc45214990"/>
      <w:bookmarkStart w:id="3672" w:name="_Toc51866758"/>
      <w:bookmarkStart w:id="3673" w:name="_Toc202525182"/>
      <w:bookmarkEnd w:id="3667"/>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668"/>
      <w:bookmarkEnd w:id="3669"/>
      <w:bookmarkEnd w:id="3670"/>
      <w:bookmarkEnd w:id="3671"/>
      <w:bookmarkEnd w:id="3672"/>
      <w:bookmarkEnd w:id="3673"/>
    </w:p>
    <w:p w14:paraId="0ABE0963" w14:textId="77777777" w:rsidR="00026965" w:rsidRPr="00C44D1B" w:rsidRDefault="00026965" w:rsidP="007D1BB8">
      <w:pPr>
        <w:pStyle w:val="TH"/>
      </w:pPr>
      <w:bookmarkStart w:id="3674" w:name="_CRTable116"/>
      <w:r w:rsidRPr="00C44D1B">
        <w:t>Table </w:t>
      </w:r>
      <w:bookmarkEnd w:id="3674"/>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675" w:name="_MCCTEMPBM_CRPT80111880___7" w:colFirst="0" w:colLast="0"/>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676" w:name="_MCCTEMPBM_CRPT80111881___7" w:colFirst="0" w:colLast="1"/>
            <w:bookmarkEnd w:id="3675"/>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677" w:name="_MCCTEMPBM_CRPT80111882___7"/>
            <w:bookmarkEnd w:id="3676"/>
            <w:r w:rsidRPr="00C44D1B">
              <w:rPr>
                <w:rFonts w:ascii="Courier New" w:hAnsi="Courier New"/>
              </w:rPr>
              <w:t>+CGEQREQ=?</w:t>
            </w:r>
            <w:bookmarkEnd w:id="3677"/>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678" w:name="_MCCTEMPBM_CRPT80111883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 xml:space="preserve">&lt;Traffic handling </w:t>
            </w:r>
            <w:r w:rsidRPr="00C44D1B">
              <w:rPr>
                <w:rFonts w:ascii="Courier New" w:hAnsi="Courier New"/>
              </w:rPr>
              <w:lastRenderedPageBreak/>
              <w:t>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679" w:name="_MCCTEMPBM_CRPT80111884___7"/>
            <w:bookmarkEnd w:id="3678"/>
            <w:r w:rsidRPr="00C44D1B">
              <w:rPr>
                <w:rFonts w:ascii="Courier New" w:hAnsi="Courier New"/>
              </w:rPr>
              <w:t>[</w:t>
            </w:r>
            <w:r w:rsidR="00B03E28" w:rsidRPr="00C44D1B">
              <w:rPr>
                <w:rFonts w:ascii="Courier New" w:hAnsi="Courier New"/>
              </w:rPr>
              <w:t>...</w:t>
            </w:r>
            <w:r w:rsidRPr="00C44D1B">
              <w:rPr>
                <w:rFonts w:ascii="Courier New" w:hAnsi="Courier New"/>
              </w:rPr>
              <w:t>]]</w:t>
            </w:r>
            <w:bookmarkEnd w:id="3679"/>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680" w:name="_MCCTEMPBM_CRPT80111885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80"/>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681" w:name="_MCCTEMPBM_CRPT8011188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81"/>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682" w:name="_MCCTEMPBM_CRPT8011188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82"/>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683" w:name="_MCCTEMPBM_CRPT80111888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683"/>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lastRenderedPageBreak/>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77777777" w:rsidR="00026965" w:rsidRPr="00C44D1B" w:rsidRDefault="00026965" w:rsidP="00F70197">
      <w:pPr>
        <w:pStyle w:val="B1"/>
        <w:ind w:hanging="1"/>
      </w:pPr>
      <w:bookmarkStart w:id="3684" w:name="_MCCTEMPBM_CRPT80111889___3"/>
      <w:r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685" w:name="_MCCTEMPBM_CRPT80111890___7"/>
      <w:bookmarkEnd w:id="3684"/>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685"/>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686" w:name="_MCCTEMPBM_CRPT80111891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686"/>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687" w:name="_MCCTEMPBM_CRPT80111892___7"/>
      <w:r w:rsidRPr="00C44D1B">
        <w:rPr>
          <w:rFonts w:ascii="Courier New" w:hAnsi="Courier New"/>
        </w:rPr>
        <w:lastRenderedPageBreak/>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687"/>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688" w:name="_MCCTEMPBM_CRPT80111893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688"/>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689" w:name="_MCCTEMPBM_CRPT80111894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689"/>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690" w:name="_CR10_1_7"/>
      <w:bookmarkStart w:id="3691" w:name="_Toc20207647"/>
      <w:bookmarkStart w:id="3692" w:name="_Toc27579530"/>
      <w:bookmarkStart w:id="3693" w:name="_Toc36116110"/>
      <w:bookmarkStart w:id="3694" w:name="_Toc45214991"/>
      <w:bookmarkStart w:id="3695" w:name="_Toc51866759"/>
      <w:bookmarkStart w:id="3696" w:name="_Toc202525183"/>
      <w:bookmarkEnd w:id="3690"/>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691"/>
      <w:bookmarkEnd w:id="3692"/>
      <w:bookmarkEnd w:id="3693"/>
      <w:bookmarkEnd w:id="3694"/>
      <w:bookmarkEnd w:id="3695"/>
      <w:bookmarkEnd w:id="3696"/>
    </w:p>
    <w:p w14:paraId="16FBE538" w14:textId="77777777" w:rsidR="00026965" w:rsidRPr="00C44D1B" w:rsidRDefault="00026965" w:rsidP="007D1BB8">
      <w:pPr>
        <w:pStyle w:val="TH"/>
      </w:pPr>
      <w:bookmarkStart w:id="3697" w:name="_CRTable117"/>
      <w:r w:rsidRPr="00C44D1B">
        <w:t>Table </w:t>
      </w:r>
      <w:bookmarkEnd w:id="3697"/>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698" w:name="_MCCTEMPBM_CRPT80111895___7" w:colFirst="0" w:colLast="0"/>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699" w:name="_MCCTEMPBM_CRPT80111896___7" w:colFirst="0" w:colLast="1"/>
            <w:bookmarkEnd w:id="3698"/>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 xml:space="preserve">&lt;cid&gt;,&lt;Traffic class&gt;,&lt;Maximum bitrate UL&gt;,&lt;Maximum bitrate DL&gt;,&lt;Guaranteed bitrate UL&gt;,&lt;Guaranteed bitrate DL&gt;,&lt;Delivery </w:t>
            </w:r>
            <w:r w:rsidRPr="00C44D1B">
              <w:rPr>
                <w:rFonts w:ascii="Courier New" w:hAnsi="Courier New"/>
              </w:rPr>
              <w:lastRenderedPageBreak/>
              <w:t>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700" w:name="_MCCTEMPBM_CRPT80111897___7"/>
            <w:bookmarkEnd w:id="3699"/>
            <w:r w:rsidRPr="00C44D1B">
              <w:rPr>
                <w:rFonts w:ascii="Courier New" w:hAnsi="Courier New"/>
              </w:rPr>
              <w:lastRenderedPageBreak/>
              <w:t>+CGEQMIN=?</w:t>
            </w:r>
            <w:bookmarkEnd w:id="3700"/>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701" w:name="_MCCTEMPBM_CRPT80111898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702" w:name="_MCCTEMPBM_CRPT80111899___7"/>
            <w:bookmarkEnd w:id="3701"/>
            <w:r w:rsidRPr="00C44D1B">
              <w:rPr>
                <w:rFonts w:ascii="Courier New" w:hAnsi="Courier New"/>
              </w:rPr>
              <w:t>[</w:t>
            </w:r>
            <w:r w:rsidR="001420E4" w:rsidRPr="00C44D1B">
              <w:rPr>
                <w:rFonts w:ascii="Courier New" w:hAnsi="Courier New"/>
              </w:rPr>
              <w:t>...</w:t>
            </w:r>
            <w:r w:rsidRPr="00C44D1B">
              <w:rPr>
                <w:rFonts w:ascii="Courier New" w:hAnsi="Courier New"/>
              </w:rPr>
              <w:t>]]</w:t>
            </w:r>
            <w:bookmarkEnd w:id="3702"/>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703" w:name="_MCCTEMPBM_CRPT8011190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703"/>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704" w:name="_MCCTEMPBM_CRPT80111901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704"/>
    <w:p w14:paraId="606FBA70" w14:textId="77777777" w:rsidR="00026965" w:rsidRPr="00C44D1B" w:rsidRDefault="00026965" w:rsidP="007D1BB8">
      <w:r w:rsidRPr="00C44D1B">
        <w:lastRenderedPageBreak/>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705" w:name="_MCCTEMPBM_CRPT80111902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705"/>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706" w:name="_MCCTEMPBM_CRPT80111903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06"/>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707" w:name="_MCCTEMPBM_CRPT80111904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07"/>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708" w:name="_MCCTEMPBM_CRPT80111905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708"/>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lastRenderedPageBreak/>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709" w:name="_MCCTEMPBM_CRPT80111906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709"/>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710" w:name="_MCCTEMPBM_CRPT80111907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710"/>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bookmarkStart w:id="3711" w:name="_CR10_1_8"/>
      <w:bookmarkEnd w:id="3711"/>
      <w:r w:rsidRPr="00C44D1B">
        <w:br w:type="page"/>
      </w:r>
      <w:bookmarkStart w:id="3712" w:name="_Toc20207648"/>
      <w:bookmarkStart w:id="3713" w:name="_Toc27579531"/>
      <w:bookmarkStart w:id="3714" w:name="_Toc36116111"/>
      <w:bookmarkStart w:id="3715" w:name="_Toc45214992"/>
      <w:bookmarkStart w:id="3716" w:name="_Toc51866760"/>
      <w:bookmarkStart w:id="3717" w:name="_Toc202525184"/>
      <w:r w:rsidRPr="00C44D1B">
        <w:lastRenderedPageBreak/>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712"/>
      <w:bookmarkEnd w:id="3713"/>
      <w:bookmarkEnd w:id="3714"/>
      <w:bookmarkEnd w:id="3715"/>
      <w:bookmarkEnd w:id="3716"/>
      <w:bookmarkEnd w:id="3717"/>
    </w:p>
    <w:p w14:paraId="3D50A563" w14:textId="77777777" w:rsidR="00026965" w:rsidRPr="00C44D1B" w:rsidRDefault="00026965" w:rsidP="007D1BB8">
      <w:pPr>
        <w:pStyle w:val="TH"/>
      </w:pPr>
      <w:bookmarkStart w:id="3718" w:name="_CRTable118"/>
      <w:r w:rsidRPr="00C44D1B">
        <w:t>Table </w:t>
      </w:r>
      <w:bookmarkEnd w:id="3718"/>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719" w:name="_MCCTEMPBM_CRPT80111908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720" w:name="_MCCTEMPBM_CRPT80111909___7"/>
            <w:bookmarkEnd w:id="3719"/>
            <w:r w:rsidRPr="00C44D1B">
              <w:rPr>
                <w:rFonts w:ascii="Courier New" w:hAnsi="Courier New"/>
              </w:rPr>
              <w:t>+CGEQNEG=?</w:t>
            </w:r>
            <w:bookmarkEnd w:id="3720"/>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721" w:name="_MCCTEMPBM_CRPT80111910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21"/>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722" w:name="_MCCTEMPBM_CRPT8011191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722"/>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723" w:name="_MCCTEMPBM_CRPT80111912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723"/>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724" w:name="_MCCTEMPBM_CRPT80111913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24"/>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725" w:name="_MCCTEMPBM_CRPT80111914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25"/>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726" w:name="_MCCTEMPBM_CRPT80111915___7"/>
      <w:r w:rsidRPr="00C44D1B">
        <w:rPr>
          <w:rFonts w:ascii="Courier New" w:hAnsi="Courier New"/>
        </w:rPr>
        <w:lastRenderedPageBreak/>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26"/>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727" w:name="_MCCTEMPBM_CRPT80111916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727"/>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728" w:name="_MCCTEMPBM_CRPT80111917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728"/>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729" w:name="_CR10_1_9"/>
      <w:bookmarkStart w:id="3730" w:name="_Toc20207649"/>
      <w:bookmarkStart w:id="3731" w:name="_Toc27579532"/>
      <w:bookmarkStart w:id="3732" w:name="_Toc36116112"/>
      <w:bookmarkStart w:id="3733" w:name="_Toc45214993"/>
      <w:bookmarkStart w:id="3734" w:name="_Toc51866761"/>
      <w:bookmarkStart w:id="3735" w:name="_Toc202525185"/>
      <w:bookmarkEnd w:id="3729"/>
      <w:r w:rsidRPr="00C44D1B">
        <w:lastRenderedPageBreak/>
        <w:t>10.1.9</w:t>
      </w:r>
      <w:r w:rsidRPr="00C44D1B">
        <w:tab/>
        <w:t>PS attach or detach +CGATT</w:t>
      </w:r>
      <w:bookmarkEnd w:id="3730"/>
      <w:bookmarkEnd w:id="3731"/>
      <w:bookmarkEnd w:id="3732"/>
      <w:bookmarkEnd w:id="3733"/>
      <w:bookmarkEnd w:id="3734"/>
      <w:bookmarkEnd w:id="3735"/>
    </w:p>
    <w:p w14:paraId="2BF3603B" w14:textId="77777777" w:rsidR="00026965" w:rsidRPr="00C44D1B" w:rsidRDefault="00026965">
      <w:pPr>
        <w:pStyle w:val="TH"/>
      </w:pPr>
      <w:bookmarkStart w:id="3736" w:name="_CRTable119"/>
      <w:r w:rsidRPr="00C44D1B">
        <w:t>Table </w:t>
      </w:r>
      <w:bookmarkEnd w:id="3736"/>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737" w:name="_MCCTEMPBM_CRPT80111918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738" w:name="_MCCTEMPBM_CRPT80111919___7" w:colFirst="0" w:colLast="0"/>
            <w:bookmarkEnd w:id="3737"/>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739" w:name="_MCCTEMPBM_CRPT80111920___7"/>
            <w:bookmarkEnd w:id="3738"/>
            <w:r w:rsidRPr="00C44D1B">
              <w:rPr>
                <w:rFonts w:ascii="Courier New" w:hAnsi="Courier New" w:cs="Courier New"/>
              </w:rPr>
              <w:t>+CGATT=?</w:t>
            </w:r>
            <w:bookmarkEnd w:id="3739"/>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740" w:name="_MCCTEMPBM_CRPT80111921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40"/>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741" w:name="_MCCTEMPBM_CRPT80111922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742" w:name="_MCCTEMPBM_CRPT80111923___7"/>
      <w:bookmarkEnd w:id="3741"/>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42"/>
    <w:p w14:paraId="0AF106F3" w14:textId="3ECE2427" w:rsidR="00026965" w:rsidRDefault="00026965">
      <w:pPr>
        <w:spacing w:line="200" w:lineRule="exact"/>
      </w:pPr>
      <w:r w:rsidRPr="00C44D1B">
        <w:t>Any active PDP contexts</w:t>
      </w:r>
      <w:r w:rsidR="009E0A65">
        <w:t>, PDN connections</w:t>
      </w:r>
      <w:r w:rsidRPr="00C44D1B">
        <w:t xml:space="preserve"> will be automatically deactivated when the attachment state changes to detached.</w:t>
      </w:r>
    </w:p>
    <w:p w14:paraId="54793314" w14:textId="6EF20F75" w:rsidR="009E0A65" w:rsidRPr="00C44D1B" w:rsidRDefault="009E0A65">
      <w:pPr>
        <w:spacing w:line="200" w:lineRule="exact"/>
      </w:pPr>
      <w:r w:rsidRPr="000903C1">
        <w:t xml:space="preserve">Any </w:t>
      </w:r>
      <w:r>
        <w:t>established PDU sessions</w:t>
      </w:r>
      <w:r w:rsidRPr="000903C1">
        <w:t xml:space="preserve"> will be automatically </w:t>
      </w:r>
      <w:r>
        <w:t>released</w:t>
      </w:r>
      <w:r w:rsidRPr="000903C1">
        <w:t xml:space="preserve"> when the </w:t>
      </w:r>
      <w:r>
        <w:t>registration</w:t>
      </w:r>
      <w:r w:rsidRPr="000903C1">
        <w:t xml:space="preserve"> state changes to de</w:t>
      </w:r>
      <w:r>
        <w:t>registered</w:t>
      </w:r>
      <w:r w:rsidRPr="000903C1">
        <w:t>.</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743" w:name="_MCCTEMPBM_CRPT80111924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743"/>
    <w:p w14:paraId="25849D9B" w14:textId="77777777" w:rsidR="009E0A65" w:rsidRPr="00DF5DDF" w:rsidRDefault="009E0A65" w:rsidP="009E0A65">
      <w:pPr>
        <w:pStyle w:val="B2"/>
      </w:pPr>
      <w:r w:rsidRPr="000903C1">
        <w:t>0</w:t>
      </w:r>
      <w:r w:rsidRPr="000903C1">
        <w:tab/>
        <w:t>detached</w:t>
      </w:r>
      <w:r>
        <w:t>(</w:t>
      </w:r>
      <w:r w:rsidRPr="00C44D1B">
        <w:t>GSM/UMTS</w:t>
      </w:r>
      <w:r>
        <w:t>/EPS), deregistered(5GS)</w:t>
      </w:r>
    </w:p>
    <w:p w14:paraId="65CC70F6" w14:textId="5EE8ECFE" w:rsidR="005742ED" w:rsidRPr="00C44D1B" w:rsidRDefault="009E0A65" w:rsidP="005742ED">
      <w:pPr>
        <w:pStyle w:val="B2"/>
      </w:pPr>
      <w:r w:rsidRPr="000903C1">
        <w:t>1</w:t>
      </w:r>
      <w:r w:rsidRPr="000903C1">
        <w:tab/>
        <w:t>attached</w:t>
      </w:r>
      <w:r>
        <w:t>(</w:t>
      </w:r>
      <w:r w:rsidRPr="00C44D1B">
        <w:t>GSM/UMTS</w:t>
      </w:r>
      <w:r>
        <w:t>/EPS), registered(5GS)</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744" w:name="_CR10_1_10"/>
      <w:bookmarkStart w:id="3745" w:name="_Toc20207650"/>
      <w:bookmarkStart w:id="3746" w:name="_Toc27579533"/>
      <w:bookmarkStart w:id="3747" w:name="_Toc36116113"/>
      <w:bookmarkStart w:id="3748" w:name="_Toc45214994"/>
      <w:bookmarkStart w:id="3749" w:name="_Toc51866762"/>
      <w:bookmarkStart w:id="3750" w:name="_Toc202525186"/>
      <w:bookmarkEnd w:id="3744"/>
      <w:r w:rsidRPr="00C44D1B">
        <w:t>10.1.10</w:t>
      </w:r>
      <w:r w:rsidRPr="00C44D1B">
        <w:tab/>
        <w:t>PDP context activate or deactivate +CGACT</w:t>
      </w:r>
      <w:bookmarkEnd w:id="3745"/>
      <w:bookmarkEnd w:id="3746"/>
      <w:bookmarkEnd w:id="3747"/>
      <w:bookmarkEnd w:id="3748"/>
      <w:bookmarkEnd w:id="3749"/>
      <w:bookmarkEnd w:id="3750"/>
    </w:p>
    <w:p w14:paraId="547FC237" w14:textId="77777777" w:rsidR="00026965" w:rsidRPr="00C44D1B" w:rsidRDefault="00026965">
      <w:pPr>
        <w:pStyle w:val="TH"/>
      </w:pPr>
      <w:bookmarkStart w:id="3751" w:name="_CRTable120"/>
      <w:r w:rsidRPr="00C44D1B">
        <w:t>Table </w:t>
      </w:r>
      <w:bookmarkEnd w:id="3751"/>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752" w:name="_MCCTEMPBM_CRPT80111925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753" w:name="_MCCTEMPBM_CRPT80111926___7" w:colFirst="0" w:colLast="1"/>
            <w:bookmarkEnd w:id="3752"/>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754" w:name="_MCCTEMPBM_CRPT80111927___7"/>
            <w:bookmarkEnd w:id="3753"/>
            <w:r w:rsidRPr="00C44D1B">
              <w:rPr>
                <w:rFonts w:ascii="Courier New" w:hAnsi="Courier New" w:cs="Courier New"/>
              </w:rPr>
              <w:t>+CGACT=?</w:t>
            </w:r>
            <w:bookmarkEnd w:id="3754"/>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755" w:name="_MCCTEMPBM_CRPT80111928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55"/>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756" w:name="_MCCTEMPBM_CRPT80111929___7"/>
      <w:r w:rsidRPr="00C44D1B">
        <w:lastRenderedPageBreak/>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757" w:name="_MCCTEMPBM_CRPT80111930___7"/>
      <w:bookmarkEnd w:id="3756"/>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57"/>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758" w:name="_MCCTEMPBM_CRPT80111931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758"/>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759" w:name="_MCCTEMPBM_CRPT80111932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759"/>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760" w:name="_MCCTEMPBM_CRPT8011193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60"/>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761" w:name="_CR10_1_11"/>
      <w:bookmarkStart w:id="3762" w:name="_Toc20207651"/>
      <w:bookmarkStart w:id="3763" w:name="_Toc27579534"/>
      <w:bookmarkStart w:id="3764" w:name="_Toc36116114"/>
      <w:bookmarkStart w:id="3765" w:name="_Toc45214995"/>
      <w:bookmarkStart w:id="3766" w:name="_Toc51866763"/>
      <w:bookmarkStart w:id="3767" w:name="_Toc202525187"/>
      <w:bookmarkEnd w:id="3761"/>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762"/>
      <w:bookmarkEnd w:id="3763"/>
      <w:bookmarkEnd w:id="3764"/>
      <w:bookmarkEnd w:id="3765"/>
      <w:bookmarkEnd w:id="3766"/>
      <w:bookmarkEnd w:id="3767"/>
    </w:p>
    <w:p w14:paraId="1F0E274E" w14:textId="77777777" w:rsidR="00026965" w:rsidRPr="00C44D1B" w:rsidRDefault="00026965" w:rsidP="007D1BB8">
      <w:pPr>
        <w:pStyle w:val="TH"/>
      </w:pPr>
      <w:bookmarkStart w:id="3768" w:name="_CRTable121"/>
      <w:r w:rsidRPr="00C44D1B">
        <w:t>Table </w:t>
      </w:r>
      <w:bookmarkEnd w:id="3768"/>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769" w:name="_MCCTEMPBM_CRPT80111934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770" w:name="_MCCTEMPBM_CRPT80111935___7"/>
            <w:bookmarkEnd w:id="3769"/>
            <w:r w:rsidRPr="00C44D1B">
              <w:rPr>
                <w:rFonts w:ascii="Courier New" w:hAnsi="Courier New"/>
              </w:rPr>
              <w:t>+CGCMOD=?</w:t>
            </w:r>
            <w:bookmarkEnd w:id="3770"/>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771" w:name="_MCCTEMPBM_CRPT80111936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71"/>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772" w:name="_MCCTEMPBM_CRPT8011193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772"/>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773" w:name="_MCCTEMPBM_CRPT80111938___7"/>
      <w:r w:rsidRPr="00C44D1B">
        <w:lastRenderedPageBreak/>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773"/>
    <w:p w14:paraId="3DA27B53" w14:textId="77777777" w:rsidR="00026965" w:rsidRPr="00C44D1B" w:rsidRDefault="00FA4D2A" w:rsidP="00FA4D2A">
      <w:r w:rsidRPr="00C44D1B">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774" w:name="_MCCTEMPBM_CRPT80111939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774"/>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775" w:name="_MCCTEMPBM_CRPT8011194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75"/>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776" w:name="_CR10_1_12"/>
      <w:bookmarkStart w:id="3777" w:name="_Toc20207652"/>
      <w:bookmarkStart w:id="3778" w:name="_Toc27579535"/>
      <w:bookmarkStart w:id="3779" w:name="_Toc36116115"/>
      <w:bookmarkStart w:id="3780" w:name="_Toc45214996"/>
      <w:bookmarkStart w:id="3781" w:name="_Toc51866764"/>
      <w:bookmarkStart w:id="3782" w:name="_Toc202525188"/>
      <w:bookmarkEnd w:id="3776"/>
      <w:r w:rsidRPr="00C44D1B">
        <w:t>10.1.12</w:t>
      </w:r>
      <w:r w:rsidRPr="00C44D1B">
        <w:tab/>
        <w:t>Enter data state +CGDATA</w:t>
      </w:r>
      <w:bookmarkEnd w:id="3777"/>
      <w:bookmarkEnd w:id="3778"/>
      <w:bookmarkEnd w:id="3779"/>
      <w:bookmarkEnd w:id="3780"/>
      <w:bookmarkEnd w:id="3781"/>
      <w:bookmarkEnd w:id="3782"/>
    </w:p>
    <w:p w14:paraId="76BBC9A0" w14:textId="77777777" w:rsidR="00026965" w:rsidRPr="00C44D1B" w:rsidRDefault="00026965">
      <w:pPr>
        <w:pStyle w:val="TH"/>
      </w:pPr>
      <w:bookmarkStart w:id="3783" w:name="_CRTable122"/>
      <w:r w:rsidRPr="00C44D1B">
        <w:t>Table </w:t>
      </w:r>
      <w:bookmarkEnd w:id="3783"/>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784" w:name="_MCCTEMPBM_CRPT80111941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785" w:name="_MCCTEMPBM_CRPT80111942___7"/>
            <w:bookmarkEnd w:id="3784"/>
            <w:r w:rsidRPr="00C44D1B">
              <w:rPr>
                <w:rFonts w:ascii="Courier New" w:hAnsi="Courier New" w:cs="Courier New"/>
              </w:rPr>
              <w:t>+CGDATA=?</w:t>
            </w:r>
            <w:bookmarkEnd w:id="3785"/>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786" w:name="_MCCTEMPBM_CRPT80111943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786"/>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787" w:name="_MCCTEMPBM_CRPT8011194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787"/>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788" w:name="_MCCTEMPBM_CRPT80111945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789" w:name="_MCCTEMPBM_CRPT80111946___7"/>
      <w:bookmarkEnd w:id="3788"/>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790" w:name="_MCCTEMPBM_CRPT80111947___7"/>
      <w:bookmarkEnd w:id="3789"/>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790"/>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lastRenderedPageBreak/>
        <w:tab/>
        <w:t>The MT may have a priori knowledge, for example, it may implement only one PDP type.</w:t>
      </w:r>
    </w:p>
    <w:p w14:paraId="54895916" w14:textId="77777777" w:rsidR="00026965" w:rsidRPr="00C44D1B" w:rsidRDefault="00026965">
      <w:pPr>
        <w:pStyle w:val="B1"/>
      </w:pPr>
      <w:bookmarkStart w:id="3791" w:name="_MCCTEMPBM_CRPT80111948___7"/>
      <w:r w:rsidRPr="00C44D1B">
        <w:tab/>
        <w:t xml:space="preserve">The command may have provided an </w:t>
      </w:r>
      <w:r w:rsidRPr="00C44D1B">
        <w:rPr>
          <w:rFonts w:ascii="Courier New" w:hAnsi="Courier New"/>
        </w:rPr>
        <w:t>&lt;L2P&gt;</w:t>
      </w:r>
      <w:r w:rsidRPr="00C44D1B">
        <w:t xml:space="preserve"> parameter value.</w:t>
      </w:r>
    </w:p>
    <w:bookmarkEnd w:id="3791"/>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t>If any of this information is in conflict, the command will fail.</w:t>
      </w:r>
    </w:p>
    <w:p w14:paraId="588EF813" w14:textId="77777777" w:rsidR="00026965" w:rsidRPr="00C44D1B" w:rsidRDefault="00026965">
      <w:bookmarkStart w:id="3792" w:name="_MCCTEMPBM_CRPT80111949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792"/>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793" w:name="_MCCTEMPBM_CRPT80111950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793"/>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794" w:name="_MCCTEMPBM_CRPT8011195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794"/>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795" w:name="_MCCTEMPBM_CRPT80111952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796" w:name="_MCCTEMPBM_CRPT80111953___2"/>
      <w:bookmarkEnd w:id="3795"/>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797" w:name="_MCCTEMPBM_CRPT80111954___7"/>
      <w:bookmarkEnd w:id="3796"/>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97"/>
    <w:p w14:paraId="408D9868" w14:textId="77777777" w:rsidR="00026965" w:rsidRPr="00C44D1B" w:rsidRDefault="00026965">
      <w:r w:rsidRPr="00C44D1B">
        <w:rPr>
          <w:b/>
        </w:rPr>
        <w:t>Implementation</w:t>
      </w:r>
    </w:p>
    <w:p w14:paraId="131CB316" w14:textId="77777777" w:rsidR="00026965" w:rsidRPr="00C44D1B" w:rsidRDefault="00026965">
      <w:bookmarkStart w:id="3798" w:name="_MCCTEMPBM_CRPT80111955___7"/>
      <w:r w:rsidRPr="00C44D1B">
        <w:t xml:space="preserve">Optional if the </w:t>
      </w:r>
      <w:r w:rsidRPr="00C44D1B">
        <w:rPr>
          <w:rFonts w:ascii="Courier New" w:hAnsi="Courier New" w:cs="Courier New"/>
        </w:rPr>
        <w:t>D</w:t>
      </w:r>
      <w:r w:rsidRPr="00C44D1B">
        <w:t xml:space="preserve"> (dial) command can be used to specify Packet Domain operation.</w:t>
      </w:r>
    </w:p>
    <w:p w14:paraId="4F0F1CA5" w14:textId="77777777" w:rsidR="00026965" w:rsidRPr="00C44D1B" w:rsidRDefault="00026965" w:rsidP="00E26141">
      <w:pPr>
        <w:pStyle w:val="Heading3"/>
      </w:pPr>
      <w:bookmarkStart w:id="3799" w:name="_CR10_1_13"/>
      <w:bookmarkEnd w:id="3798"/>
      <w:bookmarkEnd w:id="3799"/>
      <w:r w:rsidRPr="00C44D1B">
        <w:br w:type="page"/>
      </w:r>
      <w:bookmarkStart w:id="3800" w:name="_Toc20207653"/>
      <w:bookmarkStart w:id="3801" w:name="_Toc27579536"/>
      <w:bookmarkStart w:id="3802" w:name="_Toc36116116"/>
      <w:bookmarkStart w:id="3803" w:name="_Toc45214997"/>
      <w:bookmarkStart w:id="3804" w:name="_Toc51866765"/>
      <w:bookmarkStart w:id="3805" w:name="_Toc202525189"/>
      <w:r w:rsidRPr="00C44D1B">
        <w:lastRenderedPageBreak/>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800"/>
      <w:bookmarkEnd w:id="3801"/>
      <w:bookmarkEnd w:id="3802"/>
      <w:bookmarkEnd w:id="3803"/>
      <w:bookmarkEnd w:id="3804"/>
      <w:bookmarkEnd w:id="3805"/>
    </w:p>
    <w:p w14:paraId="11CAD4FD" w14:textId="77777777" w:rsidR="00026965" w:rsidRPr="00C44D1B" w:rsidRDefault="00026965" w:rsidP="00E26141">
      <w:pPr>
        <w:pStyle w:val="Heading3"/>
      </w:pPr>
      <w:bookmarkStart w:id="3806" w:name="_CR10_1_14"/>
      <w:bookmarkStart w:id="3807" w:name="_Toc20207654"/>
      <w:bookmarkStart w:id="3808" w:name="_Toc27579537"/>
      <w:bookmarkStart w:id="3809" w:name="_Toc36116117"/>
      <w:bookmarkStart w:id="3810" w:name="_Toc45214998"/>
      <w:bookmarkStart w:id="3811" w:name="_Toc51866766"/>
      <w:bookmarkStart w:id="3812" w:name="_Toc202525190"/>
      <w:bookmarkEnd w:id="3806"/>
      <w:r w:rsidRPr="00C44D1B">
        <w:t>10.1.14</w:t>
      </w:r>
      <w:r w:rsidRPr="00C44D1B">
        <w:tab/>
        <w:t>Show PDP address</w:t>
      </w:r>
      <w:r w:rsidR="00E706C5" w:rsidRPr="00C44D1B">
        <w:t>(es)</w:t>
      </w:r>
      <w:r w:rsidRPr="00C44D1B">
        <w:t xml:space="preserve"> +CGPADDR</w:t>
      </w:r>
      <w:bookmarkEnd w:id="3807"/>
      <w:bookmarkEnd w:id="3808"/>
      <w:bookmarkEnd w:id="3809"/>
      <w:bookmarkEnd w:id="3810"/>
      <w:bookmarkEnd w:id="3811"/>
      <w:bookmarkEnd w:id="3812"/>
    </w:p>
    <w:p w14:paraId="2D59A8BB" w14:textId="77777777" w:rsidR="00026965" w:rsidRPr="00C44D1B" w:rsidRDefault="00026965">
      <w:pPr>
        <w:pStyle w:val="TH"/>
      </w:pPr>
      <w:bookmarkStart w:id="3813" w:name="_CRTable123"/>
      <w:r w:rsidRPr="00C44D1B">
        <w:t>Table</w:t>
      </w:r>
      <w:r w:rsidR="00B422F7" w:rsidRPr="00C44D1B">
        <w:t> </w:t>
      </w:r>
      <w:bookmarkEnd w:id="3813"/>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814" w:name="_MCCTEMPBM_CRPT80111956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815" w:name="_MCCTEMPBM_CRPT80111957___7"/>
            <w:bookmarkEnd w:id="3814"/>
            <w:r w:rsidRPr="00C44D1B">
              <w:rPr>
                <w:rFonts w:ascii="Courier New" w:hAnsi="Courier New"/>
              </w:rPr>
              <w:t>+CGPADDR=?</w:t>
            </w:r>
            <w:bookmarkEnd w:id="3815"/>
          </w:p>
        </w:tc>
        <w:tc>
          <w:tcPr>
            <w:tcW w:w="4747" w:type="dxa"/>
          </w:tcPr>
          <w:p w14:paraId="2407880C" w14:textId="77777777" w:rsidR="00026965" w:rsidRPr="00C44D1B" w:rsidRDefault="00026965">
            <w:pPr>
              <w:spacing w:after="20"/>
              <w:rPr>
                <w:rFonts w:ascii="Courier New" w:hAnsi="Courier New"/>
              </w:rPr>
            </w:pPr>
            <w:bookmarkStart w:id="3816" w:name="_MCCTEMPBM_CRPT80111958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816"/>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817" w:name="_MCCTEMPBM_CRPT80111959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817"/>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818" w:name="_MCCTEMPBM_CRPT80111960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818"/>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819" w:name="_MCCTEMPBM_CRPT80111961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819"/>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820" w:name="_MCCTEMPBM_CRPT80111962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821" w:name="_MCCTEMPBM_CRPT80111963___7"/>
      <w:bookmarkEnd w:id="3820"/>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821"/>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822" w:name="_CR10_1_15"/>
      <w:bookmarkStart w:id="3823" w:name="_Toc20207655"/>
      <w:bookmarkStart w:id="3824" w:name="_Toc27579538"/>
      <w:bookmarkStart w:id="3825" w:name="_Toc36116118"/>
      <w:bookmarkStart w:id="3826" w:name="_Toc45214999"/>
      <w:bookmarkStart w:id="3827" w:name="_Toc51866767"/>
      <w:bookmarkStart w:id="3828" w:name="_Toc202525191"/>
      <w:bookmarkEnd w:id="3822"/>
      <w:r w:rsidRPr="00C44D1B">
        <w:lastRenderedPageBreak/>
        <w:t>10.1.15</w:t>
      </w:r>
      <w:r w:rsidRPr="00C44D1B">
        <w:tab/>
        <w:t>Automatic response to a network request for PDP context activation +CGAUTO</w:t>
      </w:r>
      <w:bookmarkEnd w:id="3823"/>
      <w:bookmarkEnd w:id="3824"/>
      <w:bookmarkEnd w:id="3825"/>
      <w:bookmarkEnd w:id="3826"/>
      <w:bookmarkEnd w:id="3827"/>
      <w:bookmarkEnd w:id="3828"/>
    </w:p>
    <w:p w14:paraId="1D18366B" w14:textId="77777777" w:rsidR="00026965" w:rsidRPr="00C44D1B" w:rsidRDefault="00026965">
      <w:pPr>
        <w:pStyle w:val="TH"/>
      </w:pPr>
      <w:bookmarkStart w:id="3829" w:name="_CRTable124"/>
      <w:r w:rsidRPr="00C44D1B">
        <w:t>Table </w:t>
      </w:r>
      <w:bookmarkEnd w:id="3829"/>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830" w:name="_MCCTEMPBM_CRPT80111964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831" w:name="_MCCTEMPBM_CRPT80111965___7" w:colFirst="0" w:colLast="0"/>
            <w:bookmarkEnd w:id="3830"/>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832" w:name="_MCCTEMPBM_CRPT80111966___7"/>
            <w:bookmarkEnd w:id="3831"/>
            <w:r w:rsidRPr="00C44D1B">
              <w:rPr>
                <w:rFonts w:ascii="Courier New" w:hAnsi="Courier New" w:cs="Courier New"/>
              </w:rPr>
              <w:t>+CGAUTO=?</w:t>
            </w:r>
            <w:bookmarkEnd w:id="3832"/>
          </w:p>
        </w:tc>
        <w:tc>
          <w:tcPr>
            <w:tcW w:w="3398" w:type="dxa"/>
          </w:tcPr>
          <w:p w14:paraId="2599F4B0" w14:textId="77777777" w:rsidR="00026965" w:rsidRPr="00C44D1B" w:rsidRDefault="00026965">
            <w:pPr>
              <w:spacing w:after="20"/>
            </w:pPr>
            <w:bookmarkStart w:id="3833" w:name="_MCCTEMPBM_CRPT80111967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833"/>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3834" w:name="_MCCTEMPBM_CRPT80111968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3834"/>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3835" w:name="_MCCTEMPBM_CRPT80111969___7"/>
      <w:r w:rsidRPr="00C44D1B">
        <w:rPr>
          <w:rFonts w:ascii="Courier New" w:hAnsi="Courier New"/>
        </w:rPr>
        <w:t>&lt;n&gt;</w:t>
      </w:r>
      <w:r w:rsidRPr="00C44D1B">
        <w:t>:</w:t>
      </w:r>
      <w:r w:rsidR="0028497A" w:rsidRPr="00C44D1B">
        <w:t xml:space="preserve"> </w:t>
      </w:r>
      <w:r w:rsidR="00BB2274" w:rsidRPr="00C44D1B">
        <w:t>integer type</w:t>
      </w:r>
    </w:p>
    <w:bookmarkEnd w:id="3835"/>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3836" w:name="_MCCTEMPBM_CRPT80111970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lastRenderedPageBreak/>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3836"/>
    <w:p w14:paraId="20182743" w14:textId="77777777" w:rsidR="00026965" w:rsidRPr="00C44D1B" w:rsidRDefault="00026965">
      <w:r w:rsidRPr="00C44D1B">
        <w:rPr>
          <w:b/>
        </w:rPr>
        <w:t>Implementation</w:t>
      </w:r>
    </w:p>
    <w:p w14:paraId="59A6EA9D" w14:textId="77777777" w:rsidR="00026965" w:rsidRPr="00C44D1B" w:rsidRDefault="00026965">
      <w:bookmarkStart w:id="3837" w:name="_MCCTEMPBM_CRPT80111971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3838" w:name="_CR10_1_16"/>
      <w:bookmarkStart w:id="3839" w:name="_Toc20207656"/>
      <w:bookmarkStart w:id="3840" w:name="_Toc27579539"/>
      <w:bookmarkStart w:id="3841" w:name="_Toc36116119"/>
      <w:bookmarkStart w:id="3842" w:name="_Toc45215000"/>
      <w:bookmarkStart w:id="3843" w:name="_Toc51866768"/>
      <w:bookmarkStart w:id="3844" w:name="_Toc202525192"/>
      <w:bookmarkEnd w:id="3837"/>
      <w:bookmarkEnd w:id="3838"/>
      <w:r w:rsidRPr="00C44D1B">
        <w:t>10.1.16</w:t>
      </w:r>
      <w:r w:rsidRPr="00C44D1B">
        <w:tab/>
        <w:t>Manual response to a network request for PDP context activation +CGANS</w:t>
      </w:r>
      <w:bookmarkEnd w:id="3839"/>
      <w:bookmarkEnd w:id="3840"/>
      <w:bookmarkEnd w:id="3841"/>
      <w:bookmarkEnd w:id="3842"/>
      <w:bookmarkEnd w:id="3843"/>
      <w:bookmarkEnd w:id="3844"/>
    </w:p>
    <w:p w14:paraId="134C935A" w14:textId="77777777" w:rsidR="00026965" w:rsidRPr="00C44D1B" w:rsidRDefault="00026965">
      <w:pPr>
        <w:pStyle w:val="TH"/>
      </w:pPr>
      <w:bookmarkStart w:id="3845" w:name="_CRTable125"/>
      <w:r w:rsidRPr="00C44D1B">
        <w:t>Table </w:t>
      </w:r>
      <w:bookmarkEnd w:id="3845"/>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3846" w:name="_MCCTEMPBM_CRPT80111972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3847" w:name="_MCCTEMPBM_CRPT80111973___7"/>
            <w:bookmarkEnd w:id="3846"/>
            <w:r w:rsidRPr="00C44D1B">
              <w:rPr>
                <w:rFonts w:ascii="Courier New" w:hAnsi="Courier New" w:cs="Courier New"/>
              </w:rPr>
              <w:t>+CGANS=?</w:t>
            </w:r>
            <w:bookmarkEnd w:id="3847"/>
          </w:p>
        </w:tc>
        <w:tc>
          <w:tcPr>
            <w:tcW w:w="4111" w:type="dxa"/>
          </w:tcPr>
          <w:p w14:paraId="13390CB4" w14:textId="77777777" w:rsidR="00026965" w:rsidRPr="00C44D1B" w:rsidRDefault="00026965">
            <w:pPr>
              <w:spacing w:after="20"/>
            </w:pPr>
            <w:bookmarkStart w:id="3848" w:name="_MCCTEMPBM_CRPT80111974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848"/>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3849" w:name="_MCCTEMPBM_CRPT80111975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3849"/>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3850" w:name="_MCCTEMPBM_CRPT80111976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3850"/>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3851" w:name="_MCCTEMPBM_CRPT80111977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3851"/>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3852" w:name="_MCCTEMPBM_CRPT80111978___7"/>
      <w:r w:rsidRPr="00C44D1B">
        <w:tab/>
        <w:t xml:space="preserve">The command may have provided an </w:t>
      </w:r>
      <w:r w:rsidRPr="00C44D1B">
        <w:rPr>
          <w:rFonts w:ascii="Courier New" w:hAnsi="Courier New"/>
        </w:rPr>
        <w:t>&lt;L2P&gt;</w:t>
      </w:r>
      <w:r w:rsidRPr="00C44D1B">
        <w:t xml:space="preserve"> parameter value.</w:t>
      </w:r>
    </w:p>
    <w:bookmarkEnd w:id="3852"/>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3853" w:name="_MCCTEMPBM_CRPT80111979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3853"/>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3854" w:name="_MCCTEMPBM_CRPT80111980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854"/>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3855" w:name="_MCCTEMPBM_CRPT8011198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3856" w:name="_MCCTEMPBM_CRPT80111982___7"/>
      <w:bookmarkEnd w:id="3855"/>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3857" w:name="_MCCTEMPBM_CRPT80111983___7"/>
      <w:bookmarkEnd w:id="3856"/>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3857"/>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3858" w:name="_MCCTEMPBM_CRPT80111984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3858"/>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3859" w:name="_MCCTEMPBM_CRPT80111985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859"/>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3860" w:name="_CR10_1_17"/>
      <w:bookmarkStart w:id="3861" w:name="_Toc20207657"/>
      <w:bookmarkStart w:id="3862" w:name="_Toc27579540"/>
      <w:bookmarkStart w:id="3863" w:name="_Toc36116120"/>
      <w:bookmarkStart w:id="3864" w:name="_Toc45215001"/>
      <w:bookmarkStart w:id="3865" w:name="_Toc51866769"/>
      <w:bookmarkStart w:id="3866" w:name="_Toc202525193"/>
      <w:bookmarkEnd w:id="3860"/>
      <w:r w:rsidRPr="00C44D1B">
        <w:t>10.1.17</w:t>
      </w:r>
      <w:r w:rsidRPr="00C44D1B">
        <w:tab/>
        <w:t>GPRS mobile station class +CGCLASS</w:t>
      </w:r>
      <w:bookmarkEnd w:id="3861"/>
      <w:bookmarkEnd w:id="3862"/>
      <w:bookmarkEnd w:id="3863"/>
      <w:bookmarkEnd w:id="3864"/>
      <w:bookmarkEnd w:id="3865"/>
      <w:bookmarkEnd w:id="3866"/>
    </w:p>
    <w:p w14:paraId="5D77CA6E" w14:textId="77777777" w:rsidR="00026965" w:rsidRPr="00C44D1B" w:rsidRDefault="00026965">
      <w:pPr>
        <w:pStyle w:val="TH"/>
      </w:pPr>
      <w:bookmarkStart w:id="3867" w:name="_CRTable126"/>
      <w:r w:rsidRPr="00C44D1B">
        <w:t>Table </w:t>
      </w:r>
      <w:bookmarkEnd w:id="3867"/>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3868" w:name="_MCCTEMPBM_CRPT80111986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3869" w:name="_MCCTEMPBM_CRPT80111987___7" w:colFirst="0" w:colLast="0"/>
            <w:bookmarkEnd w:id="3868"/>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3870" w:name="_MCCTEMPBM_CRPT80111988___7"/>
            <w:bookmarkEnd w:id="3869"/>
            <w:r w:rsidRPr="00C44D1B">
              <w:rPr>
                <w:rFonts w:ascii="Courier New" w:hAnsi="Courier New" w:cs="Courier New"/>
              </w:rPr>
              <w:t>+CGCLASS=?</w:t>
            </w:r>
            <w:bookmarkEnd w:id="3870"/>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3871" w:name="_MCCTEMPBM_CRPT80111989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3871"/>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lastRenderedPageBreak/>
        <w:t>Description</w:t>
      </w:r>
    </w:p>
    <w:p w14:paraId="033FFDC5" w14:textId="1B0461DD" w:rsidR="00026965" w:rsidRPr="00C44D1B" w:rsidRDefault="00026965">
      <w:pPr>
        <w:keepNext/>
        <w:keepLines/>
      </w:pPr>
      <w:bookmarkStart w:id="3872" w:name="_MCCTEMPBM_CRPT80111990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72"/>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3873" w:name="_MCCTEMPBM_CRPT80111991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3874" w:name="_MCCTEMPBM_CRPT80111992___2"/>
      <w:bookmarkEnd w:id="3873"/>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3875" w:name="_MCCTEMPBM_CRPT80111993___7"/>
      <w:bookmarkEnd w:id="3874"/>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3876" w:name="_MCCTEMPBM_CRPT80111994___7"/>
      <w:bookmarkEnd w:id="3875"/>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3876"/>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3877" w:name="_CR10_1_18"/>
      <w:bookmarkStart w:id="3878" w:name="_Toc20207658"/>
      <w:bookmarkStart w:id="3879" w:name="_Toc27579541"/>
      <w:bookmarkStart w:id="3880" w:name="_Toc36116121"/>
      <w:bookmarkStart w:id="3881" w:name="_Toc45215002"/>
      <w:bookmarkStart w:id="3882" w:name="_Toc51866770"/>
      <w:bookmarkStart w:id="3883" w:name="_Toc202525194"/>
      <w:bookmarkEnd w:id="3877"/>
      <w:r w:rsidRPr="00C44D1B">
        <w:t>10.1.1</w:t>
      </w:r>
      <w:r w:rsidR="00FA4D2A" w:rsidRPr="00C44D1B">
        <w:t>8</w:t>
      </w:r>
      <w:r w:rsidRPr="00C44D1B">
        <w:tab/>
        <w:t>Configure local triple-X PAD parameters +CGCLPAD (GPRS only) (Obsolete)</w:t>
      </w:r>
      <w:bookmarkEnd w:id="3878"/>
      <w:bookmarkEnd w:id="3879"/>
      <w:bookmarkEnd w:id="3880"/>
      <w:bookmarkEnd w:id="3881"/>
      <w:bookmarkEnd w:id="3882"/>
      <w:bookmarkEnd w:id="3883"/>
    </w:p>
    <w:p w14:paraId="399E081A" w14:textId="77777777" w:rsidR="00026965" w:rsidRPr="00C44D1B" w:rsidRDefault="00026965" w:rsidP="00E26141">
      <w:pPr>
        <w:pStyle w:val="Heading3"/>
      </w:pPr>
      <w:bookmarkStart w:id="3884" w:name="_CR10_1_19"/>
      <w:bookmarkStart w:id="3885" w:name="_Toc20207659"/>
      <w:bookmarkStart w:id="3886" w:name="_Toc27579542"/>
      <w:bookmarkStart w:id="3887" w:name="_Toc36116122"/>
      <w:bookmarkStart w:id="3888" w:name="_Toc45215003"/>
      <w:bookmarkStart w:id="3889" w:name="_Toc51866771"/>
      <w:bookmarkStart w:id="3890" w:name="_Toc202525195"/>
      <w:bookmarkEnd w:id="3884"/>
      <w:r w:rsidRPr="00C44D1B">
        <w:t>10.1.1</w:t>
      </w:r>
      <w:r w:rsidR="00FA4D2A" w:rsidRPr="00C44D1B">
        <w:t>9</w:t>
      </w:r>
      <w:r w:rsidRPr="00C44D1B">
        <w:tab/>
        <w:t xml:space="preserve">Packet </w:t>
      </w:r>
      <w:r w:rsidR="00E94632" w:rsidRPr="00C44D1B">
        <w:t>d</w:t>
      </w:r>
      <w:r w:rsidRPr="00C44D1B">
        <w:t>omain event reporting +CGEREP</w:t>
      </w:r>
      <w:bookmarkEnd w:id="3885"/>
      <w:bookmarkEnd w:id="3886"/>
      <w:bookmarkEnd w:id="3887"/>
      <w:bookmarkEnd w:id="3888"/>
      <w:bookmarkEnd w:id="3889"/>
      <w:bookmarkEnd w:id="3890"/>
    </w:p>
    <w:p w14:paraId="7EA9979F" w14:textId="77777777" w:rsidR="00026965" w:rsidRPr="00C44D1B" w:rsidRDefault="00026965">
      <w:pPr>
        <w:pStyle w:val="TH"/>
      </w:pPr>
      <w:bookmarkStart w:id="3891" w:name="_CRTable127"/>
      <w:r w:rsidRPr="00C44D1B">
        <w:t>Table </w:t>
      </w:r>
      <w:bookmarkEnd w:id="3891"/>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3892" w:name="_MCCTEMPBM_CRPT80111995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3893" w:name="_MCCTEMPBM_CRPT80111996___7" w:colFirst="0" w:colLast="0"/>
            <w:bookmarkEnd w:id="3892"/>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3894" w:name="_MCCTEMPBM_CRPT80111997___7"/>
            <w:bookmarkEnd w:id="3893"/>
            <w:r w:rsidRPr="00C44D1B">
              <w:rPr>
                <w:rFonts w:ascii="Courier New" w:hAnsi="Courier New"/>
              </w:rPr>
              <w:t>+CGEREP=?</w:t>
            </w:r>
            <w:bookmarkEnd w:id="3894"/>
          </w:p>
        </w:tc>
        <w:tc>
          <w:tcPr>
            <w:tcW w:w="5521" w:type="dxa"/>
          </w:tcPr>
          <w:p w14:paraId="3E35C1A8" w14:textId="77777777" w:rsidR="00026965" w:rsidRPr="00C44D1B" w:rsidRDefault="00026965">
            <w:pPr>
              <w:spacing w:after="20"/>
            </w:pPr>
            <w:bookmarkStart w:id="3895" w:name="_MCCTEMPBM_CRPT80111998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3895"/>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3896" w:name="_MCCTEMPBM_CRPT80111999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96"/>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lastRenderedPageBreak/>
        <w:t>Defined values</w:t>
      </w:r>
    </w:p>
    <w:p w14:paraId="2258944E" w14:textId="77777777" w:rsidR="00026965" w:rsidRPr="00C44D1B" w:rsidRDefault="00026965">
      <w:pPr>
        <w:pStyle w:val="B1"/>
        <w:keepNext/>
      </w:pPr>
      <w:bookmarkStart w:id="3897" w:name="_MCCTEMPBM_CRPT80112000___7"/>
      <w:r w:rsidRPr="00C44D1B">
        <w:rPr>
          <w:rFonts w:ascii="Courier New" w:hAnsi="Courier New"/>
        </w:rPr>
        <w:t>&lt;mode&gt;</w:t>
      </w:r>
      <w:r w:rsidRPr="00C44D1B">
        <w:t>:</w:t>
      </w:r>
      <w:r w:rsidR="0028497A" w:rsidRPr="00C44D1B">
        <w:t xml:space="preserve"> </w:t>
      </w:r>
      <w:r w:rsidR="00BB2274" w:rsidRPr="00C44D1B">
        <w:t>integer type</w:t>
      </w:r>
    </w:p>
    <w:bookmarkEnd w:id="3897"/>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3898" w:name="_MCCTEMPBM_CRPT80112001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3899" w:name="_MCCTEMPBM_CRPT80112002___7"/>
      <w:bookmarkEnd w:id="3898"/>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3899"/>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3900" w:name="_MCCTEMPBM_CRPT80112003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3900"/>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3901" w:name="_MCCTEMPBM_CRPT80112004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3901"/>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3902" w:name="_MCCTEMPBM_CRPT80112005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3903" w:name="_MCCTEMPBM_CRPT80112006___7"/>
      <w:bookmarkEnd w:id="3902"/>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3904" w:name="_MCCTEMPBM_CRPT80112007___7"/>
      <w:bookmarkEnd w:id="3903"/>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3905" w:name="_MCCTEMPBM_CRPT80112008___7"/>
      <w:bookmarkEnd w:id="3904"/>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3905"/>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3906" w:name="_MCCTEMPBM_CRPT80112009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3907" w:name="_MCCTEMPBM_CRPT80112010___7"/>
      <w:bookmarkEnd w:id="3906"/>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907"/>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lastRenderedPageBreak/>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3908" w:name="_MCCTEMPBM_CRPT80112011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3909" w:name="_MCCTEMPBM_CRPT80112012___7"/>
      <w:bookmarkEnd w:id="3908"/>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3909"/>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3910" w:name="_MCCTEMPBM_CRPT80112013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3910"/>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3911" w:name="_MCCTEMPBM_CRPT80112014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3911"/>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3912" w:name="_MCCTEMPBM_CRPT80112015___7"/>
      <w:r w:rsidRPr="00C44D1B">
        <w:t>&lt;</w:t>
      </w:r>
      <w:r w:rsidRPr="00C44D1B">
        <w:rPr>
          <w:rFonts w:ascii="Courier New" w:hAnsi="Courier New"/>
          <w:color w:val="000000"/>
        </w:rPr>
        <w:t>MA_N3GPP</w:t>
      </w:r>
      <w:r w:rsidRPr="00C44D1B">
        <w:t>&gt;: integer type;</w:t>
      </w:r>
    </w:p>
    <w:bookmarkEnd w:id="3912"/>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3913" w:name="_MCCTEMPBM_CRPT80112016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3914" w:name="_MCCTEMPBM_CRPT80112017___7"/>
      <w:bookmarkEnd w:id="3913"/>
      <w:r w:rsidRPr="00C44D1B">
        <w:rPr>
          <w:rFonts w:ascii="Courier New" w:hAnsi="Courier New"/>
          <w:color w:val="000000"/>
        </w:rPr>
        <w:lastRenderedPageBreak/>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3915" w:name="_MCCTEMPBM_CRPT80112018___7"/>
      <w:bookmarkEnd w:id="3914"/>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3915"/>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3916" w:name="_MCCTEMPBM_CRPT80112019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3917" w:name="_MCCTEMPBM_CRPT80112020___7"/>
      <w:bookmarkEnd w:id="3916"/>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3918" w:name="_MCCTEMPBM_CRPT80112021___7"/>
      <w:bookmarkEnd w:id="3917"/>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3918"/>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3919" w:name="_MCCTEMPBM_CRPT80112022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3920" w:name="_MCCTEMPBM_CRPT80112023___7"/>
      <w:bookmarkEnd w:id="3919"/>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3921" w:name="_MCCTEMPBM_CRPT80112024___7"/>
      <w:bookmarkEnd w:id="3920"/>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3922" w:name="_MCCTEMPBM_CRPT80112025___7"/>
      <w:bookmarkEnd w:id="3921"/>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3923" w:name="_MCCTEMPBM_CRPT80112026___7"/>
      <w:bookmarkEnd w:id="3922"/>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77777777" w:rsidR="00DF7EF0" w:rsidRPr="00C44D1B" w:rsidRDefault="00D073DA" w:rsidP="00DF7EF0">
      <w:pPr>
        <w:pStyle w:val="B1"/>
        <w:ind w:left="284" w:firstLine="0"/>
      </w:pPr>
      <w:bookmarkStart w:id="3924" w:name="_MCCTEMPBM_CRPT80112027___2"/>
      <w:bookmarkEnd w:id="3923"/>
      <w:r w:rsidRPr="00C44D1B">
        <w:t xml:space="preserve">The network has deactivated a </w:t>
      </w:r>
      <w:r w:rsidR="00AC2F12" w:rsidRPr="00C44D1B">
        <w:rPr>
          <w:color w:val="000000"/>
        </w:rPr>
        <w:t xml:space="preserve">context. The context represents a </w:t>
      </w:r>
      <w:r w:rsidRPr="00C44D1B">
        <w:t>PDN connection</w:t>
      </w:r>
      <w:r w:rsidR="00AC2F12" w:rsidRPr="00C44D1B">
        <w:rPr>
          <w:color w:val="000000"/>
        </w:rPr>
        <w:t xml:space="preserve"> or a Primary PDP context</w:t>
      </w:r>
      <w:r w:rsidRPr="00C44D1B">
        <w:t xml:space="preserve">. The associated </w:t>
      </w:r>
      <w:r w:rsidRPr="00C44D1B">
        <w:rPr>
          <w:rFonts w:ascii="Courier New" w:hAnsi="Courier New" w:cs="Courier New"/>
        </w:rPr>
        <w:t>&lt;cid&gt;</w:t>
      </w:r>
      <w:r w:rsidRPr="00C44D1B">
        <w:t xml:space="preserve"> </w:t>
      </w:r>
      <w:r w:rsidR="00AC2F12" w:rsidRPr="00C44D1B">
        <w:rPr>
          <w:color w:val="000000"/>
        </w:rPr>
        <w:t xml:space="preserve">for this context </w:t>
      </w:r>
      <w:r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3925" w:name="_MCCTEMPBM_CRPT80112028___7"/>
      <w:bookmarkEnd w:id="3924"/>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3926" w:name="_MCCTEMPBM_CRPT80112029___7"/>
      <w:bookmarkEnd w:id="3925"/>
      <w:r w:rsidRPr="00C44D1B">
        <w:rPr>
          <w:rFonts w:ascii="Courier New" w:hAnsi="Courier New"/>
          <w:color w:val="000000"/>
        </w:rPr>
        <w:t>+CGEV: ME PDN DEACT &lt;cid&gt;</w:t>
      </w:r>
    </w:p>
    <w:p w14:paraId="6F00B76D" w14:textId="77777777" w:rsidR="00DF7EF0" w:rsidRPr="00C44D1B" w:rsidRDefault="00AC2F12" w:rsidP="00DF7EF0">
      <w:pPr>
        <w:pStyle w:val="B1"/>
        <w:ind w:hanging="1"/>
      </w:pPr>
      <w:bookmarkStart w:id="3927" w:name="_MCCTEMPBM_CRPT80112030___3"/>
      <w:bookmarkEnd w:id="3926"/>
      <w:r w:rsidRPr="00C44D1B">
        <w:rPr>
          <w:color w:val="000000"/>
        </w:rPr>
        <w:t xml:space="preserve">The mobile termination has deactivated a context. The context represents a PDN connection or a Primary PDP context. The </w:t>
      </w:r>
      <w:r w:rsidRPr="00C44D1B">
        <w:rPr>
          <w:rFonts w:ascii="Courier New" w:hAnsi="Courier New" w:cs="Courier New"/>
          <w:color w:val="000000"/>
        </w:rPr>
        <w:t>&lt;cid&gt;</w:t>
      </w:r>
      <w:r w:rsidRPr="00C44D1B">
        <w:rPr>
          <w:color w:val="000000"/>
        </w:rPr>
        <w:t xml:space="preserve"> for this context is provided to the TE.</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Pr="00C44D1B">
        <w:t>.</w:t>
      </w:r>
    </w:p>
    <w:p w14:paraId="0989C171" w14:textId="77777777" w:rsidR="00D073DA" w:rsidRPr="00C44D1B" w:rsidRDefault="00DF7EF0" w:rsidP="00DF7EF0">
      <w:pPr>
        <w:pStyle w:val="NO"/>
      </w:pPr>
      <w:bookmarkStart w:id="3928" w:name="_MCCTEMPBM_CRPT80112031___7"/>
      <w:bookmarkEnd w:id="3927"/>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3929" w:name="_MCCTEMPBM_CRPT80112032___7"/>
      <w:bookmarkEnd w:id="3928"/>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77777777" w:rsidR="00DF7EF0" w:rsidRPr="00C44D1B" w:rsidRDefault="00D073DA" w:rsidP="00DF7EF0">
      <w:pPr>
        <w:pStyle w:val="B1"/>
        <w:ind w:left="567" w:firstLine="0"/>
      </w:pPr>
      <w:bookmarkStart w:id="3930" w:name="_MCCTEMPBM_CRPT80112033___2"/>
      <w:bookmarkEnd w:id="3929"/>
      <w:r w:rsidRPr="00C44D1B">
        <w:rPr>
          <w:color w:val="000000"/>
        </w:rPr>
        <w:t xml:space="preserve">The network has deactivated a </w:t>
      </w:r>
      <w:r w:rsidR="00AC2F12" w:rsidRPr="00C44D1B">
        <w:rPr>
          <w:color w:val="000000"/>
        </w:rPr>
        <w:t>context</w:t>
      </w:r>
      <w:r w:rsidRPr="00C44D1B">
        <w:rPr>
          <w:color w:val="000000"/>
        </w:rPr>
        <w:t xml:space="preserve">. The </w:t>
      </w:r>
      <w:r w:rsidRPr="00C44D1B">
        <w:rPr>
          <w:rFonts w:ascii="Courier New" w:hAnsi="Courier New" w:cs="Courier New"/>
          <w:color w:val="000000"/>
        </w:rPr>
        <w:t>&lt;cid&gt;</w:t>
      </w:r>
      <w:r w:rsidRPr="00C44D1B">
        <w:rPr>
          <w:color w:val="000000"/>
        </w:rPr>
        <w:t xml:space="preserve"> </w:t>
      </w:r>
      <w:r w:rsidR="00AC2F12" w:rsidRPr="00C44D1B">
        <w:rPr>
          <w:color w:val="000000"/>
        </w:rPr>
        <w:t xml:space="preserve">for this context </w:t>
      </w:r>
      <w:r w:rsidRPr="00C44D1B">
        <w:rPr>
          <w:color w:val="000000"/>
        </w:rPr>
        <w:t xml:space="preserve">is provided to the TE in addition to the associated </w:t>
      </w:r>
      <w:r w:rsidR="00AC2F12" w:rsidRPr="00C44D1B">
        <w:rPr>
          <w:color w:val="000000"/>
        </w:rPr>
        <w:t xml:space="preserve">primary </w:t>
      </w:r>
      <w:r w:rsidRPr="00C44D1B">
        <w:rPr>
          <w:rFonts w:ascii="Courier New" w:hAnsi="Courier New"/>
          <w:color w:val="000000"/>
        </w:rPr>
        <w:t>&lt;p_cid&gt;</w:t>
      </w:r>
      <w:r w:rsidRPr="00C44D1B">
        <w:rPr>
          <w:color w:val="000000"/>
        </w:rPr>
        <w:t>.</w:t>
      </w:r>
      <w:r w:rsidR="00FA4D2A" w:rsidRPr="00C44D1B">
        <w:t xml:space="preserve"> The format of the parameters </w:t>
      </w:r>
      <w:r w:rsidR="00FA4D2A" w:rsidRPr="00C44D1B">
        <w:rPr>
          <w:rFonts w:ascii="Courier New" w:hAnsi="Courier New" w:cs="Courier New"/>
        </w:rPr>
        <w:t>&lt;p_cid&gt;</w:t>
      </w:r>
      <w:r w:rsidR="00FA4D2A" w:rsidRPr="00C44D1B">
        <w:t xml:space="preserve"> and </w:t>
      </w:r>
      <w:r w:rsidR="00FA4D2A" w:rsidRPr="00C44D1B">
        <w:rPr>
          <w:rFonts w:ascii="Courier New" w:hAnsi="Courier New" w:cs="Courier New"/>
        </w:rPr>
        <w:t>&lt;cid&gt;</w:t>
      </w:r>
      <w:r w:rsidR="00FA4D2A" w:rsidRPr="00C44D1B">
        <w:t xml:space="preserve"> are found in command </w:t>
      </w:r>
      <w:r w:rsidR="00FA4D2A" w:rsidRPr="00C44D1B">
        <w:rPr>
          <w:rFonts w:ascii="Courier New" w:hAnsi="Courier New" w:cs="Courier New"/>
        </w:rPr>
        <w:t>+CGDSCONT</w:t>
      </w:r>
      <w:r w:rsidR="00FA4D2A" w:rsidRPr="00C44D1B">
        <w:t>. The format of the parameter</w:t>
      </w:r>
      <w:r w:rsidR="00A20E7A" w:rsidRPr="00C44D1B">
        <w:t>s</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00FA4D2A" w:rsidRPr="00C44D1B">
        <w:t xml:space="preserve"> defined above.</w:t>
      </w:r>
    </w:p>
    <w:p w14:paraId="1E6611D2" w14:textId="77777777" w:rsidR="00FA4D2A" w:rsidRPr="00C44D1B" w:rsidRDefault="00DF7EF0" w:rsidP="00DF7EF0">
      <w:pPr>
        <w:pStyle w:val="NO"/>
        <w:rPr>
          <w:color w:val="000000"/>
        </w:rPr>
      </w:pPr>
      <w:bookmarkStart w:id="3931" w:name="_MCCTEMPBM_CRPT80112034___7"/>
      <w:bookmarkEnd w:id="3930"/>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3932" w:name="_MCCTEMPBM_CRPT80112035___7"/>
      <w:bookmarkEnd w:id="3931"/>
      <w:r w:rsidRPr="00C44D1B">
        <w:rPr>
          <w:rFonts w:ascii="Courier New" w:hAnsi="Courier New"/>
          <w:color w:val="000000"/>
        </w:rPr>
        <w:lastRenderedPageBreak/>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77777777" w:rsidR="00DF7EF0" w:rsidRPr="00C44D1B" w:rsidRDefault="00FA4D2A" w:rsidP="00DF7EF0">
      <w:pPr>
        <w:pStyle w:val="B1"/>
        <w:ind w:left="567" w:firstLine="0"/>
      </w:pPr>
      <w:bookmarkStart w:id="3933" w:name="_MCCTEMPBM_CRPT80112036___2"/>
      <w:bookmarkEnd w:id="3932"/>
      <w:r w:rsidRPr="00C44D1B">
        <w:rPr>
          <w:color w:val="000000"/>
        </w:rPr>
        <w:t xml:space="preserve">The network has responded to an ME initiated </w:t>
      </w:r>
      <w:r w:rsidR="00AC2F12" w:rsidRPr="00C44D1B">
        <w:rPr>
          <w:color w:val="000000"/>
        </w:rPr>
        <w:t>context</w:t>
      </w:r>
      <w:r w:rsidRPr="00C44D1B">
        <w:rPr>
          <w:color w:val="000000"/>
        </w:rPr>
        <w:t xml:space="preserve"> deactivation request. The associated </w:t>
      </w:r>
      <w:r w:rsidRPr="00C44D1B">
        <w:rPr>
          <w:rFonts w:ascii="Courier New" w:hAnsi="Courier New" w:cs="Courier New"/>
          <w:color w:val="000000"/>
        </w:rPr>
        <w:t>&lt;cid&gt;</w:t>
      </w:r>
      <w:r w:rsidRPr="00C44D1B">
        <w:rPr>
          <w:color w:val="000000"/>
        </w:rPr>
        <w:t xml:space="preserve"> is provided to the TE in addition to the associated</w:t>
      </w:r>
      <w:r w:rsidR="00AC2F12" w:rsidRPr="00C44D1B">
        <w:rPr>
          <w:color w:val="000000"/>
        </w:rPr>
        <w:t xml:space="preserve"> primary</w:t>
      </w:r>
      <w:r w:rsidRPr="00C44D1B">
        <w:rPr>
          <w:color w:val="000000"/>
        </w:rPr>
        <w:t xml:space="preserve"> </w:t>
      </w:r>
      <w:r w:rsidRPr="00C44D1B">
        <w:rPr>
          <w:rFonts w:ascii="Courier New" w:hAnsi="Courier New"/>
          <w:color w:val="000000"/>
        </w:rPr>
        <w:t>&lt;p_cid&gt;</w:t>
      </w:r>
      <w:r w:rsidRPr="00C44D1B">
        <w:rPr>
          <w:color w:val="000000"/>
        </w:rPr>
        <w: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xml:space="preserve">. The format of the parameter </w:t>
      </w: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xml:space="preserve"> is defined above.</w:t>
      </w:r>
    </w:p>
    <w:p w14:paraId="6B9EA269" w14:textId="77777777" w:rsidR="00D073DA" w:rsidRPr="00C44D1B" w:rsidRDefault="00DF7EF0" w:rsidP="00DF7EF0">
      <w:pPr>
        <w:pStyle w:val="NO"/>
        <w:rPr>
          <w:rFonts w:ascii="Courier New" w:hAnsi="Courier New"/>
          <w:color w:val="000000"/>
        </w:rPr>
      </w:pPr>
      <w:bookmarkStart w:id="3934" w:name="_MCCTEMPBM_CRPT80112037___7"/>
      <w:bookmarkEnd w:id="3933"/>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3934"/>
    <w:p w14:paraId="3FC99872" w14:textId="77777777" w:rsidR="00DF7EF0" w:rsidRPr="00C44D1B" w:rsidRDefault="00DF7EF0" w:rsidP="00DF7EF0">
      <w:pPr>
        <w:keepNext/>
      </w:pPr>
      <w:r w:rsidRPr="00C44D1B">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3935" w:name="_MCCTEMPBM_CRPT80112038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77777777" w:rsidR="00FA4D2A" w:rsidRPr="00C44D1B" w:rsidRDefault="00D073DA" w:rsidP="00FA4D2A">
      <w:pPr>
        <w:pStyle w:val="B1"/>
        <w:ind w:left="567" w:firstLine="0"/>
        <w:rPr>
          <w:color w:val="000000"/>
        </w:rPr>
      </w:pPr>
      <w:bookmarkStart w:id="3936" w:name="_MCCTEMPBM_CRPT80112039___2"/>
      <w:bookmarkEnd w:id="3935"/>
      <w:r w:rsidRPr="00C44D1B">
        <w:rPr>
          <w:color w:val="000000"/>
        </w:rPr>
        <w:t>The network has modified</w:t>
      </w:r>
      <w:r w:rsidR="00A20E7A" w:rsidRPr="00C44D1B">
        <w:rPr>
          <w:color w:val="000000"/>
        </w:rPr>
        <w:t xml:space="preserve"> </w:t>
      </w:r>
      <w:r w:rsidR="00AC2F12" w:rsidRPr="00C44D1B">
        <w:rPr>
          <w:color w:val="000000"/>
        </w:rPr>
        <w:t xml:space="preserve">a </w:t>
      </w:r>
      <w:r w:rsidRPr="00C44D1B">
        <w:rPr>
          <w:color w:val="000000"/>
        </w:rPr>
        <w:t xml:space="preserve">context. The associated </w:t>
      </w:r>
      <w:r w:rsidRPr="00C44D1B">
        <w:rPr>
          <w:rFonts w:ascii="Courier New" w:hAnsi="Courier New" w:cs="Courier New"/>
          <w:color w:val="000000"/>
        </w:rPr>
        <w:t>&lt;cid&gt;</w:t>
      </w:r>
      <w:r w:rsidRPr="00C44D1B">
        <w:rPr>
          <w:color w:val="000000"/>
        </w:rPr>
        <w:t xml:space="preserve"> is provided to the TE in addition </w:t>
      </w:r>
      <w:r w:rsidR="00AC2F12" w:rsidRPr="00C44D1B">
        <w:rPr>
          <w:color w:val="000000"/>
        </w:rPr>
        <w:t>to</w:t>
      </w:r>
      <w:r w:rsidRPr="00C44D1B">
        <w:rPr>
          <w:color w:val="000000"/>
        </w:rPr>
        <w:t xml:space="preserve"> the </w:t>
      </w:r>
      <w:r w:rsidR="00AC2F12" w:rsidRPr="00C44D1B">
        <w:rPr>
          <w:rFonts w:ascii="Courier New" w:hAnsi="Courier New" w:cs="Courier New"/>
          <w:color w:val="000000"/>
        </w:rPr>
        <w:t>&lt;</w:t>
      </w:r>
      <w:r w:rsidRPr="00C44D1B">
        <w:rPr>
          <w:rFonts w:ascii="Courier New" w:hAnsi="Courier New"/>
          <w:color w:val="000000"/>
        </w:rPr>
        <w:t>change</w:t>
      </w:r>
      <w:r w:rsidR="00AC2F12"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color w:val="000000"/>
        </w:rPr>
        <w:t>&gt;</w:t>
      </w:r>
      <w:r w:rsidR="00AC2F12" w:rsidRPr="00C44D1B">
        <w:t xml:space="preserve"> and </w:t>
      </w:r>
      <w:r w:rsidR="00AC2F12" w:rsidRPr="00C44D1B">
        <w:rPr>
          <w:rFonts w:ascii="Courier New" w:hAnsi="Courier New"/>
          <w:color w:val="000000"/>
        </w:rPr>
        <w:t>&lt;event_type&gt;</w:t>
      </w:r>
      <w:r w:rsidRPr="00C44D1B">
        <w:rPr>
          <w:color w:val="000000"/>
        </w:rPr>
        <w:t xml:space="preserve">. </w:t>
      </w:r>
      <w:r w:rsidR="00FA4D2A" w:rsidRPr="00C44D1B">
        <w:t xml:space="preserve">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074D39" w:rsidRPr="00C44D1B">
        <w:t xml:space="preserve"> </w:t>
      </w:r>
      <w:r w:rsidR="00AC2F12" w:rsidRPr="00C44D1B">
        <w:rPr>
          <w:rFonts w:ascii="Courier New" w:hAnsi="Courier New" w:cs="Courier New"/>
        </w:rPr>
        <w:t>&lt;change_reason&gt;</w:t>
      </w:r>
      <w:r w:rsidR="00A20E7A" w:rsidRPr="00C44D1B">
        <w:t>,</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A20E7A" w:rsidRPr="00C44D1B">
        <w:t xml:space="preserve">, 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FA4D2A" w:rsidRPr="00C44D1B">
        <w:t xml:space="preserve"> </w:t>
      </w:r>
      <w:r w:rsidR="00AC2F12" w:rsidRPr="00C44D1B">
        <w:t>are</w:t>
      </w:r>
      <w:r w:rsidR="00FA4D2A" w:rsidRPr="00C44D1B">
        <w:t xml:space="preserve"> defined above.</w:t>
      </w:r>
    </w:p>
    <w:p w14:paraId="748CE2E7" w14:textId="77777777" w:rsidR="00A20E7A" w:rsidRPr="00C44D1B" w:rsidRDefault="00D073DA" w:rsidP="00A20E7A">
      <w:pPr>
        <w:ind w:left="568" w:hanging="284"/>
      </w:pPr>
      <w:bookmarkStart w:id="3937" w:name="_MCCTEMPBM_CRPT80112040___2"/>
      <w:bookmarkEnd w:id="3936"/>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C44D1B" w:rsidRDefault="00A20E7A" w:rsidP="00A20E7A">
      <w:pPr>
        <w:pStyle w:val="NO"/>
      </w:pPr>
      <w:bookmarkStart w:id="3938" w:name="_MCCTEMPBM_CRPT80112041___7"/>
      <w:bookmarkEnd w:id="3937"/>
      <w:r w:rsidRPr="00C44D1B">
        <w:t>NOTE 5A:</w:t>
      </w:r>
      <w:r w:rsidRPr="00C44D1B">
        <w:tab/>
        <w:t xml:space="preserve">The WLAN offload value will change when </w:t>
      </w:r>
      <w:r w:rsidRPr="00C44D1B">
        <w:rPr>
          <w:lang w:val="en-US"/>
        </w:rPr>
        <w:t xml:space="preserve">bit 1 or bit 2 or both of the indicators in the WLAN offload acceptability IE change, see </w:t>
      </w:r>
      <w:r w:rsidRPr="00C44D1B">
        <w:t xml:space="preserve">the parameter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defined above.</w:t>
      </w:r>
    </w:p>
    <w:bookmarkEnd w:id="3938"/>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3939" w:name="_MCCTEMPBM_CRPT80112042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3940" w:name="_MCCTEMPBM_CRPT80112043___7"/>
      <w:bookmarkEnd w:id="3939"/>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7777777" w:rsidR="00F91B32" w:rsidRPr="00C44D1B" w:rsidRDefault="00FA4D2A" w:rsidP="00C72103">
      <w:pPr>
        <w:pStyle w:val="B1"/>
        <w:ind w:hanging="1"/>
      </w:pPr>
      <w:bookmarkStart w:id="3941" w:name="_MCCTEMPBM_CRPT80112044___3"/>
      <w:bookmarkEnd w:id="3940"/>
      <w:r w:rsidRPr="00C44D1B">
        <w:t xml:space="preserve">The </w:t>
      </w:r>
      <w:r w:rsidR="00AC2F12" w:rsidRPr="00C44D1B">
        <w:t>mobile termination has modified a context</w:t>
      </w:r>
      <w:r w:rsidRPr="00C44D1B">
        <w:t xml:space="preserve">. The associated </w:t>
      </w:r>
      <w:r w:rsidRPr="00C44D1B">
        <w:rPr>
          <w:rFonts w:ascii="Courier New" w:hAnsi="Courier New" w:cs="Courier New"/>
        </w:rPr>
        <w:t>&lt;cid&gt;</w:t>
      </w:r>
      <w:r w:rsidRPr="00C44D1B">
        <w:t xml:space="preserve"> is provided to the TE in addition </w:t>
      </w:r>
      <w:r w:rsidR="00AC2F12" w:rsidRPr="00C44D1B">
        <w:t>to</w:t>
      </w:r>
      <w:r w:rsidRPr="00C44D1B">
        <w:t xml:space="preserve"> the </w:t>
      </w:r>
      <w:r w:rsidR="00AC2F12" w:rsidRPr="00C44D1B">
        <w:rPr>
          <w:rFonts w:ascii="Courier New" w:hAnsi="Courier New" w:cs="Courier New"/>
        </w:rPr>
        <w:t>&lt;</w:t>
      </w:r>
      <w:r w:rsidRPr="00C44D1B">
        <w:rPr>
          <w:rFonts w:ascii="Courier New" w:hAnsi="Courier New"/>
          <w:color w:val="000000"/>
        </w:rPr>
        <w:t>change</w:t>
      </w:r>
      <w:r w:rsidR="00DF7EF0"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Pr="00C44D1B">
        <w:t>. The format of the parameter</w:t>
      </w:r>
      <w:r w:rsidR="00AC2F12" w:rsidRPr="00C44D1B">
        <w:t>s</w:t>
      </w:r>
      <w:r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Pr="00C44D1B">
        <w:t xml:space="preserve"> defined above.</w:t>
      </w:r>
    </w:p>
    <w:bookmarkEnd w:id="3941"/>
    <w:p w14:paraId="1C0E7A7F" w14:textId="77777777" w:rsidR="00DF7EF0" w:rsidRPr="00C44D1B" w:rsidRDefault="00DF7EF0" w:rsidP="00DF7EF0">
      <w:pPr>
        <w:keepNext/>
      </w:pPr>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3942" w:name="_MCCTEMPBM_CRPT80112045___7"/>
      <w:r w:rsidRPr="00C44D1B">
        <w:rPr>
          <w:rFonts w:ascii="Courier New" w:hAnsi="Courier New"/>
        </w:rPr>
        <w:t>+CGEV: REJECT &lt;PDP_type&gt;, &lt;PDP_addr&gt;</w:t>
      </w:r>
    </w:p>
    <w:p w14:paraId="6A52C0E4" w14:textId="77777777" w:rsidR="00DF7EF0" w:rsidRPr="00C44D1B" w:rsidRDefault="00DF7EF0" w:rsidP="00DF7EF0">
      <w:pPr>
        <w:pStyle w:val="B1"/>
      </w:pPr>
      <w:bookmarkStart w:id="3943" w:name="_MCCTEMPBM_CRPT80112046___7"/>
      <w:bookmarkEnd w:id="3942"/>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3943"/>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3944" w:name="_MCCTEMPBM_CRPT80112047___7"/>
      <w:r w:rsidRPr="00C44D1B">
        <w:rPr>
          <w:rFonts w:ascii="Courier New" w:hAnsi="Courier New"/>
        </w:rPr>
        <w:lastRenderedPageBreak/>
        <w:t>+CGEV: NW REACT &lt;PDP_type&gt;, &lt;PDP_addr&gt;, [&lt;cid&gt;]</w:t>
      </w:r>
    </w:p>
    <w:p w14:paraId="6884F4D7" w14:textId="77777777" w:rsidR="00DF7EF0" w:rsidRPr="00C44D1B" w:rsidRDefault="00DF7EF0" w:rsidP="00DF7EF0">
      <w:pPr>
        <w:pStyle w:val="B1"/>
      </w:pPr>
      <w:bookmarkStart w:id="3945" w:name="_MCCTEMPBM_CRPT80112048___7"/>
      <w:bookmarkEnd w:id="3944"/>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3945"/>
    <w:p w14:paraId="4FB1D530" w14:textId="77777777" w:rsidR="00DF7EF0" w:rsidRPr="00C44D1B" w:rsidRDefault="00DF7EF0" w:rsidP="00DF7EF0">
      <w:pPr>
        <w:pStyle w:val="NO"/>
      </w:pPr>
      <w:r w:rsidRPr="00C44D1B">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3946" w:name="_CR10_1_20"/>
      <w:bookmarkStart w:id="3947" w:name="_Toc20207660"/>
      <w:bookmarkStart w:id="3948" w:name="_Toc27579543"/>
      <w:bookmarkStart w:id="3949" w:name="_Toc36116123"/>
      <w:bookmarkStart w:id="3950" w:name="_Toc45215004"/>
      <w:bookmarkStart w:id="3951" w:name="_Toc51866772"/>
      <w:bookmarkStart w:id="3952" w:name="_Toc202525196"/>
      <w:bookmarkEnd w:id="3946"/>
      <w:r w:rsidRPr="00C44D1B">
        <w:t>10.1.</w:t>
      </w:r>
      <w:r w:rsidR="00FA4D2A" w:rsidRPr="00C44D1B">
        <w:t>20</w:t>
      </w:r>
      <w:r w:rsidRPr="00C44D1B">
        <w:tab/>
        <w:t>GPRS network registration status +CGREG</w:t>
      </w:r>
      <w:bookmarkEnd w:id="3947"/>
      <w:bookmarkEnd w:id="3948"/>
      <w:bookmarkEnd w:id="3949"/>
      <w:bookmarkEnd w:id="3950"/>
      <w:bookmarkEnd w:id="3951"/>
      <w:bookmarkEnd w:id="3952"/>
    </w:p>
    <w:p w14:paraId="63E2C7E1" w14:textId="77777777" w:rsidR="00026965" w:rsidRPr="00C44D1B" w:rsidRDefault="00026965">
      <w:pPr>
        <w:pStyle w:val="TH"/>
      </w:pPr>
      <w:bookmarkStart w:id="3953" w:name="_CRTable128"/>
      <w:r w:rsidRPr="00C44D1B">
        <w:t>Table </w:t>
      </w:r>
      <w:bookmarkEnd w:id="3953"/>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3954" w:name="_MCCTEMPBM_CRPT80112049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3955" w:name="_MCCTEMPBM_CRPT80112050___7"/>
            <w:bookmarkEnd w:id="3954"/>
            <w:r w:rsidRPr="00C44D1B">
              <w:rPr>
                <w:rFonts w:ascii="Courier New" w:hAnsi="Courier New"/>
              </w:rPr>
              <w:t>+CGREG?</w:t>
            </w:r>
            <w:bookmarkEnd w:id="3955"/>
          </w:p>
        </w:tc>
        <w:tc>
          <w:tcPr>
            <w:tcW w:w="5430" w:type="dxa"/>
          </w:tcPr>
          <w:p w14:paraId="3A4B4DDC" w14:textId="77777777" w:rsidR="009F3D2C" w:rsidRPr="00C44D1B" w:rsidRDefault="009F3D2C" w:rsidP="009F3D2C">
            <w:pPr>
              <w:spacing w:after="20"/>
              <w:rPr>
                <w:rFonts w:ascii="Courier New" w:hAnsi="Courier New"/>
              </w:rPr>
            </w:pPr>
            <w:bookmarkStart w:id="3956" w:name="_MCCTEMPBM_CRPT80112051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3957" w:name="_MCCTEMPBM_CRPT80112052___7"/>
            <w:bookmarkEnd w:id="3956"/>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3958" w:name="_MCCTEMPBM_CRPT80112053___7"/>
            <w:bookmarkEnd w:id="3957"/>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3959" w:name="_MCCTEMPBM_CRPT80112054___7"/>
            <w:bookmarkEnd w:id="3958"/>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3959"/>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3960" w:name="_MCCTEMPBM_CRPT80112055___7"/>
            <w:r w:rsidRPr="00C44D1B">
              <w:rPr>
                <w:rFonts w:ascii="Courier New" w:hAnsi="Courier New"/>
              </w:rPr>
              <w:t>+CGREG=?</w:t>
            </w:r>
            <w:bookmarkEnd w:id="3960"/>
          </w:p>
        </w:tc>
        <w:tc>
          <w:tcPr>
            <w:tcW w:w="5430" w:type="dxa"/>
          </w:tcPr>
          <w:p w14:paraId="56A28533" w14:textId="77777777" w:rsidR="00026965" w:rsidRPr="00C44D1B" w:rsidRDefault="00026965">
            <w:pPr>
              <w:spacing w:after="20"/>
              <w:rPr>
                <w:rFonts w:ascii="Courier New" w:hAnsi="Courier New"/>
              </w:rPr>
            </w:pPr>
            <w:bookmarkStart w:id="3961" w:name="_MCCTEMPBM_CRPT80112056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961"/>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3962" w:name="_MCCTEMPBM_CRPT80112057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3963" w:name="_MCCTEMPBM_CRPT80112058___7"/>
      <w:bookmarkEnd w:id="3962"/>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3964" w:name="_MCCTEMPBM_CRPT80112059___7"/>
      <w:bookmarkEnd w:id="3963"/>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lastRenderedPageBreak/>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3964"/>
    <w:p w14:paraId="76EED453" w14:textId="77777777" w:rsidR="00026965" w:rsidRPr="00C44D1B" w:rsidRDefault="00026965">
      <w:pPr>
        <w:keepNext/>
        <w:keepLines/>
      </w:pPr>
      <w:r w:rsidRPr="00C44D1B">
        <w:rPr>
          <w:b/>
        </w:rPr>
        <w:t>Defined values</w:t>
      </w:r>
    </w:p>
    <w:p w14:paraId="43547734" w14:textId="77777777" w:rsidR="00026965" w:rsidRPr="00C44D1B" w:rsidRDefault="00026965">
      <w:pPr>
        <w:pStyle w:val="B1"/>
        <w:keepNext/>
        <w:keepLines/>
      </w:pPr>
      <w:bookmarkStart w:id="3965" w:name="_MCCTEMPBM_CRPT80112060___7"/>
      <w:r w:rsidRPr="00C44D1B">
        <w:rPr>
          <w:rFonts w:ascii="Courier New" w:hAnsi="Courier New"/>
        </w:rPr>
        <w:t>&lt;n&gt;</w:t>
      </w:r>
      <w:r w:rsidRPr="00C44D1B">
        <w:t>:</w:t>
      </w:r>
      <w:r w:rsidR="0028497A" w:rsidRPr="00C44D1B">
        <w:t xml:space="preserve"> </w:t>
      </w:r>
      <w:r w:rsidR="00260716" w:rsidRPr="00C44D1B">
        <w:t>integer type</w:t>
      </w:r>
    </w:p>
    <w:bookmarkEnd w:id="3965"/>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3966" w:name="_MCCTEMPBM_CRPT80112061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3967" w:name="_MCCTEMPBM_CRPT80112062___7"/>
      <w:bookmarkEnd w:id="3966"/>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3967"/>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3968" w:name="_MCCTEMPBM_CRPT80112063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3968"/>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3969" w:name="_MCCTEMPBM_CRPT80112064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3969"/>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3970" w:name="_MCCTEMPBM_CRPT80112065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3971" w:name="_MCCTEMPBM_CRPT80112066___7"/>
      <w:bookmarkEnd w:id="3970"/>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3972" w:name="_MCCTEMPBM_CRPT80112067___7"/>
      <w:bookmarkEnd w:id="3971"/>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lastRenderedPageBreak/>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972"/>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3973" w:name="_MCCTEMPBM_CRPT80112068___7"/>
      <w:r w:rsidRPr="00C44D1B">
        <w:rPr>
          <w:rFonts w:ascii="Courier New" w:hAnsi="Courier New" w:cs="Courier New"/>
        </w:rPr>
        <w:t>&lt;CSGinfo&gt;</w:t>
      </w:r>
      <w:r w:rsidRPr="00C44D1B">
        <w:t>: string type;</w:t>
      </w:r>
    </w:p>
    <w:bookmarkEnd w:id="3973"/>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3974" w:name="_MCCTEMPBM_CRPT80112069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3974"/>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3975" w:name="_CR10_1_21"/>
      <w:bookmarkStart w:id="3976" w:name="_Toc20207661"/>
      <w:bookmarkStart w:id="3977" w:name="_Toc27579544"/>
      <w:bookmarkStart w:id="3978" w:name="_Toc36116124"/>
      <w:bookmarkStart w:id="3979" w:name="_Toc45215005"/>
      <w:bookmarkStart w:id="3980" w:name="_Toc51866773"/>
      <w:bookmarkStart w:id="3981" w:name="_Toc202525197"/>
      <w:bookmarkEnd w:id="3975"/>
      <w:r w:rsidRPr="00C44D1B">
        <w:t>10.1.2</w:t>
      </w:r>
      <w:r w:rsidR="00FA4D2A" w:rsidRPr="00C44D1B">
        <w:t>1</w:t>
      </w:r>
      <w:r w:rsidRPr="00C44D1B">
        <w:tab/>
        <w:t>Select service for MO SMS messages +CGSMS</w:t>
      </w:r>
      <w:bookmarkEnd w:id="3976"/>
      <w:bookmarkEnd w:id="3977"/>
      <w:bookmarkEnd w:id="3978"/>
      <w:bookmarkEnd w:id="3979"/>
      <w:bookmarkEnd w:id="3980"/>
      <w:bookmarkEnd w:id="3981"/>
    </w:p>
    <w:p w14:paraId="1DA52DD7" w14:textId="77777777" w:rsidR="00026965" w:rsidRPr="00C44D1B" w:rsidRDefault="00026965">
      <w:pPr>
        <w:pStyle w:val="TH"/>
      </w:pPr>
      <w:bookmarkStart w:id="3982" w:name="_CRTable129"/>
      <w:r w:rsidRPr="00C44D1B">
        <w:t>Table </w:t>
      </w:r>
      <w:bookmarkEnd w:id="3982"/>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3983" w:name="_MCCTEMPBM_CRPT80112070___7" w:colFirst="0" w:colLast="0"/>
            <w:r w:rsidRPr="00C44D1B">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3984" w:name="_MCCTEMPBM_CRPT80112071___7" w:colFirst="0" w:colLast="0"/>
            <w:bookmarkEnd w:id="3983"/>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3985" w:name="_MCCTEMPBM_CRPT80112072___7"/>
            <w:bookmarkEnd w:id="3984"/>
            <w:r w:rsidRPr="00C44D1B">
              <w:rPr>
                <w:rFonts w:ascii="Courier New" w:hAnsi="Courier New" w:cs="Courier New"/>
              </w:rPr>
              <w:t>+CGSMS=?</w:t>
            </w:r>
            <w:bookmarkEnd w:id="3985"/>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3986" w:name="_MCCTEMPBM_CRPT80112073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3986"/>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3987" w:name="_MCCTEMPBM_CRPT80112074___7"/>
      <w:r w:rsidRPr="00C44D1B">
        <w:rPr>
          <w:rFonts w:ascii="Courier New" w:hAnsi="Courier New"/>
        </w:rPr>
        <w:lastRenderedPageBreak/>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3987"/>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3988" w:name="_CR10_1_22"/>
      <w:bookmarkStart w:id="3989" w:name="_Toc20207662"/>
      <w:bookmarkStart w:id="3990" w:name="_Toc27579545"/>
      <w:bookmarkStart w:id="3991" w:name="_Toc36116125"/>
      <w:bookmarkStart w:id="3992" w:name="_Toc45215006"/>
      <w:bookmarkStart w:id="3993" w:name="_Toc51866774"/>
      <w:bookmarkStart w:id="3994" w:name="_Toc202525198"/>
      <w:bookmarkEnd w:id="3988"/>
      <w:r w:rsidRPr="00C44D1B">
        <w:t>10.1.2</w:t>
      </w:r>
      <w:r w:rsidR="00FA4D2A" w:rsidRPr="00C44D1B">
        <w:t>2</w:t>
      </w:r>
      <w:r w:rsidRPr="00C44D1B">
        <w:tab/>
        <w:t>EPS network registration status +CEREG</w:t>
      </w:r>
      <w:bookmarkEnd w:id="3989"/>
      <w:bookmarkEnd w:id="3990"/>
      <w:bookmarkEnd w:id="3991"/>
      <w:bookmarkEnd w:id="3992"/>
      <w:bookmarkEnd w:id="3993"/>
      <w:bookmarkEnd w:id="3994"/>
    </w:p>
    <w:p w14:paraId="1E61EE00" w14:textId="77777777" w:rsidR="006A1E8F" w:rsidRPr="00C44D1B" w:rsidRDefault="006A1E8F" w:rsidP="006A1E8F">
      <w:pPr>
        <w:pStyle w:val="TH"/>
      </w:pPr>
      <w:bookmarkStart w:id="3995" w:name="_CRTable10_1_221"/>
      <w:r w:rsidRPr="00C44D1B">
        <w:t>Table </w:t>
      </w:r>
      <w:bookmarkEnd w:id="3995"/>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3996" w:name="_MCCTEMPBM_CRPT80112075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3997" w:name="_MCCTEMPBM_CRPT80112076___7"/>
            <w:bookmarkEnd w:id="3996"/>
            <w:r w:rsidRPr="00C44D1B">
              <w:rPr>
                <w:rFonts w:ascii="Courier New" w:hAnsi="Courier New"/>
              </w:rPr>
              <w:t>+CEREG?</w:t>
            </w:r>
            <w:bookmarkEnd w:id="3997"/>
          </w:p>
        </w:tc>
        <w:tc>
          <w:tcPr>
            <w:tcW w:w="5265" w:type="dxa"/>
          </w:tcPr>
          <w:p w14:paraId="344A95FD" w14:textId="77777777" w:rsidR="00EF77E2" w:rsidRPr="00C44D1B" w:rsidRDefault="00EF77E2" w:rsidP="00EF77E2">
            <w:pPr>
              <w:spacing w:after="20"/>
              <w:rPr>
                <w:rFonts w:ascii="Courier New" w:hAnsi="Courier New"/>
              </w:rPr>
            </w:pPr>
            <w:bookmarkStart w:id="3998" w:name="_MCCTEMPBM_CRPT80112077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3999" w:name="_MCCTEMPBM_CRPT80112078___7"/>
            <w:bookmarkEnd w:id="3998"/>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4000" w:name="_MCCTEMPBM_CRPT80112079___7"/>
            <w:bookmarkEnd w:id="3999"/>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4001" w:name="_MCCTEMPBM_CRPT80112080___7"/>
            <w:bookmarkEnd w:id="4000"/>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4001"/>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4002" w:name="_MCCTEMPBM_CRPT80112081___7"/>
            <w:r w:rsidRPr="00C44D1B">
              <w:rPr>
                <w:rFonts w:ascii="Courier New" w:hAnsi="Courier New"/>
              </w:rPr>
              <w:t>+CEREG=?</w:t>
            </w:r>
            <w:bookmarkEnd w:id="4002"/>
          </w:p>
        </w:tc>
        <w:tc>
          <w:tcPr>
            <w:tcW w:w="5265" w:type="dxa"/>
          </w:tcPr>
          <w:p w14:paraId="51C574D6" w14:textId="77777777" w:rsidR="006A1E8F" w:rsidRPr="00C44D1B" w:rsidRDefault="006A1E8F" w:rsidP="00D073DA">
            <w:pPr>
              <w:spacing w:after="20"/>
              <w:rPr>
                <w:rFonts w:ascii="Courier New" w:hAnsi="Courier New"/>
              </w:rPr>
            </w:pPr>
            <w:bookmarkStart w:id="4003" w:name="_MCCTEMPBM_CRPT80112082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003"/>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4004" w:name="_MCCTEMPBM_CRPT80112083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4005" w:name="_MCCTEMPBM_CRPT80112084___7"/>
      <w:bookmarkEnd w:id="4004"/>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4006" w:name="_MCCTEMPBM_CRPT80112085___7"/>
      <w:bookmarkEnd w:id="4005"/>
      <w:r w:rsidRPr="00C44D1B">
        <w:lastRenderedPageBreak/>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4006"/>
    <w:p w14:paraId="4A991330" w14:textId="77777777" w:rsidR="006A1E8F" w:rsidRPr="00C44D1B" w:rsidRDefault="006A1E8F" w:rsidP="006A1E8F">
      <w:pPr>
        <w:keepNext/>
        <w:keepLines/>
      </w:pPr>
      <w:r w:rsidRPr="00C44D1B">
        <w:rPr>
          <w:b/>
        </w:rPr>
        <w:t>Defined values</w:t>
      </w:r>
    </w:p>
    <w:p w14:paraId="6D81FF03" w14:textId="77777777" w:rsidR="006A1E8F" w:rsidRPr="00C44D1B" w:rsidRDefault="006A1E8F" w:rsidP="006A1E8F">
      <w:pPr>
        <w:pStyle w:val="B1"/>
        <w:keepNext/>
        <w:keepLines/>
      </w:pPr>
      <w:bookmarkStart w:id="4007" w:name="_MCCTEMPBM_CRPT80112086___7"/>
      <w:r w:rsidRPr="00C44D1B">
        <w:rPr>
          <w:rFonts w:ascii="Courier New" w:hAnsi="Courier New"/>
        </w:rPr>
        <w:t>&lt;n&gt;</w:t>
      </w:r>
      <w:r w:rsidRPr="00C44D1B">
        <w:t>:</w:t>
      </w:r>
      <w:r w:rsidR="0028497A" w:rsidRPr="00C44D1B">
        <w:t xml:space="preserve"> </w:t>
      </w:r>
      <w:r w:rsidR="00260716" w:rsidRPr="00C44D1B">
        <w:t>integer type</w:t>
      </w:r>
    </w:p>
    <w:bookmarkEnd w:id="4007"/>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4008" w:name="_MCCTEMPBM_CRPT80112087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4009" w:name="_MCCTEMPBM_CRPT80112088___7"/>
      <w:bookmarkEnd w:id="4008"/>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4009"/>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4010" w:name="_MCCTEMPBM_CRPT80112089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4010"/>
    <w:p w14:paraId="450B09B9" w14:textId="77777777" w:rsidR="00EA76BD" w:rsidRPr="00C44D1B" w:rsidRDefault="00EA76BD" w:rsidP="00EA76BD">
      <w:pPr>
        <w:pStyle w:val="NO"/>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4011" w:name="_MCCTEMPBM_CRPT80112090___7"/>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4011"/>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bookmarkStart w:id="4012" w:name="_MCCTEMPBM_CRPT80112091___7"/>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r w:rsidRPr="00C44D1B">
        <w:rPr>
          <w:rFonts w:ascii="Courier New" w:hAnsi="Courier New"/>
        </w:rPr>
        <w:lastRenderedPageBreak/>
        <w:t>&lt;cause_type&gt;</w:t>
      </w:r>
      <w:r w:rsidRPr="00C44D1B">
        <w:t xml:space="preserve">: integer type; indicates the type of </w:t>
      </w:r>
      <w:r w:rsidRPr="00C44D1B">
        <w:rPr>
          <w:rFonts w:ascii="Courier New" w:hAnsi="Courier New" w:cs="Courier New"/>
        </w:rPr>
        <w:t>&lt;reject_cause&gt;</w:t>
      </w:r>
      <w:r w:rsidRPr="00C44D1B">
        <w:t>.</w:t>
      </w:r>
    </w:p>
    <w:bookmarkEnd w:id="4012"/>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4013" w:name="_MCCTEMPBM_CRPT80112092___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4013"/>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4014" w:name="_MCCTEMPBM_CRPT80112093___7"/>
      <w:r w:rsidRPr="00C44D1B">
        <w:rPr>
          <w:rFonts w:ascii="Courier New" w:hAnsi="Courier New" w:cs="Courier New"/>
        </w:rPr>
        <w:t>&lt;CSGinfo&gt;</w:t>
      </w:r>
      <w:r w:rsidRPr="00C44D1B">
        <w:t xml:space="preserve">: string type; </w:t>
      </w:r>
    </w:p>
    <w:bookmarkEnd w:id="4014"/>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4015" w:name="_MCCTEMPBM_CRPT80112094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4015"/>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4016" w:name="_CR10_1_23"/>
      <w:bookmarkStart w:id="4017" w:name="_Toc20207663"/>
      <w:bookmarkStart w:id="4018" w:name="_Toc27579546"/>
      <w:bookmarkStart w:id="4019" w:name="_Toc36116126"/>
      <w:bookmarkStart w:id="4020" w:name="_Toc45215007"/>
      <w:bookmarkStart w:id="4021" w:name="_Toc51866775"/>
      <w:bookmarkStart w:id="4022" w:name="_Toc202525199"/>
      <w:bookmarkEnd w:id="4016"/>
      <w:r w:rsidRPr="00C44D1B">
        <w:lastRenderedPageBreak/>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4017"/>
      <w:bookmarkEnd w:id="4018"/>
      <w:bookmarkEnd w:id="4019"/>
      <w:bookmarkEnd w:id="4020"/>
      <w:bookmarkEnd w:id="4021"/>
      <w:bookmarkEnd w:id="4022"/>
    </w:p>
    <w:p w14:paraId="26294285" w14:textId="77777777" w:rsidR="00FA4D2A" w:rsidRPr="00C44D1B" w:rsidRDefault="00FA4D2A" w:rsidP="007D1BB8">
      <w:pPr>
        <w:pStyle w:val="TH"/>
        <w:rPr>
          <w:lang w:val="fr-FR"/>
        </w:rPr>
      </w:pPr>
      <w:bookmarkStart w:id="4023" w:name="_CRTable10_1_231"/>
      <w:r w:rsidRPr="00C44D1B">
        <w:rPr>
          <w:lang w:val="fr-FR"/>
        </w:rPr>
        <w:t>Table </w:t>
      </w:r>
      <w:bookmarkEnd w:id="4023"/>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4024" w:name="_MCCTEMPBM_CRPT80112095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28B824D0"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31E0C66E"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4025" w:name="_MCCTEMPBM_CRPT80112096___7"/>
            <w:bookmarkEnd w:id="4024"/>
            <w:r w:rsidRPr="00C44D1B">
              <w:rPr>
                <w:rFonts w:ascii="Courier New" w:hAnsi="Courier New"/>
              </w:rPr>
              <w:t>+CGCONTRDP=?</w:t>
            </w:r>
            <w:bookmarkEnd w:id="4025"/>
          </w:p>
        </w:tc>
        <w:tc>
          <w:tcPr>
            <w:tcW w:w="4881" w:type="dxa"/>
          </w:tcPr>
          <w:p w14:paraId="1FC411F3" w14:textId="77777777" w:rsidR="00FA4D2A" w:rsidRPr="00C44D1B" w:rsidRDefault="00FA4D2A" w:rsidP="00FA4D2A">
            <w:pPr>
              <w:spacing w:after="20"/>
              <w:rPr>
                <w:rFonts w:ascii="Courier New" w:hAnsi="Courier New"/>
              </w:rPr>
            </w:pPr>
            <w:bookmarkStart w:id="4026" w:name="_MCCTEMPBM_CRPT80112097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26"/>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4027" w:name="_MCCTEMPBM_CRPT8011209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4027"/>
          </w:p>
        </w:tc>
      </w:tr>
    </w:tbl>
    <w:p w14:paraId="17BDD68D" w14:textId="77777777" w:rsidR="00FA4D2A" w:rsidRPr="00C44D1B" w:rsidRDefault="00FA4D2A" w:rsidP="00FA4D2A">
      <w:pPr>
        <w:rPr>
          <w:i/>
          <w:iCs/>
          <w:sz w:val="24"/>
          <w:szCs w:val="24"/>
        </w:rPr>
      </w:pPr>
    </w:p>
    <w:p w14:paraId="68DCAC3F" w14:textId="77777777" w:rsidR="00FA4D2A" w:rsidRPr="00C44D1B" w:rsidRDefault="00FA4D2A" w:rsidP="00FA4D2A">
      <w:pPr>
        <w:rPr>
          <w:b/>
          <w:bCs/>
          <w:sz w:val="24"/>
          <w:szCs w:val="24"/>
        </w:rPr>
      </w:pPr>
      <w:r w:rsidRPr="00C44D1B">
        <w:rPr>
          <w:b/>
          <w:bCs/>
          <w:sz w:val="24"/>
          <w:szCs w:val="24"/>
        </w:rPr>
        <w:t>Description</w:t>
      </w:r>
    </w:p>
    <w:p w14:paraId="506A9FF2" w14:textId="541F0C3C" w:rsidR="0005452C" w:rsidRPr="00C44D1B" w:rsidRDefault="0005452C" w:rsidP="0005452C">
      <w:bookmarkStart w:id="4028" w:name="_MCCTEMPBM_CRPT80112099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&gt;</w:t>
      </w:r>
      <w:r w:rsidR="00505697">
        <w:t>,</w:t>
      </w:r>
      <w:r w:rsidR="001B0D11" w:rsidRPr="00C44D1B">
        <w:t xml:space="preserve"> </w:t>
      </w:r>
      <w:r w:rsidR="001B0D11" w:rsidRPr="00C44D1B">
        <w:rPr>
          <w:rFonts w:ascii="Courier New" w:hAnsi="Courier New" w:cs="Courier New"/>
        </w:rPr>
        <w:t>&lt;ECSConf_info_ind&gt;</w:t>
      </w:r>
      <w:r w:rsidR="00505697">
        <w:rPr>
          <w:rFonts w:ascii="Courier New" w:hAnsi="Courier New" w:cs="Courier New"/>
        </w:rPr>
        <w:t xml:space="preserve"> </w:t>
      </w:r>
      <w:r w:rsidR="007F6828" w:rsidRPr="00C44D1B">
        <w:t>and</w:t>
      </w:r>
      <w:r w:rsidR="007F6828" w:rsidRPr="00C44D1B">
        <w:rPr>
          <w:rFonts w:ascii="Courier New" w:hAnsi="Courier New" w:cs="Courier New"/>
        </w:rPr>
        <w:t xml:space="preserve"> </w:t>
      </w:r>
      <w:r w:rsidR="007F6828" w:rsidRPr="00C44D1B">
        <w:rPr>
          <w:rFonts w:ascii="Courier New" w:hAnsi="Courier New" w:cs="Courier New"/>
        </w:rPr>
        <w:lastRenderedPageBreak/>
        <w:t>[,&lt;E</w:t>
      </w:r>
      <w:r w:rsidR="007F6828">
        <w:rPr>
          <w:rFonts w:ascii="Courier New" w:hAnsi="Courier New" w:cs="Courier New"/>
        </w:rPr>
        <w:t>PT-S1</w:t>
      </w:r>
      <w:r w:rsidR="007F6828" w:rsidRPr="00C44D1B">
        <w:rPr>
          <w:rFonts w:ascii="Courier New" w:hAnsi="Courier New" w:cs="Courier New"/>
        </w:rPr>
        <w:t>&gt;]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4028"/>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4029" w:name="_MCCTEMPBM_CRPT80112100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4029"/>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4030" w:name="_MCCTEMPBM_CRPT80112101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4030"/>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4031" w:name="_MCCTEMPBM_CRPT80112102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77777777" w:rsidR="00DE1FFB" w:rsidRPr="00C44D1B" w:rsidRDefault="00DE1FFB" w:rsidP="00DE1FFB">
      <w:pPr>
        <w:pStyle w:val="B1"/>
        <w:ind w:hanging="1"/>
      </w:pPr>
      <w:bookmarkStart w:id="4032" w:name="_MCCTEMPBM_CRPT80112103___3"/>
      <w:bookmarkEnd w:id="4031"/>
      <w:r w:rsidRPr="00C44D1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3614BC3C" w14:textId="77777777" w:rsidR="00475B74" w:rsidRPr="00C44D1B" w:rsidRDefault="00475B74" w:rsidP="00475B74">
      <w:pPr>
        <w:pStyle w:val="B1"/>
        <w:rPr>
          <w:lang w:eastAsia="ja-JP"/>
        </w:rPr>
      </w:pPr>
      <w:bookmarkStart w:id="4033" w:name="_MCCTEMPBM_CRPT80112104___7"/>
      <w:bookmarkEnd w:id="4032"/>
      <w:r w:rsidRPr="00C44D1B">
        <w:rPr>
          <w:rFonts w:ascii="Courier New" w:hAnsi="Courier New"/>
        </w:rPr>
        <w:lastRenderedPageBreak/>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33"/>
    <w:p w14:paraId="548618D8"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4034" w:name="_MCCTEMPBM_CRPT80112105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4034"/>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4035" w:name="_MCCTEMPBM_CRPT80112106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35"/>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4036" w:name="_MCCTEMPBM_CRPT80112107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4036"/>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4037" w:name="_MCCTEMPBM_CRPT80112108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4037"/>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680102">
      <w:pPr>
        <w:pStyle w:val="B2"/>
        <w:ind w:left="283" w:firstLine="284"/>
      </w:pPr>
      <w:bookmarkStart w:id="4038" w:name="_MCCTEMPBM_CRPT80112109___2"/>
      <w:r w:rsidRPr="00C44D1B">
        <w:t>1</w:t>
      </w:r>
      <w:r w:rsidRPr="00C44D1B">
        <w:tab/>
        <w:t>Reliable Data Service is being used for the PDN connection</w:t>
      </w:r>
    </w:p>
    <w:p w14:paraId="314209D0" w14:textId="1187B35A" w:rsidR="00680102" w:rsidRPr="00C44D1B" w:rsidRDefault="00680102" w:rsidP="00680102">
      <w:pPr>
        <w:pStyle w:val="B1"/>
      </w:pPr>
      <w:bookmarkStart w:id="4039" w:name="_MCCTEMPBM_CRPT80112110___7"/>
      <w:bookmarkEnd w:id="4038"/>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4039"/>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4040" w:name="_MCCTEMPBM_CRPT80112111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4040"/>
    <w:p w14:paraId="33A0F854" w14:textId="77777777" w:rsidR="00E64F00" w:rsidRPr="00C44D1B" w:rsidRDefault="00E64F00" w:rsidP="00E64F00">
      <w:pPr>
        <w:pStyle w:val="B2"/>
      </w:pPr>
      <w:r w:rsidRPr="00C44D1B">
        <w:lastRenderedPageBreak/>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t>2</w:t>
      </w:r>
      <w:r w:rsidRPr="00C44D1B">
        <w:tab/>
        <w:t>indicates that the PDU session is associated with SSC mode 3</w:t>
      </w:r>
    </w:p>
    <w:p w14:paraId="6891581E" w14:textId="5977417A" w:rsidR="00E64F00" w:rsidRPr="00C44D1B" w:rsidRDefault="00E64F00" w:rsidP="00E64F00">
      <w:pPr>
        <w:pStyle w:val="B1"/>
      </w:pPr>
      <w:bookmarkStart w:id="4041" w:name="_MCCTEMPBM_CRPT80112112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4041"/>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4042" w:name="_MCCTEMPBM_CRPT80112113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4042"/>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4043" w:name="_MCCTEMPBM_CRPT80112114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4043"/>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27626062" w14:textId="77777777" w:rsidR="007F6828" w:rsidRDefault="007F6828" w:rsidP="007F6828">
      <w:pPr>
        <w:pStyle w:val="B1"/>
      </w:pPr>
      <w:r w:rsidRPr="00C44D1B">
        <w:rPr>
          <w:rFonts w:ascii="Courier New" w:eastAsiaTheme="minorHAnsi" w:hAnsi="Courier New" w:cs="Courier New"/>
          <w:color w:val="000000"/>
        </w:rPr>
        <w:t>&lt;</w:t>
      </w:r>
      <w:r>
        <w:rPr>
          <w:rFonts w:ascii="Courier New" w:hAnsi="Courier New"/>
        </w:rPr>
        <w:t>EPT-S1</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w:t>
      </w:r>
      <w:r>
        <w:t xml:space="preserve">UE’s 5GSM capability for Ethernet PDN type in S1 mode </w:t>
      </w:r>
      <w:r>
        <w:rPr>
          <w:rFonts w:eastAsiaTheme="minorHAnsi"/>
          <w:color w:val="000000"/>
          <w:u w:color="000000"/>
        </w:rPr>
        <w:t>as specified in 3GPP TS 24.501 [161].</w:t>
      </w:r>
    </w:p>
    <w:p w14:paraId="04184674" w14:textId="77777777" w:rsidR="007F6828" w:rsidRPr="007F6828" w:rsidRDefault="007F6828" w:rsidP="007F6828">
      <w:pPr>
        <w:pStyle w:val="B2"/>
        <w:rPr>
          <w:rFonts w:eastAsia="Times New Roman"/>
        </w:rPr>
      </w:pPr>
      <w:r w:rsidRPr="007F6828">
        <w:rPr>
          <w:rFonts w:eastAsia="Times New Roman"/>
        </w:rPr>
        <w:t>0</w:t>
      </w:r>
      <w:r w:rsidRPr="007F6828">
        <w:rPr>
          <w:rFonts w:eastAsia="Times New Roman"/>
        </w:rPr>
        <w:tab/>
        <w:t xml:space="preserve">   Ethernet PDN type in S1 mode not supported</w:t>
      </w:r>
    </w:p>
    <w:p w14:paraId="49D0CE0D" w14:textId="3253821E" w:rsidR="007F6828" w:rsidRPr="00C44D1B" w:rsidRDefault="007F6828" w:rsidP="007F6828">
      <w:pPr>
        <w:pStyle w:val="B2"/>
      </w:pPr>
      <w:r w:rsidRPr="007F6828">
        <w:rPr>
          <w:rFonts w:eastAsia="Times New Roman"/>
        </w:rPr>
        <w:t>1</w:t>
      </w:r>
      <w:r w:rsidRPr="007F6828">
        <w:rPr>
          <w:rFonts w:eastAsia="Times New Roman"/>
        </w:rPr>
        <w:tab/>
        <w:t xml:space="preserve">   Ethernet PDN type in S1 mode supported</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4044" w:name="_CR10_1_24"/>
      <w:bookmarkStart w:id="4045" w:name="_Toc20207664"/>
      <w:bookmarkStart w:id="4046" w:name="_Toc27579547"/>
      <w:bookmarkStart w:id="4047" w:name="_Toc36116127"/>
      <w:bookmarkStart w:id="4048" w:name="_Toc45215008"/>
      <w:bookmarkStart w:id="4049" w:name="_Toc51866776"/>
      <w:bookmarkStart w:id="4050" w:name="_Toc202525200"/>
      <w:bookmarkEnd w:id="4044"/>
      <w:r w:rsidRPr="00C44D1B">
        <w:lastRenderedPageBreak/>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4045"/>
      <w:bookmarkEnd w:id="4046"/>
      <w:bookmarkEnd w:id="4047"/>
      <w:bookmarkEnd w:id="4048"/>
      <w:bookmarkEnd w:id="4049"/>
      <w:bookmarkEnd w:id="4050"/>
    </w:p>
    <w:p w14:paraId="701AFC09" w14:textId="77777777" w:rsidR="00FA4D2A" w:rsidRPr="00C44D1B" w:rsidRDefault="00FA4D2A" w:rsidP="007D1BB8">
      <w:pPr>
        <w:pStyle w:val="TH"/>
        <w:rPr>
          <w:lang w:val="fr-FR"/>
        </w:rPr>
      </w:pPr>
      <w:bookmarkStart w:id="4051" w:name="_CRTable10_1_241"/>
      <w:r w:rsidRPr="00C44D1B">
        <w:rPr>
          <w:lang w:val="fr-FR"/>
        </w:rPr>
        <w:t>Table </w:t>
      </w:r>
      <w:bookmarkEnd w:id="4051"/>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4052" w:name="_MCCTEMPBM_CRPT80112115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4053" w:name="_MCCTEMPBM_CRPT80112116___7"/>
            <w:bookmarkEnd w:id="4052"/>
            <w:r w:rsidRPr="00C44D1B">
              <w:rPr>
                <w:rFonts w:ascii="Courier New" w:hAnsi="Courier New"/>
              </w:rPr>
              <w:t>+CGSCONTRDP=?</w:t>
            </w:r>
            <w:bookmarkEnd w:id="4053"/>
          </w:p>
        </w:tc>
        <w:tc>
          <w:tcPr>
            <w:tcW w:w="5928" w:type="dxa"/>
          </w:tcPr>
          <w:p w14:paraId="6FBE25EF" w14:textId="77777777" w:rsidR="00FA4D2A" w:rsidRPr="00C44D1B" w:rsidRDefault="00FA4D2A" w:rsidP="00FA4D2A">
            <w:pPr>
              <w:spacing w:after="20"/>
              <w:rPr>
                <w:rFonts w:ascii="Courier New" w:hAnsi="Courier New"/>
              </w:rPr>
            </w:pPr>
            <w:bookmarkStart w:id="4054" w:name="_MCCTEMPBM_CRPT80112117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54"/>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4055" w:name="_MCCTEMPBM_CRPT8011211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4055"/>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4056" w:name="_MCCTEMPBM_CRPT80112119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4056"/>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4057" w:name="_MCCTEMPBM_CRPT80112120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4057"/>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4058" w:name="_MCCTEMPBM_CRPT80112121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58"/>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4059" w:name="_MCCTEMPBM_CRPT80112122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59"/>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lastRenderedPageBreak/>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4060" w:name="_MCCTEMPBM_CRPT80112123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4060"/>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4061" w:name="_CR10_1_25"/>
      <w:bookmarkStart w:id="4062" w:name="_Toc20207665"/>
      <w:bookmarkStart w:id="4063" w:name="_Toc27579548"/>
      <w:bookmarkStart w:id="4064" w:name="_Toc36116128"/>
      <w:bookmarkStart w:id="4065" w:name="_Toc45215009"/>
      <w:bookmarkStart w:id="4066" w:name="_Toc51866777"/>
      <w:bookmarkStart w:id="4067" w:name="_Toc202525201"/>
      <w:bookmarkEnd w:id="4061"/>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4062"/>
      <w:bookmarkEnd w:id="4063"/>
      <w:bookmarkEnd w:id="4064"/>
      <w:bookmarkEnd w:id="4065"/>
      <w:bookmarkEnd w:id="4066"/>
      <w:bookmarkEnd w:id="4067"/>
    </w:p>
    <w:p w14:paraId="73BD01CF" w14:textId="77777777" w:rsidR="00FA4D2A" w:rsidRPr="00C44D1B" w:rsidRDefault="00FA4D2A" w:rsidP="007D1BB8">
      <w:pPr>
        <w:pStyle w:val="TH"/>
      </w:pPr>
      <w:bookmarkStart w:id="4068" w:name="_CRTable10_1_251"/>
      <w:r w:rsidRPr="00C44D1B">
        <w:t>Table </w:t>
      </w:r>
      <w:bookmarkEnd w:id="4068"/>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4069" w:name="_MCCTEMPBM_CRPT80112124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4070" w:name="_MCCTEMPBM_CRPT80112125___7"/>
            <w:bookmarkEnd w:id="4069"/>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4070"/>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4071" w:name="_MCCTEMPBM_CRPT80112126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71"/>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4072" w:name="_MCCTEMPBM_CRPT801121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4072"/>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4073" w:name="_MCCTEMPBM_CRPT80112128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w:t>
      </w:r>
      <w:r w:rsidRPr="00C44D1B">
        <w:lastRenderedPageBreak/>
        <w:t xml:space="preserve">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4073"/>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4074" w:name="_MCCTEMPBM_CRPT80112129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4074"/>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4075" w:name="_MCCTEMPBM_CRPT80112130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075"/>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4076" w:name="_MCCTEMPBM_CRPT80112131___7"/>
      <w:r w:rsidRPr="006B696F">
        <w:rPr>
          <w:rFonts w:ascii="Courier New" w:hAnsi="Courier New"/>
          <w:lang w:val="sv-SE"/>
        </w:rPr>
        <w:t>&lt;packet filter identifier&gt;</w:t>
      </w:r>
      <w:r w:rsidRPr="006B696F">
        <w:rPr>
          <w:lang w:val="sv-SE"/>
        </w:rPr>
        <w:t xml:space="preserve">: </w:t>
      </w:r>
      <w:r w:rsidR="001B1406" w:rsidRPr="006B696F">
        <w:rPr>
          <w:lang w:val="sv-SE"/>
        </w:rPr>
        <w:t>integer type</w:t>
      </w:r>
      <w:r w:rsidRPr="006B696F">
        <w:rPr>
          <w:lang w:val="sv-SE"/>
        </w:rPr>
        <w:t xml:space="preserve">. </w:t>
      </w:r>
      <w:r w:rsidRPr="00C44D1B">
        <w:t>The value range is from 1 to 16.</w:t>
      </w:r>
    </w:p>
    <w:bookmarkEnd w:id="4076"/>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4077" w:name="_MCCTEMPBM_CRPT80112132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4077"/>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4078" w:name="_MCCTEMPBM_CRPT80112133___7"/>
      <w:r w:rsidRPr="006B696F">
        <w:rPr>
          <w:rFonts w:ascii="Courier New" w:hAnsi="Courier New" w:cs="Courier New"/>
          <w:lang w:val="sv-SE"/>
        </w:rPr>
        <w:t>&lt;NW packet filter Identifier&gt;</w:t>
      </w:r>
      <w:r w:rsidRPr="006B696F">
        <w:rPr>
          <w:lang w:val="sv-SE"/>
        </w:rPr>
        <w:t xml:space="preserve"> </w:t>
      </w:r>
      <w:r w:rsidR="001B1406" w:rsidRPr="006B696F">
        <w:rPr>
          <w:lang w:val="sv-SE"/>
        </w:rPr>
        <w:t>integer type</w:t>
      </w:r>
      <w:r w:rsidRPr="006B696F">
        <w:rPr>
          <w:lang w:val="sv-SE"/>
        </w:rPr>
        <w:t xml:space="preserve">. </w:t>
      </w:r>
      <w:r w:rsidRPr="00C44D1B">
        <w:t xml:space="preserve">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4078"/>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4079" w:name="_MCCTEMPBM_CRPT80112134___7"/>
      <w:r w:rsidRPr="00C44D1B">
        <w:rPr>
          <w:rFonts w:ascii="Courier New" w:hAnsi="Courier New"/>
        </w:rPr>
        <w:lastRenderedPageBreak/>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4079"/>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4080" w:name="_CR10_1_26"/>
      <w:bookmarkStart w:id="4081" w:name="_Toc20207666"/>
      <w:bookmarkStart w:id="4082" w:name="_Toc27579549"/>
      <w:bookmarkStart w:id="4083" w:name="_Toc36116129"/>
      <w:bookmarkStart w:id="4084" w:name="_Toc45215010"/>
      <w:bookmarkStart w:id="4085" w:name="_Toc51866778"/>
      <w:bookmarkStart w:id="4086" w:name="_Toc202525202"/>
      <w:bookmarkEnd w:id="4080"/>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4081"/>
      <w:bookmarkEnd w:id="4082"/>
      <w:bookmarkEnd w:id="4083"/>
      <w:bookmarkEnd w:id="4084"/>
      <w:bookmarkEnd w:id="4085"/>
      <w:bookmarkEnd w:id="4086"/>
    </w:p>
    <w:p w14:paraId="55D487C3" w14:textId="77777777" w:rsidR="00FA4D2A" w:rsidRPr="00C44D1B" w:rsidRDefault="00FA4D2A" w:rsidP="00FA4D2A">
      <w:pPr>
        <w:pStyle w:val="TH"/>
      </w:pPr>
      <w:bookmarkStart w:id="4087" w:name="_CRTable10_1_261"/>
      <w:r w:rsidRPr="00C44D1B">
        <w:t>Table </w:t>
      </w:r>
      <w:bookmarkEnd w:id="4087"/>
      <w:r w:rsidRPr="00C44D1B">
        <w:t>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4088" w:name="_MCCTEMPBM_CRPT80112135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4089" w:name="_MCCTEMPBM_CRPT80112136___7" w:colFirst="0" w:colLast="0"/>
            <w:bookmarkEnd w:id="4088"/>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4090" w:name="_MCCTEMPBM_CRPT80112137___7" w:colFirst="0" w:colLast="1"/>
            <w:bookmarkEnd w:id="4089"/>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4091" w:name="_MCCTEMPBM_CRPT80112138___7"/>
            <w:bookmarkEnd w:id="4090"/>
            <w:r w:rsidRPr="00C44D1B">
              <w:rPr>
                <w:rFonts w:ascii="Courier New" w:hAnsi="Courier New"/>
                <w:color w:val="000000"/>
              </w:rPr>
              <w:t>+CGEQOS=?</w:t>
            </w:r>
            <w:bookmarkEnd w:id="4091"/>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4092" w:name="_MCCTEMPBM_CRPT80112139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4092"/>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4093" w:name="_MCCTEMPBM_CRPT8011214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093"/>
          </w:p>
        </w:tc>
      </w:tr>
    </w:tbl>
    <w:p w14:paraId="7A131F90" w14:textId="77777777" w:rsidR="00FA4D2A" w:rsidRPr="00C44D1B" w:rsidRDefault="00FA4D2A" w:rsidP="00FA4D2A">
      <w:pPr>
        <w:rPr>
          <w:b/>
          <w:color w:val="000000"/>
        </w:rPr>
      </w:pPr>
      <w:bookmarkStart w:id="4094" w:name="_MCCTEMPBM_CRPT80112141___5"/>
    </w:p>
    <w:p w14:paraId="4AAED019" w14:textId="77777777" w:rsidR="00FA4D2A" w:rsidRPr="00C44D1B" w:rsidRDefault="00FA4D2A" w:rsidP="00FA4D2A">
      <w:pPr>
        <w:keepNext/>
        <w:rPr>
          <w:b/>
          <w:color w:val="000000"/>
        </w:rPr>
      </w:pPr>
      <w:r w:rsidRPr="00C44D1B">
        <w:rPr>
          <w:b/>
          <w:color w:val="000000"/>
        </w:rPr>
        <w:lastRenderedPageBreak/>
        <w:t>Description</w:t>
      </w:r>
    </w:p>
    <w:p w14:paraId="2F72216E" w14:textId="7D3A6F4A" w:rsidR="00FA4D2A" w:rsidRPr="00C44D1B" w:rsidRDefault="00FA4D2A" w:rsidP="00FA4D2A">
      <w:bookmarkStart w:id="4095" w:name="_MCCTEMPBM_CRPT80112142___7"/>
      <w:bookmarkEnd w:id="4094"/>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095"/>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4096" w:name="_MCCTEMPBM_CRPT80112143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4097" w:name="_MCCTEMPBM_CRPT80112144___7"/>
      <w:bookmarkEnd w:id="4096"/>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4098" w:name="_MCCTEMPBM_CRPT80112145___2"/>
      <w:bookmarkEnd w:id="4097"/>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4099" w:name="_MCCTEMPBM_CRPT80112146___7"/>
      <w:bookmarkEnd w:id="4098"/>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bookmarkStart w:id="4100" w:name="_MCCTEMPBM_CRPT80112147___7"/>
      <w:bookmarkEnd w:id="4099"/>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4101" w:name="_MCCTEMPBM_CRPT80112148___5"/>
      <w:bookmarkEnd w:id="4100"/>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4102" w:name="_CR10_1_27"/>
      <w:bookmarkStart w:id="4103" w:name="_Toc20207667"/>
      <w:bookmarkStart w:id="4104" w:name="_Toc27579550"/>
      <w:bookmarkStart w:id="4105" w:name="_Toc36116130"/>
      <w:bookmarkStart w:id="4106" w:name="_Toc45215011"/>
      <w:bookmarkStart w:id="4107" w:name="_Toc51866779"/>
      <w:bookmarkStart w:id="4108" w:name="_Toc202525203"/>
      <w:bookmarkEnd w:id="4101"/>
      <w:bookmarkEnd w:id="4102"/>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4103"/>
      <w:bookmarkEnd w:id="4104"/>
      <w:bookmarkEnd w:id="4105"/>
      <w:bookmarkEnd w:id="4106"/>
      <w:bookmarkEnd w:id="4107"/>
      <w:bookmarkEnd w:id="4108"/>
    </w:p>
    <w:p w14:paraId="5431EF65" w14:textId="77777777" w:rsidR="00FA4D2A" w:rsidRPr="00C44D1B" w:rsidRDefault="00FA4D2A" w:rsidP="00FA4D2A">
      <w:pPr>
        <w:pStyle w:val="TH"/>
      </w:pPr>
      <w:bookmarkStart w:id="4109" w:name="_CRTable10_1_271"/>
      <w:r w:rsidRPr="00C44D1B">
        <w:t>Table </w:t>
      </w:r>
      <w:bookmarkEnd w:id="4109"/>
      <w:r w:rsidRPr="00C44D1B">
        <w:t xml:space="preserve">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4110" w:name="_MCCTEMPBM_CRPT80112149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4111" w:name="_MCCTEMPBM_CRPT80112150___7" w:colFirst="0" w:colLast="1"/>
            <w:bookmarkEnd w:id="4110"/>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lastRenderedPageBreak/>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4112" w:name="_MCCTEMPBM_CRPT80112151___7"/>
            <w:bookmarkEnd w:id="4111"/>
            <w:r w:rsidRPr="00C44D1B">
              <w:rPr>
                <w:color w:val="000000"/>
              </w:rPr>
              <w:lastRenderedPageBreak/>
              <w:br w:type="page"/>
            </w:r>
            <w:r w:rsidRPr="00C44D1B">
              <w:rPr>
                <w:rFonts w:ascii="Courier New" w:hAnsi="Courier New"/>
                <w:color w:val="000000"/>
              </w:rPr>
              <w:t>+CGEQOSRDP=?</w:t>
            </w:r>
            <w:bookmarkEnd w:id="4112"/>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4113" w:name="_MCCTEMPBM_CRPT80112152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113"/>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4114" w:name="_MCCTEMPBM_CRPT8011215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4114"/>
          </w:p>
        </w:tc>
      </w:tr>
    </w:tbl>
    <w:p w14:paraId="74497C8A" w14:textId="77777777" w:rsidR="00FA4D2A" w:rsidRPr="00C44D1B" w:rsidRDefault="00FA4D2A" w:rsidP="00FA4D2A">
      <w:pPr>
        <w:rPr>
          <w:b/>
          <w:color w:val="000000"/>
        </w:rPr>
      </w:pPr>
      <w:bookmarkStart w:id="4115" w:name="_MCCTEMPBM_CRPT80112154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4116" w:name="_MCCTEMPBM_CRPT80112155___7"/>
      <w:bookmarkEnd w:id="4115"/>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4116"/>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4117" w:name="_MCCTEMPBM_CRPT80112156___5"/>
      <w:r w:rsidRPr="00C44D1B">
        <w:rPr>
          <w:b/>
          <w:color w:val="000000"/>
        </w:rPr>
        <w:t>Defined values</w:t>
      </w:r>
    </w:p>
    <w:p w14:paraId="665EE5DC" w14:textId="77777777" w:rsidR="00FA4D2A" w:rsidRPr="00C44D1B" w:rsidRDefault="00FA4D2A" w:rsidP="00FA4D2A">
      <w:pPr>
        <w:pStyle w:val="B1"/>
      </w:pPr>
      <w:bookmarkStart w:id="4118" w:name="_MCCTEMPBM_CRPT80112157___7"/>
      <w:bookmarkEnd w:id="4117"/>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4119" w:name="_MCCTEMPBM_CRPT80112158___2"/>
      <w:bookmarkEnd w:id="4118"/>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4120" w:name="_MCCTEMPBM_CRPT80112159___7"/>
      <w:bookmarkEnd w:id="4119"/>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4121" w:name="_MCCTEMPBM_CRPT80112160___7"/>
      <w:bookmarkEnd w:id="4120"/>
      <w:r w:rsidRPr="00C44D1B">
        <w:lastRenderedPageBreak/>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4122" w:name="_MCCTEMPBM_CRPT80112161___5"/>
      <w:bookmarkEnd w:id="4121"/>
      <w:r w:rsidRPr="00C44D1B">
        <w:rPr>
          <w:b/>
          <w:color w:val="000000"/>
        </w:rPr>
        <w:t>Implementation</w:t>
      </w:r>
    </w:p>
    <w:bookmarkEnd w:id="4122"/>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4123" w:name="_CR10_1_28"/>
      <w:bookmarkStart w:id="4124" w:name="_Toc20207668"/>
      <w:bookmarkStart w:id="4125" w:name="_Toc27579551"/>
      <w:bookmarkStart w:id="4126" w:name="_Toc36116131"/>
      <w:bookmarkStart w:id="4127" w:name="_Toc45215012"/>
      <w:bookmarkStart w:id="4128" w:name="_Toc51866780"/>
      <w:bookmarkStart w:id="4129" w:name="_Toc202525204"/>
      <w:bookmarkEnd w:id="4123"/>
      <w:r w:rsidRPr="00C44D1B">
        <w:t>10.1.2</w:t>
      </w:r>
      <w:r w:rsidR="00FA4D2A" w:rsidRPr="00C44D1B">
        <w:t>8</w:t>
      </w:r>
      <w:r w:rsidRPr="00C44D1B">
        <w:tab/>
        <w:t>UE modes of operation for EPS +CEMODE</w:t>
      </w:r>
      <w:bookmarkEnd w:id="4124"/>
      <w:bookmarkEnd w:id="4125"/>
      <w:bookmarkEnd w:id="4126"/>
      <w:bookmarkEnd w:id="4127"/>
      <w:bookmarkEnd w:id="4128"/>
      <w:bookmarkEnd w:id="4129"/>
    </w:p>
    <w:p w14:paraId="6A17B0CA" w14:textId="77777777" w:rsidR="009305DC" w:rsidRPr="00C44D1B" w:rsidRDefault="009305DC" w:rsidP="00D75217">
      <w:pPr>
        <w:pStyle w:val="TH"/>
      </w:pPr>
      <w:bookmarkStart w:id="4130" w:name="_CRTable10_1_281"/>
      <w:r w:rsidRPr="00C44D1B">
        <w:t>Table </w:t>
      </w:r>
      <w:bookmarkEnd w:id="4130"/>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4131" w:name="_MCCTEMPBM_CRPT80112162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4132" w:name="_MCCTEMPBM_CRPT80112163___7" w:colFirst="0" w:colLast="0"/>
            <w:bookmarkEnd w:id="4131"/>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4133" w:name="_MCCTEMPBM_CRPT80112164___7"/>
            <w:bookmarkEnd w:id="4132"/>
            <w:r w:rsidRPr="00C44D1B">
              <w:rPr>
                <w:rFonts w:ascii="Courier New" w:hAnsi="Courier New" w:cs="Courier New"/>
              </w:rPr>
              <w:t>+CEMODE=?</w:t>
            </w:r>
            <w:bookmarkEnd w:id="4133"/>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4134" w:name="_MCCTEMPBM_CRPT80112165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4134"/>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4135" w:name="_MCCTEMPBM_CRPT80112166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135"/>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4136" w:name="_MCCTEMPBM_CRPT80112167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4136"/>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4137" w:name="_CR10_1_29"/>
      <w:bookmarkStart w:id="4138" w:name="_Toc20207669"/>
      <w:bookmarkStart w:id="4139" w:name="_Toc27579552"/>
      <w:bookmarkStart w:id="4140" w:name="_Toc36116132"/>
      <w:bookmarkStart w:id="4141" w:name="_Toc45215013"/>
      <w:bookmarkStart w:id="4142" w:name="_Toc51866781"/>
      <w:bookmarkStart w:id="4143" w:name="_Toc202525205"/>
      <w:bookmarkEnd w:id="4137"/>
      <w:r w:rsidRPr="00C44D1B">
        <w:rPr>
          <w:lang w:val="fr-FR"/>
        </w:rPr>
        <w:t>10.1.29</w:t>
      </w:r>
      <w:r w:rsidRPr="00C44D1B">
        <w:rPr>
          <w:lang w:val="fr-FR"/>
        </w:rPr>
        <w:tab/>
        <w:t>Delete non-active PDP contexts +CGDEL</w:t>
      </w:r>
      <w:bookmarkEnd w:id="4138"/>
      <w:bookmarkEnd w:id="4139"/>
      <w:bookmarkEnd w:id="4140"/>
      <w:bookmarkEnd w:id="4141"/>
      <w:bookmarkEnd w:id="4142"/>
      <w:bookmarkEnd w:id="4143"/>
    </w:p>
    <w:p w14:paraId="1A47CB5A" w14:textId="77777777" w:rsidR="004D665E" w:rsidRPr="00C44D1B" w:rsidRDefault="004D665E" w:rsidP="007356A9">
      <w:pPr>
        <w:pStyle w:val="TH"/>
      </w:pPr>
      <w:bookmarkStart w:id="4144" w:name="_CRTable10_1_291"/>
      <w:r w:rsidRPr="00C44D1B">
        <w:t>Table </w:t>
      </w:r>
      <w:bookmarkEnd w:id="4144"/>
      <w:r w:rsidRPr="00C44D1B">
        <w:t>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4145" w:name="_MCCTEMPBM_CRPT80112168___7"/>
            <w:r w:rsidRPr="00C44D1B">
              <w:rPr>
                <w:rFonts w:ascii="Courier New" w:hAnsi="Courier New"/>
              </w:rPr>
              <w:t>+CGDEL[=&lt;cid&gt;]</w:t>
            </w:r>
            <w:bookmarkEnd w:id="4145"/>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4146" w:name="_MCCTEMPBM_CRPT80112169___7" w:colFirst="0" w:colLast="0"/>
            <w:r w:rsidRPr="00C44D1B">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bookmarkEnd w:id="4146"/>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4147" w:name="_MCCTEMPBM_CRPT80112170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w:t>
      </w:r>
      <w:r w:rsidRPr="00C44D1B">
        <w:lastRenderedPageBreak/>
        <w:t xml:space="preserve">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C44D1B" w:rsidRDefault="004D665E" w:rsidP="004D665E">
      <w:pPr>
        <w:rPr>
          <w:rFonts w:ascii="Arial" w:hAnsi="Arial" w:cs="Arial"/>
          <w:color w:val="000000"/>
          <w:sz w:val="25"/>
          <w:szCs w:val="25"/>
          <w:lang w:val="en"/>
        </w:rPr>
      </w:pPr>
      <w:r w:rsidRPr="00C44D1B">
        <w:t xml:space="preserve">If </w:t>
      </w:r>
      <w:r w:rsidRPr="00C44D1B">
        <w:rPr>
          <w:rFonts w:ascii="Courier New" w:hAnsi="Courier New" w:cs="Courier New"/>
        </w:rPr>
        <w:t>&lt;cid&gt;</w:t>
      </w:r>
      <w:r w:rsidRPr="00C44D1B">
        <w:t xml:space="preserve"> points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4148" w:name="_MCCTEMPBM_CRPT80112171___7"/>
      <w:bookmarkEnd w:id="4147"/>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4149" w:name="_MCCTEMPBM_CRPT80112172___7"/>
      <w:bookmarkEnd w:id="4148"/>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149"/>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4150" w:name="_MCCTEMPBM_CRPT8011217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150"/>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4151" w:name="_CR10_1_30"/>
      <w:bookmarkStart w:id="4152" w:name="_Toc20207670"/>
      <w:bookmarkStart w:id="4153" w:name="_Toc27579553"/>
      <w:bookmarkStart w:id="4154" w:name="_Toc36116133"/>
      <w:bookmarkStart w:id="4155" w:name="_Toc45215014"/>
      <w:bookmarkStart w:id="4156" w:name="_Toc51866782"/>
      <w:bookmarkStart w:id="4157" w:name="_Toc202525206"/>
      <w:bookmarkEnd w:id="4151"/>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4152"/>
      <w:bookmarkEnd w:id="4153"/>
      <w:bookmarkEnd w:id="4154"/>
      <w:bookmarkEnd w:id="4155"/>
      <w:bookmarkEnd w:id="4156"/>
      <w:bookmarkEnd w:id="4157"/>
    </w:p>
    <w:p w14:paraId="084443E3" w14:textId="77777777" w:rsidR="0090279C" w:rsidRPr="00C44D1B" w:rsidRDefault="0090279C" w:rsidP="0090279C">
      <w:pPr>
        <w:pStyle w:val="TH"/>
      </w:pPr>
      <w:bookmarkStart w:id="4158" w:name="_CRTable10_1_301"/>
      <w:r w:rsidRPr="00C44D1B">
        <w:t>Table </w:t>
      </w:r>
      <w:bookmarkEnd w:id="4158"/>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4159" w:name="_MCCTEMPBM_CRPT80112174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4159"/>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4160" w:name="_MCCTEMPBM_CRPT80112175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4161" w:name="_MCCTEMPBM_CRPT80112176___7"/>
            <w:bookmarkEnd w:id="4160"/>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4161"/>
          </w:p>
        </w:tc>
        <w:tc>
          <w:tcPr>
            <w:tcW w:w="4252" w:type="dxa"/>
          </w:tcPr>
          <w:p w14:paraId="39257A90" w14:textId="77777777" w:rsidR="0090279C" w:rsidRPr="00C44D1B" w:rsidRDefault="0090279C" w:rsidP="0090279C">
            <w:pPr>
              <w:spacing w:after="20"/>
              <w:rPr>
                <w:rFonts w:ascii="Courier New" w:hAnsi="Courier New"/>
              </w:rPr>
            </w:pPr>
            <w:bookmarkStart w:id="4162" w:name="_MCCTEMPBM_CRPT80112177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p w14:paraId="6DDBC2C6" w14:textId="77777777" w:rsidR="0090279C" w:rsidRPr="00C44D1B" w:rsidRDefault="0090279C" w:rsidP="0090279C">
            <w:pPr>
              <w:spacing w:after="20"/>
              <w:rPr>
                <w:rFonts w:ascii="Courier New" w:hAnsi="Courier New"/>
                <w:lang w:eastAsia="ja-JP"/>
              </w:rPr>
            </w:pPr>
            <w:bookmarkStart w:id="4163" w:name="_MCCTEMPBM_CRPT80112178___7"/>
            <w:bookmarkEnd w:id="4162"/>
            <w:bookmarkEnd w:id="4163"/>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4164" w:name="_MCCTEMPBM_CRPT80112179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lastRenderedPageBreak/>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4164"/>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4165" w:name="_MCCTEMPBM_CRPT80112180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4165"/>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4166" w:name="_MCCTEMPBM_CRPT80112181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4167" w:name="_MCCTEMPBM_CRPT80112182___7"/>
      <w:bookmarkEnd w:id="4166"/>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4167"/>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4168" w:name="_MCCTEMPBM_CRPT80112183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4168"/>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4169" w:name="_MCCTEMPBM_CRPT80112184___7"/>
      <w:r w:rsidRPr="00C44D1B">
        <w:rPr>
          <w:rFonts w:ascii="Courier New" w:hAnsi="Courier New"/>
        </w:rPr>
        <w:lastRenderedPageBreak/>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4169"/>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4170" w:name="_MCCTEMPBM_CRPT80112185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4170"/>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4171" w:name="_CR10_1_31"/>
      <w:bookmarkStart w:id="4172" w:name="_Toc20207671"/>
      <w:bookmarkStart w:id="4173" w:name="_Toc27579554"/>
      <w:bookmarkStart w:id="4174" w:name="_Toc36116134"/>
      <w:bookmarkStart w:id="4175" w:name="_Toc45215015"/>
      <w:bookmarkStart w:id="4176" w:name="_Toc51866783"/>
      <w:bookmarkStart w:id="4177" w:name="_Toc202525207"/>
      <w:bookmarkEnd w:id="4171"/>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4172"/>
      <w:bookmarkEnd w:id="4173"/>
      <w:bookmarkEnd w:id="4174"/>
      <w:bookmarkEnd w:id="4175"/>
      <w:bookmarkEnd w:id="4176"/>
      <w:bookmarkEnd w:id="4177"/>
    </w:p>
    <w:p w14:paraId="0BE5C65D" w14:textId="77777777" w:rsidR="00E24532" w:rsidRPr="00C44D1B" w:rsidRDefault="00E24532" w:rsidP="00E24532">
      <w:pPr>
        <w:pStyle w:val="TH"/>
      </w:pPr>
      <w:bookmarkStart w:id="4178" w:name="_CRTable10_1_311"/>
      <w:r w:rsidRPr="00C44D1B">
        <w:t>Table </w:t>
      </w:r>
      <w:bookmarkEnd w:id="4178"/>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4179" w:name="_MCCTEMPBM_CRPT80112186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4179"/>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4180" w:name="_MCCTEMPBM_CRPT80112187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4180"/>
    <w:p w14:paraId="4ECED43A" w14:textId="77777777" w:rsidR="00E24532" w:rsidRPr="00C44D1B" w:rsidRDefault="00E24532" w:rsidP="00E24532">
      <w:pPr>
        <w:pStyle w:val="B2"/>
      </w:pPr>
      <w:r w:rsidRPr="00C44D1B">
        <w:rPr>
          <w:u w:val="single"/>
        </w:rPr>
        <w:lastRenderedPageBreak/>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4181" w:name="_MCCTEMPBM_CRPT80112188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4181"/>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4182" w:name="_CR10_1_32"/>
      <w:bookmarkStart w:id="4183" w:name="_Toc20207672"/>
      <w:bookmarkStart w:id="4184" w:name="_Toc27579555"/>
      <w:bookmarkStart w:id="4185" w:name="_Toc36116135"/>
      <w:bookmarkStart w:id="4186" w:name="_Toc45215016"/>
      <w:bookmarkStart w:id="4187" w:name="_Toc51866784"/>
      <w:bookmarkStart w:id="4188" w:name="_Toc202525208"/>
      <w:bookmarkEnd w:id="4182"/>
      <w:r w:rsidRPr="00C44D1B">
        <w:t>10.1.32</w:t>
      </w:r>
      <w:r w:rsidRPr="00C44D1B">
        <w:tab/>
        <w:t>Initial PDP context activation +CIPCA</w:t>
      </w:r>
      <w:bookmarkEnd w:id="4183"/>
      <w:bookmarkEnd w:id="4184"/>
      <w:bookmarkEnd w:id="4185"/>
      <w:bookmarkEnd w:id="4186"/>
      <w:bookmarkEnd w:id="4187"/>
      <w:bookmarkEnd w:id="4188"/>
    </w:p>
    <w:p w14:paraId="4A28ECF4" w14:textId="77777777" w:rsidR="00E94632" w:rsidRPr="00C44D1B" w:rsidRDefault="00E94632" w:rsidP="00E94632">
      <w:pPr>
        <w:pStyle w:val="TH"/>
      </w:pPr>
      <w:bookmarkStart w:id="4189" w:name="_CRTable10_1_321"/>
      <w:r w:rsidRPr="00C44D1B">
        <w:t>Table </w:t>
      </w:r>
      <w:bookmarkEnd w:id="4189"/>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4190" w:name="_MCCTEMPBM_CRPT80112189___7" w:colFirst="0" w:colLast="0"/>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4191" w:name="_MCCTEMPBM_CRPT80112190___7" w:colFirst="0" w:colLast="0"/>
            <w:bookmarkEnd w:id="4190"/>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4192" w:name="_MCCTEMPBM_CRPT80112191___7"/>
            <w:bookmarkEnd w:id="4191"/>
            <w:r w:rsidRPr="00C44D1B">
              <w:rPr>
                <w:rFonts w:ascii="Courier New" w:hAnsi="Courier New" w:cs="Courier New"/>
              </w:rPr>
              <w:t>+CIPCA=?</w:t>
            </w:r>
            <w:bookmarkEnd w:id="4192"/>
          </w:p>
        </w:tc>
        <w:tc>
          <w:tcPr>
            <w:tcW w:w="4228" w:type="dxa"/>
          </w:tcPr>
          <w:p w14:paraId="37B5032C" w14:textId="77777777" w:rsidR="00E94632" w:rsidRPr="00C44D1B" w:rsidRDefault="00E94632" w:rsidP="00E94632">
            <w:pPr>
              <w:rPr>
                <w:rFonts w:ascii="Courier New" w:hAnsi="Courier New" w:cs="Courier New"/>
              </w:rPr>
            </w:pPr>
            <w:bookmarkStart w:id="4193" w:name="_MCCTEMPBM_CRPT80112192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4193"/>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4194" w:name="_MCCTEMPBM_CRPT80112193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4195" w:name="_MCCTEMPBM_CRPT80112194___7"/>
      <w:bookmarkEnd w:id="4194"/>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p w14:paraId="7294FA73" w14:textId="77777777" w:rsidR="00E94632" w:rsidRPr="00C44D1B" w:rsidRDefault="00E94632" w:rsidP="00E94632">
      <w:pPr>
        <w:pStyle w:val="NO"/>
      </w:pPr>
      <w:bookmarkStart w:id="4196" w:name="_MCCTEMPBM_CRPT80112195___5"/>
      <w:bookmarkEnd w:id="4195"/>
      <w:r w:rsidRPr="00C44D1B">
        <w:rPr>
          <w:color w:val="000000"/>
        </w:rPr>
        <w:t>NOTE:</w:t>
      </w:r>
      <w:r w:rsidRPr="00C44D1B">
        <w:rPr>
          <w:color w:val="000000"/>
        </w:rPr>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4197" w:name="_MCCTEMPBM_CRPT80112196___5"/>
      <w:bookmarkEnd w:id="4196"/>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4197"/>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4198" w:name="_MCCTEMPBM_CRPT80112197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4198"/>
    <w:p w14:paraId="1C5DDCAF" w14:textId="77777777" w:rsidR="00E94632" w:rsidRPr="00C44D1B" w:rsidRDefault="00E94632" w:rsidP="00E94632">
      <w:pPr>
        <w:pStyle w:val="B2"/>
      </w:pPr>
      <w:r w:rsidRPr="00C44D1B">
        <w:rPr>
          <w:u w:val="single"/>
        </w:rPr>
        <w:lastRenderedPageBreak/>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4199" w:name="_MCCTEMPBM_CRPT80112198___7"/>
      <w:r w:rsidRPr="00C44D1B">
        <w:rPr>
          <w:rFonts w:ascii="Courier New" w:hAnsi="Courier New" w:cs="Courier New"/>
        </w:rPr>
        <w:t>&lt;AttachWithoutPDN&gt;</w:t>
      </w:r>
      <w:r w:rsidRPr="00C44D1B">
        <w:t>: integer type. EPS Attach with or without PDN connection.</w:t>
      </w:r>
    </w:p>
    <w:bookmarkEnd w:id="4199"/>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4200" w:name="_CR10_1_33"/>
      <w:bookmarkStart w:id="4201" w:name="_Toc20207673"/>
      <w:bookmarkStart w:id="4202" w:name="_Toc27579556"/>
      <w:bookmarkStart w:id="4203" w:name="_Toc36116136"/>
      <w:bookmarkStart w:id="4204" w:name="_Toc45215017"/>
      <w:bookmarkStart w:id="4205" w:name="_Toc51866785"/>
      <w:bookmarkStart w:id="4206" w:name="_Toc202525209"/>
      <w:bookmarkEnd w:id="4200"/>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4201"/>
      <w:bookmarkEnd w:id="4202"/>
      <w:bookmarkEnd w:id="4203"/>
      <w:bookmarkEnd w:id="4204"/>
      <w:bookmarkEnd w:id="4205"/>
      <w:bookmarkEnd w:id="4206"/>
    </w:p>
    <w:p w14:paraId="53718859" w14:textId="77777777" w:rsidR="00CD3ABD" w:rsidRPr="00C44D1B" w:rsidRDefault="00CD3ABD" w:rsidP="00CD3ABD">
      <w:pPr>
        <w:pStyle w:val="TH"/>
      </w:pPr>
      <w:bookmarkStart w:id="4207" w:name="_CRTable10_1_331"/>
      <w:r w:rsidRPr="00C44D1B">
        <w:t>Table </w:t>
      </w:r>
      <w:bookmarkEnd w:id="4207"/>
      <w:r w:rsidRPr="00C44D1B">
        <w:t>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4208" w:name="_MCCTEMPBM_CRPT80112199___7" w:colFirst="0" w:colLast="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4209" w:name="_MCCTEMPBM_CRPT80112200___7" w:colFirst="0" w:colLast="0"/>
            <w:bookmarkEnd w:id="4208"/>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bookmarkEnd w:id="4209"/>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4210" w:name="_CR10_1_34"/>
      <w:bookmarkStart w:id="4211" w:name="_Toc20207674"/>
      <w:bookmarkStart w:id="4212" w:name="_Toc27579557"/>
      <w:bookmarkStart w:id="4213" w:name="_Toc36116137"/>
      <w:bookmarkStart w:id="4214" w:name="_Toc45215018"/>
      <w:bookmarkStart w:id="4215" w:name="_Toc51866786"/>
      <w:bookmarkStart w:id="4216" w:name="_Toc202525210"/>
      <w:bookmarkEnd w:id="4210"/>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4211"/>
      <w:bookmarkEnd w:id="4212"/>
      <w:bookmarkEnd w:id="4213"/>
      <w:bookmarkEnd w:id="4214"/>
      <w:bookmarkEnd w:id="4215"/>
      <w:bookmarkEnd w:id="4216"/>
    </w:p>
    <w:p w14:paraId="18FA1520" w14:textId="77777777" w:rsidR="00CD3ABD" w:rsidRPr="00C44D1B" w:rsidRDefault="00CD3ABD" w:rsidP="00CD3ABD">
      <w:pPr>
        <w:pStyle w:val="TH"/>
        <w:rPr>
          <w:lang w:val="fr-FR"/>
        </w:rPr>
      </w:pPr>
      <w:bookmarkStart w:id="4217" w:name="_CRTable10_1_341"/>
      <w:r w:rsidRPr="00C44D1B">
        <w:rPr>
          <w:lang w:val="fr-FR"/>
        </w:rPr>
        <w:t>Table </w:t>
      </w:r>
      <w:bookmarkEnd w:id="4217"/>
      <w:r w:rsidRPr="00C44D1B">
        <w:rPr>
          <w:lang w:val="fr-FR"/>
        </w:rPr>
        <w:t>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4218" w:name="_MCCTEMPBM_CRPT80112201___7" w:colFirst="0" w:colLast="0"/>
            <w:r w:rsidRPr="00C44D1B">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4219" w:name="_MCCTEMPBM_CRPT80112202___7" w:colFirst="0" w:colLast="0"/>
            <w:bookmarkEnd w:id="4218"/>
            <w:r w:rsidRPr="00C44D1B">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4220" w:name="_MCCTEMPBM_CRPT80112203___7"/>
            <w:bookmarkEnd w:id="4219"/>
            <w:r w:rsidRPr="00C44D1B">
              <w:rPr>
                <w:rFonts w:ascii="Courier New" w:hAnsi="Courier New" w:cs="Courier New"/>
              </w:rPr>
              <w:t>+CEUS=?</w:t>
            </w:r>
            <w:bookmarkEnd w:id="4220"/>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4221" w:name="_MCCTEMPBM_CRPT80112204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21"/>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4222" w:name="_MCCTEMPBM_CRPT80112205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4222"/>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4223" w:name="_CR10_1_35"/>
      <w:bookmarkStart w:id="4224" w:name="_Toc20207675"/>
      <w:bookmarkStart w:id="4225" w:name="_Toc27579558"/>
      <w:bookmarkStart w:id="4226" w:name="_Toc36116138"/>
      <w:bookmarkStart w:id="4227" w:name="_Toc45215019"/>
      <w:bookmarkStart w:id="4228" w:name="_Toc51866787"/>
      <w:bookmarkStart w:id="4229" w:name="_Toc202525211"/>
      <w:bookmarkEnd w:id="4223"/>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4224"/>
      <w:bookmarkEnd w:id="4225"/>
      <w:bookmarkEnd w:id="4226"/>
      <w:bookmarkEnd w:id="4227"/>
      <w:bookmarkEnd w:id="4228"/>
      <w:bookmarkEnd w:id="4229"/>
    </w:p>
    <w:p w14:paraId="2971E74D" w14:textId="77777777" w:rsidR="0057644E" w:rsidRPr="00C44D1B" w:rsidRDefault="0057644E" w:rsidP="0057644E">
      <w:pPr>
        <w:pStyle w:val="TH"/>
      </w:pPr>
      <w:bookmarkStart w:id="4230" w:name="_CRTable10_1_351"/>
      <w:r w:rsidRPr="00C44D1B">
        <w:t>Table </w:t>
      </w:r>
      <w:bookmarkEnd w:id="4230"/>
      <w:r w:rsidRPr="00C44D1B">
        <w:t>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4231" w:name="_MCCTEMPBM_CRPT80112206___7" w:colFirst="0" w:colLast="0"/>
            <w:r w:rsidRPr="00C44D1B">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4232" w:name="_MCCTEMPBM_CRPT80112207___7" w:colFirst="0" w:colLast="0"/>
            <w:bookmarkEnd w:id="4231"/>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4233" w:name="_MCCTEMPBM_CRPT80112208___7"/>
            <w:bookmarkEnd w:id="4232"/>
            <w:r w:rsidRPr="00C44D1B">
              <w:rPr>
                <w:rFonts w:ascii="Courier New" w:hAnsi="Courier New" w:cs="Courier New"/>
              </w:rPr>
              <w:t>+CEVDP=?</w:t>
            </w:r>
            <w:bookmarkEnd w:id="4233"/>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4234" w:name="_MCCTEMPBM_CRPT80112209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34"/>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4235" w:name="_MCCTEMPBM_CRPT80112210___7"/>
      <w:r w:rsidRPr="00C44D1B">
        <w:rPr>
          <w:rFonts w:ascii="Courier New" w:hAnsi="Courier New"/>
        </w:rPr>
        <w:t>&lt;setting&gt;</w:t>
      </w:r>
      <w:r w:rsidRPr="00C44D1B">
        <w:t>: integer type; indicates the voice domain preference of the UE. The default value is manufacturer specific.</w:t>
      </w:r>
    </w:p>
    <w:bookmarkEnd w:id="4235"/>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lastRenderedPageBreak/>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4236" w:name="_CR10_1_36"/>
      <w:bookmarkStart w:id="4237" w:name="_Toc20207676"/>
      <w:bookmarkStart w:id="4238" w:name="_Toc27579559"/>
      <w:bookmarkStart w:id="4239" w:name="_Toc36116139"/>
      <w:bookmarkStart w:id="4240" w:name="_Toc45215020"/>
      <w:bookmarkStart w:id="4241" w:name="_Toc51866788"/>
      <w:bookmarkStart w:id="4242" w:name="_Toc202525212"/>
      <w:bookmarkEnd w:id="4236"/>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4237"/>
      <w:bookmarkEnd w:id="4238"/>
      <w:bookmarkEnd w:id="4239"/>
      <w:bookmarkEnd w:id="4240"/>
      <w:bookmarkEnd w:id="4241"/>
      <w:bookmarkEnd w:id="4242"/>
    </w:p>
    <w:p w14:paraId="563DC0DB" w14:textId="77777777" w:rsidR="0057644E" w:rsidRPr="00C44D1B" w:rsidRDefault="0057644E" w:rsidP="0057644E">
      <w:pPr>
        <w:pStyle w:val="TH"/>
      </w:pPr>
      <w:bookmarkStart w:id="4243" w:name="_CRTable10_1_361"/>
      <w:r w:rsidRPr="00C44D1B">
        <w:t>Table </w:t>
      </w:r>
      <w:bookmarkEnd w:id="4243"/>
      <w:r w:rsidRPr="00C44D1B">
        <w:t>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4244" w:name="_MCCTEMPBM_CRPT80112211___7" w:colFirst="0" w:colLast="0"/>
            <w:r w:rsidRPr="00C44D1B">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4245" w:name="_MCCTEMPBM_CRPT80112212___7" w:colFirst="0" w:colLast="0"/>
            <w:bookmarkEnd w:id="4244"/>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4246" w:name="_MCCTEMPBM_CRPT80112213___7"/>
            <w:bookmarkEnd w:id="4245"/>
            <w:r w:rsidRPr="00C44D1B">
              <w:rPr>
                <w:rFonts w:ascii="Courier New" w:hAnsi="Courier New" w:cs="Courier New"/>
              </w:rPr>
              <w:t>+CVDP=?</w:t>
            </w:r>
            <w:bookmarkEnd w:id="4246"/>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4247" w:name="_MCCTEMPBM_CRPT80112214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47"/>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4248" w:name="_MCCTEMPBM_CRPT80112215___7"/>
      <w:r w:rsidRPr="00C44D1B">
        <w:rPr>
          <w:rFonts w:ascii="Courier New" w:hAnsi="Courier New"/>
        </w:rPr>
        <w:t>&lt;setting&gt;</w:t>
      </w:r>
      <w:r w:rsidRPr="00C44D1B">
        <w:t>: integer type; indicates the voice domain preference of the UE. The default value is manufacturer specific.</w:t>
      </w:r>
    </w:p>
    <w:bookmarkEnd w:id="4248"/>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4249" w:name="_CR10_1_37"/>
      <w:bookmarkStart w:id="4250" w:name="_Toc20207677"/>
      <w:bookmarkStart w:id="4251" w:name="_Toc27579560"/>
      <w:bookmarkStart w:id="4252" w:name="_Toc36116140"/>
      <w:bookmarkStart w:id="4253" w:name="_Toc45215021"/>
      <w:bookmarkStart w:id="4254" w:name="_Toc51866789"/>
      <w:bookmarkStart w:id="4255" w:name="_Toc202525213"/>
      <w:bookmarkEnd w:id="4249"/>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4250"/>
      <w:bookmarkEnd w:id="4251"/>
      <w:bookmarkEnd w:id="4252"/>
      <w:bookmarkEnd w:id="4253"/>
      <w:bookmarkEnd w:id="4254"/>
      <w:bookmarkEnd w:id="4255"/>
    </w:p>
    <w:p w14:paraId="66E54EE4" w14:textId="77777777" w:rsidR="0057644E" w:rsidRPr="00C44D1B" w:rsidRDefault="0057644E" w:rsidP="0057644E">
      <w:pPr>
        <w:pStyle w:val="TH"/>
      </w:pPr>
      <w:bookmarkStart w:id="4256" w:name="_CRTable10_1_QT31"/>
      <w:r w:rsidRPr="00C44D1B">
        <w:t>Table </w:t>
      </w:r>
      <w:bookmarkEnd w:id="4256"/>
      <w:r w:rsidRPr="00C44D1B">
        <w:t>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4257" w:name="_MCCTEMPBM_CRPT80112216___7" w:colFirst="0" w:colLast="0"/>
            <w:r w:rsidRPr="00C44D1B">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4258" w:name="_MCCTEMPBM_CRPT80112217___7" w:colFirst="0" w:colLast="0"/>
            <w:bookmarkEnd w:id="4257"/>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4259" w:name="_MCCTEMPBM_CRPT80112218___7"/>
            <w:bookmarkEnd w:id="4258"/>
            <w:r w:rsidRPr="00C44D1B">
              <w:rPr>
                <w:rFonts w:ascii="Courier New" w:hAnsi="Courier New" w:cs="Courier New"/>
              </w:rPr>
              <w:t>+CMMIVT=?</w:t>
            </w:r>
            <w:bookmarkEnd w:id="4259"/>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4260" w:name="_MCCTEMPBM_CRPT80112219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60"/>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lastRenderedPageBreak/>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4261" w:name="_MCCTEMPBM_CRPT80112220___7"/>
      <w:r w:rsidRPr="00C44D1B">
        <w:rPr>
          <w:rFonts w:ascii="Courier New" w:hAnsi="Courier New"/>
        </w:rPr>
        <w:t>&lt;setting&gt;</w:t>
      </w:r>
      <w:r w:rsidRPr="00C44D1B">
        <w:t>: integer type; indicates the mobility management IMS voice termination preference of the UE. The default value is manufacturer specific.</w:t>
      </w:r>
    </w:p>
    <w:bookmarkEnd w:id="4261"/>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4262" w:name="_CR10_1_38"/>
      <w:bookmarkStart w:id="4263" w:name="_Toc20207678"/>
      <w:bookmarkStart w:id="4264" w:name="_Toc27579561"/>
      <w:bookmarkStart w:id="4265" w:name="_Toc36116141"/>
      <w:bookmarkStart w:id="4266" w:name="_Toc45215022"/>
      <w:bookmarkStart w:id="4267" w:name="_Toc51866790"/>
      <w:bookmarkStart w:id="4268" w:name="_Toc202525214"/>
      <w:bookmarkEnd w:id="4262"/>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4263"/>
      <w:bookmarkEnd w:id="4264"/>
      <w:bookmarkEnd w:id="4265"/>
      <w:bookmarkEnd w:id="4266"/>
      <w:bookmarkEnd w:id="4267"/>
      <w:bookmarkEnd w:id="4268"/>
    </w:p>
    <w:p w14:paraId="45231ACD" w14:textId="77777777" w:rsidR="00C935FA" w:rsidRPr="00C44D1B" w:rsidRDefault="00C935FA" w:rsidP="00C935FA">
      <w:pPr>
        <w:pStyle w:val="TH"/>
        <w:rPr>
          <w:lang w:val="fr-FR"/>
        </w:rPr>
      </w:pPr>
      <w:bookmarkStart w:id="4269" w:name="_CRTable10_1_381"/>
      <w:r w:rsidRPr="00C44D1B">
        <w:rPr>
          <w:lang w:val="fr-FR"/>
        </w:rPr>
        <w:t>Table </w:t>
      </w:r>
      <w:bookmarkEnd w:id="4269"/>
      <w:r w:rsidRPr="00C44D1B">
        <w:rPr>
          <w:lang w:val="fr-FR"/>
        </w:rPr>
        <w:t>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4270" w:name="_MCCTEMPBM_CRPT80112221___7" w:colFirst="0" w:colLast="0"/>
            <w:r w:rsidRPr="00C44D1B">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4271" w:name="_MCCTEMPBM_CRPT80112222___7"/>
            <w:bookmarkEnd w:id="4270"/>
            <w:r w:rsidRPr="00C44D1B">
              <w:rPr>
                <w:rFonts w:ascii="Courier New" w:hAnsi="Courier New" w:cs="Courier New"/>
              </w:rPr>
              <w:t>+CEPPI=?</w:t>
            </w:r>
            <w:bookmarkEnd w:id="4271"/>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4272" w:name="_MCCTEMPBM_CRPT80112223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4272"/>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4273" w:name="_MCCTEMPBM_CRPT80112224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4273"/>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4274" w:name="_MCCTEMPBM_CRPT80112225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4274"/>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4275" w:name="_CR10_1_39"/>
      <w:bookmarkStart w:id="4276" w:name="_Toc20207679"/>
      <w:bookmarkStart w:id="4277" w:name="_Toc27579562"/>
      <w:bookmarkStart w:id="4278" w:name="_Toc36116142"/>
      <w:bookmarkStart w:id="4279" w:name="_Toc45215023"/>
      <w:bookmarkStart w:id="4280" w:name="_Toc51866791"/>
      <w:bookmarkStart w:id="4281" w:name="_Toc202525215"/>
      <w:bookmarkEnd w:id="4275"/>
      <w:r w:rsidRPr="00C44D1B">
        <w:t>10.1.39</w:t>
      </w:r>
      <w:r w:rsidRPr="00C44D1B">
        <w:tab/>
        <w:t>WLAN offload assistance data +CWLANOLAD</w:t>
      </w:r>
      <w:bookmarkEnd w:id="4276"/>
      <w:bookmarkEnd w:id="4277"/>
      <w:bookmarkEnd w:id="4278"/>
      <w:bookmarkEnd w:id="4279"/>
      <w:bookmarkEnd w:id="4280"/>
      <w:bookmarkEnd w:id="4281"/>
    </w:p>
    <w:p w14:paraId="77834D87" w14:textId="77777777" w:rsidR="00DC76D8" w:rsidRPr="00C44D1B" w:rsidRDefault="00DC76D8" w:rsidP="00DC76D8">
      <w:pPr>
        <w:pStyle w:val="TH"/>
      </w:pPr>
      <w:bookmarkStart w:id="4282" w:name="_CRTable10_1_391"/>
      <w:r w:rsidRPr="00C44D1B">
        <w:t>Table </w:t>
      </w:r>
      <w:bookmarkEnd w:id="4282"/>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4283" w:name="_MCCTEMPBM_CRPT80112226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4284" w:name="_MCCTEMPBM_CRPT80112227___7" w:colFirst="0" w:colLast="1"/>
            <w:bookmarkEnd w:id="4283"/>
            <w:r w:rsidRPr="00C44D1B">
              <w:rPr>
                <w:rFonts w:ascii="Courier New" w:hAnsi="Courier New"/>
              </w:rPr>
              <w:lastRenderedPageBreak/>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4285" w:name="_MCCTEMPBM_CRPT80112228___7"/>
            <w:bookmarkEnd w:id="4284"/>
            <w:r w:rsidRPr="00C44D1B">
              <w:rPr>
                <w:rFonts w:ascii="Courier New" w:hAnsi="Courier New"/>
              </w:rPr>
              <w:t>+CWLANOLAD=?</w:t>
            </w:r>
            <w:bookmarkEnd w:id="4285"/>
          </w:p>
        </w:tc>
        <w:tc>
          <w:tcPr>
            <w:tcW w:w="7146" w:type="dxa"/>
          </w:tcPr>
          <w:p w14:paraId="5C6E6CDC" w14:textId="77777777" w:rsidR="00DC76D8" w:rsidRPr="00C44D1B" w:rsidRDefault="00DC76D8" w:rsidP="00FF4BC1">
            <w:pPr>
              <w:spacing w:after="20"/>
              <w:rPr>
                <w:rFonts w:ascii="Courier New" w:hAnsi="Courier New" w:cs="Courier New"/>
              </w:rPr>
            </w:pPr>
            <w:bookmarkStart w:id="4286" w:name="_MCCTEMPBM_CRPT80112229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4286"/>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4287" w:name="_MCCTEMPBM_CRPT80112230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4287"/>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4288" w:name="_MCCTEMPBM_CRPT80112231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4288"/>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4289" w:name="_MCCTEMPBM_CRPT80112232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bookmarkStart w:id="4290" w:name="_MCCTEMPBM_CRPT80112233___7"/>
      <w:bookmarkEnd w:id="4289"/>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4290"/>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4291" w:name="_MCCTEMPBM_CRPT80112234___7"/>
      <w:r w:rsidRPr="00C44D1B">
        <w:rPr>
          <w:rFonts w:ascii="Courier New" w:hAnsi="Courier New"/>
        </w:rPr>
        <w:t>&lt;n&gt;</w:t>
      </w:r>
      <w:r w:rsidRPr="00C44D1B">
        <w:t>: integer type</w:t>
      </w:r>
    </w:p>
    <w:bookmarkEnd w:id="4291"/>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4292" w:name="_MCCTEMPBM_CRPT8011223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4293" w:name="_MCCTEMPBM_CRPT80112236___7"/>
      <w:bookmarkEnd w:id="4292"/>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lastRenderedPageBreak/>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4293"/>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lastRenderedPageBreak/>
        <w:t>Optional.</w:t>
      </w:r>
    </w:p>
    <w:p w14:paraId="434C8536" w14:textId="77777777" w:rsidR="00DC76D8" w:rsidRPr="00C44D1B" w:rsidRDefault="00DC76D8" w:rsidP="00E26141">
      <w:pPr>
        <w:pStyle w:val="Heading3"/>
      </w:pPr>
      <w:bookmarkStart w:id="4294" w:name="_CR10_1_40"/>
      <w:bookmarkStart w:id="4295" w:name="_Toc20207680"/>
      <w:bookmarkStart w:id="4296" w:name="_Toc27579563"/>
      <w:bookmarkStart w:id="4297" w:name="_Toc36116143"/>
      <w:bookmarkStart w:id="4298" w:name="_Toc45215024"/>
      <w:bookmarkStart w:id="4299" w:name="_Toc51866792"/>
      <w:bookmarkStart w:id="4300" w:name="_Toc202525216"/>
      <w:bookmarkEnd w:id="4294"/>
      <w:r w:rsidRPr="00C44D1B">
        <w:t>10.1.40</w:t>
      </w:r>
      <w:r w:rsidRPr="00C44D1B">
        <w:tab/>
        <w:t>WLAN offload cell measurement +CWLANOLCM</w:t>
      </w:r>
      <w:bookmarkEnd w:id="4295"/>
      <w:bookmarkEnd w:id="4296"/>
      <w:bookmarkEnd w:id="4297"/>
      <w:bookmarkEnd w:id="4298"/>
      <w:bookmarkEnd w:id="4299"/>
      <w:bookmarkEnd w:id="4300"/>
    </w:p>
    <w:p w14:paraId="699F3172" w14:textId="77777777" w:rsidR="00DC76D8" w:rsidRPr="00C44D1B" w:rsidRDefault="00DC76D8" w:rsidP="00DC76D8">
      <w:pPr>
        <w:pStyle w:val="TH"/>
      </w:pPr>
      <w:bookmarkStart w:id="4301" w:name="_CRTable10_1_401"/>
      <w:r w:rsidRPr="00C44D1B">
        <w:t>Table </w:t>
      </w:r>
      <w:bookmarkEnd w:id="4301"/>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4302" w:name="_MCCTEMPBM_CRPT8011223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4303" w:name="_MCCTEMPBM_CRPT80112238___7" w:colFirst="0" w:colLast="1"/>
            <w:bookmarkEnd w:id="4302"/>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4304" w:name="_MCCTEMPBM_CRPT80112239___7"/>
            <w:bookmarkEnd w:id="4303"/>
            <w:r w:rsidRPr="00C44D1B">
              <w:rPr>
                <w:rFonts w:ascii="Courier New" w:hAnsi="Courier New"/>
              </w:rPr>
              <w:t>+CWLANOLCM=?</w:t>
            </w:r>
            <w:bookmarkEnd w:id="4304"/>
          </w:p>
        </w:tc>
        <w:tc>
          <w:tcPr>
            <w:tcW w:w="6545" w:type="dxa"/>
          </w:tcPr>
          <w:p w14:paraId="6C0D6A2A" w14:textId="77777777" w:rsidR="00DC76D8" w:rsidRPr="00C44D1B" w:rsidRDefault="00DC76D8" w:rsidP="00FF4BC1">
            <w:pPr>
              <w:spacing w:after="20"/>
              <w:rPr>
                <w:rFonts w:ascii="Courier New" w:hAnsi="Courier New" w:cs="Courier New"/>
              </w:rPr>
            </w:pPr>
            <w:bookmarkStart w:id="4305" w:name="_MCCTEMPBM_CRPT8011224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4305"/>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4306" w:name="_MCCTEMPBM_CRPT8011224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4306"/>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4307" w:name="_MCCTEMPBM_CRPT80112242___7"/>
      <w:r w:rsidRPr="00C44D1B">
        <w:rPr>
          <w:rFonts w:ascii="Courier New" w:hAnsi="Courier New"/>
        </w:rPr>
        <w:t>+CWLANOLCMI: &lt;rscp&gt;,&lt;ecno&gt;,&lt;rsrp&gt;,&lt;rsrq&gt;</w:t>
      </w:r>
    </w:p>
    <w:bookmarkEnd w:id="4307"/>
    <w:p w14:paraId="04DB1056" w14:textId="77777777" w:rsidR="00DC76D8" w:rsidRPr="00C44D1B" w:rsidRDefault="00DC76D8" w:rsidP="00DC76D8">
      <w:pPr>
        <w:spacing w:after="20"/>
      </w:pPr>
    </w:p>
    <w:p w14:paraId="630E6F2F" w14:textId="628889F3" w:rsidR="00DC76D8" w:rsidRPr="00C44D1B" w:rsidRDefault="00DC76D8" w:rsidP="00DC76D8">
      <w:bookmarkStart w:id="4308" w:name="_MCCTEMPBM_CRPT8011224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308"/>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4309" w:name="_MCCTEMPBM_CRPT80112244___7"/>
      <w:r w:rsidRPr="00C44D1B">
        <w:rPr>
          <w:rFonts w:ascii="Courier New" w:hAnsi="Courier New"/>
        </w:rPr>
        <w:t>&lt;n&gt;</w:t>
      </w:r>
      <w:r w:rsidRPr="00C44D1B">
        <w:t>: integer type</w:t>
      </w:r>
    </w:p>
    <w:bookmarkEnd w:id="4309"/>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4310" w:name="_MCCTEMPBM_CRPT8011224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4311" w:name="_MCCTEMPBM_CRPT80112246___7"/>
      <w:bookmarkEnd w:id="4310"/>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4311"/>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4312" w:name="_CR10_1_41"/>
      <w:bookmarkStart w:id="4313" w:name="_Toc20207681"/>
      <w:bookmarkStart w:id="4314" w:name="_Toc27579564"/>
      <w:bookmarkStart w:id="4315" w:name="_Toc36116144"/>
      <w:bookmarkStart w:id="4316" w:name="_Toc45215025"/>
      <w:bookmarkStart w:id="4317" w:name="_Toc51866793"/>
      <w:bookmarkStart w:id="4318" w:name="_Toc202525217"/>
      <w:bookmarkEnd w:id="4312"/>
      <w:r w:rsidRPr="00C44D1B">
        <w:t>10.1.41</w:t>
      </w:r>
      <w:r w:rsidRPr="00C44D1B">
        <w:tab/>
        <w:t>APN back-off timer status reporting +CABTSR</w:t>
      </w:r>
      <w:bookmarkEnd w:id="4313"/>
      <w:bookmarkEnd w:id="4314"/>
      <w:bookmarkEnd w:id="4315"/>
      <w:bookmarkEnd w:id="4316"/>
      <w:bookmarkEnd w:id="4317"/>
      <w:bookmarkEnd w:id="4318"/>
    </w:p>
    <w:p w14:paraId="5831E9BE" w14:textId="77777777" w:rsidR="005B08B8" w:rsidRPr="00C44D1B" w:rsidRDefault="005B08B8" w:rsidP="007356A9">
      <w:pPr>
        <w:pStyle w:val="TH"/>
      </w:pPr>
      <w:bookmarkStart w:id="4319" w:name="_CRTable10_1_411"/>
      <w:r w:rsidRPr="00C44D1B">
        <w:t>Table </w:t>
      </w:r>
      <w:bookmarkEnd w:id="4319"/>
      <w:r w:rsidRPr="00C44D1B">
        <w:t>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4320" w:name="_MCCTEMPBM_CRPT8011224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4321" w:name="_MCCTEMPBM_CRPT80112248___7" w:colFirst="0" w:colLast="0"/>
            <w:bookmarkEnd w:id="4320"/>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4322" w:name="_MCCTEMPBM_CRPT80112249___7"/>
            <w:bookmarkEnd w:id="4321"/>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4322"/>
          </w:p>
        </w:tc>
        <w:tc>
          <w:tcPr>
            <w:tcW w:w="4614" w:type="dxa"/>
          </w:tcPr>
          <w:p w14:paraId="0103FD99" w14:textId="77777777" w:rsidR="005B08B8" w:rsidRPr="00C44D1B" w:rsidRDefault="005B08B8" w:rsidP="000F3B7A">
            <w:pPr>
              <w:spacing w:after="20"/>
              <w:rPr>
                <w:rFonts w:ascii="Courier New" w:hAnsi="Courier New"/>
              </w:rPr>
            </w:pPr>
            <w:bookmarkStart w:id="4323" w:name="_MCCTEMPBM_CRPT8011225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323"/>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4324" w:name="_MCCTEMPBM_CRPT8011225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24"/>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4325" w:name="_MCCTEMPBM_CRPT8011225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4326" w:name="_MCCTEMPBM_CRPT80112253___7"/>
      <w:bookmarkEnd w:id="4325"/>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5B08B8">
      <w:pPr>
        <w:ind w:left="851" w:hanging="284"/>
      </w:pPr>
      <w:bookmarkStart w:id="4327" w:name="_MCCTEMPBM_CRPT80112254___2"/>
      <w:bookmarkEnd w:id="4326"/>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r w:rsidR="00960264" w:rsidRPr="00C44D1B">
        <w:rPr>
          <w:color w:val="000000"/>
        </w:rPr>
        <w:t xml:space="preserve"> </w:t>
      </w:r>
      <w:r w:rsidR="00960264" w:rsidRPr="00C44D1B">
        <w:rPr>
          <w:rFonts w:ascii="Courier New" w:hAnsi="Courier New" w:cs="Courier New"/>
        </w:rPr>
        <w:t>+CABTSRI</w:t>
      </w:r>
      <w:r w:rsidRPr="00C44D1B">
        <w:rPr>
          <w:color w:val="000000"/>
        </w:rPr>
        <w:t>.</w:t>
      </w:r>
    </w:p>
    <w:p w14:paraId="746648A3" w14:textId="77777777" w:rsidR="005B08B8" w:rsidRPr="00C44D1B" w:rsidRDefault="005B08B8" w:rsidP="005B08B8">
      <w:pPr>
        <w:pStyle w:val="B1"/>
      </w:pPr>
      <w:bookmarkStart w:id="4328" w:name="_MCCTEMPBM_CRPT80112255___7"/>
      <w:bookmarkEnd w:id="4327"/>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328"/>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5B08B8">
      <w:pPr>
        <w:pStyle w:val="B1"/>
        <w:keepNext/>
      </w:pPr>
      <w:bookmarkStart w:id="4329" w:name="_MCCTEMPBM_CRPT8011225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5B08B8">
      <w:pPr>
        <w:pStyle w:val="B2"/>
        <w:ind w:left="0" w:firstLine="284"/>
        <w:rPr>
          <w:u w:val="single"/>
        </w:rPr>
      </w:pPr>
      <w:bookmarkStart w:id="4330" w:name="_MCCTEMPBM_CRPT80112257___2"/>
      <w:bookmarkEnd w:id="4329"/>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30"/>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4331" w:name="_MCCTEMPBM_CRPT8011225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4331"/>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lastRenderedPageBreak/>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4332" w:name="_MCCTEMPBM_CRPT8011225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32"/>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4333" w:name="_CR10_1_42"/>
      <w:bookmarkStart w:id="4334" w:name="_Toc20207682"/>
      <w:bookmarkStart w:id="4335" w:name="_Toc27579565"/>
      <w:bookmarkStart w:id="4336" w:name="_Toc36116145"/>
      <w:bookmarkStart w:id="4337" w:name="_Toc45215026"/>
      <w:bookmarkStart w:id="4338" w:name="_Toc51866794"/>
      <w:bookmarkStart w:id="4339" w:name="_Toc202525218"/>
      <w:bookmarkEnd w:id="4333"/>
      <w:r w:rsidRPr="00C44D1B">
        <w:t>10.1.42</w:t>
      </w:r>
      <w:r w:rsidRPr="00C44D1B">
        <w:tab/>
        <w:t>APN back-off timer read dynamic parameters +CABTRDP</w:t>
      </w:r>
      <w:bookmarkEnd w:id="4334"/>
      <w:bookmarkEnd w:id="4335"/>
      <w:bookmarkEnd w:id="4336"/>
      <w:bookmarkEnd w:id="4337"/>
      <w:bookmarkEnd w:id="4338"/>
      <w:bookmarkEnd w:id="4339"/>
    </w:p>
    <w:p w14:paraId="27BE43E8" w14:textId="77777777" w:rsidR="005B08B8" w:rsidRPr="00C44D1B" w:rsidRDefault="005B08B8" w:rsidP="005B08B8">
      <w:pPr>
        <w:pStyle w:val="TH"/>
        <w:rPr>
          <w:lang w:val="fr-FR"/>
        </w:rPr>
      </w:pPr>
      <w:bookmarkStart w:id="4340" w:name="_CRTable10_1_421"/>
      <w:r w:rsidRPr="00C44D1B">
        <w:rPr>
          <w:lang w:val="fr-FR"/>
        </w:rPr>
        <w:t>Table </w:t>
      </w:r>
      <w:bookmarkEnd w:id="4340"/>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4341" w:name="_MCCTEMPBM_CRPT8011226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4342" w:name="_MCCTEMPBM_CRPT80112261___7"/>
            <w:bookmarkEnd w:id="4341"/>
            <w:r w:rsidRPr="00C44D1B">
              <w:rPr>
                <w:rFonts w:ascii="Courier New" w:hAnsi="Courier New"/>
              </w:rPr>
              <w:t>+CABTRDP=?</w:t>
            </w:r>
            <w:bookmarkEnd w:id="4342"/>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4343" w:name="_MCCTEMPBM_CRPT8011226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4343"/>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4344" w:name="_MCCTEMPBM_CRPT8011226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5B08B8">
      <w:pPr>
        <w:pStyle w:val="B2"/>
        <w:ind w:left="0" w:firstLine="284"/>
        <w:rPr>
          <w:u w:val="single"/>
        </w:rPr>
      </w:pPr>
      <w:bookmarkStart w:id="4345" w:name="_MCCTEMPBM_CRPT80112264___2"/>
      <w:bookmarkEnd w:id="4344"/>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45"/>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4346" w:name="_MCCTEMPBM_CRPT8011226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4346"/>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lastRenderedPageBreak/>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4347" w:name="_MCCTEMPBM_CRPT8011226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47"/>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4348" w:name="_CR10_1_43"/>
      <w:bookmarkStart w:id="4349" w:name="_Toc20207683"/>
      <w:bookmarkStart w:id="4350" w:name="_Toc27579566"/>
      <w:bookmarkStart w:id="4351" w:name="_Toc36116146"/>
      <w:bookmarkStart w:id="4352" w:name="_Toc45215027"/>
      <w:bookmarkStart w:id="4353" w:name="_Toc51866795"/>
      <w:bookmarkStart w:id="4354" w:name="_Toc202525219"/>
      <w:bookmarkEnd w:id="4348"/>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4349"/>
      <w:bookmarkEnd w:id="4350"/>
      <w:bookmarkEnd w:id="4351"/>
      <w:bookmarkEnd w:id="4352"/>
      <w:bookmarkEnd w:id="4353"/>
      <w:bookmarkEnd w:id="4354"/>
    </w:p>
    <w:p w14:paraId="0C05D2E2" w14:textId="77777777" w:rsidR="00954A13" w:rsidRPr="00C44D1B" w:rsidRDefault="00954A13" w:rsidP="00954A13">
      <w:pPr>
        <w:pStyle w:val="TH"/>
      </w:pPr>
      <w:bookmarkStart w:id="4355" w:name="_CRTable10_1_431"/>
      <w:r w:rsidRPr="00C44D1B">
        <w:t>Table </w:t>
      </w:r>
      <w:bookmarkEnd w:id="4355"/>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4356" w:name="_MCCTEMPBM_CRPT8011226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4357" w:name="_MCCTEMPBM_CRPT80112268___7"/>
            <w:bookmarkEnd w:id="4356"/>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4357"/>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4358" w:name="_MCCTEMPBM_CRPT8011226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4358"/>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4359" w:name="_MCCTEMPBM_CRPT8011227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4359"/>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3B25F945"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6B696F">
        <w:t xml:space="preserve"> or an </w:t>
      </w:r>
      <w:r w:rsidR="006B696F" w:rsidRPr="00402F73">
        <w:t xml:space="preserve">UL NAS TRANSPORT </w:t>
      </w:r>
      <w:r w:rsidR="006B696F">
        <w:t xml:space="preserve">message </w:t>
      </w:r>
      <w:r w:rsidR="006B696F" w:rsidRPr="00402F73">
        <w:t xml:space="preserve">or CONTROL PLANE SERVICE REQUEST message as defined in </w:t>
      </w:r>
      <w:r w:rsidR="006B696F" w:rsidRPr="00C44D1B">
        <w:t>3GPP TS 24.</w:t>
      </w:r>
      <w:r w:rsidR="006B696F">
        <w:t>5</w:t>
      </w:r>
      <w:r w:rsidR="006B696F" w:rsidRPr="00C44D1B">
        <w:t>01 [</w:t>
      </w:r>
      <w:r w:rsidR="006B696F">
        <w:t>161</w:t>
      </w:r>
      <w:r w:rsidR="006B696F" w:rsidRPr="00C44D1B">
        <w:t>]</w:t>
      </w:r>
      <w:r w:rsidR="00954A13" w:rsidRPr="00C44D1B">
        <w:t>.</w:t>
      </w:r>
    </w:p>
    <w:p w14:paraId="24863B7D" w14:textId="18D7CEF1" w:rsidR="009332BB" w:rsidRPr="00C44D1B" w:rsidRDefault="009332BB" w:rsidP="009332BB">
      <w:bookmarkStart w:id="4360" w:name="_MCCTEMPBM_CRPT8011227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lastRenderedPageBreak/>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4360"/>
    <w:p w14:paraId="6CD57424" w14:textId="77777777" w:rsidR="00954A13" w:rsidRPr="00C44D1B" w:rsidRDefault="00954A13" w:rsidP="00954A13">
      <w:r w:rsidRPr="00C44D1B">
        <w:rPr>
          <w:b/>
        </w:rPr>
        <w:t>Defined values</w:t>
      </w:r>
    </w:p>
    <w:p w14:paraId="53D583CF" w14:textId="77777777" w:rsidR="00133851" w:rsidRPr="00C44D1B" w:rsidRDefault="00133851" w:rsidP="00133851">
      <w:pPr>
        <w:pStyle w:val="B1"/>
      </w:pPr>
      <w:bookmarkStart w:id="4361" w:name="_MCCTEMPBM_CRPT8011227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184F23F5"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009332BB" w:rsidRPr="00C44D1B">
        <w:t>)</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2F2322AE"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r w:rsidR="006B696F" w:rsidRPr="00FB3E71">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9.9.4.25</w:t>
      </w:r>
      <w:r w:rsidR="009332BB" w:rsidRPr="00C44D1B">
        <w:t>.</w:t>
      </w:r>
    </w:p>
    <w:bookmarkEnd w:id="4361"/>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4362" w:name="_MCCTEMPBM_CRPT8011227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4362"/>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4363" w:name="_MCCTEMPBM_CRPT8011227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4363"/>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4364" w:name="_CR10_1_44"/>
      <w:bookmarkStart w:id="4365" w:name="_Toc20207684"/>
      <w:bookmarkStart w:id="4366" w:name="_Toc27579567"/>
      <w:bookmarkStart w:id="4367" w:name="_Toc36116147"/>
      <w:bookmarkStart w:id="4368" w:name="_Toc45215028"/>
      <w:bookmarkStart w:id="4369" w:name="_Toc51866796"/>
      <w:bookmarkStart w:id="4370" w:name="_Toc202525220"/>
      <w:bookmarkEnd w:id="4364"/>
      <w:r w:rsidRPr="00C44D1B">
        <w:t>10.1.44</w:t>
      </w:r>
      <w:r w:rsidRPr="00C44D1B">
        <w:tab/>
        <w:t>Reporting of terminating data via the control plane +CRTDCP</w:t>
      </w:r>
      <w:bookmarkEnd w:id="4365"/>
      <w:bookmarkEnd w:id="4366"/>
      <w:bookmarkEnd w:id="4367"/>
      <w:bookmarkEnd w:id="4368"/>
      <w:bookmarkEnd w:id="4369"/>
      <w:bookmarkEnd w:id="4370"/>
    </w:p>
    <w:p w14:paraId="2252F3C0" w14:textId="77777777" w:rsidR="009332BB" w:rsidRPr="00C44D1B" w:rsidRDefault="009332BB" w:rsidP="007356A9">
      <w:pPr>
        <w:pStyle w:val="TH"/>
      </w:pPr>
      <w:bookmarkStart w:id="4371" w:name="_CRTable10_1_441"/>
      <w:r w:rsidRPr="00C44D1B">
        <w:t>Table </w:t>
      </w:r>
      <w:bookmarkEnd w:id="4371"/>
      <w:r w:rsidRPr="00C44D1B">
        <w:t>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4372" w:name="_MCCTEMPBM_CRPT8011227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4373" w:name="_MCCTEMPBM_CRPT80112276___7" w:colFirst="0" w:colLast="0"/>
            <w:bookmarkEnd w:id="4372"/>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4374" w:name="_MCCTEMPBM_CRPT80112277___7"/>
            <w:bookmarkEnd w:id="4373"/>
            <w:r w:rsidRPr="00C44D1B">
              <w:rPr>
                <w:rFonts w:ascii="Courier New" w:hAnsi="Courier New"/>
              </w:rPr>
              <w:lastRenderedPageBreak/>
              <w:t>+CRTDCP=?</w:t>
            </w:r>
            <w:bookmarkEnd w:id="4374"/>
          </w:p>
        </w:tc>
        <w:tc>
          <w:tcPr>
            <w:tcW w:w="5192" w:type="dxa"/>
          </w:tcPr>
          <w:p w14:paraId="3F0B3BE1" w14:textId="77777777" w:rsidR="009332BB" w:rsidRPr="00C44D1B" w:rsidRDefault="009332BB" w:rsidP="004F4184">
            <w:pPr>
              <w:spacing w:after="20"/>
              <w:rPr>
                <w:rFonts w:ascii="Courier New" w:hAnsi="Courier New"/>
                <w:lang w:eastAsia="ja-JP"/>
              </w:rPr>
            </w:pPr>
            <w:bookmarkStart w:id="4375" w:name="_MCCTEMPBM_CRPT8011227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4375"/>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t>Description</w:t>
      </w:r>
    </w:p>
    <w:p w14:paraId="6BDBD400" w14:textId="13E42FE2" w:rsidR="009332BB" w:rsidRPr="00C44D1B" w:rsidRDefault="009332BB" w:rsidP="009332BB">
      <w:bookmarkStart w:id="4376" w:name="_MCCTEMPBM_CRPT8011227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76"/>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4377" w:name="_MCCTEMPBM_CRPT80112280___7"/>
      <w:r w:rsidRPr="00C44D1B">
        <w:rPr>
          <w:rFonts w:ascii="Courier New" w:hAnsi="Courier New"/>
        </w:rPr>
        <w:t>&lt;reporting&gt;</w:t>
      </w:r>
      <w:r w:rsidRPr="00C44D1B">
        <w:t>: integer type, controlling reporting of mobile terminated control plane data events</w:t>
      </w:r>
    </w:p>
    <w:bookmarkEnd w:id="4377"/>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4378" w:name="_MCCTEMPBM_CRPT8011228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4379" w:name="_MCCTEMPBM_CRPT80112282___7"/>
      <w:bookmarkEnd w:id="4378"/>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3EBCE045"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Pr="00C44D1B">
        <w:t xml:space="preserve">).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4379"/>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4380" w:name="_CR10_1_45"/>
      <w:bookmarkStart w:id="4381" w:name="_Toc20207685"/>
      <w:bookmarkStart w:id="4382" w:name="_Toc27579568"/>
      <w:bookmarkStart w:id="4383" w:name="_Toc36116148"/>
      <w:bookmarkStart w:id="4384" w:name="_Toc45215029"/>
      <w:bookmarkStart w:id="4385" w:name="_Toc51866797"/>
      <w:bookmarkStart w:id="4386" w:name="_Toc202525221"/>
      <w:bookmarkEnd w:id="4380"/>
      <w:r w:rsidRPr="00C44D1B">
        <w:lastRenderedPageBreak/>
        <w:t>10.1.45</w:t>
      </w:r>
      <w:r w:rsidRPr="00C44D1B">
        <w:tab/>
        <w:t>APN rate control +CGAPNRC</w:t>
      </w:r>
      <w:bookmarkEnd w:id="4381"/>
      <w:bookmarkEnd w:id="4382"/>
      <w:bookmarkEnd w:id="4383"/>
      <w:bookmarkEnd w:id="4384"/>
      <w:bookmarkEnd w:id="4385"/>
      <w:bookmarkEnd w:id="4386"/>
    </w:p>
    <w:p w14:paraId="3AAB7DB8" w14:textId="77777777" w:rsidR="002F4978" w:rsidRPr="00C44D1B" w:rsidRDefault="002F4978" w:rsidP="002F4978">
      <w:pPr>
        <w:pStyle w:val="TH"/>
      </w:pPr>
      <w:bookmarkStart w:id="4387" w:name="_CRTable10_1_451"/>
      <w:r w:rsidRPr="00C44D1B">
        <w:t>Table </w:t>
      </w:r>
      <w:bookmarkEnd w:id="4387"/>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4388" w:name="_MCCTEMPBM_CRPT8011228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4389" w:name="_MCCTEMPBM_CRPT80112284___7"/>
            <w:bookmarkEnd w:id="4388"/>
            <w:r w:rsidRPr="00C44D1B">
              <w:rPr>
                <w:rFonts w:ascii="Courier New" w:hAnsi="Courier New" w:cs="Courier New"/>
              </w:rPr>
              <w:t>+CGAPNRC=?</w:t>
            </w:r>
            <w:bookmarkEnd w:id="4389"/>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4390" w:name="_MCCTEMPBM_CRPT8011228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4390"/>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4391" w:name="_MCCTEMPBM_CRPT8011228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4391"/>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4392" w:name="_MCCTEMPBM_CRPT8011228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4392"/>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4393" w:name="_MCCTEMPBM_CRPT8011228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3"/>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4394" w:name="_MCCTEMPBM_CRPT8011228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4"/>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4395" w:name="_CR10_1_46"/>
      <w:bookmarkStart w:id="4396" w:name="_Toc20207686"/>
      <w:bookmarkStart w:id="4397" w:name="_Toc27579569"/>
      <w:bookmarkStart w:id="4398" w:name="_Toc36116149"/>
      <w:bookmarkStart w:id="4399" w:name="_Toc45215030"/>
      <w:bookmarkStart w:id="4400" w:name="_Toc51866798"/>
      <w:bookmarkStart w:id="4401" w:name="_Toc202525222"/>
      <w:bookmarkEnd w:id="4395"/>
      <w:r w:rsidRPr="00C44D1B">
        <w:lastRenderedPageBreak/>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4396"/>
      <w:bookmarkEnd w:id="4397"/>
      <w:bookmarkEnd w:id="4398"/>
      <w:bookmarkEnd w:id="4399"/>
      <w:bookmarkEnd w:id="4400"/>
      <w:bookmarkEnd w:id="4401"/>
    </w:p>
    <w:p w14:paraId="1F9EA9F8" w14:textId="77777777" w:rsidR="00DC1CC8" w:rsidRPr="00C44D1B" w:rsidRDefault="00DC1CC8" w:rsidP="00DC1CC8">
      <w:pPr>
        <w:pStyle w:val="TH"/>
      </w:pPr>
      <w:bookmarkStart w:id="4402" w:name="_CRTable10_1_461"/>
      <w:r w:rsidRPr="00C44D1B">
        <w:t>Table </w:t>
      </w:r>
      <w:bookmarkEnd w:id="4402"/>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4403" w:name="_MCCTEMPBM_CRPT8011229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4404" w:name="_MCCTEMPBM_CRPT80112291___7" w:colFirst="0" w:colLast="0"/>
            <w:bookmarkEnd w:id="4403"/>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4405" w:name="_MCCTEMPBM_CRPT80112292___7"/>
            <w:bookmarkEnd w:id="4404"/>
            <w:r w:rsidRPr="00C44D1B">
              <w:rPr>
                <w:rFonts w:ascii="Courier New" w:hAnsi="Courier New"/>
              </w:rPr>
              <w:t>+CPSDO=?</w:t>
            </w:r>
            <w:bookmarkEnd w:id="4405"/>
          </w:p>
        </w:tc>
        <w:tc>
          <w:tcPr>
            <w:tcW w:w="4881" w:type="dxa"/>
          </w:tcPr>
          <w:p w14:paraId="35C163D9" w14:textId="77777777" w:rsidR="00DC1CC8" w:rsidRPr="00C44D1B" w:rsidRDefault="00DC1CC8" w:rsidP="00D00EB5">
            <w:pPr>
              <w:spacing w:after="20"/>
              <w:rPr>
                <w:rFonts w:ascii="Courier New" w:hAnsi="Courier New"/>
              </w:rPr>
            </w:pPr>
            <w:bookmarkStart w:id="4406" w:name="_MCCTEMPBM_CRPT8011229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4406"/>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4407" w:name="_MCCTEMPBM_CRPT8011229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07"/>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4408" w:name="_MCCTEMPBM_CRPT8011229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4408"/>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4409" w:name="_CR10_1_47"/>
      <w:bookmarkStart w:id="4410" w:name="_Toc20207687"/>
      <w:bookmarkStart w:id="4411" w:name="_Toc27579570"/>
      <w:bookmarkStart w:id="4412" w:name="_Toc36116150"/>
      <w:bookmarkStart w:id="4413" w:name="_Toc45215031"/>
      <w:bookmarkStart w:id="4414" w:name="_Toc51866799"/>
      <w:bookmarkStart w:id="4415" w:name="_Toc202525223"/>
      <w:bookmarkEnd w:id="4409"/>
      <w:r w:rsidRPr="00C44D1B">
        <w:t>10.1.47</w:t>
      </w:r>
      <w:r w:rsidRPr="00C44D1B">
        <w:tab/>
      </w:r>
      <w:r w:rsidR="00545D9B" w:rsidRPr="00C44D1B">
        <w:t>5GS</w:t>
      </w:r>
      <w:r w:rsidRPr="00C44D1B">
        <w:t xml:space="preserve"> network registration status +C</w:t>
      </w:r>
      <w:r w:rsidR="00545D9B" w:rsidRPr="00C44D1B">
        <w:t>5G</w:t>
      </w:r>
      <w:r w:rsidRPr="00C44D1B">
        <w:t>REG</w:t>
      </w:r>
      <w:bookmarkEnd w:id="4410"/>
      <w:bookmarkEnd w:id="4411"/>
      <w:bookmarkEnd w:id="4412"/>
      <w:bookmarkEnd w:id="4413"/>
      <w:bookmarkEnd w:id="4414"/>
      <w:bookmarkEnd w:id="4415"/>
    </w:p>
    <w:p w14:paraId="0DD0FACD" w14:textId="77777777" w:rsidR="004C0365" w:rsidRPr="00C44D1B" w:rsidRDefault="004C0365" w:rsidP="004C0365">
      <w:pPr>
        <w:pStyle w:val="TH"/>
      </w:pPr>
      <w:bookmarkStart w:id="4416" w:name="_CRTable10_1_471"/>
      <w:r w:rsidRPr="00C44D1B">
        <w:t>Table </w:t>
      </w:r>
      <w:bookmarkEnd w:id="4416"/>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4417" w:name="_MCCTEMPBM_CRPT8011229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4418" w:name="_MCCTEMPBM_CRPT80112297___7"/>
            <w:bookmarkEnd w:id="441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18"/>
          </w:p>
        </w:tc>
        <w:tc>
          <w:tcPr>
            <w:tcW w:w="5265" w:type="dxa"/>
          </w:tcPr>
          <w:p w14:paraId="77998AD2" w14:textId="77777777" w:rsidR="004C0365" w:rsidRPr="00C44D1B" w:rsidRDefault="004C0365" w:rsidP="00D00EB5">
            <w:pPr>
              <w:spacing w:after="20"/>
              <w:rPr>
                <w:rFonts w:ascii="Courier New" w:hAnsi="Courier New"/>
              </w:rPr>
            </w:pPr>
            <w:bookmarkStart w:id="4419" w:name="_MCCTEMPBM_CRPT8011229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4420" w:name="_MCCTEMPBM_CRPT80112299___7"/>
            <w:bookmarkEnd w:id="4419"/>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4420"/>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4421" w:name="_MCCTEMPBM_CRPT8011230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21"/>
          </w:p>
        </w:tc>
        <w:tc>
          <w:tcPr>
            <w:tcW w:w="5265" w:type="dxa"/>
          </w:tcPr>
          <w:p w14:paraId="28B6F644" w14:textId="77777777" w:rsidR="004C0365" w:rsidRPr="00C44D1B" w:rsidRDefault="004C0365" w:rsidP="00D00EB5">
            <w:pPr>
              <w:spacing w:after="20"/>
              <w:rPr>
                <w:rFonts w:ascii="Courier New" w:hAnsi="Courier New"/>
              </w:rPr>
            </w:pPr>
            <w:bookmarkStart w:id="4422" w:name="_MCCTEMPBM_CRPT8011230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422"/>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4423" w:name="_MCCTEMPBM_CRPT8011230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lastRenderedPageBreak/>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4424" w:name="_MCCTEMPBM_CRPT80112303___7"/>
      <w:bookmarkEnd w:id="4423"/>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4425" w:name="_MCCTEMPBM_CRPT80112304___7"/>
      <w:bookmarkEnd w:id="4424"/>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4425"/>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4426" w:name="_MCCTEMPBM_CRPT80112305___7"/>
      <w:r w:rsidRPr="00C44D1B">
        <w:rPr>
          <w:rFonts w:ascii="Courier New" w:hAnsi="Courier New"/>
        </w:rPr>
        <w:t>&lt;n&gt;</w:t>
      </w:r>
      <w:r w:rsidRPr="00C44D1B">
        <w:t>: integer type</w:t>
      </w:r>
    </w:p>
    <w:bookmarkEnd w:id="4426"/>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4427" w:name="_MCCTEMPBM_CRPT8011230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4428" w:name="_MCCTEMPBM_CRPT80112307___7"/>
      <w:bookmarkEnd w:id="4427"/>
      <w:r w:rsidRPr="00C44D1B">
        <w:rPr>
          <w:rFonts w:ascii="Courier New" w:hAnsi="Courier New"/>
        </w:rPr>
        <w:t>&lt;stat&gt;</w:t>
      </w:r>
      <w:r w:rsidRPr="00C44D1B">
        <w:t>: integer type; indicates the NR registration status</w:t>
      </w:r>
      <w:r w:rsidR="0066210A" w:rsidRPr="00C44D1B">
        <w:t>.</w:t>
      </w:r>
    </w:p>
    <w:bookmarkEnd w:id="4428"/>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lastRenderedPageBreak/>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4429" w:name="_MCCTEMPBM_CRPT8011230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4429"/>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lastRenderedPageBreak/>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4430" w:name="_MCCTEMPBM_CRPT8011230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4431" w:name="_MCCTEMPBM_CRPT80112310___7"/>
      <w:bookmarkEnd w:id="4430"/>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4432" w:name="_MCCTEMPBM_CRPT80112311___7"/>
      <w:bookmarkEnd w:id="4431"/>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4432"/>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4433" w:name="_MCCTEMPBM_CRPT80112312___7"/>
      <w:r w:rsidRPr="00C44D1B">
        <w:rPr>
          <w:rFonts w:ascii="Courier New" w:hAnsi="Courier New" w:cs="Courier New"/>
        </w:rPr>
        <w:t>&lt;CAGinfo&gt;</w:t>
      </w:r>
      <w:r w:rsidRPr="00C44D1B">
        <w:t xml:space="preserve">: string type; </w:t>
      </w:r>
    </w:p>
    <w:bookmarkEnd w:id="4433"/>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4434" w:name="_MCCTEMPBM_CRPT8011231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434"/>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4435" w:name="_CR10_1_48"/>
      <w:bookmarkStart w:id="4436" w:name="_Toc20207688"/>
      <w:bookmarkStart w:id="4437" w:name="_Toc27579571"/>
      <w:bookmarkStart w:id="4438" w:name="_Toc36116151"/>
      <w:bookmarkStart w:id="4439" w:name="_Toc45215032"/>
      <w:bookmarkStart w:id="4440" w:name="_Toc51866800"/>
      <w:bookmarkStart w:id="4441" w:name="_Toc202525224"/>
      <w:bookmarkEnd w:id="4435"/>
      <w:r w:rsidRPr="00C44D1B">
        <w:t>10.1.48</w:t>
      </w:r>
      <w:r w:rsidRPr="00C44D1B">
        <w:tab/>
        <w:t>Bandwidth preference indication +CBPI</w:t>
      </w:r>
      <w:bookmarkEnd w:id="4436"/>
      <w:bookmarkEnd w:id="4437"/>
      <w:bookmarkEnd w:id="4438"/>
      <w:bookmarkEnd w:id="4439"/>
      <w:bookmarkEnd w:id="4440"/>
      <w:bookmarkEnd w:id="4441"/>
    </w:p>
    <w:p w14:paraId="04701890" w14:textId="77777777" w:rsidR="009A05C2" w:rsidRPr="00C44D1B" w:rsidRDefault="009A05C2" w:rsidP="009A05C2">
      <w:pPr>
        <w:pStyle w:val="TH"/>
      </w:pPr>
      <w:bookmarkStart w:id="4442" w:name="_CRTable10_1_481"/>
      <w:r w:rsidRPr="00C44D1B">
        <w:t>Table </w:t>
      </w:r>
      <w:bookmarkEnd w:id="4442"/>
      <w:r w:rsidRPr="00C44D1B">
        <w:t>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4443" w:name="_MCCTEMPBM_CRPT8011231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4444" w:name="_MCCTEMPBM_CRPT80112315___7"/>
            <w:bookmarkEnd w:id="4443"/>
            <w:r w:rsidRPr="00C44D1B">
              <w:rPr>
                <w:rFonts w:ascii="Courier New" w:hAnsi="Courier New" w:cs="Courier New"/>
              </w:rPr>
              <w:t>+CBPI=?</w:t>
            </w:r>
            <w:bookmarkEnd w:id="4444"/>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4445" w:name="_MCCTEMPBM_CRPT8011231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4445"/>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4446" w:name="_MCCTEMPBM_CRPT80112317___7"/>
      <w:r w:rsidRPr="00C44D1B">
        <w:lastRenderedPageBreak/>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4446"/>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4447" w:name="_MCCTEMPBM_CRPT8011231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47"/>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4448" w:name="_MCCTEMPBM_CRPT8011231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4448"/>
    <w:p w14:paraId="07042C86" w14:textId="77777777" w:rsidR="009A05C2" w:rsidRPr="00C44D1B" w:rsidRDefault="009A05C2" w:rsidP="009A05C2">
      <w:pPr>
        <w:pStyle w:val="B2"/>
      </w:pPr>
      <w:r w:rsidRPr="00C44D1B">
        <w:rPr>
          <w:u w:val="single"/>
        </w:rPr>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4449" w:name="_MCCTEMPBM_CRPT8011232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4449"/>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6B696F" w:rsidRDefault="009A05C2" w:rsidP="009A05C2">
      <w:r w:rsidRPr="006B696F">
        <w:t>Optional.</w:t>
      </w:r>
    </w:p>
    <w:p w14:paraId="45A4BD3F" w14:textId="77777777" w:rsidR="00125837" w:rsidRPr="00C44D1B" w:rsidRDefault="00125837" w:rsidP="00E26141">
      <w:pPr>
        <w:pStyle w:val="Heading3"/>
      </w:pPr>
      <w:bookmarkStart w:id="4450" w:name="_CR10_1_49"/>
      <w:bookmarkStart w:id="4451" w:name="_Toc20207689"/>
      <w:bookmarkStart w:id="4452" w:name="_Toc27579572"/>
      <w:bookmarkStart w:id="4453" w:name="_Toc36116152"/>
      <w:bookmarkStart w:id="4454" w:name="_Toc45215033"/>
      <w:bookmarkStart w:id="4455" w:name="_Toc51866801"/>
      <w:bookmarkStart w:id="4456" w:name="_Toc202525225"/>
      <w:bookmarkEnd w:id="4450"/>
      <w:r w:rsidRPr="00C44D1B">
        <w:t>10.1.49</w:t>
      </w:r>
      <w:r w:rsidRPr="00C44D1B">
        <w:tab/>
        <w:t>Define 5GS quality of service +C5</w:t>
      </w:r>
      <w:r w:rsidR="008904FB" w:rsidRPr="00C44D1B">
        <w:t>G</w:t>
      </w:r>
      <w:r w:rsidRPr="00C44D1B">
        <w:t>QOS</w:t>
      </w:r>
      <w:bookmarkEnd w:id="4451"/>
      <w:bookmarkEnd w:id="4452"/>
      <w:bookmarkEnd w:id="4453"/>
      <w:bookmarkEnd w:id="4454"/>
      <w:bookmarkEnd w:id="4455"/>
      <w:bookmarkEnd w:id="4456"/>
    </w:p>
    <w:p w14:paraId="5BFCF1C7" w14:textId="77777777" w:rsidR="00125837" w:rsidRPr="00C44D1B" w:rsidRDefault="00125837" w:rsidP="00125837">
      <w:pPr>
        <w:pStyle w:val="TH"/>
        <w:rPr>
          <w:lang w:val="fr-FR"/>
        </w:rPr>
      </w:pPr>
      <w:bookmarkStart w:id="4457" w:name="_CRTable10_1_491"/>
      <w:r w:rsidRPr="00C44D1B">
        <w:rPr>
          <w:lang w:val="fr-FR"/>
        </w:rPr>
        <w:t>Table </w:t>
      </w:r>
      <w:bookmarkEnd w:id="4457"/>
      <w:r w:rsidRPr="00C44D1B">
        <w:rPr>
          <w:lang w:val="fr-FR"/>
        </w:rPr>
        <w:t>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4458" w:name="_MCCTEMPBM_CRPT8011232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4459" w:name="_MCCTEMPBM_CRPT80112322___7" w:colFirst="0" w:colLast="0"/>
            <w:bookmarkEnd w:id="4458"/>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4460" w:name="_MCCTEMPBM_CRPT80112323___7" w:colFirst="0" w:colLast="1"/>
            <w:bookmarkEnd w:id="4459"/>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4461" w:name="_MCCTEMPBM_CRPT80112324___7"/>
            <w:bookmarkEnd w:id="446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4461"/>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4462" w:name="_MCCTEMPBM_CRPT8011232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4462"/>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4463" w:name="_MCCTEMPBM_CRPT8011232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463"/>
          </w:p>
        </w:tc>
      </w:tr>
    </w:tbl>
    <w:p w14:paraId="5973453E" w14:textId="77777777" w:rsidR="00125837" w:rsidRPr="00C44D1B" w:rsidRDefault="00125837" w:rsidP="00125837">
      <w:pPr>
        <w:rPr>
          <w:b/>
          <w:color w:val="000000"/>
        </w:rPr>
      </w:pPr>
      <w:bookmarkStart w:id="4464" w:name="_MCCTEMPBM_CRPT80112327___5"/>
    </w:p>
    <w:p w14:paraId="36344B3F" w14:textId="77777777" w:rsidR="00125837" w:rsidRPr="00C44D1B" w:rsidRDefault="00125837" w:rsidP="00125837">
      <w:pPr>
        <w:keepNext/>
        <w:rPr>
          <w:b/>
          <w:color w:val="000000"/>
        </w:rPr>
      </w:pPr>
      <w:r w:rsidRPr="00C44D1B">
        <w:rPr>
          <w:b/>
          <w:color w:val="000000"/>
        </w:rPr>
        <w:lastRenderedPageBreak/>
        <w:t>Description</w:t>
      </w:r>
    </w:p>
    <w:p w14:paraId="0F3773B3" w14:textId="341C764B" w:rsidR="00125837" w:rsidRPr="00C44D1B" w:rsidRDefault="00125837" w:rsidP="00125837">
      <w:bookmarkStart w:id="4465" w:name="_MCCTEMPBM_CRPT80112328___7"/>
      <w:bookmarkEnd w:id="4464"/>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465"/>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4466" w:name="_MCCTEMPBM_CRPT8011232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4467" w:name="_MCCTEMPBM_CRPT80112330___7"/>
      <w:bookmarkEnd w:id="4466"/>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4468" w:name="_MCCTEMPBM_CRPT80112331___2"/>
      <w:bookmarkEnd w:id="4467"/>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4469" w:name="_MCCTEMPBM_CRPT80112332___7"/>
      <w:bookmarkEnd w:id="4468"/>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4470" w:name="_MCCTEMPBM_CRPT80112333___7"/>
      <w:bookmarkEnd w:id="4469"/>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4471" w:name="_MCCTEMPBM_CRPT80112334___5"/>
      <w:bookmarkEnd w:id="4470"/>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4472" w:name="_CR10_1_50"/>
      <w:bookmarkStart w:id="4473" w:name="_Toc20207690"/>
      <w:bookmarkStart w:id="4474" w:name="_Toc27579573"/>
      <w:bookmarkStart w:id="4475" w:name="_Toc36116153"/>
      <w:bookmarkStart w:id="4476" w:name="_Toc45215034"/>
      <w:bookmarkStart w:id="4477" w:name="_Toc51866802"/>
      <w:bookmarkStart w:id="4478" w:name="_Toc202525226"/>
      <w:bookmarkEnd w:id="4471"/>
      <w:bookmarkEnd w:id="4472"/>
      <w:r w:rsidRPr="00C44D1B">
        <w:lastRenderedPageBreak/>
        <w:t>10.1.50</w:t>
      </w:r>
      <w:r w:rsidRPr="00C44D1B">
        <w:tab/>
        <w:t>5GS quality of service read dynamic parameters +C5</w:t>
      </w:r>
      <w:r w:rsidR="00D32457" w:rsidRPr="00C44D1B">
        <w:t>G</w:t>
      </w:r>
      <w:r w:rsidRPr="00C44D1B">
        <w:t>QOSRDP</w:t>
      </w:r>
      <w:bookmarkEnd w:id="4473"/>
      <w:bookmarkEnd w:id="4474"/>
      <w:bookmarkEnd w:id="4475"/>
      <w:bookmarkEnd w:id="4476"/>
      <w:bookmarkEnd w:id="4477"/>
      <w:bookmarkEnd w:id="4478"/>
    </w:p>
    <w:p w14:paraId="0DD9B551" w14:textId="77777777" w:rsidR="00125837" w:rsidRPr="00C44D1B" w:rsidRDefault="00125837" w:rsidP="00125837">
      <w:pPr>
        <w:pStyle w:val="TH"/>
        <w:rPr>
          <w:lang w:val="fr-FR"/>
        </w:rPr>
      </w:pPr>
      <w:bookmarkStart w:id="4479" w:name="_CRTable10_1_501"/>
      <w:r w:rsidRPr="00C44D1B">
        <w:rPr>
          <w:lang w:val="fr-FR"/>
        </w:rPr>
        <w:t>Table </w:t>
      </w:r>
      <w:bookmarkEnd w:id="4479"/>
      <w:r w:rsidRPr="00C44D1B">
        <w:rPr>
          <w:lang w:val="fr-FR"/>
        </w:rPr>
        <w:t>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4480" w:name="_MCCTEMPBM_CRPT8011233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4481" w:name="_MCCTEMPBM_CRPT80112336___7" w:colFirst="0" w:colLast="1"/>
            <w:bookmarkEnd w:id="448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4482" w:name="_MCCTEMPBM_CRPT80112337___7"/>
            <w:bookmarkEnd w:id="4481"/>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4482"/>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4483" w:name="_MCCTEMPBM_CRPT8011233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483"/>
          </w:p>
        </w:tc>
      </w:tr>
    </w:tbl>
    <w:p w14:paraId="20B50237" w14:textId="77777777" w:rsidR="00125837" w:rsidRPr="00C44D1B" w:rsidRDefault="00125837" w:rsidP="00125837">
      <w:pPr>
        <w:rPr>
          <w:b/>
          <w:color w:val="000000"/>
        </w:rPr>
      </w:pPr>
      <w:bookmarkStart w:id="4484" w:name="_MCCTEMPBM_CRPT80112339___5"/>
    </w:p>
    <w:p w14:paraId="5B22CA07" w14:textId="77777777" w:rsidR="00125837" w:rsidRPr="00C44D1B" w:rsidRDefault="00125837" w:rsidP="00125837">
      <w:pPr>
        <w:keepNext/>
        <w:rPr>
          <w:b/>
          <w:color w:val="000000"/>
        </w:rPr>
      </w:pPr>
      <w:r w:rsidRPr="00C44D1B">
        <w:rPr>
          <w:b/>
          <w:color w:val="000000"/>
        </w:rPr>
        <w:t>Description</w:t>
      </w:r>
    </w:p>
    <w:p w14:paraId="60AD4469" w14:textId="77777777" w:rsidR="00125837" w:rsidRPr="00C44D1B" w:rsidRDefault="00125837" w:rsidP="00125837">
      <w:bookmarkStart w:id="4485" w:name="_MCCTEMPBM_CRPT80112340___7"/>
      <w:bookmarkEnd w:id="4484"/>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4485"/>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4486" w:name="_MCCTEMPBM_CRPT80112341___5"/>
      <w:r w:rsidRPr="00C44D1B">
        <w:rPr>
          <w:b/>
          <w:color w:val="000000"/>
        </w:rPr>
        <w:t>Defined values</w:t>
      </w:r>
    </w:p>
    <w:p w14:paraId="366015B1" w14:textId="77777777" w:rsidR="00125837" w:rsidRPr="00C44D1B" w:rsidRDefault="00125837" w:rsidP="00125837">
      <w:pPr>
        <w:pStyle w:val="B1"/>
      </w:pPr>
      <w:bookmarkStart w:id="4487" w:name="_MCCTEMPBM_CRPT80112342___7"/>
      <w:bookmarkEnd w:id="4486"/>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4488" w:name="_MCCTEMPBM_CRPT80112343___2"/>
      <w:bookmarkEnd w:id="4487"/>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4489" w:name="_MCCTEMPBM_CRPT80112344___7"/>
      <w:bookmarkEnd w:id="4488"/>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lastRenderedPageBreak/>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4490" w:name="_MCCTEMPBM_CRPT80112345___5"/>
      <w:bookmarkEnd w:id="4489"/>
      <w:r w:rsidRPr="00C44D1B">
        <w:rPr>
          <w:b/>
          <w:color w:val="000000"/>
        </w:rPr>
        <w:t>Implementation</w:t>
      </w:r>
    </w:p>
    <w:bookmarkEnd w:id="4490"/>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4491" w:name="_CR10_1_51"/>
      <w:bookmarkStart w:id="4492" w:name="_Toc20207691"/>
      <w:bookmarkStart w:id="4493" w:name="_Toc27579574"/>
      <w:bookmarkStart w:id="4494" w:name="_Toc36116154"/>
      <w:bookmarkStart w:id="4495" w:name="_Toc45215035"/>
      <w:bookmarkStart w:id="4496" w:name="_Toc51866803"/>
      <w:bookmarkStart w:id="4497" w:name="_Toc202525227"/>
      <w:bookmarkEnd w:id="4491"/>
      <w:r w:rsidRPr="00C44D1B">
        <w:t>10.1.51</w:t>
      </w:r>
      <w:r w:rsidRPr="00C44D1B">
        <w:tab/>
        <w:t>Receive UE policy +CRUEPOLICY</w:t>
      </w:r>
      <w:bookmarkEnd w:id="4492"/>
      <w:bookmarkEnd w:id="4493"/>
      <w:bookmarkEnd w:id="4494"/>
      <w:bookmarkEnd w:id="4495"/>
      <w:bookmarkEnd w:id="4496"/>
      <w:bookmarkEnd w:id="4497"/>
    </w:p>
    <w:p w14:paraId="6008E1B1" w14:textId="77777777" w:rsidR="00A22ADF" w:rsidRPr="00C44D1B" w:rsidRDefault="00A22ADF" w:rsidP="00A22ADF">
      <w:pPr>
        <w:pStyle w:val="TH"/>
      </w:pPr>
      <w:bookmarkStart w:id="4498" w:name="_CRTable10_1_511"/>
      <w:r w:rsidRPr="00C44D1B">
        <w:t>Table </w:t>
      </w:r>
      <w:bookmarkEnd w:id="4498"/>
      <w:r w:rsidRPr="00C44D1B">
        <w:t>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4499" w:name="_MCCTEMPBM_CRPT80112346___7" w:colFirst="0" w:colLast="0"/>
            <w:r w:rsidRPr="00C44D1B">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4500" w:name="_MCCTEMPBM_CRPT80112347___7"/>
            <w:bookmarkEnd w:id="4499"/>
            <w:r w:rsidRPr="00C44D1B">
              <w:rPr>
                <w:rFonts w:ascii="Courier New" w:hAnsi="Courier New" w:cs="Courier New"/>
              </w:rPr>
              <w:t>+CRUEPOLICY?</w:t>
            </w:r>
            <w:bookmarkEnd w:id="450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4501" w:name="_MCCTEMPBM_CRPT80112348___7"/>
            <w:r w:rsidRPr="00C44D1B">
              <w:rPr>
                <w:rFonts w:ascii="Courier New" w:hAnsi="Courier New" w:cs="Courier New"/>
                <w:sz w:val="20"/>
              </w:rPr>
              <w:t>+CRUEPOLICY: &lt;reporting&gt;[,&lt;UE_policy_section_management_list_length&gt;,&lt;UE_policy_section_management_list&gt;]</w:t>
            </w:r>
          </w:p>
          <w:p w14:paraId="67A4AC78" w14:textId="77777777" w:rsidR="00A22ADF" w:rsidRPr="00C44D1B" w:rsidRDefault="00A22ADF" w:rsidP="0082495A">
            <w:pPr>
              <w:spacing w:after="20" w:line="256" w:lineRule="auto"/>
              <w:rPr>
                <w:rFonts w:ascii="Courier New" w:hAnsi="Courier New" w:cs="Courier New"/>
              </w:rPr>
            </w:pPr>
            <w:bookmarkStart w:id="4502" w:name="_MCCTEMPBM_CRPT80112349___7"/>
            <w:bookmarkEnd w:id="4501"/>
            <w:bookmarkEnd w:id="4502"/>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4503" w:name="_MCCTEMPBM_CRPT80112350___7"/>
            <w:r w:rsidRPr="00C44D1B">
              <w:rPr>
                <w:rFonts w:ascii="Courier New" w:hAnsi="Courier New" w:cs="Courier New"/>
              </w:rPr>
              <w:t>+CRUEPOLICY=?</w:t>
            </w:r>
            <w:bookmarkEnd w:id="450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4504" w:name="_MCCTEMPBM_CRPT80112351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504"/>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4505" w:name="_MCCTEMPBM_CRPT80112352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4505"/>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4506" w:name="_MCCTEMPBM_CRPT80112353___7"/>
      <w:r w:rsidRPr="00C44D1B">
        <w:rPr>
          <w:rFonts w:ascii="Courier New" w:hAnsi="Courier New" w:cs="Courier New"/>
        </w:rPr>
        <w:t>&lt;reporting&gt;</w:t>
      </w:r>
      <w:r w:rsidRPr="00C44D1B">
        <w:t>: integer type. Enables and disables reporting of policy information received from the network.</w:t>
      </w:r>
    </w:p>
    <w:bookmarkEnd w:id="4506"/>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4507" w:name="_MCCTEMPBM_CRPT80112354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4507"/>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C44D1B" w:rsidRDefault="00A22ADF" w:rsidP="00E26141">
      <w:pPr>
        <w:pStyle w:val="Heading3"/>
        <w:ind w:left="0" w:firstLine="0"/>
      </w:pPr>
      <w:bookmarkStart w:id="4508" w:name="_CR10_1_52"/>
      <w:bookmarkStart w:id="4509" w:name="_Toc20207692"/>
      <w:bookmarkStart w:id="4510" w:name="_Toc27579575"/>
      <w:bookmarkStart w:id="4511" w:name="_Toc36116155"/>
      <w:bookmarkStart w:id="4512" w:name="_Toc45215036"/>
      <w:bookmarkStart w:id="4513" w:name="_Toc51866804"/>
      <w:bookmarkStart w:id="4514" w:name="_MCCTEMPBM_CRPT80112355___2"/>
      <w:bookmarkStart w:id="4515" w:name="_Toc202525228"/>
      <w:bookmarkEnd w:id="4508"/>
      <w:r w:rsidRPr="00C44D1B">
        <w:lastRenderedPageBreak/>
        <w:t>10.1.52</w:t>
      </w:r>
      <w:r w:rsidRPr="00C44D1B">
        <w:tab/>
        <w:t>Send UE policy +CSUEPOLICY</w:t>
      </w:r>
      <w:bookmarkEnd w:id="4509"/>
      <w:bookmarkEnd w:id="4510"/>
      <w:bookmarkEnd w:id="4511"/>
      <w:bookmarkEnd w:id="4512"/>
      <w:bookmarkEnd w:id="4513"/>
      <w:bookmarkEnd w:id="4515"/>
    </w:p>
    <w:p w14:paraId="6C3DD416" w14:textId="77777777" w:rsidR="00A22ADF" w:rsidRPr="00C44D1B" w:rsidRDefault="00A22ADF" w:rsidP="00A22ADF">
      <w:pPr>
        <w:pStyle w:val="TH"/>
      </w:pPr>
      <w:bookmarkStart w:id="4516" w:name="_CRTable10_1_521"/>
      <w:bookmarkEnd w:id="4514"/>
      <w:r w:rsidRPr="00C44D1B">
        <w:t>Table </w:t>
      </w:r>
      <w:bookmarkEnd w:id="4516"/>
      <w:r w:rsidRPr="00C44D1B">
        <w:t>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4517" w:name="_MCCTEMPBM_CRPT80112356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4517"/>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4518" w:name="_MCCTEMPBM_CRPT80112357___7"/>
            <w:r w:rsidRPr="00C44D1B">
              <w:rPr>
                <w:rFonts w:ascii="Courier New" w:hAnsi="Courier New" w:cs="Courier New"/>
                <w:i/>
                <w:iCs/>
                <w:lang w:val="es-ES_tradnl"/>
              </w:rPr>
              <w:t>+CME ERROR: &lt;err&gt;</w:t>
            </w:r>
            <w:bookmarkEnd w:id="4518"/>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4519" w:name="_MCCTEMPBM_CRPT80112358___7" w:colFirst="0" w:colLast="0"/>
            <w:r w:rsidRPr="00C44D1B">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bookmarkEnd w:id="4519"/>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4520" w:name="_MCCTEMPBM_CRPT8011235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20"/>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4521" w:name="_MCCTEMPBM_CRPT80112360___7"/>
      <w:r w:rsidRPr="00C44D1B">
        <w:rPr>
          <w:rFonts w:ascii="Courier New" w:hAnsi="Courier New" w:cs="Courier New"/>
        </w:rPr>
        <w:t>&lt;message_type&gt;</w:t>
      </w:r>
      <w:r w:rsidRPr="00C44D1B">
        <w:t>: integer type. Indicates which type of message the MT is requested to send.</w:t>
      </w:r>
    </w:p>
    <w:bookmarkEnd w:id="4521"/>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4522" w:name="_MCCTEMPBM_CRPT80112361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4522"/>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4523" w:name="_CR10_1_53"/>
      <w:bookmarkStart w:id="4524" w:name="_Toc20207693"/>
      <w:bookmarkStart w:id="4525" w:name="_Toc27579576"/>
      <w:bookmarkStart w:id="4526" w:name="_Toc36116156"/>
      <w:bookmarkStart w:id="4527" w:name="_Toc45215037"/>
      <w:bookmarkStart w:id="4528" w:name="_Toc51866805"/>
      <w:bookmarkStart w:id="4529" w:name="_Toc202525229"/>
      <w:bookmarkEnd w:id="4523"/>
      <w:r w:rsidRPr="00C44D1B">
        <w:lastRenderedPageBreak/>
        <w:t>10.1.53</w:t>
      </w:r>
      <w:r w:rsidRPr="00C44D1B">
        <w:tab/>
        <w:t>5GS access selection preference for MO SMS +C5GSMS</w:t>
      </w:r>
      <w:bookmarkEnd w:id="4524"/>
      <w:bookmarkEnd w:id="4525"/>
      <w:bookmarkEnd w:id="4526"/>
      <w:bookmarkEnd w:id="4527"/>
      <w:bookmarkEnd w:id="4528"/>
      <w:bookmarkEnd w:id="4529"/>
    </w:p>
    <w:p w14:paraId="34AC3CDD" w14:textId="77777777" w:rsidR="00A22ADF" w:rsidRPr="00C44D1B" w:rsidRDefault="00A22ADF" w:rsidP="00A22ADF">
      <w:pPr>
        <w:pStyle w:val="TH"/>
      </w:pPr>
      <w:bookmarkStart w:id="4530" w:name="_CRTable10_1_531"/>
      <w:r w:rsidRPr="00C44D1B">
        <w:t>Table </w:t>
      </w:r>
      <w:bookmarkEnd w:id="4530"/>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4531" w:name="_MCCTEMPBM_CRPT80112362___7" w:colFirst="0" w:colLast="0"/>
            <w:r w:rsidRPr="00C44D1B">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4532" w:name="_MCCTEMPBM_CRPT80112363___7" w:colFirst="0" w:colLast="0"/>
            <w:bookmarkEnd w:id="4531"/>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4533" w:name="_MCCTEMPBM_CRPT80112364___7"/>
            <w:bookmarkEnd w:id="4532"/>
            <w:r w:rsidRPr="00C44D1B">
              <w:rPr>
                <w:rFonts w:ascii="Courier New" w:hAnsi="Courier New" w:cs="Courier New"/>
              </w:rPr>
              <w:t>+C5GSMS=?</w:t>
            </w:r>
            <w:bookmarkEnd w:id="4533"/>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4534" w:name="_MCCTEMPBM_CRPT80112365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4534"/>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4535" w:name="_MCCTEMPBM_CRPT80112366___7"/>
      <w:r w:rsidRPr="00C44D1B">
        <w:rPr>
          <w:rFonts w:ascii="Courier New" w:hAnsi="Courier New"/>
        </w:rPr>
        <w:t>&lt;access_pref&gt;</w:t>
      </w:r>
      <w:r w:rsidRPr="00C44D1B">
        <w:t>: integer type; indicates the access preference to use to send MO SMS over NAS messages.</w:t>
      </w:r>
    </w:p>
    <w:bookmarkEnd w:id="4535"/>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4536" w:name="_CR10_1_54"/>
      <w:bookmarkStart w:id="4537" w:name="_Toc20207694"/>
      <w:bookmarkStart w:id="4538" w:name="_Toc27579577"/>
      <w:bookmarkStart w:id="4539" w:name="_Toc36116157"/>
      <w:bookmarkStart w:id="4540" w:name="_Toc45215038"/>
      <w:bookmarkStart w:id="4541" w:name="_Toc51866806"/>
      <w:bookmarkStart w:id="4542" w:name="_Toc202525230"/>
      <w:bookmarkEnd w:id="4536"/>
      <w:r w:rsidRPr="00C44D1B">
        <w:t>10.1.5</w:t>
      </w:r>
      <w:r w:rsidR="00437740" w:rsidRPr="00C44D1B">
        <w:t>4</w:t>
      </w:r>
      <w:r w:rsidRPr="00C44D1B">
        <w:tab/>
        <w:t>Mobile initiated connection only mode +CMICO</w:t>
      </w:r>
      <w:bookmarkEnd w:id="4537"/>
      <w:bookmarkEnd w:id="4538"/>
      <w:bookmarkEnd w:id="4539"/>
      <w:bookmarkEnd w:id="4540"/>
      <w:bookmarkEnd w:id="4541"/>
      <w:bookmarkEnd w:id="4542"/>
    </w:p>
    <w:p w14:paraId="68FD0A80" w14:textId="77777777" w:rsidR="00295913" w:rsidRPr="00C44D1B" w:rsidRDefault="00295913" w:rsidP="00295913">
      <w:pPr>
        <w:pStyle w:val="TH"/>
      </w:pPr>
      <w:bookmarkStart w:id="4543" w:name="_CRTable10_1_541"/>
      <w:r w:rsidRPr="00C44D1B">
        <w:t>Table </w:t>
      </w:r>
      <w:bookmarkEnd w:id="4543"/>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4544" w:name="_MCCTEMPBM_CRPT80112367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4545" w:name="_MCCTEMPBM_CRPT80112368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4546" w:name="_MCCTEMPBM_CRPT80112369___7"/>
            <w:bookmarkEnd w:id="4545"/>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4546"/>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4547" w:name="_MCCTEMPBM_CRPT80112370___7" w:colFirst="0" w:colLast="0"/>
            <w:bookmarkEnd w:id="4544"/>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4548" w:name="_MCCTEMPBM_CRPT80112371___7"/>
            <w:bookmarkEnd w:id="4547"/>
            <w:r w:rsidRPr="00C44D1B">
              <w:rPr>
                <w:rFonts w:ascii="Courier New" w:hAnsi="Courier New"/>
              </w:rPr>
              <w:t>+CMICO=?</w:t>
            </w:r>
            <w:bookmarkEnd w:id="4548"/>
          </w:p>
        </w:tc>
        <w:tc>
          <w:tcPr>
            <w:tcW w:w="5359" w:type="dxa"/>
          </w:tcPr>
          <w:p w14:paraId="04153319" w14:textId="32DBB75D" w:rsidR="00295913" w:rsidRPr="00C44D1B" w:rsidRDefault="00443173" w:rsidP="0082495A">
            <w:pPr>
              <w:spacing w:after="20"/>
              <w:rPr>
                <w:rFonts w:ascii="Courier New" w:hAnsi="Courier New"/>
              </w:rPr>
            </w:pPr>
            <w:bookmarkStart w:id="4549" w:name="_MCCTEMPBM_CRPT80112372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4549"/>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lastRenderedPageBreak/>
        <w:t>Description</w:t>
      </w:r>
    </w:p>
    <w:p w14:paraId="33F37E27" w14:textId="77777777" w:rsidR="0085007D" w:rsidRPr="00C44D1B" w:rsidRDefault="0085007D" w:rsidP="0085007D">
      <w:pPr>
        <w:keepNext/>
        <w:keepLines/>
      </w:pPr>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r w:rsidRPr="00C44D1B">
        <w:rPr>
          <w:rFonts w:ascii="Courier New" w:hAnsi="Courier New"/>
        </w:rPr>
        <w:t>&lt;n&gt;</w:t>
      </w:r>
      <w:r w:rsidRPr="00C44D1B">
        <w:t>: integer type</w:t>
      </w:r>
    </w:p>
    <w:p w14:paraId="319B36C0" w14:textId="77777777" w:rsidR="0085007D" w:rsidRPr="00C44D1B" w:rsidRDefault="0085007D" w:rsidP="0085007D">
      <w:pPr>
        <w:pStyle w:val="B2"/>
      </w:pPr>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p w14:paraId="5A811CC0" w14:textId="77777777" w:rsidR="0085007D" w:rsidRPr="00C44D1B" w:rsidRDefault="0085007D" w:rsidP="0085007D">
      <w:pPr>
        <w:pStyle w:val="B2"/>
      </w:pPr>
      <w:r w:rsidRPr="00C44D1B">
        <w:lastRenderedPageBreak/>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85007D">
      <w:pPr>
        <w:pStyle w:val="B1"/>
        <w:ind w:hanging="1"/>
        <w:rPr>
          <w:rFonts w:ascii="Courier New" w:hAnsi="Courier New" w:cs="Courier New"/>
        </w:rPr>
      </w:pPr>
      <w:r w:rsidRPr="00C44D1B">
        <w:t>1</w:t>
      </w:r>
      <w:r w:rsidRPr="00C44D1B">
        <w:tab/>
        <w:t>indicates that the strictly periodic registration timer is supported by the UE</w:t>
      </w:r>
    </w:p>
    <w:p w14:paraId="30D4E587" w14:textId="7C5D1CF4" w:rsidR="0085007D" w:rsidRPr="00C44D1B" w:rsidRDefault="0085007D" w:rsidP="0085007D">
      <w:pPr>
        <w:pStyle w:val="B1"/>
      </w:pPr>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t>Optional. This command is only appliable to UEs supporting 5GS.</w:t>
      </w:r>
    </w:p>
    <w:p w14:paraId="31FA275F" w14:textId="77777777" w:rsidR="005A3068" w:rsidRPr="00C44D1B" w:rsidRDefault="005A3068" w:rsidP="00E26141">
      <w:pPr>
        <w:pStyle w:val="Heading3"/>
        <w:rPr>
          <w:lang w:bidi="he-IL"/>
        </w:rPr>
      </w:pPr>
      <w:bookmarkStart w:id="4550" w:name="_CR10_1_55"/>
      <w:bookmarkStart w:id="4551" w:name="_Toc20207695"/>
      <w:bookmarkStart w:id="4552" w:name="_Toc27579578"/>
      <w:bookmarkStart w:id="4553" w:name="_Toc36116158"/>
      <w:bookmarkStart w:id="4554" w:name="_Toc45215039"/>
      <w:bookmarkStart w:id="4555" w:name="_Toc51866807"/>
      <w:bookmarkStart w:id="4556" w:name="_Toc202525231"/>
      <w:bookmarkEnd w:id="4550"/>
      <w:r w:rsidRPr="00C44D1B">
        <w:t>10.1.5</w:t>
      </w:r>
      <w:r w:rsidR="00437740" w:rsidRPr="00C44D1B">
        <w:t>5</w:t>
      </w:r>
      <w:r w:rsidRPr="00C44D1B">
        <w:tab/>
        <w:t>S-NSSAI based back-off timer status reporting +CSBTSR</w:t>
      </w:r>
      <w:bookmarkEnd w:id="4551"/>
      <w:bookmarkEnd w:id="4552"/>
      <w:bookmarkEnd w:id="4553"/>
      <w:bookmarkEnd w:id="4554"/>
      <w:bookmarkEnd w:id="4555"/>
      <w:bookmarkEnd w:id="4556"/>
    </w:p>
    <w:p w14:paraId="64C52BEB" w14:textId="77777777" w:rsidR="005A3068" w:rsidRPr="00C44D1B" w:rsidRDefault="005A3068" w:rsidP="005A3068">
      <w:pPr>
        <w:pStyle w:val="TH"/>
      </w:pPr>
      <w:bookmarkStart w:id="4557" w:name="_CRTable10_1_551"/>
      <w:r w:rsidRPr="00C44D1B">
        <w:t>Table </w:t>
      </w:r>
      <w:bookmarkEnd w:id="4557"/>
      <w:r w:rsidRPr="00C44D1B">
        <w:t>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4558" w:name="_MCCTEMPBM_CRPT8011238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4559" w:name="_MCCTEMPBM_CRPT80112382___7" w:colFirst="0" w:colLast="0"/>
            <w:bookmarkEnd w:id="4558"/>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4560" w:name="_MCCTEMPBM_CRPT80112383___7"/>
            <w:bookmarkEnd w:id="4559"/>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4560"/>
          </w:p>
        </w:tc>
        <w:tc>
          <w:tcPr>
            <w:tcW w:w="4614" w:type="dxa"/>
          </w:tcPr>
          <w:p w14:paraId="087BF05E" w14:textId="77777777" w:rsidR="005A3068" w:rsidRPr="00C44D1B" w:rsidRDefault="005A3068" w:rsidP="0082495A">
            <w:pPr>
              <w:spacing w:after="20"/>
              <w:rPr>
                <w:rFonts w:ascii="Courier New" w:hAnsi="Courier New"/>
              </w:rPr>
            </w:pPr>
            <w:bookmarkStart w:id="4561" w:name="_MCCTEMPBM_CRPT8011238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61"/>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4562" w:name="_Toc20207696"/>
      <w:bookmarkStart w:id="4563" w:name="_Toc27579579"/>
      <w:bookmarkStart w:id="4564" w:name="_Toc36116159"/>
      <w:bookmarkStart w:id="4565" w:name="_Toc45215040"/>
      <w:bookmarkStart w:id="4566" w:name="_Toc51866808"/>
      <w:r w:rsidRPr="00C44D1B">
        <w:rPr>
          <w:b/>
        </w:rPr>
        <w:t>Description</w:t>
      </w:r>
    </w:p>
    <w:p w14:paraId="14A365C8" w14:textId="2088EB07" w:rsidR="009144EC" w:rsidRPr="00C44D1B" w:rsidRDefault="009144EC" w:rsidP="009144EC">
      <w:bookmarkStart w:id="4567" w:name="_MCCTEMPBM_CRPT8011238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67"/>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4568" w:name="_MCCTEMPBM_CRPT8011238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4569" w:name="_MCCTEMPBM_CRPT80112387___7"/>
      <w:bookmarkEnd w:id="4568"/>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9144EC">
      <w:pPr>
        <w:ind w:left="851" w:hanging="284"/>
      </w:pPr>
      <w:bookmarkStart w:id="4570" w:name="_MCCTEMPBM_CRPT80112388___2"/>
      <w:bookmarkEnd w:id="4569"/>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+CSBTSRI</w:t>
      </w:r>
      <w:r w:rsidRPr="00C44D1B">
        <w:rPr>
          <w:color w:val="000000"/>
        </w:rPr>
        <w:t>.</w:t>
      </w:r>
    </w:p>
    <w:p w14:paraId="078C05A7" w14:textId="77777777" w:rsidR="009144EC" w:rsidRPr="00C44D1B" w:rsidRDefault="009144EC" w:rsidP="009144EC">
      <w:pPr>
        <w:pStyle w:val="B1"/>
      </w:pPr>
      <w:bookmarkStart w:id="4571" w:name="_MCCTEMPBM_CRPT80112389___7"/>
      <w:bookmarkEnd w:id="4570"/>
      <w:r w:rsidRPr="00C44D1B">
        <w:rPr>
          <w:rFonts w:ascii="Courier New" w:hAnsi="Courier New" w:cs="Courier New"/>
        </w:rPr>
        <w:lastRenderedPageBreak/>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571"/>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4572" w:name="_MCCTEMPBM_CRPT8011239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72"/>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573" w:name="_MCCTEMPBM_CRPT80112391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573"/>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574" w:name="_CR10_1_56"/>
      <w:bookmarkStart w:id="4575" w:name="_Toc202525232"/>
      <w:bookmarkEnd w:id="4574"/>
      <w:r w:rsidRPr="00C44D1B">
        <w:t>10.1.5</w:t>
      </w:r>
      <w:r w:rsidR="00437740" w:rsidRPr="00C44D1B">
        <w:t>6</w:t>
      </w:r>
      <w:r w:rsidRPr="00C44D1B">
        <w:tab/>
        <w:t>S-NSSAI based back-off timer read dynamic parameters +CSBTRDP</w:t>
      </w:r>
      <w:bookmarkEnd w:id="4562"/>
      <w:bookmarkEnd w:id="4563"/>
      <w:bookmarkEnd w:id="4564"/>
      <w:bookmarkEnd w:id="4565"/>
      <w:bookmarkEnd w:id="4566"/>
      <w:bookmarkEnd w:id="4575"/>
    </w:p>
    <w:p w14:paraId="4D323D75" w14:textId="77777777" w:rsidR="009144EC" w:rsidRPr="00C44D1B" w:rsidRDefault="009144EC" w:rsidP="009144EC">
      <w:pPr>
        <w:pStyle w:val="TH"/>
        <w:rPr>
          <w:lang w:val="fr-FR"/>
        </w:rPr>
      </w:pPr>
      <w:bookmarkStart w:id="4576" w:name="_CRTable10_1_561"/>
      <w:bookmarkStart w:id="4577" w:name="_Toc20207697"/>
      <w:bookmarkStart w:id="4578" w:name="_Toc27579580"/>
      <w:bookmarkStart w:id="4579" w:name="_Toc36116160"/>
      <w:bookmarkStart w:id="4580" w:name="_Toc45215041"/>
      <w:bookmarkStart w:id="4581" w:name="_Toc51866809"/>
      <w:r w:rsidRPr="00C44D1B">
        <w:rPr>
          <w:lang w:val="fr-FR"/>
        </w:rPr>
        <w:t>Table </w:t>
      </w:r>
      <w:bookmarkEnd w:id="4576"/>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101735">
        <w:trPr>
          <w:cantSplit/>
          <w:jc w:val="center"/>
        </w:trPr>
        <w:tc>
          <w:tcPr>
            <w:tcW w:w="2576" w:type="dxa"/>
          </w:tcPr>
          <w:p w14:paraId="1B6C8C8B" w14:textId="77777777" w:rsidR="009144EC" w:rsidRPr="00C44D1B" w:rsidRDefault="009144EC" w:rsidP="00101735">
            <w:pPr>
              <w:pStyle w:val="TAH"/>
              <w:rPr>
                <w:rFonts w:ascii="Courier New" w:hAnsi="Courier New"/>
              </w:rPr>
            </w:pPr>
            <w:r w:rsidRPr="00C44D1B">
              <w:t>Command</w:t>
            </w:r>
          </w:p>
        </w:tc>
        <w:tc>
          <w:tcPr>
            <w:tcW w:w="6545" w:type="dxa"/>
          </w:tcPr>
          <w:p w14:paraId="2E587E93"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0DD85224" w14:textId="77777777" w:rsidTr="00101735">
        <w:trPr>
          <w:cantSplit/>
          <w:jc w:val="center"/>
        </w:trPr>
        <w:tc>
          <w:tcPr>
            <w:tcW w:w="2576" w:type="dxa"/>
          </w:tcPr>
          <w:p w14:paraId="5A75B790" w14:textId="77777777" w:rsidR="009144EC" w:rsidRPr="00C44D1B" w:rsidRDefault="009144EC" w:rsidP="00101735">
            <w:pPr>
              <w:spacing w:after="20"/>
              <w:rPr>
                <w:rFonts w:ascii="Courier New" w:hAnsi="Courier New"/>
              </w:rPr>
            </w:pPr>
            <w:bookmarkStart w:id="4582" w:name="_MCCTEMPBM_CRPT80112392___7" w:colFirst="0" w:colLast="1"/>
            <w:r w:rsidRPr="00C44D1B">
              <w:rPr>
                <w:rFonts w:ascii="Courier New" w:hAnsi="Courier New"/>
              </w:rPr>
              <w:t>+CSBTRDP[=&lt;S-NSSAI&gt;]</w:t>
            </w:r>
          </w:p>
        </w:tc>
        <w:tc>
          <w:tcPr>
            <w:tcW w:w="6545" w:type="dxa"/>
          </w:tcPr>
          <w:p w14:paraId="710FEF71" w14:textId="322E1B21" w:rsidR="009144EC" w:rsidRPr="00C44D1B" w:rsidRDefault="009144EC" w:rsidP="00101735">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101735">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101735">
            <w:r w:rsidRPr="00C44D1B">
              <w:rPr>
                <w:rFonts w:ascii="Courier New" w:hAnsi="Courier New"/>
              </w:rPr>
              <w:t>[...]]]</w:t>
            </w:r>
          </w:p>
        </w:tc>
      </w:tr>
      <w:tr w:rsidR="009144EC" w:rsidRPr="00C44D1B" w14:paraId="492438C4" w14:textId="77777777" w:rsidTr="00101735">
        <w:trPr>
          <w:cantSplit/>
          <w:jc w:val="center"/>
        </w:trPr>
        <w:tc>
          <w:tcPr>
            <w:tcW w:w="2576" w:type="dxa"/>
          </w:tcPr>
          <w:p w14:paraId="3ED3D751" w14:textId="77777777" w:rsidR="009144EC" w:rsidRPr="00C44D1B" w:rsidRDefault="009144EC" w:rsidP="00101735">
            <w:pPr>
              <w:spacing w:after="20"/>
            </w:pPr>
            <w:bookmarkStart w:id="4583" w:name="_MCCTEMPBM_CRPT80112393___7"/>
            <w:bookmarkEnd w:id="4582"/>
            <w:r w:rsidRPr="00C44D1B">
              <w:rPr>
                <w:rFonts w:ascii="Courier New" w:hAnsi="Courier New"/>
              </w:rPr>
              <w:t>+CSBTRDP=?</w:t>
            </w:r>
            <w:bookmarkEnd w:id="4583"/>
          </w:p>
        </w:tc>
        <w:tc>
          <w:tcPr>
            <w:tcW w:w="6545" w:type="dxa"/>
          </w:tcPr>
          <w:p w14:paraId="5FF806A8" w14:textId="77777777" w:rsidR="009144EC" w:rsidRPr="00C44D1B" w:rsidRDefault="009144EC" w:rsidP="00101735">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lastRenderedPageBreak/>
        <w:t>Description</w:t>
      </w:r>
    </w:p>
    <w:p w14:paraId="407DC680" w14:textId="7AA83C42" w:rsidR="009144EC" w:rsidRPr="00C44D1B" w:rsidRDefault="009144EC" w:rsidP="009144EC">
      <w:bookmarkStart w:id="4584" w:name="_MCCTEMPBM_CRPT80112394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584"/>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585" w:name="_MCCTEMPBM_CRPT80112395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85"/>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586" w:name="_MCCTEMPBM_CRPT8011239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586"/>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587" w:name="_CR10_1_57"/>
      <w:bookmarkStart w:id="4588" w:name="_Toc202525233"/>
      <w:bookmarkEnd w:id="4587"/>
      <w:r w:rsidRPr="00C44D1B">
        <w:t>10.1.5</w:t>
      </w:r>
      <w:r w:rsidR="00437740" w:rsidRPr="00C44D1B">
        <w:t>7</w:t>
      </w:r>
      <w:r w:rsidRPr="00C44D1B">
        <w:tab/>
        <w:t>S-NSSAI and DNN based back-off timer status reporting +CSDBTSR</w:t>
      </w:r>
      <w:bookmarkEnd w:id="4577"/>
      <w:bookmarkEnd w:id="4578"/>
      <w:bookmarkEnd w:id="4579"/>
      <w:bookmarkEnd w:id="4580"/>
      <w:bookmarkEnd w:id="4581"/>
      <w:bookmarkEnd w:id="4588"/>
    </w:p>
    <w:p w14:paraId="49E5E694" w14:textId="77777777" w:rsidR="005A3068" w:rsidRPr="00C44D1B" w:rsidRDefault="005A3068" w:rsidP="005A3068">
      <w:pPr>
        <w:pStyle w:val="TH"/>
      </w:pPr>
      <w:bookmarkStart w:id="4589" w:name="_CRTable10_1_571"/>
      <w:r w:rsidRPr="00C44D1B">
        <w:t>Table </w:t>
      </w:r>
      <w:bookmarkEnd w:id="4589"/>
      <w:r w:rsidRPr="00C44D1B">
        <w:t>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590" w:name="_MCCTEMPBM_CRPT80112397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591" w:name="_MCCTEMPBM_CRPT80112398___7" w:colFirst="0" w:colLast="0"/>
            <w:bookmarkEnd w:id="4590"/>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592" w:name="_MCCTEMPBM_CRPT80112399___7"/>
            <w:bookmarkEnd w:id="4591"/>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592"/>
          </w:p>
        </w:tc>
        <w:tc>
          <w:tcPr>
            <w:tcW w:w="4614" w:type="dxa"/>
          </w:tcPr>
          <w:p w14:paraId="7275CE46" w14:textId="77777777" w:rsidR="005A3068" w:rsidRPr="00C44D1B" w:rsidRDefault="005A3068" w:rsidP="0082495A">
            <w:pPr>
              <w:spacing w:after="20"/>
              <w:rPr>
                <w:rFonts w:ascii="Courier New" w:hAnsi="Courier New"/>
              </w:rPr>
            </w:pPr>
            <w:bookmarkStart w:id="4593" w:name="_MCCTEMPBM_CRPT80112400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93"/>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594" w:name="_Toc20207698"/>
      <w:bookmarkStart w:id="4595" w:name="_Toc27579581"/>
      <w:bookmarkStart w:id="4596" w:name="_Toc36116161"/>
      <w:bookmarkStart w:id="4597" w:name="_Toc45215042"/>
      <w:bookmarkStart w:id="4598" w:name="_Toc51866810"/>
      <w:r w:rsidRPr="00C44D1B">
        <w:rPr>
          <w:b/>
        </w:rPr>
        <w:t>Description</w:t>
      </w:r>
    </w:p>
    <w:p w14:paraId="4D36D5AE" w14:textId="25D3D978" w:rsidR="009144EC" w:rsidRPr="00C44D1B" w:rsidRDefault="009144EC" w:rsidP="009144EC">
      <w:bookmarkStart w:id="4599" w:name="_MCCTEMPBM_CRPT80112401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w:t>
      </w:r>
      <w:r w:rsidRPr="00C44D1B">
        <w:rPr>
          <w:rFonts w:ascii="Courier New" w:hAnsi="Courier New"/>
          <w:lang w:eastAsia="ja-JP"/>
        </w:rPr>
        <w:lastRenderedPageBreak/>
        <w:t>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99"/>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600" w:name="_MCCTEMPBM_CRPT80112402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601" w:name="_MCCTEMPBM_CRPT80112403___7"/>
      <w:bookmarkEnd w:id="4600"/>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9144EC">
      <w:pPr>
        <w:ind w:left="851" w:hanging="284"/>
      </w:pPr>
      <w:bookmarkStart w:id="4602" w:name="_MCCTEMPBM_CRPT80112404___2"/>
      <w:bookmarkEnd w:id="4601"/>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+CSDBTSRI</w:t>
      </w:r>
      <w:r w:rsidRPr="00C44D1B">
        <w:rPr>
          <w:color w:val="000000"/>
        </w:rPr>
        <w:t>.</w:t>
      </w:r>
    </w:p>
    <w:p w14:paraId="416A7EFB" w14:textId="77777777" w:rsidR="009144EC" w:rsidRPr="00C44D1B" w:rsidRDefault="009144EC" w:rsidP="009144EC">
      <w:pPr>
        <w:pStyle w:val="B1"/>
      </w:pPr>
      <w:bookmarkStart w:id="4603" w:name="_MCCTEMPBM_CRPT80112405___7"/>
      <w:bookmarkEnd w:id="4602"/>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603"/>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604" w:name="_MCCTEMPBM_CRPT80112406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04"/>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605" w:name="_MCCTEMPBM_CRPT80112407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05"/>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lastRenderedPageBreak/>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606" w:name="_CR10_1_58"/>
      <w:bookmarkStart w:id="4607" w:name="_Toc202525234"/>
      <w:bookmarkEnd w:id="4606"/>
      <w:r w:rsidRPr="00C44D1B">
        <w:t>10.1.5</w:t>
      </w:r>
      <w:r w:rsidR="00437740" w:rsidRPr="00C44D1B">
        <w:t>8</w:t>
      </w:r>
      <w:r w:rsidRPr="00C44D1B">
        <w:tab/>
        <w:t>S-NSSAI and DNN based back-off timer read dynamic parameters +CSDBTRDP</w:t>
      </w:r>
      <w:bookmarkEnd w:id="4594"/>
      <w:bookmarkEnd w:id="4595"/>
      <w:bookmarkEnd w:id="4596"/>
      <w:bookmarkEnd w:id="4597"/>
      <w:bookmarkEnd w:id="4598"/>
      <w:bookmarkEnd w:id="4607"/>
    </w:p>
    <w:p w14:paraId="30F2FB5C" w14:textId="77777777" w:rsidR="009144EC" w:rsidRPr="00C44D1B" w:rsidRDefault="009144EC" w:rsidP="009144EC">
      <w:pPr>
        <w:pStyle w:val="TH"/>
        <w:rPr>
          <w:lang w:val="fr-FR"/>
        </w:rPr>
      </w:pPr>
      <w:bookmarkStart w:id="4608" w:name="_CRTable10_1_581"/>
      <w:bookmarkStart w:id="4609" w:name="_Toc20207699"/>
      <w:bookmarkStart w:id="4610" w:name="_Toc27579582"/>
      <w:bookmarkStart w:id="4611" w:name="_Toc36116162"/>
      <w:bookmarkStart w:id="4612" w:name="_Toc45215043"/>
      <w:bookmarkStart w:id="4613" w:name="_Toc51866811"/>
      <w:r w:rsidRPr="00C44D1B">
        <w:rPr>
          <w:lang w:val="fr-FR"/>
        </w:rPr>
        <w:t>Table </w:t>
      </w:r>
      <w:bookmarkEnd w:id="4608"/>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101735">
        <w:trPr>
          <w:cantSplit/>
          <w:jc w:val="center"/>
        </w:trPr>
        <w:tc>
          <w:tcPr>
            <w:tcW w:w="2576" w:type="dxa"/>
          </w:tcPr>
          <w:p w14:paraId="74A1C718" w14:textId="77777777" w:rsidR="009144EC" w:rsidRPr="00C44D1B" w:rsidRDefault="009144EC" w:rsidP="00101735">
            <w:pPr>
              <w:pStyle w:val="TAH"/>
              <w:rPr>
                <w:rFonts w:ascii="Courier New" w:hAnsi="Courier New"/>
              </w:rPr>
            </w:pPr>
            <w:r w:rsidRPr="00C44D1B">
              <w:t>Command</w:t>
            </w:r>
          </w:p>
        </w:tc>
        <w:tc>
          <w:tcPr>
            <w:tcW w:w="6545" w:type="dxa"/>
          </w:tcPr>
          <w:p w14:paraId="7D5FD947"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56808EA2" w14:textId="77777777" w:rsidTr="00101735">
        <w:trPr>
          <w:cantSplit/>
          <w:jc w:val="center"/>
        </w:trPr>
        <w:tc>
          <w:tcPr>
            <w:tcW w:w="2576" w:type="dxa"/>
          </w:tcPr>
          <w:p w14:paraId="0F6BE0A5" w14:textId="77777777" w:rsidR="009144EC" w:rsidRPr="00C44D1B" w:rsidRDefault="009144EC" w:rsidP="00101735">
            <w:pPr>
              <w:spacing w:after="20"/>
              <w:rPr>
                <w:rFonts w:ascii="Courier New" w:hAnsi="Courier New"/>
              </w:rPr>
            </w:pPr>
            <w:bookmarkStart w:id="4614" w:name="_MCCTEMPBM_CRPT80112408___7" w:colFirst="0" w:colLast="1"/>
            <w:r w:rsidRPr="00C44D1B">
              <w:rPr>
                <w:rFonts w:ascii="Courier New" w:hAnsi="Courier New"/>
              </w:rPr>
              <w:t>+CSDBTRDP[=&lt;S-NSSAI&gt;,&lt;DNN&gt;]</w:t>
            </w:r>
          </w:p>
        </w:tc>
        <w:tc>
          <w:tcPr>
            <w:tcW w:w="6545" w:type="dxa"/>
          </w:tcPr>
          <w:p w14:paraId="3895DC2E" w14:textId="27B182D6" w:rsidR="009144EC" w:rsidRPr="00C44D1B" w:rsidRDefault="009144EC" w:rsidP="00101735">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101735">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101735">
            <w:r w:rsidRPr="00C44D1B">
              <w:rPr>
                <w:rFonts w:ascii="Courier New" w:hAnsi="Courier New"/>
              </w:rPr>
              <w:t>[...]]]</w:t>
            </w:r>
          </w:p>
        </w:tc>
      </w:tr>
      <w:tr w:rsidR="009144EC" w:rsidRPr="00C44D1B" w14:paraId="1CE9E620" w14:textId="77777777" w:rsidTr="00101735">
        <w:trPr>
          <w:cantSplit/>
          <w:jc w:val="center"/>
        </w:trPr>
        <w:tc>
          <w:tcPr>
            <w:tcW w:w="2576" w:type="dxa"/>
          </w:tcPr>
          <w:p w14:paraId="1CECCBBF" w14:textId="77777777" w:rsidR="009144EC" w:rsidRPr="00C44D1B" w:rsidRDefault="009144EC" w:rsidP="00101735">
            <w:pPr>
              <w:spacing w:after="20"/>
            </w:pPr>
            <w:bookmarkStart w:id="4615" w:name="_MCCTEMPBM_CRPT80112409___7"/>
            <w:bookmarkEnd w:id="4614"/>
            <w:r w:rsidRPr="00C44D1B">
              <w:rPr>
                <w:rFonts w:ascii="Courier New" w:hAnsi="Courier New"/>
              </w:rPr>
              <w:t>+CSDBTRDP=?</w:t>
            </w:r>
            <w:bookmarkEnd w:id="4615"/>
          </w:p>
        </w:tc>
        <w:tc>
          <w:tcPr>
            <w:tcW w:w="6545" w:type="dxa"/>
          </w:tcPr>
          <w:p w14:paraId="435131A2" w14:textId="77777777" w:rsidR="009144EC" w:rsidRPr="00C44D1B" w:rsidRDefault="009144EC" w:rsidP="00101735">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616" w:name="_MCCTEMPBM_CRPT80112410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616"/>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617" w:name="_MCCTEMPBM_CRPT80112411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17"/>
    <w:p w14:paraId="1CDA3A0E" w14:textId="77777777" w:rsidR="009144EC" w:rsidRPr="00C44D1B" w:rsidRDefault="009144EC" w:rsidP="009144EC">
      <w:pPr>
        <w:pStyle w:val="B2"/>
        <w:rPr>
          <w:lang w:val="en-US" w:eastAsia="ja-JP"/>
        </w:rPr>
      </w:pPr>
      <w:r w:rsidRPr="00C44D1B">
        <w:rPr>
          <w:lang w:val="en-US" w:eastAsia="ja-JP"/>
        </w:rPr>
        <w:lastRenderedPageBreak/>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618" w:name="_MCCTEMPBM_CRPT8011241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18"/>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619" w:name="_CR10_1_59"/>
      <w:bookmarkStart w:id="4620" w:name="_Toc202525235"/>
      <w:bookmarkEnd w:id="4619"/>
      <w:r w:rsidRPr="00C44D1B">
        <w:t>10.1.59</w:t>
      </w:r>
      <w:r w:rsidRPr="00C44D1B">
        <w:tab/>
        <w:t>5GS use of SMS over NAS +C5GUSMS</w:t>
      </w:r>
      <w:bookmarkEnd w:id="4609"/>
      <w:bookmarkEnd w:id="4610"/>
      <w:bookmarkEnd w:id="4611"/>
      <w:bookmarkEnd w:id="4612"/>
      <w:bookmarkEnd w:id="4613"/>
      <w:bookmarkEnd w:id="4620"/>
    </w:p>
    <w:p w14:paraId="224EFF52" w14:textId="77777777" w:rsidR="0053282B" w:rsidRPr="00C44D1B" w:rsidRDefault="0053282B" w:rsidP="0053282B">
      <w:pPr>
        <w:pStyle w:val="TH"/>
      </w:pPr>
      <w:bookmarkStart w:id="4621" w:name="_CRTable10_1_591"/>
      <w:r w:rsidRPr="00C44D1B">
        <w:t>Table </w:t>
      </w:r>
      <w:bookmarkEnd w:id="4621"/>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622" w:name="_MCCTEMPBM_CRPT80112413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623" w:name="_MCCTEMPBM_CRPT80112414___7" w:colFirst="0" w:colLast="0"/>
            <w:bookmarkEnd w:id="4622"/>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624" w:name="_MCCTEMPBM_CRPT80112415___7"/>
            <w:bookmarkEnd w:id="4623"/>
            <w:r w:rsidRPr="00C44D1B">
              <w:rPr>
                <w:rFonts w:ascii="Courier New" w:hAnsi="Courier New" w:cs="Courier New"/>
              </w:rPr>
              <w:t>+C5GUSMS=?</w:t>
            </w:r>
            <w:bookmarkEnd w:id="4624"/>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625" w:name="_MCCTEMPBM_CRPT80112416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625"/>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626" w:name="_MCCTEMPBM_CRPT80112417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26"/>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627" w:name="_MCCTEMPBM_CRPT80112418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628" w:name="_MCCTEMPBM_CRPT80112419___7"/>
      <w:bookmarkEnd w:id="4627"/>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629" w:name="_MCCTEMPBM_CRPT80112420___7"/>
      <w:bookmarkEnd w:id="4628"/>
      <w:r w:rsidRPr="00C44D1B">
        <w:rPr>
          <w:rFonts w:ascii="Courier New" w:hAnsi="Courier New" w:cs="Courier New"/>
        </w:rPr>
        <w:lastRenderedPageBreak/>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629"/>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630" w:name="_MCCTEMPBM_CRPT80112421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630"/>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631" w:name="_MCCTEMPBM_CRPT80112422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631"/>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632" w:name="_CR10_1_60"/>
      <w:bookmarkStart w:id="4633" w:name="_Toc20207700"/>
      <w:bookmarkStart w:id="4634" w:name="_Toc27579583"/>
      <w:bookmarkStart w:id="4635" w:name="_Toc36116163"/>
      <w:bookmarkStart w:id="4636" w:name="_Toc45215044"/>
      <w:bookmarkStart w:id="4637" w:name="_Toc51866812"/>
      <w:bookmarkStart w:id="4638" w:name="_Toc202525236"/>
      <w:bookmarkEnd w:id="4632"/>
      <w:r w:rsidRPr="00C44D1B">
        <w:rPr>
          <w:lang w:val="fr-FR"/>
        </w:rPr>
        <w:t>10.1.60</w:t>
      </w:r>
      <w:r w:rsidRPr="00C44D1B">
        <w:rPr>
          <w:lang w:val="fr-FR"/>
        </w:rPr>
        <w:tab/>
        <w:t>Request LADN information +CRLADN</w:t>
      </w:r>
      <w:bookmarkEnd w:id="4633"/>
      <w:bookmarkEnd w:id="4634"/>
      <w:bookmarkEnd w:id="4635"/>
      <w:bookmarkEnd w:id="4636"/>
      <w:bookmarkEnd w:id="4637"/>
      <w:bookmarkEnd w:id="4638"/>
    </w:p>
    <w:p w14:paraId="0B1DA4A5" w14:textId="77777777" w:rsidR="002623BE" w:rsidRPr="00C44D1B" w:rsidRDefault="002623BE" w:rsidP="002623BE">
      <w:pPr>
        <w:pStyle w:val="TH"/>
        <w:rPr>
          <w:lang w:val="fr-FR"/>
        </w:rPr>
      </w:pPr>
      <w:bookmarkStart w:id="4639" w:name="_CRTable10_1_601"/>
      <w:r w:rsidRPr="00C44D1B">
        <w:rPr>
          <w:lang w:val="fr-FR"/>
        </w:rPr>
        <w:t>Table </w:t>
      </w:r>
      <w:bookmarkEnd w:id="4639"/>
      <w:r w:rsidRPr="00C44D1B">
        <w:rPr>
          <w:lang w:val="fr-FR"/>
        </w:rPr>
        <w:t>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640" w:name="_MCCTEMPBM_CRPT80112423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641" w:name="_MCCTEMPBM_CRPT80112424___7" w:colFirst="0" w:colLast="0"/>
            <w:bookmarkEnd w:id="4640"/>
            <w:r w:rsidRPr="00C44D1B">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bookmarkEnd w:id="4641"/>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642" w:name="_MCCTEMPBM_CRPT80112425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642"/>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643" w:name="_MCCTEMPBM_CRPT8011242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43"/>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644" w:name="_MCCTEMPBM_CRPT80112427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7777777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 </w:t>
      </w:r>
    </w:p>
    <w:p w14:paraId="22EE8F03" w14:textId="77777777" w:rsidR="002623BE" w:rsidRPr="00C44D1B" w:rsidRDefault="002623BE" w:rsidP="002623BE">
      <w:pPr>
        <w:pStyle w:val="B1"/>
        <w:ind w:firstLine="0"/>
      </w:pPr>
      <w:bookmarkStart w:id="4645" w:name="_MCCTEMPBM_CRPT80112428___3"/>
      <w:bookmarkEnd w:id="4644"/>
      <w:r w:rsidRPr="00C44D1B">
        <w:t>If the value is zero, no LADN information is stored on the MT.</w:t>
      </w:r>
    </w:p>
    <w:p w14:paraId="34F12E66" w14:textId="4A37CF8F" w:rsidR="002623BE" w:rsidRPr="00C44D1B" w:rsidRDefault="002623BE" w:rsidP="002623BE">
      <w:pPr>
        <w:pStyle w:val="B1"/>
      </w:pPr>
      <w:bookmarkStart w:id="4646" w:name="_MCCTEMPBM_CRPT80112429___7"/>
      <w:bookmarkEnd w:id="4645"/>
      <w:r w:rsidRPr="00C44D1B">
        <w:rPr>
          <w:rFonts w:ascii="Courier New" w:hAnsi="Courier New"/>
        </w:rPr>
        <w:lastRenderedPageBreak/>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77777777" w:rsidR="002623BE" w:rsidRPr="00C44D1B" w:rsidRDefault="002623BE" w:rsidP="002623BE">
      <w:pPr>
        <w:pStyle w:val="B1"/>
        <w:ind w:firstLine="0"/>
      </w:pPr>
      <w:bookmarkStart w:id="4647" w:name="_MCCTEMPBM_CRPT80112430___3"/>
      <w:bookmarkEnd w:id="4646"/>
      <w:r w:rsidRPr="00C44D1B">
        <w:t>If the value is an empty string (""), no LADN information is stored on the MT.</w:t>
      </w:r>
    </w:p>
    <w:bookmarkEnd w:id="4647"/>
    <w:p w14:paraId="0FA7AA54" w14:textId="77777777" w:rsidR="002623BE" w:rsidRPr="00C44D1B" w:rsidRDefault="002623BE" w:rsidP="002623BE">
      <w:pPr>
        <w:keepNext/>
        <w:keepLines/>
      </w:pPr>
      <w:r w:rsidRPr="00C44D1B">
        <w:rPr>
          <w:b/>
        </w:rPr>
        <w:t>Implementation</w:t>
      </w:r>
    </w:p>
    <w:p w14:paraId="2E3E1BCD" w14:textId="3E6F2C60" w:rsidR="002623BE" w:rsidRPr="00C44D1B" w:rsidRDefault="002623BE" w:rsidP="002623BE">
      <w:pPr>
        <w:keepNext/>
        <w:keepLines/>
      </w:pPr>
      <w:r w:rsidRPr="00C44D1B">
        <w:t>Optional.</w:t>
      </w:r>
    </w:p>
    <w:p w14:paraId="3ABFCB90" w14:textId="77777777" w:rsidR="00FF0D32" w:rsidRPr="00C44D1B" w:rsidRDefault="00FF0D32" w:rsidP="00FF0D32">
      <w:pPr>
        <w:keepNext/>
        <w:keepLines/>
        <w:spacing w:before="120"/>
        <w:ind w:left="1134" w:hanging="1134"/>
        <w:outlineLvl w:val="2"/>
        <w:rPr>
          <w:rFonts w:ascii="Arial" w:eastAsia="DengXian" w:hAnsi="Arial"/>
          <w:sz w:val="28"/>
          <w:lang w:val="fr-FR"/>
        </w:rPr>
      </w:pPr>
      <w:r w:rsidRPr="00C44D1B">
        <w:rPr>
          <w:rFonts w:ascii="Arial" w:eastAsia="DengXian" w:hAnsi="Arial"/>
          <w:sz w:val="28"/>
          <w:lang w:val="fr-FR"/>
        </w:rPr>
        <w:t>10.1.60a</w:t>
      </w:r>
      <w:r w:rsidRPr="00C44D1B">
        <w:rPr>
          <w:rFonts w:ascii="Arial" w:eastAsia="DengXian" w:hAnsi="Arial"/>
          <w:sz w:val="28"/>
          <w:lang w:val="fr-FR"/>
        </w:rPr>
        <w:tab/>
        <w:t>Request extended LADN information +CRELADN</w:t>
      </w:r>
    </w:p>
    <w:p w14:paraId="6AF130E5" w14:textId="77777777" w:rsidR="00FF0D32" w:rsidRPr="00C44D1B" w:rsidRDefault="00FF0D32" w:rsidP="00FF0D32">
      <w:pPr>
        <w:keepNext/>
        <w:keepLines/>
        <w:spacing w:before="60"/>
        <w:jc w:val="center"/>
        <w:rPr>
          <w:rFonts w:ascii="Arial" w:eastAsia="DengXian" w:hAnsi="Arial"/>
          <w:b/>
          <w:lang w:val="fr-FR"/>
        </w:rPr>
      </w:pPr>
      <w:r w:rsidRPr="00C44D1B">
        <w:rPr>
          <w:rFonts w:ascii="Arial" w:eastAsia="DengXian" w:hAnsi="Arial"/>
          <w:b/>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1C7212">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1C7212">
            <w:pPr>
              <w:spacing w:after="20" w:line="256" w:lineRule="auto"/>
              <w:rPr>
                <w:rFonts w:ascii="Courier New" w:eastAsia="DengXian" w:hAnsi="Courier New"/>
                <w:i/>
                <w:iCs/>
              </w:rPr>
            </w:pPr>
          </w:p>
          <w:p w14:paraId="0837B0C4"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1C7212">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FF0D32">
      <w:pPr>
        <w:ind w:left="568" w:hanging="284"/>
        <w:rPr>
          <w:rFonts w:eastAsia="DengXian"/>
        </w:rPr>
      </w:pPr>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300FA4AD"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9.11.2.8 </w:t>
      </w:r>
      <w:r w:rsidRPr="00C44D1B">
        <w:rPr>
          <w:rFonts w:eastAsia="DengXian"/>
        </w:rPr>
        <w:lastRenderedPageBreak/>
        <w:t>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5EC8FA6D" w14:textId="77777777" w:rsidR="00FF0D32" w:rsidRPr="00C44D1B" w:rsidRDefault="00FF0D32" w:rsidP="00FF0D32">
      <w:pPr>
        <w:keepNext/>
        <w:keepLines/>
        <w:rPr>
          <w:rFonts w:eastAsia="DengXian"/>
        </w:rPr>
      </w:pPr>
      <w:r w:rsidRPr="00C44D1B">
        <w:rPr>
          <w:rFonts w:eastAsia="DengXian"/>
          <w:b/>
        </w:rPr>
        <w:t>Implementation</w:t>
      </w:r>
    </w:p>
    <w:p w14:paraId="4A0623F5" w14:textId="112559B2" w:rsidR="00FF0D32" w:rsidRPr="00C44D1B" w:rsidRDefault="00FF0D32" w:rsidP="002623BE">
      <w:pPr>
        <w:keepNext/>
        <w:keepLines/>
        <w:rPr>
          <w:rFonts w:eastAsia="DengXian"/>
        </w:rPr>
      </w:pPr>
      <w:r w:rsidRPr="00C44D1B">
        <w:rPr>
          <w:rFonts w:eastAsia="DengXian"/>
        </w:rPr>
        <w:t>Optional.</w:t>
      </w:r>
    </w:p>
    <w:p w14:paraId="1FBD65A9" w14:textId="77777777" w:rsidR="002623BE" w:rsidRPr="00C44D1B" w:rsidRDefault="002623BE" w:rsidP="00E26141">
      <w:pPr>
        <w:pStyle w:val="Heading3"/>
      </w:pPr>
      <w:bookmarkStart w:id="4648" w:name="_CR10_1_61"/>
      <w:bookmarkStart w:id="4649" w:name="_Toc20207701"/>
      <w:bookmarkStart w:id="4650" w:name="_Toc27579584"/>
      <w:bookmarkStart w:id="4651" w:name="_Toc36116164"/>
      <w:bookmarkStart w:id="4652" w:name="_Toc45215045"/>
      <w:bookmarkStart w:id="4653" w:name="_Toc51866813"/>
      <w:bookmarkStart w:id="4654" w:name="_Toc202525237"/>
      <w:bookmarkEnd w:id="4648"/>
      <w:r w:rsidRPr="00C44D1B">
        <w:t>10.1.61</w:t>
      </w:r>
      <w:r w:rsidRPr="00C44D1B">
        <w:tab/>
        <w:t>LADN information +CLADN</w:t>
      </w:r>
      <w:bookmarkEnd w:id="4649"/>
      <w:bookmarkEnd w:id="4650"/>
      <w:bookmarkEnd w:id="4651"/>
      <w:bookmarkEnd w:id="4652"/>
      <w:bookmarkEnd w:id="4653"/>
      <w:bookmarkEnd w:id="4654"/>
    </w:p>
    <w:p w14:paraId="3FF1C43C" w14:textId="77777777" w:rsidR="002623BE" w:rsidRPr="00C44D1B" w:rsidRDefault="002623BE" w:rsidP="002623BE">
      <w:pPr>
        <w:pStyle w:val="TH"/>
      </w:pPr>
      <w:bookmarkStart w:id="4655" w:name="_CRTable10_1_611"/>
      <w:r w:rsidRPr="00C44D1B">
        <w:t>Table </w:t>
      </w:r>
      <w:bookmarkEnd w:id="4655"/>
      <w:r w:rsidRPr="00C44D1B">
        <w:t>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656" w:name="_MCCTEMPBM_CRPT80112431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657" w:name="_MCCTEMPBM_CRPT80112432___7"/>
            <w:bookmarkEnd w:id="4656"/>
            <w:r w:rsidRPr="00C44D1B">
              <w:rPr>
                <w:rFonts w:ascii="Courier New" w:hAnsi="Courier New" w:cs="Courier New"/>
              </w:rPr>
              <w:t>+CLADN?</w:t>
            </w:r>
            <w:bookmarkEnd w:id="4657"/>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658" w:name="_MCCTEMPBM_CRPT80112433___7"/>
            <w:r w:rsidRPr="00C44D1B">
              <w:rPr>
                <w:rFonts w:ascii="Courier New" w:hAnsi="Courier New" w:cs="Courier New"/>
                <w:sz w:val="20"/>
              </w:rPr>
              <w:t>+CLADN: &lt;n&gt;,&lt;ladn_information_length&gt;,&lt;ladn_information&gt;</w:t>
            </w:r>
          </w:p>
          <w:bookmarkEnd w:id="4658"/>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659" w:name="_MCCTEMPBM_CRPT80112434___7"/>
            <w:r w:rsidRPr="00C44D1B">
              <w:rPr>
                <w:rFonts w:ascii="Courier New" w:hAnsi="Courier New" w:cs="Courier New"/>
              </w:rPr>
              <w:t>+CLADN=?</w:t>
            </w:r>
            <w:bookmarkEnd w:id="4659"/>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660" w:name="_MCCTEMPBM_CRPT80112435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660"/>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661" w:name="_MCCTEMPBM_CRPT80112436___7"/>
      <w:r w:rsidRPr="00C44D1B">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661"/>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662" w:name="_MCCTEMPBM_CRPT80112437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663" w:name="_MCCTEMPBM_CRPT80112438___7"/>
      <w:bookmarkEnd w:id="4662"/>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664" w:name="_MCCTEMPBM_CRPT80112439___7"/>
      <w:bookmarkEnd w:id="4663"/>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77777777" w:rsidR="002623BE" w:rsidRPr="00C44D1B" w:rsidRDefault="002623BE" w:rsidP="007B16A1">
      <w:pPr>
        <w:pStyle w:val="B1"/>
        <w:ind w:firstLine="0"/>
      </w:pPr>
      <w:bookmarkStart w:id="4665" w:name="_MCCTEMPBM_CRPT80112440___3"/>
      <w:bookmarkEnd w:id="4664"/>
      <w:r w:rsidRPr="00C44D1B">
        <w:t>If the value is zero, no LADN information is stored on the MT.</w:t>
      </w:r>
    </w:p>
    <w:p w14:paraId="13A0583E" w14:textId="18ED84FE" w:rsidR="002623BE" w:rsidRPr="00C44D1B" w:rsidRDefault="002623BE" w:rsidP="002623BE">
      <w:pPr>
        <w:pStyle w:val="B1"/>
      </w:pPr>
      <w:bookmarkStart w:id="4666" w:name="_MCCTEMPBM_CRPT80112441___7"/>
      <w:bookmarkEnd w:id="4665"/>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77777777" w:rsidR="002623BE" w:rsidRPr="00C44D1B" w:rsidRDefault="002623BE" w:rsidP="007B16A1">
      <w:pPr>
        <w:pStyle w:val="B1"/>
        <w:ind w:firstLine="0"/>
      </w:pPr>
      <w:bookmarkStart w:id="4667" w:name="_MCCTEMPBM_CRPT80112442___3"/>
      <w:bookmarkEnd w:id="4666"/>
      <w:r w:rsidRPr="00C44D1B">
        <w:t>If the value is an empty string (""), no LADN information is stored on the MT.</w:t>
      </w:r>
    </w:p>
    <w:bookmarkEnd w:id="4667"/>
    <w:p w14:paraId="28C90218" w14:textId="77777777" w:rsidR="002623BE" w:rsidRPr="00C44D1B" w:rsidRDefault="002623BE" w:rsidP="002623BE">
      <w:pPr>
        <w:keepNext/>
        <w:keepLines/>
        <w:rPr>
          <w:lang w:val="fr-FR"/>
        </w:rPr>
      </w:pPr>
      <w:r w:rsidRPr="00C44D1B">
        <w:rPr>
          <w:b/>
          <w:lang w:val="fr-FR"/>
        </w:rPr>
        <w:lastRenderedPageBreak/>
        <w:t>Implementation</w:t>
      </w:r>
    </w:p>
    <w:p w14:paraId="42622165" w14:textId="74BD474C" w:rsidR="002623BE" w:rsidRPr="00C44D1B" w:rsidRDefault="002623BE" w:rsidP="002623BE">
      <w:pPr>
        <w:keepNext/>
        <w:keepLines/>
        <w:rPr>
          <w:lang w:val="fr-FR"/>
        </w:rPr>
      </w:pPr>
      <w:r w:rsidRPr="00C44D1B">
        <w:rPr>
          <w:lang w:val="fr-FR"/>
        </w:rPr>
        <w:t>Optional.</w:t>
      </w:r>
    </w:p>
    <w:p w14:paraId="79625995" w14:textId="77777777" w:rsidR="00FF0D32" w:rsidRPr="00C44D1B" w:rsidRDefault="00FF0D32" w:rsidP="00FF0D32">
      <w:pPr>
        <w:keepNext/>
        <w:keepLines/>
        <w:spacing w:before="120"/>
        <w:ind w:left="1134" w:hanging="1134"/>
        <w:outlineLvl w:val="2"/>
        <w:rPr>
          <w:rFonts w:ascii="Arial" w:eastAsia="DengXian" w:hAnsi="Arial"/>
          <w:sz w:val="28"/>
        </w:rPr>
      </w:pPr>
      <w:r w:rsidRPr="00C44D1B">
        <w:rPr>
          <w:rFonts w:ascii="Arial" w:eastAsia="DengXian" w:hAnsi="Arial"/>
          <w:sz w:val="28"/>
        </w:rPr>
        <w:t>10.1.61a</w:t>
      </w:r>
      <w:r w:rsidRPr="00C44D1B">
        <w:rPr>
          <w:rFonts w:ascii="Arial" w:eastAsia="DengXian" w:hAnsi="Arial"/>
          <w:sz w:val="28"/>
        </w:rPr>
        <w:tab/>
        <w:t>Extended LADN information +CELADN</w:t>
      </w:r>
    </w:p>
    <w:p w14:paraId="4D13A330" w14:textId="77777777" w:rsidR="00FF0D32" w:rsidRPr="00C44D1B" w:rsidRDefault="00FF0D32" w:rsidP="00FF0D32">
      <w:pPr>
        <w:keepNext/>
        <w:keepLines/>
        <w:spacing w:before="60"/>
        <w:jc w:val="center"/>
        <w:rPr>
          <w:rFonts w:ascii="Arial" w:eastAsia="DengXian" w:hAnsi="Arial"/>
          <w:b/>
        </w:rPr>
      </w:pPr>
      <w:r w:rsidRPr="00C44D1B">
        <w:rPr>
          <w:rFonts w:ascii="Arial" w:eastAsia="DengXian" w:hAnsi="Arial"/>
          <w:b/>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1C7212">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1C7212">
            <w:pPr>
              <w:keepNext/>
              <w:keepLines/>
              <w:spacing w:after="0"/>
              <w:rPr>
                <w:rFonts w:ascii="Arial" w:eastAsia="DengXian" w:hAnsi="Arial"/>
                <w:sz w:val="18"/>
              </w:rPr>
            </w:pPr>
          </w:p>
        </w:tc>
      </w:tr>
      <w:tr w:rsidR="00FF0D32" w:rsidRPr="00C44D1B"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FF0D32">
      <w:pPr>
        <w:ind w:left="568" w:hanging="284"/>
        <w:rPr>
          <w:rFonts w:eastAsia="DengXian"/>
        </w:rPr>
      </w:pPr>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FF0D32">
      <w:pPr>
        <w:ind w:left="851" w:hanging="284"/>
        <w:rPr>
          <w:rFonts w:eastAsia="DengXian"/>
        </w:rPr>
      </w:pPr>
      <w:r w:rsidRPr="00C44D1B">
        <w:rPr>
          <w:rFonts w:eastAsia="DengXian"/>
          <w:u w:val="single"/>
        </w:rPr>
        <w:t>0</w:t>
      </w:r>
      <w:r w:rsidRPr="00C44D1B">
        <w:rPr>
          <w:rFonts w:eastAsia="DengXian"/>
        </w:rPr>
        <w:tab/>
        <w:t xml:space="preserve">disable unsolicited result code </w:t>
      </w:r>
      <w:r w:rsidRPr="00C44D1B">
        <w:rPr>
          <w:rFonts w:ascii="Courier New" w:eastAsia="DengXian" w:hAnsi="Courier New" w:cs="Courier New"/>
        </w:rPr>
        <w:t>+CELADNU: &lt;extended_ladn_information_length&gt;,&lt;extended_ladn_information&gt;</w:t>
      </w:r>
    </w:p>
    <w:p w14:paraId="255C1676" w14:textId="77777777" w:rsidR="00FF0D32" w:rsidRPr="00C44D1B" w:rsidRDefault="00FF0D32" w:rsidP="00FF0D32">
      <w:pPr>
        <w:ind w:left="851" w:hanging="284"/>
        <w:rPr>
          <w:rFonts w:eastAsia="DengXian"/>
        </w:rPr>
      </w:pPr>
      <w:r w:rsidRPr="00C44D1B">
        <w:rPr>
          <w:rFonts w:eastAsia="DengXian"/>
        </w:rPr>
        <w:t>1</w:t>
      </w:r>
      <w:r w:rsidRPr="00C44D1B">
        <w:rPr>
          <w:rFonts w:eastAsia="DengXian"/>
        </w:rPr>
        <w:tab/>
        <w:t xml:space="preserve">enable unsolicited result code </w:t>
      </w:r>
      <w:r w:rsidRPr="00C44D1B">
        <w:rPr>
          <w:rFonts w:ascii="Courier New" w:eastAsia="DengXian" w:hAnsi="Courier New" w:cs="Courier New"/>
        </w:rPr>
        <w:t>+CELADNU: &lt;extended_ladn_information_length&gt;,&lt;extended_ladn_information&gt;</w:t>
      </w:r>
    </w:p>
    <w:p w14:paraId="58D6805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6461C947"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6D63991A" w14:textId="77777777" w:rsidR="00FF0D32" w:rsidRPr="00C44D1B" w:rsidRDefault="00FF0D32" w:rsidP="00FF0D32">
      <w:pPr>
        <w:keepNext/>
        <w:keepLines/>
        <w:rPr>
          <w:rFonts w:eastAsia="DengXian"/>
          <w:lang w:val="fr-FR"/>
        </w:rPr>
      </w:pPr>
      <w:r w:rsidRPr="00C44D1B">
        <w:rPr>
          <w:rFonts w:eastAsia="DengXian"/>
          <w:b/>
          <w:lang w:val="fr-FR"/>
        </w:rPr>
        <w:lastRenderedPageBreak/>
        <w:t>Implementation</w:t>
      </w:r>
    </w:p>
    <w:p w14:paraId="1C6523CD" w14:textId="1EA48F58" w:rsidR="00FF0D32" w:rsidRPr="00C44D1B" w:rsidRDefault="00FF0D32" w:rsidP="002623BE">
      <w:pPr>
        <w:keepNext/>
        <w:keepLines/>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668" w:name="_CR10_1_62"/>
      <w:bookmarkStart w:id="4669" w:name="_Toc20207702"/>
      <w:bookmarkStart w:id="4670" w:name="_Toc27579585"/>
      <w:bookmarkStart w:id="4671" w:name="_Toc36116165"/>
      <w:bookmarkStart w:id="4672" w:name="_Toc45215046"/>
      <w:bookmarkStart w:id="4673" w:name="_Toc51866814"/>
      <w:bookmarkStart w:id="4674" w:name="_Toc202525238"/>
      <w:bookmarkEnd w:id="4668"/>
      <w:r w:rsidRPr="00C44D1B">
        <w:rPr>
          <w:lang w:val="fr-FR"/>
        </w:rPr>
        <w:t>10.1.62</w:t>
      </w:r>
      <w:r w:rsidRPr="00C44D1B">
        <w:rPr>
          <w:lang w:val="fr-FR"/>
        </w:rPr>
        <w:tab/>
        <w:t>5GS NSSAI setting +C5GNSSAI</w:t>
      </w:r>
      <w:bookmarkEnd w:id="4669"/>
      <w:bookmarkEnd w:id="4670"/>
      <w:bookmarkEnd w:id="4671"/>
      <w:bookmarkEnd w:id="4672"/>
      <w:bookmarkEnd w:id="4673"/>
      <w:bookmarkEnd w:id="4674"/>
    </w:p>
    <w:p w14:paraId="4A847A71" w14:textId="77777777" w:rsidR="00AC408E" w:rsidRPr="00C44D1B" w:rsidRDefault="00AC408E" w:rsidP="00AC408E">
      <w:pPr>
        <w:pStyle w:val="TH"/>
        <w:rPr>
          <w:lang w:val="fr-FR"/>
        </w:rPr>
      </w:pPr>
      <w:bookmarkStart w:id="4675" w:name="_CRTable10_1_621"/>
      <w:r w:rsidRPr="00C44D1B">
        <w:rPr>
          <w:lang w:val="fr-FR"/>
        </w:rPr>
        <w:t>Table </w:t>
      </w:r>
      <w:bookmarkEnd w:id="4675"/>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676" w:name="_MCCTEMPBM_CRPT80112443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677" w:name="_MCCTEMPBM_CRPT80112444___7" w:colFirst="0" w:colLast="0"/>
            <w:bookmarkEnd w:id="4676"/>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678" w:name="_MCCTEMPBM_CRPT80112445___7" w:colFirst="0" w:colLast="0"/>
            <w:bookmarkEnd w:id="4677"/>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679" w:name="_MCCTEMPBM_CRPT80112446___7"/>
            <w:bookmarkEnd w:id="4678"/>
            <w:r w:rsidRPr="00C44D1B">
              <w:rPr>
                <w:color w:val="000000"/>
              </w:rPr>
              <w:br w:type="page"/>
            </w:r>
            <w:r w:rsidRPr="00C44D1B">
              <w:rPr>
                <w:rFonts w:ascii="Courier New" w:hAnsi="Courier New"/>
                <w:color w:val="000000"/>
              </w:rPr>
              <w:t>+C5GNSSAI=?</w:t>
            </w:r>
            <w:bookmarkEnd w:id="4679"/>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680" w:name="_MCCTEMPBM_CRPT80112447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680"/>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AC408E">
      <w:pPr>
        <w:keepNext/>
        <w:keepLines/>
      </w:pPr>
      <w:bookmarkStart w:id="4681" w:name="_MCCTEMPBM_CRPT80112448___7"/>
      <w:r w:rsidRPr="00C44D1B">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81"/>
    <w:p w14:paraId="402AC21B" w14:textId="77777777" w:rsidR="00AC408E" w:rsidRPr="00C44D1B" w:rsidRDefault="00AC408E" w:rsidP="00AC408E">
      <w:r w:rsidRPr="00C44D1B">
        <w:t>The read command returns the current parameter values.</w:t>
      </w:r>
    </w:p>
    <w:p w14:paraId="4365608C" w14:textId="77777777" w:rsidR="00AC408E" w:rsidRPr="00C44D1B" w:rsidRDefault="00AC408E" w:rsidP="00AC408E">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AC408E">
      <w:pPr>
        <w:pStyle w:val="B1"/>
        <w:ind w:firstLine="0"/>
      </w:pPr>
      <w:bookmarkStart w:id="4682" w:name="_MCCTEMPBM_CRPT80112449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683" w:name="_MCCTEMPBM_CRPT80112450___7"/>
      <w:bookmarkEnd w:id="4682"/>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77777777" w:rsidR="00AC408E" w:rsidRPr="00C44D1B" w:rsidRDefault="00AC408E" w:rsidP="00AC408E">
      <w:pPr>
        <w:pStyle w:val="B1"/>
        <w:ind w:firstLine="0"/>
      </w:pPr>
      <w:bookmarkStart w:id="4684" w:name="_MCCTEMPBM_CRPT80112451___3"/>
      <w:bookmarkEnd w:id="4683"/>
      <w:r w:rsidRPr="00C44D1B">
        <w:t>If the value is an empty string</w:t>
      </w:r>
      <w:r w:rsidRPr="00C44D1B">
        <w:rPr>
          <w:lang w:val="en-US"/>
        </w:rPr>
        <w:t xml:space="preserve"> ("")</w:t>
      </w:r>
      <w:r w:rsidRPr="00C44D1B">
        <w:t>, no</w:t>
      </w:r>
      <w:r w:rsidRPr="00C44D1B">
        <w:rPr>
          <w:lang w:eastAsia="zh-TW"/>
        </w:rPr>
        <w:t xml:space="preserve"> default configured NSSAI is stored at the MT</w:t>
      </w:r>
      <w:r w:rsidRPr="00C44D1B">
        <w:t>.</w:t>
      </w:r>
    </w:p>
    <w:bookmarkEnd w:id="4684"/>
    <w:p w14:paraId="5CA7414F" w14:textId="77777777" w:rsidR="00AC408E" w:rsidRPr="00C44D1B" w:rsidRDefault="00AC408E" w:rsidP="00AC408E">
      <w:pPr>
        <w:keepNext/>
        <w:keepLines/>
      </w:pPr>
      <w:r w:rsidRPr="00C44D1B">
        <w:rPr>
          <w:b/>
        </w:rPr>
        <w:t>Implementation</w:t>
      </w:r>
    </w:p>
    <w:p w14:paraId="17815B1A" w14:textId="77777777" w:rsidR="00AC408E" w:rsidRPr="00C44D1B" w:rsidRDefault="00AC408E" w:rsidP="00AC408E">
      <w:pPr>
        <w:keepNext/>
        <w:keepLines/>
      </w:pPr>
      <w:r w:rsidRPr="00C44D1B">
        <w:t>Optional.</w:t>
      </w:r>
    </w:p>
    <w:p w14:paraId="5890C165" w14:textId="77777777" w:rsidR="00AC408E" w:rsidRPr="00C44D1B" w:rsidRDefault="00AC408E" w:rsidP="00E26141">
      <w:pPr>
        <w:pStyle w:val="Heading3"/>
      </w:pPr>
      <w:bookmarkStart w:id="4685" w:name="_CR10_1_63"/>
      <w:bookmarkStart w:id="4686" w:name="_Toc20207703"/>
      <w:bookmarkStart w:id="4687" w:name="_Toc27579586"/>
      <w:bookmarkStart w:id="4688" w:name="_Toc36116166"/>
      <w:bookmarkStart w:id="4689" w:name="_Toc45215047"/>
      <w:bookmarkStart w:id="4690" w:name="_Toc51866815"/>
      <w:bookmarkStart w:id="4691" w:name="_Toc202525239"/>
      <w:bookmarkEnd w:id="4685"/>
      <w:r w:rsidRPr="00C44D1B">
        <w:t>10.1.63</w:t>
      </w:r>
      <w:r w:rsidRPr="00C44D1B">
        <w:tab/>
        <w:t>5GS NSSAI read dynamic parameters +C5GNSSAIRDP</w:t>
      </w:r>
      <w:bookmarkEnd w:id="4686"/>
      <w:bookmarkEnd w:id="4687"/>
      <w:bookmarkEnd w:id="4688"/>
      <w:bookmarkEnd w:id="4689"/>
      <w:bookmarkEnd w:id="4690"/>
      <w:bookmarkEnd w:id="4691"/>
    </w:p>
    <w:p w14:paraId="44582E6F" w14:textId="77777777" w:rsidR="00AC408E" w:rsidRPr="00C44D1B" w:rsidRDefault="00AC408E" w:rsidP="00AC408E">
      <w:pPr>
        <w:pStyle w:val="TH"/>
        <w:rPr>
          <w:lang w:val="fr-FR"/>
        </w:rPr>
      </w:pPr>
      <w:bookmarkStart w:id="4692" w:name="_CRTable10_1_631"/>
      <w:r w:rsidRPr="00C44D1B">
        <w:rPr>
          <w:lang w:val="fr-FR"/>
        </w:rPr>
        <w:t>Table </w:t>
      </w:r>
      <w:bookmarkEnd w:id="4692"/>
      <w:r w:rsidRPr="00C44D1B">
        <w:rPr>
          <w:lang w:val="fr-FR"/>
        </w:rPr>
        <w:t>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693" w:name="_MCCTEMPBM_CRPT80112452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694" w:name="_MCCTEMPBM_CRPT80112453___7" w:colFirst="0" w:colLast="1"/>
            <w:bookmarkEnd w:id="4693"/>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w:t>
            </w:r>
            <w:r w:rsidRPr="00C44D1B">
              <w:rPr>
                <w:rFonts w:ascii="Courier New" w:hAnsi="Courier New" w:cs="Courier New"/>
                <w:lang w:val="fr-FR"/>
              </w:rPr>
              <w:lastRenderedPageBreak/>
              <w:t>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695" w:name="_MCCTEMPBM_CRPT80112454___7"/>
            <w:bookmarkEnd w:id="4694"/>
            <w:r w:rsidRPr="00C44D1B">
              <w:rPr>
                <w:color w:val="000000"/>
              </w:rPr>
              <w:lastRenderedPageBreak/>
              <w:br w:type="page"/>
            </w:r>
            <w:r w:rsidRPr="00C44D1B">
              <w:rPr>
                <w:rFonts w:ascii="Courier New" w:hAnsi="Courier New"/>
                <w:color w:val="000000"/>
              </w:rPr>
              <w:t>+C5GNSSAIRDP=?</w:t>
            </w:r>
            <w:bookmarkEnd w:id="4695"/>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696" w:name="_MCCTEMPBM_CRPT80112455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696"/>
          </w:p>
        </w:tc>
      </w:tr>
    </w:tbl>
    <w:p w14:paraId="6B317DB4" w14:textId="77777777" w:rsidR="00AC408E" w:rsidRPr="00C44D1B" w:rsidRDefault="00AC408E" w:rsidP="00AC408E">
      <w:pPr>
        <w:rPr>
          <w:b/>
          <w:color w:val="000000"/>
        </w:rPr>
      </w:pPr>
      <w:bookmarkStart w:id="4697" w:name="_MCCTEMPBM_CRPT80112456___5"/>
    </w:p>
    <w:p w14:paraId="64B062BE" w14:textId="77777777" w:rsidR="00AC408E" w:rsidRPr="00C44D1B" w:rsidRDefault="00AC408E" w:rsidP="00AC408E">
      <w:pPr>
        <w:keepNext/>
        <w:rPr>
          <w:b/>
          <w:color w:val="000000"/>
        </w:rPr>
      </w:pPr>
      <w:r w:rsidRPr="00C44D1B">
        <w:rPr>
          <w:b/>
          <w:color w:val="000000"/>
        </w:rPr>
        <w:t>Description</w:t>
      </w:r>
    </w:p>
    <w:p w14:paraId="5A2F4AF9" w14:textId="77777777" w:rsidR="00F516E7" w:rsidRPr="00C44D1B" w:rsidRDefault="00F516E7" w:rsidP="00F516E7">
      <w:bookmarkStart w:id="4698" w:name="_MCCTEMPBM_CRPT80112457___7"/>
      <w:bookmarkEnd w:id="4697"/>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698"/>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699" w:name="_MCCTEMPBM_CRPT80112458___5"/>
      <w:r w:rsidRPr="00C44D1B">
        <w:rPr>
          <w:b/>
          <w:color w:val="000000"/>
        </w:rPr>
        <w:t>Defined values</w:t>
      </w:r>
    </w:p>
    <w:p w14:paraId="4FCC4472" w14:textId="77777777" w:rsidR="00AC408E" w:rsidRPr="00C44D1B" w:rsidRDefault="00AC408E" w:rsidP="00AC408E">
      <w:pPr>
        <w:pStyle w:val="B1"/>
      </w:pPr>
      <w:bookmarkStart w:id="4700" w:name="_MCCTEMPBM_CRPT80112459___7"/>
      <w:bookmarkEnd w:id="4699"/>
      <w:r w:rsidRPr="00C44D1B">
        <w:rPr>
          <w:rFonts w:ascii="Courier New" w:hAnsi="Courier New" w:cs="Courier New"/>
        </w:rPr>
        <w:t>&lt;nssai_type&gt;</w:t>
      </w:r>
      <w:r w:rsidRPr="00C44D1B">
        <w:t>: integer type; specifies the type of NSSAI to be returned.</w:t>
      </w:r>
    </w:p>
    <w:bookmarkEnd w:id="4700"/>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701" w:name="_MCCTEMPBM_CRPT80112460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lastRenderedPageBreak/>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61297F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46040841" w:rsidR="00AC408E" w:rsidRPr="00C44D1B" w:rsidRDefault="00AC408E" w:rsidP="007B16A1">
      <w:pPr>
        <w:pStyle w:val="B1"/>
        <w:ind w:firstLine="0"/>
      </w:pPr>
      <w:bookmarkStart w:id="4702" w:name="_MCCTEMPBM_CRPT80112461___3"/>
      <w:bookmarkEnd w:id="4701"/>
      <w:r w:rsidRPr="00C44D1B">
        <w:t>where cause is a cause value according to 3GPP TS 24.501 [161] table 9.11.3.46.1.</w:t>
      </w:r>
    </w:p>
    <w:p w14:paraId="7DA60F6A" w14:textId="2D5FBA3D" w:rsidR="00AC408E" w:rsidRPr="00C44D1B" w:rsidRDefault="00AC408E" w:rsidP="00AC408E">
      <w:pPr>
        <w:pStyle w:val="B1"/>
      </w:pPr>
      <w:bookmarkStart w:id="4703" w:name="_MCCTEMPBM_CRPT80112462___7"/>
      <w:bookmarkEnd w:id="4702"/>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755A75B9"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3BD738A" w:rsidR="00AC408E" w:rsidRPr="00C44D1B" w:rsidRDefault="00AC408E" w:rsidP="007B16A1">
      <w:pPr>
        <w:pStyle w:val="B1"/>
        <w:ind w:firstLine="0"/>
      </w:pPr>
      <w:bookmarkStart w:id="4704" w:name="_MCCTEMPBM_CRPT80112463___3"/>
      <w:bookmarkEnd w:id="4703"/>
      <w:r w:rsidRPr="00C44D1B">
        <w:t>where cause is a cause value according to 3GPP TS 24.501 [161] table 9.11.3.46.1.</w:t>
      </w:r>
    </w:p>
    <w:p w14:paraId="259B2B8E" w14:textId="1A07E6D0" w:rsidR="00AC408E" w:rsidRPr="00C44D1B" w:rsidRDefault="00AC408E" w:rsidP="00AC408E">
      <w:pPr>
        <w:pStyle w:val="B1"/>
      </w:pPr>
      <w:bookmarkStart w:id="4705" w:name="_MCCTEMPBM_CRPT80112464___7"/>
      <w:bookmarkEnd w:id="4704"/>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77777777" w:rsidR="003F0A5B" w:rsidRPr="00C44D1B" w:rsidRDefault="003F0A5B" w:rsidP="003F0A5B">
      <w:pPr>
        <w:pStyle w:val="B1"/>
      </w:pPr>
      <w:r w:rsidRPr="00C44D1B">
        <w:rPr>
          <w:rFonts w:ascii="Courier New" w:hAnsi="Courier New" w:cs="Courier New"/>
        </w:rPr>
        <w:lastRenderedPageBreak/>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7777777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706" w:name="_MCCTEMPBM_CRPT80112465___5"/>
      <w:bookmarkEnd w:id="4705"/>
      <w:r w:rsidRPr="00C44D1B">
        <w:rPr>
          <w:b/>
          <w:color w:val="000000"/>
        </w:rPr>
        <w:t>Implementation</w:t>
      </w:r>
    </w:p>
    <w:bookmarkEnd w:id="4706"/>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707" w:name="_CR10_1_64"/>
      <w:bookmarkStart w:id="4708" w:name="_Toc20207704"/>
      <w:bookmarkStart w:id="4709" w:name="_Toc27579587"/>
      <w:bookmarkStart w:id="4710" w:name="_Toc36116167"/>
      <w:bookmarkStart w:id="4711" w:name="_Toc45215048"/>
      <w:bookmarkStart w:id="4712" w:name="_Toc51866816"/>
      <w:bookmarkStart w:id="4713" w:name="_Toc202525240"/>
      <w:bookmarkEnd w:id="4707"/>
      <w:r w:rsidRPr="00C44D1B">
        <w:t>10.1.64</w:t>
      </w:r>
      <w:r w:rsidRPr="00C44D1B">
        <w:tab/>
        <w:t>5GS Preferred NSSAI +C5GPNSSAI</w:t>
      </w:r>
      <w:bookmarkEnd w:id="4708"/>
      <w:bookmarkEnd w:id="4709"/>
      <w:bookmarkEnd w:id="4710"/>
      <w:bookmarkEnd w:id="4711"/>
      <w:bookmarkEnd w:id="4712"/>
      <w:bookmarkEnd w:id="4713"/>
    </w:p>
    <w:p w14:paraId="284CE751" w14:textId="77777777" w:rsidR="00C47FDA" w:rsidRPr="00C44D1B" w:rsidRDefault="00C47FDA" w:rsidP="00C47FDA">
      <w:pPr>
        <w:pStyle w:val="TH"/>
        <w:rPr>
          <w:lang w:val="fr-FR"/>
        </w:rPr>
      </w:pPr>
      <w:bookmarkStart w:id="4714" w:name="_CRTable10_1_641"/>
      <w:r w:rsidRPr="00C44D1B">
        <w:rPr>
          <w:lang w:val="fr-FR"/>
        </w:rPr>
        <w:t>Table </w:t>
      </w:r>
      <w:bookmarkEnd w:id="4714"/>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715" w:name="_MCCTEMPBM_CRPT80112466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716" w:name="_MCCTEMPBM_CRPT80112467___7" w:colFirst="0" w:colLast="0"/>
            <w:bookmarkEnd w:id="4715"/>
            <w:r w:rsidRPr="00C44D1B">
              <w:rPr>
                <w:rFonts w:ascii="Courier New" w:hAnsi="Courier New"/>
              </w:rPr>
              <w:lastRenderedPageBreak/>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717" w:name="_MCCTEMPBM_CRPT80112468___7"/>
            <w:bookmarkEnd w:id="4716"/>
            <w:r w:rsidRPr="00C44D1B">
              <w:rPr>
                <w:rFonts w:ascii="Courier New" w:hAnsi="Courier New"/>
              </w:rPr>
              <w:t>+C5GPNSSAI=?</w:t>
            </w:r>
            <w:bookmarkEnd w:id="4717"/>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718" w:name="_MCCTEMPBM_CRPT80112469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718"/>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719" w:name="_MCCTEMPBM_CRPT80112470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719"/>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C47FDA">
      <w:pPr>
        <w:pStyle w:val="B2"/>
        <w:ind w:left="567" w:firstLine="0"/>
      </w:pPr>
      <w:bookmarkStart w:id="4720" w:name="_MCCTEMPBM_CRPT80112471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721" w:name="_MCCTEMPBM_CRPT80112472___7"/>
      <w:bookmarkEnd w:id="4720"/>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C47FDA">
      <w:pPr>
        <w:pStyle w:val="B2"/>
        <w:ind w:left="567" w:firstLine="0"/>
      </w:pPr>
      <w:bookmarkStart w:id="4722" w:name="_MCCTEMPBM_CRPT80112473___2"/>
      <w:bookmarkEnd w:id="4721"/>
      <w:r w:rsidRPr="00C44D1B">
        <w:t>If the value is an empty string (""), no preferred NSSAI for 3GPP access is stored in the MT.</w:t>
      </w:r>
    </w:p>
    <w:p w14:paraId="2FE36E4A" w14:textId="3ED8D805" w:rsidR="00C47FDA" w:rsidRPr="00C44D1B" w:rsidRDefault="00C47FDA" w:rsidP="00C47FDA">
      <w:pPr>
        <w:pStyle w:val="B1"/>
      </w:pPr>
      <w:bookmarkStart w:id="4723" w:name="_MCCTEMPBM_CRPT80112474___7"/>
      <w:bookmarkEnd w:id="4722"/>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723"/>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724" w:name="_CR10_1_65"/>
      <w:bookmarkStart w:id="4725" w:name="_Toc20207705"/>
      <w:bookmarkStart w:id="4726" w:name="_Toc27579588"/>
      <w:bookmarkStart w:id="4727" w:name="_Toc36116168"/>
      <w:bookmarkStart w:id="4728" w:name="_Toc45215049"/>
      <w:bookmarkStart w:id="4729" w:name="_Toc51866817"/>
      <w:bookmarkStart w:id="4730" w:name="_Toc202525241"/>
      <w:bookmarkEnd w:id="4724"/>
      <w:r w:rsidRPr="00C44D1B">
        <w:lastRenderedPageBreak/>
        <w:t>10.1.65</w:t>
      </w:r>
      <w:r w:rsidRPr="00C44D1B">
        <w:tab/>
        <w:t>Indicating the selected PLMN for access to restricted local operator services (RLOS) +CRLOSP</w:t>
      </w:r>
      <w:bookmarkEnd w:id="4725"/>
      <w:bookmarkEnd w:id="4726"/>
      <w:bookmarkEnd w:id="4727"/>
      <w:bookmarkEnd w:id="4728"/>
      <w:bookmarkEnd w:id="4729"/>
      <w:bookmarkEnd w:id="4730"/>
    </w:p>
    <w:p w14:paraId="564D4787" w14:textId="77777777" w:rsidR="008F2530" w:rsidRPr="00C44D1B" w:rsidRDefault="008F2530" w:rsidP="008F2530">
      <w:pPr>
        <w:pStyle w:val="TH"/>
      </w:pPr>
      <w:bookmarkStart w:id="4731" w:name="_CRTable10_1_651"/>
      <w:r w:rsidRPr="00C44D1B">
        <w:t>Table </w:t>
      </w:r>
      <w:bookmarkEnd w:id="4731"/>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732" w:name="_MCCTEMPBM_CRPT80112475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733" w:name="_MCCTEMPBM_CRPT80112476___7" w:colFirst="0" w:colLast="0"/>
            <w:bookmarkEnd w:id="4732"/>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734" w:name="_MCCTEMPBM_CRPT80112477___7"/>
            <w:bookmarkEnd w:id="4733"/>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734"/>
          </w:p>
        </w:tc>
        <w:tc>
          <w:tcPr>
            <w:tcW w:w="4614" w:type="dxa"/>
          </w:tcPr>
          <w:p w14:paraId="5A8EC05E" w14:textId="77777777" w:rsidR="008F2530" w:rsidRPr="00C44D1B" w:rsidRDefault="008F2530" w:rsidP="003921F3">
            <w:pPr>
              <w:spacing w:after="20"/>
              <w:rPr>
                <w:rFonts w:ascii="Courier New" w:hAnsi="Courier New"/>
              </w:rPr>
            </w:pPr>
            <w:bookmarkStart w:id="4735" w:name="_MCCTEMPBM_CRPT80112478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735"/>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736" w:name="_MCCTEMPBM_CRPT80112480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736"/>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737" w:name="_MCCTEMPBM_CRPT80112481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738" w:name="_MCCTEMPBM_CRPT80112482___7"/>
      <w:bookmarkEnd w:id="4737"/>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8F2530">
      <w:pPr>
        <w:ind w:left="851" w:hanging="284"/>
      </w:pPr>
      <w:bookmarkStart w:id="4739" w:name="_MCCTEMPBM_CRPT80112483___2"/>
      <w:bookmarkEnd w:id="4738"/>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740" w:name="_MCCTEMPBM_CRPT80112484___7"/>
      <w:bookmarkEnd w:id="4739"/>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740"/>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741" w:name="_CR10_1_66"/>
      <w:bookmarkStart w:id="4742" w:name="_Toc45215050"/>
      <w:bookmarkStart w:id="4743" w:name="_Toc51866818"/>
      <w:bookmarkStart w:id="4744" w:name="_Toc20207706"/>
      <w:bookmarkStart w:id="4745" w:name="_Toc27579589"/>
      <w:bookmarkStart w:id="4746" w:name="_Toc36116169"/>
      <w:bookmarkStart w:id="4747" w:name="_Toc202525242"/>
      <w:bookmarkEnd w:id="4741"/>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742"/>
      <w:bookmarkEnd w:id="4743"/>
      <w:bookmarkEnd w:id="4747"/>
    </w:p>
    <w:p w14:paraId="0B3946E0" w14:textId="77777777" w:rsidR="00682E84" w:rsidRPr="00C44D1B" w:rsidRDefault="00682E84" w:rsidP="00682E84">
      <w:pPr>
        <w:pStyle w:val="TH"/>
      </w:pPr>
      <w:bookmarkStart w:id="4748" w:name="_CRTable10_1_661"/>
      <w:r w:rsidRPr="00C44D1B">
        <w:t>Table </w:t>
      </w:r>
      <w:bookmarkEnd w:id="4748"/>
      <w:r w:rsidRPr="00C44D1B">
        <w:t>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749" w:name="_MCCTEMPBM_CRPT80112485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750" w:name="_MCCTEMPBM_CRPT80112486___7" w:colFirst="0" w:colLast="0"/>
            <w:bookmarkEnd w:id="4749"/>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751" w:name="_MCCTEMPBM_CRPT80112487___7" w:colFirst="0" w:colLast="1"/>
            <w:bookmarkEnd w:id="4750"/>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752" w:name="_MCCTEMPBM_CRPT80112488___7"/>
            <w:bookmarkEnd w:id="4751"/>
            <w:r w:rsidRPr="00C44D1B">
              <w:rPr>
                <w:rFonts w:ascii="Courier New" w:hAnsi="Courier New"/>
                <w:color w:val="000000"/>
              </w:rPr>
              <w:t>+CGLNKPF=?</w:t>
            </w:r>
            <w:bookmarkEnd w:id="4752"/>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753" w:name="_MCCTEMPBM_CRPT80112489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753"/>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754" w:name="_MCCTEMPBM_CRPT80112490___5"/>
      <w:r w:rsidRPr="00C44D1B">
        <w:rPr>
          <w:b/>
          <w:color w:val="000000"/>
        </w:rPr>
        <w:lastRenderedPageBreak/>
        <w:t>Description</w:t>
      </w:r>
    </w:p>
    <w:p w14:paraId="6706D146" w14:textId="77777777" w:rsidR="004459A6" w:rsidRPr="00C44D1B" w:rsidRDefault="004459A6" w:rsidP="004459A6">
      <w:pPr>
        <w:rPr>
          <w:color w:val="000000"/>
        </w:rPr>
      </w:pPr>
      <w:bookmarkStart w:id="4755" w:name="_MCCTEMPBM_CRPT80112491___7"/>
      <w:bookmarkEnd w:id="4754"/>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 </w:t>
      </w:r>
    </w:p>
    <w:p w14:paraId="0B976311" w14:textId="11E517C7" w:rsidR="004459A6" w:rsidRPr="00C44D1B" w:rsidRDefault="004459A6" w:rsidP="00FD20CA">
      <w:pPr>
        <w:pStyle w:val="B1"/>
        <w:ind w:left="284" w:firstLine="0"/>
      </w:pPr>
      <w:bookmarkStart w:id="4756" w:name="_MCCTEMPBM_CRPT80112492___2"/>
      <w:bookmarkEnd w:id="4755"/>
      <w:r w:rsidRPr="00C44D1B">
        <w:rPr>
          <w:color w:val="000000"/>
        </w:rPr>
        <w:t>-</w:t>
      </w:r>
      <w:r w:rsidRPr="00C44D1B">
        <w:rPr>
          <w:color w:val="000000"/>
        </w:rPr>
        <w:tab/>
        <w:t xml:space="preserve">which is linked to the </w:t>
      </w:r>
      <w:r w:rsidRPr="00C44D1B">
        <w:t>new packet filter(s) to be are added; or</w:t>
      </w:r>
    </w:p>
    <w:bookmarkEnd w:id="4756"/>
    <w:p w14:paraId="49C04796" w14:textId="0D7DE07E" w:rsidR="004459A6" w:rsidRPr="00C44D1B" w:rsidRDefault="004459A6" w:rsidP="004459A6">
      <w:pPr>
        <w:pStyle w:val="B1"/>
      </w:pPr>
      <w:r w:rsidRPr="00C44D1B">
        <w:t>-</w:t>
      </w:r>
      <w:r w:rsidRPr="00C44D1B">
        <w:tab/>
        <w:t>for which a change of the GBR is to be requested</w:t>
      </w:r>
    </w:p>
    <w:p w14:paraId="7087191C" w14:textId="2216E707" w:rsidR="004459A6" w:rsidRPr="00C44D1B" w:rsidRDefault="004459A6" w:rsidP="004459A6">
      <w:bookmarkStart w:id="4757" w:name="_MCCTEMPBM_CRPT80112493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757"/>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758" w:name="_MCCTEMPBM_CRPT80112494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759" w:name="_MCCTEMPBM_CRPT80112495___7"/>
      <w:bookmarkEnd w:id="4758"/>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759"/>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760" w:name="_MCCTEMPBM_CRPT80112496___5"/>
      <w:r w:rsidRPr="00C44D1B">
        <w:rPr>
          <w:b/>
          <w:color w:val="000000"/>
        </w:rPr>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761" w:name="_CR10_1_67"/>
      <w:bookmarkStart w:id="4762" w:name="_Toc45215051"/>
      <w:bookmarkStart w:id="4763" w:name="_Toc51866819"/>
      <w:bookmarkStart w:id="4764" w:name="_Toc202525243"/>
      <w:bookmarkEnd w:id="4760"/>
      <w:bookmarkEnd w:id="4761"/>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762"/>
      <w:bookmarkEnd w:id="4763"/>
      <w:bookmarkEnd w:id="4764"/>
    </w:p>
    <w:p w14:paraId="5F54B2AB" w14:textId="77777777" w:rsidR="00682E84" w:rsidRPr="00C44D1B" w:rsidRDefault="00682E84" w:rsidP="00682E84">
      <w:pPr>
        <w:pStyle w:val="TH"/>
      </w:pPr>
      <w:bookmarkStart w:id="4765" w:name="_CRTable10_1_671"/>
      <w:r w:rsidRPr="00C44D1B">
        <w:t>Table </w:t>
      </w:r>
      <w:bookmarkEnd w:id="4765"/>
      <w:r w:rsidRPr="00C44D1B">
        <w:t>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766" w:name="_MCCTEMPBM_CRPT8011249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767" w:name="_MCCTEMPBM_CRPT80112498___7" w:colFirst="0" w:colLast="0"/>
            <w:bookmarkEnd w:id="4766"/>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768" w:name="_MCCTEMPBM_CRPT80112499___7" w:colFirst="0" w:colLast="1"/>
            <w:bookmarkEnd w:id="4767"/>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769" w:name="_MCCTEMPBM_CRPT80112500___7"/>
            <w:bookmarkEnd w:id="4768"/>
            <w:r w:rsidRPr="00C44D1B">
              <w:rPr>
                <w:rFonts w:ascii="Courier New" w:hAnsi="Courier New"/>
                <w:color w:val="000000"/>
              </w:rPr>
              <w:t>+CGDELPF=?</w:t>
            </w:r>
            <w:bookmarkEnd w:id="4769"/>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770" w:name="_MCCTEMPBM_CRPT80112501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770"/>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771" w:name="_MCCTEMPBM_CRPT80112502___5"/>
      <w:r w:rsidRPr="00C44D1B">
        <w:rPr>
          <w:b/>
          <w:color w:val="000000"/>
        </w:rPr>
        <w:t>Description</w:t>
      </w:r>
    </w:p>
    <w:p w14:paraId="29D88D22" w14:textId="7FA26A05" w:rsidR="00682E84" w:rsidRPr="00C44D1B" w:rsidRDefault="00682E84" w:rsidP="00682E84">
      <w:bookmarkStart w:id="4772" w:name="_MCCTEMPBM_CRPT80112503___7"/>
      <w:bookmarkEnd w:id="4771"/>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lastRenderedPageBreak/>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772"/>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773" w:name="_MCCTEMPBM_CRPT80112504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774" w:name="_MCCTEMPBM_CRPT80112505___7"/>
      <w:bookmarkEnd w:id="4773"/>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774"/>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775" w:name="_MCCTEMPBM_CRPT80112506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776" w:name="_MCCTEMPBM_CRPT80112507___5"/>
      <w:bookmarkEnd w:id="4775"/>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777" w:name="_CR10_1_68"/>
      <w:bookmarkStart w:id="4778" w:name="_Toc51866820"/>
      <w:bookmarkStart w:id="4779" w:name="_Toc45215052"/>
      <w:bookmarkStart w:id="4780" w:name="_Toc202525244"/>
      <w:bookmarkEnd w:id="4776"/>
      <w:bookmarkEnd w:id="4777"/>
      <w:r w:rsidRPr="00C44D1B">
        <w:t>10.1.68</w:t>
      </w:r>
      <w:r w:rsidRPr="00C44D1B">
        <w:tab/>
        <w:t>Bit rate recommendation request +CGBRRREQ</w:t>
      </w:r>
      <w:bookmarkEnd w:id="4778"/>
      <w:bookmarkEnd w:id="4780"/>
    </w:p>
    <w:p w14:paraId="6F1B96BE" w14:textId="77777777" w:rsidR="007C51CD" w:rsidRPr="00C44D1B" w:rsidRDefault="007C51CD" w:rsidP="007C51CD">
      <w:pPr>
        <w:pStyle w:val="TH"/>
      </w:pPr>
      <w:bookmarkStart w:id="4781" w:name="_CRTable10_1_681"/>
      <w:r w:rsidRPr="00C44D1B">
        <w:t>Table </w:t>
      </w:r>
      <w:bookmarkEnd w:id="4781"/>
      <w:r w:rsidRPr="00C44D1B">
        <w:t>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782" w:name="_MCCTEMPBM_CRPT80112508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783" w:name="_MCCTEMPBM_CRPT80112509___7"/>
            <w:bookmarkEnd w:id="4782"/>
            <w:r w:rsidRPr="00C44D1B">
              <w:rPr>
                <w:rFonts w:ascii="Courier New" w:hAnsi="Courier New"/>
              </w:rPr>
              <w:t>+CGBRRREQ=?</w:t>
            </w:r>
            <w:bookmarkEnd w:id="4783"/>
          </w:p>
        </w:tc>
        <w:tc>
          <w:tcPr>
            <w:tcW w:w="3737" w:type="dxa"/>
          </w:tcPr>
          <w:p w14:paraId="3DC7B3EC" w14:textId="77777777" w:rsidR="007C51CD" w:rsidRPr="00C44D1B" w:rsidRDefault="007C51CD" w:rsidP="00D513E5">
            <w:pPr>
              <w:spacing w:after="20"/>
              <w:rPr>
                <w:rFonts w:ascii="Courier New" w:hAnsi="Courier New"/>
              </w:rPr>
            </w:pPr>
            <w:bookmarkStart w:id="4784" w:name="_MCCTEMPBM_CRPT80112510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784"/>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785" w:name="_MCCTEMPBM_CRPT80112511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85"/>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786" w:name="_MCCTEMPBM_CRPT80112512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786"/>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lastRenderedPageBreak/>
        <w:t>Optional.</w:t>
      </w:r>
    </w:p>
    <w:p w14:paraId="681F1FD5" w14:textId="77777777" w:rsidR="007C51CD" w:rsidRPr="00C44D1B" w:rsidRDefault="007C51CD" w:rsidP="00E26141">
      <w:pPr>
        <w:pStyle w:val="Heading3"/>
      </w:pPr>
      <w:bookmarkStart w:id="4787" w:name="_CR10_1_69"/>
      <w:bookmarkStart w:id="4788" w:name="_Toc51866821"/>
      <w:bookmarkStart w:id="4789" w:name="_Toc202525245"/>
      <w:bookmarkEnd w:id="4787"/>
      <w:r w:rsidRPr="00C44D1B">
        <w:t>10.1.69</w:t>
      </w:r>
      <w:r w:rsidRPr="00C44D1B">
        <w:tab/>
        <w:t>Bit rate recommendation reporting +CGBRRREP</w:t>
      </w:r>
      <w:bookmarkEnd w:id="4788"/>
      <w:bookmarkEnd w:id="4789"/>
    </w:p>
    <w:p w14:paraId="0D150CCB" w14:textId="77777777" w:rsidR="007C51CD" w:rsidRPr="00C44D1B" w:rsidRDefault="007C51CD" w:rsidP="007C51CD">
      <w:pPr>
        <w:pStyle w:val="TH"/>
      </w:pPr>
      <w:bookmarkStart w:id="4790" w:name="_CRTable10_1_691"/>
      <w:r w:rsidRPr="00C44D1B">
        <w:t>Table </w:t>
      </w:r>
      <w:bookmarkEnd w:id="4790"/>
      <w:r w:rsidRPr="00C44D1B">
        <w:t>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791" w:name="_MCCTEMPBM_CRPT80112513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792" w:name="_MCCTEMPBM_CRPT80112514___7" w:colFirst="0" w:colLast="0"/>
            <w:bookmarkEnd w:id="4791"/>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793" w:name="_MCCTEMPBM_CRPT80112515___7"/>
            <w:bookmarkEnd w:id="4792"/>
            <w:r w:rsidRPr="00C44D1B">
              <w:rPr>
                <w:rFonts w:ascii="Courier New" w:hAnsi="Courier New"/>
              </w:rPr>
              <w:t>+CGBRRREP=?</w:t>
            </w:r>
            <w:bookmarkEnd w:id="4793"/>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794" w:name="_MCCTEMPBM_CRPT80112516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794"/>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795" w:name="_MCCTEMPBM_CRPT80112517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95"/>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t>Defined values</w:t>
      </w:r>
    </w:p>
    <w:p w14:paraId="2BEA8183" w14:textId="77777777" w:rsidR="007C51CD" w:rsidRPr="00C44D1B" w:rsidRDefault="007C51CD" w:rsidP="007C51CD">
      <w:pPr>
        <w:pStyle w:val="B1"/>
      </w:pPr>
      <w:bookmarkStart w:id="4796" w:name="_MCCTEMPBM_CRPT80112518___7"/>
      <w:r w:rsidRPr="00C44D1B">
        <w:rPr>
          <w:rFonts w:ascii="Courier New" w:hAnsi="Courier New"/>
        </w:rPr>
        <w:t>&lt;reporting&gt;</w:t>
      </w:r>
      <w:r w:rsidRPr="00C44D1B">
        <w:t>: integer type.</w:t>
      </w:r>
    </w:p>
    <w:bookmarkEnd w:id="4796"/>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797" w:name="_MCCTEMPBM_CRPT80112519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797"/>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798" w:name="_MCCTEMPBM_CRPT80112520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798"/>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4799" w:name="_MCCTEMPBM_CRPT80112521___7"/>
      <w:r w:rsidRPr="00C44D1B">
        <w:rPr>
          <w:rFonts w:ascii="Courier New" w:hAnsi="Courier New"/>
        </w:rPr>
        <w:lastRenderedPageBreak/>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4799"/>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4800" w:name="_CR10_1_70"/>
      <w:bookmarkStart w:id="4801" w:name="_Toc51866822"/>
      <w:bookmarkStart w:id="4802" w:name="_Toc202525246"/>
      <w:bookmarkEnd w:id="4800"/>
      <w:r w:rsidRPr="00C44D1B">
        <w:t>10.1.70</w:t>
      </w:r>
      <w:r w:rsidRPr="00C44D1B">
        <w:tab/>
        <w:t>5GS ATSSS Rules read dynamic parameters +C5GATSSSRRDP</w:t>
      </w:r>
      <w:bookmarkEnd w:id="4802"/>
    </w:p>
    <w:p w14:paraId="61380B76" w14:textId="77777777" w:rsidR="004A55FD" w:rsidRPr="00C44D1B" w:rsidRDefault="004A55FD" w:rsidP="004A55FD">
      <w:pPr>
        <w:pStyle w:val="TH"/>
        <w:rPr>
          <w:lang w:val="fr-FR"/>
        </w:rPr>
      </w:pPr>
      <w:bookmarkStart w:id="4803" w:name="_CRTable10_1_701"/>
      <w:r w:rsidRPr="00C44D1B">
        <w:rPr>
          <w:lang w:val="fr-FR"/>
        </w:rPr>
        <w:t>Table </w:t>
      </w:r>
      <w:bookmarkEnd w:id="4803"/>
      <w:r w:rsidRPr="00C44D1B">
        <w:rPr>
          <w:lang w:val="fr-FR"/>
        </w:rPr>
        <w:t>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4804" w:name="_MCCTEMPBM_CRPT80112522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4805" w:name="_MCCTEMPBM_CRPT80112523___7" w:colFirst="0" w:colLast="1"/>
            <w:bookmarkEnd w:id="4804"/>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4806" w:name="_MCCTEMPBM_CRPT80112524___7"/>
            <w:bookmarkEnd w:id="4805"/>
            <w:r w:rsidRPr="00C44D1B">
              <w:rPr>
                <w:color w:val="000000"/>
              </w:rPr>
              <w:br w:type="page"/>
            </w:r>
            <w:r w:rsidRPr="00C44D1B">
              <w:rPr>
                <w:rFonts w:ascii="Courier New" w:hAnsi="Courier New"/>
                <w:color w:val="000000"/>
              </w:rPr>
              <w:t>+C5GATSSSRRDP=?</w:t>
            </w:r>
            <w:bookmarkEnd w:id="4806"/>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4807" w:name="_MCCTEMPBM_CRPT80112525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07"/>
          </w:p>
        </w:tc>
      </w:tr>
    </w:tbl>
    <w:p w14:paraId="48B2338B" w14:textId="77777777" w:rsidR="004A55FD" w:rsidRPr="00C44D1B" w:rsidRDefault="004A55FD" w:rsidP="004A55FD">
      <w:pPr>
        <w:rPr>
          <w:b/>
          <w:color w:val="000000"/>
        </w:rPr>
      </w:pPr>
      <w:bookmarkStart w:id="4808" w:name="_MCCTEMPBM_CRPT80112526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4809" w:name="_MCCTEMPBM_CRPT80112527___7"/>
      <w:bookmarkEnd w:id="4808"/>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4810" w:name="_MCCTEMPBM_CRPT80112528___5"/>
      <w:bookmarkEnd w:id="4809"/>
      <w:r w:rsidRPr="00C44D1B">
        <w:rPr>
          <w:b/>
          <w:color w:val="000000"/>
        </w:rPr>
        <w:t>Defined values</w:t>
      </w:r>
    </w:p>
    <w:p w14:paraId="3EBF3268" w14:textId="77777777" w:rsidR="004A55FD" w:rsidRPr="00C44D1B" w:rsidRDefault="004A55FD" w:rsidP="004A55FD">
      <w:pPr>
        <w:pStyle w:val="B1"/>
      </w:pPr>
      <w:bookmarkStart w:id="4811" w:name="_MCCTEMPBM_CRPT80112529___7"/>
      <w:bookmarkEnd w:id="4810"/>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4812" w:name="_MCCTEMPBM_CRPT80112530___5"/>
      <w:bookmarkEnd w:id="4811"/>
      <w:r w:rsidRPr="00C44D1B">
        <w:rPr>
          <w:b/>
          <w:color w:val="000000"/>
        </w:rPr>
        <w:t>Implementation</w:t>
      </w:r>
    </w:p>
    <w:bookmarkEnd w:id="4812"/>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4813" w:name="_CR10_1_71"/>
      <w:bookmarkStart w:id="4814" w:name="_Toc202525247"/>
      <w:bookmarkEnd w:id="4813"/>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4814"/>
    </w:p>
    <w:p w14:paraId="1C5EDABB" w14:textId="77777777" w:rsidR="004A55FD" w:rsidRPr="00C44D1B" w:rsidRDefault="004A55FD" w:rsidP="004A55FD">
      <w:pPr>
        <w:pStyle w:val="TH"/>
        <w:rPr>
          <w:lang w:val="fr-FR"/>
        </w:rPr>
      </w:pPr>
      <w:bookmarkStart w:id="4815" w:name="_CRTable10_1_711"/>
      <w:r w:rsidRPr="00C44D1B">
        <w:rPr>
          <w:lang w:val="fr-FR"/>
        </w:rPr>
        <w:t>Table </w:t>
      </w:r>
      <w:bookmarkEnd w:id="4815"/>
      <w:r w:rsidRPr="00C44D1B">
        <w:rPr>
          <w:lang w:val="fr-FR"/>
        </w:rPr>
        <w:t>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4816" w:name="_MCCTEMPBM_CRPT80112531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4817" w:name="_MCCTEMPBM_CRPT80112532___7" w:colFirst="0" w:colLast="1"/>
            <w:bookmarkEnd w:id="4816"/>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w:t>
            </w:r>
            <w:r w:rsidRPr="006B696F">
              <w:rPr>
                <w:rFonts w:ascii="Courier New" w:hAnsi="Courier New"/>
                <w:color w:val="000000"/>
                <w:lang w:val="sv-SE"/>
              </w:rPr>
              <w:t>C5GNSFIRDP</w:t>
            </w:r>
            <w:r w:rsidRPr="006B696F">
              <w:rPr>
                <w:rFonts w:ascii="Courier New" w:hAnsi="Courier New" w:cs="Courier New"/>
                <w:lang w:val="sv-SE"/>
              </w:rPr>
              <w:t>: &lt;cid&gt;[,&lt;NSFI-l&gt;,&lt;NSFI-c&gt;]]</w:t>
            </w:r>
          </w:p>
          <w:p w14:paraId="4BBCD827"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[&lt;CR&gt;&lt;LF&gt;+</w:t>
            </w:r>
            <w:r w:rsidRPr="006B696F">
              <w:rPr>
                <w:lang w:val="sv-SE"/>
              </w:rPr>
              <w:t xml:space="preserve"> </w:t>
            </w:r>
            <w:r w:rsidRPr="006B696F">
              <w:rPr>
                <w:rFonts w:ascii="Courier New" w:hAnsi="Courier New" w:cs="Courier New"/>
                <w:lang w:val="sv-SE"/>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4818" w:name="_MCCTEMPBM_CRPT80112533___7"/>
            <w:bookmarkEnd w:id="4817"/>
            <w:r w:rsidRPr="00C44D1B">
              <w:rPr>
                <w:color w:val="000000"/>
              </w:rPr>
              <w:lastRenderedPageBreak/>
              <w:br w:type="page"/>
            </w:r>
            <w:r w:rsidRPr="00C44D1B">
              <w:rPr>
                <w:rFonts w:ascii="Courier New" w:hAnsi="Courier New"/>
                <w:color w:val="000000"/>
              </w:rPr>
              <w:t>+C5GNSFIRDP=?</w:t>
            </w:r>
            <w:bookmarkEnd w:id="4818"/>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4819" w:name="_MCCTEMPBM_CRPT80112534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19"/>
          </w:p>
        </w:tc>
      </w:tr>
    </w:tbl>
    <w:p w14:paraId="47DDDC5D" w14:textId="77777777" w:rsidR="004A55FD" w:rsidRPr="00C44D1B" w:rsidRDefault="004A55FD" w:rsidP="004A55FD">
      <w:pPr>
        <w:rPr>
          <w:b/>
          <w:color w:val="000000"/>
        </w:rPr>
      </w:pPr>
      <w:bookmarkStart w:id="4820" w:name="_MCCTEMPBM_CRPT80112535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4821" w:name="_MCCTEMPBM_CRPT80112536___7"/>
      <w:bookmarkEnd w:id="4820"/>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4822" w:name="_MCCTEMPBM_CRPT80112537___5"/>
      <w:bookmarkEnd w:id="4821"/>
      <w:r w:rsidRPr="00C44D1B">
        <w:rPr>
          <w:b/>
          <w:color w:val="000000"/>
        </w:rPr>
        <w:t>Defined values</w:t>
      </w:r>
    </w:p>
    <w:p w14:paraId="3B3F2ADF" w14:textId="77777777" w:rsidR="004A55FD" w:rsidRPr="00C44D1B" w:rsidRDefault="004A55FD" w:rsidP="004A55FD">
      <w:pPr>
        <w:pStyle w:val="B1"/>
      </w:pPr>
      <w:bookmarkStart w:id="4823" w:name="_MCCTEMPBM_CRPT80112538___7"/>
      <w:bookmarkEnd w:id="4822"/>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4824" w:name="_MCCTEMPBM_CRPT80112539___5"/>
      <w:bookmarkEnd w:id="4823"/>
      <w:r w:rsidRPr="00C44D1B">
        <w:rPr>
          <w:b/>
          <w:color w:val="000000"/>
        </w:rPr>
        <w:t>Implementation</w:t>
      </w:r>
    </w:p>
    <w:bookmarkEnd w:id="4824"/>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4825" w:name="_CR10_1_72"/>
      <w:bookmarkStart w:id="4826" w:name="_Toc202525248"/>
      <w:bookmarkEnd w:id="4825"/>
      <w:r w:rsidRPr="00C44D1B">
        <w:rPr>
          <w:lang w:val="fr-FR"/>
        </w:rPr>
        <w:t>10.1.72</w:t>
      </w:r>
      <w:r w:rsidRPr="00C44D1B">
        <w:rPr>
          <w:lang w:val="fr-FR"/>
        </w:rPr>
        <w:tab/>
        <w:t>Context State Change Request +CCSTATEREQ</w:t>
      </w:r>
      <w:bookmarkEnd w:id="4826"/>
    </w:p>
    <w:p w14:paraId="5BE18069" w14:textId="77777777" w:rsidR="001A3685" w:rsidRPr="00C44D1B" w:rsidRDefault="001A3685" w:rsidP="001A3685">
      <w:pPr>
        <w:pStyle w:val="TH"/>
      </w:pPr>
      <w:bookmarkStart w:id="4827" w:name="_CRTable10_1_721"/>
      <w:r w:rsidRPr="00C44D1B">
        <w:t>Table </w:t>
      </w:r>
      <w:bookmarkEnd w:id="4827"/>
      <w:r w:rsidRPr="00C44D1B">
        <w:t>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4828" w:name="_MCCTEMPBM_CRPT80112540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4829" w:name="_MCCTEMPBM_CRPT80112541___7" w:colFirst="0" w:colLast="1"/>
            <w:bookmarkEnd w:id="4828"/>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4830" w:name="_MCCTEMPBM_CRPT80112542___7"/>
            <w:bookmarkEnd w:id="4829"/>
            <w:r w:rsidRPr="00C44D1B">
              <w:rPr>
                <w:rFonts w:ascii="Courier New" w:hAnsi="Courier New" w:cs="Courier New"/>
              </w:rPr>
              <w:t>+CCSTATEREQ=?</w:t>
            </w:r>
            <w:bookmarkEnd w:id="4830"/>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4831" w:name="_MCCTEMPBM_CRPT80112543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4831"/>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4832" w:name="_MCCTEMPBM_CRPT80112544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4832"/>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4833" w:name="_MCCTEMPBM_CRPT80112545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4833"/>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4834" w:name="_MCCTEMPBM_CRPT80112546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4834"/>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4835" w:name="_MCCTEMPBM_CRPT80112547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4835"/>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4836" w:name="_MCCTEMPBM_CRPT80112548___7"/>
      <w:r w:rsidRPr="00C44D1B">
        <w:rPr>
          <w:rFonts w:ascii="Courier New" w:hAnsi="Courier New"/>
        </w:rPr>
        <w:t>&lt;result&gt;</w:t>
      </w:r>
      <w:r w:rsidRPr="00C44D1B">
        <w:t>: integer type; indicates the final result for PDU session establishment procedure.</w:t>
      </w:r>
    </w:p>
    <w:bookmarkEnd w:id="4836"/>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4837" w:name="_CR10_1_73"/>
      <w:bookmarkStart w:id="4838" w:name="_Toc202525249"/>
      <w:bookmarkEnd w:id="4837"/>
      <w:r w:rsidRPr="00C44D1B">
        <w:t>10.1.73</w:t>
      </w:r>
      <w:r w:rsidRPr="00C44D1B">
        <w:tab/>
        <w:t>5G PDU Session Authentication Setting +C5GPDUAUTHS</w:t>
      </w:r>
      <w:bookmarkEnd w:id="4838"/>
    </w:p>
    <w:p w14:paraId="579A0A39" w14:textId="77777777" w:rsidR="001A3685" w:rsidRPr="00C44D1B" w:rsidRDefault="001A3685" w:rsidP="001A3685">
      <w:pPr>
        <w:pStyle w:val="TH"/>
      </w:pPr>
      <w:bookmarkStart w:id="4839" w:name="_CRTable10_1_731"/>
      <w:r w:rsidRPr="00C44D1B">
        <w:t>Table </w:t>
      </w:r>
      <w:bookmarkEnd w:id="4839"/>
      <w:r w:rsidRPr="00C44D1B">
        <w:t>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4840" w:name="_MCCTEMPBM_CRPT80112549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4841" w:name="_MCCTEMPBM_CRPT80112550___7" w:colFirst="0" w:colLast="0"/>
            <w:bookmarkEnd w:id="4840"/>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4842" w:name="_MCCTEMPBM_CRPT80112551___7"/>
            <w:bookmarkEnd w:id="4841"/>
            <w:r w:rsidRPr="00C44D1B">
              <w:rPr>
                <w:rFonts w:ascii="Courier New" w:hAnsi="Courier New"/>
              </w:rPr>
              <w:t>+C5GPDUAUTHS=?</w:t>
            </w:r>
            <w:bookmarkEnd w:id="4842"/>
          </w:p>
        </w:tc>
        <w:tc>
          <w:tcPr>
            <w:tcW w:w="5278" w:type="dxa"/>
          </w:tcPr>
          <w:p w14:paraId="107729E7" w14:textId="77777777" w:rsidR="001A3685" w:rsidRPr="00C44D1B" w:rsidRDefault="001A3685" w:rsidP="00C6233D">
            <w:pPr>
              <w:spacing w:after="20"/>
              <w:rPr>
                <w:rFonts w:ascii="Courier New" w:hAnsi="Courier New"/>
              </w:rPr>
            </w:pPr>
            <w:bookmarkStart w:id="4843" w:name="_MCCTEMPBM_CRPT80112552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843"/>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4844" w:name="_MCCTEMPBM_CRPT80112553___7"/>
      <w:r w:rsidRPr="00C44D1B">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4844"/>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4845" w:name="_MCCTEMPBM_CRPT80112554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4845"/>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4846" w:name="_MCCTEMPBM_CRPT80112555___7"/>
      <w:r w:rsidRPr="00C44D1B">
        <w:rPr>
          <w:rFonts w:ascii="Courier New" w:hAnsi="Courier New"/>
        </w:rPr>
        <w:lastRenderedPageBreak/>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4846"/>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4847" w:name="_MCCTEMPBM_CRPT80112556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bookmarkStart w:id="4848" w:name="_MCCTEMPBM_CRPT80112557___7"/>
      <w:bookmarkEnd w:id="4847"/>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48"/>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4849" w:name="_CR10_1_74"/>
      <w:bookmarkStart w:id="4850" w:name="_Toc202525250"/>
      <w:bookmarkEnd w:id="4849"/>
      <w:r w:rsidRPr="00C44D1B">
        <w:rPr>
          <w:lang w:val="fr-FR"/>
        </w:rPr>
        <w:t>10.1.74</w:t>
      </w:r>
      <w:r w:rsidRPr="00C44D1B">
        <w:rPr>
          <w:lang w:val="fr-FR"/>
        </w:rPr>
        <w:tab/>
        <w:t>5G PDU Session Authentication Response +C5GPDUAUTHR</w:t>
      </w:r>
      <w:bookmarkEnd w:id="4850"/>
    </w:p>
    <w:p w14:paraId="5F2F7BFF" w14:textId="77777777" w:rsidR="001A3685" w:rsidRPr="00C44D1B" w:rsidRDefault="001A3685" w:rsidP="001A3685">
      <w:pPr>
        <w:pStyle w:val="TH"/>
      </w:pPr>
      <w:bookmarkStart w:id="4851" w:name="_CRTable10_1_741"/>
      <w:r w:rsidRPr="00C44D1B">
        <w:t>Table </w:t>
      </w:r>
      <w:bookmarkEnd w:id="4851"/>
      <w:r w:rsidRPr="00C44D1B">
        <w:t>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4852" w:name="_MCCTEMPBM_CRPT80112558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4853" w:name="_MCCTEMPBM_CRPT80112559___7" w:colFirst="0" w:colLast="0"/>
            <w:bookmarkEnd w:id="4852"/>
            <w:r w:rsidRPr="00C44D1B">
              <w:rPr>
                <w:rFonts w:ascii="Courier New" w:hAnsi="Courier New"/>
              </w:rPr>
              <w:t>+C5GPDUAUTHR=?</w:t>
            </w:r>
          </w:p>
        </w:tc>
        <w:tc>
          <w:tcPr>
            <w:tcW w:w="3293" w:type="dxa"/>
          </w:tcPr>
          <w:p w14:paraId="1E5E1478" w14:textId="77777777" w:rsidR="001A3685" w:rsidRPr="00C44D1B" w:rsidRDefault="001A3685" w:rsidP="00C6233D">
            <w:pPr>
              <w:spacing w:after="20"/>
              <w:rPr>
                <w:rFonts w:ascii="Courier New" w:hAnsi="Courier New"/>
              </w:rPr>
            </w:pPr>
          </w:p>
        </w:tc>
      </w:tr>
      <w:bookmarkEnd w:id="4853"/>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4854" w:name="_MCCTEMPBM_CRPT80112560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854"/>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4855" w:name="_MCCTEMPBM_CRPT80112561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55"/>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4856" w:name="_CR10_1_75"/>
      <w:bookmarkStart w:id="4857" w:name="_Toc202525251"/>
      <w:bookmarkEnd w:id="4856"/>
      <w:r w:rsidRPr="00C44D1B">
        <w:lastRenderedPageBreak/>
        <w:t>10.1.75</w:t>
      </w:r>
      <w:r w:rsidRPr="00C44D1B">
        <w:tab/>
        <w:t>5GS URSP query +C5GURSPQRY</w:t>
      </w:r>
      <w:bookmarkEnd w:id="4857"/>
    </w:p>
    <w:p w14:paraId="6F074017" w14:textId="77777777" w:rsidR="009144EC" w:rsidRPr="00C44D1B" w:rsidRDefault="009144EC" w:rsidP="009144EC">
      <w:pPr>
        <w:pStyle w:val="TH"/>
      </w:pPr>
      <w:bookmarkStart w:id="4858" w:name="_CRTable10_1_751"/>
      <w:r w:rsidRPr="00C44D1B">
        <w:t>Table </w:t>
      </w:r>
      <w:bookmarkEnd w:id="4858"/>
      <w:r w:rsidRPr="00C44D1B">
        <w:t>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101735">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101735">
            <w:pPr>
              <w:pStyle w:val="TAH"/>
              <w:spacing w:line="254" w:lineRule="auto"/>
              <w:rPr>
                <w:rFonts w:ascii="Courier New" w:hAnsi="Courier New"/>
              </w:rPr>
            </w:pPr>
            <w:r w:rsidRPr="00C44D1B">
              <w:t>Possible response(s)</w:t>
            </w:r>
          </w:p>
        </w:tc>
      </w:tr>
      <w:tr w:rsidR="009144EC" w:rsidRPr="00C44D1B"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101735">
            <w:pPr>
              <w:spacing w:after="20" w:line="254" w:lineRule="auto"/>
              <w:rPr>
                <w:rFonts w:ascii="Courier New" w:hAnsi="Courier New" w:cs="Courier New"/>
                <w:color w:val="FF0000"/>
              </w:rPr>
            </w:pPr>
            <w:bookmarkStart w:id="4859" w:name="_MCCTEMPBM_CRPT80112562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101735">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101735">
            <w:pPr>
              <w:spacing w:after="20" w:line="254" w:lineRule="auto"/>
              <w:rPr>
                <w:rFonts w:ascii="Courier New" w:hAnsi="Courier New" w:cs="Courier New"/>
              </w:rPr>
            </w:pPr>
            <w:bookmarkStart w:id="4860" w:name="_MCCTEMPBM_CRPT80112563___7" w:colFirst="0" w:colLast="1"/>
            <w:bookmarkEnd w:id="4859"/>
            <w:r w:rsidRPr="00C44D1B">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101735">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101735">
            <w:pPr>
              <w:spacing w:after="20" w:line="254" w:lineRule="auto"/>
              <w:rPr>
                <w:rFonts w:ascii="Courier New" w:hAnsi="Courier New" w:cs="Courier New"/>
              </w:rPr>
            </w:pPr>
            <w:bookmarkStart w:id="4861" w:name="_MCCTEMPBM_CRPT80112564___7" w:colFirst="0" w:colLast="0"/>
            <w:bookmarkEnd w:id="4860"/>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101735">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4861"/>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4862" w:name="_MCCTEMPBM_CRPT80112565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w:t>
      </w:r>
      <w:r w:rsidRPr="00C44D1B">
        <w:rPr>
          <w:rFonts w:ascii="Courier New" w:hAnsi="Courier New" w:cs="Courier New"/>
        </w:rPr>
        <w:lastRenderedPageBreak/>
        <w:t>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4862"/>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4863" w:name="_MCCTEMPBM_CRPT80112566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9144EC">
      <w:pPr>
        <w:pStyle w:val="B1"/>
        <w:ind w:leftChars="250" w:left="500" w:firstLine="0"/>
        <w:rPr>
          <w:rFonts w:ascii="Courier New" w:hAnsi="Courier New" w:cs="Courier New"/>
        </w:rPr>
      </w:pPr>
      <w:bookmarkStart w:id="4864" w:name="_MCCTEMPBM_CRPT80112567___2"/>
      <w:bookmarkEnd w:id="4863"/>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bookmarkStart w:id="4865" w:name="_MCCTEMPBM_CRPT80112568___7"/>
      <w:bookmarkEnd w:id="4864"/>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lastRenderedPageBreak/>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9144EC">
      <w:pPr>
        <w:pStyle w:val="B1"/>
        <w:ind w:left="284" w:firstLine="0"/>
      </w:pPr>
      <w:bookmarkStart w:id="4866" w:name="_MCCTEMPBM_CRPT80112569___2"/>
      <w:bookmarkEnd w:id="4865"/>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E0516">
      <w:pPr>
        <w:pStyle w:val="B2"/>
        <w:ind w:leftChars="100" w:left="284" w:hangingChars="42" w:hanging="84"/>
        <w:rPr>
          <w:lang w:eastAsia="zh-TW"/>
        </w:rPr>
      </w:pPr>
      <w:bookmarkStart w:id="4867" w:name="_MCCTEMPBM_CRPT80112570___3"/>
      <w:bookmarkEnd w:id="4866"/>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4867"/>
    <w:p w14:paraId="497E0E79" w14:textId="77777777" w:rsidR="009144EC" w:rsidRPr="006B696F" w:rsidRDefault="009144EC" w:rsidP="009144EC">
      <w:pPr>
        <w:pStyle w:val="B2"/>
        <w:rPr>
          <w:lang w:val="sv-SE"/>
        </w:rPr>
      </w:pPr>
      <w:r w:rsidRPr="006B696F">
        <w:rPr>
          <w:lang w:val="sv-SE"/>
        </w:rPr>
        <w:t>0</w:t>
      </w:r>
      <w:r w:rsidRPr="006B696F">
        <w:rPr>
          <w:lang w:val="sv-SE"/>
        </w:rPr>
        <w:tab/>
        <w:t>non-default URSP rule</w:t>
      </w:r>
    </w:p>
    <w:p w14:paraId="03FE0A4F" w14:textId="77777777" w:rsidR="009144EC" w:rsidRPr="006B696F" w:rsidRDefault="009144EC" w:rsidP="009144EC">
      <w:pPr>
        <w:pStyle w:val="B2"/>
        <w:rPr>
          <w:lang w:val="sv-SE"/>
        </w:rPr>
      </w:pPr>
      <w:r w:rsidRPr="006B696F">
        <w:rPr>
          <w:lang w:val="sv-SE"/>
        </w:rPr>
        <w:t>1</w:t>
      </w:r>
      <w:r w:rsidRPr="006B696F">
        <w:rPr>
          <w:lang w:val="sv-SE"/>
        </w:rPr>
        <w:tab/>
        <w:t>default URSP r</w:t>
      </w:r>
      <w:r w:rsidRPr="006B696F">
        <w:rPr>
          <w:rFonts w:hint="eastAsia"/>
          <w:lang w:val="sv-SE" w:eastAsia="zh-CN"/>
        </w:rPr>
        <w:t>ule</w:t>
      </w:r>
    </w:p>
    <w:p w14:paraId="43DE1DB7" w14:textId="77777777" w:rsidR="009144EC" w:rsidRPr="00C44D1B" w:rsidRDefault="009144EC" w:rsidP="009144EC">
      <w:pPr>
        <w:pStyle w:val="B1"/>
        <w:rPr>
          <w:lang w:eastAsia="zh-TW"/>
        </w:rPr>
      </w:pPr>
      <w:bookmarkStart w:id="4868" w:name="_MCCTEMPBM_CRPT80112571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4868"/>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4869" w:name="_MCCTEMPBM_CRPT80112572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4869"/>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4870" w:name="_MCCTEMPBM_CRPT80112573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4870"/>
    <w:p w14:paraId="3FCE76E5" w14:textId="77777777" w:rsidR="009144EC" w:rsidRPr="00C44D1B" w:rsidRDefault="009144EC" w:rsidP="009144EC">
      <w:pPr>
        <w:pStyle w:val="B2"/>
      </w:pPr>
      <w:r w:rsidRPr="00C44D1B">
        <w:t>IP</w:t>
      </w:r>
      <w:r w:rsidRPr="00C44D1B">
        <w:tab/>
      </w:r>
      <w:r w:rsidRPr="006B696F">
        <w:t xml:space="preserve">Internet Protocol (IETF STD 5 [103]). </w:t>
      </w:r>
      <w:r w:rsidRPr="00C44D1B">
        <w:t>Indicates that the PDU session type is IPv4 only</w:t>
      </w:r>
    </w:p>
    <w:p w14:paraId="6EB4061C" w14:textId="77777777" w:rsidR="009144EC" w:rsidRPr="00C44D1B" w:rsidRDefault="009144EC" w:rsidP="009144EC">
      <w:pPr>
        <w:pStyle w:val="B2"/>
      </w:pPr>
      <w:r w:rsidRPr="00C44D1B">
        <w:t>IPv6</w:t>
      </w:r>
      <w:r w:rsidRPr="00C44D1B">
        <w:tab/>
      </w:r>
      <w:r w:rsidRPr="006B696F">
        <w:t xml:space="preserve">Internet Protocol, version 6 (see RFC 2460 [106]). </w:t>
      </w:r>
      <w:r w:rsidRPr="00C44D1B">
        <w:t>Indicates that the PDU session type is IPv6 only</w:t>
      </w:r>
    </w:p>
    <w:p w14:paraId="0B5B45A1" w14:textId="77777777" w:rsidR="009144EC" w:rsidRPr="00C44D1B" w:rsidRDefault="009144EC" w:rsidP="009144EC">
      <w:pPr>
        <w:pStyle w:val="B2"/>
      </w:pPr>
      <w:bookmarkStart w:id="4871" w:name="_MCCTEMPBM_CRPT80112574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9144EC">
      <w:pPr>
        <w:pStyle w:val="B2"/>
        <w:ind w:left="1701" w:hanging="1134"/>
      </w:pPr>
      <w:bookmarkStart w:id="4872" w:name="_MCCTEMPBM_CRPT80112575___2"/>
      <w:bookmarkEnd w:id="4871"/>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9144EC">
      <w:pPr>
        <w:pStyle w:val="B2"/>
        <w:ind w:left="1701" w:hanging="1134"/>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4873" w:name="_MCCTEMPBM_CRPT80112576___7"/>
      <w:bookmarkEnd w:id="4872"/>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4873"/>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4874" w:name="_MCCTEMPBM_CRPT80112577___7"/>
      <w:r w:rsidRPr="00C44D1B">
        <w:rPr>
          <w:rFonts w:ascii="Courier New" w:hAnsi="Courier New" w:cs="Courier New"/>
        </w:rPr>
        <w:t>&lt;Non-seamless_non-3GPP_offload_indication&gt;:</w:t>
      </w:r>
      <w:r w:rsidRPr="00C44D1B">
        <w:t xml:space="preserve"> integer type</w:t>
      </w:r>
      <w:r w:rsidRPr="00C44D1B">
        <w:rPr>
          <w:lang w:eastAsia="zh-TW"/>
        </w:rPr>
        <w:t>.</w:t>
      </w:r>
    </w:p>
    <w:bookmarkEnd w:id="4874"/>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4875" w:name="_MCCTEMPBM_CRPT80112578___7"/>
      <w:r w:rsidRPr="00C44D1B">
        <w:rPr>
          <w:rFonts w:ascii="Courier New" w:hAnsi="Courier New" w:cs="Courier New"/>
        </w:rPr>
        <w:lastRenderedPageBreak/>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bookmarkStart w:id="4876" w:name="_MCCTEMPBM_CRPT80112580___7"/>
      <w:bookmarkEnd w:id="4875"/>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4876"/>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4877" w:name="_CR10_1_76"/>
      <w:bookmarkStart w:id="4878" w:name="_Toc202525252"/>
      <w:bookmarkEnd w:id="4877"/>
      <w:r w:rsidRPr="00C44D1B">
        <w:t>10.1.76</w:t>
      </w:r>
      <w:r w:rsidRPr="00C44D1B">
        <w:tab/>
        <w:t>NAS connection release +CNASCREL</w:t>
      </w:r>
      <w:bookmarkEnd w:id="4878"/>
    </w:p>
    <w:p w14:paraId="533DCF7D" w14:textId="7ABE9FED" w:rsidR="0082564B" w:rsidRPr="00C44D1B" w:rsidRDefault="0082564B" w:rsidP="0082564B">
      <w:pPr>
        <w:pStyle w:val="TH"/>
      </w:pPr>
      <w:bookmarkStart w:id="4879" w:name="_CRTable10_1_761"/>
      <w:r w:rsidRPr="00C44D1B">
        <w:t>Table </w:t>
      </w:r>
      <w:bookmarkEnd w:id="4879"/>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4880" w:name="_MCCTEMPBM_CRPT80112581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4880"/>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4881" w:name="_MCCTEMPBM_CRPT80112582___7"/>
      <w:r w:rsidRPr="00C44D1B">
        <w:t xml:space="preserve">Refer clause 9.2 for possible </w:t>
      </w:r>
      <w:r w:rsidRPr="00C44D1B">
        <w:rPr>
          <w:rFonts w:ascii="Courier New" w:hAnsi="Courier New"/>
        </w:rPr>
        <w:t>&lt;err&gt;</w:t>
      </w:r>
      <w:r w:rsidRPr="00C44D1B">
        <w:t xml:space="preserve"> values.</w:t>
      </w:r>
    </w:p>
    <w:bookmarkEnd w:id="4881"/>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4882" w:name="_CR10_1_77"/>
      <w:bookmarkStart w:id="4883" w:name="_Toc202525253"/>
      <w:bookmarkEnd w:id="4882"/>
      <w:r w:rsidRPr="00C44D1B">
        <w:t>10.1.77</w:t>
      </w:r>
      <w:r w:rsidRPr="00C44D1B">
        <w:tab/>
        <w:t>Reject paging +CREJPAG</w:t>
      </w:r>
      <w:bookmarkEnd w:id="4883"/>
    </w:p>
    <w:p w14:paraId="4B4363EC" w14:textId="11D4DB07" w:rsidR="00C13A2E" w:rsidRPr="00C44D1B" w:rsidRDefault="00C13A2E" w:rsidP="00C13A2E">
      <w:pPr>
        <w:pStyle w:val="TH"/>
      </w:pPr>
      <w:bookmarkStart w:id="4884" w:name="_CRTable10_1_771"/>
      <w:r w:rsidRPr="00C44D1B">
        <w:t>Table </w:t>
      </w:r>
      <w:bookmarkEnd w:id="4884"/>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4885" w:name="_MCCTEMPBM_CRPT80112583___7" w:colFirst="0" w:colLast="0"/>
            <w:bookmarkStart w:id="4886" w:name="_MCCTEMPBM_CRPT80112585___7" w:colFirst="1" w:colLast="1"/>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4887" w:name="_MCCTEMPBM_CRPT80112584___7"/>
            <w:r w:rsidRPr="00C44D1B">
              <w:rPr>
                <w:b/>
              </w:rPr>
              <w:t xml:space="preserve">when </w:t>
            </w:r>
            <w:r w:rsidRPr="00C44D1B">
              <w:rPr>
                <w:rFonts w:ascii="Courier New" w:hAnsi="Courier New"/>
                <w:b/>
              </w:rPr>
              <w:t>&lt;n&gt;</w:t>
            </w:r>
            <w:r w:rsidRPr="00C44D1B">
              <w:rPr>
                <w:b/>
              </w:rPr>
              <w:t>=2 and command successful</w:t>
            </w:r>
          </w:p>
          <w:bookmarkEnd w:id="4887"/>
          <w:p w14:paraId="575D9D5B" w14:textId="77777777" w:rsidR="00C13A2E" w:rsidRPr="00C44D1B" w:rsidRDefault="00C13A2E" w:rsidP="008F1803">
            <w:pPr>
              <w:spacing w:after="20"/>
              <w:rPr>
                <w:rFonts w:ascii="Courier New" w:hAnsi="Courier New"/>
              </w:rPr>
            </w:pPr>
            <w:r w:rsidRPr="00C44D1B">
              <w:rPr>
                <w:rFonts w:ascii="Courier New" w:hAnsi="Courier New"/>
              </w:rPr>
              <w:t>+CREJPAG: &lt;rejpage_pgcause_unknown&gt;,&lt;rejpage_pgcause_not_voice&gt;,&lt;rejpage_pgcause_voice&gt;</w:t>
            </w:r>
          </w:p>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4888" w:name="_MCCTEMPBM_CRPT80112586___7" w:colFirst="0" w:colLast="0"/>
            <w:bookmarkEnd w:id="4885"/>
            <w:bookmarkEnd w:id="4886"/>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4889" w:name="_MCCTEMPBM_CRPT80112587___7"/>
            <w:bookmarkEnd w:id="4888"/>
            <w:r w:rsidRPr="00C44D1B">
              <w:rPr>
                <w:rFonts w:ascii="Courier New" w:hAnsi="Courier New"/>
              </w:rPr>
              <w:t>+CREJPAG=?</w:t>
            </w:r>
            <w:bookmarkEnd w:id="4889"/>
          </w:p>
        </w:tc>
        <w:tc>
          <w:tcPr>
            <w:tcW w:w="4881" w:type="dxa"/>
          </w:tcPr>
          <w:p w14:paraId="7E230C62" w14:textId="77777777" w:rsidR="00C13A2E" w:rsidRPr="00C44D1B" w:rsidRDefault="00C13A2E" w:rsidP="008F1803">
            <w:pPr>
              <w:spacing w:after="20"/>
              <w:rPr>
                <w:rFonts w:ascii="Courier New" w:hAnsi="Courier New"/>
              </w:rPr>
            </w:pPr>
            <w:bookmarkStart w:id="4890" w:name="_MCCTEMPBM_CRPT80112588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4890"/>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lastRenderedPageBreak/>
        <w:t>Description</w:t>
      </w:r>
    </w:p>
    <w:p w14:paraId="2F0C12E9" w14:textId="77777777" w:rsidR="00C13A2E" w:rsidRPr="00C44D1B" w:rsidRDefault="00C13A2E" w:rsidP="00C13A2E">
      <w:pPr>
        <w:keepNext/>
        <w:keepLines/>
      </w:pPr>
      <w:bookmarkStart w:id="4891" w:name="_MCCTEMPBM_CRPT80112589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4891"/>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4892" w:name="_MCCTEMPBM_CRPT80112590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4892"/>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4893" w:name="_MCCTEMPBM_CRPT80112591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4894" w:name="_MCCTEMPBM_CRPT80112592___7"/>
      <w:bookmarkEnd w:id="4893"/>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9A415C">
      <w:pPr>
        <w:pStyle w:val="B1"/>
        <w:ind w:hanging="1"/>
        <w:rPr>
          <w:rFonts w:ascii="Courier New" w:hAnsi="Courier New"/>
        </w:rPr>
      </w:pPr>
      <w:bookmarkStart w:id="4895" w:name="_MCCTEMPBM_CRPT80112593___3"/>
      <w:bookmarkEnd w:id="4894"/>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4896" w:name="_MCCTEMPBM_CRPT80112594___7"/>
      <w:bookmarkEnd w:id="4895"/>
      <w:r w:rsidRPr="00C44D1B">
        <w:rPr>
          <w:rFonts w:ascii="Courier New" w:hAnsi="Courier New"/>
        </w:rPr>
        <w:t>&lt;paging_cause&gt;</w:t>
      </w:r>
      <w:r w:rsidRPr="00C44D1B">
        <w:t>: integer type; indicates the paging cause.</w:t>
      </w:r>
    </w:p>
    <w:bookmarkEnd w:id="4896"/>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4897" w:name="_MCCTEMPBM_CRPT80112595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4897"/>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4898" w:name="_MCCTEMPBM_CRPT80112596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4898"/>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4899" w:name="_MCCTEMPBM_CRPT80112597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4899"/>
    <w:p w14:paraId="5F9BCA1D" w14:textId="77777777" w:rsidR="00C13A2E" w:rsidRPr="00C44D1B" w:rsidRDefault="00C13A2E" w:rsidP="00C13A2E">
      <w:pPr>
        <w:pStyle w:val="B2"/>
      </w:pPr>
      <w:r w:rsidRPr="00C44D1B">
        <w:rPr>
          <w:u w:val="single"/>
        </w:rPr>
        <w:lastRenderedPageBreak/>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4900" w:name="_CR10_1_78"/>
      <w:bookmarkStart w:id="4901" w:name="_Toc202525254"/>
      <w:bookmarkEnd w:id="4900"/>
      <w:r w:rsidRPr="00C44D1B">
        <w:t>10.1.78</w:t>
      </w:r>
      <w:r w:rsidRPr="00C44D1B">
        <w:tab/>
        <w:t>Paging restrictions +CPAGRES</w:t>
      </w:r>
      <w:bookmarkEnd w:id="4901"/>
    </w:p>
    <w:p w14:paraId="15EA4359" w14:textId="2F341327" w:rsidR="0092214B" w:rsidRPr="00C44D1B" w:rsidRDefault="0092214B" w:rsidP="0092214B">
      <w:pPr>
        <w:pStyle w:val="TH"/>
      </w:pPr>
      <w:bookmarkStart w:id="4902" w:name="_CRTable10_1_781"/>
      <w:r w:rsidRPr="00C44D1B">
        <w:t>Table </w:t>
      </w:r>
      <w:bookmarkEnd w:id="4902"/>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4903" w:name="_MCCTEMPBM_CRPT80112598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4904" w:name="_MCCTEMPBM_CRPT80112599___7" w:colFirst="0" w:colLast="0"/>
            <w:bookmarkEnd w:id="4903"/>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4905" w:name="_MCCTEMPBM_CRPT80112600___7"/>
            <w:bookmarkEnd w:id="4904"/>
            <w:r w:rsidRPr="00C44D1B">
              <w:rPr>
                <w:rFonts w:ascii="Courier New" w:hAnsi="Courier New"/>
              </w:rPr>
              <w:t>+CPAGRES=?</w:t>
            </w:r>
            <w:bookmarkEnd w:id="4905"/>
          </w:p>
        </w:tc>
        <w:tc>
          <w:tcPr>
            <w:tcW w:w="4881" w:type="dxa"/>
          </w:tcPr>
          <w:p w14:paraId="2A0E95FC" w14:textId="77777777" w:rsidR="0092214B" w:rsidRPr="00C44D1B" w:rsidRDefault="0092214B" w:rsidP="008F1803">
            <w:pPr>
              <w:spacing w:after="20"/>
              <w:rPr>
                <w:rFonts w:ascii="Courier New" w:hAnsi="Courier New"/>
              </w:rPr>
            </w:pPr>
            <w:bookmarkStart w:id="4906" w:name="_MCCTEMPBM_CRPT80112601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4906"/>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4907" w:name="_MCCTEMPBM_CRPT80112602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4907"/>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4908" w:name="_MCCTEMPBM_CRPT80112603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4909" w:name="_MCCTEMPBM_CRPT80112604___7"/>
      <w:bookmarkEnd w:id="4908"/>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9A415C">
      <w:pPr>
        <w:pStyle w:val="B1"/>
        <w:ind w:hanging="1"/>
        <w:rPr>
          <w:rFonts w:ascii="Courier New" w:hAnsi="Courier New"/>
        </w:rPr>
      </w:pPr>
      <w:bookmarkStart w:id="4910" w:name="_MCCTEMPBM_CRPT80112605___3"/>
      <w:bookmarkEnd w:id="4909"/>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4911" w:name="_MCCTEMPBM_CRPT80112606___7"/>
      <w:bookmarkEnd w:id="4910"/>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4911"/>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9A415C">
      <w:pPr>
        <w:pStyle w:val="B1"/>
        <w:ind w:hanging="1"/>
        <w:rPr>
          <w:rFonts w:ascii="Courier New" w:hAnsi="Courier New" w:cs="Courier New"/>
        </w:rPr>
      </w:pPr>
      <w:bookmarkStart w:id="4912" w:name="_MCCTEMPBM_CRPT80112607___3"/>
      <w:r w:rsidRPr="00C44D1B">
        <w:t>1</w:t>
      </w:r>
      <w:r w:rsidRPr="00C44D1B">
        <w:tab/>
        <w:t>indicates that paging restriction is accepted</w:t>
      </w:r>
    </w:p>
    <w:p w14:paraId="64FAD666" w14:textId="77777777" w:rsidR="0092214B" w:rsidRPr="00C44D1B" w:rsidRDefault="0092214B" w:rsidP="0092214B">
      <w:pPr>
        <w:pStyle w:val="B1"/>
      </w:pPr>
      <w:bookmarkStart w:id="4913" w:name="_MCCTEMPBM_CRPT80112608___7"/>
      <w:bookmarkEnd w:id="4912"/>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4913"/>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lastRenderedPageBreak/>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4914" w:name="_MCCTEMPBM_CRPT80112609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4914"/>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4915" w:name="_CR10_1_79"/>
      <w:bookmarkStart w:id="4916" w:name="_Toc202525255"/>
      <w:bookmarkEnd w:id="4915"/>
      <w:r w:rsidRPr="00C44D1B">
        <w:t>10.1.79</w:t>
      </w:r>
      <w:r w:rsidRPr="00C44D1B">
        <w:tab/>
        <w:t>Paging timing collision control +CPAGTCC</w:t>
      </w:r>
      <w:bookmarkEnd w:id="4916"/>
    </w:p>
    <w:p w14:paraId="1599BCD2" w14:textId="5499C986" w:rsidR="00A106C7" w:rsidRPr="00C44D1B" w:rsidRDefault="00A106C7" w:rsidP="00A106C7">
      <w:pPr>
        <w:pStyle w:val="TH"/>
      </w:pPr>
      <w:bookmarkStart w:id="4917" w:name="_CRTable10_1_791"/>
      <w:r w:rsidRPr="00C44D1B">
        <w:t>Table </w:t>
      </w:r>
      <w:bookmarkEnd w:id="4917"/>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9B5D10">
        <w:trPr>
          <w:cantSplit/>
          <w:jc w:val="center"/>
        </w:trPr>
        <w:tc>
          <w:tcPr>
            <w:tcW w:w="4758" w:type="dxa"/>
          </w:tcPr>
          <w:p w14:paraId="45ED7F55" w14:textId="77777777" w:rsidR="00A106C7" w:rsidRPr="00C44D1B" w:rsidRDefault="00A106C7" w:rsidP="009B5D10">
            <w:pPr>
              <w:pStyle w:val="TAH"/>
              <w:rPr>
                <w:rFonts w:ascii="Courier New" w:hAnsi="Courier New"/>
              </w:rPr>
            </w:pPr>
            <w:r w:rsidRPr="00C44D1B">
              <w:t>Command</w:t>
            </w:r>
          </w:p>
        </w:tc>
        <w:tc>
          <w:tcPr>
            <w:tcW w:w="4881" w:type="dxa"/>
          </w:tcPr>
          <w:p w14:paraId="433ABED0" w14:textId="77777777" w:rsidR="00A106C7" w:rsidRPr="00C44D1B" w:rsidRDefault="00A106C7" w:rsidP="009B5D10">
            <w:pPr>
              <w:pStyle w:val="TAH"/>
              <w:rPr>
                <w:rFonts w:ascii="Courier New" w:hAnsi="Courier New"/>
              </w:rPr>
            </w:pPr>
            <w:r w:rsidRPr="00C44D1B">
              <w:t>Possible response(s)</w:t>
            </w:r>
          </w:p>
        </w:tc>
      </w:tr>
      <w:tr w:rsidR="00A106C7" w:rsidRPr="00C44D1B" w14:paraId="39B82B02" w14:textId="77777777" w:rsidTr="009B5D10">
        <w:trPr>
          <w:cantSplit/>
          <w:jc w:val="center"/>
        </w:trPr>
        <w:tc>
          <w:tcPr>
            <w:tcW w:w="4758" w:type="dxa"/>
          </w:tcPr>
          <w:p w14:paraId="6D0956E8" w14:textId="77777777" w:rsidR="00A106C7" w:rsidRPr="00C44D1B" w:rsidRDefault="00A106C7" w:rsidP="009B5D10">
            <w:pPr>
              <w:spacing w:after="20"/>
              <w:rPr>
                <w:rFonts w:ascii="Courier New" w:hAnsi="Courier New"/>
              </w:rPr>
            </w:pPr>
            <w:r w:rsidRPr="00C44D1B">
              <w:rPr>
                <w:rFonts w:ascii="Courier New" w:hAnsi="Courier New"/>
              </w:rPr>
              <w:t>+CPAGTCC=&lt;n&gt;[,&lt;IMSI_offset&gt;]</w:t>
            </w:r>
          </w:p>
        </w:tc>
        <w:tc>
          <w:tcPr>
            <w:tcW w:w="4881" w:type="dxa"/>
          </w:tcPr>
          <w:p w14:paraId="1A57E9FC" w14:textId="77777777" w:rsidR="00A106C7" w:rsidRPr="00C44D1B" w:rsidRDefault="00A106C7" w:rsidP="009B5D10">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9B5D10">
        <w:trPr>
          <w:cantSplit/>
          <w:jc w:val="center"/>
        </w:trPr>
        <w:tc>
          <w:tcPr>
            <w:tcW w:w="4758" w:type="dxa"/>
          </w:tcPr>
          <w:p w14:paraId="6956C9FC"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418FB5B8" w14:textId="77777777" w:rsidR="00A106C7" w:rsidRPr="00C44D1B" w:rsidRDefault="00A106C7" w:rsidP="009B5D10">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9B5D10">
        <w:trPr>
          <w:cantSplit/>
          <w:jc w:val="center"/>
        </w:trPr>
        <w:tc>
          <w:tcPr>
            <w:tcW w:w="4758" w:type="dxa"/>
          </w:tcPr>
          <w:p w14:paraId="1451DB66"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235A93D9" w14:textId="77777777" w:rsidR="00A106C7" w:rsidRPr="00C44D1B" w:rsidRDefault="00A106C7" w:rsidP="009B5D10">
            <w:pPr>
              <w:spacing w:after="20"/>
              <w:rPr>
                <w:rFonts w:ascii="Courier New" w:hAnsi="Courier New"/>
              </w:rPr>
            </w:pPr>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r w:rsidRPr="00C44D1B">
        <w:rPr>
          <w:rFonts w:ascii="Courier New" w:hAnsi="Courier New"/>
        </w:rPr>
        <w:t>&lt;n&gt;</w:t>
      </w:r>
      <w:r w:rsidRPr="00C44D1B">
        <w:t>: integer type</w:t>
      </w:r>
    </w:p>
    <w:p w14:paraId="4D829F31" w14:textId="77777777" w:rsidR="00A106C7" w:rsidRPr="00C44D1B" w:rsidRDefault="00A106C7" w:rsidP="00A106C7">
      <w:pPr>
        <w:pStyle w:val="B2"/>
      </w:pPr>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3972C2">
      <w:pPr>
        <w:pStyle w:val="B1"/>
        <w:ind w:hanging="1"/>
        <w:rPr>
          <w:rFonts w:ascii="Courier New" w:hAnsi="Courier New"/>
        </w:rPr>
      </w:pPr>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r w:rsidRPr="00C44D1B">
        <w:rPr>
          <w:rFonts w:ascii="Courier New" w:hAnsi="Courier New" w:cs="Courier New"/>
        </w:rPr>
        <w:lastRenderedPageBreak/>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4918" w:name="_CR10_1_80"/>
      <w:bookmarkStart w:id="4919" w:name="_Toc202525256"/>
      <w:bookmarkEnd w:id="4918"/>
      <w:r w:rsidRPr="00C44D1B">
        <w:t>10.1.80</w:t>
      </w:r>
      <w:r w:rsidRPr="00C44D1B">
        <w:tab/>
        <w:t>DNS server address reporting +CDNSADD</w:t>
      </w:r>
      <w:bookmarkEnd w:id="4919"/>
    </w:p>
    <w:p w14:paraId="55223D25" w14:textId="0CD72855" w:rsidR="00E46191" w:rsidRPr="00C44D1B" w:rsidRDefault="00E46191" w:rsidP="00E46191">
      <w:pPr>
        <w:pStyle w:val="TH"/>
      </w:pPr>
      <w:bookmarkStart w:id="4920" w:name="_CRTable10_1_801"/>
      <w:r w:rsidRPr="00C44D1B">
        <w:t>Table </w:t>
      </w:r>
      <w:bookmarkEnd w:id="4920"/>
      <w:r w:rsidRPr="00C44D1B">
        <w:t>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9B5D10">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9B5D10">
            <w:pPr>
              <w:pStyle w:val="TAH"/>
              <w:spacing w:line="256" w:lineRule="auto"/>
              <w:rPr>
                <w:rFonts w:ascii="Courier New" w:hAnsi="Courier New"/>
              </w:rPr>
            </w:pPr>
            <w:r w:rsidRPr="00C44D1B">
              <w:t>Possible response(s)</w:t>
            </w:r>
          </w:p>
        </w:tc>
      </w:tr>
      <w:tr w:rsidR="00E46191" w:rsidRPr="00C44D1B"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9B5D10">
            <w:pPr>
              <w:spacing w:after="20" w:line="256" w:lineRule="auto"/>
              <w:rPr>
                <w:rFonts w:ascii="Courier New" w:hAnsi="Courier New" w:cs="Courier New"/>
              </w:rPr>
            </w:pPr>
          </w:p>
        </w:tc>
      </w:tr>
      <w:tr w:rsidR="00E46191" w:rsidRPr="00C44D1B"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9B5D10">
            <w:pPr>
              <w:pStyle w:val="TAL"/>
            </w:pPr>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p>
        </w:tc>
      </w:tr>
      <w:tr w:rsidR="00E46191" w:rsidRPr="00C44D1B"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9B5D10">
            <w:pPr>
              <w:pStyle w:val="TAL"/>
              <w:rPr>
                <w:rFonts w:ascii="Courier New" w:hAnsi="Courier New" w:cs="Courier New"/>
                <w:sz w:val="20"/>
              </w:rPr>
            </w:pPr>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r w:rsidRPr="00C44D1B">
        <w:rPr>
          <w:rFonts w:ascii="Courier New" w:hAnsi="Courier New" w:cs="Courier New"/>
        </w:rPr>
        <w:t>&lt;reporting&gt;</w:t>
      </w:r>
      <w:r w:rsidRPr="00C44D1B">
        <w:t>: integer type. Enables and disables reporting of DNS server address received from the network.</w:t>
      </w:r>
    </w:p>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753178" w14:textId="77777777" w:rsidR="00E46191" w:rsidRPr="00C44D1B" w:rsidRDefault="00E46191" w:rsidP="00E46191">
      <w:pPr>
        <w:keepNext/>
        <w:keepLines/>
      </w:pPr>
      <w:r w:rsidRPr="00C44D1B">
        <w:rPr>
          <w:b/>
        </w:rPr>
        <w:lastRenderedPageBreak/>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4921" w:name="_CR10_1_81"/>
      <w:bookmarkStart w:id="4922" w:name="_Toc202525257"/>
      <w:bookmarkEnd w:id="4921"/>
      <w:r w:rsidRPr="00C44D1B">
        <w:t>10.1.81</w:t>
      </w:r>
      <w:r w:rsidRPr="00C44D1B">
        <w:tab/>
        <w:t>Access domain selection preference for MO SMS +CADSMS</w:t>
      </w:r>
      <w:bookmarkEnd w:id="4922"/>
    </w:p>
    <w:p w14:paraId="5BF7BDFA" w14:textId="06E7F9E4" w:rsidR="00BE0516" w:rsidRPr="00C44D1B" w:rsidRDefault="00BE0516" w:rsidP="00BE0516">
      <w:pPr>
        <w:pStyle w:val="TH"/>
      </w:pPr>
      <w:bookmarkStart w:id="4923" w:name="_CRTable10_1_811"/>
      <w:r w:rsidRPr="00C44D1B">
        <w:t>Table </w:t>
      </w:r>
      <w:bookmarkEnd w:id="4923"/>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101735">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101735">
            <w:pPr>
              <w:pStyle w:val="TAH"/>
            </w:pPr>
            <w:r w:rsidRPr="00C44D1B">
              <w:t>Possible Response(s)</w:t>
            </w:r>
          </w:p>
        </w:tc>
      </w:tr>
      <w:tr w:rsidR="00BE0516" w:rsidRPr="00C44D1B"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101735">
            <w:pPr>
              <w:spacing w:line="200" w:lineRule="exact"/>
              <w:rPr>
                <w:rFonts w:ascii="Courier New" w:hAnsi="Courier New" w:cs="Courier New"/>
              </w:rPr>
            </w:pPr>
          </w:p>
        </w:tc>
      </w:tr>
      <w:tr w:rsidR="00BE0516" w:rsidRPr="00C44D1B"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101735">
            <w:pPr>
              <w:spacing w:line="200" w:lineRule="exact"/>
            </w:pPr>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r w:rsidRPr="00C44D1B">
        <w:rPr>
          <w:rFonts w:ascii="Courier New" w:hAnsi="Courier New"/>
        </w:rPr>
        <w:t>&lt;access_domain pref&gt;</w:t>
      </w:r>
      <w:r w:rsidRPr="00C44D1B">
        <w:t>: integer type; indicates the access domain preference for MO SMS over NAS messages.</w:t>
      </w:r>
    </w:p>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4924" w:name="_CR10_1_82"/>
      <w:bookmarkStart w:id="4925" w:name="_Toc202525258"/>
      <w:bookmarkEnd w:id="4924"/>
      <w:r w:rsidRPr="00C44D1B">
        <w:t>10.1.82</w:t>
      </w:r>
      <w:r w:rsidRPr="00C44D1B">
        <w:tab/>
        <w:t>5G ProSe UE-to-network Relay Authentication Setting +C5GPU2NRAUTHS</w:t>
      </w:r>
      <w:bookmarkEnd w:id="4925"/>
    </w:p>
    <w:p w14:paraId="424613DB" w14:textId="6204A423" w:rsidR="00A5709A" w:rsidRPr="00C44D1B" w:rsidRDefault="00A5709A" w:rsidP="00A5709A">
      <w:pPr>
        <w:pStyle w:val="TH"/>
      </w:pPr>
      <w:bookmarkStart w:id="4926" w:name="_CRTable10_1_821"/>
      <w:r w:rsidRPr="00C44D1B">
        <w:t>Table </w:t>
      </w:r>
      <w:bookmarkEnd w:id="4926"/>
      <w:r w:rsidRPr="00C44D1B">
        <w:t>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60C92">
        <w:trPr>
          <w:cantSplit/>
        </w:trPr>
        <w:tc>
          <w:tcPr>
            <w:tcW w:w="2235" w:type="dxa"/>
          </w:tcPr>
          <w:p w14:paraId="15748909" w14:textId="77777777" w:rsidR="00A5709A" w:rsidRPr="00C44D1B" w:rsidRDefault="00A5709A" w:rsidP="00860C92">
            <w:pPr>
              <w:pStyle w:val="TAH"/>
              <w:rPr>
                <w:rFonts w:ascii="Courier New" w:hAnsi="Courier New"/>
              </w:rPr>
            </w:pPr>
            <w:r w:rsidRPr="00C44D1B">
              <w:t>Command</w:t>
            </w:r>
          </w:p>
        </w:tc>
        <w:tc>
          <w:tcPr>
            <w:tcW w:w="5278" w:type="dxa"/>
          </w:tcPr>
          <w:p w14:paraId="32B9D4E5" w14:textId="77777777" w:rsidR="00A5709A" w:rsidRPr="00C44D1B" w:rsidRDefault="00A5709A" w:rsidP="00860C92">
            <w:pPr>
              <w:pStyle w:val="TAH"/>
              <w:rPr>
                <w:rFonts w:ascii="Courier New" w:hAnsi="Courier New"/>
              </w:rPr>
            </w:pPr>
            <w:r w:rsidRPr="00C44D1B">
              <w:t>Possible response(s)</w:t>
            </w:r>
          </w:p>
        </w:tc>
      </w:tr>
      <w:tr w:rsidR="00A5709A" w:rsidRPr="00C44D1B" w14:paraId="632FBA21" w14:textId="77777777" w:rsidTr="00860C92">
        <w:trPr>
          <w:cantSplit/>
        </w:trPr>
        <w:tc>
          <w:tcPr>
            <w:tcW w:w="2235" w:type="dxa"/>
          </w:tcPr>
          <w:p w14:paraId="29A29E40" w14:textId="77777777" w:rsidR="00A5709A" w:rsidRPr="00C44D1B" w:rsidRDefault="00A5709A" w:rsidP="00860C92">
            <w:pPr>
              <w:spacing w:after="20"/>
              <w:rPr>
                <w:rFonts w:ascii="Courier New" w:hAnsi="Courier New"/>
              </w:rPr>
            </w:pPr>
            <w:r w:rsidRPr="00C44D1B">
              <w:rPr>
                <w:rFonts w:ascii="Courier New" w:hAnsi="Courier New"/>
              </w:rPr>
              <w:t>+C5GPU2NRAUTHS=&lt;n&gt;</w:t>
            </w:r>
          </w:p>
        </w:tc>
        <w:tc>
          <w:tcPr>
            <w:tcW w:w="5278" w:type="dxa"/>
          </w:tcPr>
          <w:p w14:paraId="5E9DB4D8"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60C92">
        <w:trPr>
          <w:cantSplit/>
        </w:trPr>
        <w:tc>
          <w:tcPr>
            <w:tcW w:w="2235" w:type="dxa"/>
          </w:tcPr>
          <w:p w14:paraId="390460E6"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78063A62" w14:textId="77777777" w:rsidR="00A5709A" w:rsidRPr="00C44D1B" w:rsidRDefault="00A5709A" w:rsidP="00860C92">
            <w:pPr>
              <w:spacing w:after="20"/>
              <w:rPr>
                <w:rFonts w:ascii="Courier New" w:hAnsi="Courier New"/>
              </w:rPr>
            </w:pPr>
            <w:r w:rsidRPr="00C44D1B">
              <w:rPr>
                <w:rFonts w:ascii="Courier New" w:hAnsi="Courier New"/>
              </w:rPr>
              <w:t>+C5GPU2NRAUTHS: &lt;n&gt;</w:t>
            </w:r>
          </w:p>
        </w:tc>
      </w:tr>
      <w:tr w:rsidR="00A5709A" w:rsidRPr="00C44D1B" w14:paraId="6A540D37" w14:textId="77777777" w:rsidTr="00860C92">
        <w:trPr>
          <w:cantSplit/>
        </w:trPr>
        <w:tc>
          <w:tcPr>
            <w:tcW w:w="2235" w:type="dxa"/>
          </w:tcPr>
          <w:p w14:paraId="29858935"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02ED72A6" w14:textId="77777777" w:rsidR="00A5709A" w:rsidRPr="00C44D1B" w:rsidRDefault="00A5709A" w:rsidP="00860C92">
            <w:pPr>
              <w:spacing w:after="20"/>
              <w:rPr>
                <w:rFonts w:ascii="Courier New" w:hAnsi="Courier New"/>
              </w:rPr>
            </w:pPr>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p w14:paraId="2AE0416D" w14:textId="77777777" w:rsidR="00A5709A" w:rsidRPr="00C44D1B" w:rsidRDefault="00A5709A" w:rsidP="00A5709A">
      <w:pPr>
        <w:rPr>
          <w:lang w:eastAsia="ja-JP"/>
        </w:rPr>
      </w:pPr>
      <w:r w:rsidRPr="00C44D1B">
        <w:lastRenderedPageBreak/>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4927" w:name="_CR10_1_83"/>
      <w:bookmarkStart w:id="4928" w:name="_Toc202525259"/>
      <w:bookmarkEnd w:id="4927"/>
      <w:r w:rsidRPr="00C44D1B">
        <w:t>10.1.83</w:t>
      </w:r>
      <w:r w:rsidRPr="00C44D1B">
        <w:tab/>
        <w:t>5G ProSe UE-to-network Relay Authentication Response +C5G</w:t>
      </w:r>
      <w:bookmarkStart w:id="4929" w:name="_Hlk110848959"/>
      <w:r w:rsidRPr="00C44D1B">
        <w:t>PU2NRAUTHR</w:t>
      </w:r>
      <w:bookmarkEnd w:id="4929"/>
      <w:bookmarkEnd w:id="4928"/>
    </w:p>
    <w:p w14:paraId="64E1B4CF" w14:textId="22357FEB" w:rsidR="00A5709A" w:rsidRPr="00C44D1B" w:rsidRDefault="00A5709A" w:rsidP="00A5709A">
      <w:pPr>
        <w:pStyle w:val="TH"/>
      </w:pPr>
      <w:bookmarkStart w:id="4930" w:name="_CRTable10_1_831"/>
      <w:r w:rsidRPr="00C44D1B">
        <w:t>Table </w:t>
      </w:r>
      <w:bookmarkEnd w:id="4930"/>
      <w:r w:rsidRPr="00C44D1B">
        <w:t>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60C92">
        <w:trPr>
          <w:cantSplit/>
        </w:trPr>
        <w:tc>
          <w:tcPr>
            <w:tcW w:w="4220" w:type="dxa"/>
          </w:tcPr>
          <w:p w14:paraId="41E24CC7" w14:textId="77777777" w:rsidR="00A5709A" w:rsidRPr="00C44D1B" w:rsidRDefault="00A5709A" w:rsidP="00860C92">
            <w:pPr>
              <w:pStyle w:val="TAH"/>
              <w:rPr>
                <w:rFonts w:ascii="Courier New" w:hAnsi="Courier New"/>
              </w:rPr>
            </w:pPr>
            <w:r w:rsidRPr="00C44D1B">
              <w:t>Command</w:t>
            </w:r>
          </w:p>
        </w:tc>
        <w:tc>
          <w:tcPr>
            <w:tcW w:w="3293" w:type="dxa"/>
          </w:tcPr>
          <w:p w14:paraId="21A8577F" w14:textId="77777777" w:rsidR="00A5709A" w:rsidRPr="00C44D1B" w:rsidRDefault="00A5709A" w:rsidP="00860C92">
            <w:pPr>
              <w:pStyle w:val="TAH"/>
              <w:rPr>
                <w:rFonts w:ascii="Courier New" w:hAnsi="Courier New"/>
              </w:rPr>
            </w:pPr>
            <w:r w:rsidRPr="00C44D1B">
              <w:t>Possible response(s)</w:t>
            </w:r>
          </w:p>
        </w:tc>
      </w:tr>
      <w:tr w:rsidR="00A5709A" w:rsidRPr="00C44D1B" w14:paraId="63C95719" w14:textId="77777777" w:rsidTr="00860C92">
        <w:trPr>
          <w:cantSplit/>
        </w:trPr>
        <w:tc>
          <w:tcPr>
            <w:tcW w:w="4220" w:type="dxa"/>
          </w:tcPr>
          <w:p w14:paraId="49F71528" w14:textId="77777777" w:rsidR="00A5709A" w:rsidRPr="00C44D1B" w:rsidRDefault="00A5709A" w:rsidP="00860C92">
            <w:pPr>
              <w:spacing w:after="20"/>
              <w:rPr>
                <w:rFonts w:ascii="Courier New" w:hAnsi="Courier New"/>
              </w:rPr>
            </w:pPr>
            <w:r w:rsidRPr="00C44D1B">
              <w:rPr>
                <w:rFonts w:ascii="Courier New" w:hAnsi="Courier New"/>
              </w:rPr>
              <w:t>+C5GPU2NRAUTHR=&lt;rmid&gt;,&lt;len&gt;,&lt;eap_msg&gt;</w:t>
            </w:r>
          </w:p>
        </w:tc>
        <w:tc>
          <w:tcPr>
            <w:tcW w:w="3293" w:type="dxa"/>
          </w:tcPr>
          <w:p w14:paraId="26F36DD5"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60C92">
        <w:trPr>
          <w:cantSplit/>
        </w:trPr>
        <w:tc>
          <w:tcPr>
            <w:tcW w:w="4220" w:type="dxa"/>
          </w:tcPr>
          <w:p w14:paraId="3E1F484D" w14:textId="77777777" w:rsidR="00A5709A" w:rsidRPr="00C44D1B" w:rsidRDefault="00A5709A" w:rsidP="00860C92">
            <w:pPr>
              <w:spacing w:after="20"/>
              <w:rPr>
                <w:rFonts w:ascii="Courier New" w:hAnsi="Courier New"/>
              </w:rPr>
            </w:pPr>
            <w:r w:rsidRPr="00C44D1B">
              <w:rPr>
                <w:rFonts w:ascii="Courier New" w:hAnsi="Courier New"/>
              </w:rPr>
              <w:t>+C5GPU2NRAUTHR=?</w:t>
            </w:r>
          </w:p>
        </w:tc>
        <w:tc>
          <w:tcPr>
            <w:tcW w:w="3293" w:type="dxa"/>
          </w:tcPr>
          <w:p w14:paraId="5125933B" w14:textId="77777777" w:rsidR="00A5709A" w:rsidRPr="00C44D1B" w:rsidRDefault="00A5709A" w:rsidP="00860C92">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lastRenderedPageBreak/>
        <w:t>Optional.</w:t>
      </w:r>
    </w:p>
    <w:p w14:paraId="7C714B1E" w14:textId="12C81A14" w:rsidR="001B0D11" w:rsidRPr="00C44D1B" w:rsidRDefault="001B0D11" w:rsidP="001B0D11">
      <w:pPr>
        <w:pStyle w:val="Heading3"/>
        <w:rPr>
          <w:lang w:val="fr-FR"/>
        </w:rPr>
      </w:pPr>
      <w:bookmarkStart w:id="4931" w:name="_CR10_1_84"/>
      <w:bookmarkStart w:id="4932" w:name="_Toc202525260"/>
      <w:bookmarkEnd w:id="4931"/>
      <w:r w:rsidRPr="00C44D1B">
        <w:rPr>
          <w:lang w:val="fr-FR"/>
        </w:rPr>
        <w:t>10.1.84</w:t>
      </w:r>
      <w:r w:rsidRPr="00C44D1B">
        <w:rPr>
          <w:lang w:val="fr-FR"/>
        </w:rPr>
        <w:tab/>
        <w:t>ECS Configuration information +</w:t>
      </w:r>
      <w:r w:rsidR="00237B30" w:rsidRPr="00C44D1B">
        <w:rPr>
          <w:lang w:val="fr-FR"/>
        </w:rPr>
        <w:t xml:space="preserve"> CECSCONF</w:t>
      </w:r>
      <w:bookmarkEnd w:id="4932"/>
    </w:p>
    <w:p w14:paraId="215BAC92" w14:textId="3890F3DB" w:rsidR="001B0D11" w:rsidRPr="00C44D1B" w:rsidRDefault="001B0D11" w:rsidP="001B0D11">
      <w:pPr>
        <w:pStyle w:val="TH"/>
      </w:pPr>
      <w:bookmarkStart w:id="4933" w:name="_CRTable10_1_841"/>
      <w:r w:rsidRPr="00C44D1B">
        <w:t>Table </w:t>
      </w:r>
      <w:bookmarkEnd w:id="4933"/>
      <w:r w:rsidRPr="00C44D1B">
        <w:t>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60C92">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60C92">
            <w:pPr>
              <w:pStyle w:val="TAH"/>
              <w:spacing w:line="256" w:lineRule="auto"/>
              <w:rPr>
                <w:rFonts w:ascii="Courier New" w:hAnsi="Courier New"/>
              </w:rPr>
            </w:pPr>
            <w:r w:rsidRPr="00C44D1B">
              <w:t>Possible response(s)</w:t>
            </w:r>
          </w:p>
        </w:tc>
      </w:tr>
      <w:tr w:rsidR="001B0D11" w:rsidRPr="00C44D1B"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w:t>
            </w:r>
            <w:bookmarkStart w:id="4934" w:name="_Hlk109551601"/>
            <w:r w:rsidRPr="00C44D1B">
              <w:rPr>
                <w:rFonts w:ascii="Courier New" w:hAnsi="Courier New" w:cs="Courier New"/>
              </w:rPr>
              <w:t>ECSCONF</w:t>
            </w:r>
            <w:bookmarkEnd w:id="4934"/>
            <w:r w:rsidRPr="00C44D1B">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60C92">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60C92">
            <w:pPr>
              <w:pStyle w:val="TAL"/>
              <w:rPr>
                <w:rFonts w:ascii="Courier New" w:hAnsi="Courier New" w:cs="Courier New"/>
                <w:sz w:val="20"/>
              </w:rPr>
            </w:pPr>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w:t>
            </w:r>
            <w:bookmarkStart w:id="4935" w:name="_Hlk109551832"/>
            <w:r w:rsidRPr="00C44D1B">
              <w:rPr>
                <w:rFonts w:ascii="Courier New" w:hAnsi="Courier New" w:cs="Courier New"/>
                <w:sz w:val="20"/>
              </w:rPr>
              <w:t>ECSConf</w:t>
            </w:r>
            <w:bookmarkEnd w:id="4935"/>
            <w:r w:rsidRPr="00C44D1B">
              <w:rPr>
                <w:rFonts w:ascii="Courier New" w:hAnsi="Courier New" w:cs="Courier New"/>
                <w:sz w:val="20"/>
              </w:rPr>
              <w:t>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p w14:paraId="5B6994DD" w14:textId="77777777" w:rsidR="001B0D11" w:rsidRPr="00C44D1B" w:rsidRDefault="001B0D11" w:rsidP="00860C92">
            <w:pPr>
              <w:pStyle w:val="TAL"/>
            </w:pPr>
          </w:p>
        </w:tc>
      </w:tr>
      <w:tr w:rsidR="001B0D11" w:rsidRPr="00C44D1B"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r w:rsidRPr="00C44D1B">
        <w:rPr>
          <w:rFonts w:ascii="Courier New" w:hAnsi="Courier New" w:cs="Courier New"/>
        </w:rPr>
        <w:t>&lt;ECSConf_info_length&gt;,&lt;ECSConf_info&gt;</w:t>
      </w:r>
    </w:p>
    <w:p w14:paraId="4964D652" w14:textId="77777777" w:rsidR="001B0D11" w:rsidRPr="00C44D1B" w:rsidRDefault="001B0D11" w:rsidP="001B0D11">
      <w:pPr>
        <w:pStyle w:val="B1"/>
      </w:pPr>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77777777" w:rsidR="001B0D11" w:rsidRPr="00C44D1B" w:rsidRDefault="001B0D11" w:rsidP="001B0D11">
      <w:pPr>
        <w:pStyle w:val="B1"/>
        <w:ind w:firstLine="0"/>
      </w:pPr>
      <w:r w:rsidRPr="00C44D1B">
        <w:t>If the value is zero or is omitted, no ECS Configuration information is stored on the MT.</w:t>
      </w:r>
    </w:p>
    <w:p w14:paraId="6C745A35" w14:textId="7C6EF312" w:rsidR="001B0D11" w:rsidRPr="00C44D1B" w:rsidRDefault="001B0D11" w:rsidP="001B0D11">
      <w:pPr>
        <w:pStyle w:val="B1"/>
      </w:pPr>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77777777" w:rsidR="001B0D11" w:rsidRPr="00C44D1B" w:rsidRDefault="001B0D11" w:rsidP="001B0D11">
      <w:pPr>
        <w:pStyle w:val="B1"/>
        <w:ind w:firstLine="0"/>
      </w:pPr>
      <w:r w:rsidRPr="00C44D1B">
        <w:t>If the value is an empty string (""), no ECS Configuration information is stored on the MT.</w:t>
      </w:r>
    </w:p>
    <w:p w14:paraId="3EEB2CAB" w14:textId="77777777" w:rsidR="001B0D11" w:rsidRPr="00C44D1B" w:rsidRDefault="001B0D11" w:rsidP="001B0D11">
      <w:pPr>
        <w:keepNext/>
        <w:keepLines/>
        <w:rPr>
          <w:lang w:val="en-US"/>
        </w:rPr>
      </w:pPr>
      <w:r w:rsidRPr="00C44D1B">
        <w:rPr>
          <w:b/>
          <w:lang w:val="en-US"/>
        </w:rPr>
        <w:lastRenderedPageBreak/>
        <w:t>Implementation</w:t>
      </w:r>
    </w:p>
    <w:p w14:paraId="5F1D73C9" w14:textId="77777777" w:rsidR="001B0D11" w:rsidRPr="00C44D1B" w:rsidRDefault="001B0D11" w:rsidP="001B0D11">
      <w:pPr>
        <w:keepNext/>
        <w:keepLines/>
        <w:rPr>
          <w:lang w:val="en-US"/>
        </w:rPr>
      </w:pPr>
      <w:r w:rsidRPr="00C44D1B">
        <w:rPr>
          <w:lang w:val="en-US"/>
        </w:rPr>
        <w:t>Optional.</w:t>
      </w:r>
    </w:p>
    <w:p w14:paraId="60718C5B" w14:textId="298D3488" w:rsidR="009A7B80" w:rsidRPr="00C44D1B" w:rsidRDefault="009A7B80" w:rsidP="009A7B80">
      <w:pPr>
        <w:pStyle w:val="Heading3"/>
      </w:pPr>
      <w:bookmarkStart w:id="4936" w:name="_CR10_1_85"/>
      <w:bookmarkStart w:id="4937" w:name="_Toc202525261"/>
      <w:bookmarkEnd w:id="4936"/>
      <w:r w:rsidRPr="00C44D1B">
        <w:t>10.1.85</w:t>
      </w:r>
      <w:r w:rsidRPr="00C44D1B">
        <w:tab/>
        <w:t>5GS network registration status over non-3GPP access +C5GREGN3GPP</w:t>
      </w:r>
      <w:bookmarkEnd w:id="4937"/>
    </w:p>
    <w:p w14:paraId="7F225A9E" w14:textId="441193E9" w:rsidR="009A7B80" w:rsidRPr="00C44D1B" w:rsidRDefault="009A7B80" w:rsidP="009A7B80">
      <w:pPr>
        <w:pStyle w:val="TH"/>
      </w:pPr>
      <w:bookmarkStart w:id="4938" w:name="_CRTable10_1_851"/>
      <w:r w:rsidRPr="00C44D1B">
        <w:t>Table </w:t>
      </w:r>
      <w:bookmarkEnd w:id="4938"/>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6C505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6C5056">
            <w:pPr>
              <w:pStyle w:val="TAH"/>
              <w:rPr>
                <w:rFonts w:ascii="Courier New" w:hAnsi="Courier New"/>
              </w:rPr>
            </w:pPr>
            <w:r w:rsidRPr="00C44D1B">
              <w:t>Possible response(s)</w:t>
            </w:r>
          </w:p>
        </w:tc>
      </w:tr>
      <w:tr w:rsidR="009A7B80" w:rsidRPr="00C44D1B"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6C5056">
            <w:pPr>
              <w:spacing w:after="20"/>
              <w:rPr>
                <w:rFonts w:ascii="Courier New" w:hAnsi="Courier New"/>
              </w:rPr>
            </w:pPr>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6C505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6C5056">
            <w:pPr>
              <w:spacing w:after="20"/>
              <w:rPr>
                <w:rFonts w:ascii="Courier New" w:hAnsi="Courier New"/>
              </w:rPr>
            </w:pPr>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6C5056">
            <w:pPr>
              <w:spacing w:after="20"/>
              <w:rPr>
                <w:rFonts w:ascii="Courier New" w:hAnsi="Courier New"/>
                <w:lang w:val="it-IT"/>
              </w:rPr>
            </w:pPr>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p>
        </w:tc>
      </w:tr>
      <w:tr w:rsidR="009A7B80" w:rsidRPr="00C44D1B"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6C5056">
            <w:pPr>
              <w:spacing w:after="20"/>
              <w:rPr>
                <w:rFonts w:ascii="Courier New" w:hAnsi="Courier New"/>
              </w:rPr>
            </w:pPr>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r w:rsidRPr="00C44D1B">
        <w:rPr>
          <w:rFonts w:ascii="Courier New" w:hAnsi="Courier New"/>
        </w:rPr>
        <w:t>&lt;n&gt;</w:t>
      </w:r>
      <w:r w:rsidRPr="00C44D1B">
        <w:t>: integer type</w:t>
      </w:r>
    </w:p>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r w:rsidRPr="00C44D1B">
        <w:rPr>
          <w:rFonts w:ascii="Courier New" w:hAnsi="Courier New"/>
        </w:rPr>
        <w:t>&lt;stat&gt;</w:t>
      </w:r>
      <w:r w:rsidRPr="00C44D1B">
        <w:t>: integer type; indicates the 5GS network registration status over non-3GPP access.</w:t>
      </w:r>
    </w:p>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lastRenderedPageBreak/>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4939" w:name="_CR10_1_86"/>
      <w:bookmarkStart w:id="4940" w:name="_Toc202525262"/>
      <w:bookmarkEnd w:id="4939"/>
      <w:r w:rsidRPr="00C44D1B">
        <w:t>10.1.8</w:t>
      </w:r>
      <w:r w:rsidR="009A7B80" w:rsidRPr="00C44D1B">
        <w:t>6</w:t>
      </w:r>
      <w:r w:rsidRPr="00C44D1B">
        <w:tab/>
        <w:t>5GS network register or deregister over non-3GPP access +C5GRDN3GPP</w:t>
      </w:r>
      <w:bookmarkEnd w:id="4940"/>
    </w:p>
    <w:p w14:paraId="64B19284" w14:textId="20EB51EE" w:rsidR="00F86B68" w:rsidRPr="00C44D1B" w:rsidRDefault="00F86B68" w:rsidP="00F86B68">
      <w:pPr>
        <w:pStyle w:val="TH"/>
      </w:pPr>
      <w:bookmarkStart w:id="4941" w:name="_CRTable10_1_861"/>
      <w:r w:rsidRPr="00C44D1B">
        <w:t>Table </w:t>
      </w:r>
      <w:bookmarkEnd w:id="4941"/>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6C505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6C5056">
            <w:pPr>
              <w:pStyle w:val="TAH"/>
            </w:pPr>
            <w:r w:rsidRPr="00C44D1B">
              <w:t>Possible Response(s)</w:t>
            </w:r>
          </w:p>
        </w:tc>
      </w:tr>
      <w:tr w:rsidR="00F86B68" w:rsidRPr="00C44D1B"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6C505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6C505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6C5056">
            <w:pPr>
              <w:spacing w:line="200" w:lineRule="exact"/>
            </w:pPr>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r w:rsidRPr="00C44D1B">
        <w:rPr>
          <w:rFonts w:ascii="Courier New" w:hAnsi="Courier New"/>
        </w:rPr>
        <w:t>&lt;state&gt;</w:t>
      </w:r>
      <w:r w:rsidRPr="00C44D1B">
        <w:t>: integer type; indicates the state of 5GS registration over non-3GPP access</w:t>
      </w:r>
    </w:p>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4942" w:name="_CR10_1_87"/>
    <w:bookmarkStart w:id="4943" w:name="_Toc202525263"/>
    <w:bookmarkEnd w:id="4942"/>
    <w:p w14:paraId="40F9FFB2" w14:textId="4B22C2D9" w:rsidR="00AE0CDA" w:rsidRPr="00C44D1B" w:rsidRDefault="00B01C0A" w:rsidP="00AE0CDA">
      <w:pPr>
        <w:pStyle w:val="Heading3"/>
        <w:rPr>
          <w:sz w:val="24"/>
          <w:szCs w:val="24"/>
        </w:rPr>
      </w:pPr>
      <w:sdt>
        <w:sdtPr>
          <w:tag w:val="goog_rdk_10"/>
          <w:id w:val="-674188239"/>
        </w:sdtPr>
        <w:sdtEndPr/>
        <w:sdtContent>
          <w:r w:rsidR="0002411F" w:rsidRPr="00C44D1B">
            <w:t>10.1.87</w:t>
          </w:r>
          <w:r w:rsidR="00AE0CDA" w:rsidRPr="00C44D1B">
            <w:tab/>
            <w:t>Define MBS session context +CMSCONT</w:t>
          </w:r>
        </w:sdtContent>
      </w:sdt>
      <w:bookmarkEnd w:id="4943"/>
    </w:p>
    <w:p w14:paraId="51D314F9" w14:textId="74950E32" w:rsidR="00AE0CDA" w:rsidRPr="00C44D1B" w:rsidRDefault="00B01C0A" w:rsidP="00100605">
      <w:pPr>
        <w:pStyle w:val="TH"/>
        <w:rPr>
          <w:rFonts w:eastAsia="Arial"/>
        </w:rPr>
      </w:pPr>
      <w:sdt>
        <w:sdtPr>
          <w:tag w:val="goog_rdk_12"/>
          <w:id w:val="865875660"/>
        </w:sdtPr>
        <w:sdtEndPr/>
        <w:sdtContent>
          <w:bookmarkStart w:id="4944" w:name="_CRTable10_1_871"/>
          <w:r w:rsidR="00AE0CDA" w:rsidRPr="00C44D1B">
            <w:rPr>
              <w:rFonts w:eastAsia="Arial"/>
            </w:rPr>
            <w:t>Table </w:t>
          </w:r>
          <w:bookmarkEnd w:id="4944"/>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945" w:name="_heading=h.26in1rg" w:colFirst="0" w:colLast="0" w:displacedByCustomXml="next"/>
      <w:bookmarkEnd w:id="4945" w:displacedByCustomXml="next"/>
      <w:sdt>
        <w:sdtPr>
          <w:tag w:val="goog_rdk_14"/>
          <w:id w:val="-626937038"/>
        </w:sdtPr>
        <w:sdtEndPr/>
        <w:sdtContent>
          <w:tr w:rsidR="00AE0CDA" w:rsidRPr="00C44D1B"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Pr="00C44D1B" w:rsidRDefault="00B01C0A"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sidRPr="00C44D1B">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Pr="00C44D1B" w:rsidRDefault="00B01C0A"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sidRPr="00C44D1B">
                          <w:rPr>
                            <w:rFonts w:ascii="Arial" w:eastAsia="Arial" w:hAnsi="Arial" w:cs="Arial"/>
                            <w:b/>
                            <w:color w:val="000000"/>
                            <w:sz w:val="18"/>
                            <w:szCs w:val="18"/>
                          </w:rPr>
                          <w:t>Possible Response(s)</w:t>
                        </w:r>
                      </w:sdtContent>
                    </w:sdt>
                  </w:p>
                </w:sdtContent>
              </w:sdt>
            </w:tc>
          </w:tr>
        </w:sdtContent>
      </w:sdt>
      <w:bookmarkStart w:id="4946" w:name="_heading=h.lnxbz9" w:colFirst="0" w:colLast="0" w:displacedByCustomXml="next"/>
      <w:bookmarkEnd w:id="4946" w:displacedByCustomXml="next"/>
      <w:sdt>
        <w:sdtPr>
          <w:tag w:val="goog_rdk_19"/>
          <w:id w:val="-172028592"/>
        </w:sdtPr>
        <w:sdtEndPr/>
        <w:sdtContent>
          <w:tr w:rsidR="00AE0CDA" w:rsidRPr="00C44D1B"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Pr="00C44D1B" w:rsidRDefault="00B01C0A" w:rsidP="00803F9F">
                    <w:pPr>
                      <w:rPr>
                        <w:rFonts w:ascii="Courier New" w:eastAsia="Courier New" w:hAnsi="Courier New" w:cs="Courier New"/>
                        <w:color w:val="000000"/>
                      </w:rPr>
                    </w:pPr>
                    <w:sdt>
                      <w:sdtPr>
                        <w:tag w:val="goog_rdk_20"/>
                        <w:id w:val="-316572514"/>
                      </w:sdtPr>
                      <w:sdtEnd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Pr="00C44D1B" w:rsidRDefault="00B01C0A" w:rsidP="00803F9F">
                    <w:pPr>
                      <w:spacing w:line="200" w:lineRule="auto"/>
                      <w:rPr>
                        <w:rFonts w:ascii="Courier New" w:eastAsia="Courier New" w:hAnsi="Courier New" w:cs="Courier New"/>
                        <w:color w:val="000000"/>
                      </w:rPr>
                    </w:pPr>
                    <w:sdt>
                      <w:sdtPr>
                        <w:tag w:val="goog_rdk_22"/>
                        <w:id w:val="1973398969"/>
                      </w:sdtPr>
                      <w:sdtEndPr/>
                      <w:sdtContent>
                        <w:r w:rsidR="00AE0CDA" w:rsidRPr="00C44D1B">
                          <w:rPr>
                            <w:rFonts w:ascii="Courier New" w:eastAsia="Courier New" w:hAnsi="Courier New" w:cs="Courier New"/>
                            <w:i/>
                          </w:rPr>
                          <w:t>+CME ERROR: &lt;err&gt;</w:t>
                        </w:r>
                      </w:sdtContent>
                    </w:sdt>
                  </w:p>
                </w:sdtContent>
              </w:sdt>
            </w:tc>
          </w:tr>
        </w:sdtContent>
      </w:sdt>
      <w:bookmarkStart w:id="4947" w:name="_heading=h.35nkun2" w:colFirst="0" w:colLast="0" w:displacedByCustomXml="next"/>
      <w:bookmarkEnd w:id="4947" w:displacedByCustomXml="next"/>
      <w:sdt>
        <w:sdtPr>
          <w:tag w:val="goog_rdk_24"/>
          <w:id w:val="1925754224"/>
        </w:sdtPr>
        <w:sdtEndPr/>
        <w:sdtContent>
          <w:tr w:rsidR="00AE0CDA" w:rsidRPr="00C44D1B"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Pr="00C44D1B" w:rsidRDefault="00B01C0A" w:rsidP="00803F9F">
                    <w:pPr>
                      <w:spacing w:line="200" w:lineRule="auto"/>
                      <w:rPr>
                        <w:rFonts w:ascii="Courier New" w:eastAsia="Courier New" w:hAnsi="Courier New" w:cs="Courier New"/>
                        <w:color w:val="000000"/>
                      </w:rPr>
                    </w:pPr>
                    <w:sdt>
                      <w:sdtPr>
                        <w:tag w:val="goog_rdk_25"/>
                        <w:id w:val="-28281536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Pr="00C44D1B" w:rsidRDefault="00B01C0A" w:rsidP="00803F9F">
                    <w:pPr>
                      <w:rPr>
                        <w:rFonts w:ascii="Courier New" w:eastAsia="Courier New" w:hAnsi="Courier New" w:cs="Courier New"/>
                        <w:color w:val="000000"/>
                      </w:rPr>
                    </w:pPr>
                    <w:sdt>
                      <w:sdtPr>
                        <w:tag w:val="goog_rdk_27"/>
                        <w:id w:val="-1156914091"/>
                      </w:sdtPr>
                      <w:sdtEnd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Pr="00C44D1B" w:rsidRDefault="00B01C0A" w:rsidP="00803F9F">
                    <w:pPr>
                      <w:rPr>
                        <w:rFonts w:ascii="Courier New" w:eastAsia="Courier New" w:hAnsi="Courier New" w:cs="Courier New"/>
                      </w:rPr>
                    </w:pPr>
                    <w:sdt>
                      <w:sdtPr>
                        <w:tag w:val="goog_rdk_29"/>
                        <w:id w:val="2106683989"/>
                      </w:sdtPr>
                      <w:sdtEnd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Pr="00C44D1B" w:rsidRDefault="00B01C0A" w:rsidP="00803F9F">
                    <w:pPr>
                      <w:rPr>
                        <w:rFonts w:ascii="Courier New" w:eastAsia="Courier New" w:hAnsi="Courier New" w:cs="Courier New"/>
                        <w:color w:val="000000"/>
                      </w:rPr>
                    </w:pPr>
                    <w:sdt>
                      <w:sdtPr>
                        <w:tag w:val="goog_rdk_31"/>
                        <w:id w:val="-1043825839"/>
                      </w:sdtPr>
                      <w:sdtEnd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4948" w:name="_heading=h.1ksv4uv" w:colFirst="0" w:colLast="0" w:displacedByCustomXml="next"/>
      <w:bookmarkEnd w:id="4948" w:displacedByCustomXml="next"/>
      <w:sdt>
        <w:sdtPr>
          <w:tag w:val="goog_rdk_33"/>
          <w:id w:val="-552533211"/>
        </w:sdtPr>
        <w:sdtEndPr/>
        <w:sdtContent>
          <w:tr w:rsidR="00AE0CDA" w:rsidRPr="00C44D1B"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Pr="00C44D1B" w:rsidRDefault="00B01C0A" w:rsidP="00803F9F">
                    <w:pPr>
                      <w:spacing w:line="200" w:lineRule="auto"/>
                      <w:rPr>
                        <w:color w:val="000000"/>
                      </w:rPr>
                    </w:pPr>
                    <w:sdt>
                      <w:sdtPr>
                        <w:tag w:val="goog_rdk_34"/>
                        <w:id w:val="-8823918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949" w:name="_heading=h.44sinio" w:colFirst="0" w:colLast="0" w:displacedByCustomXml="next"/>
              <w:bookmarkEnd w:id="4949" w:displacedByCustomXml="next"/>
              <w:sdt>
                <w:sdtPr>
                  <w:tag w:val="goog_rdk_37"/>
                  <w:id w:val="-1858499987"/>
                </w:sdtPr>
                <w:sdtEndPr/>
                <w:sdtContent>
                  <w:p w14:paraId="26BDF560" w14:textId="77777777" w:rsidR="00AE0CDA" w:rsidRPr="00C44D1B" w:rsidRDefault="00B01C0A" w:rsidP="00803F9F">
                    <w:pPr>
                      <w:rPr>
                        <w:rFonts w:ascii="Courier New" w:eastAsia="Courier New" w:hAnsi="Courier New" w:cs="Courier New"/>
                      </w:rPr>
                    </w:pPr>
                    <w:sdt>
                      <w:sdtPr>
                        <w:tag w:val="goog_rdk_36"/>
                        <w:id w:val="61154485"/>
                      </w:sdtPr>
                      <w:sdtEnd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Pr="00C44D1B" w:rsidRDefault="00B01C0A"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Pr="00C44D1B" w:rsidRDefault="00B01C0A" w:rsidP="00AE0CDA">
          <w:pPr>
            <w:keepNext/>
            <w:rPr>
              <w:b/>
              <w:color w:val="000000"/>
            </w:rPr>
          </w:pPr>
          <w:sdt>
            <w:sdtPr>
              <w:tag w:val="goog_rdk_41"/>
              <w:id w:val="-1256046389"/>
            </w:sdtPr>
            <w:sdtEndPr/>
            <w:sdtContent>
              <w:r w:rsidR="00AE0CDA" w:rsidRPr="00C44D1B">
                <w:rPr>
                  <w:b/>
                  <w:color w:val="000000"/>
                </w:rPr>
                <w:t>Description</w:t>
              </w:r>
            </w:sdtContent>
          </w:sdt>
        </w:p>
      </w:sdtContent>
    </w:sdt>
    <w:sdt>
      <w:sdtPr>
        <w:tag w:val="goog_rdk_46"/>
        <w:id w:val="-1389096869"/>
      </w:sdtPr>
      <w:sdtEndPr/>
      <w:sdtContent>
        <w:p w14:paraId="3D0335C1" w14:textId="77777777" w:rsidR="00AE0CDA" w:rsidRPr="00C44D1B" w:rsidRDefault="00B01C0A" w:rsidP="00AE0CDA">
          <w:sdt>
            <w:sdtPr>
              <w:tag w:val="goog_rdk_43"/>
              <w:id w:val="1810130691"/>
            </w:sdtPr>
            <w:sdtEnd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End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4950" w:name="_heading=h.2jxsxqh" w:colFirst="0" w:colLast="0"/>
          <w:bookmarkEnd w:id="4950"/>
          <w:sdt>
            <w:sdtPr>
              <w:tag w:val="goog_rdk_45"/>
              <w:id w:val="-1007828735"/>
            </w:sdtPr>
            <w:sdtEnd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sdt>
      <w:sdtPr>
        <w:tag w:val="goog_rdk_48"/>
        <w:id w:val="1099304194"/>
      </w:sdtPr>
      <w:sdtEndPr/>
      <w:sdtContent>
        <w:p w14:paraId="3F31FEC9" w14:textId="77777777" w:rsidR="00AE0CDA" w:rsidRPr="00C44D1B" w:rsidRDefault="00B01C0A" w:rsidP="00AE0CDA">
          <w:sdt>
            <w:sdtPr>
              <w:tag w:val="goog_rdk_47"/>
              <w:id w:val="-1153285626"/>
            </w:sdtPr>
            <w:sdtEndPr/>
            <w:sdtContent>
              <w:r w:rsidR="00AE0CDA" w:rsidRPr="00C44D1B">
                <w:t>The read command returns the current settings for each defined MBS session.</w:t>
              </w:r>
            </w:sdtContent>
          </w:sdt>
        </w:p>
      </w:sdtContent>
    </w:sdt>
    <w:bookmarkStart w:id="4951" w:name="_heading=h.z337ya" w:colFirst="0" w:colLast="0" w:displacedByCustomXml="next"/>
    <w:bookmarkEnd w:id="4951" w:displacedByCustomXml="next"/>
    <w:sdt>
      <w:sdtPr>
        <w:tag w:val="goog_rdk_50"/>
        <w:id w:val="-1836829920"/>
      </w:sdtPr>
      <w:sdtEndPr/>
      <w:sdtContent>
        <w:p w14:paraId="7C083E68" w14:textId="77777777" w:rsidR="00AE0CDA" w:rsidRPr="00C44D1B" w:rsidRDefault="00B01C0A" w:rsidP="00AE0CDA">
          <w:sdt>
            <w:sdtPr>
              <w:tag w:val="goog_rdk_49"/>
              <w:id w:val="1185711987"/>
            </w:sdtPr>
            <w:sdtEndPr/>
            <w:sdtContent>
              <w:r w:rsidR="00AE0CDA" w:rsidRPr="00C44D1B">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Pr="00C44D1B" w:rsidRDefault="00B01C0A" w:rsidP="00AE0CDA">
          <w:pPr>
            <w:keepNext/>
            <w:rPr>
              <w:b/>
              <w:color w:val="000000"/>
            </w:rPr>
          </w:pPr>
          <w:sdt>
            <w:sdtPr>
              <w:tag w:val="goog_rdk_51"/>
              <w:id w:val="-1679413737"/>
            </w:sdtPr>
            <w:sdtEndPr/>
            <w:sdtContent>
              <w:r w:rsidR="00AE0CDA" w:rsidRPr="00C44D1B">
                <w:rPr>
                  <w:b/>
                  <w:color w:val="000000"/>
                </w:rPr>
                <w:t>Defined values</w:t>
              </w:r>
            </w:sdtContent>
          </w:sdt>
        </w:p>
      </w:sdtContent>
    </w:sdt>
    <w:sdt>
      <w:sdtPr>
        <w:tag w:val="goog_rdk_54"/>
        <w:id w:val="-1345385517"/>
      </w:sdtPr>
      <w:sdtEndPr/>
      <w:sdtContent>
        <w:p w14:paraId="6B33D843" w14:textId="77777777" w:rsidR="00AE0CDA" w:rsidRPr="00C44D1B" w:rsidRDefault="00B01C0A" w:rsidP="00100605">
          <w:pPr>
            <w:pStyle w:val="B1"/>
          </w:pPr>
          <w:sdt>
            <w:sdtPr>
              <w:tag w:val="goog_rdk_53"/>
              <w:id w:val="-897284457"/>
            </w:sdtPr>
            <w:sdtEnd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EndPr/>
      <w:sdtContent>
        <w:p w14:paraId="3EFC74AE" w14:textId="77777777" w:rsidR="00AE0CDA" w:rsidRPr="00C44D1B" w:rsidRDefault="00B01C0A" w:rsidP="00100605">
          <w:pPr>
            <w:pStyle w:val="B1"/>
          </w:pPr>
          <w:sdt>
            <w:sdtPr>
              <w:tag w:val="goog_rdk_55"/>
              <w:id w:val="-234549893"/>
            </w:sdtPr>
            <w:sdtEnd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sdt>
      <w:sdtPr>
        <w:tag w:val="goog_rdk_58"/>
        <w:id w:val="776764215"/>
      </w:sdtPr>
      <w:sdtEndPr/>
      <w:sdtContent>
        <w:p w14:paraId="7615183D" w14:textId="77777777" w:rsidR="00AE0CDA" w:rsidRPr="00C44D1B" w:rsidRDefault="00B01C0A" w:rsidP="00100605">
          <w:pPr>
            <w:pStyle w:val="B1"/>
          </w:pPr>
          <w:sdt>
            <w:sdtPr>
              <w:tag w:val="goog_rdk_57"/>
              <w:id w:val="-44382634"/>
            </w:sdtPr>
            <w:sdtEndPr/>
            <w:sdtContent>
              <w:r w:rsidR="00AE0CDA" w:rsidRPr="00C44D1B">
                <w:t>0</w:t>
              </w:r>
              <w:r w:rsidR="00AE0CDA" w:rsidRPr="00C44D1B">
                <w:tab/>
                <w:t>Temporary Mobile Group Identity (TMGI)</w:t>
              </w:r>
            </w:sdtContent>
          </w:sdt>
        </w:p>
      </w:sdtContent>
    </w:sdt>
    <w:sdt>
      <w:sdtPr>
        <w:tag w:val="goog_rdk_60"/>
        <w:id w:val="1303884586"/>
      </w:sdtPr>
      <w:sdtEndPr/>
      <w:sdtContent>
        <w:p w14:paraId="224FE4FB" w14:textId="77777777" w:rsidR="00AE0CDA" w:rsidRPr="00C44D1B" w:rsidRDefault="00B01C0A" w:rsidP="00100605">
          <w:pPr>
            <w:pStyle w:val="B1"/>
          </w:pPr>
          <w:sdt>
            <w:sdtPr>
              <w:tag w:val="goog_rdk_59"/>
              <w:id w:val="1002475397"/>
            </w:sdtPr>
            <w:sdtEndPr/>
            <w:sdtContent>
              <w:r w:rsidR="00AE0CDA" w:rsidRPr="00C44D1B">
                <w:t>1</w:t>
              </w:r>
              <w:r w:rsidR="00AE0CDA" w:rsidRPr="00C44D1B">
                <w:tab/>
                <w:t>Source specific IP multicast address for IPv4</w:t>
              </w:r>
            </w:sdtContent>
          </w:sdt>
        </w:p>
      </w:sdtContent>
    </w:sdt>
    <w:sdt>
      <w:sdtPr>
        <w:tag w:val="goog_rdk_62"/>
        <w:id w:val="-663158227"/>
      </w:sdtPr>
      <w:sdtEndPr/>
      <w:sdtContent>
        <w:p w14:paraId="6E103EBB" w14:textId="77777777" w:rsidR="00AE0CDA" w:rsidRPr="00C44D1B" w:rsidRDefault="00B01C0A" w:rsidP="00100605">
          <w:pPr>
            <w:pStyle w:val="B1"/>
          </w:pPr>
          <w:sdt>
            <w:sdtPr>
              <w:tag w:val="goog_rdk_61"/>
              <w:id w:val="-1473208845"/>
            </w:sdtPr>
            <w:sdtEndPr/>
            <w:sdtContent>
              <w:r w:rsidR="00AE0CDA" w:rsidRPr="00C44D1B">
                <w:t>2</w:t>
              </w:r>
              <w:r w:rsidR="00AE0CDA" w:rsidRPr="00C44D1B">
                <w:tab/>
                <w:t>Source specific IP multicast address for IPv6</w:t>
              </w:r>
            </w:sdtContent>
          </w:sdt>
        </w:p>
      </w:sdtContent>
    </w:sdt>
    <w:sdt>
      <w:sdtPr>
        <w:tag w:val="goog_rdk_72"/>
        <w:id w:val="1297877333"/>
      </w:sdtPr>
      <w:sdtEndPr/>
      <w:sdtContent>
        <w:p w14:paraId="00438C11" w14:textId="77777777" w:rsidR="00AE0CDA" w:rsidRPr="00C44D1B" w:rsidRDefault="00B01C0A" w:rsidP="00100605">
          <w:pPr>
            <w:pStyle w:val="B1"/>
            <w:rPr>
              <w:rFonts w:ascii="Courier New" w:eastAsia="Courier New" w:hAnsi="Courier New" w:cs="Courier New"/>
            </w:rPr>
          </w:pPr>
          <w:sdt>
            <w:sdtPr>
              <w:tag w:val="goog_rdk_63"/>
              <w:id w:val="-1129235741"/>
            </w:sdtPr>
            <w:sdtEnd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EndPr/>
            <w:sdtContent>
              <w:r w:rsidR="00AE0CDA" w:rsidRPr="00C44D1B">
                <w:t>v4 and IPv6</w:t>
              </w:r>
            </w:sdtContent>
          </w:sdt>
          <w:sdt>
            <w:sdtPr>
              <w:tag w:val="goog_rdk_65"/>
              <w:id w:val="-1955387181"/>
            </w:sdtPr>
            <w:sdtEndPr/>
            <w:sdtContent>
              <w:r w:rsidR="00AE0CDA" w:rsidRPr="00C44D1B">
                <w:t xml:space="preserve"> </w:t>
              </w:r>
            </w:sdtContent>
          </w:sdt>
          <w:sdt>
            <w:sdtPr>
              <w:tag w:val="goog_rdk_66"/>
              <w:id w:val="1896546411"/>
            </w:sdtPr>
            <w:sdtEnd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rsidRPr="00C44D1B">
                <w:t xml:space="preserve"> For TMGI, the string is </w:t>
              </w:r>
            </w:sdtContent>
          </w:sdt>
          <w:sdt>
            <w:sdtPr>
              <w:tag w:val="goog_rdk_68"/>
              <w:id w:val="-1937587653"/>
            </w:sdtPr>
            <w:sdtEndPr/>
            <w:sdtContent>
              <w:r w:rsidR="00AE0CDA" w:rsidRPr="00C44D1B">
                <w:t xml:space="preserve">in hex format </w:t>
              </w:r>
            </w:sdtContent>
          </w:sdt>
          <w:sdt>
            <w:sdtPr>
              <w:tag w:val="goog_rdk_69"/>
              <w:id w:val="-1471276926"/>
            </w:sdtPr>
            <w:sdtEndPr/>
            <w:sdtContent>
              <w:r w:rsidR="00AE0CDA" w:rsidRPr="00C44D1B">
                <w:t>(</w:t>
              </w:r>
            </w:sdtContent>
          </w:sdt>
          <w:sdt>
            <w:sdtPr>
              <w:tag w:val="goog_rdk_70"/>
              <w:id w:val="-2072104055"/>
            </w:sdtPr>
            <w:sdtEndPr/>
            <w:sdtContent>
              <w:r w:rsidR="00AE0CDA" w:rsidRPr="00C44D1B">
                <w:t>refer 3GPP TS 23.003 [7], clause 30.2</w:t>
              </w:r>
            </w:sdtContent>
          </w:sdt>
          <w:sdt>
            <w:sdtPr>
              <w:tag w:val="goog_rdk_71"/>
              <w:id w:val="1876192094"/>
            </w:sdtPr>
            <w:sdtEndPr/>
            <w:sdtContent>
              <w:r w:rsidR="00AE0CDA" w:rsidRPr="00C44D1B">
                <w:t>).</w:t>
              </w:r>
            </w:sdtContent>
          </w:sdt>
        </w:p>
      </w:sdtContent>
    </w:sdt>
    <w:bookmarkStart w:id="4952" w:name="_heading=h.3j2qqm3" w:colFirst="0" w:colLast="0" w:displacedByCustomXml="next"/>
    <w:bookmarkEnd w:id="4952" w:displacedByCustomXml="next"/>
    <w:sdt>
      <w:sdtPr>
        <w:tag w:val="goog_rdk_74"/>
        <w:id w:val="-662710293"/>
      </w:sdtPr>
      <w:sdtEndPr/>
      <w:sdtContent>
        <w:p w14:paraId="3A610CAB" w14:textId="77777777" w:rsidR="00AE0CDA" w:rsidRPr="00C44D1B" w:rsidRDefault="00B01C0A" w:rsidP="00100605">
          <w:pPr>
            <w:pStyle w:val="B1"/>
            <w:rPr>
              <w:rFonts w:ascii="Courier New" w:eastAsia="Courier New" w:hAnsi="Courier New" w:cs="Courier New"/>
            </w:rPr>
          </w:pPr>
          <w:sdt>
            <w:sdtPr>
              <w:tag w:val="goog_rdk_73"/>
              <w:id w:val="1150492565"/>
            </w:sdtPr>
            <w:sdtEnd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sdt>
      <w:sdtPr>
        <w:tag w:val="goog_rdk_76"/>
        <w:id w:val="-1722437039"/>
      </w:sdtPr>
      <w:sdtEndPr/>
      <w:sdtContent>
        <w:p w14:paraId="382FC135" w14:textId="77777777" w:rsidR="00AE0CDA" w:rsidRPr="00C44D1B" w:rsidRDefault="00B01C0A" w:rsidP="00100605">
          <w:pPr>
            <w:pStyle w:val="B1"/>
          </w:pPr>
          <w:sdt>
            <w:sdtPr>
              <w:tag w:val="goog_rdk_75"/>
              <w:id w:val="-1239558039"/>
            </w:sdtPr>
            <w:sdtEndPr/>
            <w:sdtContent>
              <w:r w:rsidR="00AE0CDA" w:rsidRPr="00C44D1B">
                <w:t>0</w:t>
              </w:r>
              <w:r w:rsidR="00AE0CDA" w:rsidRPr="00C44D1B">
                <w:tab/>
                <w:t>Join MBS session</w:t>
              </w:r>
            </w:sdtContent>
          </w:sdt>
        </w:p>
      </w:sdtContent>
    </w:sdt>
    <w:sdt>
      <w:sdtPr>
        <w:tag w:val="goog_rdk_78"/>
        <w:id w:val="-1549524541"/>
      </w:sdtPr>
      <w:sdtEndPr/>
      <w:sdtContent>
        <w:p w14:paraId="1B13E240" w14:textId="77777777" w:rsidR="00AE0CDA" w:rsidRPr="00C44D1B" w:rsidRDefault="00B01C0A" w:rsidP="00100605">
          <w:pPr>
            <w:pStyle w:val="B1"/>
          </w:pPr>
          <w:sdt>
            <w:sdtPr>
              <w:tag w:val="goog_rdk_77"/>
              <w:id w:val="653490608"/>
            </w:sdtPr>
            <w:sdtEndPr/>
            <w:sdtContent>
              <w:r w:rsidR="00AE0CDA" w:rsidRPr="00C44D1B">
                <w:t>1</w:t>
              </w:r>
              <w:r w:rsidR="00AE0CDA" w:rsidRPr="00C44D1B">
                <w:tab/>
                <w:t>Leave MBS session</w:t>
              </w:r>
            </w:sdtContent>
          </w:sdt>
        </w:p>
      </w:sdtContent>
    </w:sdt>
    <w:bookmarkStart w:id="4953" w:name="_CR10_1_88"/>
    <w:bookmarkStart w:id="4954" w:name="_Toc202525264"/>
    <w:bookmarkEnd w:id="4953"/>
    <w:p w14:paraId="75B2438A" w14:textId="254CBE5C" w:rsidR="004756CE" w:rsidRPr="00C44D1B" w:rsidRDefault="00B01C0A" w:rsidP="004756CE">
      <w:pPr>
        <w:pStyle w:val="Heading3"/>
        <w:rPr>
          <w:sz w:val="24"/>
          <w:szCs w:val="24"/>
        </w:rPr>
      </w:pPr>
      <w:sdt>
        <w:sdtPr>
          <w:tag w:val="goog_rdk_80"/>
          <w:id w:val="1919662946"/>
        </w:sdtPr>
        <w:sdtEndPr/>
        <w:sdtContent>
          <w:r w:rsidR="0002411F" w:rsidRPr="00C44D1B">
            <w:t>10.1.88</w:t>
          </w:r>
          <w:r w:rsidR="004756CE" w:rsidRPr="00C44D1B">
            <w:tab/>
            <w:t xml:space="preserve">MBS session read dynamic parameters +CMSRDP </w:t>
          </w:r>
        </w:sdtContent>
      </w:sdt>
      <w:bookmarkEnd w:id="4954"/>
    </w:p>
    <w:p w14:paraId="52D5FBD2" w14:textId="5B2A2A46" w:rsidR="004756CE" w:rsidRPr="00C44D1B" w:rsidRDefault="00B01C0A" w:rsidP="00100605">
      <w:pPr>
        <w:pStyle w:val="TH"/>
        <w:rPr>
          <w:rFonts w:eastAsia="Arial"/>
          <w:b w:val="0"/>
          <w:lang w:val="fr-FR"/>
        </w:rPr>
      </w:pPr>
      <w:sdt>
        <w:sdtPr>
          <w:tag w:val="goog_rdk_82"/>
          <w:id w:val="998389300"/>
        </w:sdtPr>
        <w:sdtEndPr/>
        <w:sdtContent>
          <w:bookmarkStart w:id="4955" w:name="_CRTable10_1_881"/>
          <w:r w:rsidR="004756CE" w:rsidRPr="00C44D1B">
            <w:rPr>
              <w:rFonts w:eastAsia="Arial"/>
              <w:lang w:val="fr-FR"/>
            </w:rPr>
            <w:t>Table </w:t>
          </w:r>
          <w:bookmarkEnd w:id="4955"/>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rsidRPr="00C44D1B" w14:paraId="738CBCAD" w14:textId="77777777" w:rsidTr="00803F9F">
            <w:trPr>
              <w:cantSplit/>
              <w:jc w:val="center"/>
            </w:trPr>
            <w:tc>
              <w:tcPr>
                <w:tcW w:w="2662" w:type="dxa"/>
              </w:tcPr>
              <w:sdt>
                <w:sdtPr>
                  <w:tag w:val="goog_rdk_86"/>
                  <w:id w:val="143246827"/>
                </w:sdtPr>
                <w:sdtEndPr/>
                <w:sdtContent>
                  <w:p w14:paraId="762A7656" w14:textId="77777777" w:rsidR="004756CE" w:rsidRPr="00C44D1B" w:rsidRDefault="00B01C0A"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sidRPr="00C44D1B">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Pr="00C44D1B" w:rsidRDefault="00B01C0A"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sidRPr="00C44D1B">
                          <w:rPr>
                            <w:rFonts w:ascii="Arial" w:eastAsia="Arial" w:hAnsi="Arial" w:cs="Arial"/>
                            <w:b/>
                            <w:color w:val="000000"/>
                            <w:sz w:val="18"/>
                            <w:szCs w:val="18"/>
                          </w:rPr>
                          <w:t>Possible response(s)</w:t>
                        </w:r>
                      </w:sdtContent>
                    </w:sdt>
                  </w:p>
                </w:sdtContent>
              </w:sdt>
            </w:tc>
          </w:tr>
        </w:sdtContent>
      </w:sdt>
      <w:bookmarkStart w:id="4956" w:name="_heading=h.1y810tw" w:colFirst="0" w:colLast="0" w:displacedByCustomXml="next"/>
      <w:bookmarkEnd w:id="4956" w:displacedByCustomXml="next"/>
      <w:sdt>
        <w:sdtPr>
          <w:tag w:val="goog_rdk_89"/>
          <w:id w:val="-101884597"/>
        </w:sdtPr>
        <w:sdtEndPr/>
        <w:sdtContent>
          <w:tr w:rsidR="004756CE" w:rsidRPr="00C44D1B" w14:paraId="4FA03F72" w14:textId="77777777" w:rsidTr="00803F9F">
            <w:trPr>
              <w:cantSplit/>
              <w:jc w:val="center"/>
            </w:trPr>
            <w:tc>
              <w:tcPr>
                <w:tcW w:w="2662" w:type="dxa"/>
              </w:tcPr>
              <w:sdt>
                <w:sdtPr>
                  <w:tag w:val="goog_rdk_91"/>
                  <w:id w:val="-867372915"/>
                </w:sdtPr>
                <w:sdtEndPr/>
                <w:sdtContent>
                  <w:p w14:paraId="792F2BC9" w14:textId="77777777" w:rsidR="004756CE" w:rsidRPr="00C44D1B" w:rsidRDefault="00B01C0A" w:rsidP="00803F9F">
                    <w:pPr>
                      <w:spacing w:after="20"/>
                      <w:rPr>
                        <w:rFonts w:ascii="Courier New" w:eastAsia="Courier New" w:hAnsi="Courier New" w:cs="Courier New"/>
                      </w:rPr>
                    </w:pPr>
                    <w:sdt>
                      <w:sdtPr>
                        <w:tag w:val="goog_rdk_90"/>
                        <w:id w:val="-957494857"/>
                      </w:sdtPr>
                      <w:sdtEnd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Pr="00C44D1B" w:rsidRDefault="00B01C0A" w:rsidP="00803F9F">
                    <w:pPr>
                      <w:rPr>
                        <w:rFonts w:ascii="Courier New" w:eastAsia="Courier New" w:hAnsi="Courier New" w:cs="Courier New"/>
                      </w:rPr>
                    </w:pPr>
                    <w:sdt>
                      <w:sdtPr>
                        <w:tag w:val="goog_rdk_92"/>
                        <w:id w:val="-1253352877"/>
                      </w:sdtPr>
                      <w:sdtEnd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Pr="00C44D1B" w:rsidRDefault="00B01C0A" w:rsidP="00803F9F">
                    <w:pPr>
                      <w:rPr>
                        <w:rFonts w:ascii="Courier New" w:eastAsia="Courier New" w:hAnsi="Courier New" w:cs="Courier New"/>
                      </w:rPr>
                    </w:pPr>
                    <w:sdt>
                      <w:sdtPr>
                        <w:tag w:val="goog_rdk_94"/>
                        <w:id w:val="1350985804"/>
                      </w:sdtPr>
                      <w:sdtEnd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Pr="00C44D1B" w:rsidRDefault="00B01C0A" w:rsidP="00803F9F">
                    <w:sdt>
                      <w:sdtPr>
                        <w:tag w:val="goog_rdk_96"/>
                        <w:id w:val="2029069288"/>
                      </w:sdtPr>
                      <w:sdtEndPr/>
                      <w:sdtContent>
                        <w:r w:rsidR="004756CE" w:rsidRPr="00C44D1B">
                          <w:rPr>
                            <w:rFonts w:ascii="Courier New" w:eastAsia="Courier New" w:hAnsi="Courier New" w:cs="Courier New"/>
                          </w:rPr>
                          <w:t>[...]]</w:t>
                        </w:r>
                      </w:sdtContent>
                    </w:sdt>
                  </w:p>
                </w:sdtContent>
              </w:sdt>
            </w:tc>
          </w:tr>
        </w:sdtContent>
      </w:sdt>
      <w:bookmarkStart w:id="4957" w:name="_heading=h.4i7ojhp" w:colFirst="0" w:colLast="0" w:displacedByCustomXml="next"/>
      <w:bookmarkEnd w:id="4957" w:displacedByCustomXml="next"/>
      <w:sdt>
        <w:sdtPr>
          <w:tag w:val="goog_rdk_98"/>
          <w:id w:val="587667648"/>
        </w:sdtPr>
        <w:sdtEndPr/>
        <w:sdtContent>
          <w:tr w:rsidR="004756CE" w:rsidRPr="00C44D1B" w14:paraId="583CB2B4" w14:textId="77777777" w:rsidTr="00803F9F">
            <w:trPr>
              <w:cantSplit/>
              <w:jc w:val="center"/>
            </w:trPr>
            <w:tc>
              <w:tcPr>
                <w:tcW w:w="2662" w:type="dxa"/>
              </w:tcPr>
              <w:sdt>
                <w:sdtPr>
                  <w:tag w:val="goog_rdk_100"/>
                  <w:id w:val="45959152"/>
                </w:sdtPr>
                <w:sdtEndPr/>
                <w:sdtContent>
                  <w:p w14:paraId="51AECE48" w14:textId="77777777" w:rsidR="004756CE" w:rsidRPr="00C44D1B" w:rsidRDefault="00B01C0A" w:rsidP="00803F9F">
                    <w:pPr>
                      <w:spacing w:after="20"/>
                      <w:rPr>
                        <w:rFonts w:ascii="Courier New" w:eastAsia="Courier New" w:hAnsi="Courier New" w:cs="Courier New"/>
                      </w:rPr>
                    </w:pPr>
                    <w:sdt>
                      <w:sdtPr>
                        <w:tag w:val="goog_rdk_99"/>
                        <w:id w:val="1758703407"/>
                      </w:sdtPr>
                      <w:sdtEndPr/>
                      <w:sdtContent>
                        <w:r w:rsidR="004756CE" w:rsidRPr="00C44D1B">
                          <w:rPr>
                            <w:rFonts w:ascii="Courier New" w:eastAsia="Courier New" w:hAnsi="Courier New" w:cs="Courier New"/>
                          </w:rPr>
                          <w:t>+CMSRDP=?</w:t>
                        </w:r>
                      </w:sdtContent>
                    </w:sdt>
                  </w:p>
                </w:sdtContent>
              </w:sdt>
            </w:tc>
            <w:tc>
              <w:tcPr>
                <w:tcW w:w="5928" w:type="dxa"/>
              </w:tcPr>
              <w:bookmarkStart w:id="4958" w:name="_heading=h.2xcytpi" w:colFirst="0" w:colLast="0" w:displacedByCustomXml="next"/>
              <w:bookmarkEnd w:id="4958" w:displacedByCustomXml="next"/>
              <w:sdt>
                <w:sdtPr>
                  <w:tag w:val="goog_rdk_102"/>
                  <w:id w:val="1413201326"/>
                </w:sdtPr>
                <w:sdtEndPr/>
                <w:sdtContent>
                  <w:p w14:paraId="3A2C8024" w14:textId="77777777" w:rsidR="004756CE" w:rsidRPr="00C44D1B" w:rsidRDefault="00B01C0A" w:rsidP="00803F9F">
                    <w:pPr>
                      <w:spacing w:after="20"/>
                      <w:rPr>
                        <w:rFonts w:ascii="Courier New" w:eastAsia="Courier New" w:hAnsi="Courier New" w:cs="Courier New"/>
                      </w:rPr>
                    </w:pPr>
                    <w:sdt>
                      <w:sdtPr>
                        <w:tag w:val="goog_rdk_101"/>
                        <w:id w:val="275225048"/>
                      </w:sdtPr>
                      <w:sdtEnd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Pr="00C44D1B" w:rsidRDefault="00B01C0A" w:rsidP="004756CE">
          <w:sdt>
            <w:sdtPr>
              <w:tag w:val="goog_rdk_104"/>
              <w:id w:val="-995261995"/>
            </w:sdtPr>
            <w:sdtEndPr/>
            <w:sdtContent/>
          </w:sdt>
        </w:p>
      </w:sdtContent>
    </w:sdt>
    <w:sdt>
      <w:sdtPr>
        <w:tag w:val="goog_rdk_107"/>
        <w:id w:val="421916386"/>
      </w:sdtPr>
      <w:sdtEndPr/>
      <w:sdtContent>
        <w:p w14:paraId="47F98635" w14:textId="77777777" w:rsidR="004756CE" w:rsidRPr="00C44D1B" w:rsidRDefault="00B01C0A" w:rsidP="004756CE">
          <w:pPr>
            <w:keepNext/>
            <w:rPr>
              <w:b/>
            </w:rPr>
          </w:pPr>
          <w:sdt>
            <w:sdtPr>
              <w:tag w:val="goog_rdk_106"/>
              <w:id w:val="1153874846"/>
            </w:sdtPr>
            <w:sdtEndPr/>
            <w:sdtContent>
              <w:r w:rsidR="004756CE" w:rsidRPr="00C44D1B">
                <w:rPr>
                  <w:b/>
                </w:rPr>
                <w:t>Description</w:t>
              </w:r>
            </w:sdtContent>
          </w:sdt>
        </w:p>
      </w:sdtContent>
    </w:sdt>
    <w:bookmarkStart w:id="4959" w:name="_heading=h.1ci93xb" w:colFirst="0" w:colLast="0" w:displacedByCustomXml="next"/>
    <w:bookmarkEnd w:id="4959" w:displacedByCustomXml="next"/>
    <w:sdt>
      <w:sdtPr>
        <w:tag w:val="goog_rdk_109"/>
        <w:id w:val="-769155838"/>
      </w:sdtPr>
      <w:sdtEndPr/>
      <w:sdtContent>
        <w:sdt>
          <w:sdtPr>
            <w:tag w:val="goog_rdk_108"/>
            <w:id w:val="-1027175393"/>
          </w:sdtPr>
          <w:sdtEnd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4960" w:name="_heading=h.3whwml4" w:colFirst="0" w:colLast="0" w:displacedByCustomXml="next"/>
    <w:bookmarkEnd w:id="4960" w:displacedByCustomXml="next"/>
    <w:sdt>
      <w:sdtPr>
        <w:tag w:val="goog_rdk_111"/>
        <w:id w:val="1524056652"/>
      </w:sdtPr>
      <w:sdtEndPr/>
      <w:sdtContent>
        <w:p w14:paraId="3D339868" w14:textId="77777777" w:rsidR="004756CE" w:rsidRPr="00C44D1B" w:rsidRDefault="00B01C0A" w:rsidP="004756CE">
          <w:sdt>
            <w:sdtPr>
              <w:tag w:val="goog_rdk_110"/>
              <w:id w:val="-1300841728"/>
            </w:sdtPr>
            <w:sdtEnd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sdt>
      <w:sdtPr>
        <w:tag w:val="goog_rdk_113"/>
        <w:id w:val="-1592387050"/>
      </w:sdtPr>
      <w:sdtEndPr/>
      <w:sdtContent>
        <w:p w14:paraId="7F6AAECF" w14:textId="77777777" w:rsidR="004756CE" w:rsidRPr="00C44D1B" w:rsidRDefault="00B01C0A" w:rsidP="004756CE">
          <w:pPr>
            <w:rPr>
              <w:b/>
            </w:rPr>
          </w:pPr>
          <w:sdt>
            <w:sdtPr>
              <w:tag w:val="goog_rdk_112"/>
              <w:id w:val="-1221901295"/>
            </w:sdtPr>
            <w:sdtEndPr/>
            <w:sdtContent>
              <w:r w:rsidR="004756CE" w:rsidRPr="00C44D1B">
                <w:rPr>
                  <w:b/>
                </w:rPr>
                <w:t>Defined values</w:t>
              </w:r>
            </w:sdtContent>
          </w:sdt>
        </w:p>
      </w:sdtContent>
    </w:sdt>
    <w:bookmarkStart w:id="4961" w:name="_heading=h.2bn6wsx" w:colFirst="0" w:colLast="0" w:displacedByCustomXml="next"/>
    <w:bookmarkEnd w:id="4961" w:displacedByCustomXml="next"/>
    <w:sdt>
      <w:sdtPr>
        <w:tag w:val="goog_rdk_115"/>
        <w:id w:val="-1322658180"/>
      </w:sdtPr>
      <w:sdtEndPr/>
      <w:sdtContent>
        <w:p w14:paraId="3AC14405" w14:textId="77777777" w:rsidR="004756CE" w:rsidRPr="00C44D1B" w:rsidRDefault="00B01C0A" w:rsidP="00100605">
          <w:pPr>
            <w:pStyle w:val="B1"/>
          </w:pPr>
          <w:sdt>
            <w:sdtPr>
              <w:tag w:val="goog_rdk_114"/>
              <w:id w:val="172623355"/>
            </w:sdtPr>
            <w:sdtEnd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Pr="00C44D1B" w:rsidRDefault="00B01C0A" w:rsidP="00100605">
          <w:pPr>
            <w:pStyle w:val="B1"/>
          </w:pPr>
          <w:sdt>
            <w:sdtPr>
              <w:tag w:val="goog_rdk_116"/>
              <w:id w:val="-1348167122"/>
            </w:sdtPr>
            <w:sdtEnd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EndPr/>
            <w:sdtContent>
              <w:r w:rsidR="004756CE" w:rsidRPr="00C44D1B">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Pr="00C44D1B" w:rsidRDefault="00B01C0A" w:rsidP="00100605">
          <w:pPr>
            <w:pStyle w:val="B1"/>
          </w:pPr>
          <w:sdt>
            <w:sdtPr>
              <w:tag w:val="goog_rdk_120"/>
              <w:id w:val="-873470720"/>
            </w:sdtPr>
            <w:sdtEnd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Pr="00C44D1B" w:rsidRDefault="00B01C0A" w:rsidP="00100605">
          <w:pPr>
            <w:pStyle w:val="B1"/>
            <w:rPr>
              <w:rFonts w:ascii="Courier New" w:eastAsia="Courier New" w:hAnsi="Courier New" w:cs="Courier New"/>
            </w:rPr>
          </w:pPr>
          <w:sdt>
            <w:sdtPr>
              <w:tag w:val="goog_rdk_122"/>
              <w:id w:val="1777899722"/>
            </w:sdtPr>
            <w:sdtEnd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Pr="00C44D1B" w:rsidRDefault="00B01C0A" w:rsidP="00100605">
          <w:pPr>
            <w:pStyle w:val="B1"/>
            <w:rPr>
              <w:rFonts w:ascii="Courier New" w:eastAsia="Courier New" w:hAnsi="Courier New" w:cs="Courier New"/>
            </w:rPr>
          </w:pPr>
          <w:sdt>
            <w:sdtPr>
              <w:tag w:val="goog_rdk_124"/>
              <w:id w:val="1290868098"/>
            </w:sdtPr>
            <w:sdtEnd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Pr="00C44D1B" w:rsidRDefault="00B01C0A" w:rsidP="00100605">
          <w:pPr>
            <w:pStyle w:val="B1"/>
            <w:rPr>
              <w:rFonts w:ascii="Courier New" w:eastAsia="Courier New" w:hAnsi="Courier New" w:cs="Courier New"/>
            </w:rPr>
          </w:pPr>
          <w:sdt>
            <w:sdtPr>
              <w:tag w:val="goog_rdk_126"/>
              <w:id w:val="646170055"/>
            </w:sdtPr>
            <w:sdtEnd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B01C0A" w:rsidP="007A6091">
      <w:pPr>
        <w:pStyle w:val="B1"/>
        <w:rPr>
          <w:rFonts w:ascii="Courier New" w:eastAsia="Courier New" w:hAnsi="Courier New" w:cs="Courier New"/>
        </w:rPr>
      </w:pPr>
      <w:sdt>
        <w:sdtPr>
          <w:tag w:val="goog_rdk_128"/>
          <w:id w:val="672307162"/>
        </w:sdtPr>
        <w:sdtEnd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B01C0A" w:rsidP="007A6091">
      <w:pPr>
        <w:pStyle w:val="B1"/>
        <w:rPr>
          <w:rFonts w:ascii="Courier New" w:eastAsia="Courier New" w:hAnsi="Courier New" w:cs="Courier New"/>
        </w:rPr>
      </w:pPr>
      <w:sdt>
        <w:sdtPr>
          <w:tag w:val="goog_rdk_130"/>
          <w:id w:val="-311404055"/>
        </w:sdtPr>
        <w:sdtEnd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Pr="00C44D1B" w:rsidRDefault="00B01C0A" w:rsidP="00100605">
          <w:pPr>
            <w:pStyle w:val="B1"/>
            <w:rPr>
              <w:rFonts w:ascii="Courier New" w:eastAsia="Courier New" w:hAnsi="Courier New" w:cs="Courier New"/>
            </w:rPr>
          </w:pPr>
          <w:sdt>
            <w:sdtPr>
              <w:tag w:val="goog_rdk_132"/>
              <w:id w:val="1801639178"/>
            </w:sdtPr>
            <w:sdtEnd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EndPr/>
      <w:sdtContent>
        <w:p w14:paraId="38476725" w14:textId="7F76FE38" w:rsidR="004756CE" w:rsidRPr="00C44D1B" w:rsidRDefault="00B01C0A" w:rsidP="00100605">
          <w:pPr>
            <w:pStyle w:val="B1"/>
            <w:rPr>
              <w:rFonts w:ascii="Courier New" w:eastAsia="Courier New" w:hAnsi="Courier New" w:cs="Courier New"/>
            </w:rPr>
          </w:pPr>
          <w:sdt>
            <w:sdtPr>
              <w:tag w:val="goog_rdk_134"/>
              <w:id w:val="196897039"/>
            </w:sdtPr>
            <w:sdtEnd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EndPr/>
      <w:sdtContent>
        <w:p w14:paraId="264CC1E5" w14:textId="0E5692BF" w:rsidR="004756CE" w:rsidRPr="00C44D1B" w:rsidRDefault="00B01C0A" w:rsidP="00100605">
          <w:pPr>
            <w:pStyle w:val="B1"/>
            <w:rPr>
              <w:rFonts w:ascii="Courier New" w:eastAsia="Courier New" w:hAnsi="Courier New" w:cs="Courier New"/>
            </w:rPr>
          </w:pPr>
          <w:sdt>
            <w:sdtPr>
              <w:tag w:val="goog_rdk_136"/>
              <w:id w:val="652956952"/>
            </w:sdtPr>
            <w:sdtEnd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EndPr/>
      <w:sdtContent>
        <w:p w14:paraId="69B744A8" w14:textId="389D53BD" w:rsidR="004756CE" w:rsidRPr="00C44D1B" w:rsidRDefault="00B01C0A" w:rsidP="00100605">
          <w:pPr>
            <w:pStyle w:val="B1"/>
          </w:pPr>
          <w:sdt>
            <w:sdtPr>
              <w:tag w:val="goog_rdk_138"/>
              <w:id w:val="1872794674"/>
            </w:sdtPr>
            <w:sdtEnd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sdt>
      <w:sdtPr>
        <w:tag w:val="goog_rdk_141"/>
        <w:id w:val="-2002731711"/>
      </w:sdtPr>
      <w:sdtEndPr/>
      <w:sdtContent>
        <w:p w14:paraId="36D1D266" w14:textId="77777777" w:rsidR="004756CE" w:rsidRPr="00C44D1B" w:rsidRDefault="00B01C0A" w:rsidP="004756CE">
          <w:pPr>
            <w:rPr>
              <w:b/>
            </w:rPr>
          </w:pPr>
          <w:sdt>
            <w:sdtPr>
              <w:tag w:val="goog_rdk_140"/>
              <w:id w:val="-1245797005"/>
            </w:sdtPr>
            <w:sdtEndPr/>
            <w:sdtContent>
              <w:r w:rsidR="004756CE" w:rsidRPr="00C44D1B">
                <w:rPr>
                  <w:b/>
                </w:rPr>
                <w:t>Implementation</w:t>
              </w:r>
            </w:sdtContent>
          </w:sdt>
        </w:p>
      </w:sdtContent>
    </w:sdt>
    <w:sdt>
      <w:sdtPr>
        <w:tag w:val="goog_rdk_143"/>
        <w:id w:val="-1929265485"/>
      </w:sdtPr>
      <w:sdtEndPr/>
      <w:sdtContent>
        <w:p w14:paraId="2A816614" w14:textId="77777777" w:rsidR="004756CE" w:rsidRPr="00C44D1B" w:rsidRDefault="00B01C0A" w:rsidP="004756CE">
          <w:pPr>
            <w:rPr>
              <w:color w:val="000000"/>
            </w:rPr>
          </w:pPr>
          <w:sdt>
            <w:sdtPr>
              <w:tag w:val="goog_rdk_142"/>
              <w:id w:val="-689453146"/>
            </w:sdtPr>
            <w:sdtEnd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4962" w:name="_CR10_1_89"/>
      <w:bookmarkStart w:id="4963" w:name="_Toc99101667"/>
      <w:bookmarkStart w:id="4964" w:name="_Toc202525265"/>
      <w:bookmarkEnd w:id="4962"/>
      <w:r w:rsidRPr="00C44D1B">
        <w:t>10.1.89</w:t>
      </w:r>
      <w:r w:rsidRPr="00C44D1B">
        <w:tab/>
        <w:t>MBS session status reporting +CMSSR</w:t>
      </w:r>
      <w:bookmarkEnd w:id="4964"/>
    </w:p>
    <w:p w14:paraId="3FF4C11A" w14:textId="51C44F91" w:rsidR="00235249" w:rsidRPr="00C44D1B" w:rsidRDefault="00235249" w:rsidP="00235249">
      <w:pPr>
        <w:pStyle w:val="TH"/>
      </w:pPr>
      <w:bookmarkStart w:id="4965" w:name="_CRTable10_1_891"/>
      <w:r w:rsidRPr="00C44D1B">
        <w:t>Table </w:t>
      </w:r>
      <w:bookmarkEnd w:id="4965"/>
      <w:r w:rsidRPr="00C44D1B">
        <w:t>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03F9F">
        <w:trPr>
          <w:cantSplit/>
          <w:jc w:val="center"/>
        </w:trPr>
        <w:tc>
          <w:tcPr>
            <w:tcW w:w="3765" w:type="dxa"/>
          </w:tcPr>
          <w:p w14:paraId="2BA0E19B" w14:textId="77777777" w:rsidR="00235249" w:rsidRPr="00C44D1B" w:rsidRDefault="00235249" w:rsidP="00803F9F">
            <w:pPr>
              <w:pStyle w:val="TAH"/>
              <w:rPr>
                <w:rFonts w:ascii="Courier New" w:hAnsi="Courier New"/>
              </w:rPr>
            </w:pPr>
            <w:r w:rsidRPr="00C44D1B">
              <w:t>Command</w:t>
            </w:r>
          </w:p>
        </w:tc>
        <w:tc>
          <w:tcPr>
            <w:tcW w:w="4614" w:type="dxa"/>
          </w:tcPr>
          <w:p w14:paraId="55FBC502" w14:textId="77777777" w:rsidR="00235249" w:rsidRPr="00C44D1B" w:rsidRDefault="00235249" w:rsidP="00803F9F">
            <w:pPr>
              <w:pStyle w:val="TAH"/>
              <w:rPr>
                <w:rFonts w:ascii="Courier New" w:hAnsi="Courier New"/>
              </w:rPr>
            </w:pPr>
            <w:r w:rsidRPr="00C44D1B">
              <w:t>Possible response(s)</w:t>
            </w:r>
          </w:p>
        </w:tc>
      </w:tr>
      <w:tr w:rsidR="00235249" w:rsidRPr="00C44D1B" w14:paraId="3A080EF2" w14:textId="77777777" w:rsidTr="00803F9F">
        <w:trPr>
          <w:cantSplit/>
          <w:jc w:val="center"/>
        </w:trPr>
        <w:tc>
          <w:tcPr>
            <w:tcW w:w="3765" w:type="dxa"/>
          </w:tcPr>
          <w:p w14:paraId="42BFCF6C" w14:textId="77777777" w:rsidR="00235249" w:rsidRPr="00C44D1B" w:rsidRDefault="00235249" w:rsidP="00803F9F">
            <w:pPr>
              <w:spacing w:after="20"/>
              <w:rPr>
                <w:rFonts w:ascii="Courier New" w:hAnsi="Courier New"/>
              </w:rPr>
            </w:pPr>
            <w:r w:rsidRPr="00C44D1B">
              <w:rPr>
                <w:rFonts w:ascii="Courier New" w:hAnsi="Courier New"/>
              </w:rPr>
              <w:t>+CMSSR=[&lt;n&gt;]</w:t>
            </w:r>
          </w:p>
        </w:tc>
        <w:tc>
          <w:tcPr>
            <w:tcW w:w="4614" w:type="dxa"/>
          </w:tcPr>
          <w:p w14:paraId="5385407E" w14:textId="77777777" w:rsidR="00235249" w:rsidRPr="00C44D1B" w:rsidRDefault="00235249" w:rsidP="00803F9F">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03F9F">
        <w:trPr>
          <w:cantSplit/>
          <w:jc w:val="center"/>
        </w:trPr>
        <w:tc>
          <w:tcPr>
            <w:tcW w:w="3765" w:type="dxa"/>
          </w:tcPr>
          <w:p w14:paraId="62322657" w14:textId="77777777" w:rsidR="00235249" w:rsidRPr="00C44D1B" w:rsidRDefault="00235249" w:rsidP="00803F9F">
            <w:pPr>
              <w:spacing w:after="20"/>
              <w:rPr>
                <w:rFonts w:ascii="Courier New" w:hAnsi="Courier New"/>
              </w:rPr>
            </w:pPr>
            <w:r w:rsidRPr="00C44D1B">
              <w:rPr>
                <w:rFonts w:ascii="Courier New" w:hAnsi="Courier New"/>
              </w:rPr>
              <w:t>+CMSSR?</w:t>
            </w:r>
          </w:p>
        </w:tc>
        <w:tc>
          <w:tcPr>
            <w:tcW w:w="4614" w:type="dxa"/>
          </w:tcPr>
          <w:p w14:paraId="38F5BBEF" w14:textId="77777777" w:rsidR="00235249" w:rsidRPr="00C44D1B" w:rsidRDefault="00235249" w:rsidP="00803F9F">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03F9F">
        <w:trPr>
          <w:cantSplit/>
          <w:jc w:val="center"/>
        </w:trPr>
        <w:tc>
          <w:tcPr>
            <w:tcW w:w="3765" w:type="dxa"/>
          </w:tcPr>
          <w:p w14:paraId="5F4DF213" w14:textId="77777777" w:rsidR="00235249" w:rsidRPr="00C44D1B" w:rsidRDefault="00235249" w:rsidP="00803F9F">
            <w:pPr>
              <w:spacing w:after="20"/>
              <w:rPr>
                <w:rFonts w:ascii="Courier New" w:hAnsi="Courier New"/>
              </w:rPr>
            </w:pPr>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p>
        </w:tc>
        <w:tc>
          <w:tcPr>
            <w:tcW w:w="4614" w:type="dxa"/>
          </w:tcPr>
          <w:p w14:paraId="4C4C9F37" w14:textId="77777777" w:rsidR="00235249" w:rsidRPr="00C44D1B" w:rsidRDefault="00235249" w:rsidP="00803F9F">
            <w:pPr>
              <w:spacing w:after="20"/>
              <w:rPr>
                <w:rFonts w:ascii="Courier New" w:hAnsi="Courier New"/>
              </w:rPr>
            </w:pPr>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r w:rsidRPr="00C44D1B">
        <w:rPr>
          <w:rFonts w:ascii="Courier New" w:hAnsi="Courier New"/>
        </w:rPr>
        <w:t>&lt;n&gt;</w:t>
      </w:r>
      <w:r w:rsidRPr="00C44D1B">
        <w:t>: integer type</w:t>
      </w:r>
    </w:p>
    <w:p w14:paraId="24970924" w14:textId="4816C101" w:rsidR="00235249" w:rsidRPr="00C44D1B" w:rsidRDefault="00235249" w:rsidP="00235249">
      <w:pPr>
        <w:pStyle w:val="B2"/>
      </w:pPr>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23524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lastRenderedPageBreak/>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4966" w:name="_CR10_1_90"/>
      <w:bookmarkStart w:id="4967" w:name="_Toc202525266"/>
      <w:bookmarkEnd w:id="4966"/>
      <w:r w:rsidRPr="00C44D1B">
        <w:t>10.1.90</w:t>
      </w:r>
      <w:r w:rsidRPr="00C44D1B">
        <w:tab/>
      </w:r>
      <w:bookmarkStart w:id="4968" w:name="_Hlk131964832"/>
      <w:r w:rsidRPr="00C44D1B">
        <w:t xml:space="preserve">Information for </w:t>
      </w:r>
      <w:bookmarkStart w:id="4969" w:name="_Hlk132190793"/>
      <w:r w:rsidRPr="00C44D1B">
        <w:t>reflective QoS for ESP</w:t>
      </w:r>
      <w:bookmarkEnd w:id="4969"/>
      <w:r w:rsidRPr="00C44D1B">
        <w:t xml:space="preserve"> +</w:t>
      </w:r>
      <w:bookmarkEnd w:id="4968"/>
      <w:r w:rsidRPr="00C44D1B">
        <w:t>CIRQE</w:t>
      </w:r>
      <w:bookmarkEnd w:id="4967"/>
    </w:p>
    <w:p w14:paraId="44B4B8DF" w14:textId="18919C57" w:rsidR="009A66D5" w:rsidRPr="00C44D1B" w:rsidRDefault="009A66D5" w:rsidP="009A66D5">
      <w:pPr>
        <w:pStyle w:val="TH"/>
      </w:pPr>
      <w:bookmarkStart w:id="4970" w:name="_CRTable10_1_901"/>
      <w:r w:rsidRPr="00C44D1B">
        <w:t>Table </w:t>
      </w:r>
      <w:bookmarkEnd w:id="4970"/>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1C7212">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1C7212">
            <w:pPr>
              <w:pStyle w:val="TAH"/>
            </w:pPr>
            <w:r w:rsidRPr="00C44D1B">
              <w:t>Possible Response(s)</w:t>
            </w:r>
          </w:p>
        </w:tc>
      </w:tr>
      <w:tr w:rsidR="009A66D5" w:rsidRPr="00C44D1B"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1C7212">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w:t>
            </w:r>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1C7212">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lastRenderedPageBreak/>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C44D1B" w:rsidRDefault="0092607C" w:rsidP="0092607C">
      <w:pPr>
        <w:keepNext/>
        <w:keepLines/>
        <w:spacing w:before="120"/>
        <w:ind w:left="1134" w:hanging="1134"/>
        <w:outlineLvl w:val="2"/>
        <w:rPr>
          <w:rFonts w:ascii="Arial" w:hAnsi="Arial"/>
          <w:sz w:val="28"/>
        </w:rPr>
      </w:pPr>
      <w:r w:rsidRPr="00C44D1B">
        <w:rPr>
          <w:rFonts w:ascii="Arial" w:hAnsi="Arial"/>
          <w:sz w:val="28"/>
        </w:rPr>
        <w:t>10.1.91</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QoS assistance information read dynamic parameters +CN3QAIRDP</w:t>
      </w:r>
    </w:p>
    <w:p w14:paraId="360E21CA" w14:textId="46A326BA" w:rsidR="0092607C" w:rsidRPr="00C44D1B" w:rsidRDefault="0092607C" w:rsidP="0092607C">
      <w:pPr>
        <w:keepNext/>
        <w:keepLines/>
        <w:spacing w:before="60"/>
        <w:jc w:val="center"/>
        <w:rPr>
          <w:rFonts w:ascii="Arial" w:hAnsi="Arial"/>
          <w:b/>
          <w:lang w:val="fr-FR"/>
        </w:rPr>
      </w:pPr>
      <w:r w:rsidRPr="00C44D1B">
        <w:rPr>
          <w:rFonts w:ascii="Arial" w:hAnsi="Arial"/>
          <w:b/>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Possible Response(s)</w:t>
            </w:r>
          </w:p>
        </w:tc>
      </w:tr>
      <w:tr w:rsidR="0092607C" w:rsidRPr="00C44D1B"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4F1431">
            <w:pPr>
              <w:rPr>
                <w:rFonts w:ascii="Courier New" w:hAnsi="Courier New"/>
                <w:color w:val="000000"/>
              </w:rPr>
            </w:pPr>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4F1431">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4F1431">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4F1431">
            <w:pPr>
              <w:spacing w:line="200" w:lineRule="exact"/>
              <w:rPr>
                <w:rFonts w:ascii="Courier New" w:hAnsi="Courier New"/>
                <w:color w:val="000000"/>
              </w:rPr>
            </w:pPr>
            <w:r w:rsidRPr="00C44D1B">
              <w:rPr>
                <w:color w:val="000000"/>
              </w:rPr>
              <w:br w:type="page"/>
            </w:r>
            <w:r w:rsidRPr="00C44D1B">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4F1431">
            <w:pPr>
              <w:rPr>
                <w:rFonts w:ascii="Courier New" w:hAnsi="Courier New"/>
                <w:color w:val="000000"/>
              </w:rPr>
            </w:pPr>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p>
        </w:tc>
      </w:tr>
    </w:tbl>
    <w:p w14:paraId="54B83C57" w14:textId="77777777" w:rsidR="0092607C" w:rsidRPr="00C44D1B" w:rsidRDefault="0092607C" w:rsidP="0092607C">
      <w:pPr>
        <w:rPr>
          <w:b/>
          <w:color w:val="000000"/>
        </w:rPr>
      </w:pPr>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r w:rsidRPr="00C44D1B">
        <w:rPr>
          <w:b/>
          <w:color w:val="000000"/>
        </w:rPr>
        <w:t>Defined values</w:t>
      </w:r>
    </w:p>
    <w:p w14:paraId="7C9B8452" w14:textId="77777777" w:rsidR="0092607C" w:rsidRPr="00C44D1B" w:rsidRDefault="0092607C" w:rsidP="0092607C">
      <w:pPr>
        <w:ind w:left="568" w:hanging="284"/>
      </w:pPr>
      <w:bookmarkStart w:id="4971" w:name="_Hlk146886753"/>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92607C">
      <w:pPr>
        <w:ind w:left="568" w:hanging="284"/>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bookmarkEnd w:id="4971"/>
    </w:p>
    <w:p w14:paraId="5684EDEB" w14:textId="77777777" w:rsidR="0092607C" w:rsidRPr="00C44D1B" w:rsidRDefault="0092607C" w:rsidP="0092607C">
      <w:pPr>
        <w:keepNext/>
        <w:rPr>
          <w:b/>
          <w:color w:val="000000"/>
        </w:rPr>
      </w:pPr>
      <w:r w:rsidRPr="00C44D1B">
        <w:rPr>
          <w:b/>
          <w:color w:val="000000"/>
        </w:rPr>
        <w:t>Implementation</w:t>
      </w:r>
    </w:p>
    <w:p w14:paraId="5D2373A1" w14:textId="02B961F5" w:rsidR="0092607C" w:rsidRPr="00C44D1B" w:rsidRDefault="0092607C" w:rsidP="00235249">
      <w:r w:rsidRPr="00C44D1B">
        <w:t>Optional.</w:t>
      </w:r>
    </w:p>
    <w:p w14:paraId="1B2CAEF5" w14:textId="746287F8" w:rsidR="00C33B31" w:rsidRPr="00C44D1B" w:rsidRDefault="00C33B31" w:rsidP="00C33B31">
      <w:pPr>
        <w:keepNext/>
        <w:keepLines/>
        <w:spacing w:before="120"/>
        <w:ind w:left="1134" w:hanging="1134"/>
        <w:outlineLvl w:val="2"/>
        <w:rPr>
          <w:rFonts w:ascii="Arial" w:hAnsi="Arial"/>
          <w:sz w:val="28"/>
        </w:rPr>
      </w:pPr>
      <w:r w:rsidRPr="00C44D1B">
        <w:rPr>
          <w:rFonts w:ascii="Arial" w:hAnsi="Arial"/>
          <w:sz w:val="28"/>
        </w:rPr>
        <w:t>10.1.92</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delay budget +CN3DB</w:t>
      </w:r>
    </w:p>
    <w:p w14:paraId="1C40A50E" w14:textId="1BD8B318" w:rsidR="00C33B31" w:rsidRPr="00C44D1B" w:rsidRDefault="00C33B31" w:rsidP="00C33B31">
      <w:pPr>
        <w:keepNext/>
        <w:keepLines/>
        <w:spacing w:before="60"/>
        <w:jc w:val="center"/>
        <w:rPr>
          <w:rFonts w:ascii="Arial" w:hAnsi="Arial"/>
          <w:b/>
          <w:lang w:val="fr-FR"/>
        </w:rPr>
      </w:pPr>
      <w:r w:rsidRPr="00C44D1B">
        <w:rPr>
          <w:rFonts w:ascii="Arial" w:hAnsi="Arial"/>
          <w:b/>
          <w:lang w:val="fr-FR"/>
        </w:rPr>
        <w:t>Table 10.1.92-1: +</w:t>
      </w:r>
      <w:r w:rsidRPr="00C44D1B">
        <w:rPr>
          <w:rFonts w:ascii="Arial" w:hAnsi="Arial"/>
          <w:b/>
        </w:rPr>
        <w:t xml:space="preserve">CN3DB </w:t>
      </w:r>
      <w:r w:rsidRPr="00C44D1B">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Possible Response(s)</w:t>
            </w:r>
          </w:p>
        </w:tc>
      </w:tr>
      <w:tr w:rsidR="00C33B31" w:rsidRPr="00C44D1B"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4F1431">
            <w:pPr>
              <w:spacing w:line="200" w:lineRule="exact"/>
              <w:rPr>
                <w:rFonts w:ascii="Courier New" w:eastAsia="DengXian" w:hAnsi="Courier New" w:cs="Courier New"/>
              </w:rPr>
            </w:pPr>
          </w:p>
        </w:tc>
      </w:tr>
      <w:tr w:rsidR="00C33B31" w:rsidRPr="00C44D1B"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4F1431">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r w:rsidRPr="00C44D1B">
        <w:rPr>
          <w:b/>
          <w:color w:val="000000"/>
        </w:rPr>
        <w:t>Description</w:t>
      </w:r>
    </w:p>
    <w:p w14:paraId="1F9248C4" w14:textId="77777777" w:rsidR="00C33B31" w:rsidRPr="00C44D1B" w:rsidRDefault="00C33B31" w:rsidP="00C33B31">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r w:rsidRPr="00C44D1B">
        <w:rPr>
          <w:b/>
          <w:color w:val="000000"/>
        </w:rPr>
        <w:t>Defined values</w:t>
      </w:r>
    </w:p>
    <w:p w14:paraId="440C8E01" w14:textId="77777777" w:rsidR="00C33B31" w:rsidRPr="00C44D1B" w:rsidRDefault="00C33B31" w:rsidP="00C33B31">
      <w:pPr>
        <w:ind w:left="568" w:hanging="284"/>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C33B31">
      <w:pPr>
        <w:ind w:left="568" w:hanging="284"/>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C44D1B" w:rsidRDefault="00C33B31" w:rsidP="00C33B31">
      <w:pPr>
        <w:keepNext/>
        <w:rPr>
          <w:b/>
          <w:color w:val="000000"/>
        </w:rPr>
      </w:pPr>
      <w:r w:rsidRPr="00C44D1B">
        <w:rPr>
          <w:b/>
          <w:color w:val="000000"/>
        </w:rPr>
        <w:t>Implementation</w:t>
      </w:r>
    </w:p>
    <w:p w14:paraId="34DF5955" w14:textId="01F0C243" w:rsidR="00236FEA" w:rsidRPr="00C44D1B" w:rsidRDefault="00C33B31" w:rsidP="00235249">
      <w:r w:rsidRPr="00C44D1B">
        <w:t>Optional.</w:t>
      </w:r>
    </w:p>
    <w:p w14:paraId="28048F52" w14:textId="43DCF407" w:rsidR="00C44CD7" w:rsidRPr="00C44D1B" w:rsidRDefault="00C44CD7" w:rsidP="00C44CD7">
      <w:pPr>
        <w:pStyle w:val="Heading3"/>
      </w:pPr>
      <w:bookmarkStart w:id="4972" w:name="_CR10_1_93"/>
      <w:bookmarkStart w:id="4973" w:name="_Toc202525267"/>
      <w:bookmarkEnd w:id="4972"/>
      <w:r w:rsidRPr="00C44D1B">
        <w:lastRenderedPageBreak/>
        <w:t>10.1.93</w:t>
      </w:r>
      <w:r w:rsidRPr="00C44D1B">
        <w:tab/>
        <w:t>EAS rediscovery support indication +CEASRSI</w:t>
      </w:r>
      <w:bookmarkEnd w:id="4973"/>
    </w:p>
    <w:p w14:paraId="51FB0924" w14:textId="3DA0D77F" w:rsidR="00C44CD7" w:rsidRPr="00C44D1B" w:rsidRDefault="00C44CD7" w:rsidP="00C44CD7">
      <w:pPr>
        <w:pStyle w:val="TH"/>
      </w:pPr>
      <w:bookmarkStart w:id="4974" w:name="_CRTable10_1_931"/>
      <w:r w:rsidRPr="00C44D1B">
        <w:t>Table </w:t>
      </w:r>
      <w:bookmarkEnd w:id="4974"/>
      <w:r w:rsidRPr="00C44D1B">
        <w:t>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34C5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34C56">
            <w:pPr>
              <w:pStyle w:val="TAH"/>
              <w:spacing w:line="256" w:lineRule="auto"/>
              <w:rPr>
                <w:rFonts w:ascii="Courier New" w:hAnsi="Courier New"/>
              </w:rPr>
            </w:pPr>
            <w:r w:rsidRPr="00C44D1B">
              <w:t>Possible response(s)</w:t>
            </w:r>
          </w:p>
        </w:tc>
      </w:tr>
      <w:tr w:rsidR="00C44CD7" w:rsidRPr="00C44D1B"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34C5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34C56">
            <w:pPr>
              <w:pStyle w:val="TAL"/>
              <w:rPr>
                <w:rFonts w:ascii="Courier New" w:eastAsiaTheme="minorHAnsi" w:hAnsi="Courier New" w:cs="Courier New"/>
                <w:sz w:val="24"/>
                <w:szCs w:val="24"/>
                <w:lang w:val="en-IN"/>
              </w:rPr>
            </w:pPr>
            <w:r w:rsidRPr="00C44D1B">
              <w:rPr>
                <w:rFonts w:ascii="Courier New" w:eastAsiaTheme="minorHAnsi" w:hAnsi="Courier New" w:cs="Courier New"/>
                <w:sz w:val="24"/>
                <w:szCs w:val="24"/>
                <w:lang w:val="en-IN"/>
              </w:rPr>
              <w:t>+CEASRSI: &lt;n&gt;</w:t>
            </w:r>
          </w:p>
          <w:p w14:paraId="695A8361" w14:textId="77777777" w:rsidR="00C44CD7" w:rsidRPr="00C44D1B" w:rsidRDefault="00C44CD7" w:rsidP="00834C56">
            <w:pPr>
              <w:pStyle w:val="TAL"/>
            </w:pPr>
          </w:p>
        </w:tc>
      </w:tr>
      <w:tr w:rsidR="00C44CD7" w:rsidRPr="00C44D1B"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 xml:space="preserve">enable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0A1E4F4E"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lastRenderedPageBreak/>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C44CD7">
      <w:pPr>
        <w:pStyle w:val="B2"/>
        <w:ind w:left="568"/>
        <w:rPr>
          <w:color w:val="000000"/>
        </w:rPr>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4975" w:name="_CR10_1_94"/>
      <w:bookmarkStart w:id="4976" w:name="_Toc202525268"/>
      <w:bookmarkEnd w:id="4975"/>
      <w:r w:rsidRPr="00C44D1B">
        <w:t>10.1.94</w:t>
      </w:r>
      <w:r w:rsidRPr="00C44D1B">
        <w:tab/>
        <w:t>Paging early indication with paging subgrouping setting +CPEIPSS</w:t>
      </w:r>
      <w:bookmarkEnd w:id="4976"/>
    </w:p>
    <w:p w14:paraId="6F5EB43C" w14:textId="489FBBDD" w:rsidR="00664C54" w:rsidRPr="00C44D1B" w:rsidRDefault="00664C54" w:rsidP="00664C54">
      <w:pPr>
        <w:pStyle w:val="TH"/>
        <w:rPr>
          <w:lang w:val="fr-FR"/>
        </w:rPr>
      </w:pPr>
      <w:bookmarkStart w:id="4977" w:name="_CRTable10_1_941"/>
      <w:r w:rsidRPr="00C44D1B">
        <w:rPr>
          <w:lang w:val="fr-FR"/>
        </w:rPr>
        <w:t>Table </w:t>
      </w:r>
      <w:bookmarkEnd w:id="4977"/>
      <w:r w:rsidRPr="00C44D1B">
        <w:rPr>
          <w:lang w:val="fr-FR"/>
        </w:rPr>
        <w:t>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7F7C20">
            <w:pPr>
              <w:pStyle w:val="TAH"/>
              <w:spacing w:line="256" w:lineRule="auto"/>
              <w:rPr>
                <w:rFonts w:ascii="Courier New" w:hAnsi="Courier New"/>
              </w:rPr>
            </w:pPr>
            <w:r w:rsidRPr="00C44D1B">
              <w:t>Possible response(s)</w:t>
            </w:r>
          </w:p>
        </w:tc>
      </w:tr>
      <w:tr w:rsidR="00664C54" w:rsidRPr="00C44D1B"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7F7C20">
            <w:pPr>
              <w:pStyle w:val="TAL"/>
              <w:rPr>
                <w:rFonts w:ascii="Courier New" w:hAnsi="Courier New" w:cs="Courier New"/>
              </w:rPr>
            </w:pPr>
            <w:r w:rsidRPr="00C44D1B">
              <w:rPr>
                <w:rFonts w:ascii="Courier New" w:hAnsi="Courier New" w:cs="Courier New"/>
                <w:sz w:val="20"/>
              </w:rPr>
              <w:t>+CPEIPSS=&lt;n&gt;[,&lt;paging_probability&gt;]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64C54" w:rsidRPr="00C44D1B"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7F7C20">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6BFB6634" w:rsidR="00664C54" w:rsidRPr="00C44D1B" w:rsidRDefault="00664C54" w:rsidP="00664C54">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r w:rsidRPr="00C44D1B">
        <w:t xml:space="preserve">Refer clause 9.2 for possible </w:t>
      </w:r>
      <w:r w:rsidRPr="00C44D1B">
        <w:rPr>
          <w:rFonts w:ascii="Courier New" w:hAnsi="Courier New" w:cs="Courier New"/>
        </w:rPr>
        <w:t>&lt;err&gt;</w:t>
      </w:r>
      <w:r w:rsidRPr="00C44D1B">
        <w:t xml:space="preserve"> values.</w:t>
      </w:r>
    </w:p>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r w:rsidRPr="00C44D1B">
        <w:rPr>
          <w:rFonts w:ascii="Courier New" w:hAnsi="Courier New" w:cs="Courier New"/>
        </w:rPr>
        <w:t>&lt;n&gt;</w:t>
      </w:r>
      <w:r w:rsidRPr="00C44D1B">
        <w:t xml:space="preserve">: integer type. </w:t>
      </w:r>
    </w:p>
    <w:p w14:paraId="1735F32D" w14:textId="0152236C" w:rsidR="00664C54" w:rsidRPr="00C44D1B" w:rsidRDefault="00664C54" w:rsidP="00664C54">
      <w:pPr>
        <w:pStyle w:val="B2"/>
      </w:pPr>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08B78A98"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p w14:paraId="2FBF5D13" w14:textId="77777777" w:rsidR="00664C54" w:rsidRPr="00C44D1B" w:rsidRDefault="00664C54" w:rsidP="00664C54">
      <w:pPr>
        <w:pStyle w:val="B2"/>
      </w:pPr>
      <w:r w:rsidRPr="00C44D1B">
        <w:lastRenderedPageBreak/>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4978" w:name="_CR10_1_95"/>
      <w:bookmarkStart w:id="4979" w:name="_Toc202525269"/>
      <w:bookmarkEnd w:id="4978"/>
      <w:r w:rsidRPr="00C44D1B">
        <w:t>10.1.95</w:t>
      </w:r>
      <w:r w:rsidRPr="00C44D1B">
        <w:tab/>
      </w:r>
      <w:r w:rsidRPr="00C44D1B">
        <w:tab/>
        <w:t>Wake-up signal setting +CWUSS</w:t>
      </w:r>
      <w:bookmarkEnd w:id="4979"/>
    </w:p>
    <w:p w14:paraId="445BB222" w14:textId="59EBFDE0" w:rsidR="00601813" w:rsidRPr="00C44D1B" w:rsidRDefault="00601813" w:rsidP="00601813">
      <w:pPr>
        <w:pStyle w:val="TH"/>
        <w:rPr>
          <w:lang w:val="fr-FR"/>
        </w:rPr>
      </w:pPr>
      <w:bookmarkStart w:id="4980" w:name="_CRTable10_1_951"/>
      <w:r w:rsidRPr="00C44D1B">
        <w:rPr>
          <w:lang w:val="fr-FR"/>
        </w:rPr>
        <w:t>Table </w:t>
      </w:r>
      <w:bookmarkEnd w:id="4980"/>
      <w:r w:rsidRPr="00C44D1B">
        <w:rPr>
          <w:lang w:val="fr-FR"/>
        </w:rPr>
        <w:t>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7F7C20">
            <w:pPr>
              <w:pStyle w:val="TAH"/>
              <w:spacing w:line="256" w:lineRule="auto"/>
              <w:rPr>
                <w:rFonts w:ascii="Courier New" w:hAnsi="Courier New"/>
              </w:rPr>
            </w:pPr>
            <w:r w:rsidRPr="00C44D1B">
              <w:t>Possible response(s)</w:t>
            </w:r>
          </w:p>
        </w:tc>
      </w:tr>
      <w:tr w:rsidR="00601813" w:rsidRPr="00C44D1B"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7F7C20">
            <w:pPr>
              <w:pStyle w:val="TAL"/>
              <w:rPr>
                <w:rFonts w:ascii="Courier New" w:hAnsi="Courier New" w:cs="Courier New"/>
              </w:rPr>
            </w:pPr>
            <w:r w:rsidRPr="00C44D1B">
              <w:rPr>
                <w:rFonts w:ascii="Courier New" w:hAnsi="Courier New" w:cs="Courier New"/>
                <w:sz w:val="20"/>
              </w:rPr>
              <w:t>+CWUSS=&lt;n&gt;[,&lt;UE_paging_probability&gt;]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01813" w:rsidRPr="00C44D1B"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7F7C20">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0CCA8BD2" w:rsidR="00601813" w:rsidRPr="00C44D1B" w:rsidRDefault="00601813" w:rsidP="00601813">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r w:rsidRPr="00C44D1B">
        <w:t xml:space="preserve">Refer clause 9.2 for possible </w:t>
      </w:r>
      <w:r w:rsidRPr="00C44D1B">
        <w:rPr>
          <w:rFonts w:ascii="Courier New" w:hAnsi="Courier New" w:cs="Courier New"/>
        </w:rPr>
        <w:t>&lt;err&gt;</w:t>
      </w:r>
      <w:r w:rsidRPr="00C44D1B">
        <w:t xml:space="preserve"> values.</w:t>
      </w:r>
    </w:p>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r w:rsidRPr="00C44D1B">
        <w:rPr>
          <w:rFonts w:ascii="Courier New" w:hAnsi="Courier New" w:cs="Courier New"/>
        </w:rPr>
        <w:t>&lt;n&gt;</w:t>
      </w:r>
      <w:r w:rsidRPr="00C44D1B">
        <w:t xml:space="preserve">: integer type. </w:t>
      </w:r>
    </w:p>
    <w:p w14:paraId="7BA19B0A" w14:textId="4F274AEE" w:rsidR="00601813" w:rsidRPr="00C44D1B" w:rsidRDefault="00601813" w:rsidP="00601813">
      <w:pPr>
        <w:pStyle w:val="B2"/>
      </w:pPr>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0C9D6BB8"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p w14:paraId="27C599F3" w14:textId="77777777" w:rsidR="00601813" w:rsidRPr="00C44D1B" w:rsidRDefault="00601813" w:rsidP="00601813">
      <w:r w:rsidRPr="00C44D1B">
        <w:rPr>
          <w:b/>
        </w:rPr>
        <w:t>Implementation</w:t>
      </w:r>
    </w:p>
    <w:p w14:paraId="6AE5EE7F" w14:textId="3D0CF60C" w:rsidR="00601813" w:rsidRDefault="00601813" w:rsidP="00664C54">
      <w:pPr>
        <w:pStyle w:val="B1"/>
      </w:pPr>
      <w:r w:rsidRPr="00C44D1B">
        <w:t>Optional</w:t>
      </w:r>
    </w:p>
    <w:p w14:paraId="69AE3959" w14:textId="4B05CEDE" w:rsidR="00790D61" w:rsidRPr="006A5AF2" w:rsidRDefault="00790D61" w:rsidP="00AC341C">
      <w:pPr>
        <w:pStyle w:val="Heading3"/>
      </w:pPr>
      <w:bookmarkStart w:id="4981" w:name="_CR10_1_XX96"/>
      <w:bookmarkStart w:id="4982" w:name="_CR10_1_96"/>
      <w:bookmarkStart w:id="4983" w:name="_Toc510016644"/>
      <w:bookmarkStart w:id="4984" w:name="_Toc202525270"/>
      <w:bookmarkEnd w:id="4981"/>
      <w:bookmarkEnd w:id="4982"/>
      <w:r w:rsidRPr="006A5AF2">
        <w:lastRenderedPageBreak/>
        <w:t>10.1.96</w:t>
      </w:r>
      <w:r w:rsidRPr="006A5AF2">
        <w:tab/>
      </w:r>
      <w:r w:rsidRPr="00AC341C">
        <w:t xml:space="preserve">5G Network Slice Area of Service Status </w:t>
      </w:r>
      <w:r>
        <w:t>+C5GNSAOSS</w:t>
      </w:r>
      <w:bookmarkEnd w:id="4983"/>
      <w:bookmarkEnd w:id="4984"/>
    </w:p>
    <w:p w14:paraId="5BDAFF18" w14:textId="6655A8E9" w:rsidR="00790D61" w:rsidRPr="006A5AF2" w:rsidRDefault="00790D61" w:rsidP="00790D61">
      <w:pPr>
        <w:pStyle w:val="TH"/>
      </w:pPr>
      <w:bookmarkStart w:id="4985" w:name="_CRTable10_1_XX961"/>
      <w:bookmarkStart w:id="4986" w:name="_CRTable10_1_961"/>
      <w:r w:rsidRPr="006A5AF2">
        <w:t>Table </w:t>
      </w:r>
      <w:bookmarkEnd w:id="4985"/>
      <w:bookmarkEnd w:id="4986"/>
      <w:r w:rsidRPr="006A5AF2">
        <w:t>10.1.96-1 : +C5GNSAOSS parameter command syntax</w:t>
      </w:r>
    </w:p>
    <w:tbl>
      <w:tblPr>
        <w:tblStyle w:val="TableGrid"/>
        <w:tblW w:w="9360" w:type="dxa"/>
        <w:tblInd w:w="-5" w:type="dxa"/>
        <w:tblLayout w:type="fixed"/>
        <w:tblLook w:val="04A0" w:firstRow="1" w:lastRow="0" w:firstColumn="1" w:lastColumn="0" w:noHBand="0" w:noVBand="1"/>
      </w:tblPr>
      <w:tblGrid>
        <w:gridCol w:w="4417"/>
        <w:gridCol w:w="4943"/>
      </w:tblGrid>
      <w:tr w:rsidR="00790D61" w14:paraId="0CE67BB2" w14:textId="77777777" w:rsidTr="006A0620">
        <w:tc>
          <w:tcPr>
            <w:tcW w:w="4417" w:type="dxa"/>
          </w:tcPr>
          <w:p w14:paraId="7B792DE8" w14:textId="77777777" w:rsidR="00790D61" w:rsidRDefault="00790D61" w:rsidP="00790D61">
            <w:pPr>
              <w:pStyle w:val="TAH"/>
            </w:pPr>
            <w:r>
              <w:t>Command</w:t>
            </w:r>
          </w:p>
        </w:tc>
        <w:tc>
          <w:tcPr>
            <w:tcW w:w="4943" w:type="dxa"/>
          </w:tcPr>
          <w:p w14:paraId="72E31696" w14:textId="77777777" w:rsidR="00790D61" w:rsidRPr="00626DF4" w:rsidRDefault="00790D61" w:rsidP="00790D61">
            <w:pPr>
              <w:pStyle w:val="TAH"/>
              <w:rPr>
                <w:bCs/>
              </w:rPr>
            </w:pPr>
            <w:r w:rsidRPr="002F70B3">
              <w:rPr>
                <w:bCs/>
              </w:rPr>
              <w:t>Possible response(s)</w:t>
            </w:r>
          </w:p>
        </w:tc>
      </w:tr>
      <w:tr w:rsidR="00790D61" w14:paraId="0EBA7873" w14:textId="77777777" w:rsidTr="006A0620">
        <w:tc>
          <w:tcPr>
            <w:tcW w:w="4417" w:type="dxa"/>
          </w:tcPr>
          <w:p w14:paraId="0124113E" w14:textId="77777777" w:rsidR="00790D61" w:rsidRPr="002F70B3" w:rsidRDefault="00790D61" w:rsidP="00790D61">
            <w:pPr>
              <w:pStyle w:val="TAL"/>
            </w:pPr>
            <w:r w:rsidRPr="00313973">
              <w:t>+C</w:t>
            </w:r>
            <w:r>
              <w:t>5GNSAOSS=&lt;n&gt;</w:t>
            </w:r>
          </w:p>
        </w:tc>
        <w:tc>
          <w:tcPr>
            <w:tcW w:w="4943" w:type="dxa"/>
          </w:tcPr>
          <w:p w14:paraId="5FB62621" w14:textId="77777777" w:rsidR="00790D61" w:rsidRDefault="00790D61" w:rsidP="00790D61">
            <w:pPr>
              <w:pStyle w:val="TAL"/>
            </w:pPr>
          </w:p>
          <w:p w14:paraId="69E19914" w14:textId="77777777" w:rsidR="00790D61" w:rsidRDefault="00790D61" w:rsidP="00790D61">
            <w:pPr>
              <w:pStyle w:val="TAL"/>
              <w:rPr>
                <w:b/>
              </w:rPr>
            </w:pPr>
            <w:r w:rsidRPr="00313973">
              <w:t>+CME ERROR: &lt;err&gt;</w:t>
            </w:r>
          </w:p>
        </w:tc>
      </w:tr>
      <w:tr w:rsidR="00790D61" w14:paraId="113AB61D" w14:textId="77777777" w:rsidTr="006A0620">
        <w:tc>
          <w:tcPr>
            <w:tcW w:w="4417" w:type="dxa"/>
          </w:tcPr>
          <w:p w14:paraId="22AB81A3" w14:textId="77777777" w:rsidR="00790D61" w:rsidRDefault="00790D61" w:rsidP="00790D61">
            <w:pPr>
              <w:pStyle w:val="TAL"/>
              <w:rPr>
                <w:b/>
              </w:rPr>
            </w:pPr>
            <w:r w:rsidRPr="00313973">
              <w:t>+C</w:t>
            </w:r>
            <w:r>
              <w:t>5GNSAOSS?</w:t>
            </w:r>
          </w:p>
        </w:tc>
        <w:tc>
          <w:tcPr>
            <w:tcW w:w="4943" w:type="dxa"/>
          </w:tcPr>
          <w:p w14:paraId="289903FC" w14:textId="77777777" w:rsidR="00790D61" w:rsidRPr="00917DE4" w:rsidRDefault="00790D61" w:rsidP="00790D61">
            <w:pPr>
              <w:pStyle w:val="TAL"/>
            </w:pPr>
            <w:r w:rsidRPr="00313973">
              <w:t>+C</w:t>
            </w:r>
            <w:r>
              <w:t>5GNSAOSS: &lt;n&gt;</w:t>
            </w:r>
          </w:p>
        </w:tc>
      </w:tr>
      <w:tr w:rsidR="00790D61" w14:paraId="26B44E33" w14:textId="77777777" w:rsidTr="006A0620">
        <w:tc>
          <w:tcPr>
            <w:tcW w:w="4417" w:type="dxa"/>
          </w:tcPr>
          <w:p w14:paraId="146928AA" w14:textId="77777777" w:rsidR="00790D61" w:rsidRPr="00313973" w:rsidRDefault="00790D61" w:rsidP="00790D61">
            <w:pPr>
              <w:pStyle w:val="TAL"/>
            </w:pPr>
            <w:r w:rsidRPr="00313973">
              <w:t>+C</w:t>
            </w:r>
            <w:r>
              <w:t>5GNSAOSS =?</w:t>
            </w:r>
          </w:p>
        </w:tc>
        <w:tc>
          <w:tcPr>
            <w:tcW w:w="4943" w:type="dxa"/>
          </w:tcPr>
          <w:p w14:paraId="2149C917" w14:textId="77777777" w:rsidR="00790D61" w:rsidRPr="00CA3F1B" w:rsidRDefault="00790D61" w:rsidP="00790D61">
            <w:pPr>
              <w:pStyle w:val="TAL"/>
            </w:pPr>
            <w:r>
              <w:rPr>
                <w:rFonts w:eastAsiaTheme="minorHAnsi" w:cs="Courier New"/>
                <w:color w:val="000000"/>
              </w:rPr>
              <w:t>+C5GNSAOSS: (</w:t>
            </w:r>
            <w:r>
              <w:rPr>
                <w:rFonts w:eastAsiaTheme="minorHAnsi"/>
                <w:color w:val="000000"/>
              </w:rPr>
              <w:t xml:space="preserve">list of supported </w:t>
            </w:r>
            <w:r>
              <w:rPr>
                <w:rFonts w:eastAsiaTheme="minorHAnsi" w:cs="Courier New"/>
                <w:color w:val="000000"/>
              </w:rPr>
              <w:t>&lt;n&gt;</w:t>
            </w:r>
            <w:r>
              <w:rPr>
                <w:rFonts w:eastAsiaTheme="minorHAnsi"/>
                <w:color w:val="000000"/>
              </w:rPr>
              <w:t>s</w:t>
            </w:r>
            <w:r>
              <w:rPr>
                <w:rFonts w:eastAsiaTheme="minorHAnsi" w:cs="Courier New"/>
                <w:color w:val="000000"/>
              </w:rPr>
              <w:t>)</w:t>
            </w:r>
          </w:p>
        </w:tc>
      </w:tr>
    </w:tbl>
    <w:p w14:paraId="6E28C202" w14:textId="77777777" w:rsidR="00790D61" w:rsidRDefault="00790D61" w:rsidP="00790D61"/>
    <w:p w14:paraId="2CA7AB82" w14:textId="77777777" w:rsidR="00790D61" w:rsidRDefault="00790D61" w:rsidP="00790D61">
      <w:pPr>
        <w:rPr>
          <w:rFonts w:eastAsiaTheme="minorHAnsi"/>
          <w:color w:val="000000"/>
        </w:rPr>
      </w:pPr>
      <w:r>
        <w:rPr>
          <w:rFonts w:eastAsiaTheme="minorHAnsi"/>
          <w:b/>
          <w:bCs/>
          <w:color w:val="000000"/>
        </w:rPr>
        <w:t>Description</w:t>
      </w:r>
    </w:p>
    <w:p w14:paraId="376B598B" w14:textId="77777777" w:rsidR="00790D61" w:rsidRPr="00917DE4" w:rsidRDefault="00790D61" w:rsidP="00790D61">
      <w:pPr>
        <w:rPr>
          <w:rFonts w:eastAsiaTheme="minorHAnsi"/>
          <w:color w:val="000000"/>
        </w:rPr>
      </w:pPr>
      <w:r>
        <w:rPr>
          <w:rFonts w:eastAsiaTheme="minorHAnsi"/>
          <w:color w:val="000000"/>
        </w:rPr>
        <w:t xml:space="preserve">The set command controls the presentation of an unsolicited result code </w:t>
      </w:r>
      <w:r w:rsidRPr="00917DE4">
        <w:rPr>
          <w:rFonts w:ascii="Courier New" w:eastAsiaTheme="minorHAnsi" w:hAnsi="Courier New" w:cs="Courier New"/>
          <w:color w:val="000000"/>
        </w:rPr>
        <w:t>+C5GNSAOSS:</w:t>
      </w:r>
      <w:r>
        <w:rPr>
          <w:rFonts w:eastAsiaTheme="minorHAnsi"/>
          <w:color w:val="000000"/>
        </w:rPr>
        <w:t xml:space="preserve"> </w:t>
      </w:r>
      <w:r>
        <w:rPr>
          <w:rFonts w:ascii="Courier New" w:eastAsiaTheme="minorHAnsi" w:hAnsi="Courier New" w:cs="Courier New"/>
          <w:color w:val="000000"/>
        </w:rPr>
        <w:t>&lt;NSAoS_status&gt;,&lt;cid&gt;</w:t>
      </w:r>
      <w:r>
        <w:rPr>
          <w:rFonts w:eastAsiaTheme="minorHAnsi"/>
          <w:color w:val="000000"/>
        </w:rPr>
        <w:t xml:space="preserve"> </w:t>
      </w:r>
      <w:r w:rsidRPr="00E32905">
        <w:rPr>
          <w:rFonts w:eastAsiaTheme="minorHAnsi"/>
          <w:color w:val="000000"/>
        </w:rPr>
        <w:t xml:space="preserve">when </w:t>
      </w:r>
      <w:r>
        <w:rPr>
          <w:rFonts w:eastAsiaTheme="minorHAnsi"/>
          <w:color w:val="000000"/>
        </w:rPr>
        <w:t xml:space="preserve">the value of network slice area of service </w:t>
      </w:r>
      <w:r>
        <w:rPr>
          <w:rFonts w:ascii="Courier New" w:eastAsiaTheme="minorHAnsi" w:hAnsi="Courier New" w:cs="Courier New"/>
          <w:color w:val="000000"/>
        </w:rPr>
        <w:t xml:space="preserve">&lt;NSAoS_status&gt; </w:t>
      </w:r>
      <w:r>
        <w:rPr>
          <w:rFonts w:eastAsiaTheme="minorHAnsi"/>
          <w:color w:val="000000"/>
        </w:rPr>
        <w:t xml:space="preserve">changes for a particular </w:t>
      </w:r>
      <w:r>
        <w:rPr>
          <w:rFonts w:ascii="Courier New" w:eastAsiaTheme="minorHAnsi" w:hAnsi="Courier New" w:cs="Courier New"/>
          <w:color w:val="000000"/>
        </w:rPr>
        <w:t xml:space="preserve">&lt;cid&gt; </w:t>
      </w:r>
      <w:r>
        <w:rPr>
          <w:rFonts w:eastAsiaTheme="minorHAnsi"/>
          <w:color w:val="000000"/>
        </w:rPr>
        <w:t xml:space="preserve">because of change in current TAI. </w:t>
      </w:r>
      <w:r w:rsidRPr="00917DE4">
        <w:rPr>
          <w:rFonts w:eastAsiaTheme="minorHAnsi"/>
          <w:color w:val="000000"/>
        </w:rPr>
        <w:t>This shall be applicable if a PDU session has been established for the S-NSSAI which is included in the partially allowed NSSAI and change in TAI may result to UE moving inside or outside of the NS-AoS of an S-NSSAI for which the PDU session is established.</w:t>
      </w:r>
    </w:p>
    <w:p w14:paraId="2C56EFA1" w14:textId="77777777" w:rsidR="00790D61" w:rsidRDefault="00790D61" w:rsidP="00790D61">
      <w:pPr>
        <w:ind w:left="1134" w:hanging="1134"/>
        <w:rPr>
          <w:rFonts w:eastAsiaTheme="minorHAnsi"/>
          <w:color w:val="000000"/>
        </w:rPr>
      </w:pPr>
      <w:r>
        <w:rPr>
          <w:rFonts w:eastAsiaTheme="minorHAnsi"/>
          <w:color w:val="000000"/>
        </w:rPr>
        <w:t xml:space="preserve">Refer clause 9.2 for possible </w:t>
      </w:r>
      <w:r>
        <w:rPr>
          <w:rFonts w:ascii="Courier New" w:eastAsiaTheme="minorHAnsi" w:hAnsi="Courier New" w:cs="Courier New"/>
          <w:color w:val="000000"/>
        </w:rPr>
        <w:t>&lt;err&gt;</w:t>
      </w:r>
      <w:r>
        <w:rPr>
          <w:rFonts w:eastAsiaTheme="minorHAnsi"/>
          <w:color w:val="000000"/>
        </w:rPr>
        <w:t xml:space="preserve"> values.</w:t>
      </w:r>
    </w:p>
    <w:p w14:paraId="1E33CDEE" w14:textId="77777777" w:rsidR="00790D61" w:rsidRDefault="00790D61" w:rsidP="00790D61">
      <w:pPr>
        <w:ind w:left="1134" w:hanging="1134"/>
        <w:rPr>
          <w:rFonts w:ascii="Arial" w:eastAsiaTheme="minorHAnsi" w:hAnsi="Arial" w:cs="Arial"/>
          <w:color w:val="000000"/>
          <w:sz w:val="28"/>
          <w:szCs w:val="28"/>
        </w:rPr>
      </w:pPr>
      <w:r>
        <w:rPr>
          <w:rFonts w:eastAsiaTheme="minorHAnsi"/>
          <w:color w:val="000000"/>
        </w:rPr>
        <w:t>The read command returns the current value of &lt;n&gt;.</w:t>
      </w:r>
    </w:p>
    <w:p w14:paraId="446FE027" w14:textId="77777777" w:rsidR="00790D61" w:rsidRDefault="00790D61" w:rsidP="00790D61">
      <w:pPr>
        <w:ind w:left="1134" w:hanging="1134"/>
        <w:rPr>
          <w:rFonts w:eastAsiaTheme="minorHAnsi"/>
          <w:color w:val="000000"/>
        </w:rPr>
      </w:pPr>
      <w:r>
        <w:rPr>
          <w:rFonts w:eastAsiaTheme="minorHAnsi"/>
          <w:color w:val="000000"/>
        </w:rPr>
        <w:t>Test command returns values supported as a compound value.</w:t>
      </w:r>
    </w:p>
    <w:p w14:paraId="12F716F5" w14:textId="77777777" w:rsidR="00790D61" w:rsidRDefault="00790D61" w:rsidP="00790D61">
      <w:pPr>
        <w:rPr>
          <w:rFonts w:eastAsiaTheme="minorHAnsi"/>
          <w:color w:val="000000"/>
        </w:rPr>
      </w:pPr>
      <w:r>
        <w:rPr>
          <w:rFonts w:eastAsiaTheme="minorHAnsi"/>
          <w:b/>
          <w:bCs/>
          <w:color w:val="000000"/>
        </w:rPr>
        <w:t>Defined values</w:t>
      </w:r>
    </w:p>
    <w:p w14:paraId="2C385FDD" w14:textId="77777777" w:rsidR="00790D61" w:rsidRDefault="00790D61" w:rsidP="00790D61">
      <w:pPr>
        <w:pStyle w:val="B1"/>
        <w:rPr>
          <w:rFonts w:eastAsiaTheme="minorHAnsi"/>
        </w:rPr>
      </w:pPr>
      <w:r>
        <w:rPr>
          <w:rFonts w:ascii="Courier New" w:eastAsiaTheme="minorHAnsi" w:hAnsi="Courier New" w:cs="Courier New"/>
        </w:rPr>
        <w:t>&lt;n&gt;</w:t>
      </w:r>
      <w:r>
        <w:rPr>
          <w:rFonts w:eastAsiaTheme="minorHAnsi"/>
        </w:rPr>
        <w:t>: integer type</w:t>
      </w:r>
    </w:p>
    <w:p w14:paraId="09C2773B" w14:textId="77777777" w:rsidR="00790D61" w:rsidRDefault="00790D61" w:rsidP="003E1672">
      <w:pPr>
        <w:pStyle w:val="B2"/>
        <w:rPr>
          <w:u w:color="000000"/>
        </w:rPr>
      </w:pPr>
      <w:r>
        <w:rPr>
          <w:u w:val="single" w:color="000000"/>
        </w:rPr>
        <w:t>0</w:t>
      </w:r>
      <w:r>
        <w:rPr>
          <w:u w:color="000000"/>
        </w:rPr>
        <w:tab/>
        <w:t xml:space="preserve">disable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0464D307" w14:textId="77777777" w:rsidR="00790D61" w:rsidRPr="00917DE4" w:rsidRDefault="00790D61" w:rsidP="003E1672">
      <w:pPr>
        <w:pStyle w:val="B2"/>
        <w:rPr>
          <w:u w:color="000000"/>
        </w:rPr>
      </w:pPr>
      <w:r>
        <w:rPr>
          <w:u w:color="000000"/>
        </w:rPr>
        <w:t>1</w:t>
      </w:r>
      <w:r>
        <w:rPr>
          <w:u w:color="000000"/>
        </w:rPr>
        <w:tab/>
        <w:t xml:space="preserve">enable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2B0056B0" w14:textId="77777777" w:rsidR="00790D61" w:rsidRDefault="00790D61" w:rsidP="00790D61">
      <w:pPr>
        <w:pStyle w:val="B1"/>
        <w:rPr>
          <w:rFonts w:eastAsiaTheme="minorHAnsi"/>
        </w:rPr>
      </w:pPr>
      <w:r>
        <w:rPr>
          <w:rFonts w:ascii="Courier New" w:eastAsiaTheme="minorHAnsi" w:hAnsi="Courier New" w:cs="Courier New"/>
        </w:rPr>
        <w:t>&lt;NSAoS_status&gt;</w:t>
      </w:r>
      <w:r>
        <w:rPr>
          <w:rFonts w:eastAsiaTheme="minorHAnsi"/>
        </w:rPr>
        <w:t xml:space="preserve">: integer type, </w:t>
      </w:r>
      <w:r w:rsidRPr="00917DE4">
        <w:rPr>
          <w:rFonts w:eastAsiaTheme="minorHAnsi"/>
        </w:rPr>
        <w:t>indicates if the UE is inside or outside of NS-AoS when a PDU has been established for S-NSSAI belonging to partially allowed NSSAI.</w:t>
      </w:r>
      <w:r>
        <w:rPr>
          <w:rFonts w:eastAsiaTheme="minorHAnsi"/>
        </w:rPr>
        <w:t xml:space="preserve"> The URC shall be presented only when a PDU has been established for </w:t>
      </w:r>
      <w:r w:rsidRPr="00E32905">
        <w:rPr>
          <w:rFonts w:eastAsiaTheme="minorHAnsi"/>
        </w:rPr>
        <w:t>S-NSSAI belonging to partially allowed NSSAI</w:t>
      </w:r>
      <w:r>
        <w:rPr>
          <w:rFonts w:eastAsiaTheme="minorHAnsi"/>
        </w:rPr>
        <w:t xml:space="preserve"> and UE moves inside or outside of NS-AoS for that network slice.</w:t>
      </w:r>
    </w:p>
    <w:p w14:paraId="470A58AE" w14:textId="77777777" w:rsidR="00790D61" w:rsidRDefault="00790D61" w:rsidP="003E1672">
      <w:pPr>
        <w:pStyle w:val="B2"/>
        <w:rPr>
          <w:rFonts w:ascii="Courier New" w:hAnsi="Courier New" w:cs="Courier New"/>
        </w:rPr>
      </w:pPr>
      <w:r>
        <w:rPr>
          <w:u w:color="000000"/>
        </w:rPr>
        <w:t>0</w:t>
      </w:r>
      <w:r>
        <w:rPr>
          <w:u w:color="000000"/>
        </w:rPr>
        <w:tab/>
        <w:t>indicates UE is outside of NS-AoS</w:t>
      </w:r>
    </w:p>
    <w:p w14:paraId="72F8F4A2" w14:textId="77777777" w:rsidR="00790D61" w:rsidRDefault="00790D61" w:rsidP="003E1672">
      <w:pPr>
        <w:pStyle w:val="B2"/>
        <w:rPr>
          <w:u w:color="000000"/>
        </w:rPr>
      </w:pPr>
      <w:r>
        <w:rPr>
          <w:u w:color="000000"/>
        </w:rPr>
        <w:t>1</w:t>
      </w:r>
      <w:r>
        <w:rPr>
          <w:u w:color="000000"/>
        </w:rPr>
        <w:tab/>
        <w:t>indicates UE is inside of NS-AoS</w:t>
      </w:r>
    </w:p>
    <w:p w14:paraId="53CDDA7E" w14:textId="77777777" w:rsidR="00790D61" w:rsidRPr="00917DE4" w:rsidRDefault="00790D61" w:rsidP="00790D61">
      <w:pPr>
        <w:pStyle w:val="B1"/>
        <w:rPr>
          <w:rFonts w:eastAsiaTheme="minorHAnsi"/>
          <w:u w:color="000000"/>
        </w:rPr>
      </w:pPr>
      <w:r>
        <w:rPr>
          <w:rFonts w:ascii="Courier New" w:eastAsiaTheme="minorHAnsi" w:hAnsi="Courier New" w:cs="Courier New"/>
        </w:rPr>
        <w:t>&lt;cid&gt;</w:t>
      </w:r>
      <w:r>
        <w:rPr>
          <w:rFonts w:eastAsiaTheme="minorHAnsi"/>
        </w:rPr>
        <w:t xml:space="preserve">: </w:t>
      </w:r>
      <w:r w:rsidRPr="00BD53A5">
        <w:rPr>
          <w:rFonts w:eastAsiaTheme="minorHAnsi"/>
        </w:rPr>
        <w:t>integer type</w:t>
      </w:r>
      <w:r w:rsidRPr="0044081A">
        <w:rPr>
          <w:rFonts w:eastAsiaTheme="minorHAnsi"/>
          <w:lang w:val="en-IN"/>
        </w:rPr>
        <w:t>; specifies a particular PD</w:t>
      </w:r>
      <w:r w:rsidRPr="00BD53A5">
        <w:rPr>
          <w:rFonts w:eastAsiaTheme="minorHAnsi"/>
        </w:rPr>
        <w:t>U</w:t>
      </w:r>
      <w:r w:rsidRPr="0044081A">
        <w:rPr>
          <w:rFonts w:eastAsiaTheme="minorHAnsi"/>
          <w:lang w:val="en-IN"/>
        </w:rPr>
        <w:t xml:space="preserve"> </w:t>
      </w:r>
      <w:r w:rsidRPr="00BD53A5">
        <w:rPr>
          <w:rFonts w:eastAsiaTheme="minorHAnsi"/>
        </w:rPr>
        <w:t>session</w:t>
      </w:r>
      <w:r w:rsidRPr="0044081A">
        <w:rPr>
          <w:rFonts w:eastAsiaTheme="minorHAnsi"/>
          <w:lang w:val="en-IN"/>
        </w:rPr>
        <w:t xml:space="preserve"> definition. The parameter is local to the TE-MT interface</w:t>
      </w:r>
      <w:r>
        <w:rPr>
          <w:rFonts w:eastAsiaTheme="minorHAnsi"/>
          <w:lang w:val="en-IN"/>
        </w:rPr>
        <w:t xml:space="preserve"> </w:t>
      </w:r>
      <w:r w:rsidRPr="0044081A">
        <w:rPr>
          <w:rFonts w:eastAsiaTheme="minorHAnsi"/>
          <w:lang w:val="en-IN"/>
        </w:rPr>
        <w:t>and is used in other PDP context-related commands (see the +CGDCONT and +CGDSCONT commands).</w:t>
      </w:r>
    </w:p>
    <w:p w14:paraId="1B44067E" w14:textId="77777777" w:rsidR="00790D61" w:rsidRDefault="00790D61" w:rsidP="00790D61">
      <w:pPr>
        <w:rPr>
          <w:rFonts w:eastAsiaTheme="minorHAnsi"/>
          <w:color w:val="000000"/>
          <w:u w:color="000000"/>
        </w:rPr>
      </w:pPr>
      <w:r>
        <w:rPr>
          <w:rFonts w:eastAsiaTheme="minorHAnsi"/>
          <w:b/>
          <w:bCs/>
          <w:color w:val="000000"/>
          <w:u w:color="000000"/>
        </w:rPr>
        <w:t>Implementation</w:t>
      </w:r>
    </w:p>
    <w:p w14:paraId="1EC48C25" w14:textId="5F433CD4" w:rsidR="00790D61" w:rsidRDefault="00790D61" w:rsidP="00790D61">
      <w:pPr>
        <w:rPr>
          <w:u w:color="000000"/>
        </w:rPr>
      </w:pPr>
      <w:r w:rsidRPr="00C077DD">
        <w:rPr>
          <w:u w:color="000000"/>
        </w:rPr>
        <w:t>Optional. This command is only applicable to UEs supporting 5GS.</w:t>
      </w:r>
    </w:p>
    <w:p w14:paraId="49711DF0" w14:textId="71C4CEFE" w:rsidR="00A95335" w:rsidRPr="00C44D1B" w:rsidRDefault="00A95335" w:rsidP="00A95335">
      <w:pPr>
        <w:pStyle w:val="Heading3"/>
      </w:pPr>
      <w:bookmarkStart w:id="4987" w:name="_CR10_1_97"/>
      <w:bookmarkStart w:id="4988" w:name="_Toc202525271"/>
      <w:bookmarkEnd w:id="4987"/>
      <w:r w:rsidRPr="00C44D1B">
        <w:t>10.1.</w:t>
      </w:r>
      <w:r>
        <w:t>97</w:t>
      </w:r>
      <w:r w:rsidRPr="00C44D1B">
        <w:tab/>
      </w:r>
      <w:r w:rsidRPr="00C44D1B">
        <w:tab/>
      </w:r>
      <w:r>
        <w:t>Low power w</w:t>
      </w:r>
      <w:r w:rsidRPr="00C44D1B">
        <w:t>ake-up signal setting +C</w:t>
      </w:r>
      <w:r>
        <w:t>LP</w:t>
      </w:r>
      <w:r w:rsidRPr="00C44D1B">
        <w:t>WUSS</w:t>
      </w:r>
      <w:bookmarkEnd w:id="4988"/>
    </w:p>
    <w:p w14:paraId="13964B70" w14:textId="05C56846" w:rsidR="00A95335" w:rsidRPr="00C44D1B" w:rsidRDefault="00A95335" w:rsidP="00A95335">
      <w:pPr>
        <w:pStyle w:val="TH"/>
        <w:rPr>
          <w:lang w:val="fr-FR"/>
        </w:rPr>
      </w:pPr>
      <w:bookmarkStart w:id="4989" w:name="_CRTable10_1_971"/>
      <w:r w:rsidRPr="00C44D1B">
        <w:rPr>
          <w:lang w:val="fr-FR"/>
        </w:rPr>
        <w:t>Table </w:t>
      </w:r>
      <w:bookmarkEnd w:id="4989"/>
      <w:r w:rsidRPr="00C44D1B">
        <w:rPr>
          <w:lang w:val="fr-FR"/>
        </w:rPr>
        <w:t>10.1.</w:t>
      </w:r>
      <w:r>
        <w:rPr>
          <w:lang w:val="fr-FR"/>
        </w:rPr>
        <w:t>97</w:t>
      </w:r>
      <w:r w:rsidRPr="00C44D1B">
        <w:rPr>
          <w:lang w:val="fr-FR"/>
        </w:rPr>
        <w:t>-1: +C</w:t>
      </w:r>
      <w:r>
        <w:rPr>
          <w:lang w:val="fr-FR"/>
        </w:rPr>
        <w:t>LP</w:t>
      </w:r>
      <w:r w:rsidRPr="00C44D1B">
        <w:rPr>
          <w:lang w:val="fr-FR"/>
        </w:rPr>
        <w:t>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95335" w:rsidRPr="00C44D1B" w14:paraId="3857D7C7"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07D8C163" w14:textId="77777777" w:rsidR="00A95335" w:rsidRPr="00C44D1B" w:rsidRDefault="00A95335" w:rsidP="0017374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217FA133" w14:textId="77777777" w:rsidR="00A95335" w:rsidRPr="00C44D1B" w:rsidRDefault="00A95335" w:rsidP="00173746">
            <w:pPr>
              <w:pStyle w:val="TAH"/>
              <w:spacing w:line="256" w:lineRule="auto"/>
              <w:rPr>
                <w:rFonts w:ascii="Courier New" w:hAnsi="Courier New"/>
              </w:rPr>
            </w:pPr>
            <w:r w:rsidRPr="00C44D1B">
              <w:t>Possible response(s)</w:t>
            </w:r>
          </w:p>
        </w:tc>
      </w:tr>
      <w:tr w:rsidR="00A95335" w:rsidRPr="00C44D1B" w14:paraId="2427C420"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1CFDB441" w14:textId="77777777" w:rsidR="00A95335" w:rsidRPr="00C44D1B" w:rsidRDefault="00A95335" w:rsidP="0017374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LP</w:t>
            </w:r>
            <w:r w:rsidRPr="00C44D1B">
              <w:rPr>
                <w:rFonts w:ascii="Courier New" w:hAnsi="Courier New" w:cs="Courier New"/>
                <w:sz w:val="20"/>
              </w:rPr>
              <w:t>WUSS=&lt;n&gt;[,&lt;paging_probability&gt;]</w:t>
            </w:r>
          </w:p>
        </w:tc>
        <w:tc>
          <w:tcPr>
            <w:tcW w:w="4549" w:type="dxa"/>
            <w:tcBorders>
              <w:top w:val="single" w:sz="4" w:space="0" w:color="auto"/>
              <w:left w:val="single" w:sz="6" w:space="0" w:color="auto"/>
              <w:bottom w:val="single" w:sz="4" w:space="0" w:color="auto"/>
              <w:right w:val="single" w:sz="4" w:space="0" w:color="auto"/>
            </w:tcBorders>
          </w:tcPr>
          <w:p w14:paraId="4BF8D59D" w14:textId="77777777" w:rsidR="00A95335" w:rsidRPr="00C44D1B" w:rsidRDefault="00A95335" w:rsidP="00173746">
            <w:pPr>
              <w:spacing w:after="20" w:line="256" w:lineRule="auto"/>
              <w:rPr>
                <w:rFonts w:ascii="Courier New" w:hAnsi="Courier New"/>
              </w:rPr>
            </w:pPr>
            <w:r w:rsidRPr="00C44D1B">
              <w:rPr>
                <w:rFonts w:ascii="Courier New" w:hAnsi="Courier New" w:cs="Courier New"/>
                <w:i/>
                <w:iCs/>
                <w:lang w:val="es-ES_tradnl"/>
              </w:rPr>
              <w:t>+CME ERROR: &lt;err&gt;</w:t>
            </w:r>
          </w:p>
        </w:tc>
      </w:tr>
      <w:tr w:rsidR="00A95335" w:rsidRPr="00C44D1B" w14:paraId="48FC6B0F"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249BBC2B" w14:textId="77777777" w:rsidR="00A95335" w:rsidRPr="00C44D1B" w:rsidRDefault="00A95335"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hideMark/>
          </w:tcPr>
          <w:p w14:paraId="058E8E79" w14:textId="77777777" w:rsidR="00A95335" w:rsidRPr="00C44D1B" w:rsidRDefault="00A95335" w:rsidP="0017374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&lt;n&gt; [,</w:t>
            </w:r>
            <w:r>
              <w:rPr>
                <w:rFonts w:ascii="Courier New" w:hAnsi="Courier New" w:cs="Courier New"/>
              </w:rPr>
              <w:t>&lt;</w:t>
            </w:r>
            <w:r w:rsidRPr="00C44D1B">
              <w:rPr>
                <w:rFonts w:ascii="Courier New" w:hAnsi="Courier New" w:cs="Courier New"/>
              </w:rPr>
              <w:t>paging_probability</w:t>
            </w:r>
            <w:r>
              <w:rPr>
                <w:rFonts w:ascii="Courier New" w:hAnsi="Courier New" w:cs="Courier New"/>
              </w:rPr>
              <w:t>&gt;</w:t>
            </w:r>
            <w:r w:rsidRPr="00C44D1B">
              <w:rPr>
                <w:rFonts w:ascii="Courier New" w:hAnsi="Courier New" w:cs="Courier New"/>
              </w:rPr>
              <w:t xml:space="preserve"> [</w:t>
            </w:r>
            <w:r>
              <w:rPr>
                <w:rFonts w:ascii="Courier New" w:hAnsi="Courier New" w:cs="Courier New"/>
              </w:rPr>
              <w:t>,</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p>
        </w:tc>
      </w:tr>
      <w:tr w:rsidR="00A95335" w:rsidRPr="00C44D1B" w14:paraId="27097BC2" w14:textId="77777777" w:rsidTr="00173746">
        <w:trPr>
          <w:cantSplit/>
        </w:trPr>
        <w:tc>
          <w:tcPr>
            <w:tcW w:w="5575" w:type="dxa"/>
            <w:tcBorders>
              <w:top w:val="single" w:sz="4" w:space="0" w:color="auto"/>
              <w:left w:val="single" w:sz="4" w:space="0" w:color="auto"/>
              <w:bottom w:val="single" w:sz="4" w:space="0" w:color="auto"/>
              <w:right w:val="single" w:sz="6" w:space="0" w:color="auto"/>
            </w:tcBorders>
          </w:tcPr>
          <w:p w14:paraId="16A3F3A5" w14:textId="77777777" w:rsidR="00A95335" w:rsidRPr="00C44D1B" w:rsidRDefault="00A95335"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tcPr>
          <w:p w14:paraId="2AC6C893" w14:textId="77777777" w:rsidR="00A95335" w:rsidRPr="00C44D1B" w:rsidRDefault="00A95335"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31DD787A" w14:textId="77777777" w:rsidR="00A95335" w:rsidRPr="00C44D1B" w:rsidRDefault="00A95335" w:rsidP="00A95335"/>
    <w:p w14:paraId="1863A03D" w14:textId="77777777" w:rsidR="00A95335" w:rsidRPr="00C44D1B" w:rsidRDefault="00A95335" w:rsidP="00A95335">
      <w:r w:rsidRPr="00C44D1B">
        <w:rPr>
          <w:b/>
        </w:rPr>
        <w:t>Description</w:t>
      </w:r>
    </w:p>
    <w:p w14:paraId="4106F550" w14:textId="77777777" w:rsidR="00A95335" w:rsidRDefault="00A95335" w:rsidP="00A95335">
      <w:r w:rsidRPr="00C44D1B">
        <w:lastRenderedPageBreak/>
        <w:t xml:space="preserve">The set command controls the presentation of negotiated </w:t>
      </w:r>
      <w:r>
        <w:t>LP-</w:t>
      </w:r>
      <w:r w:rsidRPr="00C44D1B">
        <w:t>WUS</w:t>
      </w:r>
      <w:r>
        <w:t>PS</w:t>
      </w:r>
      <w:r w:rsidRPr="00C44D1B">
        <w:t xml:space="preserve"> assistance information from the network to the TE by an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r w:rsidRPr="00C44D1B">
        <w:t xml:space="preserve"> when there is any change in the negotiated </w:t>
      </w:r>
      <w:r>
        <w:t>LP-</w:t>
      </w:r>
      <w:r w:rsidRPr="00C44D1B">
        <w:t>WUS</w:t>
      </w:r>
      <w:r>
        <w:t>PS</w:t>
      </w:r>
      <w:r w:rsidRPr="00C44D1B">
        <w:t xml:space="preserve"> assistance information that needs to be indicated.</w:t>
      </w:r>
      <w:r>
        <w:t xml:space="preserve"> </w:t>
      </w:r>
    </w:p>
    <w:p w14:paraId="42FDDDE5" w14:textId="77777777" w:rsidR="00A95335" w:rsidRPr="00C44D1B" w:rsidRDefault="00A95335" w:rsidP="00A95335">
      <w:r>
        <w:t xml:space="preserve">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shall be displayed if the network needs to remove the LP-WUSPS assistance information from the UE and the network sends the updated</w:t>
      </w:r>
      <w:r>
        <w:t xml:space="preserve"> LP-WUSPS assistance information IE with the length of LP-WUSPS assistance information contents field set to zero in the CONFIGURATION UPDATE COMMAND message.</w:t>
      </w:r>
    </w:p>
    <w:p w14:paraId="2036803F" w14:textId="77777777" w:rsidR="00A95335" w:rsidRPr="00C44D1B" w:rsidRDefault="00A95335" w:rsidP="00A95335">
      <w:r w:rsidRPr="00C44D1B">
        <w:t>The set command shall also indicate the UE paging probability information which is provided by the UE to the MT and indicates the probability of the UE receiving the paging, see 3GPP TS 24.501 [161] subclause 5.3.2</w:t>
      </w:r>
      <w:r>
        <w:t>7</w:t>
      </w:r>
      <w:r w:rsidRPr="00C44D1B">
        <w:t>. These parameters can be set to be used either during the registration procedure for initial registration or during the registration procedure for mobility and periodic registration update.</w:t>
      </w:r>
    </w:p>
    <w:p w14:paraId="65E2B37F" w14:textId="77777777" w:rsidR="00A95335" w:rsidRPr="00C44D1B" w:rsidRDefault="00A95335" w:rsidP="00A95335">
      <w:r w:rsidRPr="00C44D1B">
        <w:t>Read command returns the current set values and negotiated values if available from the network.</w:t>
      </w:r>
    </w:p>
    <w:p w14:paraId="450CFB55" w14:textId="77777777" w:rsidR="00A95335" w:rsidRPr="00C44D1B" w:rsidRDefault="00A95335" w:rsidP="00A95335">
      <w:r w:rsidRPr="00C44D1B">
        <w:t>Test command returns the values supported as a compound value.</w:t>
      </w:r>
    </w:p>
    <w:p w14:paraId="1E12D0CF" w14:textId="77777777" w:rsidR="00A95335" w:rsidRPr="00C44D1B" w:rsidRDefault="00A95335" w:rsidP="00A95335">
      <w:r w:rsidRPr="00C44D1B">
        <w:t xml:space="preserve">Refer clause 9.2 for possible </w:t>
      </w:r>
      <w:r w:rsidRPr="00C44D1B">
        <w:rPr>
          <w:rFonts w:ascii="Courier New" w:hAnsi="Courier New" w:cs="Courier New"/>
        </w:rPr>
        <w:t>&lt;err&gt;</w:t>
      </w:r>
      <w:r w:rsidRPr="00C44D1B">
        <w:t xml:space="preserve"> values.</w:t>
      </w:r>
    </w:p>
    <w:p w14:paraId="52E16260" w14:textId="77777777" w:rsidR="00A95335" w:rsidRPr="00C44D1B" w:rsidRDefault="00A95335" w:rsidP="00A95335">
      <w:r w:rsidRPr="00C44D1B">
        <w:rPr>
          <w:b/>
        </w:rPr>
        <w:t>Defined values</w:t>
      </w:r>
    </w:p>
    <w:p w14:paraId="2B87DA2A" w14:textId="77777777" w:rsidR="00A95335" w:rsidRPr="00C44D1B" w:rsidRDefault="00A95335" w:rsidP="00A95335">
      <w:pPr>
        <w:pStyle w:val="B1"/>
      </w:pPr>
      <w:r w:rsidRPr="00C44D1B">
        <w:rPr>
          <w:rFonts w:ascii="Courier New" w:hAnsi="Courier New" w:cs="Courier New"/>
        </w:rPr>
        <w:t>&lt;n&gt;</w:t>
      </w:r>
      <w:r w:rsidRPr="00C44D1B">
        <w:t xml:space="preserve">: integer type. </w:t>
      </w:r>
    </w:p>
    <w:p w14:paraId="15C93635" w14:textId="77777777" w:rsidR="00A95335" w:rsidRPr="00C44D1B" w:rsidRDefault="00A95335" w:rsidP="00A95335">
      <w:pPr>
        <w:pStyle w:val="B2"/>
      </w:pPr>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63314487" w14:textId="77777777" w:rsidR="00A95335" w:rsidRPr="00C44D1B" w:rsidRDefault="00A95335" w:rsidP="00A95335">
      <w:pPr>
        <w:pStyle w:val="B2"/>
      </w:pPr>
      <w:r w:rsidRPr="00C44D1B">
        <w:t>1</w:t>
      </w:r>
      <w:r w:rsidRPr="00C44D1B">
        <w:tab/>
        <w:t xml:space="preserve">enable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741ECE80" w14:textId="77777777" w:rsidR="00A95335" w:rsidRPr="00C44D1B" w:rsidRDefault="00A95335" w:rsidP="00A95335">
      <w:pPr>
        <w:pStyle w:val="B2"/>
      </w:pPr>
      <w:r w:rsidRPr="00C44D1B">
        <w:t>2</w:t>
      </w:r>
      <w:r w:rsidRPr="00C44D1B">
        <w:tab/>
        <w:t xml:space="preserve">setting unchanged, shall be used by the set command to indicate </w:t>
      </w:r>
      <w:r>
        <w:t>LP-</w:t>
      </w:r>
      <w:r w:rsidRPr="00C44D1B">
        <w:t>WUS</w:t>
      </w:r>
      <w:r>
        <w:t>PS</w:t>
      </w:r>
      <w:r w:rsidRPr="00C44D1B">
        <w:t xml:space="preserve"> assistance information to the network</w:t>
      </w:r>
    </w:p>
    <w:p w14:paraId="5CE4EE13" w14:textId="77777777" w:rsidR="00A95335" w:rsidRDefault="00A95335" w:rsidP="00A95335">
      <w:pPr>
        <w:pStyle w:val="B1"/>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w:t>
      </w:r>
      <w:r>
        <w:t>31</w:t>
      </w:r>
      <w:r w:rsidRPr="00C44D1B">
        <w:t>).</w:t>
      </w:r>
      <w:r>
        <w:t xml:space="preserve"> 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xml:space="preserve">, </w:t>
      </w:r>
      <w:r>
        <w:t>is used to indicate that</w:t>
      </w:r>
      <w:r w:rsidRPr="00890372">
        <w:t xml:space="preserve"> the network needs to r</w:t>
      </w:r>
      <w:r>
        <w:t>emove</w:t>
      </w:r>
      <w:r w:rsidRPr="00890372">
        <w:t xml:space="preserve"> the LP-WUSPS assistance information from the UE</w:t>
      </w:r>
      <w:r>
        <w:t>.</w:t>
      </w:r>
    </w:p>
    <w:p w14:paraId="558E2631" w14:textId="77777777" w:rsidR="00A95335" w:rsidRPr="00C44D1B" w:rsidRDefault="00A95335" w:rsidP="00A95335">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w:t>
      </w:r>
      <w:r>
        <w:t>11</w:t>
      </w:r>
      <w:r w:rsidRPr="00C44D1B">
        <w:t>1 for supported values.</w:t>
      </w:r>
    </w:p>
    <w:p w14:paraId="495C1718" w14:textId="77777777" w:rsidR="00A95335" w:rsidRPr="00C44D1B" w:rsidRDefault="00A95335" w:rsidP="00A95335">
      <w:r w:rsidRPr="00C44D1B">
        <w:rPr>
          <w:b/>
        </w:rPr>
        <w:t>Implementation</w:t>
      </w:r>
    </w:p>
    <w:p w14:paraId="6CEEBFC5" w14:textId="77777777" w:rsidR="00A95335" w:rsidRDefault="00A95335" w:rsidP="00A95335">
      <w:pPr>
        <w:pStyle w:val="B1"/>
      </w:pPr>
      <w:r w:rsidRPr="00C44D1B">
        <w:t>Optional</w:t>
      </w:r>
    </w:p>
    <w:p w14:paraId="3B105925" w14:textId="09D4D761" w:rsidR="00AC341C" w:rsidRPr="00873AA1" w:rsidRDefault="00AC341C" w:rsidP="00AC341C">
      <w:pPr>
        <w:pStyle w:val="Heading3"/>
        <w:rPr>
          <w:lang w:val="fr-FR"/>
        </w:rPr>
      </w:pPr>
      <w:bookmarkStart w:id="4990" w:name="_CR10_1_98"/>
      <w:bookmarkStart w:id="4991" w:name="_Toc202525272"/>
      <w:bookmarkEnd w:id="4990"/>
      <w:r w:rsidRPr="00873AA1">
        <w:rPr>
          <w:lang w:val="fr-FR"/>
        </w:rPr>
        <w:t>10.1.98</w:t>
      </w:r>
      <w:r w:rsidRPr="00873AA1">
        <w:rPr>
          <w:lang w:val="fr-FR"/>
        </w:rPr>
        <w:tab/>
      </w:r>
      <w:r w:rsidRPr="00873AA1">
        <w:rPr>
          <w:lang w:val="fr-FR"/>
        </w:rPr>
        <w:tab/>
        <w:t>Set MA PDU session parameters +CSETMAPDU</w:t>
      </w:r>
      <w:bookmarkEnd w:id="4991"/>
    </w:p>
    <w:p w14:paraId="7D38C49E" w14:textId="66791A85" w:rsidR="00AC341C" w:rsidRPr="00C44D1B" w:rsidRDefault="00AC341C" w:rsidP="00AC341C">
      <w:pPr>
        <w:pStyle w:val="TH"/>
        <w:rPr>
          <w:lang w:val="fr-FR"/>
        </w:rPr>
      </w:pPr>
      <w:bookmarkStart w:id="4992" w:name="_CRTable10_1_981"/>
      <w:r w:rsidRPr="00C44D1B">
        <w:rPr>
          <w:lang w:val="fr-FR"/>
        </w:rPr>
        <w:t>Table </w:t>
      </w:r>
      <w:bookmarkEnd w:id="4992"/>
      <w:r w:rsidRPr="00C44D1B">
        <w:rPr>
          <w:lang w:val="fr-FR"/>
        </w:rPr>
        <w:t>10.1.</w:t>
      </w:r>
      <w:r>
        <w:rPr>
          <w:lang w:val="fr-FR"/>
        </w:rPr>
        <w:t>98</w:t>
      </w:r>
      <w:r w:rsidRPr="00C44D1B">
        <w:rPr>
          <w:lang w:val="fr-FR"/>
        </w:rPr>
        <w:t>-1: +C</w:t>
      </w:r>
      <w:r>
        <w:rPr>
          <w:lang w:val="fr-FR"/>
        </w:rPr>
        <w:t>SETMAPDU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C341C" w:rsidRPr="00C44D1B" w14:paraId="4A4C5AFD"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05DBDBFC" w14:textId="77777777" w:rsidR="00AC341C" w:rsidRPr="00C44D1B" w:rsidRDefault="00AC341C" w:rsidP="0017374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E930C51" w14:textId="77777777" w:rsidR="00AC341C" w:rsidRPr="00C44D1B" w:rsidRDefault="00AC341C" w:rsidP="00173746">
            <w:pPr>
              <w:pStyle w:val="TAH"/>
              <w:spacing w:line="256" w:lineRule="auto"/>
              <w:rPr>
                <w:rFonts w:ascii="Courier New" w:hAnsi="Courier New"/>
              </w:rPr>
            </w:pPr>
            <w:r w:rsidRPr="00C44D1B">
              <w:t>Possible response(s)</w:t>
            </w:r>
          </w:p>
        </w:tc>
      </w:tr>
      <w:tr w:rsidR="00AC341C" w:rsidRPr="00C44D1B" w14:paraId="7E4F4E97"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6E4B7466" w14:textId="77777777" w:rsidR="00AC341C" w:rsidRPr="009805BC" w:rsidRDefault="00AC341C" w:rsidP="00173746">
            <w:pPr>
              <w:pStyle w:val="TAL"/>
              <w:rPr>
                <w:rFonts w:ascii="Courier New" w:hAnsi="Courier New" w:cs="Courier New"/>
                <w:sz w:val="20"/>
              </w:rPr>
            </w:pPr>
            <w:r w:rsidRPr="009805BC">
              <w:rPr>
                <w:rFonts w:ascii="Courier New" w:hAnsi="Courier New"/>
                <w:sz w:val="20"/>
              </w:rPr>
              <w:t>+CSETMAPDU=&lt;cid&gt;,[</w:t>
            </w:r>
            <w:r w:rsidRPr="009805BC">
              <w:rPr>
                <w:rFonts w:ascii="Courier New" w:eastAsiaTheme="minorHAnsi" w:hAnsi="Courier New" w:cs="Courier New"/>
                <w:color w:val="000000"/>
                <w:sz w:val="20"/>
              </w:rPr>
              <w:t>&lt;ATSSS-LL&gt;],[&lt;MPTCP&gt;],[&lt;MPQUIC-UDP&gt;],[&lt;MPQUIC-IP&gt;],[&lt;MPQUIC-E&gt;],[&lt;APMQF&gt;]</w:t>
            </w:r>
          </w:p>
        </w:tc>
        <w:tc>
          <w:tcPr>
            <w:tcW w:w="4549" w:type="dxa"/>
            <w:tcBorders>
              <w:top w:val="single" w:sz="4" w:space="0" w:color="auto"/>
              <w:left w:val="single" w:sz="6" w:space="0" w:color="auto"/>
              <w:bottom w:val="single" w:sz="4" w:space="0" w:color="auto"/>
              <w:right w:val="single" w:sz="4" w:space="0" w:color="auto"/>
            </w:tcBorders>
          </w:tcPr>
          <w:p w14:paraId="5FBD5AC0" w14:textId="77777777" w:rsidR="00AC341C" w:rsidRPr="00C44D1B" w:rsidRDefault="00AC341C" w:rsidP="00173746">
            <w:pPr>
              <w:spacing w:after="20" w:line="256" w:lineRule="auto"/>
              <w:rPr>
                <w:rFonts w:ascii="Courier New" w:hAnsi="Courier New"/>
              </w:rPr>
            </w:pPr>
            <w:r w:rsidRPr="00C44D1B">
              <w:rPr>
                <w:rFonts w:ascii="Courier New" w:hAnsi="Courier New" w:cs="Courier New"/>
                <w:i/>
                <w:iCs/>
                <w:lang w:val="es-ES_tradnl"/>
              </w:rPr>
              <w:t>+CME ERROR: &lt;err&gt;</w:t>
            </w:r>
          </w:p>
        </w:tc>
      </w:tr>
      <w:tr w:rsidR="00AC341C" w:rsidRPr="00C44D1B" w14:paraId="0EF58DF3"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4386E4B3" w14:textId="77777777" w:rsidR="00AC341C" w:rsidRPr="00C44D1B" w:rsidRDefault="00AC341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29008BF5" w14:textId="77777777" w:rsidR="00AC341C" w:rsidRDefault="00AC341C" w:rsidP="00173746">
            <w:pPr>
              <w:rPr>
                <w:rFonts w:ascii="Courier New" w:eastAsiaTheme="minorHAnsi" w:hAnsi="Courier New" w:cs="Courier New"/>
                <w:color w:val="000000"/>
              </w:rPr>
            </w:pPr>
            <w:r>
              <w:rPr>
                <w:rFonts w:ascii="Courier New" w:hAnsi="Courier New"/>
              </w:rPr>
              <w:t>[</w:t>
            </w:r>
            <w:r w:rsidRPr="00313973">
              <w:rPr>
                <w:rFonts w:ascii="Courier New" w:hAnsi="Courier New"/>
              </w:rPr>
              <w:t>+C</w:t>
            </w:r>
            <w:r>
              <w:rPr>
                <w:rFonts w:ascii="Courier New" w:hAnsi="Courier New"/>
              </w:rPr>
              <w:t>SETMAPDU: &lt;cid1&gt;,[</w:t>
            </w:r>
            <w:r>
              <w:rPr>
                <w:rFonts w:ascii="Courier New" w:eastAsiaTheme="minorHAnsi" w:hAnsi="Courier New" w:cs="Courier New"/>
                <w:color w:val="000000"/>
              </w:rPr>
              <w:t>&lt;ATSSS-LL&gt;],[&lt;MPTCP&gt;],[&lt;MPQUIC-UDP&gt;],[&lt;MPQUIC-IP&gt;],[&lt;MPQUIC-E&gt;],[&lt;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1506032F" w14:textId="77777777" w:rsidR="00AC341C" w:rsidRDefault="00AC341C" w:rsidP="00173746">
            <w:pPr>
              <w:rPr>
                <w:rFonts w:ascii="Courier New" w:eastAsiaTheme="minorHAnsi" w:hAnsi="Courier New" w:cs="Courier New"/>
                <w:color w:val="000000"/>
              </w:rPr>
            </w:pPr>
            <w:r>
              <w:rPr>
                <w:rFonts w:ascii="Courier New" w:eastAsiaTheme="minorHAnsi" w:hAnsi="Courier New" w:cs="Courier New"/>
                <w:color w:val="000000"/>
              </w:rPr>
              <w:t>[&lt;CR&gt;&lt;LF&gt;+</w:t>
            </w:r>
            <w:r w:rsidRPr="00313973">
              <w:rPr>
                <w:rFonts w:ascii="Courier New" w:hAnsi="Courier New"/>
              </w:rPr>
              <w:t>C</w:t>
            </w:r>
            <w:r>
              <w:rPr>
                <w:rFonts w:ascii="Courier New" w:hAnsi="Courier New"/>
              </w:rPr>
              <w:t>SETMAPDU: &lt;cid2&gt;,[</w:t>
            </w:r>
            <w:r>
              <w:rPr>
                <w:rFonts w:ascii="Courier New" w:eastAsiaTheme="minorHAnsi" w:hAnsi="Courier New" w:cs="Courier New"/>
                <w:color w:val="000000"/>
              </w:rPr>
              <w:t>&lt;ATSSS-ST&gt;],[&lt;MPTCP&gt;],[&lt;MPQUIC-UDP&gt;],[&lt;MPQUIC-IP&gt;],[&lt;MPQUIC-E&gt;],[&lt;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22B4D900" w14:textId="77777777" w:rsidR="00AC341C" w:rsidRPr="00C44D1B" w:rsidRDefault="00AC341C" w:rsidP="00173746">
            <w:pPr>
              <w:spacing w:after="20" w:line="256" w:lineRule="auto"/>
              <w:rPr>
                <w:rFonts w:ascii="Courier New" w:hAnsi="Courier New"/>
              </w:rPr>
            </w:pPr>
            <w:r>
              <w:rPr>
                <w:rFonts w:ascii="Courier New" w:eastAsiaTheme="minorHAnsi" w:hAnsi="Courier New" w:cs="Courier New"/>
                <w:color w:val="000000"/>
              </w:rPr>
              <w:t>[…]]]</w:t>
            </w:r>
          </w:p>
        </w:tc>
      </w:tr>
      <w:tr w:rsidR="00AC341C" w:rsidRPr="00C44D1B" w14:paraId="18E914F0" w14:textId="77777777" w:rsidTr="00173746">
        <w:trPr>
          <w:cantSplit/>
        </w:trPr>
        <w:tc>
          <w:tcPr>
            <w:tcW w:w="5575" w:type="dxa"/>
            <w:tcBorders>
              <w:top w:val="single" w:sz="4" w:space="0" w:color="auto"/>
              <w:left w:val="single" w:sz="4" w:space="0" w:color="auto"/>
              <w:bottom w:val="single" w:sz="4" w:space="0" w:color="auto"/>
              <w:right w:val="single" w:sz="6" w:space="0" w:color="auto"/>
            </w:tcBorders>
          </w:tcPr>
          <w:p w14:paraId="7D53588C" w14:textId="77777777" w:rsidR="00AC341C" w:rsidRPr="00C44D1B" w:rsidRDefault="00AC341C" w:rsidP="00173746">
            <w:pPr>
              <w:spacing w:after="20" w:line="256" w:lineRule="auto"/>
              <w:rPr>
                <w:rFonts w:ascii="Courier New" w:hAnsi="Courier New" w:cs="Courier New"/>
              </w:rPr>
            </w:pPr>
            <w:r w:rsidRPr="00C44D1B">
              <w:rPr>
                <w:rFonts w:ascii="Courier New" w:hAnsi="Courier New" w:cs="Courier New"/>
              </w:rPr>
              <w:lastRenderedPageBreak/>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178F8AF" w14:textId="77777777" w:rsidR="00AC341C" w:rsidRPr="00C44D1B" w:rsidRDefault="00AC341C" w:rsidP="00173746">
            <w:pPr>
              <w:spacing w:after="20" w:line="256" w:lineRule="auto"/>
              <w:rPr>
                <w:rFonts w:ascii="Courier New" w:hAnsi="Courier New" w:cs="Courier New"/>
              </w:rPr>
            </w:pPr>
            <w:r>
              <w:rPr>
                <w:rFonts w:ascii="Courier New" w:eastAsiaTheme="minorHAnsi" w:hAnsi="Courier New" w:cs="Courier New"/>
                <w:color w:val="000000"/>
              </w:rPr>
              <w:t>+CSETMAPDU: (</w:t>
            </w:r>
            <w:r>
              <w:rPr>
                <w:rFonts w:eastAsiaTheme="minorHAnsi"/>
                <w:color w:val="000000"/>
              </w:rPr>
              <w:t xml:space="preserve">list of supported </w:t>
            </w:r>
            <w:r>
              <w:rPr>
                <w:rFonts w:ascii="Courier New" w:eastAsiaTheme="minorHAnsi" w:hAnsi="Courier New" w:cs="Courier New"/>
                <w:color w:val="000000"/>
              </w:rPr>
              <w:t>&lt;ATSSS-LL&gt;</w:t>
            </w:r>
            <w:r>
              <w:rPr>
                <w:rFonts w:eastAsiaTheme="minorHAnsi"/>
                <w:color w:val="000000"/>
              </w:rPr>
              <w:t>s</w:t>
            </w:r>
            <w:r>
              <w:rPr>
                <w:rFonts w:ascii="Courier New" w:eastAsiaTheme="minorHAnsi" w:hAnsi="Courier New" w:cs="Courier New"/>
                <w:color w:val="000000"/>
              </w:rPr>
              <w:t>), (</w:t>
            </w:r>
            <w:r>
              <w:rPr>
                <w:rFonts w:eastAsiaTheme="minorHAnsi"/>
                <w:color w:val="000000"/>
              </w:rPr>
              <w:t xml:space="preserve">list of supported </w:t>
            </w:r>
            <w:r>
              <w:rPr>
                <w:rFonts w:ascii="Courier New" w:eastAsiaTheme="minorHAnsi" w:hAnsi="Courier New" w:cs="Courier New"/>
                <w:color w:val="000000"/>
              </w:rPr>
              <w:t>&lt;MPTCP&gt;s),(</w:t>
            </w:r>
            <w:r>
              <w:rPr>
                <w:rFonts w:eastAsiaTheme="minorHAnsi"/>
                <w:color w:val="000000"/>
              </w:rPr>
              <w:t xml:space="preserve">list of supported </w:t>
            </w:r>
            <w:r>
              <w:rPr>
                <w:rFonts w:ascii="Courier New" w:eastAsiaTheme="minorHAnsi" w:hAnsi="Courier New" w:cs="Courier New"/>
                <w:color w:val="000000"/>
              </w:rPr>
              <w:t>&lt;MPQUIC-UDP&gt;s),(</w:t>
            </w:r>
            <w:r>
              <w:rPr>
                <w:rFonts w:eastAsiaTheme="minorHAnsi"/>
                <w:color w:val="000000"/>
              </w:rPr>
              <w:t xml:space="preserve">list of supported </w:t>
            </w:r>
            <w:r>
              <w:rPr>
                <w:rFonts w:ascii="Courier New" w:eastAsiaTheme="minorHAnsi" w:hAnsi="Courier New" w:cs="Courier New"/>
                <w:color w:val="000000"/>
              </w:rPr>
              <w:t>&lt;MPQUIC-IP&gt;s),(</w:t>
            </w:r>
            <w:r>
              <w:rPr>
                <w:rFonts w:eastAsiaTheme="minorHAnsi"/>
                <w:color w:val="000000"/>
              </w:rPr>
              <w:t xml:space="preserve">list of supported </w:t>
            </w:r>
            <w:r>
              <w:rPr>
                <w:rFonts w:ascii="Courier New" w:eastAsiaTheme="minorHAnsi" w:hAnsi="Courier New" w:cs="Courier New"/>
                <w:color w:val="000000"/>
              </w:rPr>
              <w:t>&lt;MPQUIC-E&gt;s),(</w:t>
            </w:r>
            <w:r>
              <w:rPr>
                <w:rFonts w:eastAsiaTheme="minorHAnsi"/>
                <w:color w:val="000000"/>
              </w:rPr>
              <w:t xml:space="preserve">list of supported </w:t>
            </w:r>
            <w:r>
              <w:rPr>
                <w:rFonts w:ascii="Courier New" w:eastAsiaTheme="minorHAnsi" w:hAnsi="Courier New" w:cs="Courier New"/>
                <w:color w:val="000000"/>
              </w:rPr>
              <w: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r>
              <w:rPr>
                <w:rFonts w:eastAsiaTheme="minorHAnsi"/>
                <w:color w:val="000000"/>
              </w:rPr>
              <w:t>s</w:t>
            </w:r>
            <w:r>
              <w:rPr>
                <w:rFonts w:ascii="Courier New" w:eastAsiaTheme="minorHAnsi" w:hAnsi="Courier New" w:cs="Courier New"/>
                <w:color w:val="000000"/>
              </w:rPr>
              <w:t>)</w:t>
            </w:r>
          </w:p>
        </w:tc>
      </w:tr>
    </w:tbl>
    <w:p w14:paraId="40D4F9FB" w14:textId="77777777" w:rsidR="00AC341C" w:rsidRPr="00C44D1B" w:rsidRDefault="00AC341C" w:rsidP="00AC341C"/>
    <w:p w14:paraId="4586D967" w14:textId="77777777" w:rsidR="00AC341C" w:rsidRPr="00C44D1B" w:rsidRDefault="00AC341C" w:rsidP="00AC341C">
      <w:r w:rsidRPr="00C44D1B">
        <w:rPr>
          <w:b/>
        </w:rPr>
        <w:t>Description</w:t>
      </w:r>
    </w:p>
    <w:p w14:paraId="614F2406" w14:textId="77777777" w:rsidR="00AC341C" w:rsidRDefault="00AC341C" w:rsidP="00AC341C">
      <w:pPr>
        <w:rPr>
          <w:rFonts w:eastAsiaTheme="minorHAnsi"/>
          <w:color w:val="000000"/>
        </w:rPr>
      </w:pPr>
      <w:r>
        <w:rPr>
          <w:rFonts w:eastAsiaTheme="minorHAnsi"/>
          <w:color w:val="000000"/>
        </w:rPr>
        <w:t xml:space="preserve">The set command specifies MA PDU session parameter values for a PDP context identified by the (local) context identification parameter. This command shall be executed only after the new context has been defined using +CGDCONT command. </w:t>
      </w:r>
    </w:p>
    <w:p w14:paraId="3425F1B1" w14:textId="77777777" w:rsidR="00AC341C" w:rsidRPr="00C44D1B" w:rsidRDefault="00AC341C" w:rsidP="00AC341C">
      <w:r>
        <w:rPr>
          <w:rFonts w:eastAsiaTheme="minorHAnsi"/>
          <w:color w:val="000000"/>
        </w:rPr>
        <w:t xml:space="preserve">The form of the set command, </w:t>
      </w:r>
      <w:r>
        <w:rPr>
          <w:rFonts w:ascii="Courier New" w:eastAsiaTheme="minorHAnsi" w:hAnsi="Courier New" w:cs="Courier New"/>
          <w:color w:val="000000"/>
        </w:rPr>
        <w:t xml:space="preserve">+CSETMAPDU=&lt;cid&gt; </w:t>
      </w:r>
      <w:r w:rsidRPr="00E32905">
        <w:rPr>
          <w:rFonts w:eastAsiaTheme="minorHAnsi"/>
          <w:color w:val="000000"/>
        </w:rPr>
        <w:t>shall be ignored and no action shall be taken</w:t>
      </w:r>
      <w:r w:rsidRPr="00C44D1B">
        <w:t xml:space="preserve">. </w:t>
      </w:r>
    </w:p>
    <w:p w14:paraId="2EB5E247" w14:textId="77777777" w:rsidR="00AC341C" w:rsidRPr="00C44D1B" w:rsidRDefault="00AC341C" w:rsidP="00AC341C">
      <w:r w:rsidRPr="00C44D1B">
        <w:t>Read command returns the current set</w:t>
      </w:r>
      <w:r>
        <w:t>tings for each defined context.</w:t>
      </w:r>
    </w:p>
    <w:p w14:paraId="12B68281" w14:textId="77777777" w:rsidR="00AC341C" w:rsidRPr="00C44D1B" w:rsidRDefault="00AC341C" w:rsidP="00AC341C">
      <w:r w:rsidRPr="00C44D1B">
        <w:t>Test command returns the values supported as a compound value.</w:t>
      </w:r>
    </w:p>
    <w:p w14:paraId="7EB957FD" w14:textId="77777777" w:rsidR="00AC341C" w:rsidRPr="00C44D1B" w:rsidRDefault="00AC341C" w:rsidP="00AC341C">
      <w:r w:rsidRPr="00C44D1B">
        <w:t xml:space="preserve">Refer clause 9.2 for possible </w:t>
      </w:r>
      <w:r w:rsidRPr="00C44D1B">
        <w:rPr>
          <w:rFonts w:ascii="Courier New" w:hAnsi="Courier New" w:cs="Courier New"/>
        </w:rPr>
        <w:t>&lt;err&gt;</w:t>
      </w:r>
      <w:r w:rsidRPr="00C44D1B">
        <w:t xml:space="preserve"> values.</w:t>
      </w:r>
    </w:p>
    <w:p w14:paraId="27718FE7" w14:textId="77777777" w:rsidR="00AC341C" w:rsidRDefault="00AC341C" w:rsidP="00AC341C">
      <w:r w:rsidRPr="00C44D1B">
        <w:rPr>
          <w:b/>
        </w:rPr>
        <w:t>Defined values</w:t>
      </w:r>
    </w:p>
    <w:p w14:paraId="4AAA68A9" w14:textId="77777777" w:rsidR="00AC341C" w:rsidRPr="003F7415" w:rsidRDefault="00AC341C" w:rsidP="00AC341C">
      <w:pPr>
        <w:pStyle w:val="B1"/>
        <w:rPr>
          <w:rFonts w:eastAsiaTheme="minorHAnsi"/>
        </w:rPr>
      </w:pPr>
      <w:r w:rsidRPr="00E32905">
        <w:rPr>
          <w:rFonts w:ascii="Courier New" w:eastAsiaTheme="minorHAnsi" w:hAnsi="Courier New" w:cs="Courier New"/>
          <w:u w:color="000000"/>
        </w:rPr>
        <w:t>&lt;cid&gt;:</w:t>
      </w:r>
      <w:r>
        <w:rPr>
          <w:rFonts w:eastAsiaTheme="minorHAnsi"/>
        </w:rPr>
        <w:t xml:space="preserve"> integer type</w:t>
      </w:r>
      <w:r w:rsidRPr="003F7415">
        <w:rPr>
          <w:rFonts w:eastAsiaTheme="minorHAnsi"/>
        </w:rPr>
        <w:t>; specifies a particular PD</w:t>
      </w:r>
      <w:r>
        <w:rPr>
          <w:rFonts w:eastAsiaTheme="minorHAnsi"/>
        </w:rPr>
        <w:t>U</w:t>
      </w:r>
      <w:r w:rsidRPr="003F7415">
        <w:rPr>
          <w:rFonts w:eastAsiaTheme="minorHAnsi"/>
        </w:rPr>
        <w:t xml:space="preserve"> </w:t>
      </w:r>
      <w:r>
        <w:rPr>
          <w:rFonts w:eastAsiaTheme="minorHAnsi"/>
        </w:rPr>
        <w:t>session</w:t>
      </w:r>
      <w:r w:rsidRPr="003F7415">
        <w:rPr>
          <w:rFonts w:eastAsiaTheme="minorHAnsi"/>
        </w:rPr>
        <w:t xml:space="preserve"> definition. The parameter is local to the TE-MT interface and is used in other PDP context-related commands (see the </w:t>
      </w:r>
      <w:r w:rsidRPr="00E32905">
        <w:rPr>
          <w:rFonts w:eastAsiaTheme="minorHAnsi"/>
        </w:rPr>
        <w:t>+CGDCONT</w:t>
      </w:r>
      <w:r w:rsidRPr="003F7415">
        <w:rPr>
          <w:rFonts w:eastAsiaTheme="minorHAnsi"/>
        </w:rPr>
        <w:t xml:space="preserve"> and </w:t>
      </w:r>
      <w:r w:rsidRPr="00E32905">
        <w:rPr>
          <w:rFonts w:eastAsiaTheme="minorHAnsi"/>
        </w:rPr>
        <w:t>+CGDSCONT</w:t>
      </w:r>
      <w:r w:rsidRPr="003F7415">
        <w:rPr>
          <w:rFonts w:eastAsiaTheme="minorHAnsi"/>
        </w:rPr>
        <w:t xml:space="preserve"> commands).</w:t>
      </w:r>
    </w:p>
    <w:p w14:paraId="067DE9C6" w14:textId="77777777" w:rsidR="00AC341C" w:rsidRDefault="00AC341C" w:rsidP="00AC341C">
      <w:pPr>
        <w:pStyle w:val="B1"/>
        <w:rPr>
          <w:rFonts w:eastAsiaTheme="minorHAnsi"/>
          <w:u w:color="000000"/>
        </w:rPr>
      </w:pPr>
      <w:r>
        <w:rPr>
          <w:rFonts w:ascii="Courier New" w:eastAsiaTheme="minorHAnsi" w:hAnsi="Courier New" w:cs="Courier New"/>
          <w:u w:color="000000"/>
        </w:rPr>
        <w:t>&lt;ATSSS-LL&gt;</w:t>
      </w:r>
      <w:r>
        <w:rPr>
          <w:rFonts w:eastAsiaTheme="minorHAnsi"/>
          <w:u w:color="000000"/>
        </w:rPr>
        <w:t>: integer type; indicates the</w:t>
      </w:r>
      <w:r w:rsidRPr="00376392">
        <w:rPr>
          <w:rFonts w:eastAsiaTheme="minorHAnsi"/>
          <w:u w:color="000000"/>
          <w:lang w:eastAsia="en-US"/>
        </w:rPr>
        <w:t xml:space="preserve"> capability </w:t>
      </w:r>
      <w:r>
        <w:rPr>
          <w:rFonts w:eastAsiaTheme="minorHAnsi"/>
          <w:u w:color="000000"/>
        </w:rPr>
        <w:t>to</w:t>
      </w:r>
      <w:r w:rsidRPr="00376392">
        <w:rPr>
          <w:rFonts w:eastAsiaTheme="minorHAnsi"/>
          <w:u w:color="000000"/>
          <w:lang w:eastAsia="en-US"/>
        </w:rPr>
        <w:t xml:space="preserve"> support for ATSSS-LL functionality</w:t>
      </w:r>
      <w:r>
        <w:rPr>
          <w:rFonts w:eastAsiaTheme="minorHAnsi"/>
          <w:u w:color="000000"/>
        </w:rPr>
        <w:t xml:space="preserve">, </w:t>
      </w:r>
      <w:r w:rsidRPr="00C44D1B">
        <w:t>see 3GPP TS 24.501 [161] subclause 9.11.</w:t>
      </w:r>
      <w:r>
        <w:t>4</w:t>
      </w:r>
      <w:r w:rsidRPr="00C44D1B">
        <w:t>.1</w:t>
      </w:r>
      <w:r>
        <w:rPr>
          <w:rFonts w:eastAsiaTheme="minorHAnsi"/>
          <w:u w:color="000000"/>
        </w:rPr>
        <w:t>.</w:t>
      </w:r>
    </w:p>
    <w:p w14:paraId="277E0442" w14:textId="77777777" w:rsidR="00AC341C" w:rsidRDefault="00AC341C" w:rsidP="00AC341C">
      <w:pPr>
        <w:pStyle w:val="B2"/>
        <w:rPr>
          <w:rFonts w:eastAsiaTheme="minorHAnsi"/>
          <w:u w:color="000000"/>
        </w:rPr>
      </w:pPr>
      <w:r>
        <w:rPr>
          <w:rFonts w:eastAsiaTheme="minorHAnsi"/>
          <w:u w:val="single" w:color="000000"/>
        </w:rPr>
        <w:t>0</w:t>
      </w:r>
      <w:r>
        <w:rPr>
          <w:rFonts w:eastAsiaTheme="minorHAnsi"/>
          <w:u w:color="000000"/>
        </w:rPr>
        <w:tab/>
        <w:t>ATSSS-LL functionality not supported</w:t>
      </w:r>
    </w:p>
    <w:p w14:paraId="28761BB7" w14:textId="77777777" w:rsidR="00AC341C" w:rsidRDefault="00AC341C" w:rsidP="00AC341C">
      <w:pPr>
        <w:pStyle w:val="B2"/>
        <w:rPr>
          <w:rFonts w:eastAsiaTheme="minorHAnsi"/>
          <w:u w:color="000000"/>
        </w:rPr>
      </w:pPr>
      <w:r>
        <w:rPr>
          <w:rFonts w:eastAsiaTheme="minorHAnsi"/>
          <w:u w:color="000000"/>
        </w:rPr>
        <w:t>1</w:t>
      </w:r>
      <w:r>
        <w:rPr>
          <w:rFonts w:eastAsiaTheme="minorHAnsi"/>
          <w:u w:color="000000"/>
        </w:rPr>
        <w:tab/>
      </w:r>
      <w:r w:rsidRPr="00376392">
        <w:rPr>
          <w:rFonts w:eastAsiaTheme="minorHAnsi"/>
          <w:u w:color="000000"/>
          <w:lang w:eastAsia="en-US"/>
        </w:rPr>
        <w:t>ATSSS-LL functionality with only active-standby steering mode supported</w:t>
      </w:r>
    </w:p>
    <w:p w14:paraId="5611F6BF" w14:textId="77777777" w:rsidR="00AC341C" w:rsidRDefault="00AC341C" w:rsidP="00AC341C">
      <w:pPr>
        <w:pStyle w:val="B2"/>
        <w:rPr>
          <w:rFonts w:eastAsiaTheme="minorHAnsi"/>
          <w:u w:color="000000"/>
        </w:rPr>
      </w:pPr>
      <w:r>
        <w:rPr>
          <w:rFonts w:eastAsiaTheme="minorHAnsi"/>
          <w:u w:color="000000"/>
        </w:rPr>
        <w:t>2</w:t>
      </w:r>
      <w:r>
        <w:rPr>
          <w:rFonts w:eastAsiaTheme="minorHAnsi"/>
          <w:u w:color="000000"/>
        </w:rPr>
        <w:tab/>
      </w:r>
      <w:r w:rsidRPr="00376392">
        <w:rPr>
          <w:rFonts w:eastAsiaTheme="minorHAnsi"/>
          <w:u w:color="000000"/>
          <w:lang w:eastAsia="en-US"/>
        </w:rPr>
        <w:t>ATSSS-LL functionality with any steering mode allowed for ATSSS-LL supported</w:t>
      </w:r>
    </w:p>
    <w:p w14:paraId="0A33F13B"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MPTCP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MPTCP functionality with any steering mode</w:t>
      </w:r>
      <w:r>
        <w:rPr>
          <w:lang w:eastAsia="fr-FR"/>
        </w:rPr>
        <w:t xml:space="preserve"> is supported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05BA10DF"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MPTCP functionality with any steering mode not supported</w:t>
      </w:r>
    </w:p>
    <w:p w14:paraId="4E25E379"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MPTCP functionality with any steering mode supported</w:t>
      </w:r>
    </w:p>
    <w:p w14:paraId="1E947618"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MPQUIC-UDP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-UDP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40834817"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not supported</w:t>
      </w:r>
    </w:p>
    <w:p w14:paraId="07717E3D"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supported</w:t>
      </w:r>
    </w:p>
    <w:p w14:paraId="2804A282"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MPQUIC-IP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-IP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54DB1F7B"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not supported</w:t>
      </w:r>
    </w:p>
    <w:p w14:paraId="75538BBF"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supported</w:t>
      </w:r>
    </w:p>
    <w:p w14:paraId="212504F7"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MPQUIC-E</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-E</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243C44D5"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not supported</w:t>
      </w:r>
    </w:p>
    <w:p w14:paraId="372975B2" w14:textId="77777777" w:rsidR="00AC341C" w:rsidRPr="00376392"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supported</w:t>
      </w:r>
    </w:p>
    <w:p w14:paraId="4C951118" w14:textId="77777777" w:rsidR="00AC341C" w:rsidRDefault="00AC341C" w:rsidP="00AC341C">
      <w:pPr>
        <w:pStyle w:val="B1"/>
        <w:rPr>
          <w:rFonts w:eastAsiaTheme="minorHAnsi"/>
          <w:u w:color="000000"/>
        </w:rPr>
      </w:pPr>
      <w:r w:rsidRPr="00E32905">
        <w:rPr>
          <w:rFonts w:ascii="Courier New" w:eastAsiaTheme="minorHAnsi" w:hAnsi="Courier New" w:cs="Courier New"/>
          <w:u w:color="000000"/>
        </w:rPr>
        <w:t>&lt;</w:t>
      </w:r>
      <w:r>
        <w:rPr>
          <w:rFonts w:ascii="Courier New" w:eastAsiaTheme="minorHAnsi" w:hAnsi="Courier New" w:cs="Courier New"/>
          <w:u w:color="000000"/>
        </w:rPr>
        <w:t>APMQF</w:t>
      </w:r>
      <w:r w:rsidRPr="00E32905">
        <w:rPr>
          <w:rFonts w:ascii="Courier New" w:eastAsiaTheme="minorHAnsi" w:hAnsi="Courier New" w:cs="Courier New"/>
          <w:u w:color="000000"/>
        </w:rPr>
        <w:t xml:space="preserve">&gt;: </w:t>
      </w:r>
      <w:r w:rsidRPr="00E32905">
        <w:rPr>
          <w:rFonts w:eastAsiaTheme="minorHAnsi"/>
        </w:rPr>
        <w:t xml:space="preserve">integer type, indicates </w:t>
      </w:r>
      <w:r>
        <w:rPr>
          <w:rFonts w:eastAsiaTheme="minorHAnsi"/>
        </w:rPr>
        <w:t>the 5GSM capability to support access performance measurements using the QoS flow of the non default QoS rule, that is used by the service data flow (SDF) traffic.</w:t>
      </w:r>
    </w:p>
    <w:p w14:paraId="0DBDA0FC" w14:textId="77777777" w:rsidR="00AC341C" w:rsidRDefault="00AC341C" w:rsidP="00AC341C">
      <w:pPr>
        <w:pStyle w:val="B2"/>
        <w:rPr>
          <w:rFonts w:eastAsiaTheme="minorHAnsi"/>
          <w:u w:color="000000"/>
        </w:rPr>
      </w:pPr>
      <w:r w:rsidRPr="00E32905">
        <w:rPr>
          <w:rFonts w:eastAsiaTheme="minorHAnsi"/>
          <w:u w:val="single"/>
        </w:rPr>
        <w:lastRenderedPageBreak/>
        <w:t>0</w:t>
      </w:r>
      <w:r>
        <w:rPr>
          <w:rFonts w:eastAsiaTheme="minorHAnsi"/>
          <w:u w:color="000000"/>
        </w:rPr>
        <w:tab/>
      </w:r>
      <w:r>
        <w:rPr>
          <w:rFonts w:eastAsiaTheme="minorHAnsi"/>
        </w:rPr>
        <w:t>Access performance measurements per QoS flow not supported.</w:t>
      </w:r>
    </w:p>
    <w:p w14:paraId="3ED5A02A" w14:textId="77777777" w:rsidR="00AC341C" w:rsidRPr="00C44D1B" w:rsidRDefault="00AC341C" w:rsidP="00AC341C">
      <w:pPr>
        <w:pStyle w:val="B2"/>
      </w:pPr>
      <w:r>
        <w:rPr>
          <w:rFonts w:eastAsiaTheme="minorHAnsi"/>
          <w:u w:color="000000"/>
        </w:rPr>
        <w:t>1</w:t>
      </w:r>
      <w:r>
        <w:rPr>
          <w:rFonts w:eastAsiaTheme="minorHAnsi"/>
          <w:u w:color="000000"/>
        </w:rPr>
        <w:tab/>
      </w:r>
      <w:r>
        <w:rPr>
          <w:rFonts w:eastAsiaTheme="minorHAnsi"/>
        </w:rPr>
        <w:t>Access performance measurements per QoS flow supported.</w:t>
      </w:r>
    </w:p>
    <w:p w14:paraId="246E4313" w14:textId="77777777" w:rsidR="00AC341C" w:rsidRPr="00C44D1B" w:rsidRDefault="00AC341C" w:rsidP="00AC341C">
      <w:r w:rsidRPr="00C44D1B">
        <w:rPr>
          <w:b/>
        </w:rPr>
        <w:t>Implementation</w:t>
      </w:r>
    </w:p>
    <w:p w14:paraId="3451AD33" w14:textId="239B2FB3" w:rsidR="00AC341C" w:rsidRDefault="00AC341C" w:rsidP="00AC341C">
      <w:pPr>
        <w:pStyle w:val="B1"/>
      </w:pPr>
      <w:r w:rsidRPr="00C44D1B">
        <w:t>Optional</w:t>
      </w:r>
      <w:r>
        <w:t>. This command is only applicable to UEs supporting 5GS.</w:t>
      </w:r>
    </w:p>
    <w:p w14:paraId="6180573E" w14:textId="77777777" w:rsidR="006A1E8F" w:rsidRPr="00C44D1B" w:rsidRDefault="00026965" w:rsidP="00E26141">
      <w:pPr>
        <w:pStyle w:val="Heading2"/>
      </w:pPr>
      <w:bookmarkStart w:id="4993" w:name="_CR10_2"/>
      <w:bookmarkStart w:id="4994" w:name="_Toc202525273"/>
      <w:bookmarkEnd w:id="4963"/>
      <w:bookmarkEnd w:id="4993"/>
      <w:r w:rsidRPr="00C44D1B">
        <w:t>10.2</w:t>
      </w:r>
      <w:r w:rsidRPr="00C44D1B">
        <w:tab/>
        <w:t>Modem compatibility commands</w:t>
      </w:r>
      <w:bookmarkEnd w:id="4744"/>
      <w:bookmarkEnd w:id="4745"/>
      <w:bookmarkEnd w:id="4746"/>
      <w:bookmarkEnd w:id="4779"/>
      <w:bookmarkEnd w:id="4801"/>
      <w:bookmarkEnd w:id="4994"/>
    </w:p>
    <w:p w14:paraId="139FDB3D" w14:textId="77777777" w:rsidR="00026965" w:rsidRPr="00C44D1B" w:rsidRDefault="006A1E8F" w:rsidP="00E26141">
      <w:pPr>
        <w:pStyle w:val="Heading3"/>
      </w:pPr>
      <w:bookmarkStart w:id="4995" w:name="_CR10_2_0"/>
      <w:bookmarkStart w:id="4996" w:name="_Toc20207707"/>
      <w:bookmarkStart w:id="4997" w:name="_Toc27579590"/>
      <w:bookmarkStart w:id="4998" w:name="_Toc36116170"/>
      <w:bookmarkStart w:id="4999" w:name="_Toc45215053"/>
      <w:bookmarkStart w:id="5000" w:name="_Toc51866823"/>
      <w:bookmarkStart w:id="5001" w:name="_Toc202525274"/>
      <w:bookmarkEnd w:id="4995"/>
      <w:r w:rsidRPr="00C44D1B">
        <w:rPr>
          <w:lang w:val="en-US"/>
        </w:rPr>
        <w:t>10.2.0</w:t>
      </w:r>
      <w:r w:rsidRPr="00C44D1B">
        <w:rPr>
          <w:lang w:val="en-US"/>
        </w:rPr>
        <w:tab/>
        <w:t>General</w:t>
      </w:r>
      <w:bookmarkEnd w:id="4996"/>
      <w:bookmarkEnd w:id="4997"/>
      <w:bookmarkEnd w:id="4998"/>
      <w:bookmarkEnd w:id="4999"/>
      <w:bookmarkEnd w:id="5000"/>
      <w:bookmarkEnd w:id="5001"/>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5002" w:name="_CR10_2_1"/>
      <w:bookmarkStart w:id="5003" w:name="_Toc20207708"/>
      <w:bookmarkStart w:id="5004" w:name="_Toc27579591"/>
      <w:bookmarkStart w:id="5005" w:name="_Toc36116171"/>
      <w:bookmarkStart w:id="5006" w:name="_Toc45215054"/>
      <w:bookmarkStart w:id="5007" w:name="_Toc51866824"/>
      <w:bookmarkStart w:id="5008" w:name="_Toc202525275"/>
      <w:bookmarkEnd w:id="5002"/>
      <w:r w:rsidRPr="00C44D1B">
        <w:t>10.2.1</w:t>
      </w:r>
      <w:r w:rsidRPr="00C44D1B">
        <w:tab/>
        <w:t>MT originated PDP context activation</w:t>
      </w:r>
      <w:bookmarkEnd w:id="5003"/>
      <w:bookmarkEnd w:id="5004"/>
      <w:bookmarkEnd w:id="5005"/>
      <w:bookmarkEnd w:id="5006"/>
      <w:bookmarkEnd w:id="5007"/>
      <w:bookmarkEnd w:id="5008"/>
    </w:p>
    <w:p w14:paraId="66582BEB" w14:textId="77777777" w:rsidR="00026965" w:rsidRPr="00C44D1B" w:rsidRDefault="006A1E8F" w:rsidP="00E26141">
      <w:pPr>
        <w:pStyle w:val="Heading4"/>
      </w:pPr>
      <w:bookmarkStart w:id="5009" w:name="_CR10_2_1_0"/>
      <w:bookmarkStart w:id="5010" w:name="_Toc20207709"/>
      <w:bookmarkStart w:id="5011" w:name="_Toc27579592"/>
      <w:bookmarkStart w:id="5012" w:name="_Toc36116172"/>
      <w:bookmarkStart w:id="5013" w:name="_Toc45215055"/>
      <w:bookmarkStart w:id="5014" w:name="_Toc51866825"/>
      <w:bookmarkStart w:id="5015" w:name="_Toc202525276"/>
      <w:bookmarkEnd w:id="5009"/>
      <w:r w:rsidRPr="00C44D1B">
        <w:rPr>
          <w:lang w:val="en-US"/>
        </w:rPr>
        <w:t>10.2.1.0</w:t>
      </w:r>
      <w:r w:rsidRPr="00C44D1B">
        <w:rPr>
          <w:lang w:val="en-US"/>
        </w:rPr>
        <w:tab/>
        <w:t>General</w:t>
      </w:r>
      <w:bookmarkEnd w:id="5010"/>
      <w:bookmarkEnd w:id="5011"/>
      <w:bookmarkEnd w:id="5012"/>
      <w:bookmarkEnd w:id="5013"/>
      <w:bookmarkEnd w:id="5014"/>
      <w:bookmarkEnd w:id="5015"/>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5016" w:name="_CR10_2_1_1"/>
      <w:bookmarkStart w:id="5017" w:name="_Toc20207710"/>
      <w:bookmarkStart w:id="5018" w:name="_Toc27579593"/>
      <w:bookmarkStart w:id="5019" w:name="_Toc36116173"/>
      <w:bookmarkStart w:id="5020" w:name="_Toc45215056"/>
      <w:bookmarkStart w:id="5021" w:name="_Toc51866826"/>
      <w:bookmarkStart w:id="5022" w:name="_Toc202525277"/>
      <w:bookmarkEnd w:id="5016"/>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5017"/>
      <w:bookmarkEnd w:id="5018"/>
      <w:bookmarkEnd w:id="5019"/>
      <w:bookmarkEnd w:id="5020"/>
      <w:bookmarkEnd w:id="5021"/>
      <w:bookmarkEnd w:id="5022"/>
    </w:p>
    <w:p w14:paraId="46ACD1FD" w14:textId="77777777" w:rsidR="00026965" w:rsidRPr="00C44D1B" w:rsidRDefault="00026965">
      <w:pPr>
        <w:pStyle w:val="TH"/>
        <w:rPr>
          <w:lang w:val="fr-FR"/>
        </w:rPr>
      </w:pPr>
      <w:bookmarkStart w:id="5023" w:name="_CRTable130"/>
      <w:r w:rsidRPr="00C44D1B">
        <w:rPr>
          <w:lang w:val="fr-FR"/>
        </w:rPr>
        <w:t>Table </w:t>
      </w:r>
      <w:bookmarkEnd w:id="5023"/>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5024" w:name="_MCCTEMPBM_CRPT80112610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5024"/>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5025" w:name="_MCCTEMPBM_CRPT8011261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25"/>
    <w:p w14:paraId="0EC4B955" w14:textId="77777777" w:rsidR="00026965" w:rsidRPr="00C44D1B" w:rsidRDefault="00026965">
      <w:pPr>
        <w:pStyle w:val="B1"/>
      </w:pPr>
      <w:r w:rsidRPr="00C44D1B">
        <w:lastRenderedPageBreak/>
        <w:t>(a) any information provided by the TE during the PDP startup procedure, e.g. the TE may provide a PDP type and/or PDP address to the MT</w:t>
      </w:r>
      <w:r w:rsidR="000677CA" w:rsidRPr="00C44D1B">
        <w:t>;</w:t>
      </w:r>
    </w:p>
    <w:p w14:paraId="2C0699E4" w14:textId="77777777" w:rsidR="00026965" w:rsidRPr="00C44D1B" w:rsidRDefault="00026965">
      <w:pPr>
        <w:pStyle w:val="B1"/>
      </w:pPr>
      <w:r w:rsidRPr="00C44D1B">
        <w:t>(b) a priori knowledge, e.g. the MT may implement only one PDP type</w:t>
      </w:r>
      <w:r w:rsidR="000677CA" w:rsidRPr="00C44D1B">
        <w:t>; or</w:t>
      </w:r>
    </w:p>
    <w:p w14:paraId="144A9985" w14:textId="77777777" w:rsidR="00026965" w:rsidRPr="00C44D1B" w:rsidRDefault="00026965">
      <w:pPr>
        <w:pStyle w:val="NO"/>
        <w:ind w:left="567" w:hanging="283"/>
      </w:pPr>
      <w:bookmarkStart w:id="5026" w:name="_MCCTEMPBM_CRPT80112612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26"/>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5027" w:name="_MCCTEMPBM_CRPT80112613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5028" w:name="_MCCTEMPBM_CRPT80112614___2"/>
      <w:bookmarkEnd w:id="5027"/>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5029" w:name="_MCCTEMPBM_CRPT80112615___7"/>
      <w:bookmarkEnd w:id="5028"/>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5029"/>
    <w:p w14:paraId="0BEFCA42" w14:textId="77777777" w:rsidR="00026965" w:rsidRPr="00C44D1B" w:rsidRDefault="00026965">
      <w:r w:rsidRPr="00C44D1B">
        <w:rPr>
          <w:b/>
        </w:rPr>
        <w:t>Implementation</w:t>
      </w:r>
    </w:p>
    <w:p w14:paraId="092F0CB6" w14:textId="77777777" w:rsidR="00026965" w:rsidRPr="00C44D1B" w:rsidRDefault="00026965">
      <w:bookmarkStart w:id="5030" w:name="_MCCTEMPBM_CRPT80112616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5031" w:name="_CR10_2_1_2"/>
      <w:bookmarkStart w:id="5032" w:name="_Toc20207711"/>
      <w:bookmarkStart w:id="5033" w:name="_Toc27579594"/>
      <w:bookmarkStart w:id="5034" w:name="_Toc36116174"/>
      <w:bookmarkStart w:id="5035" w:name="_Toc45215057"/>
      <w:bookmarkStart w:id="5036" w:name="_Toc51866827"/>
      <w:bookmarkStart w:id="5037" w:name="_Toc202525278"/>
      <w:bookmarkEnd w:id="5030"/>
      <w:bookmarkEnd w:id="5031"/>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5032"/>
      <w:bookmarkEnd w:id="5033"/>
      <w:bookmarkEnd w:id="5034"/>
      <w:bookmarkEnd w:id="5035"/>
      <w:bookmarkEnd w:id="5036"/>
      <w:bookmarkEnd w:id="5037"/>
    </w:p>
    <w:p w14:paraId="501D5ADA" w14:textId="77777777" w:rsidR="00026965" w:rsidRPr="006B696F" w:rsidRDefault="00026965" w:rsidP="007356A9">
      <w:pPr>
        <w:pStyle w:val="TH"/>
        <w:rPr>
          <w:lang w:val="fr-FR"/>
        </w:rPr>
      </w:pPr>
      <w:bookmarkStart w:id="5038" w:name="_CRTable131"/>
      <w:r w:rsidRPr="006B696F">
        <w:rPr>
          <w:lang w:val="fr-FR"/>
        </w:rPr>
        <w:t>Table </w:t>
      </w:r>
      <w:bookmarkEnd w:id="5038"/>
      <w:r w:rsidRPr="006B696F">
        <w:rPr>
          <w:noProof/>
          <w:lang w:val="fr-FR"/>
        </w:rPr>
        <w:t>1</w:t>
      </w:r>
      <w:r w:rsidR="003B1B52" w:rsidRPr="006B696F">
        <w:rPr>
          <w:noProof/>
          <w:lang w:val="fr-FR"/>
        </w:rPr>
        <w:t>31</w:t>
      </w:r>
      <w:r w:rsidRPr="006B696F">
        <w:rPr>
          <w:lang w:val="fr-FR"/>
        </w:rPr>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5039" w:name="_MCCTEMPBM_CRPT80112617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5039"/>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5040" w:name="_MCCTEMPBM_CRPT80112618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lastRenderedPageBreak/>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40"/>
    <w:p w14:paraId="37287233" w14:textId="77777777" w:rsidR="00026965" w:rsidRPr="00C44D1B" w:rsidRDefault="00026965">
      <w:pPr>
        <w:pStyle w:val="B1"/>
      </w:pPr>
      <w:r w:rsidRPr="00C44D1B">
        <w:t>(a) any information provided by the TE during the PDP startup procedure, e.g. the TE may provide a PDP type and/or PDP address to the MT</w:t>
      </w:r>
      <w:r w:rsidR="006C400A" w:rsidRPr="00C44D1B">
        <w:t>;</w:t>
      </w:r>
    </w:p>
    <w:p w14:paraId="25B1D257" w14:textId="77777777" w:rsidR="00026965" w:rsidRPr="00C44D1B" w:rsidRDefault="00026965">
      <w:pPr>
        <w:pStyle w:val="B1"/>
      </w:pPr>
      <w:r w:rsidRPr="00C44D1B">
        <w:t>(b) a priori knowledge, e.g. the MT may implement only one PDP type</w:t>
      </w:r>
      <w:r w:rsidR="006C400A" w:rsidRPr="00C44D1B">
        <w:t>; or</w:t>
      </w:r>
    </w:p>
    <w:p w14:paraId="31DF15D8" w14:textId="77777777" w:rsidR="00026965" w:rsidRPr="00C44D1B" w:rsidRDefault="00026965">
      <w:pPr>
        <w:pStyle w:val="NO"/>
        <w:ind w:left="567" w:hanging="283"/>
      </w:pPr>
      <w:bookmarkStart w:id="5041" w:name="_MCCTEMPBM_CRPT80112619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41"/>
    <w:p w14:paraId="5655C8D3" w14:textId="77777777" w:rsidR="00026965" w:rsidRPr="00C44D1B" w:rsidRDefault="00026965">
      <w:r w:rsidRPr="00C44D1B">
        <w:t>This command may be used in both normal and modem compatibility modes.</w:t>
      </w:r>
    </w:p>
    <w:p w14:paraId="340619D3" w14:textId="77777777" w:rsidR="00026965" w:rsidRPr="00C44D1B" w:rsidRDefault="00026965">
      <w:pPr>
        <w:pStyle w:val="NO"/>
      </w:pPr>
      <w:r w:rsidRPr="00C44D1B">
        <w:t>NOTE.</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5042" w:name="_MCCTEMPBM_CRPT80112620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5042"/>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5043" w:name="_MCCTEMPBM_CRPT80112621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5044" w:name="_CR10_2_2"/>
      <w:bookmarkStart w:id="5045" w:name="_Toc20207712"/>
      <w:bookmarkStart w:id="5046" w:name="_Toc27579595"/>
      <w:bookmarkStart w:id="5047" w:name="_Toc36116175"/>
      <w:bookmarkStart w:id="5048" w:name="_Toc45215058"/>
      <w:bookmarkStart w:id="5049" w:name="_Toc51866828"/>
      <w:bookmarkStart w:id="5050" w:name="_Toc202525279"/>
      <w:bookmarkEnd w:id="5043"/>
      <w:bookmarkEnd w:id="5044"/>
      <w:r w:rsidRPr="00C44D1B">
        <w:t>10.2.2</w:t>
      </w:r>
      <w:r w:rsidRPr="00C44D1B">
        <w:tab/>
        <w:t>Network requested PDP context activation</w:t>
      </w:r>
      <w:bookmarkEnd w:id="5045"/>
      <w:bookmarkEnd w:id="5046"/>
      <w:bookmarkEnd w:id="5047"/>
      <w:bookmarkEnd w:id="5048"/>
      <w:bookmarkEnd w:id="5049"/>
      <w:bookmarkEnd w:id="5050"/>
    </w:p>
    <w:p w14:paraId="57049B96" w14:textId="77777777" w:rsidR="00026965" w:rsidRPr="00C44D1B" w:rsidRDefault="006A1E8F" w:rsidP="00E26141">
      <w:pPr>
        <w:pStyle w:val="Heading4"/>
      </w:pPr>
      <w:bookmarkStart w:id="5051" w:name="_CR10_2_2_0"/>
      <w:bookmarkStart w:id="5052" w:name="_Toc20207713"/>
      <w:bookmarkStart w:id="5053" w:name="_Toc27579596"/>
      <w:bookmarkStart w:id="5054" w:name="_Toc36116176"/>
      <w:bookmarkStart w:id="5055" w:name="_Toc45215059"/>
      <w:bookmarkStart w:id="5056" w:name="_Toc51866829"/>
      <w:bookmarkStart w:id="5057" w:name="_Toc202525280"/>
      <w:bookmarkEnd w:id="5051"/>
      <w:r w:rsidRPr="00C44D1B">
        <w:rPr>
          <w:lang w:val="en-US"/>
        </w:rPr>
        <w:t>10.2.2.0</w:t>
      </w:r>
      <w:r w:rsidRPr="00C44D1B">
        <w:rPr>
          <w:lang w:val="en-US"/>
        </w:rPr>
        <w:tab/>
        <w:t>General</w:t>
      </w:r>
      <w:bookmarkEnd w:id="5052"/>
      <w:bookmarkEnd w:id="5053"/>
      <w:bookmarkEnd w:id="5054"/>
      <w:bookmarkEnd w:id="5055"/>
      <w:bookmarkEnd w:id="5056"/>
      <w:bookmarkEnd w:id="5057"/>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5058" w:name="_MCCTEMPBM_CRPT80112622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5059" w:name="_CR10_2_2_1"/>
      <w:bookmarkStart w:id="5060" w:name="_Toc20207714"/>
      <w:bookmarkStart w:id="5061" w:name="_Toc27579597"/>
      <w:bookmarkStart w:id="5062" w:name="_Toc36116177"/>
      <w:bookmarkStart w:id="5063" w:name="_Toc45215060"/>
      <w:bookmarkStart w:id="5064" w:name="_Toc51866830"/>
      <w:bookmarkStart w:id="5065" w:name="_Toc202525281"/>
      <w:bookmarkEnd w:id="5058"/>
      <w:bookmarkEnd w:id="5059"/>
      <w:r w:rsidRPr="00C44D1B">
        <w:t>10.2.2.1</w:t>
      </w:r>
      <w:r w:rsidRPr="00C44D1B">
        <w:tab/>
        <w:t>Automatic response to a network request for PDP context activation 'S0'</w:t>
      </w:r>
      <w:bookmarkEnd w:id="5060"/>
      <w:bookmarkEnd w:id="5061"/>
      <w:bookmarkEnd w:id="5062"/>
      <w:bookmarkEnd w:id="5063"/>
      <w:bookmarkEnd w:id="5064"/>
      <w:bookmarkEnd w:id="5065"/>
    </w:p>
    <w:p w14:paraId="19537A54" w14:textId="77777777" w:rsidR="00026965" w:rsidRPr="00C44D1B" w:rsidRDefault="00026965">
      <w:bookmarkStart w:id="5066" w:name="_MCCTEMPBM_CRPT80112623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5067" w:name="_MCCTEMPBM_CRPT80112624___7"/>
      <w:bookmarkEnd w:id="5066"/>
      <w:r w:rsidRPr="00C44D1B">
        <w:t>NOTE:</w:t>
      </w:r>
      <w:r w:rsidRPr="00C44D1B">
        <w:tab/>
        <w:t>The '</w:t>
      </w:r>
      <w:r w:rsidRPr="00C44D1B">
        <w:rPr>
          <w:rFonts w:ascii="Courier New" w:hAnsi="Courier New" w:cs="Courier New"/>
        </w:rPr>
        <w:t>S0=n</w:t>
      </w:r>
      <w:r w:rsidRPr="00C44D1B">
        <w:t>' (n=0) command does not perform an automatic PS detach.</w:t>
      </w:r>
    </w:p>
    <w:bookmarkEnd w:id="5067"/>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5068" w:name="_CR10_2_2_2"/>
      <w:bookmarkStart w:id="5069" w:name="_Toc20207715"/>
      <w:bookmarkStart w:id="5070" w:name="_Toc27579598"/>
      <w:bookmarkStart w:id="5071" w:name="_Toc36116178"/>
      <w:bookmarkStart w:id="5072" w:name="_Toc45215061"/>
      <w:bookmarkStart w:id="5073" w:name="_Toc51866831"/>
      <w:bookmarkStart w:id="5074" w:name="_Toc202525282"/>
      <w:bookmarkEnd w:id="5068"/>
      <w:r w:rsidRPr="00C44D1B">
        <w:lastRenderedPageBreak/>
        <w:t>10.2.2.2</w:t>
      </w:r>
      <w:r w:rsidRPr="00C44D1B">
        <w:tab/>
        <w:t>Manual acceptance of a network request for PDP context activation 'A'</w:t>
      </w:r>
      <w:bookmarkEnd w:id="5069"/>
      <w:bookmarkEnd w:id="5070"/>
      <w:bookmarkEnd w:id="5071"/>
      <w:bookmarkEnd w:id="5072"/>
      <w:bookmarkEnd w:id="5073"/>
      <w:bookmarkEnd w:id="5074"/>
    </w:p>
    <w:p w14:paraId="6FCA69E2" w14:textId="77777777" w:rsidR="00026965" w:rsidRPr="00C44D1B" w:rsidRDefault="00026965">
      <w:bookmarkStart w:id="5075" w:name="_MCCTEMPBM_CRPT80112625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5075"/>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5076" w:name="_CR10_2_2_3"/>
      <w:bookmarkStart w:id="5077" w:name="_Toc20207716"/>
      <w:bookmarkStart w:id="5078" w:name="_Toc27579599"/>
      <w:bookmarkStart w:id="5079" w:name="_Toc36116179"/>
      <w:bookmarkStart w:id="5080" w:name="_Toc45215062"/>
      <w:bookmarkStart w:id="5081" w:name="_Toc51866832"/>
      <w:bookmarkStart w:id="5082" w:name="_Toc202525283"/>
      <w:bookmarkEnd w:id="5076"/>
      <w:r w:rsidRPr="00C44D1B">
        <w:t>10.2.2.3</w:t>
      </w:r>
      <w:r w:rsidRPr="00C44D1B">
        <w:tab/>
        <w:t>Manual rejection of a network request for PDP context activation 'H'</w:t>
      </w:r>
      <w:bookmarkEnd w:id="5077"/>
      <w:bookmarkEnd w:id="5078"/>
      <w:bookmarkEnd w:id="5079"/>
      <w:bookmarkEnd w:id="5080"/>
      <w:bookmarkEnd w:id="5081"/>
      <w:bookmarkEnd w:id="5082"/>
    </w:p>
    <w:p w14:paraId="1A61D3B4" w14:textId="77777777" w:rsidR="00026965" w:rsidRPr="00C44D1B" w:rsidRDefault="00026965">
      <w:bookmarkStart w:id="5083" w:name="_MCCTEMPBM_CRPT80112626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5084" w:name="_MCCTEMPBM_CRPT80112627___7"/>
      <w:bookmarkEnd w:id="5083"/>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5084"/>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5085" w:name="_CR11"/>
      <w:bookmarkStart w:id="5086" w:name="_Toc20207717"/>
      <w:bookmarkStart w:id="5087" w:name="_Toc27579600"/>
      <w:bookmarkStart w:id="5088" w:name="_Toc36116180"/>
      <w:bookmarkStart w:id="5089" w:name="_Toc45215063"/>
      <w:bookmarkStart w:id="5090" w:name="_Toc51866833"/>
      <w:bookmarkStart w:id="5091" w:name="_Toc202525284"/>
      <w:bookmarkEnd w:id="5085"/>
      <w:r w:rsidRPr="00C44D1B">
        <w:t>11</w:t>
      </w:r>
      <w:r w:rsidRPr="00C44D1B">
        <w:tab/>
        <w:t>Commands for VGCS and VBS</w:t>
      </w:r>
      <w:bookmarkEnd w:id="5086"/>
      <w:bookmarkEnd w:id="5087"/>
      <w:bookmarkEnd w:id="5088"/>
      <w:bookmarkEnd w:id="5089"/>
      <w:bookmarkEnd w:id="5090"/>
      <w:bookmarkEnd w:id="5091"/>
    </w:p>
    <w:p w14:paraId="57EFBCB2" w14:textId="77777777" w:rsidR="006A1E8F" w:rsidRPr="00C44D1B" w:rsidRDefault="006A1E8F" w:rsidP="00E26141">
      <w:pPr>
        <w:pStyle w:val="Heading2"/>
      </w:pPr>
      <w:bookmarkStart w:id="5092" w:name="_CR11_0"/>
      <w:bookmarkStart w:id="5093" w:name="_Toc20207718"/>
      <w:bookmarkStart w:id="5094" w:name="_Toc27579601"/>
      <w:bookmarkStart w:id="5095" w:name="_Toc36116181"/>
      <w:bookmarkStart w:id="5096" w:name="_Toc45215064"/>
      <w:bookmarkStart w:id="5097" w:name="_Toc51866834"/>
      <w:bookmarkStart w:id="5098" w:name="_Toc202525285"/>
      <w:bookmarkEnd w:id="5092"/>
      <w:r w:rsidRPr="00C44D1B">
        <w:t>11.0</w:t>
      </w:r>
      <w:r w:rsidRPr="00C44D1B">
        <w:tab/>
        <w:t>General</w:t>
      </w:r>
      <w:bookmarkEnd w:id="5093"/>
      <w:bookmarkEnd w:id="5094"/>
      <w:bookmarkEnd w:id="5095"/>
      <w:bookmarkEnd w:id="5096"/>
      <w:bookmarkEnd w:id="5097"/>
      <w:bookmarkEnd w:id="5098"/>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5099" w:name="_CR11_1"/>
      <w:bookmarkStart w:id="5100" w:name="_Toc20207719"/>
      <w:bookmarkStart w:id="5101" w:name="_Toc27579602"/>
      <w:bookmarkStart w:id="5102" w:name="_Toc36116182"/>
      <w:bookmarkStart w:id="5103" w:name="_Toc45215065"/>
      <w:bookmarkStart w:id="5104" w:name="_Toc51866835"/>
      <w:bookmarkStart w:id="5105" w:name="_Toc202525286"/>
      <w:bookmarkEnd w:id="5099"/>
      <w:r w:rsidRPr="00C44D1B">
        <w:t>11.1</w:t>
      </w:r>
      <w:r w:rsidRPr="00C44D1B">
        <w:tab/>
      </w:r>
      <w:r w:rsidR="00026965" w:rsidRPr="00C44D1B">
        <w:t>Commands specific to MTs supporting the VGCS and VBS</w:t>
      </w:r>
      <w:bookmarkEnd w:id="5100"/>
      <w:bookmarkEnd w:id="5101"/>
      <w:bookmarkEnd w:id="5102"/>
      <w:bookmarkEnd w:id="5103"/>
      <w:bookmarkEnd w:id="5104"/>
      <w:bookmarkEnd w:id="5105"/>
    </w:p>
    <w:p w14:paraId="5FEA93DD" w14:textId="77777777" w:rsidR="00026965" w:rsidRPr="00C44D1B" w:rsidRDefault="00026965" w:rsidP="00E26141">
      <w:pPr>
        <w:pStyle w:val="Heading3"/>
      </w:pPr>
      <w:bookmarkStart w:id="5106" w:name="_CR11_1_1"/>
      <w:bookmarkStart w:id="5107" w:name="_Toc20207720"/>
      <w:bookmarkStart w:id="5108" w:name="_Toc27579603"/>
      <w:bookmarkStart w:id="5109" w:name="_Toc36116183"/>
      <w:bookmarkStart w:id="5110" w:name="_Toc45215066"/>
      <w:bookmarkStart w:id="5111" w:name="_Toc51866836"/>
      <w:bookmarkStart w:id="5112" w:name="_Toc202525287"/>
      <w:bookmarkEnd w:id="5106"/>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5107"/>
      <w:bookmarkEnd w:id="5108"/>
      <w:bookmarkEnd w:id="5109"/>
      <w:bookmarkEnd w:id="5110"/>
      <w:bookmarkEnd w:id="5111"/>
      <w:bookmarkEnd w:id="5112"/>
    </w:p>
    <w:p w14:paraId="45375C6D" w14:textId="77777777" w:rsidR="00026965" w:rsidRPr="00C44D1B" w:rsidRDefault="00026965" w:rsidP="007356A9">
      <w:pPr>
        <w:pStyle w:val="TH"/>
        <w:rPr>
          <w:lang w:val="fr-FR"/>
        </w:rPr>
      </w:pPr>
      <w:bookmarkStart w:id="5113" w:name="_CRTable132"/>
      <w:r w:rsidRPr="00C44D1B">
        <w:rPr>
          <w:lang w:val="fr-FR"/>
        </w:rPr>
        <w:t>Table </w:t>
      </w:r>
      <w:bookmarkEnd w:id="5113"/>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5114" w:name="_MCCTEMPBM_CRPT8011262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14"/>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bookmarkStart w:id="5115" w:name="_MCCTEMPBM_CRPT80112629___7"/>
            <w:bookmarkEnd w:id="5115"/>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5116" w:name="_MCCTEMPBM_CRPT80112630___7"/>
      <w:r w:rsidRPr="00C44D1B">
        <w:lastRenderedPageBreak/>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16"/>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5117" w:name="_MCCTEMPBM_CRPT80112631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117"/>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5118" w:name="_CR11_1_2"/>
      <w:bookmarkStart w:id="5119" w:name="_Toc20207721"/>
      <w:bookmarkStart w:id="5120" w:name="_Toc27579604"/>
      <w:bookmarkStart w:id="5121" w:name="_Toc36116184"/>
      <w:bookmarkStart w:id="5122" w:name="_Toc45215067"/>
      <w:bookmarkStart w:id="5123" w:name="_Toc51866837"/>
      <w:bookmarkStart w:id="5124" w:name="_Toc202525288"/>
      <w:bookmarkEnd w:id="5118"/>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5119"/>
      <w:bookmarkEnd w:id="5120"/>
      <w:bookmarkEnd w:id="5121"/>
      <w:bookmarkEnd w:id="5122"/>
      <w:bookmarkEnd w:id="5123"/>
      <w:bookmarkEnd w:id="5124"/>
    </w:p>
    <w:p w14:paraId="68B03F22" w14:textId="77777777" w:rsidR="00026965" w:rsidRPr="00C44D1B" w:rsidRDefault="00026965" w:rsidP="007356A9">
      <w:pPr>
        <w:pStyle w:val="TH"/>
        <w:rPr>
          <w:lang w:val="fr-FR"/>
        </w:rPr>
      </w:pPr>
      <w:bookmarkStart w:id="5125" w:name="_CRTable133"/>
      <w:r w:rsidRPr="00C44D1B">
        <w:rPr>
          <w:lang w:val="fr-FR"/>
        </w:rPr>
        <w:t>Table </w:t>
      </w:r>
      <w:bookmarkEnd w:id="5125"/>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5126" w:name="_MCCTEMPBM_CRPT8011263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26"/>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bookmarkStart w:id="5127" w:name="_MCCTEMPBM_CRPT80112633___7"/>
            <w:bookmarkEnd w:id="5127"/>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5128" w:name="_MCCTEMPBM_CRPT8011263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28"/>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5129" w:name="_MCCTEMPBM_CRPT8011263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129"/>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5130" w:name="_CR11_1_3"/>
      <w:bookmarkStart w:id="5131" w:name="_Toc20207722"/>
      <w:bookmarkStart w:id="5132" w:name="_Toc27579605"/>
      <w:bookmarkStart w:id="5133" w:name="_Toc36116185"/>
      <w:bookmarkStart w:id="5134" w:name="_Toc45215068"/>
      <w:bookmarkStart w:id="5135" w:name="_Toc51866838"/>
      <w:bookmarkStart w:id="5136" w:name="_Toc202525289"/>
      <w:bookmarkEnd w:id="5130"/>
      <w:r w:rsidRPr="00C44D1B">
        <w:lastRenderedPageBreak/>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5131"/>
      <w:bookmarkEnd w:id="5132"/>
      <w:bookmarkEnd w:id="5133"/>
      <w:bookmarkEnd w:id="5134"/>
      <w:bookmarkEnd w:id="5135"/>
      <w:bookmarkEnd w:id="5136"/>
    </w:p>
    <w:p w14:paraId="439FCDFE" w14:textId="77777777" w:rsidR="00026965" w:rsidRPr="00C44D1B" w:rsidRDefault="00026965" w:rsidP="007356A9">
      <w:pPr>
        <w:pStyle w:val="TH"/>
      </w:pPr>
      <w:bookmarkStart w:id="5137" w:name="_CRTable134"/>
      <w:r w:rsidRPr="00C44D1B">
        <w:t>Table </w:t>
      </w:r>
      <w:bookmarkEnd w:id="5137"/>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5138" w:name="_MCCTEMPBM_CRPT8011263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38"/>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bookmarkStart w:id="5139" w:name="_MCCTEMPBM_CRPT80112637___7"/>
            <w:bookmarkEnd w:id="5139"/>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5140" w:name="_MCCTEMPBM_CRPT80112638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40"/>
    <w:p w14:paraId="5395E613" w14:textId="77777777" w:rsidR="00026965" w:rsidRPr="00C44D1B" w:rsidRDefault="00026965" w:rsidP="007356A9">
      <w:pPr>
        <w:rPr>
          <w:b/>
        </w:rPr>
      </w:pPr>
      <w:r w:rsidRPr="00C44D1B">
        <w:rPr>
          <w:b/>
        </w:rPr>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5141" w:name="_CR11_1_4"/>
      <w:bookmarkStart w:id="5142" w:name="_Toc20207723"/>
      <w:bookmarkStart w:id="5143" w:name="_Toc27579606"/>
      <w:bookmarkStart w:id="5144" w:name="_Toc36116186"/>
      <w:bookmarkStart w:id="5145" w:name="_Toc45215069"/>
      <w:bookmarkStart w:id="5146" w:name="_Toc51866839"/>
      <w:bookmarkStart w:id="5147" w:name="_Toc202525290"/>
      <w:bookmarkEnd w:id="5141"/>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5142"/>
      <w:bookmarkEnd w:id="5143"/>
      <w:bookmarkEnd w:id="5144"/>
      <w:bookmarkEnd w:id="5145"/>
      <w:bookmarkEnd w:id="5146"/>
      <w:bookmarkEnd w:id="5147"/>
    </w:p>
    <w:p w14:paraId="1189AA66" w14:textId="77777777" w:rsidR="00026965" w:rsidRPr="00C44D1B" w:rsidRDefault="00026965" w:rsidP="007356A9">
      <w:pPr>
        <w:pStyle w:val="TH"/>
      </w:pPr>
      <w:bookmarkStart w:id="5148" w:name="_CRTable135"/>
      <w:r w:rsidRPr="00C44D1B">
        <w:t>Table </w:t>
      </w:r>
      <w:bookmarkEnd w:id="5148"/>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5149" w:name="_MCCTEMPBM_CRPT80112639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49"/>
          </w:p>
        </w:tc>
      </w:tr>
      <w:tr w:rsidR="00026965" w:rsidRPr="006B696F"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5150" w:name="_MCCTEMPBM_CRPT80112640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5151" w:name="_MCCTEMPBM_CRPT80112641___7"/>
            <w:bookmarkEnd w:id="5150"/>
            <w:r w:rsidRPr="00C44D1B">
              <w:rPr>
                <w:rFonts w:ascii="Courier New" w:hAnsi="Courier New"/>
              </w:rPr>
              <w:t>+CAPTT=?</w:t>
            </w:r>
            <w:bookmarkEnd w:id="5151"/>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5152" w:name="_MCCTEMPBM_CRPT80112642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5152"/>
    <w:p w14:paraId="4BB7897B" w14:textId="77777777" w:rsidR="00026965" w:rsidRPr="00C44D1B" w:rsidRDefault="00026965" w:rsidP="007356A9">
      <w:r w:rsidRPr="00C44D1B">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5153" w:name="_MCCTEMPBM_CRPT80112643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5154" w:name="_MCCTEMPBM_CRPT80112644___7"/>
      <w:bookmarkEnd w:id="5153"/>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lastRenderedPageBreak/>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5155" w:name="_MCCTEMPBM_CRPT80112645___7"/>
      <w:bookmarkEnd w:id="5154"/>
      <w:r w:rsidRPr="00C44D1B">
        <w:rPr>
          <w:rFonts w:ascii="Courier New" w:hAnsi="Courier New"/>
        </w:rPr>
        <w:t>&lt;time&gt;</w:t>
      </w:r>
      <w:r w:rsidRPr="00C44D1B">
        <w:t>:</w:t>
      </w:r>
      <w:r w:rsidR="0028497A" w:rsidRPr="00C44D1B">
        <w:t xml:space="preserve"> integer type</w:t>
      </w:r>
      <w:r w:rsidR="00A1290E" w:rsidRPr="00C44D1B">
        <w:t>.</w:t>
      </w:r>
    </w:p>
    <w:bookmarkEnd w:id="5155"/>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5156" w:name="_CR11_1_5"/>
      <w:bookmarkStart w:id="5157" w:name="_Toc20207724"/>
      <w:bookmarkStart w:id="5158" w:name="_Toc27579607"/>
      <w:bookmarkStart w:id="5159" w:name="_Toc36116187"/>
      <w:bookmarkStart w:id="5160" w:name="_Toc45215070"/>
      <w:bookmarkStart w:id="5161" w:name="_Toc51866840"/>
      <w:bookmarkStart w:id="5162" w:name="_Toc202525291"/>
      <w:bookmarkEnd w:id="5156"/>
      <w:r w:rsidRPr="00C44D1B">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5157"/>
      <w:bookmarkEnd w:id="5158"/>
      <w:bookmarkEnd w:id="5159"/>
      <w:bookmarkEnd w:id="5160"/>
      <w:bookmarkEnd w:id="5161"/>
      <w:bookmarkEnd w:id="5162"/>
    </w:p>
    <w:p w14:paraId="554E39E1" w14:textId="77777777" w:rsidR="00026965" w:rsidRPr="00C44D1B" w:rsidRDefault="00026965" w:rsidP="007356A9">
      <w:pPr>
        <w:pStyle w:val="TH"/>
      </w:pPr>
      <w:bookmarkStart w:id="5163" w:name="_CRTable136"/>
      <w:r w:rsidRPr="00C44D1B">
        <w:t>Table </w:t>
      </w:r>
      <w:bookmarkEnd w:id="5163"/>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5164" w:name="_MCCTEMPBM_CRPT8011264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64"/>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5165" w:name="_MCCTEMPBM_CRPT80112647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5166" w:name="_MCCTEMPBM_CRPT80112648___7"/>
            <w:bookmarkEnd w:id="5165"/>
            <w:r w:rsidRPr="00C44D1B">
              <w:rPr>
                <w:rFonts w:ascii="Courier New" w:hAnsi="Courier New"/>
              </w:rPr>
              <w:t>+CAULEV=?</w:t>
            </w:r>
            <w:bookmarkEnd w:id="5166"/>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5167" w:name="_MCCTEMPBM_CRPT80112649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5167"/>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5168" w:name="_MCCTEMPBM_CRPT80112650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5168"/>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5169" w:name="_MCCTEMPBM_CRPT80112651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5169"/>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5170" w:name="_CR11_1_6"/>
      <w:bookmarkStart w:id="5171" w:name="_Toc20207725"/>
      <w:bookmarkStart w:id="5172" w:name="_Toc27579608"/>
      <w:bookmarkStart w:id="5173" w:name="_Toc36116188"/>
      <w:bookmarkStart w:id="5174" w:name="_Toc45215071"/>
      <w:bookmarkStart w:id="5175" w:name="_Toc51866841"/>
      <w:bookmarkStart w:id="5176" w:name="_Toc202525292"/>
      <w:bookmarkEnd w:id="5170"/>
      <w:r w:rsidRPr="00C44D1B">
        <w:lastRenderedPageBreak/>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5171"/>
      <w:bookmarkEnd w:id="5172"/>
      <w:bookmarkEnd w:id="5173"/>
      <w:bookmarkEnd w:id="5174"/>
      <w:bookmarkEnd w:id="5175"/>
      <w:bookmarkEnd w:id="5176"/>
    </w:p>
    <w:p w14:paraId="1F296B86" w14:textId="77777777" w:rsidR="00026965" w:rsidRPr="00C44D1B" w:rsidRDefault="00026965" w:rsidP="007356A9">
      <w:pPr>
        <w:pStyle w:val="TH"/>
      </w:pPr>
      <w:bookmarkStart w:id="5177" w:name="_CRTable137"/>
      <w:r w:rsidRPr="00C44D1B">
        <w:t>Table </w:t>
      </w:r>
      <w:bookmarkEnd w:id="5177"/>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5178" w:name="_MCCTEMPBM_CRPT80112652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5179" w:name="_MCCTEMPBM_CRPT80112653___7"/>
            <w:bookmarkEnd w:id="5178"/>
            <w:r w:rsidRPr="00C44D1B">
              <w:rPr>
                <w:rFonts w:ascii="Courier New" w:hAnsi="Courier New"/>
              </w:rPr>
              <w:t>+CALCC=?</w:t>
            </w:r>
            <w:bookmarkEnd w:id="5179"/>
          </w:p>
        </w:tc>
        <w:tc>
          <w:tcPr>
            <w:tcW w:w="6243" w:type="dxa"/>
          </w:tcPr>
          <w:p w14:paraId="0FE9D5DF" w14:textId="77777777" w:rsidR="00026965" w:rsidRPr="00C44D1B" w:rsidRDefault="00026965">
            <w:pPr>
              <w:spacing w:after="20"/>
              <w:rPr>
                <w:rFonts w:ascii="Courier New" w:hAnsi="Courier New"/>
              </w:rPr>
            </w:pPr>
            <w:bookmarkStart w:id="5180" w:name="_MCCTEMPBM_CRPT80112654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80"/>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5181" w:name="_MCCTEMPBM_CRPT80112655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81"/>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5182" w:name="_MCCTEMPBM_CRPT80112656___7"/>
      <w:r w:rsidRPr="00C44D1B">
        <w:rPr>
          <w:rFonts w:ascii="Courier New" w:hAnsi="Courier New"/>
        </w:rPr>
        <w:t>&lt;mode&gt;</w:t>
      </w:r>
      <w:r w:rsidRPr="00C44D1B">
        <w:t>: integer type</w:t>
      </w:r>
      <w:r w:rsidR="00A1290E" w:rsidRPr="00C44D1B">
        <w:t>.</w:t>
      </w:r>
    </w:p>
    <w:bookmarkEnd w:id="5182"/>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5183" w:name="_MCCTEMPBM_CRPT80112657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5183"/>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5184" w:name="_MCCTEMPBM_CRPT80112658___7"/>
      <w:r w:rsidRPr="00C44D1B">
        <w:rPr>
          <w:rFonts w:ascii="Courier New" w:hAnsi="Courier New"/>
        </w:rPr>
        <w:t>&lt;stat&gt;</w:t>
      </w:r>
      <w:r w:rsidR="0028497A" w:rsidRPr="00C44D1B">
        <w:t>: integer type</w:t>
      </w:r>
      <w:r w:rsidRPr="00C44D1B">
        <w:t xml:space="preserve"> (state of the call)</w:t>
      </w:r>
      <w:r w:rsidR="00A1290E" w:rsidRPr="00C44D1B">
        <w:t>.</w:t>
      </w:r>
    </w:p>
    <w:bookmarkEnd w:id="5184"/>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5185" w:name="_MCCTEMPBM_CRPT80112659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5185"/>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5186" w:name="_MCCTEMPBM_CRPT80112660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5186"/>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pPr>
        <w:pStyle w:val="B1"/>
        <w:ind w:left="284" w:firstLine="0"/>
      </w:pPr>
      <w:bookmarkStart w:id="5187" w:name="_MCCTEMPBM_CRPT80112661___2"/>
      <w:r w:rsidRPr="00C44D1B">
        <w:rPr>
          <w:rFonts w:ascii="Courier New" w:hAnsi="Courier New" w:cs="Courier New"/>
        </w:rPr>
        <w:lastRenderedPageBreak/>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5187"/>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5188" w:name="_CR11_1_7"/>
      <w:bookmarkStart w:id="5189" w:name="_Toc20207726"/>
      <w:bookmarkStart w:id="5190" w:name="_Toc27579609"/>
      <w:bookmarkStart w:id="5191" w:name="_Toc36116189"/>
      <w:bookmarkStart w:id="5192" w:name="_Toc45215072"/>
      <w:bookmarkStart w:id="5193" w:name="_Toc51866842"/>
      <w:bookmarkStart w:id="5194" w:name="_Toc202525293"/>
      <w:bookmarkEnd w:id="5188"/>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5189"/>
      <w:bookmarkEnd w:id="5190"/>
      <w:bookmarkEnd w:id="5191"/>
      <w:bookmarkEnd w:id="5192"/>
      <w:bookmarkEnd w:id="5193"/>
      <w:bookmarkEnd w:id="5194"/>
    </w:p>
    <w:p w14:paraId="2A93868B" w14:textId="77777777" w:rsidR="00026965" w:rsidRPr="00C44D1B" w:rsidRDefault="00026965" w:rsidP="007356A9">
      <w:pPr>
        <w:pStyle w:val="TH"/>
      </w:pPr>
      <w:bookmarkStart w:id="5195" w:name="_CRTable138"/>
      <w:r w:rsidRPr="00C44D1B">
        <w:t>Table </w:t>
      </w:r>
      <w:bookmarkEnd w:id="5195"/>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5196" w:name="_MCCTEMPBM_CRPT8011266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96"/>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5197" w:name="_MCCTEMPBM_CRPT80112663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5198" w:name="_MCCTEMPBM_CRPT80112664___7"/>
            <w:bookmarkEnd w:id="5197"/>
            <w:r w:rsidRPr="00C44D1B">
              <w:rPr>
                <w:rFonts w:ascii="Courier New" w:hAnsi="Courier New"/>
              </w:rPr>
              <w:t>+CACSP=?</w:t>
            </w:r>
            <w:bookmarkEnd w:id="5198"/>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t>Description</w:t>
      </w:r>
    </w:p>
    <w:p w14:paraId="1C577587" w14:textId="77777777" w:rsidR="00026965" w:rsidRPr="00C44D1B" w:rsidRDefault="00026965">
      <w:bookmarkStart w:id="5199" w:name="_MCCTEMPBM_CRPT80112665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199"/>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5200" w:name="_MCCTEMPBM_CRPT80112666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00"/>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5201" w:name="_MCCTEMPBM_CRPT80112667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5201"/>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pPr>
        <w:pStyle w:val="B1"/>
        <w:ind w:left="284" w:firstLine="0"/>
        <w:rPr>
          <w:rFonts w:ascii="Courier New" w:hAnsi="Courier New"/>
        </w:rPr>
      </w:pPr>
      <w:bookmarkStart w:id="5202" w:name="_MCCTEMPBM_CRPT80112668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5202"/>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pPr>
        <w:pStyle w:val="B1"/>
        <w:ind w:left="284" w:firstLine="0"/>
        <w:rPr>
          <w:smallCaps/>
        </w:rPr>
      </w:pPr>
      <w:bookmarkStart w:id="5203" w:name="_MCCTEMPBM_CRPT80112669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5203"/>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pPr>
        <w:pStyle w:val="B1"/>
        <w:ind w:left="284" w:firstLine="0"/>
        <w:rPr>
          <w:smallCaps/>
        </w:rPr>
      </w:pPr>
      <w:bookmarkStart w:id="5204" w:name="_MCCTEMPBM_CRPT80112670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5204"/>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lastRenderedPageBreak/>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5205" w:name="_CR11_1_8"/>
      <w:bookmarkStart w:id="5206" w:name="_Toc20207727"/>
      <w:bookmarkStart w:id="5207" w:name="_Toc27579610"/>
      <w:bookmarkStart w:id="5208" w:name="_Toc36116190"/>
      <w:bookmarkStart w:id="5209" w:name="_Toc45215073"/>
      <w:bookmarkStart w:id="5210" w:name="_Toc51866843"/>
      <w:bookmarkStart w:id="5211" w:name="_Toc202525294"/>
      <w:bookmarkEnd w:id="5205"/>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5206"/>
      <w:bookmarkEnd w:id="5207"/>
      <w:bookmarkEnd w:id="5208"/>
      <w:bookmarkEnd w:id="5209"/>
      <w:bookmarkEnd w:id="5210"/>
      <w:bookmarkEnd w:id="5211"/>
    </w:p>
    <w:p w14:paraId="3E98CE41" w14:textId="77777777" w:rsidR="00026965" w:rsidRPr="00C44D1B" w:rsidRDefault="00026965" w:rsidP="007356A9">
      <w:pPr>
        <w:pStyle w:val="TH"/>
      </w:pPr>
      <w:bookmarkStart w:id="5212" w:name="_CRTable139"/>
      <w:r w:rsidRPr="00C44D1B">
        <w:t>Table </w:t>
      </w:r>
      <w:bookmarkEnd w:id="5212"/>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5213" w:name="_MCCTEMPBM_CRPT8011267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213"/>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5214" w:name="_MCCTEMPBM_CRPT80112672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5215" w:name="_MCCTEMPBM_CRPT80112673___7"/>
            <w:bookmarkEnd w:id="5214"/>
            <w:r w:rsidRPr="00C44D1B">
              <w:rPr>
                <w:rFonts w:ascii="Courier New" w:hAnsi="Courier New"/>
              </w:rPr>
              <w:t>+CANCHEV=?</w:t>
            </w:r>
            <w:bookmarkEnd w:id="5215"/>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5216" w:name="_MCCTEMPBM_CRPT80112674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16"/>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5217" w:name="_MCCTEMPBM_CRPT8011267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17"/>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5218" w:name="_MCCTEMPBM_CRPT80112676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5218"/>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5219" w:name="_CR11_1_9"/>
      <w:bookmarkStart w:id="5220" w:name="_Toc20207728"/>
      <w:bookmarkStart w:id="5221" w:name="_Toc27579611"/>
      <w:bookmarkStart w:id="5222" w:name="_Toc36116191"/>
      <w:bookmarkStart w:id="5223" w:name="_Toc45215074"/>
      <w:bookmarkStart w:id="5224" w:name="_Toc51866844"/>
      <w:bookmarkStart w:id="5225" w:name="_Toc202525295"/>
      <w:bookmarkEnd w:id="5219"/>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5220"/>
      <w:bookmarkEnd w:id="5221"/>
      <w:bookmarkEnd w:id="5222"/>
      <w:bookmarkEnd w:id="5223"/>
      <w:bookmarkEnd w:id="5224"/>
      <w:bookmarkEnd w:id="5225"/>
    </w:p>
    <w:p w14:paraId="6BECD18F" w14:textId="77777777" w:rsidR="00026965" w:rsidRPr="00C44D1B" w:rsidRDefault="00026965">
      <w:pPr>
        <w:pStyle w:val="TH"/>
      </w:pPr>
      <w:bookmarkStart w:id="5226" w:name="_CRTable140"/>
      <w:r w:rsidRPr="00C44D1B">
        <w:t>Table </w:t>
      </w:r>
      <w:bookmarkEnd w:id="5226"/>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5227" w:name="_MCCTEMPBM_CRPT80112677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5228" w:name="_MCCTEMPBM_CRPT80112678___7" w:colFirst="0" w:colLast="0"/>
            <w:bookmarkEnd w:id="5227"/>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5229" w:name="_MCCTEMPBM_CRPT80112679___7"/>
            <w:bookmarkEnd w:id="5228"/>
            <w:r w:rsidRPr="00C44D1B">
              <w:rPr>
                <w:rFonts w:ascii="Courier New" w:hAnsi="Courier New"/>
              </w:rPr>
              <w:t>+COTDI=?</w:t>
            </w:r>
            <w:bookmarkEnd w:id="5229"/>
          </w:p>
        </w:tc>
        <w:tc>
          <w:tcPr>
            <w:tcW w:w="4479" w:type="dxa"/>
          </w:tcPr>
          <w:p w14:paraId="2EE9C303" w14:textId="77777777" w:rsidR="00026965" w:rsidRPr="00C44D1B" w:rsidRDefault="00026965">
            <w:pPr>
              <w:spacing w:after="20"/>
              <w:rPr>
                <w:rFonts w:ascii="Courier New" w:hAnsi="Courier New"/>
              </w:rPr>
            </w:pPr>
            <w:bookmarkStart w:id="5230" w:name="_MCCTEMPBM_CRPT80112680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5230"/>
          </w:p>
        </w:tc>
      </w:tr>
    </w:tbl>
    <w:p w14:paraId="4C3C1C42" w14:textId="77777777" w:rsidR="00026965" w:rsidRPr="00C44D1B" w:rsidRDefault="00026965">
      <w:pPr>
        <w:rPr>
          <w:b/>
        </w:rPr>
      </w:pPr>
    </w:p>
    <w:p w14:paraId="3914EF83" w14:textId="77777777" w:rsidR="00026965" w:rsidRPr="00C44D1B" w:rsidRDefault="00026965">
      <w:pPr>
        <w:pStyle w:val="HE"/>
        <w:spacing w:after="180"/>
      </w:pPr>
      <w:r w:rsidRPr="00C44D1B">
        <w:t>Description</w:t>
      </w:r>
    </w:p>
    <w:p w14:paraId="73353EC4" w14:textId="77777777" w:rsidR="00026965" w:rsidRPr="00C44D1B" w:rsidRDefault="00026965" w:rsidP="008B331A">
      <w:r w:rsidRPr="00C44D1B">
        <w:lastRenderedPageBreak/>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5231" w:name="_MCCTEMPBM_CRPT80112681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5231"/>
    <w:p w14:paraId="56DD193D" w14:textId="77777777" w:rsidR="00026965" w:rsidRPr="00C44D1B" w:rsidRDefault="00026965" w:rsidP="008B331A">
      <w:r w:rsidRPr="00C44D1B">
        <w:t>Test command returns values supported as a compound value.</w:t>
      </w:r>
    </w:p>
    <w:p w14:paraId="7B1E2E45" w14:textId="77777777" w:rsidR="00026965" w:rsidRPr="00C44D1B" w:rsidRDefault="00026965" w:rsidP="00DB0292">
      <w:pPr>
        <w:pStyle w:val="BodyText2"/>
      </w:pPr>
      <w:r w:rsidRPr="00C44D1B">
        <w:rPr>
          <w:rFonts w:ascii="Times New Roman" w:hAnsi="Times New Roman"/>
          <w:b/>
        </w:rPr>
        <w:t>Defined values</w:t>
      </w:r>
    </w:p>
    <w:p w14:paraId="4FE20999" w14:textId="77777777" w:rsidR="00DB0292" w:rsidRPr="00C44D1B" w:rsidRDefault="00DB0292" w:rsidP="00DB0292">
      <w:pPr>
        <w:pStyle w:val="BodyText2"/>
      </w:pPr>
    </w:p>
    <w:p w14:paraId="2D97083A" w14:textId="77777777" w:rsidR="00026965" w:rsidRPr="00C44D1B" w:rsidRDefault="00026965">
      <w:pPr>
        <w:pStyle w:val="B1"/>
      </w:pPr>
      <w:bookmarkStart w:id="5232" w:name="_MCCTEMPBM_CRPT80112682___7"/>
      <w:r w:rsidRPr="00C44D1B">
        <w:t>&lt;</w:t>
      </w:r>
      <w:r w:rsidRPr="00C44D1B">
        <w:rPr>
          <w:rFonts w:ascii="Courier New" w:hAnsi="Courier New"/>
        </w:rPr>
        <w:t>message</w:t>
      </w:r>
      <w:r w:rsidRPr="00C44D1B">
        <w:t>&gt;</w:t>
      </w:r>
      <w:r w:rsidR="001068A6" w:rsidRPr="00C44D1B">
        <w:t>: integer type</w:t>
      </w:r>
    </w:p>
    <w:bookmarkEnd w:id="5232"/>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pPr>
        <w:pStyle w:val="B1"/>
        <w:ind w:left="567" w:hanging="283"/>
      </w:pPr>
      <w:bookmarkStart w:id="5233" w:name="_MCCTEMPBM_CRPT80112683___2"/>
      <w:r w:rsidRPr="00C44D1B">
        <w:rPr>
          <w:rFonts w:ascii="Courier New" w:hAnsi="Courier New" w:cs="Courier New"/>
        </w:rPr>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5233"/>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5234" w:name="_CR11_1_10"/>
      <w:bookmarkStart w:id="5235" w:name="_Toc20207729"/>
      <w:bookmarkStart w:id="5236" w:name="_Toc27579612"/>
      <w:bookmarkStart w:id="5237" w:name="_Toc36116192"/>
      <w:bookmarkStart w:id="5238" w:name="_Toc45215075"/>
      <w:bookmarkStart w:id="5239" w:name="_Toc51866845"/>
      <w:bookmarkStart w:id="5240" w:name="_Toc202525296"/>
      <w:bookmarkEnd w:id="5234"/>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5235"/>
      <w:bookmarkEnd w:id="5236"/>
      <w:bookmarkEnd w:id="5237"/>
      <w:bookmarkEnd w:id="5238"/>
      <w:bookmarkEnd w:id="5239"/>
      <w:bookmarkEnd w:id="5240"/>
    </w:p>
    <w:p w14:paraId="4ABBB292" w14:textId="77777777" w:rsidR="0089535D" w:rsidRPr="00C44D1B" w:rsidRDefault="0089535D" w:rsidP="0089535D">
      <w:pPr>
        <w:pStyle w:val="TH"/>
        <w:rPr>
          <w:lang w:val="fr-FR"/>
        </w:rPr>
      </w:pPr>
      <w:bookmarkStart w:id="5241" w:name="_CRTable141"/>
      <w:r w:rsidRPr="00C44D1B">
        <w:rPr>
          <w:lang w:val="fr-FR"/>
        </w:rPr>
        <w:t>Table </w:t>
      </w:r>
      <w:bookmarkEnd w:id="5241"/>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5242" w:name="_MCCTEMPBM_CRPT80112684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5243" w:name="_MCCTEMPBM_CRPT80112685___7"/>
            <w:bookmarkEnd w:id="5242"/>
            <w:r w:rsidRPr="00C44D1B">
              <w:rPr>
                <w:rFonts w:ascii="Courier New" w:hAnsi="Courier New"/>
              </w:rPr>
              <w:t>+CEPTT=?</w:t>
            </w:r>
            <w:bookmarkEnd w:id="5243"/>
          </w:p>
        </w:tc>
        <w:tc>
          <w:tcPr>
            <w:tcW w:w="4479" w:type="dxa"/>
          </w:tcPr>
          <w:p w14:paraId="3E0127CA" w14:textId="77777777" w:rsidR="0089535D" w:rsidRPr="00C44D1B" w:rsidRDefault="0089535D" w:rsidP="0089535D">
            <w:pPr>
              <w:spacing w:after="20"/>
              <w:rPr>
                <w:rFonts w:ascii="Courier New" w:hAnsi="Courier New"/>
              </w:rPr>
            </w:pPr>
            <w:bookmarkStart w:id="5244" w:name="_MCCTEMPBM_CRPT80112686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5244"/>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5245" w:name="_MCCTEMPBM_CRPT80112687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45"/>
    <w:p w14:paraId="69257A90" w14:textId="77777777" w:rsidR="0089535D" w:rsidRPr="00C44D1B" w:rsidRDefault="0089535D" w:rsidP="0089535D">
      <w:r w:rsidRPr="00C44D1B">
        <w:lastRenderedPageBreak/>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5246" w:name="_MCCTEMPBM_CRPT80112688___7"/>
      <w:r w:rsidRPr="00C44D1B">
        <w:rPr>
          <w:rFonts w:ascii="Courier New" w:hAnsi="Courier New"/>
        </w:rPr>
        <w:t>&lt;mode&gt;</w:t>
      </w:r>
      <w:r w:rsidR="00DB0292" w:rsidRPr="00C44D1B">
        <w:t>: integer type</w:t>
      </w:r>
      <w:r w:rsidR="00A1290E" w:rsidRPr="00C44D1B">
        <w:t>.</w:t>
      </w:r>
    </w:p>
    <w:bookmarkEnd w:id="5246"/>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5247" w:name="_MCCTEMPBM_CRPT80112689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5247"/>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5248" w:name="_MCCTEMPBM_CRPT80112690___7"/>
      <w:r w:rsidRPr="00C44D1B">
        <w:rPr>
          <w:rFonts w:ascii="Courier New" w:hAnsi="Courier New"/>
          <w:lang w:val="fr-FR"/>
        </w:rPr>
        <w:t>&lt;mode&gt;</w:t>
      </w:r>
      <w:r w:rsidRPr="00C44D1B">
        <w:rPr>
          <w:lang w:val="fr-FR"/>
        </w:rPr>
        <w:t>: integer type</w:t>
      </w:r>
      <w:r w:rsidR="00A1290E" w:rsidRPr="00C44D1B">
        <w:rPr>
          <w:lang w:val="fr-FR"/>
        </w:rPr>
        <w:t>.</w:t>
      </w:r>
    </w:p>
    <w:bookmarkEnd w:id="5248"/>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5249" w:name="_CR11_1_11"/>
      <w:bookmarkStart w:id="5250" w:name="_Toc20207730"/>
      <w:bookmarkStart w:id="5251" w:name="_Toc27579613"/>
      <w:bookmarkStart w:id="5252" w:name="_Toc36116193"/>
      <w:bookmarkStart w:id="5253" w:name="_Toc45215076"/>
      <w:bookmarkStart w:id="5254" w:name="_Toc51866846"/>
      <w:bookmarkStart w:id="5255" w:name="_Toc202525297"/>
      <w:bookmarkEnd w:id="5249"/>
      <w:r w:rsidRPr="00C44D1B">
        <w:t>11.1.11</w:t>
      </w:r>
      <w:r w:rsidRPr="00C44D1B">
        <w:tab/>
        <w:t>Group Id prefixes capability +CGIPC</w:t>
      </w:r>
      <w:bookmarkEnd w:id="5250"/>
      <w:bookmarkEnd w:id="5251"/>
      <w:bookmarkEnd w:id="5252"/>
      <w:bookmarkEnd w:id="5253"/>
      <w:bookmarkEnd w:id="5254"/>
      <w:bookmarkEnd w:id="5255"/>
    </w:p>
    <w:p w14:paraId="33493DBB" w14:textId="77777777" w:rsidR="000A4030" w:rsidRPr="00C44D1B" w:rsidRDefault="000A4030" w:rsidP="000A4030">
      <w:pPr>
        <w:pStyle w:val="TH"/>
      </w:pPr>
      <w:bookmarkStart w:id="5256" w:name="_CRTable11_1_111"/>
      <w:r w:rsidRPr="00C44D1B">
        <w:t>Table </w:t>
      </w:r>
      <w:bookmarkEnd w:id="5256"/>
      <w:r w:rsidRPr="00C44D1B">
        <w:t>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5257" w:name="_MCCTEMPBM_CRPT80112691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5258" w:name="_MCCTEMPBM_CRPT80112692___7" w:colFirst="0" w:colLast="0"/>
            <w:bookmarkEnd w:id="5257"/>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bookmarkEnd w:id="5258"/>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5259" w:name="_MCCTEMPBM_CRPT80112693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5259"/>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5260" w:name="_MCCTEMPBM_CRPT80112694___7"/>
      <w:r w:rsidRPr="00C44D1B">
        <w:rPr>
          <w:rFonts w:ascii="Courier New" w:hAnsi="Courier New" w:cs="Courier New"/>
        </w:rPr>
        <w:t>&lt;status&gt;</w:t>
      </w:r>
      <w:r w:rsidRPr="00C44D1B">
        <w:rPr>
          <w:noProof/>
        </w:rPr>
        <w:t>: integer type, value</w:t>
      </w:r>
    </w:p>
    <w:bookmarkEnd w:id="5260"/>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5261" w:name="_CR11_2"/>
      <w:bookmarkStart w:id="5262" w:name="_Toc20207731"/>
      <w:bookmarkStart w:id="5263" w:name="_Toc27579614"/>
      <w:bookmarkStart w:id="5264" w:name="_Toc36116194"/>
      <w:bookmarkStart w:id="5265" w:name="_Toc45215077"/>
      <w:bookmarkStart w:id="5266" w:name="_Toc51866847"/>
      <w:bookmarkStart w:id="5267" w:name="_Toc202525298"/>
      <w:bookmarkEnd w:id="5261"/>
      <w:r w:rsidRPr="00C44D1B">
        <w:lastRenderedPageBreak/>
        <w:t>11.2</w:t>
      </w:r>
      <w:r w:rsidRPr="00C44D1B">
        <w:tab/>
        <w:t>Modem compatibility commands</w:t>
      </w:r>
      <w:bookmarkEnd w:id="5262"/>
      <w:bookmarkEnd w:id="5263"/>
      <w:bookmarkEnd w:id="5264"/>
      <w:bookmarkEnd w:id="5265"/>
      <w:bookmarkEnd w:id="5266"/>
      <w:bookmarkEnd w:id="5267"/>
    </w:p>
    <w:p w14:paraId="283BFBB0" w14:textId="77777777" w:rsidR="006A1E8F" w:rsidRPr="00C44D1B" w:rsidRDefault="006A1E8F" w:rsidP="00E26141">
      <w:pPr>
        <w:pStyle w:val="Heading3"/>
        <w:rPr>
          <w:lang w:eastAsia="de-DE"/>
        </w:rPr>
      </w:pPr>
      <w:bookmarkStart w:id="5268" w:name="_CR11_2_0"/>
      <w:bookmarkStart w:id="5269" w:name="_Toc20207732"/>
      <w:bookmarkStart w:id="5270" w:name="_Toc27579615"/>
      <w:bookmarkStart w:id="5271" w:name="_Toc36116195"/>
      <w:bookmarkStart w:id="5272" w:name="_Toc45215078"/>
      <w:bookmarkStart w:id="5273" w:name="_Toc51866848"/>
      <w:bookmarkStart w:id="5274" w:name="_Toc202525299"/>
      <w:bookmarkEnd w:id="5268"/>
      <w:r w:rsidRPr="00C44D1B">
        <w:t>11.2.0</w:t>
      </w:r>
      <w:r w:rsidRPr="00C44D1B">
        <w:tab/>
        <w:t>General</w:t>
      </w:r>
      <w:bookmarkEnd w:id="5269"/>
      <w:bookmarkEnd w:id="5270"/>
      <w:bookmarkEnd w:id="5271"/>
      <w:bookmarkEnd w:id="5272"/>
      <w:bookmarkEnd w:id="5273"/>
      <w:bookmarkEnd w:id="5274"/>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5275" w:name="_CR11_2_1"/>
      <w:bookmarkStart w:id="5276" w:name="_Toc20207733"/>
      <w:bookmarkStart w:id="5277" w:name="_Toc27579616"/>
      <w:bookmarkStart w:id="5278" w:name="_Toc36116196"/>
      <w:bookmarkStart w:id="5279" w:name="_Toc45215079"/>
      <w:bookmarkStart w:id="5280" w:name="_Toc51866849"/>
      <w:bookmarkStart w:id="5281" w:name="_Toc202525300"/>
      <w:bookmarkEnd w:id="5275"/>
      <w:r w:rsidRPr="00C44D1B">
        <w:t>11.2.1</w:t>
      </w:r>
      <w:r w:rsidRPr="00C44D1B">
        <w:tab/>
        <w:t>Request VGCS or VBS service 'D'</w:t>
      </w:r>
      <w:bookmarkEnd w:id="5276"/>
      <w:bookmarkEnd w:id="5277"/>
      <w:bookmarkEnd w:id="5278"/>
      <w:bookmarkEnd w:id="5279"/>
      <w:bookmarkEnd w:id="5280"/>
      <w:bookmarkEnd w:id="5281"/>
    </w:p>
    <w:p w14:paraId="2AB95257" w14:textId="77777777" w:rsidR="00026965" w:rsidRPr="00C44D1B" w:rsidRDefault="00026965" w:rsidP="00326285">
      <w:pPr>
        <w:pStyle w:val="TH"/>
      </w:pPr>
      <w:bookmarkStart w:id="5282" w:name="_CRTable141a"/>
      <w:r w:rsidRPr="00C44D1B">
        <w:t>Table </w:t>
      </w:r>
      <w:bookmarkEnd w:id="5282"/>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5283" w:name="_MCCTEMPBM_CRPT80112695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5283"/>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t>Responses</w:t>
      </w:r>
    </w:p>
    <w:p w14:paraId="2D012AD4" w14:textId="77777777" w:rsidR="00026965" w:rsidRPr="00C44D1B" w:rsidRDefault="00026965">
      <w:bookmarkStart w:id="5284" w:name="_MCCTEMPBM_CRPT80112696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5284"/>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5285" w:name="_MCCTEMPBM_CRPT80112697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5285"/>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5286" w:name="_MCCTEMPBM_CRPT80112698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5287" w:name="_MCCTEMPBM_CRPT80112699___7"/>
      <w:bookmarkEnd w:id="5286"/>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5287"/>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5288" w:name="_CR11_2_2"/>
      <w:bookmarkStart w:id="5289" w:name="_Toc20207734"/>
      <w:bookmarkStart w:id="5290" w:name="_Toc27579617"/>
      <w:bookmarkStart w:id="5291" w:name="_Toc36116197"/>
      <w:bookmarkStart w:id="5292" w:name="_Toc45215080"/>
      <w:bookmarkStart w:id="5293" w:name="_Toc51866850"/>
      <w:bookmarkStart w:id="5294" w:name="_Toc202525301"/>
      <w:bookmarkEnd w:id="5288"/>
      <w:r w:rsidRPr="00C44D1B">
        <w:lastRenderedPageBreak/>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5289"/>
      <w:bookmarkEnd w:id="5290"/>
      <w:bookmarkEnd w:id="5291"/>
      <w:bookmarkEnd w:id="5292"/>
      <w:bookmarkEnd w:id="5293"/>
      <w:bookmarkEnd w:id="5294"/>
    </w:p>
    <w:p w14:paraId="2B95B6BF" w14:textId="77777777" w:rsidR="00026965" w:rsidRPr="00C44D1B" w:rsidRDefault="00026965">
      <w:bookmarkStart w:id="5295" w:name="_MCCTEMPBM_CRPT80112700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5296" w:name="_MCCTEMPBM_CRPT80112701___7"/>
      <w:bookmarkEnd w:id="5295"/>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5296"/>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5297" w:name="_CR11_3_1"/>
      <w:bookmarkStart w:id="5298" w:name="_Toc20207735"/>
      <w:bookmarkStart w:id="5299" w:name="_Toc27579618"/>
      <w:bookmarkStart w:id="5300" w:name="_Toc36116198"/>
      <w:bookmarkStart w:id="5301" w:name="_Toc45215081"/>
      <w:bookmarkStart w:id="5302" w:name="_Toc51866851"/>
      <w:bookmarkStart w:id="5303" w:name="_Toc202525302"/>
      <w:bookmarkEnd w:id="5297"/>
      <w:r w:rsidRPr="00C44D1B">
        <w:t>11.3.1</w:t>
      </w:r>
      <w:r w:rsidRPr="00C44D1B">
        <w:tab/>
        <w:t>VGCS subscriptions and GId status +CGCS</w:t>
      </w:r>
      <w:bookmarkEnd w:id="5298"/>
      <w:bookmarkEnd w:id="5299"/>
      <w:bookmarkEnd w:id="5300"/>
      <w:bookmarkEnd w:id="5301"/>
      <w:bookmarkEnd w:id="5302"/>
      <w:bookmarkEnd w:id="5303"/>
    </w:p>
    <w:p w14:paraId="06F5A856" w14:textId="77777777" w:rsidR="00026965" w:rsidRPr="00C44D1B" w:rsidRDefault="00026965">
      <w:pPr>
        <w:pStyle w:val="TH"/>
      </w:pPr>
      <w:bookmarkStart w:id="5304" w:name="_CRTable142"/>
      <w:r w:rsidRPr="00C44D1B">
        <w:t>Table </w:t>
      </w:r>
      <w:bookmarkEnd w:id="5304"/>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5305" w:name="_MCCTEMPBM_CRPT80112702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5306" w:name="_MCCTEMPBM_CRPT80112703___7" w:colFirst="0" w:colLast="1"/>
            <w:bookmarkEnd w:id="5305"/>
            <w:r w:rsidRPr="00C44D1B">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5307" w:name="_MCCTEMPBM_CRPT80112704___7"/>
            <w:bookmarkEnd w:id="5306"/>
            <w:r w:rsidRPr="00C44D1B">
              <w:rPr>
                <w:rFonts w:ascii="Courier New" w:hAnsi="Courier New"/>
              </w:rPr>
              <w:t>+CGCS=?</w:t>
            </w:r>
            <w:bookmarkEnd w:id="5307"/>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5308" w:name="_MCCTEMPBM_CRPT80112705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5308"/>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5309" w:name="_MCCTEMPBM_CRPT80112706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09"/>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5310" w:name="_MCCTEMPBM_CRPT80112707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5310"/>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5311" w:name="_CR11_3_2"/>
      <w:bookmarkStart w:id="5312" w:name="_Toc20207736"/>
      <w:bookmarkStart w:id="5313" w:name="_Toc27579619"/>
      <w:bookmarkStart w:id="5314" w:name="_Toc36116199"/>
      <w:bookmarkStart w:id="5315" w:name="_Toc45215082"/>
      <w:bookmarkStart w:id="5316" w:name="_Toc51866852"/>
      <w:bookmarkStart w:id="5317" w:name="_Toc202525303"/>
      <w:bookmarkEnd w:id="5311"/>
      <w:r w:rsidRPr="00C44D1B">
        <w:lastRenderedPageBreak/>
        <w:t>11.3.2</w:t>
      </w:r>
      <w:r w:rsidRPr="00C44D1B">
        <w:tab/>
        <w:t>VBS subscriptions and GId status +CBCS</w:t>
      </w:r>
      <w:bookmarkEnd w:id="5312"/>
      <w:bookmarkEnd w:id="5313"/>
      <w:bookmarkEnd w:id="5314"/>
      <w:bookmarkEnd w:id="5315"/>
      <w:bookmarkEnd w:id="5316"/>
      <w:bookmarkEnd w:id="5317"/>
    </w:p>
    <w:p w14:paraId="652F7EB3" w14:textId="77777777" w:rsidR="00026965" w:rsidRPr="00C44D1B" w:rsidRDefault="00026965">
      <w:pPr>
        <w:pStyle w:val="TH"/>
      </w:pPr>
      <w:bookmarkStart w:id="5318" w:name="_CRTable143"/>
      <w:r w:rsidRPr="00C44D1B">
        <w:t>Table </w:t>
      </w:r>
      <w:bookmarkEnd w:id="5318"/>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5319" w:name="_MCCTEMPBM_CRPT80112708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5320" w:name="_MCCTEMPBM_CRPT80112709___7" w:colFirst="0" w:colLast="0"/>
            <w:bookmarkEnd w:id="5319"/>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5321" w:name="_MCCTEMPBM_CRPT80112710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5321"/>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5322" w:name="_MCCTEMPBM_CRPT80112711___7"/>
            <w:bookmarkEnd w:id="5320"/>
            <w:r w:rsidRPr="00C44D1B">
              <w:rPr>
                <w:rFonts w:ascii="Courier New" w:hAnsi="Courier New"/>
              </w:rPr>
              <w:t>+CBCS=?</w:t>
            </w:r>
            <w:bookmarkEnd w:id="5322"/>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5323" w:name="_MCCTEMPBM_CRPT80112712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5323"/>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5324" w:name="_MCCTEMPBM_CRPT8011271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5324"/>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t>Defined values</w:t>
      </w:r>
    </w:p>
    <w:p w14:paraId="1E60684C" w14:textId="77777777" w:rsidR="00026965" w:rsidRPr="00C44D1B" w:rsidRDefault="00026965">
      <w:pPr>
        <w:pStyle w:val="B1"/>
      </w:pPr>
      <w:bookmarkStart w:id="5325" w:name="_MCCTEMPBM_CRPT80112714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5325"/>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5326" w:name="_Toc20207737"/>
      <w:bookmarkStart w:id="5327" w:name="_Toc27579620"/>
      <w:bookmarkStart w:id="5328" w:name="_Toc36116200"/>
      <w:bookmarkStart w:id="5329" w:name="_Toc45215083"/>
      <w:bookmarkStart w:id="5330" w:name="_Toc51866853"/>
      <w:bookmarkStart w:id="5331" w:name="_Toc202525304"/>
      <w:r w:rsidRPr="00C44D1B">
        <w:t>11.4</w:t>
      </w:r>
      <w:r w:rsidRPr="00C44D1B">
        <w:tab/>
        <w:t>Informative examples</w:t>
      </w:r>
      <w:bookmarkEnd w:id="5326"/>
      <w:bookmarkEnd w:id="5327"/>
      <w:bookmarkEnd w:id="5328"/>
      <w:bookmarkEnd w:id="5329"/>
      <w:bookmarkEnd w:id="5330"/>
      <w:bookmarkEnd w:id="5331"/>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5332" w:name="_MCCTEMPBM_CRPT80112715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5332"/>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5333" w:name="_MCCTEMPBM_CRPT80112716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5333"/>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5334" w:name="_MCCTEMPBM_CRPT80112717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5335" w:name="_CR12"/>
      <w:bookmarkStart w:id="5336" w:name="_Toc20207738"/>
      <w:bookmarkStart w:id="5337" w:name="_Toc27579621"/>
      <w:bookmarkStart w:id="5338" w:name="_Toc36116201"/>
      <w:bookmarkStart w:id="5339" w:name="_Toc45215084"/>
      <w:bookmarkStart w:id="5340" w:name="_Toc51866854"/>
      <w:bookmarkStart w:id="5341" w:name="_Toc202525305"/>
      <w:bookmarkEnd w:id="5334"/>
      <w:bookmarkEnd w:id="5335"/>
      <w:r w:rsidRPr="00C44D1B">
        <w:lastRenderedPageBreak/>
        <w:t>12</w:t>
      </w:r>
      <w:r w:rsidRPr="00C44D1B">
        <w:tab/>
        <w:t xml:space="preserve">Commands for USIM </w:t>
      </w:r>
      <w:r w:rsidR="004B59AC" w:rsidRPr="00C44D1B">
        <w:t>a</w:t>
      </w:r>
      <w:r w:rsidRPr="00C44D1B">
        <w:t xml:space="preserve">pplication </w:t>
      </w:r>
      <w:r w:rsidR="004B59AC" w:rsidRPr="00C44D1B">
        <w:t>t</w:t>
      </w:r>
      <w:r w:rsidRPr="00C44D1B">
        <w:t>oolkit</w:t>
      </w:r>
      <w:bookmarkEnd w:id="5336"/>
      <w:bookmarkEnd w:id="5337"/>
      <w:bookmarkEnd w:id="5338"/>
      <w:bookmarkEnd w:id="5339"/>
      <w:bookmarkEnd w:id="5340"/>
      <w:bookmarkEnd w:id="5341"/>
    </w:p>
    <w:p w14:paraId="211A73DD" w14:textId="77777777" w:rsidR="006A6727" w:rsidRPr="00C44D1B" w:rsidRDefault="006A6727" w:rsidP="00E26141">
      <w:pPr>
        <w:pStyle w:val="Heading2"/>
      </w:pPr>
      <w:bookmarkStart w:id="5342" w:name="_CR12_1"/>
      <w:bookmarkStart w:id="5343" w:name="_Toc20207739"/>
      <w:bookmarkStart w:id="5344" w:name="_Toc27579622"/>
      <w:bookmarkStart w:id="5345" w:name="_Toc36116202"/>
      <w:bookmarkStart w:id="5346" w:name="_Toc45215085"/>
      <w:bookmarkStart w:id="5347" w:name="_Toc51866855"/>
      <w:bookmarkStart w:id="5348" w:name="_Toc202525306"/>
      <w:bookmarkEnd w:id="5342"/>
      <w:r w:rsidRPr="00C44D1B">
        <w:t>12.1</w:t>
      </w:r>
      <w:r w:rsidRPr="00C44D1B">
        <w:tab/>
        <w:t>General</w:t>
      </w:r>
      <w:bookmarkEnd w:id="5343"/>
      <w:bookmarkEnd w:id="5344"/>
      <w:bookmarkEnd w:id="5345"/>
      <w:bookmarkEnd w:id="5346"/>
      <w:bookmarkEnd w:id="5347"/>
      <w:bookmarkEnd w:id="5348"/>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3.4pt;height:205.3pt" o:ole="">
            <v:imagedata r:id="rId37" o:title=""/>
          </v:shape>
          <o:OLEObject Type="Embed" ProgID="Visio.Drawing.11" ShapeID="_x0000_i1036" DrawAspect="Content" ObjectID="_1813137912" r:id="rId38"/>
        </w:object>
      </w:r>
    </w:p>
    <w:p w14:paraId="7B7C49D7" w14:textId="77777777" w:rsidR="006A6727" w:rsidRPr="00C44D1B" w:rsidRDefault="006A6727" w:rsidP="006A6727">
      <w:pPr>
        <w:pStyle w:val="TF"/>
      </w:pPr>
      <w:bookmarkStart w:id="5349" w:name="_CRFigure12_11"/>
      <w:r w:rsidRPr="00C44D1B">
        <w:t>Figure </w:t>
      </w:r>
      <w:bookmarkEnd w:id="5349"/>
      <w:r w:rsidRPr="00C44D1B">
        <w:t>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5350" w:name="_CR12_2"/>
      <w:bookmarkStart w:id="5351" w:name="_Toc20207740"/>
      <w:bookmarkStart w:id="5352" w:name="_Toc27579623"/>
      <w:bookmarkStart w:id="5353" w:name="_Toc36116203"/>
      <w:bookmarkStart w:id="5354" w:name="_Toc45215086"/>
      <w:bookmarkStart w:id="5355" w:name="_Toc51866856"/>
      <w:bookmarkStart w:id="5356" w:name="_Toc202525307"/>
      <w:bookmarkEnd w:id="5350"/>
      <w:r w:rsidRPr="00C44D1B">
        <w:t>12.2</w:t>
      </w:r>
      <w:r w:rsidRPr="00C44D1B">
        <w:tab/>
        <w:t>Commands specific to MTs supporting USAT</w:t>
      </w:r>
      <w:bookmarkEnd w:id="5351"/>
      <w:bookmarkEnd w:id="5352"/>
      <w:bookmarkEnd w:id="5353"/>
      <w:bookmarkEnd w:id="5354"/>
      <w:bookmarkEnd w:id="5355"/>
      <w:bookmarkEnd w:id="5356"/>
    </w:p>
    <w:p w14:paraId="262D9000" w14:textId="77777777" w:rsidR="006A6727" w:rsidRPr="00C44D1B" w:rsidRDefault="006A6727" w:rsidP="00E26141">
      <w:pPr>
        <w:pStyle w:val="Heading3"/>
      </w:pPr>
      <w:bookmarkStart w:id="5357" w:name="_CR12_2_1"/>
      <w:bookmarkStart w:id="5358" w:name="_Toc20207741"/>
      <w:bookmarkStart w:id="5359" w:name="_Toc27579624"/>
      <w:bookmarkStart w:id="5360" w:name="_Toc36116204"/>
      <w:bookmarkStart w:id="5361" w:name="_Toc45215087"/>
      <w:bookmarkStart w:id="5362" w:name="_Toc51866857"/>
      <w:bookmarkStart w:id="5363" w:name="_Toc202525308"/>
      <w:bookmarkEnd w:id="5357"/>
      <w:r w:rsidRPr="00C44D1B">
        <w:t>12.2.1</w:t>
      </w:r>
      <w:r w:rsidRPr="00C44D1B">
        <w:tab/>
        <w:t xml:space="preserve">Read USAT </w:t>
      </w:r>
      <w:r w:rsidR="004B59AC" w:rsidRPr="00C44D1B">
        <w:t>p</w:t>
      </w:r>
      <w:r w:rsidRPr="00C44D1B">
        <w:t>rofile +CUSATR</w:t>
      </w:r>
      <w:bookmarkEnd w:id="5358"/>
      <w:bookmarkEnd w:id="5359"/>
      <w:bookmarkEnd w:id="5360"/>
      <w:bookmarkEnd w:id="5361"/>
      <w:bookmarkEnd w:id="5362"/>
      <w:bookmarkEnd w:id="5363"/>
    </w:p>
    <w:p w14:paraId="3CFA0919" w14:textId="77777777" w:rsidR="006A6727" w:rsidRPr="00C44D1B" w:rsidRDefault="006A6727" w:rsidP="006A6727">
      <w:pPr>
        <w:pStyle w:val="TH"/>
      </w:pPr>
      <w:bookmarkStart w:id="5364" w:name="_CRTable12_2_11"/>
      <w:r w:rsidRPr="00C44D1B">
        <w:t>Table </w:t>
      </w:r>
      <w:bookmarkEnd w:id="5364"/>
      <w:r w:rsidRPr="00C44D1B">
        <w:t>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5365" w:name="_MCCTEMPBM_CRPT80112718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5366" w:name="_MCCTEMPBM_CRPT80112719___7"/>
            <w:bookmarkEnd w:id="5365"/>
            <w:r w:rsidRPr="00C44D1B">
              <w:rPr>
                <w:rFonts w:ascii="Courier New" w:hAnsi="Courier New" w:cs="Courier New"/>
              </w:rPr>
              <w:t>+CUSATR=?</w:t>
            </w:r>
            <w:bookmarkEnd w:id="5366"/>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5367" w:name="_MCCTEMPBM_CRPT80112720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67"/>
          </w:p>
        </w:tc>
      </w:tr>
    </w:tbl>
    <w:p w14:paraId="659BCF12" w14:textId="77777777" w:rsidR="006A6727" w:rsidRPr="00C44D1B" w:rsidRDefault="006A6727" w:rsidP="006A6727">
      <w:pPr>
        <w:rPr>
          <w:b/>
        </w:rPr>
      </w:pPr>
    </w:p>
    <w:p w14:paraId="2563C839" w14:textId="77777777" w:rsidR="006A6727" w:rsidRPr="00C44D1B" w:rsidRDefault="006A6727" w:rsidP="006A6727">
      <w:bookmarkStart w:id="5368" w:name="_MCCTEMPBM_CRPT80112721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5368"/>
    <w:p w14:paraId="0004EEA7" w14:textId="77777777" w:rsidR="00D30FA5" w:rsidRPr="00C44D1B" w:rsidRDefault="006A6727" w:rsidP="00D30FA5">
      <w:r w:rsidRPr="00C44D1B">
        <w:lastRenderedPageBreak/>
        <w:t>Test command returns values supported as a compound value.</w:t>
      </w:r>
    </w:p>
    <w:p w14:paraId="58443C22" w14:textId="68B1A036" w:rsidR="006A6727" w:rsidRPr="00C44D1B" w:rsidRDefault="00D30FA5" w:rsidP="00D30FA5">
      <w:bookmarkStart w:id="5369" w:name="_MCCTEMPBM_CRPT8011272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69"/>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5370" w:name="_MCCTEMPBM_CRPT80112723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5371" w:name="_MCCTEMPBM_CRPT80112724___7"/>
      <w:bookmarkEnd w:id="5370"/>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5371"/>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5372" w:name="_MCCTEMPBM_CRPT80112725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5372"/>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5373" w:name="_CR12_2_2"/>
      <w:bookmarkStart w:id="5374" w:name="_Toc20207742"/>
      <w:bookmarkStart w:id="5375" w:name="_Toc27579625"/>
      <w:bookmarkStart w:id="5376" w:name="_Toc36116205"/>
      <w:bookmarkStart w:id="5377" w:name="_Toc45215088"/>
      <w:bookmarkStart w:id="5378" w:name="_Toc51866858"/>
      <w:bookmarkStart w:id="5379" w:name="_Toc202525309"/>
      <w:bookmarkEnd w:id="5373"/>
      <w:r w:rsidRPr="00C44D1B">
        <w:t>12.2.2</w:t>
      </w:r>
      <w:r w:rsidRPr="00C44D1B">
        <w:tab/>
        <w:t xml:space="preserve">Write USAT </w:t>
      </w:r>
      <w:r w:rsidR="004B59AC" w:rsidRPr="00C44D1B">
        <w:t>p</w:t>
      </w:r>
      <w:r w:rsidRPr="00C44D1B">
        <w:t>rofile +CUSATW</w:t>
      </w:r>
      <w:bookmarkEnd w:id="5374"/>
      <w:bookmarkEnd w:id="5375"/>
      <w:bookmarkEnd w:id="5376"/>
      <w:bookmarkEnd w:id="5377"/>
      <w:bookmarkEnd w:id="5378"/>
      <w:bookmarkEnd w:id="5379"/>
    </w:p>
    <w:p w14:paraId="6BAB914C" w14:textId="77777777" w:rsidR="006A6727" w:rsidRPr="00C44D1B" w:rsidRDefault="006A6727" w:rsidP="006A6727">
      <w:pPr>
        <w:pStyle w:val="TH"/>
      </w:pPr>
      <w:bookmarkStart w:id="5380" w:name="_CRTable12_2_21"/>
      <w:r w:rsidRPr="00C44D1B">
        <w:t>Table </w:t>
      </w:r>
      <w:bookmarkEnd w:id="5380"/>
      <w:r w:rsidRPr="00C44D1B">
        <w:t>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5381" w:name="_MCCTEMPBM_CRPT80112726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5382" w:name="_MCCTEMPBM_CRPT80112727___7"/>
            <w:bookmarkEnd w:id="5381"/>
            <w:r w:rsidRPr="00C44D1B">
              <w:rPr>
                <w:rFonts w:ascii="Courier New" w:hAnsi="Courier New" w:cs="Courier New"/>
              </w:rPr>
              <w:t>+CUSATW=?</w:t>
            </w:r>
            <w:bookmarkEnd w:id="5382"/>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5383" w:name="_MCCTEMPBM_CRPT80112728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83"/>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5384" w:name="_MCCTEMPBM_CRPT80112729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5384"/>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5385" w:name="_MCCTEMPBM_CRPT8011273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85"/>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5386" w:name="_MCCTEMPBM_CRPT80112731___7"/>
      <w:r w:rsidRPr="00C44D1B">
        <w:rPr>
          <w:rFonts w:ascii="Courier New" w:hAnsi="Courier New" w:cs="Courier New"/>
          <w:lang w:val="nb-NO"/>
        </w:rPr>
        <w:t>&lt;profile_storage&gt;</w:t>
      </w:r>
      <w:r w:rsidRPr="00C44D1B">
        <w:rPr>
          <w:lang w:val="nb-NO"/>
        </w:rPr>
        <w:t>: integer type.</w:t>
      </w:r>
    </w:p>
    <w:bookmarkEnd w:id="5386"/>
    <w:p w14:paraId="00E7BE5D" w14:textId="77777777" w:rsidR="006A6727" w:rsidRPr="00C44D1B" w:rsidRDefault="006A6727" w:rsidP="006A6727">
      <w:pPr>
        <w:pStyle w:val="B2"/>
        <w:rPr>
          <w:lang w:val="en-US"/>
        </w:rPr>
      </w:pPr>
      <w:r w:rsidRPr="00C44D1B">
        <w:rPr>
          <w:lang w:val="nb-NO"/>
        </w:rPr>
        <w:lastRenderedPageBreak/>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5387" w:name="_MCCTEMPBM_CRPT80112732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5387"/>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5388" w:name="_CR12_2_3"/>
      <w:bookmarkStart w:id="5389" w:name="_Toc20207743"/>
      <w:bookmarkStart w:id="5390" w:name="_Toc27579626"/>
      <w:bookmarkStart w:id="5391" w:name="_Toc36116206"/>
      <w:bookmarkStart w:id="5392" w:name="_Toc45215089"/>
      <w:bookmarkStart w:id="5393" w:name="_Toc51866859"/>
      <w:bookmarkStart w:id="5394" w:name="_Toc202525310"/>
      <w:bookmarkEnd w:id="5388"/>
      <w:r w:rsidRPr="00C44D1B">
        <w:t>12.2.3</w:t>
      </w:r>
      <w:r w:rsidRPr="00C44D1B">
        <w:tab/>
        <w:t>Profile download upon start-up +CUSATD</w:t>
      </w:r>
      <w:bookmarkEnd w:id="5389"/>
      <w:bookmarkEnd w:id="5390"/>
      <w:bookmarkEnd w:id="5391"/>
      <w:bookmarkEnd w:id="5392"/>
      <w:bookmarkEnd w:id="5393"/>
      <w:bookmarkEnd w:id="5394"/>
    </w:p>
    <w:p w14:paraId="02C345DF" w14:textId="77777777" w:rsidR="00DD2760" w:rsidRPr="00C44D1B" w:rsidRDefault="00DD2760" w:rsidP="00DD2760">
      <w:pPr>
        <w:pStyle w:val="TH"/>
      </w:pPr>
      <w:bookmarkStart w:id="5395" w:name="_CRTable12_2_31"/>
      <w:r w:rsidRPr="00C44D1B">
        <w:t>Table </w:t>
      </w:r>
      <w:bookmarkEnd w:id="5395"/>
      <w:r w:rsidRPr="00C44D1B">
        <w:t>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5396" w:name="_MCCTEMPBM_CRPT80112733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5397" w:name="_MCCTEMPBM_CRPT80112734___7" w:colFirst="0" w:colLast="0"/>
            <w:bookmarkEnd w:id="5396"/>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5398" w:name="_MCCTEMPBM_CRPT80112735___7"/>
            <w:bookmarkEnd w:id="5397"/>
            <w:r w:rsidRPr="00C44D1B">
              <w:rPr>
                <w:rFonts w:ascii="Courier New" w:hAnsi="Courier New" w:cs="Courier New"/>
              </w:rPr>
              <w:t>+CUSATD=?</w:t>
            </w:r>
            <w:bookmarkEnd w:id="5398"/>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5399" w:name="_MCCTEMPBM_CRPT80112736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5399"/>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5400" w:name="_MCCTEMPBM_CRPT80112737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5400"/>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5401" w:name="_MCCTEMPBM_CRPT80112738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5402" w:name="_MCCTEMPBM_CRPT80112739___7"/>
      <w:bookmarkEnd w:id="5401"/>
      <w:r w:rsidRPr="00C44D1B">
        <w:lastRenderedPageBreak/>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5402"/>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5403" w:name="_MCCTEMPBM_CRPT8011274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03"/>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5404" w:name="_MCCTEMPBM_CRPT80112741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5404"/>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5405" w:name="_MCCTEMPBM_CRPT80112742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5406" w:name="_MCCTEMPBM_CRPT80112743___7"/>
      <w:bookmarkEnd w:id="5405"/>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5407" w:name="_MCCTEMPBM_CRPT80112744___7"/>
      <w:bookmarkEnd w:id="5406"/>
      <w:r w:rsidRPr="00C44D1B">
        <w:rPr>
          <w:u w:val="single"/>
        </w:rPr>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5408" w:name="_MCCTEMPBM_CRPT80112745___7"/>
      <w:bookmarkEnd w:id="5407"/>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5408"/>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5409" w:name="_MCCTEMPBM_CRPT80112746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5409"/>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5410" w:name="_CR12_2_4"/>
      <w:bookmarkStart w:id="5411" w:name="_Toc20207744"/>
      <w:bookmarkStart w:id="5412" w:name="_Toc27579627"/>
      <w:bookmarkStart w:id="5413" w:name="_Toc36116207"/>
      <w:bookmarkStart w:id="5414" w:name="_Toc45215090"/>
      <w:bookmarkStart w:id="5415" w:name="_Toc51866860"/>
      <w:bookmarkStart w:id="5416" w:name="_Toc202525311"/>
      <w:bookmarkEnd w:id="5410"/>
      <w:r w:rsidRPr="00C44D1B">
        <w:t>12.2.</w:t>
      </w:r>
      <w:r w:rsidR="00DD2760" w:rsidRPr="00C44D1B">
        <w:t>4</w:t>
      </w:r>
      <w:r w:rsidRPr="00C44D1B">
        <w:tab/>
        <w:t>Activate USAT profile +CUSATA</w:t>
      </w:r>
      <w:bookmarkEnd w:id="5411"/>
      <w:bookmarkEnd w:id="5412"/>
      <w:bookmarkEnd w:id="5413"/>
      <w:bookmarkEnd w:id="5414"/>
      <w:bookmarkEnd w:id="5415"/>
      <w:bookmarkEnd w:id="5416"/>
    </w:p>
    <w:p w14:paraId="64CCE912" w14:textId="77777777" w:rsidR="006A6727" w:rsidRPr="00C44D1B" w:rsidRDefault="006A6727" w:rsidP="006A6727">
      <w:pPr>
        <w:pStyle w:val="TH"/>
      </w:pPr>
      <w:bookmarkStart w:id="5417" w:name="_CRTable12_2_41"/>
      <w:r w:rsidRPr="00C44D1B">
        <w:t>Table </w:t>
      </w:r>
      <w:bookmarkEnd w:id="5417"/>
      <w:r w:rsidRPr="00C44D1B">
        <w:t>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5418" w:name="_MCCTEMPBM_CRPT80112747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5419" w:name="_MCCTEMPBM_CRPT80112748___7"/>
            <w:bookmarkEnd w:id="5418"/>
            <w:r w:rsidRPr="00C44D1B">
              <w:rPr>
                <w:rFonts w:ascii="Courier New" w:hAnsi="Courier New" w:cs="Courier New"/>
              </w:rPr>
              <w:t>+CUSATA=?</w:t>
            </w:r>
            <w:bookmarkEnd w:id="5419"/>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5420" w:name="_MCCTEMPBM_CRPT80112749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5420"/>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5421" w:name="_MCCTEMPBM_CRPT80112750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w:t>
      </w:r>
      <w:r w:rsidR="00F64F37" w:rsidRPr="00C44D1B">
        <w:lastRenderedPageBreak/>
        <w:t xml:space="preserve">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5421"/>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t>Test command returns values supported as a compound value.</w:t>
      </w:r>
    </w:p>
    <w:p w14:paraId="3194CB92" w14:textId="7E0F35B6" w:rsidR="006A6727" w:rsidRPr="00C44D1B" w:rsidRDefault="006A6727" w:rsidP="006A6727">
      <w:bookmarkStart w:id="5422" w:name="_MCCTEMPBM_CRPT8011275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22"/>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5423" w:name="_MCCTEMPBM_CRPT80112752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5424" w:name="_MCCTEMPBM_CRPT80112753___7"/>
      <w:bookmarkEnd w:id="5423"/>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5424"/>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5425" w:name="_MCCTEMPBM_CRPT80112754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5426" w:name="_MCCTEMPBM_CRPT80112755___7"/>
      <w:bookmarkEnd w:id="5425"/>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5426"/>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5427" w:name="_MCCTEMPBM_CRPT80112756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5427"/>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5428" w:name="_MCCTEMPBM_CRPT80112757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5428"/>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5429" w:name="_MCCTEMPBM_CRPT80112758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5429"/>
    <w:p w14:paraId="1CCFA372" w14:textId="77777777" w:rsidR="006A6727" w:rsidRPr="00C44D1B" w:rsidRDefault="006A6727" w:rsidP="006A6727">
      <w:r w:rsidRPr="00C44D1B">
        <w:rPr>
          <w:b/>
          <w:bCs/>
        </w:rPr>
        <w:lastRenderedPageBreak/>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5430" w:name="_CR12_2_5"/>
      <w:bookmarkStart w:id="5431" w:name="_Toc20207745"/>
      <w:bookmarkStart w:id="5432" w:name="_Toc27579628"/>
      <w:bookmarkStart w:id="5433" w:name="_Toc36116208"/>
      <w:bookmarkStart w:id="5434" w:name="_Toc45215091"/>
      <w:bookmarkStart w:id="5435" w:name="_Toc51866861"/>
      <w:bookmarkStart w:id="5436" w:name="_Toc202525312"/>
      <w:bookmarkEnd w:id="5430"/>
      <w:r w:rsidRPr="00C44D1B">
        <w:t>12.2.</w:t>
      </w:r>
      <w:r w:rsidR="00DD2760" w:rsidRPr="00C44D1B">
        <w:t>5</w:t>
      </w:r>
      <w:r w:rsidRPr="00C44D1B">
        <w:tab/>
        <w:t>Send USAT terminal response +CUSATT</w:t>
      </w:r>
      <w:bookmarkEnd w:id="5431"/>
      <w:bookmarkEnd w:id="5432"/>
      <w:bookmarkEnd w:id="5433"/>
      <w:bookmarkEnd w:id="5434"/>
      <w:bookmarkEnd w:id="5435"/>
      <w:bookmarkEnd w:id="5436"/>
    </w:p>
    <w:p w14:paraId="2BB64768" w14:textId="77777777" w:rsidR="006A6727" w:rsidRPr="00C44D1B" w:rsidRDefault="006A6727" w:rsidP="006A6727">
      <w:pPr>
        <w:pStyle w:val="TH"/>
      </w:pPr>
      <w:bookmarkStart w:id="5437" w:name="_CRTable12_2_51"/>
      <w:r w:rsidRPr="00C44D1B">
        <w:t>Table </w:t>
      </w:r>
      <w:bookmarkEnd w:id="5437"/>
      <w:r w:rsidRPr="00C44D1B">
        <w:t>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5438" w:name="_MCCTEMPBM_CRPT80112759___2"/>
            <w:r w:rsidRPr="00C44D1B">
              <w:rPr>
                <w:rFonts w:ascii="Courier New" w:hAnsi="Courier New" w:cs="Courier New"/>
              </w:rPr>
              <w:t>+CUSATT=&lt;terminal_response&gt;</w:t>
            </w:r>
            <w:bookmarkEnd w:id="5438"/>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5439" w:name="_MCCTEMPBM_CRPT80112760___7"/>
            <w:r w:rsidRPr="00C44D1B">
              <w:rPr>
                <w:rFonts w:ascii="Courier New" w:hAnsi="Courier New" w:cs="Courier New"/>
                <w:i/>
                <w:iCs/>
              </w:rPr>
              <w:t>+CME ERROR: &lt;err&gt;</w:t>
            </w:r>
            <w:bookmarkEnd w:id="5439"/>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5440" w:name="_MCCTEMPBM_CRPT80112761___7" w:colFirst="0" w:colLast="0"/>
            <w:r w:rsidRPr="00C44D1B">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bookmarkEnd w:id="5440"/>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5441" w:name="_MCCTEMPBM_CRPT80112762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41"/>
    <w:p w14:paraId="08ED482B" w14:textId="77777777" w:rsidR="006A6727" w:rsidRPr="00C44D1B" w:rsidRDefault="006A6727" w:rsidP="006A6727">
      <w:pPr>
        <w:rPr>
          <w:b/>
        </w:rPr>
      </w:pPr>
      <w:r w:rsidRPr="00C44D1B">
        <w:rPr>
          <w:b/>
        </w:rPr>
        <w:t>Defined values</w:t>
      </w:r>
    </w:p>
    <w:p w14:paraId="11F655A4" w14:textId="77777777" w:rsidR="006A6727" w:rsidRPr="00C44D1B" w:rsidRDefault="006A6727" w:rsidP="006A6727">
      <w:pPr>
        <w:pStyle w:val="B1"/>
      </w:pPr>
      <w:bookmarkStart w:id="5442" w:name="_MCCTEMPBM_CRPT80112763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5442"/>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5443" w:name="_CR12_2_6"/>
      <w:bookmarkStart w:id="5444" w:name="_Toc20207746"/>
      <w:bookmarkStart w:id="5445" w:name="_Toc27579629"/>
      <w:bookmarkStart w:id="5446" w:name="_Toc36116209"/>
      <w:bookmarkStart w:id="5447" w:name="_Toc45215092"/>
      <w:bookmarkStart w:id="5448" w:name="_Toc51866862"/>
      <w:bookmarkStart w:id="5449" w:name="_Toc202525313"/>
      <w:bookmarkEnd w:id="5443"/>
      <w:r w:rsidRPr="00C44D1B">
        <w:t>12.2.</w:t>
      </w:r>
      <w:r w:rsidR="00DD2760" w:rsidRPr="00C44D1B">
        <w:t>6</w:t>
      </w:r>
      <w:r w:rsidRPr="00C44D1B">
        <w:tab/>
        <w:t>Send USAT envelope command +CUSATE</w:t>
      </w:r>
      <w:bookmarkEnd w:id="5444"/>
      <w:bookmarkEnd w:id="5445"/>
      <w:bookmarkEnd w:id="5446"/>
      <w:bookmarkEnd w:id="5447"/>
      <w:bookmarkEnd w:id="5448"/>
      <w:bookmarkEnd w:id="5449"/>
    </w:p>
    <w:p w14:paraId="5EAE372C" w14:textId="77777777" w:rsidR="006A6727" w:rsidRPr="00C44D1B" w:rsidRDefault="006A6727" w:rsidP="006A6727">
      <w:pPr>
        <w:pStyle w:val="TH"/>
      </w:pPr>
      <w:bookmarkStart w:id="5450" w:name="_CRTable12_2_61"/>
      <w:r w:rsidRPr="00C44D1B">
        <w:t>Table </w:t>
      </w:r>
      <w:bookmarkEnd w:id="5450"/>
      <w:r w:rsidRPr="00C44D1B">
        <w:t>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5451" w:name="_MCCTEMPBM_CRPT80112764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5452" w:name="_MCCTEMPBM_CRPT80112765___7" w:colFirst="0" w:colLast="0"/>
            <w:bookmarkEnd w:id="5451"/>
            <w:r w:rsidRPr="00C44D1B">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bookmarkEnd w:id="5452"/>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5453" w:name="_MCCTEMPBM_CRPT80112766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53"/>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5454" w:name="_MCCTEMPBM_CRPT80112767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5454"/>
    <w:p w14:paraId="3124FA1A" w14:textId="77777777" w:rsidR="00EA76BD" w:rsidRPr="00C44D1B" w:rsidRDefault="00EA76BD" w:rsidP="00EA76BD">
      <w:pPr>
        <w:pStyle w:val="B2"/>
      </w:pPr>
      <w:r w:rsidRPr="00C44D1B">
        <w:rPr>
          <w:u w:val="single"/>
        </w:rPr>
        <w:lastRenderedPageBreak/>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5455" w:name="_MCCTEMPBM_CRPT80112768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5455"/>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5456" w:name="_CR12_3"/>
      <w:bookmarkStart w:id="5457" w:name="_Toc20207747"/>
      <w:bookmarkStart w:id="5458" w:name="_Toc27579630"/>
      <w:bookmarkStart w:id="5459" w:name="_Toc36116210"/>
      <w:bookmarkStart w:id="5460" w:name="_Toc45215093"/>
      <w:bookmarkStart w:id="5461" w:name="_Toc51866863"/>
      <w:bookmarkStart w:id="5462" w:name="_Toc202525314"/>
      <w:bookmarkEnd w:id="5456"/>
      <w:r w:rsidRPr="00C44D1B">
        <w:t>12.3</w:t>
      </w:r>
      <w:r w:rsidRPr="00C44D1B">
        <w:tab/>
        <w:t>Informative examples</w:t>
      </w:r>
      <w:bookmarkEnd w:id="5457"/>
      <w:bookmarkEnd w:id="5458"/>
      <w:bookmarkEnd w:id="5459"/>
      <w:bookmarkEnd w:id="5460"/>
      <w:bookmarkEnd w:id="5461"/>
      <w:bookmarkEnd w:id="5462"/>
    </w:p>
    <w:p w14:paraId="49F9E2BF" w14:textId="77777777" w:rsidR="00D46DE4" w:rsidRPr="00C44D1B" w:rsidRDefault="00D46DE4" w:rsidP="00D46DE4">
      <w:r w:rsidRPr="00C44D1B">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lastRenderedPageBreak/>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79185F">
      <w:pPr>
        <w:rPr>
          <w:rFonts w:ascii="Calibri" w:hAnsi="Calibri"/>
          <w:color w:val="1F497D"/>
          <w:sz w:val="22"/>
          <w:szCs w:val="22"/>
        </w:rPr>
      </w:pPr>
      <w:bookmarkStart w:id="5463" w:name="_MCCTEMPBM_CRPT80112769___7"/>
    </w:p>
    <w:bookmarkEnd w:id="5463"/>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lastRenderedPageBreak/>
        <w:t>The next attempt to write a TE profile is successful.</w:t>
      </w:r>
    </w:p>
    <w:p w14:paraId="1EE997F2" w14:textId="77777777" w:rsidR="0079185F" w:rsidRPr="00C44D1B" w:rsidRDefault="0079185F" w:rsidP="0079185F">
      <w:pPr>
        <w:pStyle w:val="PL"/>
      </w:pPr>
      <w:r w:rsidRPr="00C44D1B">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5464" w:name="_CR13"/>
      <w:bookmarkStart w:id="5465" w:name="_Toc20207748"/>
      <w:bookmarkStart w:id="5466" w:name="_Toc27579631"/>
      <w:bookmarkStart w:id="5467" w:name="_Toc36116211"/>
      <w:bookmarkStart w:id="5468" w:name="_Toc45215094"/>
      <w:bookmarkStart w:id="5469" w:name="_Toc51866864"/>
      <w:bookmarkStart w:id="5470" w:name="_Toc202525315"/>
      <w:bookmarkEnd w:id="5464"/>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5465"/>
      <w:bookmarkEnd w:id="5466"/>
      <w:bookmarkEnd w:id="5467"/>
      <w:bookmarkEnd w:id="5468"/>
      <w:bookmarkEnd w:id="5469"/>
      <w:bookmarkEnd w:id="5470"/>
    </w:p>
    <w:p w14:paraId="07F445AD" w14:textId="77777777" w:rsidR="008300B8" w:rsidRPr="00C44D1B" w:rsidRDefault="008300B8" w:rsidP="00E26141">
      <w:pPr>
        <w:pStyle w:val="Heading2"/>
      </w:pPr>
      <w:bookmarkStart w:id="5471" w:name="_CR13_1"/>
      <w:bookmarkStart w:id="5472" w:name="_Toc20207749"/>
      <w:bookmarkStart w:id="5473" w:name="_Toc27579632"/>
      <w:bookmarkStart w:id="5474" w:name="_Toc36116212"/>
      <w:bookmarkStart w:id="5475" w:name="_Toc45215095"/>
      <w:bookmarkStart w:id="5476" w:name="_Toc51866865"/>
      <w:bookmarkStart w:id="5477" w:name="_Toc202525316"/>
      <w:bookmarkEnd w:id="5471"/>
      <w:r w:rsidRPr="00C44D1B">
        <w:t>13.1</w:t>
      </w:r>
      <w:r w:rsidRPr="00C44D1B">
        <w:tab/>
        <w:t>General</w:t>
      </w:r>
      <w:bookmarkEnd w:id="5472"/>
      <w:bookmarkEnd w:id="5473"/>
      <w:bookmarkEnd w:id="5474"/>
      <w:bookmarkEnd w:id="5475"/>
      <w:bookmarkEnd w:id="5476"/>
      <w:bookmarkEnd w:id="5477"/>
    </w:p>
    <w:p w14:paraId="4121A483" w14:textId="77777777" w:rsidR="008300B8" w:rsidRPr="00C44D1B" w:rsidRDefault="008300B8" w:rsidP="008300B8">
      <w:bookmarkStart w:id="5478" w:name="_MCCTEMPBM_CRPT80112770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5478"/>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5479" w:name="_CR13_2"/>
      <w:bookmarkStart w:id="5480" w:name="_Toc20207750"/>
      <w:bookmarkStart w:id="5481" w:name="_Toc27579633"/>
      <w:bookmarkStart w:id="5482" w:name="_Toc36116213"/>
      <w:bookmarkStart w:id="5483" w:name="_Toc45215096"/>
      <w:bookmarkStart w:id="5484" w:name="_Toc51866866"/>
      <w:bookmarkStart w:id="5485" w:name="_Toc202525317"/>
      <w:bookmarkEnd w:id="5479"/>
      <w:r w:rsidRPr="00C44D1B">
        <w:t>13.2</w:t>
      </w:r>
      <w:r w:rsidRPr="00C44D1B">
        <w:tab/>
        <w:t>Commands for dialling</w:t>
      </w:r>
      <w:bookmarkEnd w:id="5480"/>
      <w:bookmarkEnd w:id="5481"/>
      <w:bookmarkEnd w:id="5482"/>
      <w:bookmarkEnd w:id="5483"/>
      <w:bookmarkEnd w:id="5484"/>
      <w:bookmarkEnd w:id="5485"/>
    </w:p>
    <w:p w14:paraId="099E9C5D" w14:textId="77777777" w:rsidR="008300B8" w:rsidRPr="00C44D1B" w:rsidRDefault="008300B8" w:rsidP="00E26141">
      <w:pPr>
        <w:pStyle w:val="Heading3"/>
        <w:rPr>
          <w:lang w:val="en-US"/>
        </w:rPr>
      </w:pPr>
      <w:bookmarkStart w:id="5486" w:name="_CR13_2_1"/>
      <w:bookmarkStart w:id="5487" w:name="_Toc20207751"/>
      <w:bookmarkStart w:id="5488" w:name="_Toc27579634"/>
      <w:bookmarkStart w:id="5489" w:name="_Toc36116214"/>
      <w:bookmarkStart w:id="5490" w:name="_Toc45215097"/>
      <w:bookmarkStart w:id="5491" w:name="_Toc51866867"/>
      <w:bookmarkStart w:id="5492" w:name="_Toc202525318"/>
      <w:bookmarkEnd w:id="5486"/>
      <w:r w:rsidRPr="00C44D1B">
        <w:rPr>
          <w:lang w:val="en-US"/>
        </w:rPr>
        <w:t>13.2.1</w:t>
      </w:r>
      <w:r w:rsidRPr="00C44D1B">
        <w:rPr>
          <w:lang w:val="en-US"/>
        </w:rPr>
        <w:tab/>
        <w:t>Dial URI +CDU</w:t>
      </w:r>
      <w:bookmarkEnd w:id="5487"/>
      <w:bookmarkEnd w:id="5488"/>
      <w:bookmarkEnd w:id="5489"/>
      <w:bookmarkEnd w:id="5490"/>
      <w:bookmarkEnd w:id="5491"/>
      <w:bookmarkEnd w:id="5492"/>
    </w:p>
    <w:p w14:paraId="24E161D8" w14:textId="77777777" w:rsidR="008300B8" w:rsidRPr="00C44D1B" w:rsidRDefault="008300B8" w:rsidP="008300B8">
      <w:pPr>
        <w:pStyle w:val="TH"/>
      </w:pPr>
      <w:bookmarkStart w:id="5493" w:name="_CRTable13_2_11"/>
      <w:r w:rsidRPr="00C44D1B">
        <w:t>Table </w:t>
      </w:r>
      <w:bookmarkEnd w:id="5493"/>
      <w:r w:rsidRPr="00C44D1B">
        <w:t>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5494" w:name="_MCCTEMPBM_CRPT80112771___7" w:colFirst="0" w:colLast="0"/>
            <w:bookmarkStart w:id="5495" w:name="_MCCTEMPBM_CRPT80112777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5496" w:name="_MCCTEMPBM_CRPT80112772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5497" w:name="_MCCTEMPBM_CRPT80112773___7"/>
            <w:bookmarkEnd w:id="5496"/>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5498" w:name="_MCCTEMPBM_CRPT80112774___7"/>
            <w:bookmarkEnd w:id="5497"/>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5499" w:name="_MCCTEMPBM_CRPT80112775___7"/>
            <w:bookmarkEnd w:id="5498"/>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5500" w:name="_MCCTEMPBM_CRPT80112776___7"/>
            <w:bookmarkEnd w:id="5499"/>
            <w:r w:rsidRPr="00C44D1B">
              <w:rPr>
                <w:b/>
              </w:rPr>
              <w:t xml:space="preserve">when </w:t>
            </w:r>
            <w:r w:rsidRPr="00C44D1B">
              <w:rPr>
                <w:rFonts w:ascii="Courier New" w:hAnsi="Courier New"/>
                <w:b/>
              </w:rPr>
              <w:t>&lt;action&gt;</w:t>
            </w:r>
            <w:r w:rsidRPr="00C44D1B">
              <w:rPr>
                <w:b/>
              </w:rPr>
              <w:t>=1 and command unsuccessful:</w:t>
            </w:r>
          </w:p>
          <w:bookmarkEnd w:id="5500"/>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5501" w:name="_MCCTEMPBM_CRPT80112778___7"/>
            <w:bookmarkEnd w:id="5494"/>
            <w:bookmarkEnd w:id="5495"/>
            <w:r w:rsidRPr="00C44D1B">
              <w:rPr>
                <w:rFonts w:ascii="Courier New" w:hAnsi="Courier New"/>
              </w:rPr>
              <w:t>+CDU=?</w:t>
            </w:r>
            <w:bookmarkEnd w:id="5501"/>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5502" w:name="_MCCTEMPBM_CRPT80112779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5502"/>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5503" w:name="_MCCTEMPBM_CRPT80112780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lastRenderedPageBreak/>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5503"/>
    <w:p w14:paraId="110576EA" w14:textId="1C23D149" w:rsidR="00D05324" w:rsidRPr="00C44D1B" w:rsidRDefault="00D05324" w:rsidP="00D05324">
      <w:r w:rsidRPr="00C44D1B">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5504" w:name="_MCCTEMPBM_CRPT80112781___7"/>
      <w:r w:rsidRPr="00C44D1B">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04"/>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5505" w:name="_MCCTEMPBM_CRPT80112782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5506" w:name="_MCCTEMPBM_CRPT80112783___7"/>
      <w:bookmarkEnd w:id="5505"/>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5507" w:name="_MCCTEMPBM_CRPT80112784___7"/>
      <w:bookmarkEnd w:id="5506"/>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5508" w:name="_MCCTEMPBM_CRPT80112785___7"/>
      <w:bookmarkEnd w:id="5507"/>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5508"/>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5509" w:name="_MCCTEMPBM_CRPT80112786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5509"/>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5510" w:name="_MCCTEMPBM_CRPT80112787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5510"/>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5511" w:name="_MCCTEMPBM_CRPT80112788___7"/>
      <w:r w:rsidRPr="00C44D1B">
        <w:rPr>
          <w:rFonts w:ascii="Courier New" w:hAnsi="Courier New"/>
        </w:rPr>
        <w:t>&lt;type_of_call&gt;:</w:t>
      </w:r>
      <w:r w:rsidRPr="00C44D1B">
        <w:t xml:space="preserve"> integer type. Indicates type of call on per call basis.</w:t>
      </w:r>
    </w:p>
    <w:bookmarkEnd w:id="5511"/>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5512" w:name="_MCCTEMPBM_CRPT80112789___7"/>
      <w:r w:rsidRPr="00C44D1B">
        <w:rPr>
          <w:rFonts w:ascii="Courier New" w:hAnsi="Courier New" w:cs="Courier New"/>
        </w:rPr>
        <w:lastRenderedPageBreak/>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5513" w:name="_MCCTEMPBM_CRPT80112790___2"/>
      <w:bookmarkEnd w:id="5512"/>
      <w:r w:rsidRPr="00C44D1B">
        <w:rPr>
          <w:rFonts w:ascii="Courier New" w:hAnsi="Courier New"/>
        </w:rPr>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5514" w:name="_MCCTEMPBM_CRPT80112791___7"/>
      <w:bookmarkEnd w:id="5513"/>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5515" w:name="_MCCTEMPBM_CRPT80112792___7"/>
      <w:bookmarkEnd w:id="5514"/>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r w:rsidR="00D30FA5" w:rsidRPr="006B696F">
        <w:rPr>
          <w:lang w:val="fr-FR"/>
        </w:rPr>
        <w:t xml:space="preserve"> </w:t>
      </w:r>
      <w:r w:rsidR="00D30FA5" w:rsidRPr="00C44D1B">
        <w:t>The default value is implementation specific.</w:t>
      </w:r>
    </w:p>
    <w:bookmarkEnd w:id="5515"/>
    <w:p w14:paraId="74210E2A" w14:textId="7028C598" w:rsidR="00C94F84" w:rsidRPr="00C44D1B" w:rsidRDefault="00C94F84" w:rsidP="00C94F84">
      <w:pPr>
        <w:pStyle w:val="B2"/>
        <w:rPr>
          <w:lang w:val="en-US"/>
        </w:rPr>
      </w:pPr>
      <w:r w:rsidRPr="00C44D1B">
        <w:rPr>
          <w:lang w:val="en-US"/>
        </w:rPr>
        <w:t>1</w:t>
      </w:r>
      <w:r w:rsidR="00EA13CE" w:rsidRPr="00C44D1B">
        <w:rPr>
          <w:lang w:val="en-US"/>
        </w:rPr>
        <w:tab/>
      </w:r>
      <w:r w:rsidRPr="00C44D1B">
        <w:rPr>
          <w:lang w:val="en-US"/>
        </w:rPr>
        <w:t>MMTel</w:t>
      </w:r>
      <w:r w:rsidR="00E40E78"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33294716" w14:textId="77777777" w:rsidR="00C94F84" w:rsidRPr="00C44D1B" w:rsidRDefault="00C94F84" w:rsidP="00C94F84">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5198EB23" w14:textId="77777777" w:rsidR="00C94F84" w:rsidRPr="00C44D1B" w:rsidRDefault="00C94F84" w:rsidP="00C94F84">
      <w:pPr>
        <w:pStyle w:val="B1"/>
        <w:keepNext/>
        <w:keepLines/>
      </w:pPr>
      <w:bookmarkStart w:id="5516" w:name="_MCCTEMPBM_CRPT80112793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5517" w:name="_MCCTEMPBM_CRPT80112794___7"/>
      <w:bookmarkEnd w:id="5516"/>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5518" w:name="_MCCTEMPBM_CRPT80112795___7"/>
      <w:bookmarkEnd w:id="5517"/>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5519" w:name="_MCCTEMPBM_CRPT80112796___2"/>
      <w:bookmarkEnd w:id="5518"/>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5520" w:name="_MCCTEMPBM_CRPT80112797___7"/>
      <w:bookmarkEnd w:id="5519"/>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5521" w:name="_MCCTEMPBM_CRPT80112798___7"/>
      <w:bookmarkEnd w:id="5520"/>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5521"/>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5522" w:name="_CR13_2_2"/>
      <w:bookmarkStart w:id="5523" w:name="_Toc20207752"/>
      <w:bookmarkStart w:id="5524" w:name="_Toc27579635"/>
      <w:bookmarkStart w:id="5525" w:name="_Toc36116215"/>
      <w:bookmarkStart w:id="5526" w:name="_Toc45215098"/>
      <w:bookmarkStart w:id="5527" w:name="_Toc51866868"/>
      <w:bookmarkStart w:id="5528" w:name="_Toc202525319"/>
      <w:bookmarkEnd w:id="5522"/>
      <w:r w:rsidRPr="00C44D1B">
        <w:rPr>
          <w:lang w:val="en-US"/>
        </w:rPr>
        <w:lastRenderedPageBreak/>
        <w:t>13.2.2</w:t>
      </w:r>
      <w:r w:rsidRPr="00C44D1B">
        <w:rPr>
          <w:lang w:val="en-US"/>
        </w:rPr>
        <w:tab/>
        <w:t>Dial URI from phonebook +CDUP</w:t>
      </w:r>
      <w:bookmarkEnd w:id="5523"/>
      <w:bookmarkEnd w:id="5524"/>
      <w:bookmarkEnd w:id="5525"/>
      <w:bookmarkEnd w:id="5526"/>
      <w:bookmarkEnd w:id="5527"/>
      <w:bookmarkEnd w:id="5528"/>
    </w:p>
    <w:p w14:paraId="0F52B43A" w14:textId="77777777" w:rsidR="008300B8" w:rsidRPr="00C44D1B" w:rsidRDefault="008300B8" w:rsidP="008300B8">
      <w:pPr>
        <w:pStyle w:val="TH"/>
        <w:rPr>
          <w:lang w:val="en-US"/>
        </w:rPr>
      </w:pPr>
      <w:bookmarkStart w:id="5529" w:name="_CRTable13_2_21"/>
      <w:r w:rsidRPr="00C44D1B">
        <w:rPr>
          <w:lang w:val="en-US"/>
        </w:rPr>
        <w:t>Table </w:t>
      </w:r>
      <w:bookmarkEnd w:id="5529"/>
      <w:r w:rsidRPr="00C44D1B">
        <w:rPr>
          <w:lang w:val="en-US"/>
        </w:rPr>
        <w:t>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5530" w:name="_MCCTEMPBM_CRPT80112799___7" w:colFirst="0" w:colLast="0"/>
            <w:bookmarkStart w:id="5531" w:name="_MCCTEMPBM_CRPT80112800___7" w:colFirst="1" w:colLast="1"/>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5532" w:name="_MCCTEMPBM_CRPT80112801___7" w:colFirst="0" w:colLast="0"/>
            <w:bookmarkEnd w:id="5530"/>
            <w:bookmarkEnd w:id="5531"/>
            <w:r w:rsidRPr="00C44D1B">
              <w:rPr>
                <w:rFonts w:ascii="Courier New" w:hAnsi="Courier New"/>
              </w:rPr>
              <w:t>+CDUP=?</w:t>
            </w:r>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bookmarkEnd w:id="5532"/>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5533" w:name="_MCCTEMPBM_CRPT80112802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5533"/>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5534" w:name="_MCCTEMPBM_CRPT80112803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34"/>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5535" w:name="_MCCTEMPBM_CRPT80112804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5536" w:name="_MCCTEMPBM_CRPT80112805___7"/>
      <w:bookmarkEnd w:id="5535"/>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5536"/>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5537" w:name="_MCCTEMPBM_CRPT80112806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6B696F" w:rsidRDefault="00593799" w:rsidP="00593799">
      <w:pPr>
        <w:pStyle w:val="B1"/>
        <w:rPr>
          <w:rFonts w:ascii="Arial" w:hAnsi="Arial"/>
          <w:lang w:val="fr-FR"/>
        </w:rPr>
      </w:pPr>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p>
    <w:bookmarkEnd w:id="5537"/>
    <w:p w14:paraId="30611646" w14:textId="6B5EF5E0" w:rsidR="00593799" w:rsidRPr="00C44D1B" w:rsidRDefault="00593799" w:rsidP="00593799">
      <w:pPr>
        <w:pStyle w:val="B2"/>
        <w:rPr>
          <w:lang w:val="en-US"/>
        </w:rPr>
      </w:pPr>
      <w:r w:rsidRPr="00C44D1B">
        <w:rPr>
          <w:lang w:val="en-US"/>
        </w:rPr>
        <w:t>1</w:t>
      </w:r>
      <w:r w:rsidR="00EA13CE" w:rsidRPr="00C44D1B">
        <w:rPr>
          <w:lang w:val="en-US"/>
        </w:rPr>
        <w:tab/>
      </w:r>
      <w:r w:rsidRPr="00C44D1B">
        <w:rPr>
          <w:lang w:val="en-US"/>
        </w:rPr>
        <w:t>MMTel</w:t>
      </w:r>
      <w:r w:rsidR="00C935FA"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17A03EDE" w14:textId="77777777" w:rsidR="00593799" w:rsidRPr="00C44D1B" w:rsidRDefault="00593799" w:rsidP="00593799">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79989067" w14:textId="77777777" w:rsidR="00593799" w:rsidRPr="00C44D1B" w:rsidRDefault="00593799" w:rsidP="00593799">
      <w:pPr>
        <w:pStyle w:val="B1"/>
        <w:keepNext/>
        <w:keepLines/>
      </w:pPr>
      <w:bookmarkStart w:id="5538" w:name="_MCCTEMPBM_CRPT8011280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5538"/>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lastRenderedPageBreak/>
        <w:t>Optional</w:t>
      </w:r>
      <w:r w:rsidRPr="00C44D1B">
        <w:t>.</w:t>
      </w:r>
    </w:p>
    <w:p w14:paraId="426F2083" w14:textId="77777777" w:rsidR="00AA760E" w:rsidRPr="00C44D1B" w:rsidRDefault="00AA760E" w:rsidP="00E26141">
      <w:pPr>
        <w:pStyle w:val="Heading3"/>
      </w:pPr>
      <w:bookmarkStart w:id="5539" w:name="_CR13_2_3"/>
      <w:bookmarkStart w:id="5540" w:name="_Toc20207753"/>
      <w:bookmarkStart w:id="5541" w:name="_Toc27579636"/>
      <w:bookmarkStart w:id="5542" w:name="_Toc36116216"/>
      <w:bookmarkStart w:id="5543" w:name="_Toc45215099"/>
      <w:bookmarkStart w:id="5544" w:name="_Toc51866869"/>
      <w:bookmarkStart w:id="5545" w:name="_Toc202525320"/>
      <w:bookmarkEnd w:id="5539"/>
      <w:r w:rsidRPr="00C44D1B">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5540"/>
      <w:bookmarkEnd w:id="5541"/>
      <w:bookmarkEnd w:id="5542"/>
      <w:bookmarkEnd w:id="5543"/>
      <w:bookmarkEnd w:id="5544"/>
      <w:bookmarkEnd w:id="5545"/>
    </w:p>
    <w:p w14:paraId="3C3F083F" w14:textId="77777777" w:rsidR="00AA760E" w:rsidRPr="00C44D1B" w:rsidRDefault="00AA760E" w:rsidP="00AA760E">
      <w:pPr>
        <w:pStyle w:val="TH"/>
        <w:rPr>
          <w:lang w:val="fr-FR"/>
        </w:rPr>
      </w:pPr>
      <w:bookmarkStart w:id="5546" w:name="_CRTable13_2_31"/>
      <w:r w:rsidRPr="00C44D1B">
        <w:rPr>
          <w:lang w:val="fr-FR"/>
        </w:rPr>
        <w:t>Table </w:t>
      </w:r>
      <w:bookmarkEnd w:id="5546"/>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5547" w:name="_MCCTEMPBM_CRPT80112808___7" w:colFirst="0" w:colLast="1"/>
            <w:bookmarkStart w:id="5548" w:name="_MCCTEMPBM_CRPT80112812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5549" w:name="_MCCTEMPBM_CRPT80112809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5550" w:name="_MCCTEMPBM_CRPT80112810___7"/>
            <w:bookmarkEnd w:id="5549"/>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5551" w:name="_MCCTEMPBM_CRPT80112811___7"/>
            <w:bookmarkEnd w:id="5550"/>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5551"/>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5552" w:name="_MCCTEMPBM_CRPT80112813___7" w:colFirst="0" w:colLast="0"/>
            <w:bookmarkEnd w:id="5547"/>
            <w:bookmarkEnd w:id="5548"/>
            <w:r w:rsidRPr="00C44D1B">
              <w:rPr>
                <w:rFonts w:ascii="Courier New" w:hAnsi="Courier New"/>
              </w:rPr>
              <w:t>+CHC</w:t>
            </w:r>
            <w:r w:rsidR="00583EBC" w:rsidRPr="00C44D1B">
              <w:rPr>
                <w:rFonts w:ascii="Courier New" w:hAnsi="Courier New"/>
              </w:rPr>
              <w:t>S</w:t>
            </w:r>
            <w:r w:rsidRPr="00C44D1B">
              <w:rPr>
                <w:rFonts w:ascii="Courier New" w:hAnsi="Courier New"/>
              </w:rPr>
              <w:t>=?</w:t>
            </w:r>
          </w:p>
        </w:tc>
        <w:tc>
          <w:tcPr>
            <w:tcW w:w="4501" w:type="dxa"/>
          </w:tcPr>
          <w:p w14:paraId="5F1489C4" w14:textId="77777777" w:rsidR="00AA760E" w:rsidRPr="00C44D1B" w:rsidRDefault="00AA760E" w:rsidP="004F4186">
            <w:pPr>
              <w:spacing w:after="20"/>
              <w:rPr>
                <w:rFonts w:ascii="Courier New" w:hAnsi="Courier New"/>
              </w:rPr>
            </w:pPr>
          </w:p>
        </w:tc>
      </w:tr>
      <w:bookmarkEnd w:id="5552"/>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5553" w:name="_MCCTEMPBM_CRPT80112814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5554" w:name="_MCCTEMPBM_CRPT80112815___7"/>
      <w:bookmarkEnd w:id="5553"/>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5555" w:name="_MCCTEMPBM_CRPT80112816___7"/>
      <w:bookmarkEnd w:id="5554"/>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55"/>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5556" w:name="_MCCTEMPBM_CRPT80112817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5557" w:name="_MCCTEMPBM_CRPT80112818___7"/>
      <w:bookmarkEnd w:id="5556"/>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5558" w:name="_MCCTEMPBM_CRPT80112819___7"/>
      <w:bookmarkEnd w:id="5557"/>
      <w:r w:rsidRPr="00C44D1B">
        <w:rPr>
          <w:rFonts w:ascii="Courier New" w:hAnsi="Courier New"/>
          <w:lang w:val="en-US"/>
        </w:rPr>
        <w:t>&lt;cause&gt;</w:t>
      </w:r>
      <w:r w:rsidRPr="00C44D1B">
        <w:rPr>
          <w:lang w:val="en-US"/>
        </w:rPr>
        <w:t xml:space="preserve">: </w:t>
      </w:r>
      <w:r w:rsidRPr="00C44D1B">
        <w:t>integer type. Proposed cause value for call clearing.</w:t>
      </w:r>
    </w:p>
    <w:bookmarkEnd w:id="5558"/>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lastRenderedPageBreak/>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t>Implementation</w:t>
      </w:r>
    </w:p>
    <w:p w14:paraId="5ABD412B" w14:textId="77777777" w:rsidR="00AA760E" w:rsidRPr="00C44D1B" w:rsidRDefault="00AA760E" w:rsidP="00AA760E">
      <w:bookmarkStart w:id="5559" w:name="_MCCTEMPBM_CRPT80112820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5560" w:name="_CR13_2_4"/>
      <w:bookmarkStart w:id="5561" w:name="_Toc20207754"/>
      <w:bookmarkStart w:id="5562" w:name="_Toc27579637"/>
      <w:bookmarkStart w:id="5563" w:name="_Toc36116217"/>
      <w:bookmarkStart w:id="5564" w:name="_Toc45215100"/>
      <w:bookmarkStart w:id="5565" w:name="_Toc51866870"/>
      <w:bookmarkStart w:id="5566" w:name="_Toc202525321"/>
      <w:bookmarkEnd w:id="5559"/>
      <w:bookmarkEnd w:id="5560"/>
      <w:r w:rsidRPr="00C44D1B">
        <w:rPr>
          <w:lang w:val="en-US"/>
        </w:rPr>
        <w:t>13.2.4</w:t>
      </w:r>
      <w:r w:rsidRPr="00C44D1B">
        <w:rPr>
          <w:lang w:val="en-US"/>
        </w:rPr>
        <w:tab/>
        <w:t>Define media profile +CDEFMP</w:t>
      </w:r>
      <w:bookmarkEnd w:id="5561"/>
      <w:bookmarkEnd w:id="5562"/>
      <w:bookmarkEnd w:id="5563"/>
      <w:bookmarkEnd w:id="5564"/>
      <w:bookmarkEnd w:id="5565"/>
      <w:bookmarkEnd w:id="5566"/>
    </w:p>
    <w:p w14:paraId="45C65DCE" w14:textId="77777777" w:rsidR="00593799" w:rsidRPr="00C44D1B" w:rsidRDefault="00593799" w:rsidP="00593799">
      <w:pPr>
        <w:pStyle w:val="TH"/>
      </w:pPr>
      <w:bookmarkStart w:id="5567" w:name="_CRTable13_2_41"/>
      <w:r w:rsidRPr="00C44D1B">
        <w:t>Table </w:t>
      </w:r>
      <w:bookmarkEnd w:id="5567"/>
      <w:r w:rsidRPr="00C44D1B">
        <w:t>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C44D1B"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C44D1B" w:rsidRDefault="00593799" w:rsidP="00583EBC">
            <w:pPr>
              <w:spacing w:after="20"/>
              <w:rPr>
                <w:rFonts w:ascii="Courier New" w:hAnsi="Courier New"/>
              </w:rPr>
            </w:pPr>
            <w:bookmarkStart w:id="5568" w:name="_MCCTEMPBM_CRPT80112821___7" w:colFirst="0" w:colLast="1"/>
            <w:bookmarkStart w:id="5569" w:name="_MCCTEMPBM_CRPT80112823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5570" w:name="_MCCTEMPBM_CRPT80112822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5570"/>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5571" w:name="_MCCTEMPBM_CRPT80112824___7" w:colFirst="0" w:colLast="1"/>
            <w:bookmarkEnd w:id="5568"/>
            <w:bookmarkEnd w:id="5569"/>
            <w:r w:rsidRPr="00C44D1B">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77777777"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5572" w:name="_MCCTEMPBM_CRPT80112825___7"/>
            <w:bookmarkEnd w:id="5571"/>
            <w:r w:rsidRPr="00C44D1B">
              <w:rPr>
                <w:rFonts w:ascii="Courier New" w:hAnsi="Courier New"/>
              </w:rPr>
              <w:t>+CDEFMP=?</w:t>
            </w:r>
            <w:bookmarkEnd w:id="5572"/>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C44D1B" w:rsidRDefault="00593799" w:rsidP="00583EBC">
            <w:pPr>
              <w:rPr>
                <w:rFonts w:ascii="Courier New" w:hAnsi="Courier New"/>
              </w:rPr>
            </w:pPr>
            <w:bookmarkStart w:id="5573" w:name="_MCCTEMPBM_CRPT80112826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bookmarkEnd w:id="5573"/>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5574" w:name="_MCCTEMPBM_CRPT80112827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5574"/>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5575" w:name="_MCCTEMPBM_CRPT8011282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75"/>
    <w:p w14:paraId="4017D883" w14:textId="77777777" w:rsidR="00593799" w:rsidRPr="00C44D1B" w:rsidRDefault="00593799" w:rsidP="00326285">
      <w:pPr>
        <w:rPr>
          <w:b/>
        </w:rPr>
      </w:pPr>
      <w:r w:rsidRPr="00C44D1B">
        <w:rPr>
          <w:b/>
        </w:rPr>
        <w:t>Defined values</w:t>
      </w:r>
    </w:p>
    <w:p w14:paraId="6DD9F12E" w14:textId="77777777" w:rsidR="00593799" w:rsidRPr="00C44D1B" w:rsidRDefault="00593799" w:rsidP="00593799">
      <w:pPr>
        <w:pStyle w:val="B1"/>
        <w:keepNext/>
        <w:keepLines/>
      </w:pPr>
      <w:bookmarkStart w:id="5576" w:name="_MCCTEMPBM_CRPT80112829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5576"/>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lastRenderedPageBreak/>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5577" w:name="_MCCTEMPBM_CRPT8011283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5578" w:name="_MCCTEMPBM_CRPT80112831___7"/>
      <w:bookmarkEnd w:id="5577"/>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5579" w:name="_MCCTEMPBM_CRPT80112832___7"/>
      <w:bookmarkEnd w:id="5578"/>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5580" w:name="_MCCTEMPBM_CRPT80112833___7"/>
      <w:bookmarkEnd w:id="5579"/>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5580"/>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5581" w:name="_CR13_2_5"/>
      <w:bookmarkStart w:id="5582" w:name="_Toc20207755"/>
      <w:bookmarkStart w:id="5583" w:name="_Toc27579638"/>
      <w:bookmarkStart w:id="5584" w:name="_Toc36116218"/>
      <w:bookmarkStart w:id="5585" w:name="_Toc45215101"/>
      <w:bookmarkStart w:id="5586" w:name="_Toc51866871"/>
      <w:bookmarkStart w:id="5587" w:name="_Toc202525322"/>
      <w:bookmarkEnd w:id="5581"/>
      <w:r w:rsidRPr="00C44D1B">
        <w:rPr>
          <w:lang w:val="en-US"/>
        </w:rPr>
        <w:t>13.2.5</w:t>
      </w:r>
      <w:r w:rsidRPr="00C44D1B">
        <w:rPr>
          <w:lang w:val="en-US"/>
        </w:rPr>
        <w:tab/>
        <w:t>Control and modify media description +CCMMD</w:t>
      </w:r>
      <w:bookmarkEnd w:id="5582"/>
      <w:bookmarkEnd w:id="5583"/>
      <w:bookmarkEnd w:id="5584"/>
      <w:bookmarkEnd w:id="5585"/>
      <w:bookmarkEnd w:id="5586"/>
      <w:bookmarkEnd w:id="5587"/>
    </w:p>
    <w:p w14:paraId="630B5D3B" w14:textId="77777777" w:rsidR="00B36FAD" w:rsidRPr="00C44D1B" w:rsidRDefault="00B36FAD" w:rsidP="00B36FAD">
      <w:pPr>
        <w:pStyle w:val="TH"/>
      </w:pPr>
      <w:bookmarkStart w:id="5588" w:name="_CRTable13_2_51"/>
      <w:r w:rsidRPr="00C44D1B">
        <w:t>Table </w:t>
      </w:r>
      <w:bookmarkEnd w:id="5588"/>
      <w:r w:rsidRPr="00C44D1B">
        <w:t>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C44D1B"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C44D1B" w:rsidRDefault="00B36FAD" w:rsidP="00716779">
            <w:pPr>
              <w:spacing w:after="20"/>
              <w:rPr>
                <w:rFonts w:ascii="Courier New" w:hAnsi="Courier New"/>
              </w:rPr>
            </w:pPr>
            <w:bookmarkStart w:id="5589" w:name="_MCCTEMPBM_CRPT8011283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5590" w:name="_MCCTEMPBM_CRPT80112835___7" w:colFirst="0" w:colLast="0"/>
            <w:bookmarkEnd w:id="5589"/>
            <w:r w:rsidRPr="00C44D1B">
              <w:rPr>
                <w:rFonts w:ascii="Courier New" w:hAnsi="Courier New"/>
              </w:rPr>
              <w:lastRenderedPageBreak/>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5591" w:name="_MCCTEMPBM_CRPT80112836___7" w:colFirst="0" w:colLast="0"/>
            <w:bookmarkEnd w:id="5590"/>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C44D1B" w:rsidRDefault="00B36FAD" w:rsidP="00716779">
            <w:pPr>
              <w:rPr>
                <w:rFonts w:ascii="Courier New" w:hAnsi="Courier New"/>
                <w:lang w:val="en-US"/>
              </w:rPr>
            </w:pPr>
          </w:p>
        </w:tc>
      </w:tr>
      <w:bookmarkEnd w:id="5591"/>
    </w:tbl>
    <w:p w14:paraId="2AFDF137" w14:textId="77777777" w:rsidR="00B36FAD" w:rsidRPr="00C44D1B" w:rsidRDefault="00B36FAD" w:rsidP="00326285"/>
    <w:p w14:paraId="6B1B8C77" w14:textId="77777777" w:rsidR="00B36FAD" w:rsidRPr="00C44D1B" w:rsidRDefault="00B36FAD" w:rsidP="00326285">
      <w:pPr>
        <w:rPr>
          <w:b/>
        </w:rPr>
      </w:pPr>
      <w:r w:rsidRPr="00C44D1B">
        <w:rPr>
          <w:b/>
        </w:rPr>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5592" w:name="_MCCTEMPBM_CRPT80112837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5592"/>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B36FAD">
      <w:pPr>
        <w:pStyle w:val="B1"/>
        <w:keepNext/>
        <w:keepLines/>
        <w:rPr>
          <w:lang w:val="pt-BR"/>
        </w:rPr>
      </w:pPr>
      <w:bookmarkStart w:id="5593" w:name="_MCCTEMPBM_CRPT80112838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B36FAD">
      <w:pPr>
        <w:pStyle w:val="B1"/>
        <w:keepNext/>
        <w:keepLines/>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B36FAD">
      <w:pPr>
        <w:pStyle w:val="B1"/>
        <w:keepNext/>
        <w:keepLines/>
        <w:ind w:left="852"/>
        <w:rPr>
          <w:lang w:val="en-US"/>
        </w:rPr>
      </w:pPr>
      <w:bookmarkStart w:id="5594" w:name="_MCCTEMPBM_CRPT80112839___2"/>
      <w:bookmarkEnd w:id="5593"/>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B36FAD">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B36FAD">
      <w:pPr>
        <w:pStyle w:val="B1"/>
        <w:keepNext/>
        <w:keepLines/>
        <w:ind w:left="85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B36FAD">
      <w:pPr>
        <w:pStyle w:val="B1"/>
        <w:keepNext/>
        <w:keepLines/>
        <w:ind w:left="85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B36FAD">
      <w:pPr>
        <w:pStyle w:val="B2"/>
        <w:ind w:left="568"/>
        <w:rPr>
          <w:lang w:val="en-US"/>
        </w:rPr>
      </w:pPr>
      <w:bookmarkStart w:id="5595" w:name="_MCCTEMPBM_CRPT80112840___2"/>
      <w:bookmarkEnd w:id="5594"/>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bookmarkEnd w:id="5595"/>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t>Optional.</w:t>
      </w:r>
    </w:p>
    <w:p w14:paraId="748F034C" w14:textId="77777777" w:rsidR="00AA760E" w:rsidRPr="00C44D1B" w:rsidRDefault="00593799" w:rsidP="00E26141">
      <w:pPr>
        <w:pStyle w:val="Heading2"/>
      </w:pPr>
      <w:bookmarkStart w:id="5596" w:name="_CR13_3"/>
      <w:bookmarkStart w:id="5597" w:name="_Toc20207756"/>
      <w:bookmarkStart w:id="5598" w:name="_Toc27579639"/>
      <w:bookmarkStart w:id="5599" w:name="_Toc36116219"/>
      <w:bookmarkStart w:id="5600" w:name="_Toc45215102"/>
      <w:bookmarkStart w:id="5601" w:name="_Toc51866872"/>
      <w:bookmarkStart w:id="5602" w:name="_Toc202525323"/>
      <w:bookmarkEnd w:id="5596"/>
      <w:r w:rsidRPr="00C44D1B">
        <w:t>13.3</w:t>
      </w:r>
      <w:r w:rsidRPr="00C44D1B">
        <w:tab/>
      </w:r>
      <w:r w:rsidR="00AA760E" w:rsidRPr="00C44D1B">
        <w:t>Informative examples</w:t>
      </w:r>
      <w:bookmarkEnd w:id="5597"/>
      <w:bookmarkEnd w:id="5598"/>
      <w:bookmarkEnd w:id="5599"/>
      <w:bookmarkEnd w:id="5600"/>
      <w:bookmarkEnd w:id="5601"/>
      <w:bookmarkEnd w:id="5602"/>
    </w:p>
    <w:p w14:paraId="2D7E6BD4" w14:textId="77777777" w:rsidR="00AA760E" w:rsidRPr="00C44D1B" w:rsidRDefault="00583EBC" w:rsidP="00AA760E">
      <w:bookmarkStart w:id="5603" w:name="_MCCTEMPBM_CRPT80112841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w:t>
      </w:r>
      <w:r w:rsidR="00AA760E" w:rsidRPr="00C44D1B">
        <w:lastRenderedPageBreak/>
        <w:t xml:space="preserve">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5604" w:name="_MCCTEMPBM_CRPT80112842___7"/>
      <w:bookmarkEnd w:id="5603"/>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5605" w:name="_MCCTEMPBM_CRPT80112843___7"/>
      <w:bookmarkEnd w:id="5604"/>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5606" w:name="_MCCTEMPBM_CRPT80112844___7"/>
      <w:bookmarkEnd w:id="5605"/>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5607" w:name="_MCCTEMPBM_CRPT80112845___7"/>
      <w:bookmarkEnd w:id="5606"/>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5608" w:name="_MCCTEMPBM_CRPT80112846___7"/>
      <w:bookmarkEnd w:id="5607"/>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5609" w:name="_MCCTEMPBM_CRPT80112847___7"/>
      <w:bookmarkEnd w:id="5608"/>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5610" w:name="_MCCTEMPBM_CRPT80112848___7"/>
      <w:bookmarkEnd w:id="5609"/>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5610"/>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5611" w:name="_MCCTEMPBM_CRPT80112849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5612" w:name="_MCCTEMPBM_CRPT80112850___7"/>
      <w:bookmarkEnd w:id="5611"/>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5612"/>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5613" w:name="_MCCTEMPBM_CRPT80112851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5614" w:name="_MCCTEMPBM_CRPT80112852___7"/>
      <w:bookmarkEnd w:id="5613"/>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5614"/>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5615" w:name="_MCCTEMPBM_CRPT80112853___7"/>
    </w:p>
    <w:p w14:paraId="513F0925" w14:textId="77777777" w:rsidR="008A1821" w:rsidRPr="00C44D1B" w:rsidRDefault="008A1821" w:rsidP="008A1821">
      <w:bookmarkStart w:id="5616" w:name="_MCCTEMPBM_CRPT80112854___7"/>
      <w:bookmarkEnd w:id="5615"/>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5617" w:name="_MCCTEMPBM_CRPT80112855___7"/>
      <w:bookmarkEnd w:id="5616"/>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5618" w:name="_MCCTEMPBM_CRPT80112856___7"/>
      <w:bookmarkEnd w:id="5617"/>
    </w:p>
    <w:p w14:paraId="55956908" w14:textId="4B3BE4C8" w:rsidR="008A1821" w:rsidRPr="00C44D1B" w:rsidRDefault="00EA13CE" w:rsidP="008A1821">
      <w:pPr>
        <w:pStyle w:val="PL"/>
        <w:rPr>
          <w:rFonts w:ascii="Times New Roman" w:hAnsi="Times New Roman"/>
        </w:rPr>
      </w:pPr>
      <w:bookmarkStart w:id="5619" w:name="_MCCTEMPBM_CRPT80112857___7"/>
      <w:bookmarkEnd w:id="5618"/>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5620" w:name="_MCCTEMPBM_CRPT80112858___7"/>
      <w:bookmarkEnd w:id="5619"/>
    </w:p>
    <w:p w14:paraId="5DBD9419" w14:textId="7D95B246" w:rsidR="008A1821" w:rsidRPr="00C44D1B" w:rsidRDefault="008A1821" w:rsidP="008A1821">
      <w:pPr>
        <w:pStyle w:val="PL"/>
        <w:rPr>
          <w:rFonts w:ascii="Times New Roman" w:hAnsi="Times New Roman"/>
        </w:rPr>
      </w:pPr>
      <w:bookmarkStart w:id="5621" w:name="_MCCTEMPBM_CRPT80112859___7"/>
      <w:bookmarkEnd w:id="5620"/>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5621"/>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5622" w:name="_MCCTEMPBM_CRPT80112860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22"/>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5623" w:name="_MCCTEMPBM_CRPT80112861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5623"/>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5624" w:name="_MCCTEMPBM_CRPT80112862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5624"/>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5625" w:name="_MCCTEMPBM_CRPT80112863___7"/>
    </w:p>
    <w:p w14:paraId="1233296A" w14:textId="77777777" w:rsidR="008A1821" w:rsidRPr="00C44D1B" w:rsidRDefault="008A1821" w:rsidP="008A1821">
      <w:pPr>
        <w:pStyle w:val="PL"/>
        <w:rPr>
          <w:rFonts w:ascii="Times New Roman" w:hAnsi="Times New Roman"/>
          <w:lang w:val="en-US"/>
        </w:rPr>
      </w:pPr>
      <w:bookmarkStart w:id="5626" w:name="_MCCTEMPBM_CRPT80112864___7"/>
      <w:bookmarkEnd w:id="5625"/>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5627" w:name="_MCCTEMPBM_CRPT80112865___7"/>
      <w:bookmarkEnd w:id="5626"/>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5628" w:name="_MCCTEMPBM_CRPT80112866___7"/>
      <w:bookmarkEnd w:id="5627"/>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5629" w:name="_MCCTEMPBM_CRPT80112867___7"/>
      <w:bookmarkEnd w:id="5628"/>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29"/>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5630" w:name="_MCCTEMPBM_CRPT80112868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5631" w:name="_MCCTEMPBM_CRPT80112869___7"/>
      <w:bookmarkEnd w:id="5630"/>
    </w:p>
    <w:p w14:paraId="5D47592B" w14:textId="65BD2550" w:rsidR="00B36FAD" w:rsidRPr="00C44D1B" w:rsidRDefault="00EA13CE" w:rsidP="00B36FAD">
      <w:pPr>
        <w:pStyle w:val="PL"/>
        <w:rPr>
          <w:rFonts w:ascii="Times New Roman" w:hAnsi="Times New Roman"/>
        </w:rPr>
      </w:pPr>
      <w:bookmarkStart w:id="5632" w:name="_MCCTEMPBM_CRPT80112870___7"/>
      <w:bookmarkEnd w:id="5631"/>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5633" w:name="_MCCTEMPBM_CRPT80112871___7"/>
      <w:bookmarkEnd w:id="5632"/>
    </w:p>
    <w:p w14:paraId="228BD78B" w14:textId="2BDF68AB" w:rsidR="00B36FAD" w:rsidRPr="00C44D1B" w:rsidRDefault="00B36FAD" w:rsidP="00B36FAD">
      <w:pPr>
        <w:pStyle w:val="PL"/>
        <w:rPr>
          <w:rFonts w:ascii="Times New Roman" w:hAnsi="Times New Roman"/>
        </w:rPr>
      </w:pPr>
      <w:bookmarkStart w:id="5634" w:name="_MCCTEMPBM_CRPT80112872___7"/>
      <w:bookmarkEnd w:id="5633"/>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5635" w:name="_MCCTEMPBM_CRPT80112873___7"/>
      <w:bookmarkEnd w:id="5634"/>
    </w:p>
    <w:p w14:paraId="3C51DE2F" w14:textId="237883E9" w:rsidR="002A7868" w:rsidRPr="00C44D1B" w:rsidRDefault="00B36FAD" w:rsidP="002A7868">
      <w:pPr>
        <w:pStyle w:val="PL"/>
        <w:rPr>
          <w:rFonts w:ascii="Times New Roman" w:hAnsi="Times New Roman"/>
        </w:rPr>
      </w:pPr>
      <w:bookmarkStart w:id="5636" w:name="_MCCTEMPBM_CRPT80112874___7"/>
      <w:bookmarkEnd w:id="5635"/>
      <w:r w:rsidRPr="00C44D1B">
        <w:rPr>
          <w:rFonts w:cs="Courier New"/>
          <w:lang w:val="en-US"/>
        </w:rPr>
        <w:lastRenderedPageBreak/>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5637" w:name="_MCCTEMPBM_CRPT80112875___7"/>
      <w:bookmarkEnd w:id="5636"/>
    </w:p>
    <w:bookmarkEnd w:id="5637"/>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5638" w:name="_MCCTEMPBM_CRPT80112876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5638"/>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5639" w:name="_MCCTEMPBM_CRPT8011287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5639"/>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5640" w:name="_MCCTEMPBM_CRPT80112878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40"/>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5641" w:name="_MCCTEMPBM_CRPT80112879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5641"/>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5642" w:name="_MCCTEMPBM_CRPT8011288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5642"/>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5643" w:name="_MCCTEMPBM_CRPT8011288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5643"/>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5644" w:name="_MCCTEMPBM_CRPT80112882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5644"/>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5645" w:name="_MCCTEMPBM_CRPT80112883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5645"/>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5646" w:name="_MCCTEMPBM_CRPT80112884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5646"/>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5647" w:name="_MCCTEMPBM_CRPT80112885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5647"/>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5648" w:name="_MCCTEMPBM_CRPT80112886___7"/>
    </w:p>
    <w:p w14:paraId="5A20EF5C" w14:textId="77777777" w:rsidR="00B36FAD" w:rsidRPr="00C44D1B" w:rsidRDefault="00B36FAD" w:rsidP="00B36FAD">
      <w:pPr>
        <w:pStyle w:val="PL"/>
        <w:rPr>
          <w:rFonts w:ascii="Times New Roman" w:hAnsi="Times New Roman"/>
          <w:lang w:val="en-US"/>
        </w:rPr>
      </w:pPr>
      <w:bookmarkStart w:id="5649" w:name="_MCCTEMPBM_CRPT80112887___7"/>
      <w:bookmarkEnd w:id="5648"/>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5649"/>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5650" w:name="_MCCTEMPBM_CRPT80112888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5651" w:name="_MCCTEMPBM_CRPT80112889___7"/>
      <w:bookmarkEnd w:id="5650"/>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5652" w:name="_MCCTEMPBM_CRPT80112890___7"/>
      <w:bookmarkEnd w:id="5651"/>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5653" w:name="_MCCTEMPBM_CRPT80112891___7"/>
      <w:bookmarkEnd w:id="5652"/>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5654" w:name="_MCCTEMPBM_CRPT80112892___7"/>
      <w:bookmarkEnd w:id="5653"/>
    </w:p>
    <w:bookmarkEnd w:id="5654"/>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5655" w:name="_MCCTEMPBM_CRPT80112893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5656" w:name="_MCCTEMPBM_CRPT80112894___7"/>
      <w:bookmarkEnd w:id="5655"/>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5656"/>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5657" w:name="_MCCTEMPBM_CRPT80112895___7"/>
    </w:p>
    <w:p w14:paraId="052C2B35" w14:textId="1ADB6A31" w:rsidR="00B50BEA" w:rsidRPr="00C44D1B" w:rsidRDefault="00B50BEA" w:rsidP="00B50BEA">
      <w:pPr>
        <w:pStyle w:val="PL"/>
        <w:rPr>
          <w:rFonts w:ascii="Times New Roman" w:hAnsi="Times New Roman"/>
          <w:lang w:val="en-US"/>
        </w:rPr>
      </w:pPr>
      <w:bookmarkStart w:id="5658" w:name="_MCCTEMPBM_CRPT80112896___7"/>
      <w:bookmarkEnd w:id="5657"/>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658"/>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5659" w:name="_MCCTEMPBM_CRPT80112897___7"/>
    </w:p>
    <w:bookmarkEnd w:id="5659"/>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5660" w:name="_MCCTEMPBM_CRPT80112898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5661" w:name="_MCCTEMPBM_CRPT80112899___7"/>
      <w:bookmarkEnd w:id="5660"/>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5662" w:name="_MCCTEMPBM_CRPT80112900___7"/>
      <w:bookmarkEnd w:id="5661"/>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62"/>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5663" w:name="_MCCTEMPBM_CRPT80112901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lastRenderedPageBreak/>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5664" w:name="_MCCTEMPBM_CRPT80112902___7"/>
      <w:bookmarkEnd w:id="5663"/>
    </w:p>
    <w:p w14:paraId="7AB22646" w14:textId="0A25F377" w:rsidR="00B50BEA" w:rsidRPr="00C44D1B" w:rsidRDefault="00EA13CE" w:rsidP="00B50BEA">
      <w:pPr>
        <w:pStyle w:val="PL"/>
        <w:rPr>
          <w:rFonts w:ascii="Times New Roman" w:hAnsi="Times New Roman"/>
        </w:rPr>
      </w:pPr>
      <w:bookmarkStart w:id="5665" w:name="_MCCTEMPBM_CRPT80112903___7"/>
      <w:bookmarkEnd w:id="5664"/>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5666" w:name="_MCCTEMPBM_CRPT80112904___7"/>
      <w:bookmarkEnd w:id="5665"/>
    </w:p>
    <w:p w14:paraId="2520B7EA" w14:textId="7904CAD9" w:rsidR="00B50BEA" w:rsidRPr="00C44D1B" w:rsidRDefault="00B50BEA" w:rsidP="00B50BEA">
      <w:pPr>
        <w:pStyle w:val="PL"/>
        <w:rPr>
          <w:rFonts w:ascii="Times New Roman" w:hAnsi="Times New Roman"/>
        </w:rPr>
      </w:pPr>
      <w:bookmarkStart w:id="5667" w:name="_MCCTEMPBM_CRPT80112905___7"/>
      <w:bookmarkEnd w:id="5666"/>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5668" w:name="_MCCTEMPBM_CRPT80112906___7"/>
      <w:bookmarkEnd w:id="5667"/>
    </w:p>
    <w:p w14:paraId="6B255527" w14:textId="7FF23952" w:rsidR="00B50BEA" w:rsidRPr="00C44D1B" w:rsidRDefault="00B50BEA" w:rsidP="00B50BEA">
      <w:pPr>
        <w:pStyle w:val="PL"/>
        <w:rPr>
          <w:rFonts w:ascii="Times New Roman" w:hAnsi="Times New Roman"/>
        </w:rPr>
      </w:pPr>
      <w:bookmarkStart w:id="5669" w:name="_MCCTEMPBM_CRPT80112907___7"/>
      <w:bookmarkEnd w:id="5668"/>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5670" w:name="_MCCTEMPBM_CRPT80112908___7"/>
      <w:bookmarkEnd w:id="5669"/>
    </w:p>
    <w:bookmarkEnd w:id="5670"/>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5671" w:name="_MCCTEMPBM_CRPT80112909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5671"/>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5672" w:name="_MCCTEMPBM_CRPT8011291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5672"/>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5673" w:name="_MCCTEMPBM_CRPT80112911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73"/>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5674" w:name="_MCCTEMPBM_CRPT80112912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5674"/>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5675" w:name="_MCCTEMPBM_CRPT80112913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5675"/>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5676" w:name="_MCCTEMPBM_CRPT80112914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5676"/>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5677" w:name="_MCCTEMPBM_CRPT80112915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5678" w:name="_MCCTEMPBM_CRPT80112916___7"/>
      <w:bookmarkEnd w:id="5677"/>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5679" w:name="_MCCTEMPBM_CRPT80112917___7"/>
      <w:bookmarkEnd w:id="5678"/>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5679"/>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5680" w:name="_MCCTEMPBM_CRPT80112918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5681" w:name="_MCCTEMPBM_CRPT80112919___7"/>
      <w:bookmarkEnd w:id="5680"/>
    </w:p>
    <w:p w14:paraId="1D306595" w14:textId="250F3B05" w:rsidR="00B36FAD" w:rsidRPr="00C44D1B" w:rsidRDefault="00EA13CE" w:rsidP="00B36FAD">
      <w:pPr>
        <w:pStyle w:val="PL"/>
        <w:rPr>
          <w:rFonts w:ascii="Times New Roman" w:hAnsi="Times New Roman"/>
          <w:lang w:val="en-US"/>
        </w:rPr>
      </w:pPr>
      <w:bookmarkStart w:id="5682" w:name="_MCCTEMPBM_CRPT80112920___7"/>
      <w:bookmarkEnd w:id="5681"/>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5683" w:name="_MCCTEMPBM_CRPT80112921___7"/>
      <w:bookmarkEnd w:id="5682"/>
    </w:p>
    <w:p w14:paraId="2CBC89DC" w14:textId="43040B6F" w:rsidR="00B36FAD" w:rsidRPr="00C44D1B" w:rsidRDefault="00B36FAD" w:rsidP="00B36FAD">
      <w:pPr>
        <w:pStyle w:val="PL"/>
        <w:rPr>
          <w:rFonts w:ascii="Times New Roman" w:hAnsi="Times New Roman"/>
          <w:lang w:val="en-US"/>
        </w:rPr>
      </w:pPr>
      <w:bookmarkStart w:id="5684" w:name="_MCCTEMPBM_CRPT80112922___7"/>
      <w:bookmarkEnd w:id="5683"/>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5684"/>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5685" w:name="_MCCTEMPBM_CRPT8011292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5685"/>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5686" w:name="_MCCTEMPBM_CRPT8011292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5686"/>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5687" w:name="_MCCTEMPBM_CRPT80112925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5688" w:name="_MCCTEMPBM_CRPT80112926___7"/>
      <w:bookmarkEnd w:id="5687"/>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5688"/>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5689" w:name="_MCCTEMPBM_CRPT80112927___7"/>
    </w:p>
    <w:p w14:paraId="412C745C" w14:textId="6B36D2DA" w:rsidR="00B36FAD" w:rsidRPr="00C44D1B" w:rsidRDefault="00B36FAD" w:rsidP="00B36FAD">
      <w:pPr>
        <w:pStyle w:val="PL"/>
        <w:rPr>
          <w:rFonts w:ascii="Times New Roman" w:hAnsi="Times New Roman"/>
          <w:lang w:val="en-US"/>
        </w:rPr>
      </w:pPr>
      <w:bookmarkStart w:id="5690" w:name="_MCCTEMPBM_CRPT80112928___7"/>
      <w:bookmarkEnd w:id="5689"/>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5691" w:name="_MCCTEMPBM_CRPT80112929___7"/>
      <w:bookmarkEnd w:id="5690"/>
    </w:p>
    <w:bookmarkEnd w:id="5691"/>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5692" w:name="_MCCTEMPBM_CRPT80112930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5693" w:name="_MCCTEMPBM_CRPT80112931___7"/>
      <w:bookmarkEnd w:id="5692"/>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5694" w:name="_MCCTEMPBM_CRPT80112932___7"/>
      <w:bookmarkEnd w:id="5693"/>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5695" w:name="_MCCTEMPBM_CRPT80112933___7"/>
      <w:bookmarkEnd w:id="5694"/>
    </w:p>
    <w:bookmarkEnd w:id="5695"/>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5696" w:name="_MCCTEMPBM_CRPT80112934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5697" w:name="_MCCTEMPBM_CRPT80112935___7"/>
      <w:bookmarkEnd w:id="5696"/>
      <w:r w:rsidRPr="00C44D1B">
        <w:rPr>
          <w:rFonts w:cs="Courier New"/>
          <w:lang w:val="en-US"/>
        </w:rPr>
        <w:lastRenderedPageBreak/>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697"/>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5698" w:name="_MCCTEMPBM_CRPT80112936___7"/>
    </w:p>
    <w:p w14:paraId="74914286" w14:textId="4602B92E" w:rsidR="00B36FAD" w:rsidRPr="00C44D1B" w:rsidRDefault="00B36FAD" w:rsidP="00B36FAD">
      <w:pPr>
        <w:pStyle w:val="PL"/>
        <w:rPr>
          <w:rFonts w:ascii="Times New Roman" w:hAnsi="Times New Roman"/>
          <w:lang w:val="en-US"/>
        </w:rPr>
      </w:pPr>
      <w:bookmarkStart w:id="5699" w:name="_MCCTEMPBM_CRPT80112937___7"/>
      <w:bookmarkEnd w:id="5698"/>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5699"/>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5700" w:name="_MCCTEMPBM_CRPT80112938___7"/>
    </w:p>
    <w:bookmarkEnd w:id="5700"/>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5701" w:name="_MCCTEMPBM_CRPT8011293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5702" w:name="_MCCTEMPBM_CRPT80112940___7"/>
      <w:bookmarkEnd w:id="5701"/>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702"/>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5703" w:name="_MCCTEMPBM_CRPT80112941___7"/>
    </w:p>
    <w:p w14:paraId="14DD1A0C" w14:textId="77777777" w:rsidR="00B36FAD" w:rsidRPr="00C44D1B" w:rsidRDefault="00B36FAD" w:rsidP="00B36FAD">
      <w:pPr>
        <w:pStyle w:val="PL"/>
        <w:rPr>
          <w:rFonts w:ascii="Times New Roman" w:hAnsi="Times New Roman"/>
          <w:lang w:val="en-US"/>
        </w:rPr>
      </w:pPr>
      <w:bookmarkStart w:id="5704" w:name="_MCCTEMPBM_CRPT80112942___7"/>
      <w:bookmarkEnd w:id="5703"/>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5705" w:name="_MCCTEMPBM_CRPT80112943___7"/>
      <w:bookmarkEnd w:id="5704"/>
    </w:p>
    <w:p w14:paraId="1CB1526A" w14:textId="77777777" w:rsidR="00B36FAD" w:rsidRPr="00C44D1B" w:rsidRDefault="00B36FAD" w:rsidP="00B36FAD">
      <w:pPr>
        <w:rPr>
          <w:lang w:val="en-US"/>
        </w:rPr>
      </w:pPr>
      <w:bookmarkStart w:id="5706" w:name="_MCCTEMPBM_CRPT80112944___7"/>
      <w:bookmarkEnd w:id="5705"/>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5707" w:name="_MCCTEMPBM_CRPT80112945___7"/>
      <w:bookmarkEnd w:id="5706"/>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5707"/>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5708" w:name="_MCCTEMPBM_CRPT80112946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5709" w:name="_MCCTEMPBM_CRPT80112947___7"/>
      <w:bookmarkEnd w:id="5708"/>
    </w:p>
    <w:p w14:paraId="0B18DEB9" w14:textId="5E90870B" w:rsidR="00B36FAD" w:rsidRPr="00C44D1B" w:rsidRDefault="00EA13CE" w:rsidP="00B36FAD">
      <w:pPr>
        <w:pStyle w:val="PL"/>
        <w:rPr>
          <w:rFonts w:ascii="Times New Roman" w:hAnsi="Times New Roman"/>
          <w:lang w:val="en-US"/>
        </w:rPr>
      </w:pPr>
      <w:bookmarkStart w:id="5710" w:name="_MCCTEMPBM_CRPT80112948___7"/>
      <w:bookmarkEnd w:id="5709"/>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5711" w:name="_MCCTEMPBM_CRPT80112949___7"/>
      <w:bookmarkEnd w:id="5710"/>
    </w:p>
    <w:p w14:paraId="2DE2EE65" w14:textId="19995C7F" w:rsidR="00B36FAD" w:rsidRPr="00C44D1B" w:rsidRDefault="00B36FAD" w:rsidP="00B36FAD">
      <w:pPr>
        <w:pStyle w:val="PL"/>
        <w:rPr>
          <w:rFonts w:ascii="Times New Roman" w:hAnsi="Times New Roman"/>
          <w:lang w:val="en-US"/>
        </w:rPr>
      </w:pPr>
      <w:bookmarkStart w:id="5712" w:name="_MCCTEMPBM_CRPT80112950___7"/>
      <w:bookmarkEnd w:id="5711"/>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5712"/>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5713" w:name="_MCCTEMPBM_CRPT80112951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5713"/>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5714" w:name="_MCCTEMPBM_CRPT80112952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5715" w:name="_MCCTEMPBM_CRPT80112953___7"/>
      <w:bookmarkEnd w:id="5714"/>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5716" w:name="_MCCTEMPBM_CRPT80112954___7"/>
      <w:bookmarkEnd w:id="5715"/>
    </w:p>
    <w:p w14:paraId="54AB5662" w14:textId="77777777" w:rsidR="00B36FAD" w:rsidRPr="00C44D1B" w:rsidRDefault="00B36FAD" w:rsidP="00B36FAD">
      <w:pPr>
        <w:pStyle w:val="PL"/>
        <w:rPr>
          <w:rFonts w:ascii="Times New Roman" w:hAnsi="Times New Roman"/>
          <w:lang w:val="en-US"/>
        </w:rPr>
      </w:pPr>
      <w:bookmarkStart w:id="5717" w:name="_MCCTEMPBM_CRPT80112955___7"/>
      <w:bookmarkEnd w:id="5716"/>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5718" w:name="_MCCTEMPBM_CRPT80112956___7"/>
      <w:bookmarkEnd w:id="5717"/>
    </w:p>
    <w:p w14:paraId="2C3CD9F3" w14:textId="1CB1C1CF" w:rsidR="00B36FAD" w:rsidRPr="00C44D1B" w:rsidRDefault="00B36FAD" w:rsidP="00B36FAD">
      <w:pPr>
        <w:pStyle w:val="PL"/>
        <w:rPr>
          <w:rFonts w:ascii="Times New Roman" w:hAnsi="Times New Roman"/>
          <w:lang w:val="en-US"/>
        </w:rPr>
      </w:pPr>
      <w:bookmarkStart w:id="5719" w:name="_MCCTEMPBM_CRPT80112957___7"/>
      <w:bookmarkEnd w:id="5718"/>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5720" w:name="_MCCTEMPBM_CRPT80112958___7"/>
      <w:bookmarkEnd w:id="5719"/>
    </w:p>
    <w:p w14:paraId="59EAF280" w14:textId="77777777" w:rsidR="00B36FAD" w:rsidRPr="00C44D1B" w:rsidRDefault="00B36FAD" w:rsidP="00B36FAD">
      <w:pPr>
        <w:rPr>
          <w:lang w:val="en-US"/>
        </w:rPr>
      </w:pPr>
      <w:bookmarkStart w:id="5721" w:name="_MCCTEMPBM_CRPT80112959___7"/>
      <w:bookmarkEnd w:id="5720"/>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5722" w:name="_MCCTEMPBM_CRPT80112960___7"/>
      <w:bookmarkEnd w:id="5721"/>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5723" w:name="_MCCTEMPBM_CRPT80112961___7"/>
      <w:bookmarkEnd w:id="5722"/>
    </w:p>
    <w:bookmarkEnd w:id="5723"/>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5724" w:name="_MCCTEMPBM_CRPT80112962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5725" w:name="_MCCTEMPBM_CRPT80112963___7"/>
      <w:bookmarkEnd w:id="5724"/>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725"/>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5726" w:name="_MCCTEMPBM_CRPT80112964___7"/>
    </w:p>
    <w:p w14:paraId="589B2D66" w14:textId="6DE5DAE7" w:rsidR="00B36FAD" w:rsidRPr="00C44D1B" w:rsidRDefault="00B36FAD" w:rsidP="00B36FAD">
      <w:pPr>
        <w:pStyle w:val="PL"/>
        <w:rPr>
          <w:rFonts w:ascii="Times New Roman" w:hAnsi="Times New Roman"/>
          <w:lang w:val="en-US"/>
        </w:rPr>
      </w:pPr>
      <w:bookmarkStart w:id="5727" w:name="_MCCTEMPBM_CRPT80112965___7"/>
      <w:bookmarkEnd w:id="5726"/>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5727"/>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5728" w:name="_MCCTEMPBM_CRPT80112966___7"/>
    </w:p>
    <w:p w14:paraId="07811C04" w14:textId="77777777" w:rsidR="00B36FAD" w:rsidRPr="00C44D1B" w:rsidRDefault="00B36FAD" w:rsidP="00B36FAD">
      <w:pPr>
        <w:pStyle w:val="PL"/>
        <w:rPr>
          <w:rFonts w:ascii="Times New Roman" w:hAnsi="Times New Roman"/>
          <w:lang w:val="en-US"/>
        </w:rPr>
      </w:pPr>
      <w:bookmarkStart w:id="5729" w:name="_MCCTEMPBM_CRPT80112967___7"/>
      <w:bookmarkEnd w:id="5728"/>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5730" w:name="_MCCTEMPBM_CRPT80112968___7"/>
      <w:bookmarkEnd w:id="5729"/>
    </w:p>
    <w:p w14:paraId="03DF028C" w14:textId="32B349E4" w:rsidR="00B36FAD" w:rsidRPr="00C44D1B" w:rsidRDefault="00B36FAD" w:rsidP="00B36FAD">
      <w:pPr>
        <w:pStyle w:val="PL"/>
        <w:rPr>
          <w:rFonts w:ascii="Times New Roman" w:hAnsi="Times New Roman"/>
          <w:lang w:val="en-US"/>
        </w:rPr>
      </w:pPr>
      <w:bookmarkStart w:id="5731" w:name="_MCCTEMPBM_CRPT80112969___7"/>
      <w:bookmarkEnd w:id="5730"/>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5731"/>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5732" w:name="_CR14"/>
      <w:bookmarkStart w:id="5733" w:name="_Toc20207757"/>
      <w:bookmarkStart w:id="5734" w:name="_Toc27579640"/>
      <w:bookmarkStart w:id="5735" w:name="_Toc36116220"/>
      <w:bookmarkStart w:id="5736" w:name="_Toc45215103"/>
      <w:bookmarkStart w:id="5737" w:name="_Toc51866873"/>
      <w:bookmarkStart w:id="5738" w:name="_Toc202525324"/>
      <w:bookmarkEnd w:id="5732"/>
      <w:r w:rsidRPr="00C44D1B">
        <w:lastRenderedPageBreak/>
        <w:t>14</w:t>
      </w:r>
      <w:r w:rsidRPr="00C44D1B">
        <w:tab/>
        <w:t>Commands for eMBMS configuration</w:t>
      </w:r>
      <w:bookmarkEnd w:id="5733"/>
      <w:bookmarkEnd w:id="5734"/>
      <w:bookmarkEnd w:id="5735"/>
      <w:bookmarkEnd w:id="5736"/>
      <w:bookmarkEnd w:id="5737"/>
      <w:bookmarkEnd w:id="5738"/>
    </w:p>
    <w:p w14:paraId="21FA08F8" w14:textId="77777777" w:rsidR="00D45F9E" w:rsidRPr="00C44D1B" w:rsidRDefault="00D45F9E" w:rsidP="00E26141">
      <w:pPr>
        <w:pStyle w:val="Heading2"/>
      </w:pPr>
      <w:bookmarkStart w:id="5739" w:name="_CR14_1"/>
      <w:bookmarkStart w:id="5740" w:name="_Toc20207758"/>
      <w:bookmarkStart w:id="5741" w:name="_Toc27579641"/>
      <w:bookmarkStart w:id="5742" w:name="_Toc36116221"/>
      <w:bookmarkStart w:id="5743" w:name="_Toc45215104"/>
      <w:bookmarkStart w:id="5744" w:name="_Toc51866874"/>
      <w:bookmarkStart w:id="5745" w:name="_Toc202525325"/>
      <w:bookmarkEnd w:id="5739"/>
      <w:r w:rsidRPr="00C44D1B">
        <w:t>14.1</w:t>
      </w:r>
      <w:r w:rsidRPr="00C44D1B">
        <w:tab/>
        <w:t>General</w:t>
      </w:r>
      <w:bookmarkEnd w:id="5740"/>
      <w:bookmarkEnd w:id="5741"/>
      <w:bookmarkEnd w:id="5742"/>
      <w:bookmarkEnd w:id="5743"/>
      <w:bookmarkEnd w:id="5744"/>
      <w:bookmarkEnd w:id="5745"/>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C44D1B" w:rsidRDefault="00D45F9E" w:rsidP="00D45F9E">
      <w:pPr>
        <w:spacing w:after="0"/>
        <w:rPr>
          <w:sz w:val="24"/>
          <w:szCs w:val="24"/>
          <w:lang w:val="en-US"/>
        </w:rPr>
      </w:pPr>
      <w:bookmarkStart w:id="5746" w:name="_MCCTEMPBM_CRPT80112970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command can be used to set the list of TMGIs from which the MT can receive eMBMS services.</w:t>
      </w:r>
    </w:p>
    <w:p w14:paraId="2C70AB64" w14:textId="77777777" w:rsidR="009D45F6" w:rsidRPr="00C44D1B" w:rsidRDefault="00D45F9E" w:rsidP="00E26141">
      <w:pPr>
        <w:pStyle w:val="Heading2"/>
      </w:pPr>
      <w:bookmarkStart w:id="5747" w:name="_CR14_2"/>
      <w:bookmarkStart w:id="5748" w:name="_Toc20207759"/>
      <w:bookmarkStart w:id="5749" w:name="_Toc27579642"/>
      <w:bookmarkStart w:id="5750" w:name="_Toc36116222"/>
      <w:bookmarkStart w:id="5751" w:name="_Toc45215105"/>
      <w:bookmarkStart w:id="5752" w:name="_Toc51866875"/>
      <w:bookmarkStart w:id="5753" w:name="_Toc202525326"/>
      <w:bookmarkEnd w:id="5746"/>
      <w:bookmarkEnd w:id="5747"/>
      <w:r w:rsidRPr="00C44D1B">
        <w:rPr>
          <w:szCs w:val="32"/>
        </w:rPr>
        <w:t>14.2</w:t>
      </w:r>
      <w:r w:rsidRPr="00C44D1B">
        <w:rPr>
          <w:szCs w:val="32"/>
        </w:rPr>
        <w:tab/>
      </w:r>
      <w:r w:rsidR="009D45F6" w:rsidRPr="00C44D1B">
        <w:t>Commands specific to eMBMS</w:t>
      </w:r>
      <w:bookmarkEnd w:id="5748"/>
      <w:bookmarkEnd w:id="5749"/>
      <w:bookmarkEnd w:id="5750"/>
      <w:bookmarkEnd w:id="5751"/>
      <w:bookmarkEnd w:id="5752"/>
      <w:bookmarkEnd w:id="5753"/>
    </w:p>
    <w:p w14:paraId="796BE2E2" w14:textId="77777777" w:rsidR="00D45F9E" w:rsidRPr="00C44D1B" w:rsidRDefault="009D45F6" w:rsidP="00E26141">
      <w:pPr>
        <w:pStyle w:val="Heading3"/>
        <w:rPr>
          <w:lang w:bidi="he-IL"/>
        </w:rPr>
      </w:pPr>
      <w:bookmarkStart w:id="5754" w:name="_CR14_2_1"/>
      <w:bookmarkStart w:id="5755" w:name="_Toc20207760"/>
      <w:bookmarkStart w:id="5756" w:name="_Toc27579643"/>
      <w:bookmarkStart w:id="5757" w:name="_Toc36116223"/>
      <w:bookmarkStart w:id="5758" w:name="_Toc45215106"/>
      <w:bookmarkStart w:id="5759" w:name="_Toc51866876"/>
      <w:bookmarkStart w:id="5760" w:name="_Toc202525327"/>
      <w:bookmarkEnd w:id="5754"/>
      <w:r w:rsidRPr="00C44D1B">
        <w:t>14.2.1</w:t>
      </w:r>
      <w:r w:rsidRPr="00C44D1B">
        <w:tab/>
      </w:r>
      <w:r w:rsidR="00D45F9E" w:rsidRPr="00C44D1B">
        <w:t>eMBMS configuration in MT +CEMBMSCFG</w:t>
      </w:r>
      <w:bookmarkEnd w:id="5755"/>
      <w:bookmarkEnd w:id="5756"/>
      <w:bookmarkEnd w:id="5757"/>
      <w:bookmarkEnd w:id="5758"/>
      <w:bookmarkEnd w:id="5759"/>
      <w:bookmarkEnd w:id="5760"/>
    </w:p>
    <w:p w14:paraId="3AEBE3D9" w14:textId="77777777" w:rsidR="00D45F9E" w:rsidRPr="00C44D1B" w:rsidRDefault="00D45F9E" w:rsidP="00D45F9E">
      <w:pPr>
        <w:pStyle w:val="TH"/>
      </w:pPr>
      <w:bookmarkStart w:id="5761" w:name="_CRTable14_2_11"/>
      <w:r w:rsidRPr="00C44D1B">
        <w:t>Table </w:t>
      </w:r>
      <w:bookmarkEnd w:id="5761"/>
      <w:r w:rsidRPr="00C44D1B">
        <w:t>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5762" w:name="_MCCTEMPBM_CRPT80112971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5763" w:name="_MCCTEMPBM_CRPT80112972___7" w:colFirst="0" w:colLast="0"/>
            <w:bookmarkEnd w:id="5762"/>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5764" w:name="_MCCTEMPBM_CRPT80112973___7"/>
            <w:bookmarkEnd w:id="5763"/>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5764"/>
          </w:p>
        </w:tc>
        <w:tc>
          <w:tcPr>
            <w:tcW w:w="4614" w:type="dxa"/>
          </w:tcPr>
          <w:p w14:paraId="11700911" w14:textId="77777777" w:rsidR="00D45F9E" w:rsidRPr="00C44D1B" w:rsidRDefault="00D45F9E" w:rsidP="00EB3DF5">
            <w:pPr>
              <w:spacing w:after="20"/>
              <w:rPr>
                <w:rFonts w:ascii="Courier New" w:hAnsi="Courier New"/>
              </w:rPr>
            </w:pPr>
            <w:bookmarkStart w:id="5765" w:name="_MCCTEMPBM_CRPT80112974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5765"/>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5766" w:name="_MCCTEMPBM_CRPT80112975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5766"/>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5767" w:name="_MCCTEMPBM_CRPT80112976___7"/>
      <w:r w:rsidRPr="00C44D1B">
        <w:rPr>
          <w:rFonts w:ascii="Courier New" w:hAnsi="Courier New"/>
        </w:rPr>
        <w:t>&lt;setup_cfg&gt;</w:t>
      </w:r>
      <w:r w:rsidRPr="00C44D1B">
        <w:t>: integer type; specifies if eMBMS support is to be enabled or disabled in the MT.</w:t>
      </w:r>
    </w:p>
    <w:bookmarkEnd w:id="5767"/>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lastRenderedPageBreak/>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5768" w:name="_CR14_2_2"/>
      <w:bookmarkStart w:id="5769" w:name="_Toc20207761"/>
      <w:bookmarkStart w:id="5770" w:name="_Toc27579644"/>
      <w:bookmarkStart w:id="5771" w:name="_Toc36116224"/>
      <w:bookmarkStart w:id="5772" w:name="_Toc45215107"/>
      <w:bookmarkStart w:id="5773" w:name="_Toc51866877"/>
      <w:bookmarkStart w:id="5774" w:name="_Toc202525328"/>
      <w:bookmarkEnd w:id="5768"/>
      <w:r w:rsidRPr="00C44D1B">
        <w:t>14.</w:t>
      </w:r>
      <w:r w:rsidR="00BC7891" w:rsidRPr="00C44D1B">
        <w:t>2.2</w:t>
      </w:r>
      <w:r w:rsidRPr="00C44D1B">
        <w:tab/>
        <w:t>eMBMS status reporting in MT +CEMBMSR</w:t>
      </w:r>
      <w:bookmarkEnd w:id="5769"/>
      <w:bookmarkEnd w:id="5770"/>
      <w:bookmarkEnd w:id="5771"/>
      <w:bookmarkEnd w:id="5772"/>
      <w:bookmarkEnd w:id="5773"/>
      <w:bookmarkEnd w:id="5774"/>
    </w:p>
    <w:p w14:paraId="7155457E" w14:textId="77777777" w:rsidR="00D45F9E" w:rsidRPr="00C44D1B" w:rsidRDefault="00D45F9E" w:rsidP="00D45F9E">
      <w:pPr>
        <w:pStyle w:val="TH"/>
      </w:pPr>
      <w:bookmarkStart w:id="5775" w:name="_CRTable14_2_21"/>
      <w:r w:rsidRPr="00C44D1B">
        <w:t>Table </w:t>
      </w:r>
      <w:bookmarkEnd w:id="5775"/>
      <w:r w:rsidRPr="00C44D1B">
        <w:t>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5776" w:name="_MCCTEMPBM_CRPT80112977___7" w:colFirst="0" w:colLast="0"/>
            <w:r w:rsidRPr="00C44D1B">
              <w:rPr>
                <w:rFonts w:ascii="Courier New" w:hAnsi="Courier New"/>
              </w:rPr>
              <w:t>+CEMBMSR=[&lt;n&gt;]</w:t>
            </w:r>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5777" w:name="_MCCTEMPBM_CRPT80112978___7" w:colFirst="0" w:colLast="0"/>
            <w:bookmarkEnd w:id="5776"/>
            <w:r w:rsidRPr="00C44D1B">
              <w:rPr>
                <w:rFonts w:ascii="Courier New" w:hAnsi="Courier New"/>
              </w:rPr>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5778" w:name="_MCCTEMPBM_CRPT80112979___7"/>
            <w:bookmarkEnd w:id="5777"/>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5778"/>
          </w:p>
        </w:tc>
        <w:tc>
          <w:tcPr>
            <w:tcW w:w="4614" w:type="dxa"/>
          </w:tcPr>
          <w:p w14:paraId="4565A852" w14:textId="77777777" w:rsidR="00D45F9E" w:rsidRPr="00C44D1B" w:rsidRDefault="00D45F9E" w:rsidP="00EB3DF5">
            <w:pPr>
              <w:spacing w:after="20"/>
              <w:rPr>
                <w:rFonts w:ascii="Courier New" w:hAnsi="Courier New"/>
              </w:rPr>
            </w:pPr>
            <w:bookmarkStart w:id="5779" w:name="_MCCTEMPBM_CRPT80112980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779"/>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5780" w:name="_MCCTEMPBM_CRPT80112981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5780"/>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5781" w:name="_MCCTEMPBM_CRPT80112982___7"/>
      <w:r w:rsidRPr="00C44D1B">
        <w:rPr>
          <w:rFonts w:ascii="Courier New" w:hAnsi="Courier New"/>
        </w:rPr>
        <w:t>&lt;n&gt;</w:t>
      </w:r>
      <w:r w:rsidRPr="00C44D1B">
        <w:t>: integer type</w:t>
      </w:r>
    </w:p>
    <w:bookmarkEnd w:id="5781"/>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D45F9E">
      <w:pPr>
        <w:ind w:left="851" w:hanging="284"/>
      </w:pPr>
      <w:bookmarkStart w:id="5782" w:name="_MCCTEMPBM_CRPT80112983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+CEMBMSRI: </w:t>
      </w:r>
      <w:r w:rsidRPr="00C44D1B">
        <w:rPr>
          <w:rFonts w:ascii="Courier New" w:hAnsi="Courier New" w:cs="Courier New"/>
          <w:lang w:val="en-US"/>
        </w:rPr>
        <w:t>&lt;session_status&gt;,&lt;tmgi&gt;,</w:t>
      </w:r>
      <w:r w:rsidRPr="00C44D1B">
        <w:rPr>
          <w:rFonts w:ascii="Courier New" w:hAnsi="Courier New" w:cs="Courier New"/>
        </w:rPr>
        <w:t>&lt;embms_session_id&gt;[,&lt;tmgi&gt;,&lt;embms_session_id&gt;[…]]</w:t>
      </w:r>
    </w:p>
    <w:p w14:paraId="2660755D" w14:textId="77777777" w:rsidR="00D45F9E" w:rsidRPr="00C44D1B" w:rsidRDefault="00D45F9E" w:rsidP="00D45F9E">
      <w:pPr>
        <w:pStyle w:val="B1"/>
        <w:rPr>
          <w:rFonts w:ascii="Courier New" w:hAnsi="Courier New"/>
        </w:rPr>
      </w:pPr>
      <w:bookmarkStart w:id="5783" w:name="_MCCTEMPBM_CRPT80112984___7"/>
      <w:bookmarkEnd w:id="5782"/>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5783"/>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5784" w:name="_MCCTEMPBM_CRPT80112985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5784"/>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5785" w:name="_CR14_2_3"/>
      <w:bookmarkStart w:id="5786" w:name="_Toc20207762"/>
      <w:bookmarkStart w:id="5787" w:name="_Toc27579645"/>
      <w:bookmarkStart w:id="5788" w:name="_Toc36116225"/>
      <w:bookmarkStart w:id="5789" w:name="_Toc45215108"/>
      <w:bookmarkStart w:id="5790" w:name="_Toc51866878"/>
      <w:bookmarkStart w:id="5791" w:name="_Toc202525329"/>
      <w:bookmarkEnd w:id="5785"/>
      <w:r w:rsidRPr="00C44D1B">
        <w:lastRenderedPageBreak/>
        <w:t>14.</w:t>
      </w:r>
      <w:r w:rsidR="00BC7891" w:rsidRPr="00C44D1B">
        <w:t>2.3</w:t>
      </w:r>
      <w:r w:rsidRPr="00C44D1B">
        <w:tab/>
        <w:t>eMBMS service configuration +CEMBMSSRV</w:t>
      </w:r>
      <w:bookmarkEnd w:id="5786"/>
      <w:bookmarkEnd w:id="5787"/>
      <w:bookmarkEnd w:id="5788"/>
      <w:bookmarkEnd w:id="5789"/>
      <w:bookmarkEnd w:id="5790"/>
      <w:bookmarkEnd w:id="5791"/>
    </w:p>
    <w:p w14:paraId="293EE039" w14:textId="77777777" w:rsidR="00D45F9E" w:rsidRPr="00C44D1B" w:rsidRDefault="00D45F9E" w:rsidP="00D45F9E">
      <w:pPr>
        <w:pStyle w:val="TH"/>
      </w:pPr>
      <w:bookmarkStart w:id="5792" w:name="_CRTable14_2_31"/>
      <w:r w:rsidRPr="00C44D1B">
        <w:t>Table </w:t>
      </w:r>
      <w:bookmarkEnd w:id="5792"/>
      <w:r w:rsidRPr="00C44D1B">
        <w:t>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5793" w:name="_MCCTEMPBM_CRPT80112986___7"/>
            <w:bookmarkStart w:id="5794" w:name="_MCCTEMPBM_CRPT80112987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5793"/>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5795" w:name="_MCCTEMPBM_CRPT80112988___7" w:colFirst="0" w:colLast="0"/>
            <w:bookmarkEnd w:id="5794"/>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5796" w:name="_MCCTEMPBM_CRPT80112989___7"/>
            <w:bookmarkEnd w:id="5795"/>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5796"/>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bookmarkStart w:id="5797" w:name="_MCCTEMPBM_CRPT80112990___7"/>
            <w:bookmarkEnd w:id="5797"/>
          </w:p>
        </w:tc>
      </w:tr>
    </w:tbl>
    <w:p w14:paraId="5A47914E" w14:textId="77777777" w:rsidR="00D45F9E" w:rsidRPr="00C44D1B" w:rsidRDefault="00D45F9E" w:rsidP="00D45F9E"/>
    <w:p w14:paraId="069E3C33" w14:textId="77777777" w:rsidR="00D45F9E" w:rsidRPr="00C44D1B" w:rsidRDefault="00D45F9E" w:rsidP="00AA7A8C">
      <w:bookmarkStart w:id="5798" w:name="_MCCTEMPBM_CRPT80112991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798"/>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D45F9E">
      <w:pPr>
        <w:spacing w:after="0"/>
        <w:ind w:left="284"/>
        <w:rPr>
          <w:rFonts w:ascii="Courier New" w:hAnsi="Courier New" w:cs="Courier New"/>
          <w:color w:val="000000"/>
        </w:rPr>
      </w:pPr>
      <w:bookmarkStart w:id="5799" w:name="_MCCTEMPBM_CRPT80112992___2"/>
      <w:r w:rsidRPr="00C44D1B">
        <w:rPr>
          <w:rFonts w:ascii="Courier New" w:hAnsi="Courier New" w:cs="Courier New"/>
          <w:color w:val="000000"/>
        </w:rPr>
        <w:t>&lt;n&gt;</w:t>
      </w:r>
      <w:r w:rsidRPr="00C44D1B">
        <w:rPr>
          <w:color w:val="000000"/>
        </w:rPr>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5800" w:name="_MCCTEMPBM_CRPT80112993___7"/>
      <w:bookmarkEnd w:id="5799"/>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5801" w:name="_MCCTEMPBM_CRPT80112994___7"/>
      <w:bookmarkEnd w:id="5800"/>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5802" w:name="_MCCTEMPBM_CRPT80112995___7"/>
      <w:bookmarkEnd w:id="5801"/>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5803" w:name="_MCCTEMPBM_CRPT80112996___7"/>
      <w:bookmarkEnd w:id="5802"/>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5804" w:name="_MCCTEMPBM_CRPT80112997___7"/>
      <w:bookmarkEnd w:id="5803"/>
      <w:r w:rsidRPr="00C44D1B">
        <w:rPr>
          <w:rFonts w:ascii="Courier New" w:hAnsi="Courier New" w:cs="Courier New"/>
        </w:rPr>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lastRenderedPageBreak/>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5805" w:name="_MCCTEMPBM_CRPT80112998___7"/>
      <w:bookmarkEnd w:id="5804"/>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5805"/>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5806" w:name="_CR14_2_4"/>
      <w:bookmarkStart w:id="5807" w:name="_Toc20207763"/>
      <w:bookmarkStart w:id="5808" w:name="_Toc27579646"/>
      <w:bookmarkStart w:id="5809" w:name="_Toc36116226"/>
      <w:bookmarkStart w:id="5810" w:name="_Toc45215109"/>
      <w:bookmarkStart w:id="5811" w:name="_Toc51866879"/>
      <w:bookmarkStart w:id="5812" w:name="_Toc202525330"/>
      <w:bookmarkEnd w:id="5806"/>
      <w:r w:rsidRPr="00C44D1B">
        <w:t>14.</w:t>
      </w:r>
      <w:r w:rsidR="00BC7891" w:rsidRPr="00C44D1B">
        <w:t>2.4</w:t>
      </w:r>
      <w:r w:rsidRPr="00C44D1B">
        <w:tab/>
        <w:t>Enter eMBMS data state +CEMBMSDATA</w:t>
      </w:r>
      <w:bookmarkEnd w:id="5807"/>
      <w:bookmarkEnd w:id="5808"/>
      <w:bookmarkEnd w:id="5809"/>
      <w:bookmarkEnd w:id="5810"/>
      <w:bookmarkEnd w:id="5811"/>
      <w:bookmarkEnd w:id="5812"/>
    </w:p>
    <w:p w14:paraId="451C633E" w14:textId="77777777" w:rsidR="00D45F9E" w:rsidRPr="00C44D1B" w:rsidRDefault="00D45F9E" w:rsidP="00D45F9E">
      <w:pPr>
        <w:pStyle w:val="TH"/>
      </w:pPr>
      <w:bookmarkStart w:id="5813" w:name="_CRTable14_2_41"/>
      <w:r w:rsidRPr="00C44D1B">
        <w:t>Table </w:t>
      </w:r>
      <w:bookmarkEnd w:id="5813"/>
      <w:r w:rsidRPr="00C44D1B">
        <w:t>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6B696F" w:rsidRDefault="00D45F9E" w:rsidP="00EB3DF5">
            <w:pPr>
              <w:spacing w:after="20"/>
              <w:rPr>
                <w:rFonts w:ascii="Courier New" w:hAnsi="Courier New"/>
                <w:lang w:val="sv-SE"/>
              </w:rPr>
            </w:pPr>
            <w:bookmarkStart w:id="5814" w:name="_MCCTEMPBM_CRPT80112999___7" w:colFirst="0" w:colLast="0"/>
            <w:r w:rsidRPr="006B696F">
              <w:rPr>
                <w:rFonts w:ascii="Courier New" w:hAnsi="Courier New" w:cs="Courier New"/>
                <w:lang w:val="sv-SE"/>
              </w:rPr>
              <w:t>+CEMBMSDATA=&lt;embms_session_id&gt;</w:t>
            </w:r>
            <w:r w:rsidR="007D7285" w:rsidRPr="006B696F">
              <w:rPr>
                <w:rFonts w:ascii="Courier New" w:hAnsi="Courier New" w:cs="Courier New"/>
                <w:lang w:val="sv-SE" w:eastAsia="zh-CN"/>
              </w:rPr>
              <w:t>[,</w:t>
            </w:r>
            <w:r w:rsidR="007D7285" w:rsidRPr="006B696F">
              <w:rPr>
                <w:rFonts w:ascii="Courier New" w:hAnsi="Courier New" w:cs="Courier New"/>
                <w:lang w:val="sv-SE"/>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5815" w:name="_MCCTEMPBM_CRPT80113000___7" w:colFirst="0" w:colLast="0"/>
            <w:bookmarkEnd w:id="5814"/>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p>
        </w:tc>
        <w:tc>
          <w:tcPr>
            <w:tcW w:w="3827" w:type="dxa"/>
          </w:tcPr>
          <w:p w14:paraId="76D1959C" w14:textId="77777777" w:rsidR="00D45F9E" w:rsidRPr="00C44D1B" w:rsidRDefault="00D45F9E" w:rsidP="00EB3DF5">
            <w:pPr>
              <w:spacing w:after="20"/>
              <w:rPr>
                <w:rFonts w:ascii="Courier New" w:hAnsi="Courier New"/>
              </w:rPr>
            </w:pPr>
          </w:p>
        </w:tc>
      </w:tr>
      <w:bookmarkEnd w:id="5815"/>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5816" w:name="_MCCTEMPBM_CRPT80113001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816"/>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5817" w:name="_MCCTEMPBM_CRPT80113002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5817"/>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5818" w:name="_CR14_2_5"/>
      <w:bookmarkStart w:id="5819" w:name="_Toc20207764"/>
      <w:bookmarkStart w:id="5820" w:name="_Toc27579647"/>
      <w:bookmarkStart w:id="5821" w:name="_Toc36116227"/>
      <w:bookmarkStart w:id="5822" w:name="_Toc45215110"/>
      <w:bookmarkStart w:id="5823" w:name="_Toc51866880"/>
      <w:bookmarkStart w:id="5824" w:name="_Toc202525331"/>
      <w:bookmarkEnd w:id="5818"/>
      <w:r w:rsidRPr="00C44D1B">
        <w:t>14.</w:t>
      </w:r>
      <w:r w:rsidR="00BC7891" w:rsidRPr="00C44D1B">
        <w:t>2.5</w:t>
      </w:r>
      <w:r w:rsidRPr="00C44D1B">
        <w:tab/>
        <w:t>eMBMS counting procedure +CEMBMSCNT</w:t>
      </w:r>
      <w:bookmarkEnd w:id="5819"/>
      <w:bookmarkEnd w:id="5820"/>
      <w:bookmarkEnd w:id="5821"/>
      <w:bookmarkEnd w:id="5822"/>
      <w:bookmarkEnd w:id="5823"/>
      <w:bookmarkEnd w:id="5824"/>
    </w:p>
    <w:p w14:paraId="12DC5603" w14:textId="77777777" w:rsidR="00D45F9E" w:rsidRPr="00C44D1B" w:rsidRDefault="00D45F9E" w:rsidP="00D45F9E">
      <w:pPr>
        <w:pStyle w:val="TH"/>
      </w:pPr>
      <w:bookmarkStart w:id="5825" w:name="_CRTable14_2_51"/>
      <w:r w:rsidRPr="00C44D1B">
        <w:t>Table </w:t>
      </w:r>
      <w:bookmarkEnd w:id="5825"/>
      <w:r w:rsidRPr="00C44D1B">
        <w:t>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5826" w:name="_MCCTEMPBM_CRPT80113003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5827" w:name="_MCCTEMPBM_CRPT80113004___7" w:colFirst="0" w:colLast="0"/>
            <w:bookmarkEnd w:id="5826"/>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5828" w:name="_MCCTEMPBM_CRPT80113005___7"/>
            <w:bookmarkEnd w:id="5827"/>
            <w:r w:rsidRPr="00C44D1B">
              <w:rPr>
                <w:rFonts w:ascii="Courier New" w:hAnsi="Courier New" w:cs="Courier New"/>
              </w:rPr>
              <w:t>CEMBMSCNT=</w:t>
            </w:r>
            <w:r w:rsidRPr="00C44D1B">
              <w:rPr>
                <w:rFonts w:ascii="Courier New" w:hAnsi="Courier New" w:cs="Courier New"/>
                <w:lang w:val="fr-FR"/>
              </w:rPr>
              <w:t>?</w:t>
            </w:r>
            <w:bookmarkEnd w:id="5828"/>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lastRenderedPageBreak/>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5829" w:name="_MCCTEMPBM_CRPT80113006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5830" w:name="_MCCTEMPBM_CRPT80113007___5"/>
      <w:bookmarkEnd w:id="5829"/>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5830"/>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5831" w:name="_MCCTEMPBM_CRPT80113008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5831"/>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5832" w:name="_CR14_2_6"/>
      <w:bookmarkStart w:id="5833" w:name="_Toc20207765"/>
      <w:bookmarkStart w:id="5834" w:name="_Toc27579648"/>
      <w:bookmarkStart w:id="5835" w:name="_Toc36116228"/>
      <w:bookmarkStart w:id="5836" w:name="_Toc45215111"/>
      <w:bookmarkStart w:id="5837" w:name="_Toc51866881"/>
      <w:bookmarkStart w:id="5838" w:name="_Toc202525332"/>
      <w:bookmarkEnd w:id="5832"/>
      <w:r w:rsidRPr="00C44D1B">
        <w:t>14.2.6</w:t>
      </w:r>
      <w:r w:rsidRPr="00C44D1B">
        <w:tab/>
        <w:t>eMBMS Service Area Identities +CEMBMSSAI</w:t>
      </w:r>
      <w:bookmarkEnd w:id="5833"/>
      <w:bookmarkEnd w:id="5834"/>
      <w:bookmarkEnd w:id="5835"/>
      <w:bookmarkEnd w:id="5836"/>
      <w:bookmarkEnd w:id="5837"/>
      <w:bookmarkEnd w:id="5838"/>
    </w:p>
    <w:p w14:paraId="2E76A985" w14:textId="77777777" w:rsidR="00FB3F65" w:rsidRPr="00C44D1B" w:rsidRDefault="00FB3F65" w:rsidP="00FB3F65">
      <w:pPr>
        <w:pStyle w:val="TH"/>
      </w:pPr>
      <w:bookmarkStart w:id="5839" w:name="_CRTable14_2_61"/>
      <w:r w:rsidRPr="00C44D1B">
        <w:t>Table </w:t>
      </w:r>
      <w:bookmarkEnd w:id="5839"/>
      <w:r w:rsidRPr="00C44D1B">
        <w:t>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5840" w:name="_MCCTEMPBM_CRPT80113009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6B696F"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5841" w:name="_MCCTEMPBM_CRPT80113010___7"/>
            <w:bookmarkEnd w:id="5840"/>
            <w:r w:rsidRPr="00C44D1B">
              <w:rPr>
                <w:rFonts w:ascii="Courier New" w:hAnsi="Courier New" w:cs="Courier New"/>
              </w:rPr>
              <w:t>+CEMBMSSAI</w:t>
            </w:r>
            <w:r w:rsidRPr="00C44D1B">
              <w:rPr>
                <w:rFonts w:ascii="Courier New" w:hAnsi="Courier New" w:cs="Courier New"/>
                <w:lang w:val="fr-FR"/>
              </w:rPr>
              <w:t>?</w:t>
            </w:r>
            <w:bookmarkEnd w:id="5841"/>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5842" w:name="_MCCTEMPBM_CRPT80113011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5842"/>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5843" w:name="_MCCTEMPBM_CRPT80113012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5843"/>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5844" w:name="_MCCTEMPBM_CRPT80113013___7"/>
      <w:r w:rsidRPr="00C44D1B">
        <w:rPr>
          <w:rFonts w:ascii="Courier New" w:hAnsi="Courier New" w:cs="Courier New"/>
          <w:color w:val="000000"/>
        </w:rPr>
        <w:lastRenderedPageBreak/>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5845" w:name="_MCCTEMPBM_CRPT80113014___7"/>
      <w:bookmarkEnd w:id="5844"/>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5846" w:name="_MCCTEMPBM_CRPT80113015___7"/>
      <w:bookmarkEnd w:id="5845"/>
      <w:r w:rsidRPr="00C44D1B">
        <w:rPr>
          <w:rFonts w:ascii="Courier New" w:hAnsi="Courier New"/>
        </w:rPr>
        <w:t>&lt;embms_priority_flag&gt;</w:t>
      </w:r>
      <w:r w:rsidRPr="00C44D1B">
        <w:t>: integer type; indicates the priority of eMBMS reception over unicast reception.</w:t>
      </w:r>
    </w:p>
    <w:bookmarkEnd w:id="5846"/>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5847" w:name="_MCCTEMPBM_CRPT80113016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5847"/>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5848" w:name="_CR15"/>
      <w:bookmarkStart w:id="5849" w:name="_Toc20207766"/>
      <w:bookmarkStart w:id="5850" w:name="_Toc27579649"/>
      <w:bookmarkStart w:id="5851" w:name="_Toc36116229"/>
      <w:bookmarkStart w:id="5852" w:name="_Toc45215112"/>
      <w:bookmarkStart w:id="5853" w:name="_Toc51866882"/>
      <w:bookmarkStart w:id="5854" w:name="_Toc202525333"/>
      <w:bookmarkEnd w:id="5848"/>
      <w:r w:rsidRPr="00C44D1B">
        <w:t>15</w:t>
      </w:r>
      <w:r w:rsidRPr="00C44D1B">
        <w:tab/>
        <w:t>Commands for UE test function</w:t>
      </w:r>
      <w:r w:rsidR="001B734A" w:rsidRPr="00C44D1B">
        <w:t>s</w:t>
      </w:r>
      <w:bookmarkEnd w:id="5849"/>
      <w:bookmarkEnd w:id="5850"/>
      <w:bookmarkEnd w:id="5851"/>
      <w:bookmarkEnd w:id="5852"/>
      <w:bookmarkEnd w:id="5853"/>
      <w:bookmarkEnd w:id="5854"/>
    </w:p>
    <w:p w14:paraId="7920072F" w14:textId="77777777" w:rsidR="00B50BEA" w:rsidRPr="00C44D1B" w:rsidRDefault="00B50BEA" w:rsidP="00E26141">
      <w:pPr>
        <w:pStyle w:val="Heading2"/>
      </w:pPr>
      <w:bookmarkStart w:id="5855" w:name="_CR15_1"/>
      <w:bookmarkStart w:id="5856" w:name="_Toc20207767"/>
      <w:bookmarkStart w:id="5857" w:name="_Toc27579650"/>
      <w:bookmarkStart w:id="5858" w:name="_Toc36116230"/>
      <w:bookmarkStart w:id="5859" w:name="_Toc45215113"/>
      <w:bookmarkStart w:id="5860" w:name="_Toc51866883"/>
      <w:bookmarkStart w:id="5861" w:name="_Toc202525334"/>
      <w:bookmarkEnd w:id="5855"/>
      <w:r w:rsidRPr="00C44D1B">
        <w:t>15.1</w:t>
      </w:r>
      <w:r w:rsidRPr="00C44D1B">
        <w:tab/>
        <w:t>General</w:t>
      </w:r>
      <w:bookmarkEnd w:id="5856"/>
      <w:bookmarkEnd w:id="5857"/>
      <w:bookmarkEnd w:id="5858"/>
      <w:bookmarkEnd w:id="5859"/>
      <w:bookmarkEnd w:id="5860"/>
      <w:bookmarkEnd w:id="5861"/>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5862" w:name="_MCCTEMPBM_CRPT80113017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5863" w:name="_CR15_2"/>
      <w:bookmarkStart w:id="5864" w:name="_Toc20207768"/>
      <w:bookmarkStart w:id="5865" w:name="_Toc27579651"/>
      <w:bookmarkStart w:id="5866" w:name="_Toc36116231"/>
      <w:bookmarkStart w:id="5867" w:name="_Toc45215114"/>
      <w:bookmarkStart w:id="5868" w:name="_Toc51866884"/>
      <w:bookmarkStart w:id="5869" w:name="_Toc202525335"/>
      <w:bookmarkEnd w:id="5862"/>
      <w:bookmarkEnd w:id="5863"/>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5864"/>
      <w:bookmarkEnd w:id="5865"/>
      <w:bookmarkEnd w:id="5866"/>
      <w:bookmarkEnd w:id="5867"/>
      <w:bookmarkEnd w:id="5868"/>
      <w:bookmarkEnd w:id="5869"/>
    </w:p>
    <w:p w14:paraId="76E78A1E" w14:textId="77777777" w:rsidR="00B50BEA" w:rsidRPr="00C44D1B" w:rsidRDefault="00B50BEA" w:rsidP="00B50BEA">
      <w:pPr>
        <w:pStyle w:val="TH"/>
      </w:pPr>
      <w:bookmarkStart w:id="5870" w:name="_CRTable15_21"/>
      <w:r w:rsidRPr="00C44D1B">
        <w:t>Table </w:t>
      </w:r>
      <w:bookmarkEnd w:id="5870"/>
      <w:r w:rsidRPr="00C44D1B">
        <w:t>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5871" w:name="_MCCTEMPBM_CRPT80113018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5872" w:name="_MCCTEMPBM_CRPT80113019___7" w:colFirst="0" w:colLast="0"/>
            <w:bookmarkEnd w:id="5871"/>
            <w:r w:rsidRPr="00C44D1B">
              <w:rPr>
                <w:rFonts w:ascii="Courier New" w:hAnsi="Courier New"/>
              </w:rPr>
              <w:lastRenderedPageBreak/>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5873" w:name="_MCCTEMPBM_CRPT80113020___7"/>
            <w:bookmarkEnd w:id="5872"/>
            <w:r w:rsidRPr="00C44D1B">
              <w:rPr>
                <w:rFonts w:ascii="Courier New" w:hAnsi="Courier New"/>
              </w:rPr>
              <w:t>+CATM=?</w:t>
            </w:r>
            <w:bookmarkEnd w:id="5873"/>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5874" w:name="_MCCTEMPBM_CRPT80113021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5874"/>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5875" w:name="_MCCTEMPBM_CRPT80113022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875"/>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5876" w:name="_MCCTEMPBM_CRPT80113023___7"/>
      <w:r w:rsidRPr="00C44D1B">
        <w:rPr>
          <w:rFonts w:ascii="Courier New" w:hAnsi="Courier New"/>
        </w:rPr>
        <w:t>&lt;status&gt;</w:t>
      </w:r>
      <w:r w:rsidRPr="00C44D1B">
        <w:t>: integer type. Indicates the state of UE test mode.</w:t>
      </w:r>
    </w:p>
    <w:p w14:paraId="33D851E1" w14:textId="77777777" w:rsidR="00B50BEA" w:rsidRPr="00C44D1B" w:rsidRDefault="00B50BEA" w:rsidP="00B50BEA">
      <w:pPr>
        <w:pStyle w:val="B2"/>
        <w:ind w:left="567" w:firstLine="0"/>
      </w:pPr>
      <w:bookmarkStart w:id="5877" w:name="_MCCTEMPBM_CRPT80113024___2"/>
      <w:bookmarkEnd w:id="5876"/>
      <w:r w:rsidRPr="00C44D1B">
        <w:rPr>
          <w:u w:val="single"/>
        </w:rPr>
        <w:t>0</w:t>
      </w:r>
      <w:r w:rsidRPr="00C44D1B">
        <w:tab/>
        <w:t>deactivated</w:t>
      </w:r>
    </w:p>
    <w:p w14:paraId="0CC9FC1C" w14:textId="77777777" w:rsidR="00B50BEA" w:rsidRPr="00C44D1B" w:rsidRDefault="00B50BEA" w:rsidP="00B50BEA">
      <w:pPr>
        <w:pStyle w:val="B2"/>
        <w:ind w:left="567" w:firstLine="0"/>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5878" w:name="_MCCTEMPBM_CRPT80113025___7"/>
      <w:bookmarkEnd w:id="5877"/>
      <w:r w:rsidRPr="00C44D1B">
        <w:rPr>
          <w:rFonts w:ascii="Courier New" w:hAnsi="Courier New"/>
        </w:rPr>
        <w:t>&lt;test_loop_mode&gt;</w:t>
      </w:r>
      <w:r w:rsidRPr="00C44D1B">
        <w:t>: integer type. Indicates the UE test loop mode.</w:t>
      </w:r>
    </w:p>
    <w:p w14:paraId="1EB90CB0" w14:textId="77777777" w:rsidR="00ED6F0C" w:rsidRPr="006B696F" w:rsidRDefault="00ED6F0C" w:rsidP="00ED6F0C">
      <w:pPr>
        <w:pStyle w:val="B2"/>
        <w:ind w:left="567" w:firstLine="0"/>
        <w:rPr>
          <w:lang w:val="fr-FR"/>
        </w:rPr>
      </w:pPr>
      <w:bookmarkStart w:id="5879" w:name="_MCCTEMPBM_CRPT80113026___2"/>
      <w:bookmarkEnd w:id="5878"/>
      <w:r w:rsidRPr="006B696F">
        <w:rPr>
          <w:u w:val="single"/>
          <w:lang w:val="fr-FR"/>
        </w:rPr>
        <w:t>1</w:t>
      </w:r>
      <w:r w:rsidRPr="006B696F">
        <w:rPr>
          <w:lang w:val="fr-FR"/>
        </w:rPr>
        <w:tab/>
        <w:t>UE test loop mode E</w:t>
      </w:r>
    </w:p>
    <w:bookmarkEnd w:id="5879"/>
    <w:p w14:paraId="3C287DCD" w14:textId="77777777" w:rsidR="00B50BEA" w:rsidRPr="006B696F" w:rsidRDefault="00B50BEA" w:rsidP="00B50BEA">
      <w:pPr>
        <w:rPr>
          <w:lang w:val="fr-FR"/>
        </w:rPr>
      </w:pPr>
      <w:r w:rsidRPr="006B696F">
        <w:rPr>
          <w:b/>
          <w:lang w:val="fr-FR"/>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5880" w:name="_CR15_3"/>
      <w:bookmarkStart w:id="5881" w:name="_Toc20207769"/>
      <w:bookmarkStart w:id="5882" w:name="_Toc27579652"/>
      <w:bookmarkStart w:id="5883" w:name="_Toc36116232"/>
      <w:bookmarkStart w:id="5884" w:name="_Toc45215115"/>
      <w:bookmarkStart w:id="5885" w:name="_Toc51866885"/>
      <w:bookmarkStart w:id="5886" w:name="_Toc202525336"/>
      <w:bookmarkEnd w:id="5880"/>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5881"/>
      <w:bookmarkEnd w:id="5882"/>
      <w:bookmarkEnd w:id="5883"/>
      <w:bookmarkEnd w:id="5884"/>
      <w:bookmarkEnd w:id="5885"/>
      <w:bookmarkEnd w:id="5886"/>
    </w:p>
    <w:p w14:paraId="5F9C5FAD" w14:textId="77777777" w:rsidR="00B50BEA" w:rsidRPr="00C44D1B" w:rsidRDefault="00B50BEA" w:rsidP="00B50BEA">
      <w:pPr>
        <w:pStyle w:val="TH"/>
      </w:pPr>
      <w:bookmarkStart w:id="5887" w:name="_CRTable15_31"/>
      <w:r w:rsidRPr="00C44D1B">
        <w:t>Table </w:t>
      </w:r>
      <w:bookmarkEnd w:id="5887"/>
      <w:r w:rsidRPr="00C44D1B">
        <w:t>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5888" w:name="_MCCTEMPBM_CRPT80113027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5889" w:name="_MCCTEMPBM_CRPT80113028___7" w:colFirst="0" w:colLast="0"/>
            <w:bookmarkEnd w:id="5888"/>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5890" w:name="_MCCTEMPBM_CRPT80113029___7"/>
            <w:bookmarkEnd w:id="5889"/>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5890"/>
          </w:p>
        </w:tc>
        <w:tc>
          <w:tcPr>
            <w:tcW w:w="3749" w:type="dxa"/>
          </w:tcPr>
          <w:p w14:paraId="1E6B3CA5" w14:textId="703438BF" w:rsidR="00B50BEA" w:rsidRPr="00C44D1B" w:rsidRDefault="00B50BEA" w:rsidP="000A7DD2">
            <w:pPr>
              <w:spacing w:after="20"/>
              <w:rPr>
                <w:rFonts w:ascii="Courier New" w:hAnsi="Courier New" w:cs="Courier New"/>
              </w:rPr>
            </w:pPr>
            <w:bookmarkStart w:id="5891" w:name="_MCCTEMPBM_CRPT80113030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bookmarkEnd w:id="5891"/>
            <w:r w:rsidR="004622C8" w:rsidRPr="00C44D1B">
              <w:rPr>
                <w:rFonts w:ascii="Courier New" w:hAnsi="Courier New" w:cs="Courier New"/>
              </w:rPr>
              <w:t>,(list of supported &lt;sl_mimo&gt;s)</w:t>
            </w:r>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5892" w:name="_MCCTEMPBM_CRPT80113031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lastRenderedPageBreak/>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5892"/>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5893" w:name="_MCCTEMPBM_CRPT80113032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B50BEA">
      <w:pPr>
        <w:pStyle w:val="B2"/>
        <w:ind w:left="567" w:firstLine="0"/>
      </w:pPr>
      <w:bookmarkStart w:id="5894" w:name="_MCCTEMPBM_CRPT80113033___2"/>
      <w:bookmarkEnd w:id="5893"/>
      <w:r w:rsidRPr="00C44D1B">
        <w:t>0</w:t>
      </w:r>
      <w:r w:rsidRPr="00C44D1B">
        <w:tab/>
        <w:t>closed</w:t>
      </w:r>
    </w:p>
    <w:p w14:paraId="15C3EDA9" w14:textId="77777777" w:rsidR="00B50BEA" w:rsidRPr="00C44D1B" w:rsidRDefault="00B50BEA" w:rsidP="00B50BEA">
      <w:pPr>
        <w:pStyle w:val="B2"/>
        <w:ind w:left="567" w:firstLine="0"/>
      </w:pPr>
      <w:r w:rsidRPr="00C44D1B">
        <w:t>1</w:t>
      </w:r>
      <w:r w:rsidRPr="00C44D1B">
        <w:tab/>
        <w:t>opened</w:t>
      </w:r>
    </w:p>
    <w:p w14:paraId="18812FC2" w14:textId="77777777" w:rsidR="00B50BEA" w:rsidRPr="00C44D1B" w:rsidRDefault="00B50BEA" w:rsidP="00B50BEA">
      <w:pPr>
        <w:pStyle w:val="B1"/>
      </w:pPr>
      <w:bookmarkStart w:id="5895" w:name="_MCCTEMPBM_CRPT80113034___7"/>
      <w:bookmarkEnd w:id="5894"/>
      <w:r w:rsidRPr="00C44D1B">
        <w:rPr>
          <w:rFonts w:ascii="Courier New" w:hAnsi="Courier New" w:cs="Courier New"/>
        </w:rPr>
        <w:t>&lt;direction&gt;</w:t>
      </w:r>
      <w:r w:rsidRPr="00C44D1B">
        <w:t>: integer type. Indicates the direction of communication under test.</w:t>
      </w:r>
    </w:p>
    <w:bookmarkEnd w:id="5895"/>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5896" w:name="_MCCTEMPBM_CRPT80113035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5896"/>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5897" w:name="_MCCTEMPBM_CRPT80113036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bookmarkEnd w:id="5897"/>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5898" w:name="_CR15_4"/>
      <w:bookmarkStart w:id="5899" w:name="_Toc20207770"/>
      <w:bookmarkStart w:id="5900" w:name="_Toc27579653"/>
      <w:bookmarkStart w:id="5901" w:name="_Toc36116233"/>
      <w:bookmarkStart w:id="5902" w:name="_Toc45215116"/>
      <w:bookmarkStart w:id="5903" w:name="_Toc51866886"/>
      <w:bookmarkStart w:id="5904" w:name="_Toc202525337"/>
      <w:bookmarkEnd w:id="5898"/>
      <w:r w:rsidRPr="00C44D1B">
        <w:lastRenderedPageBreak/>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5899"/>
      <w:bookmarkEnd w:id="5900"/>
      <w:bookmarkEnd w:id="5901"/>
      <w:bookmarkEnd w:id="5902"/>
      <w:bookmarkEnd w:id="5903"/>
      <w:bookmarkEnd w:id="5904"/>
    </w:p>
    <w:p w14:paraId="46C7BF9A" w14:textId="77777777" w:rsidR="00B50BEA" w:rsidRPr="00C44D1B" w:rsidRDefault="00B50BEA" w:rsidP="00B50BEA">
      <w:pPr>
        <w:pStyle w:val="TH"/>
      </w:pPr>
      <w:bookmarkStart w:id="5905" w:name="_CRTable15_41"/>
      <w:r w:rsidRPr="00C44D1B">
        <w:t>Table </w:t>
      </w:r>
      <w:bookmarkEnd w:id="5905"/>
      <w:r w:rsidRPr="00C44D1B">
        <w:t>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5906" w:name="_MCCTEMPBM_CRPT80113037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5907" w:name="_MCCTEMPBM_CRPT80113038___7" w:colFirst="0" w:colLast="0"/>
            <w:bookmarkEnd w:id="5906"/>
            <w:r w:rsidRPr="00C44D1B">
              <w:rPr>
                <w:rFonts w:ascii="Courier New" w:hAnsi="Courier New" w:cs="Courier New"/>
              </w:rPr>
              <w:t>+CUSPCREQ=?</w:t>
            </w:r>
          </w:p>
        </w:tc>
        <w:tc>
          <w:tcPr>
            <w:tcW w:w="4820" w:type="dxa"/>
          </w:tcPr>
          <w:p w14:paraId="3EADAC3F" w14:textId="77777777" w:rsidR="00B50BEA" w:rsidRPr="00C44D1B" w:rsidRDefault="00B50BEA" w:rsidP="000A7DD2">
            <w:pPr>
              <w:spacing w:after="20"/>
              <w:rPr>
                <w:rFonts w:ascii="Courier New" w:hAnsi="Courier New" w:cs="Courier New"/>
              </w:rPr>
            </w:pPr>
          </w:p>
        </w:tc>
      </w:tr>
      <w:bookmarkEnd w:id="5907"/>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5908" w:name="_MCCTEMPBM_CRPT80113039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08"/>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5909" w:name="_MCCTEMPBM_CRPT80113040___7"/>
      <w:r w:rsidRPr="00C44D1B">
        <w:rPr>
          <w:rFonts w:ascii="Courier New" w:hAnsi="Courier New" w:cs="Courier New"/>
        </w:rPr>
        <w:t>&lt;type1&gt;</w:t>
      </w:r>
      <w:r w:rsidRPr="00C44D1B">
        <w:t>: integer type. Indicates the type of V2X communication.</w:t>
      </w:r>
    </w:p>
    <w:bookmarkEnd w:id="5909"/>
    <w:p w14:paraId="1EC71979" w14:textId="77777777" w:rsidR="008F2FE7" w:rsidRPr="006B696F" w:rsidRDefault="00B50BEA" w:rsidP="008F2FE7">
      <w:pPr>
        <w:pStyle w:val="B2"/>
        <w:rPr>
          <w:lang w:val="sv-SE"/>
        </w:rPr>
      </w:pPr>
      <w:r w:rsidRPr="006B696F">
        <w:rPr>
          <w:lang w:val="sv-SE"/>
        </w:rPr>
        <w:t>1</w:t>
      </w:r>
      <w:r w:rsidRPr="006B696F">
        <w:rPr>
          <w:lang w:val="sv-SE"/>
        </w:rPr>
        <w:tab/>
      </w:r>
      <w:r w:rsidR="008F2FE7" w:rsidRPr="006B696F">
        <w:rPr>
          <w:lang w:val="sv-SE"/>
        </w:rPr>
        <w:t xml:space="preserve">E-UTRA </w:t>
      </w:r>
      <w:r w:rsidRPr="006B696F">
        <w:rPr>
          <w:lang w:val="sv-SE"/>
        </w:rPr>
        <w:t>PSCCH</w:t>
      </w:r>
      <w:r w:rsidR="00ED6F0C" w:rsidRPr="006B696F">
        <w:rPr>
          <w:lang w:val="sv-SE"/>
        </w:rPr>
        <w:t xml:space="preserve"> transport blocks</w:t>
      </w:r>
    </w:p>
    <w:p w14:paraId="798CEE31" w14:textId="5728F752" w:rsidR="00B50BEA" w:rsidRPr="006B696F" w:rsidRDefault="008F2FE7" w:rsidP="008F2FE7">
      <w:pPr>
        <w:pStyle w:val="B2"/>
        <w:rPr>
          <w:lang w:val="sv-SE"/>
        </w:rPr>
      </w:pPr>
      <w:r w:rsidRPr="006B696F">
        <w:rPr>
          <w:lang w:val="sv-SE"/>
        </w:rPr>
        <w:t>2</w:t>
      </w:r>
      <w:r w:rsidRPr="006B696F">
        <w:rPr>
          <w:lang w:val="sv-SE"/>
        </w:rPr>
        <w:tab/>
        <w:t>NR PSCCH transport blocks</w:t>
      </w:r>
    </w:p>
    <w:p w14:paraId="2E9AB594" w14:textId="77777777" w:rsidR="00B50BEA" w:rsidRPr="00C44D1B" w:rsidRDefault="00B50BEA" w:rsidP="00B50BEA">
      <w:pPr>
        <w:pStyle w:val="B1"/>
      </w:pPr>
      <w:bookmarkStart w:id="5910" w:name="_MCCTEMPBM_CRPT80113041___7"/>
      <w:r w:rsidRPr="00C44D1B">
        <w:rPr>
          <w:rFonts w:ascii="Courier New" w:hAnsi="Courier New" w:cs="Courier New"/>
        </w:rPr>
        <w:t>&lt;type2&gt;</w:t>
      </w:r>
      <w:r w:rsidRPr="00C44D1B">
        <w:t>: integer type. Indicates the type of V2X communication.</w:t>
      </w:r>
    </w:p>
    <w:bookmarkEnd w:id="5910"/>
    <w:p w14:paraId="593673D7" w14:textId="77777777" w:rsidR="00E9335C" w:rsidRPr="006B696F" w:rsidRDefault="00B50BEA"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STCH</w:t>
      </w:r>
      <w:r w:rsidR="00ED6F0C" w:rsidRPr="006B696F">
        <w:rPr>
          <w:lang w:val="sv-SE"/>
        </w:rPr>
        <w:t xml:space="preserve"> PDCP SDU</w:t>
      </w:r>
      <w:r w:rsidRPr="006B696F">
        <w:rPr>
          <w:lang w:val="sv-SE"/>
        </w:rPr>
        <w:t xml:space="preserve"> packet</w:t>
      </w:r>
      <w:r w:rsidR="00ED6F0C" w:rsidRPr="006B696F">
        <w:rPr>
          <w:lang w:val="sv-SE"/>
        </w:rPr>
        <w:t>s</w:t>
      </w:r>
    </w:p>
    <w:p w14:paraId="0034B846" w14:textId="1906EF80" w:rsidR="00B50BEA" w:rsidRPr="006B696F" w:rsidRDefault="00E9335C" w:rsidP="00E9335C">
      <w:pPr>
        <w:pStyle w:val="B2"/>
        <w:rPr>
          <w:lang w:val="sv-SE"/>
        </w:rPr>
      </w:pPr>
      <w:r w:rsidRPr="006B696F">
        <w:rPr>
          <w:lang w:val="sv-SE"/>
        </w:rPr>
        <w:t>2</w:t>
      </w:r>
      <w:r w:rsidRPr="006B696F">
        <w:rPr>
          <w:lang w:val="sv-SE"/>
        </w:rPr>
        <w:tab/>
        <w:t>NR STCH SDAP SDU packets</w:t>
      </w:r>
    </w:p>
    <w:p w14:paraId="018E102D" w14:textId="77777777" w:rsidR="001E53C0" w:rsidRPr="00C44D1B" w:rsidRDefault="001E53C0" w:rsidP="001E53C0">
      <w:pPr>
        <w:pStyle w:val="B1"/>
      </w:pPr>
      <w:bookmarkStart w:id="5911" w:name="_MCCTEMPBM_CRPT80113042___7"/>
      <w:r w:rsidRPr="006B696F">
        <w:rPr>
          <w:rFonts w:ascii="Courier New" w:hAnsi="Courier New" w:cs="Courier New"/>
          <w:lang w:val="sv-SE"/>
        </w:rPr>
        <w:t>&lt;type3&gt;</w:t>
      </w:r>
      <w:r w:rsidRPr="006B696F">
        <w:rPr>
          <w:lang w:val="sv-SE"/>
        </w:rPr>
        <w:t xml:space="preserve">: integer type. </w:t>
      </w:r>
      <w:r w:rsidRPr="00C44D1B">
        <w:t>Indicates the type of V2X communication.</w:t>
      </w:r>
    </w:p>
    <w:bookmarkEnd w:id="5911"/>
    <w:p w14:paraId="73E5D393" w14:textId="77777777" w:rsidR="00E9335C" w:rsidRPr="006B696F" w:rsidRDefault="001E53C0"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PSSCH transport blocks</w:t>
      </w:r>
    </w:p>
    <w:p w14:paraId="420F5169" w14:textId="52F2B0A0" w:rsidR="001E53C0" w:rsidRPr="006B696F" w:rsidRDefault="00E9335C" w:rsidP="00E9335C">
      <w:pPr>
        <w:pStyle w:val="B2"/>
        <w:rPr>
          <w:lang w:val="sv-SE"/>
        </w:rPr>
      </w:pPr>
      <w:r w:rsidRPr="006B696F">
        <w:rPr>
          <w:lang w:val="sv-SE"/>
        </w:rPr>
        <w:t>2</w:t>
      </w:r>
      <w:r w:rsidRPr="006B696F">
        <w:rPr>
          <w:lang w:val="sv-SE"/>
        </w:rPr>
        <w:tab/>
        <w:t>NR PSSCH transport blocks</w:t>
      </w:r>
    </w:p>
    <w:p w14:paraId="60B300CC" w14:textId="77777777" w:rsidR="00B50BEA" w:rsidRPr="00C44D1B" w:rsidRDefault="00B50BEA" w:rsidP="00B50BEA">
      <w:pPr>
        <w:pStyle w:val="B1"/>
      </w:pPr>
      <w:bookmarkStart w:id="5912" w:name="_MCCTEMPBM_CRPT80113043___7"/>
      <w:r w:rsidRPr="00C44D1B">
        <w:rPr>
          <w:rFonts w:ascii="Courier New" w:hAnsi="Courier New" w:cs="Courier New"/>
        </w:rPr>
        <w:t>&lt;format&gt;</w:t>
      </w:r>
      <w:r w:rsidRPr="00C44D1B">
        <w:t>: integer type. Indicates the format of the requested packet counter.</w:t>
      </w:r>
    </w:p>
    <w:bookmarkEnd w:id="5912"/>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5913" w:name="_MCCTEMPBM_CRPT80113044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lastRenderedPageBreak/>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5913"/>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5914" w:name="_CR15_5"/>
      <w:bookmarkStart w:id="5915" w:name="_Toc20207771"/>
      <w:bookmarkStart w:id="5916" w:name="_Toc27579654"/>
      <w:bookmarkStart w:id="5917" w:name="_Toc36116234"/>
      <w:bookmarkStart w:id="5918" w:name="_Toc45215117"/>
      <w:bookmarkStart w:id="5919" w:name="_Toc51866887"/>
      <w:bookmarkStart w:id="5920" w:name="_Toc202525338"/>
      <w:bookmarkEnd w:id="5914"/>
      <w:r w:rsidRPr="00C44D1B">
        <w:t>15.5</w:t>
      </w:r>
      <w:r w:rsidRPr="00C44D1B">
        <w:tab/>
        <w:t>UTC time reset +CUTCR</w:t>
      </w:r>
      <w:bookmarkEnd w:id="5915"/>
      <w:bookmarkEnd w:id="5916"/>
      <w:bookmarkEnd w:id="5917"/>
      <w:bookmarkEnd w:id="5918"/>
      <w:bookmarkEnd w:id="5919"/>
      <w:bookmarkEnd w:id="5920"/>
    </w:p>
    <w:p w14:paraId="23F68C35" w14:textId="77777777" w:rsidR="001B734A" w:rsidRPr="00C44D1B" w:rsidRDefault="001B734A" w:rsidP="001B734A">
      <w:pPr>
        <w:pStyle w:val="TH"/>
      </w:pPr>
      <w:bookmarkStart w:id="5921" w:name="_CRTable15_51"/>
      <w:r w:rsidRPr="00C44D1B">
        <w:t>Table </w:t>
      </w:r>
      <w:bookmarkEnd w:id="5921"/>
      <w:r w:rsidRPr="00C44D1B">
        <w:t>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5922" w:name="_MCCTEMPBM_CRPT80113045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5923" w:name="_MCCTEMPBM_CRPT80113046___7" w:colFirst="0" w:colLast="0"/>
            <w:bookmarkEnd w:id="5922"/>
            <w:r w:rsidRPr="00C44D1B">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bookmarkEnd w:id="5923"/>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5924" w:name="_MCCTEMPBM_CRPT80113047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24"/>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5925" w:name="_CR15_6"/>
      <w:bookmarkStart w:id="5926" w:name="_Toc20207772"/>
      <w:bookmarkStart w:id="5927" w:name="_Toc27579655"/>
      <w:bookmarkStart w:id="5928" w:name="_Toc36116235"/>
      <w:bookmarkStart w:id="5929" w:name="_Toc45215118"/>
      <w:bookmarkStart w:id="5930" w:name="_Toc51866888"/>
      <w:bookmarkStart w:id="5931" w:name="_Toc202525339"/>
      <w:bookmarkEnd w:id="5925"/>
      <w:r w:rsidRPr="00C44D1B">
        <w:t>15.6</w:t>
      </w:r>
      <w:r w:rsidRPr="00C44D1B">
        <w:tab/>
        <w:t>Channel busy ratio request +CCBRREQ</w:t>
      </w:r>
      <w:bookmarkEnd w:id="5926"/>
      <w:bookmarkEnd w:id="5927"/>
      <w:bookmarkEnd w:id="5928"/>
      <w:bookmarkEnd w:id="5929"/>
      <w:bookmarkEnd w:id="5930"/>
      <w:bookmarkEnd w:id="5931"/>
    </w:p>
    <w:p w14:paraId="6A81C9CC" w14:textId="77777777" w:rsidR="00A22ADF" w:rsidRPr="00C44D1B" w:rsidRDefault="00A22ADF" w:rsidP="00A22ADF">
      <w:pPr>
        <w:pStyle w:val="TH"/>
        <w:rPr>
          <w:lang w:val="fr-FR"/>
        </w:rPr>
      </w:pPr>
      <w:bookmarkStart w:id="5932" w:name="_CRTable15_61"/>
      <w:r w:rsidRPr="00C44D1B">
        <w:rPr>
          <w:lang w:val="fr-FR"/>
        </w:rPr>
        <w:t>Table </w:t>
      </w:r>
      <w:bookmarkEnd w:id="5932"/>
      <w:r w:rsidRPr="00C44D1B">
        <w:rPr>
          <w:lang w:val="fr-FR"/>
        </w:rPr>
        <w:t>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5933" w:name="_MCCTEMPBM_CRPT80113048___7"/>
            <w:bookmarkStart w:id="5934" w:name="_MCCTEMPBM_CRPT80113052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5933"/>
          </w:p>
        </w:tc>
        <w:tc>
          <w:tcPr>
            <w:tcW w:w="4820" w:type="dxa"/>
          </w:tcPr>
          <w:p w14:paraId="21453AAA" w14:textId="77777777" w:rsidR="00E22655" w:rsidRPr="00C44D1B" w:rsidRDefault="00E22655" w:rsidP="00E22655">
            <w:pPr>
              <w:spacing w:after="20"/>
            </w:pPr>
            <w:bookmarkStart w:id="5935" w:name="_MCCTEMPBM_CRPT80113049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5936" w:name="_MCCTEMPBM_CRPT80113050___7"/>
            <w:bookmarkEnd w:id="5935"/>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5937" w:name="_MCCTEMPBM_CRPT80113051___7"/>
            <w:bookmarkEnd w:id="5936"/>
            <w:r w:rsidRPr="00C44D1B">
              <w:t xml:space="preserve">when </w:t>
            </w:r>
            <w:r w:rsidRPr="00C44D1B">
              <w:rPr>
                <w:rFonts w:ascii="Courier New" w:hAnsi="Courier New" w:cs="Courier New"/>
              </w:rPr>
              <w:t>&lt;pc5_type&gt;</w:t>
            </w:r>
            <w:r w:rsidRPr="00C44D1B">
              <w:t>=1 and command successful:</w:t>
            </w:r>
          </w:p>
          <w:bookmarkEnd w:id="5937"/>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5938" w:name="_MCCTEMPBM_CRPT80113053___7" w:colFirst="0" w:colLast="0"/>
            <w:bookmarkEnd w:id="5934"/>
            <w:r w:rsidRPr="00C44D1B">
              <w:rPr>
                <w:rFonts w:ascii="Courier New" w:hAnsi="Courier New" w:cs="Courier New"/>
              </w:rPr>
              <w:t>+CCBRREQ=?</w:t>
            </w:r>
          </w:p>
        </w:tc>
        <w:tc>
          <w:tcPr>
            <w:tcW w:w="4820" w:type="dxa"/>
          </w:tcPr>
          <w:p w14:paraId="35D453C1" w14:textId="77777777" w:rsidR="00A22ADF" w:rsidRPr="00C44D1B" w:rsidRDefault="00A22ADF" w:rsidP="0082495A">
            <w:pPr>
              <w:spacing w:after="20"/>
              <w:rPr>
                <w:rFonts w:ascii="Courier New" w:hAnsi="Courier New" w:cs="Courier New"/>
              </w:rPr>
            </w:pPr>
          </w:p>
        </w:tc>
      </w:tr>
      <w:bookmarkEnd w:id="5938"/>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5939" w:name="_MCCTEMPBM_CRPT80113054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39"/>
    <w:p w14:paraId="58D8DDF2" w14:textId="77777777" w:rsidR="00A22ADF" w:rsidRPr="00C44D1B" w:rsidRDefault="00A22ADF" w:rsidP="00A22ADF">
      <w:r w:rsidRPr="00C44D1B">
        <w:rPr>
          <w:b/>
        </w:rPr>
        <w:lastRenderedPageBreak/>
        <w:t>Defined values</w:t>
      </w:r>
    </w:p>
    <w:p w14:paraId="37E3857D" w14:textId="77777777" w:rsidR="00E22655" w:rsidRPr="00C44D1B" w:rsidRDefault="00E22655" w:rsidP="00E22655">
      <w:pPr>
        <w:pStyle w:val="B1"/>
      </w:pPr>
      <w:bookmarkStart w:id="5940" w:name="_MCCTEMPBM_CRPT80113055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6B696F" w:rsidRDefault="00E22655" w:rsidP="00E22655">
      <w:pPr>
        <w:pStyle w:val="B2"/>
        <w:ind w:left="567" w:firstLine="0"/>
        <w:rPr>
          <w:lang w:val="sv-SE"/>
        </w:rPr>
      </w:pPr>
      <w:bookmarkStart w:id="5941" w:name="_MCCTEMPBM_CRPT80113056___2"/>
      <w:bookmarkEnd w:id="5940"/>
      <w:r w:rsidRPr="006B696F">
        <w:rPr>
          <w:lang w:val="sv-SE"/>
        </w:rPr>
        <w:t>0</w:t>
      </w:r>
      <w:r w:rsidRPr="006B696F">
        <w:rPr>
          <w:lang w:val="sv-SE"/>
        </w:rPr>
        <w:tab/>
        <w:t>E-UTRA PC5</w:t>
      </w:r>
    </w:p>
    <w:p w14:paraId="3782A4F6" w14:textId="77777777" w:rsidR="00E22655" w:rsidRPr="006B696F" w:rsidRDefault="00E22655" w:rsidP="00E22655">
      <w:pPr>
        <w:pStyle w:val="B2"/>
        <w:ind w:left="567" w:firstLine="0"/>
        <w:rPr>
          <w:lang w:val="sv-SE"/>
        </w:rPr>
      </w:pPr>
      <w:r w:rsidRPr="006B696F">
        <w:rPr>
          <w:lang w:val="sv-SE"/>
        </w:rPr>
        <w:t>1</w:t>
      </w:r>
      <w:r w:rsidRPr="006B696F">
        <w:rPr>
          <w:lang w:val="sv-SE"/>
        </w:rPr>
        <w:tab/>
        <w:t>NR PC5</w:t>
      </w:r>
    </w:p>
    <w:p w14:paraId="12C75FCA" w14:textId="23DDF582" w:rsidR="00A22ADF" w:rsidRPr="00C44D1B" w:rsidRDefault="00A22ADF" w:rsidP="00A22ADF">
      <w:pPr>
        <w:pStyle w:val="B1"/>
      </w:pPr>
      <w:bookmarkStart w:id="5942" w:name="_MCCTEMPBM_CRPT80113057___7"/>
      <w:bookmarkEnd w:id="5941"/>
      <w:r w:rsidRPr="006B696F">
        <w:rPr>
          <w:rFonts w:ascii="Courier New" w:hAnsi="Courier New" w:cs="Courier New"/>
          <w:lang w:val="sv-SE"/>
        </w:rPr>
        <w:t>&lt;cbr-pssch&gt;</w:t>
      </w:r>
      <w:r w:rsidRPr="006B696F">
        <w:rPr>
          <w:lang w:val="sv-SE"/>
        </w:rPr>
        <w:t xml:space="preserve">: integer type. </w:t>
      </w:r>
      <w:r w:rsidRPr="00C44D1B">
        <w:t xml:space="preserve">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5942"/>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5943" w:name="_CR15_7"/>
      <w:bookmarkStart w:id="5944" w:name="_Toc20207773"/>
      <w:bookmarkStart w:id="5945" w:name="_Toc27579656"/>
      <w:bookmarkStart w:id="5946" w:name="_Toc36116236"/>
      <w:bookmarkStart w:id="5947" w:name="_Toc45215119"/>
      <w:bookmarkStart w:id="5948" w:name="_Toc51866889"/>
      <w:bookmarkStart w:id="5949" w:name="_Toc202525340"/>
      <w:bookmarkEnd w:id="5943"/>
      <w:r w:rsidRPr="00C44D1B">
        <w:t>15.7</w:t>
      </w:r>
      <w:r w:rsidRPr="00C44D1B">
        <w:tab/>
        <w:t>V2X data transmission over PC5 +CV2XDTS</w:t>
      </w:r>
      <w:bookmarkEnd w:id="5944"/>
      <w:bookmarkEnd w:id="5945"/>
      <w:bookmarkEnd w:id="5946"/>
      <w:bookmarkEnd w:id="5947"/>
      <w:bookmarkEnd w:id="5948"/>
      <w:bookmarkEnd w:id="5949"/>
    </w:p>
    <w:p w14:paraId="3A738362" w14:textId="77777777" w:rsidR="00A22ADF" w:rsidRPr="00C44D1B" w:rsidRDefault="00A22ADF" w:rsidP="00A22ADF">
      <w:pPr>
        <w:pStyle w:val="TH"/>
      </w:pPr>
      <w:bookmarkStart w:id="5950" w:name="_CRTable15_71"/>
      <w:r w:rsidRPr="00C44D1B">
        <w:t>Table </w:t>
      </w:r>
      <w:bookmarkEnd w:id="5950"/>
      <w:r w:rsidRPr="00C44D1B">
        <w:t>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5951" w:name="_MCCTEMPBM_CRPT80113058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5952" w:name="_MCCTEMPBM_CRPT80113059___7" w:colFirst="0" w:colLast="0"/>
            <w:bookmarkEnd w:id="5951"/>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5953" w:name="_MCCTEMPBM_CRPT80113060___7"/>
            <w:bookmarkEnd w:id="5952"/>
            <w:r w:rsidRPr="00C44D1B">
              <w:rPr>
                <w:rFonts w:ascii="Courier New" w:hAnsi="Courier New" w:cs="Courier New"/>
              </w:rPr>
              <w:t>+CV2XDTS=?</w:t>
            </w:r>
            <w:bookmarkEnd w:id="5953"/>
          </w:p>
        </w:tc>
        <w:tc>
          <w:tcPr>
            <w:tcW w:w="4820" w:type="dxa"/>
          </w:tcPr>
          <w:p w14:paraId="7BB075F8" w14:textId="043A74D4" w:rsidR="00A22ADF" w:rsidRPr="00C44D1B" w:rsidRDefault="00C224EA" w:rsidP="0082495A">
            <w:pPr>
              <w:spacing w:after="20"/>
              <w:rPr>
                <w:rFonts w:ascii="Courier New" w:hAnsi="Courier New" w:cs="Courier New"/>
              </w:rPr>
            </w:pPr>
            <w:bookmarkStart w:id="5954" w:name="_MCCTEMPBM_CRPT80113061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5954"/>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5955" w:name="_MCCTEMPBM_CRPT80113062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5955"/>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5956" w:name="_MCCTEMPBM_CRPT80113063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A22ADF">
      <w:pPr>
        <w:pStyle w:val="B2"/>
        <w:ind w:left="567" w:firstLine="0"/>
      </w:pPr>
      <w:bookmarkStart w:id="5957" w:name="_MCCTEMPBM_CRPT80113064___2"/>
      <w:bookmarkEnd w:id="5956"/>
      <w:r w:rsidRPr="00C44D1B">
        <w:t>0</w:t>
      </w:r>
      <w:r w:rsidRPr="00C44D1B">
        <w:tab/>
        <w:t>stop sending data</w:t>
      </w:r>
    </w:p>
    <w:p w14:paraId="43720E3E" w14:textId="77777777" w:rsidR="00A22ADF" w:rsidRPr="00C44D1B" w:rsidRDefault="00A22ADF" w:rsidP="00A22ADF">
      <w:pPr>
        <w:pStyle w:val="B2"/>
        <w:ind w:left="567" w:firstLine="0"/>
      </w:pPr>
      <w:r w:rsidRPr="00C44D1B">
        <w:t>1</w:t>
      </w:r>
      <w:r w:rsidRPr="00C44D1B">
        <w:tab/>
        <w:t>start sending data</w:t>
      </w:r>
    </w:p>
    <w:p w14:paraId="09994C46" w14:textId="77777777" w:rsidR="00A22ADF" w:rsidRPr="00C44D1B" w:rsidRDefault="00A22ADF" w:rsidP="00A22ADF">
      <w:pPr>
        <w:pStyle w:val="B1"/>
      </w:pPr>
      <w:bookmarkStart w:id="5958" w:name="_MCCTEMPBM_CRPT80113065___7"/>
      <w:bookmarkEnd w:id="5957"/>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5958"/>
    <w:p w14:paraId="590FD48C" w14:textId="77777777" w:rsidR="00A22ADF" w:rsidRPr="00C44D1B" w:rsidRDefault="00A22ADF" w:rsidP="00A22ADF">
      <w:pPr>
        <w:pStyle w:val="NO"/>
      </w:pPr>
      <w:r w:rsidRPr="00C44D1B">
        <w:lastRenderedPageBreak/>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5959" w:name="_MCCTEMPBM_CRPT80113066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p w14:paraId="1A0ECC76" w14:textId="77777777" w:rsidR="00C224EA" w:rsidRPr="00C44D1B" w:rsidRDefault="00C224EA" w:rsidP="00C224EA">
      <w:pPr>
        <w:pStyle w:val="B2"/>
        <w:ind w:left="567" w:firstLine="0"/>
        <w:rPr>
          <w:lang w:val="fr-FR"/>
        </w:rPr>
      </w:pPr>
      <w:bookmarkStart w:id="5960" w:name="_MCCTEMPBM_CRPT80113067___2"/>
      <w:bookmarkEnd w:id="5959"/>
      <w:r w:rsidRPr="00C44D1B">
        <w:rPr>
          <w:lang w:val="fr-FR"/>
        </w:rPr>
        <w:t>0</w:t>
      </w:r>
      <w:r w:rsidRPr="00C44D1B">
        <w:rPr>
          <w:lang w:val="fr-FR"/>
        </w:rPr>
        <w:tab/>
        <w:t>E-UTRA PC5</w:t>
      </w:r>
    </w:p>
    <w:p w14:paraId="44C6878F" w14:textId="77777777" w:rsidR="00C224EA" w:rsidRPr="00C44D1B" w:rsidRDefault="00C224EA" w:rsidP="00C224EA">
      <w:pPr>
        <w:pStyle w:val="B2"/>
        <w:ind w:left="567" w:firstLine="0"/>
        <w:rPr>
          <w:lang w:val="fr-FR"/>
        </w:rPr>
      </w:pPr>
      <w:r w:rsidRPr="00C44D1B">
        <w:rPr>
          <w:lang w:val="fr-FR"/>
        </w:rPr>
        <w:t>1</w:t>
      </w:r>
      <w:r w:rsidRPr="00C44D1B">
        <w:rPr>
          <w:lang w:val="fr-FR"/>
        </w:rPr>
        <w:tab/>
        <w:t>NR PC5</w:t>
      </w:r>
    </w:p>
    <w:bookmarkEnd w:id="5960"/>
    <w:p w14:paraId="066D9E6A" w14:textId="77777777" w:rsidR="00C224EA" w:rsidRPr="00C44D1B" w:rsidRDefault="00C224EA" w:rsidP="00A22ADF">
      <w:pPr>
        <w:pStyle w:val="B1"/>
        <w:rPr>
          <w:lang w:val="fr-FR"/>
        </w:rPr>
      </w:pPr>
    </w:p>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5961" w:name="_CR15_8"/>
      <w:bookmarkStart w:id="5962" w:name="_Toc20207774"/>
      <w:bookmarkStart w:id="5963" w:name="_Toc27579657"/>
      <w:bookmarkStart w:id="5964" w:name="_Toc36116237"/>
      <w:bookmarkStart w:id="5965" w:name="_Toc45215120"/>
      <w:bookmarkStart w:id="5966" w:name="_Toc51866890"/>
      <w:bookmarkStart w:id="5967" w:name="_Toc202525341"/>
      <w:bookmarkEnd w:id="5961"/>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5962"/>
      <w:bookmarkEnd w:id="5963"/>
      <w:bookmarkEnd w:id="5964"/>
      <w:bookmarkEnd w:id="5965"/>
      <w:bookmarkEnd w:id="5966"/>
      <w:bookmarkEnd w:id="5967"/>
    </w:p>
    <w:p w14:paraId="71E5B051" w14:textId="77777777" w:rsidR="00D32457" w:rsidRPr="00C44D1B" w:rsidRDefault="00D32457" w:rsidP="00D32457">
      <w:pPr>
        <w:pStyle w:val="TH"/>
        <w:rPr>
          <w:lang w:val="fr-FR"/>
        </w:rPr>
      </w:pPr>
      <w:bookmarkStart w:id="5968" w:name="_CRTable15_81"/>
      <w:r w:rsidRPr="00C44D1B">
        <w:rPr>
          <w:lang w:val="fr-FR"/>
        </w:rPr>
        <w:t>Table </w:t>
      </w:r>
      <w:bookmarkEnd w:id="5968"/>
      <w:r w:rsidRPr="00C44D1B">
        <w:rPr>
          <w:lang w:val="fr-FR"/>
        </w:rPr>
        <w:t>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5969" w:name="_MCCTEMPBM_CRPT80113068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5970" w:name="_MCCTEMPBM_CRPT80113069___7"/>
            <w:bookmarkEnd w:id="5969"/>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5970"/>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5971" w:name="_MCCTEMPBM_CRPT80113070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5971"/>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5972" w:name="_MCCTEMPBM_CRPT80113071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UL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V2X communication over LTE-Uu</w:t>
      </w:r>
      <w:r w:rsidRPr="00C44D1B">
        <w:rPr>
          <w:rFonts w:hint="eastAsia"/>
          <w:noProof/>
          <w:lang w:eastAsia="zh-CN"/>
        </w:rPr>
        <w:t xml:space="preserve"> from eNB</w:t>
      </w:r>
      <w:r w:rsidRPr="00C44D1B">
        <w:rPr>
          <w:noProof/>
          <w:lang w:eastAsia="zh-CN"/>
        </w:rPr>
        <w:t xml:space="preserve">. </w:t>
      </w:r>
      <w:r w:rsidRPr="00C44D1B">
        <w:t>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=1,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72"/>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5973" w:name="_MCCTEMPBM_CRPT80113072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5973"/>
    <w:p w14:paraId="737B931F" w14:textId="77777777" w:rsidR="00D32457" w:rsidRPr="00C44D1B" w:rsidRDefault="00D32457" w:rsidP="00D32457">
      <w:pPr>
        <w:pStyle w:val="B2"/>
        <w:rPr>
          <w:lang w:eastAsia="zh-CN"/>
        </w:rPr>
      </w:pPr>
      <w:r w:rsidRPr="00C44D1B">
        <w:t>0</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LTE-Uu</w:t>
      </w:r>
      <w:r w:rsidRPr="00C44D1B">
        <w:rPr>
          <w:noProof/>
        </w:rPr>
        <w:t xml:space="preserve"> </w:t>
      </w:r>
      <w:r w:rsidRPr="00C44D1B">
        <w:rPr>
          <w:rFonts w:hint="eastAsia"/>
          <w:noProof/>
          <w:lang w:eastAsia="zh-CN"/>
        </w:rPr>
        <w:t>from eNB</w:t>
      </w:r>
    </w:p>
    <w:p w14:paraId="2CE04168" w14:textId="77777777" w:rsidR="00C224EA" w:rsidRPr="00C44D1B" w:rsidRDefault="00D32457" w:rsidP="00C224EA">
      <w:pPr>
        <w:pStyle w:val="B2"/>
        <w:rPr>
          <w:noProof/>
          <w:lang w:eastAsia="zh-CN"/>
        </w:rPr>
      </w:pPr>
      <w:r w:rsidRPr="00C44D1B">
        <w:t>1</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p>
    <w:p w14:paraId="323A0EF2" w14:textId="77777777" w:rsidR="00C224EA" w:rsidRPr="00C44D1B" w:rsidRDefault="00C224EA" w:rsidP="00C224EA">
      <w:pPr>
        <w:pStyle w:val="B2"/>
        <w:rPr>
          <w:lang w:eastAsia="zh-CN"/>
        </w:rPr>
      </w:pPr>
      <w:r w:rsidRPr="00C44D1B">
        <w:t>2</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NR-Uu</w:t>
      </w:r>
      <w:r w:rsidRPr="00C44D1B">
        <w:rPr>
          <w:noProof/>
        </w:rPr>
        <w:t xml:space="preserve">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66C7F935" w14:textId="785C1D6C" w:rsidR="00D32457" w:rsidRPr="00C44D1B" w:rsidRDefault="00C224EA" w:rsidP="00C224EA">
      <w:pPr>
        <w:pStyle w:val="B2"/>
        <w:rPr>
          <w:lang w:eastAsia="zh-CN"/>
        </w:rPr>
      </w:pPr>
      <w:r w:rsidRPr="00C44D1B">
        <w:t>3</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NR </w:t>
      </w:r>
      <w:r w:rsidRPr="00C44D1B">
        <w:rPr>
          <w:rFonts w:hint="eastAsia"/>
          <w:sz w:val="22"/>
          <w:szCs w:val="22"/>
          <w:lang w:eastAsia="zh-CN"/>
        </w:rPr>
        <w:t xml:space="preserve">PC5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20B0444B" w14:textId="77777777" w:rsidR="00D32457" w:rsidRPr="00C44D1B" w:rsidRDefault="00D32457" w:rsidP="00D32457">
      <w:r w:rsidRPr="00C44D1B">
        <w:rPr>
          <w:b/>
        </w:rPr>
        <w:t>Implementation</w:t>
      </w:r>
    </w:p>
    <w:p w14:paraId="2538A326" w14:textId="77777777" w:rsidR="00D32457" w:rsidRPr="00C44D1B" w:rsidRDefault="00D32457" w:rsidP="00D32457">
      <w:pPr>
        <w:rPr>
          <w:lang w:eastAsia="zh-CN"/>
        </w:rPr>
      </w:pPr>
      <w:r w:rsidRPr="00C44D1B">
        <w:t>Optional.</w:t>
      </w:r>
    </w:p>
    <w:p w14:paraId="08D7C199" w14:textId="77777777" w:rsidR="00682E84" w:rsidRPr="00C44D1B" w:rsidRDefault="00682E84" w:rsidP="00E26141">
      <w:pPr>
        <w:pStyle w:val="Heading1"/>
      </w:pPr>
      <w:bookmarkStart w:id="5974" w:name="_CR16"/>
      <w:bookmarkStart w:id="5975" w:name="_Toc45215121"/>
      <w:bookmarkStart w:id="5976" w:name="_Toc51866891"/>
      <w:bookmarkStart w:id="5977" w:name="_Toc202525342"/>
      <w:bookmarkEnd w:id="5974"/>
      <w:r w:rsidRPr="00C44D1B">
        <w:lastRenderedPageBreak/>
        <w:t>16</w:t>
      </w:r>
      <w:r w:rsidRPr="00C44D1B">
        <w:tab/>
        <w:t>Commands for VAE layer configuration</w:t>
      </w:r>
      <w:bookmarkEnd w:id="5975"/>
      <w:bookmarkEnd w:id="5976"/>
      <w:bookmarkEnd w:id="5977"/>
    </w:p>
    <w:p w14:paraId="582AC76C" w14:textId="77777777" w:rsidR="00682E84" w:rsidRPr="00C44D1B" w:rsidRDefault="00682E84" w:rsidP="00E26141">
      <w:pPr>
        <w:pStyle w:val="Heading2"/>
      </w:pPr>
      <w:bookmarkStart w:id="5978" w:name="_CR16_1"/>
      <w:bookmarkStart w:id="5979" w:name="_Toc45215122"/>
      <w:bookmarkStart w:id="5980" w:name="_Toc51866892"/>
      <w:bookmarkStart w:id="5981" w:name="_Toc202525343"/>
      <w:bookmarkEnd w:id="5978"/>
      <w:r w:rsidRPr="00C44D1B">
        <w:t>16.1</w:t>
      </w:r>
      <w:r w:rsidRPr="00C44D1B">
        <w:tab/>
        <w:t>General</w:t>
      </w:r>
      <w:bookmarkEnd w:id="5979"/>
      <w:bookmarkEnd w:id="5980"/>
      <w:bookmarkEnd w:id="5981"/>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5982" w:name="_MCCTEMPBM_CRPT80113073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5983" w:name="_CR16_2"/>
      <w:bookmarkStart w:id="5984" w:name="_Toc20208127"/>
      <w:bookmarkStart w:id="5985" w:name="_Toc202525344"/>
      <w:bookmarkEnd w:id="5982"/>
      <w:bookmarkEnd w:id="5983"/>
      <w:r w:rsidRPr="00C44D1B">
        <w:rPr>
          <w:szCs w:val="32"/>
        </w:rPr>
        <w:t>16.2</w:t>
      </w:r>
      <w:r w:rsidRPr="00C44D1B">
        <w:rPr>
          <w:szCs w:val="32"/>
        </w:rPr>
        <w:tab/>
      </w:r>
      <w:r w:rsidRPr="00C44D1B">
        <w:t>Commands specific to VAE layer</w:t>
      </w:r>
      <w:bookmarkEnd w:id="5984"/>
      <w:bookmarkEnd w:id="5985"/>
    </w:p>
    <w:p w14:paraId="53F13B6C" w14:textId="77777777" w:rsidR="00503393" w:rsidRPr="00C44D1B" w:rsidRDefault="00503393" w:rsidP="00E26141">
      <w:pPr>
        <w:pStyle w:val="Heading3"/>
        <w:rPr>
          <w:lang w:bidi="he-IL"/>
        </w:rPr>
      </w:pPr>
      <w:bookmarkStart w:id="5986" w:name="_CR16_2_1"/>
      <w:bookmarkStart w:id="5987" w:name="_Toc20208128"/>
      <w:bookmarkStart w:id="5988" w:name="_Toc202525345"/>
      <w:bookmarkEnd w:id="5986"/>
      <w:r w:rsidRPr="00C44D1B">
        <w:t>16.2.1</w:t>
      </w:r>
      <w:r w:rsidRPr="00C44D1B">
        <w:tab/>
        <w:t>VAE layer configuration in MT +CVAEACT</w:t>
      </w:r>
      <w:bookmarkEnd w:id="5988"/>
    </w:p>
    <w:p w14:paraId="688183C3" w14:textId="77777777" w:rsidR="00503393" w:rsidRPr="00C44D1B" w:rsidRDefault="00503393" w:rsidP="00503393">
      <w:pPr>
        <w:pStyle w:val="TH"/>
      </w:pPr>
      <w:bookmarkStart w:id="5989" w:name="_CRTable16_2_11"/>
      <w:r w:rsidRPr="00C44D1B">
        <w:t>Table </w:t>
      </w:r>
      <w:bookmarkEnd w:id="5989"/>
      <w:r w:rsidRPr="00C44D1B">
        <w:t>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5990" w:name="_MCCTEMPBM_CRPT80113075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5991" w:name="_MCCTEMPBM_CRPT80113076___7" w:colFirst="0" w:colLast="0"/>
            <w:bookmarkEnd w:id="5990"/>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5992" w:name="_MCCTEMPBM_CRPT80113077___7" w:colFirst="0" w:colLast="0"/>
            <w:bookmarkEnd w:id="5991"/>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5992"/>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5993" w:name="_MCCTEMPBM_CRPT80113078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93"/>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5994" w:name="_MCCTEMPBM_CRPT80113079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87"/>
    <w:bookmarkEnd w:id="5994"/>
    <w:p w14:paraId="35CF21D1" w14:textId="77777777" w:rsidR="00503393" w:rsidRPr="00C44D1B" w:rsidRDefault="00503393" w:rsidP="00503393">
      <w:r w:rsidRPr="00C44D1B">
        <w:rPr>
          <w:b/>
        </w:rPr>
        <w:lastRenderedPageBreak/>
        <w:t>Defined values</w:t>
      </w:r>
    </w:p>
    <w:p w14:paraId="66511608" w14:textId="77777777" w:rsidR="00503393" w:rsidRPr="00C44D1B" w:rsidRDefault="00503393" w:rsidP="00503393">
      <w:pPr>
        <w:pStyle w:val="B1"/>
        <w:rPr>
          <w:rFonts w:ascii="Courier New" w:hAnsi="Courier New"/>
        </w:rPr>
      </w:pPr>
      <w:bookmarkStart w:id="5995" w:name="_MCCTEMPBM_CRPT80113080___7"/>
      <w:r w:rsidRPr="00C44D1B">
        <w:rPr>
          <w:rFonts w:ascii="Courier New" w:hAnsi="Courier New"/>
        </w:rPr>
        <w:t>&lt;state&gt;</w:t>
      </w:r>
      <w:r w:rsidRPr="00C44D1B">
        <w:t>: integer type; specifies if VAE layer support is to be enabled or disabled in the MT.</w:t>
      </w:r>
    </w:p>
    <w:bookmarkEnd w:id="5995"/>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5996" w:name="_MCCTEMPBM_CRPT80113081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5996"/>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5997" w:name="_CR16_2_2"/>
      <w:bookmarkStart w:id="5998" w:name="_Toc202525346"/>
      <w:bookmarkEnd w:id="5997"/>
      <w:r w:rsidRPr="00C44D1B">
        <w:t>16.2.2</w:t>
      </w:r>
      <w:r w:rsidRPr="00C44D1B">
        <w:tab/>
        <w:t>VAE layer registration +CVAEREG</w:t>
      </w:r>
      <w:bookmarkEnd w:id="5998"/>
    </w:p>
    <w:p w14:paraId="3500576B" w14:textId="77777777" w:rsidR="00503393" w:rsidRPr="00C44D1B" w:rsidRDefault="00503393" w:rsidP="00503393">
      <w:pPr>
        <w:pStyle w:val="TH"/>
      </w:pPr>
      <w:bookmarkStart w:id="5999" w:name="_CRTable16_2_21"/>
      <w:r w:rsidRPr="00C44D1B">
        <w:t>Table </w:t>
      </w:r>
      <w:bookmarkEnd w:id="5999"/>
      <w:r w:rsidRPr="00C44D1B">
        <w:t>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6000" w:name="_MCCTEMPBM_CRPT80113082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6001" w:name="_MCCTEMPBM_CRPT80113083___7" w:colFirst="0" w:colLast="0"/>
            <w:bookmarkEnd w:id="6000"/>
            <w:r w:rsidRPr="00C44D1B">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bookmarkEnd w:id="6001"/>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6002" w:name="_MCCTEMPBM_CRPT80113084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002"/>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6003" w:name="_MCCTEMPBM_CRPT80113085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w:t>
      </w:r>
      <w:r w:rsidRPr="00C44D1B">
        <w:lastRenderedPageBreak/>
        <w:t>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6003"/>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6004" w:name="_CR17"/>
      <w:bookmarkStart w:id="6005" w:name="_Toc202525347"/>
      <w:bookmarkEnd w:id="6004"/>
      <w:r w:rsidRPr="00C44D1B">
        <w:t>17</w:t>
      </w:r>
      <w:r w:rsidRPr="00C44D1B">
        <w:tab/>
        <w:t>Commands for UAE layer configuration</w:t>
      </w:r>
      <w:bookmarkEnd w:id="6005"/>
    </w:p>
    <w:p w14:paraId="06F34C1C" w14:textId="77777777" w:rsidR="00994E0C" w:rsidRPr="00C44D1B" w:rsidRDefault="00994E0C" w:rsidP="00994E0C">
      <w:pPr>
        <w:pStyle w:val="Heading2"/>
      </w:pPr>
      <w:bookmarkStart w:id="6006" w:name="_CR17_1"/>
      <w:bookmarkStart w:id="6007" w:name="_Toc202525348"/>
      <w:bookmarkEnd w:id="6006"/>
      <w:r w:rsidRPr="00C44D1B">
        <w:t>17.1</w:t>
      </w:r>
      <w:r w:rsidRPr="00C44D1B">
        <w:tab/>
        <w:t>General</w:t>
      </w:r>
      <w:bookmarkEnd w:id="6007"/>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58863646"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FDD09A7" w14:textId="77777777" w:rsidR="00994E0C" w:rsidRPr="00C44D1B" w:rsidRDefault="00994E0C" w:rsidP="00994E0C">
      <w:pPr>
        <w:pStyle w:val="Heading2"/>
      </w:pPr>
      <w:bookmarkStart w:id="6008" w:name="_CR17_2"/>
      <w:bookmarkStart w:id="6009" w:name="_Toc202525349"/>
      <w:bookmarkEnd w:id="6008"/>
      <w:r w:rsidRPr="00C44D1B">
        <w:rPr>
          <w:szCs w:val="32"/>
        </w:rPr>
        <w:t>17.2</w:t>
      </w:r>
      <w:r w:rsidRPr="00C44D1B">
        <w:rPr>
          <w:szCs w:val="32"/>
        </w:rPr>
        <w:tab/>
      </w:r>
      <w:r w:rsidRPr="00C44D1B">
        <w:t>Commands specific to UAE layer</w:t>
      </w:r>
      <w:bookmarkEnd w:id="6009"/>
    </w:p>
    <w:p w14:paraId="4DC80690" w14:textId="77777777" w:rsidR="00994E0C" w:rsidRPr="00C44D1B" w:rsidRDefault="00994E0C" w:rsidP="00994E0C">
      <w:pPr>
        <w:pStyle w:val="Heading3"/>
        <w:rPr>
          <w:lang w:bidi="he-IL"/>
        </w:rPr>
      </w:pPr>
      <w:bookmarkStart w:id="6010" w:name="_CR17_2_1"/>
      <w:bookmarkStart w:id="6011" w:name="_Toc202525350"/>
      <w:bookmarkEnd w:id="6010"/>
      <w:r w:rsidRPr="00C44D1B">
        <w:t>17.2.1</w:t>
      </w:r>
      <w:r w:rsidRPr="00C44D1B">
        <w:tab/>
        <w:t>UAE layer configuration in MT +CUAEACT</w:t>
      </w:r>
      <w:bookmarkEnd w:id="6011"/>
    </w:p>
    <w:p w14:paraId="0DB09350" w14:textId="77777777" w:rsidR="00994E0C" w:rsidRPr="00C44D1B" w:rsidRDefault="00994E0C" w:rsidP="00994E0C">
      <w:pPr>
        <w:pStyle w:val="TH"/>
      </w:pPr>
      <w:bookmarkStart w:id="6012" w:name="_CRTable17_2_11"/>
      <w:r w:rsidRPr="00C44D1B">
        <w:t>Table </w:t>
      </w:r>
      <w:bookmarkEnd w:id="6012"/>
      <w:r w:rsidRPr="00C44D1B">
        <w:t>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6E3E5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6E3E56">
            <w:pPr>
              <w:pStyle w:val="TAH"/>
              <w:rPr>
                <w:rFonts w:ascii="Courier New" w:hAnsi="Courier New"/>
              </w:rPr>
            </w:pPr>
            <w:r w:rsidRPr="00C44D1B">
              <w:t>Possible response(s)</w:t>
            </w:r>
          </w:p>
        </w:tc>
      </w:tr>
      <w:tr w:rsidR="00994E0C" w:rsidRPr="00C44D1B"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6E3E56">
            <w:pPr>
              <w:spacing w:after="20"/>
              <w:rPr>
                <w:rFonts w:ascii="Courier New" w:hAnsi="Courier New"/>
              </w:rPr>
            </w:pPr>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6E3E5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6E3E56">
            <w:pPr>
              <w:spacing w:after="20"/>
              <w:rPr>
                <w:rFonts w:ascii="Courier New" w:hAnsi="Courier New"/>
              </w:rPr>
            </w:pPr>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6E3E5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6E3E56">
            <w:pPr>
              <w:spacing w:after="20"/>
              <w:rPr>
                <w:rFonts w:ascii="Courier New" w:hAnsi="Courier New"/>
              </w:rPr>
            </w:pPr>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6E3E56">
            <w:pPr>
              <w:spacing w:after="20"/>
              <w:rPr>
                <w:rFonts w:ascii="Courier New" w:hAnsi="Courier New"/>
              </w:rPr>
            </w:pPr>
            <w:r w:rsidRPr="00C44D1B">
              <w:rPr>
                <w:rFonts w:ascii="Courier New" w:hAnsi="Courier New" w:cs="Courier New"/>
              </w:rPr>
              <w:t>+CUAEACT: &lt;result&gt;</w:t>
            </w:r>
          </w:p>
        </w:tc>
      </w:tr>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r w:rsidRPr="00C44D1B">
        <w:lastRenderedPageBreak/>
        <w:t xml:space="preserve">Refer clause 9.2 for possible </w:t>
      </w:r>
      <w:r w:rsidRPr="00C44D1B">
        <w:rPr>
          <w:rFonts w:ascii="Courier New" w:hAnsi="Courier New" w:cs="Courier New"/>
        </w:rPr>
        <w:t>&lt;err&gt;</w:t>
      </w:r>
      <w:r w:rsidRPr="00C44D1B">
        <w:t xml:space="preserve"> values.</w:t>
      </w:r>
    </w:p>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r w:rsidRPr="00C44D1B">
        <w:rPr>
          <w:rFonts w:ascii="Courier New" w:hAnsi="Courier New"/>
        </w:rPr>
        <w:t>&lt;state&gt;</w:t>
      </w:r>
      <w:r w:rsidRPr="00C44D1B">
        <w:t>: integer type; specifies if UAE layer support is to be enabled or disabled in the MT.</w:t>
      </w:r>
    </w:p>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p w14:paraId="73E4A164" w14:textId="77777777" w:rsidR="00994E0C" w:rsidRPr="00C44D1B" w:rsidRDefault="00994E0C" w:rsidP="00994E0C">
      <w:r w:rsidRPr="00C44D1B">
        <w:rPr>
          <w:b/>
        </w:rPr>
        <w:t>Implementation</w:t>
      </w:r>
    </w:p>
    <w:p w14:paraId="2510665A" w14:textId="77777777" w:rsidR="00994E0C" w:rsidRPr="00C44D1B" w:rsidRDefault="00994E0C" w:rsidP="00994E0C">
      <w:r w:rsidRPr="00C44D1B">
        <w:t>Optional.</w:t>
      </w:r>
    </w:p>
    <w:p w14:paraId="01334944"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78E5C85" w14:textId="77777777" w:rsidR="00994E0C" w:rsidRPr="00C44D1B" w:rsidRDefault="00994E0C" w:rsidP="00994E0C">
      <w:pPr>
        <w:pStyle w:val="Heading3"/>
        <w:rPr>
          <w:lang w:bidi="he-IL"/>
        </w:rPr>
      </w:pPr>
      <w:bookmarkStart w:id="6013" w:name="_CR17_2_2"/>
      <w:bookmarkStart w:id="6014" w:name="_Toc202525351"/>
      <w:bookmarkEnd w:id="6013"/>
      <w:r w:rsidRPr="00C44D1B">
        <w:t>17.2.2</w:t>
      </w:r>
      <w:r w:rsidRPr="00C44D1B">
        <w:tab/>
        <w:t>UAE layer registration +CUAEREG</w:t>
      </w:r>
      <w:bookmarkEnd w:id="6014"/>
    </w:p>
    <w:p w14:paraId="1B80113E" w14:textId="77777777" w:rsidR="00994E0C" w:rsidRPr="00C44D1B" w:rsidRDefault="00994E0C" w:rsidP="00994E0C">
      <w:pPr>
        <w:pStyle w:val="TH"/>
      </w:pPr>
      <w:bookmarkStart w:id="6015" w:name="_CRTable17_2_21"/>
      <w:r w:rsidRPr="00C44D1B">
        <w:t>Table </w:t>
      </w:r>
      <w:bookmarkEnd w:id="6015"/>
      <w:r w:rsidRPr="00C44D1B">
        <w:t>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6E3E5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6E3E56">
            <w:pPr>
              <w:pStyle w:val="TAH"/>
              <w:spacing w:line="254" w:lineRule="auto"/>
              <w:rPr>
                <w:rFonts w:ascii="Courier New" w:hAnsi="Courier New"/>
              </w:rPr>
            </w:pPr>
            <w:r w:rsidRPr="00C44D1B">
              <w:t>Possible response(s)</w:t>
            </w:r>
          </w:p>
        </w:tc>
      </w:tr>
      <w:tr w:rsidR="00994E0C" w:rsidRPr="00C44D1B"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6E3E5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6E3E56">
            <w:pPr>
              <w:spacing w:after="20" w:line="254" w:lineRule="auto"/>
              <w:rPr>
                <w:rFonts w:ascii="Courier New" w:hAnsi="Courier New"/>
                <w:i/>
                <w:iCs/>
              </w:rPr>
            </w:pPr>
          </w:p>
          <w:p w14:paraId="51F53E44"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6E3E5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p w14:paraId="20E321C5" w14:textId="77777777" w:rsidR="00994E0C" w:rsidRPr="00C44D1B" w:rsidRDefault="00994E0C" w:rsidP="00994E0C">
      <w:r w:rsidRPr="00C44D1B">
        <w:rPr>
          <w:b/>
        </w:rPr>
        <w:lastRenderedPageBreak/>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6016" w:name="_CR18"/>
      <w:bookmarkStart w:id="6017" w:name="_Toc202525352"/>
      <w:bookmarkEnd w:id="6016"/>
      <w:r w:rsidRPr="00C44D1B">
        <w:t>1</w:t>
      </w:r>
      <w:r w:rsidR="00994E0C" w:rsidRPr="00C44D1B">
        <w:t>8</w:t>
      </w:r>
      <w:r w:rsidRPr="00C44D1B">
        <w:tab/>
        <w:t>Commands for UAS configuration and operation</w:t>
      </w:r>
      <w:bookmarkEnd w:id="6017"/>
    </w:p>
    <w:p w14:paraId="31241C10" w14:textId="10325018" w:rsidR="00E3548D" w:rsidRPr="00C44D1B" w:rsidRDefault="00E3548D" w:rsidP="00E3548D">
      <w:pPr>
        <w:pStyle w:val="Heading2"/>
      </w:pPr>
      <w:bookmarkStart w:id="6018" w:name="_CR18_1"/>
      <w:bookmarkStart w:id="6019" w:name="_Toc202525353"/>
      <w:bookmarkEnd w:id="6018"/>
      <w:r w:rsidRPr="00C44D1B">
        <w:t>1</w:t>
      </w:r>
      <w:r w:rsidR="00994E0C" w:rsidRPr="00C44D1B">
        <w:t>8</w:t>
      </w:r>
      <w:r w:rsidRPr="00C44D1B">
        <w:t>.1</w:t>
      </w:r>
      <w:r w:rsidRPr="00C44D1B">
        <w:tab/>
        <w:t>General</w:t>
      </w:r>
      <w:bookmarkEnd w:id="6019"/>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6020" w:name="_CR18_2"/>
      <w:bookmarkStart w:id="6021" w:name="_Toc202525354"/>
      <w:bookmarkEnd w:id="6020"/>
      <w:r w:rsidRPr="00C44D1B">
        <w:t>1</w:t>
      </w:r>
      <w:r w:rsidR="00994E0C" w:rsidRPr="00C44D1B">
        <w:t>8</w:t>
      </w:r>
      <w:r w:rsidRPr="00C44D1B">
        <w:t>.2</w:t>
      </w:r>
      <w:r w:rsidRPr="00C44D1B">
        <w:tab/>
        <w:t>Commands specific to UAS services</w:t>
      </w:r>
      <w:bookmarkEnd w:id="6021"/>
    </w:p>
    <w:p w14:paraId="6F6D1142" w14:textId="483459F8" w:rsidR="00E3548D" w:rsidRPr="00C44D1B" w:rsidRDefault="00E3548D" w:rsidP="00E3548D">
      <w:pPr>
        <w:pStyle w:val="Heading3"/>
      </w:pPr>
      <w:bookmarkStart w:id="6022" w:name="_CR18_2_1"/>
      <w:bookmarkStart w:id="6023" w:name="_Toc202525355"/>
      <w:bookmarkEnd w:id="6022"/>
      <w:r w:rsidRPr="00C44D1B">
        <w:t>1</w:t>
      </w:r>
      <w:r w:rsidR="00994E0C" w:rsidRPr="00C44D1B">
        <w:t>8</w:t>
      </w:r>
      <w:r w:rsidRPr="00C44D1B">
        <w:t>.2.1</w:t>
      </w:r>
      <w:r w:rsidRPr="00C44D1B">
        <w:tab/>
        <w:t>UUAA parameter transport +CUUAAPT</w:t>
      </w:r>
      <w:bookmarkEnd w:id="6023"/>
    </w:p>
    <w:p w14:paraId="463BF588" w14:textId="6DA88947" w:rsidR="00E3548D" w:rsidRPr="00C44D1B" w:rsidRDefault="00E3548D" w:rsidP="00E3548D">
      <w:pPr>
        <w:pStyle w:val="TH"/>
      </w:pPr>
      <w:bookmarkStart w:id="6024" w:name="_CRTable18_2_11"/>
      <w:r w:rsidRPr="00C44D1B">
        <w:t>Table </w:t>
      </w:r>
      <w:bookmarkEnd w:id="6024"/>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9B5D10">
            <w:pPr>
              <w:pStyle w:val="TAL"/>
            </w:pPr>
            <w:bookmarkStart w:id="6025" w:name="_Hlk9516288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6025"/>
            <w:r w:rsidRPr="00C44D1B">
              <w:rPr>
                <w:rFonts w:ascii="Courier New" w:hAnsi="Courier New" w:cs="Courier New"/>
              </w:rPr>
              <w:t>]]]</w:t>
            </w:r>
          </w:p>
        </w:tc>
      </w:tr>
      <w:tr w:rsidR="00E3548D" w:rsidRPr="00C44D1B"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9B5D10">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E3548D">
      <w:pPr>
        <w:ind w:left="851" w:hanging="284"/>
        <w:rPr>
          <w:rFonts w:ascii="Courier New" w:hAnsi="Courier New" w:cs="Courier New"/>
        </w:rPr>
      </w:pPr>
      <w:r w:rsidRPr="00C44D1B">
        <w:lastRenderedPageBreak/>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6026" w:name="_CR18_2_2"/>
      <w:bookmarkStart w:id="6027" w:name="_Toc202525356"/>
      <w:bookmarkEnd w:id="6026"/>
      <w:r w:rsidRPr="00C44D1B">
        <w:t>1</w:t>
      </w:r>
      <w:r w:rsidR="00994E0C" w:rsidRPr="00C44D1B">
        <w:t>8</w:t>
      </w:r>
      <w:r w:rsidRPr="00C44D1B">
        <w:t>.2.2</w:t>
      </w:r>
      <w:r w:rsidRPr="00C44D1B">
        <w:tab/>
        <w:t>C2 authorization parameter transport +CC2APT</w:t>
      </w:r>
      <w:bookmarkEnd w:id="6027"/>
    </w:p>
    <w:p w14:paraId="676C0F64" w14:textId="2ACAC6F5" w:rsidR="00E3548D" w:rsidRPr="00C44D1B" w:rsidRDefault="00E3548D" w:rsidP="00E3548D">
      <w:pPr>
        <w:pStyle w:val="TH"/>
      </w:pPr>
      <w:bookmarkStart w:id="6028" w:name="_CRTable18_2_21"/>
      <w:r w:rsidRPr="00C44D1B">
        <w:t>Table </w:t>
      </w:r>
      <w:bookmarkEnd w:id="6028"/>
      <w:r w:rsidRPr="00C44D1B">
        <w:t>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9B5D10">
            <w:pPr>
              <w:pStyle w:val="TAL"/>
            </w:pPr>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p>
        </w:tc>
      </w:tr>
      <w:tr w:rsidR="00E3548D" w:rsidRPr="00C44D1B"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9B5D10">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lastRenderedPageBreak/>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6B696F" w:rsidRDefault="00E3548D" w:rsidP="00E3548D">
      <w:pPr>
        <w:keepNext/>
        <w:keepLines/>
        <w:rPr>
          <w:lang w:val="fr-FR"/>
        </w:rPr>
      </w:pPr>
      <w:r w:rsidRPr="006B696F">
        <w:rPr>
          <w:b/>
          <w:lang w:val="fr-FR"/>
        </w:rPr>
        <w:t>Implementation</w:t>
      </w:r>
    </w:p>
    <w:p w14:paraId="68970743" w14:textId="2B2841C9" w:rsidR="00E3548D" w:rsidRPr="006B696F" w:rsidRDefault="00E3548D" w:rsidP="003972C2">
      <w:pPr>
        <w:keepNext/>
        <w:keepLines/>
        <w:rPr>
          <w:lang w:val="fr-FR"/>
        </w:rPr>
      </w:pPr>
      <w:r w:rsidRPr="006B696F">
        <w:rPr>
          <w:lang w:val="fr-FR"/>
        </w:rPr>
        <w:t>Optional.</w:t>
      </w:r>
    </w:p>
    <w:p w14:paraId="1580B5C5" w14:textId="179BB2C6" w:rsidR="002D7CD0" w:rsidRPr="006B696F" w:rsidRDefault="002D7CD0" w:rsidP="002D7CD0">
      <w:pPr>
        <w:pStyle w:val="Heading3"/>
        <w:rPr>
          <w:lang w:val="fr-FR"/>
        </w:rPr>
      </w:pPr>
      <w:bookmarkStart w:id="6029" w:name="_CR18_3"/>
      <w:bookmarkStart w:id="6030" w:name="_Toc202525357"/>
      <w:bookmarkEnd w:id="6029"/>
      <w:r w:rsidRPr="006B696F">
        <w:rPr>
          <w:lang w:val="fr-FR"/>
        </w:rPr>
        <w:t>18.</w:t>
      </w:r>
      <w:r w:rsidRPr="006B696F">
        <w:rPr>
          <w:rFonts w:eastAsia="Malgun Gothic" w:hint="eastAsia"/>
          <w:lang w:val="fr-FR" w:eastAsia="ko-KR"/>
        </w:rPr>
        <w:t>3</w:t>
      </w:r>
      <w:r w:rsidRPr="006B696F">
        <w:rPr>
          <w:lang w:val="fr-FR"/>
        </w:rPr>
        <w:tab/>
      </w:r>
      <w:r w:rsidRPr="006B696F">
        <w:rPr>
          <w:rFonts w:eastAsia="Malgun Gothic" w:hint="eastAsia"/>
          <w:lang w:val="fr-FR" w:eastAsia="ko-KR"/>
        </w:rPr>
        <w:t>No-transmit zone restriction information</w:t>
      </w:r>
      <w:r w:rsidRPr="006B696F">
        <w:rPr>
          <w:lang w:val="fr-FR"/>
        </w:rPr>
        <w:t xml:space="preserve"> +C</w:t>
      </w:r>
      <w:r w:rsidRPr="006B696F">
        <w:rPr>
          <w:rFonts w:eastAsia="Malgun Gothic" w:hint="eastAsia"/>
          <w:lang w:val="fr-FR" w:eastAsia="ko-KR"/>
        </w:rPr>
        <w:t>NTZAI</w:t>
      </w:r>
      <w:bookmarkEnd w:id="6030"/>
    </w:p>
    <w:p w14:paraId="05C9F0FB" w14:textId="4B2605BC" w:rsidR="002D7CD0" w:rsidRPr="00935B9D" w:rsidRDefault="002D7CD0" w:rsidP="002D7CD0">
      <w:pPr>
        <w:pStyle w:val="TH"/>
        <w:rPr>
          <w:lang w:val="fr-FR"/>
        </w:rPr>
      </w:pPr>
      <w:bookmarkStart w:id="6031" w:name="_CRTable18_31"/>
      <w:r w:rsidRPr="00935B9D">
        <w:rPr>
          <w:lang w:val="fr-FR"/>
        </w:rPr>
        <w:t>Table </w:t>
      </w:r>
      <w:bookmarkEnd w:id="6031"/>
      <w:r w:rsidRPr="00935B9D">
        <w:rPr>
          <w:lang w:val="fr-FR"/>
        </w:rPr>
        <w:t>18.</w:t>
      </w:r>
      <w:r w:rsidRPr="00935B9D">
        <w:rPr>
          <w:rFonts w:eastAsia="Malgun Gothic" w:hint="eastAsia"/>
          <w:lang w:val="fr-FR" w:eastAsia="ko-KR"/>
        </w:rPr>
        <w:t>3</w:t>
      </w:r>
      <w:r w:rsidRPr="00935B9D">
        <w:rPr>
          <w:lang w:val="fr-FR"/>
        </w:rPr>
        <w:t>-1: +C</w:t>
      </w:r>
      <w:r w:rsidRPr="00935B9D">
        <w:rPr>
          <w:rFonts w:eastAsia="Malgun Gothic" w:hint="eastAsia"/>
          <w:lang w:val="fr-FR" w:eastAsia="ko-KR"/>
        </w:rPr>
        <w:t>NTZAI</w:t>
      </w:r>
      <w:r w:rsidRPr="00935B9D">
        <w:rPr>
          <w:lang w:val="fr-FR"/>
        </w:rPr>
        <w:t xml:space="preserve">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949"/>
        <w:gridCol w:w="4176"/>
      </w:tblGrid>
      <w:tr w:rsidR="002D7CD0" w:rsidRPr="000903C1" w14:paraId="4A76CD48"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2F2E7951" w14:textId="77777777" w:rsidR="002D7CD0" w:rsidRPr="000903C1" w:rsidRDefault="002D7CD0" w:rsidP="006A0620">
            <w:pPr>
              <w:pStyle w:val="TAH"/>
              <w:spacing w:line="254" w:lineRule="auto"/>
              <w:rPr>
                <w:rFonts w:ascii="Courier New" w:hAnsi="Courier New"/>
              </w:rPr>
            </w:pPr>
            <w:r w:rsidRPr="000903C1">
              <w:t>Command</w:t>
            </w:r>
          </w:p>
        </w:tc>
        <w:tc>
          <w:tcPr>
            <w:tcW w:w="4176" w:type="dxa"/>
            <w:tcBorders>
              <w:top w:val="single" w:sz="4" w:space="0" w:color="auto"/>
              <w:left w:val="single" w:sz="6" w:space="0" w:color="auto"/>
              <w:bottom w:val="single" w:sz="4" w:space="0" w:color="auto"/>
              <w:right w:val="single" w:sz="4" w:space="0" w:color="auto"/>
            </w:tcBorders>
            <w:hideMark/>
          </w:tcPr>
          <w:p w14:paraId="24F0F1BE" w14:textId="77777777" w:rsidR="002D7CD0" w:rsidRPr="000903C1" w:rsidRDefault="002D7CD0" w:rsidP="006A0620">
            <w:pPr>
              <w:pStyle w:val="TAH"/>
              <w:spacing w:line="254" w:lineRule="auto"/>
              <w:rPr>
                <w:rFonts w:ascii="Courier New" w:hAnsi="Courier New"/>
              </w:rPr>
            </w:pPr>
            <w:r w:rsidRPr="000903C1">
              <w:t>Possible response(s)</w:t>
            </w:r>
          </w:p>
        </w:tc>
      </w:tr>
      <w:tr w:rsidR="002D7CD0" w:rsidRPr="000903C1" w14:paraId="569D90A1"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4AAE1308" w14:textId="77777777" w:rsidR="002D7CD0" w:rsidRPr="006169C8" w:rsidRDefault="002D7CD0" w:rsidP="002D7CD0">
            <w:pPr>
              <w:pStyle w:val="TAL"/>
              <w:rPr>
                <w:lang w:val="en-US"/>
              </w:rPr>
            </w:pPr>
            <w:r w:rsidRPr="000903C1">
              <w:t>+C</w:t>
            </w:r>
            <w:r>
              <w:rPr>
                <w:rFonts w:eastAsia="Malgun Gothic" w:hint="eastAsia"/>
                <w:lang w:eastAsia="ko-KR"/>
              </w:rPr>
              <w:t>NTZAI</w:t>
            </w:r>
            <w:r w:rsidRPr="000903C1">
              <w:t>=</w:t>
            </w:r>
            <w:r w:rsidRPr="006169C8">
              <w:rPr>
                <w:lang w:val="en-US"/>
              </w:rPr>
              <w:t>(list of</w:t>
            </w:r>
            <w:r>
              <w:rPr>
                <w:lang w:val="en-US"/>
              </w:rPr>
              <w:t xml:space="preserve"> </w:t>
            </w:r>
            <w:r w:rsidRPr="006169C8">
              <w:rPr>
                <w:lang w:val="en-US"/>
              </w:rPr>
              <w:t>&lt;geographical_area_id&gt;,&lt;number_of_</w:t>
            </w:r>
            <w:r>
              <w:rPr>
                <w:lang w:val="en-US"/>
              </w:rPr>
              <w:t>polygon_points</w:t>
            </w:r>
            <w:r w:rsidRPr="006169C8">
              <w:rPr>
                <w:lang w:val="en-US"/>
              </w:rPr>
              <w:t>&gt;,</w:t>
            </w:r>
            <w:r>
              <w:rPr>
                <w:lang w:val="en-US"/>
              </w:rPr>
              <w:t xml:space="preserve">(list of </w:t>
            </w:r>
            <w:r w:rsidRPr="006169C8">
              <w:rPr>
                <w:lang w:val="en-US"/>
              </w:rPr>
              <w:t>&lt;latitude&gt;,&lt;longitude&gt;</w:t>
            </w:r>
            <w:r>
              <w:rPr>
                <w:lang w:val="en-US"/>
              </w:rPr>
              <w:t>s)</w:t>
            </w:r>
            <w:r w:rsidRPr="006169C8">
              <w:rPr>
                <w:lang w:val="en-US"/>
              </w:rPr>
              <w:t>, &lt;</w:t>
            </w:r>
            <w:r>
              <w:rPr>
                <w:lang w:val="en-US"/>
              </w:rPr>
              <w:t>ceiling</w:t>
            </w:r>
            <w:r w:rsidRPr="006169C8">
              <w:rPr>
                <w:lang w:val="en-US"/>
              </w:rPr>
              <w:t>_altitude&gt;,&lt;</w:t>
            </w:r>
            <w:r>
              <w:rPr>
                <w:lang w:val="en-US"/>
              </w:rPr>
              <w:t>floor</w:t>
            </w:r>
            <w:r w:rsidRPr="006169C8">
              <w:rPr>
                <w:lang w:val="en-US"/>
              </w:rPr>
              <w:t>_altitude&gt;,&lt;number_of_</w:t>
            </w:r>
            <w:r>
              <w:rPr>
                <w:lang w:val="en-US"/>
              </w:rPr>
              <w:t>restricted_</w:t>
            </w:r>
            <w:r w:rsidRPr="006169C8">
              <w:rPr>
                <w:lang w:val="en-US"/>
              </w:rPr>
              <w:t>freq</w:t>
            </w:r>
            <w:r>
              <w:rPr>
                <w:rFonts w:hint="eastAsia"/>
                <w:lang w:val="en-US" w:eastAsia="ko-KR"/>
              </w:rPr>
              <w:t>_bands</w:t>
            </w:r>
            <w:r w:rsidRPr="006169C8">
              <w:rPr>
                <w:lang w:val="en-US"/>
              </w:rPr>
              <w:t xml:space="preserve">&gt;,(list of </w:t>
            </w:r>
            <w:r>
              <w:rPr>
                <w:lang w:val="en-US"/>
              </w:rPr>
              <w:t>&lt;rat_type&gt;,</w:t>
            </w:r>
            <w:r w:rsidRPr="006169C8">
              <w:rPr>
                <w:lang w:val="en-US"/>
              </w:rPr>
              <w:t>&lt;</w:t>
            </w:r>
            <w:r>
              <w:rPr>
                <w:rFonts w:eastAsia="Malgun Gothic" w:hint="eastAsia"/>
                <w:lang w:eastAsia="ko-KR"/>
              </w:rPr>
              <w:t>restricted_freq_band</w:t>
            </w:r>
            <w:r w:rsidRPr="006169C8">
              <w:rPr>
                <w:lang w:val="en-US"/>
              </w:rPr>
              <w:t>&gt;</w:t>
            </w:r>
            <w:r>
              <w:rPr>
                <w:rFonts w:hint="eastAsia"/>
                <w:lang w:val="en-US" w:eastAsia="ko-KR"/>
              </w:rPr>
              <w:t>,&lt;</w:t>
            </w:r>
            <w:r>
              <w:rPr>
                <w:rFonts w:hint="eastAsia"/>
                <w:lang w:eastAsia="ko-KR"/>
              </w:rPr>
              <w:t>number_of_time_</w:t>
            </w:r>
            <w:r w:rsidRPr="00573133">
              <w:rPr>
                <w:rFonts w:hint="eastAsia"/>
                <w:lang w:eastAsia="ko-KR"/>
              </w:rPr>
              <w:t>restriction</w:t>
            </w:r>
            <w:r w:rsidRPr="00573133">
              <w:rPr>
                <w:lang w:eastAsia="ko-KR"/>
              </w:rPr>
              <w:t>s</w:t>
            </w:r>
            <w:r w:rsidRPr="000903C1">
              <w:t>&gt;</w:t>
            </w:r>
            <w:r w:rsidRPr="006169C8">
              <w:rPr>
                <w:lang w:val="en-US"/>
              </w:rPr>
              <w:t>[,&lt;start_time&gt;,&lt;stop_time&gt;]</w:t>
            </w:r>
            <w:r>
              <w:rPr>
                <w:lang w:val="en-US"/>
              </w:rPr>
              <w:t>s</w:t>
            </w:r>
            <w:r w:rsidRPr="006169C8">
              <w:rPr>
                <w:lang w:val="en-US"/>
              </w:rPr>
              <w:t>)</w:t>
            </w:r>
            <w:r>
              <w:rPr>
                <w:lang w:val="en-US"/>
              </w:rPr>
              <w:t>s</w:t>
            </w:r>
            <w:r w:rsidRPr="006169C8">
              <w:rPr>
                <w:lang w:val="en-US"/>
              </w:rPr>
              <w:t>)</w:t>
            </w:r>
          </w:p>
        </w:tc>
        <w:tc>
          <w:tcPr>
            <w:tcW w:w="4176" w:type="dxa"/>
            <w:tcBorders>
              <w:top w:val="single" w:sz="4" w:space="0" w:color="auto"/>
              <w:left w:val="single" w:sz="6" w:space="0" w:color="auto"/>
              <w:bottom w:val="single" w:sz="4" w:space="0" w:color="auto"/>
              <w:right w:val="single" w:sz="4" w:space="0" w:color="auto"/>
            </w:tcBorders>
          </w:tcPr>
          <w:p w14:paraId="131CE583" w14:textId="77777777" w:rsidR="002D7CD0" w:rsidRPr="000903C1" w:rsidRDefault="002D7CD0" w:rsidP="002D7CD0">
            <w:pPr>
              <w:pStyle w:val="TAL"/>
            </w:pPr>
            <w:r w:rsidRPr="000903C1">
              <w:t>+</w:t>
            </w:r>
            <w:r w:rsidRPr="000903C1">
              <w:rPr>
                <w:i/>
                <w:iCs/>
              </w:rPr>
              <w:t>CME ERROR: &lt;err</w:t>
            </w:r>
            <w:r w:rsidRPr="000903C1">
              <w:t>&gt;</w:t>
            </w:r>
          </w:p>
        </w:tc>
      </w:tr>
      <w:tr w:rsidR="002D7CD0" w:rsidRPr="000903C1" w14:paraId="35094EAC"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75C2599C" w14:textId="77777777" w:rsidR="002D7CD0" w:rsidRPr="000903C1" w:rsidRDefault="002D7CD0" w:rsidP="002D7CD0">
            <w:pPr>
              <w:pStyle w:val="TAL"/>
            </w:pPr>
            <w:r w:rsidRPr="000903C1">
              <w:t>+C</w:t>
            </w:r>
            <w:r>
              <w:rPr>
                <w:rFonts w:eastAsia="Malgun Gothic" w:hint="eastAsia"/>
                <w:lang w:eastAsia="ko-KR"/>
              </w:rPr>
              <w:t>NTZAI</w:t>
            </w:r>
            <w:r w:rsidRPr="000903C1">
              <w:t>=?</w:t>
            </w:r>
          </w:p>
        </w:tc>
        <w:tc>
          <w:tcPr>
            <w:tcW w:w="4176" w:type="dxa"/>
            <w:tcBorders>
              <w:top w:val="single" w:sz="4" w:space="0" w:color="auto"/>
              <w:left w:val="single" w:sz="6" w:space="0" w:color="auto"/>
              <w:bottom w:val="single" w:sz="4" w:space="0" w:color="auto"/>
              <w:right w:val="single" w:sz="4" w:space="0" w:color="auto"/>
            </w:tcBorders>
            <w:hideMark/>
          </w:tcPr>
          <w:p w14:paraId="3BF4AFCE" w14:textId="77777777" w:rsidR="002D7CD0" w:rsidRPr="000903C1" w:rsidRDefault="002D7CD0" w:rsidP="002D7CD0">
            <w:pPr>
              <w:pStyle w:val="TAL"/>
              <w:rPr>
                <w:sz w:val="20"/>
              </w:rPr>
            </w:pPr>
          </w:p>
        </w:tc>
      </w:tr>
    </w:tbl>
    <w:p w14:paraId="411BF859" w14:textId="77777777" w:rsidR="002D7CD0" w:rsidRPr="000903C1" w:rsidRDefault="002D7CD0" w:rsidP="002D7CD0"/>
    <w:p w14:paraId="69133C55" w14:textId="77777777" w:rsidR="002D7CD0" w:rsidRPr="000903C1" w:rsidRDefault="002D7CD0" w:rsidP="002D7CD0">
      <w:r w:rsidRPr="000903C1">
        <w:rPr>
          <w:b/>
        </w:rPr>
        <w:t>Description</w:t>
      </w:r>
    </w:p>
    <w:p w14:paraId="21FE6618" w14:textId="77777777" w:rsidR="002D7CD0" w:rsidRPr="000903C1" w:rsidRDefault="002D7CD0" w:rsidP="002D7CD0">
      <w:r w:rsidRPr="000903C1">
        <w:t>Th</w:t>
      </w:r>
      <w:r>
        <w:rPr>
          <w:rFonts w:eastAsia="Malgun Gothic" w:hint="eastAsia"/>
          <w:lang w:eastAsia="ko-KR"/>
        </w:rPr>
        <w:t>is command allows</w:t>
      </w:r>
      <w:r w:rsidRPr="000903C1">
        <w:t xml:space="preserve"> the MT to </w:t>
      </w:r>
      <w:r>
        <w:rPr>
          <w:rFonts w:eastAsia="Malgun Gothic" w:hint="eastAsia"/>
          <w:lang w:eastAsia="ko-KR"/>
        </w:rPr>
        <w:t xml:space="preserve">provide no-transmit zone </w:t>
      </w:r>
      <w:r>
        <w:rPr>
          <w:rFonts w:eastAsia="Malgun Gothic"/>
          <w:lang w:eastAsia="ko-KR"/>
        </w:rPr>
        <w:t xml:space="preserve">assistance </w:t>
      </w:r>
      <w:r>
        <w:rPr>
          <w:rFonts w:eastAsia="Malgun Gothic" w:hint="eastAsia"/>
          <w:lang w:eastAsia="ko-KR"/>
        </w:rPr>
        <w:t xml:space="preserve">information </w:t>
      </w:r>
      <w:r w:rsidRPr="000903C1">
        <w:t xml:space="preserve">as specified in 3GPP TS 24.501 [161] for 5GS and in 3GPP TS 24.301 [83] for EPS. </w:t>
      </w:r>
      <w:r>
        <w:rPr>
          <w:rFonts w:eastAsia="Malgun Gothic" w:hint="eastAsia"/>
          <w:lang w:eastAsia="ko-KR"/>
        </w:rPr>
        <w:t xml:space="preserve">Refer </w:t>
      </w:r>
      <w:r w:rsidRPr="000903C1">
        <w:t xml:space="preserve">clause 9.2 for possible </w:t>
      </w:r>
      <w:r w:rsidRPr="000903C1">
        <w:rPr>
          <w:rFonts w:ascii="Courier New" w:hAnsi="Courier New"/>
        </w:rPr>
        <w:t>&lt;err&gt;</w:t>
      </w:r>
      <w:r w:rsidRPr="000903C1">
        <w:t xml:space="preserve"> values.</w:t>
      </w:r>
    </w:p>
    <w:p w14:paraId="379F58B2" w14:textId="77777777" w:rsidR="002D7CD0" w:rsidRPr="000903C1" w:rsidRDefault="002D7CD0" w:rsidP="002D7CD0">
      <w:r w:rsidRPr="000903C1">
        <w:rPr>
          <w:b/>
        </w:rPr>
        <w:t>Defined values</w:t>
      </w:r>
    </w:p>
    <w:p w14:paraId="771A846B" w14:textId="77777777" w:rsidR="002D7CD0" w:rsidRPr="000903C1" w:rsidRDefault="002D7CD0" w:rsidP="002D7CD0">
      <w:pPr>
        <w:pStyle w:val="B1"/>
        <w:rPr>
          <w:rFonts w:ascii="Courier New" w:hAnsi="Courier New" w:cs="Courier New"/>
        </w:rPr>
      </w:pPr>
      <w:r w:rsidRPr="000903C1">
        <w:rPr>
          <w:rFonts w:ascii="Courier New" w:hAnsi="Courier New" w:cs="Courier New"/>
        </w:rPr>
        <w:t>&lt;</w:t>
      </w:r>
      <w:r>
        <w:rPr>
          <w:rFonts w:ascii="Courier New" w:eastAsia="Malgun Gothic" w:hAnsi="Courier New" w:cs="Courier New" w:hint="eastAsia"/>
          <w:lang w:eastAsia="ko-KR"/>
        </w:rPr>
        <w:t>geographical_area_id</w:t>
      </w:r>
      <w:r w:rsidRPr="000903C1">
        <w:rPr>
          <w:rFonts w:ascii="Courier New" w:hAnsi="Courier New" w:cs="Courier New"/>
        </w:rPr>
        <w:t>&gt;</w:t>
      </w:r>
      <w:r w:rsidRPr="000903C1">
        <w:t xml:space="preserve">: </w:t>
      </w:r>
      <w:r w:rsidRPr="00C44D1B">
        <w:t xml:space="preserve">integer type. Identifies the </w:t>
      </w:r>
      <w:r w:rsidRPr="002813A3">
        <w:rPr>
          <w:lang w:eastAsia="ko-KR"/>
        </w:rPr>
        <w:t>geographic area</w:t>
      </w:r>
      <w:r>
        <w:rPr>
          <w:lang w:eastAsia="ko-KR"/>
        </w:rPr>
        <w:t xml:space="preserve"> where the </w:t>
      </w:r>
      <w:r w:rsidRPr="002F7523">
        <w:rPr>
          <w:lang w:eastAsia="ko-KR"/>
        </w:rPr>
        <w:t>no-</w:t>
      </w:r>
      <w:r w:rsidRPr="002813A3">
        <w:rPr>
          <w:lang w:eastAsia="ko-KR"/>
        </w:rPr>
        <w:t>transmit zone</w:t>
      </w:r>
      <w:r>
        <w:rPr>
          <w:lang w:eastAsia="ko-KR"/>
        </w:rPr>
        <w:t xml:space="preserve"> is valid</w:t>
      </w:r>
      <w:r w:rsidRPr="00C44D1B">
        <w:t>.</w:t>
      </w:r>
    </w:p>
    <w:p w14:paraId="4F570251"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polygon_points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latitude and longitude describing the points of the poygon representing the geographical area where the restrictions apply</w:t>
      </w:r>
      <w:r w:rsidRPr="00D1451B">
        <w:rPr>
          <w:rFonts w:eastAsia="Malgun Gothic"/>
          <w:lang w:eastAsia="ko-KR"/>
        </w:rPr>
        <w:t>.</w:t>
      </w:r>
      <w:r>
        <w:rPr>
          <w:rFonts w:eastAsia="Malgun Gothic"/>
          <w:lang w:eastAsia="ko-KR"/>
        </w:rPr>
        <w:t xml:space="preserve"> Minimum value is 3 and maximum value is 15 </w:t>
      </w:r>
      <w:r>
        <w:rPr>
          <w:rFonts w:eastAsia="Malgun Gothic" w:hint="eastAsia"/>
          <w:lang w:eastAsia="ko-KR"/>
        </w:rPr>
        <w:t>according to clause</w:t>
      </w:r>
      <w:r w:rsidRPr="000903C1">
        <w:t> </w:t>
      </w:r>
      <w:r>
        <w:t>7.3.4</w:t>
      </w:r>
      <w:r>
        <w:rPr>
          <w:rFonts w:eastAsia="Malgun Gothic" w:hint="eastAsia"/>
          <w:lang w:eastAsia="ko-KR"/>
        </w:rPr>
        <w:t xml:space="preserve">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lang w:eastAsia="ko-KR"/>
        </w:rPr>
        <w:t>.</w:t>
      </w:r>
    </w:p>
    <w:p w14:paraId="5800CA98" w14:textId="77777777" w:rsidR="002D7CD0" w:rsidRPr="00D1451B"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latitude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latitude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31691C03" w14:textId="77777777" w:rsidR="002D7CD0" w:rsidRPr="000231E7"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longitude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longitude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28645D0F"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ceiling</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 xml:space="preserve">ceiling </w:t>
      </w:r>
      <w:r>
        <w:rPr>
          <w:rFonts w:eastAsia="Malgun Gothic"/>
          <w:lang w:eastAsia="ko-KR"/>
        </w:rPr>
        <w:t xml:space="preserve">up to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2D52C43E"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floor</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floor up to</w:t>
      </w:r>
      <w:r>
        <w:rPr>
          <w:rFonts w:eastAsia="Malgun Gothic"/>
          <w:lang w:eastAsia="ko-KR"/>
        </w:rPr>
        <w:t xml:space="preserve">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5B3F566A"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restricted_</w:t>
      </w:r>
      <w:r w:rsidRPr="00D1451B">
        <w:rPr>
          <w:rFonts w:ascii="Courier New" w:eastAsia="SimSun" w:hAnsi="Courier New" w:cs="Courier New"/>
        </w:rPr>
        <w:t>freq</w:t>
      </w:r>
      <w:r>
        <w:rPr>
          <w:rFonts w:ascii="Courier New" w:hAnsi="Courier New" w:cs="Courier New" w:hint="eastAsia"/>
          <w:lang w:eastAsia="ko-KR"/>
        </w:rPr>
        <w:t>_bands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restricted frequenc</w:t>
      </w:r>
      <w:r>
        <w:rPr>
          <w:rFonts w:eastAsia="Malgun Gothic" w:hint="eastAsia"/>
          <w:lang w:eastAsia="ko-KR"/>
        </w:rPr>
        <w:t xml:space="preserve">y </w:t>
      </w:r>
      <w:r w:rsidRPr="00573133">
        <w:rPr>
          <w:rFonts w:eastAsia="Malgun Gothic" w:hint="eastAsia"/>
          <w:lang w:eastAsia="ko-KR"/>
        </w:rPr>
        <w:t>band</w:t>
      </w:r>
      <w:r w:rsidRPr="00573133">
        <w:rPr>
          <w:rFonts w:eastAsia="Malgun Gothic"/>
          <w:lang w:eastAsia="ko-KR"/>
        </w:rPr>
        <w:t>s.</w:t>
      </w:r>
    </w:p>
    <w:p w14:paraId="27E2FCD2"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rat_type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w:t>
      </w:r>
      <w:r>
        <w:rPr>
          <w:rFonts w:eastAsia="Malgun Gothic" w:hint="eastAsia"/>
          <w:lang w:eastAsia="ko-KR"/>
        </w:rPr>
        <w:t>indicates with the RAT type which the UE shall apply NTZ assistance information.</w:t>
      </w:r>
    </w:p>
    <w:p w14:paraId="4A09D5BC" w14:textId="77777777" w:rsidR="002D7CD0" w:rsidRPr="00935B9D" w:rsidRDefault="002D7CD0" w:rsidP="002D7CD0">
      <w:pPr>
        <w:pStyle w:val="B2"/>
        <w:ind w:left="567" w:firstLine="0"/>
        <w:rPr>
          <w:rFonts w:eastAsia="Malgun Gothic"/>
          <w:lang w:eastAsia="ko-KR"/>
        </w:rPr>
      </w:pPr>
      <w:r w:rsidRPr="00935B9D">
        <w:t>0</w:t>
      </w:r>
      <w:r w:rsidRPr="00935B9D">
        <w:tab/>
        <w:t>E-UTRA</w:t>
      </w:r>
      <w:r w:rsidRPr="00935B9D">
        <w:rPr>
          <w:rFonts w:hint="eastAsia"/>
          <w:lang w:eastAsia="ko-KR"/>
        </w:rPr>
        <w:t>N</w:t>
      </w:r>
    </w:p>
    <w:p w14:paraId="76597824" w14:textId="77777777" w:rsidR="002D7CD0" w:rsidRPr="00935B9D" w:rsidRDefault="002D7CD0" w:rsidP="002D7CD0">
      <w:pPr>
        <w:pStyle w:val="B2"/>
        <w:ind w:left="567" w:firstLine="0"/>
        <w:rPr>
          <w:rFonts w:eastAsia="Malgun Gothic"/>
          <w:lang w:eastAsia="ko-KR"/>
        </w:rPr>
      </w:pPr>
      <w:r w:rsidRPr="00935B9D">
        <w:lastRenderedPageBreak/>
        <w:t>1</w:t>
      </w:r>
      <w:r w:rsidRPr="00935B9D">
        <w:tab/>
        <w:t xml:space="preserve">NG-RAN </w:t>
      </w:r>
    </w:p>
    <w:p w14:paraId="6162FE07" w14:textId="0CB6D2CB"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restricted_freq_band</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w:t>
      </w:r>
      <w:r>
        <w:rPr>
          <w:rFonts w:eastAsia="Malgun Gothic" w:hint="eastAsia"/>
          <w:lang w:eastAsia="ko-KR"/>
        </w:rPr>
        <w:t>.</w:t>
      </w:r>
      <w:r w:rsidRPr="000903C1">
        <w:t xml:space="preserve"> </w:t>
      </w:r>
      <w:r>
        <w:rPr>
          <w:rFonts w:eastAsia="Malgun Gothic" w:hint="eastAsia"/>
          <w:lang w:eastAsia="ko-KR"/>
        </w:rPr>
        <w:t xml:space="preserve">The parameter </w:t>
      </w:r>
      <w:r w:rsidRPr="000903C1">
        <w:t xml:space="preserve">contains </w:t>
      </w:r>
      <w:r>
        <w:rPr>
          <w:rFonts w:eastAsia="Malgun Gothic" w:hint="eastAsia"/>
          <w:lang w:eastAsia="ko-KR"/>
        </w:rPr>
        <w:t xml:space="preserve">restricted frequency </w:t>
      </w:r>
      <w:r w:rsidRPr="00FC2BD6">
        <w:rPr>
          <w:rFonts w:eastAsia="Malgun Gothic" w:hint="eastAsia"/>
          <w:lang w:eastAsia="ko-KR"/>
        </w:rPr>
        <w:t>band d</w:t>
      </w:r>
      <w:r>
        <w:rPr>
          <w:rFonts w:eastAsia="Malgun Gothic" w:hint="eastAsia"/>
          <w:lang w:eastAsia="ko-KR"/>
        </w:rPr>
        <w:t>efined in</w:t>
      </w:r>
      <w:r w:rsidRPr="000903C1">
        <w:t xml:space="preserve"> 3GPP TS </w:t>
      </w:r>
      <w:r>
        <w:rPr>
          <w:rFonts w:eastAsia="Malgun Gothic" w:hint="eastAsia"/>
          <w:lang w:eastAsia="ko-KR"/>
        </w:rPr>
        <w:t>36</w:t>
      </w:r>
      <w:r w:rsidRPr="000903C1">
        <w:t>.</w:t>
      </w:r>
      <w:r>
        <w:rPr>
          <w:rFonts w:eastAsia="Malgun Gothic" w:hint="eastAsia"/>
          <w:lang w:eastAsia="ko-KR"/>
        </w:rPr>
        <w:t>101</w:t>
      </w:r>
      <w:r w:rsidRPr="000903C1">
        <w:t> [1</w:t>
      </w:r>
      <w:r>
        <w:rPr>
          <w:rFonts w:eastAsia="Malgun Gothic" w:hint="eastAsia"/>
          <w:lang w:eastAsia="ko-KR"/>
        </w:rPr>
        <w:t>54</w:t>
      </w:r>
      <w:r w:rsidRPr="000903C1">
        <w:t>] clause </w:t>
      </w:r>
      <w:r>
        <w:rPr>
          <w:rFonts w:eastAsia="Malgun Gothic" w:hint="eastAsia"/>
          <w:lang w:eastAsia="ko-KR"/>
        </w:rPr>
        <w:t>5</w:t>
      </w:r>
      <w:r w:rsidRPr="000903C1">
        <w:t>.</w:t>
      </w:r>
      <w:r>
        <w:rPr>
          <w:rFonts w:hint="eastAsia"/>
          <w:lang w:eastAsia="ko-KR"/>
        </w:rPr>
        <w:t>5</w:t>
      </w:r>
      <w:r>
        <w:rPr>
          <w:rFonts w:eastAsia="Malgun Gothic" w:hint="eastAsia"/>
          <w:lang w:eastAsia="ko-KR"/>
        </w:rPr>
        <w:t xml:space="preserve"> </w:t>
      </w:r>
      <w:r>
        <w:rPr>
          <w:rFonts w:eastAsia="Malgun Gothic"/>
          <w:lang w:eastAsia="ko-KR"/>
        </w:rPr>
        <w:t>for E-UTRA</w:t>
      </w:r>
      <w:r>
        <w:rPr>
          <w:rFonts w:eastAsia="Malgun Gothic" w:hint="eastAsia"/>
          <w:lang w:eastAsia="ko-KR"/>
        </w:rPr>
        <w:t xml:space="preserve">N </w:t>
      </w:r>
      <w:r>
        <w:rPr>
          <w:rFonts w:eastAsia="Malgun Gothic"/>
          <w:lang w:eastAsia="ko-KR"/>
        </w:rPr>
        <w:t xml:space="preserve">or </w:t>
      </w:r>
      <w:r>
        <w:rPr>
          <w:rFonts w:eastAsia="Malgun Gothic" w:hint="eastAsia"/>
          <w:lang w:eastAsia="ko-KR"/>
        </w:rPr>
        <w:t>defined in</w:t>
      </w:r>
      <w:r w:rsidRPr="000903C1">
        <w:t xml:space="preserve"> 3GPP TS </w:t>
      </w:r>
      <w:r>
        <w:rPr>
          <w:rFonts w:eastAsia="Malgun Gothic" w:hint="eastAsia"/>
          <w:lang w:eastAsia="ko-KR"/>
        </w:rPr>
        <w:t>38</w:t>
      </w:r>
      <w:r w:rsidRPr="000903C1">
        <w:t>.</w:t>
      </w:r>
      <w:r>
        <w:rPr>
          <w:rFonts w:eastAsia="Malgun Gothic" w:hint="eastAsia"/>
          <w:lang w:eastAsia="ko-KR"/>
        </w:rPr>
        <w:t>101-1</w:t>
      </w:r>
      <w:r w:rsidRPr="000903C1">
        <w:t> [</w:t>
      </w:r>
      <w:r>
        <w:rPr>
          <w:rFonts w:eastAsia="Malgun Gothic"/>
          <w:lang w:eastAsia="ko-KR"/>
        </w:rPr>
        <w:t>198</w:t>
      </w:r>
      <w:r w:rsidRPr="000903C1">
        <w:t>] clause </w:t>
      </w:r>
      <w:r>
        <w:rPr>
          <w:rFonts w:eastAsia="Malgun Gothic" w:hint="eastAsia"/>
          <w:lang w:eastAsia="ko-KR"/>
        </w:rPr>
        <w:t>5</w:t>
      </w:r>
      <w:r w:rsidRPr="000903C1">
        <w:t>.</w:t>
      </w:r>
      <w:r>
        <w:rPr>
          <w:rFonts w:hint="eastAsia"/>
          <w:lang w:eastAsia="ko-KR"/>
        </w:rPr>
        <w:t>2</w:t>
      </w:r>
      <w:r>
        <w:rPr>
          <w:rFonts w:eastAsia="Malgun Gothic" w:hint="eastAsia"/>
          <w:lang w:eastAsia="ko-KR"/>
        </w:rPr>
        <w:t xml:space="preserve"> </w:t>
      </w:r>
      <w:r>
        <w:rPr>
          <w:rFonts w:eastAsia="Malgun Gothic"/>
          <w:lang w:eastAsia="ko-KR"/>
        </w:rPr>
        <w:t>for N</w:t>
      </w:r>
      <w:r>
        <w:rPr>
          <w:rFonts w:eastAsia="Malgun Gothic" w:hint="eastAsia"/>
          <w:lang w:eastAsia="ko-KR"/>
        </w:rPr>
        <w:t>G-RAN</w:t>
      </w:r>
      <w:r>
        <w:rPr>
          <w:rFonts w:eastAsia="Malgun Gothic"/>
          <w:lang w:eastAsia="ko-KR"/>
        </w:rPr>
        <w:t>.</w:t>
      </w:r>
    </w:p>
    <w:p w14:paraId="2DB8439C" w14:textId="77777777" w:rsidR="002D7CD0" w:rsidRPr="00642B31" w:rsidRDefault="002D7CD0" w:rsidP="002D7CD0">
      <w:pPr>
        <w:pStyle w:val="B1"/>
        <w:rPr>
          <w:rFonts w:eastAsia="Malgun Gothic"/>
          <w:lang w:eastAsia="ko-KR"/>
        </w:rPr>
      </w:pPr>
      <w:r w:rsidRPr="000903C1">
        <w:rPr>
          <w:rFonts w:ascii="Courier New" w:hAnsi="Courier New" w:cs="Courier New"/>
        </w:rPr>
        <w:t>&lt;</w:t>
      </w:r>
      <w:r>
        <w:rPr>
          <w:rFonts w:ascii="Courier New" w:hAnsi="Courier New" w:cs="Courier New" w:hint="eastAsia"/>
          <w:lang w:eastAsia="ko-KR"/>
        </w:rPr>
        <w:t>number_of_time_</w:t>
      </w:r>
      <w:r w:rsidRPr="00573133">
        <w:rPr>
          <w:rFonts w:ascii="Courier New" w:hAnsi="Courier New" w:cs="Courier New" w:hint="eastAsia"/>
          <w:lang w:eastAsia="ko-KR"/>
        </w:rPr>
        <w:t>restriction</w:t>
      </w:r>
      <w:r w:rsidRPr="00573133">
        <w:rPr>
          <w:rFonts w:ascii="Courier New" w:hAnsi="Courier New" w:cs="Courier New"/>
          <w:lang w:eastAsia="ko-KR"/>
        </w:rPr>
        <w:t>s</w:t>
      </w:r>
      <w:r w:rsidRPr="000903C1">
        <w:rPr>
          <w:rFonts w:ascii="Courier New" w:hAnsi="Courier New" w:cs="Courier New"/>
        </w:rPr>
        <w:t>&gt;</w:t>
      </w:r>
      <w:r w:rsidRPr="000903C1">
        <w:t>: integer type</w:t>
      </w:r>
      <w:r>
        <w:rPr>
          <w:rFonts w:eastAsia="Malgun Gothic" w:hint="eastAsia"/>
          <w:lang w:eastAsia="ko-KR"/>
        </w:rPr>
        <w:t>; Indicates the number of entries for restricted time period</w:t>
      </w:r>
      <w:r w:rsidRPr="0044081A">
        <w:rPr>
          <w:rFonts w:eastAsia="SimSun"/>
          <w:lang w:eastAsia="en-US"/>
        </w:rPr>
        <w:t>.</w:t>
      </w:r>
    </w:p>
    <w:p w14:paraId="11069530" w14:textId="77777777" w:rsidR="002D7CD0" w:rsidRPr="000903C1" w:rsidRDefault="002D7CD0" w:rsidP="002D7CD0">
      <w:pPr>
        <w:pStyle w:val="B1"/>
      </w:pPr>
      <w:r w:rsidRPr="000903C1">
        <w:rPr>
          <w:rFonts w:ascii="Courier New" w:hAnsi="Courier New" w:cs="Courier New"/>
        </w:rPr>
        <w:t>&lt;</w:t>
      </w:r>
      <w:r w:rsidRPr="000903C1">
        <w:rPr>
          <w:rFonts w:ascii="Courier New" w:hAnsi="Courier New" w:cs="Courier New"/>
          <w:lang w:eastAsia="zh-CN"/>
        </w:rPr>
        <w:t>start_time</w:t>
      </w:r>
      <w:r w:rsidRPr="000903C1">
        <w:rPr>
          <w:rFonts w:ascii="Courier New" w:hAnsi="Courier New" w:cs="Courier New"/>
        </w:rPr>
        <w:t>&gt;</w:t>
      </w:r>
      <w:r w:rsidRPr="000903C1">
        <w:t xml:space="preserve">: string type. This parameter contains the start time of the </w:t>
      </w:r>
      <w:r>
        <w:rPr>
          <w:rFonts w:eastAsia="Malgun Gothic" w:hint="eastAsia"/>
          <w:lang w:eastAsia="ko-KR"/>
        </w:rPr>
        <w:t>restricted</w:t>
      </w:r>
      <w:r w:rsidRPr="000903C1">
        <w:t xml:space="preserve"> time period for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495F9ED" w14:textId="77777777" w:rsidR="002D7CD0" w:rsidRDefault="002D7CD0" w:rsidP="002D7CD0">
      <w:pPr>
        <w:pStyle w:val="B1"/>
        <w:rPr>
          <w:rFonts w:eastAsia="Malgun Gothic"/>
          <w:lang w:eastAsia="ko-KR"/>
        </w:rPr>
      </w:pPr>
      <w:r w:rsidRPr="000903C1">
        <w:rPr>
          <w:rFonts w:ascii="Courier New" w:hAnsi="Courier New" w:cs="Courier New"/>
        </w:rPr>
        <w:t>&lt;</w:t>
      </w:r>
      <w:r w:rsidRPr="000903C1">
        <w:rPr>
          <w:rFonts w:ascii="Courier New" w:hAnsi="Courier New" w:cs="Courier New"/>
          <w:lang w:eastAsia="zh-CN"/>
        </w:rPr>
        <w:t>end_time</w:t>
      </w:r>
      <w:r w:rsidRPr="000903C1">
        <w:rPr>
          <w:rFonts w:ascii="Courier New" w:hAnsi="Courier New" w:cs="Courier New"/>
        </w:rPr>
        <w:t>&gt;</w:t>
      </w:r>
      <w:r w:rsidRPr="000903C1">
        <w:t xml:space="preserve">: string type. This parameter contains the end time of the </w:t>
      </w:r>
      <w:r>
        <w:rPr>
          <w:rFonts w:eastAsia="Malgun Gothic" w:hint="eastAsia"/>
          <w:lang w:eastAsia="ko-KR"/>
        </w:rPr>
        <w:t>restricted</w:t>
      </w:r>
      <w:r w:rsidRPr="000903C1">
        <w:t xml:space="preserve"> time period for the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8A1C85F" w14:textId="77777777" w:rsidR="002D7CD0" w:rsidRPr="00100605" w:rsidRDefault="002D7CD0" w:rsidP="002D7CD0">
      <w:pPr>
        <w:keepNext/>
        <w:keepLines/>
      </w:pPr>
      <w:r w:rsidRPr="00100605">
        <w:rPr>
          <w:b/>
        </w:rPr>
        <w:t>Implementation</w:t>
      </w:r>
    </w:p>
    <w:p w14:paraId="74EE40ED" w14:textId="524B4305" w:rsidR="002D7CD0" w:rsidRPr="002D7CD0" w:rsidRDefault="002D7CD0" w:rsidP="003972C2">
      <w:pPr>
        <w:keepNext/>
        <w:keepLines/>
      </w:pPr>
      <w:r w:rsidRPr="00100605">
        <w:t>Optional.</w:t>
      </w:r>
    </w:p>
    <w:p w14:paraId="224D1D2A" w14:textId="0E6E9CEB" w:rsidR="00BE30C8" w:rsidRPr="00C44D1B" w:rsidRDefault="00BE30C8" w:rsidP="00BE30C8">
      <w:pPr>
        <w:pStyle w:val="Heading1"/>
        <w:rPr>
          <w:rFonts w:eastAsia="Malgun Gothic"/>
        </w:rPr>
      </w:pPr>
      <w:bookmarkStart w:id="6032" w:name="_CR19"/>
      <w:bookmarkStart w:id="6033" w:name="_Hlk142511703"/>
      <w:bookmarkStart w:id="6034" w:name="_Toc202525358"/>
      <w:bookmarkEnd w:id="6032"/>
      <w:r w:rsidRPr="00C44D1B">
        <w:rPr>
          <w:rFonts w:eastAsia="Malgun Gothic"/>
        </w:rPr>
        <w:t>19</w:t>
      </w:r>
      <w:r w:rsidRPr="00C44D1B">
        <w:rPr>
          <w:rFonts w:eastAsia="Malgun Gothic"/>
        </w:rPr>
        <w:tab/>
        <w:t>Commands for edge enabling layer operation</w:t>
      </w:r>
      <w:bookmarkEnd w:id="6034"/>
    </w:p>
    <w:p w14:paraId="03649CF1" w14:textId="50044B91" w:rsidR="00BE30C8" w:rsidRPr="00C44D1B" w:rsidRDefault="00BE30C8" w:rsidP="00BE30C8">
      <w:pPr>
        <w:pStyle w:val="Heading2"/>
        <w:rPr>
          <w:rFonts w:eastAsia="Malgun Gothic"/>
        </w:rPr>
      </w:pPr>
      <w:bookmarkStart w:id="6035" w:name="_CR19_1"/>
      <w:bookmarkStart w:id="6036" w:name="_Toc202525359"/>
      <w:bookmarkEnd w:id="6035"/>
      <w:r w:rsidRPr="00C44D1B">
        <w:rPr>
          <w:rFonts w:eastAsia="Malgun Gothic"/>
        </w:rPr>
        <w:t>19.1</w:t>
      </w:r>
      <w:r w:rsidRPr="00C44D1B">
        <w:rPr>
          <w:rFonts w:eastAsia="Malgun Gothic"/>
        </w:rPr>
        <w:tab/>
        <w:t>General</w:t>
      </w:r>
      <w:bookmarkEnd w:id="6036"/>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6037" w:name="_CR19_2"/>
      <w:bookmarkStart w:id="6038" w:name="_Toc202525360"/>
      <w:bookmarkEnd w:id="6037"/>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6038"/>
    </w:p>
    <w:p w14:paraId="5BEFA493" w14:textId="4BAD9A21" w:rsidR="00BE30C8" w:rsidRPr="00C44D1B" w:rsidRDefault="00BE30C8" w:rsidP="00BE30C8">
      <w:pPr>
        <w:pStyle w:val="Heading3"/>
        <w:rPr>
          <w:rFonts w:eastAsia="Malgun Gothic"/>
          <w:lang w:bidi="he-IL"/>
        </w:rPr>
      </w:pPr>
      <w:bookmarkStart w:id="6039" w:name="_CR19_2_1"/>
      <w:bookmarkStart w:id="6040" w:name="_Toc202525361"/>
      <w:bookmarkEnd w:id="6039"/>
      <w:r w:rsidRPr="00C44D1B">
        <w:rPr>
          <w:rFonts w:eastAsia="Malgun Gothic"/>
        </w:rPr>
        <w:t>19.2.1</w:t>
      </w:r>
      <w:r w:rsidRPr="00C44D1B">
        <w:rPr>
          <w:rFonts w:eastAsia="Malgun Gothic"/>
        </w:rPr>
        <w:tab/>
        <w:t>Edge-5 EAS discovery +CE5EASD</w:t>
      </w:r>
      <w:bookmarkEnd w:id="6040"/>
    </w:p>
    <w:p w14:paraId="13897552" w14:textId="6B83863D"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19.2.1-</w:t>
      </w:r>
      <w:r w:rsidRPr="00C44D1B">
        <w:rPr>
          <w:rFonts w:ascii="Arial" w:eastAsia="Malgun Gothic" w:hAnsi="Arial"/>
          <w:b/>
          <w:noProof/>
        </w:rPr>
        <w:t>1</w:t>
      </w:r>
      <w:r w:rsidRPr="00C44D1B">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370FFC">
        <w:trPr>
          <w:cantSplit/>
          <w:jc w:val="center"/>
        </w:trPr>
        <w:tc>
          <w:tcPr>
            <w:tcW w:w="3765" w:type="dxa"/>
          </w:tcPr>
          <w:p w14:paraId="1B667D1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5D8CA7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37777A49" w14:textId="77777777" w:rsidTr="00370FFC">
        <w:trPr>
          <w:cantSplit/>
          <w:jc w:val="center"/>
        </w:trPr>
        <w:tc>
          <w:tcPr>
            <w:tcW w:w="3765" w:type="dxa"/>
          </w:tcPr>
          <w:p w14:paraId="7F19CFA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370FFC">
        <w:trPr>
          <w:cantSplit/>
          <w:jc w:val="center"/>
        </w:trPr>
        <w:tc>
          <w:tcPr>
            <w:tcW w:w="3765" w:type="dxa"/>
          </w:tcPr>
          <w:p w14:paraId="7D9B201A"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p>
        </w:tc>
        <w:tc>
          <w:tcPr>
            <w:tcW w:w="4614" w:type="dxa"/>
          </w:tcPr>
          <w:p w14:paraId="432B80A1" w14:textId="77777777" w:rsidR="00BE30C8" w:rsidRPr="00C44D1B" w:rsidRDefault="00BE30C8" w:rsidP="00370FFC">
            <w:pPr>
              <w:spacing w:after="20"/>
              <w:rPr>
                <w:rFonts w:ascii="Courier New" w:eastAsia="Malgun Gothic" w:hAnsi="Courier New"/>
              </w:rPr>
            </w:pPr>
          </w:p>
        </w:tc>
      </w:tr>
      <w:tr w:rsidR="00BE30C8" w:rsidRPr="00C44D1B" w14:paraId="554F973D" w14:textId="77777777" w:rsidTr="00370FFC">
        <w:trPr>
          <w:cantSplit/>
          <w:jc w:val="center"/>
        </w:trPr>
        <w:tc>
          <w:tcPr>
            <w:tcW w:w="3765" w:type="dxa"/>
          </w:tcPr>
          <w:p w14:paraId="4D18538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39498A68" w14:textId="77777777" w:rsidR="00BE30C8" w:rsidRPr="00C44D1B" w:rsidRDefault="00BE30C8" w:rsidP="00370FFC">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lastRenderedPageBreak/>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BE30C8">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BE30C8">
      <w:pPr>
        <w:ind w:left="568" w:hanging="284"/>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6041" w:name="_CR19_2_2"/>
      <w:bookmarkStart w:id="6042" w:name="_Toc202525362"/>
      <w:bookmarkEnd w:id="6041"/>
      <w:r w:rsidRPr="00C44D1B">
        <w:rPr>
          <w:rFonts w:eastAsia="Malgun Gothic"/>
        </w:rPr>
        <w:t>19.2.2</w:t>
      </w:r>
      <w:r w:rsidRPr="00C44D1B">
        <w:rPr>
          <w:rFonts w:eastAsia="Malgun Gothic"/>
        </w:rPr>
        <w:tab/>
        <w:t>Edge-5 ACR trigger request +CE5ACRREQ</w:t>
      </w:r>
      <w:bookmarkEnd w:id="6042"/>
    </w:p>
    <w:p w14:paraId="4818892D" w14:textId="1B68E7DF"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19.2.2-</w:t>
      </w:r>
      <w:r w:rsidRPr="00C44D1B">
        <w:rPr>
          <w:rFonts w:ascii="Arial" w:eastAsia="Malgun Gothic" w:hAnsi="Arial"/>
          <w:b/>
          <w:noProof/>
        </w:rPr>
        <w:t>1</w:t>
      </w:r>
      <w:r w:rsidRPr="00C44D1B">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370FFC">
        <w:trPr>
          <w:cantSplit/>
          <w:jc w:val="center"/>
        </w:trPr>
        <w:tc>
          <w:tcPr>
            <w:tcW w:w="3765" w:type="dxa"/>
          </w:tcPr>
          <w:p w14:paraId="70535AF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8D48FFD"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1D2F9D4D" w14:textId="77777777" w:rsidTr="00370FFC">
        <w:trPr>
          <w:cantSplit/>
          <w:jc w:val="center"/>
        </w:trPr>
        <w:tc>
          <w:tcPr>
            <w:tcW w:w="3765" w:type="dxa"/>
          </w:tcPr>
          <w:p w14:paraId="543A277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370FFC">
        <w:trPr>
          <w:cantSplit/>
          <w:jc w:val="center"/>
        </w:trPr>
        <w:tc>
          <w:tcPr>
            <w:tcW w:w="3765" w:type="dxa"/>
          </w:tcPr>
          <w:p w14:paraId="46B25EA6"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w:t>
            </w:r>
          </w:p>
        </w:tc>
        <w:tc>
          <w:tcPr>
            <w:tcW w:w="4614" w:type="dxa"/>
          </w:tcPr>
          <w:p w14:paraId="43E5F1AD" w14:textId="77777777" w:rsidR="00BE30C8" w:rsidRPr="00C44D1B" w:rsidRDefault="00BE30C8" w:rsidP="00370FFC">
            <w:pPr>
              <w:spacing w:after="20"/>
              <w:rPr>
                <w:rFonts w:ascii="Courier New" w:eastAsia="Malgun Gothic" w:hAnsi="Courier New"/>
              </w:rPr>
            </w:pPr>
          </w:p>
        </w:tc>
      </w:tr>
      <w:tr w:rsidR="00BE30C8" w:rsidRPr="00C44D1B" w14:paraId="2A540C40" w14:textId="77777777" w:rsidTr="00370FFC">
        <w:trPr>
          <w:cantSplit/>
          <w:jc w:val="center"/>
        </w:trPr>
        <w:tc>
          <w:tcPr>
            <w:tcW w:w="3765" w:type="dxa"/>
          </w:tcPr>
          <w:p w14:paraId="1CC4A558"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p>
        </w:tc>
        <w:tc>
          <w:tcPr>
            <w:tcW w:w="4614" w:type="dxa"/>
          </w:tcPr>
          <w:p w14:paraId="3F07D3C5" w14:textId="77777777" w:rsidR="00BE30C8" w:rsidRPr="00C44D1B" w:rsidRDefault="00BE30C8" w:rsidP="00370FFC">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BE30C8">
      <w:pPr>
        <w:ind w:left="568" w:hanging="284"/>
        <w:rPr>
          <w:rFonts w:eastAsia="Malgun Gothic"/>
        </w:rPr>
      </w:pPr>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BE30C8">
      <w:pPr>
        <w:ind w:left="568" w:hanging="284"/>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initiation is requested</w:t>
      </w:r>
    </w:p>
    <w:p w14:paraId="4C95934D" w14:textId="77777777" w:rsidR="00BE30C8" w:rsidRPr="00C44D1B" w:rsidRDefault="00BE30C8" w:rsidP="00BE30C8">
      <w:pPr>
        <w:ind w:left="568" w:hanging="284"/>
        <w:rPr>
          <w:rFonts w:eastAsia="Malgun Gothic"/>
        </w:rPr>
      </w:pPr>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BE30C8">
      <w:pPr>
        <w:ind w:left="568" w:hanging="284"/>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BE30C8">
      <w:pPr>
        <w:ind w:left="568" w:hanging="284"/>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ACR request failed</w:t>
      </w:r>
    </w:p>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6043" w:name="_CR19_2_3"/>
      <w:bookmarkStart w:id="6044" w:name="_Toc202525363"/>
      <w:bookmarkEnd w:id="6043"/>
      <w:r w:rsidRPr="00C44D1B">
        <w:rPr>
          <w:rFonts w:eastAsia="Malgun Gothic"/>
          <w:lang w:val="fr-FR"/>
        </w:rPr>
        <w:t>19.2.3</w:t>
      </w:r>
      <w:r w:rsidRPr="00C44D1B">
        <w:rPr>
          <w:rFonts w:eastAsia="Malgun Gothic"/>
          <w:lang w:val="fr-FR"/>
        </w:rPr>
        <w:tab/>
        <w:t>Edge-5 EEC services subscription +CE5EECSRV</w:t>
      </w:r>
      <w:bookmarkEnd w:id="6044"/>
    </w:p>
    <w:p w14:paraId="3EF9536B" w14:textId="4DDFB6F2"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19.2.3-</w:t>
      </w:r>
      <w:r w:rsidRPr="00C44D1B">
        <w:rPr>
          <w:rFonts w:ascii="Arial" w:eastAsia="Malgun Gothic" w:hAnsi="Arial"/>
          <w:b/>
          <w:noProof/>
          <w:lang w:val="fr-FR"/>
        </w:rPr>
        <w:t>1</w:t>
      </w:r>
      <w:r w:rsidRPr="00C44D1B">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370FFC">
        <w:trPr>
          <w:cantSplit/>
          <w:jc w:val="center"/>
        </w:trPr>
        <w:tc>
          <w:tcPr>
            <w:tcW w:w="3765" w:type="dxa"/>
          </w:tcPr>
          <w:p w14:paraId="7E0202D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2E32E8B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63D14F7A" w14:textId="77777777" w:rsidTr="00370FFC">
        <w:trPr>
          <w:cantSplit/>
          <w:jc w:val="center"/>
        </w:trPr>
        <w:tc>
          <w:tcPr>
            <w:tcW w:w="3765" w:type="dxa"/>
          </w:tcPr>
          <w:p w14:paraId="3D68893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370FFC">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370FFC">
        <w:trPr>
          <w:cantSplit/>
          <w:jc w:val="center"/>
        </w:trPr>
        <w:tc>
          <w:tcPr>
            <w:tcW w:w="3765" w:type="dxa"/>
          </w:tcPr>
          <w:p w14:paraId="6FE2E45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p>
        </w:tc>
        <w:tc>
          <w:tcPr>
            <w:tcW w:w="4614" w:type="dxa"/>
          </w:tcPr>
          <w:p w14:paraId="6E5FDD50"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370FFC">
        <w:trPr>
          <w:cantSplit/>
          <w:jc w:val="center"/>
        </w:trPr>
        <w:tc>
          <w:tcPr>
            <w:tcW w:w="3765" w:type="dxa"/>
          </w:tcPr>
          <w:p w14:paraId="7674E681"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C44D1B" w:rsidRDefault="00BE30C8" w:rsidP="00BE30C8">
      <w:pPr>
        <w:spacing w:after="0"/>
        <w:rPr>
          <w:rFonts w:eastAsia="Malgun Gothic"/>
          <w:b/>
          <w:bCs/>
        </w:rPr>
      </w:pPr>
      <w:r w:rsidRPr="00C44D1B">
        <w:rPr>
          <w:rFonts w:eastAsia="Malgun Gothic"/>
          <w:b/>
          <w:bCs/>
        </w:rPr>
        <w:t>Defined values</w:t>
      </w:r>
    </w:p>
    <w:p w14:paraId="35D71022" w14:textId="77777777" w:rsidR="00BE30C8" w:rsidRPr="00C44D1B" w:rsidRDefault="00BE30C8" w:rsidP="00BE30C8">
      <w:pPr>
        <w:spacing w:after="0"/>
        <w:rPr>
          <w:rFonts w:eastAsia="Malgun Gothic"/>
          <w:b/>
          <w:bCs/>
        </w:rPr>
      </w:pPr>
    </w:p>
    <w:p w14:paraId="1692BB4D"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BE30C8">
      <w:pPr>
        <w:ind w:left="568" w:hanging="284"/>
        <w:rPr>
          <w:rFonts w:eastAsia="Malgun Gothic"/>
        </w:rPr>
      </w:pPr>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ACR notification</w:t>
      </w:r>
    </w:p>
    <w:p w14:paraId="2A03EB9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BE30C8">
      <w:pPr>
        <w:ind w:left="568" w:hanging="284"/>
        <w:rPr>
          <w:rFonts w:eastAsia="Malgun Gothic"/>
        </w:rPr>
      </w:pPr>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BE30C8">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BE30C8">
      <w:pPr>
        <w:ind w:left="568" w:hanging="284"/>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BE30C8">
      <w:pPr>
        <w:ind w:left="568" w:hanging="284"/>
        <w:rPr>
          <w:rFonts w:eastAsia="Malgun Gothic"/>
        </w:rPr>
      </w:pPr>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BE30C8">
      <w:pPr>
        <w:ind w:left="851" w:hanging="284"/>
        <w:rPr>
          <w:rFonts w:eastAsia="Malgun Gothic"/>
        </w:rPr>
      </w:pPr>
      <w:r w:rsidRPr="00C44D1B">
        <w:rPr>
          <w:rFonts w:eastAsia="Malgun Gothic"/>
        </w:rPr>
        <w:lastRenderedPageBreak/>
        <w:t>0</w:t>
      </w:r>
      <w:r w:rsidRPr="00C44D1B">
        <w:rPr>
          <w:rFonts w:eastAsia="Malgun Gothic"/>
        </w:rPr>
        <w:tab/>
        <w:t>no support of EAS dynamic information subscription handling</w:t>
      </w:r>
    </w:p>
    <w:p w14:paraId="632FBEAD"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BE30C8">
      <w:pPr>
        <w:ind w:left="568" w:hanging="284"/>
        <w:rPr>
          <w:rFonts w:eastAsia="Malgun Gothic"/>
        </w:rPr>
      </w:pPr>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BE30C8">
      <w:pPr>
        <w:ind w:left="568" w:hanging="284"/>
        <w:rPr>
          <w:rFonts w:eastAsia="Malgun Gothic"/>
        </w:rPr>
      </w:pPr>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BE30C8">
      <w:pPr>
        <w:ind w:left="568" w:hanging="284"/>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BE30C8">
      <w:pPr>
        <w:ind w:left="568" w:hanging="284"/>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BE30C8">
      <w:pPr>
        <w:ind w:left="851" w:hanging="284"/>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BE30C8">
      <w:pPr>
        <w:ind w:left="851" w:hanging="284"/>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BE30C8">
      <w:pPr>
        <w:ind w:left="568" w:hanging="284"/>
        <w:rPr>
          <w:rFonts w:eastAsia="Malgun Gothic"/>
        </w:rPr>
      </w:pPr>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2B8D0E96" w14:textId="77777777" w:rsidR="00BE30C8" w:rsidRPr="00C44D1B" w:rsidRDefault="00BE30C8" w:rsidP="00BE30C8">
      <w:pPr>
        <w:ind w:left="568" w:hanging="284"/>
        <w:rPr>
          <w:rFonts w:eastAsia="Malgun Gothic"/>
        </w:rPr>
      </w:pPr>
    </w:p>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12C036E7" w14:textId="77777777" w:rsidR="00BE30C8" w:rsidRPr="00C44D1B" w:rsidRDefault="00BE30C8" w:rsidP="00BE30C8">
      <w:pPr>
        <w:rPr>
          <w:rFonts w:eastAsia="Malgun Gothic"/>
        </w:rPr>
      </w:pPr>
    </w:p>
    <w:p w14:paraId="7306EF17" w14:textId="4806E9B0" w:rsidR="00BE30C8" w:rsidRPr="00C44D1B" w:rsidRDefault="00BE30C8" w:rsidP="00BE30C8">
      <w:pPr>
        <w:pStyle w:val="Heading3"/>
        <w:rPr>
          <w:rFonts w:eastAsia="Malgun Gothic"/>
          <w:lang w:val="fr-FR" w:bidi="he-IL"/>
        </w:rPr>
      </w:pPr>
      <w:bookmarkStart w:id="6045" w:name="_CR19_2_4"/>
      <w:bookmarkStart w:id="6046" w:name="_Toc202525364"/>
      <w:bookmarkEnd w:id="6045"/>
      <w:r w:rsidRPr="00C44D1B">
        <w:rPr>
          <w:rFonts w:eastAsia="Malgun Gothic"/>
          <w:lang w:val="fr-FR"/>
        </w:rPr>
        <w:t>19.2.4</w:t>
      </w:r>
      <w:r w:rsidRPr="00C44D1B">
        <w:rPr>
          <w:rFonts w:eastAsia="Malgun Gothic"/>
          <w:lang w:val="fr-FR"/>
        </w:rPr>
        <w:tab/>
        <w:t>Edge-5 UE ID request +CE5UEIDREQ</w:t>
      </w:r>
      <w:bookmarkEnd w:id="6046"/>
    </w:p>
    <w:p w14:paraId="6C0F47E1" w14:textId="05F1283C"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19.2.4-</w:t>
      </w:r>
      <w:r w:rsidRPr="00C44D1B">
        <w:rPr>
          <w:rFonts w:ascii="Arial" w:eastAsia="Malgun Gothic" w:hAnsi="Arial"/>
          <w:b/>
          <w:noProof/>
          <w:lang w:val="fr-FR"/>
        </w:rPr>
        <w:t>1</w:t>
      </w:r>
      <w:r w:rsidRPr="00C44D1B">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370FFC">
        <w:trPr>
          <w:cantSplit/>
          <w:jc w:val="center"/>
        </w:trPr>
        <w:tc>
          <w:tcPr>
            <w:tcW w:w="3765" w:type="dxa"/>
          </w:tcPr>
          <w:p w14:paraId="21456CC4"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F6A4F93"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7836575F" w14:textId="77777777" w:rsidTr="00370FFC">
        <w:trPr>
          <w:cantSplit/>
          <w:jc w:val="center"/>
        </w:trPr>
        <w:tc>
          <w:tcPr>
            <w:tcW w:w="3765" w:type="dxa"/>
          </w:tcPr>
          <w:p w14:paraId="2181C055"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370FFC">
        <w:trPr>
          <w:cantSplit/>
          <w:jc w:val="center"/>
        </w:trPr>
        <w:tc>
          <w:tcPr>
            <w:tcW w:w="3765" w:type="dxa"/>
          </w:tcPr>
          <w:p w14:paraId="57C2C7D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w:t>
            </w:r>
          </w:p>
        </w:tc>
        <w:tc>
          <w:tcPr>
            <w:tcW w:w="4614" w:type="dxa"/>
          </w:tcPr>
          <w:p w14:paraId="6678F4A4" w14:textId="77777777" w:rsidR="00BE30C8" w:rsidRPr="00C44D1B" w:rsidRDefault="00BE30C8" w:rsidP="00370FFC">
            <w:pPr>
              <w:spacing w:after="20"/>
              <w:rPr>
                <w:rFonts w:ascii="Courier New" w:eastAsia="Malgun Gothic" w:hAnsi="Courier New"/>
              </w:rPr>
            </w:pPr>
          </w:p>
        </w:tc>
      </w:tr>
      <w:tr w:rsidR="00BE30C8" w:rsidRPr="00C44D1B" w14:paraId="5A7B7CA0" w14:textId="77777777" w:rsidTr="00370FFC">
        <w:trPr>
          <w:cantSplit/>
          <w:jc w:val="center"/>
        </w:trPr>
        <w:tc>
          <w:tcPr>
            <w:tcW w:w="3765" w:type="dxa"/>
          </w:tcPr>
          <w:p w14:paraId="586B691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p>
        </w:tc>
        <w:tc>
          <w:tcPr>
            <w:tcW w:w="4614" w:type="dxa"/>
          </w:tcPr>
          <w:p w14:paraId="2BAB0214" w14:textId="77777777" w:rsidR="00BE30C8" w:rsidRPr="00C44D1B" w:rsidRDefault="00BE30C8" w:rsidP="00370FFC">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lastRenderedPageBreak/>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BE30C8">
      <w:pPr>
        <w:ind w:left="568" w:hanging="284"/>
        <w:rPr>
          <w:rFonts w:eastAsia="Malgun Gothic"/>
        </w:rPr>
      </w:pPr>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BE30C8">
      <w:pPr>
        <w:ind w:left="568" w:hanging="284"/>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BE30C8">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663B32A4"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BE30C8">
      <w:pPr>
        <w:ind w:left="851" w:hanging="284"/>
        <w:rPr>
          <w:rFonts w:ascii="Courier New" w:eastAsia="Malgun Gothic" w:hAnsi="Courier New"/>
        </w:rPr>
      </w:pPr>
      <w:r w:rsidRPr="00C44D1B">
        <w:rPr>
          <w:rFonts w:eastAsia="Malgun Gothic"/>
        </w:rPr>
        <w:t>1</w:t>
      </w:r>
      <w:r w:rsidRPr="00C44D1B">
        <w:rPr>
          <w:rFonts w:eastAsia="Malgun Gothic"/>
        </w:rPr>
        <w:tab/>
        <w:t>the UE identifier API procedure performed by the edge enabling layer in the MT failed</w:t>
      </w:r>
    </w:p>
    <w:p w14:paraId="4DFCA1E3" w14:textId="77777777" w:rsidR="00BE30C8" w:rsidRPr="00C44D1B" w:rsidRDefault="00BE30C8" w:rsidP="00BE30C8">
      <w:pPr>
        <w:ind w:left="568" w:hanging="284"/>
        <w:rPr>
          <w:rFonts w:eastAsia="Malgun Gothic"/>
        </w:rPr>
      </w:pPr>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BE30C8">
      <w:pPr>
        <w:ind w:left="568" w:hanging="284"/>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bookmarkEnd w:id="6033"/>
    <w:p w14:paraId="38628C90" w14:textId="4C353DC6" w:rsidR="007E052D" w:rsidRPr="00C44D1B" w:rsidRDefault="007E052D" w:rsidP="007E052D">
      <w:pPr>
        <w:keepNext/>
        <w:keepLines/>
        <w:spacing w:before="120"/>
        <w:ind w:left="1134" w:hanging="1134"/>
        <w:outlineLvl w:val="2"/>
        <w:rPr>
          <w:rFonts w:ascii="Arial" w:eastAsia="Malgun Gothic" w:hAnsi="Arial"/>
          <w:sz w:val="28"/>
          <w:lang w:bidi="he-IL"/>
        </w:rPr>
      </w:pPr>
      <w:r w:rsidRPr="00C44D1B">
        <w:rPr>
          <w:rFonts w:ascii="Arial" w:eastAsia="Malgun Gothic" w:hAnsi="Arial"/>
          <w:sz w:val="28"/>
        </w:rPr>
        <w:t>19.2.5</w:t>
      </w:r>
      <w:r w:rsidRPr="00C44D1B">
        <w:rPr>
          <w:rFonts w:ascii="Arial" w:eastAsia="Malgun Gothic" w:hAnsi="Arial"/>
          <w:sz w:val="28"/>
        </w:rPr>
        <w:tab/>
        <w:t>Edge-5 AC registration +CE5REG</w:t>
      </w:r>
    </w:p>
    <w:p w14:paraId="37B74F06" w14:textId="6D83F88D" w:rsidR="007E052D" w:rsidRPr="00C44D1B" w:rsidRDefault="007E052D" w:rsidP="007E052D">
      <w:pPr>
        <w:keepNext/>
        <w:keepLines/>
        <w:spacing w:before="60"/>
        <w:jc w:val="center"/>
        <w:rPr>
          <w:rFonts w:ascii="Arial" w:eastAsia="Malgun Gothic" w:hAnsi="Arial"/>
          <w:b/>
          <w:lang w:val="fr-FR"/>
        </w:rPr>
      </w:pPr>
      <w:r w:rsidRPr="00C44D1B">
        <w:rPr>
          <w:rFonts w:ascii="Arial" w:eastAsia="Malgun Gothic" w:hAnsi="Arial"/>
          <w:b/>
          <w:lang w:val="fr-FR"/>
        </w:rPr>
        <w:t>Table 19.2.5-</w:t>
      </w:r>
      <w:r w:rsidRPr="00C44D1B">
        <w:rPr>
          <w:rFonts w:ascii="Arial" w:eastAsia="Malgun Gothic" w:hAnsi="Arial"/>
          <w:b/>
          <w:noProof/>
          <w:lang w:val="fr-FR"/>
        </w:rPr>
        <w:t>1</w:t>
      </w:r>
      <w:r w:rsidRPr="00C44D1B">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4F1431">
        <w:trPr>
          <w:cantSplit/>
          <w:jc w:val="center"/>
        </w:trPr>
        <w:tc>
          <w:tcPr>
            <w:tcW w:w="3765" w:type="dxa"/>
          </w:tcPr>
          <w:p w14:paraId="0E5F6370"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C767362"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7E052D" w:rsidRPr="00C44D1B" w14:paraId="60A283CF" w14:textId="77777777" w:rsidTr="004F1431">
        <w:trPr>
          <w:cantSplit/>
          <w:jc w:val="center"/>
        </w:trPr>
        <w:tc>
          <w:tcPr>
            <w:tcW w:w="3765" w:type="dxa"/>
          </w:tcPr>
          <w:p w14:paraId="0B04389A" w14:textId="77777777" w:rsidR="007E052D" w:rsidRPr="00C44D1B" w:rsidRDefault="007E052D" w:rsidP="004F1431">
            <w:pPr>
              <w:spacing w:after="20"/>
              <w:rPr>
                <w:rFonts w:ascii="Courier New" w:eastAsia="Malgun Gothic" w:hAnsi="Courier New"/>
              </w:rPr>
            </w:pPr>
            <w:bookmarkStart w:id="6047" w:name="_Hlk146798595"/>
            <w:r w:rsidRPr="00C44D1B">
              <w:rPr>
                <w:rFonts w:ascii="Courier New" w:eastAsia="Malgun Gothic" w:hAnsi="Courier New"/>
              </w:rPr>
              <w:t>+CE5REG=&lt;reg_req&gt;,&lt;AC-profile&gt;,&lt;AC-security-credential&gt;[,[&lt;EAS-characteristics&gt;][,&lt;EEC-service-req&gt;][,&lt;ECS-information&gt;][,&lt;reg-id&gt;]]</w:t>
            </w:r>
            <w:bookmarkEnd w:id="6047"/>
          </w:p>
        </w:tc>
        <w:tc>
          <w:tcPr>
            <w:tcW w:w="4614" w:type="dxa"/>
          </w:tcPr>
          <w:p w14:paraId="3BFC1BE6"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4F1431">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4F1431">
        <w:trPr>
          <w:cantSplit/>
          <w:jc w:val="center"/>
        </w:trPr>
        <w:tc>
          <w:tcPr>
            <w:tcW w:w="3765" w:type="dxa"/>
          </w:tcPr>
          <w:p w14:paraId="55A77F2E"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+CE5REG?</w:t>
            </w:r>
          </w:p>
        </w:tc>
        <w:tc>
          <w:tcPr>
            <w:tcW w:w="4614" w:type="dxa"/>
          </w:tcPr>
          <w:p w14:paraId="15C6DF88" w14:textId="77777777" w:rsidR="007E052D" w:rsidRPr="00C44D1B" w:rsidRDefault="007E052D" w:rsidP="004F1431">
            <w:pPr>
              <w:spacing w:after="20"/>
              <w:rPr>
                <w:rFonts w:ascii="Courier New" w:eastAsia="Malgun Gothic" w:hAnsi="Courier New"/>
              </w:rPr>
            </w:pPr>
          </w:p>
        </w:tc>
      </w:tr>
      <w:tr w:rsidR="007E052D" w:rsidRPr="00C44D1B" w14:paraId="699B76D9" w14:textId="77777777" w:rsidTr="004F1431">
        <w:trPr>
          <w:cantSplit/>
          <w:jc w:val="center"/>
        </w:trPr>
        <w:tc>
          <w:tcPr>
            <w:tcW w:w="3765" w:type="dxa"/>
          </w:tcPr>
          <w:p w14:paraId="2B469289"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p>
        </w:tc>
        <w:tc>
          <w:tcPr>
            <w:tcW w:w="4614" w:type="dxa"/>
          </w:tcPr>
          <w:p w14:paraId="4D7055E1" w14:textId="77777777" w:rsidR="007E052D" w:rsidRPr="00C44D1B" w:rsidRDefault="007E052D" w:rsidP="004F1431">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7E052D">
      <w:pPr>
        <w:ind w:left="568" w:hanging="284"/>
        <w:rPr>
          <w:rFonts w:eastAsia="Malgun Gothic"/>
        </w:rPr>
      </w:pPr>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7E052D">
      <w:pPr>
        <w:ind w:left="851" w:hanging="284"/>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7E052D">
      <w:pPr>
        <w:ind w:left="568" w:hanging="284"/>
        <w:rPr>
          <w:rFonts w:eastAsia="Malgun Gothic"/>
        </w:rPr>
      </w:pPr>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7E052D">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7E052D">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Request edge enabling layer to handle both EAS discovery and ACR.</w:t>
      </w:r>
    </w:p>
    <w:p w14:paraId="3ED008CC" w14:textId="77777777" w:rsidR="007E052D" w:rsidRPr="00C44D1B" w:rsidRDefault="007E052D" w:rsidP="007E052D">
      <w:pPr>
        <w:ind w:left="568" w:hanging="284"/>
        <w:rPr>
          <w:rFonts w:eastAsia="Malgun Gothic"/>
        </w:rPr>
      </w:pPr>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7E052D">
      <w:pPr>
        <w:ind w:left="568" w:hanging="284"/>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7E052D">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7E052D">
      <w:pPr>
        <w:ind w:left="851" w:hanging="284"/>
        <w:rPr>
          <w:rFonts w:eastAsia="Malgun Gothic"/>
        </w:rPr>
      </w:pPr>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7E052D">
      <w:pPr>
        <w:ind w:left="851" w:hanging="284"/>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7E052D">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bookmarkStart w:id="6048" w:name="_CR20"/>
      <w:bookmarkStart w:id="6049" w:name="_Toc202525365"/>
      <w:bookmarkEnd w:id="6048"/>
      <w:r w:rsidRPr="00C44D1B">
        <w:rPr>
          <w:rFonts w:eastAsia="Malgun Gothic"/>
        </w:rPr>
        <w:t>20</w:t>
      </w:r>
      <w:r w:rsidRPr="00C44D1B">
        <w:rPr>
          <w:rFonts w:eastAsia="Malgun Gothic"/>
        </w:rPr>
        <w:tab/>
        <w:t>Commands for eUICC profile activation</w:t>
      </w:r>
      <w:bookmarkEnd w:id="6049"/>
    </w:p>
    <w:p w14:paraId="76C4D223" w14:textId="6759F1AD" w:rsidR="00723B1B" w:rsidRPr="00C44D1B" w:rsidRDefault="00723B1B" w:rsidP="00723B1B">
      <w:pPr>
        <w:pStyle w:val="Heading2"/>
        <w:rPr>
          <w:rFonts w:eastAsia="Malgun Gothic"/>
        </w:rPr>
      </w:pPr>
      <w:bookmarkStart w:id="6050" w:name="_CR20_1"/>
      <w:bookmarkStart w:id="6051" w:name="_Toc202525366"/>
      <w:bookmarkEnd w:id="6050"/>
      <w:r w:rsidRPr="00C44D1B">
        <w:rPr>
          <w:rFonts w:eastAsia="Malgun Gothic"/>
        </w:rPr>
        <w:t>20.1</w:t>
      </w:r>
      <w:r w:rsidRPr="00C44D1B">
        <w:rPr>
          <w:rFonts w:eastAsia="Malgun Gothic"/>
        </w:rPr>
        <w:tab/>
        <w:t>General</w:t>
      </w:r>
      <w:bookmarkEnd w:id="6051"/>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 xml:space="preserve">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w:t>
      </w:r>
      <w:r w:rsidRPr="00C44D1B">
        <w:rPr>
          <w:lang w:eastAsia="en-US"/>
        </w:rPr>
        <w:lastRenderedPageBreak/>
        <w:t>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bookmarkStart w:id="6052" w:name="_CR20_2"/>
      <w:bookmarkStart w:id="6053" w:name="_Toc202525367"/>
      <w:bookmarkEnd w:id="6052"/>
      <w:r w:rsidRPr="00C44D1B">
        <w:rPr>
          <w:rFonts w:eastAsia="Malgun Gothic"/>
          <w:szCs w:val="32"/>
          <w:lang w:eastAsia="en-US"/>
        </w:rPr>
        <w:t>20.2</w:t>
      </w:r>
      <w:r w:rsidRPr="00C44D1B">
        <w:rPr>
          <w:rFonts w:eastAsia="Malgun Gothic"/>
          <w:szCs w:val="32"/>
          <w:lang w:eastAsia="en-US"/>
        </w:rPr>
        <w:tab/>
        <w:t>Commands specific to eUICC profile activation</w:t>
      </w:r>
      <w:bookmarkEnd w:id="6053"/>
    </w:p>
    <w:p w14:paraId="6B33E73F" w14:textId="741E20A6" w:rsidR="00723B1B" w:rsidRPr="00C44D1B" w:rsidRDefault="00723B1B" w:rsidP="00723B1B">
      <w:pPr>
        <w:pStyle w:val="Heading3"/>
        <w:rPr>
          <w:rFonts w:eastAsia="Malgun Gothic"/>
          <w:lang w:bidi="he-IL"/>
        </w:rPr>
      </w:pPr>
      <w:bookmarkStart w:id="6054" w:name="_CR20_2_1"/>
      <w:bookmarkStart w:id="6055" w:name="_Toc202525368"/>
      <w:bookmarkEnd w:id="6054"/>
      <w:r w:rsidRPr="00C44D1B">
        <w:rPr>
          <w:rFonts w:eastAsia="Malgun Gothic"/>
        </w:rPr>
        <w:t>20.2.1</w:t>
      </w:r>
      <w:r w:rsidRPr="00C44D1B">
        <w:rPr>
          <w:rFonts w:eastAsia="Malgun Gothic"/>
        </w:rPr>
        <w:tab/>
        <w:t>eUICC profile download +CEUICCPD</w:t>
      </w:r>
      <w:bookmarkEnd w:id="6055"/>
    </w:p>
    <w:p w14:paraId="413B557F" w14:textId="470476E9" w:rsidR="00723B1B" w:rsidRPr="00C44D1B" w:rsidRDefault="00723B1B" w:rsidP="00723B1B">
      <w:pPr>
        <w:pStyle w:val="TH"/>
      </w:pPr>
      <w:bookmarkStart w:id="6056" w:name="_CRTable20_2_11"/>
      <w:r w:rsidRPr="00C44D1B">
        <w:t>Table </w:t>
      </w:r>
      <w:bookmarkEnd w:id="6056"/>
      <w:r w:rsidRPr="00C44D1B">
        <w:t>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334DB5">
        <w:trPr>
          <w:cantSplit/>
        </w:trPr>
        <w:tc>
          <w:tcPr>
            <w:tcW w:w="3261" w:type="dxa"/>
          </w:tcPr>
          <w:p w14:paraId="1C4BBB7C" w14:textId="77777777" w:rsidR="00723B1B" w:rsidRPr="00C44D1B" w:rsidRDefault="00723B1B" w:rsidP="00334DB5">
            <w:pPr>
              <w:pStyle w:val="TAH"/>
              <w:rPr>
                <w:rFonts w:ascii="Courier New" w:hAnsi="Courier New"/>
              </w:rPr>
            </w:pPr>
            <w:r w:rsidRPr="00C44D1B">
              <w:t>Command</w:t>
            </w:r>
          </w:p>
        </w:tc>
        <w:tc>
          <w:tcPr>
            <w:tcW w:w="4994" w:type="dxa"/>
          </w:tcPr>
          <w:p w14:paraId="20644F6D" w14:textId="77777777" w:rsidR="00723B1B" w:rsidRPr="00C44D1B" w:rsidRDefault="00723B1B" w:rsidP="00334DB5">
            <w:pPr>
              <w:pStyle w:val="TAH"/>
              <w:rPr>
                <w:rFonts w:ascii="Courier New" w:hAnsi="Courier New"/>
              </w:rPr>
            </w:pPr>
            <w:r w:rsidRPr="00C44D1B">
              <w:t>Possible response(s)</w:t>
            </w:r>
          </w:p>
        </w:tc>
      </w:tr>
      <w:tr w:rsidR="00723B1B" w:rsidRPr="00C44D1B" w14:paraId="6AA8EBCE" w14:textId="77777777" w:rsidTr="00334DB5">
        <w:trPr>
          <w:cantSplit/>
        </w:trPr>
        <w:tc>
          <w:tcPr>
            <w:tcW w:w="3261" w:type="dxa"/>
          </w:tcPr>
          <w:p w14:paraId="363A0635" w14:textId="77777777" w:rsidR="00723B1B" w:rsidRPr="00C44D1B" w:rsidRDefault="00723B1B" w:rsidP="00334DB5">
            <w:pPr>
              <w:spacing w:after="20"/>
              <w:rPr>
                <w:rFonts w:ascii="Courier New" w:hAnsi="Courier New"/>
              </w:rPr>
            </w:pPr>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334DB5">
        <w:trPr>
          <w:cantSplit/>
        </w:trPr>
        <w:tc>
          <w:tcPr>
            <w:tcW w:w="3261" w:type="dxa"/>
          </w:tcPr>
          <w:p w14:paraId="6D6B235C" w14:textId="77777777" w:rsidR="00723B1B" w:rsidRPr="00C44D1B" w:rsidRDefault="00723B1B" w:rsidP="00334DB5">
            <w:pPr>
              <w:spacing w:after="20"/>
              <w:rPr>
                <w:rFonts w:ascii="Courier New" w:hAnsi="Courier New"/>
              </w:rPr>
            </w:pPr>
            <w:r w:rsidRPr="00C44D1B">
              <w:rPr>
                <w:rFonts w:ascii="Courier New" w:hAnsi="Courier New"/>
              </w:rPr>
              <w:t>+CEUICCPD=?</w:t>
            </w:r>
          </w:p>
        </w:tc>
        <w:tc>
          <w:tcPr>
            <w:tcW w:w="4994" w:type="dxa"/>
          </w:tcPr>
          <w:p w14:paraId="42388558" w14:textId="77777777" w:rsidR="00723B1B" w:rsidRPr="00C44D1B" w:rsidRDefault="00723B1B" w:rsidP="00334DB5">
            <w:pPr>
              <w:spacing w:after="20"/>
              <w:rPr>
                <w:rFonts w:ascii="Courier New" w:hAnsi="Courier New"/>
              </w:rPr>
            </w:pPr>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723B1B">
      <w:pPr>
        <w:ind w:left="284"/>
        <w:rPr>
          <w:rFonts w:ascii="Courier New" w:hAnsi="Courier New"/>
        </w:rPr>
      </w:pPr>
      <w:r w:rsidRPr="00C44D1B">
        <w:rPr>
          <w:rFonts w:ascii="Courier New" w:hAnsi="Courier New"/>
        </w:rPr>
        <w:t>&lt;mode</w:t>
      </w:r>
      <w:r w:rsidRPr="00C44D1B">
        <w:t>&gt;: integer type;</w:t>
      </w:r>
      <w:r w:rsidRPr="00C44D1B">
        <w:rPr>
          <w:rFonts w:ascii="Courier New" w:hAnsi="Courier New"/>
        </w:rPr>
        <w:t xml:space="preserve"> </w:t>
      </w:r>
    </w:p>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lastRenderedPageBreak/>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bookmarkStart w:id="6057" w:name="_CR20_2_2"/>
      <w:bookmarkStart w:id="6058" w:name="_Toc202525369"/>
      <w:bookmarkEnd w:id="6057"/>
      <w:r w:rsidRPr="00C44D1B">
        <w:rPr>
          <w:rFonts w:eastAsia="Malgun Gothic"/>
          <w:lang w:val="fr-FR"/>
        </w:rPr>
        <w:t>20.2.2</w:t>
      </w:r>
      <w:r w:rsidRPr="00C44D1B">
        <w:rPr>
          <w:rFonts w:eastAsia="Malgun Gothic"/>
          <w:lang w:val="fr-FR"/>
        </w:rPr>
        <w:tab/>
        <w:t>eUICC profile management +CEUICCPM</w:t>
      </w:r>
      <w:bookmarkEnd w:id="6058"/>
    </w:p>
    <w:p w14:paraId="745E3342" w14:textId="0C313B13" w:rsidR="00723B1B" w:rsidRPr="00C44D1B" w:rsidRDefault="00723B1B" w:rsidP="00723B1B">
      <w:pPr>
        <w:pStyle w:val="TH"/>
      </w:pPr>
      <w:bookmarkStart w:id="6059" w:name="_CRTable20_2_21"/>
      <w:r w:rsidRPr="00C44D1B">
        <w:t>Table </w:t>
      </w:r>
      <w:bookmarkEnd w:id="6059"/>
      <w:r w:rsidRPr="00C44D1B">
        <w:t>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334DB5">
        <w:trPr>
          <w:cantSplit/>
        </w:trPr>
        <w:tc>
          <w:tcPr>
            <w:tcW w:w="3261" w:type="dxa"/>
          </w:tcPr>
          <w:p w14:paraId="5CE15C31" w14:textId="77777777" w:rsidR="00723B1B" w:rsidRPr="00C44D1B" w:rsidRDefault="00723B1B" w:rsidP="00334DB5">
            <w:pPr>
              <w:pStyle w:val="TAH"/>
              <w:rPr>
                <w:rFonts w:ascii="Courier New" w:hAnsi="Courier New"/>
              </w:rPr>
            </w:pPr>
            <w:r w:rsidRPr="00C44D1B">
              <w:t>Command</w:t>
            </w:r>
          </w:p>
        </w:tc>
        <w:tc>
          <w:tcPr>
            <w:tcW w:w="4994" w:type="dxa"/>
          </w:tcPr>
          <w:p w14:paraId="4C9AAF53" w14:textId="77777777" w:rsidR="00723B1B" w:rsidRPr="00C44D1B" w:rsidRDefault="00723B1B" w:rsidP="00334DB5">
            <w:pPr>
              <w:pStyle w:val="TAH"/>
              <w:rPr>
                <w:rFonts w:ascii="Courier New" w:hAnsi="Courier New"/>
              </w:rPr>
            </w:pPr>
            <w:r w:rsidRPr="00C44D1B">
              <w:t>Possible response(s)</w:t>
            </w:r>
          </w:p>
        </w:tc>
      </w:tr>
      <w:tr w:rsidR="00723B1B" w:rsidRPr="00C44D1B" w14:paraId="62C288AB" w14:textId="77777777" w:rsidTr="00334DB5">
        <w:trPr>
          <w:cantSplit/>
        </w:trPr>
        <w:tc>
          <w:tcPr>
            <w:tcW w:w="3261" w:type="dxa"/>
          </w:tcPr>
          <w:p w14:paraId="1BE204D7" w14:textId="77777777" w:rsidR="00723B1B" w:rsidRPr="00C44D1B" w:rsidRDefault="00723B1B" w:rsidP="00334DB5">
            <w:pPr>
              <w:spacing w:after="20"/>
              <w:rPr>
                <w:rFonts w:ascii="Courier New" w:hAnsi="Courier New"/>
              </w:rPr>
            </w:pPr>
            <w:r w:rsidRPr="00C44D1B">
              <w:rPr>
                <w:rFonts w:ascii="Courier New" w:hAnsi="Courier New"/>
              </w:rPr>
              <w:t>+CEUICCPM=&lt;operation&gt;,&lt;iccid&gt;</w:t>
            </w:r>
          </w:p>
        </w:tc>
        <w:tc>
          <w:tcPr>
            <w:tcW w:w="4994" w:type="dxa"/>
          </w:tcPr>
          <w:p w14:paraId="48E05FA8" w14:textId="77777777" w:rsidR="00723B1B" w:rsidRPr="00C44D1B" w:rsidRDefault="00723B1B" w:rsidP="00334DB5">
            <w:pPr>
              <w:spacing w:after="20"/>
              <w:rPr>
                <w:rFonts w:ascii="Courier New" w:hAnsi="Courier New"/>
              </w:rPr>
            </w:pPr>
            <w:r w:rsidRPr="00C44D1B">
              <w:rPr>
                <w:rFonts w:ascii="Courier New" w:hAnsi="Courier New"/>
                <w:i/>
              </w:rPr>
              <w:t>+CME ERROR: &lt;err&gt;</w:t>
            </w:r>
          </w:p>
        </w:tc>
      </w:tr>
      <w:tr w:rsidR="00723B1B" w:rsidRPr="00C44D1B" w14:paraId="2FF220DB" w14:textId="77777777" w:rsidTr="00334DB5">
        <w:trPr>
          <w:cantSplit/>
        </w:trPr>
        <w:tc>
          <w:tcPr>
            <w:tcW w:w="3261" w:type="dxa"/>
          </w:tcPr>
          <w:p w14:paraId="5C0203C0"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5456D1B6" w14:textId="77777777" w:rsidR="00723B1B" w:rsidRPr="00C44D1B" w:rsidRDefault="00723B1B" w:rsidP="00334DB5">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334DB5">
            <w:pPr>
              <w:spacing w:after="20"/>
              <w:rPr>
                <w:rFonts w:ascii="Courier New" w:hAnsi="Courier New"/>
              </w:rPr>
            </w:pPr>
          </w:p>
        </w:tc>
      </w:tr>
      <w:tr w:rsidR="00723B1B" w:rsidRPr="00C44D1B" w14:paraId="71F67F00" w14:textId="77777777" w:rsidTr="00334DB5">
        <w:trPr>
          <w:cantSplit/>
        </w:trPr>
        <w:tc>
          <w:tcPr>
            <w:tcW w:w="3261" w:type="dxa"/>
          </w:tcPr>
          <w:p w14:paraId="76E32DF3"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0466AC8E"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r w:rsidRPr="00C44D1B">
        <w:lastRenderedPageBreak/>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p w14:paraId="552FA2E6" w14:textId="77777777" w:rsidR="00723B1B" w:rsidRPr="00C44D1B" w:rsidRDefault="00723B1B" w:rsidP="00723B1B">
      <w:r w:rsidRPr="00C44D1B">
        <w:t xml:space="preserve">Read command returns the current settings for each installed profile. </w:t>
      </w:r>
    </w:p>
    <w:p w14:paraId="1F89392F" w14:textId="77777777" w:rsidR="00723B1B" w:rsidRPr="00C44D1B" w:rsidRDefault="00723B1B" w:rsidP="00723B1B">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action triggered by the user. </w:t>
      </w:r>
    </w:p>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bookmarkStart w:id="6060" w:name="_CR20_2_3"/>
      <w:bookmarkStart w:id="6061" w:name="_Toc202525370"/>
      <w:bookmarkEnd w:id="6060"/>
      <w:r w:rsidRPr="00C44D1B">
        <w:rPr>
          <w:rFonts w:eastAsia="Malgun Gothic"/>
          <w:lang w:val="fr-FR"/>
        </w:rPr>
        <w:lastRenderedPageBreak/>
        <w:t>20.2.3</w:t>
      </w:r>
      <w:r w:rsidRPr="00C44D1B">
        <w:rPr>
          <w:rFonts w:eastAsia="Malgun Gothic"/>
          <w:lang w:val="fr-FR"/>
        </w:rPr>
        <w:tab/>
        <w:t>eUICC profile metadata information +CEUICCPMETAI</w:t>
      </w:r>
      <w:bookmarkEnd w:id="6061"/>
    </w:p>
    <w:p w14:paraId="1A007DDD" w14:textId="0F845C82" w:rsidR="00723B1B" w:rsidRPr="00C44D1B" w:rsidRDefault="00723B1B" w:rsidP="00723B1B">
      <w:pPr>
        <w:pStyle w:val="TH"/>
      </w:pPr>
      <w:bookmarkStart w:id="6062" w:name="_CRTable20_2_31"/>
      <w:r w:rsidRPr="00C44D1B">
        <w:t>Table </w:t>
      </w:r>
      <w:bookmarkEnd w:id="6062"/>
      <w:r w:rsidRPr="00C44D1B">
        <w:t>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334DB5">
        <w:trPr>
          <w:cantSplit/>
        </w:trPr>
        <w:tc>
          <w:tcPr>
            <w:tcW w:w="3261" w:type="dxa"/>
          </w:tcPr>
          <w:p w14:paraId="1FE93478" w14:textId="77777777" w:rsidR="00723B1B" w:rsidRPr="00C44D1B" w:rsidRDefault="00723B1B" w:rsidP="00334DB5">
            <w:pPr>
              <w:pStyle w:val="TAH"/>
              <w:rPr>
                <w:rFonts w:ascii="Courier New" w:hAnsi="Courier New"/>
              </w:rPr>
            </w:pPr>
            <w:r w:rsidRPr="00C44D1B">
              <w:t>Command</w:t>
            </w:r>
          </w:p>
        </w:tc>
        <w:tc>
          <w:tcPr>
            <w:tcW w:w="4994" w:type="dxa"/>
          </w:tcPr>
          <w:p w14:paraId="508EA760" w14:textId="77777777" w:rsidR="00723B1B" w:rsidRPr="00C44D1B" w:rsidRDefault="00723B1B" w:rsidP="00334DB5">
            <w:pPr>
              <w:pStyle w:val="TAH"/>
              <w:rPr>
                <w:rFonts w:ascii="Courier New" w:hAnsi="Courier New"/>
              </w:rPr>
            </w:pPr>
            <w:r w:rsidRPr="00C44D1B">
              <w:t>Possible response(s)</w:t>
            </w:r>
          </w:p>
        </w:tc>
      </w:tr>
      <w:tr w:rsidR="00723B1B" w:rsidRPr="00C44D1B" w14:paraId="5B0955EC" w14:textId="77777777" w:rsidTr="00334DB5">
        <w:trPr>
          <w:cantSplit/>
        </w:trPr>
        <w:tc>
          <w:tcPr>
            <w:tcW w:w="3261" w:type="dxa"/>
          </w:tcPr>
          <w:p w14:paraId="29526861" w14:textId="77777777" w:rsidR="00723B1B" w:rsidRPr="00C44D1B" w:rsidRDefault="00723B1B" w:rsidP="00334DB5">
            <w:pPr>
              <w:spacing w:after="20"/>
              <w:rPr>
                <w:rFonts w:ascii="Courier New" w:hAnsi="Courier New"/>
              </w:rPr>
            </w:pPr>
            <w:r w:rsidRPr="00C44D1B">
              <w:rPr>
                <w:rFonts w:ascii="Courier New" w:hAnsi="Courier New"/>
              </w:rPr>
              <w:t>+CEUICCPMETAI=&lt;operation&gt;[,&lt;iccid&gt;[,&lt;nickname&gt;]]</w:t>
            </w:r>
          </w:p>
        </w:tc>
        <w:tc>
          <w:tcPr>
            <w:tcW w:w="4994" w:type="dxa"/>
          </w:tcPr>
          <w:p w14:paraId="597B11E6" w14:textId="77777777" w:rsidR="00723B1B" w:rsidRPr="00C44D1B" w:rsidRDefault="00723B1B" w:rsidP="00334DB5">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334DB5">
            <w:pPr>
              <w:spacing w:after="20"/>
              <w:rPr>
                <w:rFonts w:ascii="Courier New" w:hAnsi="Courier New"/>
              </w:rPr>
            </w:pPr>
          </w:p>
          <w:p w14:paraId="6C8F6EDC" w14:textId="77777777" w:rsidR="00723B1B" w:rsidRPr="00C44D1B" w:rsidRDefault="00723B1B" w:rsidP="00334DB5">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334DB5">
            <w:pPr>
              <w:spacing w:after="20"/>
              <w:rPr>
                <w:rFonts w:ascii="Courier New" w:hAnsi="Courier New"/>
              </w:rPr>
            </w:pPr>
            <w:r w:rsidRPr="00C44D1B">
              <w:rPr>
                <w:rFonts w:ascii="Courier New" w:hAnsi="Courier New"/>
              </w:rPr>
              <w:t>[…]]]</w:t>
            </w:r>
          </w:p>
          <w:p w14:paraId="4205292C"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334DB5">
        <w:trPr>
          <w:cantSplit/>
        </w:trPr>
        <w:tc>
          <w:tcPr>
            <w:tcW w:w="3261" w:type="dxa"/>
          </w:tcPr>
          <w:p w14:paraId="10322FE1" w14:textId="77777777" w:rsidR="00723B1B" w:rsidRPr="00C44D1B" w:rsidRDefault="00723B1B" w:rsidP="00334DB5">
            <w:pPr>
              <w:spacing w:after="20"/>
              <w:rPr>
                <w:rFonts w:ascii="Courier New" w:hAnsi="Courier New"/>
              </w:rPr>
            </w:pPr>
            <w:r w:rsidRPr="00C44D1B">
              <w:rPr>
                <w:rFonts w:ascii="Courier New" w:hAnsi="Courier New"/>
              </w:rPr>
              <w:t>+CEUICCPMETAI=?</w:t>
            </w:r>
          </w:p>
        </w:tc>
        <w:tc>
          <w:tcPr>
            <w:tcW w:w="4994" w:type="dxa"/>
          </w:tcPr>
          <w:p w14:paraId="706388DA" w14:textId="77777777" w:rsidR="00723B1B" w:rsidRPr="00C44D1B" w:rsidRDefault="00723B1B" w:rsidP="00334DB5">
            <w:pPr>
              <w:spacing w:after="20"/>
              <w:rPr>
                <w:rFonts w:ascii="Courier New" w:hAnsi="Courier New"/>
              </w:rPr>
            </w:pPr>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r w:rsidRPr="00C44D1B">
        <w:t xml:space="preserve">Test command returns the list of </w:t>
      </w:r>
      <w:r w:rsidRPr="00C44D1B">
        <w:rPr>
          <w:rFonts w:ascii="Courier New" w:hAnsi="Courier New" w:cs="Courier New"/>
        </w:rPr>
        <w:t>&lt;operation&gt;</w:t>
      </w:r>
      <w:r w:rsidRPr="00C44D1B">
        <w:t>s that shall be triggered.</w:t>
      </w:r>
    </w:p>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bookmarkStart w:id="6063" w:name="_CR20_2_4"/>
      <w:bookmarkStart w:id="6064" w:name="_Toc202525371"/>
      <w:bookmarkEnd w:id="6063"/>
      <w:r w:rsidRPr="00C44D1B">
        <w:rPr>
          <w:rFonts w:eastAsia="Malgun Gothic"/>
        </w:rPr>
        <w:t>20.2.4</w:t>
      </w:r>
      <w:r w:rsidRPr="00C44D1B">
        <w:rPr>
          <w:rFonts w:eastAsia="Malgun Gothic"/>
        </w:rPr>
        <w:tab/>
        <w:t>eUICC memory reset +CEUICCMEMRESET</w:t>
      </w:r>
      <w:bookmarkEnd w:id="6064"/>
    </w:p>
    <w:p w14:paraId="35B482CE" w14:textId="537EC4FD" w:rsidR="00723B1B" w:rsidRPr="00C44D1B" w:rsidRDefault="00723B1B" w:rsidP="00723B1B">
      <w:pPr>
        <w:pStyle w:val="TH"/>
      </w:pPr>
      <w:bookmarkStart w:id="6065" w:name="_CRTable20_2_41"/>
      <w:r w:rsidRPr="00C44D1B">
        <w:t>Table </w:t>
      </w:r>
      <w:bookmarkEnd w:id="6065"/>
      <w:r w:rsidRPr="00C44D1B">
        <w:t>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334DB5">
        <w:trPr>
          <w:cantSplit/>
        </w:trPr>
        <w:tc>
          <w:tcPr>
            <w:tcW w:w="3261" w:type="dxa"/>
          </w:tcPr>
          <w:p w14:paraId="690AE184" w14:textId="77777777" w:rsidR="00723B1B" w:rsidRPr="00C44D1B" w:rsidRDefault="00723B1B" w:rsidP="00334DB5">
            <w:pPr>
              <w:pStyle w:val="TAH"/>
              <w:rPr>
                <w:rFonts w:ascii="Courier New" w:hAnsi="Courier New"/>
              </w:rPr>
            </w:pPr>
            <w:r w:rsidRPr="00C44D1B">
              <w:t>Command</w:t>
            </w:r>
          </w:p>
        </w:tc>
        <w:tc>
          <w:tcPr>
            <w:tcW w:w="4994" w:type="dxa"/>
          </w:tcPr>
          <w:p w14:paraId="617A6622" w14:textId="77777777" w:rsidR="00723B1B" w:rsidRPr="00C44D1B" w:rsidRDefault="00723B1B" w:rsidP="00334DB5">
            <w:pPr>
              <w:pStyle w:val="TAH"/>
              <w:rPr>
                <w:rFonts w:ascii="Courier New" w:hAnsi="Courier New"/>
              </w:rPr>
            </w:pPr>
            <w:r w:rsidRPr="00C44D1B">
              <w:t>Possible response(s)</w:t>
            </w:r>
          </w:p>
        </w:tc>
      </w:tr>
      <w:tr w:rsidR="00723B1B" w:rsidRPr="00C44D1B" w14:paraId="41D1D197" w14:textId="77777777" w:rsidTr="00334DB5">
        <w:trPr>
          <w:cantSplit/>
        </w:trPr>
        <w:tc>
          <w:tcPr>
            <w:tcW w:w="3261" w:type="dxa"/>
          </w:tcPr>
          <w:p w14:paraId="1E4E628C"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40276170"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334DB5">
        <w:trPr>
          <w:cantSplit/>
        </w:trPr>
        <w:tc>
          <w:tcPr>
            <w:tcW w:w="3261" w:type="dxa"/>
          </w:tcPr>
          <w:p w14:paraId="296267C5"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3F33C935" w14:textId="77777777" w:rsidR="00723B1B" w:rsidRPr="00C44D1B" w:rsidRDefault="00723B1B" w:rsidP="00334DB5">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lastRenderedPageBreak/>
        <w:t>Description</w:t>
      </w:r>
    </w:p>
    <w:p w14:paraId="66FEEFB3" w14:textId="77777777" w:rsidR="00723B1B" w:rsidRPr="00C44D1B" w:rsidRDefault="00723B1B" w:rsidP="00723B1B">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eUICC memory reset. </w:t>
      </w:r>
    </w:p>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bookmarkStart w:id="6066" w:name="_CR20_2_5"/>
      <w:bookmarkStart w:id="6067" w:name="_Toc202525372"/>
      <w:bookmarkEnd w:id="6066"/>
      <w:r w:rsidRPr="00C44D1B">
        <w:rPr>
          <w:rFonts w:eastAsia="Malgun Gothic"/>
        </w:rPr>
        <w:t>20.2.5</w:t>
      </w:r>
      <w:r w:rsidRPr="00C44D1B">
        <w:rPr>
          <w:rFonts w:eastAsia="Malgun Gothic"/>
        </w:rPr>
        <w:tab/>
        <w:t>eUICC update default SM-DP+ address +CEUICCUSMDPA</w:t>
      </w:r>
      <w:bookmarkEnd w:id="6067"/>
    </w:p>
    <w:p w14:paraId="3C605510" w14:textId="586DC5EF" w:rsidR="00723B1B" w:rsidRPr="00C44D1B" w:rsidRDefault="00723B1B" w:rsidP="00723B1B">
      <w:pPr>
        <w:pStyle w:val="TH"/>
        <w:rPr>
          <w:lang w:val="fr-FR"/>
        </w:rPr>
      </w:pPr>
      <w:bookmarkStart w:id="6068" w:name="_CRTable20_2_51"/>
      <w:r w:rsidRPr="00C44D1B">
        <w:rPr>
          <w:lang w:val="fr-FR"/>
        </w:rPr>
        <w:t>Table </w:t>
      </w:r>
      <w:bookmarkEnd w:id="6068"/>
      <w:r w:rsidRPr="00C44D1B">
        <w:rPr>
          <w:lang w:val="fr-FR"/>
        </w:rPr>
        <w:t>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334DB5">
        <w:trPr>
          <w:cantSplit/>
        </w:trPr>
        <w:tc>
          <w:tcPr>
            <w:tcW w:w="3261" w:type="dxa"/>
          </w:tcPr>
          <w:p w14:paraId="56AC1DF4" w14:textId="77777777" w:rsidR="00723B1B" w:rsidRPr="00C44D1B" w:rsidRDefault="00723B1B" w:rsidP="00334DB5">
            <w:pPr>
              <w:pStyle w:val="TAH"/>
              <w:rPr>
                <w:rFonts w:ascii="Courier New" w:hAnsi="Courier New"/>
              </w:rPr>
            </w:pPr>
            <w:r w:rsidRPr="00C44D1B">
              <w:t>Command</w:t>
            </w:r>
          </w:p>
        </w:tc>
        <w:tc>
          <w:tcPr>
            <w:tcW w:w="4994" w:type="dxa"/>
          </w:tcPr>
          <w:p w14:paraId="2405FCFF" w14:textId="77777777" w:rsidR="00723B1B" w:rsidRPr="00C44D1B" w:rsidRDefault="00723B1B" w:rsidP="00334DB5">
            <w:pPr>
              <w:pStyle w:val="TAH"/>
              <w:rPr>
                <w:rFonts w:ascii="Courier New" w:hAnsi="Courier New"/>
              </w:rPr>
            </w:pPr>
            <w:r w:rsidRPr="00C44D1B">
              <w:t>Possible response(s)</w:t>
            </w:r>
          </w:p>
        </w:tc>
      </w:tr>
      <w:tr w:rsidR="00723B1B" w:rsidRPr="00C44D1B" w14:paraId="6CD16AFA" w14:textId="77777777" w:rsidTr="00334DB5">
        <w:trPr>
          <w:cantSplit/>
        </w:trPr>
        <w:tc>
          <w:tcPr>
            <w:tcW w:w="3261" w:type="dxa"/>
          </w:tcPr>
          <w:p w14:paraId="47F60F90" w14:textId="77777777" w:rsidR="00723B1B" w:rsidRPr="00C44D1B" w:rsidRDefault="00723B1B" w:rsidP="00334DB5">
            <w:pPr>
              <w:spacing w:after="20"/>
              <w:rPr>
                <w:rFonts w:ascii="Courier New" w:hAnsi="Courier New"/>
              </w:rPr>
            </w:pPr>
            <w:r w:rsidRPr="00C44D1B">
              <w:rPr>
                <w:rFonts w:ascii="Courier New" w:hAnsi="Courier New"/>
              </w:rPr>
              <w:t>+CEUICCUSMDPA=&lt;smdp_address&gt;</w:t>
            </w:r>
          </w:p>
        </w:tc>
        <w:tc>
          <w:tcPr>
            <w:tcW w:w="4994" w:type="dxa"/>
          </w:tcPr>
          <w:p w14:paraId="45BFDEC1"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334DB5">
        <w:trPr>
          <w:cantSplit/>
        </w:trPr>
        <w:tc>
          <w:tcPr>
            <w:tcW w:w="3261" w:type="dxa"/>
          </w:tcPr>
          <w:p w14:paraId="3901E2FF" w14:textId="77777777" w:rsidR="00723B1B" w:rsidRPr="00C44D1B" w:rsidRDefault="00723B1B" w:rsidP="00334DB5">
            <w:pPr>
              <w:spacing w:after="20"/>
              <w:rPr>
                <w:rFonts w:ascii="Courier New" w:hAnsi="Courier New"/>
              </w:rPr>
            </w:pPr>
            <w:r w:rsidRPr="00C44D1B">
              <w:rPr>
                <w:rFonts w:ascii="Courier New" w:hAnsi="Courier New"/>
              </w:rPr>
              <w:t>+CEUICCUSMDPA=?</w:t>
            </w:r>
          </w:p>
        </w:tc>
        <w:tc>
          <w:tcPr>
            <w:tcW w:w="4994" w:type="dxa"/>
          </w:tcPr>
          <w:p w14:paraId="186E12F3" w14:textId="77777777" w:rsidR="00723B1B" w:rsidRPr="00C44D1B" w:rsidRDefault="00723B1B" w:rsidP="00334DB5">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bookmarkStart w:id="6069" w:name="_CR20_2_6"/>
      <w:bookmarkStart w:id="6070" w:name="_Toc202525373"/>
      <w:bookmarkEnd w:id="6069"/>
      <w:r w:rsidRPr="00C44D1B">
        <w:rPr>
          <w:rFonts w:eastAsia="Malgun Gothic"/>
        </w:rPr>
        <w:lastRenderedPageBreak/>
        <w:t>20.2.6</w:t>
      </w:r>
      <w:r w:rsidRPr="00C44D1B">
        <w:rPr>
          <w:rFonts w:eastAsia="Malgun Gothic"/>
        </w:rPr>
        <w:tab/>
        <w:t>Get eUICC ID +CGEUICCID</w:t>
      </w:r>
      <w:bookmarkEnd w:id="6070"/>
    </w:p>
    <w:p w14:paraId="78D212DE" w14:textId="0C941A9D" w:rsidR="00723B1B" w:rsidRPr="00C44D1B" w:rsidRDefault="00723B1B" w:rsidP="00723B1B">
      <w:pPr>
        <w:pStyle w:val="TH"/>
      </w:pPr>
      <w:bookmarkStart w:id="6071" w:name="_CRTable20_2_61"/>
      <w:r w:rsidRPr="00C44D1B">
        <w:t>Table </w:t>
      </w:r>
      <w:bookmarkEnd w:id="6071"/>
      <w:r w:rsidRPr="00C44D1B">
        <w:t>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334DB5">
        <w:trPr>
          <w:cantSplit/>
        </w:trPr>
        <w:tc>
          <w:tcPr>
            <w:tcW w:w="3261" w:type="dxa"/>
          </w:tcPr>
          <w:p w14:paraId="2E2ABCF2" w14:textId="77777777" w:rsidR="00723B1B" w:rsidRPr="00C44D1B" w:rsidRDefault="00723B1B" w:rsidP="00334DB5">
            <w:pPr>
              <w:pStyle w:val="TAH"/>
              <w:rPr>
                <w:rFonts w:ascii="Courier New" w:hAnsi="Courier New"/>
              </w:rPr>
            </w:pPr>
            <w:r w:rsidRPr="00C44D1B">
              <w:t>Command</w:t>
            </w:r>
          </w:p>
        </w:tc>
        <w:tc>
          <w:tcPr>
            <w:tcW w:w="4994" w:type="dxa"/>
          </w:tcPr>
          <w:p w14:paraId="389F51C7" w14:textId="77777777" w:rsidR="00723B1B" w:rsidRPr="00C44D1B" w:rsidRDefault="00723B1B" w:rsidP="00334DB5">
            <w:pPr>
              <w:pStyle w:val="TAH"/>
              <w:rPr>
                <w:rFonts w:ascii="Courier New" w:hAnsi="Courier New"/>
              </w:rPr>
            </w:pPr>
            <w:r w:rsidRPr="00C44D1B">
              <w:t>Possible response(s)</w:t>
            </w:r>
          </w:p>
        </w:tc>
      </w:tr>
      <w:tr w:rsidR="00723B1B" w:rsidRPr="00C44D1B" w14:paraId="6599162F" w14:textId="77777777" w:rsidTr="00334DB5">
        <w:trPr>
          <w:cantSplit/>
        </w:trPr>
        <w:tc>
          <w:tcPr>
            <w:tcW w:w="3261" w:type="dxa"/>
          </w:tcPr>
          <w:p w14:paraId="500CB565"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297D37D" w14:textId="77777777" w:rsidR="00723B1B" w:rsidRPr="00C44D1B" w:rsidRDefault="00723B1B" w:rsidP="00334DB5">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334DB5">
        <w:trPr>
          <w:cantSplit/>
        </w:trPr>
        <w:tc>
          <w:tcPr>
            <w:tcW w:w="3261" w:type="dxa"/>
          </w:tcPr>
          <w:p w14:paraId="3CF4F69F"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CA5FAAB" w14:textId="77777777" w:rsidR="00723B1B" w:rsidRPr="00C44D1B" w:rsidRDefault="00723B1B" w:rsidP="00334DB5">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bookmarkStart w:id="6072" w:name="_CR20_2_7"/>
      <w:bookmarkStart w:id="6073" w:name="_Toc202525374"/>
      <w:bookmarkEnd w:id="6072"/>
      <w:r w:rsidRPr="00C44D1B">
        <w:rPr>
          <w:rFonts w:eastAsia="Malgun Gothic"/>
          <w:lang w:val="fr-FR"/>
        </w:rPr>
        <w:t>20.2.7</w:t>
      </w:r>
      <w:r w:rsidRPr="00C44D1B">
        <w:rPr>
          <w:rFonts w:eastAsia="Malgun Gothic"/>
          <w:lang w:val="fr-FR"/>
        </w:rPr>
        <w:tab/>
        <w:t>eUICC profile notification management +CEUICCPNM</w:t>
      </w:r>
      <w:bookmarkEnd w:id="6073"/>
    </w:p>
    <w:p w14:paraId="30BEE0E6" w14:textId="5D023FF7" w:rsidR="00723B1B" w:rsidRPr="00C44D1B" w:rsidRDefault="00723B1B" w:rsidP="00723B1B">
      <w:pPr>
        <w:pStyle w:val="TH"/>
      </w:pPr>
      <w:bookmarkStart w:id="6074" w:name="_CRTable20_2_71"/>
      <w:r w:rsidRPr="00C44D1B">
        <w:t>Table </w:t>
      </w:r>
      <w:bookmarkEnd w:id="6074"/>
      <w:r w:rsidRPr="00C44D1B">
        <w:t>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334DB5">
        <w:trPr>
          <w:cantSplit/>
        </w:trPr>
        <w:tc>
          <w:tcPr>
            <w:tcW w:w="3261" w:type="dxa"/>
          </w:tcPr>
          <w:p w14:paraId="25C6A901" w14:textId="77777777" w:rsidR="00723B1B" w:rsidRPr="00C44D1B" w:rsidRDefault="00723B1B" w:rsidP="00334DB5">
            <w:pPr>
              <w:pStyle w:val="TAH"/>
              <w:rPr>
                <w:rFonts w:ascii="Courier New" w:hAnsi="Courier New"/>
              </w:rPr>
            </w:pPr>
            <w:r w:rsidRPr="00C44D1B">
              <w:t>Command</w:t>
            </w:r>
          </w:p>
        </w:tc>
        <w:tc>
          <w:tcPr>
            <w:tcW w:w="4994" w:type="dxa"/>
          </w:tcPr>
          <w:p w14:paraId="514E4FD9" w14:textId="77777777" w:rsidR="00723B1B" w:rsidRPr="00C44D1B" w:rsidRDefault="00723B1B" w:rsidP="00334DB5">
            <w:pPr>
              <w:pStyle w:val="TAH"/>
              <w:rPr>
                <w:rFonts w:ascii="Courier New" w:hAnsi="Courier New"/>
              </w:rPr>
            </w:pPr>
            <w:r w:rsidRPr="00C44D1B">
              <w:t>Possible response(s)</w:t>
            </w:r>
          </w:p>
        </w:tc>
      </w:tr>
      <w:tr w:rsidR="00723B1B" w:rsidRPr="00C44D1B" w14:paraId="5E7C4871" w14:textId="77777777" w:rsidTr="00334DB5">
        <w:trPr>
          <w:cantSplit/>
        </w:trPr>
        <w:tc>
          <w:tcPr>
            <w:tcW w:w="3261" w:type="dxa"/>
          </w:tcPr>
          <w:p w14:paraId="4E8183DD" w14:textId="77777777" w:rsidR="00723B1B" w:rsidRPr="00C44D1B" w:rsidRDefault="00723B1B" w:rsidP="00334DB5">
            <w:pPr>
              <w:spacing w:after="20"/>
              <w:rPr>
                <w:rFonts w:ascii="Courier New" w:hAnsi="Courier New"/>
              </w:rPr>
            </w:pPr>
            <w:r w:rsidRPr="00C44D1B">
              <w:rPr>
                <w:rFonts w:ascii="Courier New" w:hAnsi="Courier New"/>
              </w:rPr>
              <w:t>+CEUICCPNM=&lt;operation&gt;[,&lt;seq_no&gt;]</w:t>
            </w:r>
          </w:p>
        </w:tc>
        <w:tc>
          <w:tcPr>
            <w:tcW w:w="4994" w:type="dxa"/>
          </w:tcPr>
          <w:p w14:paraId="59AC8BD3" w14:textId="77777777" w:rsidR="00723B1B" w:rsidRPr="00C44D1B" w:rsidRDefault="00723B1B" w:rsidP="00334DB5">
            <w:pPr>
              <w:spacing w:after="20"/>
              <w:rPr>
                <w:rFonts w:ascii="Courier New" w:hAnsi="Courier New"/>
              </w:rPr>
            </w:pPr>
            <w:r w:rsidRPr="00C44D1B">
              <w:t xml:space="preserve">In case </w:t>
            </w:r>
            <w:r w:rsidRPr="00C44D1B">
              <w:rPr>
                <w:rFonts w:ascii="Courier New" w:hAnsi="Courier New"/>
              </w:rPr>
              <w:t>&lt;operation&gt;=0</w:t>
            </w:r>
          </w:p>
          <w:p w14:paraId="4B7D15FD" w14:textId="77777777" w:rsidR="00723B1B" w:rsidRPr="00C44D1B" w:rsidRDefault="00723B1B" w:rsidP="00334DB5">
            <w:pPr>
              <w:spacing w:after="20"/>
              <w:rPr>
                <w:rFonts w:ascii="Courier New" w:hAnsi="Courier New"/>
              </w:rPr>
            </w:pPr>
            <w:r w:rsidRPr="00C44D1B">
              <w:rPr>
                <w:rFonts w:ascii="Courier New" w:hAnsi="Courier New"/>
              </w:rPr>
              <w:t>[+CEUICCPNM:</w:t>
            </w:r>
          </w:p>
          <w:p w14:paraId="18C159D0" w14:textId="77777777" w:rsidR="00723B1B" w:rsidRPr="00C44D1B" w:rsidRDefault="00723B1B" w:rsidP="00334DB5">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334DB5">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334DB5">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334DB5">
            <w:pPr>
              <w:spacing w:after="20"/>
              <w:rPr>
                <w:rFonts w:ascii="Courier New" w:hAnsi="Courier New"/>
              </w:rPr>
            </w:pPr>
            <w:r w:rsidRPr="00C44D1B">
              <w:rPr>
                <w:rFonts w:ascii="Courier New" w:hAnsi="Courier New"/>
              </w:rPr>
              <w:t>[…]]]</w:t>
            </w:r>
          </w:p>
          <w:p w14:paraId="5605FB93" w14:textId="77777777" w:rsidR="00723B1B" w:rsidRPr="00C44D1B" w:rsidRDefault="00723B1B" w:rsidP="00334DB5">
            <w:pPr>
              <w:spacing w:after="20"/>
              <w:rPr>
                <w:rFonts w:ascii="Courier New" w:hAnsi="Courier New"/>
              </w:rPr>
            </w:pPr>
          </w:p>
          <w:p w14:paraId="3E91126A"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334DB5">
        <w:trPr>
          <w:cantSplit/>
        </w:trPr>
        <w:tc>
          <w:tcPr>
            <w:tcW w:w="3261" w:type="dxa"/>
          </w:tcPr>
          <w:p w14:paraId="60F41262" w14:textId="77777777" w:rsidR="00723B1B" w:rsidRPr="00C44D1B" w:rsidRDefault="00723B1B" w:rsidP="00334DB5">
            <w:pPr>
              <w:spacing w:after="20"/>
              <w:rPr>
                <w:rFonts w:ascii="Courier New" w:hAnsi="Courier New"/>
              </w:rPr>
            </w:pPr>
            <w:r w:rsidRPr="00C44D1B">
              <w:rPr>
                <w:rFonts w:ascii="Courier New" w:hAnsi="Courier New"/>
              </w:rPr>
              <w:t>+CEUICCPNM=?</w:t>
            </w:r>
          </w:p>
        </w:tc>
        <w:tc>
          <w:tcPr>
            <w:tcW w:w="4994" w:type="dxa"/>
          </w:tcPr>
          <w:p w14:paraId="0E7212B2"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p w14:paraId="4524ACB7" w14:textId="77777777" w:rsidR="00723B1B" w:rsidRPr="00C44D1B" w:rsidRDefault="00723B1B" w:rsidP="00723B1B">
      <w:pPr>
        <w:pStyle w:val="B2"/>
      </w:pPr>
      <w:r w:rsidRPr="00C44D1B">
        <w:lastRenderedPageBreak/>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Default="00723B1B" w:rsidP="007E052D">
      <w:r w:rsidRPr="00C44D1B">
        <w:t>Optional.</w:t>
      </w:r>
    </w:p>
    <w:p w14:paraId="0EB8DD08" w14:textId="5B236055" w:rsidR="00D6629C" w:rsidRPr="001D04E9" w:rsidRDefault="00D6629C" w:rsidP="00D6629C">
      <w:pPr>
        <w:pStyle w:val="Heading3"/>
        <w:rPr>
          <w:lang w:val="fr-FR"/>
        </w:rPr>
      </w:pPr>
      <w:bookmarkStart w:id="6075" w:name="_CR20_2_8"/>
      <w:bookmarkStart w:id="6076" w:name="_Toc202525375"/>
      <w:bookmarkEnd w:id="6075"/>
      <w:r w:rsidRPr="001D04E9">
        <w:rPr>
          <w:lang w:val="fr-FR"/>
        </w:rPr>
        <w:t>20.2.</w:t>
      </w:r>
      <w:r>
        <w:rPr>
          <w:lang w:val="fr-FR"/>
        </w:rPr>
        <w:t>8</w:t>
      </w:r>
      <w:r w:rsidRPr="001D04E9">
        <w:rPr>
          <w:lang w:val="fr-FR"/>
        </w:rPr>
        <w:tab/>
      </w:r>
      <w:r w:rsidRPr="001D04E9">
        <w:rPr>
          <w:lang w:val="fr-FR"/>
        </w:rPr>
        <w:tab/>
        <w:t>Log SIM APDU +CLOGSIMAPDU</w:t>
      </w:r>
      <w:bookmarkEnd w:id="6076"/>
    </w:p>
    <w:p w14:paraId="65043958" w14:textId="37391615" w:rsidR="00D6629C" w:rsidRPr="00C44D1B" w:rsidRDefault="00D6629C" w:rsidP="00D6629C">
      <w:pPr>
        <w:pStyle w:val="TH"/>
        <w:rPr>
          <w:lang w:val="fr-FR"/>
        </w:rPr>
      </w:pPr>
      <w:bookmarkStart w:id="6077" w:name="_CRTable20_2_81"/>
      <w:r w:rsidRPr="00C44D1B">
        <w:rPr>
          <w:lang w:val="fr-FR"/>
        </w:rPr>
        <w:t>Table </w:t>
      </w:r>
      <w:bookmarkEnd w:id="6077"/>
      <w:r>
        <w:rPr>
          <w:lang w:val="fr-FR"/>
        </w:rPr>
        <w:t>2</w:t>
      </w:r>
      <w:r w:rsidRPr="00C44D1B">
        <w:rPr>
          <w:lang w:val="fr-FR"/>
        </w:rPr>
        <w:t>0.</w:t>
      </w:r>
      <w:r>
        <w:rPr>
          <w:lang w:val="fr-FR"/>
        </w:rPr>
        <w:t>2</w:t>
      </w:r>
      <w:r w:rsidRPr="00C44D1B">
        <w:rPr>
          <w:lang w:val="fr-FR"/>
        </w:rPr>
        <w:t>.</w:t>
      </w:r>
      <w:r>
        <w:rPr>
          <w:lang w:val="fr-FR"/>
        </w:rPr>
        <w:t>8</w:t>
      </w:r>
      <w:r w:rsidRPr="00C44D1B">
        <w:rPr>
          <w:lang w:val="fr-FR"/>
        </w:rPr>
        <w:t>-1: +C</w:t>
      </w:r>
      <w:r>
        <w:rPr>
          <w:lang w:val="fr-FR"/>
        </w:rPr>
        <w:t>LOGSIMAPDU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D6629C" w:rsidRPr="00C44D1B" w14:paraId="70B263A1"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6E18E312" w14:textId="77777777" w:rsidR="00D6629C" w:rsidRPr="00C44D1B" w:rsidRDefault="00D6629C" w:rsidP="0017374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BCC1E47" w14:textId="77777777" w:rsidR="00D6629C" w:rsidRPr="00C44D1B" w:rsidRDefault="00D6629C" w:rsidP="00173746">
            <w:pPr>
              <w:pStyle w:val="TAH"/>
              <w:spacing w:line="256" w:lineRule="auto"/>
              <w:rPr>
                <w:rFonts w:ascii="Courier New" w:hAnsi="Courier New"/>
              </w:rPr>
            </w:pPr>
            <w:r w:rsidRPr="00C44D1B">
              <w:t>Possible response(s)</w:t>
            </w:r>
          </w:p>
        </w:tc>
      </w:tr>
      <w:tr w:rsidR="00D6629C" w:rsidRPr="00C44D1B" w14:paraId="1E0B7D82"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06A50F87" w14:textId="77777777" w:rsidR="00D6629C" w:rsidRPr="00C44D1B" w:rsidRDefault="00D6629C" w:rsidP="0017374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LOGSIMAPDU</w:t>
            </w:r>
            <w:r w:rsidRPr="00C44D1B">
              <w:rPr>
                <w:rFonts w:ascii="Courier New" w:hAnsi="Courier New" w:cs="Courier New"/>
                <w:sz w:val="20"/>
              </w:rPr>
              <w:t>=&lt;n&gt;</w:t>
            </w:r>
          </w:p>
        </w:tc>
        <w:tc>
          <w:tcPr>
            <w:tcW w:w="4549" w:type="dxa"/>
            <w:tcBorders>
              <w:top w:val="single" w:sz="4" w:space="0" w:color="auto"/>
              <w:left w:val="single" w:sz="6" w:space="0" w:color="auto"/>
              <w:bottom w:val="single" w:sz="4" w:space="0" w:color="auto"/>
              <w:right w:val="single" w:sz="4" w:space="0" w:color="auto"/>
            </w:tcBorders>
          </w:tcPr>
          <w:p w14:paraId="05516139" w14:textId="77777777" w:rsidR="00D6629C" w:rsidRPr="00C44D1B" w:rsidRDefault="00D6629C" w:rsidP="00173746">
            <w:pPr>
              <w:spacing w:after="20" w:line="256" w:lineRule="auto"/>
              <w:rPr>
                <w:rFonts w:ascii="Courier New" w:hAnsi="Courier New"/>
              </w:rPr>
            </w:pPr>
            <w:r w:rsidRPr="00C44D1B">
              <w:rPr>
                <w:rFonts w:ascii="Courier New" w:hAnsi="Courier New" w:cs="Courier New"/>
                <w:i/>
                <w:iCs/>
                <w:lang w:val="es-ES_tradnl"/>
              </w:rPr>
              <w:t>+CME ERROR: &lt;err&gt;</w:t>
            </w:r>
          </w:p>
        </w:tc>
      </w:tr>
      <w:tr w:rsidR="00D6629C" w:rsidRPr="00C44D1B" w14:paraId="069E11CF"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39DAA7BD" w14:textId="77777777" w:rsidR="00D6629C" w:rsidRPr="00C44D1B" w:rsidRDefault="00D6629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1461CA64" w14:textId="77777777" w:rsidR="00D6629C" w:rsidRPr="00C44D1B" w:rsidRDefault="00D6629C" w:rsidP="0017374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xml:space="preserve">: &lt;n&gt; </w:t>
            </w:r>
          </w:p>
        </w:tc>
      </w:tr>
      <w:tr w:rsidR="00D6629C" w:rsidRPr="00C44D1B" w14:paraId="49F684B3" w14:textId="77777777" w:rsidTr="00173746">
        <w:trPr>
          <w:cantSplit/>
        </w:trPr>
        <w:tc>
          <w:tcPr>
            <w:tcW w:w="5575" w:type="dxa"/>
            <w:tcBorders>
              <w:top w:val="single" w:sz="4" w:space="0" w:color="auto"/>
              <w:left w:val="single" w:sz="4" w:space="0" w:color="auto"/>
              <w:bottom w:val="single" w:sz="4" w:space="0" w:color="auto"/>
              <w:right w:val="single" w:sz="6" w:space="0" w:color="auto"/>
            </w:tcBorders>
          </w:tcPr>
          <w:p w14:paraId="791DDD81" w14:textId="77777777" w:rsidR="00D6629C" w:rsidRPr="00C44D1B" w:rsidRDefault="00D6629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9C79D9F" w14:textId="77777777" w:rsidR="00D6629C" w:rsidRPr="00C44D1B" w:rsidRDefault="00D6629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114D99C0" w14:textId="77777777" w:rsidR="00D6629C" w:rsidRPr="00C44D1B" w:rsidRDefault="00D6629C" w:rsidP="00D6629C"/>
    <w:p w14:paraId="6910229B" w14:textId="77777777" w:rsidR="00D6629C" w:rsidRPr="00C44D1B" w:rsidRDefault="00D6629C" w:rsidP="00D6629C">
      <w:r w:rsidRPr="00C44D1B">
        <w:rPr>
          <w:b/>
        </w:rPr>
        <w:t>Description</w:t>
      </w:r>
    </w:p>
    <w:p w14:paraId="2B0C7591" w14:textId="77777777" w:rsidR="00D6629C" w:rsidRPr="00C82A22" w:rsidRDefault="00D6629C" w:rsidP="00D6629C">
      <w:r w:rsidRPr="00C82A22">
        <w:t xml:space="preserve">The set command controls the presentation of an unsolicited result code </w:t>
      </w:r>
      <w:r w:rsidRPr="00C82A22">
        <w:rPr>
          <w:rFonts w:ascii="Courier New" w:hAnsi="Courier New" w:cs="Courier New"/>
        </w:rPr>
        <w:t>+CLOGSIMAPDUTD: &lt;command_data&gt;</w:t>
      </w:r>
      <w:r w:rsidRPr="00C82A22">
        <w:t xml:space="preserve"> and </w:t>
      </w:r>
      <w:r w:rsidRPr="00C82A22">
        <w:rPr>
          <w:rFonts w:ascii="Courier New" w:hAnsi="Courier New" w:cs="Courier New"/>
        </w:rPr>
        <w:t xml:space="preserve">+CLOGSIMAPDURD: &lt;response_data&gt; </w:t>
      </w:r>
      <w:r w:rsidRPr="00C82A22">
        <w:t xml:space="preserve">as an indication of a device to non-removable USIM (nrUSIM, as defined in 3GPP TS 31.127 [199]) Application Protocol Data Unit (APDU) transfer or response relating to the functionality of the MT. </w:t>
      </w:r>
    </w:p>
    <w:p w14:paraId="18070CAD" w14:textId="77777777" w:rsidR="00D6629C" w:rsidRPr="00C82A22" w:rsidRDefault="00D6629C" w:rsidP="00D6629C">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617E09E2" w14:textId="77777777" w:rsidR="00D6629C" w:rsidRPr="00C82A22" w:rsidRDefault="00D6629C" w:rsidP="00D6629C">
      <w:pPr>
        <w:spacing w:after="0"/>
        <w:rPr>
          <w:rFonts w:ascii="Courier New" w:hAnsi="Courier New" w:cs="Courier New"/>
        </w:rPr>
      </w:pPr>
      <w:r w:rsidRPr="00C82A22">
        <w:rPr>
          <w:rFonts w:ascii="Courier New" w:hAnsi="Courier New" w:cs="Courier New"/>
        </w:rPr>
        <w:t>+CLOGSIMAPDUTD: SIM SLOT:&lt;card_slot&gt;[,LSI:&lt;LSI&gt;],TX Data APDU: &lt;payload&gt;&lt;CR&gt;&lt;LF&gt;</w:t>
      </w:r>
    </w:p>
    <w:p w14:paraId="3B4E166B" w14:textId="77777777" w:rsidR="00D6629C" w:rsidRPr="00C82A22" w:rsidRDefault="00D6629C" w:rsidP="00D6629C">
      <w:pPr>
        <w:spacing w:after="0"/>
      </w:pPr>
    </w:p>
    <w:p w14:paraId="3DBECF41" w14:textId="77777777" w:rsidR="00D6629C" w:rsidRPr="00C82A22" w:rsidRDefault="00D6629C" w:rsidP="00D6629C">
      <w:pPr>
        <w:spacing w:after="0"/>
      </w:pPr>
      <w:r w:rsidRPr="00C82A22">
        <w:t xml:space="preserve">In case of </w:t>
      </w:r>
      <w:r w:rsidRPr="00C82A22">
        <w:rPr>
          <w:rFonts w:ascii="Courier New" w:hAnsi="Courier New" w:cs="Courier New"/>
        </w:rPr>
        <w:t>&lt;response_data&gt;</w:t>
      </w:r>
      <w:r w:rsidRPr="00C82A22">
        <w:t xml:space="preserve"> the syntax is as follows:</w:t>
      </w:r>
    </w:p>
    <w:p w14:paraId="5C21B5EC" w14:textId="77777777" w:rsidR="00D6629C" w:rsidRPr="00C82A22" w:rsidRDefault="00D6629C" w:rsidP="00D6629C">
      <w:pPr>
        <w:spacing w:after="0"/>
        <w:rPr>
          <w:rFonts w:ascii="Courier New" w:hAnsi="Courier New" w:cs="Courier New"/>
        </w:rPr>
      </w:pPr>
      <w:r w:rsidRPr="00C82A22">
        <w:rPr>
          <w:rFonts w:ascii="Courier New" w:hAnsi="Courier New" w:cs="Courier New"/>
        </w:rPr>
        <w:t>+CLOGSIMAPDURD: SIM SLOT:&lt;card_slot&gt;[,LSI:&lt;LSI&gt;],RX Data APDU: &lt;payload&gt;&lt;CR&gt;&lt;LF&gt;</w:t>
      </w:r>
    </w:p>
    <w:p w14:paraId="144CF940" w14:textId="77777777" w:rsidR="00D6629C" w:rsidRPr="00C82A22" w:rsidRDefault="00D6629C" w:rsidP="00D6629C">
      <w:pPr>
        <w:spacing w:after="0"/>
      </w:pPr>
    </w:p>
    <w:p w14:paraId="6802CFE8" w14:textId="77777777" w:rsidR="00D6629C" w:rsidRPr="00C82A22" w:rsidRDefault="00D6629C" w:rsidP="00D6629C">
      <w:r w:rsidRPr="00C82A22">
        <w:t xml:space="preserve">Read command returns the current value of </w:t>
      </w:r>
      <w:r w:rsidRPr="00C82A22">
        <w:rPr>
          <w:rFonts w:ascii="Courier New" w:hAnsi="Courier New" w:cs="Courier New"/>
        </w:rPr>
        <w:t>&lt;n&gt;</w:t>
      </w:r>
      <w:r w:rsidRPr="00C82A22">
        <w:t>.</w:t>
      </w:r>
    </w:p>
    <w:p w14:paraId="4EEEF84F" w14:textId="77777777" w:rsidR="00D6629C" w:rsidRPr="00C82A22" w:rsidRDefault="00D6629C" w:rsidP="00D6629C">
      <w:r w:rsidRPr="00C82A22">
        <w:t>Test command returns the values supported as a compound value.</w:t>
      </w:r>
    </w:p>
    <w:p w14:paraId="40B8C04C" w14:textId="77777777" w:rsidR="00D6629C" w:rsidRDefault="00D6629C" w:rsidP="00D6629C">
      <w:r w:rsidRPr="00C82A22">
        <w:t xml:space="preserve">Refer clause 9.2 for possible </w:t>
      </w:r>
      <w:r w:rsidRPr="00C82A22">
        <w:rPr>
          <w:rFonts w:ascii="Courier New" w:hAnsi="Courier New" w:cs="Courier New"/>
        </w:rPr>
        <w:t>&lt;err&gt;</w:t>
      </w:r>
      <w:r w:rsidRPr="00C82A22">
        <w:t xml:space="preserve"> values.</w:t>
      </w:r>
    </w:p>
    <w:p w14:paraId="0AB5F609" w14:textId="77777777" w:rsidR="00D6629C" w:rsidRDefault="00D6629C" w:rsidP="00D6629C"/>
    <w:p w14:paraId="01AC6342" w14:textId="77777777" w:rsidR="00D6629C" w:rsidRPr="000425EA" w:rsidRDefault="00D6629C" w:rsidP="00D6629C">
      <w:r>
        <w:t>Example Response:</w:t>
      </w:r>
    </w:p>
    <w:p w14:paraId="4D687FFE" w14:textId="77777777" w:rsidR="00D6629C" w:rsidRDefault="00D6629C" w:rsidP="00D6629C">
      <w:pPr>
        <w:rPr>
          <w:color w:val="000000"/>
        </w:rPr>
      </w:pPr>
      <w:r w:rsidRPr="00C82A22">
        <w:rPr>
          <w:rFonts w:ascii="Courier New" w:hAnsi="Courier New" w:cs="Courier New"/>
        </w:rPr>
        <w:lastRenderedPageBreak/>
        <w:t xml:space="preserve">+CLOGSIMAPDUTD: SIM SLOT:1,LSI:2,TX Data APDU: </w:t>
      </w:r>
      <w:r>
        <w:rPr>
          <w:rFonts w:ascii="Courier New" w:hAnsi="Courier New" w:cs="Courier New"/>
        </w:rPr>
        <w:t xml:space="preserve">00A4080406 </w:t>
      </w:r>
      <w:r w:rsidRPr="000425EA">
        <w:rPr>
          <w:color w:val="000000"/>
        </w:rPr>
        <w:t>//</w:t>
      </w:r>
      <w:r>
        <w:rPr>
          <w:color w:val="000000"/>
        </w:rPr>
        <w:t xml:space="preserve"> </w:t>
      </w:r>
      <w:r w:rsidRPr="000425EA">
        <w:rPr>
          <w:color w:val="000000"/>
        </w:rPr>
        <w:t>means P1:Select by path from MF P2:Need FCP return</w:t>
      </w:r>
    </w:p>
    <w:p w14:paraId="3D0302C6" w14:textId="77777777" w:rsidR="00D6629C" w:rsidRDefault="00D6629C" w:rsidP="00D6629C">
      <w:pPr>
        <w:rPr>
          <w:color w:val="000000"/>
        </w:rPr>
      </w:pPr>
      <w:r w:rsidRPr="00C82A22">
        <w:rPr>
          <w:rFonts w:ascii="Courier New" w:hAnsi="Courier New" w:cs="Courier New"/>
        </w:rPr>
        <w:t xml:space="preserve">+CLOGSIMAPDURD: SIM SLOT:1,LSI:2,RX Data APDU: </w:t>
      </w:r>
      <w:r>
        <w:rPr>
          <w:rFonts w:ascii="Courier New" w:hAnsi="Courier New" w:cs="Courier New"/>
        </w:rPr>
        <w:t xml:space="preserve">A4 </w:t>
      </w:r>
      <w:r w:rsidRPr="000425EA">
        <w:rPr>
          <w:color w:val="000000"/>
        </w:rPr>
        <w:t>//</w:t>
      </w:r>
      <w:r>
        <w:rPr>
          <w:color w:val="000000"/>
        </w:rPr>
        <w:t xml:space="preserve"> </w:t>
      </w:r>
      <w:r w:rsidRPr="000425EA">
        <w:rPr>
          <w:color w:val="000000"/>
        </w:rPr>
        <w:t>means &lt;SELECT FILE&gt;</w:t>
      </w:r>
    </w:p>
    <w:p w14:paraId="378E4C0F" w14:textId="77777777" w:rsidR="00D6629C" w:rsidRDefault="00D6629C" w:rsidP="00D6629C">
      <w:pPr>
        <w:rPr>
          <w:rFonts w:ascii="Courier New" w:hAnsi="Courier New" w:cs="Courier New"/>
        </w:rPr>
      </w:pPr>
      <w:r w:rsidRPr="00C82A22">
        <w:rPr>
          <w:rFonts w:ascii="Courier New" w:hAnsi="Courier New" w:cs="Courier New"/>
        </w:rPr>
        <w:t xml:space="preserve">+CLOGSIMAPDUTD: SIM SLOT:1,LSI:2,TX Data APDU: </w:t>
      </w:r>
      <w:r>
        <w:rPr>
          <w:rFonts w:ascii="Courier New" w:hAnsi="Courier New" w:cs="Courier New"/>
        </w:rPr>
        <w:t>7FFF5FC04F0A</w:t>
      </w:r>
    </w:p>
    <w:p w14:paraId="6908A507" w14:textId="77777777" w:rsidR="00D6629C" w:rsidRDefault="00D6629C" w:rsidP="00D6629C">
      <w:pPr>
        <w:rPr>
          <w:rFonts w:ascii="Courier New" w:hAnsi="Courier New" w:cs="Courier New"/>
        </w:rPr>
      </w:pPr>
      <w:r w:rsidRPr="00C82A22">
        <w:rPr>
          <w:rFonts w:ascii="Courier New" w:hAnsi="Courier New" w:cs="Courier New"/>
        </w:rPr>
        <w:t xml:space="preserve">+CLOGSIMAPDURD: SIM SLOT:1,LSI:2,RX Data APDU: </w:t>
      </w:r>
      <w:r>
        <w:rPr>
          <w:rFonts w:ascii="Courier New" w:hAnsi="Courier New" w:cs="Courier New"/>
        </w:rPr>
        <w:t>6119</w:t>
      </w:r>
    </w:p>
    <w:p w14:paraId="0BAFE59F" w14:textId="77777777" w:rsidR="00D6629C" w:rsidRPr="00C82A22" w:rsidRDefault="00D6629C" w:rsidP="00D6629C">
      <w:pPr>
        <w:rPr>
          <w:rFonts w:ascii="Courier New" w:hAnsi="Courier New" w:cs="Courier New"/>
        </w:rPr>
      </w:pPr>
      <w:r w:rsidRPr="00C82A22">
        <w:rPr>
          <w:rFonts w:ascii="Courier New" w:hAnsi="Courier New" w:cs="Courier New"/>
        </w:rPr>
        <w:t>+CLOGSIMAPDUTD: SIM SLOT:1,LSI:2,TX Data APDU: 80F2000C0000</w:t>
      </w:r>
    </w:p>
    <w:p w14:paraId="7608C3B3" w14:textId="77777777" w:rsidR="00D6629C" w:rsidRPr="00C82A22" w:rsidRDefault="00D6629C" w:rsidP="00D6629C">
      <w:pPr>
        <w:rPr>
          <w:rFonts w:ascii="Courier New" w:hAnsi="Courier New" w:cs="Courier New"/>
        </w:rPr>
      </w:pPr>
      <w:r w:rsidRPr="00C82A22">
        <w:rPr>
          <w:rFonts w:ascii="Courier New" w:hAnsi="Courier New" w:cs="Courier New"/>
        </w:rPr>
        <w:t>+CLOGSIMAPDURD: SIM SLOT:1,LSI:2,RX Data APDU: 9000</w:t>
      </w:r>
    </w:p>
    <w:p w14:paraId="49489A0B" w14:textId="77777777" w:rsidR="00D6629C" w:rsidRPr="00C44D1B" w:rsidRDefault="00D6629C" w:rsidP="00D6629C"/>
    <w:p w14:paraId="014A871E" w14:textId="77777777" w:rsidR="00D6629C" w:rsidRPr="00C44D1B" w:rsidRDefault="00D6629C" w:rsidP="00D6629C">
      <w:r w:rsidRPr="00C44D1B">
        <w:rPr>
          <w:b/>
        </w:rPr>
        <w:t>Defined values</w:t>
      </w:r>
    </w:p>
    <w:p w14:paraId="232E4BB0" w14:textId="77777777" w:rsidR="00D6629C" w:rsidRPr="00C44D1B" w:rsidRDefault="00D6629C" w:rsidP="00D6629C">
      <w:pPr>
        <w:pStyle w:val="B1"/>
      </w:pPr>
      <w:r w:rsidRPr="00C44D1B">
        <w:rPr>
          <w:rFonts w:ascii="Courier New" w:hAnsi="Courier New" w:cs="Courier New"/>
        </w:rPr>
        <w:t>&lt;n&gt;</w:t>
      </w:r>
      <w:r w:rsidRPr="00C44D1B">
        <w:t xml:space="preserve">: integer type. </w:t>
      </w:r>
    </w:p>
    <w:p w14:paraId="421A64D9" w14:textId="77777777" w:rsidR="00D6629C" w:rsidRPr="00C44D1B" w:rsidRDefault="00D6629C" w:rsidP="00D6629C">
      <w:pPr>
        <w:pStyle w:val="B2"/>
      </w:pPr>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099BA9DF" w14:textId="77777777" w:rsidR="00D6629C" w:rsidRPr="00C44D1B" w:rsidRDefault="00D6629C" w:rsidP="00D6629C">
      <w:pPr>
        <w:pStyle w:val="B2"/>
      </w:pPr>
      <w:r w:rsidRPr="00C44D1B">
        <w:t>1</w:t>
      </w:r>
      <w:r w:rsidRPr="00C44D1B">
        <w:tab/>
      </w:r>
      <w:r>
        <w:t>enable</w:t>
      </w:r>
      <w:r w:rsidRPr="00C44D1B">
        <w:t xml:space="preserv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33D08151" w14:textId="77777777" w:rsidR="00D6629C" w:rsidRDefault="00D6629C" w:rsidP="00D6629C">
      <w:pPr>
        <w:pStyle w:val="B1"/>
      </w:pPr>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0FDC7D5" w14:textId="77777777" w:rsidR="00D6629C" w:rsidRDefault="00D6629C" w:rsidP="00D6629C">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02E81431" w14:textId="77777777" w:rsidR="00D6629C" w:rsidRDefault="00D6629C" w:rsidP="00D6629C">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r>
        <w:t xml:space="preserve"> </w:t>
      </w:r>
    </w:p>
    <w:p w14:paraId="1C5B5F2A" w14:textId="77777777" w:rsidR="00D6629C" w:rsidRPr="00C44D1B" w:rsidRDefault="00D6629C" w:rsidP="00D6629C">
      <w:r w:rsidRPr="00C44D1B">
        <w:rPr>
          <w:b/>
        </w:rPr>
        <w:t>Implementation</w:t>
      </w:r>
    </w:p>
    <w:p w14:paraId="785E8D0C" w14:textId="77777777" w:rsidR="00D6629C" w:rsidRDefault="00D6629C" w:rsidP="00D6629C">
      <w:pPr>
        <w:rPr>
          <w:noProof/>
        </w:rPr>
      </w:pPr>
      <w:r w:rsidRPr="00C44D1B">
        <w:t>Optional</w:t>
      </w:r>
    </w:p>
    <w:p w14:paraId="4819BDAD" w14:textId="77777777" w:rsidR="00026965" w:rsidRPr="00C44D1B" w:rsidRDefault="00026965" w:rsidP="00E26141">
      <w:pPr>
        <w:pStyle w:val="Heading8"/>
      </w:pPr>
      <w:bookmarkStart w:id="6078" w:name="_CRAnnexAnormative"/>
      <w:bookmarkEnd w:id="6078"/>
      <w:r w:rsidRPr="00C44D1B">
        <w:br w:type="page"/>
      </w:r>
      <w:bookmarkStart w:id="6079" w:name="_Toc20207775"/>
      <w:bookmarkStart w:id="6080" w:name="_Toc27579658"/>
      <w:bookmarkStart w:id="6081" w:name="_Toc36116238"/>
      <w:bookmarkStart w:id="6082" w:name="_Toc45215123"/>
      <w:bookmarkStart w:id="6083" w:name="_Toc51866893"/>
      <w:bookmarkStart w:id="6084" w:name="_Toc202525376"/>
      <w:r w:rsidR="00706AED" w:rsidRPr="00C44D1B">
        <w:lastRenderedPageBreak/>
        <w:t xml:space="preserve">Annex </w:t>
      </w:r>
      <w:r w:rsidRPr="00C44D1B">
        <w:t>A (normative):</w:t>
      </w:r>
      <w:r w:rsidRPr="00C44D1B">
        <w:br/>
        <w:t>Summary of commands from other standards</w:t>
      </w:r>
      <w:bookmarkEnd w:id="6079"/>
      <w:bookmarkEnd w:id="6080"/>
      <w:bookmarkEnd w:id="6081"/>
      <w:bookmarkEnd w:id="6082"/>
      <w:bookmarkEnd w:id="6083"/>
      <w:bookmarkEnd w:id="6084"/>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bookmarkStart w:id="6085" w:name="_CRTableA_1"/>
      <w:r w:rsidRPr="00C44D1B">
        <w:t>Table </w:t>
      </w:r>
      <w:bookmarkEnd w:id="6085"/>
      <w:r w:rsidRPr="00C44D1B">
        <w:t>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6086" w:name="_MCCTEMPBM_CRPT80113086___7"/>
            <w:r w:rsidRPr="00C44D1B">
              <w:rPr>
                <w:rFonts w:ascii="Courier New" w:hAnsi="Courier New"/>
              </w:rPr>
              <w:t>&amp;C</w:t>
            </w:r>
            <w:bookmarkEnd w:id="6086"/>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6087" w:name="_MCCTEMPBM_CRPT80113087___7"/>
            <w:r w:rsidRPr="00C44D1B">
              <w:rPr>
                <w:rFonts w:ascii="Courier New" w:hAnsi="Courier New"/>
              </w:rPr>
              <w:t>&amp;D</w:t>
            </w:r>
            <w:bookmarkEnd w:id="6087"/>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6088" w:name="_MCCTEMPBM_CRPT80113088___7"/>
            <w:r w:rsidRPr="00C44D1B">
              <w:rPr>
                <w:rFonts w:ascii="Courier New" w:hAnsi="Courier New"/>
              </w:rPr>
              <w:t>&amp;F</w:t>
            </w:r>
            <w:bookmarkEnd w:id="6088"/>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6089" w:name="_MCCTEMPBM_CRPT80113089___7"/>
            <w:r w:rsidRPr="00C44D1B">
              <w:rPr>
                <w:rFonts w:ascii="Courier New" w:hAnsi="Courier New"/>
              </w:rPr>
              <w:t>+DR</w:t>
            </w:r>
            <w:bookmarkEnd w:id="6089"/>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6090" w:name="_MCCTEMPBM_CRPT80113090___7"/>
            <w:r w:rsidRPr="00C44D1B">
              <w:rPr>
                <w:rFonts w:ascii="Courier New" w:hAnsi="Courier New"/>
              </w:rPr>
              <w:t>+DS</w:t>
            </w:r>
            <w:bookmarkEnd w:id="6090"/>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6091" w:name="_MCCTEMPBM_CRPT80113091___7"/>
            <w:r w:rsidRPr="00C44D1B">
              <w:rPr>
                <w:rFonts w:ascii="Courier New" w:hAnsi="Courier New"/>
              </w:rPr>
              <w:t>+GCAP</w:t>
            </w:r>
            <w:bookmarkEnd w:id="6091"/>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6092" w:name="_MCCTEMPBM_CRPT80113092___7"/>
            <w:r w:rsidRPr="00C44D1B">
              <w:rPr>
                <w:rFonts w:ascii="Courier New" w:hAnsi="Courier New"/>
              </w:rPr>
              <w:t>+GCI</w:t>
            </w:r>
            <w:bookmarkEnd w:id="6092"/>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6093" w:name="_MCCTEMPBM_CRPT80113093___7"/>
            <w:r w:rsidRPr="00C44D1B">
              <w:rPr>
                <w:rFonts w:ascii="Courier New" w:hAnsi="Courier New"/>
              </w:rPr>
              <w:t>+GMI</w:t>
            </w:r>
            <w:bookmarkEnd w:id="6093"/>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6094" w:name="_MCCTEMPBM_CRPT80113094___7"/>
            <w:r w:rsidRPr="00C44D1B">
              <w:rPr>
                <w:rFonts w:ascii="Courier New" w:hAnsi="Courier New"/>
              </w:rPr>
              <w:t>+GMM</w:t>
            </w:r>
            <w:bookmarkEnd w:id="6094"/>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6095" w:name="_MCCTEMPBM_CRPT80113095___7"/>
            <w:r w:rsidRPr="00C44D1B">
              <w:rPr>
                <w:rFonts w:ascii="Courier New" w:hAnsi="Courier New"/>
              </w:rPr>
              <w:t>+GMR</w:t>
            </w:r>
            <w:bookmarkEnd w:id="6095"/>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6096" w:name="_MCCTEMPBM_CRPT80113096___7"/>
            <w:r w:rsidRPr="00C44D1B">
              <w:rPr>
                <w:rFonts w:ascii="Courier New" w:hAnsi="Courier New"/>
              </w:rPr>
              <w:t>+GOI</w:t>
            </w:r>
            <w:bookmarkEnd w:id="6096"/>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6097" w:name="_MCCTEMPBM_CRPT80113097___7"/>
            <w:r w:rsidRPr="00C44D1B">
              <w:rPr>
                <w:rFonts w:ascii="Courier New" w:hAnsi="Courier New"/>
              </w:rPr>
              <w:t>+GSN</w:t>
            </w:r>
            <w:bookmarkEnd w:id="6097"/>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6098" w:name="_MCCTEMPBM_CRPT80113098___7"/>
            <w:r w:rsidRPr="00C44D1B">
              <w:rPr>
                <w:rFonts w:ascii="Courier New" w:hAnsi="Courier New"/>
              </w:rPr>
              <w:t>+ICF</w:t>
            </w:r>
            <w:bookmarkEnd w:id="6098"/>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6099" w:name="_MCCTEMPBM_CRPT80113099___7"/>
            <w:r w:rsidRPr="00C44D1B">
              <w:rPr>
                <w:rFonts w:ascii="Courier New" w:hAnsi="Courier New"/>
              </w:rPr>
              <w:t>+IFC</w:t>
            </w:r>
            <w:bookmarkEnd w:id="6099"/>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6100" w:name="_MCCTEMPBM_CRPT80113100___7"/>
            <w:r w:rsidRPr="00C44D1B">
              <w:rPr>
                <w:rFonts w:ascii="Courier New" w:hAnsi="Courier New"/>
              </w:rPr>
              <w:t>+ILRR</w:t>
            </w:r>
            <w:bookmarkEnd w:id="6100"/>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6101" w:name="_MCCTEMPBM_CRPT80113101___7"/>
            <w:r w:rsidRPr="00C44D1B">
              <w:rPr>
                <w:rFonts w:ascii="Courier New" w:hAnsi="Courier New"/>
              </w:rPr>
              <w:t>+IPR</w:t>
            </w:r>
            <w:bookmarkEnd w:id="6101"/>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6102" w:name="_MCCTEMPBM_CRPT80113102___7"/>
            <w:r w:rsidRPr="00C44D1B">
              <w:rPr>
                <w:rFonts w:ascii="Courier New" w:hAnsi="Courier New"/>
              </w:rPr>
              <w:t>A</w:t>
            </w:r>
            <w:bookmarkEnd w:id="6102"/>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6103" w:name="_MCCTEMPBM_CRPT80113103___7"/>
            <w:r w:rsidRPr="00C44D1B">
              <w:rPr>
                <w:rFonts w:ascii="Courier New" w:hAnsi="Courier New"/>
              </w:rPr>
              <w:t>D</w:t>
            </w:r>
            <w:bookmarkEnd w:id="6103"/>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6104" w:name="_MCCTEMPBM_CRPT80113104___7"/>
            <w:r w:rsidRPr="00C44D1B">
              <w:rPr>
                <w:rFonts w:ascii="Courier New" w:hAnsi="Courier New"/>
              </w:rPr>
              <w:t>E</w:t>
            </w:r>
            <w:bookmarkEnd w:id="6104"/>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6105" w:name="_MCCTEMPBM_CRPT80113105___7"/>
            <w:r w:rsidRPr="00C44D1B">
              <w:rPr>
                <w:rFonts w:ascii="Courier New" w:hAnsi="Courier New"/>
              </w:rPr>
              <w:t>H</w:t>
            </w:r>
            <w:bookmarkEnd w:id="6105"/>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6106" w:name="_MCCTEMPBM_CRPT80113106___7"/>
            <w:r w:rsidRPr="00C44D1B">
              <w:rPr>
                <w:rFonts w:ascii="Courier New" w:hAnsi="Courier New"/>
              </w:rPr>
              <w:t>I</w:t>
            </w:r>
            <w:bookmarkEnd w:id="6106"/>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6107" w:name="_MCCTEMPBM_CRPT80113107___7"/>
            <w:r w:rsidRPr="00C44D1B">
              <w:rPr>
                <w:rFonts w:ascii="Courier New" w:hAnsi="Courier New"/>
              </w:rPr>
              <w:t>L</w:t>
            </w:r>
            <w:bookmarkEnd w:id="6107"/>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6108" w:name="_MCCTEMPBM_CRPT80113108___7"/>
            <w:r w:rsidRPr="00C44D1B">
              <w:rPr>
                <w:rFonts w:ascii="Courier New" w:hAnsi="Courier New"/>
              </w:rPr>
              <w:t>M</w:t>
            </w:r>
            <w:bookmarkEnd w:id="6108"/>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6109" w:name="_MCCTEMPBM_CRPT80113109___7"/>
            <w:r w:rsidRPr="00C44D1B">
              <w:rPr>
                <w:rFonts w:ascii="Courier New" w:hAnsi="Courier New"/>
              </w:rPr>
              <w:t>O</w:t>
            </w:r>
            <w:bookmarkEnd w:id="6109"/>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6110" w:name="_MCCTEMPBM_CRPT80113110___7"/>
            <w:r w:rsidRPr="00C44D1B">
              <w:rPr>
                <w:rFonts w:ascii="Courier New" w:hAnsi="Courier New"/>
              </w:rPr>
              <w:t>P</w:t>
            </w:r>
            <w:bookmarkEnd w:id="6110"/>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6111" w:name="_MCCTEMPBM_CRPT80113111___7"/>
            <w:r w:rsidRPr="00C44D1B">
              <w:rPr>
                <w:rFonts w:ascii="Courier New" w:hAnsi="Courier New"/>
              </w:rPr>
              <w:t>Q</w:t>
            </w:r>
            <w:bookmarkEnd w:id="6111"/>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6112" w:name="_MCCTEMPBM_CRPT80113112___7"/>
            <w:r w:rsidRPr="00C44D1B">
              <w:rPr>
                <w:rFonts w:ascii="Courier New" w:hAnsi="Courier New"/>
              </w:rPr>
              <w:t>S0</w:t>
            </w:r>
            <w:bookmarkEnd w:id="6112"/>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6113" w:name="_MCCTEMPBM_CRPT80113113___7"/>
            <w:r w:rsidRPr="00C44D1B">
              <w:rPr>
                <w:rFonts w:ascii="Courier New" w:hAnsi="Courier New"/>
              </w:rPr>
              <w:t>S10</w:t>
            </w:r>
            <w:bookmarkEnd w:id="6113"/>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6114" w:name="_MCCTEMPBM_CRPT80113114___7"/>
            <w:r w:rsidRPr="00C44D1B">
              <w:rPr>
                <w:rFonts w:ascii="Courier New" w:hAnsi="Courier New"/>
              </w:rPr>
              <w:t>S3</w:t>
            </w:r>
            <w:bookmarkEnd w:id="6114"/>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6115" w:name="_MCCTEMPBM_CRPT80113115___7"/>
            <w:r w:rsidRPr="00C44D1B">
              <w:rPr>
                <w:rFonts w:ascii="Courier New" w:hAnsi="Courier New"/>
              </w:rPr>
              <w:t>S4</w:t>
            </w:r>
            <w:bookmarkEnd w:id="6115"/>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6116" w:name="_MCCTEMPBM_CRPT80113116___7"/>
            <w:r w:rsidRPr="00C44D1B">
              <w:rPr>
                <w:rFonts w:ascii="Courier New" w:hAnsi="Courier New"/>
              </w:rPr>
              <w:t>S5</w:t>
            </w:r>
            <w:bookmarkEnd w:id="6116"/>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6117" w:name="_MCCTEMPBM_CRPT80113117___7"/>
            <w:r w:rsidRPr="00C44D1B">
              <w:rPr>
                <w:rFonts w:ascii="Courier New" w:hAnsi="Courier New"/>
              </w:rPr>
              <w:t>S6</w:t>
            </w:r>
            <w:bookmarkEnd w:id="6117"/>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6118" w:name="_MCCTEMPBM_CRPT80113118___7"/>
            <w:r w:rsidRPr="00C44D1B">
              <w:rPr>
                <w:rFonts w:ascii="Courier New" w:hAnsi="Courier New"/>
              </w:rPr>
              <w:t>S7</w:t>
            </w:r>
            <w:bookmarkEnd w:id="6118"/>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6119" w:name="_MCCTEMPBM_CRPT80113119___7"/>
            <w:r w:rsidRPr="00C44D1B">
              <w:rPr>
                <w:rFonts w:ascii="Courier New" w:hAnsi="Courier New"/>
              </w:rPr>
              <w:t>S8</w:t>
            </w:r>
            <w:bookmarkEnd w:id="6119"/>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6120" w:name="_MCCTEMPBM_CRPT80113120___7"/>
            <w:r w:rsidRPr="00C44D1B">
              <w:rPr>
                <w:rFonts w:ascii="Courier New" w:hAnsi="Courier New"/>
              </w:rPr>
              <w:t>T</w:t>
            </w:r>
            <w:bookmarkEnd w:id="6120"/>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6121" w:name="_MCCTEMPBM_CRPT80113121___7"/>
            <w:r w:rsidRPr="00C44D1B">
              <w:rPr>
                <w:rFonts w:ascii="Courier New" w:hAnsi="Courier New"/>
              </w:rPr>
              <w:t>V</w:t>
            </w:r>
            <w:bookmarkEnd w:id="6121"/>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6122" w:name="_MCCTEMPBM_CRPT80113122___7"/>
            <w:r w:rsidRPr="00C44D1B">
              <w:rPr>
                <w:rFonts w:ascii="Courier New" w:hAnsi="Courier New"/>
              </w:rPr>
              <w:t>X</w:t>
            </w:r>
            <w:bookmarkEnd w:id="6122"/>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6123" w:name="_MCCTEMPBM_CRPT80113123___7"/>
            <w:r w:rsidRPr="00C44D1B">
              <w:rPr>
                <w:rFonts w:ascii="Courier New" w:hAnsi="Courier New"/>
              </w:rPr>
              <w:t>Z</w:t>
            </w:r>
            <w:bookmarkEnd w:id="6123"/>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6124" w:name="_MCCTEMPBM_CRPT80113124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6124"/>
    <w:p w14:paraId="4A818AB8" w14:textId="77777777" w:rsidR="00026965" w:rsidRPr="00C44D1B" w:rsidRDefault="00026965">
      <w:r w:rsidRPr="00C44D1B">
        <w:lastRenderedPageBreak/>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bookmarkStart w:id="6125" w:name="_CRTableA_2"/>
      <w:r w:rsidRPr="00C44D1B">
        <w:t>Table </w:t>
      </w:r>
      <w:bookmarkEnd w:id="6125"/>
      <w:r w:rsidRPr="00C44D1B">
        <w:t>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6126" w:name="_MCCTEMPBM_CRPT80113125___7"/>
            <w:r w:rsidRPr="00C44D1B">
              <w:rPr>
                <w:rFonts w:ascii="Courier New" w:hAnsi="Courier New"/>
              </w:rPr>
              <w:t>+CBC</w:t>
            </w:r>
            <w:bookmarkEnd w:id="6126"/>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6127" w:name="_MCCTEMPBM_CRPT80113126___7"/>
            <w:r w:rsidRPr="00C44D1B">
              <w:rPr>
                <w:rFonts w:ascii="Courier New" w:hAnsi="Courier New"/>
              </w:rPr>
              <w:t>+CGMI</w:t>
            </w:r>
            <w:bookmarkEnd w:id="6127"/>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6128" w:name="_MCCTEMPBM_CRPT80113127___7"/>
            <w:r w:rsidRPr="00C44D1B">
              <w:rPr>
                <w:rFonts w:ascii="Courier New" w:hAnsi="Courier New"/>
              </w:rPr>
              <w:t>+CGMM</w:t>
            </w:r>
            <w:bookmarkEnd w:id="6128"/>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6129" w:name="_MCCTEMPBM_CRPT80113128___7"/>
            <w:r w:rsidRPr="00C44D1B">
              <w:rPr>
                <w:rFonts w:ascii="Courier New" w:hAnsi="Courier New"/>
              </w:rPr>
              <w:t>+CGMR</w:t>
            </w:r>
            <w:bookmarkEnd w:id="6129"/>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6130" w:name="_MCCTEMPBM_CRPT80113129___7"/>
            <w:r w:rsidRPr="00C44D1B">
              <w:rPr>
                <w:rFonts w:ascii="Courier New" w:hAnsi="Courier New"/>
              </w:rPr>
              <w:t>+CGSN</w:t>
            </w:r>
            <w:bookmarkEnd w:id="6130"/>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6131" w:name="_MCCTEMPBM_CRPT80113130___7"/>
            <w:r w:rsidRPr="00C44D1B">
              <w:rPr>
                <w:rFonts w:ascii="Courier New" w:hAnsi="Courier New"/>
              </w:rPr>
              <w:t>+CRC</w:t>
            </w:r>
            <w:bookmarkEnd w:id="6131"/>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bookmarkStart w:id="6132" w:name="_CRTableA_3"/>
      <w:r w:rsidRPr="00C44D1B">
        <w:t>Table </w:t>
      </w:r>
      <w:bookmarkEnd w:id="6132"/>
      <w:r w:rsidRPr="00C44D1B">
        <w:t>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6133" w:name="_MCCTEMPBM_CRPT80113131___7"/>
            <w:r w:rsidRPr="00C44D1B">
              <w:rPr>
                <w:rFonts w:ascii="Courier New" w:hAnsi="Courier New"/>
              </w:rPr>
              <w:t>+CBC</w:t>
            </w:r>
            <w:bookmarkEnd w:id="6133"/>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6134" w:name="_MCCTEMPBM_CRPT80113132___7"/>
            <w:r w:rsidRPr="00C44D1B">
              <w:rPr>
                <w:rFonts w:ascii="Courier New" w:hAnsi="Courier New"/>
              </w:rPr>
              <w:t>+CRC</w:t>
            </w:r>
            <w:bookmarkEnd w:id="6134"/>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6135" w:name="_MCCTEMPBM_CRPT80113133___7"/>
            <w:r w:rsidRPr="00C44D1B">
              <w:rPr>
                <w:rFonts w:ascii="Courier New" w:hAnsi="Courier New"/>
              </w:rPr>
              <w:t>+CSQ</w:t>
            </w:r>
            <w:bookmarkEnd w:id="6135"/>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bookmarkStart w:id="6136" w:name="_CRTableA_4"/>
      <w:r w:rsidRPr="00C44D1B">
        <w:t>Table </w:t>
      </w:r>
      <w:bookmarkEnd w:id="6136"/>
      <w:r w:rsidRPr="00C44D1B">
        <w:t>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6137" w:name="_MCCTEMPBM_CRPT80113134___7"/>
            <w:r w:rsidRPr="00C44D1B">
              <w:rPr>
                <w:rFonts w:ascii="Courier New" w:hAnsi="Courier New"/>
              </w:rPr>
              <w:t>+WS46</w:t>
            </w:r>
            <w:bookmarkEnd w:id="6137"/>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bookmarkStart w:id="6138" w:name="_CRAnnexBnormative"/>
      <w:bookmarkEnd w:id="6138"/>
      <w:r w:rsidRPr="00C44D1B">
        <w:br w:type="page"/>
      </w:r>
      <w:bookmarkStart w:id="6139" w:name="_Toc20207776"/>
      <w:bookmarkStart w:id="6140" w:name="_Toc27579659"/>
      <w:bookmarkStart w:id="6141" w:name="_Toc36116239"/>
      <w:bookmarkStart w:id="6142" w:name="_Toc45215124"/>
      <w:bookmarkStart w:id="6143" w:name="_Toc51866894"/>
      <w:bookmarkStart w:id="6144" w:name="_Toc202525377"/>
      <w:r w:rsidR="00706AED" w:rsidRPr="00C44D1B">
        <w:lastRenderedPageBreak/>
        <w:t xml:space="preserve">Annex </w:t>
      </w:r>
      <w:r w:rsidRPr="00C44D1B">
        <w:t>B (normative):</w:t>
      </w:r>
      <w:r w:rsidRPr="00C44D1B">
        <w:br/>
        <w:t>Summary of result codes</w:t>
      </w:r>
      <w:bookmarkEnd w:id="6139"/>
      <w:bookmarkEnd w:id="6140"/>
      <w:bookmarkEnd w:id="6141"/>
      <w:bookmarkEnd w:id="6142"/>
      <w:bookmarkEnd w:id="6143"/>
      <w:bookmarkEnd w:id="6144"/>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bookmarkStart w:id="6145" w:name="_CRTableB_1"/>
      <w:r w:rsidRPr="00C44D1B">
        <w:t>Table </w:t>
      </w:r>
      <w:bookmarkEnd w:id="6145"/>
      <w:r w:rsidRPr="00C44D1B">
        <w:t>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2227"/>
        <w:gridCol w:w="36"/>
        <w:gridCol w:w="1220"/>
        <w:gridCol w:w="36"/>
        <w:gridCol w:w="1220"/>
        <w:gridCol w:w="36"/>
        <w:gridCol w:w="3648"/>
        <w:gridCol w:w="36"/>
      </w:tblGrid>
      <w:tr w:rsidR="004B4188" w:rsidRPr="00C44D1B" w14:paraId="1F9D180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2D7CD0" w:rsidRPr="00C44D1B" w14:paraId="7E93DAE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77F7E9" w14:textId="01B4E469" w:rsidR="002D7CD0" w:rsidRPr="00C44D1B" w:rsidRDefault="002D7CD0" w:rsidP="002D7CD0">
            <w:pPr>
              <w:spacing w:after="20"/>
              <w:rPr>
                <w:rFonts w:ascii="Courier New" w:hAnsi="Courier New"/>
              </w:rPr>
            </w:pPr>
            <w:r w:rsidRPr="00C44D1B">
              <w:rPr>
                <w:rFonts w:ascii="Courier New" w:hAnsi="Courier New"/>
              </w:rPr>
              <w:t>+</w:t>
            </w:r>
            <w:r w:rsidRPr="00E32905">
              <w:rPr>
                <w:rFonts w:ascii="Courier New" w:eastAsiaTheme="minorHAnsi" w:hAnsi="Courier New" w:cs="Courier New"/>
                <w:color w:val="000000"/>
              </w:rPr>
              <w:t>C5GNSAOSS</w:t>
            </w:r>
          </w:p>
        </w:tc>
        <w:tc>
          <w:tcPr>
            <w:tcW w:w="1256" w:type="dxa"/>
            <w:gridSpan w:val="2"/>
            <w:tcBorders>
              <w:top w:val="single" w:sz="6" w:space="0" w:color="auto"/>
              <w:left w:val="single" w:sz="6" w:space="0" w:color="auto"/>
              <w:bottom w:val="single" w:sz="6" w:space="0" w:color="auto"/>
              <w:right w:val="single" w:sz="6" w:space="0" w:color="auto"/>
            </w:tcBorders>
          </w:tcPr>
          <w:p w14:paraId="776E7A4F" w14:textId="13AB3038"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45732A4" w14:textId="29657D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03EA6DB" w14:textId="716DD9D0" w:rsidR="002D7CD0" w:rsidRPr="00C44D1B" w:rsidRDefault="002D7CD0" w:rsidP="002D7CD0">
            <w:pPr>
              <w:spacing w:after="20"/>
            </w:pPr>
            <w:r w:rsidRPr="00C44D1B">
              <w:t>refer clause </w:t>
            </w:r>
            <w:r w:rsidRPr="00C44D1B">
              <w:rPr>
                <w:lang w:val="fr-FR"/>
              </w:rPr>
              <w:t>10.1.</w:t>
            </w:r>
            <w:r>
              <w:rPr>
                <w:lang w:val="fr-FR"/>
              </w:rPr>
              <w:t>96</w:t>
            </w:r>
          </w:p>
        </w:tc>
      </w:tr>
      <w:tr w:rsidR="002D7CD0" w:rsidRPr="00C44D1B" w14:paraId="6ABC6F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2D7CD0" w:rsidRPr="00C44D1B" w:rsidRDefault="002D7CD0" w:rsidP="002D7CD0">
            <w:pPr>
              <w:spacing w:after="20"/>
              <w:rPr>
                <w:rFonts w:ascii="Courier New" w:hAnsi="Courier New"/>
              </w:rPr>
            </w:pPr>
            <w:bookmarkStart w:id="6146" w:name="_MCCTEMPBM_CRPT80113135___7"/>
            <w:r w:rsidRPr="00C44D1B">
              <w:rPr>
                <w:rFonts w:ascii="Courier New" w:hAnsi="Courier New"/>
              </w:rPr>
              <w:t>+C5GPDUAUTHU</w:t>
            </w:r>
            <w:bookmarkEnd w:id="6146"/>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2D7CD0" w:rsidRPr="00C44D1B" w:rsidRDefault="002D7CD0" w:rsidP="002D7CD0">
            <w:pPr>
              <w:spacing w:after="20"/>
            </w:pPr>
            <w:r w:rsidRPr="00C44D1B">
              <w:t>refer clause </w:t>
            </w:r>
            <w:r w:rsidRPr="00C44D1B">
              <w:rPr>
                <w:lang w:val="fr-FR"/>
              </w:rPr>
              <w:t>10.1.73</w:t>
            </w:r>
          </w:p>
        </w:tc>
      </w:tr>
      <w:tr w:rsidR="002D7CD0" w:rsidRPr="00C44D1B" w14:paraId="0C50AD3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2D7CD0" w:rsidRPr="00C44D1B" w:rsidRDefault="002D7CD0" w:rsidP="002D7CD0">
            <w:pPr>
              <w:spacing w:after="20"/>
              <w:rPr>
                <w:rFonts w:ascii="Courier New" w:hAnsi="Courier New"/>
              </w:rPr>
            </w:pPr>
            <w:r w:rsidRPr="00C44D1B">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2D7CD0" w:rsidRPr="00C44D1B" w:rsidRDefault="002D7CD0" w:rsidP="002D7CD0">
            <w:pPr>
              <w:spacing w:after="20"/>
            </w:pPr>
            <w:r w:rsidRPr="00C44D1B">
              <w:t>refer clause </w:t>
            </w:r>
            <w:r w:rsidRPr="00C44D1B">
              <w:rPr>
                <w:lang w:val="fr-FR"/>
              </w:rPr>
              <w:t>10.1.47</w:t>
            </w:r>
          </w:p>
        </w:tc>
      </w:tr>
      <w:tr w:rsidR="002D7CD0" w:rsidRPr="00C44D1B" w14:paraId="326DBD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2D7CD0" w:rsidRPr="00C44D1B" w:rsidRDefault="002D7CD0" w:rsidP="002D7CD0">
            <w:pPr>
              <w:spacing w:after="20"/>
              <w:rPr>
                <w:rFonts w:ascii="Courier New" w:hAnsi="Courier New"/>
              </w:rPr>
            </w:pPr>
            <w:r w:rsidRPr="00C44D1B">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2D7CD0" w:rsidRPr="00C44D1B" w:rsidRDefault="002D7CD0" w:rsidP="002D7CD0">
            <w:pPr>
              <w:spacing w:after="20"/>
            </w:pPr>
            <w:r w:rsidRPr="00C44D1B">
              <w:t>refer clause </w:t>
            </w:r>
            <w:r w:rsidRPr="00C44D1B">
              <w:rPr>
                <w:lang w:val="fr-FR"/>
              </w:rPr>
              <w:t>10.1.85</w:t>
            </w:r>
          </w:p>
        </w:tc>
      </w:tr>
      <w:tr w:rsidR="002D7CD0" w:rsidRPr="00C44D1B" w14:paraId="345D7A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2D7CD0" w:rsidRPr="00C44D1B" w:rsidRDefault="002D7CD0" w:rsidP="002D7CD0">
            <w:pPr>
              <w:spacing w:after="20"/>
              <w:rPr>
                <w:rFonts w:ascii="Courier New" w:hAnsi="Courier New"/>
              </w:rPr>
            </w:pPr>
            <w:bookmarkStart w:id="6147" w:name="_MCCTEMPBM_CRPT80113136___7"/>
            <w:r w:rsidRPr="00C44D1B">
              <w:rPr>
                <w:rFonts w:ascii="Courier New" w:hAnsi="Courier New"/>
              </w:rPr>
              <w:t>+C5GUSMS</w:t>
            </w:r>
            <w:bookmarkEnd w:id="6147"/>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2D7CD0" w:rsidRPr="00C44D1B" w:rsidRDefault="002D7CD0" w:rsidP="002D7CD0">
            <w:pPr>
              <w:spacing w:after="20"/>
            </w:pPr>
            <w:r w:rsidRPr="00C44D1B">
              <w:t>refer clause 10.1.59</w:t>
            </w:r>
          </w:p>
        </w:tc>
      </w:tr>
      <w:tr w:rsidR="002D7CD0" w:rsidRPr="00C44D1B" w14:paraId="076B297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2D7CD0" w:rsidRPr="00C44D1B" w:rsidRDefault="002D7CD0" w:rsidP="002D7CD0">
            <w:pPr>
              <w:spacing w:after="20"/>
              <w:rPr>
                <w:rFonts w:ascii="Courier New" w:hAnsi="Courier New"/>
              </w:rPr>
            </w:pPr>
            <w:bookmarkStart w:id="6148" w:name="_MCCTEMPBM_CRPT80113137___7"/>
            <w:r w:rsidRPr="00C44D1B">
              <w:rPr>
                <w:rFonts w:ascii="Courier New" w:hAnsi="Courier New"/>
              </w:rPr>
              <w:t>+CABTSRI</w:t>
            </w:r>
            <w:bookmarkEnd w:id="6148"/>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2D7CD0" w:rsidRPr="00C44D1B" w:rsidRDefault="002D7CD0" w:rsidP="002D7CD0">
            <w:pPr>
              <w:spacing w:after="20"/>
            </w:pPr>
            <w:r w:rsidRPr="00C44D1B">
              <w:t>refer clause 10.1.41</w:t>
            </w:r>
          </w:p>
        </w:tc>
      </w:tr>
      <w:tr w:rsidR="002D7CD0" w:rsidRPr="00C44D1B" w14:paraId="5D18A69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2D7CD0" w:rsidRPr="00C44D1B" w:rsidRDefault="002D7CD0" w:rsidP="002D7CD0">
            <w:pPr>
              <w:spacing w:after="20"/>
              <w:rPr>
                <w:rFonts w:ascii="Courier New" w:hAnsi="Courier New"/>
              </w:rPr>
            </w:pPr>
            <w:bookmarkStart w:id="6149" w:name="_MCCTEMPBM_CRPT80113138___7"/>
            <w:r w:rsidRPr="00C44D1B">
              <w:rPr>
                <w:rFonts w:ascii="Courier New" w:hAnsi="Courier New"/>
              </w:rPr>
              <w:t>+CACSP</w:t>
            </w:r>
            <w:bookmarkEnd w:id="6149"/>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2D7CD0" w:rsidRPr="00C44D1B" w:rsidRDefault="002D7CD0" w:rsidP="002D7CD0">
            <w:pPr>
              <w:spacing w:after="20"/>
            </w:pPr>
            <w:r w:rsidRPr="00C44D1B">
              <w:t>refer clause 11.1.7</w:t>
            </w:r>
          </w:p>
        </w:tc>
      </w:tr>
      <w:tr w:rsidR="002D7CD0" w:rsidRPr="00C44D1B" w14:paraId="16B56818"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2D7CD0" w:rsidRPr="00C44D1B" w:rsidRDefault="002D7CD0" w:rsidP="002D7CD0">
            <w:pPr>
              <w:spacing w:after="20"/>
              <w:rPr>
                <w:rFonts w:ascii="Courier New" w:hAnsi="Courier New"/>
              </w:rPr>
            </w:pPr>
            <w:bookmarkStart w:id="6150" w:name="_MCCTEMPBM_CRPT80113139___7"/>
            <w:r w:rsidRPr="00C44D1B">
              <w:rPr>
                <w:rFonts w:ascii="Courier New" w:hAnsi="Courier New"/>
              </w:rPr>
              <w:t>+CALV</w:t>
            </w:r>
            <w:bookmarkEnd w:id="6150"/>
          </w:p>
        </w:tc>
        <w:tc>
          <w:tcPr>
            <w:tcW w:w="1256" w:type="dxa"/>
            <w:gridSpan w:val="2"/>
            <w:tcBorders>
              <w:top w:val="single" w:sz="6" w:space="0" w:color="auto"/>
              <w:left w:val="single" w:sz="6" w:space="0" w:color="auto"/>
              <w:bottom w:val="nil"/>
              <w:right w:val="single" w:sz="6" w:space="0" w:color="auto"/>
            </w:tcBorders>
            <w:hideMark/>
          </w:tcPr>
          <w:p w14:paraId="53115BF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2D7CD0" w:rsidRPr="00C44D1B" w:rsidRDefault="002D7CD0" w:rsidP="002D7CD0">
            <w:pPr>
              <w:spacing w:after="20"/>
            </w:pPr>
            <w:r w:rsidRPr="00C44D1B">
              <w:t>refer clause 8.16</w:t>
            </w:r>
          </w:p>
        </w:tc>
      </w:tr>
      <w:tr w:rsidR="002D7CD0" w:rsidRPr="00C44D1B" w14:paraId="00BBE18B"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2D7CD0" w:rsidRPr="00C44D1B" w:rsidRDefault="002D7CD0" w:rsidP="002D7CD0">
            <w:pPr>
              <w:spacing w:after="20"/>
              <w:rPr>
                <w:rFonts w:ascii="Courier New" w:hAnsi="Courier New"/>
              </w:rPr>
            </w:pPr>
            <w:bookmarkStart w:id="6151" w:name="_MCCTEMPBM_CRPT80113140___7"/>
            <w:r w:rsidRPr="00C44D1B">
              <w:rPr>
                <w:rFonts w:ascii="Courier New" w:hAnsi="Courier New"/>
              </w:rPr>
              <w:t>+CANCHEV</w:t>
            </w:r>
            <w:bookmarkEnd w:id="6151"/>
          </w:p>
        </w:tc>
        <w:tc>
          <w:tcPr>
            <w:tcW w:w="1256" w:type="dxa"/>
            <w:gridSpan w:val="2"/>
            <w:tcBorders>
              <w:top w:val="single" w:sz="6" w:space="0" w:color="auto"/>
              <w:left w:val="single" w:sz="6" w:space="0" w:color="auto"/>
              <w:bottom w:val="nil"/>
              <w:right w:val="single" w:sz="6" w:space="0" w:color="auto"/>
            </w:tcBorders>
            <w:hideMark/>
          </w:tcPr>
          <w:p w14:paraId="35EBCEE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2D7CD0" w:rsidRPr="00C44D1B" w:rsidRDefault="002D7CD0" w:rsidP="002D7CD0">
            <w:pPr>
              <w:spacing w:after="20"/>
            </w:pPr>
            <w:r w:rsidRPr="00C44D1B">
              <w:t>refer clause 11.1.8</w:t>
            </w:r>
          </w:p>
        </w:tc>
      </w:tr>
      <w:tr w:rsidR="002D7CD0" w:rsidRPr="00C44D1B" w14:paraId="1CCC84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2D7CD0" w:rsidRPr="00C44D1B" w:rsidRDefault="002D7CD0" w:rsidP="002D7CD0">
            <w:pPr>
              <w:spacing w:after="20"/>
              <w:rPr>
                <w:rFonts w:ascii="Courier New" w:hAnsi="Courier New"/>
              </w:rPr>
            </w:pPr>
            <w:bookmarkStart w:id="6152" w:name="_MCCTEMPBM_CRPT80113141___7"/>
            <w:r w:rsidRPr="00C44D1B">
              <w:rPr>
                <w:rFonts w:ascii="Courier New" w:hAnsi="Courier New"/>
              </w:rPr>
              <w:t>+CAPPLEVMC</w:t>
            </w:r>
            <w:bookmarkEnd w:id="6152"/>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2D7CD0" w:rsidRPr="00C44D1B" w:rsidRDefault="002D7CD0" w:rsidP="002D7CD0">
            <w:pPr>
              <w:spacing w:after="20"/>
            </w:pPr>
            <w:r w:rsidRPr="00C44D1B">
              <w:t>refer clause 8.78</w:t>
            </w:r>
          </w:p>
        </w:tc>
      </w:tr>
      <w:tr w:rsidR="002D7CD0" w:rsidRPr="00C44D1B" w14:paraId="41A92A9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2D7CD0" w:rsidRPr="00C44D1B" w:rsidRDefault="002D7CD0" w:rsidP="002D7CD0">
            <w:pPr>
              <w:spacing w:after="20"/>
              <w:rPr>
                <w:rFonts w:ascii="Courier New" w:hAnsi="Courier New"/>
              </w:rPr>
            </w:pPr>
            <w:r w:rsidRPr="00C44D1B">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2D7CD0" w:rsidRPr="00C44D1B" w:rsidRDefault="002D7CD0" w:rsidP="002D7CD0">
            <w:pPr>
              <w:spacing w:after="20"/>
            </w:pPr>
            <w:r w:rsidRPr="00C44D1B">
              <w:t>refer clause 8.84a</w:t>
            </w:r>
          </w:p>
        </w:tc>
      </w:tr>
      <w:tr w:rsidR="002D7CD0" w:rsidRPr="00C44D1B" w14:paraId="03681103"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2D7CD0" w:rsidRPr="00C44D1B" w:rsidRDefault="002D7CD0" w:rsidP="002D7CD0">
            <w:pPr>
              <w:spacing w:after="20"/>
              <w:rPr>
                <w:rFonts w:ascii="Courier New" w:hAnsi="Courier New"/>
              </w:rPr>
            </w:pPr>
            <w:bookmarkStart w:id="6153" w:name="_MCCTEMPBM_CRPT80113142___7"/>
            <w:r w:rsidRPr="00C44D1B">
              <w:rPr>
                <w:rFonts w:ascii="Courier New" w:hAnsi="Courier New" w:cs="Courier New"/>
              </w:rPr>
              <w:t>+CAPTT</w:t>
            </w:r>
            <w:bookmarkEnd w:id="6153"/>
          </w:p>
        </w:tc>
        <w:tc>
          <w:tcPr>
            <w:tcW w:w="1256" w:type="dxa"/>
            <w:gridSpan w:val="2"/>
            <w:tcBorders>
              <w:top w:val="single" w:sz="6" w:space="0" w:color="auto"/>
              <w:left w:val="single" w:sz="6" w:space="0" w:color="auto"/>
              <w:bottom w:val="nil"/>
              <w:right w:val="single" w:sz="6" w:space="0" w:color="auto"/>
            </w:tcBorders>
            <w:hideMark/>
          </w:tcPr>
          <w:p w14:paraId="61659E1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2D7CD0" w:rsidRPr="00C44D1B" w:rsidRDefault="002D7CD0" w:rsidP="002D7CD0">
            <w:pPr>
              <w:spacing w:after="20"/>
            </w:pPr>
            <w:r w:rsidRPr="00C44D1B">
              <w:t>refer clause 11.1.4</w:t>
            </w:r>
          </w:p>
        </w:tc>
      </w:tr>
      <w:tr w:rsidR="002D7CD0" w:rsidRPr="00C44D1B" w14:paraId="4884D21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2D7CD0" w:rsidRPr="00C44D1B" w:rsidRDefault="002D7CD0" w:rsidP="002D7CD0">
            <w:pPr>
              <w:spacing w:after="20"/>
              <w:rPr>
                <w:rFonts w:ascii="Courier New" w:hAnsi="Courier New"/>
              </w:rPr>
            </w:pPr>
            <w:bookmarkStart w:id="6154" w:name="_MCCTEMPBM_CRPT80113143___7"/>
            <w:r w:rsidRPr="00C44D1B">
              <w:rPr>
                <w:rFonts w:ascii="Courier New" w:hAnsi="Courier New"/>
              </w:rPr>
              <w:t>+CAULEV</w:t>
            </w:r>
            <w:bookmarkEnd w:id="6154"/>
          </w:p>
        </w:tc>
        <w:tc>
          <w:tcPr>
            <w:tcW w:w="1256" w:type="dxa"/>
            <w:gridSpan w:val="2"/>
            <w:tcBorders>
              <w:top w:val="single" w:sz="6" w:space="0" w:color="auto"/>
              <w:left w:val="single" w:sz="6" w:space="0" w:color="auto"/>
              <w:bottom w:val="nil"/>
              <w:right w:val="single" w:sz="6" w:space="0" w:color="auto"/>
            </w:tcBorders>
            <w:hideMark/>
          </w:tcPr>
          <w:p w14:paraId="109F2C9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2D7CD0" w:rsidRPr="00C44D1B" w:rsidRDefault="002D7CD0" w:rsidP="002D7CD0">
            <w:pPr>
              <w:spacing w:after="20"/>
            </w:pPr>
            <w:r w:rsidRPr="00C44D1B">
              <w:t>refer clause 11.1.5</w:t>
            </w:r>
          </w:p>
        </w:tc>
      </w:tr>
      <w:tr w:rsidR="002D7CD0" w:rsidRPr="00C44D1B" w14:paraId="05D079C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2D7CD0" w:rsidRPr="00C44D1B" w:rsidRDefault="002D7CD0" w:rsidP="002D7CD0">
            <w:pPr>
              <w:spacing w:after="20"/>
              <w:rPr>
                <w:rFonts w:ascii="Courier New" w:hAnsi="Courier New"/>
              </w:rPr>
            </w:pPr>
            <w:bookmarkStart w:id="6155" w:name="_MCCTEMPBM_CRPT80113144___7"/>
            <w:r w:rsidRPr="00C44D1B">
              <w:rPr>
                <w:rFonts w:ascii="Courier New" w:hAnsi="Courier New" w:cs="Courier New"/>
              </w:rPr>
              <w:t>+CBCAP</w:t>
            </w:r>
            <w:bookmarkEnd w:id="6155"/>
          </w:p>
        </w:tc>
        <w:tc>
          <w:tcPr>
            <w:tcW w:w="1256" w:type="dxa"/>
            <w:gridSpan w:val="2"/>
            <w:tcBorders>
              <w:top w:val="single" w:sz="6" w:space="0" w:color="auto"/>
              <w:left w:val="single" w:sz="6" w:space="0" w:color="auto"/>
              <w:bottom w:val="nil"/>
              <w:right w:val="single" w:sz="6" w:space="0" w:color="auto"/>
            </w:tcBorders>
            <w:hideMark/>
          </w:tcPr>
          <w:p w14:paraId="38C0A34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2D7CD0" w:rsidRPr="00C44D1B" w:rsidRDefault="002D7CD0" w:rsidP="002D7CD0">
            <w:pPr>
              <w:spacing w:after="20"/>
            </w:pPr>
            <w:r w:rsidRPr="00C44D1B">
              <w:t>refer clause 8.59</w:t>
            </w:r>
          </w:p>
        </w:tc>
      </w:tr>
      <w:tr w:rsidR="002D7CD0" w:rsidRPr="00C44D1B" w14:paraId="436851A6"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2D7CD0" w:rsidRPr="00C44D1B" w:rsidRDefault="002D7CD0" w:rsidP="002D7CD0">
            <w:pPr>
              <w:spacing w:after="20"/>
              <w:rPr>
                <w:rFonts w:ascii="Courier New" w:hAnsi="Courier New"/>
              </w:rPr>
            </w:pPr>
            <w:bookmarkStart w:id="6156" w:name="_MCCTEMPBM_CRPT80113145___7"/>
            <w:r w:rsidRPr="00C44D1B">
              <w:rPr>
                <w:rFonts w:ascii="Courier New" w:hAnsi="Courier New" w:cs="Courier New"/>
              </w:rPr>
              <w:t>+CBCHG</w:t>
            </w:r>
            <w:bookmarkEnd w:id="6156"/>
          </w:p>
        </w:tc>
        <w:tc>
          <w:tcPr>
            <w:tcW w:w="1256" w:type="dxa"/>
            <w:gridSpan w:val="2"/>
            <w:tcBorders>
              <w:top w:val="single" w:sz="6" w:space="0" w:color="auto"/>
              <w:left w:val="single" w:sz="6" w:space="0" w:color="auto"/>
              <w:bottom w:val="nil"/>
              <w:right w:val="single" w:sz="6" w:space="0" w:color="auto"/>
            </w:tcBorders>
            <w:hideMark/>
          </w:tcPr>
          <w:p w14:paraId="0792E97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2D7CD0" w:rsidRPr="00C44D1B" w:rsidRDefault="002D7CD0" w:rsidP="002D7CD0">
            <w:pPr>
              <w:spacing w:after="20"/>
            </w:pPr>
            <w:r w:rsidRPr="00C44D1B">
              <w:t>refer clause 8.61</w:t>
            </w:r>
          </w:p>
        </w:tc>
      </w:tr>
      <w:tr w:rsidR="002D7CD0" w:rsidRPr="00C44D1B" w14:paraId="5E1B3C5C"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2D7CD0" w:rsidRPr="00C44D1B" w:rsidRDefault="002D7CD0" w:rsidP="002D7CD0">
            <w:pPr>
              <w:spacing w:after="20"/>
              <w:rPr>
                <w:rFonts w:ascii="Courier New" w:hAnsi="Courier New"/>
              </w:rPr>
            </w:pPr>
            <w:bookmarkStart w:id="6157" w:name="_MCCTEMPBM_CRPT80113146___7"/>
            <w:r w:rsidRPr="00C44D1B">
              <w:rPr>
                <w:rFonts w:ascii="Courier New" w:hAnsi="Courier New" w:cs="Courier New"/>
              </w:rPr>
              <w:t>+CBCON</w:t>
            </w:r>
            <w:bookmarkEnd w:id="6157"/>
          </w:p>
        </w:tc>
        <w:tc>
          <w:tcPr>
            <w:tcW w:w="1256" w:type="dxa"/>
            <w:gridSpan w:val="2"/>
            <w:tcBorders>
              <w:top w:val="single" w:sz="6" w:space="0" w:color="auto"/>
              <w:left w:val="single" w:sz="6" w:space="0" w:color="auto"/>
              <w:bottom w:val="nil"/>
              <w:right w:val="single" w:sz="6" w:space="0" w:color="auto"/>
            </w:tcBorders>
            <w:hideMark/>
          </w:tcPr>
          <w:p w14:paraId="73452F0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2D7CD0" w:rsidRPr="00C44D1B" w:rsidRDefault="002D7CD0" w:rsidP="002D7CD0">
            <w:pPr>
              <w:spacing w:after="20"/>
            </w:pPr>
            <w:r w:rsidRPr="00C44D1B">
              <w:t>refer clause 8.60</w:t>
            </w:r>
          </w:p>
        </w:tc>
      </w:tr>
      <w:tr w:rsidR="002D7CD0" w:rsidRPr="00C44D1B" w14:paraId="4FE3424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2D7CD0" w:rsidRPr="00C44D1B" w:rsidRDefault="002D7CD0" w:rsidP="002D7CD0">
            <w:pPr>
              <w:spacing w:after="20"/>
              <w:rPr>
                <w:rFonts w:ascii="Courier New" w:hAnsi="Courier New" w:cs="Courier New"/>
              </w:rPr>
            </w:pPr>
            <w:r w:rsidRPr="00C44D1B">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2D7CD0" w:rsidRPr="00C44D1B" w:rsidRDefault="002D7CD0" w:rsidP="002D7CD0">
            <w:pPr>
              <w:spacing w:after="20"/>
            </w:pPr>
            <w:r w:rsidRPr="00C44D1B">
              <w:t>refer clause 18.2.2</w:t>
            </w:r>
          </w:p>
        </w:tc>
      </w:tr>
      <w:tr w:rsidR="002D7CD0" w:rsidRPr="00C44D1B" w14:paraId="18B91E2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2D7CD0" w:rsidRPr="00C44D1B" w:rsidRDefault="002D7CD0" w:rsidP="002D7CD0">
            <w:pPr>
              <w:spacing w:after="20"/>
              <w:rPr>
                <w:rFonts w:ascii="Courier New" w:hAnsi="Courier New"/>
              </w:rPr>
            </w:pPr>
            <w:bookmarkStart w:id="6158" w:name="_MCCTEMPBM_CRPT80113147___7"/>
            <w:r w:rsidRPr="00C44D1B">
              <w:rPr>
                <w:rFonts w:ascii="Courier New" w:hAnsi="Courier New"/>
              </w:rPr>
              <w:t>+CCCM</w:t>
            </w:r>
            <w:bookmarkEnd w:id="6158"/>
          </w:p>
        </w:tc>
        <w:tc>
          <w:tcPr>
            <w:tcW w:w="1256" w:type="dxa"/>
            <w:gridSpan w:val="2"/>
            <w:tcBorders>
              <w:top w:val="single" w:sz="6" w:space="0" w:color="auto"/>
              <w:left w:val="single" w:sz="6" w:space="0" w:color="auto"/>
              <w:bottom w:val="nil"/>
              <w:right w:val="single" w:sz="6" w:space="0" w:color="auto"/>
            </w:tcBorders>
            <w:hideMark/>
          </w:tcPr>
          <w:p w14:paraId="2C8CD90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2D7CD0" w:rsidRPr="00C44D1B" w:rsidRDefault="002D7CD0" w:rsidP="002D7CD0">
            <w:pPr>
              <w:spacing w:after="20"/>
            </w:pPr>
            <w:r w:rsidRPr="00C44D1B">
              <w:t>refer clause 7.16</w:t>
            </w:r>
          </w:p>
        </w:tc>
      </w:tr>
      <w:tr w:rsidR="002D7CD0" w:rsidRPr="00C44D1B" w14:paraId="70489F2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2D7CD0" w:rsidRPr="00C44D1B" w:rsidRDefault="002D7CD0" w:rsidP="002D7CD0">
            <w:pPr>
              <w:spacing w:after="20"/>
              <w:rPr>
                <w:rFonts w:ascii="Courier New" w:hAnsi="Courier New"/>
              </w:rPr>
            </w:pPr>
            <w:r w:rsidRPr="00C44D1B">
              <w:rPr>
                <w:rFonts w:ascii="Courier New" w:hAnsi="Courier New"/>
              </w:rPr>
              <w:t>+CCKEYREQ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2D7CD0" w:rsidRPr="00C44D1B" w:rsidRDefault="002D7CD0" w:rsidP="002D7CD0">
            <w:pPr>
              <w:spacing w:after="20"/>
            </w:pPr>
            <w:r w:rsidRPr="00C44D1B">
              <w:t xml:space="preserve">refer clause 7.46 </w:t>
            </w:r>
          </w:p>
        </w:tc>
      </w:tr>
      <w:tr w:rsidR="002D7CD0" w:rsidRPr="00C44D1B" w14:paraId="7F46393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2D7CD0" w:rsidRPr="00C44D1B" w:rsidRDefault="002D7CD0" w:rsidP="002D7CD0">
            <w:pPr>
              <w:spacing w:after="20"/>
              <w:rPr>
                <w:rFonts w:ascii="Courier New" w:hAnsi="Courier New"/>
              </w:rPr>
            </w:pPr>
            <w:bookmarkStart w:id="6159" w:name="_MCCTEMPBM_CRPT80113148___7"/>
            <w:r w:rsidRPr="00C44D1B">
              <w:rPr>
                <w:rFonts w:ascii="Courier New" w:hAnsi="Courier New"/>
              </w:rPr>
              <w:t>+CCSFBU</w:t>
            </w:r>
            <w:bookmarkEnd w:id="6159"/>
          </w:p>
        </w:tc>
        <w:tc>
          <w:tcPr>
            <w:tcW w:w="1256" w:type="dxa"/>
            <w:gridSpan w:val="2"/>
            <w:tcBorders>
              <w:top w:val="single" w:sz="6" w:space="0" w:color="auto"/>
              <w:left w:val="single" w:sz="6" w:space="0" w:color="auto"/>
              <w:bottom w:val="nil"/>
              <w:right w:val="single" w:sz="6" w:space="0" w:color="auto"/>
            </w:tcBorders>
            <w:hideMark/>
          </w:tcPr>
          <w:p w14:paraId="0769F00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2D7CD0" w:rsidRPr="00C44D1B" w:rsidRDefault="002D7CD0" w:rsidP="002D7CD0">
            <w:pPr>
              <w:spacing w:after="20"/>
            </w:pPr>
            <w:r w:rsidRPr="00C44D1B">
              <w:t>refer clause 8.76</w:t>
            </w:r>
          </w:p>
        </w:tc>
      </w:tr>
      <w:tr w:rsidR="002D7CD0" w:rsidRPr="00C44D1B" w14:paraId="6F25625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2D7CD0" w:rsidRPr="00C44D1B" w:rsidRDefault="002D7CD0" w:rsidP="002D7CD0">
            <w:pPr>
              <w:spacing w:after="20"/>
              <w:rPr>
                <w:rFonts w:ascii="Courier New" w:hAnsi="Courier New"/>
              </w:rPr>
            </w:pPr>
            <w:bookmarkStart w:id="6160" w:name="_MCCTEMPBM_CRPT80113149___7"/>
            <w:r w:rsidRPr="00C44D1B">
              <w:rPr>
                <w:rFonts w:ascii="Courier New" w:hAnsi="Courier New"/>
              </w:rPr>
              <w:t>+</w:t>
            </w:r>
            <w:r w:rsidRPr="00C44D1B">
              <w:rPr>
                <w:rFonts w:ascii="Courier New" w:hAnsi="Courier New" w:cs="Courier New"/>
              </w:rPr>
              <w:t>CCSTATEREQU</w:t>
            </w:r>
            <w:bookmarkEnd w:id="6160"/>
          </w:p>
        </w:tc>
        <w:tc>
          <w:tcPr>
            <w:tcW w:w="1256" w:type="dxa"/>
            <w:gridSpan w:val="2"/>
            <w:tcBorders>
              <w:top w:val="single" w:sz="6" w:space="0" w:color="auto"/>
              <w:left w:val="single" w:sz="6" w:space="0" w:color="auto"/>
              <w:bottom w:val="nil"/>
              <w:right w:val="single" w:sz="6" w:space="0" w:color="auto"/>
            </w:tcBorders>
          </w:tcPr>
          <w:p w14:paraId="59F4310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2D7CD0" w:rsidRPr="00C44D1B" w:rsidRDefault="002D7CD0" w:rsidP="002D7CD0">
            <w:pPr>
              <w:spacing w:after="20"/>
            </w:pPr>
            <w:r w:rsidRPr="00C44D1B">
              <w:t>refer clause </w:t>
            </w:r>
            <w:r w:rsidRPr="00C44D1B">
              <w:rPr>
                <w:lang w:val="fr-FR"/>
              </w:rPr>
              <w:t>10.1.72</w:t>
            </w:r>
          </w:p>
        </w:tc>
      </w:tr>
      <w:tr w:rsidR="002D7CD0" w:rsidRPr="00C44D1B" w14:paraId="24ABF9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2D7CD0" w:rsidRPr="00C44D1B" w:rsidRDefault="002D7CD0" w:rsidP="002D7CD0">
            <w:pPr>
              <w:spacing w:after="20"/>
              <w:rPr>
                <w:rFonts w:ascii="Courier New" w:hAnsi="Courier New"/>
              </w:rPr>
            </w:pPr>
            <w:bookmarkStart w:id="6161" w:name="_MCCTEMPBM_CRPT80113150___7"/>
            <w:r w:rsidRPr="00C44D1B">
              <w:rPr>
                <w:rFonts w:ascii="Courier New" w:hAnsi="Courier New"/>
              </w:rPr>
              <w:t>+CCWA</w:t>
            </w:r>
            <w:bookmarkEnd w:id="6161"/>
          </w:p>
        </w:tc>
        <w:tc>
          <w:tcPr>
            <w:tcW w:w="1256" w:type="dxa"/>
            <w:gridSpan w:val="2"/>
            <w:tcBorders>
              <w:top w:val="single" w:sz="6" w:space="0" w:color="auto"/>
              <w:left w:val="single" w:sz="6" w:space="0" w:color="auto"/>
              <w:bottom w:val="nil"/>
              <w:right w:val="single" w:sz="6" w:space="0" w:color="auto"/>
            </w:tcBorders>
            <w:hideMark/>
          </w:tcPr>
          <w:p w14:paraId="3613922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2D7CD0" w:rsidRPr="00C44D1B" w:rsidRDefault="002D7CD0" w:rsidP="002D7CD0">
            <w:pPr>
              <w:spacing w:after="20"/>
            </w:pPr>
            <w:r w:rsidRPr="00C44D1B">
              <w:t>refer clause 7.12</w:t>
            </w:r>
          </w:p>
        </w:tc>
      </w:tr>
      <w:tr w:rsidR="002D7CD0" w:rsidRPr="00C44D1B" w14:paraId="2196E5C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2D7CD0" w:rsidRPr="00C44D1B" w:rsidRDefault="002D7CD0" w:rsidP="002D7CD0">
            <w:pPr>
              <w:spacing w:after="20"/>
              <w:rPr>
                <w:rFonts w:ascii="Courier New" w:hAnsi="Courier New"/>
              </w:rPr>
            </w:pPr>
            <w:bookmarkStart w:id="6162" w:name="_MCCTEMPBM_CRPT80113151___7"/>
            <w:r w:rsidRPr="00C44D1B">
              <w:rPr>
                <w:rFonts w:ascii="Courier New" w:hAnsi="Courier New"/>
              </w:rPr>
              <w:t>+CCWV</w:t>
            </w:r>
            <w:bookmarkEnd w:id="6162"/>
          </w:p>
        </w:tc>
        <w:tc>
          <w:tcPr>
            <w:tcW w:w="1256" w:type="dxa"/>
            <w:gridSpan w:val="2"/>
            <w:tcBorders>
              <w:top w:val="single" w:sz="6" w:space="0" w:color="auto"/>
              <w:left w:val="single" w:sz="6" w:space="0" w:color="auto"/>
              <w:bottom w:val="nil"/>
              <w:right w:val="single" w:sz="6" w:space="0" w:color="auto"/>
            </w:tcBorders>
            <w:hideMark/>
          </w:tcPr>
          <w:p w14:paraId="1E80439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2D7CD0" w:rsidRPr="00C44D1B" w:rsidRDefault="002D7CD0" w:rsidP="002D7CD0">
            <w:pPr>
              <w:spacing w:after="20"/>
            </w:pPr>
            <w:r w:rsidRPr="00C44D1B">
              <w:t>refer clause 8.28</w:t>
            </w:r>
          </w:p>
        </w:tc>
      </w:tr>
      <w:tr w:rsidR="002D7CD0" w:rsidRPr="00C44D1B" w14:paraId="76DB18E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2D7CD0" w:rsidRPr="00C44D1B" w:rsidRDefault="002D7CD0" w:rsidP="002D7CD0">
            <w:pPr>
              <w:spacing w:after="20"/>
              <w:rPr>
                <w:rFonts w:ascii="Courier New" w:hAnsi="Courier New"/>
              </w:rPr>
            </w:pPr>
            <w:bookmarkStart w:id="6163" w:name="_MCCTEMPBM_CRPT80113152___7"/>
            <w:r w:rsidRPr="00C44D1B">
              <w:rPr>
                <w:rFonts w:ascii="Courier New" w:hAnsi="Courier New"/>
              </w:rPr>
              <w:t>+CDEV</w:t>
            </w:r>
            <w:bookmarkEnd w:id="6163"/>
          </w:p>
        </w:tc>
        <w:tc>
          <w:tcPr>
            <w:tcW w:w="1256" w:type="dxa"/>
            <w:gridSpan w:val="2"/>
            <w:tcBorders>
              <w:top w:val="single" w:sz="6" w:space="0" w:color="auto"/>
              <w:left w:val="single" w:sz="6" w:space="0" w:color="auto"/>
              <w:bottom w:val="nil"/>
              <w:right w:val="single" w:sz="6" w:space="0" w:color="auto"/>
            </w:tcBorders>
            <w:hideMark/>
          </w:tcPr>
          <w:p w14:paraId="16E0DAA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2D7CD0" w:rsidRPr="00C44D1B" w:rsidRDefault="002D7CD0" w:rsidP="002D7CD0">
            <w:pPr>
              <w:spacing w:after="20"/>
            </w:pPr>
            <w:r w:rsidRPr="00C44D1B">
              <w:t>refer clause 8.10</w:t>
            </w:r>
          </w:p>
        </w:tc>
      </w:tr>
      <w:tr w:rsidR="002D7CD0" w:rsidRPr="00C44D1B" w14:paraId="492C7D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2D7CD0" w:rsidRPr="00C44D1B" w:rsidRDefault="002D7CD0" w:rsidP="002D7CD0">
            <w:pPr>
              <w:spacing w:after="20"/>
              <w:rPr>
                <w:rFonts w:ascii="Courier New" w:hAnsi="Courier New"/>
              </w:rPr>
            </w:pPr>
            <w:bookmarkStart w:id="6164" w:name="_MCCTEMPBM_CRPT80113153___7"/>
            <w:r w:rsidRPr="00C44D1B">
              <w:rPr>
                <w:rFonts w:ascii="Courier New" w:hAnsi="Courier New"/>
              </w:rPr>
              <w:t>+CDIP</w:t>
            </w:r>
            <w:bookmarkEnd w:id="6164"/>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2D7CD0" w:rsidRPr="00C44D1B" w:rsidRDefault="002D7CD0" w:rsidP="002D7CD0">
            <w:pPr>
              <w:spacing w:after="20"/>
            </w:pPr>
            <w:r w:rsidRPr="00C44D1B">
              <w:t>refer clause 7.9</w:t>
            </w:r>
          </w:p>
        </w:tc>
      </w:tr>
      <w:tr w:rsidR="002D7CD0" w:rsidRPr="00C44D1B" w14:paraId="05C7080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2D7CD0" w:rsidRPr="00C44D1B" w:rsidRDefault="002D7CD0" w:rsidP="002D7CD0">
            <w:pPr>
              <w:spacing w:after="20"/>
              <w:rPr>
                <w:rFonts w:ascii="Courier New" w:hAnsi="Courier New"/>
              </w:rPr>
            </w:pPr>
            <w:r w:rsidRPr="00C44D1B">
              <w:rPr>
                <w:rFonts w:ascii="Courier New" w:hAnsi="Courier New"/>
              </w:rPr>
              <w:t>+CDISCO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2D7CD0" w:rsidRPr="00C44D1B" w:rsidRDefault="002D7CD0" w:rsidP="002D7CD0">
            <w:pPr>
              <w:spacing w:after="20"/>
            </w:pPr>
            <w:r w:rsidRPr="00C44D1B">
              <w:t>refer clause 8.87</w:t>
            </w:r>
          </w:p>
        </w:tc>
      </w:tr>
      <w:tr w:rsidR="002D7CD0" w:rsidRPr="00C44D1B" w14:paraId="7CAB27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2D7CD0" w:rsidRPr="00C44D1B" w:rsidRDefault="002D7CD0" w:rsidP="002D7CD0">
            <w:pPr>
              <w:spacing w:after="20"/>
              <w:rPr>
                <w:rFonts w:ascii="Courier New" w:hAnsi="Courier New"/>
              </w:rPr>
            </w:pPr>
            <w:r w:rsidRPr="00C44D1B">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2D7CD0" w:rsidRPr="00C44D1B" w:rsidRDefault="002D7CD0" w:rsidP="002D7CD0">
            <w:pPr>
              <w:spacing w:after="20"/>
            </w:pPr>
            <w:r w:rsidRPr="00C44D1B">
              <w:t>refer clause 10.1.80</w:t>
            </w:r>
          </w:p>
        </w:tc>
      </w:tr>
      <w:tr w:rsidR="002D7CD0" w:rsidRPr="00C44D1B" w14:paraId="4DB179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2D7CD0" w:rsidRPr="00C44D1B" w:rsidRDefault="002D7CD0" w:rsidP="002D7CD0">
            <w:pPr>
              <w:spacing w:after="20"/>
              <w:rPr>
                <w:rFonts w:ascii="Courier New" w:hAnsi="Courier New"/>
              </w:rPr>
            </w:pPr>
            <w:bookmarkStart w:id="6165" w:name="_MCCTEMPBM_CRPT80113154___7"/>
            <w:r w:rsidRPr="00C44D1B">
              <w:rPr>
                <w:rFonts w:ascii="Courier New" w:hAnsi="Courier New"/>
              </w:rPr>
              <w:t>+CDUT</w:t>
            </w:r>
            <w:bookmarkEnd w:id="6165"/>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2D7CD0" w:rsidRPr="00C44D1B" w:rsidRDefault="002D7CD0" w:rsidP="002D7CD0">
            <w:pPr>
              <w:spacing w:after="20"/>
            </w:pPr>
            <w:r w:rsidRPr="00C44D1B">
              <w:t>refer clause 13.2.1</w:t>
            </w:r>
          </w:p>
        </w:tc>
      </w:tr>
      <w:tr w:rsidR="002D7CD0" w:rsidRPr="00C44D1B" w14:paraId="6A74050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2D7CD0" w:rsidRPr="00C44D1B" w:rsidRDefault="002D7CD0" w:rsidP="002D7CD0">
            <w:pPr>
              <w:spacing w:after="20"/>
              <w:rPr>
                <w:rFonts w:ascii="Courier New" w:hAnsi="Courier New"/>
              </w:rPr>
            </w:pPr>
            <w:bookmarkStart w:id="6166" w:name="_MCCTEMPBM_CRPT80113155___7"/>
            <w:r w:rsidRPr="00C44D1B">
              <w:rPr>
                <w:rFonts w:ascii="Courier New" w:hAnsi="Courier New"/>
              </w:rPr>
              <w:t>+CDUU</w:t>
            </w:r>
            <w:bookmarkEnd w:id="6166"/>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2D7CD0" w:rsidRPr="00C44D1B" w:rsidRDefault="002D7CD0" w:rsidP="002D7CD0">
            <w:pPr>
              <w:spacing w:after="20"/>
            </w:pPr>
            <w:r w:rsidRPr="00C44D1B">
              <w:t>refer clause 13.2.1</w:t>
            </w:r>
          </w:p>
        </w:tc>
      </w:tr>
      <w:tr w:rsidR="002D7CD0" w:rsidRPr="00C44D1B" w14:paraId="43025C3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2D7CD0" w:rsidRPr="00C44D1B" w:rsidRDefault="002D7CD0" w:rsidP="002D7CD0">
            <w:pPr>
              <w:spacing w:after="20"/>
              <w:rPr>
                <w:rFonts w:ascii="Courier New" w:hAnsi="Courier New"/>
              </w:rPr>
            </w:pPr>
            <w:r w:rsidRPr="00C44D1B">
              <w:rPr>
                <w:rFonts w:ascii="Courier New" w:hAnsi="Courier New" w:cs="Courier New"/>
              </w:rPr>
              <w:t>+CEASRSIU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0F6ED48C" w:rsidR="002D7CD0" w:rsidRPr="00C44D1B" w:rsidRDefault="002D7CD0" w:rsidP="002D7CD0">
            <w:pPr>
              <w:spacing w:after="20"/>
            </w:pPr>
            <w:r w:rsidRPr="00C44D1B">
              <w:t>refer clause 10.1.</w:t>
            </w:r>
            <w:r>
              <w:t>93</w:t>
            </w:r>
          </w:p>
        </w:tc>
      </w:tr>
      <w:tr w:rsidR="002D7CD0" w:rsidRPr="00C44D1B" w14:paraId="3472447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2D7CD0" w:rsidRPr="00C44D1B" w:rsidRDefault="002D7CD0" w:rsidP="002D7CD0">
            <w:pPr>
              <w:spacing w:after="20"/>
              <w:rPr>
                <w:rFonts w:ascii="Courier New" w:hAnsi="Courier New"/>
              </w:rPr>
            </w:pPr>
            <w:bookmarkStart w:id="6167" w:name="_MCCTEMPBM_CRPT80113156___7"/>
            <w:r w:rsidRPr="00C44D1B">
              <w:rPr>
                <w:rFonts w:ascii="Courier New" w:hAnsi="Courier New" w:cs="Courier New"/>
              </w:rPr>
              <w:t>+CECN</w:t>
            </w:r>
            <w:bookmarkEnd w:id="6167"/>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2D7CD0" w:rsidRPr="00C44D1B" w:rsidRDefault="002D7CD0" w:rsidP="002D7CD0">
            <w:pPr>
              <w:spacing w:after="20"/>
            </w:pPr>
            <w:r w:rsidRPr="00C44D1B">
              <w:t>refer clause 6.28</w:t>
            </w:r>
          </w:p>
        </w:tc>
      </w:tr>
      <w:tr w:rsidR="002D7CD0" w:rsidRPr="00C44D1B" w14:paraId="4748F26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2D7CD0" w:rsidRPr="00C44D1B" w:rsidRDefault="002D7CD0" w:rsidP="002D7CD0">
            <w:pPr>
              <w:spacing w:after="20"/>
              <w:rPr>
                <w:rFonts w:ascii="Courier New" w:hAnsi="Courier New"/>
              </w:rPr>
            </w:pPr>
            <w:r w:rsidRPr="00C44D1B">
              <w:rPr>
                <w:rFonts w:ascii="Courier New" w:hAnsi="Courier New" w:cs="Courier New"/>
              </w:rPr>
              <w:t>+CECSCONFU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2D7CD0" w:rsidRPr="00C44D1B" w:rsidRDefault="002D7CD0" w:rsidP="002D7CD0">
            <w:pPr>
              <w:spacing w:after="20"/>
            </w:pPr>
            <w:r w:rsidRPr="00C44D1B">
              <w:t>refer clause 10.1.84</w:t>
            </w:r>
          </w:p>
        </w:tc>
      </w:tr>
      <w:tr w:rsidR="002D7CD0" w:rsidRPr="00C44D1B" w14:paraId="68B5DDE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2D7CD0" w:rsidRPr="00C44D1B" w:rsidRDefault="002D7CD0" w:rsidP="002D7CD0">
            <w:pPr>
              <w:spacing w:after="20"/>
              <w:rPr>
                <w:rFonts w:ascii="Courier New" w:hAnsi="Courier New"/>
              </w:rPr>
            </w:pPr>
            <w:bookmarkStart w:id="6168" w:name="_MCCTEMPBM_CRPT80113157___7"/>
            <w:r w:rsidRPr="00C44D1B">
              <w:rPr>
                <w:rFonts w:ascii="Courier New" w:hAnsi="Courier New"/>
              </w:rPr>
              <w:t>+CEDRXSP</w:t>
            </w:r>
            <w:bookmarkEnd w:id="6168"/>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2D7CD0" w:rsidRPr="00C44D1B" w:rsidRDefault="002D7CD0" w:rsidP="002D7CD0">
            <w:pPr>
              <w:spacing w:after="20"/>
            </w:pPr>
            <w:r w:rsidRPr="00C44D1B">
              <w:t>refer clause 7.40</w:t>
            </w:r>
          </w:p>
        </w:tc>
      </w:tr>
      <w:tr w:rsidR="002D7CD0" w:rsidRPr="00C44D1B" w14:paraId="201AD95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2D7CD0" w:rsidRPr="00C44D1B" w:rsidRDefault="002D7CD0" w:rsidP="002D7CD0">
            <w:pPr>
              <w:spacing w:after="20"/>
              <w:rPr>
                <w:rFonts w:ascii="Courier New" w:hAnsi="Courier New"/>
              </w:rPr>
            </w:pPr>
            <w:bookmarkStart w:id="6169" w:name="_MCCTEMPBM_CRPT80113158___7"/>
            <w:r w:rsidRPr="00C44D1B">
              <w:rPr>
                <w:rFonts w:ascii="Courier New" w:hAnsi="Courier New"/>
              </w:rPr>
              <w:t>+CEMBMSRI</w:t>
            </w:r>
            <w:bookmarkEnd w:id="6169"/>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2D7CD0" w:rsidRPr="00C44D1B" w:rsidRDefault="002D7CD0" w:rsidP="002D7CD0">
            <w:pPr>
              <w:spacing w:after="20"/>
            </w:pPr>
            <w:r w:rsidRPr="00C44D1B">
              <w:t>refer clause 14.2.2</w:t>
            </w:r>
          </w:p>
        </w:tc>
      </w:tr>
      <w:tr w:rsidR="002D7CD0" w:rsidRPr="00C44D1B" w14:paraId="51EC64F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2D7CD0" w:rsidRPr="00C44D1B" w:rsidRDefault="002D7CD0" w:rsidP="002D7CD0">
            <w:pPr>
              <w:spacing w:after="20"/>
              <w:rPr>
                <w:rFonts w:ascii="Courier New" w:hAnsi="Courier New"/>
              </w:rPr>
            </w:pPr>
            <w:bookmarkStart w:id="6170" w:name="_MCCTEMPBM_CRPT80113159___7"/>
            <w:r w:rsidRPr="00C44D1B">
              <w:rPr>
                <w:rFonts w:ascii="Courier New" w:hAnsi="Courier New"/>
              </w:rPr>
              <w:t>+CEMBMSSAII</w:t>
            </w:r>
            <w:bookmarkEnd w:id="6170"/>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2D7CD0" w:rsidRPr="00C44D1B" w:rsidRDefault="002D7CD0" w:rsidP="002D7CD0">
            <w:pPr>
              <w:spacing w:after="20"/>
            </w:pPr>
            <w:r w:rsidRPr="00C44D1B">
              <w:t>refer clause 14.2.6</w:t>
            </w:r>
          </w:p>
        </w:tc>
      </w:tr>
      <w:tr w:rsidR="002D7CD0" w:rsidRPr="00C44D1B" w14:paraId="38176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2D7CD0" w:rsidRPr="00C44D1B" w:rsidRDefault="002D7CD0" w:rsidP="002D7CD0">
            <w:pPr>
              <w:spacing w:after="20"/>
              <w:rPr>
                <w:rFonts w:ascii="Courier New" w:hAnsi="Courier New"/>
              </w:rPr>
            </w:pPr>
            <w:bookmarkStart w:id="6171" w:name="_MCCTEMPBM_CRPT80113160___7"/>
            <w:r w:rsidRPr="00C44D1B">
              <w:rPr>
                <w:rFonts w:ascii="Courier New" w:hAnsi="Courier New"/>
              </w:rPr>
              <w:t>+CEMBMSSRVI</w:t>
            </w:r>
            <w:bookmarkEnd w:id="6171"/>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2D7CD0" w:rsidRPr="00C44D1B" w:rsidRDefault="002D7CD0" w:rsidP="002D7CD0">
            <w:pPr>
              <w:spacing w:after="20"/>
            </w:pPr>
            <w:r w:rsidRPr="00C44D1B">
              <w:t>refer clause 14.2.3</w:t>
            </w:r>
          </w:p>
        </w:tc>
      </w:tr>
      <w:tr w:rsidR="002D7CD0" w:rsidRPr="00C44D1B" w14:paraId="13E5C2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2D7CD0" w:rsidRPr="00C44D1B" w:rsidRDefault="002D7CD0" w:rsidP="002D7CD0">
            <w:pPr>
              <w:spacing w:after="20"/>
              <w:rPr>
                <w:rFonts w:ascii="Courier New" w:hAnsi="Courier New"/>
              </w:rPr>
            </w:pPr>
            <w:bookmarkStart w:id="6172" w:name="_MCCTEMPBM_CRPT80113161___7"/>
            <w:r w:rsidRPr="00C44D1B">
              <w:rPr>
                <w:rFonts w:ascii="Courier New" w:hAnsi="Courier New"/>
              </w:rPr>
              <w:t>+CEN1</w:t>
            </w:r>
            <w:bookmarkEnd w:id="6172"/>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2D7CD0" w:rsidRPr="00C44D1B" w:rsidRDefault="002D7CD0" w:rsidP="002D7CD0">
            <w:pPr>
              <w:spacing w:after="20"/>
            </w:pPr>
            <w:r w:rsidRPr="00C44D1B">
              <w:t>intermediate</w:t>
            </w:r>
          </w:p>
          <w:p w14:paraId="5A33C48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2D7CD0" w:rsidRPr="00C44D1B" w:rsidRDefault="002D7CD0" w:rsidP="002D7CD0">
            <w:pPr>
              <w:spacing w:after="20"/>
            </w:pPr>
            <w:r w:rsidRPr="00C44D1B">
              <w:t>refer clause 8.67</w:t>
            </w:r>
          </w:p>
        </w:tc>
      </w:tr>
      <w:tr w:rsidR="002D7CD0" w:rsidRPr="00C44D1B" w14:paraId="7046218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2D7CD0" w:rsidRPr="00C44D1B" w:rsidRDefault="002D7CD0" w:rsidP="002D7CD0">
            <w:pPr>
              <w:spacing w:after="20"/>
              <w:rPr>
                <w:rFonts w:ascii="Courier New" w:hAnsi="Courier New"/>
              </w:rPr>
            </w:pPr>
            <w:bookmarkStart w:id="6173" w:name="_MCCTEMPBM_CRPT80113162___7"/>
            <w:r w:rsidRPr="00C44D1B">
              <w:rPr>
                <w:rFonts w:ascii="Courier New" w:hAnsi="Courier New"/>
              </w:rPr>
              <w:t>+CEN2</w:t>
            </w:r>
            <w:bookmarkEnd w:id="6173"/>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2D7CD0" w:rsidRPr="00C44D1B" w:rsidRDefault="002D7CD0" w:rsidP="002D7CD0">
            <w:pPr>
              <w:spacing w:after="20"/>
            </w:pPr>
            <w:r w:rsidRPr="00C44D1B">
              <w:t>intermediate</w:t>
            </w:r>
          </w:p>
          <w:p w14:paraId="517F35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2D7CD0" w:rsidRPr="00C44D1B" w:rsidRDefault="002D7CD0" w:rsidP="002D7CD0">
            <w:pPr>
              <w:spacing w:after="20"/>
            </w:pPr>
            <w:r w:rsidRPr="00C44D1B">
              <w:t>refer clause 8.67</w:t>
            </w:r>
          </w:p>
        </w:tc>
      </w:tr>
      <w:tr w:rsidR="002D7CD0" w:rsidRPr="00C44D1B" w14:paraId="572176F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2D7CD0" w:rsidRPr="00C44D1B" w:rsidRDefault="002D7CD0" w:rsidP="002D7CD0">
            <w:pPr>
              <w:spacing w:after="20"/>
              <w:rPr>
                <w:rFonts w:ascii="Courier New" w:hAnsi="Courier New"/>
              </w:rPr>
            </w:pPr>
            <w:bookmarkStart w:id="6174" w:name="_MCCTEMPBM_CRPT80113163___7"/>
            <w:r w:rsidRPr="00C44D1B">
              <w:rPr>
                <w:rFonts w:ascii="Courier New" w:hAnsi="Courier New"/>
              </w:rPr>
              <w:t>+CEN3</w:t>
            </w:r>
            <w:bookmarkEnd w:id="6174"/>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2D7CD0" w:rsidRPr="00C44D1B" w:rsidRDefault="002D7CD0" w:rsidP="002D7CD0">
            <w:pPr>
              <w:spacing w:after="20"/>
            </w:pPr>
            <w:r w:rsidRPr="00C44D1B">
              <w:t>intermediate</w:t>
            </w:r>
          </w:p>
          <w:p w14:paraId="1AB1FB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2D7CD0" w:rsidRPr="00C44D1B" w:rsidRDefault="002D7CD0" w:rsidP="002D7CD0">
            <w:pPr>
              <w:spacing w:after="20"/>
            </w:pPr>
            <w:r w:rsidRPr="00C44D1B">
              <w:t>refer clause 8.67</w:t>
            </w:r>
          </w:p>
        </w:tc>
      </w:tr>
      <w:tr w:rsidR="002D7CD0" w:rsidRPr="00C44D1B" w14:paraId="7DD57AF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2D7CD0" w:rsidRPr="00C44D1B" w:rsidRDefault="002D7CD0" w:rsidP="002D7CD0">
            <w:pPr>
              <w:spacing w:after="20"/>
              <w:rPr>
                <w:rFonts w:ascii="Courier New" w:hAnsi="Courier New"/>
              </w:rPr>
            </w:pPr>
            <w:bookmarkStart w:id="6175" w:name="_MCCTEMPBM_CRPT80113164___7"/>
            <w:r w:rsidRPr="00C44D1B">
              <w:rPr>
                <w:rFonts w:ascii="Courier New" w:hAnsi="Courier New"/>
              </w:rPr>
              <w:t>+CEN4</w:t>
            </w:r>
            <w:bookmarkEnd w:id="6175"/>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2D7CD0" w:rsidRPr="00C44D1B" w:rsidRDefault="002D7CD0" w:rsidP="002D7CD0">
            <w:pPr>
              <w:spacing w:after="20"/>
            </w:pPr>
            <w:r w:rsidRPr="00C44D1B">
              <w:t>intermediate</w:t>
            </w:r>
          </w:p>
          <w:p w14:paraId="4122AA73" w14:textId="77777777" w:rsidR="002D7CD0" w:rsidRPr="00C44D1B" w:rsidRDefault="002D7CD0" w:rsidP="002D7CD0">
            <w:pPr>
              <w:spacing w:after="20"/>
            </w:pPr>
            <w:r w:rsidRPr="00C44D1B">
              <w:lastRenderedPageBreak/>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2D7CD0" w:rsidRPr="00C44D1B" w:rsidRDefault="002D7CD0" w:rsidP="002D7CD0">
            <w:pPr>
              <w:spacing w:after="20"/>
            </w:pPr>
            <w:r w:rsidRPr="00C44D1B">
              <w:lastRenderedPageBreak/>
              <w:t>refer clause 8.67</w:t>
            </w:r>
          </w:p>
        </w:tc>
      </w:tr>
      <w:tr w:rsidR="002D7CD0" w:rsidRPr="00C44D1B" w14:paraId="1D314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2D7CD0" w:rsidRPr="00C44D1B" w:rsidRDefault="002D7CD0" w:rsidP="002D7CD0">
            <w:pPr>
              <w:spacing w:after="20"/>
              <w:rPr>
                <w:rFonts w:ascii="Courier New" w:hAnsi="Courier New"/>
              </w:rPr>
            </w:pPr>
            <w:bookmarkStart w:id="6176" w:name="_MCCTEMPBM_CRPT80113165___7"/>
            <w:r w:rsidRPr="00C44D1B">
              <w:rPr>
                <w:rFonts w:ascii="Courier New" w:hAnsi="Courier New"/>
              </w:rPr>
              <w:t>+CEPTT</w:t>
            </w:r>
            <w:bookmarkEnd w:id="6176"/>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2D7CD0" w:rsidRPr="00C44D1B" w:rsidRDefault="002D7CD0" w:rsidP="002D7CD0">
            <w:pPr>
              <w:spacing w:after="20"/>
            </w:pPr>
            <w:r w:rsidRPr="00C44D1B">
              <w:t xml:space="preserve">refer clause 11.1.10 </w:t>
            </w:r>
          </w:p>
        </w:tc>
      </w:tr>
      <w:tr w:rsidR="002D7CD0" w:rsidRPr="00C44D1B" w14:paraId="455F18F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2D7CD0" w:rsidRPr="00C44D1B" w:rsidRDefault="002D7CD0" w:rsidP="002D7CD0">
            <w:pPr>
              <w:spacing w:after="20"/>
              <w:rPr>
                <w:rFonts w:ascii="Courier New" w:hAnsi="Courier New"/>
              </w:rPr>
            </w:pPr>
            <w:bookmarkStart w:id="6177" w:name="_MCCTEMPBM_CRPT80113166___7"/>
            <w:r w:rsidRPr="00C44D1B">
              <w:rPr>
                <w:rFonts w:ascii="Courier New" w:hAnsi="Courier New"/>
              </w:rPr>
              <w:t>+CEPSFBS</w:t>
            </w:r>
            <w:bookmarkEnd w:id="6177"/>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2D7CD0" w:rsidRPr="00C44D1B" w:rsidRDefault="002D7CD0" w:rsidP="002D7CD0">
            <w:pPr>
              <w:spacing w:after="20"/>
            </w:pPr>
            <w:r w:rsidRPr="00C44D1B">
              <w:t>refer clause 8.81</w:t>
            </w:r>
          </w:p>
        </w:tc>
      </w:tr>
      <w:tr w:rsidR="002D7CD0" w:rsidRPr="00C44D1B" w14:paraId="6B41AA6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2D7CD0" w:rsidRPr="00C44D1B" w:rsidRDefault="002D7CD0" w:rsidP="002D7CD0">
            <w:pPr>
              <w:spacing w:after="20"/>
              <w:rPr>
                <w:rFonts w:ascii="Courier New" w:hAnsi="Courier New"/>
              </w:rPr>
            </w:pPr>
            <w:bookmarkStart w:id="6178" w:name="_MCCTEMPBM_CRPT80113167___7"/>
            <w:r w:rsidRPr="00C44D1B">
              <w:rPr>
                <w:rFonts w:ascii="Courier New" w:hAnsi="Courier New"/>
              </w:rPr>
              <w:t>+CEREG</w:t>
            </w:r>
            <w:bookmarkEnd w:id="6178"/>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2D7CD0" w:rsidRPr="00C44D1B" w:rsidRDefault="002D7CD0" w:rsidP="002D7CD0">
            <w:pPr>
              <w:spacing w:after="20"/>
            </w:pPr>
            <w:r w:rsidRPr="00C44D1B">
              <w:t>refer clause 10.1.22</w:t>
            </w:r>
          </w:p>
        </w:tc>
      </w:tr>
      <w:tr w:rsidR="00D6629C" w:rsidRPr="00C44D1B" w14:paraId="3BA014C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BCE209C" w14:textId="71210365"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LOGSIMAPDURD</w:t>
            </w:r>
          </w:p>
        </w:tc>
        <w:tc>
          <w:tcPr>
            <w:tcW w:w="1256" w:type="dxa"/>
            <w:gridSpan w:val="2"/>
            <w:tcBorders>
              <w:top w:val="single" w:sz="6" w:space="0" w:color="auto"/>
              <w:left w:val="single" w:sz="6" w:space="0" w:color="auto"/>
              <w:bottom w:val="single" w:sz="6" w:space="0" w:color="auto"/>
              <w:right w:val="single" w:sz="6" w:space="0" w:color="auto"/>
            </w:tcBorders>
          </w:tcPr>
          <w:p w14:paraId="2DC5F915" w14:textId="1A8C2883"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EF17093" w14:textId="0DFAF5F2"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7877FE" w14:textId="6FB9FBE9"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49BF697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36EA4DC" w14:textId="4D01FFEC"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LOGSIMAPDUTD</w:t>
            </w:r>
          </w:p>
        </w:tc>
        <w:tc>
          <w:tcPr>
            <w:tcW w:w="1256" w:type="dxa"/>
            <w:gridSpan w:val="2"/>
            <w:tcBorders>
              <w:top w:val="single" w:sz="6" w:space="0" w:color="auto"/>
              <w:left w:val="single" w:sz="6" w:space="0" w:color="auto"/>
              <w:bottom w:val="single" w:sz="6" w:space="0" w:color="auto"/>
              <w:right w:val="single" w:sz="6" w:space="0" w:color="auto"/>
            </w:tcBorders>
          </w:tcPr>
          <w:p w14:paraId="06B75761" w14:textId="60C3D853"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29FD458" w14:textId="544ECEF4"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8A1FEFA" w14:textId="6E664892"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61D494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6629C" w:rsidRPr="00C44D1B" w:rsidRDefault="00D6629C" w:rsidP="00D6629C">
            <w:pPr>
              <w:spacing w:after="20"/>
              <w:rPr>
                <w:rFonts w:ascii="Courier New" w:hAnsi="Courier New"/>
              </w:rPr>
            </w:pPr>
            <w:bookmarkStart w:id="6179" w:name="_MCCTEMPBM_CRPT80113168___7"/>
            <w:r w:rsidRPr="00C44D1B">
              <w:rPr>
                <w:rFonts w:ascii="Courier New" w:hAnsi="Courier New"/>
              </w:rPr>
              <w:t>+CPBW</w:t>
            </w:r>
            <w:bookmarkEnd w:id="6179"/>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6629C" w:rsidRPr="00C44D1B" w:rsidRDefault="00D6629C" w:rsidP="00D6629C">
            <w:pPr>
              <w:spacing w:after="20"/>
            </w:pPr>
            <w:r w:rsidRPr="00C44D1B">
              <w:t>refer clause 8.14</w:t>
            </w:r>
          </w:p>
        </w:tc>
      </w:tr>
      <w:tr w:rsidR="00D6629C" w:rsidRPr="00C44D1B" w14:paraId="3EE73E3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6629C" w:rsidRPr="00C44D1B" w:rsidRDefault="00D6629C" w:rsidP="00D6629C">
            <w:pPr>
              <w:spacing w:after="20"/>
              <w:rPr>
                <w:rFonts w:ascii="Courier New" w:hAnsi="Courier New"/>
              </w:rPr>
            </w:pPr>
            <w:bookmarkStart w:id="6180" w:name="_MCCTEMPBM_CRPT80113169___7"/>
            <w:r w:rsidRPr="00C44D1B">
              <w:rPr>
                <w:rFonts w:ascii="Courier New" w:hAnsi="Courier New"/>
              </w:rPr>
              <w:t>+CPNERU</w:t>
            </w:r>
            <w:bookmarkEnd w:id="6180"/>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6629C" w:rsidRPr="00C44D1B" w:rsidRDefault="00D6629C" w:rsidP="00D6629C">
            <w:pPr>
              <w:spacing w:after="20"/>
            </w:pPr>
            <w:r w:rsidRPr="00C44D1B">
              <w:t>refer clause 8.70</w:t>
            </w:r>
          </w:p>
        </w:tc>
      </w:tr>
      <w:tr w:rsidR="00D6629C" w:rsidRPr="00C44D1B" w14:paraId="0F1385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6629C" w:rsidRPr="00C44D1B" w:rsidRDefault="00D6629C" w:rsidP="00D6629C">
            <w:pPr>
              <w:spacing w:after="20"/>
              <w:rPr>
                <w:rFonts w:ascii="Courier New" w:hAnsi="Courier New"/>
              </w:rPr>
            </w:pPr>
            <w:bookmarkStart w:id="6181" w:name="_MCCTEMPBM_CRPT80113170___7"/>
            <w:r w:rsidRPr="00C44D1B">
              <w:rPr>
                <w:rFonts w:ascii="Courier New" w:hAnsi="Courier New" w:cs="Courier New"/>
              </w:rPr>
              <w:t>+CGBRRREP</w:t>
            </w:r>
            <w:bookmarkEnd w:id="6181"/>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6629C" w:rsidRPr="00C44D1B" w:rsidRDefault="00D6629C" w:rsidP="00D6629C">
            <w:pPr>
              <w:spacing w:after="20"/>
            </w:pPr>
            <w:r w:rsidRPr="00C44D1B">
              <w:t>refer clause 10.1.69</w:t>
            </w:r>
          </w:p>
        </w:tc>
      </w:tr>
      <w:tr w:rsidR="00D6629C" w:rsidRPr="00C44D1B" w14:paraId="4D60CE6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6629C" w:rsidRPr="00C44D1B" w:rsidRDefault="00D6629C" w:rsidP="00D6629C">
            <w:pPr>
              <w:spacing w:after="20"/>
              <w:rPr>
                <w:rFonts w:ascii="Courier New" w:hAnsi="Courier New"/>
              </w:rPr>
            </w:pPr>
            <w:bookmarkStart w:id="6182" w:name="_MCCTEMPBM_CRPT80113171___7"/>
            <w:r w:rsidRPr="00C44D1B">
              <w:rPr>
                <w:rFonts w:ascii="Courier New" w:hAnsi="Courier New" w:cs="Courier New"/>
              </w:rPr>
              <w:t>+CGDEL</w:t>
            </w:r>
            <w:bookmarkEnd w:id="6182"/>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6629C" w:rsidRPr="00C44D1B" w:rsidRDefault="00D6629C" w:rsidP="00D6629C">
            <w:pPr>
              <w:spacing w:after="20"/>
            </w:pPr>
            <w:r w:rsidRPr="00C44D1B">
              <w:t>refer clause 10.1.29</w:t>
            </w:r>
          </w:p>
        </w:tc>
      </w:tr>
      <w:tr w:rsidR="00D6629C" w:rsidRPr="00C44D1B" w14:paraId="4AC566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6629C" w:rsidRPr="00C44D1B" w:rsidRDefault="00D6629C" w:rsidP="00D6629C">
            <w:pPr>
              <w:spacing w:after="20"/>
              <w:rPr>
                <w:rFonts w:ascii="Courier New" w:hAnsi="Courier New"/>
              </w:rPr>
            </w:pPr>
            <w:bookmarkStart w:id="6183" w:name="_MCCTEMPBM_CRPT80113172___7"/>
            <w:r w:rsidRPr="00C44D1B">
              <w:rPr>
                <w:rFonts w:ascii="Courier New" w:hAnsi="Courier New" w:cs="Courier New"/>
              </w:rPr>
              <w:t>+CGEV</w:t>
            </w:r>
            <w:bookmarkEnd w:id="6183"/>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6629C" w:rsidRPr="00C44D1B" w:rsidRDefault="00D6629C" w:rsidP="00D6629C">
            <w:pPr>
              <w:spacing w:after="20"/>
            </w:pPr>
            <w:r w:rsidRPr="00C44D1B">
              <w:t>refer clause 10.1.19</w:t>
            </w:r>
          </w:p>
        </w:tc>
      </w:tr>
      <w:tr w:rsidR="00D6629C" w:rsidRPr="00C44D1B" w14:paraId="7676195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6629C" w:rsidRPr="00C44D1B" w:rsidRDefault="00D6629C" w:rsidP="00D6629C">
            <w:pPr>
              <w:spacing w:after="20"/>
              <w:rPr>
                <w:rFonts w:ascii="Courier New" w:hAnsi="Courier New"/>
              </w:rPr>
            </w:pPr>
            <w:bookmarkStart w:id="6184" w:name="_MCCTEMPBM_CRPT80113173___7"/>
            <w:r w:rsidRPr="00C44D1B">
              <w:rPr>
                <w:rFonts w:ascii="Courier New" w:hAnsi="Courier New"/>
              </w:rPr>
              <w:t>+CGREG</w:t>
            </w:r>
            <w:bookmarkEnd w:id="6184"/>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6629C" w:rsidRPr="00C44D1B" w:rsidRDefault="00D6629C" w:rsidP="00D6629C">
            <w:pPr>
              <w:spacing w:after="20"/>
            </w:pPr>
            <w:r w:rsidRPr="00C44D1B">
              <w:t>refer clause 10.1.20</w:t>
            </w:r>
          </w:p>
        </w:tc>
      </w:tr>
      <w:tr w:rsidR="00D6629C" w:rsidRPr="00C44D1B" w14:paraId="2992C6B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6629C" w:rsidRPr="00C44D1B" w:rsidRDefault="00D6629C" w:rsidP="00D6629C">
            <w:pPr>
              <w:spacing w:after="20"/>
              <w:rPr>
                <w:rFonts w:ascii="Courier New" w:hAnsi="Courier New"/>
              </w:rPr>
            </w:pPr>
            <w:bookmarkStart w:id="6185" w:name="_MCCTEMPBM_CRPT80113174___7"/>
            <w:r w:rsidRPr="00C44D1B">
              <w:rPr>
                <w:rFonts w:ascii="Courier New" w:hAnsi="Courier New"/>
              </w:rPr>
              <w:t>+CHSR</w:t>
            </w:r>
            <w:bookmarkEnd w:id="6185"/>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6629C" w:rsidRPr="00C44D1B" w:rsidRDefault="00D6629C" w:rsidP="00D6629C">
            <w:pPr>
              <w:spacing w:after="20"/>
            </w:pPr>
            <w:r w:rsidRPr="00C44D1B">
              <w:t>refer clause 6.16</w:t>
            </w:r>
          </w:p>
        </w:tc>
      </w:tr>
      <w:tr w:rsidR="00D6629C" w:rsidRPr="00C44D1B" w14:paraId="316A392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6629C" w:rsidRPr="00C44D1B" w:rsidRDefault="00D6629C" w:rsidP="00D6629C">
            <w:pPr>
              <w:spacing w:after="20"/>
              <w:rPr>
                <w:rFonts w:ascii="Courier New" w:hAnsi="Courier New"/>
              </w:rPr>
            </w:pPr>
            <w:bookmarkStart w:id="6186" w:name="_MCCTEMPBM_CRPT80113175___7"/>
            <w:r w:rsidRPr="00C44D1B">
              <w:rPr>
                <w:rFonts w:ascii="Courier New" w:hAnsi="Courier New"/>
              </w:rPr>
              <w:t>+CIEV</w:t>
            </w:r>
            <w:bookmarkEnd w:id="6186"/>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6629C" w:rsidRPr="00C44D1B" w:rsidRDefault="00D6629C" w:rsidP="00D6629C">
            <w:pPr>
              <w:spacing w:after="20"/>
            </w:pPr>
            <w:r w:rsidRPr="00C44D1B">
              <w:t>refer clause 8.10</w:t>
            </w:r>
          </w:p>
        </w:tc>
      </w:tr>
      <w:tr w:rsidR="00D6629C" w:rsidRPr="00C44D1B" w14:paraId="521067D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6629C" w:rsidRPr="00C44D1B" w:rsidRDefault="00D6629C" w:rsidP="00D6629C">
            <w:pPr>
              <w:spacing w:after="20"/>
              <w:rPr>
                <w:rFonts w:ascii="Courier New" w:hAnsi="Courier New"/>
              </w:rPr>
            </w:pPr>
            <w:bookmarkStart w:id="6187" w:name="_MCCTEMPBM_CRPT80113176___7"/>
            <w:r w:rsidRPr="00C44D1B">
              <w:rPr>
                <w:rFonts w:ascii="Courier New" w:hAnsi="Courier New"/>
              </w:rPr>
              <w:t>+CCIOTOPTI</w:t>
            </w:r>
            <w:bookmarkEnd w:id="6187"/>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6629C" w:rsidRPr="00C44D1B" w:rsidRDefault="00D6629C" w:rsidP="00D6629C">
            <w:pPr>
              <w:spacing w:after="20"/>
            </w:pPr>
            <w:r w:rsidRPr="00C44D1B">
              <w:t>refer clause 7.42</w:t>
            </w:r>
          </w:p>
        </w:tc>
      </w:tr>
      <w:tr w:rsidR="00D6629C" w:rsidRPr="00C44D1B" w14:paraId="073685F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6629C" w:rsidRPr="00C44D1B" w:rsidRDefault="00D6629C" w:rsidP="00D6629C">
            <w:pPr>
              <w:spacing w:after="20"/>
              <w:rPr>
                <w:rFonts w:ascii="Courier New" w:hAnsi="Courier New"/>
              </w:rPr>
            </w:pPr>
            <w:bookmarkStart w:id="6188" w:name="_MCCTEMPBM_CRPT80113177___7"/>
            <w:r w:rsidRPr="00C44D1B">
              <w:rPr>
                <w:rFonts w:ascii="Courier New" w:hAnsi="Courier New" w:cs="Courier New"/>
              </w:rPr>
              <w:t>+CIREGU</w:t>
            </w:r>
            <w:bookmarkEnd w:id="6188"/>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6629C" w:rsidRPr="00C44D1B" w:rsidRDefault="00D6629C" w:rsidP="00D6629C">
            <w:pPr>
              <w:spacing w:after="20"/>
            </w:pPr>
            <w:r w:rsidRPr="00C44D1B">
              <w:t>refer clause 8.71</w:t>
            </w:r>
          </w:p>
        </w:tc>
      </w:tr>
      <w:tr w:rsidR="00D6629C" w:rsidRPr="00C44D1B" w14:paraId="6A4CA83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6629C" w:rsidRPr="00C44D1B" w:rsidRDefault="00D6629C" w:rsidP="00D6629C">
            <w:pPr>
              <w:spacing w:after="20"/>
              <w:rPr>
                <w:rFonts w:ascii="Courier New" w:hAnsi="Courier New"/>
              </w:rPr>
            </w:pPr>
            <w:bookmarkStart w:id="6189" w:name="_MCCTEMPBM_CRPT80113178___7"/>
            <w:r w:rsidRPr="00C44D1B">
              <w:rPr>
                <w:rFonts w:ascii="Courier New" w:hAnsi="Courier New" w:cs="Courier New"/>
              </w:rPr>
              <w:t>+CIREPH</w:t>
            </w:r>
            <w:bookmarkEnd w:id="6189"/>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6629C" w:rsidRPr="00C44D1B" w:rsidRDefault="00D6629C" w:rsidP="00D6629C">
            <w:pPr>
              <w:spacing w:after="20"/>
            </w:pPr>
            <w:r w:rsidRPr="00C44D1B">
              <w:t>refer clause 8.64</w:t>
            </w:r>
          </w:p>
        </w:tc>
      </w:tr>
      <w:tr w:rsidR="00D6629C" w:rsidRPr="00C44D1B" w14:paraId="0CD1C54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6629C" w:rsidRPr="00C44D1B" w:rsidRDefault="00D6629C" w:rsidP="00D6629C">
            <w:pPr>
              <w:spacing w:after="20"/>
              <w:rPr>
                <w:rFonts w:ascii="Courier New" w:hAnsi="Courier New"/>
              </w:rPr>
            </w:pPr>
            <w:bookmarkStart w:id="6190" w:name="_MCCTEMPBM_CRPT80113179___7"/>
            <w:r w:rsidRPr="00C44D1B">
              <w:rPr>
                <w:rFonts w:ascii="Courier New" w:hAnsi="Courier New" w:cs="Courier New"/>
              </w:rPr>
              <w:t>+CIREPI</w:t>
            </w:r>
            <w:bookmarkEnd w:id="6190"/>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6629C" w:rsidRPr="00C44D1B" w:rsidRDefault="00D6629C" w:rsidP="00D6629C">
            <w:pPr>
              <w:spacing w:after="20"/>
            </w:pPr>
            <w:r w:rsidRPr="00C44D1B">
              <w:t>refer clause 8.64</w:t>
            </w:r>
          </w:p>
        </w:tc>
      </w:tr>
      <w:tr w:rsidR="00D6629C" w:rsidRPr="00C44D1B" w14:paraId="04E4F54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6629C" w:rsidRPr="00C44D1B" w:rsidRDefault="00D6629C" w:rsidP="00D6629C">
            <w:pPr>
              <w:spacing w:after="20"/>
              <w:rPr>
                <w:rFonts w:ascii="Courier New" w:hAnsi="Courier New"/>
              </w:rPr>
            </w:pPr>
            <w:bookmarkStart w:id="6191" w:name="_MCCTEMPBM_CRPT80113180___7"/>
            <w:r w:rsidRPr="00C44D1B">
              <w:rPr>
                <w:rFonts w:ascii="Courier New" w:hAnsi="Courier New"/>
              </w:rPr>
              <w:t>+CKEV</w:t>
            </w:r>
            <w:bookmarkEnd w:id="6191"/>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6629C" w:rsidRPr="00C44D1B" w:rsidRDefault="00D6629C" w:rsidP="00D6629C">
            <w:pPr>
              <w:spacing w:after="20"/>
            </w:pPr>
            <w:r w:rsidRPr="00C44D1B">
              <w:t>refer clause 8.10</w:t>
            </w:r>
          </w:p>
        </w:tc>
      </w:tr>
      <w:tr w:rsidR="00D6629C" w:rsidRPr="00C44D1B" w14:paraId="7E1DAD6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6629C" w:rsidRPr="00C44D1B" w:rsidRDefault="00D6629C" w:rsidP="00D6629C">
            <w:pPr>
              <w:spacing w:after="20"/>
              <w:rPr>
                <w:rFonts w:ascii="Courier New" w:hAnsi="Courier New"/>
              </w:rPr>
            </w:pPr>
            <w:bookmarkStart w:id="6192" w:name="_MCCTEMPBM_CRPT80113181___7"/>
            <w:r w:rsidRPr="00C44D1B">
              <w:rPr>
                <w:rFonts w:ascii="Courier New" w:hAnsi="Courier New"/>
              </w:rPr>
              <w:t>+CLADNU</w:t>
            </w:r>
            <w:bookmarkEnd w:id="6192"/>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6629C" w:rsidRPr="00C44D1B" w:rsidRDefault="00D6629C" w:rsidP="00D6629C">
            <w:pPr>
              <w:spacing w:after="20"/>
            </w:pPr>
            <w:r w:rsidRPr="00C44D1B">
              <w:t>refer clause 10.1.61</w:t>
            </w:r>
          </w:p>
        </w:tc>
      </w:tr>
      <w:tr w:rsidR="00D6629C" w:rsidRPr="00C44D1B" w14:paraId="2605BCC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D6629C" w:rsidRPr="00C44D1B" w:rsidRDefault="00D6629C" w:rsidP="00D6629C">
            <w:pPr>
              <w:spacing w:after="20"/>
              <w:rPr>
                <w:rFonts w:ascii="Courier New" w:hAnsi="Courier New"/>
              </w:rPr>
            </w:pPr>
            <w:r w:rsidRPr="00C44D1B">
              <w:rPr>
                <w:rFonts w:ascii="Courier New" w:eastAsia="DengXian" w:hAnsi="Courier New"/>
              </w:rPr>
              <w:t>+CELADNU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D6629C" w:rsidRPr="00C44D1B" w:rsidRDefault="00D6629C" w:rsidP="00D6629C">
            <w:pPr>
              <w:spacing w:after="20"/>
            </w:pPr>
            <w:r w:rsidRPr="00C44D1B">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D6629C" w:rsidRPr="00C44D1B" w:rsidRDefault="00D6629C" w:rsidP="00D6629C">
            <w:pPr>
              <w:spacing w:after="20"/>
            </w:pPr>
            <w:r w:rsidRPr="00C44D1B">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D6629C" w:rsidRPr="00C44D1B" w:rsidRDefault="00D6629C" w:rsidP="00D6629C">
            <w:pPr>
              <w:spacing w:after="20"/>
            </w:pPr>
            <w:r w:rsidRPr="00C44D1B">
              <w:rPr>
                <w:rFonts w:eastAsia="DengXian"/>
              </w:rPr>
              <w:t>refer clause 10.1.61a</w:t>
            </w:r>
          </w:p>
        </w:tc>
      </w:tr>
      <w:tr w:rsidR="00D6629C" w:rsidRPr="00C44D1B" w14:paraId="310E8CC0"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6629C" w:rsidRPr="00C44D1B" w:rsidRDefault="00D6629C" w:rsidP="00D6629C">
            <w:pPr>
              <w:spacing w:after="20"/>
              <w:rPr>
                <w:rFonts w:ascii="Courier New" w:hAnsi="Courier New"/>
              </w:rPr>
            </w:pPr>
            <w:bookmarkStart w:id="6193" w:name="_MCCTEMPBM_CRPT80113182___7"/>
            <w:r w:rsidRPr="00C44D1B">
              <w:rPr>
                <w:rFonts w:ascii="Courier New" w:hAnsi="Courier New"/>
              </w:rPr>
              <w:t>+CLAV</w:t>
            </w:r>
            <w:bookmarkEnd w:id="6193"/>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6629C" w:rsidRPr="00C44D1B" w:rsidRDefault="00D6629C" w:rsidP="00D6629C">
            <w:pPr>
              <w:spacing w:after="20"/>
            </w:pPr>
            <w:r w:rsidRPr="00C44D1B">
              <w:t>refer clause 8.31</w:t>
            </w:r>
          </w:p>
        </w:tc>
      </w:tr>
      <w:tr w:rsidR="00D6629C" w:rsidRPr="00C44D1B" w14:paraId="4B4DED4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6629C" w:rsidRPr="00C44D1B" w:rsidRDefault="00D6629C" w:rsidP="00D6629C">
            <w:pPr>
              <w:spacing w:after="20"/>
              <w:rPr>
                <w:rFonts w:ascii="Courier New" w:hAnsi="Courier New"/>
              </w:rPr>
            </w:pPr>
            <w:bookmarkStart w:id="6194" w:name="_MCCTEMPBM_CRPT80113183___7"/>
            <w:r w:rsidRPr="00C44D1B">
              <w:rPr>
                <w:rFonts w:ascii="Courier New" w:hAnsi="Courier New"/>
              </w:rPr>
              <w:t>+CLIP</w:t>
            </w:r>
            <w:bookmarkEnd w:id="6194"/>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6629C" w:rsidRPr="00C44D1B" w:rsidRDefault="00D6629C" w:rsidP="00D6629C">
            <w:pPr>
              <w:spacing w:after="20"/>
            </w:pPr>
            <w:r w:rsidRPr="00C44D1B">
              <w:t>refer clause 7.6</w:t>
            </w:r>
          </w:p>
        </w:tc>
      </w:tr>
      <w:tr w:rsidR="00D6629C" w:rsidRPr="00C44D1B" w14:paraId="02F01D2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FDE1F9A" w14:textId="1E5F3BB4"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LP</w:t>
            </w:r>
            <w:r w:rsidRPr="00C44D1B">
              <w:rPr>
                <w:rFonts w:ascii="Courier New" w:hAnsi="Courier New"/>
              </w:rPr>
              <w:t>WUSSI</w:t>
            </w:r>
          </w:p>
        </w:tc>
        <w:tc>
          <w:tcPr>
            <w:tcW w:w="1256" w:type="dxa"/>
            <w:gridSpan w:val="2"/>
            <w:tcBorders>
              <w:top w:val="single" w:sz="6" w:space="0" w:color="auto"/>
              <w:left w:val="single" w:sz="6" w:space="0" w:color="auto"/>
              <w:bottom w:val="single" w:sz="6" w:space="0" w:color="auto"/>
              <w:right w:val="single" w:sz="6" w:space="0" w:color="auto"/>
            </w:tcBorders>
          </w:tcPr>
          <w:p w14:paraId="776F2CF6" w14:textId="468218DF"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F1CC749" w14:textId="0800EA7F"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E162758" w14:textId="2630C88E" w:rsidR="00D6629C" w:rsidRPr="00C44D1B" w:rsidRDefault="00D6629C" w:rsidP="00D6629C">
            <w:pPr>
              <w:spacing w:after="20"/>
            </w:pPr>
            <w:r w:rsidRPr="00C44D1B">
              <w:t>refer clause 10.1.</w:t>
            </w:r>
            <w:r>
              <w:t>xx</w:t>
            </w:r>
          </w:p>
        </w:tc>
      </w:tr>
      <w:tr w:rsidR="00D6629C" w:rsidRPr="00C44D1B" w14:paraId="3B25B99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6629C" w:rsidRPr="00C44D1B" w:rsidRDefault="00D6629C" w:rsidP="00D6629C">
            <w:pPr>
              <w:spacing w:after="20"/>
              <w:rPr>
                <w:rFonts w:ascii="Courier New" w:hAnsi="Courier New" w:cs="Courier New"/>
              </w:rPr>
            </w:pPr>
            <w:bookmarkStart w:id="6195" w:name="_MCCTEMPBM_CRPT80113184___7"/>
            <w:r w:rsidRPr="00C44D1B">
              <w:rPr>
                <w:rFonts w:ascii="Courier New" w:hAnsi="Courier New" w:cs="Courier New"/>
              </w:rPr>
              <w:t>+CMCCSI</w:t>
            </w:r>
            <w:bookmarkEnd w:id="6195"/>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6629C" w:rsidRPr="00C44D1B" w:rsidRDefault="00D6629C" w:rsidP="00D6629C">
            <w:pPr>
              <w:spacing w:after="20"/>
            </w:pPr>
            <w:r w:rsidRPr="00C44D1B">
              <w:t>refer clause 8.73</w:t>
            </w:r>
          </w:p>
        </w:tc>
      </w:tr>
      <w:tr w:rsidR="00D6629C" w:rsidRPr="00C44D1B" w14:paraId="0C3FE1FA"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6629C" w:rsidRPr="00C44D1B" w:rsidRDefault="00D6629C" w:rsidP="00D6629C">
            <w:pPr>
              <w:spacing w:after="20"/>
              <w:rPr>
                <w:rFonts w:ascii="Courier New" w:hAnsi="Courier New" w:cs="Courier New"/>
              </w:rPr>
            </w:pPr>
            <w:bookmarkStart w:id="6196" w:name="_MCCTEMPBM_CRPT80113185___7"/>
            <w:r w:rsidRPr="00C44D1B">
              <w:rPr>
                <w:rFonts w:ascii="Courier New" w:hAnsi="Courier New" w:cs="Courier New"/>
              </w:rPr>
              <w:t>+CMCCSS&lt;x&gt;</w:t>
            </w:r>
            <w:bookmarkEnd w:id="6196"/>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6629C" w:rsidRPr="00C44D1B" w:rsidRDefault="00D6629C" w:rsidP="00D6629C">
            <w:pPr>
              <w:spacing w:after="20"/>
            </w:pPr>
            <w:r w:rsidRPr="00C44D1B">
              <w:t>refer clause 8.73</w:t>
            </w:r>
          </w:p>
        </w:tc>
      </w:tr>
      <w:tr w:rsidR="00D6629C" w:rsidRPr="00C44D1B" w14:paraId="5FD01D3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6629C" w:rsidRPr="00C44D1B" w:rsidRDefault="00D6629C" w:rsidP="00D6629C">
            <w:pPr>
              <w:spacing w:after="20"/>
              <w:rPr>
                <w:rFonts w:ascii="Courier New" w:hAnsi="Courier New" w:cs="Courier New"/>
              </w:rPr>
            </w:pPr>
            <w:bookmarkStart w:id="6197" w:name="_MCCTEMPBM_CRPT80113186___7"/>
            <w:r w:rsidRPr="00C44D1B">
              <w:rPr>
                <w:rFonts w:ascii="Courier New" w:hAnsi="Courier New" w:cs="Courier New"/>
              </w:rPr>
              <w:t>+CMCCSSEND</w:t>
            </w:r>
            <w:bookmarkEnd w:id="6197"/>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6629C" w:rsidRPr="00C44D1B" w:rsidRDefault="00D6629C" w:rsidP="00D6629C">
            <w:pPr>
              <w:spacing w:after="20"/>
            </w:pPr>
            <w:r w:rsidRPr="00C44D1B">
              <w:t>refer clause 8.73</w:t>
            </w:r>
          </w:p>
        </w:tc>
      </w:tr>
      <w:tr w:rsidR="00D6629C" w:rsidRPr="00C44D1B" w14:paraId="3298FC5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6629C" w:rsidRPr="00C44D1B" w:rsidRDefault="00D6629C" w:rsidP="00D6629C">
            <w:pPr>
              <w:spacing w:after="20"/>
              <w:rPr>
                <w:rFonts w:ascii="Courier New" w:hAnsi="Courier New"/>
              </w:rPr>
            </w:pPr>
            <w:bookmarkStart w:id="6198" w:name="_MCCTEMPBM_CRPT80113187___7"/>
            <w:r w:rsidRPr="00C44D1B">
              <w:rPr>
                <w:rFonts w:ascii="Courier New" w:hAnsi="Courier New"/>
              </w:rPr>
              <w:t>+CME ERROR</w:t>
            </w:r>
            <w:bookmarkEnd w:id="6198"/>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6629C" w:rsidRPr="00C44D1B" w:rsidRDefault="00D6629C" w:rsidP="00D6629C">
            <w:pPr>
              <w:spacing w:after="20"/>
            </w:pPr>
            <w:r w:rsidRPr="00C44D1B">
              <w:t>refer clause 9.2.0</w:t>
            </w:r>
          </w:p>
        </w:tc>
      </w:tr>
      <w:tr w:rsidR="00D6629C" w:rsidRPr="00C44D1B" w14:paraId="15F481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6629C" w:rsidRPr="00C44D1B" w:rsidRDefault="00D6629C" w:rsidP="00D6629C">
            <w:pPr>
              <w:spacing w:after="20"/>
              <w:rPr>
                <w:rFonts w:ascii="Courier New" w:hAnsi="Courier New"/>
              </w:rPr>
            </w:pPr>
            <w:bookmarkStart w:id="6199" w:name="_MCCTEMPBM_CRPT80113188___7"/>
            <w:r w:rsidRPr="00C44D1B">
              <w:rPr>
                <w:rFonts w:ascii="Courier New" w:hAnsi="Courier New"/>
              </w:rPr>
              <w:t>+CMICO</w:t>
            </w:r>
            <w:bookmarkEnd w:id="6199"/>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6629C" w:rsidRPr="00C44D1B" w:rsidRDefault="00D6629C" w:rsidP="00D6629C">
            <w:pPr>
              <w:spacing w:after="20"/>
            </w:pPr>
            <w:r w:rsidRPr="00C44D1B">
              <w:t>refer clause 10.1.55</w:t>
            </w:r>
          </w:p>
        </w:tc>
      </w:tr>
      <w:tr w:rsidR="00D6629C" w:rsidRPr="00C44D1B" w14:paraId="41081CC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6629C" w:rsidRPr="00C44D1B" w:rsidRDefault="00D6629C" w:rsidP="00D6629C">
            <w:pPr>
              <w:spacing w:after="20"/>
              <w:rPr>
                <w:rFonts w:ascii="Courier New" w:hAnsi="Courier New"/>
              </w:rPr>
            </w:pPr>
            <w:bookmarkStart w:id="6200" w:name="_MCCTEMPBM_CRPT80113189___7"/>
            <w:r w:rsidRPr="00C44D1B">
              <w:rPr>
                <w:rFonts w:ascii="Courier New" w:hAnsi="Courier New" w:cs="Courier New"/>
              </w:rPr>
              <w:t>+CMOLRE</w:t>
            </w:r>
            <w:bookmarkEnd w:id="6200"/>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6629C" w:rsidRPr="00C44D1B" w:rsidRDefault="00D6629C" w:rsidP="00D6629C">
            <w:pPr>
              <w:spacing w:after="20"/>
            </w:pPr>
            <w:r w:rsidRPr="00C44D1B">
              <w:t>refer clause 9.3.1</w:t>
            </w:r>
          </w:p>
        </w:tc>
      </w:tr>
      <w:tr w:rsidR="00D6629C" w:rsidRPr="00C44D1B" w14:paraId="34A93D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6629C" w:rsidRPr="00C44D1B" w:rsidRDefault="00D6629C" w:rsidP="00D6629C">
            <w:pPr>
              <w:spacing w:after="20"/>
              <w:rPr>
                <w:rFonts w:ascii="Courier New" w:hAnsi="Courier New"/>
              </w:rPr>
            </w:pPr>
            <w:bookmarkStart w:id="6201" w:name="_MCCTEMPBM_CRPT80113190___7"/>
            <w:r w:rsidRPr="00C44D1B">
              <w:rPr>
                <w:rFonts w:ascii="Courier New" w:hAnsi="Courier New" w:cs="Courier New"/>
              </w:rPr>
              <w:t>+CMOLRG</w:t>
            </w:r>
            <w:bookmarkEnd w:id="6201"/>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6629C" w:rsidRPr="00C44D1B" w:rsidRDefault="00D6629C" w:rsidP="00D6629C">
            <w:pPr>
              <w:spacing w:after="20"/>
            </w:pPr>
            <w:r w:rsidRPr="00C44D1B">
              <w:t>refer clause 8.50</w:t>
            </w:r>
          </w:p>
        </w:tc>
      </w:tr>
      <w:tr w:rsidR="00D6629C" w:rsidRPr="00C44D1B" w14:paraId="4EDD53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6629C" w:rsidRPr="00C44D1B" w:rsidRDefault="00D6629C" w:rsidP="00D6629C">
            <w:pPr>
              <w:spacing w:after="20"/>
              <w:rPr>
                <w:rFonts w:ascii="Courier New" w:hAnsi="Courier New"/>
              </w:rPr>
            </w:pPr>
            <w:bookmarkStart w:id="6202" w:name="_MCCTEMPBM_CRPT80113191___7"/>
            <w:r w:rsidRPr="00C44D1B">
              <w:rPr>
                <w:rFonts w:ascii="Courier New" w:hAnsi="Courier New" w:cs="Courier New"/>
              </w:rPr>
              <w:t>+CMOLRN</w:t>
            </w:r>
            <w:bookmarkEnd w:id="6202"/>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6629C" w:rsidRPr="00C44D1B" w:rsidRDefault="00D6629C" w:rsidP="00D6629C">
            <w:pPr>
              <w:spacing w:after="20"/>
            </w:pPr>
            <w:r w:rsidRPr="00C44D1B">
              <w:t>refer clause 8.50</w:t>
            </w:r>
          </w:p>
        </w:tc>
      </w:tr>
      <w:tr w:rsidR="00D6629C" w:rsidRPr="00C44D1B" w14:paraId="26AF8B2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D6629C" w:rsidRPr="00C44D1B" w:rsidRDefault="00D6629C" w:rsidP="00D6629C">
            <w:pPr>
              <w:spacing w:after="20"/>
              <w:rPr>
                <w:rFonts w:ascii="Courier New" w:hAnsi="Courier New" w:cs="Courier New"/>
              </w:rPr>
            </w:pPr>
            <w:r w:rsidRPr="00C44D1B">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D6629C" w:rsidRPr="00C44D1B" w:rsidRDefault="00D6629C" w:rsidP="00D6629C">
            <w:pPr>
              <w:spacing w:after="20"/>
            </w:pPr>
            <w:r w:rsidRPr="00C44D1B">
              <w:t>refer clause 10.1.89</w:t>
            </w:r>
          </w:p>
        </w:tc>
      </w:tr>
      <w:tr w:rsidR="00D6629C" w:rsidRPr="00C44D1B" w14:paraId="2A312DF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6629C" w:rsidRPr="00C44D1B" w:rsidRDefault="00D6629C" w:rsidP="00D6629C">
            <w:pPr>
              <w:spacing w:after="20"/>
              <w:rPr>
                <w:rFonts w:ascii="Courier New" w:hAnsi="Courier New"/>
              </w:rPr>
            </w:pPr>
            <w:bookmarkStart w:id="6203" w:name="_MCCTEMPBM_CRPT80113192___7"/>
            <w:r w:rsidRPr="00C44D1B">
              <w:rPr>
                <w:rFonts w:ascii="Courier New" w:hAnsi="Courier New" w:cs="Courier New"/>
              </w:rPr>
              <w:t>+CMTLR</w:t>
            </w:r>
            <w:bookmarkEnd w:id="6203"/>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6629C" w:rsidRPr="00C44D1B" w:rsidRDefault="00D6629C" w:rsidP="00D6629C">
            <w:pPr>
              <w:spacing w:after="20"/>
            </w:pPr>
            <w:r w:rsidRPr="00C44D1B">
              <w:t>refer clause 8.57</w:t>
            </w:r>
          </w:p>
        </w:tc>
      </w:tr>
      <w:tr w:rsidR="00D6629C" w:rsidRPr="00C44D1B" w14:paraId="7B0656F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6629C" w:rsidRPr="00C44D1B" w:rsidRDefault="00D6629C" w:rsidP="00D6629C">
            <w:pPr>
              <w:spacing w:after="20"/>
              <w:rPr>
                <w:rFonts w:ascii="Courier New" w:hAnsi="Courier New" w:cs="Courier New"/>
              </w:rPr>
            </w:pPr>
            <w:bookmarkStart w:id="6204" w:name="_MCCTEMPBM_CRPT80113193___7"/>
            <w:r w:rsidRPr="00C44D1B">
              <w:rPr>
                <w:rFonts w:ascii="Courier New" w:hAnsi="Courier New" w:cs="Courier New"/>
              </w:rPr>
              <w:t>+CRTDCP</w:t>
            </w:r>
            <w:bookmarkEnd w:id="6204"/>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6629C" w:rsidRPr="00C44D1B" w:rsidRDefault="00D6629C" w:rsidP="00D6629C">
            <w:pPr>
              <w:spacing w:after="20"/>
            </w:pPr>
            <w:r w:rsidRPr="00C44D1B">
              <w:t>refer clause 10.1.44</w:t>
            </w:r>
          </w:p>
        </w:tc>
      </w:tr>
      <w:tr w:rsidR="00D6629C" w:rsidRPr="00C44D1B" w14:paraId="1B4774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6629C" w:rsidRPr="00C44D1B" w:rsidRDefault="00D6629C" w:rsidP="00D6629C">
            <w:pPr>
              <w:spacing w:after="20"/>
              <w:rPr>
                <w:rFonts w:ascii="Courier New" w:hAnsi="Courier New" w:cs="Courier New"/>
              </w:rPr>
            </w:pPr>
            <w:bookmarkStart w:id="6205" w:name="_MCCTEMPBM_CRPT80113194___7"/>
            <w:r w:rsidRPr="00C44D1B">
              <w:rPr>
                <w:rFonts w:ascii="Courier New" w:hAnsi="Courier New" w:cs="Courier New"/>
              </w:rPr>
              <w:t>+CMWN</w:t>
            </w:r>
            <w:bookmarkEnd w:id="6205"/>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6629C" w:rsidRPr="00C44D1B" w:rsidRDefault="00D6629C" w:rsidP="00D6629C">
            <w:pPr>
              <w:spacing w:after="20"/>
            </w:pPr>
            <w:r w:rsidRPr="00C44D1B">
              <w:t>refer clause 7.36</w:t>
            </w:r>
          </w:p>
        </w:tc>
      </w:tr>
      <w:tr w:rsidR="00D6629C" w:rsidRPr="00C44D1B" w14:paraId="3227CCC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6629C" w:rsidRPr="00C44D1B" w:rsidRDefault="00D6629C" w:rsidP="00D6629C">
            <w:pPr>
              <w:spacing w:after="20"/>
              <w:rPr>
                <w:rFonts w:ascii="Courier New" w:hAnsi="Courier New"/>
              </w:rPr>
            </w:pPr>
            <w:bookmarkStart w:id="6206" w:name="_MCCTEMPBM_CRPT80113195___7"/>
            <w:r w:rsidRPr="00C44D1B">
              <w:rPr>
                <w:rFonts w:ascii="Courier New" w:hAnsi="Courier New"/>
              </w:rPr>
              <w:t>+CNAP</w:t>
            </w:r>
            <w:bookmarkEnd w:id="6206"/>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6629C" w:rsidRPr="00C44D1B" w:rsidRDefault="00D6629C" w:rsidP="00D6629C">
            <w:pPr>
              <w:spacing w:after="20"/>
            </w:pPr>
            <w:r w:rsidRPr="00C44D1B">
              <w:t>intermediate</w:t>
            </w:r>
          </w:p>
          <w:p w14:paraId="7572CF9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6629C" w:rsidRPr="00C44D1B" w:rsidRDefault="00D6629C" w:rsidP="00D6629C">
            <w:pPr>
              <w:spacing w:after="20"/>
            </w:pPr>
            <w:r w:rsidRPr="00C44D1B">
              <w:t>refer clause 7.30</w:t>
            </w:r>
          </w:p>
        </w:tc>
      </w:tr>
      <w:tr w:rsidR="00D6629C" w:rsidRPr="00C44D1B" w14:paraId="7C0B872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6629C" w:rsidRPr="00C44D1B" w:rsidRDefault="00D6629C" w:rsidP="00D6629C">
            <w:pPr>
              <w:spacing w:after="20"/>
              <w:rPr>
                <w:rFonts w:ascii="Courier New" w:hAnsi="Courier New"/>
              </w:rPr>
            </w:pPr>
            <w:bookmarkStart w:id="6207" w:name="_MCCTEMPBM_CRPT80113196___7"/>
            <w:r w:rsidRPr="00C44D1B">
              <w:rPr>
                <w:rFonts w:ascii="Courier New" w:hAnsi="Courier New" w:cs="Courier New"/>
              </w:rPr>
              <w:t>+CNEC_MM</w:t>
            </w:r>
            <w:bookmarkEnd w:id="6207"/>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6629C" w:rsidRPr="00C44D1B" w:rsidRDefault="00D6629C" w:rsidP="00D6629C">
            <w:pPr>
              <w:spacing w:after="20"/>
            </w:pPr>
            <w:r w:rsidRPr="00C44D1B">
              <w:t>refer clause 9.1b</w:t>
            </w:r>
          </w:p>
        </w:tc>
      </w:tr>
      <w:tr w:rsidR="00D6629C" w:rsidRPr="00C44D1B" w14:paraId="647DC48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6629C" w:rsidRPr="00C44D1B" w:rsidRDefault="00D6629C" w:rsidP="00D6629C">
            <w:pPr>
              <w:spacing w:after="20"/>
              <w:rPr>
                <w:rFonts w:ascii="Courier New" w:hAnsi="Courier New"/>
              </w:rPr>
            </w:pPr>
            <w:bookmarkStart w:id="6208" w:name="_MCCTEMPBM_CRPT80113197___7"/>
            <w:r w:rsidRPr="00C44D1B">
              <w:rPr>
                <w:rFonts w:ascii="Courier New" w:hAnsi="Courier New" w:cs="Courier New"/>
              </w:rPr>
              <w:t>+CNEC_GMM</w:t>
            </w:r>
            <w:bookmarkEnd w:id="6208"/>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6629C" w:rsidRPr="00C44D1B" w:rsidRDefault="00D6629C" w:rsidP="00D6629C">
            <w:pPr>
              <w:spacing w:after="20"/>
            </w:pPr>
            <w:r w:rsidRPr="00C44D1B">
              <w:t>refer clause 9.1b</w:t>
            </w:r>
          </w:p>
        </w:tc>
      </w:tr>
      <w:tr w:rsidR="00D6629C" w:rsidRPr="00C44D1B" w14:paraId="101DEB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6629C" w:rsidRPr="00C44D1B" w:rsidRDefault="00D6629C" w:rsidP="00D6629C">
            <w:pPr>
              <w:spacing w:after="20"/>
              <w:rPr>
                <w:rFonts w:ascii="Courier New" w:hAnsi="Courier New"/>
              </w:rPr>
            </w:pPr>
            <w:bookmarkStart w:id="6209" w:name="_MCCTEMPBM_CRPT80113198___7"/>
            <w:r w:rsidRPr="00C44D1B">
              <w:rPr>
                <w:rFonts w:ascii="Courier New" w:hAnsi="Courier New" w:cs="Courier New"/>
              </w:rPr>
              <w:t>+CNEC_GSM</w:t>
            </w:r>
            <w:bookmarkEnd w:id="6209"/>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6629C" w:rsidRPr="00C44D1B" w:rsidRDefault="00D6629C" w:rsidP="00D6629C">
            <w:pPr>
              <w:spacing w:after="20"/>
            </w:pPr>
            <w:r w:rsidRPr="00C44D1B">
              <w:t>refer clause 9.1b</w:t>
            </w:r>
          </w:p>
        </w:tc>
      </w:tr>
      <w:tr w:rsidR="00D6629C" w:rsidRPr="00C44D1B" w14:paraId="53AA7A8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6629C" w:rsidRPr="00C44D1B" w:rsidRDefault="00D6629C" w:rsidP="00D6629C">
            <w:pPr>
              <w:spacing w:after="20"/>
              <w:rPr>
                <w:rFonts w:ascii="Courier New" w:hAnsi="Courier New"/>
              </w:rPr>
            </w:pPr>
            <w:bookmarkStart w:id="6210" w:name="_MCCTEMPBM_CRPT80113199___7"/>
            <w:r w:rsidRPr="00C44D1B">
              <w:rPr>
                <w:rFonts w:ascii="Courier New" w:hAnsi="Courier New" w:cs="Courier New"/>
              </w:rPr>
              <w:t>+CNEC_EMM</w:t>
            </w:r>
            <w:bookmarkEnd w:id="6210"/>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6629C" w:rsidRPr="00C44D1B" w:rsidRDefault="00D6629C" w:rsidP="00D6629C">
            <w:pPr>
              <w:spacing w:after="20"/>
            </w:pPr>
            <w:r w:rsidRPr="00C44D1B">
              <w:t>refer clause 9.1b</w:t>
            </w:r>
          </w:p>
        </w:tc>
      </w:tr>
      <w:tr w:rsidR="00D6629C" w:rsidRPr="00C44D1B" w14:paraId="1902779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6629C" w:rsidRPr="00C44D1B" w:rsidRDefault="00D6629C" w:rsidP="00D6629C">
            <w:pPr>
              <w:spacing w:after="20"/>
              <w:rPr>
                <w:rFonts w:ascii="Courier New" w:hAnsi="Courier New"/>
              </w:rPr>
            </w:pPr>
            <w:bookmarkStart w:id="6211" w:name="_MCCTEMPBM_CRPT80113200___7"/>
            <w:r w:rsidRPr="00C44D1B">
              <w:rPr>
                <w:rFonts w:ascii="Courier New" w:hAnsi="Courier New" w:cs="Courier New"/>
              </w:rPr>
              <w:t>+CNEC_ESM</w:t>
            </w:r>
            <w:bookmarkEnd w:id="6211"/>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6629C" w:rsidRPr="00C44D1B" w:rsidRDefault="00D6629C" w:rsidP="00D6629C">
            <w:pPr>
              <w:spacing w:after="20"/>
            </w:pPr>
            <w:r w:rsidRPr="00C44D1B">
              <w:t>refer clause 9.1b</w:t>
            </w:r>
          </w:p>
        </w:tc>
      </w:tr>
      <w:tr w:rsidR="00D6629C" w:rsidRPr="00C44D1B" w14:paraId="0A8D29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6629C" w:rsidRPr="00C44D1B" w:rsidRDefault="00D6629C" w:rsidP="00D6629C">
            <w:pPr>
              <w:spacing w:after="20"/>
              <w:rPr>
                <w:rFonts w:ascii="Courier New" w:hAnsi="Courier New"/>
              </w:rPr>
            </w:pPr>
            <w:bookmarkStart w:id="6212" w:name="_MCCTEMPBM_CRPT80113201___7"/>
            <w:r w:rsidRPr="00C44D1B">
              <w:rPr>
                <w:rFonts w:ascii="Courier New" w:hAnsi="Courier New"/>
              </w:rPr>
              <w:t>+CNEMIU</w:t>
            </w:r>
            <w:bookmarkEnd w:id="6212"/>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6629C" w:rsidRPr="00C44D1B" w:rsidRDefault="00D6629C" w:rsidP="00D6629C">
            <w:pPr>
              <w:spacing w:after="20"/>
            </w:pPr>
            <w:r w:rsidRPr="00C44D1B">
              <w:t>refer clause 7.33</w:t>
            </w:r>
          </w:p>
        </w:tc>
      </w:tr>
      <w:tr w:rsidR="00D6629C" w:rsidRPr="00C44D1B" w14:paraId="0870F1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6629C" w:rsidRPr="00C44D1B" w:rsidRDefault="00D6629C" w:rsidP="00D6629C">
            <w:pPr>
              <w:spacing w:after="20"/>
              <w:rPr>
                <w:rFonts w:ascii="Courier New" w:hAnsi="Courier New"/>
              </w:rPr>
            </w:pPr>
            <w:bookmarkStart w:id="6213" w:name="_MCCTEMPBM_CRPT80113202___7"/>
            <w:r w:rsidRPr="00C44D1B">
              <w:rPr>
                <w:rFonts w:ascii="Courier New" w:hAnsi="Courier New"/>
              </w:rPr>
              <w:t>+CNEMS1</w:t>
            </w:r>
            <w:bookmarkEnd w:id="6213"/>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6629C" w:rsidRPr="00C44D1B" w:rsidRDefault="00D6629C" w:rsidP="00D6629C">
            <w:pPr>
              <w:spacing w:after="20"/>
            </w:pPr>
            <w:r w:rsidRPr="00C44D1B">
              <w:t>refer clause 7.33</w:t>
            </w:r>
          </w:p>
        </w:tc>
      </w:tr>
      <w:tr w:rsidR="00D6629C" w:rsidRPr="00C44D1B" w14:paraId="1B41F8A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6629C" w:rsidRPr="00C44D1B" w:rsidRDefault="00D6629C" w:rsidP="00D6629C">
            <w:pPr>
              <w:spacing w:after="20"/>
              <w:rPr>
                <w:rFonts w:ascii="Courier New" w:hAnsi="Courier New"/>
              </w:rPr>
            </w:pPr>
            <w:bookmarkStart w:id="6214" w:name="_MCCTEMPBM_CRPT80113203___7"/>
            <w:r w:rsidRPr="00C44D1B">
              <w:rPr>
                <w:rFonts w:ascii="Courier New" w:hAnsi="Courier New"/>
              </w:rPr>
              <w:t>+CNEM5G</w:t>
            </w:r>
            <w:bookmarkEnd w:id="6214"/>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6629C" w:rsidRPr="00C44D1B" w:rsidRDefault="00D6629C" w:rsidP="00D6629C">
            <w:pPr>
              <w:spacing w:after="20"/>
            </w:pPr>
            <w:r w:rsidRPr="00C44D1B">
              <w:t>refer clause 7.33</w:t>
            </w:r>
          </w:p>
        </w:tc>
      </w:tr>
      <w:tr w:rsidR="00D6629C" w:rsidRPr="00C44D1B" w14:paraId="6D88EDD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6629C" w:rsidRPr="00C44D1B" w:rsidRDefault="00D6629C" w:rsidP="00D6629C">
            <w:pPr>
              <w:spacing w:after="20"/>
              <w:rPr>
                <w:rFonts w:ascii="Courier New" w:hAnsi="Courier New"/>
              </w:rPr>
            </w:pPr>
            <w:bookmarkStart w:id="6215" w:name="_MCCTEMPBM_CRPT80113204___7"/>
            <w:r w:rsidRPr="00C44D1B">
              <w:rPr>
                <w:rFonts w:ascii="Courier New" w:hAnsi="Courier New"/>
              </w:rPr>
              <w:t>+CNRREG</w:t>
            </w:r>
            <w:bookmarkEnd w:id="6215"/>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6629C" w:rsidRPr="00C44D1B" w:rsidRDefault="00D6629C" w:rsidP="00D6629C">
            <w:pPr>
              <w:spacing w:after="20"/>
            </w:pPr>
            <w:r w:rsidRPr="00C44D1B">
              <w:t>refer clause 10.1.47</w:t>
            </w:r>
          </w:p>
        </w:tc>
      </w:tr>
      <w:tr w:rsidR="00D6629C" w:rsidRPr="00C44D1B" w14:paraId="422DB1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6629C" w:rsidRPr="00C44D1B" w:rsidRDefault="00D6629C" w:rsidP="00D6629C">
            <w:pPr>
              <w:spacing w:after="20"/>
              <w:rPr>
                <w:rFonts w:ascii="Courier New" w:hAnsi="Courier New"/>
              </w:rPr>
            </w:pPr>
            <w:bookmarkStart w:id="6216" w:name="_MCCTEMPBM_CRPT80113205___7"/>
            <w:r w:rsidRPr="00C44D1B">
              <w:rPr>
                <w:rFonts w:ascii="Courier New" w:hAnsi="Courier New" w:cs="Courier New"/>
              </w:rPr>
              <w:t>+COEV</w:t>
            </w:r>
            <w:bookmarkEnd w:id="6216"/>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6629C" w:rsidRPr="00C44D1B" w:rsidRDefault="00D6629C" w:rsidP="00D6629C">
            <w:pPr>
              <w:spacing w:after="20"/>
            </w:pPr>
            <w:r w:rsidRPr="00C44D1B">
              <w:t>refer clause 8.10</w:t>
            </w:r>
          </w:p>
        </w:tc>
      </w:tr>
      <w:tr w:rsidR="00D6629C" w:rsidRPr="00C44D1B" w14:paraId="52CABD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6629C" w:rsidRPr="00C44D1B" w:rsidRDefault="00D6629C" w:rsidP="00D6629C">
            <w:pPr>
              <w:spacing w:after="20"/>
              <w:rPr>
                <w:rFonts w:ascii="Courier New" w:hAnsi="Courier New"/>
              </w:rPr>
            </w:pPr>
            <w:bookmarkStart w:id="6217" w:name="_MCCTEMPBM_CRPT80113206___7"/>
            <w:r w:rsidRPr="00C44D1B">
              <w:rPr>
                <w:rFonts w:ascii="Courier New" w:hAnsi="Courier New"/>
              </w:rPr>
              <w:t>+COLP</w:t>
            </w:r>
            <w:bookmarkEnd w:id="6217"/>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6629C" w:rsidRPr="00C44D1B" w:rsidRDefault="00D6629C" w:rsidP="00D6629C">
            <w:pPr>
              <w:spacing w:after="20"/>
            </w:pPr>
            <w:r w:rsidRPr="00C44D1B">
              <w:t>intermediate</w:t>
            </w:r>
          </w:p>
          <w:p w14:paraId="64A96A9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6629C" w:rsidRPr="00C44D1B" w:rsidRDefault="00D6629C" w:rsidP="00D6629C">
            <w:pPr>
              <w:spacing w:after="20"/>
            </w:pPr>
            <w:r w:rsidRPr="00C44D1B">
              <w:t>refer clause 7.8</w:t>
            </w:r>
          </w:p>
        </w:tc>
      </w:tr>
      <w:tr w:rsidR="00D6629C" w:rsidRPr="00C44D1B" w14:paraId="725C918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D6629C" w:rsidRPr="00C44D1B" w:rsidRDefault="00D6629C" w:rsidP="00D6629C">
            <w:pPr>
              <w:spacing w:after="20"/>
              <w:rPr>
                <w:rFonts w:ascii="Courier New" w:hAnsi="Courier New"/>
              </w:rPr>
            </w:pPr>
            <w:r w:rsidRPr="00C44D1B">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D6629C" w:rsidRPr="00C44D1B" w:rsidRDefault="00D6629C" w:rsidP="00D6629C">
            <w:pPr>
              <w:spacing w:after="20"/>
            </w:pPr>
            <w:r w:rsidRPr="00C44D1B">
              <w:t>refer clause 10.1.79</w:t>
            </w:r>
          </w:p>
        </w:tc>
      </w:tr>
      <w:tr w:rsidR="00D6629C" w:rsidRPr="00C44D1B" w14:paraId="4926C3A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D6629C" w:rsidRPr="00C44D1B" w:rsidRDefault="00D6629C" w:rsidP="00D6629C">
            <w:pPr>
              <w:spacing w:after="20"/>
              <w:rPr>
                <w:rFonts w:ascii="Courier New" w:hAnsi="Courier New" w:cs="Courier New"/>
              </w:rPr>
            </w:pPr>
            <w:bookmarkStart w:id="6218" w:name="_MCCTEMPBM_CRPT80113207___7"/>
            <w:bookmarkStart w:id="6219" w:name="_MCCTEMPBM_CRPT80113208___7" w:colFirst="4" w:colLast="4"/>
            <w:r w:rsidRPr="00C44D1B">
              <w:rPr>
                <w:rFonts w:ascii="Courier New" w:hAnsi="Courier New" w:cs="Courier New"/>
              </w:rPr>
              <w:t>+CPAGERES</w:t>
            </w:r>
            <w:bookmarkEnd w:id="6218"/>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D6629C" w:rsidRPr="00C44D1B" w:rsidRDefault="00D6629C" w:rsidP="00D6629C">
            <w:pPr>
              <w:spacing w:after="20"/>
            </w:pPr>
            <w:r w:rsidRPr="00C44D1B">
              <w:t>refer clause 10.1.78</w:t>
            </w:r>
          </w:p>
        </w:tc>
      </w:tr>
      <w:tr w:rsidR="00D6629C" w:rsidRPr="00C44D1B" w14:paraId="75AA03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D6629C" w:rsidRPr="00C44D1B" w:rsidRDefault="00D6629C" w:rsidP="00D6629C">
            <w:pPr>
              <w:spacing w:after="20"/>
              <w:rPr>
                <w:rFonts w:ascii="Courier New" w:hAnsi="Courier New" w:cs="Courier New"/>
              </w:rPr>
            </w:pPr>
            <w:r w:rsidRPr="00C44D1B">
              <w:rPr>
                <w:rFonts w:ascii="Courier New" w:hAnsi="Courier New" w:cs="Courier New"/>
              </w:rPr>
              <w:t>+CPEIPSSI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29DCB209" w:rsidR="00D6629C" w:rsidRPr="00C44D1B" w:rsidRDefault="00D6629C" w:rsidP="00D6629C">
            <w:pPr>
              <w:spacing w:after="20"/>
            </w:pPr>
            <w:r w:rsidRPr="00C44D1B">
              <w:t>refer clause 10.1.</w:t>
            </w:r>
            <w:r>
              <w:t>94</w:t>
            </w:r>
          </w:p>
        </w:tc>
      </w:tr>
      <w:bookmarkEnd w:id="6219"/>
      <w:tr w:rsidR="00D6629C" w:rsidRPr="00C44D1B" w14:paraId="59CBE7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6629C" w:rsidRPr="00C44D1B" w:rsidRDefault="00D6629C" w:rsidP="00D6629C">
            <w:pPr>
              <w:spacing w:after="20"/>
              <w:rPr>
                <w:rFonts w:ascii="Courier New" w:hAnsi="Courier New"/>
              </w:rPr>
            </w:pPr>
            <w:r w:rsidRPr="00C44D1B">
              <w:rPr>
                <w:rFonts w:ascii="Courier New" w:hAnsi="Courier New" w:cs="Courier New"/>
              </w:rPr>
              <w:lastRenderedPageBreak/>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6629C" w:rsidRPr="00C44D1B" w:rsidRDefault="00D6629C" w:rsidP="00D6629C">
            <w:pPr>
              <w:spacing w:after="20"/>
            </w:pPr>
            <w:r w:rsidRPr="00C44D1B">
              <w:t>refer clause 8.65</w:t>
            </w:r>
          </w:p>
        </w:tc>
      </w:tr>
      <w:tr w:rsidR="00D6629C" w:rsidRPr="00C44D1B" w14:paraId="42FB646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6629C" w:rsidRPr="00C44D1B" w:rsidRDefault="00D6629C" w:rsidP="00D6629C">
            <w:pPr>
              <w:spacing w:after="20"/>
              <w:rPr>
                <w:rFonts w:ascii="Courier New" w:hAnsi="Courier New"/>
              </w:rPr>
            </w:pPr>
            <w:bookmarkStart w:id="6220" w:name="_MCCTEMPBM_CRPT80113209___7"/>
            <w:r w:rsidRPr="00C44D1B">
              <w:rPr>
                <w:rFonts w:ascii="Courier New" w:hAnsi="Courier New" w:cs="Courier New"/>
              </w:rPr>
              <w:t>+CPINRE</w:t>
            </w:r>
            <w:bookmarkEnd w:id="6220"/>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6629C" w:rsidRPr="00C44D1B" w:rsidRDefault="00D6629C" w:rsidP="00D6629C">
            <w:pPr>
              <w:spacing w:after="20"/>
            </w:pPr>
            <w:r w:rsidRPr="00C44D1B">
              <w:t>refer clause 8.65</w:t>
            </w:r>
          </w:p>
        </w:tc>
      </w:tr>
      <w:tr w:rsidR="00D6629C" w:rsidRPr="00C44D1B" w14:paraId="1D9C5B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6629C" w:rsidRPr="00C44D1B" w:rsidRDefault="00D6629C" w:rsidP="00D6629C">
            <w:pPr>
              <w:spacing w:after="20"/>
              <w:rPr>
                <w:rFonts w:ascii="Courier New" w:hAnsi="Courier New"/>
              </w:rPr>
            </w:pPr>
            <w:bookmarkStart w:id="6221" w:name="_MCCTEMPBM_CRPT80113210___7"/>
            <w:r w:rsidRPr="00C44D1B">
              <w:rPr>
                <w:rFonts w:ascii="Courier New" w:hAnsi="Courier New" w:cs="Courier New"/>
              </w:rPr>
              <w:t>+CPOSR</w:t>
            </w:r>
            <w:bookmarkEnd w:id="6221"/>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6629C" w:rsidRPr="00C44D1B" w:rsidRDefault="00D6629C" w:rsidP="00D6629C">
            <w:pPr>
              <w:spacing w:after="20"/>
            </w:pPr>
            <w:r w:rsidRPr="00C44D1B">
              <w:t>refer clause 8.56</w:t>
            </w:r>
          </w:p>
        </w:tc>
      </w:tr>
      <w:tr w:rsidR="00D6629C" w:rsidRPr="00C44D1B" w14:paraId="669D6C2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6629C" w:rsidRPr="00C44D1B" w:rsidRDefault="00D6629C" w:rsidP="00D6629C">
            <w:pPr>
              <w:spacing w:after="20"/>
              <w:rPr>
                <w:rFonts w:ascii="Courier New" w:hAnsi="Courier New" w:cs="Courier New"/>
              </w:rPr>
            </w:pPr>
            <w:bookmarkStart w:id="6222" w:name="_MCCTEMPBM_CRPT80113211___7"/>
            <w:r w:rsidRPr="00C44D1B">
              <w:rPr>
                <w:rFonts w:ascii="Courier New" w:hAnsi="Courier New" w:cs="Courier New"/>
              </w:rPr>
              <w:t>+CPNERU</w:t>
            </w:r>
            <w:bookmarkEnd w:id="6222"/>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6629C" w:rsidRPr="00C44D1B" w:rsidRDefault="00D6629C" w:rsidP="00D6629C">
            <w:pPr>
              <w:spacing w:after="20"/>
            </w:pPr>
            <w:r w:rsidRPr="00C44D1B">
              <w:t>refer clause 8.70</w:t>
            </w:r>
          </w:p>
        </w:tc>
      </w:tr>
      <w:tr w:rsidR="00D6629C" w:rsidRPr="00C44D1B" w14:paraId="095BF9E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6629C" w:rsidRPr="00C44D1B" w:rsidRDefault="00D6629C" w:rsidP="00D6629C">
            <w:pPr>
              <w:spacing w:after="20"/>
              <w:rPr>
                <w:rFonts w:ascii="Courier New" w:hAnsi="Courier New"/>
              </w:rPr>
            </w:pPr>
            <w:bookmarkStart w:id="6223" w:name="_MCCTEMPBM_CRPT80113212___7"/>
            <w:r w:rsidRPr="00C44D1B">
              <w:rPr>
                <w:rFonts w:ascii="Courier New" w:hAnsi="Courier New"/>
              </w:rPr>
              <w:t>+CPNSTAT</w:t>
            </w:r>
            <w:bookmarkEnd w:id="6223"/>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6629C" w:rsidRPr="00C44D1B" w:rsidRDefault="00D6629C" w:rsidP="00D6629C">
            <w:pPr>
              <w:spacing w:after="20"/>
            </w:pPr>
            <w:r w:rsidRPr="00C44D1B">
              <w:t>refer clause 7.28</w:t>
            </w:r>
          </w:p>
        </w:tc>
      </w:tr>
      <w:tr w:rsidR="00D6629C" w:rsidRPr="00C44D1B" w14:paraId="3060231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6629C" w:rsidRPr="00C44D1B" w:rsidRDefault="00D6629C" w:rsidP="00D6629C">
            <w:pPr>
              <w:spacing w:after="20"/>
              <w:rPr>
                <w:rFonts w:ascii="Courier New" w:hAnsi="Courier New"/>
              </w:rPr>
            </w:pPr>
            <w:bookmarkStart w:id="6224" w:name="_MCCTEMPBM_CRPT80113213___7"/>
            <w:r w:rsidRPr="00C44D1B">
              <w:rPr>
                <w:rFonts w:ascii="Courier New" w:hAnsi="Courier New"/>
              </w:rPr>
              <w:t>+CPSB</w:t>
            </w:r>
            <w:bookmarkEnd w:id="6224"/>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6629C" w:rsidRPr="00C44D1B" w:rsidRDefault="00D6629C" w:rsidP="00D6629C">
            <w:pPr>
              <w:spacing w:after="20"/>
            </w:pPr>
            <w:r w:rsidRPr="00C44D1B">
              <w:t>refer clause 7.29</w:t>
            </w:r>
          </w:p>
        </w:tc>
      </w:tr>
      <w:tr w:rsidR="00D6629C" w:rsidRPr="00C44D1B" w14:paraId="6C609DE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6629C" w:rsidRPr="00C44D1B" w:rsidRDefault="00D6629C" w:rsidP="00D6629C">
            <w:pPr>
              <w:spacing w:after="20"/>
              <w:rPr>
                <w:rFonts w:ascii="Courier New" w:hAnsi="Courier New"/>
              </w:rPr>
            </w:pPr>
            <w:bookmarkStart w:id="6225" w:name="_MCCTEMPBM_CRPT80113214___7"/>
            <w:r w:rsidRPr="00C44D1B">
              <w:rPr>
                <w:rFonts w:ascii="Courier New" w:hAnsi="Courier New"/>
              </w:rPr>
              <w:t>+CR</w:t>
            </w:r>
            <w:bookmarkEnd w:id="6225"/>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6629C" w:rsidRPr="00C44D1B" w:rsidRDefault="00D6629C" w:rsidP="00D6629C">
            <w:pPr>
              <w:spacing w:after="20"/>
            </w:pPr>
            <w:r w:rsidRPr="00C44D1B">
              <w:t>refer clause 6.9</w:t>
            </w:r>
          </w:p>
        </w:tc>
      </w:tr>
      <w:tr w:rsidR="00D6629C" w:rsidRPr="00C44D1B" w14:paraId="4C620C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6629C" w:rsidRPr="00C44D1B" w:rsidRDefault="00D6629C" w:rsidP="00D6629C">
            <w:pPr>
              <w:spacing w:after="20"/>
              <w:rPr>
                <w:rFonts w:ascii="Courier New" w:hAnsi="Courier New"/>
              </w:rPr>
            </w:pPr>
            <w:bookmarkStart w:id="6226" w:name="_MCCTEMPBM_CRPT80113215___7"/>
            <w:r w:rsidRPr="00C44D1B">
              <w:rPr>
                <w:rFonts w:ascii="Courier New" w:hAnsi="Courier New"/>
              </w:rPr>
              <w:t>+CREG</w:t>
            </w:r>
            <w:bookmarkEnd w:id="6226"/>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6629C" w:rsidRPr="00C44D1B" w:rsidRDefault="00D6629C" w:rsidP="00D6629C">
            <w:pPr>
              <w:spacing w:after="20"/>
            </w:pPr>
            <w:r w:rsidRPr="00C44D1B">
              <w:t>refer clause 7.2</w:t>
            </w:r>
          </w:p>
        </w:tc>
      </w:tr>
      <w:tr w:rsidR="00D6629C" w:rsidRPr="00C44D1B" w14:paraId="470A16CA" w14:textId="77777777" w:rsidTr="009B5F8B">
        <w:trPr>
          <w:gridBefore w:val="2"/>
          <w:wBefore w:w="72"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D6629C" w:rsidRPr="00C44D1B" w:rsidRDefault="00D6629C" w:rsidP="00D6629C">
            <w:pPr>
              <w:spacing w:after="20"/>
              <w:rPr>
                <w:rFonts w:ascii="Courier New" w:hAnsi="Courier New"/>
              </w:rPr>
            </w:pPr>
            <w:bookmarkStart w:id="6227" w:name="_MCCTEMPBM_CRPT80113216___7"/>
            <w:r w:rsidRPr="00C44D1B">
              <w:rPr>
                <w:rFonts w:ascii="Courier New" w:hAnsi="Courier New"/>
              </w:rPr>
              <w:t>+CREJPAG</w:t>
            </w:r>
            <w:bookmarkEnd w:id="6227"/>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D6629C" w:rsidRPr="00C44D1B" w:rsidRDefault="00D6629C" w:rsidP="00D6629C">
            <w:pPr>
              <w:spacing w:after="20"/>
            </w:pPr>
            <w:r w:rsidRPr="00C44D1B">
              <w:t>refer clause 10.1.77</w:t>
            </w:r>
          </w:p>
        </w:tc>
      </w:tr>
      <w:tr w:rsidR="00D6629C" w:rsidRPr="00C44D1B" w14:paraId="3F6807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6629C" w:rsidRPr="00C44D1B" w:rsidRDefault="00D6629C" w:rsidP="00D6629C">
            <w:pPr>
              <w:spacing w:after="20"/>
              <w:rPr>
                <w:rFonts w:ascii="Courier New" w:hAnsi="Courier New"/>
              </w:rPr>
            </w:pPr>
            <w:bookmarkStart w:id="6228" w:name="_MCCTEMPBM_CRPT80113217___7"/>
            <w:r w:rsidRPr="00C44D1B">
              <w:rPr>
                <w:rFonts w:ascii="Courier New" w:hAnsi="Courier New"/>
              </w:rPr>
              <w:t>+CRING</w:t>
            </w:r>
            <w:bookmarkEnd w:id="6228"/>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6629C" w:rsidRPr="00C44D1B" w:rsidRDefault="00D6629C" w:rsidP="00D6629C">
            <w:pPr>
              <w:spacing w:after="20"/>
            </w:pPr>
            <w:r w:rsidRPr="00C44D1B">
              <w:t>refer clause 6.11</w:t>
            </w:r>
          </w:p>
        </w:tc>
      </w:tr>
      <w:tr w:rsidR="00D6629C" w:rsidRPr="00C44D1B" w14:paraId="4AF48F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6629C" w:rsidRPr="00C44D1B" w:rsidRDefault="00D6629C" w:rsidP="00D6629C">
            <w:pPr>
              <w:spacing w:after="20"/>
              <w:rPr>
                <w:rFonts w:ascii="Courier New" w:hAnsi="Courier New"/>
              </w:rPr>
            </w:pPr>
            <w:bookmarkStart w:id="6229" w:name="_MCCTEMPBM_CRPT80113218___7"/>
            <w:r w:rsidRPr="00C44D1B">
              <w:rPr>
                <w:rFonts w:ascii="Courier New" w:hAnsi="Courier New"/>
              </w:rPr>
              <w:t>+CRLOSPU</w:t>
            </w:r>
            <w:bookmarkEnd w:id="6229"/>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6629C" w:rsidRPr="00C44D1B" w:rsidRDefault="00D6629C" w:rsidP="00D6629C">
            <w:pPr>
              <w:spacing w:after="20"/>
            </w:pPr>
            <w:r w:rsidRPr="00C44D1B">
              <w:t>refer clause 10.1.65</w:t>
            </w:r>
          </w:p>
        </w:tc>
      </w:tr>
      <w:tr w:rsidR="00D6629C" w:rsidRPr="00C44D1B" w14:paraId="6F150B1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6629C" w:rsidRPr="00C44D1B" w:rsidRDefault="00D6629C" w:rsidP="00D6629C">
            <w:pPr>
              <w:spacing w:after="20"/>
              <w:rPr>
                <w:rFonts w:ascii="Courier New" w:hAnsi="Courier New"/>
              </w:rPr>
            </w:pPr>
            <w:bookmarkStart w:id="6230" w:name="_MCCTEMPBM_CRPT80113219___7"/>
            <w:r w:rsidRPr="00C44D1B">
              <w:rPr>
                <w:rFonts w:ascii="Courier New" w:hAnsi="Courier New" w:cs="Courier New"/>
              </w:rPr>
              <w:t>+CRTDCP</w:t>
            </w:r>
            <w:bookmarkEnd w:id="6230"/>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6629C" w:rsidRPr="00C44D1B" w:rsidRDefault="00D6629C" w:rsidP="00D6629C">
            <w:pPr>
              <w:spacing w:after="20"/>
            </w:pPr>
            <w:r w:rsidRPr="00C44D1B">
              <w:t>refer clause 10.1.44</w:t>
            </w:r>
          </w:p>
        </w:tc>
      </w:tr>
      <w:tr w:rsidR="00D6629C" w:rsidRPr="00C44D1B" w14:paraId="5BE14A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6629C" w:rsidRPr="00C44D1B" w:rsidRDefault="00D6629C" w:rsidP="00D6629C">
            <w:pPr>
              <w:spacing w:after="20"/>
              <w:rPr>
                <w:rFonts w:ascii="Courier New" w:hAnsi="Courier New" w:cs="Courier New"/>
              </w:rPr>
            </w:pPr>
            <w:bookmarkStart w:id="6231" w:name="_MCCTEMPBM_CRPT80113220___7"/>
            <w:r w:rsidRPr="00C44D1B">
              <w:rPr>
                <w:rFonts w:ascii="Courier New" w:hAnsi="Courier New" w:cs="Courier New"/>
              </w:rPr>
              <w:t>+CRUEPOLICYU</w:t>
            </w:r>
            <w:bookmarkEnd w:id="6231"/>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6629C" w:rsidRPr="00C44D1B" w:rsidRDefault="00D6629C" w:rsidP="00D6629C">
            <w:pPr>
              <w:spacing w:after="20"/>
            </w:pPr>
            <w:r w:rsidRPr="00C44D1B">
              <w:t>refer clause 10.1.51</w:t>
            </w:r>
          </w:p>
        </w:tc>
      </w:tr>
      <w:tr w:rsidR="00D6629C" w:rsidRPr="00C44D1B" w14:paraId="12A7360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6629C" w:rsidRPr="00C44D1B" w:rsidRDefault="00D6629C" w:rsidP="00D6629C">
            <w:pPr>
              <w:spacing w:after="20"/>
              <w:rPr>
                <w:rFonts w:ascii="Courier New" w:hAnsi="Courier New" w:cs="Courier New"/>
              </w:rPr>
            </w:pPr>
            <w:bookmarkStart w:id="6232" w:name="_MCCTEMPBM_CRPT80113221___7"/>
            <w:r w:rsidRPr="00C44D1B">
              <w:rPr>
                <w:rFonts w:ascii="Courier New" w:hAnsi="Courier New" w:cs="Courier New"/>
              </w:rPr>
              <w:t>+CSBTSRI</w:t>
            </w:r>
            <w:bookmarkEnd w:id="6232"/>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6629C" w:rsidRPr="00C44D1B" w:rsidRDefault="00D6629C" w:rsidP="00D6629C">
            <w:pPr>
              <w:spacing w:after="20"/>
            </w:pPr>
            <w:r w:rsidRPr="00C44D1B">
              <w:t>refer clause 10.1.56</w:t>
            </w:r>
          </w:p>
        </w:tc>
      </w:tr>
      <w:tr w:rsidR="00D6629C" w:rsidRPr="00C44D1B" w14:paraId="2848E9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6629C" w:rsidRPr="00C44D1B" w:rsidRDefault="00D6629C" w:rsidP="00D6629C">
            <w:pPr>
              <w:spacing w:after="20"/>
              <w:rPr>
                <w:rFonts w:ascii="Courier New" w:hAnsi="Courier New"/>
              </w:rPr>
            </w:pPr>
            <w:bookmarkStart w:id="6233" w:name="_MCCTEMPBM_CRPT80113222___7"/>
            <w:r w:rsidRPr="00C44D1B">
              <w:rPr>
                <w:rFonts w:ascii="Courier New" w:hAnsi="Courier New"/>
              </w:rPr>
              <w:t>+CSCON</w:t>
            </w:r>
            <w:bookmarkEnd w:id="6233"/>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6629C" w:rsidRPr="00C44D1B" w:rsidRDefault="00D6629C" w:rsidP="00D6629C">
            <w:pPr>
              <w:spacing w:after="20"/>
            </w:pPr>
            <w:r w:rsidRPr="00C44D1B">
              <w:t>refer clause 10.1.30</w:t>
            </w:r>
          </w:p>
        </w:tc>
      </w:tr>
      <w:tr w:rsidR="00D6629C" w:rsidRPr="00C44D1B" w14:paraId="6025878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6629C" w:rsidRPr="00C44D1B" w:rsidRDefault="00D6629C" w:rsidP="00D6629C">
            <w:pPr>
              <w:spacing w:after="20"/>
              <w:rPr>
                <w:rFonts w:ascii="Courier New" w:hAnsi="Courier New"/>
              </w:rPr>
            </w:pPr>
            <w:bookmarkStart w:id="6234" w:name="_MCCTEMPBM_CRPT80113223___7"/>
            <w:r w:rsidRPr="00C44D1B">
              <w:rPr>
                <w:rFonts w:ascii="Courier New" w:hAnsi="Courier New" w:cs="Courier New"/>
              </w:rPr>
              <w:t>+CSDBTSRI</w:t>
            </w:r>
            <w:bookmarkEnd w:id="6234"/>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6629C" w:rsidRPr="00C44D1B" w:rsidRDefault="00D6629C" w:rsidP="00D6629C">
            <w:pPr>
              <w:spacing w:after="20"/>
            </w:pPr>
            <w:r w:rsidRPr="00C44D1B">
              <w:t>refer clause 10.1.58</w:t>
            </w:r>
          </w:p>
        </w:tc>
      </w:tr>
      <w:tr w:rsidR="00D6629C" w:rsidRPr="00C44D1B" w14:paraId="7C46A549" w14:textId="77777777" w:rsidTr="009B5F8B">
        <w:trPr>
          <w:gridAfter w:val="1"/>
          <w:wAfter w:w="36" w:type="dxa"/>
          <w:jc w:val="center"/>
        </w:trPr>
        <w:tc>
          <w:tcPr>
            <w:tcW w:w="2299" w:type="dxa"/>
            <w:gridSpan w:val="3"/>
            <w:tcBorders>
              <w:top w:val="single" w:sz="6" w:space="0" w:color="auto"/>
              <w:left w:val="single" w:sz="6" w:space="0" w:color="auto"/>
              <w:bottom w:val="single" w:sz="6" w:space="0" w:color="auto"/>
              <w:right w:val="single" w:sz="6" w:space="0" w:color="auto"/>
            </w:tcBorders>
          </w:tcPr>
          <w:p w14:paraId="4A37872F" w14:textId="77777777" w:rsidR="00D6629C" w:rsidRPr="00C44D1B" w:rsidRDefault="00D6629C" w:rsidP="00D6629C">
            <w:pPr>
              <w:spacing w:after="20"/>
              <w:rPr>
                <w:rFonts w:ascii="Courier New" w:hAnsi="Courier New" w:cs="Courier New"/>
              </w:rPr>
            </w:pPr>
            <w:r w:rsidRPr="00C44D1B">
              <w:rPr>
                <w:rFonts w:ascii="Courier New" w:hAnsi="Courier New" w:cs="Courier New"/>
              </w:rPr>
              <w:t>+CSE</w:t>
            </w:r>
            <w:r>
              <w:rPr>
                <w:rFonts w:ascii="Courier New" w:hAnsi="Courier New" w:cs="Courier New"/>
              </w:rPr>
              <w:t>CALGI</w:t>
            </w:r>
          </w:p>
        </w:tc>
        <w:tc>
          <w:tcPr>
            <w:tcW w:w="1256" w:type="dxa"/>
            <w:gridSpan w:val="2"/>
            <w:tcBorders>
              <w:top w:val="single" w:sz="6" w:space="0" w:color="auto"/>
              <w:left w:val="single" w:sz="6" w:space="0" w:color="auto"/>
              <w:bottom w:val="single" w:sz="6" w:space="0" w:color="auto"/>
              <w:right w:val="single" w:sz="6" w:space="0" w:color="auto"/>
            </w:tcBorders>
          </w:tcPr>
          <w:p w14:paraId="4F49EDB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232596E"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9DAEC5" w14:textId="695AA469" w:rsidR="00D6629C" w:rsidRPr="00C44D1B" w:rsidRDefault="00D6629C" w:rsidP="00D6629C">
            <w:pPr>
              <w:spacing w:after="20"/>
            </w:pPr>
            <w:r w:rsidRPr="00C44D1B">
              <w:t>refer clause 8.</w:t>
            </w:r>
            <w:r>
              <w:t>90</w:t>
            </w:r>
          </w:p>
        </w:tc>
      </w:tr>
      <w:tr w:rsidR="00D6629C" w:rsidRPr="00C44D1B" w14:paraId="04B5AD3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D6629C" w:rsidRPr="00C44D1B" w:rsidRDefault="00D6629C" w:rsidP="00D6629C">
            <w:pPr>
              <w:spacing w:after="20"/>
              <w:rPr>
                <w:rFonts w:ascii="Courier New" w:hAnsi="Courier New" w:cs="Courier New"/>
              </w:rPr>
            </w:pPr>
            <w:r w:rsidRPr="00C44D1B">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1C7F2B00" w:rsidR="00D6629C" w:rsidRPr="00C44D1B" w:rsidRDefault="00D6629C" w:rsidP="00D6629C">
            <w:pPr>
              <w:spacing w:after="20"/>
            </w:pPr>
            <w:r w:rsidRPr="00C44D1B">
              <w:t>refer clause 8.</w:t>
            </w:r>
            <w:r>
              <w:t>89</w:t>
            </w:r>
          </w:p>
        </w:tc>
      </w:tr>
      <w:tr w:rsidR="00D6629C" w:rsidRPr="00C44D1B" w14:paraId="23BAEF5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6629C" w:rsidRPr="00C44D1B" w:rsidRDefault="00D6629C" w:rsidP="00D6629C">
            <w:pPr>
              <w:spacing w:after="20"/>
              <w:rPr>
                <w:rFonts w:ascii="Courier New" w:hAnsi="Courier New"/>
              </w:rPr>
            </w:pPr>
            <w:bookmarkStart w:id="6235" w:name="_MCCTEMPBM_CRPT80113224___7"/>
            <w:r w:rsidRPr="00C44D1B">
              <w:rPr>
                <w:rFonts w:ascii="Courier New" w:hAnsi="Courier New"/>
              </w:rPr>
              <w:t>+CSSI</w:t>
            </w:r>
            <w:bookmarkEnd w:id="6235"/>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6629C" w:rsidRPr="00C44D1B" w:rsidRDefault="00D6629C" w:rsidP="00D6629C">
            <w:pPr>
              <w:spacing w:after="20"/>
            </w:pPr>
            <w:r w:rsidRPr="00C44D1B">
              <w:t>refer clause 7.17</w:t>
            </w:r>
          </w:p>
        </w:tc>
      </w:tr>
      <w:tr w:rsidR="00D6629C" w:rsidRPr="00C44D1B" w14:paraId="762C18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6629C" w:rsidRPr="00C44D1B" w:rsidRDefault="00D6629C" w:rsidP="00D6629C">
            <w:pPr>
              <w:spacing w:after="20"/>
              <w:rPr>
                <w:rFonts w:ascii="Courier New" w:hAnsi="Courier New"/>
              </w:rPr>
            </w:pPr>
            <w:bookmarkStart w:id="6236" w:name="_MCCTEMPBM_CRPT80113225___7"/>
            <w:r w:rsidRPr="00C44D1B">
              <w:rPr>
                <w:rFonts w:ascii="Courier New" w:hAnsi="Courier New"/>
              </w:rPr>
              <w:t>+CSSU</w:t>
            </w:r>
            <w:bookmarkEnd w:id="6236"/>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6629C" w:rsidRPr="00C44D1B" w:rsidRDefault="00D6629C" w:rsidP="00D6629C">
            <w:pPr>
              <w:spacing w:after="20"/>
            </w:pPr>
            <w:r w:rsidRPr="00C44D1B">
              <w:t>refer clause 7.17</w:t>
            </w:r>
          </w:p>
        </w:tc>
      </w:tr>
      <w:tr w:rsidR="00D6629C" w:rsidRPr="00C44D1B" w14:paraId="66801E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EECB7EC" w14:textId="316B898B" w:rsidR="00D6629C" w:rsidRPr="00C44D1B" w:rsidRDefault="00D6629C" w:rsidP="00D6629C">
            <w:pPr>
              <w:spacing w:after="20"/>
              <w:rPr>
                <w:rFonts w:ascii="Courier New" w:hAnsi="Courier New"/>
              </w:rPr>
            </w:pPr>
            <w:r>
              <w:rPr>
                <w:rFonts w:ascii="Courier New" w:hAnsi="Courier New"/>
              </w:rPr>
              <w:t>+CSTFOR</w:t>
            </w:r>
          </w:p>
        </w:tc>
        <w:tc>
          <w:tcPr>
            <w:tcW w:w="1256" w:type="dxa"/>
            <w:gridSpan w:val="2"/>
            <w:tcBorders>
              <w:top w:val="single" w:sz="6" w:space="0" w:color="auto"/>
              <w:left w:val="single" w:sz="6" w:space="0" w:color="auto"/>
              <w:bottom w:val="single" w:sz="6" w:space="0" w:color="auto"/>
              <w:right w:val="single" w:sz="6" w:space="0" w:color="auto"/>
            </w:tcBorders>
          </w:tcPr>
          <w:p w14:paraId="5A58C96D" w14:textId="0588561E"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B343BA2" w14:textId="5A5C6E5A"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DE071F2" w14:textId="2702480A" w:rsidR="00D6629C" w:rsidRPr="00C44D1B" w:rsidRDefault="00D6629C" w:rsidP="00D6629C">
            <w:pPr>
              <w:spacing w:after="20"/>
            </w:pPr>
            <w:r w:rsidRPr="00C44D1B">
              <w:t>refer clause 8.</w:t>
            </w:r>
            <w:r>
              <w:t>x</w:t>
            </w:r>
          </w:p>
        </w:tc>
      </w:tr>
      <w:tr w:rsidR="00D6629C" w:rsidRPr="00C44D1B" w14:paraId="698BEF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6629C" w:rsidRPr="00C44D1B" w:rsidRDefault="00D6629C" w:rsidP="00D6629C">
            <w:pPr>
              <w:spacing w:after="20"/>
              <w:rPr>
                <w:rFonts w:ascii="Courier New" w:hAnsi="Courier New"/>
              </w:rPr>
            </w:pPr>
            <w:bookmarkStart w:id="6237" w:name="_MCCTEMPBM_CRPT80113226___7"/>
            <w:r w:rsidRPr="00C44D1B">
              <w:rPr>
                <w:rFonts w:ascii="Courier New" w:hAnsi="Courier New" w:cs="Courier New"/>
              </w:rPr>
              <w:t>+CTEV</w:t>
            </w:r>
            <w:bookmarkEnd w:id="6237"/>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6629C" w:rsidRPr="00C44D1B" w:rsidRDefault="00D6629C" w:rsidP="00D6629C">
            <w:pPr>
              <w:spacing w:after="20"/>
            </w:pPr>
            <w:r w:rsidRPr="00C44D1B">
              <w:t>refer clause 8.10</w:t>
            </w:r>
          </w:p>
        </w:tc>
      </w:tr>
      <w:tr w:rsidR="00D6629C" w:rsidRPr="00C44D1B" w14:paraId="6F9427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6629C" w:rsidRPr="00C44D1B" w:rsidRDefault="00D6629C" w:rsidP="00D6629C">
            <w:pPr>
              <w:spacing w:after="20"/>
              <w:rPr>
                <w:rFonts w:ascii="Courier New" w:hAnsi="Courier New" w:cs="Courier New"/>
              </w:rPr>
            </w:pPr>
            <w:bookmarkStart w:id="6238" w:name="_MCCTEMPBM_CRPT80113227___7"/>
            <w:r w:rsidRPr="00C44D1B">
              <w:rPr>
                <w:rFonts w:ascii="Courier New" w:hAnsi="Courier New"/>
              </w:rPr>
              <w:t>+CTZE</w:t>
            </w:r>
            <w:bookmarkEnd w:id="6238"/>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6629C" w:rsidRPr="00C44D1B" w:rsidRDefault="00D6629C" w:rsidP="00D6629C">
            <w:pPr>
              <w:spacing w:after="20"/>
            </w:pPr>
            <w:r w:rsidRPr="00C44D1B">
              <w:t>refer clause 8.41</w:t>
            </w:r>
          </w:p>
        </w:tc>
      </w:tr>
      <w:tr w:rsidR="00D6629C" w:rsidRPr="00C44D1B" w14:paraId="3CC7668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6629C" w:rsidRPr="00C44D1B" w:rsidRDefault="00D6629C" w:rsidP="00D6629C">
            <w:pPr>
              <w:spacing w:after="20"/>
              <w:rPr>
                <w:rFonts w:ascii="Courier New" w:hAnsi="Courier New"/>
              </w:rPr>
            </w:pPr>
            <w:bookmarkStart w:id="6239" w:name="_MCCTEMPBM_CRPT80113228___7"/>
            <w:r w:rsidRPr="00C44D1B">
              <w:rPr>
                <w:rFonts w:ascii="Courier New" w:hAnsi="Courier New"/>
              </w:rPr>
              <w:t>+CTZEU</w:t>
            </w:r>
            <w:bookmarkEnd w:id="6239"/>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6629C" w:rsidRPr="00C44D1B" w:rsidRDefault="00D6629C" w:rsidP="00D6629C">
            <w:pPr>
              <w:spacing w:after="20"/>
            </w:pPr>
            <w:r w:rsidRPr="00C44D1B">
              <w:t>refer clause 8.41</w:t>
            </w:r>
          </w:p>
        </w:tc>
      </w:tr>
      <w:tr w:rsidR="00D6629C" w:rsidRPr="00C44D1B" w14:paraId="5A6B05D5"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6629C" w:rsidRPr="00C44D1B" w:rsidRDefault="00D6629C" w:rsidP="00D6629C">
            <w:pPr>
              <w:spacing w:after="20"/>
              <w:rPr>
                <w:rFonts w:ascii="Courier New" w:hAnsi="Courier New"/>
              </w:rPr>
            </w:pPr>
            <w:bookmarkStart w:id="6240" w:name="_MCCTEMPBM_CRPT80113229___7"/>
            <w:r w:rsidRPr="00C44D1B">
              <w:rPr>
                <w:rFonts w:ascii="Courier New" w:hAnsi="Courier New"/>
              </w:rPr>
              <w:t>+CTZV</w:t>
            </w:r>
            <w:bookmarkEnd w:id="6240"/>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6629C" w:rsidRPr="00C44D1B" w:rsidRDefault="00D6629C" w:rsidP="00D6629C">
            <w:pPr>
              <w:spacing w:after="20"/>
            </w:pPr>
            <w:r w:rsidRPr="00C44D1B">
              <w:t>refer clause 8.41</w:t>
            </w:r>
          </w:p>
        </w:tc>
      </w:tr>
      <w:tr w:rsidR="00D6629C" w:rsidRPr="00C44D1B" w14:paraId="10F776E4"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D6629C" w:rsidRPr="00C44D1B" w:rsidRDefault="00D6629C" w:rsidP="00D6629C">
            <w:pPr>
              <w:spacing w:after="20"/>
              <w:rPr>
                <w:rFonts w:ascii="Courier New" w:hAnsi="Courier New"/>
              </w:rPr>
            </w:pPr>
            <w:r w:rsidRPr="00C44D1B">
              <w:rPr>
                <w:rFonts w:ascii="Courier New" w:hAnsi="Courier New" w:cs="Courier New"/>
              </w:rPr>
              <w:t>+CUNPER</w:t>
            </w:r>
          </w:p>
        </w:tc>
        <w:tc>
          <w:tcPr>
            <w:tcW w:w="1256" w:type="dxa"/>
            <w:gridSpan w:val="2"/>
            <w:tcBorders>
              <w:top w:val="single" w:sz="6" w:space="0" w:color="auto"/>
              <w:left w:val="single" w:sz="6" w:space="0" w:color="auto"/>
              <w:bottom w:val="nil"/>
              <w:right w:val="single" w:sz="6" w:space="0" w:color="auto"/>
            </w:tcBorders>
          </w:tcPr>
          <w:p w14:paraId="6D5F54B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D6629C" w:rsidRPr="00C44D1B" w:rsidRDefault="00D6629C" w:rsidP="00D6629C">
            <w:pPr>
              <w:spacing w:after="20"/>
            </w:pPr>
            <w:r w:rsidRPr="00C44D1B">
              <w:t>refer clause 8.86</w:t>
            </w:r>
          </w:p>
        </w:tc>
      </w:tr>
      <w:tr w:rsidR="00D6629C" w:rsidRPr="00C44D1B" w14:paraId="1AF0F18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6629C" w:rsidRPr="00C44D1B" w:rsidRDefault="00D6629C" w:rsidP="00D6629C">
            <w:pPr>
              <w:spacing w:after="20"/>
              <w:rPr>
                <w:rFonts w:ascii="Courier New" w:hAnsi="Courier New"/>
              </w:rPr>
            </w:pPr>
            <w:bookmarkStart w:id="6241" w:name="_MCCTEMPBM_CRPT80113230___7"/>
            <w:r w:rsidRPr="00C44D1B">
              <w:rPr>
                <w:rFonts w:ascii="Courier New" w:hAnsi="Courier New" w:cs="Courier New"/>
              </w:rPr>
              <w:t>+CUSATEND</w:t>
            </w:r>
            <w:bookmarkEnd w:id="6241"/>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6629C" w:rsidRPr="00C44D1B" w:rsidRDefault="00D6629C" w:rsidP="00D6629C">
            <w:pPr>
              <w:spacing w:after="20"/>
            </w:pPr>
            <w:r w:rsidRPr="00C44D1B">
              <w:t>refer clause 12.2.4</w:t>
            </w:r>
          </w:p>
        </w:tc>
      </w:tr>
      <w:tr w:rsidR="00D6629C" w:rsidRPr="00C44D1B" w14:paraId="64514F8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6629C" w:rsidRPr="00C44D1B" w:rsidRDefault="00D6629C" w:rsidP="00D6629C">
            <w:pPr>
              <w:spacing w:after="20"/>
              <w:rPr>
                <w:rFonts w:ascii="Courier New" w:hAnsi="Courier New"/>
              </w:rPr>
            </w:pPr>
            <w:bookmarkStart w:id="6242" w:name="_MCCTEMPBM_CRPT80113231___7"/>
            <w:r w:rsidRPr="00C44D1B">
              <w:rPr>
                <w:rFonts w:ascii="Courier New" w:hAnsi="Courier New" w:cs="Courier New"/>
              </w:rPr>
              <w:t>+CUSATP</w:t>
            </w:r>
            <w:bookmarkEnd w:id="6242"/>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6629C" w:rsidRPr="00C44D1B" w:rsidRDefault="00D6629C" w:rsidP="00D6629C">
            <w:pPr>
              <w:spacing w:after="20"/>
            </w:pPr>
            <w:r w:rsidRPr="00C44D1B">
              <w:t>refer clause 12.2.4</w:t>
            </w:r>
          </w:p>
        </w:tc>
      </w:tr>
      <w:tr w:rsidR="00D6629C" w:rsidRPr="00C44D1B" w14:paraId="04E9A289"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6629C" w:rsidRPr="00C44D1B" w:rsidRDefault="00D6629C" w:rsidP="00D6629C">
            <w:pPr>
              <w:spacing w:after="20"/>
              <w:rPr>
                <w:rFonts w:ascii="Courier New" w:hAnsi="Courier New" w:cs="Courier New"/>
              </w:rPr>
            </w:pPr>
            <w:bookmarkStart w:id="6243" w:name="_MCCTEMPBM_CRPT80113232___7"/>
            <w:r w:rsidRPr="00C44D1B">
              <w:rPr>
                <w:rFonts w:ascii="Courier New" w:hAnsi="Courier New" w:cs="Courier New"/>
              </w:rPr>
              <w:t>+CUSATS</w:t>
            </w:r>
            <w:bookmarkEnd w:id="6243"/>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6629C" w:rsidRPr="00C44D1B" w:rsidRDefault="00D6629C" w:rsidP="00D6629C">
            <w:pPr>
              <w:spacing w:after="20"/>
            </w:pPr>
            <w:r w:rsidRPr="00C44D1B">
              <w:t>refer clause 12.2.3</w:t>
            </w:r>
          </w:p>
        </w:tc>
      </w:tr>
      <w:tr w:rsidR="00D6629C" w:rsidRPr="00C44D1B" w14:paraId="6150B6D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6629C" w:rsidRPr="00C44D1B" w:rsidRDefault="00D6629C" w:rsidP="00D6629C">
            <w:pPr>
              <w:spacing w:after="20"/>
              <w:rPr>
                <w:rFonts w:ascii="Courier New" w:hAnsi="Courier New"/>
              </w:rPr>
            </w:pPr>
            <w:bookmarkStart w:id="6244" w:name="_MCCTEMPBM_CRPT80113233___7"/>
            <w:r w:rsidRPr="00C44D1B">
              <w:rPr>
                <w:rFonts w:ascii="Courier New" w:hAnsi="Courier New"/>
              </w:rPr>
              <w:t>+CUSD</w:t>
            </w:r>
            <w:bookmarkEnd w:id="6244"/>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6629C" w:rsidRPr="00C44D1B" w:rsidRDefault="00D6629C" w:rsidP="00D6629C">
            <w:pPr>
              <w:spacing w:after="20"/>
            </w:pPr>
            <w:r w:rsidRPr="00C44D1B">
              <w:t>refer clause 7.15</w:t>
            </w:r>
          </w:p>
        </w:tc>
      </w:tr>
      <w:tr w:rsidR="00D6629C" w:rsidRPr="00C44D1B" w14:paraId="28432D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D6629C" w:rsidRPr="00C44D1B" w:rsidRDefault="00D6629C" w:rsidP="00D6629C">
            <w:pPr>
              <w:spacing w:after="20"/>
              <w:rPr>
                <w:rFonts w:ascii="Courier New" w:hAnsi="Courier New"/>
              </w:rPr>
            </w:pPr>
            <w:r w:rsidRPr="00C44D1B">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D6629C" w:rsidRPr="00C44D1B" w:rsidRDefault="00D6629C" w:rsidP="00D6629C">
            <w:pPr>
              <w:spacing w:after="20"/>
            </w:pPr>
            <w:r w:rsidRPr="00C44D1B">
              <w:t>refer clause 18.2.1</w:t>
            </w:r>
          </w:p>
        </w:tc>
      </w:tr>
      <w:tr w:rsidR="00D6629C" w:rsidRPr="00C44D1B" w14:paraId="0674A5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6629C" w:rsidRPr="00C44D1B" w:rsidRDefault="00D6629C" w:rsidP="00D6629C">
            <w:pPr>
              <w:spacing w:after="20"/>
              <w:rPr>
                <w:rFonts w:ascii="Courier New" w:hAnsi="Courier New"/>
              </w:rPr>
            </w:pPr>
            <w:bookmarkStart w:id="6245" w:name="_MCCTEMPBM_CRPT80113234___7"/>
            <w:r w:rsidRPr="00C44D1B">
              <w:rPr>
                <w:rFonts w:ascii="Courier New" w:hAnsi="Courier New"/>
              </w:rPr>
              <w:t>+CUUS1I</w:t>
            </w:r>
            <w:bookmarkEnd w:id="6245"/>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6629C" w:rsidRPr="00C44D1B" w:rsidRDefault="00D6629C" w:rsidP="00D6629C">
            <w:pPr>
              <w:spacing w:after="20"/>
            </w:pPr>
            <w:r w:rsidRPr="00C44D1B">
              <w:t>refer clause 7.26</w:t>
            </w:r>
          </w:p>
        </w:tc>
      </w:tr>
      <w:tr w:rsidR="00D6629C" w:rsidRPr="00C44D1B" w14:paraId="4CB75F8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6629C" w:rsidRPr="00C44D1B" w:rsidRDefault="00D6629C" w:rsidP="00D6629C">
            <w:pPr>
              <w:spacing w:after="20"/>
              <w:rPr>
                <w:rFonts w:ascii="Courier New" w:hAnsi="Courier New"/>
              </w:rPr>
            </w:pPr>
            <w:bookmarkStart w:id="6246" w:name="_MCCTEMPBM_CRPT80113235___7"/>
            <w:r w:rsidRPr="00C44D1B">
              <w:rPr>
                <w:rFonts w:ascii="Courier New" w:hAnsi="Courier New"/>
              </w:rPr>
              <w:t>+CUUS1U</w:t>
            </w:r>
            <w:bookmarkEnd w:id="6246"/>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6629C" w:rsidRPr="00C44D1B" w:rsidRDefault="00D6629C" w:rsidP="00D6629C">
            <w:pPr>
              <w:spacing w:after="20"/>
            </w:pPr>
            <w:r w:rsidRPr="00C44D1B">
              <w:t>refer clause 7.26</w:t>
            </w:r>
          </w:p>
        </w:tc>
      </w:tr>
      <w:tr w:rsidR="00D6629C" w:rsidRPr="00C44D1B" w14:paraId="06BFE7C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D6629C" w:rsidRPr="00C44D1B" w:rsidRDefault="00D6629C" w:rsidP="00D6629C">
            <w:pPr>
              <w:spacing w:after="20"/>
              <w:rPr>
                <w:rFonts w:ascii="Courier New" w:eastAsia="Malgun Gothic" w:hAnsi="Courier New"/>
              </w:rPr>
            </w:pPr>
            <w:r w:rsidRPr="00C44D1B">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D6629C" w:rsidRPr="00C44D1B" w:rsidRDefault="00D6629C" w:rsidP="00D6629C">
            <w:pPr>
              <w:spacing w:after="20"/>
              <w:rPr>
                <w:rFonts w:eastAsia="Malgun Gothic"/>
              </w:rPr>
            </w:pPr>
            <w:r w:rsidRPr="00C44D1B">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D6629C" w:rsidRPr="00C44D1B" w:rsidRDefault="00D6629C" w:rsidP="00D6629C">
            <w:pPr>
              <w:spacing w:after="20"/>
              <w:rPr>
                <w:rFonts w:eastAsia="Malgun Gothic"/>
              </w:rPr>
            </w:pPr>
            <w:r w:rsidRPr="00C44D1B">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D6629C" w:rsidRPr="00C44D1B" w:rsidRDefault="00D6629C" w:rsidP="00D6629C">
            <w:pPr>
              <w:spacing w:after="20"/>
              <w:rPr>
                <w:rFonts w:eastAsia="Malgun Gothic"/>
              </w:rPr>
            </w:pPr>
            <w:r w:rsidRPr="00C44D1B">
              <w:rPr>
                <w:rFonts w:eastAsia="Malgun Gothic"/>
              </w:rPr>
              <w:t>refer clause 19.2.3</w:t>
            </w:r>
          </w:p>
        </w:tc>
      </w:tr>
      <w:tr w:rsidR="00D6629C" w:rsidRPr="00C44D1B" w14:paraId="11560E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6629C" w:rsidRPr="00C44D1B" w:rsidRDefault="00D6629C" w:rsidP="00D6629C">
            <w:pPr>
              <w:spacing w:after="20"/>
              <w:rPr>
                <w:rFonts w:ascii="Courier New" w:hAnsi="Courier New"/>
              </w:rPr>
            </w:pPr>
            <w:bookmarkStart w:id="6247" w:name="_MCCTEMPBM_CRPT80113236___7"/>
            <w:r w:rsidRPr="00C44D1B">
              <w:rPr>
                <w:rFonts w:ascii="Courier New" w:hAnsi="Courier New"/>
              </w:rPr>
              <w:t>+CWLANOLADI</w:t>
            </w:r>
            <w:bookmarkEnd w:id="6247"/>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6629C" w:rsidRPr="00C44D1B" w:rsidRDefault="00D6629C" w:rsidP="00D6629C">
            <w:pPr>
              <w:spacing w:after="20"/>
            </w:pPr>
            <w:r w:rsidRPr="00C44D1B">
              <w:t>refer clause 10.1.39</w:t>
            </w:r>
          </w:p>
        </w:tc>
      </w:tr>
      <w:tr w:rsidR="00D6629C" w:rsidRPr="00C44D1B" w14:paraId="203FE2A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6629C" w:rsidRPr="00C44D1B" w:rsidRDefault="00D6629C" w:rsidP="00D6629C">
            <w:pPr>
              <w:spacing w:after="20"/>
              <w:rPr>
                <w:rFonts w:ascii="Courier New" w:hAnsi="Courier New"/>
              </w:rPr>
            </w:pPr>
            <w:bookmarkStart w:id="6248" w:name="_MCCTEMPBM_CRPT80113237___7"/>
            <w:r w:rsidRPr="00C44D1B">
              <w:rPr>
                <w:rFonts w:ascii="Courier New" w:hAnsi="Courier New"/>
              </w:rPr>
              <w:t>+CWLANOLCMI</w:t>
            </w:r>
            <w:bookmarkEnd w:id="6248"/>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6629C" w:rsidRPr="00C44D1B" w:rsidRDefault="00D6629C" w:rsidP="00D6629C">
            <w:pPr>
              <w:spacing w:after="20"/>
            </w:pPr>
            <w:r w:rsidRPr="00C44D1B">
              <w:t>refer clause 10.1.40</w:t>
            </w:r>
          </w:p>
        </w:tc>
      </w:tr>
      <w:tr w:rsidR="00D6629C" w:rsidRPr="00C44D1B" w14:paraId="3D413F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D6629C" w:rsidRPr="00C44D1B" w:rsidRDefault="00D6629C" w:rsidP="00D6629C">
            <w:pPr>
              <w:spacing w:after="20"/>
              <w:rPr>
                <w:rFonts w:ascii="Courier New" w:hAnsi="Courier New"/>
              </w:rPr>
            </w:pPr>
            <w:r w:rsidRPr="00C44D1B">
              <w:rPr>
                <w:rFonts w:ascii="Courier New" w:hAnsi="Courier New"/>
              </w:rPr>
              <w:t>+CWUSSI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55A15206" w:rsidR="00D6629C" w:rsidRPr="00C44D1B" w:rsidRDefault="00D6629C" w:rsidP="00D6629C">
            <w:pPr>
              <w:spacing w:after="20"/>
            </w:pPr>
            <w:r w:rsidRPr="00C44D1B">
              <w:t>refer clause 10.1.</w:t>
            </w:r>
            <w:r>
              <w:t>95</w:t>
            </w:r>
          </w:p>
        </w:tc>
      </w:tr>
      <w:tr w:rsidR="00D6629C" w:rsidRPr="00C44D1B" w14:paraId="0150297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6629C" w:rsidRPr="00C44D1B" w:rsidRDefault="00D6629C" w:rsidP="00D6629C">
            <w:pPr>
              <w:spacing w:after="20"/>
              <w:rPr>
                <w:rFonts w:ascii="Courier New" w:hAnsi="Courier New"/>
              </w:rPr>
            </w:pPr>
            <w:bookmarkStart w:id="6249" w:name="_MCCTEMPBM_CRPT80113238___7"/>
            <w:r w:rsidRPr="00C44D1B">
              <w:rPr>
                <w:rFonts w:ascii="Courier New" w:hAnsi="Courier New"/>
              </w:rPr>
              <w:t>+DR</w:t>
            </w:r>
            <w:bookmarkEnd w:id="6249"/>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6629C" w:rsidRPr="00C44D1B" w:rsidRDefault="00D6629C" w:rsidP="00D6629C">
            <w:pPr>
              <w:spacing w:after="20"/>
            </w:pPr>
            <w:r w:rsidRPr="00C44D1B">
              <w:t>refer clause 6.26</w:t>
            </w:r>
          </w:p>
        </w:tc>
      </w:tr>
      <w:tr w:rsidR="00D6629C" w:rsidRPr="00C44D1B" w14:paraId="2645BD9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6629C" w:rsidRPr="00C44D1B" w:rsidRDefault="00D6629C" w:rsidP="00D6629C">
            <w:pPr>
              <w:spacing w:after="20"/>
              <w:rPr>
                <w:rFonts w:ascii="Courier New" w:hAnsi="Courier New"/>
              </w:rPr>
            </w:pPr>
            <w:bookmarkStart w:id="6250" w:name="_MCCTEMPBM_CRPT80113239___7"/>
            <w:r w:rsidRPr="00C44D1B">
              <w:rPr>
                <w:rFonts w:ascii="Courier New" w:hAnsi="Courier New"/>
              </w:rPr>
              <w:t>+ILRR</w:t>
            </w:r>
            <w:bookmarkEnd w:id="6250"/>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6629C" w:rsidRPr="00C44D1B" w:rsidRDefault="00D6629C" w:rsidP="00D6629C">
            <w:pPr>
              <w:spacing w:after="20"/>
            </w:pPr>
            <w:r w:rsidRPr="00C44D1B">
              <w:t>refer clause 4.3</w:t>
            </w:r>
          </w:p>
        </w:tc>
      </w:tr>
      <w:tr w:rsidR="00D6629C" w:rsidRPr="00C44D1B" w14:paraId="098CFB1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6629C" w:rsidRPr="00C44D1B" w:rsidRDefault="00D6629C" w:rsidP="00D6629C">
            <w:pPr>
              <w:spacing w:after="20"/>
              <w:rPr>
                <w:rFonts w:ascii="Courier New" w:hAnsi="Courier New"/>
              </w:rPr>
            </w:pPr>
            <w:bookmarkStart w:id="6251" w:name="_MCCTEMPBM_CRPT80113240___7" w:colFirst="0" w:colLast="0"/>
            <w:r w:rsidRPr="00C44D1B">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6629C" w:rsidRPr="00C44D1B" w:rsidRDefault="00D6629C" w:rsidP="00D6629C">
            <w:pPr>
              <w:spacing w:after="20"/>
              <w:rPr>
                <w:rFonts w:ascii="Courier New" w:hAnsi="Courier New"/>
              </w:rPr>
            </w:pPr>
            <w:r w:rsidRPr="00C44D1B">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6629C" w:rsidRPr="00C44D1B" w:rsidRDefault="00D6629C" w:rsidP="00D6629C">
            <w:pPr>
              <w:spacing w:after="20"/>
            </w:pPr>
            <w:r w:rsidRPr="00C44D1B">
              <w:t>busy signal detected</w:t>
            </w:r>
          </w:p>
        </w:tc>
      </w:tr>
      <w:tr w:rsidR="00D6629C" w:rsidRPr="00C44D1B" w14:paraId="2267F5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6629C" w:rsidRPr="00C44D1B" w:rsidRDefault="00D6629C" w:rsidP="00D6629C">
            <w:pPr>
              <w:spacing w:after="20"/>
              <w:rPr>
                <w:rFonts w:ascii="Courier New" w:hAnsi="Courier New"/>
              </w:rPr>
            </w:pPr>
            <w:bookmarkStart w:id="6252" w:name="_MCCTEMPBM_CRPT80113241___7" w:colFirst="0" w:colLast="0"/>
            <w:bookmarkEnd w:id="6251"/>
            <w:r w:rsidRPr="00C44D1B">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6629C" w:rsidRPr="00C44D1B" w:rsidRDefault="00D6629C" w:rsidP="00D6629C">
            <w:pPr>
              <w:spacing w:after="20"/>
              <w:rPr>
                <w:rFonts w:ascii="Courier New" w:hAnsi="Courier New"/>
              </w:rPr>
            </w:pPr>
            <w:r w:rsidRPr="00C44D1B">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6629C" w:rsidRPr="00C44D1B" w:rsidRDefault="00D6629C" w:rsidP="00D6629C">
            <w:pPr>
              <w:spacing w:after="20"/>
            </w:pPr>
            <w:r w:rsidRPr="00C44D1B">
              <w:t>connection has been established</w:t>
            </w:r>
          </w:p>
        </w:tc>
      </w:tr>
      <w:tr w:rsidR="00D6629C" w:rsidRPr="00C44D1B" w14:paraId="5717C3B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6629C" w:rsidRPr="00C44D1B" w:rsidRDefault="00D6629C" w:rsidP="00D6629C">
            <w:pPr>
              <w:spacing w:after="20"/>
              <w:rPr>
                <w:rFonts w:ascii="Courier New" w:hAnsi="Courier New"/>
              </w:rPr>
            </w:pPr>
            <w:bookmarkStart w:id="6253" w:name="_MCCTEMPBM_CRPT80113242___7"/>
            <w:bookmarkEnd w:id="6252"/>
            <w:r w:rsidRPr="00C44D1B">
              <w:rPr>
                <w:rFonts w:ascii="Courier New" w:hAnsi="Courier New"/>
              </w:rPr>
              <w:t>CONNECT &lt;text&gt;</w:t>
            </w:r>
            <w:bookmarkEnd w:id="6253"/>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6629C" w:rsidRPr="00C44D1B" w:rsidRDefault="00D6629C" w:rsidP="00D6629C">
            <w:pPr>
              <w:spacing w:after="20"/>
            </w:pPr>
            <w:r w:rsidRPr="00C44D1B">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6629C" w:rsidRPr="00C44D1B" w:rsidRDefault="00D6629C" w:rsidP="00D6629C">
            <w:pPr>
              <w:spacing w:after="20"/>
            </w:pPr>
            <w:bookmarkStart w:id="6254" w:name="_MCCTEMPBM_CRPT80113243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6254"/>
          </w:p>
        </w:tc>
      </w:tr>
      <w:tr w:rsidR="00D6629C" w:rsidRPr="00C44D1B" w14:paraId="24603BB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6629C" w:rsidRPr="00C44D1B" w:rsidRDefault="00D6629C" w:rsidP="00D6629C">
            <w:pPr>
              <w:spacing w:after="20"/>
              <w:rPr>
                <w:rFonts w:ascii="Courier New" w:hAnsi="Courier New"/>
              </w:rPr>
            </w:pPr>
            <w:bookmarkStart w:id="6255" w:name="_MCCTEMPBM_CRPT80113244___7" w:colFirst="0" w:colLast="0"/>
            <w:r w:rsidRPr="00C44D1B">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6629C" w:rsidRPr="00C44D1B" w:rsidRDefault="00D6629C" w:rsidP="00D6629C">
            <w:pPr>
              <w:spacing w:after="20"/>
              <w:rPr>
                <w:rFonts w:ascii="Courier New" w:hAnsi="Courier New"/>
              </w:rPr>
            </w:pPr>
            <w:r w:rsidRPr="00C44D1B">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6629C" w:rsidRPr="00C44D1B" w:rsidRDefault="00D6629C" w:rsidP="00D6629C">
            <w:pPr>
              <w:spacing w:after="20"/>
            </w:pPr>
            <w:r w:rsidRPr="00C44D1B">
              <w:t>command not accepted</w:t>
            </w:r>
          </w:p>
        </w:tc>
      </w:tr>
      <w:tr w:rsidR="00D6629C" w:rsidRPr="00C44D1B" w14:paraId="40BA349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6629C" w:rsidRPr="00C44D1B" w:rsidRDefault="00D6629C" w:rsidP="00D6629C">
            <w:pPr>
              <w:spacing w:after="20"/>
              <w:rPr>
                <w:rFonts w:ascii="Courier New" w:hAnsi="Courier New"/>
              </w:rPr>
            </w:pPr>
            <w:bookmarkStart w:id="6256" w:name="_MCCTEMPBM_CRPT80113245___7" w:colFirst="0" w:colLast="0"/>
            <w:bookmarkEnd w:id="6255"/>
            <w:r w:rsidRPr="00C44D1B">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6629C" w:rsidRPr="00C44D1B" w:rsidRDefault="00D6629C" w:rsidP="00D6629C">
            <w:pPr>
              <w:spacing w:after="20"/>
              <w:rPr>
                <w:rFonts w:ascii="Courier New" w:hAnsi="Courier New"/>
              </w:rPr>
            </w:pPr>
            <w:r w:rsidRPr="00C44D1B">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6629C" w:rsidRPr="00C44D1B" w:rsidRDefault="00D6629C" w:rsidP="00D6629C">
            <w:pPr>
              <w:spacing w:after="20"/>
            </w:pPr>
            <w:r w:rsidRPr="00C44D1B">
              <w:t>connection completion timeout</w:t>
            </w:r>
          </w:p>
        </w:tc>
      </w:tr>
      <w:tr w:rsidR="00D6629C" w:rsidRPr="00C44D1B" w14:paraId="326AEA2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6629C" w:rsidRPr="00C44D1B" w:rsidRDefault="00D6629C" w:rsidP="00D6629C">
            <w:pPr>
              <w:spacing w:after="20"/>
              <w:rPr>
                <w:rFonts w:ascii="Courier New" w:hAnsi="Courier New"/>
              </w:rPr>
            </w:pPr>
            <w:bookmarkStart w:id="6257" w:name="_MCCTEMPBM_CRPT80113246___7" w:colFirst="0" w:colLast="0"/>
            <w:bookmarkEnd w:id="6256"/>
            <w:r w:rsidRPr="00C44D1B">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6629C" w:rsidRPr="00C44D1B" w:rsidRDefault="00D6629C" w:rsidP="00D6629C">
            <w:pPr>
              <w:spacing w:after="20"/>
              <w:rPr>
                <w:rFonts w:ascii="Courier New" w:hAnsi="Courier New"/>
              </w:rPr>
            </w:pPr>
            <w:r w:rsidRPr="00C44D1B">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6629C" w:rsidRPr="00C44D1B" w:rsidRDefault="00D6629C" w:rsidP="00D6629C">
            <w:pPr>
              <w:spacing w:after="20"/>
            </w:pPr>
            <w:r w:rsidRPr="00C44D1B">
              <w:t>connection terminated</w:t>
            </w:r>
          </w:p>
        </w:tc>
      </w:tr>
      <w:tr w:rsidR="00D6629C" w:rsidRPr="00C44D1B" w14:paraId="4DAFC53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6629C" w:rsidRPr="00C44D1B" w:rsidRDefault="00D6629C" w:rsidP="00D6629C">
            <w:pPr>
              <w:spacing w:after="20"/>
              <w:rPr>
                <w:rFonts w:ascii="Courier New" w:hAnsi="Courier New"/>
              </w:rPr>
            </w:pPr>
            <w:bookmarkStart w:id="6258" w:name="_MCCTEMPBM_CRPT80113247___7" w:colFirst="0" w:colLast="0"/>
            <w:bookmarkEnd w:id="6257"/>
            <w:r w:rsidRPr="00C44D1B">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6629C" w:rsidRPr="00C44D1B" w:rsidRDefault="00D6629C" w:rsidP="00D6629C">
            <w:pPr>
              <w:spacing w:after="20"/>
              <w:rPr>
                <w:rFonts w:ascii="Courier New" w:hAnsi="Courier New"/>
              </w:rPr>
            </w:pPr>
            <w:r w:rsidRPr="00C44D1B">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6629C" w:rsidRPr="00C44D1B" w:rsidRDefault="00D6629C" w:rsidP="00D6629C">
            <w:pPr>
              <w:spacing w:after="20"/>
            </w:pPr>
            <w:r w:rsidRPr="00C44D1B">
              <w:t>no dialtone detected</w:t>
            </w:r>
          </w:p>
        </w:tc>
      </w:tr>
      <w:tr w:rsidR="00D6629C" w:rsidRPr="00C44D1B" w14:paraId="48CE29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6629C" w:rsidRPr="00C44D1B" w:rsidRDefault="00D6629C" w:rsidP="00D6629C">
            <w:pPr>
              <w:spacing w:after="20"/>
              <w:rPr>
                <w:rFonts w:ascii="Courier New" w:hAnsi="Courier New"/>
              </w:rPr>
            </w:pPr>
            <w:bookmarkStart w:id="6259" w:name="_MCCTEMPBM_CRPT80113248___7" w:colFirst="0" w:colLast="0"/>
            <w:bookmarkEnd w:id="6258"/>
            <w:r w:rsidRPr="00C44D1B">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6629C" w:rsidRPr="00C44D1B" w:rsidRDefault="00D6629C" w:rsidP="00D6629C">
            <w:pPr>
              <w:spacing w:after="20"/>
              <w:rPr>
                <w:rFonts w:ascii="Courier New" w:hAnsi="Courier New"/>
              </w:rPr>
            </w:pPr>
            <w:r w:rsidRPr="00C44D1B">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6629C" w:rsidRPr="00C44D1B" w:rsidRDefault="00D6629C" w:rsidP="00D6629C">
            <w:pPr>
              <w:spacing w:after="20"/>
            </w:pPr>
            <w:r w:rsidRPr="00C44D1B">
              <w:t>acknowledges execution of a command line</w:t>
            </w:r>
          </w:p>
        </w:tc>
      </w:tr>
      <w:tr w:rsidR="00D6629C" w:rsidRPr="00C44D1B" w14:paraId="1B80128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6629C" w:rsidRPr="00C44D1B" w:rsidRDefault="00D6629C" w:rsidP="00D6629C">
            <w:pPr>
              <w:spacing w:after="20"/>
              <w:rPr>
                <w:rFonts w:ascii="Courier New" w:hAnsi="Courier New"/>
              </w:rPr>
            </w:pPr>
            <w:bookmarkStart w:id="6260" w:name="_MCCTEMPBM_CRPT80113249___7" w:colFirst="0" w:colLast="0"/>
            <w:bookmarkEnd w:id="6259"/>
            <w:r w:rsidRPr="00C44D1B">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6629C" w:rsidRPr="00C44D1B" w:rsidRDefault="00D6629C" w:rsidP="00D6629C">
            <w:pPr>
              <w:spacing w:after="20"/>
              <w:rPr>
                <w:rFonts w:ascii="Courier New" w:hAnsi="Courier New"/>
              </w:rPr>
            </w:pPr>
            <w:r w:rsidRPr="00C44D1B">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6629C" w:rsidRPr="00C44D1B" w:rsidRDefault="00D6629C" w:rsidP="00D6629C">
            <w:pPr>
              <w:spacing w:after="20"/>
            </w:pPr>
            <w:r w:rsidRPr="00C44D1B">
              <w:t>incoming call signal from network</w:t>
            </w:r>
          </w:p>
        </w:tc>
      </w:tr>
      <w:tr w:rsidR="00D6629C" w:rsidRPr="00C44D1B" w14:paraId="560D97CB" w14:textId="77777777" w:rsidTr="009B5F8B">
        <w:trPr>
          <w:gridBefore w:val="1"/>
          <w:gridAfter w:val="1"/>
          <w:wBefore w:w="36" w:type="dxa"/>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6629C" w:rsidRPr="00C44D1B" w:rsidRDefault="00D6629C" w:rsidP="00D6629C">
            <w:pPr>
              <w:pStyle w:val="TAN"/>
            </w:pPr>
            <w:bookmarkStart w:id="6261" w:name="_MCCTEMPBM_CRPT80113250___7"/>
            <w:bookmarkEnd w:id="6260"/>
            <w:r w:rsidRPr="00C44D1B">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6261"/>
          </w:p>
        </w:tc>
      </w:tr>
    </w:tbl>
    <w:p w14:paraId="62853291" w14:textId="77777777" w:rsidR="004B4188" w:rsidRPr="00C44D1B" w:rsidRDefault="004B4188" w:rsidP="004B4188"/>
    <w:p w14:paraId="2AF1CD21" w14:textId="77777777" w:rsidR="00771B49" w:rsidRPr="00C44D1B" w:rsidRDefault="00771B49" w:rsidP="0013433D">
      <w:pPr>
        <w:pStyle w:val="NO"/>
      </w:pPr>
      <w:r w:rsidRPr="00C44D1B">
        <w:lastRenderedPageBreak/>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bookmarkStart w:id="6262" w:name="_CRAnnexCinformative"/>
      <w:bookmarkEnd w:id="6262"/>
      <w:r w:rsidRPr="00C44D1B">
        <w:br w:type="page"/>
      </w:r>
      <w:bookmarkStart w:id="6263" w:name="_Toc20207777"/>
      <w:bookmarkStart w:id="6264" w:name="_Toc27579660"/>
      <w:bookmarkStart w:id="6265" w:name="_Toc36116240"/>
      <w:bookmarkStart w:id="6266" w:name="_Toc45215125"/>
      <w:bookmarkStart w:id="6267" w:name="_Toc51866895"/>
      <w:bookmarkStart w:id="6268" w:name="_Toc202525378"/>
      <w:r w:rsidRPr="00C44D1B">
        <w:lastRenderedPageBreak/>
        <w:t>Annex</w:t>
      </w:r>
      <w:r w:rsidR="00706AED" w:rsidRPr="00C44D1B">
        <w:t xml:space="preserve"> </w:t>
      </w:r>
      <w:r w:rsidRPr="00C44D1B">
        <w:t>C (informative):</w:t>
      </w:r>
      <w:r w:rsidRPr="00C44D1B">
        <w:br/>
        <w:t>Commands from TIA IS</w:t>
      </w:r>
      <w:r w:rsidRPr="00C44D1B">
        <w:noBreakHyphen/>
        <w:t>101</w:t>
      </w:r>
      <w:bookmarkEnd w:id="6263"/>
      <w:bookmarkEnd w:id="6264"/>
      <w:bookmarkEnd w:id="6265"/>
      <w:bookmarkEnd w:id="6266"/>
      <w:bookmarkEnd w:id="6267"/>
      <w:bookmarkEnd w:id="6268"/>
    </w:p>
    <w:p w14:paraId="3F693F32" w14:textId="77777777" w:rsidR="00026965" w:rsidRPr="00C44D1B" w:rsidRDefault="00026965" w:rsidP="00E26141">
      <w:pPr>
        <w:pStyle w:val="Heading1"/>
      </w:pPr>
      <w:bookmarkStart w:id="6269" w:name="_CRC_1"/>
      <w:bookmarkStart w:id="6270" w:name="_Toc20207778"/>
      <w:bookmarkStart w:id="6271" w:name="_Toc27579661"/>
      <w:bookmarkStart w:id="6272" w:name="_Toc36116241"/>
      <w:bookmarkStart w:id="6273" w:name="_Toc45215126"/>
      <w:bookmarkStart w:id="6274" w:name="_Toc51866896"/>
      <w:bookmarkStart w:id="6275" w:name="_Toc202525379"/>
      <w:bookmarkEnd w:id="6269"/>
      <w:r w:rsidRPr="00C44D1B">
        <w:t>C.1</w:t>
      </w:r>
      <w:r w:rsidRPr="00C44D1B">
        <w:tab/>
        <w:t>Introduction</w:t>
      </w:r>
      <w:bookmarkEnd w:id="6270"/>
      <w:bookmarkEnd w:id="6271"/>
      <w:bookmarkEnd w:id="6272"/>
      <w:bookmarkEnd w:id="6273"/>
      <w:bookmarkEnd w:id="6274"/>
      <w:bookmarkEnd w:id="6275"/>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lastRenderedPageBreak/>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6276" w:name="_CRC_2"/>
      <w:bookmarkStart w:id="6277" w:name="_Toc20207779"/>
      <w:bookmarkStart w:id="6278" w:name="_Toc27579662"/>
      <w:bookmarkStart w:id="6279" w:name="_Toc36116242"/>
      <w:bookmarkStart w:id="6280" w:name="_Toc45215127"/>
      <w:bookmarkStart w:id="6281" w:name="_Toc51866897"/>
      <w:bookmarkStart w:id="6282" w:name="_Toc202525380"/>
      <w:bookmarkEnd w:id="6276"/>
      <w:r w:rsidRPr="00C44D1B">
        <w:rPr>
          <w:lang w:val="en-US"/>
        </w:rPr>
        <w:t>C.2</w:t>
      </w:r>
      <w:r w:rsidRPr="00C44D1B">
        <w:rPr>
          <w:lang w:val="en-US"/>
        </w:rPr>
        <w:tab/>
        <w:t>Commands</w:t>
      </w:r>
      <w:bookmarkEnd w:id="6277"/>
      <w:bookmarkEnd w:id="6278"/>
      <w:bookmarkEnd w:id="6279"/>
      <w:bookmarkEnd w:id="6280"/>
      <w:bookmarkEnd w:id="6281"/>
      <w:bookmarkEnd w:id="6282"/>
    </w:p>
    <w:p w14:paraId="75FB5783" w14:textId="77777777" w:rsidR="00026965" w:rsidRPr="00C44D1B" w:rsidRDefault="00026965" w:rsidP="00E26141">
      <w:pPr>
        <w:pStyle w:val="Heading2"/>
        <w:rPr>
          <w:lang w:val="en-US"/>
        </w:rPr>
      </w:pPr>
      <w:bookmarkStart w:id="6283" w:name="_CRC_2_1"/>
      <w:bookmarkStart w:id="6284" w:name="_Toc20207780"/>
      <w:bookmarkStart w:id="6285" w:name="_Toc27579663"/>
      <w:bookmarkStart w:id="6286" w:name="_Toc36116243"/>
      <w:bookmarkStart w:id="6287" w:name="_Toc45215128"/>
      <w:bookmarkStart w:id="6288" w:name="_Toc51866898"/>
      <w:bookmarkStart w:id="6289" w:name="_Toc202525381"/>
      <w:bookmarkEnd w:id="6283"/>
      <w:r w:rsidRPr="00C44D1B">
        <w:rPr>
          <w:lang w:val="en-US"/>
        </w:rPr>
        <w:t>C.2.1</w:t>
      </w:r>
      <w:r w:rsidRPr="00C44D1B">
        <w:rPr>
          <w:lang w:val="en-US"/>
        </w:rPr>
        <w:tab/>
        <w:t>Select mode +FCLASS</w:t>
      </w:r>
      <w:bookmarkEnd w:id="6284"/>
      <w:bookmarkEnd w:id="6285"/>
      <w:bookmarkEnd w:id="6286"/>
      <w:bookmarkEnd w:id="6287"/>
      <w:bookmarkEnd w:id="6288"/>
      <w:bookmarkEnd w:id="6289"/>
    </w:p>
    <w:p w14:paraId="46593958" w14:textId="77777777" w:rsidR="00026965" w:rsidRPr="00C44D1B" w:rsidRDefault="00026965">
      <w:bookmarkStart w:id="6290" w:name="_MCCTEMPBM_CRPT80113251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6291" w:name="_MCCTEMPBM_CRPT80113252___2"/>
      <w:bookmarkEnd w:id="6290"/>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p w14:paraId="141F0EDE" w14:textId="77777777" w:rsidR="00026965" w:rsidRPr="00C44D1B" w:rsidRDefault="00026965">
      <w:pPr>
        <w:pStyle w:val="TH"/>
      </w:pPr>
      <w:bookmarkStart w:id="6292" w:name="_CRTableC_1"/>
      <w:bookmarkEnd w:id="6291"/>
      <w:r w:rsidRPr="00C44D1B">
        <w:t>Table </w:t>
      </w:r>
      <w:bookmarkEnd w:id="6292"/>
      <w:r w:rsidRPr="00C44D1B">
        <w:t>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6293" w:name="_MCCTEMPBM_CRPT80113253___7" w:colFirst="0" w:colLast="0"/>
            <w:r w:rsidRPr="00C44D1B">
              <w:rPr>
                <w:rFonts w:ascii="Courier New" w:hAnsi="Courier New"/>
              </w:rPr>
              <w:t>+FCLASS=&lt;n&gt;</w:t>
            </w:r>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6294" w:name="_MCCTEMPBM_CRPT80113254___7" w:colFirst="0" w:colLast="0"/>
            <w:bookmarkEnd w:id="6293"/>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6295" w:name="_MCCTEMPBM_CRPT80113255___7"/>
            <w:bookmarkEnd w:id="6294"/>
            <w:r w:rsidRPr="00C44D1B">
              <w:rPr>
                <w:rFonts w:ascii="Courier New" w:hAnsi="Courier New"/>
              </w:rPr>
              <w:t>+FCLASS=?</w:t>
            </w:r>
            <w:bookmarkEnd w:id="6295"/>
          </w:p>
        </w:tc>
        <w:tc>
          <w:tcPr>
            <w:tcW w:w="2383" w:type="dxa"/>
          </w:tcPr>
          <w:p w14:paraId="3B20A180" w14:textId="77777777" w:rsidR="00026965" w:rsidRPr="00C44D1B" w:rsidRDefault="00026965">
            <w:pPr>
              <w:spacing w:after="20"/>
            </w:pPr>
            <w:bookmarkStart w:id="6296" w:name="_MCCTEMPBM_CRPT80113256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6296"/>
          </w:p>
        </w:tc>
      </w:tr>
    </w:tbl>
    <w:p w14:paraId="5AEC3AD1" w14:textId="77777777" w:rsidR="00026965" w:rsidRPr="00C44D1B" w:rsidRDefault="00026965"/>
    <w:p w14:paraId="3399507F" w14:textId="77777777" w:rsidR="00026965" w:rsidRPr="00C44D1B" w:rsidRDefault="00026965">
      <w:bookmarkStart w:id="6297" w:name="_MCCTEMPBM_CRPT80113257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6298" w:name="_CRC_2_2"/>
      <w:bookmarkStart w:id="6299" w:name="_Toc20207781"/>
      <w:bookmarkStart w:id="6300" w:name="_Toc27579664"/>
      <w:bookmarkStart w:id="6301" w:name="_Toc36116244"/>
      <w:bookmarkStart w:id="6302" w:name="_Toc45215129"/>
      <w:bookmarkStart w:id="6303" w:name="_Toc51866899"/>
      <w:bookmarkStart w:id="6304" w:name="_Toc202525382"/>
      <w:bookmarkEnd w:id="6297"/>
      <w:bookmarkEnd w:id="6298"/>
      <w:r w:rsidRPr="00C44D1B">
        <w:t>C.2.2</w:t>
      </w:r>
      <w:r w:rsidRPr="00C44D1B">
        <w:tab/>
        <w:t>Buffer threshold setting +VBT</w:t>
      </w:r>
      <w:bookmarkEnd w:id="6299"/>
      <w:bookmarkEnd w:id="6300"/>
      <w:bookmarkEnd w:id="6301"/>
      <w:bookmarkEnd w:id="6302"/>
      <w:bookmarkEnd w:id="6303"/>
      <w:bookmarkEnd w:id="6304"/>
    </w:p>
    <w:p w14:paraId="15BF286F" w14:textId="77777777" w:rsidR="00026965" w:rsidRPr="00C44D1B" w:rsidRDefault="00026965">
      <w:bookmarkStart w:id="6305" w:name="_MCCTEMPBM_CRPT80113258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C44D1B" w:rsidRDefault="00026965">
      <w:pPr>
        <w:pStyle w:val="TH"/>
      </w:pPr>
      <w:bookmarkStart w:id="6306" w:name="_CRTableC_2"/>
      <w:bookmarkEnd w:id="6305"/>
      <w:r w:rsidRPr="00C44D1B">
        <w:lastRenderedPageBreak/>
        <w:t>Table </w:t>
      </w:r>
      <w:bookmarkEnd w:id="6306"/>
      <w:r w:rsidRPr="00C44D1B">
        <w:t>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6307" w:name="_MCCTEMPBM_CRPT80113259___7" w:colFirst="0" w:colLast="0"/>
            <w:r w:rsidRPr="00C44D1B">
              <w:rPr>
                <w:rFonts w:ascii="Courier New" w:hAnsi="Courier New"/>
              </w:rPr>
              <w:t>+VBT=&lt;lo&gt;,&lt;hi&gt;</w:t>
            </w:r>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6308" w:name="_MCCTEMPBM_CRPT80113260___7" w:colFirst="0" w:colLast="0"/>
            <w:bookmarkEnd w:id="6307"/>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6309" w:name="_MCCTEMPBM_CRPT80113261___7"/>
            <w:bookmarkEnd w:id="6308"/>
            <w:r w:rsidRPr="00C44D1B">
              <w:rPr>
                <w:rFonts w:ascii="Courier New" w:hAnsi="Courier New"/>
              </w:rPr>
              <w:t>+VBT=?</w:t>
            </w:r>
            <w:bookmarkEnd w:id="6309"/>
          </w:p>
        </w:tc>
        <w:tc>
          <w:tcPr>
            <w:tcW w:w="6062" w:type="dxa"/>
          </w:tcPr>
          <w:p w14:paraId="03CDD96B" w14:textId="77777777" w:rsidR="00026965" w:rsidRPr="00C44D1B" w:rsidRDefault="00026965">
            <w:pPr>
              <w:spacing w:after="20"/>
            </w:pPr>
            <w:bookmarkStart w:id="6310" w:name="_MCCTEMPBM_CRPT80113262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6310"/>
          </w:p>
        </w:tc>
      </w:tr>
    </w:tbl>
    <w:p w14:paraId="125B76A2" w14:textId="77777777" w:rsidR="00026965" w:rsidRPr="00C44D1B" w:rsidRDefault="00026965"/>
    <w:p w14:paraId="59E2D52E" w14:textId="77777777" w:rsidR="00026965" w:rsidRPr="00C44D1B" w:rsidRDefault="00026965" w:rsidP="00E26141">
      <w:pPr>
        <w:pStyle w:val="Heading2"/>
      </w:pPr>
      <w:bookmarkStart w:id="6311" w:name="_CRC_2_3"/>
      <w:bookmarkStart w:id="6312" w:name="_Toc20207782"/>
      <w:bookmarkStart w:id="6313" w:name="_Toc27579665"/>
      <w:bookmarkStart w:id="6314" w:name="_Toc36116245"/>
      <w:bookmarkStart w:id="6315" w:name="_Toc45215130"/>
      <w:bookmarkStart w:id="6316" w:name="_Toc51866900"/>
      <w:bookmarkStart w:id="6317" w:name="_Toc202525383"/>
      <w:bookmarkEnd w:id="6311"/>
      <w:r w:rsidRPr="00C44D1B">
        <w:t>C.2.3</w:t>
      </w:r>
      <w:r w:rsidRPr="00C44D1B">
        <w:tab/>
        <w:t>Calling number ID presentation +VCID</w:t>
      </w:r>
      <w:bookmarkEnd w:id="6312"/>
      <w:bookmarkEnd w:id="6313"/>
      <w:bookmarkEnd w:id="6314"/>
      <w:bookmarkEnd w:id="6315"/>
      <w:bookmarkEnd w:id="6316"/>
      <w:bookmarkEnd w:id="6317"/>
    </w:p>
    <w:p w14:paraId="6E19259E" w14:textId="77777777" w:rsidR="00026965" w:rsidRPr="00C44D1B" w:rsidRDefault="00026965">
      <w:bookmarkStart w:id="6318" w:name="_MCCTEMPBM_CRPT80113263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6319" w:name="_MCCTEMPBM_CRPT80113264___7"/>
      <w:bookmarkEnd w:id="6318"/>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6320" w:name="_MCCTEMPBM_CRPT80113265___7"/>
      <w:bookmarkEnd w:id="6319"/>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6320"/>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bookmarkStart w:id="6321" w:name="_CRTableC_3"/>
      <w:r w:rsidRPr="00C44D1B">
        <w:t>Table </w:t>
      </w:r>
      <w:bookmarkEnd w:id="6321"/>
      <w:r w:rsidRPr="00C44D1B">
        <w:t>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6322" w:name="_MCCTEMPBM_CRPT80113266___7" w:colFirst="0" w:colLast="0"/>
            <w:r w:rsidRPr="00C44D1B">
              <w:rPr>
                <w:rFonts w:ascii="Courier New" w:hAnsi="Courier New"/>
              </w:rPr>
              <w:t>+VCID=&lt;n&gt;</w:t>
            </w:r>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6323" w:name="_MCCTEMPBM_CRPT80113267___7" w:colFirst="0" w:colLast="0"/>
            <w:bookmarkEnd w:id="6322"/>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6324" w:name="_MCCTEMPBM_CRPT80113268___7" w:colFirst="0" w:colLast="0"/>
            <w:bookmarkEnd w:id="6323"/>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6324"/>
    </w:tbl>
    <w:p w14:paraId="48AA9947" w14:textId="77777777" w:rsidR="00026965" w:rsidRPr="00C44D1B" w:rsidRDefault="00026965"/>
    <w:p w14:paraId="53C71A46" w14:textId="77777777" w:rsidR="00026965" w:rsidRPr="00C44D1B" w:rsidRDefault="00026965" w:rsidP="00E26141">
      <w:pPr>
        <w:pStyle w:val="Heading2"/>
      </w:pPr>
      <w:bookmarkStart w:id="6325" w:name="_CRC_2_4"/>
      <w:bookmarkStart w:id="6326" w:name="_Toc20207783"/>
      <w:bookmarkStart w:id="6327" w:name="_Toc27579666"/>
      <w:bookmarkStart w:id="6328" w:name="_Toc36116246"/>
      <w:bookmarkStart w:id="6329" w:name="_Toc45215131"/>
      <w:bookmarkStart w:id="6330" w:name="_Toc51866901"/>
      <w:bookmarkStart w:id="6331" w:name="_Toc202525384"/>
      <w:bookmarkEnd w:id="6325"/>
      <w:r w:rsidRPr="00C44D1B">
        <w:t>C.2.4</w:t>
      </w:r>
      <w:r w:rsidRPr="00C44D1B">
        <w:tab/>
        <w:t>Receive gain selection +VGR</w:t>
      </w:r>
      <w:bookmarkEnd w:id="6326"/>
      <w:bookmarkEnd w:id="6327"/>
      <w:bookmarkEnd w:id="6328"/>
      <w:bookmarkEnd w:id="6329"/>
      <w:bookmarkEnd w:id="6330"/>
      <w:bookmarkEnd w:id="6331"/>
    </w:p>
    <w:p w14:paraId="1847D556" w14:textId="77777777" w:rsidR="00026965" w:rsidRPr="00C44D1B" w:rsidRDefault="00026965">
      <w:bookmarkStart w:id="6332" w:name="_MCCTEMPBM_CRPT80113269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C44D1B" w:rsidRDefault="00026965">
      <w:pPr>
        <w:pStyle w:val="TH"/>
      </w:pPr>
      <w:bookmarkStart w:id="6333" w:name="_CRTableC_4"/>
      <w:bookmarkEnd w:id="6332"/>
      <w:r w:rsidRPr="00C44D1B">
        <w:t>Table </w:t>
      </w:r>
      <w:bookmarkEnd w:id="6333"/>
      <w:r w:rsidRPr="00C44D1B">
        <w:t>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6334" w:name="_MCCTEMPBM_CRPT80113270___7" w:colFirst="0" w:colLast="0"/>
            <w:r w:rsidRPr="00C44D1B">
              <w:rPr>
                <w:rFonts w:ascii="Courier New" w:hAnsi="Courier New"/>
              </w:rPr>
              <w:t>+VGR=&lt;n&gt;</w:t>
            </w:r>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6335" w:name="_MCCTEMPBM_CRPT80113271___7" w:colFirst="0" w:colLast="0"/>
            <w:bookmarkEnd w:id="6334"/>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6336" w:name="_MCCTEMPBM_CRPT80113272___7"/>
            <w:bookmarkEnd w:id="6335"/>
            <w:r w:rsidRPr="00C44D1B">
              <w:rPr>
                <w:rFonts w:ascii="Courier New" w:hAnsi="Courier New"/>
              </w:rPr>
              <w:t>+VGR=?</w:t>
            </w:r>
            <w:bookmarkEnd w:id="6336"/>
          </w:p>
        </w:tc>
        <w:tc>
          <w:tcPr>
            <w:tcW w:w="2490" w:type="dxa"/>
          </w:tcPr>
          <w:p w14:paraId="05804811" w14:textId="77777777" w:rsidR="00026965" w:rsidRPr="00C44D1B" w:rsidRDefault="00026965">
            <w:pPr>
              <w:spacing w:after="20"/>
            </w:pPr>
            <w:bookmarkStart w:id="6337" w:name="_MCCTEMPBM_CRPT8011327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37"/>
          </w:p>
        </w:tc>
      </w:tr>
    </w:tbl>
    <w:p w14:paraId="700FF8AD" w14:textId="77777777" w:rsidR="00026965" w:rsidRPr="00C44D1B" w:rsidRDefault="00026965"/>
    <w:p w14:paraId="2FC3FA09" w14:textId="77777777" w:rsidR="00026965" w:rsidRPr="00C44D1B" w:rsidRDefault="00026965" w:rsidP="00E26141">
      <w:pPr>
        <w:pStyle w:val="Heading2"/>
      </w:pPr>
      <w:bookmarkStart w:id="6338" w:name="_CRC_2_5"/>
      <w:bookmarkStart w:id="6339" w:name="_Toc20207784"/>
      <w:bookmarkStart w:id="6340" w:name="_Toc27579667"/>
      <w:bookmarkStart w:id="6341" w:name="_Toc36116247"/>
      <w:bookmarkStart w:id="6342" w:name="_Toc45215132"/>
      <w:bookmarkStart w:id="6343" w:name="_Toc51866902"/>
      <w:bookmarkStart w:id="6344" w:name="_Toc202525385"/>
      <w:bookmarkEnd w:id="6338"/>
      <w:r w:rsidRPr="00C44D1B">
        <w:t>C.2.5</w:t>
      </w:r>
      <w:r w:rsidRPr="00C44D1B">
        <w:tab/>
        <w:t>Transmit gain selection +VGT</w:t>
      </w:r>
      <w:bookmarkEnd w:id="6339"/>
      <w:bookmarkEnd w:id="6340"/>
      <w:bookmarkEnd w:id="6341"/>
      <w:bookmarkEnd w:id="6342"/>
      <w:bookmarkEnd w:id="6343"/>
      <w:bookmarkEnd w:id="6344"/>
    </w:p>
    <w:p w14:paraId="0C5C0869" w14:textId="77777777" w:rsidR="00026965" w:rsidRPr="00C44D1B" w:rsidRDefault="00026965">
      <w:bookmarkStart w:id="6345" w:name="_MCCTEMPBM_CRPT80113274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xml:space="preserve">, range 0...255. Values larger than 128 indicate a larger gain than nominal. Values less than 128 </w:t>
      </w:r>
      <w:r w:rsidRPr="00C44D1B">
        <w:lastRenderedPageBreak/>
        <w:t>indicate a smaller gain than nominal. The entire range of 0...255 does not have to be provided. A value of zero implies the uses of automatic gain control by the TA.</w:t>
      </w:r>
    </w:p>
    <w:p w14:paraId="41BB4F27" w14:textId="77777777" w:rsidR="00026965" w:rsidRPr="00C44D1B" w:rsidRDefault="00026965">
      <w:pPr>
        <w:pStyle w:val="TH"/>
      </w:pPr>
      <w:bookmarkStart w:id="6346" w:name="_CRTableC_5"/>
      <w:bookmarkEnd w:id="6345"/>
      <w:r w:rsidRPr="00C44D1B">
        <w:t>Table </w:t>
      </w:r>
      <w:bookmarkEnd w:id="6346"/>
      <w:r w:rsidRPr="00C44D1B">
        <w:t>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6347" w:name="_MCCTEMPBM_CRPT80113275___7" w:colFirst="0" w:colLast="0"/>
            <w:r w:rsidRPr="00C44D1B">
              <w:rPr>
                <w:rFonts w:ascii="Courier New" w:hAnsi="Courier New"/>
              </w:rPr>
              <w:t>+VGT=&lt;n&gt;</w:t>
            </w:r>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6348" w:name="_MCCTEMPBM_CRPT80113276___7" w:colFirst="0" w:colLast="0"/>
            <w:bookmarkEnd w:id="6347"/>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6349" w:name="_MCCTEMPBM_CRPT80113277___7"/>
            <w:bookmarkEnd w:id="6348"/>
            <w:r w:rsidRPr="00C44D1B">
              <w:rPr>
                <w:rFonts w:ascii="Courier New" w:hAnsi="Courier New"/>
              </w:rPr>
              <w:t>+VGT=?</w:t>
            </w:r>
            <w:bookmarkEnd w:id="6349"/>
          </w:p>
        </w:tc>
        <w:tc>
          <w:tcPr>
            <w:tcW w:w="2428" w:type="dxa"/>
          </w:tcPr>
          <w:p w14:paraId="7A56357A" w14:textId="77777777" w:rsidR="00026965" w:rsidRPr="00C44D1B" w:rsidRDefault="00026965">
            <w:pPr>
              <w:spacing w:after="20"/>
            </w:pPr>
            <w:bookmarkStart w:id="6350" w:name="_MCCTEMPBM_CRPT8011327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50"/>
          </w:p>
        </w:tc>
      </w:tr>
    </w:tbl>
    <w:p w14:paraId="570A567E" w14:textId="77777777" w:rsidR="00026965" w:rsidRPr="00C44D1B" w:rsidRDefault="00026965"/>
    <w:p w14:paraId="42A50C1F" w14:textId="77777777" w:rsidR="00026965" w:rsidRPr="00C44D1B" w:rsidRDefault="00026965" w:rsidP="00E26141">
      <w:pPr>
        <w:pStyle w:val="Heading2"/>
      </w:pPr>
      <w:bookmarkStart w:id="6351" w:name="_CRC_2_6"/>
      <w:bookmarkStart w:id="6352" w:name="_Toc20207785"/>
      <w:bookmarkStart w:id="6353" w:name="_Toc27579668"/>
      <w:bookmarkStart w:id="6354" w:name="_Toc36116248"/>
      <w:bookmarkStart w:id="6355" w:name="_Toc45215133"/>
      <w:bookmarkStart w:id="6356" w:name="_Toc51866903"/>
      <w:bookmarkStart w:id="6357" w:name="_Toc202525386"/>
      <w:bookmarkEnd w:id="6351"/>
      <w:r w:rsidRPr="00C44D1B">
        <w:t>C.2.6</w:t>
      </w:r>
      <w:r w:rsidRPr="00C44D1B">
        <w:tab/>
        <w:t>Initialise voice parameters +VIP</w:t>
      </w:r>
      <w:bookmarkEnd w:id="6352"/>
      <w:bookmarkEnd w:id="6353"/>
      <w:bookmarkEnd w:id="6354"/>
      <w:bookmarkEnd w:id="6355"/>
      <w:bookmarkEnd w:id="6356"/>
      <w:bookmarkEnd w:id="6357"/>
    </w:p>
    <w:p w14:paraId="50CECDC3" w14:textId="77777777" w:rsidR="00026965" w:rsidRPr="00C44D1B" w:rsidRDefault="00026965">
      <w:bookmarkStart w:id="6358" w:name="_MCCTEMPBM_CRPT80113279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p w14:paraId="28B89D24" w14:textId="77777777" w:rsidR="00026965" w:rsidRPr="00C44D1B" w:rsidRDefault="00026965">
      <w:pPr>
        <w:pStyle w:val="TH"/>
      </w:pPr>
      <w:bookmarkStart w:id="6359" w:name="_CRTableC_6"/>
      <w:bookmarkEnd w:id="6358"/>
      <w:r w:rsidRPr="00C44D1B">
        <w:t>Table </w:t>
      </w:r>
      <w:bookmarkEnd w:id="6359"/>
      <w:r w:rsidRPr="00C44D1B">
        <w:t>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6360" w:name="_MCCTEMPBM_CRPT80113280___7" w:colFirst="0" w:colLast="0"/>
            <w:r w:rsidRPr="00C44D1B">
              <w:rPr>
                <w:rFonts w:ascii="Courier New" w:hAnsi="Courier New"/>
              </w:rPr>
              <w:t>+VIP=&lt;n&gt;</w:t>
            </w:r>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6361" w:name="_MCCTEMPBM_CRPT80113281___7"/>
            <w:bookmarkEnd w:id="6360"/>
            <w:r w:rsidRPr="00C44D1B">
              <w:rPr>
                <w:rFonts w:ascii="Courier New" w:hAnsi="Courier New"/>
              </w:rPr>
              <w:t>+VIP=?</w:t>
            </w:r>
            <w:bookmarkEnd w:id="6361"/>
          </w:p>
        </w:tc>
        <w:tc>
          <w:tcPr>
            <w:tcW w:w="2460" w:type="dxa"/>
          </w:tcPr>
          <w:p w14:paraId="0E0093C0" w14:textId="77777777" w:rsidR="00026965" w:rsidRPr="00C44D1B" w:rsidRDefault="00026965">
            <w:pPr>
              <w:spacing w:after="20"/>
            </w:pPr>
            <w:bookmarkStart w:id="6362" w:name="_MCCTEMPBM_CRPT8011328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62"/>
          </w:p>
        </w:tc>
      </w:tr>
    </w:tbl>
    <w:p w14:paraId="3BF6C1A3" w14:textId="77777777" w:rsidR="00026965" w:rsidRPr="00C44D1B" w:rsidRDefault="00026965"/>
    <w:p w14:paraId="046F506D" w14:textId="77777777" w:rsidR="00026965" w:rsidRPr="00C44D1B" w:rsidRDefault="00026965" w:rsidP="00E26141">
      <w:pPr>
        <w:pStyle w:val="Heading2"/>
      </w:pPr>
      <w:bookmarkStart w:id="6363" w:name="_CRC_2_7"/>
      <w:bookmarkStart w:id="6364" w:name="_Toc20207786"/>
      <w:bookmarkStart w:id="6365" w:name="_Toc27579669"/>
      <w:bookmarkStart w:id="6366" w:name="_Toc36116249"/>
      <w:bookmarkStart w:id="6367" w:name="_Toc45215134"/>
      <w:bookmarkStart w:id="6368" w:name="_Toc51866904"/>
      <w:bookmarkStart w:id="6369" w:name="_Toc202525387"/>
      <w:bookmarkEnd w:id="6363"/>
      <w:r w:rsidRPr="00C44D1B">
        <w:t>C.2.7</w:t>
      </w:r>
      <w:r w:rsidRPr="00C44D1B">
        <w:tab/>
        <w:t>Inactivity timer +VIT</w:t>
      </w:r>
      <w:bookmarkEnd w:id="6364"/>
      <w:bookmarkEnd w:id="6365"/>
      <w:bookmarkEnd w:id="6366"/>
      <w:bookmarkEnd w:id="6367"/>
      <w:bookmarkEnd w:id="6368"/>
      <w:bookmarkEnd w:id="6369"/>
    </w:p>
    <w:p w14:paraId="3D6D20A4" w14:textId="77777777" w:rsidR="00026965" w:rsidRPr="00C44D1B" w:rsidRDefault="00026965">
      <w:bookmarkStart w:id="6370" w:name="_MCCTEMPBM_CRPT80113283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p w14:paraId="1E8A1284" w14:textId="77777777" w:rsidR="00026965" w:rsidRPr="00C44D1B" w:rsidRDefault="00026965">
      <w:pPr>
        <w:pStyle w:val="TH"/>
      </w:pPr>
      <w:bookmarkStart w:id="6371" w:name="_CRTableC_7"/>
      <w:bookmarkEnd w:id="6370"/>
      <w:r w:rsidRPr="00C44D1B">
        <w:t>Table </w:t>
      </w:r>
      <w:bookmarkEnd w:id="6371"/>
      <w:r w:rsidRPr="00C44D1B">
        <w:t>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6372" w:name="_MCCTEMPBM_CRPT80113284___7"/>
            <w:r w:rsidRPr="00C44D1B">
              <w:rPr>
                <w:rFonts w:ascii="Courier New" w:hAnsi="Courier New"/>
              </w:rPr>
              <w:t>+VIT=&lt;n&gt;</w:t>
            </w:r>
            <w:bookmarkEnd w:id="6372"/>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6373" w:name="_MCCTEMPBM_CRPT80113285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6374" w:name="_MCCTEMPBM_CRPT80113286___7"/>
            <w:bookmarkEnd w:id="6373"/>
            <w:r w:rsidRPr="00C44D1B">
              <w:rPr>
                <w:rFonts w:ascii="Courier New" w:hAnsi="Courier New"/>
              </w:rPr>
              <w:t>+VIT=?</w:t>
            </w:r>
            <w:bookmarkEnd w:id="6374"/>
          </w:p>
        </w:tc>
        <w:tc>
          <w:tcPr>
            <w:tcW w:w="2478" w:type="dxa"/>
          </w:tcPr>
          <w:p w14:paraId="28D79E64" w14:textId="77777777" w:rsidR="00026965" w:rsidRPr="00C44D1B" w:rsidRDefault="00026965">
            <w:pPr>
              <w:spacing w:after="20"/>
            </w:pPr>
            <w:bookmarkStart w:id="6375" w:name="_MCCTEMPBM_CRPT8011328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75"/>
          </w:p>
        </w:tc>
      </w:tr>
    </w:tbl>
    <w:p w14:paraId="37A31DC7" w14:textId="77777777" w:rsidR="00026965" w:rsidRPr="00C44D1B" w:rsidRDefault="00026965"/>
    <w:p w14:paraId="07BA3609" w14:textId="77777777" w:rsidR="00026965" w:rsidRPr="00C44D1B" w:rsidRDefault="00026965" w:rsidP="00E26141">
      <w:pPr>
        <w:pStyle w:val="Heading2"/>
      </w:pPr>
      <w:bookmarkStart w:id="6376" w:name="_CRC_2_8"/>
      <w:bookmarkStart w:id="6377" w:name="_Toc20207787"/>
      <w:bookmarkStart w:id="6378" w:name="_Toc27579670"/>
      <w:bookmarkStart w:id="6379" w:name="_Toc36116250"/>
      <w:bookmarkStart w:id="6380" w:name="_Toc45215135"/>
      <w:bookmarkStart w:id="6381" w:name="_Toc51866905"/>
      <w:bookmarkStart w:id="6382" w:name="_Toc202525388"/>
      <w:bookmarkEnd w:id="6376"/>
      <w:r w:rsidRPr="00C44D1B">
        <w:t>C.2.8</w:t>
      </w:r>
      <w:r w:rsidRPr="00C44D1B">
        <w:tab/>
        <w:t>Line selection +VLS</w:t>
      </w:r>
      <w:bookmarkEnd w:id="6377"/>
      <w:bookmarkEnd w:id="6378"/>
      <w:bookmarkEnd w:id="6379"/>
      <w:bookmarkEnd w:id="6380"/>
      <w:bookmarkEnd w:id="6381"/>
      <w:bookmarkEnd w:id="6382"/>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bookmarkStart w:id="6383" w:name="_CRTableC_8"/>
      <w:r w:rsidRPr="00C44D1B">
        <w:t>Table </w:t>
      </w:r>
      <w:bookmarkEnd w:id="6383"/>
      <w:r w:rsidRPr="00C44D1B">
        <w:t>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bookmarkStart w:id="6384" w:name="_MCCTEMPBM_CRPT8011328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bookmarkStart w:id="6385" w:name="_MCCTEMPBM_CRPT80113289___4" w:colFirst="1" w:colLast="2"/>
            <w:bookmarkEnd w:id="6384"/>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r w:rsidRPr="00C44D1B">
              <w:rPr>
                <w:sz w:val="18"/>
              </w:rPr>
              <w:t>*</w:t>
            </w:r>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bookmarkStart w:id="6386" w:name="_MCCTEMPBM_CRPT80113291___4" w:colFirst="2" w:colLast="2"/>
            <w:bookmarkEnd w:id="6385"/>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bookmarkStart w:id="6387" w:name="_MCCTEMPBM_CRPT80113290___7"/>
            <w:bookmarkEnd w:id="6387"/>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tbl>
    <w:bookmarkEnd w:id="6386"/>
    <w:p w14:paraId="59C7A2BA" w14:textId="77777777" w:rsidR="00026965" w:rsidRPr="00C44D1B" w:rsidRDefault="00026965">
      <w:r w:rsidRPr="00C44D1B">
        <w:tab/>
      </w:r>
    </w:p>
    <w:p w14:paraId="5ABAA7B7" w14:textId="77777777" w:rsidR="00026965" w:rsidRPr="00C44D1B" w:rsidRDefault="00026965">
      <w:pPr>
        <w:pStyle w:val="B1"/>
      </w:pPr>
      <w:r w:rsidRPr="00C44D1B">
        <w:lastRenderedPageBreak/>
        <w:t>This also allows the computer to receive audio data from the radio receiver by selecting "receive mode":</w:t>
      </w:r>
    </w:p>
    <w:p w14:paraId="45C0F1C5" w14:textId="77777777" w:rsidR="00026965" w:rsidRPr="00C44D1B" w:rsidRDefault="00026965">
      <w:pPr>
        <w:pStyle w:val="TH"/>
      </w:pPr>
      <w:bookmarkStart w:id="6388" w:name="_CRTableC_9"/>
      <w:r w:rsidRPr="00C44D1B">
        <w:t>Table </w:t>
      </w:r>
      <w:bookmarkEnd w:id="6388"/>
      <w:r w:rsidRPr="00C44D1B">
        <w:t>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bookmarkStart w:id="6389" w:name="_MCCTEMPBM_CRPT8011329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bookmarkStart w:id="6390" w:name="_MCCTEMPBM_CRPT80113293___4" w:colFirst="1" w:colLast="2"/>
            <w:bookmarkEnd w:id="6389"/>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bookmarkStart w:id="6391" w:name="_MCCTEMPBM_CRPT80113294___4" w:colFirst="1" w:colLast="2"/>
            <w:bookmarkEnd w:id="6390"/>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r w:rsidRPr="00C44D1B">
              <w:rPr>
                <w:sz w:val="18"/>
              </w:rPr>
              <w:t>*</w:t>
            </w:r>
          </w:p>
        </w:tc>
        <w:tc>
          <w:tcPr>
            <w:tcW w:w="1441" w:type="dxa"/>
          </w:tcPr>
          <w:p w14:paraId="41777054" w14:textId="77777777" w:rsidR="00026965" w:rsidRPr="00C44D1B" w:rsidRDefault="00026965">
            <w:pPr>
              <w:spacing w:after="20"/>
              <w:jc w:val="center"/>
              <w:rPr>
                <w:sz w:val="18"/>
              </w:rPr>
            </w:pPr>
          </w:p>
        </w:tc>
      </w:tr>
      <w:bookmarkEnd w:id="6391"/>
    </w:tbl>
    <w:p w14:paraId="5F46AB08" w14:textId="77777777" w:rsidR="00026965" w:rsidRPr="00C44D1B" w:rsidRDefault="00026965">
      <w:pPr>
        <w:pStyle w:val="B1"/>
      </w:pPr>
    </w:p>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bookmarkStart w:id="6392" w:name="_CRTableC_10"/>
      <w:r w:rsidRPr="00C44D1B">
        <w:t>Table </w:t>
      </w:r>
      <w:bookmarkEnd w:id="6392"/>
      <w:r w:rsidRPr="00C44D1B">
        <w:t>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bookmarkStart w:id="6393" w:name="_MCCTEMPBM_CRPT80113295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bookmarkStart w:id="6394" w:name="_MCCTEMPBM_CRPT80113296___4" w:colFirst="1" w:colLast="2"/>
            <w:bookmarkEnd w:id="6393"/>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r w:rsidRPr="00C44D1B">
              <w:rPr>
                <w:sz w:val="18"/>
              </w:rPr>
              <w:t>*</w:t>
            </w:r>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bookmarkStart w:id="6395" w:name="_MCCTEMPBM_CRPT80113297___4" w:colFirst="1" w:colLast="2"/>
            <w:bookmarkEnd w:id="6394"/>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bookmarkEnd w:id="6395"/>
    </w:tbl>
    <w:p w14:paraId="7D169592" w14:textId="77777777" w:rsidR="00026965" w:rsidRPr="00C44D1B" w:rsidRDefault="00026965">
      <w:pPr>
        <w:pStyle w:val="B1"/>
      </w:pPr>
    </w:p>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bookmarkStart w:id="6396" w:name="_CRTableC_11"/>
      <w:r w:rsidRPr="00C44D1B">
        <w:t>Table </w:t>
      </w:r>
      <w:bookmarkEnd w:id="6396"/>
      <w:r w:rsidRPr="00C44D1B">
        <w:t>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bookmarkStart w:id="6397" w:name="_MCCTEMPBM_CRPT8011329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r w:rsidRPr="00C44D1B">
              <w:rPr>
                <w:sz w:val="18"/>
              </w:rPr>
              <w:t>*</w:t>
            </w:r>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bookmarkStart w:id="6398" w:name="_MCCTEMPBM_CRPT80113299___4" w:colFirst="1" w:colLast="2"/>
            <w:bookmarkEnd w:id="6397"/>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bookmarkStart w:id="6399" w:name="_MCCTEMPBM_CRPT80113300___4" w:colFirst="1" w:colLast="2"/>
            <w:bookmarkEnd w:id="6398"/>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bookmarkEnd w:id="6399"/>
    </w:tbl>
    <w:p w14:paraId="7A6DA7E8" w14:textId="77777777" w:rsidR="00026965" w:rsidRPr="00C44D1B" w:rsidRDefault="00026965">
      <w:pPr>
        <w:pStyle w:val="B1"/>
      </w:pPr>
    </w:p>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bookmarkStart w:id="6400" w:name="_CRTableC_12"/>
      <w:r w:rsidRPr="00C44D1B">
        <w:t>Table </w:t>
      </w:r>
      <w:bookmarkEnd w:id="6400"/>
      <w:r w:rsidRPr="00C44D1B">
        <w:t>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bookmarkStart w:id="6401" w:name="_MCCTEMPBM_CRPT80113301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r w:rsidRPr="00C44D1B">
              <w:rPr>
                <w:sz w:val="18"/>
              </w:rPr>
              <w:t>*</w:t>
            </w:r>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bookmarkStart w:id="6402" w:name="_MCCTEMPBM_CRPT80113302___4" w:colFirst="1" w:colLast="2"/>
            <w:bookmarkEnd w:id="6401"/>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bookmarkStart w:id="6403" w:name="_MCCTEMPBM_CRPT80113303___4" w:colFirst="1" w:colLast="2"/>
            <w:bookmarkEnd w:id="6402"/>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r w:rsidRPr="00C44D1B">
              <w:rPr>
                <w:sz w:val="18"/>
              </w:rPr>
              <w:t>*</w:t>
            </w:r>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tbl>
    <w:bookmarkEnd w:id="6403"/>
    <w:p w14:paraId="6B354B87" w14:textId="77777777" w:rsidR="00026965" w:rsidRPr="00C44D1B" w:rsidRDefault="00026965">
      <w:pPr>
        <w:pStyle w:val="B1"/>
      </w:pPr>
      <w:r w:rsidRPr="00C44D1B">
        <w:t xml:space="preserve"> </w:t>
      </w:r>
    </w:p>
    <w:p w14:paraId="769F632A" w14:textId="77777777" w:rsidR="00026965" w:rsidRPr="00C44D1B" w:rsidRDefault="00026965">
      <w:pPr>
        <w:pStyle w:val="TH"/>
      </w:pPr>
      <w:bookmarkStart w:id="6404" w:name="_CRTableC_13"/>
      <w:r w:rsidRPr="00C44D1B">
        <w:t>Table </w:t>
      </w:r>
      <w:bookmarkEnd w:id="6404"/>
      <w:r w:rsidRPr="00C44D1B">
        <w:t>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6405" w:name="_MCCTEMPBM_CRPT80113304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6406" w:name="_MCCTEMPBM_CRPT80113305___7" w:colFirst="0" w:colLast="0"/>
            <w:bookmarkEnd w:id="6405"/>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6407" w:name="_MCCTEMPBM_CRPT80113306___7"/>
            <w:bookmarkEnd w:id="6406"/>
            <w:r w:rsidRPr="00C44D1B">
              <w:rPr>
                <w:rFonts w:ascii="Courier New" w:hAnsi="Courier New"/>
              </w:rPr>
              <w:t>+VLS=?</w:t>
            </w:r>
            <w:bookmarkEnd w:id="6407"/>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C44D1B" w:rsidRDefault="00026965">
      <w:pPr>
        <w:rPr>
          <w:rFonts w:ascii="Courier New" w:hAnsi="Courier New"/>
        </w:rPr>
      </w:pPr>
      <w:bookmarkStart w:id="6408" w:name="_MCCTEMPBM_CRPT80113307___7"/>
    </w:p>
    <w:p w14:paraId="490D001C" w14:textId="77777777" w:rsidR="00026965" w:rsidRPr="00C44D1B" w:rsidRDefault="00026965">
      <w:bookmarkStart w:id="6409" w:name="_MCCTEMPBM_CRPT80113308___7"/>
      <w:bookmarkEnd w:id="6408"/>
      <w:r w:rsidRPr="00C44D1B">
        <w:rPr>
          <w:rFonts w:ascii="Courier New" w:hAnsi="Courier New"/>
        </w:rPr>
        <w:t>+VCON</w:t>
      </w:r>
      <w:r w:rsidRPr="00C44D1B">
        <w:t xml:space="preserve"> is returned if an audio path is established or if a connection is made to the radio network.</w:t>
      </w:r>
    </w:p>
    <w:bookmarkEnd w:id="6409"/>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bookmarkStart w:id="6410" w:name="_CRTableC_14"/>
      <w:r w:rsidRPr="00C44D1B">
        <w:lastRenderedPageBreak/>
        <w:t>Table </w:t>
      </w:r>
      <w:bookmarkEnd w:id="6410"/>
      <w:r w:rsidRPr="00C44D1B">
        <w:t>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6411" w:name="_MCCTEMPBM_CRPT80113309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bookmarkStart w:id="6412" w:name="_MCCTEMPBM_CRPT80113310___4" w:colFirst="1" w:colLast="2"/>
            <w:bookmarkEnd w:id="6411"/>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6413" w:name="_MCCTEMPBM_CRPT80113311___4" w:colFirst="1" w:colLast="2"/>
            <w:bookmarkEnd w:id="6412"/>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6413"/>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bookmarkStart w:id="6414" w:name="_CRTableC_15"/>
      <w:r w:rsidRPr="00C44D1B">
        <w:t>Table </w:t>
      </w:r>
      <w:bookmarkEnd w:id="6414"/>
      <w:r w:rsidRPr="00C44D1B">
        <w:t>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bookmarkStart w:id="6415" w:name="_MCCTEMPBM_CRPT8011331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bookmarkStart w:id="6416" w:name="_MCCTEMPBM_CRPT80113313___4" w:colFirst="1" w:colLast="2"/>
            <w:bookmarkEnd w:id="6415"/>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r w:rsidRPr="00C44D1B">
              <w:rPr>
                <w:sz w:val="18"/>
              </w:rPr>
              <w:t>*</w:t>
            </w:r>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r w:rsidRPr="00C44D1B">
              <w:rPr>
                <w:sz w:val="18"/>
              </w:rPr>
              <w:t>*</w:t>
            </w:r>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6417" w:name="_MCCTEMPBM_CRPT80113314___7"/>
            <w:bookmarkStart w:id="6418" w:name="_MCCTEMPBM_CRPT80113315___4" w:colFirst="1" w:colLast="2"/>
            <w:bookmarkEnd w:id="6416"/>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6417"/>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bookmarkEnd w:id="6418"/>
    </w:tbl>
    <w:p w14:paraId="1B8C0ADF" w14:textId="77777777" w:rsidR="00026965" w:rsidRPr="00C44D1B" w:rsidRDefault="00026965"/>
    <w:p w14:paraId="6689D1CB" w14:textId="77777777" w:rsidR="00026965" w:rsidRPr="00C44D1B" w:rsidRDefault="00026965" w:rsidP="00E26141">
      <w:pPr>
        <w:pStyle w:val="Heading2"/>
      </w:pPr>
      <w:bookmarkStart w:id="6419" w:name="_CRC_2_9"/>
      <w:bookmarkStart w:id="6420" w:name="_Toc20207788"/>
      <w:bookmarkStart w:id="6421" w:name="_Toc27579671"/>
      <w:bookmarkStart w:id="6422" w:name="_Toc36116251"/>
      <w:bookmarkStart w:id="6423" w:name="_Toc45215136"/>
      <w:bookmarkStart w:id="6424" w:name="_Toc51866906"/>
      <w:bookmarkStart w:id="6425" w:name="_Toc202525389"/>
      <w:bookmarkEnd w:id="6419"/>
      <w:r w:rsidRPr="00C44D1B">
        <w:t>C.2.9</w:t>
      </w:r>
      <w:r w:rsidRPr="00C44D1B">
        <w:tab/>
        <w:t>Receive data state +VRX</w:t>
      </w:r>
      <w:bookmarkEnd w:id="6420"/>
      <w:bookmarkEnd w:id="6421"/>
      <w:bookmarkEnd w:id="6422"/>
      <w:bookmarkEnd w:id="6423"/>
      <w:bookmarkEnd w:id="6424"/>
      <w:bookmarkEnd w:id="6425"/>
    </w:p>
    <w:p w14:paraId="50424F35" w14:textId="77777777" w:rsidR="00026965" w:rsidRPr="00C44D1B" w:rsidRDefault="00026965">
      <w:bookmarkStart w:id="6426" w:name="_MCCTEMPBM_CRPT80113316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p w14:paraId="1AE584C4" w14:textId="77777777" w:rsidR="00026965" w:rsidRPr="00C44D1B" w:rsidRDefault="00026965">
      <w:pPr>
        <w:pStyle w:val="TH"/>
      </w:pPr>
      <w:bookmarkStart w:id="6427" w:name="_CRTableC_16"/>
      <w:bookmarkEnd w:id="6426"/>
      <w:r w:rsidRPr="00C44D1B">
        <w:t>Table </w:t>
      </w:r>
      <w:bookmarkEnd w:id="6427"/>
      <w:r w:rsidRPr="00C44D1B">
        <w:t>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6428" w:name="_MCCTEMPBM_CRPT80113317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6428"/>
    </w:tbl>
    <w:p w14:paraId="6A61BA44" w14:textId="77777777" w:rsidR="00026965" w:rsidRPr="00C44D1B" w:rsidRDefault="00026965"/>
    <w:p w14:paraId="4233BB56" w14:textId="77777777" w:rsidR="00026965" w:rsidRPr="00C44D1B" w:rsidRDefault="00026965" w:rsidP="00E26141">
      <w:pPr>
        <w:pStyle w:val="Heading2"/>
      </w:pPr>
      <w:bookmarkStart w:id="6429" w:name="_CRC_2_10"/>
      <w:bookmarkStart w:id="6430" w:name="_Toc20207789"/>
      <w:bookmarkStart w:id="6431" w:name="_Toc27579672"/>
      <w:bookmarkStart w:id="6432" w:name="_Toc36116252"/>
      <w:bookmarkStart w:id="6433" w:name="_Toc45215137"/>
      <w:bookmarkStart w:id="6434" w:name="_Toc51866907"/>
      <w:bookmarkStart w:id="6435" w:name="_Toc202525390"/>
      <w:bookmarkEnd w:id="6429"/>
      <w:r w:rsidRPr="00C44D1B">
        <w:t>C.2.10</w:t>
      </w:r>
      <w:r w:rsidRPr="00C44D1B">
        <w:tab/>
        <w:t>Select compression method +VSM</w:t>
      </w:r>
      <w:bookmarkEnd w:id="6430"/>
      <w:bookmarkEnd w:id="6431"/>
      <w:bookmarkEnd w:id="6432"/>
      <w:bookmarkEnd w:id="6433"/>
      <w:bookmarkEnd w:id="6434"/>
      <w:bookmarkEnd w:id="6435"/>
    </w:p>
    <w:p w14:paraId="55A6BD04" w14:textId="77777777" w:rsidR="00026965" w:rsidRPr="00C44D1B" w:rsidRDefault="00026965">
      <w:bookmarkStart w:id="6436" w:name="_MCCTEMPBM_CRPT80113318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6437" w:name="_MCCTEMPBM_CRPT80113319___2"/>
      <w:bookmarkEnd w:id="6436"/>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p w14:paraId="4C011578" w14:textId="77777777" w:rsidR="00026965" w:rsidRPr="00C44D1B" w:rsidRDefault="00026965">
      <w:pPr>
        <w:pStyle w:val="TH"/>
      </w:pPr>
      <w:bookmarkStart w:id="6438" w:name="_CRTableC_17"/>
      <w:bookmarkEnd w:id="6437"/>
      <w:r w:rsidRPr="00C44D1B">
        <w:t>Table </w:t>
      </w:r>
      <w:bookmarkEnd w:id="6438"/>
      <w:r w:rsidRPr="00C44D1B">
        <w:t>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6439" w:name="_MCCTEMPBM_CRPT80113320___7"/>
            <w:r w:rsidRPr="00C44D1B">
              <w:rPr>
                <w:rFonts w:ascii="Courier New" w:hAnsi="Courier New"/>
              </w:rPr>
              <w:t>+VSM=&lt;n1&gt;,&lt;n2&gt;,&lt;n3&gt;,&lt;n4&gt;</w:t>
            </w:r>
            <w:bookmarkEnd w:id="6439"/>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6440" w:name="_MCCTEMPBM_CRPT80113321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6441" w:name="_MCCTEMPBM_CRPT80113322___7"/>
            <w:bookmarkEnd w:id="6440"/>
            <w:r w:rsidRPr="00C44D1B">
              <w:rPr>
                <w:rFonts w:ascii="Courier New" w:hAnsi="Courier New"/>
              </w:rPr>
              <w:t>+VSM=?</w:t>
            </w:r>
            <w:bookmarkEnd w:id="6441"/>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6442" w:name="_MCCTEMPBM_CRPT80113323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6443" w:name="_CRC_2_11"/>
      <w:bookmarkStart w:id="6444" w:name="_Toc20207790"/>
      <w:bookmarkStart w:id="6445" w:name="_Toc27579673"/>
      <w:bookmarkStart w:id="6446" w:name="_Toc36116253"/>
      <w:bookmarkStart w:id="6447" w:name="_Toc45215138"/>
      <w:bookmarkStart w:id="6448" w:name="_Toc51866908"/>
      <w:bookmarkStart w:id="6449" w:name="_Toc202525391"/>
      <w:bookmarkEnd w:id="6442"/>
      <w:bookmarkEnd w:id="6443"/>
      <w:r w:rsidRPr="00C44D1B">
        <w:t>C.2.11</w:t>
      </w:r>
      <w:r w:rsidRPr="00C44D1B">
        <w:tab/>
        <w:t>DTMF and tone generation +VTS</w:t>
      </w:r>
      <w:bookmarkEnd w:id="6444"/>
      <w:bookmarkEnd w:id="6445"/>
      <w:bookmarkEnd w:id="6446"/>
      <w:bookmarkEnd w:id="6447"/>
      <w:bookmarkEnd w:id="6448"/>
      <w:bookmarkEnd w:id="6449"/>
    </w:p>
    <w:p w14:paraId="3662D20D" w14:textId="77777777" w:rsidR="00026965" w:rsidRPr="00C44D1B" w:rsidRDefault="00026965">
      <w:bookmarkStart w:id="6450" w:name="_MCCTEMPBM_CRPT80113324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6451" w:name="_MCCTEMPBM_CRPT80113325___7"/>
      <w:bookmarkEnd w:id="6450"/>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6451"/>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6452" w:name="_MCCTEMPBM_CRPT80113326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6452"/>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6453" w:name="_MCCTEMPBM_CRPT80113327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6453"/>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6454" w:name="_MCCTEMPBM_CRPT80113328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6454"/>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bookmarkStart w:id="6455" w:name="_CRTableC_18"/>
      <w:r w:rsidRPr="00C44D1B">
        <w:rPr>
          <w:lang w:val="fr-FR"/>
        </w:rPr>
        <w:t>Table </w:t>
      </w:r>
      <w:bookmarkEnd w:id="6455"/>
      <w:r w:rsidRPr="00C44D1B">
        <w:rPr>
          <w:lang w:val="fr-FR"/>
        </w:rPr>
        <w:t>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6456" w:name="_MCCTEMPBM_CRPT80113329___7"/>
            <w:r w:rsidRPr="00C44D1B">
              <w:rPr>
                <w:rFonts w:ascii="Courier New" w:hAnsi="Courier New"/>
              </w:rPr>
              <w:t>+VTS=</w:t>
            </w:r>
            <w:r w:rsidRPr="00C44D1B">
              <w:rPr>
                <w:i/>
              </w:rPr>
              <w:t>as above</w:t>
            </w:r>
            <w:bookmarkEnd w:id="6456"/>
          </w:p>
        </w:tc>
        <w:tc>
          <w:tcPr>
            <w:tcW w:w="4929" w:type="dxa"/>
          </w:tcPr>
          <w:p w14:paraId="30A94948" w14:textId="77777777" w:rsidR="00026965" w:rsidRPr="00C44D1B" w:rsidRDefault="00026965">
            <w:pPr>
              <w:spacing w:after="20"/>
              <w:rPr>
                <w:rFonts w:ascii="Courier New" w:hAnsi="Courier New"/>
              </w:rPr>
            </w:pPr>
            <w:bookmarkStart w:id="6457" w:name="_MCCTEMPBM_CRPT80113330___7"/>
            <w:bookmarkEnd w:id="6457"/>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6458" w:name="_MCCTEMPBM_CRPT80113331___7"/>
            <w:r w:rsidRPr="00C44D1B">
              <w:rPr>
                <w:rFonts w:ascii="Courier New" w:hAnsi="Courier New"/>
              </w:rPr>
              <w:t>+VTS=?</w:t>
            </w:r>
            <w:bookmarkEnd w:id="6458"/>
          </w:p>
        </w:tc>
        <w:tc>
          <w:tcPr>
            <w:tcW w:w="4929" w:type="dxa"/>
          </w:tcPr>
          <w:p w14:paraId="43473922" w14:textId="77777777" w:rsidR="00026965" w:rsidRPr="00C44D1B" w:rsidRDefault="00026965">
            <w:pPr>
              <w:spacing w:after="20"/>
            </w:pPr>
            <w:bookmarkStart w:id="6459" w:name="_MCCTEMPBM_CRPT80113332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6459"/>
          </w:p>
        </w:tc>
      </w:tr>
    </w:tbl>
    <w:p w14:paraId="07DC679E" w14:textId="77777777" w:rsidR="00026965" w:rsidRPr="00C44D1B" w:rsidRDefault="00026965"/>
    <w:p w14:paraId="2D7FC788" w14:textId="77777777" w:rsidR="00026965" w:rsidRPr="00C44D1B" w:rsidRDefault="00026965" w:rsidP="00E26141">
      <w:pPr>
        <w:pStyle w:val="Heading2"/>
      </w:pPr>
      <w:bookmarkStart w:id="6460" w:name="_CRC_2_12"/>
      <w:bookmarkStart w:id="6461" w:name="_Toc20207791"/>
      <w:bookmarkStart w:id="6462" w:name="_Toc27579674"/>
      <w:bookmarkStart w:id="6463" w:name="_Toc36116254"/>
      <w:bookmarkStart w:id="6464" w:name="_Toc45215139"/>
      <w:bookmarkStart w:id="6465" w:name="_Toc51866909"/>
      <w:bookmarkStart w:id="6466" w:name="_Toc202525392"/>
      <w:bookmarkEnd w:id="6460"/>
      <w:r w:rsidRPr="00C44D1B">
        <w:t>C.2.12</w:t>
      </w:r>
      <w:r w:rsidRPr="00C44D1B">
        <w:tab/>
        <w:t>Tone duration +VTD</w:t>
      </w:r>
      <w:bookmarkEnd w:id="6461"/>
      <w:bookmarkEnd w:id="6462"/>
      <w:bookmarkEnd w:id="6463"/>
      <w:bookmarkEnd w:id="6464"/>
      <w:bookmarkEnd w:id="6465"/>
      <w:bookmarkEnd w:id="6466"/>
    </w:p>
    <w:p w14:paraId="1A16698D" w14:textId="77777777" w:rsidR="00026965" w:rsidRPr="00C44D1B" w:rsidRDefault="00026965">
      <w:bookmarkStart w:id="6467" w:name="_MCCTEMPBM_CRPT80113333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p w14:paraId="68DC0217" w14:textId="77777777" w:rsidR="00026965" w:rsidRPr="00C44D1B" w:rsidRDefault="00026965">
      <w:pPr>
        <w:pStyle w:val="TH"/>
      </w:pPr>
      <w:bookmarkStart w:id="6468" w:name="_CRTableC_19"/>
      <w:bookmarkEnd w:id="6467"/>
      <w:r w:rsidRPr="00C44D1B">
        <w:t>Table </w:t>
      </w:r>
      <w:bookmarkEnd w:id="6468"/>
      <w:r w:rsidRPr="00C44D1B">
        <w:t>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6469" w:name="_MCCTEMPBM_CRPT80113334___7" w:colFirst="0" w:colLast="0"/>
            <w:r w:rsidRPr="00C44D1B">
              <w:rPr>
                <w:rFonts w:ascii="Courier New" w:hAnsi="Courier New"/>
              </w:rPr>
              <w:t>+VTD=&lt;n&gt;</w:t>
            </w:r>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6470" w:name="_MCCTEMPBM_CRPT80113335___7" w:colFirst="0" w:colLast="0"/>
            <w:bookmarkEnd w:id="6469"/>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6471" w:name="_MCCTEMPBM_CRPT80113336___7"/>
            <w:bookmarkEnd w:id="6470"/>
            <w:r w:rsidRPr="00C44D1B">
              <w:rPr>
                <w:rFonts w:ascii="Courier New" w:hAnsi="Courier New"/>
              </w:rPr>
              <w:t>+VTD=?</w:t>
            </w:r>
            <w:bookmarkEnd w:id="6471"/>
          </w:p>
        </w:tc>
        <w:tc>
          <w:tcPr>
            <w:tcW w:w="2413" w:type="dxa"/>
          </w:tcPr>
          <w:p w14:paraId="5D651C91" w14:textId="77777777" w:rsidR="00026965" w:rsidRPr="00C44D1B" w:rsidRDefault="00026965">
            <w:pPr>
              <w:spacing w:after="20"/>
            </w:pPr>
            <w:bookmarkStart w:id="6472" w:name="_MCCTEMPBM_CRPT8011333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472"/>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6473" w:name="_CRC_2_13"/>
      <w:bookmarkStart w:id="6474" w:name="_Toc20207792"/>
      <w:bookmarkStart w:id="6475" w:name="_Toc27579675"/>
      <w:bookmarkStart w:id="6476" w:name="_Toc36116255"/>
      <w:bookmarkStart w:id="6477" w:name="_Toc45215140"/>
      <w:bookmarkStart w:id="6478" w:name="_Toc51866910"/>
      <w:bookmarkStart w:id="6479" w:name="_Toc202525393"/>
      <w:bookmarkEnd w:id="6473"/>
      <w:r w:rsidRPr="00C44D1B">
        <w:lastRenderedPageBreak/>
        <w:t>C.2.13</w:t>
      </w:r>
      <w:r w:rsidRPr="00C44D1B">
        <w:tab/>
        <w:t>Transmit data state +VTX</w:t>
      </w:r>
      <w:bookmarkEnd w:id="6474"/>
      <w:bookmarkEnd w:id="6475"/>
      <w:bookmarkEnd w:id="6476"/>
      <w:bookmarkEnd w:id="6477"/>
      <w:bookmarkEnd w:id="6478"/>
      <w:bookmarkEnd w:id="6479"/>
    </w:p>
    <w:p w14:paraId="74BC87C5" w14:textId="77777777" w:rsidR="00026965" w:rsidRPr="00C44D1B" w:rsidRDefault="00026965">
      <w:pPr>
        <w:keepNext/>
        <w:keepLines/>
      </w:pPr>
      <w:bookmarkStart w:id="6480" w:name="_MCCTEMPBM_CRPT80113338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C44D1B" w:rsidRDefault="00026965">
      <w:pPr>
        <w:pStyle w:val="TH"/>
      </w:pPr>
      <w:bookmarkStart w:id="6481" w:name="_CRTableC_20"/>
      <w:bookmarkEnd w:id="6480"/>
      <w:r w:rsidRPr="00C44D1B">
        <w:t>Table </w:t>
      </w:r>
      <w:bookmarkEnd w:id="6481"/>
      <w:r w:rsidRPr="00C44D1B">
        <w:t>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6482" w:name="_MCCTEMPBM_CRPT80113339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tbl>
    <w:p w14:paraId="1A0EC188" w14:textId="77777777" w:rsidR="00026965" w:rsidRPr="00C44D1B" w:rsidRDefault="00026965" w:rsidP="00E26141">
      <w:pPr>
        <w:pStyle w:val="Heading8"/>
      </w:pPr>
      <w:bookmarkStart w:id="6483" w:name="_CRAnnexDinformative"/>
      <w:bookmarkEnd w:id="6482"/>
      <w:bookmarkEnd w:id="6483"/>
      <w:r w:rsidRPr="00C44D1B">
        <w:br w:type="page"/>
      </w:r>
      <w:bookmarkStart w:id="6484" w:name="_Toc20207793"/>
      <w:bookmarkStart w:id="6485" w:name="_Toc27579676"/>
      <w:bookmarkStart w:id="6486" w:name="_Toc36116256"/>
      <w:bookmarkStart w:id="6487" w:name="_Toc45215141"/>
      <w:bookmarkStart w:id="6488" w:name="_Toc51866911"/>
      <w:bookmarkStart w:id="6489" w:name="_Toc202525394"/>
      <w:r w:rsidRPr="00C44D1B">
        <w:lastRenderedPageBreak/>
        <w:t>Annex</w:t>
      </w:r>
      <w:r w:rsidR="00706AED" w:rsidRPr="00C44D1B">
        <w:t xml:space="preserve"> </w:t>
      </w:r>
      <w:r w:rsidRPr="00C44D1B">
        <w:t>D (informative):</w:t>
      </w:r>
      <w:r w:rsidRPr="00C44D1B">
        <w:br/>
        <w:t>Bibliography</w:t>
      </w:r>
      <w:bookmarkEnd w:id="6484"/>
      <w:bookmarkEnd w:id="6485"/>
      <w:bookmarkEnd w:id="6486"/>
      <w:bookmarkEnd w:id="6487"/>
      <w:bookmarkEnd w:id="6488"/>
      <w:bookmarkEnd w:id="6489"/>
    </w:p>
    <w:p w14:paraId="43232E49" w14:textId="77777777" w:rsidR="00026965" w:rsidRPr="00C44D1B" w:rsidRDefault="00026965">
      <w:pPr>
        <w:ind w:left="1440" w:hanging="1440"/>
      </w:pPr>
      <w:bookmarkStart w:id="6490" w:name="_MCCTEMPBM_CRPT80113340___2"/>
      <w:r w:rsidRPr="00C44D1B">
        <w:t>Informative references:</w:t>
      </w:r>
    </w:p>
    <w:bookmarkEnd w:id="6490"/>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bookmarkStart w:id="6491" w:name="_CRAnnexEinformative"/>
      <w:bookmarkEnd w:id="6491"/>
      <w:r w:rsidRPr="00C44D1B">
        <w:br w:type="page"/>
      </w:r>
      <w:bookmarkStart w:id="6492" w:name="_Toc20207794"/>
      <w:bookmarkStart w:id="6493" w:name="_Toc27579677"/>
      <w:bookmarkStart w:id="6494" w:name="_Toc36116257"/>
      <w:bookmarkStart w:id="6495" w:name="_Toc45215142"/>
      <w:bookmarkStart w:id="6496" w:name="_Toc51866912"/>
      <w:bookmarkStart w:id="6497" w:name="_Toc202525395"/>
      <w:r w:rsidRPr="00C44D1B">
        <w:lastRenderedPageBreak/>
        <w:t>Annex</w:t>
      </w:r>
      <w:r w:rsidR="00706AED" w:rsidRPr="00C44D1B">
        <w:t xml:space="preserve"> </w:t>
      </w:r>
      <w:r w:rsidRPr="00C44D1B">
        <w:t>E (informative):</w:t>
      </w:r>
      <w:r w:rsidRPr="00C44D1B">
        <w:br/>
        <w:t>Mobile originated alternating voice/data call example</w:t>
      </w:r>
      <w:bookmarkEnd w:id="6492"/>
      <w:bookmarkEnd w:id="6493"/>
      <w:bookmarkEnd w:id="6494"/>
      <w:bookmarkEnd w:id="6495"/>
      <w:bookmarkEnd w:id="6496"/>
      <w:bookmarkEnd w:id="6497"/>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bookmarkStart w:id="6498" w:name="_CRFigureE_1"/>
      <w:r w:rsidRPr="00C44D1B">
        <w:t>Figure</w:t>
      </w:r>
      <w:r w:rsidR="00B422F7" w:rsidRPr="00C44D1B">
        <w:t> </w:t>
      </w:r>
      <w:bookmarkEnd w:id="6498"/>
      <w:r w:rsidRPr="00C44D1B">
        <w:t>E.1: MO BS 61 call</w:t>
      </w:r>
    </w:p>
    <w:p w14:paraId="7EE641B8" w14:textId="77777777" w:rsidR="00026965" w:rsidRPr="00C44D1B" w:rsidRDefault="00026965" w:rsidP="00E26141">
      <w:pPr>
        <w:pStyle w:val="Heading8"/>
      </w:pPr>
      <w:bookmarkStart w:id="6499" w:name="_CRAnnexFinformative"/>
      <w:bookmarkEnd w:id="6499"/>
      <w:r w:rsidRPr="00C44D1B">
        <w:br w:type="page"/>
      </w:r>
      <w:bookmarkStart w:id="6500" w:name="_Toc20207795"/>
      <w:bookmarkStart w:id="6501" w:name="_Toc27579678"/>
      <w:bookmarkStart w:id="6502" w:name="_Toc36116258"/>
      <w:bookmarkStart w:id="6503" w:name="_Toc45215143"/>
      <w:bookmarkStart w:id="6504" w:name="_Toc51866913"/>
      <w:bookmarkStart w:id="6505" w:name="_Toc202525396"/>
      <w:r w:rsidRPr="00C44D1B">
        <w:lastRenderedPageBreak/>
        <w:t>Annex</w:t>
      </w:r>
      <w:r w:rsidR="00706AED" w:rsidRPr="00C44D1B">
        <w:t xml:space="preserve"> </w:t>
      </w:r>
      <w:r w:rsidRPr="00C44D1B">
        <w:t>F (informative):</w:t>
      </w:r>
      <w:r w:rsidRPr="00C44D1B">
        <w:br/>
        <w:t>Mobile terminated voice followed by data call example</w:t>
      </w:r>
      <w:bookmarkEnd w:id="6500"/>
      <w:bookmarkEnd w:id="6501"/>
      <w:bookmarkEnd w:id="6502"/>
      <w:bookmarkEnd w:id="6503"/>
      <w:bookmarkEnd w:id="6504"/>
      <w:bookmarkEnd w:id="6505"/>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bookmarkStart w:id="6506" w:name="_CRFigureF_1"/>
      <w:r w:rsidRPr="00C44D1B">
        <w:t>Figure</w:t>
      </w:r>
      <w:r w:rsidR="00B422F7" w:rsidRPr="00C44D1B">
        <w:t> </w:t>
      </w:r>
      <w:bookmarkEnd w:id="6506"/>
      <w:r w:rsidRPr="00C44D1B">
        <w:t>F.1: MT BS 81 call</w:t>
      </w:r>
    </w:p>
    <w:p w14:paraId="7B69843F" w14:textId="77777777" w:rsidR="00026965" w:rsidRPr="00C44D1B" w:rsidRDefault="00026965" w:rsidP="00E26141">
      <w:pPr>
        <w:pStyle w:val="Heading8"/>
      </w:pPr>
      <w:bookmarkStart w:id="6507" w:name="_CRAnnexGinformative"/>
      <w:bookmarkEnd w:id="6507"/>
      <w:r w:rsidRPr="00C44D1B">
        <w:br w:type="page"/>
      </w:r>
      <w:bookmarkStart w:id="6508" w:name="_Toc20207796"/>
      <w:bookmarkStart w:id="6509" w:name="_Toc27579679"/>
      <w:bookmarkStart w:id="6510" w:name="_Toc36116259"/>
      <w:bookmarkStart w:id="6511" w:name="_Toc45215144"/>
      <w:bookmarkStart w:id="6512" w:name="_Toc51866914"/>
      <w:bookmarkStart w:id="6513" w:name="_Toc202525397"/>
      <w:r w:rsidRPr="00C44D1B">
        <w:lastRenderedPageBreak/>
        <w:t>An</w:t>
      </w:r>
      <w:r w:rsidR="00706AED" w:rsidRPr="00C44D1B">
        <w:t xml:space="preserve">nex </w:t>
      </w:r>
      <w:r w:rsidRPr="00C44D1B">
        <w:t>G (informative):</w:t>
      </w:r>
      <w:r w:rsidRPr="00C44D1B">
        <w:br/>
        <w:t>Voice call example</w:t>
      </w:r>
      <w:bookmarkEnd w:id="6508"/>
      <w:bookmarkEnd w:id="6509"/>
      <w:bookmarkEnd w:id="6510"/>
      <w:bookmarkEnd w:id="6511"/>
      <w:bookmarkEnd w:id="6512"/>
      <w:bookmarkEnd w:id="6513"/>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bookmarkStart w:id="6514" w:name="_CRFigureG_1"/>
      <w:r w:rsidRPr="00C44D1B">
        <w:t>Figure</w:t>
      </w:r>
      <w:r w:rsidR="00B422F7" w:rsidRPr="00C44D1B">
        <w:t> </w:t>
      </w:r>
      <w:bookmarkEnd w:id="6514"/>
      <w:r w:rsidRPr="00C44D1B">
        <w:t>G.1: TS 11 calls</w:t>
      </w:r>
    </w:p>
    <w:p w14:paraId="2A6FC14F" w14:textId="77777777" w:rsidR="00026965" w:rsidRPr="00C44D1B" w:rsidRDefault="00416D86" w:rsidP="00E26141">
      <w:pPr>
        <w:pStyle w:val="Heading8"/>
      </w:pPr>
      <w:bookmarkStart w:id="6515" w:name="_CRAnnexHinformative"/>
      <w:bookmarkStart w:id="6516" w:name="historyclause"/>
      <w:bookmarkEnd w:id="6515"/>
      <w:r w:rsidRPr="00C44D1B">
        <w:br w:type="page"/>
      </w:r>
      <w:bookmarkStart w:id="6517" w:name="_Toc20207797"/>
      <w:bookmarkStart w:id="6518" w:name="_Toc27579680"/>
      <w:bookmarkStart w:id="6519" w:name="_Toc36116260"/>
      <w:bookmarkStart w:id="6520" w:name="_Toc45215145"/>
      <w:bookmarkStart w:id="6521" w:name="_Toc51866915"/>
      <w:bookmarkStart w:id="6522" w:name="_Toc202525398"/>
      <w:r w:rsidR="00706AED" w:rsidRPr="00C44D1B">
        <w:lastRenderedPageBreak/>
        <w:t xml:space="preserve">Annex </w:t>
      </w:r>
      <w:r w:rsidR="00026965" w:rsidRPr="00C44D1B">
        <w:t>H (informative):</w:t>
      </w:r>
      <w:r w:rsidR="00026965" w:rsidRPr="00C44D1B">
        <w:br/>
        <w:t xml:space="preserve">Change </w:t>
      </w:r>
      <w:r w:rsidR="004B59AC" w:rsidRPr="00C44D1B">
        <w:t>h</w:t>
      </w:r>
      <w:r w:rsidR="00026965" w:rsidRPr="00C44D1B">
        <w:t>istory</w:t>
      </w:r>
      <w:bookmarkEnd w:id="6517"/>
      <w:bookmarkEnd w:id="6518"/>
      <w:bookmarkEnd w:id="6519"/>
      <w:bookmarkEnd w:id="6520"/>
      <w:bookmarkEnd w:id="6521"/>
      <w:bookmarkEnd w:id="6522"/>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6516"/>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lastRenderedPageBreak/>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B76204" w:rsidRDefault="00325DD2" w:rsidP="00173EEB">
            <w:pPr>
              <w:pStyle w:val="TAL"/>
              <w:rPr>
                <w:sz w:val="16"/>
                <w:szCs w:val="16"/>
                <w:lang w:val="fr-FR"/>
              </w:rPr>
            </w:pPr>
            <w:r w:rsidRPr="00B76204">
              <w:rPr>
                <w:sz w:val="16"/>
                <w:szCs w:val="16"/>
                <w:lang w:val="fr-FR"/>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lastRenderedPageBreak/>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lastRenderedPageBreak/>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070305" w:rsidRDefault="00DB5585" w:rsidP="00070305">
            <w:pPr>
              <w:pStyle w:val="TAL"/>
              <w:rPr>
                <w:noProof/>
                <w:sz w:val="16"/>
                <w:szCs w:val="16"/>
              </w:rPr>
            </w:pPr>
            <w:r w:rsidRPr="00070305">
              <w:rPr>
                <w:sz w:val="16"/>
                <w:szCs w:val="16"/>
              </w:rPr>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070305" w:rsidRDefault="00DB5585" w:rsidP="00070305">
            <w:pPr>
              <w:pStyle w:val="TAL"/>
              <w:rPr>
                <w:sz w:val="16"/>
                <w:szCs w:val="16"/>
              </w:rPr>
            </w:pPr>
            <w:r w:rsidRPr="00070305">
              <w:rPr>
                <w:sz w:val="16"/>
                <w:szCs w:val="16"/>
              </w:rPr>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070305" w:rsidRDefault="00DB5585" w:rsidP="00070305">
            <w:pPr>
              <w:pStyle w:val="TAL"/>
              <w:rPr>
                <w:sz w:val="16"/>
                <w:szCs w:val="16"/>
              </w:rPr>
            </w:pPr>
            <w:r w:rsidRPr="00070305">
              <w:rPr>
                <w:sz w:val="16"/>
                <w:szCs w:val="16"/>
              </w:rPr>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070305" w:rsidRDefault="00682E84" w:rsidP="00070305">
            <w:pPr>
              <w:pStyle w:val="TAL"/>
              <w:rPr>
                <w:sz w:val="16"/>
                <w:szCs w:val="16"/>
              </w:rPr>
            </w:pPr>
            <w:r w:rsidRPr="00070305">
              <w:rPr>
                <w:sz w:val="16"/>
                <w:szCs w:val="16"/>
              </w:rPr>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070305" w:rsidRDefault="00682E84" w:rsidP="00070305">
            <w:pPr>
              <w:pStyle w:val="TAL"/>
              <w:rPr>
                <w:sz w:val="16"/>
                <w:szCs w:val="16"/>
              </w:rPr>
            </w:pPr>
            <w:r w:rsidRPr="00070305">
              <w:rPr>
                <w:sz w:val="16"/>
                <w:szCs w:val="16"/>
              </w:rPr>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070305" w:rsidRDefault="00682E84" w:rsidP="00070305">
            <w:pPr>
              <w:pStyle w:val="TAL"/>
              <w:rPr>
                <w:sz w:val="16"/>
                <w:szCs w:val="16"/>
              </w:rPr>
            </w:pPr>
            <w:r w:rsidRPr="00070305">
              <w:rPr>
                <w:sz w:val="16"/>
                <w:szCs w:val="16"/>
              </w:rPr>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070305" w:rsidRDefault="00682E84" w:rsidP="00070305">
            <w:pPr>
              <w:pStyle w:val="TAL"/>
              <w:rPr>
                <w:sz w:val="16"/>
                <w:szCs w:val="16"/>
              </w:rPr>
            </w:pPr>
            <w:r w:rsidRPr="00070305">
              <w:rPr>
                <w:sz w:val="16"/>
                <w:szCs w:val="16"/>
              </w:rPr>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070305" w:rsidRDefault="00682E84" w:rsidP="00070305">
            <w:pPr>
              <w:pStyle w:val="TAL"/>
              <w:rPr>
                <w:sz w:val="16"/>
                <w:szCs w:val="16"/>
              </w:rPr>
            </w:pPr>
            <w:r w:rsidRPr="00070305">
              <w:rPr>
                <w:sz w:val="16"/>
                <w:szCs w:val="16"/>
              </w:rPr>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070305" w:rsidRDefault="00BF6190" w:rsidP="00070305">
            <w:pPr>
              <w:pStyle w:val="TAL"/>
              <w:rPr>
                <w:sz w:val="16"/>
                <w:szCs w:val="16"/>
              </w:rPr>
            </w:pPr>
            <w:r w:rsidRPr="00070305">
              <w:rPr>
                <w:sz w:val="16"/>
                <w:szCs w:val="16"/>
              </w:rPr>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070305" w:rsidRDefault="00F90FB0" w:rsidP="00070305">
            <w:pPr>
              <w:pStyle w:val="TAL"/>
              <w:rPr>
                <w:sz w:val="16"/>
                <w:szCs w:val="16"/>
              </w:rPr>
            </w:pPr>
            <w:r w:rsidRPr="00070305">
              <w:rPr>
                <w:sz w:val="16"/>
                <w:szCs w:val="16"/>
              </w:rPr>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070305" w:rsidRDefault="007C51CD" w:rsidP="00070305">
            <w:pPr>
              <w:pStyle w:val="TAL"/>
              <w:rPr>
                <w:sz w:val="16"/>
                <w:szCs w:val="16"/>
              </w:rPr>
            </w:pPr>
            <w:r w:rsidRPr="00070305">
              <w:rPr>
                <w:sz w:val="16"/>
                <w:szCs w:val="16"/>
              </w:rPr>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070305" w:rsidRDefault="007C51CD" w:rsidP="00070305">
            <w:pPr>
              <w:pStyle w:val="TAL"/>
              <w:rPr>
                <w:sz w:val="16"/>
                <w:szCs w:val="16"/>
              </w:rPr>
            </w:pPr>
            <w:r w:rsidRPr="00070305">
              <w:rPr>
                <w:sz w:val="16"/>
                <w:szCs w:val="16"/>
              </w:rPr>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070305" w:rsidRDefault="007C51CD" w:rsidP="00070305">
            <w:pPr>
              <w:pStyle w:val="TAL"/>
              <w:rPr>
                <w:sz w:val="16"/>
                <w:szCs w:val="16"/>
              </w:rPr>
            </w:pPr>
            <w:r w:rsidRPr="00070305">
              <w:rPr>
                <w:sz w:val="16"/>
                <w:szCs w:val="16"/>
              </w:rPr>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070305" w:rsidRDefault="003576DD" w:rsidP="00070305">
            <w:pPr>
              <w:pStyle w:val="TAL"/>
              <w:rPr>
                <w:sz w:val="16"/>
                <w:szCs w:val="16"/>
              </w:rPr>
            </w:pPr>
            <w:r w:rsidRPr="00070305">
              <w:rPr>
                <w:sz w:val="16"/>
                <w:szCs w:val="16"/>
              </w:rPr>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070305" w:rsidRDefault="00503393" w:rsidP="00070305">
            <w:pPr>
              <w:pStyle w:val="TAL"/>
              <w:rPr>
                <w:sz w:val="16"/>
                <w:szCs w:val="16"/>
              </w:rPr>
            </w:pPr>
            <w:r w:rsidRPr="00070305">
              <w:rPr>
                <w:sz w:val="16"/>
                <w:szCs w:val="16"/>
              </w:rPr>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070305" w:rsidRDefault="004A55FD" w:rsidP="00070305">
            <w:pPr>
              <w:pStyle w:val="TAL"/>
              <w:rPr>
                <w:sz w:val="16"/>
                <w:szCs w:val="16"/>
              </w:rPr>
            </w:pPr>
            <w:r w:rsidRPr="00070305">
              <w:rPr>
                <w:sz w:val="16"/>
                <w:szCs w:val="16"/>
              </w:rPr>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070305" w:rsidRDefault="004A55FD" w:rsidP="00070305">
            <w:pPr>
              <w:pStyle w:val="TAL"/>
              <w:rPr>
                <w:sz w:val="16"/>
                <w:szCs w:val="16"/>
              </w:rPr>
            </w:pPr>
            <w:r w:rsidRPr="00070305">
              <w:rPr>
                <w:sz w:val="16"/>
                <w:szCs w:val="16"/>
              </w:rPr>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070305" w:rsidRDefault="004A55FD" w:rsidP="00070305">
            <w:pPr>
              <w:pStyle w:val="TAL"/>
              <w:rPr>
                <w:sz w:val="16"/>
                <w:szCs w:val="16"/>
              </w:rPr>
            </w:pPr>
            <w:r w:rsidRPr="00070305">
              <w:rPr>
                <w:sz w:val="16"/>
                <w:szCs w:val="16"/>
              </w:rPr>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070305" w:rsidRDefault="004A55FD" w:rsidP="00070305">
            <w:pPr>
              <w:pStyle w:val="TAL"/>
              <w:rPr>
                <w:sz w:val="16"/>
                <w:szCs w:val="16"/>
              </w:rPr>
            </w:pPr>
            <w:r w:rsidRPr="00070305">
              <w:rPr>
                <w:sz w:val="16"/>
                <w:szCs w:val="16"/>
              </w:rPr>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lastRenderedPageBreak/>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070305" w:rsidRDefault="004A55FD" w:rsidP="00070305">
            <w:pPr>
              <w:pStyle w:val="TAL"/>
              <w:rPr>
                <w:sz w:val="16"/>
                <w:szCs w:val="16"/>
              </w:rPr>
            </w:pPr>
            <w:r w:rsidRPr="00070305">
              <w:rPr>
                <w:sz w:val="16"/>
                <w:szCs w:val="16"/>
              </w:rPr>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070305" w:rsidRDefault="00BF23F9" w:rsidP="00070305">
            <w:pPr>
              <w:pStyle w:val="TAL"/>
              <w:rPr>
                <w:sz w:val="16"/>
                <w:szCs w:val="16"/>
              </w:rPr>
            </w:pPr>
            <w:r w:rsidRPr="00070305">
              <w:rPr>
                <w:sz w:val="16"/>
                <w:szCs w:val="16"/>
              </w:rPr>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070305" w:rsidRDefault="00BF23F9" w:rsidP="00070305">
            <w:pPr>
              <w:pStyle w:val="TAL"/>
              <w:rPr>
                <w:sz w:val="16"/>
                <w:szCs w:val="16"/>
              </w:rPr>
            </w:pPr>
            <w:r w:rsidRPr="00070305">
              <w:rPr>
                <w:sz w:val="16"/>
                <w:szCs w:val="16"/>
              </w:rPr>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070305" w:rsidRDefault="001A3685" w:rsidP="00070305">
            <w:pPr>
              <w:pStyle w:val="TAL"/>
              <w:rPr>
                <w:sz w:val="16"/>
                <w:szCs w:val="16"/>
              </w:rPr>
            </w:pPr>
            <w:r w:rsidRPr="00070305">
              <w:rPr>
                <w:sz w:val="16"/>
                <w:szCs w:val="16"/>
              </w:rPr>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070305" w:rsidRDefault="003E519D" w:rsidP="00070305">
            <w:pPr>
              <w:pStyle w:val="TAL"/>
              <w:rPr>
                <w:sz w:val="16"/>
                <w:szCs w:val="16"/>
              </w:rPr>
            </w:pPr>
            <w:r w:rsidRPr="00070305">
              <w:rPr>
                <w:sz w:val="16"/>
                <w:szCs w:val="16"/>
              </w:rPr>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070305" w:rsidRDefault="003E519D" w:rsidP="00070305">
            <w:pPr>
              <w:pStyle w:val="TAL"/>
              <w:rPr>
                <w:sz w:val="16"/>
                <w:szCs w:val="16"/>
              </w:rPr>
            </w:pPr>
            <w:r w:rsidRPr="00070305">
              <w:rPr>
                <w:sz w:val="16"/>
                <w:szCs w:val="16"/>
              </w:rPr>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070305" w:rsidRDefault="00511023" w:rsidP="00070305">
            <w:pPr>
              <w:pStyle w:val="TAL"/>
              <w:rPr>
                <w:sz w:val="16"/>
                <w:szCs w:val="16"/>
              </w:rPr>
            </w:pPr>
            <w:r w:rsidRPr="00070305">
              <w:rPr>
                <w:sz w:val="16"/>
                <w:szCs w:val="16"/>
              </w:rPr>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070305" w:rsidRDefault="003E519D" w:rsidP="00070305">
            <w:pPr>
              <w:pStyle w:val="TAL"/>
              <w:rPr>
                <w:sz w:val="16"/>
                <w:szCs w:val="16"/>
              </w:rPr>
            </w:pPr>
            <w:r w:rsidRPr="00070305">
              <w:rPr>
                <w:sz w:val="16"/>
                <w:szCs w:val="16"/>
              </w:rPr>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070305" w:rsidRDefault="003E519D" w:rsidP="00070305">
            <w:pPr>
              <w:pStyle w:val="TAL"/>
              <w:rPr>
                <w:sz w:val="16"/>
                <w:szCs w:val="16"/>
              </w:rPr>
            </w:pPr>
            <w:r w:rsidRPr="00070305">
              <w:rPr>
                <w:sz w:val="16"/>
                <w:szCs w:val="16"/>
              </w:rPr>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070305" w:rsidRDefault="003E519D" w:rsidP="00070305">
            <w:pPr>
              <w:pStyle w:val="TAL"/>
              <w:rPr>
                <w:sz w:val="16"/>
                <w:szCs w:val="16"/>
              </w:rPr>
            </w:pPr>
            <w:r w:rsidRPr="00070305">
              <w:rPr>
                <w:sz w:val="16"/>
                <w:szCs w:val="16"/>
              </w:rPr>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070305" w:rsidRDefault="003E519D" w:rsidP="00070305">
            <w:pPr>
              <w:pStyle w:val="TAL"/>
              <w:rPr>
                <w:sz w:val="16"/>
                <w:szCs w:val="16"/>
              </w:rPr>
            </w:pPr>
            <w:r w:rsidRPr="00070305">
              <w:rPr>
                <w:sz w:val="16"/>
                <w:szCs w:val="16"/>
              </w:rPr>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070305" w:rsidRDefault="003E519D" w:rsidP="00070305">
            <w:pPr>
              <w:pStyle w:val="TAL"/>
              <w:rPr>
                <w:sz w:val="16"/>
                <w:szCs w:val="16"/>
              </w:rPr>
            </w:pPr>
            <w:r w:rsidRPr="00070305">
              <w:rPr>
                <w:sz w:val="16"/>
                <w:szCs w:val="16"/>
              </w:rPr>
              <w:t xml:space="preserve">Clarification in scope of </w:t>
            </w:r>
            <w:r w:rsidR="000903C1" w:rsidRPr="00070305">
              <w:rPr>
                <w:sz w:val="16"/>
                <w:szCs w:val="16"/>
              </w:rPr>
              <w:t>"</w:t>
            </w:r>
            <w:r w:rsidRPr="00070305">
              <w:rPr>
                <w:sz w:val="16"/>
                <w:szCs w:val="16"/>
              </w:rPr>
              <w:t xml:space="preserve">nwimsvops_n3gpp </w:t>
            </w:r>
            <w:r w:rsidR="000903C1" w:rsidRPr="00070305">
              <w:rPr>
                <w:sz w:val="16"/>
                <w:szCs w:val="16"/>
              </w:rPr>
              <w:t>"</w:t>
            </w:r>
            <w:r w:rsidRPr="00070305">
              <w:rPr>
                <w:sz w:val="16"/>
                <w:szCs w:val="16"/>
              </w:rPr>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070305" w:rsidRDefault="00DC5D5D" w:rsidP="00070305">
            <w:pPr>
              <w:pStyle w:val="TAL"/>
              <w:rPr>
                <w:sz w:val="16"/>
                <w:szCs w:val="16"/>
              </w:rPr>
            </w:pPr>
            <w:r w:rsidRPr="00070305">
              <w:rPr>
                <w:sz w:val="16"/>
                <w:szCs w:val="16"/>
              </w:rPr>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070305" w:rsidRDefault="00D60D19" w:rsidP="00070305">
            <w:pPr>
              <w:pStyle w:val="TAL"/>
              <w:rPr>
                <w:sz w:val="16"/>
                <w:szCs w:val="16"/>
              </w:rPr>
            </w:pPr>
            <w:r w:rsidRPr="00070305">
              <w:rPr>
                <w:sz w:val="16"/>
                <w:szCs w:val="16"/>
              </w:rPr>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070305" w:rsidRDefault="006861C5" w:rsidP="00070305">
            <w:pPr>
              <w:pStyle w:val="TAL"/>
              <w:rPr>
                <w:sz w:val="16"/>
                <w:szCs w:val="16"/>
              </w:rPr>
            </w:pPr>
            <w:r w:rsidRPr="00070305">
              <w:rPr>
                <w:sz w:val="16"/>
                <w:szCs w:val="16"/>
              </w:rPr>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070305" w:rsidRDefault="00812E18" w:rsidP="00070305">
            <w:pPr>
              <w:pStyle w:val="TAL"/>
              <w:rPr>
                <w:sz w:val="16"/>
                <w:szCs w:val="16"/>
              </w:rPr>
            </w:pPr>
            <w:r w:rsidRPr="00070305">
              <w:rPr>
                <w:sz w:val="16"/>
                <w:szCs w:val="16"/>
              </w:rPr>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070305" w:rsidRDefault="000B0DB9" w:rsidP="00070305">
            <w:pPr>
              <w:pStyle w:val="TAL"/>
              <w:rPr>
                <w:sz w:val="16"/>
                <w:szCs w:val="16"/>
              </w:rPr>
            </w:pPr>
            <w:r w:rsidRPr="00070305">
              <w:rPr>
                <w:sz w:val="16"/>
                <w:szCs w:val="16"/>
              </w:rPr>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070305" w:rsidRDefault="000B0DB9" w:rsidP="00070305">
            <w:pPr>
              <w:pStyle w:val="TAL"/>
              <w:rPr>
                <w:sz w:val="16"/>
                <w:szCs w:val="16"/>
              </w:rPr>
            </w:pPr>
            <w:r w:rsidRPr="00070305">
              <w:rPr>
                <w:sz w:val="16"/>
                <w:szCs w:val="16"/>
              </w:rPr>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070305" w:rsidRDefault="004459A6" w:rsidP="00070305">
            <w:pPr>
              <w:pStyle w:val="TAL"/>
              <w:rPr>
                <w:sz w:val="16"/>
                <w:szCs w:val="16"/>
              </w:rPr>
            </w:pPr>
            <w:r w:rsidRPr="00070305">
              <w:rPr>
                <w:sz w:val="16"/>
                <w:szCs w:val="16"/>
              </w:rPr>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070305" w:rsidRDefault="001B7B07" w:rsidP="00070305">
            <w:pPr>
              <w:pStyle w:val="TAL"/>
              <w:rPr>
                <w:sz w:val="16"/>
                <w:szCs w:val="16"/>
              </w:rPr>
            </w:pPr>
            <w:r w:rsidRPr="00070305">
              <w:rPr>
                <w:sz w:val="16"/>
                <w:szCs w:val="16"/>
              </w:rPr>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070305" w:rsidRDefault="001220D1" w:rsidP="00070305">
            <w:pPr>
              <w:pStyle w:val="TAL"/>
              <w:rPr>
                <w:sz w:val="16"/>
                <w:szCs w:val="16"/>
              </w:rPr>
            </w:pPr>
            <w:r w:rsidRPr="00070305">
              <w:rPr>
                <w:sz w:val="16"/>
                <w:szCs w:val="16"/>
              </w:rPr>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070305" w:rsidRDefault="00E208EB" w:rsidP="00070305">
            <w:pPr>
              <w:pStyle w:val="TAL"/>
              <w:rPr>
                <w:sz w:val="16"/>
                <w:szCs w:val="16"/>
              </w:rPr>
            </w:pPr>
            <w:r w:rsidRPr="00070305">
              <w:rPr>
                <w:sz w:val="16"/>
                <w:szCs w:val="16"/>
              </w:rPr>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070305" w:rsidRDefault="00EF4088" w:rsidP="00070305">
            <w:pPr>
              <w:pStyle w:val="TAL"/>
              <w:rPr>
                <w:sz w:val="16"/>
                <w:szCs w:val="16"/>
              </w:rPr>
            </w:pPr>
            <w:r w:rsidRPr="00070305">
              <w:rPr>
                <w:sz w:val="16"/>
                <w:szCs w:val="16"/>
              </w:rPr>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070305" w:rsidRDefault="00EF4088" w:rsidP="00070305">
            <w:pPr>
              <w:pStyle w:val="TAL"/>
              <w:rPr>
                <w:sz w:val="16"/>
                <w:szCs w:val="16"/>
              </w:rPr>
            </w:pPr>
            <w:r w:rsidRPr="00070305">
              <w:rPr>
                <w:sz w:val="16"/>
                <w:szCs w:val="16"/>
              </w:rPr>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070305" w:rsidRDefault="00EF4088" w:rsidP="00070305">
            <w:pPr>
              <w:pStyle w:val="TAL"/>
              <w:rPr>
                <w:sz w:val="16"/>
                <w:szCs w:val="16"/>
              </w:rPr>
            </w:pPr>
            <w:r w:rsidRPr="00070305">
              <w:rPr>
                <w:sz w:val="16"/>
                <w:szCs w:val="16"/>
              </w:rPr>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070305" w:rsidRDefault="00EF4088" w:rsidP="00070305">
            <w:pPr>
              <w:pStyle w:val="TAL"/>
              <w:rPr>
                <w:sz w:val="16"/>
                <w:szCs w:val="16"/>
              </w:rPr>
            </w:pPr>
            <w:r w:rsidRPr="00070305">
              <w:rPr>
                <w:sz w:val="16"/>
                <w:szCs w:val="16"/>
              </w:rPr>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070305" w:rsidRDefault="00EF4088" w:rsidP="00070305">
            <w:pPr>
              <w:pStyle w:val="TAL"/>
              <w:rPr>
                <w:sz w:val="16"/>
                <w:szCs w:val="16"/>
              </w:rPr>
            </w:pPr>
            <w:r w:rsidRPr="00070305">
              <w:rPr>
                <w:sz w:val="16"/>
                <w:szCs w:val="16"/>
              </w:rPr>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070305" w:rsidRDefault="00EF4088" w:rsidP="00070305">
            <w:pPr>
              <w:pStyle w:val="TAL"/>
              <w:rPr>
                <w:sz w:val="16"/>
                <w:szCs w:val="16"/>
              </w:rPr>
            </w:pPr>
            <w:r w:rsidRPr="00070305">
              <w:rPr>
                <w:sz w:val="16"/>
                <w:szCs w:val="16"/>
              </w:rPr>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070305" w:rsidRDefault="00EF4088" w:rsidP="00070305">
            <w:pPr>
              <w:pStyle w:val="TAL"/>
              <w:rPr>
                <w:sz w:val="16"/>
                <w:szCs w:val="16"/>
              </w:rPr>
            </w:pPr>
            <w:r w:rsidRPr="00070305">
              <w:rPr>
                <w:sz w:val="16"/>
                <w:szCs w:val="16"/>
              </w:rPr>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070305" w:rsidRDefault="00EF4088" w:rsidP="00070305">
            <w:pPr>
              <w:pStyle w:val="TAL"/>
              <w:rPr>
                <w:sz w:val="16"/>
                <w:szCs w:val="16"/>
              </w:rPr>
            </w:pPr>
            <w:r w:rsidRPr="00070305">
              <w:rPr>
                <w:sz w:val="16"/>
                <w:szCs w:val="16"/>
              </w:rPr>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070305" w:rsidRDefault="00EF4088" w:rsidP="00070305">
            <w:pPr>
              <w:pStyle w:val="TAL"/>
              <w:rPr>
                <w:sz w:val="16"/>
                <w:szCs w:val="16"/>
              </w:rPr>
            </w:pPr>
            <w:r w:rsidRPr="00070305">
              <w:rPr>
                <w:sz w:val="16"/>
                <w:szCs w:val="16"/>
              </w:rPr>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070305" w:rsidRDefault="009736EC" w:rsidP="00070305">
            <w:pPr>
              <w:pStyle w:val="TAL"/>
              <w:rPr>
                <w:sz w:val="16"/>
                <w:szCs w:val="16"/>
              </w:rPr>
            </w:pPr>
            <w:r w:rsidRPr="00070305">
              <w:rPr>
                <w:sz w:val="16"/>
                <w:szCs w:val="16"/>
              </w:rPr>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070305" w:rsidRDefault="0082564B" w:rsidP="00070305">
            <w:pPr>
              <w:pStyle w:val="TAL"/>
              <w:rPr>
                <w:sz w:val="16"/>
                <w:szCs w:val="16"/>
              </w:rPr>
            </w:pPr>
            <w:r w:rsidRPr="00070305">
              <w:rPr>
                <w:sz w:val="16"/>
                <w:szCs w:val="16"/>
              </w:rPr>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070305" w:rsidRDefault="00C13A2E" w:rsidP="00070305">
            <w:pPr>
              <w:pStyle w:val="TAL"/>
              <w:rPr>
                <w:sz w:val="16"/>
                <w:szCs w:val="16"/>
              </w:rPr>
            </w:pPr>
            <w:r w:rsidRPr="00070305">
              <w:rPr>
                <w:sz w:val="16"/>
                <w:szCs w:val="16"/>
              </w:rPr>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070305" w:rsidRDefault="0092214B" w:rsidP="00070305">
            <w:pPr>
              <w:pStyle w:val="TAL"/>
              <w:rPr>
                <w:sz w:val="16"/>
                <w:szCs w:val="16"/>
              </w:rPr>
            </w:pPr>
            <w:r w:rsidRPr="00070305">
              <w:rPr>
                <w:sz w:val="16"/>
                <w:szCs w:val="16"/>
              </w:rPr>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070305" w:rsidRDefault="00A2371A" w:rsidP="00070305">
            <w:pPr>
              <w:pStyle w:val="TAL"/>
              <w:rPr>
                <w:sz w:val="16"/>
                <w:szCs w:val="16"/>
              </w:rPr>
            </w:pPr>
            <w:r w:rsidRPr="00070305">
              <w:rPr>
                <w:sz w:val="16"/>
                <w:szCs w:val="16"/>
              </w:rPr>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070305" w:rsidRDefault="000C5F8F" w:rsidP="00070305">
            <w:pPr>
              <w:pStyle w:val="TAL"/>
              <w:rPr>
                <w:sz w:val="16"/>
                <w:szCs w:val="16"/>
              </w:rPr>
            </w:pPr>
            <w:r w:rsidRPr="00070305">
              <w:rPr>
                <w:sz w:val="16"/>
                <w:szCs w:val="16"/>
              </w:rPr>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070305" w:rsidRDefault="002F68F6" w:rsidP="00070305">
            <w:pPr>
              <w:pStyle w:val="TAL"/>
              <w:rPr>
                <w:sz w:val="16"/>
                <w:szCs w:val="16"/>
              </w:rPr>
            </w:pPr>
            <w:r w:rsidRPr="00070305">
              <w:rPr>
                <w:sz w:val="16"/>
                <w:szCs w:val="16"/>
              </w:rPr>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070305" w:rsidRDefault="002F68F6" w:rsidP="00070305">
            <w:pPr>
              <w:pStyle w:val="TAL"/>
              <w:rPr>
                <w:sz w:val="16"/>
                <w:szCs w:val="16"/>
              </w:rPr>
            </w:pPr>
            <w:r w:rsidRPr="00070305">
              <w:rPr>
                <w:sz w:val="16"/>
                <w:szCs w:val="16"/>
              </w:rPr>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070305" w:rsidRDefault="004622C8" w:rsidP="00070305">
            <w:pPr>
              <w:pStyle w:val="TAL"/>
              <w:rPr>
                <w:sz w:val="16"/>
                <w:szCs w:val="16"/>
              </w:rPr>
            </w:pPr>
            <w:r w:rsidRPr="00070305">
              <w:rPr>
                <w:sz w:val="16"/>
                <w:szCs w:val="16"/>
              </w:rPr>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070305" w:rsidRDefault="00A106C7" w:rsidP="00070305">
            <w:pPr>
              <w:pStyle w:val="TAL"/>
              <w:rPr>
                <w:sz w:val="16"/>
                <w:szCs w:val="16"/>
              </w:rPr>
            </w:pPr>
            <w:r w:rsidRPr="00070305">
              <w:rPr>
                <w:sz w:val="16"/>
                <w:szCs w:val="16"/>
              </w:rPr>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070305" w:rsidRDefault="00E3548D" w:rsidP="00070305">
            <w:pPr>
              <w:pStyle w:val="TAL"/>
              <w:rPr>
                <w:sz w:val="16"/>
                <w:szCs w:val="16"/>
              </w:rPr>
            </w:pPr>
            <w:r w:rsidRPr="00070305">
              <w:rPr>
                <w:sz w:val="16"/>
                <w:szCs w:val="16"/>
              </w:rPr>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070305" w:rsidRDefault="00695C46" w:rsidP="00070305">
            <w:pPr>
              <w:pStyle w:val="TAL"/>
              <w:rPr>
                <w:sz w:val="16"/>
                <w:szCs w:val="16"/>
              </w:rPr>
            </w:pPr>
            <w:r w:rsidRPr="00070305">
              <w:rPr>
                <w:sz w:val="16"/>
                <w:szCs w:val="16"/>
              </w:rPr>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070305" w:rsidRDefault="00305F77" w:rsidP="00070305">
            <w:pPr>
              <w:pStyle w:val="TAL"/>
              <w:rPr>
                <w:sz w:val="16"/>
                <w:szCs w:val="16"/>
              </w:rPr>
            </w:pPr>
            <w:r w:rsidRPr="00070305">
              <w:rPr>
                <w:sz w:val="16"/>
                <w:szCs w:val="16"/>
              </w:rPr>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070305" w:rsidRDefault="00E2172E" w:rsidP="00070305">
            <w:pPr>
              <w:pStyle w:val="TAL"/>
              <w:rPr>
                <w:sz w:val="16"/>
                <w:szCs w:val="16"/>
              </w:rPr>
            </w:pPr>
            <w:r w:rsidRPr="00070305">
              <w:rPr>
                <w:sz w:val="16"/>
                <w:szCs w:val="16"/>
              </w:rPr>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070305" w:rsidRDefault="003D60C9" w:rsidP="00070305">
            <w:pPr>
              <w:pStyle w:val="TAL"/>
              <w:rPr>
                <w:sz w:val="16"/>
                <w:szCs w:val="16"/>
              </w:rPr>
            </w:pPr>
            <w:r w:rsidRPr="00070305">
              <w:rPr>
                <w:sz w:val="16"/>
                <w:szCs w:val="16"/>
              </w:rPr>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070305" w:rsidRDefault="00031944" w:rsidP="00070305">
            <w:pPr>
              <w:pStyle w:val="TAL"/>
              <w:rPr>
                <w:sz w:val="16"/>
                <w:szCs w:val="16"/>
              </w:rPr>
            </w:pPr>
            <w:r w:rsidRPr="00070305">
              <w:rPr>
                <w:sz w:val="16"/>
                <w:szCs w:val="16"/>
              </w:rPr>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070305" w:rsidRDefault="00994E0C" w:rsidP="00070305">
            <w:pPr>
              <w:pStyle w:val="TAL"/>
              <w:rPr>
                <w:sz w:val="16"/>
                <w:szCs w:val="16"/>
              </w:rPr>
            </w:pPr>
            <w:r w:rsidRPr="00070305">
              <w:rPr>
                <w:sz w:val="16"/>
                <w:szCs w:val="16"/>
              </w:rPr>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070305" w:rsidRDefault="00C0450D" w:rsidP="00070305">
            <w:pPr>
              <w:pStyle w:val="TAL"/>
              <w:rPr>
                <w:sz w:val="16"/>
                <w:szCs w:val="16"/>
              </w:rPr>
            </w:pPr>
            <w:r w:rsidRPr="00070305">
              <w:rPr>
                <w:sz w:val="16"/>
                <w:szCs w:val="16"/>
              </w:rPr>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070305" w:rsidRDefault="00C0450D" w:rsidP="00070305">
            <w:pPr>
              <w:pStyle w:val="TAL"/>
              <w:rPr>
                <w:sz w:val="16"/>
                <w:szCs w:val="16"/>
              </w:rPr>
            </w:pPr>
            <w:r w:rsidRPr="00070305">
              <w:rPr>
                <w:sz w:val="16"/>
                <w:szCs w:val="16"/>
              </w:rPr>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070305" w:rsidRDefault="00DC599B" w:rsidP="00070305">
            <w:pPr>
              <w:pStyle w:val="TAL"/>
              <w:rPr>
                <w:sz w:val="16"/>
                <w:szCs w:val="16"/>
              </w:rPr>
            </w:pPr>
            <w:r w:rsidRPr="00070305">
              <w:rPr>
                <w:sz w:val="16"/>
                <w:szCs w:val="16"/>
              </w:rPr>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070305" w:rsidRDefault="009144EC" w:rsidP="00070305">
            <w:pPr>
              <w:pStyle w:val="TAL"/>
              <w:rPr>
                <w:sz w:val="16"/>
                <w:szCs w:val="16"/>
              </w:rPr>
            </w:pPr>
            <w:r w:rsidRPr="00070305">
              <w:rPr>
                <w:sz w:val="16"/>
                <w:szCs w:val="16"/>
              </w:rPr>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070305" w:rsidRDefault="009144EC" w:rsidP="00070305">
            <w:pPr>
              <w:pStyle w:val="TAL"/>
              <w:rPr>
                <w:sz w:val="16"/>
                <w:szCs w:val="16"/>
              </w:rPr>
            </w:pPr>
            <w:r w:rsidRPr="00070305">
              <w:rPr>
                <w:sz w:val="16"/>
                <w:szCs w:val="16"/>
              </w:rPr>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070305" w:rsidRDefault="009144EC" w:rsidP="00070305">
            <w:pPr>
              <w:pStyle w:val="TAL"/>
              <w:rPr>
                <w:sz w:val="16"/>
                <w:szCs w:val="16"/>
              </w:rPr>
            </w:pPr>
            <w:r w:rsidRPr="00070305">
              <w:rPr>
                <w:sz w:val="16"/>
                <w:szCs w:val="16"/>
              </w:rPr>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070305" w:rsidRDefault="00BE0516" w:rsidP="00070305">
            <w:pPr>
              <w:pStyle w:val="TAL"/>
              <w:rPr>
                <w:sz w:val="16"/>
                <w:szCs w:val="16"/>
              </w:rPr>
            </w:pPr>
            <w:r w:rsidRPr="00070305">
              <w:rPr>
                <w:sz w:val="16"/>
                <w:szCs w:val="16"/>
              </w:rPr>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070305" w:rsidRDefault="00BE0516" w:rsidP="00070305">
            <w:pPr>
              <w:pStyle w:val="TAL"/>
              <w:rPr>
                <w:sz w:val="16"/>
                <w:szCs w:val="16"/>
              </w:rPr>
            </w:pPr>
            <w:r w:rsidRPr="00070305">
              <w:rPr>
                <w:sz w:val="16"/>
                <w:szCs w:val="16"/>
              </w:rPr>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070305" w:rsidRDefault="00A5709A" w:rsidP="00070305">
            <w:pPr>
              <w:pStyle w:val="TAL"/>
              <w:rPr>
                <w:sz w:val="16"/>
                <w:szCs w:val="16"/>
              </w:rPr>
            </w:pPr>
            <w:r w:rsidRPr="00070305">
              <w:rPr>
                <w:sz w:val="16"/>
                <w:szCs w:val="16"/>
              </w:rPr>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070305" w:rsidRDefault="001B0D11" w:rsidP="00070305">
            <w:pPr>
              <w:pStyle w:val="TAL"/>
              <w:rPr>
                <w:sz w:val="16"/>
                <w:szCs w:val="16"/>
              </w:rPr>
            </w:pPr>
            <w:r w:rsidRPr="00070305">
              <w:rPr>
                <w:sz w:val="16"/>
                <w:szCs w:val="16"/>
              </w:rPr>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070305" w:rsidRDefault="008B7225" w:rsidP="00070305">
            <w:pPr>
              <w:pStyle w:val="TAL"/>
              <w:rPr>
                <w:sz w:val="16"/>
                <w:szCs w:val="16"/>
              </w:rPr>
            </w:pPr>
            <w:r w:rsidRPr="00070305">
              <w:rPr>
                <w:sz w:val="16"/>
                <w:szCs w:val="16"/>
              </w:rPr>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070305" w:rsidRDefault="00FC0EFC" w:rsidP="00070305">
            <w:pPr>
              <w:pStyle w:val="TAL"/>
              <w:rPr>
                <w:sz w:val="16"/>
                <w:szCs w:val="16"/>
              </w:rPr>
            </w:pPr>
            <w:r w:rsidRPr="00070305">
              <w:rPr>
                <w:sz w:val="16"/>
                <w:szCs w:val="16"/>
              </w:rPr>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070305" w:rsidRDefault="00175605" w:rsidP="00070305">
            <w:pPr>
              <w:pStyle w:val="TAL"/>
              <w:rPr>
                <w:sz w:val="16"/>
                <w:szCs w:val="16"/>
              </w:rPr>
            </w:pPr>
            <w:r w:rsidRPr="00070305">
              <w:rPr>
                <w:sz w:val="16"/>
                <w:szCs w:val="16"/>
              </w:rPr>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070305" w:rsidRDefault="00F86B68" w:rsidP="00070305">
            <w:pPr>
              <w:pStyle w:val="TAL"/>
              <w:rPr>
                <w:sz w:val="16"/>
                <w:szCs w:val="16"/>
              </w:rPr>
            </w:pPr>
            <w:r w:rsidRPr="00070305">
              <w:rPr>
                <w:sz w:val="16"/>
                <w:szCs w:val="16"/>
              </w:rPr>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lastRenderedPageBreak/>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070305" w:rsidRDefault="009A7B80" w:rsidP="00070305">
            <w:pPr>
              <w:pStyle w:val="TAL"/>
              <w:rPr>
                <w:sz w:val="16"/>
                <w:szCs w:val="16"/>
              </w:rPr>
            </w:pPr>
            <w:r w:rsidRPr="00070305">
              <w:rPr>
                <w:sz w:val="16"/>
                <w:szCs w:val="16"/>
              </w:rPr>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070305" w:rsidRDefault="0051547A" w:rsidP="00070305">
            <w:pPr>
              <w:pStyle w:val="TAL"/>
              <w:rPr>
                <w:sz w:val="16"/>
                <w:szCs w:val="16"/>
              </w:rPr>
            </w:pPr>
            <w:r w:rsidRPr="00070305">
              <w:rPr>
                <w:sz w:val="16"/>
                <w:szCs w:val="16"/>
              </w:rPr>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070305" w:rsidRDefault="0051547A" w:rsidP="00070305">
            <w:pPr>
              <w:pStyle w:val="TAL"/>
              <w:rPr>
                <w:sz w:val="16"/>
                <w:szCs w:val="16"/>
              </w:rPr>
            </w:pPr>
            <w:r w:rsidRPr="00070305">
              <w:rPr>
                <w:sz w:val="16"/>
                <w:szCs w:val="16"/>
              </w:rPr>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070305" w:rsidRDefault="0051547A" w:rsidP="00070305">
            <w:pPr>
              <w:pStyle w:val="TAL"/>
              <w:rPr>
                <w:sz w:val="16"/>
                <w:szCs w:val="16"/>
              </w:rPr>
            </w:pPr>
            <w:r w:rsidRPr="00070305">
              <w:rPr>
                <w:sz w:val="16"/>
                <w:szCs w:val="16"/>
              </w:rPr>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070305" w:rsidRDefault="0051547A" w:rsidP="00070305">
            <w:pPr>
              <w:pStyle w:val="TAL"/>
              <w:rPr>
                <w:sz w:val="16"/>
                <w:szCs w:val="16"/>
              </w:rPr>
            </w:pPr>
            <w:r w:rsidRPr="00070305">
              <w:rPr>
                <w:sz w:val="16"/>
                <w:szCs w:val="16"/>
              </w:rPr>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070305" w:rsidRDefault="0051547A" w:rsidP="00070305">
            <w:pPr>
              <w:pStyle w:val="TAL"/>
              <w:rPr>
                <w:sz w:val="16"/>
                <w:szCs w:val="16"/>
              </w:rPr>
            </w:pPr>
            <w:r w:rsidRPr="00070305">
              <w:rPr>
                <w:sz w:val="16"/>
                <w:szCs w:val="16"/>
              </w:rPr>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070305" w:rsidRDefault="0051547A" w:rsidP="00070305">
            <w:pPr>
              <w:pStyle w:val="TAL"/>
              <w:rPr>
                <w:sz w:val="16"/>
                <w:szCs w:val="16"/>
              </w:rPr>
            </w:pPr>
            <w:r w:rsidRPr="00070305">
              <w:rPr>
                <w:sz w:val="16"/>
                <w:szCs w:val="16"/>
              </w:rPr>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070305" w:rsidRDefault="00AC119D" w:rsidP="00070305">
            <w:pPr>
              <w:pStyle w:val="TAL"/>
              <w:rPr>
                <w:sz w:val="16"/>
                <w:szCs w:val="16"/>
              </w:rPr>
            </w:pPr>
            <w:r w:rsidRPr="00070305">
              <w:rPr>
                <w:sz w:val="16"/>
                <w:szCs w:val="16"/>
              </w:rPr>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070305" w:rsidRDefault="0026448B" w:rsidP="00070305">
            <w:pPr>
              <w:pStyle w:val="TAL"/>
              <w:rPr>
                <w:sz w:val="16"/>
                <w:szCs w:val="16"/>
              </w:rPr>
            </w:pPr>
            <w:r w:rsidRPr="00070305">
              <w:rPr>
                <w:sz w:val="16"/>
                <w:szCs w:val="16"/>
              </w:rPr>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070305" w:rsidRDefault="005B137E" w:rsidP="00070305">
            <w:pPr>
              <w:pStyle w:val="TAL"/>
              <w:rPr>
                <w:sz w:val="16"/>
                <w:szCs w:val="16"/>
              </w:rPr>
            </w:pPr>
            <w:r w:rsidRPr="00070305">
              <w:rPr>
                <w:sz w:val="16"/>
                <w:szCs w:val="16"/>
              </w:rPr>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070305" w:rsidRDefault="009A162D" w:rsidP="00070305">
            <w:pPr>
              <w:pStyle w:val="TAL"/>
              <w:rPr>
                <w:sz w:val="16"/>
                <w:szCs w:val="16"/>
              </w:rPr>
            </w:pPr>
            <w:r w:rsidRPr="00070305">
              <w:rPr>
                <w:sz w:val="16"/>
                <w:szCs w:val="16"/>
              </w:rPr>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070305" w:rsidRDefault="008C69F1" w:rsidP="00070305">
            <w:pPr>
              <w:pStyle w:val="TAL"/>
              <w:rPr>
                <w:sz w:val="16"/>
                <w:szCs w:val="16"/>
              </w:rPr>
            </w:pPr>
            <w:r w:rsidRPr="00070305">
              <w:rPr>
                <w:sz w:val="16"/>
                <w:szCs w:val="16"/>
              </w:rPr>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070305" w:rsidRDefault="00DD62A4" w:rsidP="00070305">
            <w:pPr>
              <w:pStyle w:val="TAL"/>
              <w:rPr>
                <w:sz w:val="16"/>
                <w:szCs w:val="16"/>
              </w:rPr>
            </w:pPr>
            <w:r w:rsidRPr="00070305">
              <w:rPr>
                <w:sz w:val="16"/>
                <w:szCs w:val="16"/>
              </w:rPr>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070305" w:rsidRDefault="0005159B" w:rsidP="00070305">
            <w:pPr>
              <w:pStyle w:val="TAL"/>
              <w:rPr>
                <w:sz w:val="16"/>
                <w:szCs w:val="16"/>
              </w:rPr>
            </w:pPr>
            <w:r w:rsidRPr="00070305">
              <w:rPr>
                <w:sz w:val="16"/>
                <w:szCs w:val="16"/>
              </w:rPr>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070305" w:rsidRDefault="000665B0" w:rsidP="00070305">
            <w:pPr>
              <w:pStyle w:val="TAL"/>
              <w:rPr>
                <w:sz w:val="16"/>
                <w:szCs w:val="16"/>
              </w:rPr>
            </w:pPr>
            <w:r w:rsidRPr="00070305">
              <w:rPr>
                <w:sz w:val="16"/>
                <w:szCs w:val="16"/>
              </w:rPr>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070305" w:rsidRDefault="00495774" w:rsidP="00070305">
            <w:pPr>
              <w:pStyle w:val="TAL"/>
              <w:rPr>
                <w:sz w:val="16"/>
                <w:szCs w:val="16"/>
              </w:rPr>
            </w:pPr>
            <w:r w:rsidRPr="00070305">
              <w:rPr>
                <w:sz w:val="16"/>
                <w:szCs w:val="16"/>
              </w:rPr>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070305" w:rsidRDefault="00483E5B" w:rsidP="00070305">
            <w:pPr>
              <w:pStyle w:val="TAL"/>
              <w:rPr>
                <w:sz w:val="16"/>
                <w:szCs w:val="16"/>
              </w:rPr>
            </w:pPr>
            <w:r w:rsidRPr="00070305">
              <w:rPr>
                <w:sz w:val="16"/>
                <w:szCs w:val="16"/>
              </w:rPr>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070305" w:rsidRDefault="00294334" w:rsidP="00070305">
            <w:pPr>
              <w:pStyle w:val="TAL"/>
              <w:rPr>
                <w:sz w:val="16"/>
                <w:szCs w:val="16"/>
              </w:rPr>
            </w:pPr>
            <w:r w:rsidRPr="00070305">
              <w:rPr>
                <w:sz w:val="16"/>
                <w:szCs w:val="16"/>
              </w:rPr>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070305" w:rsidRDefault="007C2CB5" w:rsidP="00070305">
            <w:pPr>
              <w:pStyle w:val="TAL"/>
              <w:rPr>
                <w:sz w:val="16"/>
                <w:szCs w:val="16"/>
              </w:rPr>
            </w:pPr>
            <w:r w:rsidRPr="00070305">
              <w:rPr>
                <w:sz w:val="16"/>
                <w:szCs w:val="16"/>
              </w:rPr>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070305" w:rsidRDefault="00FF15BD" w:rsidP="00070305">
            <w:pPr>
              <w:pStyle w:val="TAL"/>
              <w:rPr>
                <w:sz w:val="16"/>
                <w:szCs w:val="16"/>
              </w:rPr>
            </w:pPr>
            <w:r w:rsidRPr="00070305">
              <w:rPr>
                <w:sz w:val="16"/>
                <w:szCs w:val="16"/>
              </w:rPr>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070305" w:rsidRDefault="008B1181" w:rsidP="00070305">
            <w:pPr>
              <w:pStyle w:val="TAL"/>
              <w:rPr>
                <w:sz w:val="16"/>
                <w:szCs w:val="16"/>
              </w:rPr>
            </w:pPr>
            <w:r w:rsidRPr="00070305">
              <w:rPr>
                <w:sz w:val="16"/>
                <w:szCs w:val="16"/>
              </w:rPr>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070305" w:rsidRDefault="00554FA3" w:rsidP="00070305">
            <w:pPr>
              <w:pStyle w:val="TAL"/>
              <w:rPr>
                <w:sz w:val="16"/>
                <w:szCs w:val="16"/>
              </w:rPr>
            </w:pPr>
            <w:r w:rsidRPr="00070305">
              <w:rPr>
                <w:sz w:val="16"/>
                <w:szCs w:val="16"/>
              </w:rPr>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070305" w:rsidRDefault="00F516E7" w:rsidP="00070305">
            <w:pPr>
              <w:pStyle w:val="TAL"/>
              <w:rPr>
                <w:sz w:val="16"/>
                <w:szCs w:val="16"/>
              </w:rPr>
            </w:pPr>
            <w:r w:rsidRPr="00070305">
              <w:rPr>
                <w:sz w:val="16"/>
                <w:szCs w:val="16"/>
              </w:rPr>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070305" w:rsidRDefault="00F33082" w:rsidP="00070305">
            <w:pPr>
              <w:pStyle w:val="TAL"/>
              <w:rPr>
                <w:sz w:val="16"/>
                <w:szCs w:val="16"/>
              </w:rPr>
            </w:pPr>
            <w:r w:rsidRPr="00070305">
              <w:rPr>
                <w:sz w:val="16"/>
                <w:szCs w:val="16"/>
              </w:rPr>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070305" w:rsidRDefault="00FF3D57" w:rsidP="00070305">
            <w:pPr>
              <w:pStyle w:val="TAL"/>
              <w:rPr>
                <w:sz w:val="16"/>
                <w:szCs w:val="16"/>
              </w:rPr>
            </w:pPr>
            <w:r w:rsidRPr="00070305">
              <w:rPr>
                <w:sz w:val="16"/>
                <w:szCs w:val="16"/>
              </w:rPr>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070305" w:rsidRDefault="00484063" w:rsidP="00070305">
            <w:pPr>
              <w:pStyle w:val="TAL"/>
              <w:rPr>
                <w:sz w:val="16"/>
                <w:szCs w:val="16"/>
              </w:rPr>
            </w:pPr>
            <w:r w:rsidRPr="00070305">
              <w:rPr>
                <w:sz w:val="16"/>
                <w:szCs w:val="16"/>
              </w:rPr>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070305" w:rsidRDefault="00035A35" w:rsidP="00070305">
            <w:pPr>
              <w:pStyle w:val="TAL"/>
              <w:rPr>
                <w:sz w:val="16"/>
                <w:szCs w:val="16"/>
              </w:rPr>
            </w:pPr>
            <w:r w:rsidRPr="00070305">
              <w:rPr>
                <w:sz w:val="16"/>
                <w:szCs w:val="16"/>
              </w:rPr>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070305" w:rsidRDefault="00B011CE" w:rsidP="00070305">
            <w:pPr>
              <w:pStyle w:val="TAL"/>
              <w:rPr>
                <w:sz w:val="16"/>
                <w:szCs w:val="16"/>
              </w:rPr>
            </w:pPr>
            <w:r w:rsidRPr="00070305">
              <w:rPr>
                <w:sz w:val="16"/>
                <w:szCs w:val="16"/>
              </w:rPr>
              <w:t>0829</w:t>
            </w:r>
          </w:p>
        </w:tc>
        <w:tc>
          <w:tcPr>
            <w:tcW w:w="425" w:type="dxa"/>
            <w:shd w:val="solid" w:color="FFFFFF" w:fill="auto"/>
          </w:tcPr>
          <w:p w14:paraId="511AC2A7" w14:textId="438D6E24"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070305" w:rsidRDefault="00B011CE" w:rsidP="00070305">
            <w:pPr>
              <w:pStyle w:val="TAL"/>
              <w:rPr>
                <w:sz w:val="16"/>
                <w:szCs w:val="16"/>
              </w:rPr>
            </w:pPr>
            <w:r w:rsidRPr="00070305">
              <w:rPr>
                <w:sz w:val="16"/>
                <w:szCs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070305" w:rsidRDefault="00B011CE" w:rsidP="00070305">
            <w:pPr>
              <w:pStyle w:val="TAL"/>
              <w:rPr>
                <w:sz w:val="16"/>
                <w:szCs w:val="16"/>
              </w:rPr>
            </w:pPr>
            <w:r w:rsidRPr="00070305">
              <w:rPr>
                <w:sz w:val="16"/>
                <w:szCs w:val="16"/>
              </w:rPr>
              <w:t>0830</w:t>
            </w:r>
          </w:p>
        </w:tc>
        <w:tc>
          <w:tcPr>
            <w:tcW w:w="425" w:type="dxa"/>
            <w:shd w:val="solid" w:color="FFFFFF" w:fill="auto"/>
          </w:tcPr>
          <w:p w14:paraId="73CF70BE" w14:textId="70645906"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070305" w:rsidRDefault="00B011CE" w:rsidP="00070305">
            <w:pPr>
              <w:pStyle w:val="TAL"/>
              <w:rPr>
                <w:sz w:val="16"/>
                <w:szCs w:val="16"/>
              </w:rPr>
            </w:pPr>
            <w:r w:rsidRPr="00070305">
              <w:rPr>
                <w:sz w:val="16"/>
                <w:szCs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070305" w:rsidRDefault="00B011CE" w:rsidP="00070305">
            <w:pPr>
              <w:pStyle w:val="TAL"/>
              <w:rPr>
                <w:sz w:val="16"/>
                <w:szCs w:val="16"/>
              </w:rPr>
            </w:pPr>
            <w:r w:rsidRPr="00070305">
              <w:rPr>
                <w:sz w:val="16"/>
                <w:szCs w:val="16"/>
              </w:rPr>
              <w:t>0831</w:t>
            </w:r>
          </w:p>
        </w:tc>
        <w:tc>
          <w:tcPr>
            <w:tcW w:w="425" w:type="dxa"/>
            <w:shd w:val="solid" w:color="FFFFFF" w:fill="auto"/>
          </w:tcPr>
          <w:p w14:paraId="717FDFEC" w14:textId="68546C79"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070305" w:rsidRDefault="00B011CE" w:rsidP="00070305">
            <w:pPr>
              <w:pStyle w:val="TAL"/>
              <w:rPr>
                <w:sz w:val="16"/>
                <w:szCs w:val="16"/>
              </w:rPr>
            </w:pPr>
            <w:r w:rsidRPr="00070305">
              <w:rPr>
                <w:sz w:val="16"/>
                <w:szCs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070305" w:rsidRDefault="00B011CE" w:rsidP="00070305">
            <w:pPr>
              <w:pStyle w:val="TAL"/>
              <w:rPr>
                <w:sz w:val="16"/>
                <w:szCs w:val="16"/>
              </w:rPr>
            </w:pPr>
            <w:r w:rsidRPr="00070305">
              <w:rPr>
                <w:sz w:val="16"/>
                <w:szCs w:val="16"/>
              </w:rPr>
              <w:t>0832</w:t>
            </w:r>
          </w:p>
        </w:tc>
        <w:tc>
          <w:tcPr>
            <w:tcW w:w="425" w:type="dxa"/>
            <w:shd w:val="solid" w:color="FFFFFF" w:fill="auto"/>
          </w:tcPr>
          <w:p w14:paraId="224C57B8" w14:textId="4AF67EED"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070305" w:rsidRDefault="00B011CE" w:rsidP="00070305">
            <w:pPr>
              <w:pStyle w:val="TAL"/>
              <w:rPr>
                <w:sz w:val="16"/>
                <w:szCs w:val="16"/>
              </w:rPr>
            </w:pPr>
            <w:r w:rsidRPr="00070305">
              <w:rPr>
                <w:sz w:val="16"/>
                <w:szCs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070305" w:rsidRDefault="00B011CE" w:rsidP="00070305">
            <w:pPr>
              <w:pStyle w:val="TAL"/>
              <w:rPr>
                <w:sz w:val="16"/>
                <w:szCs w:val="16"/>
              </w:rPr>
            </w:pPr>
            <w:r w:rsidRPr="00070305">
              <w:rPr>
                <w:sz w:val="16"/>
                <w:szCs w:val="16"/>
              </w:rPr>
              <w:t>0837</w:t>
            </w:r>
          </w:p>
        </w:tc>
        <w:tc>
          <w:tcPr>
            <w:tcW w:w="425" w:type="dxa"/>
            <w:shd w:val="solid" w:color="FFFFFF" w:fill="auto"/>
          </w:tcPr>
          <w:p w14:paraId="3B26504B" w14:textId="77777777" w:rsidR="00B011CE" w:rsidRPr="00070305" w:rsidRDefault="00B011CE" w:rsidP="00070305">
            <w:pPr>
              <w:pStyle w:val="TAR"/>
              <w:rPr>
                <w:sz w:val="16"/>
                <w:szCs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070305" w:rsidRDefault="00B011CE" w:rsidP="00070305">
            <w:pPr>
              <w:pStyle w:val="TAL"/>
              <w:rPr>
                <w:sz w:val="16"/>
                <w:szCs w:val="16"/>
              </w:rPr>
            </w:pPr>
            <w:r w:rsidRPr="00070305">
              <w:rPr>
                <w:sz w:val="16"/>
                <w:szCs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070305" w:rsidRDefault="00B011CE" w:rsidP="00070305">
            <w:pPr>
              <w:pStyle w:val="TAL"/>
              <w:rPr>
                <w:sz w:val="16"/>
                <w:szCs w:val="16"/>
              </w:rPr>
            </w:pPr>
            <w:r w:rsidRPr="00070305">
              <w:rPr>
                <w:sz w:val="16"/>
                <w:szCs w:val="16"/>
              </w:rPr>
              <w:t>0840</w:t>
            </w:r>
          </w:p>
        </w:tc>
        <w:tc>
          <w:tcPr>
            <w:tcW w:w="425" w:type="dxa"/>
            <w:shd w:val="solid" w:color="FFFFFF" w:fill="auto"/>
          </w:tcPr>
          <w:p w14:paraId="7892A5F7" w14:textId="65B4ACAF"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070305" w:rsidRDefault="00B011CE" w:rsidP="00070305">
            <w:pPr>
              <w:pStyle w:val="TAL"/>
              <w:rPr>
                <w:sz w:val="16"/>
                <w:szCs w:val="16"/>
              </w:rPr>
            </w:pPr>
            <w:r w:rsidRPr="00070305">
              <w:rPr>
                <w:sz w:val="16"/>
                <w:szCs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070305" w:rsidRDefault="00B011CE" w:rsidP="00070305">
            <w:pPr>
              <w:pStyle w:val="TAL"/>
              <w:rPr>
                <w:sz w:val="16"/>
                <w:szCs w:val="16"/>
              </w:rPr>
            </w:pPr>
            <w:r w:rsidRPr="00070305">
              <w:rPr>
                <w:sz w:val="16"/>
                <w:szCs w:val="16"/>
              </w:rPr>
              <w:t>0828</w:t>
            </w:r>
          </w:p>
        </w:tc>
        <w:tc>
          <w:tcPr>
            <w:tcW w:w="425" w:type="dxa"/>
            <w:shd w:val="solid" w:color="FFFFFF" w:fill="auto"/>
          </w:tcPr>
          <w:p w14:paraId="27F58683" w14:textId="669926B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070305" w:rsidRDefault="00B011CE" w:rsidP="00070305">
            <w:pPr>
              <w:pStyle w:val="TAL"/>
              <w:rPr>
                <w:sz w:val="16"/>
                <w:szCs w:val="16"/>
              </w:rPr>
            </w:pPr>
            <w:r w:rsidRPr="00070305">
              <w:rPr>
                <w:sz w:val="16"/>
                <w:szCs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070305" w:rsidRDefault="00B011CE" w:rsidP="00070305">
            <w:pPr>
              <w:pStyle w:val="TAL"/>
              <w:rPr>
                <w:sz w:val="16"/>
                <w:szCs w:val="16"/>
              </w:rPr>
            </w:pPr>
            <w:r w:rsidRPr="00070305">
              <w:rPr>
                <w:sz w:val="16"/>
                <w:szCs w:val="16"/>
              </w:rPr>
              <w:t>0823</w:t>
            </w:r>
          </w:p>
        </w:tc>
        <w:tc>
          <w:tcPr>
            <w:tcW w:w="425" w:type="dxa"/>
            <w:shd w:val="solid" w:color="FFFFFF" w:fill="auto"/>
          </w:tcPr>
          <w:p w14:paraId="05E9E7AD" w14:textId="31930A4A" w:rsidR="00B011CE" w:rsidRPr="00070305" w:rsidRDefault="00B011CE" w:rsidP="00070305">
            <w:pPr>
              <w:pStyle w:val="TAR"/>
              <w:rPr>
                <w:sz w:val="16"/>
                <w:szCs w:val="16"/>
              </w:rPr>
            </w:pPr>
            <w:r w:rsidRPr="00070305">
              <w:rPr>
                <w:sz w:val="16"/>
                <w:szCs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070305" w:rsidRDefault="00B011CE" w:rsidP="00070305">
            <w:pPr>
              <w:pStyle w:val="TAL"/>
              <w:rPr>
                <w:sz w:val="16"/>
                <w:szCs w:val="16"/>
              </w:rPr>
            </w:pPr>
            <w:r w:rsidRPr="00070305">
              <w:rPr>
                <w:sz w:val="16"/>
                <w:szCs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070305" w:rsidRDefault="00B011CE" w:rsidP="00070305">
            <w:pPr>
              <w:pStyle w:val="TAL"/>
              <w:rPr>
                <w:sz w:val="16"/>
                <w:szCs w:val="16"/>
              </w:rPr>
            </w:pPr>
            <w:r w:rsidRPr="00070305">
              <w:rPr>
                <w:sz w:val="16"/>
                <w:szCs w:val="16"/>
              </w:rPr>
              <w:t>0841</w:t>
            </w:r>
          </w:p>
        </w:tc>
        <w:tc>
          <w:tcPr>
            <w:tcW w:w="425" w:type="dxa"/>
            <w:shd w:val="solid" w:color="FFFFFF" w:fill="auto"/>
          </w:tcPr>
          <w:p w14:paraId="746726CE" w14:textId="4E2C2CA7"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070305" w:rsidRDefault="00B011CE" w:rsidP="00070305">
            <w:pPr>
              <w:pStyle w:val="TAL"/>
              <w:rPr>
                <w:sz w:val="16"/>
                <w:szCs w:val="16"/>
              </w:rPr>
            </w:pPr>
            <w:r w:rsidRPr="00070305">
              <w:rPr>
                <w:sz w:val="16"/>
                <w:szCs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070305" w:rsidRDefault="00B011CE" w:rsidP="00070305">
            <w:pPr>
              <w:pStyle w:val="TAL"/>
              <w:rPr>
                <w:sz w:val="16"/>
                <w:szCs w:val="16"/>
              </w:rPr>
            </w:pPr>
            <w:r w:rsidRPr="00070305">
              <w:rPr>
                <w:sz w:val="16"/>
                <w:szCs w:val="16"/>
              </w:rPr>
              <w:t>0842</w:t>
            </w:r>
          </w:p>
        </w:tc>
        <w:tc>
          <w:tcPr>
            <w:tcW w:w="425" w:type="dxa"/>
            <w:shd w:val="solid" w:color="FFFFFF" w:fill="auto"/>
          </w:tcPr>
          <w:p w14:paraId="3142A140" w14:textId="4971B64E"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070305" w:rsidRDefault="00B011CE" w:rsidP="00070305">
            <w:pPr>
              <w:pStyle w:val="TAL"/>
              <w:rPr>
                <w:sz w:val="16"/>
                <w:szCs w:val="16"/>
              </w:rPr>
            </w:pPr>
            <w:r w:rsidRPr="00070305">
              <w:rPr>
                <w:sz w:val="16"/>
                <w:szCs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070305" w:rsidRDefault="00B011CE" w:rsidP="00070305">
            <w:pPr>
              <w:pStyle w:val="TAL"/>
              <w:rPr>
                <w:sz w:val="16"/>
                <w:szCs w:val="16"/>
              </w:rPr>
            </w:pPr>
            <w:r w:rsidRPr="00070305">
              <w:rPr>
                <w:sz w:val="16"/>
                <w:szCs w:val="16"/>
              </w:rPr>
              <w:t>0844</w:t>
            </w:r>
          </w:p>
        </w:tc>
        <w:tc>
          <w:tcPr>
            <w:tcW w:w="425" w:type="dxa"/>
            <w:shd w:val="solid" w:color="FFFFFF" w:fill="auto"/>
          </w:tcPr>
          <w:p w14:paraId="60575248" w14:textId="75474A5A"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070305" w:rsidRDefault="00B011CE" w:rsidP="00070305">
            <w:pPr>
              <w:pStyle w:val="TAL"/>
              <w:rPr>
                <w:sz w:val="16"/>
                <w:szCs w:val="16"/>
              </w:rPr>
            </w:pPr>
            <w:r w:rsidRPr="00070305">
              <w:rPr>
                <w:sz w:val="16"/>
                <w:szCs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070305" w:rsidRDefault="00B011CE" w:rsidP="00070305">
            <w:pPr>
              <w:pStyle w:val="TAL"/>
              <w:rPr>
                <w:sz w:val="16"/>
                <w:szCs w:val="16"/>
              </w:rPr>
            </w:pPr>
            <w:r w:rsidRPr="00070305">
              <w:rPr>
                <w:sz w:val="16"/>
                <w:szCs w:val="16"/>
              </w:rPr>
              <w:t>0846</w:t>
            </w:r>
          </w:p>
        </w:tc>
        <w:tc>
          <w:tcPr>
            <w:tcW w:w="425" w:type="dxa"/>
            <w:shd w:val="solid" w:color="FFFFFF" w:fill="auto"/>
          </w:tcPr>
          <w:p w14:paraId="267BCD52" w14:textId="7DE3A33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070305" w:rsidRDefault="00B011CE" w:rsidP="00070305">
            <w:pPr>
              <w:pStyle w:val="TAL"/>
              <w:rPr>
                <w:sz w:val="16"/>
                <w:szCs w:val="16"/>
              </w:rPr>
            </w:pPr>
            <w:r w:rsidRPr="00070305">
              <w:rPr>
                <w:sz w:val="16"/>
                <w:szCs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070305" w:rsidRDefault="00B011CE" w:rsidP="00070305">
            <w:pPr>
              <w:pStyle w:val="TAL"/>
              <w:rPr>
                <w:sz w:val="16"/>
                <w:szCs w:val="16"/>
              </w:rPr>
            </w:pPr>
            <w:r w:rsidRPr="00070305">
              <w:rPr>
                <w:sz w:val="16"/>
                <w:szCs w:val="16"/>
              </w:rPr>
              <w:t>0845</w:t>
            </w:r>
          </w:p>
        </w:tc>
        <w:tc>
          <w:tcPr>
            <w:tcW w:w="425" w:type="dxa"/>
            <w:shd w:val="solid" w:color="FFFFFF" w:fill="auto"/>
          </w:tcPr>
          <w:p w14:paraId="517EC7D6" w14:textId="0588E057"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070305" w:rsidRDefault="00B011CE" w:rsidP="00070305">
            <w:pPr>
              <w:pStyle w:val="TAL"/>
              <w:rPr>
                <w:sz w:val="16"/>
                <w:szCs w:val="16"/>
              </w:rPr>
            </w:pPr>
            <w:r w:rsidRPr="00070305">
              <w:rPr>
                <w:sz w:val="16"/>
                <w:szCs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070305" w:rsidRDefault="00B011CE" w:rsidP="00070305">
            <w:pPr>
              <w:pStyle w:val="TAL"/>
              <w:rPr>
                <w:sz w:val="16"/>
                <w:szCs w:val="16"/>
              </w:rPr>
            </w:pPr>
            <w:r w:rsidRPr="00070305">
              <w:rPr>
                <w:sz w:val="16"/>
                <w:szCs w:val="16"/>
              </w:rPr>
              <w:t>0847</w:t>
            </w:r>
          </w:p>
        </w:tc>
        <w:tc>
          <w:tcPr>
            <w:tcW w:w="425" w:type="dxa"/>
            <w:shd w:val="solid" w:color="FFFFFF" w:fill="auto"/>
          </w:tcPr>
          <w:p w14:paraId="681D324D" w14:textId="49E28998"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070305" w:rsidRDefault="00B011CE" w:rsidP="00070305">
            <w:pPr>
              <w:pStyle w:val="TAL"/>
              <w:rPr>
                <w:sz w:val="16"/>
                <w:szCs w:val="16"/>
              </w:rPr>
            </w:pPr>
            <w:r w:rsidRPr="00070305">
              <w:rPr>
                <w:sz w:val="16"/>
                <w:szCs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070305" w:rsidRDefault="007D10DD" w:rsidP="00070305">
            <w:pPr>
              <w:pStyle w:val="TAL"/>
              <w:rPr>
                <w:sz w:val="16"/>
                <w:szCs w:val="16"/>
              </w:rPr>
            </w:pPr>
            <w:r w:rsidRPr="00070305">
              <w:rPr>
                <w:sz w:val="16"/>
                <w:szCs w:val="16"/>
              </w:rPr>
              <w:t>0849</w:t>
            </w:r>
          </w:p>
        </w:tc>
        <w:tc>
          <w:tcPr>
            <w:tcW w:w="425" w:type="dxa"/>
            <w:shd w:val="solid" w:color="FFFFFF" w:fill="auto"/>
          </w:tcPr>
          <w:p w14:paraId="4D68C219" w14:textId="3C0F5C4D" w:rsidR="007D10DD" w:rsidRPr="00070305" w:rsidRDefault="007D10DD" w:rsidP="00070305">
            <w:pPr>
              <w:pStyle w:val="TAR"/>
              <w:rPr>
                <w:sz w:val="16"/>
                <w:szCs w:val="16"/>
              </w:rPr>
            </w:pPr>
            <w:r w:rsidRPr="00070305">
              <w:rPr>
                <w:sz w:val="16"/>
                <w:szCs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070305" w:rsidRDefault="007D10DD" w:rsidP="00070305">
            <w:pPr>
              <w:pStyle w:val="TAL"/>
              <w:rPr>
                <w:sz w:val="16"/>
                <w:szCs w:val="16"/>
              </w:rPr>
            </w:pPr>
            <w:r w:rsidRPr="00070305">
              <w:rPr>
                <w:sz w:val="16"/>
                <w:szCs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070305" w:rsidRDefault="00926ED8" w:rsidP="00070305">
            <w:pPr>
              <w:pStyle w:val="TAL"/>
              <w:rPr>
                <w:sz w:val="16"/>
                <w:szCs w:val="16"/>
              </w:rPr>
            </w:pPr>
            <w:r w:rsidRPr="00070305">
              <w:rPr>
                <w:sz w:val="16"/>
                <w:szCs w:val="16"/>
              </w:rPr>
              <w:t>0855</w:t>
            </w:r>
          </w:p>
        </w:tc>
        <w:tc>
          <w:tcPr>
            <w:tcW w:w="425" w:type="dxa"/>
            <w:shd w:val="solid" w:color="FFFFFF" w:fill="auto"/>
          </w:tcPr>
          <w:p w14:paraId="493B401A" w14:textId="380E5CA3" w:rsidR="00926ED8" w:rsidRPr="00070305" w:rsidRDefault="00926ED8" w:rsidP="00070305">
            <w:pPr>
              <w:pStyle w:val="TAR"/>
              <w:rPr>
                <w:sz w:val="16"/>
                <w:szCs w:val="16"/>
              </w:rPr>
            </w:pPr>
            <w:r w:rsidRPr="00070305">
              <w:rPr>
                <w:sz w:val="16"/>
                <w:szCs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070305" w:rsidRDefault="00926ED8" w:rsidP="00070305">
            <w:pPr>
              <w:pStyle w:val="TAL"/>
              <w:rPr>
                <w:sz w:val="16"/>
                <w:szCs w:val="16"/>
              </w:rPr>
            </w:pPr>
            <w:r w:rsidRPr="00070305">
              <w:rPr>
                <w:sz w:val="16"/>
                <w:szCs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070305" w:rsidRDefault="00733842" w:rsidP="00070305">
            <w:pPr>
              <w:pStyle w:val="TAL"/>
              <w:rPr>
                <w:sz w:val="16"/>
                <w:szCs w:val="16"/>
              </w:rPr>
            </w:pPr>
            <w:r w:rsidRPr="00070305">
              <w:rPr>
                <w:sz w:val="16"/>
                <w:szCs w:val="16"/>
              </w:rPr>
              <w:t>0848</w:t>
            </w:r>
          </w:p>
        </w:tc>
        <w:tc>
          <w:tcPr>
            <w:tcW w:w="425" w:type="dxa"/>
            <w:shd w:val="solid" w:color="FFFFFF" w:fill="auto"/>
          </w:tcPr>
          <w:p w14:paraId="012C2F1E" w14:textId="1CDD7340" w:rsidR="00733842" w:rsidRPr="00070305" w:rsidRDefault="00733842" w:rsidP="00070305">
            <w:pPr>
              <w:pStyle w:val="TAR"/>
              <w:rPr>
                <w:sz w:val="16"/>
                <w:szCs w:val="16"/>
              </w:rPr>
            </w:pPr>
            <w:r w:rsidRPr="00070305">
              <w:rPr>
                <w:sz w:val="16"/>
                <w:szCs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070305" w:rsidRDefault="00733842" w:rsidP="00070305">
            <w:pPr>
              <w:pStyle w:val="TAL"/>
              <w:rPr>
                <w:sz w:val="16"/>
                <w:szCs w:val="16"/>
              </w:rPr>
            </w:pPr>
            <w:r w:rsidRPr="00070305">
              <w:rPr>
                <w:sz w:val="16"/>
                <w:szCs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070305" w:rsidRDefault="009468CE" w:rsidP="00070305">
            <w:pPr>
              <w:pStyle w:val="TAL"/>
              <w:rPr>
                <w:sz w:val="16"/>
                <w:szCs w:val="16"/>
              </w:rPr>
            </w:pPr>
            <w:r w:rsidRPr="00070305">
              <w:rPr>
                <w:sz w:val="16"/>
                <w:szCs w:val="16"/>
              </w:rPr>
              <w:t>0852</w:t>
            </w:r>
          </w:p>
        </w:tc>
        <w:tc>
          <w:tcPr>
            <w:tcW w:w="425" w:type="dxa"/>
            <w:shd w:val="solid" w:color="FFFFFF" w:fill="auto"/>
          </w:tcPr>
          <w:p w14:paraId="7F85043E" w14:textId="3A861DFD" w:rsidR="009468CE" w:rsidRPr="00070305" w:rsidRDefault="009468CE" w:rsidP="00070305">
            <w:pPr>
              <w:pStyle w:val="TAR"/>
              <w:rPr>
                <w:sz w:val="16"/>
                <w:szCs w:val="16"/>
              </w:rPr>
            </w:pPr>
            <w:r w:rsidRPr="00070305">
              <w:rPr>
                <w:sz w:val="16"/>
                <w:szCs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070305" w:rsidRDefault="009468CE" w:rsidP="00070305">
            <w:pPr>
              <w:pStyle w:val="TAL"/>
              <w:rPr>
                <w:sz w:val="16"/>
                <w:szCs w:val="16"/>
              </w:rPr>
            </w:pPr>
            <w:r w:rsidRPr="00070305">
              <w:rPr>
                <w:sz w:val="16"/>
                <w:szCs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070305" w:rsidRDefault="006F7040" w:rsidP="00070305">
            <w:pPr>
              <w:pStyle w:val="TAL"/>
              <w:rPr>
                <w:sz w:val="16"/>
                <w:szCs w:val="16"/>
              </w:rPr>
            </w:pPr>
            <w:r w:rsidRPr="00070305">
              <w:rPr>
                <w:sz w:val="16"/>
                <w:szCs w:val="16"/>
              </w:rPr>
              <w:t>0865</w:t>
            </w:r>
          </w:p>
        </w:tc>
        <w:tc>
          <w:tcPr>
            <w:tcW w:w="425" w:type="dxa"/>
            <w:shd w:val="solid" w:color="FFFFFF" w:fill="auto"/>
          </w:tcPr>
          <w:p w14:paraId="495C6683" w14:textId="36C33CD0" w:rsidR="006F7040" w:rsidRPr="00070305" w:rsidRDefault="006F7040" w:rsidP="00070305">
            <w:pPr>
              <w:pStyle w:val="TAR"/>
              <w:rPr>
                <w:sz w:val="16"/>
                <w:szCs w:val="16"/>
              </w:rPr>
            </w:pPr>
            <w:r w:rsidRPr="00070305">
              <w:rPr>
                <w:sz w:val="16"/>
                <w:szCs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070305" w:rsidRDefault="006F7040" w:rsidP="00070305">
            <w:pPr>
              <w:pStyle w:val="TAL"/>
              <w:rPr>
                <w:sz w:val="16"/>
                <w:szCs w:val="16"/>
              </w:rPr>
            </w:pPr>
            <w:r w:rsidRPr="00070305">
              <w:rPr>
                <w:sz w:val="16"/>
                <w:szCs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070305" w:rsidRDefault="00197103" w:rsidP="00070305">
            <w:pPr>
              <w:pStyle w:val="TAL"/>
              <w:rPr>
                <w:sz w:val="16"/>
                <w:szCs w:val="16"/>
              </w:rPr>
            </w:pPr>
            <w:r w:rsidRPr="00070305">
              <w:rPr>
                <w:sz w:val="16"/>
                <w:szCs w:val="16"/>
              </w:rPr>
              <w:t>0870</w:t>
            </w:r>
          </w:p>
        </w:tc>
        <w:tc>
          <w:tcPr>
            <w:tcW w:w="425" w:type="dxa"/>
            <w:shd w:val="solid" w:color="FFFFFF" w:fill="auto"/>
          </w:tcPr>
          <w:p w14:paraId="1B979924" w14:textId="40874FF3" w:rsidR="00197103" w:rsidRPr="00070305" w:rsidRDefault="00197103" w:rsidP="00070305">
            <w:pPr>
              <w:pStyle w:val="TAR"/>
              <w:rPr>
                <w:sz w:val="16"/>
                <w:szCs w:val="16"/>
              </w:rPr>
            </w:pPr>
            <w:r w:rsidRPr="00070305">
              <w:rPr>
                <w:sz w:val="16"/>
                <w:szCs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070305" w:rsidRDefault="00197103" w:rsidP="00070305">
            <w:pPr>
              <w:pStyle w:val="TAL"/>
              <w:rPr>
                <w:sz w:val="16"/>
                <w:szCs w:val="16"/>
              </w:rPr>
            </w:pPr>
            <w:r w:rsidRPr="00070305">
              <w:rPr>
                <w:sz w:val="16"/>
                <w:szCs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070305" w:rsidRDefault="00822582" w:rsidP="00070305">
            <w:pPr>
              <w:pStyle w:val="TAL"/>
              <w:rPr>
                <w:sz w:val="16"/>
                <w:szCs w:val="16"/>
              </w:rPr>
            </w:pPr>
            <w:r w:rsidRPr="00070305">
              <w:rPr>
                <w:sz w:val="16"/>
                <w:szCs w:val="16"/>
              </w:rPr>
              <w:t>0871</w:t>
            </w:r>
          </w:p>
        </w:tc>
        <w:tc>
          <w:tcPr>
            <w:tcW w:w="425" w:type="dxa"/>
            <w:shd w:val="solid" w:color="FFFFFF" w:fill="auto"/>
          </w:tcPr>
          <w:p w14:paraId="1B220DF2" w14:textId="20C890FF" w:rsidR="00822582" w:rsidRPr="00070305" w:rsidRDefault="00822582" w:rsidP="00070305">
            <w:pPr>
              <w:pStyle w:val="TAR"/>
              <w:rPr>
                <w:sz w:val="16"/>
                <w:szCs w:val="16"/>
              </w:rPr>
            </w:pPr>
            <w:r w:rsidRPr="00070305">
              <w:rPr>
                <w:sz w:val="16"/>
                <w:szCs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070305" w:rsidRDefault="00822582" w:rsidP="00070305">
            <w:pPr>
              <w:pStyle w:val="TAL"/>
              <w:rPr>
                <w:sz w:val="16"/>
                <w:szCs w:val="16"/>
              </w:rPr>
            </w:pPr>
            <w:r w:rsidRPr="00070305">
              <w:rPr>
                <w:sz w:val="16"/>
                <w:szCs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070305" w:rsidRDefault="00B22A22" w:rsidP="00070305">
            <w:pPr>
              <w:pStyle w:val="TAL"/>
              <w:rPr>
                <w:sz w:val="16"/>
                <w:szCs w:val="16"/>
              </w:rPr>
            </w:pPr>
            <w:r w:rsidRPr="00070305">
              <w:rPr>
                <w:sz w:val="16"/>
                <w:szCs w:val="16"/>
              </w:rPr>
              <w:t>0867</w:t>
            </w:r>
          </w:p>
        </w:tc>
        <w:tc>
          <w:tcPr>
            <w:tcW w:w="425" w:type="dxa"/>
            <w:shd w:val="solid" w:color="FFFFFF" w:fill="auto"/>
          </w:tcPr>
          <w:p w14:paraId="13198EA6" w14:textId="17CB3681" w:rsidR="00B22A22" w:rsidRPr="00070305" w:rsidRDefault="00B22A22" w:rsidP="00070305">
            <w:pPr>
              <w:pStyle w:val="TAR"/>
              <w:rPr>
                <w:sz w:val="16"/>
                <w:szCs w:val="16"/>
              </w:rPr>
            </w:pPr>
            <w:r w:rsidRPr="00070305">
              <w:rPr>
                <w:sz w:val="16"/>
                <w:szCs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070305" w:rsidRDefault="00B22A22" w:rsidP="00070305">
            <w:pPr>
              <w:pStyle w:val="TAL"/>
              <w:rPr>
                <w:sz w:val="16"/>
                <w:szCs w:val="16"/>
              </w:rPr>
            </w:pPr>
            <w:r w:rsidRPr="00070305">
              <w:rPr>
                <w:sz w:val="16"/>
                <w:szCs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070305" w:rsidRDefault="00684EB3" w:rsidP="00070305">
            <w:pPr>
              <w:pStyle w:val="TAL"/>
              <w:rPr>
                <w:sz w:val="16"/>
                <w:szCs w:val="16"/>
              </w:rPr>
            </w:pPr>
            <w:r w:rsidRPr="00070305">
              <w:rPr>
                <w:sz w:val="16"/>
                <w:szCs w:val="16"/>
              </w:rPr>
              <w:t>0869</w:t>
            </w:r>
          </w:p>
        </w:tc>
        <w:tc>
          <w:tcPr>
            <w:tcW w:w="425" w:type="dxa"/>
            <w:shd w:val="solid" w:color="FFFFFF" w:fill="auto"/>
          </w:tcPr>
          <w:p w14:paraId="30EED94A" w14:textId="5CB002CF" w:rsidR="00684EB3" w:rsidRPr="00070305" w:rsidRDefault="00684EB3" w:rsidP="00070305">
            <w:pPr>
              <w:pStyle w:val="TAR"/>
              <w:rPr>
                <w:sz w:val="16"/>
                <w:szCs w:val="16"/>
              </w:rPr>
            </w:pPr>
            <w:r w:rsidRPr="00070305">
              <w:rPr>
                <w:sz w:val="16"/>
                <w:szCs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070305" w:rsidRDefault="00684EB3" w:rsidP="00070305">
            <w:pPr>
              <w:pStyle w:val="TAL"/>
              <w:rPr>
                <w:sz w:val="16"/>
                <w:szCs w:val="16"/>
              </w:rPr>
            </w:pPr>
            <w:r w:rsidRPr="00070305">
              <w:rPr>
                <w:sz w:val="16"/>
                <w:szCs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070305" w:rsidRDefault="0001038A" w:rsidP="00070305">
            <w:pPr>
              <w:pStyle w:val="TAL"/>
              <w:rPr>
                <w:sz w:val="16"/>
                <w:szCs w:val="16"/>
              </w:rPr>
            </w:pPr>
            <w:r w:rsidRPr="00070305">
              <w:rPr>
                <w:sz w:val="16"/>
                <w:szCs w:val="16"/>
              </w:rPr>
              <w:t>0872</w:t>
            </w:r>
          </w:p>
        </w:tc>
        <w:tc>
          <w:tcPr>
            <w:tcW w:w="425" w:type="dxa"/>
            <w:shd w:val="solid" w:color="FFFFFF" w:fill="auto"/>
          </w:tcPr>
          <w:p w14:paraId="6C279375" w14:textId="44BE33A4" w:rsidR="0001038A" w:rsidRPr="00070305" w:rsidRDefault="0001038A" w:rsidP="00070305">
            <w:pPr>
              <w:pStyle w:val="TAR"/>
              <w:rPr>
                <w:sz w:val="16"/>
                <w:szCs w:val="16"/>
              </w:rPr>
            </w:pPr>
            <w:r w:rsidRPr="00070305">
              <w:rPr>
                <w:sz w:val="16"/>
                <w:szCs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070305" w:rsidRDefault="0001038A" w:rsidP="00070305">
            <w:pPr>
              <w:pStyle w:val="TAL"/>
              <w:rPr>
                <w:sz w:val="16"/>
                <w:szCs w:val="16"/>
              </w:rPr>
            </w:pPr>
            <w:r w:rsidRPr="00070305">
              <w:rPr>
                <w:sz w:val="16"/>
                <w:szCs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070305" w:rsidRDefault="00623C6D" w:rsidP="00070305">
            <w:pPr>
              <w:pStyle w:val="TAL"/>
              <w:rPr>
                <w:sz w:val="16"/>
                <w:szCs w:val="16"/>
              </w:rPr>
            </w:pPr>
            <w:r w:rsidRPr="00070305">
              <w:rPr>
                <w:sz w:val="16"/>
                <w:szCs w:val="16"/>
              </w:rPr>
              <w:t>0873</w:t>
            </w:r>
          </w:p>
        </w:tc>
        <w:tc>
          <w:tcPr>
            <w:tcW w:w="425" w:type="dxa"/>
            <w:shd w:val="solid" w:color="FFFFFF" w:fill="auto"/>
          </w:tcPr>
          <w:p w14:paraId="44B769E0" w14:textId="414AB8C1" w:rsidR="00623C6D" w:rsidRPr="00070305" w:rsidRDefault="00623C6D" w:rsidP="00070305">
            <w:pPr>
              <w:pStyle w:val="TAR"/>
              <w:rPr>
                <w:sz w:val="16"/>
                <w:szCs w:val="16"/>
              </w:rPr>
            </w:pPr>
            <w:r w:rsidRPr="00070305">
              <w:rPr>
                <w:sz w:val="16"/>
                <w:szCs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070305" w:rsidRDefault="00623C6D" w:rsidP="00070305">
            <w:pPr>
              <w:pStyle w:val="TAL"/>
              <w:rPr>
                <w:sz w:val="16"/>
                <w:szCs w:val="16"/>
              </w:rPr>
            </w:pPr>
            <w:r w:rsidRPr="00070305">
              <w:rPr>
                <w:sz w:val="16"/>
                <w:szCs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070305" w:rsidRDefault="00C41C1F" w:rsidP="00070305">
            <w:pPr>
              <w:pStyle w:val="TAL"/>
              <w:rPr>
                <w:sz w:val="16"/>
                <w:szCs w:val="16"/>
              </w:rPr>
            </w:pPr>
            <w:r w:rsidRPr="00070305">
              <w:rPr>
                <w:sz w:val="16"/>
                <w:szCs w:val="16"/>
              </w:rPr>
              <w:t>0874</w:t>
            </w:r>
          </w:p>
        </w:tc>
        <w:tc>
          <w:tcPr>
            <w:tcW w:w="425" w:type="dxa"/>
            <w:shd w:val="solid" w:color="FFFFFF" w:fill="auto"/>
          </w:tcPr>
          <w:p w14:paraId="264C9970" w14:textId="45A87205" w:rsidR="00C41C1F" w:rsidRPr="00070305" w:rsidRDefault="00C41C1F" w:rsidP="00070305">
            <w:pPr>
              <w:pStyle w:val="TAR"/>
              <w:rPr>
                <w:sz w:val="16"/>
                <w:szCs w:val="16"/>
              </w:rPr>
            </w:pPr>
            <w:r w:rsidRPr="00070305">
              <w:rPr>
                <w:sz w:val="16"/>
                <w:szCs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070305" w:rsidRDefault="00C41C1F" w:rsidP="00070305">
            <w:pPr>
              <w:pStyle w:val="TAL"/>
              <w:rPr>
                <w:sz w:val="16"/>
                <w:szCs w:val="16"/>
              </w:rPr>
            </w:pPr>
            <w:r w:rsidRPr="00070305">
              <w:rPr>
                <w:sz w:val="16"/>
                <w:szCs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070305" w:rsidRDefault="001C78C1" w:rsidP="00070305">
            <w:pPr>
              <w:pStyle w:val="TAL"/>
              <w:rPr>
                <w:sz w:val="16"/>
                <w:szCs w:val="16"/>
              </w:rPr>
            </w:pPr>
            <w:r w:rsidRPr="00070305">
              <w:rPr>
                <w:sz w:val="16"/>
                <w:szCs w:val="16"/>
              </w:rPr>
              <w:t>0875</w:t>
            </w:r>
          </w:p>
        </w:tc>
        <w:tc>
          <w:tcPr>
            <w:tcW w:w="425" w:type="dxa"/>
            <w:shd w:val="solid" w:color="FFFFFF" w:fill="auto"/>
          </w:tcPr>
          <w:p w14:paraId="34658C46" w14:textId="0312AC8B" w:rsidR="001C78C1" w:rsidRPr="00070305" w:rsidRDefault="001C78C1" w:rsidP="00070305">
            <w:pPr>
              <w:pStyle w:val="TAR"/>
              <w:rPr>
                <w:sz w:val="16"/>
                <w:szCs w:val="16"/>
              </w:rPr>
            </w:pPr>
            <w:r w:rsidRPr="00070305">
              <w:rPr>
                <w:sz w:val="16"/>
                <w:szCs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070305" w:rsidRDefault="001C78C1" w:rsidP="00070305">
            <w:pPr>
              <w:pStyle w:val="TAL"/>
              <w:rPr>
                <w:sz w:val="16"/>
                <w:szCs w:val="16"/>
              </w:rPr>
            </w:pPr>
            <w:r w:rsidRPr="00070305">
              <w:rPr>
                <w:sz w:val="16"/>
                <w:szCs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070305" w:rsidRDefault="00D33F16" w:rsidP="00070305">
            <w:pPr>
              <w:pStyle w:val="TAL"/>
              <w:rPr>
                <w:sz w:val="16"/>
                <w:szCs w:val="16"/>
              </w:rPr>
            </w:pPr>
            <w:r w:rsidRPr="00070305">
              <w:rPr>
                <w:sz w:val="16"/>
                <w:szCs w:val="16"/>
              </w:rPr>
              <w:t>0876</w:t>
            </w:r>
          </w:p>
        </w:tc>
        <w:tc>
          <w:tcPr>
            <w:tcW w:w="425" w:type="dxa"/>
            <w:shd w:val="solid" w:color="FFFFFF" w:fill="auto"/>
          </w:tcPr>
          <w:p w14:paraId="31BBD829" w14:textId="1C92FF73" w:rsidR="00D33F16" w:rsidRPr="00070305" w:rsidRDefault="00D33F16" w:rsidP="00070305">
            <w:pPr>
              <w:pStyle w:val="TAR"/>
              <w:rPr>
                <w:sz w:val="16"/>
                <w:szCs w:val="16"/>
              </w:rPr>
            </w:pPr>
            <w:r w:rsidRPr="00070305">
              <w:rPr>
                <w:sz w:val="16"/>
                <w:szCs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070305" w:rsidRDefault="00D33F16" w:rsidP="00070305">
            <w:pPr>
              <w:pStyle w:val="TAL"/>
              <w:rPr>
                <w:sz w:val="16"/>
                <w:szCs w:val="16"/>
              </w:rPr>
            </w:pPr>
            <w:r w:rsidRPr="00070305">
              <w:rPr>
                <w:sz w:val="16"/>
                <w:szCs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070305" w:rsidRDefault="000C5B95" w:rsidP="00070305">
            <w:pPr>
              <w:pStyle w:val="TAL"/>
              <w:rPr>
                <w:sz w:val="16"/>
                <w:szCs w:val="16"/>
              </w:rPr>
            </w:pPr>
            <w:r w:rsidRPr="00070305">
              <w:rPr>
                <w:sz w:val="16"/>
                <w:szCs w:val="16"/>
              </w:rPr>
              <w:t>0859</w:t>
            </w:r>
          </w:p>
        </w:tc>
        <w:tc>
          <w:tcPr>
            <w:tcW w:w="425" w:type="dxa"/>
            <w:shd w:val="solid" w:color="FFFFFF" w:fill="auto"/>
          </w:tcPr>
          <w:p w14:paraId="20A79B8A" w14:textId="476AABFC" w:rsidR="000C5B95" w:rsidRPr="00070305" w:rsidRDefault="000C5B95" w:rsidP="00070305">
            <w:pPr>
              <w:pStyle w:val="TAR"/>
              <w:rPr>
                <w:sz w:val="16"/>
                <w:szCs w:val="16"/>
              </w:rPr>
            </w:pPr>
            <w:r w:rsidRPr="00070305">
              <w:rPr>
                <w:sz w:val="16"/>
                <w:szCs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070305" w:rsidRDefault="000C5B95" w:rsidP="00070305">
            <w:pPr>
              <w:pStyle w:val="TAL"/>
              <w:rPr>
                <w:sz w:val="16"/>
                <w:szCs w:val="16"/>
              </w:rPr>
            </w:pPr>
            <w:r w:rsidRPr="00070305">
              <w:rPr>
                <w:sz w:val="16"/>
                <w:szCs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070305" w:rsidRDefault="00CE29DF" w:rsidP="00070305">
            <w:pPr>
              <w:pStyle w:val="TAL"/>
              <w:rPr>
                <w:sz w:val="16"/>
                <w:szCs w:val="16"/>
              </w:rPr>
            </w:pPr>
            <w:r w:rsidRPr="00070305">
              <w:rPr>
                <w:sz w:val="16"/>
                <w:szCs w:val="16"/>
              </w:rPr>
              <w:t>0857</w:t>
            </w:r>
          </w:p>
        </w:tc>
        <w:tc>
          <w:tcPr>
            <w:tcW w:w="425" w:type="dxa"/>
            <w:shd w:val="solid" w:color="FFFFFF" w:fill="auto"/>
          </w:tcPr>
          <w:p w14:paraId="7F3A7D6E" w14:textId="58A1B047" w:rsidR="00CE29DF" w:rsidRPr="00070305" w:rsidRDefault="00CE29DF" w:rsidP="00070305">
            <w:pPr>
              <w:pStyle w:val="TAR"/>
              <w:rPr>
                <w:sz w:val="16"/>
                <w:szCs w:val="16"/>
              </w:rPr>
            </w:pPr>
            <w:r w:rsidRPr="00070305">
              <w:rPr>
                <w:sz w:val="16"/>
                <w:szCs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070305" w:rsidRDefault="00CE29DF" w:rsidP="00070305">
            <w:pPr>
              <w:pStyle w:val="TAL"/>
              <w:rPr>
                <w:sz w:val="16"/>
                <w:szCs w:val="16"/>
              </w:rPr>
            </w:pPr>
            <w:r w:rsidRPr="00070305">
              <w:rPr>
                <w:sz w:val="16"/>
                <w:szCs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070305" w:rsidRDefault="00E95188" w:rsidP="00070305">
            <w:pPr>
              <w:pStyle w:val="TAL"/>
              <w:rPr>
                <w:sz w:val="16"/>
                <w:szCs w:val="16"/>
              </w:rPr>
            </w:pPr>
            <w:r w:rsidRPr="00070305">
              <w:rPr>
                <w:sz w:val="16"/>
                <w:szCs w:val="16"/>
              </w:rPr>
              <w:t>0860</w:t>
            </w:r>
          </w:p>
        </w:tc>
        <w:tc>
          <w:tcPr>
            <w:tcW w:w="425" w:type="dxa"/>
            <w:shd w:val="solid" w:color="FFFFFF" w:fill="auto"/>
          </w:tcPr>
          <w:p w14:paraId="1BE40F85" w14:textId="6F83AC98" w:rsidR="00E95188" w:rsidRPr="00070305" w:rsidRDefault="00E95188" w:rsidP="00070305">
            <w:pPr>
              <w:pStyle w:val="TAR"/>
              <w:rPr>
                <w:sz w:val="16"/>
                <w:szCs w:val="16"/>
              </w:rPr>
            </w:pPr>
            <w:r w:rsidRPr="00070305">
              <w:rPr>
                <w:sz w:val="16"/>
                <w:szCs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070305" w:rsidRDefault="00E95188" w:rsidP="00070305">
            <w:pPr>
              <w:pStyle w:val="TAL"/>
              <w:rPr>
                <w:sz w:val="16"/>
                <w:szCs w:val="16"/>
              </w:rPr>
            </w:pPr>
            <w:r w:rsidRPr="00070305">
              <w:rPr>
                <w:sz w:val="16"/>
                <w:szCs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070305" w:rsidRDefault="004F0273" w:rsidP="00070305">
            <w:pPr>
              <w:pStyle w:val="TAL"/>
              <w:rPr>
                <w:sz w:val="16"/>
                <w:szCs w:val="16"/>
              </w:rPr>
            </w:pPr>
            <w:r w:rsidRPr="00070305">
              <w:rPr>
                <w:sz w:val="16"/>
                <w:szCs w:val="16"/>
              </w:rPr>
              <w:t>0862</w:t>
            </w:r>
          </w:p>
        </w:tc>
        <w:tc>
          <w:tcPr>
            <w:tcW w:w="425" w:type="dxa"/>
            <w:shd w:val="solid" w:color="FFFFFF" w:fill="auto"/>
          </w:tcPr>
          <w:p w14:paraId="2B9E8864" w14:textId="30E70825" w:rsidR="004F0273" w:rsidRPr="00070305" w:rsidRDefault="004F0273" w:rsidP="00070305">
            <w:pPr>
              <w:pStyle w:val="TAR"/>
              <w:rPr>
                <w:sz w:val="16"/>
                <w:szCs w:val="16"/>
              </w:rPr>
            </w:pPr>
            <w:r w:rsidRPr="00070305">
              <w:rPr>
                <w:sz w:val="16"/>
                <w:szCs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070305" w:rsidRDefault="004F0273" w:rsidP="00070305">
            <w:pPr>
              <w:pStyle w:val="TAL"/>
              <w:rPr>
                <w:sz w:val="16"/>
                <w:szCs w:val="16"/>
              </w:rPr>
            </w:pPr>
            <w:r w:rsidRPr="00070305">
              <w:rPr>
                <w:sz w:val="16"/>
                <w:szCs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070305" w:rsidRDefault="00083735" w:rsidP="00070305">
            <w:pPr>
              <w:pStyle w:val="TAL"/>
              <w:rPr>
                <w:sz w:val="16"/>
                <w:szCs w:val="16"/>
              </w:rPr>
            </w:pPr>
            <w:r w:rsidRPr="00070305">
              <w:rPr>
                <w:sz w:val="16"/>
                <w:szCs w:val="16"/>
              </w:rPr>
              <w:t>0863</w:t>
            </w:r>
          </w:p>
        </w:tc>
        <w:tc>
          <w:tcPr>
            <w:tcW w:w="425" w:type="dxa"/>
            <w:shd w:val="solid" w:color="FFFFFF" w:fill="auto"/>
          </w:tcPr>
          <w:p w14:paraId="77A82668" w14:textId="5EC3562A" w:rsidR="00083735" w:rsidRPr="00070305" w:rsidRDefault="00083735" w:rsidP="00070305">
            <w:pPr>
              <w:pStyle w:val="TAR"/>
              <w:rPr>
                <w:sz w:val="16"/>
                <w:szCs w:val="16"/>
              </w:rPr>
            </w:pPr>
            <w:r w:rsidRPr="00070305">
              <w:rPr>
                <w:sz w:val="16"/>
                <w:szCs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070305" w:rsidRDefault="00083735" w:rsidP="00070305">
            <w:pPr>
              <w:pStyle w:val="TAL"/>
              <w:rPr>
                <w:sz w:val="16"/>
                <w:szCs w:val="16"/>
              </w:rPr>
            </w:pPr>
            <w:r w:rsidRPr="00070305">
              <w:rPr>
                <w:sz w:val="16"/>
                <w:szCs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070305" w:rsidRDefault="00F57A5D" w:rsidP="00070305">
            <w:pPr>
              <w:pStyle w:val="TAL"/>
              <w:rPr>
                <w:sz w:val="16"/>
                <w:szCs w:val="16"/>
              </w:rPr>
            </w:pPr>
            <w:r w:rsidRPr="00070305">
              <w:rPr>
                <w:sz w:val="16"/>
                <w:szCs w:val="16"/>
              </w:rPr>
              <w:t>0864</w:t>
            </w:r>
          </w:p>
        </w:tc>
        <w:tc>
          <w:tcPr>
            <w:tcW w:w="425" w:type="dxa"/>
            <w:shd w:val="solid" w:color="FFFFFF" w:fill="auto"/>
          </w:tcPr>
          <w:p w14:paraId="2683E1BC" w14:textId="1BF84A6F" w:rsidR="00F57A5D" w:rsidRPr="00070305" w:rsidRDefault="00F57A5D" w:rsidP="00070305">
            <w:pPr>
              <w:pStyle w:val="TAR"/>
              <w:rPr>
                <w:sz w:val="16"/>
                <w:szCs w:val="16"/>
              </w:rPr>
            </w:pPr>
            <w:r w:rsidRPr="00070305">
              <w:rPr>
                <w:sz w:val="16"/>
                <w:szCs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070305" w:rsidRDefault="00F57A5D" w:rsidP="00070305">
            <w:pPr>
              <w:pStyle w:val="TAL"/>
              <w:rPr>
                <w:sz w:val="16"/>
                <w:szCs w:val="16"/>
              </w:rPr>
            </w:pPr>
            <w:r w:rsidRPr="00070305">
              <w:rPr>
                <w:sz w:val="16"/>
                <w:szCs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070305" w:rsidRDefault="009B0021" w:rsidP="00070305">
            <w:pPr>
              <w:pStyle w:val="TAL"/>
              <w:rPr>
                <w:sz w:val="16"/>
                <w:szCs w:val="16"/>
              </w:rPr>
            </w:pPr>
            <w:r w:rsidRPr="00070305">
              <w:rPr>
                <w:sz w:val="16"/>
                <w:szCs w:val="16"/>
              </w:rPr>
              <w:t>0858</w:t>
            </w:r>
          </w:p>
        </w:tc>
        <w:tc>
          <w:tcPr>
            <w:tcW w:w="425" w:type="dxa"/>
            <w:shd w:val="solid" w:color="FFFFFF" w:fill="auto"/>
          </w:tcPr>
          <w:p w14:paraId="2D7392F5" w14:textId="6C00218C" w:rsidR="009B0021" w:rsidRPr="00070305" w:rsidRDefault="009B0021" w:rsidP="00070305">
            <w:pPr>
              <w:pStyle w:val="TAR"/>
              <w:rPr>
                <w:sz w:val="16"/>
                <w:szCs w:val="16"/>
              </w:rPr>
            </w:pPr>
            <w:r w:rsidRPr="00070305">
              <w:rPr>
                <w:sz w:val="16"/>
                <w:szCs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070305" w:rsidRDefault="009B0021" w:rsidP="00070305">
            <w:pPr>
              <w:pStyle w:val="TAL"/>
              <w:rPr>
                <w:sz w:val="16"/>
                <w:szCs w:val="16"/>
              </w:rPr>
            </w:pPr>
            <w:r w:rsidRPr="00070305">
              <w:rPr>
                <w:sz w:val="16"/>
                <w:szCs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070305" w:rsidRDefault="004A15E8" w:rsidP="00070305">
            <w:pPr>
              <w:pStyle w:val="TAL"/>
              <w:rPr>
                <w:sz w:val="16"/>
                <w:szCs w:val="16"/>
              </w:rPr>
            </w:pPr>
            <w:r w:rsidRPr="00070305">
              <w:rPr>
                <w:sz w:val="16"/>
                <w:szCs w:val="16"/>
              </w:rPr>
              <w:t>0861</w:t>
            </w:r>
          </w:p>
        </w:tc>
        <w:tc>
          <w:tcPr>
            <w:tcW w:w="425" w:type="dxa"/>
            <w:shd w:val="solid" w:color="FFFFFF" w:fill="auto"/>
          </w:tcPr>
          <w:p w14:paraId="696B8D56" w14:textId="7EDE6CA5" w:rsidR="004A15E8" w:rsidRPr="00070305" w:rsidRDefault="004A15E8" w:rsidP="00070305">
            <w:pPr>
              <w:pStyle w:val="TAR"/>
              <w:rPr>
                <w:sz w:val="16"/>
                <w:szCs w:val="16"/>
              </w:rPr>
            </w:pPr>
            <w:r w:rsidRPr="00070305">
              <w:rPr>
                <w:sz w:val="16"/>
                <w:szCs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070305" w:rsidRDefault="004A15E8" w:rsidP="00070305">
            <w:pPr>
              <w:pStyle w:val="TAL"/>
              <w:rPr>
                <w:sz w:val="16"/>
                <w:szCs w:val="16"/>
              </w:rPr>
            </w:pPr>
            <w:r w:rsidRPr="00070305">
              <w:rPr>
                <w:sz w:val="16"/>
                <w:szCs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r w:rsidR="00496E21" w:rsidRPr="00766CAE" w14:paraId="40F00EF9" w14:textId="77777777" w:rsidTr="00173EEB">
        <w:tc>
          <w:tcPr>
            <w:tcW w:w="800" w:type="dxa"/>
            <w:shd w:val="solid" w:color="FFFFFF" w:fill="auto"/>
          </w:tcPr>
          <w:p w14:paraId="25EC29C9" w14:textId="547B4205" w:rsidR="00496E21" w:rsidRPr="00C44D1B" w:rsidRDefault="00496E21" w:rsidP="00B011CE">
            <w:pPr>
              <w:pStyle w:val="TAC"/>
              <w:rPr>
                <w:sz w:val="16"/>
              </w:rPr>
            </w:pPr>
            <w:r>
              <w:rPr>
                <w:sz w:val="16"/>
              </w:rPr>
              <w:t>2024-12</w:t>
            </w:r>
          </w:p>
        </w:tc>
        <w:tc>
          <w:tcPr>
            <w:tcW w:w="800" w:type="dxa"/>
            <w:shd w:val="solid" w:color="FFFFFF" w:fill="auto"/>
          </w:tcPr>
          <w:p w14:paraId="700BD098" w14:textId="17A0924F" w:rsidR="00496E21" w:rsidRPr="00C44D1B" w:rsidRDefault="00496E21" w:rsidP="00B011CE">
            <w:pPr>
              <w:pStyle w:val="TAC"/>
              <w:rPr>
                <w:sz w:val="16"/>
              </w:rPr>
            </w:pPr>
            <w:r>
              <w:rPr>
                <w:sz w:val="16"/>
              </w:rPr>
              <w:t>CT#106</w:t>
            </w:r>
          </w:p>
        </w:tc>
        <w:tc>
          <w:tcPr>
            <w:tcW w:w="1094" w:type="dxa"/>
            <w:shd w:val="solid" w:color="FFFFFF" w:fill="auto"/>
          </w:tcPr>
          <w:p w14:paraId="104E497D" w14:textId="74280373" w:rsidR="00496E21" w:rsidRPr="004F5EE9" w:rsidRDefault="00496E21" w:rsidP="00496E21">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2665F40A" w14:textId="0619A809" w:rsidR="00496E21" w:rsidRPr="00070305" w:rsidRDefault="00496E21" w:rsidP="00070305">
            <w:pPr>
              <w:pStyle w:val="TAL"/>
              <w:rPr>
                <w:sz w:val="16"/>
                <w:szCs w:val="16"/>
              </w:rPr>
            </w:pPr>
            <w:r w:rsidRPr="00070305">
              <w:rPr>
                <w:sz w:val="16"/>
                <w:szCs w:val="16"/>
              </w:rPr>
              <w:t>0877</w:t>
            </w:r>
          </w:p>
        </w:tc>
        <w:tc>
          <w:tcPr>
            <w:tcW w:w="425" w:type="dxa"/>
            <w:shd w:val="solid" w:color="FFFFFF" w:fill="auto"/>
          </w:tcPr>
          <w:p w14:paraId="304FDCE1" w14:textId="215011C0" w:rsidR="00496E21" w:rsidRPr="00070305" w:rsidRDefault="00496E21" w:rsidP="00070305">
            <w:pPr>
              <w:pStyle w:val="TAR"/>
              <w:rPr>
                <w:sz w:val="16"/>
                <w:szCs w:val="16"/>
              </w:rPr>
            </w:pPr>
            <w:r w:rsidRPr="00070305">
              <w:rPr>
                <w:sz w:val="16"/>
                <w:szCs w:val="16"/>
              </w:rPr>
              <w:t>2</w:t>
            </w:r>
          </w:p>
        </w:tc>
        <w:tc>
          <w:tcPr>
            <w:tcW w:w="425" w:type="dxa"/>
            <w:shd w:val="solid" w:color="FFFFFF" w:fill="auto"/>
          </w:tcPr>
          <w:p w14:paraId="02D974E4" w14:textId="17C5BA3C" w:rsidR="00496E21" w:rsidRPr="00C44D1B" w:rsidRDefault="00496E21" w:rsidP="00B011CE">
            <w:pPr>
              <w:pStyle w:val="TAC"/>
              <w:rPr>
                <w:sz w:val="16"/>
              </w:rPr>
            </w:pPr>
            <w:r>
              <w:rPr>
                <w:sz w:val="16"/>
              </w:rPr>
              <w:t>F</w:t>
            </w:r>
          </w:p>
        </w:tc>
        <w:tc>
          <w:tcPr>
            <w:tcW w:w="4962" w:type="dxa"/>
            <w:shd w:val="solid" w:color="FFFFFF" w:fill="auto"/>
          </w:tcPr>
          <w:p w14:paraId="6B65F770" w14:textId="17864E37" w:rsidR="00496E21" w:rsidRPr="00070305" w:rsidRDefault="00496E21" w:rsidP="00070305">
            <w:pPr>
              <w:pStyle w:val="TAL"/>
              <w:rPr>
                <w:sz w:val="16"/>
                <w:szCs w:val="16"/>
              </w:rPr>
            </w:pPr>
            <w:r w:rsidRPr="00070305">
              <w:rPr>
                <w:sz w:val="16"/>
                <w:szCs w:val="16"/>
              </w:rPr>
              <w:t>Authorized use of AT Commands for eUICC Profile Activation</w:t>
            </w:r>
          </w:p>
        </w:tc>
        <w:tc>
          <w:tcPr>
            <w:tcW w:w="708" w:type="dxa"/>
            <w:shd w:val="solid" w:color="FFFFFF" w:fill="auto"/>
          </w:tcPr>
          <w:p w14:paraId="41D26EC3" w14:textId="16735339" w:rsidR="00496E21" w:rsidRPr="00C44D1B" w:rsidRDefault="00496E21" w:rsidP="00B011CE">
            <w:pPr>
              <w:pStyle w:val="TAC"/>
              <w:rPr>
                <w:sz w:val="16"/>
              </w:rPr>
            </w:pPr>
            <w:r>
              <w:rPr>
                <w:sz w:val="16"/>
              </w:rPr>
              <w:t>19.1.0</w:t>
            </w:r>
          </w:p>
        </w:tc>
      </w:tr>
      <w:tr w:rsidR="0079017C" w:rsidRPr="00766CAE" w14:paraId="21585079" w14:textId="77777777" w:rsidTr="00173EEB">
        <w:tc>
          <w:tcPr>
            <w:tcW w:w="800" w:type="dxa"/>
            <w:shd w:val="solid" w:color="FFFFFF" w:fill="auto"/>
          </w:tcPr>
          <w:p w14:paraId="5358B45B" w14:textId="5413FE15" w:rsidR="0079017C" w:rsidRDefault="0079017C" w:rsidP="00B011CE">
            <w:pPr>
              <w:pStyle w:val="TAC"/>
              <w:rPr>
                <w:sz w:val="16"/>
              </w:rPr>
            </w:pPr>
            <w:r>
              <w:rPr>
                <w:sz w:val="16"/>
              </w:rPr>
              <w:lastRenderedPageBreak/>
              <w:t>2024-12</w:t>
            </w:r>
          </w:p>
        </w:tc>
        <w:tc>
          <w:tcPr>
            <w:tcW w:w="800" w:type="dxa"/>
            <w:shd w:val="solid" w:color="FFFFFF" w:fill="auto"/>
          </w:tcPr>
          <w:p w14:paraId="0D0BE09A" w14:textId="1E075A73" w:rsidR="0079017C" w:rsidRDefault="0079017C" w:rsidP="00B011CE">
            <w:pPr>
              <w:pStyle w:val="TAC"/>
              <w:rPr>
                <w:sz w:val="16"/>
              </w:rPr>
            </w:pPr>
            <w:r>
              <w:rPr>
                <w:sz w:val="16"/>
              </w:rPr>
              <w:t>CT#106</w:t>
            </w:r>
          </w:p>
        </w:tc>
        <w:tc>
          <w:tcPr>
            <w:tcW w:w="1094" w:type="dxa"/>
            <w:shd w:val="solid" w:color="FFFFFF" w:fill="auto"/>
          </w:tcPr>
          <w:p w14:paraId="1BB429BF" w14:textId="08C420AB" w:rsidR="0079017C" w:rsidRPr="004F5EE9" w:rsidRDefault="0079017C" w:rsidP="0079017C">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B247E5" w14:textId="1B25BA0F" w:rsidR="0079017C" w:rsidRPr="00070305" w:rsidRDefault="0079017C" w:rsidP="00070305">
            <w:pPr>
              <w:pStyle w:val="TAL"/>
              <w:rPr>
                <w:sz w:val="16"/>
                <w:szCs w:val="16"/>
              </w:rPr>
            </w:pPr>
            <w:r w:rsidRPr="00070305">
              <w:rPr>
                <w:sz w:val="16"/>
                <w:szCs w:val="16"/>
              </w:rPr>
              <w:t>0882</w:t>
            </w:r>
          </w:p>
        </w:tc>
        <w:tc>
          <w:tcPr>
            <w:tcW w:w="425" w:type="dxa"/>
            <w:shd w:val="solid" w:color="FFFFFF" w:fill="auto"/>
          </w:tcPr>
          <w:p w14:paraId="777D0F47" w14:textId="115F817B" w:rsidR="0079017C" w:rsidRPr="00070305" w:rsidRDefault="0079017C" w:rsidP="00070305">
            <w:pPr>
              <w:pStyle w:val="TAR"/>
              <w:rPr>
                <w:sz w:val="16"/>
                <w:szCs w:val="16"/>
              </w:rPr>
            </w:pPr>
            <w:r w:rsidRPr="00070305">
              <w:rPr>
                <w:sz w:val="16"/>
                <w:szCs w:val="16"/>
              </w:rPr>
              <w:t>-</w:t>
            </w:r>
          </w:p>
        </w:tc>
        <w:tc>
          <w:tcPr>
            <w:tcW w:w="425" w:type="dxa"/>
            <w:shd w:val="solid" w:color="FFFFFF" w:fill="auto"/>
          </w:tcPr>
          <w:p w14:paraId="13C01700" w14:textId="17F70FB9" w:rsidR="0079017C" w:rsidRDefault="0079017C" w:rsidP="00B011CE">
            <w:pPr>
              <w:pStyle w:val="TAC"/>
              <w:rPr>
                <w:sz w:val="16"/>
              </w:rPr>
            </w:pPr>
            <w:r>
              <w:rPr>
                <w:sz w:val="16"/>
              </w:rPr>
              <w:t>A</w:t>
            </w:r>
          </w:p>
        </w:tc>
        <w:tc>
          <w:tcPr>
            <w:tcW w:w="4962" w:type="dxa"/>
            <w:shd w:val="solid" w:color="FFFFFF" w:fill="auto"/>
          </w:tcPr>
          <w:p w14:paraId="4B3F0662" w14:textId="7C22DCFB" w:rsidR="0079017C" w:rsidRPr="00070305" w:rsidRDefault="0079017C" w:rsidP="00070305">
            <w:pPr>
              <w:pStyle w:val="TAL"/>
              <w:rPr>
                <w:sz w:val="16"/>
                <w:szCs w:val="16"/>
              </w:rPr>
            </w:pPr>
            <w:r w:rsidRPr="00070305">
              <w:rPr>
                <w:sz w:val="16"/>
                <w:szCs w:val="16"/>
              </w:rPr>
              <w:t xml:space="preserve">Correction to + CAPPLEVMRNR </w:t>
            </w:r>
          </w:p>
        </w:tc>
        <w:tc>
          <w:tcPr>
            <w:tcW w:w="708" w:type="dxa"/>
            <w:shd w:val="solid" w:color="FFFFFF" w:fill="auto"/>
          </w:tcPr>
          <w:p w14:paraId="4BE4BDF5" w14:textId="608492E6" w:rsidR="0079017C" w:rsidRDefault="0079017C" w:rsidP="00B011CE">
            <w:pPr>
              <w:pStyle w:val="TAC"/>
              <w:rPr>
                <w:sz w:val="16"/>
              </w:rPr>
            </w:pPr>
            <w:r>
              <w:rPr>
                <w:sz w:val="16"/>
              </w:rPr>
              <w:t>19.1.0</w:t>
            </w:r>
          </w:p>
        </w:tc>
      </w:tr>
      <w:tr w:rsidR="009A289D" w:rsidRPr="00766CAE" w14:paraId="265BCEC7" w14:textId="77777777" w:rsidTr="00173EEB">
        <w:tc>
          <w:tcPr>
            <w:tcW w:w="800" w:type="dxa"/>
            <w:shd w:val="solid" w:color="FFFFFF" w:fill="auto"/>
          </w:tcPr>
          <w:p w14:paraId="2DB6B5CB" w14:textId="2B185FE4" w:rsidR="009A289D" w:rsidRDefault="009A289D" w:rsidP="00B011CE">
            <w:pPr>
              <w:pStyle w:val="TAC"/>
              <w:rPr>
                <w:sz w:val="16"/>
              </w:rPr>
            </w:pPr>
            <w:r>
              <w:rPr>
                <w:sz w:val="16"/>
              </w:rPr>
              <w:t>2024-12</w:t>
            </w:r>
          </w:p>
        </w:tc>
        <w:tc>
          <w:tcPr>
            <w:tcW w:w="800" w:type="dxa"/>
            <w:shd w:val="solid" w:color="FFFFFF" w:fill="auto"/>
          </w:tcPr>
          <w:p w14:paraId="5568EB63" w14:textId="61237F20" w:rsidR="009A289D" w:rsidRDefault="009A289D" w:rsidP="00B011CE">
            <w:pPr>
              <w:pStyle w:val="TAC"/>
              <w:rPr>
                <w:sz w:val="16"/>
              </w:rPr>
            </w:pPr>
            <w:r>
              <w:rPr>
                <w:sz w:val="16"/>
              </w:rPr>
              <w:t>CT#106</w:t>
            </w:r>
          </w:p>
        </w:tc>
        <w:tc>
          <w:tcPr>
            <w:tcW w:w="1094" w:type="dxa"/>
            <w:shd w:val="solid" w:color="FFFFFF" w:fill="auto"/>
          </w:tcPr>
          <w:p w14:paraId="351B091C" w14:textId="49783D8D" w:rsidR="009A289D" w:rsidRPr="004F5EE9" w:rsidRDefault="009A289D" w:rsidP="009A289D">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395056" w14:textId="29D0CB8A" w:rsidR="009A289D" w:rsidRPr="00070305" w:rsidRDefault="009A289D" w:rsidP="00070305">
            <w:pPr>
              <w:pStyle w:val="TAL"/>
              <w:rPr>
                <w:sz w:val="16"/>
                <w:szCs w:val="16"/>
              </w:rPr>
            </w:pPr>
            <w:r w:rsidRPr="00070305">
              <w:rPr>
                <w:sz w:val="16"/>
                <w:szCs w:val="16"/>
              </w:rPr>
              <w:t>0880</w:t>
            </w:r>
          </w:p>
        </w:tc>
        <w:tc>
          <w:tcPr>
            <w:tcW w:w="425" w:type="dxa"/>
            <w:shd w:val="solid" w:color="FFFFFF" w:fill="auto"/>
          </w:tcPr>
          <w:p w14:paraId="56CBD2ED" w14:textId="4A1D299A" w:rsidR="009A289D" w:rsidRPr="00070305" w:rsidRDefault="009A289D" w:rsidP="00070305">
            <w:pPr>
              <w:pStyle w:val="TAR"/>
              <w:rPr>
                <w:sz w:val="16"/>
                <w:szCs w:val="16"/>
              </w:rPr>
            </w:pPr>
            <w:r w:rsidRPr="00070305">
              <w:rPr>
                <w:sz w:val="16"/>
                <w:szCs w:val="16"/>
              </w:rPr>
              <w:t>1</w:t>
            </w:r>
          </w:p>
        </w:tc>
        <w:tc>
          <w:tcPr>
            <w:tcW w:w="425" w:type="dxa"/>
            <w:shd w:val="solid" w:color="FFFFFF" w:fill="auto"/>
          </w:tcPr>
          <w:p w14:paraId="6467A636" w14:textId="5BD1C2D3" w:rsidR="009A289D" w:rsidRDefault="009A289D" w:rsidP="00B011CE">
            <w:pPr>
              <w:pStyle w:val="TAC"/>
              <w:rPr>
                <w:sz w:val="16"/>
              </w:rPr>
            </w:pPr>
            <w:r>
              <w:rPr>
                <w:sz w:val="16"/>
              </w:rPr>
              <w:t>A</w:t>
            </w:r>
          </w:p>
        </w:tc>
        <w:tc>
          <w:tcPr>
            <w:tcW w:w="4962" w:type="dxa"/>
            <w:shd w:val="solid" w:color="FFFFFF" w:fill="auto"/>
          </w:tcPr>
          <w:p w14:paraId="776056D5" w14:textId="192BF63E" w:rsidR="009A289D" w:rsidRPr="00070305" w:rsidRDefault="009A289D" w:rsidP="00070305">
            <w:pPr>
              <w:pStyle w:val="TAL"/>
              <w:rPr>
                <w:sz w:val="16"/>
                <w:szCs w:val="16"/>
              </w:rPr>
            </w:pPr>
            <w:r w:rsidRPr="00070305">
              <w:rPr>
                <w:sz w:val="16"/>
                <w:szCs w:val="16"/>
              </w:rPr>
              <w:t>Correction to + CAPPLEVMR</w:t>
            </w:r>
          </w:p>
        </w:tc>
        <w:tc>
          <w:tcPr>
            <w:tcW w:w="708" w:type="dxa"/>
            <w:shd w:val="solid" w:color="FFFFFF" w:fill="auto"/>
          </w:tcPr>
          <w:p w14:paraId="45F014D3" w14:textId="469256FB" w:rsidR="009A289D" w:rsidRDefault="009A289D" w:rsidP="00B011CE">
            <w:pPr>
              <w:pStyle w:val="TAC"/>
              <w:rPr>
                <w:sz w:val="16"/>
              </w:rPr>
            </w:pPr>
            <w:r>
              <w:rPr>
                <w:sz w:val="16"/>
              </w:rPr>
              <w:t>19.1.0</w:t>
            </w:r>
          </w:p>
        </w:tc>
      </w:tr>
      <w:tr w:rsidR="004F5EE9" w:rsidRPr="00766CAE" w14:paraId="6482A26A" w14:textId="77777777" w:rsidTr="00173EEB">
        <w:tc>
          <w:tcPr>
            <w:tcW w:w="800" w:type="dxa"/>
            <w:shd w:val="solid" w:color="FFFFFF" w:fill="auto"/>
          </w:tcPr>
          <w:p w14:paraId="3513D37C" w14:textId="029D9860" w:rsidR="004F5EE9" w:rsidRDefault="004F5EE9" w:rsidP="00B011CE">
            <w:pPr>
              <w:pStyle w:val="TAC"/>
              <w:rPr>
                <w:sz w:val="16"/>
              </w:rPr>
            </w:pPr>
            <w:r>
              <w:rPr>
                <w:sz w:val="16"/>
              </w:rPr>
              <w:t>2024-12</w:t>
            </w:r>
          </w:p>
        </w:tc>
        <w:tc>
          <w:tcPr>
            <w:tcW w:w="800" w:type="dxa"/>
            <w:shd w:val="solid" w:color="FFFFFF" w:fill="auto"/>
          </w:tcPr>
          <w:p w14:paraId="54A500C1" w14:textId="72EB4282" w:rsidR="004F5EE9" w:rsidRDefault="004F5EE9" w:rsidP="00B011CE">
            <w:pPr>
              <w:pStyle w:val="TAC"/>
              <w:rPr>
                <w:sz w:val="16"/>
              </w:rPr>
            </w:pPr>
            <w:r>
              <w:rPr>
                <w:sz w:val="16"/>
              </w:rPr>
              <w:t>CT#106</w:t>
            </w:r>
          </w:p>
        </w:tc>
        <w:tc>
          <w:tcPr>
            <w:tcW w:w="1094" w:type="dxa"/>
            <w:shd w:val="solid" w:color="FFFFFF" w:fill="auto"/>
          </w:tcPr>
          <w:p w14:paraId="591ADB9B" w14:textId="773CC588" w:rsidR="004F5EE9" w:rsidRPr="004F5EE9" w:rsidRDefault="004F5EE9" w:rsidP="004F5EE9">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7667ADEF" w14:textId="466378CE" w:rsidR="004F5EE9" w:rsidRPr="00070305" w:rsidRDefault="004F5EE9" w:rsidP="00070305">
            <w:pPr>
              <w:pStyle w:val="TAL"/>
              <w:rPr>
                <w:sz w:val="16"/>
                <w:szCs w:val="16"/>
              </w:rPr>
            </w:pPr>
            <w:r w:rsidRPr="00070305">
              <w:rPr>
                <w:sz w:val="16"/>
                <w:szCs w:val="16"/>
              </w:rPr>
              <w:t>0883</w:t>
            </w:r>
          </w:p>
        </w:tc>
        <w:tc>
          <w:tcPr>
            <w:tcW w:w="425" w:type="dxa"/>
            <w:shd w:val="solid" w:color="FFFFFF" w:fill="auto"/>
          </w:tcPr>
          <w:p w14:paraId="0288A7DC" w14:textId="711E3FE3" w:rsidR="004F5EE9" w:rsidRPr="00070305" w:rsidRDefault="004F5EE9" w:rsidP="00070305">
            <w:pPr>
              <w:pStyle w:val="TAR"/>
              <w:rPr>
                <w:sz w:val="16"/>
                <w:szCs w:val="16"/>
              </w:rPr>
            </w:pPr>
            <w:r w:rsidRPr="00070305">
              <w:rPr>
                <w:sz w:val="16"/>
                <w:szCs w:val="16"/>
              </w:rPr>
              <w:t>2</w:t>
            </w:r>
          </w:p>
        </w:tc>
        <w:tc>
          <w:tcPr>
            <w:tcW w:w="425" w:type="dxa"/>
            <w:shd w:val="solid" w:color="FFFFFF" w:fill="auto"/>
          </w:tcPr>
          <w:p w14:paraId="4F9C441D" w14:textId="3085EB7D" w:rsidR="004F5EE9" w:rsidRDefault="004F5EE9" w:rsidP="00B011CE">
            <w:pPr>
              <w:pStyle w:val="TAC"/>
              <w:rPr>
                <w:sz w:val="16"/>
              </w:rPr>
            </w:pPr>
            <w:r>
              <w:rPr>
                <w:sz w:val="16"/>
              </w:rPr>
              <w:t>F</w:t>
            </w:r>
          </w:p>
        </w:tc>
        <w:tc>
          <w:tcPr>
            <w:tcW w:w="4962" w:type="dxa"/>
            <w:shd w:val="solid" w:color="FFFFFF" w:fill="auto"/>
          </w:tcPr>
          <w:p w14:paraId="38EDF849" w14:textId="1CA7F65A" w:rsidR="004F5EE9" w:rsidRPr="00070305" w:rsidRDefault="004F5EE9" w:rsidP="00070305">
            <w:pPr>
              <w:pStyle w:val="TAL"/>
              <w:rPr>
                <w:sz w:val="16"/>
                <w:szCs w:val="16"/>
              </w:rPr>
            </w:pPr>
            <w:r w:rsidRPr="00070305">
              <w:rPr>
                <w:sz w:val="16"/>
                <w:szCs w:val="16"/>
              </w:rPr>
              <w:t>New AT command for providing security algorithm information</w:t>
            </w:r>
          </w:p>
        </w:tc>
        <w:tc>
          <w:tcPr>
            <w:tcW w:w="708" w:type="dxa"/>
            <w:shd w:val="solid" w:color="FFFFFF" w:fill="auto"/>
          </w:tcPr>
          <w:p w14:paraId="1C5ADAA5" w14:textId="72A2894C" w:rsidR="004F5EE9" w:rsidRDefault="004F5EE9" w:rsidP="00B011CE">
            <w:pPr>
              <w:pStyle w:val="TAC"/>
              <w:rPr>
                <w:sz w:val="16"/>
              </w:rPr>
            </w:pPr>
            <w:r>
              <w:rPr>
                <w:sz w:val="16"/>
              </w:rPr>
              <w:t>19.1.0</w:t>
            </w:r>
          </w:p>
        </w:tc>
      </w:tr>
      <w:tr w:rsidR="00F659E5" w:rsidRPr="00766CAE" w14:paraId="333A7096" w14:textId="77777777" w:rsidTr="00173EEB">
        <w:tc>
          <w:tcPr>
            <w:tcW w:w="800" w:type="dxa"/>
            <w:shd w:val="solid" w:color="FFFFFF" w:fill="auto"/>
          </w:tcPr>
          <w:p w14:paraId="0E3DAD34" w14:textId="20757255"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6F2A4A97" w14:textId="54AFF9C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47C68DF" w14:textId="7E0D108A"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73D0055B" w14:textId="56407D83" w:rsidR="00F659E5" w:rsidRPr="00070305" w:rsidRDefault="00F659E5" w:rsidP="00070305">
            <w:pPr>
              <w:pStyle w:val="TAL"/>
              <w:rPr>
                <w:sz w:val="16"/>
                <w:szCs w:val="16"/>
              </w:rPr>
            </w:pPr>
            <w:r w:rsidRPr="00070305">
              <w:rPr>
                <w:rFonts w:cs="Arial"/>
                <w:sz w:val="16"/>
                <w:szCs w:val="16"/>
                <w:lang w:eastAsia="ko-KR"/>
              </w:rPr>
              <w:t>0884</w:t>
            </w:r>
          </w:p>
        </w:tc>
        <w:tc>
          <w:tcPr>
            <w:tcW w:w="425" w:type="dxa"/>
            <w:shd w:val="solid" w:color="FFFFFF" w:fill="auto"/>
          </w:tcPr>
          <w:p w14:paraId="0E6A65CE" w14:textId="031BDC57"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22D03920" w14:textId="5EE0AF99"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292C3753" w14:textId="6CBD710D" w:rsidR="00F659E5" w:rsidRPr="00070305" w:rsidRDefault="00F659E5" w:rsidP="00070305">
            <w:pPr>
              <w:pStyle w:val="TAL"/>
              <w:rPr>
                <w:sz w:val="16"/>
                <w:szCs w:val="16"/>
              </w:rPr>
            </w:pPr>
            <w:r w:rsidRPr="00070305">
              <w:rPr>
                <w:rFonts w:cs="Arial"/>
                <w:sz w:val="16"/>
                <w:szCs w:val="16"/>
                <w:lang w:eastAsia="ko-KR"/>
              </w:rPr>
              <w:t>New AT Command +C5GNSAOSS to indicate if UE has moved inside or outside of network slice area of service</w:t>
            </w:r>
          </w:p>
        </w:tc>
        <w:tc>
          <w:tcPr>
            <w:tcW w:w="708" w:type="dxa"/>
            <w:shd w:val="solid" w:color="FFFFFF" w:fill="auto"/>
          </w:tcPr>
          <w:p w14:paraId="2053358F" w14:textId="3AA6E2DA" w:rsidR="00F659E5" w:rsidRDefault="00F659E5" w:rsidP="00F659E5">
            <w:pPr>
              <w:pStyle w:val="TAC"/>
              <w:rPr>
                <w:sz w:val="16"/>
              </w:rPr>
            </w:pPr>
            <w:r w:rsidRPr="00F659E5">
              <w:rPr>
                <w:rFonts w:cs="Arial"/>
                <w:sz w:val="16"/>
                <w:szCs w:val="16"/>
                <w:lang w:eastAsia="ko-KR"/>
              </w:rPr>
              <w:t>19.2.0</w:t>
            </w:r>
          </w:p>
        </w:tc>
      </w:tr>
      <w:tr w:rsidR="00F659E5" w:rsidRPr="00766CAE" w14:paraId="79F9A31A" w14:textId="77777777" w:rsidTr="00173EEB">
        <w:tc>
          <w:tcPr>
            <w:tcW w:w="800" w:type="dxa"/>
            <w:shd w:val="solid" w:color="FFFFFF" w:fill="auto"/>
          </w:tcPr>
          <w:p w14:paraId="72F584B3" w14:textId="2F59AB06"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4FF0C462" w14:textId="1E02D94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62AAB918" w14:textId="6E553E72"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4A8BB139" w14:textId="57497F38" w:rsidR="00F659E5" w:rsidRPr="00070305" w:rsidRDefault="00F659E5" w:rsidP="00070305">
            <w:pPr>
              <w:pStyle w:val="TAL"/>
              <w:rPr>
                <w:sz w:val="16"/>
                <w:szCs w:val="16"/>
              </w:rPr>
            </w:pPr>
            <w:r w:rsidRPr="00070305">
              <w:rPr>
                <w:rFonts w:cs="Arial"/>
                <w:sz w:val="16"/>
                <w:szCs w:val="16"/>
                <w:lang w:eastAsia="ko-KR"/>
              </w:rPr>
              <w:t>0886</w:t>
            </w:r>
          </w:p>
        </w:tc>
        <w:tc>
          <w:tcPr>
            <w:tcW w:w="425" w:type="dxa"/>
            <w:shd w:val="solid" w:color="FFFFFF" w:fill="auto"/>
          </w:tcPr>
          <w:p w14:paraId="6C1AB9F0" w14:textId="39A25F16" w:rsidR="00F659E5" w:rsidRPr="00070305" w:rsidRDefault="00F659E5" w:rsidP="00070305">
            <w:pPr>
              <w:pStyle w:val="TAR"/>
              <w:rPr>
                <w:sz w:val="16"/>
                <w:szCs w:val="16"/>
              </w:rPr>
            </w:pPr>
            <w:r w:rsidRPr="00070305">
              <w:rPr>
                <w:rFonts w:cs="Arial"/>
                <w:sz w:val="16"/>
                <w:szCs w:val="16"/>
                <w:lang w:eastAsia="ko-KR"/>
              </w:rPr>
              <w:t>-</w:t>
            </w:r>
          </w:p>
        </w:tc>
        <w:tc>
          <w:tcPr>
            <w:tcW w:w="425" w:type="dxa"/>
            <w:shd w:val="solid" w:color="FFFFFF" w:fill="auto"/>
          </w:tcPr>
          <w:p w14:paraId="585C0B0C" w14:textId="25269D5F"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5E20A3B3" w14:textId="556FF8D6" w:rsidR="00F659E5" w:rsidRPr="00070305" w:rsidRDefault="00F659E5" w:rsidP="00070305">
            <w:pPr>
              <w:pStyle w:val="TAL"/>
              <w:rPr>
                <w:sz w:val="16"/>
                <w:szCs w:val="16"/>
              </w:rPr>
            </w:pPr>
            <w:r w:rsidRPr="00070305">
              <w:rPr>
                <w:rFonts w:cs="Arial"/>
                <w:sz w:val="16"/>
                <w:szCs w:val="16"/>
                <w:lang w:eastAsia="ko-KR"/>
              </w:rPr>
              <w:t>Updation of AT command +CMTLR to add location types</w:t>
            </w:r>
          </w:p>
        </w:tc>
        <w:tc>
          <w:tcPr>
            <w:tcW w:w="708" w:type="dxa"/>
            <w:shd w:val="solid" w:color="FFFFFF" w:fill="auto"/>
          </w:tcPr>
          <w:p w14:paraId="2534E9CA" w14:textId="43AA13D7" w:rsidR="00F659E5" w:rsidRDefault="00F659E5" w:rsidP="00F659E5">
            <w:pPr>
              <w:pStyle w:val="TAC"/>
              <w:rPr>
                <w:sz w:val="16"/>
              </w:rPr>
            </w:pPr>
            <w:r w:rsidRPr="00F659E5">
              <w:rPr>
                <w:rFonts w:cs="Arial"/>
                <w:sz w:val="16"/>
                <w:szCs w:val="16"/>
                <w:lang w:eastAsia="ko-KR"/>
              </w:rPr>
              <w:t>19.2.0</w:t>
            </w:r>
          </w:p>
        </w:tc>
      </w:tr>
      <w:tr w:rsidR="00F659E5" w:rsidRPr="00766CAE" w14:paraId="229D7096" w14:textId="77777777" w:rsidTr="00173EEB">
        <w:tc>
          <w:tcPr>
            <w:tcW w:w="800" w:type="dxa"/>
            <w:shd w:val="solid" w:color="FFFFFF" w:fill="auto"/>
          </w:tcPr>
          <w:p w14:paraId="7600A7A5" w14:textId="6EC800BC"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122C4933" w14:textId="09D12024"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800DE80" w14:textId="36CAB1A9"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CP-250161</w:t>
            </w:r>
          </w:p>
        </w:tc>
        <w:tc>
          <w:tcPr>
            <w:tcW w:w="525" w:type="dxa"/>
            <w:shd w:val="solid" w:color="FFFFFF" w:fill="auto"/>
          </w:tcPr>
          <w:p w14:paraId="6464BE72" w14:textId="190E7D29" w:rsidR="00F659E5" w:rsidRPr="00070305" w:rsidRDefault="00F659E5" w:rsidP="00070305">
            <w:pPr>
              <w:pStyle w:val="TAL"/>
              <w:rPr>
                <w:sz w:val="16"/>
                <w:szCs w:val="16"/>
              </w:rPr>
            </w:pPr>
            <w:r w:rsidRPr="00070305">
              <w:rPr>
                <w:rFonts w:cs="Arial"/>
                <w:sz w:val="16"/>
                <w:szCs w:val="16"/>
                <w:lang w:eastAsia="ko-KR"/>
              </w:rPr>
              <w:t>0889</w:t>
            </w:r>
          </w:p>
        </w:tc>
        <w:tc>
          <w:tcPr>
            <w:tcW w:w="425" w:type="dxa"/>
            <w:shd w:val="solid" w:color="FFFFFF" w:fill="auto"/>
          </w:tcPr>
          <w:p w14:paraId="07EB157A" w14:textId="5BE43C6C"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60A398AC" w14:textId="5DEEF3B8" w:rsidR="00F659E5" w:rsidRDefault="00F659E5" w:rsidP="00F659E5">
            <w:pPr>
              <w:pStyle w:val="TAC"/>
              <w:rPr>
                <w:sz w:val="16"/>
              </w:rPr>
            </w:pPr>
            <w:r w:rsidRPr="00F659E5">
              <w:rPr>
                <w:rFonts w:cs="Arial"/>
                <w:sz w:val="16"/>
                <w:szCs w:val="16"/>
                <w:lang w:eastAsia="ko-KR"/>
              </w:rPr>
              <w:t>B</w:t>
            </w:r>
          </w:p>
        </w:tc>
        <w:tc>
          <w:tcPr>
            <w:tcW w:w="4962" w:type="dxa"/>
            <w:shd w:val="solid" w:color="FFFFFF" w:fill="auto"/>
          </w:tcPr>
          <w:p w14:paraId="7F24F6E4" w14:textId="3308B6AE" w:rsidR="00F659E5" w:rsidRPr="00070305" w:rsidRDefault="00F659E5" w:rsidP="00070305">
            <w:pPr>
              <w:pStyle w:val="TAL"/>
              <w:rPr>
                <w:sz w:val="16"/>
                <w:szCs w:val="16"/>
              </w:rPr>
            </w:pPr>
            <w:r w:rsidRPr="00070305">
              <w:rPr>
                <w:rFonts w:cs="Arial"/>
                <w:sz w:val="16"/>
                <w:szCs w:val="16"/>
                <w:lang w:eastAsia="ko-KR"/>
              </w:rPr>
              <w:t>AT command for NTZAI</w:t>
            </w:r>
          </w:p>
        </w:tc>
        <w:tc>
          <w:tcPr>
            <w:tcW w:w="708" w:type="dxa"/>
            <w:shd w:val="solid" w:color="FFFFFF" w:fill="auto"/>
          </w:tcPr>
          <w:p w14:paraId="4820850F" w14:textId="70550D12" w:rsidR="00F659E5" w:rsidRDefault="00F659E5" w:rsidP="00F659E5">
            <w:pPr>
              <w:pStyle w:val="TAC"/>
              <w:rPr>
                <w:sz w:val="16"/>
              </w:rPr>
            </w:pPr>
            <w:r w:rsidRPr="00F659E5">
              <w:rPr>
                <w:rFonts w:cs="Arial"/>
                <w:sz w:val="16"/>
                <w:szCs w:val="16"/>
                <w:lang w:eastAsia="ko-KR"/>
              </w:rPr>
              <w:t>19.2.0</w:t>
            </w:r>
          </w:p>
        </w:tc>
      </w:tr>
      <w:tr w:rsidR="006B696F" w:rsidRPr="00766CAE" w14:paraId="35F56DD6" w14:textId="77777777" w:rsidTr="00173EEB">
        <w:tc>
          <w:tcPr>
            <w:tcW w:w="800" w:type="dxa"/>
            <w:shd w:val="solid" w:color="FFFFFF" w:fill="auto"/>
          </w:tcPr>
          <w:p w14:paraId="6245296A" w14:textId="2383694F" w:rsidR="006B696F" w:rsidRPr="00F659E5" w:rsidRDefault="006B696F"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252A35F" w14:textId="036BC8E1" w:rsidR="006B696F" w:rsidRPr="00F659E5" w:rsidRDefault="006B696F"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7524184" w14:textId="1243C9A8" w:rsidR="006B696F" w:rsidRPr="006B696F" w:rsidRDefault="006B696F" w:rsidP="006B696F">
            <w:pPr>
              <w:overflowPunct/>
              <w:autoSpaceDE/>
              <w:autoSpaceDN/>
              <w:adjustRightInd/>
              <w:spacing w:after="0"/>
              <w:jc w:val="center"/>
              <w:textAlignment w:val="auto"/>
              <w:rPr>
                <w:rFonts w:ascii="Arial" w:hAnsi="Arial" w:cs="Arial"/>
                <w:b/>
                <w:bCs/>
                <w:color w:val="0000FF"/>
                <w:sz w:val="16"/>
                <w:szCs w:val="16"/>
                <w:u w:val="single"/>
              </w:rPr>
            </w:pPr>
            <w:hyperlink r:id="rId42" w:history="1">
              <w:r>
                <w:rPr>
                  <w:rStyle w:val="Hyperlink"/>
                  <w:rFonts w:ascii="Arial" w:hAnsi="Arial" w:cs="Arial"/>
                  <w:b/>
                  <w:bCs/>
                  <w:color w:val="0000FF"/>
                  <w:sz w:val="16"/>
                  <w:szCs w:val="16"/>
                </w:rPr>
                <w:t>CP-251190</w:t>
              </w:r>
            </w:hyperlink>
          </w:p>
        </w:tc>
        <w:tc>
          <w:tcPr>
            <w:tcW w:w="525" w:type="dxa"/>
            <w:shd w:val="solid" w:color="FFFFFF" w:fill="auto"/>
          </w:tcPr>
          <w:p w14:paraId="79A81BCC" w14:textId="590616A9" w:rsidR="006B696F" w:rsidRPr="00070305" w:rsidRDefault="006B696F" w:rsidP="00070305">
            <w:pPr>
              <w:pStyle w:val="TAL"/>
              <w:rPr>
                <w:rFonts w:cs="Arial"/>
                <w:sz w:val="16"/>
                <w:szCs w:val="16"/>
                <w:lang w:eastAsia="ko-KR"/>
              </w:rPr>
            </w:pPr>
            <w:r>
              <w:rPr>
                <w:rFonts w:cs="Arial"/>
                <w:sz w:val="16"/>
                <w:szCs w:val="16"/>
                <w:lang w:eastAsia="ko-KR"/>
              </w:rPr>
              <w:t>0890</w:t>
            </w:r>
          </w:p>
        </w:tc>
        <w:tc>
          <w:tcPr>
            <w:tcW w:w="425" w:type="dxa"/>
            <w:shd w:val="solid" w:color="FFFFFF" w:fill="auto"/>
          </w:tcPr>
          <w:p w14:paraId="413F5FD0" w14:textId="59A030B4" w:rsidR="006B696F" w:rsidRPr="00070305" w:rsidRDefault="006B696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374B8E66" w14:textId="71794506" w:rsidR="006B696F" w:rsidRPr="00F659E5" w:rsidRDefault="006B696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68A29EBE" w14:textId="5459FD00" w:rsidR="006B696F" w:rsidRPr="00070305" w:rsidRDefault="006B696F" w:rsidP="00070305">
            <w:pPr>
              <w:pStyle w:val="TAL"/>
              <w:rPr>
                <w:rFonts w:cs="Arial"/>
                <w:sz w:val="16"/>
                <w:szCs w:val="16"/>
                <w:lang w:eastAsia="ko-KR"/>
              </w:rPr>
            </w:pPr>
            <w:r>
              <w:rPr>
                <w:rFonts w:cs="Arial"/>
                <w:sz w:val="16"/>
                <w:szCs w:val="16"/>
                <w:lang w:eastAsia="ko-KR"/>
              </w:rPr>
              <w:t xml:space="preserve">Updating the +CSODCP and +CRTDCP AT Command descriptions to account for the Control Plane CIoT 5GS Optimisation </w:t>
            </w:r>
          </w:p>
        </w:tc>
        <w:tc>
          <w:tcPr>
            <w:tcW w:w="708" w:type="dxa"/>
            <w:shd w:val="solid" w:color="FFFFFF" w:fill="auto"/>
          </w:tcPr>
          <w:p w14:paraId="41B0C800" w14:textId="1B4BD2BA" w:rsidR="006B696F" w:rsidRPr="00F659E5" w:rsidRDefault="006B696F" w:rsidP="00F659E5">
            <w:pPr>
              <w:pStyle w:val="TAC"/>
              <w:rPr>
                <w:rFonts w:cs="Arial"/>
                <w:sz w:val="16"/>
                <w:szCs w:val="16"/>
                <w:lang w:eastAsia="ko-KR"/>
              </w:rPr>
            </w:pPr>
            <w:r>
              <w:rPr>
                <w:rFonts w:cs="Arial"/>
                <w:sz w:val="16"/>
                <w:szCs w:val="16"/>
                <w:lang w:eastAsia="ko-KR"/>
              </w:rPr>
              <w:t>19.3.0</w:t>
            </w:r>
          </w:p>
        </w:tc>
      </w:tr>
      <w:tr w:rsidR="00505697" w:rsidRPr="00766CAE" w14:paraId="7847507B" w14:textId="77777777" w:rsidTr="00173EEB">
        <w:tc>
          <w:tcPr>
            <w:tcW w:w="800" w:type="dxa"/>
            <w:shd w:val="solid" w:color="FFFFFF" w:fill="auto"/>
          </w:tcPr>
          <w:p w14:paraId="08E047BA" w14:textId="62E76A21" w:rsidR="00505697" w:rsidRDefault="00505697"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2C5475" w14:textId="5B0E69C7" w:rsidR="00505697" w:rsidRDefault="00505697"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2B0D497" w14:textId="3BD31F18" w:rsidR="00505697" w:rsidRDefault="00505697" w:rsidP="00505697">
            <w:pPr>
              <w:overflowPunct/>
              <w:autoSpaceDE/>
              <w:autoSpaceDN/>
              <w:adjustRightInd/>
              <w:spacing w:after="0"/>
              <w:jc w:val="center"/>
              <w:textAlignment w:val="auto"/>
              <w:rPr>
                <w:rFonts w:ascii="Arial" w:hAnsi="Arial" w:cs="Arial"/>
                <w:b/>
                <w:bCs/>
                <w:color w:val="0000FF"/>
                <w:sz w:val="16"/>
                <w:szCs w:val="16"/>
                <w:u w:val="single"/>
              </w:rPr>
            </w:pPr>
            <w:hyperlink r:id="rId43" w:history="1">
              <w:r>
                <w:rPr>
                  <w:rStyle w:val="Hyperlink"/>
                  <w:rFonts w:ascii="Arial" w:hAnsi="Arial" w:cs="Arial"/>
                  <w:b/>
                  <w:bCs/>
                  <w:color w:val="0000FF"/>
                  <w:sz w:val="16"/>
                  <w:szCs w:val="16"/>
                </w:rPr>
                <w:t>CP-251190</w:t>
              </w:r>
            </w:hyperlink>
          </w:p>
        </w:tc>
        <w:tc>
          <w:tcPr>
            <w:tcW w:w="525" w:type="dxa"/>
            <w:shd w:val="solid" w:color="FFFFFF" w:fill="auto"/>
          </w:tcPr>
          <w:p w14:paraId="54D84E4A" w14:textId="52FCF0E7" w:rsidR="00505697" w:rsidRDefault="00505697" w:rsidP="00070305">
            <w:pPr>
              <w:pStyle w:val="TAL"/>
              <w:rPr>
                <w:rFonts w:cs="Arial"/>
                <w:sz w:val="16"/>
                <w:szCs w:val="16"/>
                <w:lang w:eastAsia="ko-KR"/>
              </w:rPr>
            </w:pPr>
            <w:r>
              <w:rPr>
                <w:rFonts w:cs="Arial"/>
                <w:sz w:val="16"/>
                <w:szCs w:val="16"/>
                <w:lang w:eastAsia="ko-KR"/>
              </w:rPr>
              <w:t>0892</w:t>
            </w:r>
          </w:p>
        </w:tc>
        <w:tc>
          <w:tcPr>
            <w:tcW w:w="425" w:type="dxa"/>
            <w:shd w:val="solid" w:color="FFFFFF" w:fill="auto"/>
          </w:tcPr>
          <w:p w14:paraId="094057E3" w14:textId="4CB2A030" w:rsidR="00505697" w:rsidRDefault="00505697"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04785245" w14:textId="7BB83C35" w:rsidR="00505697" w:rsidRDefault="00505697"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6F8DA64" w14:textId="65EAB73C" w:rsidR="00505697" w:rsidRDefault="00505697" w:rsidP="00070305">
            <w:pPr>
              <w:pStyle w:val="TAL"/>
              <w:rPr>
                <w:rFonts w:cs="Arial"/>
                <w:sz w:val="16"/>
                <w:szCs w:val="16"/>
                <w:lang w:eastAsia="ko-KR"/>
              </w:rPr>
            </w:pPr>
            <w:r>
              <w:rPr>
                <w:rFonts w:cs="Arial"/>
                <w:sz w:val="16"/>
                <w:szCs w:val="16"/>
                <w:lang w:eastAsia="ko-KR"/>
              </w:rPr>
              <w:t>Updates to +CGDCONT and +CGCONTRDP to indicate if UE supports Ethernet PDN type in S1 mode</w:t>
            </w:r>
          </w:p>
        </w:tc>
        <w:tc>
          <w:tcPr>
            <w:tcW w:w="708" w:type="dxa"/>
            <w:shd w:val="solid" w:color="FFFFFF" w:fill="auto"/>
          </w:tcPr>
          <w:p w14:paraId="63DEE014" w14:textId="78846DE8" w:rsidR="00505697" w:rsidRDefault="00505697" w:rsidP="00F659E5">
            <w:pPr>
              <w:pStyle w:val="TAC"/>
              <w:rPr>
                <w:rFonts w:cs="Arial"/>
                <w:sz w:val="16"/>
                <w:szCs w:val="16"/>
                <w:lang w:eastAsia="ko-KR"/>
              </w:rPr>
            </w:pPr>
            <w:r>
              <w:rPr>
                <w:rFonts w:cs="Arial"/>
                <w:sz w:val="16"/>
                <w:szCs w:val="16"/>
                <w:lang w:eastAsia="ko-KR"/>
              </w:rPr>
              <w:t>19.3.0</w:t>
            </w:r>
          </w:p>
        </w:tc>
      </w:tr>
      <w:tr w:rsidR="00B76204" w:rsidRPr="00766CAE" w14:paraId="1DB7D0FB" w14:textId="77777777" w:rsidTr="00173EEB">
        <w:tc>
          <w:tcPr>
            <w:tcW w:w="800" w:type="dxa"/>
            <w:shd w:val="solid" w:color="FFFFFF" w:fill="auto"/>
          </w:tcPr>
          <w:p w14:paraId="545852EA" w14:textId="2FD8FC02" w:rsidR="00B76204" w:rsidRDefault="00B76204"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B71BED0" w14:textId="23A8030A" w:rsidR="00B76204" w:rsidRDefault="00B76204"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35B2094E" w14:textId="298CA60B" w:rsidR="00B76204" w:rsidRDefault="00B76204" w:rsidP="00B76204">
            <w:pPr>
              <w:overflowPunct/>
              <w:autoSpaceDE/>
              <w:autoSpaceDN/>
              <w:adjustRightInd/>
              <w:spacing w:after="0"/>
              <w:jc w:val="center"/>
              <w:textAlignment w:val="auto"/>
              <w:rPr>
                <w:rFonts w:ascii="Arial" w:hAnsi="Arial" w:cs="Arial"/>
                <w:b/>
                <w:bCs/>
                <w:color w:val="0000FF"/>
                <w:sz w:val="16"/>
                <w:szCs w:val="16"/>
                <w:u w:val="single"/>
              </w:rPr>
            </w:pPr>
            <w:hyperlink r:id="rId44" w:history="1">
              <w:r>
                <w:rPr>
                  <w:rStyle w:val="Hyperlink"/>
                  <w:rFonts w:ascii="Arial" w:hAnsi="Arial" w:cs="Arial"/>
                  <w:b/>
                  <w:bCs/>
                  <w:color w:val="0000FF"/>
                  <w:sz w:val="16"/>
                  <w:szCs w:val="16"/>
                </w:rPr>
                <w:t>CP-251190</w:t>
              </w:r>
            </w:hyperlink>
          </w:p>
        </w:tc>
        <w:tc>
          <w:tcPr>
            <w:tcW w:w="525" w:type="dxa"/>
            <w:shd w:val="solid" w:color="FFFFFF" w:fill="auto"/>
          </w:tcPr>
          <w:p w14:paraId="0A1BC3B7" w14:textId="7F894E73" w:rsidR="00B76204" w:rsidRDefault="00B76204" w:rsidP="00070305">
            <w:pPr>
              <w:pStyle w:val="TAL"/>
              <w:rPr>
                <w:rFonts w:cs="Arial"/>
                <w:sz w:val="16"/>
                <w:szCs w:val="16"/>
                <w:lang w:eastAsia="ko-KR"/>
              </w:rPr>
            </w:pPr>
            <w:r>
              <w:rPr>
                <w:rFonts w:cs="Arial"/>
                <w:sz w:val="16"/>
                <w:szCs w:val="16"/>
                <w:lang w:eastAsia="ko-KR"/>
              </w:rPr>
              <w:t>0893</w:t>
            </w:r>
          </w:p>
        </w:tc>
        <w:tc>
          <w:tcPr>
            <w:tcW w:w="425" w:type="dxa"/>
            <w:shd w:val="solid" w:color="FFFFFF" w:fill="auto"/>
          </w:tcPr>
          <w:p w14:paraId="662FF6CE" w14:textId="51939E58" w:rsidR="00B76204" w:rsidRDefault="00B76204"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591C26EF" w14:textId="272E6685" w:rsidR="00B76204" w:rsidRDefault="00B76204"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80E8075" w14:textId="3A1FB9E8" w:rsidR="00B76204" w:rsidRDefault="00B76204" w:rsidP="00070305">
            <w:pPr>
              <w:pStyle w:val="TAL"/>
              <w:rPr>
                <w:rFonts w:cs="Arial"/>
                <w:sz w:val="16"/>
                <w:szCs w:val="16"/>
                <w:lang w:eastAsia="ko-KR"/>
              </w:rPr>
            </w:pPr>
            <w:r>
              <w:rPr>
                <w:rFonts w:cs="Arial"/>
                <w:sz w:val="16"/>
                <w:szCs w:val="16"/>
                <w:lang w:eastAsia="ko-KR"/>
              </w:rPr>
              <w:t>Updates to +CPEIPSS and +CWUSS AT Commands</w:t>
            </w:r>
          </w:p>
        </w:tc>
        <w:tc>
          <w:tcPr>
            <w:tcW w:w="708" w:type="dxa"/>
            <w:shd w:val="solid" w:color="FFFFFF" w:fill="auto"/>
          </w:tcPr>
          <w:p w14:paraId="4F62D5FB" w14:textId="6E2BDEF5" w:rsidR="00B76204" w:rsidRDefault="00B76204" w:rsidP="00F659E5">
            <w:pPr>
              <w:pStyle w:val="TAC"/>
              <w:rPr>
                <w:rFonts w:cs="Arial"/>
                <w:sz w:val="16"/>
                <w:szCs w:val="16"/>
                <w:lang w:eastAsia="ko-KR"/>
              </w:rPr>
            </w:pPr>
            <w:r>
              <w:rPr>
                <w:rFonts w:cs="Arial"/>
                <w:sz w:val="16"/>
                <w:szCs w:val="16"/>
                <w:lang w:eastAsia="ko-KR"/>
              </w:rPr>
              <w:t>19.3.0</w:t>
            </w:r>
          </w:p>
        </w:tc>
      </w:tr>
      <w:tr w:rsidR="00A95335" w:rsidRPr="00766CAE" w14:paraId="1CE34CDD" w14:textId="77777777" w:rsidTr="00173EEB">
        <w:tc>
          <w:tcPr>
            <w:tcW w:w="800" w:type="dxa"/>
            <w:shd w:val="solid" w:color="FFFFFF" w:fill="auto"/>
          </w:tcPr>
          <w:p w14:paraId="36E9F353" w14:textId="570870C2" w:rsidR="00A95335" w:rsidRDefault="00A9533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828982F" w14:textId="107C8B86" w:rsidR="00A95335" w:rsidRDefault="00A9533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8632587" w14:textId="55D243F7" w:rsidR="00A95335" w:rsidRDefault="00A95335" w:rsidP="00A95335">
            <w:pPr>
              <w:overflowPunct/>
              <w:autoSpaceDE/>
              <w:autoSpaceDN/>
              <w:adjustRightInd/>
              <w:spacing w:after="0"/>
              <w:jc w:val="center"/>
              <w:textAlignment w:val="auto"/>
              <w:rPr>
                <w:rFonts w:ascii="Arial" w:hAnsi="Arial" w:cs="Arial"/>
                <w:b/>
                <w:bCs/>
                <w:color w:val="0000FF"/>
                <w:sz w:val="16"/>
                <w:szCs w:val="16"/>
                <w:u w:val="single"/>
              </w:rPr>
            </w:pPr>
            <w:hyperlink r:id="rId45" w:history="1">
              <w:r>
                <w:rPr>
                  <w:rStyle w:val="Hyperlink"/>
                  <w:rFonts w:ascii="Arial" w:hAnsi="Arial" w:cs="Arial"/>
                  <w:b/>
                  <w:bCs/>
                  <w:color w:val="0000FF"/>
                  <w:sz w:val="16"/>
                  <w:szCs w:val="16"/>
                </w:rPr>
                <w:t>CP-251187</w:t>
              </w:r>
            </w:hyperlink>
          </w:p>
        </w:tc>
        <w:tc>
          <w:tcPr>
            <w:tcW w:w="525" w:type="dxa"/>
            <w:shd w:val="solid" w:color="FFFFFF" w:fill="auto"/>
          </w:tcPr>
          <w:p w14:paraId="6EA39FCE" w14:textId="150150F9" w:rsidR="00A95335" w:rsidRDefault="00A95335"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16369408" w14:textId="6E8C2A42" w:rsidR="00A95335" w:rsidRDefault="00A9533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6D9A37D" w14:textId="123E22F6" w:rsidR="00A95335" w:rsidRDefault="00A9533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2661CF2C" w14:textId="74CFE9F1" w:rsidR="00A95335" w:rsidRDefault="00A95335"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1559FE2" w14:textId="674EB3B1" w:rsidR="00A95335" w:rsidRDefault="00A95335" w:rsidP="00F659E5">
            <w:pPr>
              <w:pStyle w:val="TAC"/>
              <w:rPr>
                <w:rFonts w:cs="Arial"/>
                <w:sz w:val="16"/>
                <w:szCs w:val="16"/>
                <w:lang w:eastAsia="ko-KR"/>
              </w:rPr>
            </w:pPr>
            <w:r>
              <w:rPr>
                <w:rFonts w:cs="Arial"/>
                <w:sz w:val="16"/>
                <w:szCs w:val="16"/>
                <w:lang w:eastAsia="ko-KR"/>
              </w:rPr>
              <w:t>19.3.0</w:t>
            </w:r>
          </w:p>
        </w:tc>
      </w:tr>
      <w:tr w:rsidR="00E50A8D" w:rsidRPr="00766CAE" w14:paraId="033560FB" w14:textId="77777777" w:rsidTr="00173EEB">
        <w:tc>
          <w:tcPr>
            <w:tcW w:w="800" w:type="dxa"/>
            <w:shd w:val="solid" w:color="FFFFFF" w:fill="auto"/>
          </w:tcPr>
          <w:p w14:paraId="6C9BCB39" w14:textId="31D63BFA" w:rsidR="00E50A8D" w:rsidRDefault="00E50A8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FD03FDF" w14:textId="1EC8A4DD" w:rsidR="00E50A8D" w:rsidRDefault="00E50A8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32F12B8" w14:textId="3860585B" w:rsidR="00E50A8D" w:rsidRDefault="00AC341C" w:rsidP="00AC341C">
            <w:pPr>
              <w:overflowPunct/>
              <w:autoSpaceDE/>
              <w:autoSpaceDN/>
              <w:adjustRightInd/>
              <w:spacing w:after="0"/>
              <w:jc w:val="center"/>
              <w:textAlignment w:val="auto"/>
              <w:rPr>
                <w:rFonts w:ascii="Arial" w:hAnsi="Arial" w:cs="Arial"/>
                <w:b/>
                <w:bCs/>
                <w:color w:val="0000FF"/>
                <w:sz w:val="16"/>
                <w:szCs w:val="16"/>
                <w:u w:val="single"/>
              </w:rPr>
            </w:pPr>
            <w:hyperlink r:id="rId46" w:history="1">
              <w:r>
                <w:rPr>
                  <w:rStyle w:val="Hyperlink"/>
                  <w:rFonts w:ascii="Arial" w:hAnsi="Arial" w:cs="Arial"/>
                  <w:b/>
                  <w:bCs/>
                  <w:color w:val="0000FF"/>
                  <w:sz w:val="16"/>
                  <w:szCs w:val="16"/>
                </w:rPr>
                <w:t>CP-251173</w:t>
              </w:r>
            </w:hyperlink>
          </w:p>
        </w:tc>
        <w:tc>
          <w:tcPr>
            <w:tcW w:w="525" w:type="dxa"/>
            <w:shd w:val="solid" w:color="FFFFFF" w:fill="auto"/>
          </w:tcPr>
          <w:p w14:paraId="1FEE0C57" w14:textId="38218B1C" w:rsidR="00E50A8D" w:rsidRDefault="00E50A8D" w:rsidP="00070305">
            <w:pPr>
              <w:pStyle w:val="TAL"/>
              <w:rPr>
                <w:rFonts w:cs="Arial"/>
                <w:sz w:val="16"/>
                <w:szCs w:val="16"/>
                <w:lang w:eastAsia="ko-KR"/>
              </w:rPr>
            </w:pPr>
            <w:r>
              <w:rPr>
                <w:rFonts w:cs="Arial"/>
                <w:sz w:val="16"/>
                <w:szCs w:val="16"/>
                <w:lang w:eastAsia="ko-KR"/>
              </w:rPr>
              <w:t>0891</w:t>
            </w:r>
          </w:p>
        </w:tc>
        <w:tc>
          <w:tcPr>
            <w:tcW w:w="425" w:type="dxa"/>
            <w:shd w:val="solid" w:color="FFFFFF" w:fill="auto"/>
          </w:tcPr>
          <w:p w14:paraId="0A5C23E0" w14:textId="4D89ABB3" w:rsidR="00E50A8D" w:rsidRDefault="00E50A8D"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BD8F9AE" w14:textId="094B0D4A" w:rsidR="00E50A8D" w:rsidRDefault="00E50A8D"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1DEF4F9F" w14:textId="38FBB32D" w:rsidR="00E50A8D" w:rsidRDefault="00E50A8D" w:rsidP="00070305">
            <w:pPr>
              <w:pStyle w:val="TAL"/>
              <w:rPr>
                <w:rFonts w:cs="Arial"/>
                <w:sz w:val="16"/>
                <w:szCs w:val="16"/>
                <w:lang w:eastAsia="ko-KR"/>
              </w:rPr>
            </w:pPr>
            <w:r>
              <w:rPr>
                <w:rFonts w:cs="Arial"/>
                <w:sz w:val="16"/>
                <w:szCs w:val="16"/>
                <w:lang w:eastAsia="ko-KR"/>
              </w:rPr>
              <w:t xml:space="preserve">New AT command +CSETMAPDU to set new MA PDU session related parameters </w:t>
            </w:r>
          </w:p>
        </w:tc>
        <w:tc>
          <w:tcPr>
            <w:tcW w:w="708" w:type="dxa"/>
            <w:shd w:val="solid" w:color="FFFFFF" w:fill="auto"/>
          </w:tcPr>
          <w:p w14:paraId="00CE3E36" w14:textId="057BE7ED" w:rsidR="00E50A8D" w:rsidRDefault="00E50A8D" w:rsidP="00F659E5">
            <w:pPr>
              <w:pStyle w:val="TAC"/>
              <w:rPr>
                <w:rFonts w:cs="Arial"/>
                <w:sz w:val="16"/>
                <w:szCs w:val="16"/>
                <w:lang w:eastAsia="ko-KR"/>
              </w:rPr>
            </w:pPr>
            <w:r>
              <w:rPr>
                <w:rFonts w:cs="Arial"/>
                <w:sz w:val="16"/>
                <w:szCs w:val="16"/>
                <w:lang w:eastAsia="ko-KR"/>
              </w:rPr>
              <w:t>19.3.0</w:t>
            </w:r>
          </w:p>
        </w:tc>
      </w:tr>
      <w:tr w:rsidR="00873AA1" w:rsidRPr="00766CAE" w14:paraId="17291737" w14:textId="77777777" w:rsidTr="00173EEB">
        <w:tc>
          <w:tcPr>
            <w:tcW w:w="800" w:type="dxa"/>
            <w:shd w:val="solid" w:color="FFFFFF" w:fill="auto"/>
          </w:tcPr>
          <w:p w14:paraId="2CD5245D" w14:textId="1E6C663C" w:rsidR="00873AA1" w:rsidRDefault="00873AA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0BBD6" w14:textId="790D9B86" w:rsidR="00873AA1" w:rsidRDefault="00873AA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392AF1F" w14:textId="21FA1F97" w:rsidR="00873AA1" w:rsidRDefault="00873AA1" w:rsidP="00873AA1">
            <w:pPr>
              <w:overflowPunct/>
              <w:autoSpaceDE/>
              <w:autoSpaceDN/>
              <w:adjustRightInd/>
              <w:spacing w:after="0"/>
              <w:jc w:val="center"/>
              <w:textAlignment w:val="auto"/>
              <w:rPr>
                <w:rFonts w:ascii="Arial" w:hAnsi="Arial" w:cs="Arial"/>
                <w:b/>
                <w:bCs/>
                <w:color w:val="0000FF"/>
                <w:sz w:val="16"/>
                <w:szCs w:val="16"/>
                <w:u w:val="single"/>
              </w:rPr>
            </w:pPr>
            <w:hyperlink r:id="rId47" w:history="1">
              <w:r>
                <w:rPr>
                  <w:rStyle w:val="Hyperlink"/>
                  <w:rFonts w:ascii="Arial" w:hAnsi="Arial" w:cs="Arial"/>
                  <w:b/>
                  <w:bCs/>
                  <w:color w:val="0000FF"/>
                  <w:sz w:val="16"/>
                  <w:szCs w:val="16"/>
                </w:rPr>
                <w:t>CP-251161</w:t>
              </w:r>
            </w:hyperlink>
          </w:p>
        </w:tc>
        <w:tc>
          <w:tcPr>
            <w:tcW w:w="525" w:type="dxa"/>
            <w:shd w:val="solid" w:color="FFFFFF" w:fill="auto"/>
          </w:tcPr>
          <w:p w14:paraId="3D5522CF" w14:textId="1A146562" w:rsidR="00873AA1" w:rsidRDefault="00873AA1" w:rsidP="00070305">
            <w:pPr>
              <w:pStyle w:val="TAL"/>
              <w:rPr>
                <w:rFonts w:cs="Arial"/>
                <w:sz w:val="16"/>
                <w:szCs w:val="16"/>
                <w:lang w:eastAsia="ko-KR"/>
              </w:rPr>
            </w:pPr>
            <w:r>
              <w:rPr>
                <w:rFonts w:cs="Arial"/>
                <w:sz w:val="16"/>
                <w:szCs w:val="16"/>
                <w:lang w:eastAsia="ko-KR"/>
              </w:rPr>
              <w:t>0885</w:t>
            </w:r>
          </w:p>
        </w:tc>
        <w:tc>
          <w:tcPr>
            <w:tcW w:w="425" w:type="dxa"/>
            <w:shd w:val="solid" w:color="FFFFFF" w:fill="auto"/>
          </w:tcPr>
          <w:p w14:paraId="06254448" w14:textId="1B822444" w:rsidR="00873AA1" w:rsidRDefault="00873AA1"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5EB932E7" w14:textId="6AB5F900" w:rsidR="00873AA1" w:rsidRDefault="00873AA1"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01E2C354" w14:textId="621E6CF5" w:rsidR="00873AA1" w:rsidRDefault="00873AA1" w:rsidP="00070305">
            <w:pPr>
              <w:pStyle w:val="TAL"/>
              <w:rPr>
                <w:rFonts w:cs="Arial"/>
                <w:sz w:val="16"/>
                <w:szCs w:val="16"/>
                <w:lang w:eastAsia="ko-KR"/>
              </w:rPr>
            </w:pPr>
            <w:r>
              <w:rPr>
                <w:rFonts w:cs="Arial"/>
                <w:sz w:val="16"/>
                <w:szCs w:val="16"/>
                <w:lang w:eastAsia="ko-KR"/>
              </w:rPr>
              <w:t>Updation of AT command +CGTFT to delete Packet filter</w:t>
            </w:r>
          </w:p>
        </w:tc>
        <w:tc>
          <w:tcPr>
            <w:tcW w:w="708" w:type="dxa"/>
            <w:shd w:val="solid" w:color="FFFFFF" w:fill="auto"/>
          </w:tcPr>
          <w:p w14:paraId="736C2735" w14:textId="4446EBCA" w:rsidR="00873AA1" w:rsidRDefault="00873AA1" w:rsidP="00F659E5">
            <w:pPr>
              <w:pStyle w:val="TAC"/>
              <w:rPr>
                <w:rFonts w:cs="Arial"/>
                <w:sz w:val="16"/>
                <w:szCs w:val="16"/>
                <w:lang w:eastAsia="ko-KR"/>
              </w:rPr>
            </w:pPr>
            <w:r>
              <w:rPr>
                <w:rFonts w:cs="Arial"/>
                <w:sz w:val="16"/>
                <w:szCs w:val="16"/>
                <w:lang w:eastAsia="ko-KR"/>
              </w:rPr>
              <w:t>19.3.0</w:t>
            </w:r>
          </w:p>
        </w:tc>
      </w:tr>
      <w:tr w:rsidR="007B64BD" w:rsidRPr="00766CAE" w14:paraId="5CDDA484" w14:textId="77777777" w:rsidTr="00173EEB">
        <w:tc>
          <w:tcPr>
            <w:tcW w:w="800" w:type="dxa"/>
            <w:shd w:val="solid" w:color="FFFFFF" w:fill="auto"/>
          </w:tcPr>
          <w:p w14:paraId="14522502" w14:textId="3DFD4D18" w:rsidR="007B64BD" w:rsidRDefault="007B64B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E627254" w14:textId="3D328BED" w:rsidR="007B64BD" w:rsidRDefault="007B64B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1C8C7A0" w14:textId="06640101" w:rsidR="007B64BD" w:rsidRDefault="007B64BD" w:rsidP="007B64BD">
            <w:pPr>
              <w:overflowPunct/>
              <w:autoSpaceDE/>
              <w:autoSpaceDN/>
              <w:adjustRightInd/>
              <w:spacing w:after="0"/>
              <w:jc w:val="center"/>
              <w:textAlignment w:val="auto"/>
              <w:rPr>
                <w:rFonts w:ascii="Arial" w:hAnsi="Arial" w:cs="Arial"/>
                <w:b/>
                <w:bCs/>
                <w:color w:val="0000FF"/>
                <w:sz w:val="16"/>
                <w:szCs w:val="16"/>
                <w:u w:val="single"/>
              </w:rPr>
            </w:pPr>
            <w:hyperlink r:id="rId48" w:history="1">
              <w:r>
                <w:rPr>
                  <w:rStyle w:val="Hyperlink"/>
                  <w:rFonts w:ascii="Arial" w:hAnsi="Arial" w:cs="Arial"/>
                  <w:b/>
                  <w:bCs/>
                  <w:color w:val="0000FF"/>
                  <w:sz w:val="16"/>
                  <w:szCs w:val="16"/>
                </w:rPr>
                <w:t>CP-251190</w:t>
              </w:r>
            </w:hyperlink>
          </w:p>
        </w:tc>
        <w:tc>
          <w:tcPr>
            <w:tcW w:w="525" w:type="dxa"/>
            <w:shd w:val="solid" w:color="FFFFFF" w:fill="auto"/>
          </w:tcPr>
          <w:p w14:paraId="5E9F070F" w14:textId="572EE5C7" w:rsidR="007B64BD" w:rsidRDefault="007B64BD" w:rsidP="00070305">
            <w:pPr>
              <w:pStyle w:val="TAL"/>
              <w:rPr>
                <w:rFonts w:cs="Arial"/>
                <w:sz w:val="16"/>
                <w:szCs w:val="16"/>
                <w:lang w:eastAsia="ko-KR"/>
              </w:rPr>
            </w:pPr>
            <w:r>
              <w:rPr>
                <w:rFonts w:cs="Arial"/>
                <w:sz w:val="16"/>
                <w:szCs w:val="16"/>
                <w:lang w:eastAsia="ko-KR"/>
              </w:rPr>
              <w:t>0887</w:t>
            </w:r>
          </w:p>
        </w:tc>
        <w:tc>
          <w:tcPr>
            <w:tcW w:w="425" w:type="dxa"/>
            <w:shd w:val="solid" w:color="FFFFFF" w:fill="auto"/>
          </w:tcPr>
          <w:p w14:paraId="15DEC4A9" w14:textId="3D31E599" w:rsidR="007B64BD" w:rsidRDefault="007B64BD"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1E2B44B0" w14:textId="3E420469" w:rsidR="007B64BD" w:rsidRDefault="007B64BD"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7CF6DDBD" w14:textId="05B00438" w:rsidR="007B64BD" w:rsidRDefault="007B64BD" w:rsidP="00070305">
            <w:pPr>
              <w:pStyle w:val="TAL"/>
              <w:rPr>
                <w:rFonts w:cs="Arial"/>
                <w:sz w:val="16"/>
                <w:szCs w:val="16"/>
                <w:lang w:eastAsia="ko-KR"/>
              </w:rPr>
            </w:pPr>
            <w:r>
              <w:rPr>
                <w:rFonts w:cs="Arial"/>
                <w:sz w:val="16"/>
                <w:szCs w:val="16"/>
                <w:lang w:eastAsia="ko-KR"/>
              </w:rPr>
              <w:t>Modifications on the command +CSECALG</w:t>
            </w:r>
          </w:p>
        </w:tc>
        <w:tc>
          <w:tcPr>
            <w:tcW w:w="708" w:type="dxa"/>
            <w:shd w:val="solid" w:color="FFFFFF" w:fill="auto"/>
          </w:tcPr>
          <w:p w14:paraId="25A598A4" w14:textId="4C9E842D" w:rsidR="007B64BD" w:rsidRDefault="007B64BD" w:rsidP="00F659E5">
            <w:pPr>
              <w:pStyle w:val="TAC"/>
              <w:rPr>
                <w:rFonts w:cs="Arial"/>
                <w:sz w:val="16"/>
                <w:szCs w:val="16"/>
                <w:lang w:eastAsia="ko-KR"/>
              </w:rPr>
            </w:pPr>
            <w:r>
              <w:rPr>
                <w:rFonts w:cs="Arial"/>
                <w:sz w:val="16"/>
                <w:szCs w:val="16"/>
                <w:lang w:eastAsia="ko-KR"/>
              </w:rPr>
              <w:t>19.3.0</w:t>
            </w:r>
          </w:p>
        </w:tc>
      </w:tr>
      <w:tr w:rsidR="007F0C09" w:rsidRPr="00766CAE" w14:paraId="03E8B691" w14:textId="77777777" w:rsidTr="00173EEB">
        <w:tc>
          <w:tcPr>
            <w:tcW w:w="800" w:type="dxa"/>
            <w:shd w:val="solid" w:color="FFFFFF" w:fill="auto"/>
          </w:tcPr>
          <w:p w14:paraId="4A1543D1" w14:textId="11B092E6" w:rsidR="007F0C09" w:rsidRDefault="007F0C09"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CD782B1" w14:textId="2A64B299" w:rsidR="007F0C09" w:rsidRDefault="007F0C09"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2BD8B01" w14:textId="40FCBA51" w:rsidR="007F0C09" w:rsidRDefault="007F0C09" w:rsidP="007F0C09">
            <w:pPr>
              <w:overflowPunct/>
              <w:autoSpaceDE/>
              <w:autoSpaceDN/>
              <w:adjustRightInd/>
              <w:spacing w:after="0"/>
              <w:jc w:val="center"/>
              <w:textAlignment w:val="auto"/>
              <w:rPr>
                <w:rFonts w:ascii="Arial" w:hAnsi="Arial" w:cs="Arial"/>
                <w:b/>
                <w:bCs/>
                <w:color w:val="0000FF"/>
                <w:sz w:val="16"/>
                <w:szCs w:val="16"/>
                <w:u w:val="single"/>
              </w:rPr>
            </w:pPr>
            <w:r w:rsidRPr="007F0C09">
              <w:rPr>
                <w:rFonts w:ascii="Arial" w:hAnsi="Arial" w:cs="Arial"/>
                <w:b/>
                <w:bCs/>
                <w:color w:val="0000FF"/>
                <w:sz w:val="16"/>
                <w:szCs w:val="16"/>
                <w:u w:val="single"/>
              </w:rPr>
              <w:t>CP-251167</w:t>
            </w:r>
          </w:p>
        </w:tc>
        <w:tc>
          <w:tcPr>
            <w:tcW w:w="525" w:type="dxa"/>
            <w:shd w:val="solid" w:color="FFFFFF" w:fill="auto"/>
          </w:tcPr>
          <w:p w14:paraId="1C8A82E0" w14:textId="742459D1" w:rsidR="007F0C09" w:rsidRDefault="007F0C09" w:rsidP="00070305">
            <w:pPr>
              <w:pStyle w:val="TAL"/>
              <w:rPr>
                <w:rFonts w:cs="Arial"/>
                <w:sz w:val="16"/>
                <w:szCs w:val="16"/>
                <w:lang w:eastAsia="ko-KR"/>
              </w:rPr>
            </w:pPr>
            <w:r>
              <w:rPr>
                <w:rFonts w:cs="Arial"/>
                <w:sz w:val="16"/>
                <w:szCs w:val="16"/>
                <w:lang w:eastAsia="ko-KR"/>
              </w:rPr>
              <w:t>0896</w:t>
            </w:r>
          </w:p>
        </w:tc>
        <w:tc>
          <w:tcPr>
            <w:tcW w:w="425" w:type="dxa"/>
            <w:shd w:val="solid" w:color="FFFFFF" w:fill="auto"/>
          </w:tcPr>
          <w:p w14:paraId="08CB993B" w14:textId="319696A5" w:rsidR="007F0C09" w:rsidRDefault="007F0C09"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5C21559" w14:textId="791E0B2F" w:rsidR="007F0C09" w:rsidRDefault="007F0C0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1B9B18E" w14:textId="10A002B6" w:rsidR="007F0C09" w:rsidRDefault="007F0C09" w:rsidP="00070305">
            <w:pPr>
              <w:pStyle w:val="TAL"/>
              <w:rPr>
                <w:rFonts w:cs="Arial"/>
                <w:sz w:val="16"/>
                <w:szCs w:val="16"/>
                <w:lang w:eastAsia="ko-KR"/>
              </w:rPr>
            </w:pPr>
            <w:r>
              <w:rPr>
                <w:rFonts w:cs="Arial"/>
                <w:sz w:val="16"/>
                <w:szCs w:val="16"/>
                <w:lang w:eastAsia="ko-KR"/>
              </w:rPr>
              <w:t>New AT command CSTFOR for store and forward</w:t>
            </w:r>
          </w:p>
        </w:tc>
        <w:tc>
          <w:tcPr>
            <w:tcW w:w="708" w:type="dxa"/>
            <w:shd w:val="solid" w:color="FFFFFF" w:fill="auto"/>
          </w:tcPr>
          <w:p w14:paraId="4BDD4D3B" w14:textId="6594C4AD" w:rsidR="007F0C09" w:rsidRDefault="007F0C09" w:rsidP="00F659E5">
            <w:pPr>
              <w:pStyle w:val="TAC"/>
              <w:rPr>
                <w:rFonts w:cs="Arial"/>
                <w:sz w:val="16"/>
                <w:szCs w:val="16"/>
                <w:lang w:eastAsia="ko-KR"/>
              </w:rPr>
            </w:pPr>
            <w:r>
              <w:rPr>
                <w:rFonts w:cs="Arial"/>
                <w:sz w:val="16"/>
                <w:szCs w:val="16"/>
                <w:lang w:eastAsia="ko-KR"/>
              </w:rPr>
              <w:t>19.3.0</w:t>
            </w:r>
          </w:p>
        </w:tc>
      </w:tr>
      <w:tr w:rsidR="00066901" w:rsidRPr="00766CAE" w14:paraId="5B8189A9" w14:textId="77777777" w:rsidTr="00173EEB">
        <w:tc>
          <w:tcPr>
            <w:tcW w:w="800" w:type="dxa"/>
            <w:shd w:val="solid" w:color="FFFFFF" w:fill="auto"/>
          </w:tcPr>
          <w:p w14:paraId="5336F423" w14:textId="138B04E5" w:rsidR="00066901" w:rsidRDefault="0006690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40CFBB" w14:textId="52F4C2E9" w:rsidR="00066901" w:rsidRDefault="0006690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76E4427" w14:textId="02AEFEA8" w:rsidR="00066901" w:rsidRPr="007F0C09" w:rsidRDefault="00066901" w:rsidP="00066901">
            <w:pPr>
              <w:overflowPunct/>
              <w:autoSpaceDE/>
              <w:autoSpaceDN/>
              <w:adjustRightInd/>
              <w:spacing w:after="0"/>
              <w:jc w:val="center"/>
              <w:textAlignment w:val="auto"/>
              <w:rPr>
                <w:rFonts w:ascii="Arial" w:hAnsi="Arial" w:cs="Arial"/>
                <w:b/>
                <w:bCs/>
                <w:color w:val="0000FF"/>
                <w:sz w:val="16"/>
                <w:szCs w:val="16"/>
                <w:u w:val="single"/>
              </w:rPr>
            </w:pPr>
            <w:r w:rsidRPr="00066901">
              <w:rPr>
                <w:rFonts w:ascii="Arial" w:hAnsi="Arial" w:cs="Arial"/>
                <w:b/>
                <w:bCs/>
                <w:color w:val="0000FF"/>
                <w:sz w:val="16"/>
                <w:szCs w:val="16"/>
                <w:u w:val="single"/>
              </w:rPr>
              <w:t>CP-251170</w:t>
            </w:r>
          </w:p>
        </w:tc>
        <w:tc>
          <w:tcPr>
            <w:tcW w:w="525" w:type="dxa"/>
            <w:shd w:val="solid" w:color="FFFFFF" w:fill="auto"/>
          </w:tcPr>
          <w:p w14:paraId="7C395286" w14:textId="4E9FCD3D" w:rsidR="00066901" w:rsidRDefault="00066901" w:rsidP="00070305">
            <w:pPr>
              <w:pStyle w:val="TAL"/>
              <w:rPr>
                <w:rFonts w:cs="Arial"/>
                <w:sz w:val="16"/>
                <w:szCs w:val="16"/>
                <w:lang w:eastAsia="ko-KR"/>
              </w:rPr>
            </w:pPr>
            <w:r>
              <w:rPr>
                <w:rFonts w:cs="Arial"/>
                <w:sz w:val="16"/>
                <w:szCs w:val="16"/>
                <w:lang w:eastAsia="ko-KR"/>
              </w:rPr>
              <w:t>0900</w:t>
            </w:r>
          </w:p>
        </w:tc>
        <w:tc>
          <w:tcPr>
            <w:tcW w:w="425" w:type="dxa"/>
            <w:shd w:val="solid" w:color="FFFFFF" w:fill="auto"/>
          </w:tcPr>
          <w:p w14:paraId="3E1FCE06" w14:textId="3018D6BE" w:rsidR="00066901" w:rsidRDefault="00066901"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52F9305" w14:textId="25D040AB" w:rsidR="00066901" w:rsidRDefault="00066901"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D2814A9" w14:textId="5A5C0E97" w:rsidR="00066901" w:rsidRDefault="00066901" w:rsidP="00070305">
            <w:pPr>
              <w:pStyle w:val="TAL"/>
              <w:rPr>
                <w:rFonts w:cs="Arial"/>
                <w:sz w:val="16"/>
                <w:szCs w:val="16"/>
                <w:lang w:eastAsia="ko-KR"/>
              </w:rPr>
            </w:pPr>
            <w:r>
              <w:rPr>
                <w:rFonts w:cs="Arial"/>
                <w:sz w:val="16"/>
                <w:szCs w:val="16"/>
                <w:lang w:eastAsia="ko-KR"/>
              </w:rPr>
              <w:t>New AT Command +CLOGSIMAPDU for nrUSIM logging</w:t>
            </w:r>
          </w:p>
        </w:tc>
        <w:tc>
          <w:tcPr>
            <w:tcW w:w="708" w:type="dxa"/>
            <w:shd w:val="solid" w:color="FFFFFF" w:fill="auto"/>
          </w:tcPr>
          <w:p w14:paraId="35AD7C2D" w14:textId="6CB68FDE" w:rsidR="00066901" w:rsidRDefault="00066901" w:rsidP="00F659E5">
            <w:pPr>
              <w:pStyle w:val="TAC"/>
              <w:rPr>
                <w:rFonts w:cs="Arial"/>
                <w:sz w:val="16"/>
                <w:szCs w:val="16"/>
                <w:lang w:eastAsia="ko-KR"/>
              </w:rPr>
            </w:pPr>
            <w:r>
              <w:rPr>
                <w:rFonts w:cs="Arial"/>
                <w:sz w:val="16"/>
                <w:szCs w:val="16"/>
                <w:lang w:eastAsia="ko-KR"/>
              </w:rPr>
              <w:t>19.3.0</w:t>
            </w:r>
          </w:p>
        </w:tc>
      </w:tr>
      <w:tr w:rsidR="009E0A65" w:rsidRPr="00766CAE" w14:paraId="5565B051" w14:textId="77777777" w:rsidTr="00173EEB">
        <w:tc>
          <w:tcPr>
            <w:tcW w:w="800" w:type="dxa"/>
            <w:shd w:val="solid" w:color="FFFFFF" w:fill="auto"/>
          </w:tcPr>
          <w:p w14:paraId="479940C5" w14:textId="3929E686" w:rsidR="009E0A65" w:rsidRDefault="009E0A6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568E78" w14:textId="42369AA6" w:rsidR="009E0A65" w:rsidRDefault="009E0A6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CA487AE" w14:textId="03196859" w:rsidR="009E0A65" w:rsidRPr="00066901" w:rsidRDefault="009E0A65" w:rsidP="009E0A65">
            <w:pPr>
              <w:overflowPunct/>
              <w:autoSpaceDE/>
              <w:autoSpaceDN/>
              <w:adjustRightInd/>
              <w:spacing w:after="0"/>
              <w:jc w:val="center"/>
              <w:textAlignment w:val="auto"/>
              <w:rPr>
                <w:rFonts w:ascii="Arial" w:hAnsi="Arial" w:cs="Arial"/>
                <w:b/>
                <w:bCs/>
                <w:color w:val="0000FF"/>
                <w:sz w:val="16"/>
                <w:szCs w:val="16"/>
                <w:u w:val="single"/>
              </w:rPr>
            </w:pPr>
            <w:hyperlink r:id="rId49" w:history="1">
              <w:r>
                <w:rPr>
                  <w:rStyle w:val="Hyperlink"/>
                  <w:rFonts w:ascii="Arial" w:hAnsi="Arial" w:cs="Arial"/>
                  <w:b/>
                  <w:bCs/>
                  <w:color w:val="0000FF"/>
                  <w:sz w:val="16"/>
                  <w:szCs w:val="16"/>
                </w:rPr>
                <w:t>CP-251170</w:t>
              </w:r>
            </w:hyperlink>
          </w:p>
        </w:tc>
        <w:tc>
          <w:tcPr>
            <w:tcW w:w="525" w:type="dxa"/>
            <w:shd w:val="solid" w:color="FFFFFF" w:fill="auto"/>
          </w:tcPr>
          <w:p w14:paraId="2EF6023E" w14:textId="17AEFA8A" w:rsidR="009E0A65" w:rsidRDefault="009E0A65" w:rsidP="00070305">
            <w:pPr>
              <w:pStyle w:val="TAL"/>
              <w:rPr>
                <w:rFonts w:cs="Arial"/>
                <w:sz w:val="16"/>
                <w:szCs w:val="16"/>
                <w:lang w:eastAsia="ko-KR"/>
              </w:rPr>
            </w:pPr>
            <w:r>
              <w:rPr>
                <w:rFonts w:cs="Arial"/>
                <w:sz w:val="16"/>
                <w:szCs w:val="16"/>
                <w:lang w:eastAsia="ko-KR"/>
              </w:rPr>
              <w:t>0901</w:t>
            </w:r>
          </w:p>
        </w:tc>
        <w:tc>
          <w:tcPr>
            <w:tcW w:w="425" w:type="dxa"/>
            <w:shd w:val="solid" w:color="FFFFFF" w:fill="auto"/>
          </w:tcPr>
          <w:p w14:paraId="2EC0CACF" w14:textId="0DE7F59F" w:rsidR="009E0A65" w:rsidRDefault="009E0A65"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35312936" w14:textId="5B30E1CA" w:rsidR="009E0A65" w:rsidRDefault="009E0A65"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3A06D76E" w14:textId="4BA6A441" w:rsidR="009E0A65" w:rsidRDefault="009E0A65" w:rsidP="00070305">
            <w:pPr>
              <w:pStyle w:val="TAL"/>
              <w:rPr>
                <w:rFonts w:cs="Arial"/>
                <w:sz w:val="16"/>
                <w:szCs w:val="16"/>
                <w:lang w:eastAsia="ko-KR"/>
              </w:rPr>
            </w:pPr>
            <w:r>
              <w:rPr>
                <w:rFonts w:cs="Arial"/>
                <w:sz w:val="16"/>
                <w:szCs w:val="16"/>
                <w:lang w:eastAsia="ko-KR"/>
              </w:rPr>
              <w:t>Clarification to the AT command CGATT</w:t>
            </w:r>
          </w:p>
        </w:tc>
        <w:tc>
          <w:tcPr>
            <w:tcW w:w="708" w:type="dxa"/>
            <w:shd w:val="solid" w:color="FFFFFF" w:fill="auto"/>
          </w:tcPr>
          <w:p w14:paraId="3383767F" w14:textId="35F56571" w:rsidR="009E0A65" w:rsidRDefault="009E0A65" w:rsidP="00F659E5">
            <w:pPr>
              <w:pStyle w:val="TAC"/>
              <w:rPr>
                <w:rFonts w:cs="Arial"/>
                <w:sz w:val="16"/>
                <w:szCs w:val="16"/>
                <w:lang w:eastAsia="ko-KR"/>
              </w:rPr>
            </w:pPr>
            <w:r>
              <w:rPr>
                <w:rFonts w:cs="Arial"/>
                <w:sz w:val="16"/>
                <w:szCs w:val="16"/>
                <w:lang w:eastAsia="ko-KR"/>
              </w:rPr>
              <w:t>19.3.0</w:t>
            </w:r>
          </w:p>
        </w:tc>
      </w:tr>
      <w:tr w:rsidR="00EA140B" w:rsidRPr="00766CAE" w14:paraId="7AA5C92B" w14:textId="77777777" w:rsidTr="00173EEB">
        <w:tc>
          <w:tcPr>
            <w:tcW w:w="800" w:type="dxa"/>
            <w:shd w:val="solid" w:color="FFFFFF" w:fill="auto"/>
          </w:tcPr>
          <w:p w14:paraId="08DBC9C4" w14:textId="45237D7E" w:rsidR="00EA140B" w:rsidRDefault="00EA140B"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2D822B1" w14:textId="2FE317A4" w:rsidR="00EA140B" w:rsidRDefault="00EA140B"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8B7CCDF" w14:textId="5B139B5D" w:rsidR="00EA140B" w:rsidRDefault="00EA140B" w:rsidP="00EA140B">
            <w:pPr>
              <w:overflowPunct/>
              <w:autoSpaceDE/>
              <w:autoSpaceDN/>
              <w:adjustRightInd/>
              <w:spacing w:after="0"/>
              <w:jc w:val="center"/>
              <w:textAlignment w:val="auto"/>
              <w:rPr>
                <w:rFonts w:ascii="Arial" w:hAnsi="Arial" w:cs="Arial"/>
                <w:b/>
                <w:bCs/>
                <w:color w:val="0000FF"/>
                <w:sz w:val="16"/>
                <w:szCs w:val="16"/>
                <w:u w:val="single"/>
              </w:rPr>
            </w:pPr>
            <w:hyperlink r:id="rId50" w:history="1">
              <w:r>
                <w:rPr>
                  <w:rStyle w:val="Hyperlink"/>
                  <w:rFonts w:ascii="Arial" w:hAnsi="Arial" w:cs="Arial"/>
                  <w:b/>
                  <w:bCs/>
                  <w:color w:val="0000FF"/>
                  <w:sz w:val="16"/>
                  <w:szCs w:val="16"/>
                </w:rPr>
                <w:t>CP-251187</w:t>
              </w:r>
            </w:hyperlink>
          </w:p>
        </w:tc>
        <w:tc>
          <w:tcPr>
            <w:tcW w:w="525" w:type="dxa"/>
            <w:shd w:val="solid" w:color="FFFFFF" w:fill="auto"/>
          </w:tcPr>
          <w:p w14:paraId="6E3B687E" w14:textId="360EADBE" w:rsidR="00EA140B" w:rsidRDefault="00EA140B"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78248FAC" w14:textId="6C2C3095" w:rsidR="00EA140B" w:rsidRDefault="00EA140B"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DA8BAE3" w14:textId="7650A6CE" w:rsidR="00EA140B" w:rsidRDefault="00EA140B"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3D16649E" w14:textId="0F1C3595" w:rsidR="00EA140B" w:rsidRDefault="00EA140B"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F1EC62F" w14:textId="48405BA3" w:rsidR="00EA140B" w:rsidRDefault="00EA140B" w:rsidP="00F659E5">
            <w:pPr>
              <w:pStyle w:val="TAC"/>
              <w:rPr>
                <w:rFonts w:cs="Arial"/>
                <w:sz w:val="16"/>
                <w:szCs w:val="16"/>
                <w:lang w:eastAsia="ko-KR"/>
              </w:rPr>
            </w:pPr>
            <w:r>
              <w:rPr>
                <w:rFonts w:cs="Arial"/>
                <w:sz w:val="16"/>
                <w:szCs w:val="16"/>
                <w:lang w:eastAsia="ko-KR"/>
              </w:rPr>
              <w:t>19.3.0</w:t>
            </w:r>
          </w:p>
        </w:tc>
      </w:tr>
    </w:tbl>
    <w:p w14:paraId="150C9130" w14:textId="77777777" w:rsidR="00F659E5" w:rsidRPr="00032F05" w:rsidRDefault="00F659E5" w:rsidP="00954A13"/>
    <w:sectPr w:rsidR="00F659E5" w:rsidRPr="00032F05">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92"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18B3D" w14:textId="77777777" w:rsidR="00C56221" w:rsidRDefault="00C56221" w:rsidP="007963A3">
      <w:r>
        <w:separator/>
      </w:r>
    </w:p>
    <w:p w14:paraId="4B8795BA" w14:textId="77777777" w:rsidR="00C56221" w:rsidRDefault="00C56221"/>
  </w:endnote>
  <w:endnote w:type="continuationSeparator" w:id="0">
    <w:p w14:paraId="144611AB" w14:textId="77777777" w:rsidR="00C56221" w:rsidRDefault="00C56221" w:rsidP="007963A3">
      <w:r>
        <w:continuationSeparator/>
      </w:r>
    </w:p>
    <w:p w14:paraId="5F207967" w14:textId="77777777" w:rsidR="00C56221" w:rsidRDefault="00C562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4702E" w14:textId="77777777" w:rsidR="00C56221" w:rsidRDefault="00C56221" w:rsidP="007963A3">
      <w:r>
        <w:separator/>
      </w:r>
    </w:p>
    <w:p w14:paraId="5E206795" w14:textId="77777777" w:rsidR="00C56221" w:rsidRDefault="00C56221"/>
  </w:footnote>
  <w:footnote w:type="continuationSeparator" w:id="0">
    <w:p w14:paraId="5B87FABF" w14:textId="77777777" w:rsidR="00C56221" w:rsidRDefault="00C56221" w:rsidP="007963A3">
      <w:r>
        <w:continuationSeparator/>
      </w:r>
    </w:p>
    <w:p w14:paraId="0AAB6980" w14:textId="77777777" w:rsidR="00C56221" w:rsidRDefault="00C562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2E3689AE" w:rsidR="008F1803" w:rsidRDefault="004469F7">
    <w:pPr>
      <w:framePr w:wrap="around" w:vAnchor="text" w:hAnchor="margin" w:xAlign="right" w:y="1"/>
    </w:pPr>
    <w:r>
      <w:fldChar w:fldCharType="begin"/>
    </w:r>
    <w:r>
      <w:instrText xml:space="preserve"> styleref ZA </w:instrText>
    </w:r>
    <w:r>
      <w:fldChar w:fldCharType="separate"/>
    </w:r>
    <w:r w:rsidR="00B01C0A">
      <w:rPr>
        <w:noProof/>
      </w:rPr>
      <w:t>3GPP TS 27.007 V19.3.0 (2025-06)</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7F43D1D4" w:rsidR="008F1803" w:rsidRDefault="004469F7">
    <w:pPr>
      <w:framePr w:wrap="around" w:vAnchor="text" w:hAnchor="margin" w:y="1"/>
    </w:pPr>
    <w:r>
      <w:fldChar w:fldCharType="begin"/>
    </w:r>
    <w:r>
      <w:instrText xml:space="preserve"> styleref ZGSM </w:instrText>
    </w:r>
    <w:r>
      <w:fldChar w:fldCharType="separate"/>
    </w:r>
    <w:r w:rsidR="00B01C0A">
      <w:rPr>
        <w:noProof/>
      </w:rPr>
      <w:t>Release 19</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6901"/>
    <w:rsid w:val="0006765E"/>
    <w:rsid w:val="000677CA"/>
    <w:rsid w:val="00070305"/>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397C"/>
    <w:rsid w:val="000D3EAC"/>
    <w:rsid w:val="000D46AE"/>
    <w:rsid w:val="000D5C3C"/>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87A96"/>
    <w:rsid w:val="001917A9"/>
    <w:rsid w:val="0019220B"/>
    <w:rsid w:val="0019294A"/>
    <w:rsid w:val="001956E4"/>
    <w:rsid w:val="00195C86"/>
    <w:rsid w:val="00197103"/>
    <w:rsid w:val="00197817"/>
    <w:rsid w:val="001A0347"/>
    <w:rsid w:val="001A0F58"/>
    <w:rsid w:val="001A2FD6"/>
    <w:rsid w:val="001A2FF2"/>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D7CD0"/>
    <w:rsid w:val="002E0B66"/>
    <w:rsid w:val="002E273A"/>
    <w:rsid w:val="002E29AB"/>
    <w:rsid w:val="002F0213"/>
    <w:rsid w:val="002F0C56"/>
    <w:rsid w:val="002F3BB2"/>
    <w:rsid w:val="002F4978"/>
    <w:rsid w:val="002F68F6"/>
    <w:rsid w:val="002F6C93"/>
    <w:rsid w:val="002F791D"/>
    <w:rsid w:val="00300EBB"/>
    <w:rsid w:val="003010DD"/>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1672"/>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81A"/>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96E21"/>
    <w:rsid w:val="004A037B"/>
    <w:rsid w:val="004A049C"/>
    <w:rsid w:val="004A0D8E"/>
    <w:rsid w:val="004A15E8"/>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24DE"/>
    <w:rsid w:val="004F4184"/>
    <w:rsid w:val="004F4186"/>
    <w:rsid w:val="004F52A9"/>
    <w:rsid w:val="004F5CF0"/>
    <w:rsid w:val="004F5EE9"/>
    <w:rsid w:val="0050145B"/>
    <w:rsid w:val="00503393"/>
    <w:rsid w:val="00504EB9"/>
    <w:rsid w:val="00505697"/>
    <w:rsid w:val="00510BBF"/>
    <w:rsid w:val="00511023"/>
    <w:rsid w:val="005113E1"/>
    <w:rsid w:val="00511B2F"/>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390B"/>
    <w:rsid w:val="006A4C85"/>
    <w:rsid w:val="006A5FB6"/>
    <w:rsid w:val="006A6727"/>
    <w:rsid w:val="006A6D54"/>
    <w:rsid w:val="006A73C1"/>
    <w:rsid w:val="006B2ABD"/>
    <w:rsid w:val="006B334C"/>
    <w:rsid w:val="006B50D3"/>
    <w:rsid w:val="006B696F"/>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57789"/>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017C"/>
    <w:rsid w:val="00790D61"/>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64BD"/>
    <w:rsid w:val="007B75FD"/>
    <w:rsid w:val="007C041D"/>
    <w:rsid w:val="007C1855"/>
    <w:rsid w:val="007C20EA"/>
    <w:rsid w:val="007C2CB5"/>
    <w:rsid w:val="007C2D69"/>
    <w:rsid w:val="007C3CF6"/>
    <w:rsid w:val="007C51CD"/>
    <w:rsid w:val="007C529F"/>
    <w:rsid w:val="007D10DD"/>
    <w:rsid w:val="007D1BB8"/>
    <w:rsid w:val="007D4594"/>
    <w:rsid w:val="007D7285"/>
    <w:rsid w:val="007E052D"/>
    <w:rsid w:val="007E1A71"/>
    <w:rsid w:val="007E53A8"/>
    <w:rsid w:val="007E5D48"/>
    <w:rsid w:val="007E6585"/>
    <w:rsid w:val="007F06C8"/>
    <w:rsid w:val="007F0724"/>
    <w:rsid w:val="007F0C09"/>
    <w:rsid w:val="007F64E3"/>
    <w:rsid w:val="007F6828"/>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6FA1"/>
    <w:rsid w:val="00867741"/>
    <w:rsid w:val="00867E7D"/>
    <w:rsid w:val="0087117E"/>
    <w:rsid w:val="00872B4F"/>
    <w:rsid w:val="00873AA1"/>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289D"/>
    <w:rsid w:val="009A35F8"/>
    <w:rsid w:val="009A415C"/>
    <w:rsid w:val="009A4300"/>
    <w:rsid w:val="009A477D"/>
    <w:rsid w:val="009A55B3"/>
    <w:rsid w:val="009A6102"/>
    <w:rsid w:val="009A66D5"/>
    <w:rsid w:val="009A7B80"/>
    <w:rsid w:val="009B0021"/>
    <w:rsid w:val="009B0734"/>
    <w:rsid w:val="009B0BFB"/>
    <w:rsid w:val="009B18FC"/>
    <w:rsid w:val="009B1F10"/>
    <w:rsid w:val="009B39A4"/>
    <w:rsid w:val="009B4884"/>
    <w:rsid w:val="009B5F8B"/>
    <w:rsid w:val="009B6579"/>
    <w:rsid w:val="009C0194"/>
    <w:rsid w:val="009C421A"/>
    <w:rsid w:val="009C5C31"/>
    <w:rsid w:val="009C6821"/>
    <w:rsid w:val="009D2E3D"/>
    <w:rsid w:val="009D45F6"/>
    <w:rsid w:val="009D4DB5"/>
    <w:rsid w:val="009D551E"/>
    <w:rsid w:val="009D6444"/>
    <w:rsid w:val="009D7A97"/>
    <w:rsid w:val="009D7C67"/>
    <w:rsid w:val="009E0968"/>
    <w:rsid w:val="009E0A65"/>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2E1C"/>
    <w:rsid w:val="00A435BA"/>
    <w:rsid w:val="00A44FC9"/>
    <w:rsid w:val="00A459C6"/>
    <w:rsid w:val="00A46F54"/>
    <w:rsid w:val="00A47CE7"/>
    <w:rsid w:val="00A53C81"/>
    <w:rsid w:val="00A53F56"/>
    <w:rsid w:val="00A54632"/>
    <w:rsid w:val="00A55503"/>
    <w:rsid w:val="00A55C2E"/>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5335"/>
    <w:rsid w:val="00A9620D"/>
    <w:rsid w:val="00A97A7B"/>
    <w:rsid w:val="00AA3910"/>
    <w:rsid w:val="00AA6B12"/>
    <w:rsid w:val="00AA760E"/>
    <w:rsid w:val="00AA7A8C"/>
    <w:rsid w:val="00AA7D9F"/>
    <w:rsid w:val="00AB05FB"/>
    <w:rsid w:val="00AB588C"/>
    <w:rsid w:val="00AB5C0F"/>
    <w:rsid w:val="00AB6822"/>
    <w:rsid w:val="00AB6977"/>
    <w:rsid w:val="00AC0577"/>
    <w:rsid w:val="00AC06CC"/>
    <w:rsid w:val="00AC119D"/>
    <w:rsid w:val="00AC2F12"/>
    <w:rsid w:val="00AC341C"/>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1C0A"/>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204"/>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3B8A"/>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6221"/>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2CE5"/>
    <w:rsid w:val="00D54248"/>
    <w:rsid w:val="00D56D39"/>
    <w:rsid w:val="00D571E6"/>
    <w:rsid w:val="00D57B0D"/>
    <w:rsid w:val="00D60D19"/>
    <w:rsid w:val="00D6304F"/>
    <w:rsid w:val="00D642EC"/>
    <w:rsid w:val="00D64A85"/>
    <w:rsid w:val="00D652F4"/>
    <w:rsid w:val="00D6629C"/>
    <w:rsid w:val="00D6645D"/>
    <w:rsid w:val="00D66A06"/>
    <w:rsid w:val="00D66B9B"/>
    <w:rsid w:val="00D704C6"/>
    <w:rsid w:val="00D70A7D"/>
    <w:rsid w:val="00D72628"/>
    <w:rsid w:val="00D72C14"/>
    <w:rsid w:val="00D75217"/>
    <w:rsid w:val="00D75256"/>
    <w:rsid w:val="00D75B69"/>
    <w:rsid w:val="00D75FEB"/>
    <w:rsid w:val="00D8182C"/>
    <w:rsid w:val="00D846E1"/>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0A8D"/>
    <w:rsid w:val="00E54706"/>
    <w:rsid w:val="00E54D90"/>
    <w:rsid w:val="00E569A6"/>
    <w:rsid w:val="00E56C10"/>
    <w:rsid w:val="00E6045E"/>
    <w:rsid w:val="00E61E5E"/>
    <w:rsid w:val="00E64B40"/>
    <w:rsid w:val="00E64E3B"/>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188"/>
    <w:rsid w:val="00E95B04"/>
    <w:rsid w:val="00E96223"/>
    <w:rsid w:val="00EA13CE"/>
    <w:rsid w:val="00EA140B"/>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A5D"/>
    <w:rsid w:val="00F57BED"/>
    <w:rsid w:val="00F606B6"/>
    <w:rsid w:val="00F63CB1"/>
    <w:rsid w:val="00F64060"/>
    <w:rsid w:val="00F64997"/>
    <w:rsid w:val="00F64F37"/>
    <w:rsid w:val="00F659E5"/>
    <w:rsid w:val="00F6652A"/>
    <w:rsid w:val="00F67221"/>
    <w:rsid w:val="00F70197"/>
    <w:rsid w:val="00F71FAB"/>
    <w:rsid w:val="00F73941"/>
    <w:rsid w:val="00F74E47"/>
    <w:rsid w:val="00F76E90"/>
    <w:rsid w:val="00F77ABE"/>
    <w:rsid w:val="00F816D2"/>
    <w:rsid w:val="00F821C0"/>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496E21"/>
    <w:rPr>
      <w:color w:val="0563C1"/>
      <w:u w:val="single"/>
    </w:rPr>
  </w:style>
  <w:style w:type="table" w:styleId="TableGrid">
    <w:name w:val="Table Grid"/>
    <w:basedOn w:val="TableNormal"/>
    <w:uiPriority w:val="39"/>
    <w:rsid w:val="00790D6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D7CD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1193333">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246872">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6960481">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4278893">
      <w:bodyDiv w:val="1"/>
      <w:marLeft w:val="0"/>
      <w:marRight w:val="0"/>
      <w:marTop w:val="0"/>
      <w:marBottom w:val="0"/>
      <w:divBdr>
        <w:top w:val="none" w:sz="0" w:space="0" w:color="auto"/>
        <w:left w:val="none" w:sz="0" w:space="0" w:color="auto"/>
        <w:bottom w:val="none" w:sz="0" w:space="0" w:color="auto"/>
        <w:right w:val="none" w:sz="0" w:space="0" w:color="auto"/>
      </w:divBdr>
    </w:div>
    <w:div w:id="416637420">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19731766">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58072675">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1009345">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05937220">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3602553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68785104">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48156883">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3609317">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58280820">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05266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5491854">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yperlink" Target="https://portal.3gpp.org/ngppapp/CreateTdoc.aspx?mode=view&amp;contributionUid=CP-251190" TargetMode="External"/><Relationship Id="rId47" Type="http://schemas.openxmlformats.org/officeDocument/2006/relationships/hyperlink" Target="https://portal.3gpp.org/ngppapp/CreateTdoc.aspx?mode=view&amp;contributionUid=CP-251161" TargetMode="External"/><Relationship Id="rId50" Type="http://schemas.openxmlformats.org/officeDocument/2006/relationships/hyperlink" Target="https://portal.3gpp.org/ngppapp/CreateTdoc.aspx?mode=view&amp;contributionUid=CP-251187" TargetMode="External"/><Relationship Id="rId55"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yperlink" Target="https://portal.3gpp.org/ngppapp/CreateTdoc.aspx?mode=view&amp;contributionUid=CP-251173" TargetMode="Externa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hyperlink" Target="https://portal.3gpp.org/ngppapp/CreateTdoc.aspx?mode=view&amp;contributionUid=CP-251187" TargetMode="External"/><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openxmlformats.org/officeDocument/2006/relationships/hyperlink" Target="https://portal.3gpp.org/ngppapp/CreateTdoc.aspx?mode=view&amp;contributionUid=CP-251170" TargetMode="External"/><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hyperlink" Target="https://portal.3gpp.org/ngppapp/CreateTdoc.aspx?mode=view&amp;contributionUid=CP-251190" TargetMode="External"/><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yperlink" Target="https://portal.3gpp.org/ngppapp/CreateTdoc.aspx?mode=view&amp;contributionUid=CP-251190" TargetMode="External"/><Relationship Id="rId48" Type="http://schemas.openxmlformats.org/officeDocument/2006/relationships/hyperlink" Target="https://portal.3gpp.org/ngppapp/CreateTdoc.aspx?mode=view&amp;contributionUid=CP-251190" TargetMode="External"/><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Pages>
  <Words>173694</Words>
  <Characters>990057</Characters>
  <Application>Microsoft Office Word</Application>
  <DocSecurity>0</DocSecurity>
  <Lines>8250</Lines>
  <Paragraphs>2322</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1161429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MCC</cp:lastModifiedBy>
  <cp:revision>3</cp:revision>
  <cp:lastPrinted>2002-04-03T14:04:00Z</cp:lastPrinted>
  <dcterms:created xsi:type="dcterms:W3CDTF">2025-07-03T11:55:00Z</dcterms:created>
  <dcterms:modified xsi:type="dcterms:W3CDTF">2025-07-04T10:38:00Z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