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DE898DA"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5131B">
        <w:rPr>
          <w:rFonts w:ascii="Arial" w:hAnsi="Arial" w:cs="Arial"/>
          <w:lang w:val="pt-BR" w:eastAsia="ja-JP"/>
        </w:rPr>
        <w:t>9</w:t>
      </w:r>
      <w:r w:rsidR="00FA3EE0">
        <w:rPr>
          <w:rFonts w:ascii="Arial" w:hAnsi="Arial" w:cs="Arial"/>
          <w:lang w:val="pt-BR" w:eastAsia="ja-JP"/>
        </w:rPr>
        <w:t>.</w:t>
      </w:r>
      <w:r w:rsidR="0035131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D20E1D9"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 xml:space="preserve">[FS_5GVideo] </w:t>
      </w:r>
      <w:r w:rsidR="00CA6714">
        <w:rPr>
          <w:rFonts w:ascii="Arial" w:hAnsi="Arial" w:cs="Arial"/>
          <w:bCs/>
          <w:lang w:eastAsia="ja-JP"/>
        </w:rPr>
        <w:t>TR 26.955 v1.</w:t>
      </w:r>
      <w:r w:rsidR="00AA0D7D">
        <w:rPr>
          <w:rFonts w:ascii="Arial" w:hAnsi="Arial" w:cs="Arial"/>
          <w:bCs/>
          <w:lang w:eastAsia="ja-JP"/>
        </w:rPr>
        <w:t>7</w:t>
      </w:r>
      <w:r w:rsidR="00CA6714">
        <w:rPr>
          <w:rFonts w:ascii="Arial" w:hAnsi="Arial" w:cs="Arial"/>
          <w:bCs/>
          <w:lang w:eastAsia="ja-JP"/>
        </w:rPr>
        <w:t>.0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3E2D186B" w:rsidR="00E61DBE" w:rsidRDefault="00E61DBE" w:rsidP="00E61DBE">
      <w:pPr>
        <w:spacing w:after="240"/>
      </w:pPr>
      <w:r>
        <w:t xml:space="preserve">This document summarizes the agreements during </w:t>
      </w:r>
      <w:r w:rsidR="00D045DE">
        <w:t>SA4#11</w:t>
      </w:r>
      <w:r w:rsidR="00AA0D7D">
        <w:t>9</w:t>
      </w:r>
      <w:r w:rsidR="00D045DE">
        <w:t>-e</w:t>
      </w:r>
      <w:r>
        <w:t xml:space="preserve">. </w:t>
      </w:r>
    </w:p>
    <w:p w14:paraId="323E2F00" w14:textId="7A346B97" w:rsidR="009260B4" w:rsidRDefault="00DE5BD8" w:rsidP="00D530E7">
      <w:pPr>
        <w:spacing w:after="240"/>
        <w:rPr>
          <w:rStyle w:val="Hyperlink"/>
        </w:rPr>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r w:rsidR="009260B4">
        <w:rPr>
          <w:rStyle w:val="Hyperlink"/>
        </w:rPr>
        <w:t>.</w:t>
      </w:r>
    </w:p>
    <w:p w14:paraId="48106FE0" w14:textId="4E3EADED" w:rsidR="00C03F67" w:rsidRDefault="00C03F67" w:rsidP="00D530E7">
      <w:pPr>
        <w:spacing w:after="240"/>
      </w:pPr>
      <w:r>
        <w:t xml:space="preserve">Note that not everything could be perfectly implemented during the meeting. </w:t>
      </w:r>
    </w:p>
    <w:p w14:paraId="55A329E6" w14:textId="5B96B55F" w:rsidR="00AA0D7D" w:rsidRDefault="00AA0D7D" w:rsidP="00D530E7">
      <w:pPr>
        <w:spacing w:after="240"/>
      </w:pPr>
      <w:r>
        <w:t>Attachments are not added at this stage, they are on the server.</w:t>
      </w:r>
    </w:p>
    <w:p w14:paraId="5228C677" w14:textId="26B25708" w:rsidR="0092433F" w:rsidRDefault="00AA0D7D" w:rsidP="00D530E7">
      <w:pPr>
        <w:spacing w:after="240"/>
      </w:pPr>
      <w:r>
        <w:t>Also included is a proposed coversheet.</w:t>
      </w:r>
    </w:p>
    <w:p w14:paraId="760E1CA0" w14:textId="77777777" w:rsidR="00064457" w:rsidRDefault="0092433F" w:rsidP="00D530E7">
      <w:pPr>
        <w:spacing w:after="240"/>
      </w:pPr>
      <w:r>
        <w:t>Baseline is in clause</w:t>
      </w:r>
      <w:r w:rsidR="00064457">
        <w:t xml:space="preserve"> 2.</w:t>
      </w:r>
    </w:p>
    <w:p w14:paraId="12A15B47" w14:textId="26F4427B" w:rsidR="00064457" w:rsidRDefault="00064457" w:rsidP="00D530E7">
      <w:pPr>
        <w:spacing w:after="240"/>
      </w:pPr>
      <w:r>
        <w:t>Agreements are collected in clause 3. Green marking means that this is implemented.</w:t>
      </w:r>
      <w:r w:rsidR="00A66AA9">
        <w:t xml:space="preserve"> To avoid bias to any agreements, only the first agreement is implemented.</w:t>
      </w:r>
    </w:p>
    <w:p w14:paraId="366A5B33" w14:textId="77777777" w:rsidR="001E1646" w:rsidRDefault="00064457" w:rsidP="00D530E7">
      <w:pPr>
        <w:spacing w:after="240"/>
      </w:pPr>
      <w:r>
        <w:t>The remaining steps and open issues are documented in clause 4</w:t>
      </w:r>
    </w:p>
    <w:p w14:paraId="22C1A114" w14:textId="7955ED4D" w:rsidR="0092433F" w:rsidRPr="00C03F67" w:rsidRDefault="001E1646" w:rsidP="00D530E7">
      <w:pPr>
        <w:spacing w:after="240"/>
        <w:rPr>
          <w:rStyle w:val="Hyperlink"/>
          <w:color w:val="auto"/>
          <w:u w:val="none"/>
        </w:rPr>
      </w:pPr>
      <w:r>
        <w:t xml:space="preserve">It is proposed to use this TR as the baseline and consistently implement </w:t>
      </w:r>
      <w:r w:rsidR="00CC45B7">
        <w:t>all agreements.</w:t>
      </w:r>
      <w:r w:rsidR="0092433F">
        <w:t xml:space="preserve"> </w:t>
      </w:r>
    </w:p>
    <w:p w14:paraId="2D1B46D4" w14:textId="6E7930CC" w:rsidR="00B86D36" w:rsidRDefault="00B86D36" w:rsidP="00B86D36">
      <w:pPr>
        <w:pStyle w:val="Heading1"/>
        <w:numPr>
          <w:ilvl w:val="0"/>
          <w:numId w:val="3"/>
        </w:numPr>
        <w:ind w:left="360" w:hanging="360"/>
      </w:pPr>
      <w:r>
        <w:t>Baseline</w:t>
      </w:r>
    </w:p>
    <w:p w14:paraId="3A520768" w14:textId="3627C2B4" w:rsidR="00215D7A" w:rsidRPr="00215D7A" w:rsidRDefault="00A66AA9" w:rsidP="00215D7A">
      <w:r w:rsidRPr="00A66AA9">
        <w:t>https://www.3gpp.org/ftp/Specs/archive/26_series/26.955/26955-160.zip</w:t>
      </w:r>
    </w:p>
    <w:p w14:paraId="5B86A7E6" w14:textId="5A8B4EE3" w:rsidR="000448F7" w:rsidRDefault="00D045DE" w:rsidP="000448F7">
      <w:pPr>
        <w:pStyle w:val="Heading1"/>
        <w:numPr>
          <w:ilvl w:val="0"/>
          <w:numId w:val="3"/>
        </w:numPr>
        <w:ind w:left="360" w:hanging="360"/>
      </w:pPr>
      <w:r>
        <w:t>SA4#11</w:t>
      </w:r>
      <w:r w:rsidR="00D111D9">
        <w:t>9</w:t>
      </w:r>
      <w:r>
        <w:t>-e Agreements</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40"/>
        <w:gridCol w:w="2280"/>
        <w:gridCol w:w="1710"/>
      </w:tblGrid>
      <w:tr w:rsidR="00094CB8" w14:paraId="4DC5704C"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bookmarkEnd w:id="1"/>
          <w:p w14:paraId="28A0EE80" w14:textId="77777777" w:rsidR="00094CB8" w:rsidRDefault="00094CB8" w:rsidP="004C347E">
            <w:pPr>
              <w:spacing w:before="240"/>
              <w:rPr>
                <w:color w:val="0000FF"/>
                <w:u w:val="single"/>
              </w:rPr>
            </w:pPr>
            <w:r>
              <w:fldChar w:fldCharType="begin"/>
            </w:r>
            <w:r>
              <w:instrText xml:space="preserve"> HYPERLINK "https://www.3gpp.org/ftp/TSG_SA/WG4_CODEC/TSGS4_119-e/Docs/S4-220604.zip" \h </w:instrText>
            </w:r>
            <w:r>
              <w:fldChar w:fldCharType="separate"/>
            </w:r>
            <w:r>
              <w:rPr>
                <w:color w:val="0000FF"/>
                <w:u w:val="single"/>
              </w:rPr>
              <w:t>S4-220604</w:t>
            </w:r>
            <w:r>
              <w:rPr>
                <w:color w:val="0000FF"/>
                <w:u w:val="single"/>
              </w:rPr>
              <w:fldChar w:fldCharType="end"/>
            </w:r>
          </w:p>
        </w:tc>
        <w:tc>
          <w:tcPr>
            <w:tcW w:w="32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EA7A38" w14:textId="77777777" w:rsidR="00094CB8" w:rsidRDefault="00094CB8" w:rsidP="004C347E">
            <w:pPr>
              <w:spacing w:before="240"/>
            </w:pPr>
            <w:r>
              <w:t>TR26.955: Proposed Editor's Update</w:t>
            </w:r>
          </w:p>
        </w:tc>
        <w:tc>
          <w:tcPr>
            <w:tcW w:w="22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5F8863"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2003A32" w14:textId="77777777" w:rsidR="00094CB8" w:rsidRDefault="00094CB8" w:rsidP="004C347E">
            <w:pPr>
              <w:spacing w:before="240"/>
            </w:pPr>
            <w:r>
              <w:t>Thomas Stockhammer</w:t>
            </w:r>
          </w:p>
        </w:tc>
      </w:tr>
    </w:tbl>
    <w:p w14:paraId="2A71EF2C" w14:textId="77777777" w:rsidR="00094CB8" w:rsidRDefault="00094CB8" w:rsidP="00094CB8"/>
    <w:p w14:paraId="6FF14379" w14:textId="77777777" w:rsidR="00094CB8" w:rsidRDefault="00094CB8" w:rsidP="00094CB8">
      <w:pPr>
        <w:rPr>
          <w:b/>
          <w:color w:val="38761D"/>
        </w:rPr>
      </w:pPr>
      <w:r>
        <w:rPr>
          <w:b/>
          <w:color w:val="38761D"/>
        </w:rPr>
        <w:t>E-mail Discussion:</w:t>
      </w:r>
    </w:p>
    <w:p w14:paraId="15B666A8"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905"/>
        <w:gridCol w:w="1890"/>
        <w:gridCol w:w="2550"/>
      </w:tblGrid>
      <w:tr w:rsidR="00094CB8" w14:paraId="717CEC07" w14:textId="77777777" w:rsidTr="004C347E">
        <w:trPr>
          <w:trHeight w:val="635"/>
        </w:trPr>
        <w:tc>
          <w:tcPr>
            <w:tcW w:w="4905" w:type="dxa"/>
            <w:tcBorders>
              <w:top w:val="single" w:sz="5" w:space="0" w:color="FFFFFF"/>
              <w:left w:val="single" w:sz="8" w:space="0" w:color="DEDEDE"/>
              <w:bottom w:val="single" w:sz="8" w:space="0" w:color="DEDEDE"/>
              <w:right w:val="single" w:sz="5" w:space="0" w:color="FFFFFF"/>
            </w:tcBorders>
            <w:shd w:val="clear" w:color="auto" w:fill="EBF1DE"/>
            <w:tcMar>
              <w:top w:w="80" w:type="dxa"/>
              <w:left w:w="100" w:type="dxa"/>
              <w:bottom w:w="80" w:type="dxa"/>
              <w:right w:w="100" w:type="dxa"/>
            </w:tcMar>
          </w:tcPr>
          <w:p w14:paraId="118CEB83" w14:textId="77777777" w:rsidR="00094CB8" w:rsidRDefault="00094CB8" w:rsidP="004C347E">
            <w:pPr>
              <w:widowControl w:val="0"/>
              <w:pBdr>
                <w:top w:val="nil"/>
                <w:left w:val="nil"/>
                <w:bottom w:val="nil"/>
                <w:right w:val="nil"/>
                <w:between w:val="nil"/>
              </w:pBdr>
              <w:rPr>
                <w:rFonts w:eastAsia="Calibri"/>
                <w:color w:val="1155CC"/>
                <w:u w:val="single"/>
              </w:rPr>
            </w:pPr>
            <w:hyperlink r:id="rId12">
              <w:r>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8" w:space="0" w:color="DEDEDE"/>
              <w:right w:val="single" w:sz="5" w:space="0" w:color="FFFFFF"/>
            </w:tcBorders>
            <w:shd w:val="clear" w:color="auto" w:fill="EBF1DE"/>
            <w:tcMar>
              <w:top w:w="80" w:type="dxa"/>
              <w:left w:w="100" w:type="dxa"/>
              <w:bottom w:w="80" w:type="dxa"/>
              <w:right w:w="100" w:type="dxa"/>
            </w:tcMar>
          </w:tcPr>
          <w:p w14:paraId="6633C812" w14:textId="77777777" w:rsidR="00094CB8" w:rsidRDefault="00094CB8" w:rsidP="004C347E">
            <w:pPr>
              <w:widowControl w:val="0"/>
              <w:pBdr>
                <w:top w:val="nil"/>
                <w:left w:val="nil"/>
                <w:bottom w:val="nil"/>
                <w:right w:val="nil"/>
                <w:between w:val="nil"/>
              </w:pBdr>
              <w:rPr>
                <w:rFonts w:eastAsia="Calibri"/>
              </w:rPr>
            </w:pPr>
            <w:r>
              <w:rPr>
                <w:rFonts w:eastAsia="Calibri"/>
              </w:rPr>
              <w:t>teniou(TeniouGilles)</w:t>
            </w:r>
          </w:p>
        </w:tc>
        <w:tc>
          <w:tcPr>
            <w:tcW w:w="2550" w:type="dxa"/>
            <w:tcBorders>
              <w:top w:val="single" w:sz="5" w:space="0" w:color="FFFFFF"/>
              <w:left w:val="single" w:sz="5" w:space="0" w:color="FFFFFF"/>
              <w:bottom w:val="single" w:sz="8" w:space="0" w:color="DEDEDE"/>
              <w:right w:val="single" w:sz="8" w:space="0" w:color="DEDEDE"/>
            </w:tcBorders>
            <w:shd w:val="clear" w:color="auto" w:fill="EBF1DE"/>
            <w:tcMar>
              <w:top w:w="100" w:type="dxa"/>
              <w:left w:w="100" w:type="dxa"/>
              <w:bottom w:w="100" w:type="dxa"/>
              <w:right w:w="100" w:type="dxa"/>
            </w:tcMar>
          </w:tcPr>
          <w:p w14:paraId="6B8F3F51"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23:06:42 +0000</w:t>
            </w:r>
          </w:p>
        </w:tc>
      </w:tr>
      <w:tr w:rsidR="00094CB8" w14:paraId="0EED410A" w14:textId="77777777" w:rsidTr="004C347E">
        <w:trPr>
          <w:trHeight w:val="63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077AE12" w14:textId="77777777" w:rsidR="00094CB8" w:rsidRDefault="00094CB8" w:rsidP="004C347E">
            <w:pPr>
              <w:widowControl w:val="0"/>
              <w:pBdr>
                <w:top w:val="nil"/>
                <w:left w:val="nil"/>
                <w:bottom w:val="nil"/>
                <w:right w:val="nil"/>
                <w:between w:val="nil"/>
              </w:pBdr>
              <w:rPr>
                <w:rFonts w:eastAsia="Calibri"/>
                <w:color w:val="1155CC"/>
                <w:u w:val="single"/>
              </w:rPr>
            </w:pPr>
            <w:hyperlink r:id="rId13">
              <w:r>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A5DC72C"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AAECCA3"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08:48:50 +0000</w:t>
            </w:r>
          </w:p>
        </w:tc>
      </w:tr>
      <w:tr w:rsidR="00094CB8" w14:paraId="4A7EDDC1"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EE4DC79" w14:textId="77777777" w:rsidR="00094CB8" w:rsidRDefault="00094CB8" w:rsidP="004C347E">
            <w:pPr>
              <w:widowControl w:val="0"/>
              <w:pBdr>
                <w:top w:val="nil"/>
                <w:left w:val="nil"/>
                <w:bottom w:val="nil"/>
                <w:right w:val="nil"/>
                <w:between w:val="nil"/>
              </w:pBdr>
              <w:rPr>
                <w:rFonts w:eastAsia="Calibri"/>
                <w:color w:val="1155CC"/>
                <w:u w:val="single"/>
              </w:rPr>
            </w:pPr>
            <w:hyperlink r:id="rId14">
              <w:r>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CEADE81"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966DED2"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08:50:24 +0000</w:t>
            </w:r>
          </w:p>
        </w:tc>
      </w:tr>
      <w:tr w:rsidR="00094CB8" w14:paraId="174A1464"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00E0930" w14:textId="77777777" w:rsidR="00094CB8" w:rsidRDefault="00094CB8" w:rsidP="004C347E">
            <w:pPr>
              <w:widowControl w:val="0"/>
              <w:pBdr>
                <w:top w:val="nil"/>
                <w:left w:val="nil"/>
                <w:bottom w:val="nil"/>
                <w:right w:val="nil"/>
                <w:between w:val="nil"/>
              </w:pBdr>
              <w:rPr>
                <w:rFonts w:eastAsia="Calibri"/>
                <w:color w:val="1155CC"/>
                <w:u w:val="single"/>
              </w:rPr>
            </w:pPr>
            <w:hyperlink r:id="rId15">
              <w:r>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5832246"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2C694E0"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08:54:00 +0000</w:t>
            </w:r>
          </w:p>
        </w:tc>
      </w:tr>
      <w:tr w:rsidR="00094CB8" w14:paraId="20C7CA03"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FFD10F5" w14:textId="77777777" w:rsidR="00094CB8" w:rsidRDefault="00094CB8" w:rsidP="004C347E">
            <w:pPr>
              <w:widowControl w:val="0"/>
              <w:pBdr>
                <w:top w:val="nil"/>
                <w:left w:val="nil"/>
                <w:bottom w:val="nil"/>
                <w:right w:val="nil"/>
                <w:between w:val="nil"/>
              </w:pBdr>
              <w:rPr>
                <w:rFonts w:eastAsia="Calibri"/>
                <w:color w:val="1155CC"/>
                <w:u w:val="single"/>
              </w:rPr>
            </w:pPr>
            <w:hyperlink r:id="rId16">
              <w:r>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A803C33"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4926F62"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20:26:19 +0000</w:t>
            </w:r>
          </w:p>
        </w:tc>
      </w:tr>
      <w:tr w:rsidR="00094CB8" w14:paraId="4D41C92E"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B9D8C8A" w14:textId="77777777" w:rsidR="00094CB8" w:rsidRDefault="00094CB8" w:rsidP="004C347E">
            <w:pPr>
              <w:widowControl w:val="0"/>
              <w:pBdr>
                <w:top w:val="nil"/>
                <w:left w:val="nil"/>
                <w:bottom w:val="nil"/>
                <w:right w:val="nil"/>
                <w:between w:val="nil"/>
              </w:pBdr>
              <w:rPr>
                <w:rFonts w:eastAsia="Calibri"/>
                <w:color w:val="1155CC"/>
                <w:u w:val="single"/>
              </w:rPr>
            </w:pPr>
            <w:hyperlink r:id="rId17">
              <w:r>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6254D7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01ABFED"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20:28:54 +0000</w:t>
            </w:r>
          </w:p>
        </w:tc>
      </w:tr>
    </w:tbl>
    <w:p w14:paraId="6FCFBAB5" w14:textId="77777777" w:rsidR="00094CB8" w:rsidRDefault="00094CB8" w:rsidP="00094CB8"/>
    <w:p w14:paraId="0F3A9929" w14:textId="77777777" w:rsidR="00094CB8" w:rsidRDefault="00094CB8" w:rsidP="00094CB8">
      <w:pPr>
        <w:rPr>
          <w:b/>
          <w:color w:val="38761D"/>
        </w:rPr>
      </w:pPr>
      <w:r>
        <w:rPr>
          <w:b/>
          <w:color w:val="38761D"/>
        </w:rPr>
        <w:t>Revisions:</w:t>
      </w:r>
    </w:p>
    <w:p w14:paraId="5612607B" w14:textId="77777777" w:rsidR="00094CB8" w:rsidRDefault="00094CB8" w:rsidP="00094CB8">
      <w:r>
        <w:t>none</w:t>
      </w:r>
    </w:p>
    <w:p w14:paraId="1A0C3D6E" w14:textId="77777777" w:rsidR="00094CB8" w:rsidRDefault="00094CB8" w:rsidP="00094CB8">
      <w:pPr>
        <w:rPr>
          <w:b/>
          <w:color w:val="38761D"/>
        </w:rPr>
      </w:pPr>
      <w:r>
        <w:rPr>
          <w:b/>
          <w:color w:val="38761D"/>
        </w:rPr>
        <w:t>Online Discussion:</w:t>
      </w:r>
    </w:p>
    <w:p w14:paraId="629D6A45" w14:textId="77777777" w:rsidR="00094CB8" w:rsidRDefault="00094CB8" w:rsidP="00DE1C1B">
      <w:pPr>
        <w:numPr>
          <w:ilvl w:val="0"/>
          <w:numId w:val="15"/>
        </w:numPr>
        <w:spacing w:line="276" w:lineRule="auto"/>
      </w:pPr>
      <w:r>
        <w:t>Gilles summarizes the discussion</w:t>
      </w:r>
    </w:p>
    <w:p w14:paraId="4C02B394" w14:textId="77777777" w:rsidR="00094CB8" w:rsidRDefault="00094CB8" w:rsidP="00DE1C1B">
      <w:pPr>
        <w:numPr>
          <w:ilvl w:val="1"/>
          <w:numId w:val="15"/>
        </w:numPr>
        <w:spacing w:line="276" w:lineRule="auto"/>
      </w:pPr>
      <w:r>
        <w:t>Change to single decimal digit</w:t>
      </w:r>
    </w:p>
    <w:p w14:paraId="1EB01ECB" w14:textId="77777777" w:rsidR="00094CB8" w:rsidRDefault="00094CB8" w:rsidP="00DE1C1B">
      <w:pPr>
        <w:numPr>
          <w:ilvl w:val="1"/>
          <w:numId w:val="15"/>
        </w:numPr>
        <w:spacing w:line="276" w:lineRule="auto"/>
      </w:pPr>
      <w:r>
        <w:t>Remove the results from the tables</w:t>
      </w:r>
    </w:p>
    <w:p w14:paraId="659A060B" w14:textId="77777777" w:rsidR="00094CB8" w:rsidRDefault="00094CB8" w:rsidP="00DE1C1B">
      <w:pPr>
        <w:numPr>
          <w:ilvl w:val="1"/>
          <w:numId w:val="15"/>
        </w:numPr>
        <w:spacing w:line="276" w:lineRule="auto"/>
      </w:pPr>
      <w:r>
        <w:t>Change intra to RAP</w:t>
      </w:r>
    </w:p>
    <w:p w14:paraId="60E6CBF4" w14:textId="77777777" w:rsidR="00094CB8" w:rsidRDefault="00094CB8" w:rsidP="00094CB8">
      <w:pPr>
        <w:rPr>
          <w:b/>
          <w:color w:val="38761D"/>
        </w:rPr>
      </w:pPr>
      <w:r>
        <w:rPr>
          <w:b/>
          <w:color w:val="38761D"/>
        </w:rPr>
        <w:t>Decision:</w:t>
      </w:r>
    </w:p>
    <w:p w14:paraId="112B486E" w14:textId="77777777" w:rsidR="00094CB8" w:rsidRDefault="00094CB8" w:rsidP="00DE1C1B">
      <w:pPr>
        <w:numPr>
          <w:ilvl w:val="0"/>
          <w:numId w:val="15"/>
        </w:numPr>
        <w:pBdr>
          <w:top w:val="nil"/>
          <w:left w:val="nil"/>
          <w:bottom w:val="nil"/>
          <w:right w:val="nil"/>
          <w:between w:val="nil"/>
        </w:pBdr>
        <w:spacing w:line="276" w:lineRule="auto"/>
      </w:pPr>
      <w:r>
        <w:t>Agreed with the comments above</w:t>
      </w:r>
    </w:p>
    <w:p w14:paraId="6FB5C24A" w14:textId="208625AF" w:rsidR="00094CB8" w:rsidRDefault="00094CB8" w:rsidP="005E4D88">
      <w:r w:rsidRPr="00BC4B19">
        <w:rPr>
          <w:b/>
          <w:color w:val="4472C4"/>
          <w:highlight w:val="green"/>
        </w:rPr>
        <w:t>S4-220604</w:t>
      </w:r>
      <w:r w:rsidRPr="00BC4B19">
        <w:rPr>
          <w:b/>
          <w:color w:val="38761D"/>
          <w:highlight w:val="green"/>
        </w:rPr>
        <w:t xml:space="preserve"> </w:t>
      </w:r>
      <w:r w:rsidRPr="00BC4B19">
        <w:rPr>
          <w:highlight w:val="green"/>
        </w:rPr>
        <w:t>is</w:t>
      </w:r>
      <w:r w:rsidRPr="00BC4B19">
        <w:rPr>
          <w:b/>
          <w:highlight w:val="green"/>
        </w:rPr>
        <w:t xml:space="preserve"> </w:t>
      </w:r>
      <w:r w:rsidRPr="00BC4B19">
        <w:rPr>
          <w:b/>
          <w:color w:val="FF0000"/>
          <w:highlight w:val="green"/>
        </w:rPr>
        <w:t>agreed</w:t>
      </w:r>
      <w:r w:rsidRPr="00BC4B19">
        <w:rPr>
          <w:b/>
          <w:color w:val="38761D"/>
          <w:highlight w:val="green"/>
        </w:rPr>
        <w:t>.</w:t>
      </w:r>
    </w:p>
    <w:p w14:paraId="211ECF23"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6F0A6BAA"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5FD353A" w14:textId="77777777" w:rsidR="00094CB8" w:rsidRDefault="00094CB8" w:rsidP="004C347E">
            <w:pPr>
              <w:spacing w:before="240"/>
              <w:rPr>
                <w:color w:val="0000FF"/>
                <w:u w:val="single"/>
              </w:rPr>
            </w:pPr>
            <w:hyperlink r:id="rId18">
              <w:r>
                <w:rPr>
                  <w:color w:val="0000FF"/>
                  <w:u w:val="single"/>
                </w:rPr>
                <w:t>S4-220606</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EFBECC" w14:textId="77777777" w:rsidR="00094CB8" w:rsidRPr="009A5FEA" w:rsidRDefault="00094CB8" w:rsidP="004C347E">
            <w:pPr>
              <w:spacing w:before="240"/>
              <w:rPr>
                <w:lang w:val="de-DE"/>
              </w:rPr>
            </w:pPr>
            <w:r w:rsidRPr="009A5FEA">
              <w:rPr>
                <w:lang w:val="de-DE"/>
              </w:rPr>
              <w:t>[FS_5G_Video] EFS Bitrates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17771F4"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E5B48F3" w14:textId="77777777" w:rsidR="00094CB8" w:rsidRDefault="00094CB8" w:rsidP="004C347E">
            <w:pPr>
              <w:spacing w:before="240"/>
            </w:pPr>
            <w:r>
              <w:t>Thomas Stockhammer</w:t>
            </w:r>
          </w:p>
        </w:tc>
      </w:tr>
    </w:tbl>
    <w:p w14:paraId="7DD158CF" w14:textId="77777777" w:rsidR="00094CB8" w:rsidRDefault="00094CB8" w:rsidP="00094CB8"/>
    <w:p w14:paraId="6348E75F" w14:textId="77777777" w:rsidR="00094CB8" w:rsidRDefault="00094CB8" w:rsidP="00094CB8">
      <w:pPr>
        <w:rPr>
          <w:b/>
          <w:color w:val="38761D"/>
        </w:rPr>
      </w:pPr>
      <w:r>
        <w:rPr>
          <w:b/>
          <w:color w:val="38761D"/>
        </w:rPr>
        <w:t>E-mail Discussion:</w:t>
      </w:r>
    </w:p>
    <w:p w14:paraId="7EE1102F"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175"/>
        <w:gridCol w:w="1710"/>
        <w:gridCol w:w="2460"/>
      </w:tblGrid>
      <w:tr w:rsidR="00094CB8" w14:paraId="2638323D" w14:textId="77777777" w:rsidTr="004C347E">
        <w:trPr>
          <w:trHeight w:val="620"/>
        </w:trPr>
        <w:tc>
          <w:tcPr>
            <w:tcW w:w="517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B36D1C3" w14:textId="77777777" w:rsidR="00094CB8" w:rsidRDefault="00094CB8" w:rsidP="004C347E">
            <w:pPr>
              <w:widowControl w:val="0"/>
              <w:pBdr>
                <w:top w:val="nil"/>
                <w:left w:val="nil"/>
                <w:bottom w:val="nil"/>
                <w:right w:val="nil"/>
                <w:between w:val="nil"/>
              </w:pBdr>
              <w:rPr>
                <w:rFonts w:eastAsia="Calibri"/>
                <w:color w:val="1155CC"/>
                <w:u w:val="single"/>
              </w:rPr>
            </w:pPr>
            <w:hyperlink r:id="rId19">
              <w:r>
                <w:rPr>
                  <w:rFonts w:eastAsia="Calibri"/>
                  <w:color w:val="1155CC"/>
                  <w:u w:val="single"/>
                </w:rPr>
                <w:t>[FS_5GVideo, 606, Block A, 12th May 0600CEST] EFS bitrates</w:t>
              </w:r>
            </w:hyperlink>
          </w:p>
        </w:tc>
        <w:tc>
          <w:tcPr>
            <w:tcW w:w="17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119F4E4" w14:textId="77777777" w:rsidR="00094CB8" w:rsidRDefault="00094CB8" w:rsidP="004C347E">
            <w:pPr>
              <w:widowControl w:val="0"/>
              <w:pBdr>
                <w:top w:val="nil"/>
                <w:left w:val="nil"/>
                <w:bottom w:val="nil"/>
                <w:right w:val="nil"/>
                <w:between w:val="nil"/>
              </w:pBdr>
              <w:rPr>
                <w:rFonts w:eastAsia="Calibri"/>
              </w:rPr>
            </w:pPr>
            <w:r>
              <w:rPr>
                <w:rFonts w:eastAsia="Calibri"/>
              </w:rPr>
              <w:t>teniou(TeniouGilles)</w:t>
            </w:r>
          </w:p>
        </w:tc>
        <w:tc>
          <w:tcPr>
            <w:tcW w:w="24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BD49A81"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23:07:00 +0000</w:t>
            </w:r>
          </w:p>
        </w:tc>
      </w:tr>
    </w:tbl>
    <w:p w14:paraId="54EC0CE0" w14:textId="77777777" w:rsidR="00094CB8" w:rsidRDefault="00094CB8" w:rsidP="00094CB8"/>
    <w:p w14:paraId="7EB6C87C" w14:textId="77777777" w:rsidR="00094CB8" w:rsidRDefault="00094CB8" w:rsidP="00094CB8">
      <w:pPr>
        <w:rPr>
          <w:b/>
          <w:color w:val="38761D"/>
        </w:rPr>
      </w:pPr>
      <w:r>
        <w:rPr>
          <w:b/>
          <w:color w:val="38761D"/>
        </w:rPr>
        <w:t>Revisions:</w:t>
      </w:r>
    </w:p>
    <w:p w14:paraId="45363874" w14:textId="77777777" w:rsidR="00094CB8" w:rsidRDefault="00094CB8" w:rsidP="00094CB8"/>
    <w:p w14:paraId="4C209A46" w14:textId="77777777" w:rsidR="00094CB8" w:rsidRDefault="00094CB8" w:rsidP="00094CB8">
      <w:pPr>
        <w:rPr>
          <w:b/>
          <w:color w:val="38761D"/>
        </w:rPr>
      </w:pPr>
      <w:r>
        <w:rPr>
          <w:b/>
          <w:color w:val="38761D"/>
        </w:rPr>
        <w:t>Online Discussion:</w:t>
      </w:r>
    </w:p>
    <w:p w14:paraId="19CB4AFF" w14:textId="77777777" w:rsidR="00094CB8" w:rsidRDefault="00094CB8" w:rsidP="00DE1C1B">
      <w:pPr>
        <w:numPr>
          <w:ilvl w:val="0"/>
          <w:numId w:val="15"/>
        </w:numPr>
        <w:spacing w:line="276" w:lineRule="auto"/>
      </w:pPr>
      <w:r>
        <w:t>No comments</w:t>
      </w:r>
    </w:p>
    <w:p w14:paraId="2708CAC4" w14:textId="77777777" w:rsidR="00094CB8" w:rsidRDefault="00094CB8" w:rsidP="00DE1C1B">
      <w:pPr>
        <w:numPr>
          <w:ilvl w:val="0"/>
          <w:numId w:val="15"/>
        </w:numPr>
        <w:spacing w:line="276" w:lineRule="auto"/>
      </w:pPr>
      <w:r>
        <w:t>Thomas: please let’s make sure that the SEI message removal is consistently done for all codecs. Bitrates are part of the message package.</w:t>
      </w:r>
    </w:p>
    <w:p w14:paraId="1757888A" w14:textId="77777777" w:rsidR="00094CB8" w:rsidRDefault="00094CB8" w:rsidP="00094CB8">
      <w:pPr>
        <w:rPr>
          <w:b/>
          <w:color w:val="38761D"/>
        </w:rPr>
      </w:pPr>
      <w:r>
        <w:rPr>
          <w:b/>
          <w:color w:val="38761D"/>
        </w:rPr>
        <w:t>Decision:</w:t>
      </w:r>
    </w:p>
    <w:p w14:paraId="141DC69D" w14:textId="77777777" w:rsidR="00094CB8" w:rsidRDefault="00094CB8" w:rsidP="00DE1C1B">
      <w:pPr>
        <w:numPr>
          <w:ilvl w:val="0"/>
          <w:numId w:val="14"/>
        </w:numPr>
        <w:spacing w:line="276" w:lineRule="auto"/>
      </w:pPr>
    </w:p>
    <w:p w14:paraId="55593C84" w14:textId="77777777" w:rsidR="00094CB8" w:rsidRDefault="00094CB8" w:rsidP="00094CB8">
      <w:pPr>
        <w:rPr>
          <w:b/>
          <w:color w:val="38761D"/>
        </w:rPr>
      </w:pPr>
      <w:r>
        <w:rPr>
          <w:b/>
          <w:color w:val="4472C4"/>
        </w:rPr>
        <w:t>S4-220606</w:t>
      </w:r>
      <w:r>
        <w:rPr>
          <w:b/>
          <w:color w:val="38761D"/>
        </w:rPr>
        <w:t xml:space="preserve"> </w:t>
      </w:r>
      <w:r>
        <w:t>is</w:t>
      </w:r>
      <w:r>
        <w:rPr>
          <w:b/>
        </w:rPr>
        <w:t xml:space="preserve"> </w:t>
      </w:r>
      <w:r>
        <w:rPr>
          <w:b/>
          <w:color w:val="FF0000"/>
        </w:rPr>
        <w:t>agreed</w:t>
      </w:r>
      <w:r>
        <w:rPr>
          <w:b/>
          <w:color w:val="38761D"/>
        </w:rPr>
        <w:t>.</w:t>
      </w:r>
    </w:p>
    <w:p w14:paraId="5B7378BB"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2F6C402C"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7EB8389" w14:textId="77777777" w:rsidR="00094CB8" w:rsidRDefault="00094CB8" w:rsidP="004C347E">
            <w:pPr>
              <w:spacing w:before="240"/>
              <w:rPr>
                <w:color w:val="0000FF"/>
                <w:u w:val="single"/>
              </w:rPr>
            </w:pPr>
            <w:hyperlink r:id="rId20">
              <w:r>
                <w:rPr>
                  <w:color w:val="0000FF"/>
                  <w:u w:val="single"/>
                </w:rPr>
                <w:t>S4-220607</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22044D" w14:textId="77777777" w:rsidR="00094CB8" w:rsidRDefault="00094CB8" w:rsidP="004C347E">
            <w:pPr>
              <w:spacing w:before="240"/>
            </w:pPr>
            <w:r>
              <w:t>[FS_5G_Video] Verification Updates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0BB63F"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5B522D" w14:textId="77777777" w:rsidR="00094CB8" w:rsidRDefault="00094CB8" w:rsidP="004C347E">
            <w:pPr>
              <w:spacing w:before="240"/>
            </w:pPr>
            <w:r>
              <w:t>Thomas Stockhammer</w:t>
            </w:r>
          </w:p>
        </w:tc>
      </w:tr>
    </w:tbl>
    <w:p w14:paraId="66E697D2" w14:textId="77777777" w:rsidR="00094CB8" w:rsidRDefault="00094CB8" w:rsidP="00094CB8"/>
    <w:p w14:paraId="375B4A33" w14:textId="77777777" w:rsidR="00094CB8" w:rsidRDefault="00094CB8" w:rsidP="00094CB8">
      <w:pPr>
        <w:rPr>
          <w:b/>
          <w:color w:val="38761D"/>
        </w:rPr>
      </w:pPr>
      <w:r>
        <w:rPr>
          <w:b/>
          <w:color w:val="38761D"/>
        </w:rPr>
        <w:t>E-mail Discussion:</w:t>
      </w:r>
    </w:p>
    <w:p w14:paraId="443A6A7B"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620"/>
        <w:gridCol w:w="2295"/>
        <w:gridCol w:w="2430"/>
      </w:tblGrid>
      <w:tr w:rsidR="00094CB8" w14:paraId="5A546041"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013D65D" w14:textId="77777777" w:rsidR="00094CB8" w:rsidRDefault="00094CB8" w:rsidP="004C347E">
            <w:pPr>
              <w:widowControl w:val="0"/>
              <w:pBdr>
                <w:top w:val="nil"/>
                <w:left w:val="nil"/>
                <w:bottom w:val="nil"/>
                <w:right w:val="nil"/>
                <w:between w:val="nil"/>
              </w:pBdr>
              <w:rPr>
                <w:rFonts w:eastAsia="Calibri"/>
                <w:color w:val="1155CC"/>
                <w:u w:val="single"/>
              </w:rPr>
            </w:pPr>
            <w:hyperlink r:id="rId21">
              <w:r>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41373EB" w14:textId="77777777" w:rsidR="00094CB8" w:rsidRDefault="00094CB8" w:rsidP="004C347E">
            <w:pPr>
              <w:widowControl w:val="0"/>
              <w:pBdr>
                <w:top w:val="nil"/>
                <w:left w:val="nil"/>
                <w:bottom w:val="nil"/>
                <w:right w:val="nil"/>
                <w:between w:val="nil"/>
              </w:pBdr>
              <w:rPr>
                <w:rFonts w:eastAsia="Calibri"/>
              </w:rPr>
            </w:pPr>
            <w:r>
              <w:rPr>
                <w:rFonts w:eastAsia="Calibri"/>
              </w:rPr>
              <w:t>teniou(TeniouGilles)</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952D8CF"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23:07:10 +0000</w:t>
            </w:r>
          </w:p>
        </w:tc>
      </w:tr>
      <w:tr w:rsidR="00094CB8" w14:paraId="53BBDE3F"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1FD7C65" w14:textId="77777777" w:rsidR="00094CB8" w:rsidRDefault="00094CB8" w:rsidP="004C347E">
            <w:pPr>
              <w:widowControl w:val="0"/>
              <w:pBdr>
                <w:top w:val="nil"/>
                <w:left w:val="nil"/>
                <w:bottom w:val="nil"/>
                <w:right w:val="nil"/>
                <w:between w:val="nil"/>
              </w:pBdr>
              <w:rPr>
                <w:rFonts w:eastAsia="Calibri"/>
                <w:color w:val="1155CC"/>
                <w:u w:val="single"/>
              </w:rPr>
            </w:pPr>
            <w:hyperlink r:id="rId22">
              <w:r>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9A2647"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8BB47BC"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21:55:59 +0000</w:t>
            </w:r>
          </w:p>
        </w:tc>
      </w:tr>
      <w:tr w:rsidR="00094CB8" w14:paraId="13A25AD9"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94A06C1" w14:textId="77777777" w:rsidR="00094CB8" w:rsidRDefault="00094CB8" w:rsidP="004C347E">
            <w:pPr>
              <w:widowControl w:val="0"/>
              <w:pBdr>
                <w:top w:val="nil"/>
                <w:left w:val="nil"/>
                <w:bottom w:val="nil"/>
                <w:right w:val="nil"/>
                <w:between w:val="nil"/>
              </w:pBdr>
              <w:rPr>
                <w:rFonts w:eastAsia="Calibri"/>
                <w:color w:val="1155CC"/>
                <w:u w:val="single"/>
              </w:rPr>
            </w:pPr>
            <w:hyperlink r:id="rId23">
              <w:r>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7F1FB38"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93F7CC4"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05:22:42 +0000</w:t>
            </w:r>
          </w:p>
        </w:tc>
      </w:tr>
    </w:tbl>
    <w:p w14:paraId="5684032F"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65"/>
        <w:gridCol w:w="2280"/>
        <w:gridCol w:w="2415"/>
      </w:tblGrid>
      <w:tr w:rsidR="00094CB8" w14:paraId="4743B0B3"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17AFF70" w14:textId="77777777" w:rsidR="00094CB8" w:rsidRDefault="00094CB8" w:rsidP="004C347E">
            <w:pPr>
              <w:widowControl w:val="0"/>
              <w:pBdr>
                <w:top w:val="nil"/>
                <w:left w:val="nil"/>
                <w:bottom w:val="nil"/>
                <w:right w:val="nil"/>
                <w:between w:val="nil"/>
              </w:pBdr>
              <w:rPr>
                <w:rFonts w:eastAsia="Calibri"/>
                <w:color w:val="1155CC"/>
                <w:u w:val="single"/>
              </w:rPr>
            </w:pPr>
            <w:hyperlink r:id="rId24">
              <w:r>
                <w:rPr>
                  <w:rFonts w:eastAsia="Calibri"/>
                  <w:color w:val="1155CC"/>
                  <w:u w:val="single"/>
                </w:rPr>
                <w:t>[FS_5GVideo, 607, Block A, 12th May 0600CEST] Verification updates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6A62B9B"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FE38A76" w14:textId="77777777" w:rsidR="00094CB8" w:rsidRDefault="00094CB8" w:rsidP="004C347E">
            <w:pPr>
              <w:widowControl w:val="0"/>
              <w:pBdr>
                <w:top w:val="nil"/>
                <w:left w:val="nil"/>
                <w:bottom w:val="nil"/>
                <w:right w:val="nil"/>
                <w:between w:val="nil"/>
              </w:pBdr>
              <w:rPr>
                <w:rFonts w:eastAsia="Calibri"/>
              </w:rPr>
            </w:pPr>
            <w:r>
              <w:rPr>
                <w:rFonts w:eastAsia="Calibri"/>
              </w:rPr>
              <w:t>Tue, 17 May 2022 03:54:50 +0000</w:t>
            </w:r>
          </w:p>
        </w:tc>
      </w:tr>
      <w:tr w:rsidR="00094CB8" w14:paraId="43A4CCFD"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ADEA915" w14:textId="77777777" w:rsidR="00094CB8" w:rsidRDefault="00094CB8" w:rsidP="004C347E">
            <w:pPr>
              <w:widowControl w:val="0"/>
              <w:pBdr>
                <w:top w:val="nil"/>
                <w:left w:val="nil"/>
                <w:bottom w:val="nil"/>
                <w:right w:val="nil"/>
                <w:between w:val="nil"/>
              </w:pBdr>
              <w:rPr>
                <w:rFonts w:eastAsia="Calibri"/>
                <w:color w:val="1155CC"/>
                <w:u w:val="single"/>
              </w:rPr>
            </w:pPr>
            <w:hyperlink r:id="rId25">
              <w:r>
                <w:rPr>
                  <w:rFonts w:eastAsia="Calibri"/>
                  <w:color w:val="1155CC"/>
                  <w:u w:val="single"/>
                </w:rPr>
                <w:t>[FS_5GVideo, 607, Block A, 12th May 0600CEST] Verification updates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B094D3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EE5095B" w14:textId="77777777" w:rsidR="00094CB8" w:rsidRDefault="00094CB8" w:rsidP="004C347E">
            <w:pPr>
              <w:widowControl w:val="0"/>
              <w:pBdr>
                <w:top w:val="nil"/>
                <w:left w:val="nil"/>
                <w:bottom w:val="nil"/>
                <w:right w:val="nil"/>
                <w:between w:val="nil"/>
              </w:pBdr>
              <w:rPr>
                <w:rFonts w:eastAsia="Calibri"/>
              </w:rPr>
            </w:pPr>
            <w:r>
              <w:rPr>
                <w:rFonts w:eastAsia="Calibri"/>
              </w:rPr>
              <w:t>Wed, 18 May 2022 03:25:12 +0000</w:t>
            </w:r>
          </w:p>
        </w:tc>
      </w:tr>
      <w:tr w:rsidR="00094CB8" w14:paraId="3896A815" w14:textId="77777777" w:rsidTr="004C347E">
        <w:trPr>
          <w:trHeight w:val="87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458D317" w14:textId="77777777" w:rsidR="00094CB8" w:rsidRDefault="00094CB8" w:rsidP="004C347E">
            <w:pPr>
              <w:widowControl w:val="0"/>
              <w:pBdr>
                <w:top w:val="nil"/>
                <w:left w:val="nil"/>
                <w:bottom w:val="nil"/>
                <w:right w:val="nil"/>
                <w:between w:val="nil"/>
              </w:pBdr>
              <w:rPr>
                <w:rFonts w:eastAsia="Calibri"/>
                <w:color w:val="1155CC"/>
                <w:u w:val="single"/>
              </w:rPr>
            </w:pPr>
            <w:hyperlink r:id="rId26">
              <w:r>
                <w:rPr>
                  <w:rFonts w:eastAsia="Calibri"/>
                  <w:color w:val="1155CC"/>
                  <w:u w:val="single"/>
                </w:rPr>
                <w:t>[FS_5GVideo, 607, Block A, 12th May 0600CEST] Verification updates =&gt; 756 available</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EA6D046"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091131A" w14:textId="77777777" w:rsidR="00094CB8" w:rsidRDefault="00094CB8" w:rsidP="004C347E">
            <w:pPr>
              <w:widowControl w:val="0"/>
              <w:pBdr>
                <w:top w:val="nil"/>
                <w:left w:val="nil"/>
                <w:bottom w:val="nil"/>
                <w:right w:val="nil"/>
                <w:between w:val="nil"/>
              </w:pBdr>
              <w:rPr>
                <w:rFonts w:eastAsia="Calibri"/>
              </w:rPr>
            </w:pPr>
            <w:r>
              <w:rPr>
                <w:rFonts w:eastAsia="Calibri"/>
              </w:rPr>
              <w:t>Wed, 18 May 2022 18:00:17 +0000</w:t>
            </w:r>
          </w:p>
        </w:tc>
      </w:tr>
    </w:tbl>
    <w:p w14:paraId="06BB0D17" w14:textId="77777777" w:rsidR="00094CB8" w:rsidRDefault="00094CB8" w:rsidP="00094CB8"/>
    <w:p w14:paraId="50F1EE91" w14:textId="77777777" w:rsidR="00094CB8" w:rsidRDefault="00094CB8" w:rsidP="00094CB8">
      <w:r>
        <w:rPr>
          <w:b/>
          <w:color w:val="38761D"/>
        </w:rPr>
        <w:t>Revisions: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580"/>
        <w:gridCol w:w="3780"/>
      </w:tblGrid>
      <w:tr w:rsidR="00094CB8" w14:paraId="3B25C86B" w14:textId="77777777" w:rsidTr="004C347E">
        <w:trPr>
          <w:trHeight w:val="500"/>
        </w:trPr>
        <w:tc>
          <w:tcPr>
            <w:tcW w:w="5580" w:type="dxa"/>
            <w:tcBorders>
              <w:top w:val="nil"/>
              <w:left w:val="nil"/>
              <w:bottom w:val="nil"/>
              <w:right w:val="nil"/>
            </w:tcBorders>
            <w:tcMar>
              <w:top w:w="100" w:type="dxa"/>
              <w:left w:w="100" w:type="dxa"/>
              <w:bottom w:w="100" w:type="dxa"/>
              <w:right w:w="100" w:type="dxa"/>
            </w:tcMar>
          </w:tcPr>
          <w:p w14:paraId="6C5A07E4" w14:textId="77777777" w:rsidR="00094CB8" w:rsidRDefault="00094CB8" w:rsidP="004C347E">
            <w:pPr>
              <w:widowControl w:val="0"/>
              <w:pBdr>
                <w:top w:val="nil"/>
                <w:left w:val="nil"/>
                <w:bottom w:val="nil"/>
                <w:right w:val="nil"/>
                <w:between w:val="nil"/>
              </w:pBdr>
            </w:pPr>
            <w:hyperlink r:id="rId27">
              <w:r>
                <w:rPr>
                  <w:color w:val="1155CC"/>
                  <w:u w:val="single"/>
                </w:rPr>
                <w:t>S4-220607r02-26.955-Verification.zip</w:t>
              </w:r>
            </w:hyperlink>
          </w:p>
        </w:tc>
        <w:tc>
          <w:tcPr>
            <w:tcW w:w="3780" w:type="dxa"/>
            <w:tcBorders>
              <w:top w:val="nil"/>
              <w:left w:val="nil"/>
              <w:bottom w:val="nil"/>
              <w:right w:val="nil"/>
            </w:tcBorders>
            <w:tcMar>
              <w:top w:w="100" w:type="dxa"/>
              <w:left w:w="100" w:type="dxa"/>
              <w:bottom w:w="100" w:type="dxa"/>
              <w:right w:w="100" w:type="dxa"/>
            </w:tcMar>
          </w:tcPr>
          <w:p w14:paraId="54EDA027" w14:textId="77777777" w:rsidR="00094CB8" w:rsidRDefault="00094CB8" w:rsidP="004C347E">
            <w:pPr>
              <w:widowControl w:val="0"/>
              <w:pBdr>
                <w:top w:val="nil"/>
                <w:left w:val="nil"/>
                <w:bottom w:val="nil"/>
                <w:right w:val="nil"/>
                <w:between w:val="nil"/>
              </w:pBdr>
            </w:pPr>
            <w:r>
              <w:t>5/18/2022 3:23</w:t>
            </w:r>
          </w:p>
        </w:tc>
      </w:tr>
      <w:tr w:rsidR="00094CB8" w14:paraId="1379CBB0" w14:textId="77777777" w:rsidTr="004C347E">
        <w:trPr>
          <w:trHeight w:val="500"/>
        </w:trPr>
        <w:tc>
          <w:tcPr>
            <w:tcW w:w="5580" w:type="dxa"/>
            <w:tcBorders>
              <w:top w:val="nil"/>
              <w:left w:val="nil"/>
              <w:bottom w:val="nil"/>
              <w:right w:val="nil"/>
            </w:tcBorders>
            <w:tcMar>
              <w:top w:w="100" w:type="dxa"/>
              <w:left w:w="100" w:type="dxa"/>
              <w:bottom w:w="100" w:type="dxa"/>
              <w:right w:w="100" w:type="dxa"/>
            </w:tcMar>
          </w:tcPr>
          <w:p w14:paraId="338678F4" w14:textId="77777777" w:rsidR="00094CB8" w:rsidRDefault="00094CB8" w:rsidP="004C347E">
            <w:pPr>
              <w:widowControl w:val="0"/>
              <w:pBdr>
                <w:top w:val="nil"/>
                <w:left w:val="nil"/>
                <w:bottom w:val="nil"/>
                <w:right w:val="nil"/>
                <w:between w:val="nil"/>
              </w:pBdr>
            </w:pPr>
            <w:hyperlink r:id="rId28">
              <w:r>
                <w:rPr>
                  <w:color w:val="1155CC"/>
                  <w:u w:val="single"/>
                </w:rPr>
                <w:t>S4-220607-r1.zip</w:t>
              </w:r>
            </w:hyperlink>
          </w:p>
        </w:tc>
        <w:tc>
          <w:tcPr>
            <w:tcW w:w="3780" w:type="dxa"/>
            <w:tcBorders>
              <w:top w:val="nil"/>
              <w:left w:val="nil"/>
              <w:bottom w:val="nil"/>
              <w:right w:val="nil"/>
            </w:tcBorders>
            <w:tcMar>
              <w:top w:w="100" w:type="dxa"/>
              <w:left w:w="100" w:type="dxa"/>
              <w:bottom w:w="100" w:type="dxa"/>
              <w:right w:w="100" w:type="dxa"/>
            </w:tcMar>
          </w:tcPr>
          <w:p w14:paraId="48DAF870" w14:textId="77777777" w:rsidR="00094CB8" w:rsidRDefault="00094CB8" w:rsidP="004C347E">
            <w:pPr>
              <w:widowControl w:val="0"/>
              <w:pBdr>
                <w:top w:val="nil"/>
                <w:left w:val="nil"/>
                <w:bottom w:val="nil"/>
                <w:right w:val="nil"/>
                <w:between w:val="nil"/>
              </w:pBdr>
            </w:pPr>
            <w:r>
              <w:t>5/17/2022 3:51</w:t>
            </w:r>
          </w:p>
        </w:tc>
      </w:tr>
    </w:tbl>
    <w:p w14:paraId="4287E119" w14:textId="77777777" w:rsidR="00094CB8" w:rsidRDefault="00094CB8" w:rsidP="00094CB8"/>
    <w:p w14:paraId="71D364D4" w14:textId="77777777" w:rsidR="00094CB8" w:rsidRDefault="00094CB8" w:rsidP="00094CB8">
      <w:pPr>
        <w:rPr>
          <w:b/>
          <w:color w:val="38761D"/>
        </w:rPr>
      </w:pPr>
      <w:r>
        <w:rPr>
          <w:b/>
          <w:color w:val="38761D"/>
        </w:rPr>
        <w:t>Online Discussion:</w:t>
      </w:r>
    </w:p>
    <w:p w14:paraId="55D016AB" w14:textId="77777777" w:rsidR="00094CB8" w:rsidRDefault="00094CB8" w:rsidP="00DE1C1B">
      <w:pPr>
        <w:numPr>
          <w:ilvl w:val="0"/>
          <w:numId w:val="15"/>
        </w:numPr>
        <w:spacing w:line="276" w:lineRule="auto"/>
      </w:pPr>
      <w:r>
        <w:t>Gilles summarizes the discussion</w:t>
      </w:r>
    </w:p>
    <w:p w14:paraId="2B028F7D" w14:textId="77777777" w:rsidR="00094CB8" w:rsidRDefault="00094CB8" w:rsidP="00DE1C1B">
      <w:pPr>
        <w:numPr>
          <w:ilvl w:val="0"/>
          <w:numId w:val="15"/>
        </w:numPr>
        <w:spacing w:line="276" w:lineRule="auto"/>
      </w:pPr>
      <w:r>
        <w:t>Dmytro: should be combined with BD-Rate condition</w:t>
      </w:r>
    </w:p>
    <w:p w14:paraId="1C47816F" w14:textId="77777777" w:rsidR="00094CB8" w:rsidRDefault="00094CB8" w:rsidP="00DE1C1B">
      <w:pPr>
        <w:numPr>
          <w:ilvl w:val="1"/>
          <w:numId w:val="15"/>
        </w:numPr>
        <w:spacing w:line="276" w:lineRule="auto"/>
      </w:pPr>
      <w:r>
        <w:t>Thomas: do not combine with BD-Rate condition</w:t>
      </w:r>
    </w:p>
    <w:p w14:paraId="7E3D3CB0" w14:textId="77777777" w:rsidR="00094CB8" w:rsidRDefault="00094CB8" w:rsidP="00DE1C1B">
      <w:pPr>
        <w:numPr>
          <w:ilvl w:val="0"/>
          <w:numId w:val="15"/>
        </w:numPr>
        <w:spacing w:line="276" w:lineRule="auto"/>
      </w:pPr>
      <w:r>
        <w:t>Alexis: the importance is to verify the bitstream are the same. What is the source of the difference? Taking it into account is important</w:t>
      </w:r>
    </w:p>
    <w:p w14:paraId="0E4E2314" w14:textId="77777777" w:rsidR="00094CB8" w:rsidRDefault="00094CB8" w:rsidP="00DE1C1B">
      <w:pPr>
        <w:numPr>
          <w:ilvl w:val="0"/>
          <w:numId w:val="15"/>
        </w:numPr>
        <w:spacing w:line="276" w:lineRule="auto"/>
      </w:pPr>
      <w:r>
        <w:t>Dmytro: We should check the source of the issue.</w:t>
      </w:r>
    </w:p>
    <w:p w14:paraId="66A4628C" w14:textId="77777777" w:rsidR="00094CB8" w:rsidRDefault="00094CB8" w:rsidP="00DE1C1B">
      <w:pPr>
        <w:numPr>
          <w:ilvl w:val="1"/>
          <w:numId w:val="15"/>
        </w:numPr>
        <w:spacing w:line="276" w:lineRule="auto"/>
      </w:pPr>
      <w:r>
        <w:t>Lukasz: we can the source of the issues</w:t>
      </w:r>
    </w:p>
    <w:p w14:paraId="4B657C1C" w14:textId="77777777" w:rsidR="00094CB8" w:rsidRDefault="00094CB8" w:rsidP="00DE1C1B">
      <w:pPr>
        <w:numPr>
          <w:ilvl w:val="0"/>
          <w:numId w:val="15"/>
        </w:numPr>
        <w:spacing w:line="276" w:lineRule="auto"/>
      </w:pPr>
      <w:r>
        <w:t>Thomas: It may be good to just check that the metrics are correct from HDRTools.</w:t>
      </w:r>
    </w:p>
    <w:p w14:paraId="0F57238E" w14:textId="77777777" w:rsidR="00094CB8" w:rsidRDefault="00094CB8" w:rsidP="00DE1C1B">
      <w:pPr>
        <w:numPr>
          <w:ilvl w:val="1"/>
          <w:numId w:val="15"/>
        </w:numPr>
        <w:spacing w:line="276" w:lineRule="auto"/>
      </w:pPr>
      <w:r>
        <w:t>Alexis: yes this is correct - would encourage to rerun the results through HDRTools</w:t>
      </w:r>
    </w:p>
    <w:p w14:paraId="1CFBA8D9" w14:textId="77777777" w:rsidR="00094CB8" w:rsidRDefault="00094CB8" w:rsidP="00DE1C1B">
      <w:pPr>
        <w:numPr>
          <w:ilvl w:val="1"/>
          <w:numId w:val="15"/>
        </w:numPr>
        <w:spacing w:line="276" w:lineRule="auto"/>
      </w:pPr>
      <w:r>
        <w:t>Lukasz will check this.</w:t>
      </w:r>
    </w:p>
    <w:p w14:paraId="7D895163" w14:textId="77777777" w:rsidR="00094CB8" w:rsidRDefault="00094CB8" w:rsidP="00DE1C1B">
      <w:pPr>
        <w:numPr>
          <w:ilvl w:val="0"/>
          <w:numId w:val="15"/>
        </w:numPr>
        <w:spacing w:line="276" w:lineRule="auto"/>
      </w:pPr>
      <w:r>
        <w:t>Lukasz: In the process of checking. One issue is fractional frame rate</w:t>
      </w:r>
    </w:p>
    <w:p w14:paraId="18044AE3" w14:textId="77777777" w:rsidR="00094CB8" w:rsidRDefault="00094CB8" w:rsidP="00DE1C1B">
      <w:pPr>
        <w:numPr>
          <w:ilvl w:val="1"/>
          <w:numId w:val="15"/>
        </w:numPr>
        <w:spacing w:line="276" w:lineRule="auto"/>
      </w:pPr>
      <w:r>
        <w:t>Rajan: We could use the integer frame rate for metrics calculation</w:t>
      </w:r>
    </w:p>
    <w:p w14:paraId="77B9AD1F" w14:textId="77777777" w:rsidR="00094CB8" w:rsidRDefault="00094CB8" w:rsidP="00DE1C1B">
      <w:pPr>
        <w:numPr>
          <w:ilvl w:val="1"/>
          <w:numId w:val="15"/>
        </w:numPr>
        <w:spacing w:line="276" w:lineRule="auto"/>
      </w:pPr>
      <w:r>
        <w:t>Thomas: We will check this</w:t>
      </w:r>
    </w:p>
    <w:p w14:paraId="2933631E" w14:textId="77777777" w:rsidR="00094CB8" w:rsidRDefault="00094CB8" w:rsidP="00DE1C1B">
      <w:pPr>
        <w:numPr>
          <w:ilvl w:val="1"/>
          <w:numId w:val="15"/>
        </w:numPr>
        <w:spacing w:line="276" w:lineRule="auto"/>
      </w:pPr>
      <w:r>
        <w:t>Lukasz will check on the other issue</w:t>
      </w:r>
    </w:p>
    <w:p w14:paraId="336E3C42" w14:textId="77777777" w:rsidR="00094CB8" w:rsidRDefault="00094CB8" w:rsidP="00DE1C1B">
      <w:pPr>
        <w:numPr>
          <w:ilvl w:val="0"/>
          <w:numId w:val="15"/>
        </w:numPr>
        <w:spacing w:line="276" w:lineRule="auto"/>
      </w:pPr>
      <w:r>
        <w:t>R02 is presented implementing the offline discussion</w:t>
      </w:r>
    </w:p>
    <w:p w14:paraId="270A78F5" w14:textId="77777777" w:rsidR="00094CB8" w:rsidRDefault="00094CB8" w:rsidP="00DE1C1B">
      <w:pPr>
        <w:numPr>
          <w:ilvl w:val="1"/>
          <w:numId w:val="15"/>
        </w:numPr>
        <w:spacing w:line="276" w:lineRule="auto"/>
      </w:pPr>
      <w:r>
        <w:t>Update 0.05 to 0.01.</w:t>
      </w:r>
    </w:p>
    <w:p w14:paraId="57CF25B2" w14:textId="77777777" w:rsidR="00094CB8" w:rsidRDefault="00094CB8" w:rsidP="00DE1C1B">
      <w:pPr>
        <w:numPr>
          <w:ilvl w:val="1"/>
          <w:numId w:val="15"/>
        </w:numPr>
        <w:spacing w:line="276" w:lineRule="auto"/>
      </w:pPr>
      <w:r>
        <w:t>We only need to be careful to merge.</w:t>
      </w:r>
    </w:p>
    <w:p w14:paraId="40E5FD93" w14:textId="77777777" w:rsidR="00094CB8" w:rsidRDefault="00094CB8" w:rsidP="00094CB8">
      <w:pPr>
        <w:rPr>
          <w:b/>
          <w:color w:val="38761D"/>
        </w:rPr>
      </w:pPr>
      <w:r>
        <w:rPr>
          <w:b/>
          <w:color w:val="38761D"/>
        </w:rPr>
        <w:t>Decision:</w:t>
      </w:r>
    </w:p>
    <w:p w14:paraId="523DB70F" w14:textId="77777777" w:rsidR="00094CB8" w:rsidRDefault="00094CB8" w:rsidP="00DE1C1B">
      <w:pPr>
        <w:numPr>
          <w:ilvl w:val="0"/>
          <w:numId w:val="14"/>
        </w:numPr>
        <w:spacing w:line="276" w:lineRule="auto"/>
        <w:rPr>
          <w:b/>
          <w:color w:val="4472C4"/>
        </w:rPr>
      </w:pPr>
      <w:r>
        <w:rPr>
          <w:b/>
          <w:color w:val="4472C4"/>
        </w:rPr>
        <w:t>R02 is agreed with update of 0.05 to 0.01 - merge needs to be careful</w:t>
      </w:r>
    </w:p>
    <w:p w14:paraId="24A49F4E" w14:textId="77777777" w:rsidR="00094CB8" w:rsidRDefault="00094CB8" w:rsidP="00094CB8">
      <w:pPr>
        <w:rPr>
          <w:b/>
          <w:color w:val="4472C4"/>
        </w:rPr>
      </w:pPr>
      <w:r>
        <w:rPr>
          <w:b/>
          <w:color w:val="4472C4"/>
        </w:rPr>
        <w:t>S4-220607</w:t>
      </w:r>
      <w:r>
        <w:rPr>
          <w:b/>
          <w:color w:val="38761D"/>
        </w:rPr>
        <w:t xml:space="preserve"> </w:t>
      </w:r>
      <w:r>
        <w:t>is</w:t>
      </w:r>
      <w:r>
        <w:rPr>
          <w:b/>
        </w:rPr>
        <w:t xml:space="preserve"> </w:t>
      </w:r>
      <w:r>
        <w:rPr>
          <w:b/>
          <w:color w:val="FF0000"/>
        </w:rPr>
        <w:t>revised</w:t>
      </w:r>
      <w:r>
        <w:rPr>
          <w:b/>
          <w:color w:val="38761D"/>
        </w:rPr>
        <w:t xml:space="preserve"> to </w:t>
      </w:r>
      <w:r>
        <w:rPr>
          <w:b/>
          <w:color w:val="4472C4"/>
        </w:rPr>
        <w:t>S4-220756</w:t>
      </w:r>
    </w:p>
    <w:p w14:paraId="5A80398B"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27BDFA2E"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42C6AE8" w14:textId="77777777" w:rsidR="00094CB8" w:rsidRDefault="00094CB8" w:rsidP="004C347E">
            <w:pPr>
              <w:spacing w:before="240"/>
              <w:rPr>
                <w:color w:val="0000FF"/>
                <w:u w:val="single"/>
              </w:rPr>
            </w:pPr>
            <w:hyperlink r:id="rId29">
              <w:r>
                <w:rPr>
                  <w:color w:val="1155CC"/>
                  <w:u w:val="single"/>
                </w:rPr>
                <w:t>S4-220756</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0DFEDA" w14:textId="77777777" w:rsidR="00094CB8" w:rsidRDefault="00094CB8" w:rsidP="004C347E">
            <w:pPr>
              <w:spacing w:before="240"/>
            </w:pPr>
            <w:r>
              <w:t>[FS_5G_Video] Verification Updates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F6D05B"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A400C2" w14:textId="77777777" w:rsidR="00094CB8" w:rsidRDefault="00094CB8" w:rsidP="004C347E">
            <w:pPr>
              <w:spacing w:before="240"/>
            </w:pPr>
            <w:r>
              <w:t>Thomas Stockhammer</w:t>
            </w:r>
          </w:p>
        </w:tc>
      </w:tr>
    </w:tbl>
    <w:p w14:paraId="3E33792C" w14:textId="77777777" w:rsidR="00094CB8" w:rsidRDefault="00094CB8" w:rsidP="00094CB8">
      <w:pPr>
        <w:rPr>
          <w:b/>
          <w:color w:val="4472C4"/>
        </w:rPr>
      </w:pPr>
    </w:p>
    <w:p w14:paraId="57BC6B3E" w14:textId="77777777" w:rsidR="00094CB8" w:rsidRDefault="00094CB8" w:rsidP="00094CB8">
      <w:pPr>
        <w:rPr>
          <w:b/>
          <w:color w:val="38761D"/>
        </w:rPr>
      </w:pPr>
      <w:r>
        <w:rPr>
          <w:b/>
          <w:color w:val="4472C4"/>
        </w:rPr>
        <w:t>S4-220756</w:t>
      </w:r>
      <w:r>
        <w:rPr>
          <w:b/>
          <w:color w:val="38761D"/>
        </w:rPr>
        <w:t xml:space="preserve"> </w:t>
      </w:r>
      <w:r>
        <w:t>is</w:t>
      </w:r>
      <w:r>
        <w:rPr>
          <w:b/>
        </w:rPr>
        <w:t xml:space="preserve"> </w:t>
      </w:r>
      <w:r>
        <w:rPr>
          <w:b/>
          <w:color w:val="FF0000"/>
        </w:rPr>
        <w:t>agreed.</w:t>
      </w:r>
    </w:p>
    <w:p w14:paraId="726B16B1"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15"/>
        <w:gridCol w:w="2235"/>
        <w:gridCol w:w="1710"/>
      </w:tblGrid>
      <w:tr w:rsidR="00094CB8" w14:paraId="3E2BCBF7"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1527718" w14:textId="77777777" w:rsidR="00094CB8" w:rsidRDefault="00094CB8" w:rsidP="004C347E">
            <w:pPr>
              <w:spacing w:before="240"/>
              <w:rPr>
                <w:color w:val="0000FF"/>
                <w:u w:val="single"/>
              </w:rPr>
            </w:pPr>
            <w:hyperlink r:id="rId30">
              <w:r>
                <w:rPr>
                  <w:color w:val="0000FF"/>
                  <w:u w:val="single"/>
                </w:rPr>
                <w:t>S4-220608</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3AF91B0" w14:textId="77777777" w:rsidR="00094CB8" w:rsidRDefault="00094CB8" w:rsidP="004C347E">
            <w:pPr>
              <w:spacing w:before="240"/>
            </w:pPr>
            <w:r>
              <w:t>[FS_5G_Video] Characterization Updates</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74C8BC"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4585D4" w14:textId="77777777" w:rsidR="00094CB8" w:rsidRDefault="00094CB8" w:rsidP="004C347E">
            <w:pPr>
              <w:spacing w:before="240"/>
            </w:pPr>
            <w:r>
              <w:t>Thomas Stockhammer</w:t>
            </w:r>
          </w:p>
        </w:tc>
      </w:tr>
    </w:tbl>
    <w:p w14:paraId="313C942E" w14:textId="77777777" w:rsidR="00094CB8" w:rsidRDefault="00094CB8" w:rsidP="00094CB8"/>
    <w:p w14:paraId="7C0D6D31" w14:textId="77777777" w:rsidR="00094CB8" w:rsidRDefault="00094CB8" w:rsidP="00094CB8">
      <w:r>
        <w:rPr>
          <w:b/>
          <w:color w:val="38761D"/>
        </w:rPr>
        <w:t>E-mail Discussion:</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950"/>
        <w:gridCol w:w="2265"/>
        <w:gridCol w:w="2130"/>
      </w:tblGrid>
      <w:tr w:rsidR="00094CB8" w14:paraId="3439448A"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A22F1C1" w14:textId="77777777" w:rsidR="00094CB8" w:rsidRDefault="00094CB8" w:rsidP="004C347E">
            <w:pPr>
              <w:widowControl w:val="0"/>
              <w:pBdr>
                <w:top w:val="nil"/>
                <w:left w:val="nil"/>
                <w:bottom w:val="nil"/>
                <w:right w:val="nil"/>
                <w:between w:val="nil"/>
              </w:pBdr>
              <w:rPr>
                <w:rFonts w:eastAsia="Calibri"/>
                <w:color w:val="1155CC"/>
                <w:u w:val="single"/>
              </w:rPr>
            </w:pPr>
            <w:hyperlink r:id="rId31">
              <w:r>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9A143D2" w14:textId="77777777" w:rsidR="00094CB8" w:rsidRDefault="00094CB8" w:rsidP="004C347E">
            <w:pPr>
              <w:widowControl w:val="0"/>
              <w:pBdr>
                <w:top w:val="nil"/>
                <w:left w:val="nil"/>
                <w:bottom w:val="nil"/>
                <w:right w:val="nil"/>
                <w:between w:val="nil"/>
              </w:pBdr>
              <w:rPr>
                <w:rFonts w:eastAsia="Calibri"/>
              </w:rPr>
            </w:pPr>
            <w:r>
              <w:rPr>
                <w:rFonts w:eastAsia="Calibri"/>
              </w:rPr>
              <w:t>teniou(TeniouGilles)</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AB3866F"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23:07:27 +0000</w:t>
            </w:r>
          </w:p>
        </w:tc>
      </w:tr>
      <w:tr w:rsidR="00094CB8" w14:paraId="2A5EC2E0"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4073169" w14:textId="77777777" w:rsidR="00094CB8" w:rsidRDefault="00094CB8" w:rsidP="004C347E">
            <w:pPr>
              <w:widowControl w:val="0"/>
              <w:pBdr>
                <w:top w:val="nil"/>
                <w:left w:val="nil"/>
                <w:bottom w:val="nil"/>
                <w:right w:val="nil"/>
                <w:between w:val="nil"/>
              </w:pBdr>
              <w:rPr>
                <w:rFonts w:eastAsia="Calibri"/>
                <w:color w:val="1155CC"/>
                <w:u w:val="single"/>
              </w:rPr>
            </w:pPr>
            <w:hyperlink r:id="rId32">
              <w:r>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2FF435C"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5C825CB"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09:11:12 +0000</w:t>
            </w:r>
          </w:p>
        </w:tc>
      </w:tr>
      <w:tr w:rsidR="00094CB8" w14:paraId="3FE7B1AD"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066D4F5" w14:textId="77777777" w:rsidR="00094CB8" w:rsidRDefault="00094CB8" w:rsidP="004C347E">
            <w:pPr>
              <w:widowControl w:val="0"/>
              <w:pBdr>
                <w:top w:val="nil"/>
                <w:left w:val="nil"/>
                <w:bottom w:val="nil"/>
                <w:right w:val="nil"/>
                <w:between w:val="nil"/>
              </w:pBdr>
              <w:rPr>
                <w:rFonts w:eastAsia="Calibri"/>
                <w:color w:val="1155CC"/>
                <w:u w:val="single"/>
              </w:rPr>
            </w:pPr>
            <w:hyperlink r:id="rId33">
              <w:r>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4047CB7"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315DC8"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09:14:02 +0000</w:t>
            </w:r>
          </w:p>
        </w:tc>
      </w:tr>
      <w:tr w:rsidR="00094CB8" w14:paraId="3D535F9B"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6980287" w14:textId="77777777" w:rsidR="00094CB8" w:rsidRDefault="00094CB8" w:rsidP="004C347E">
            <w:pPr>
              <w:widowControl w:val="0"/>
              <w:pBdr>
                <w:top w:val="nil"/>
                <w:left w:val="nil"/>
                <w:bottom w:val="nil"/>
                <w:right w:val="nil"/>
                <w:between w:val="nil"/>
              </w:pBdr>
              <w:rPr>
                <w:rFonts w:eastAsia="Calibri"/>
                <w:color w:val="1155CC"/>
                <w:u w:val="single"/>
              </w:rPr>
            </w:pPr>
            <w:hyperlink r:id="rId34">
              <w:r>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0A5D63B"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5183919"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22:35:07 +0000</w:t>
            </w:r>
          </w:p>
        </w:tc>
      </w:tr>
      <w:tr w:rsidR="00094CB8" w14:paraId="24ABFAE2"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2879580" w14:textId="77777777" w:rsidR="00094CB8" w:rsidRDefault="00094CB8" w:rsidP="004C347E">
            <w:pPr>
              <w:widowControl w:val="0"/>
              <w:pBdr>
                <w:top w:val="nil"/>
                <w:left w:val="nil"/>
                <w:bottom w:val="nil"/>
                <w:right w:val="nil"/>
                <w:between w:val="nil"/>
              </w:pBdr>
              <w:rPr>
                <w:rFonts w:eastAsia="Calibri"/>
                <w:color w:val="1155CC"/>
                <w:u w:val="single"/>
              </w:rPr>
            </w:pPr>
            <w:hyperlink r:id="rId35">
              <w:r>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67F2152"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62E2E1E"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00:01:03 +0000</w:t>
            </w:r>
          </w:p>
        </w:tc>
      </w:tr>
      <w:tr w:rsidR="00094CB8" w14:paraId="5C5B7137"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4C47C9A" w14:textId="77777777" w:rsidR="00094CB8" w:rsidRDefault="00094CB8" w:rsidP="004C347E">
            <w:pPr>
              <w:widowControl w:val="0"/>
              <w:pBdr>
                <w:top w:val="nil"/>
                <w:left w:val="nil"/>
                <w:bottom w:val="nil"/>
                <w:right w:val="nil"/>
                <w:between w:val="nil"/>
              </w:pBdr>
              <w:rPr>
                <w:rFonts w:eastAsia="Calibri"/>
                <w:color w:val="1155CC"/>
                <w:u w:val="single"/>
              </w:rPr>
            </w:pPr>
            <w:hyperlink r:id="rId36">
              <w:r>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ED0B3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0D52790"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04:46:36 +0000</w:t>
            </w:r>
          </w:p>
        </w:tc>
      </w:tr>
      <w:tr w:rsidR="00094CB8" w14:paraId="753AA0DC"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B1323C5" w14:textId="77777777" w:rsidR="00094CB8" w:rsidRDefault="00094CB8" w:rsidP="004C347E">
            <w:pPr>
              <w:widowControl w:val="0"/>
              <w:pBdr>
                <w:top w:val="nil"/>
                <w:left w:val="nil"/>
                <w:bottom w:val="nil"/>
                <w:right w:val="nil"/>
                <w:between w:val="nil"/>
              </w:pBdr>
              <w:rPr>
                <w:rFonts w:eastAsia="Calibri"/>
                <w:color w:val="1155CC"/>
                <w:u w:val="single"/>
              </w:rPr>
            </w:pPr>
            <w:hyperlink r:id="rId37">
              <w:r>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8501FC5"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4DFB549"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06:01:21 +0000</w:t>
            </w:r>
          </w:p>
        </w:tc>
      </w:tr>
      <w:tr w:rsidR="00094CB8" w14:paraId="7949F599"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53A14FA" w14:textId="77777777" w:rsidR="00094CB8" w:rsidRDefault="00094CB8" w:rsidP="004C347E">
            <w:pPr>
              <w:widowControl w:val="0"/>
              <w:rPr>
                <w:rFonts w:eastAsia="Calibri"/>
                <w:color w:val="1155CC"/>
                <w:u w:val="single"/>
              </w:rPr>
            </w:pPr>
            <w:hyperlink r:id="rId38">
              <w:r>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0439ACF" w14:textId="77777777" w:rsidR="00094CB8" w:rsidRDefault="00094CB8" w:rsidP="004C347E">
            <w:pPr>
              <w:widowControl w:val="0"/>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C969E76"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06:08:41 +0000</w:t>
            </w:r>
          </w:p>
        </w:tc>
      </w:tr>
    </w:tbl>
    <w:p w14:paraId="255FE9EA" w14:textId="77777777" w:rsidR="00094CB8" w:rsidRDefault="00094CB8" w:rsidP="00094CB8"/>
    <w:p w14:paraId="6B9D8F3F" w14:textId="77777777" w:rsidR="00094CB8" w:rsidRDefault="00094CB8" w:rsidP="00094CB8">
      <w:pPr>
        <w:rPr>
          <w:b/>
          <w:color w:val="38761D"/>
        </w:rPr>
      </w:pPr>
      <w:r>
        <w:rPr>
          <w:b/>
          <w:color w:val="38761D"/>
        </w:rPr>
        <w:t>Revisions:</w:t>
      </w:r>
    </w:p>
    <w:p w14:paraId="168D4A8B"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480"/>
        <w:gridCol w:w="2880"/>
      </w:tblGrid>
      <w:tr w:rsidR="00094CB8" w14:paraId="47FD26B0" w14:textId="77777777" w:rsidTr="004C347E">
        <w:trPr>
          <w:trHeight w:val="500"/>
        </w:trPr>
        <w:tc>
          <w:tcPr>
            <w:tcW w:w="6480" w:type="dxa"/>
            <w:tcBorders>
              <w:top w:val="nil"/>
              <w:left w:val="nil"/>
              <w:bottom w:val="nil"/>
              <w:right w:val="nil"/>
            </w:tcBorders>
            <w:tcMar>
              <w:top w:w="100" w:type="dxa"/>
              <w:left w:w="100" w:type="dxa"/>
              <w:bottom w:w="100" w:type="dxa"/>
              <w:right w:w="100" w:type="dxa"/>
            </w:tcMar>
          </w:tcPr>
          <w:p w14:paraId="45716447" w14:textId="77777777" w:rsidR="00094CB8" w:rsidRDefault="00094CB8" w:rsidP="004C347E">
            <w:pPr>
              <w:widowControl w:val="0"/>
              <w:pBdr>
                <w:top w:val="nil"/>
                <w:left w:val="nil"/>
                <w:bottom w:val="nil"/>
                <w:right w:val="nil"/>
                <w:between w:val="nil"/>
              </w:pBdr>
            </w:pPr>
            <w:hyperlink r:id="rId39">
              <w:r>
                <w:rPr>
                  <w:color w:val="1155CC"/>
                  <w:u w:val="single"/>
                </w:rPr>
                <w:t>S4-220683-26.955-JM-Verification-r1.docx</w:t>
              </w:r>
            </w:hyperlink>
          </w:p>
        </w:tc>
        <w:tc>
          <w:tcPr>
            <w:tcW w:w="2880" w:type="dxa"/>
            <w:tcBorders>
              <w:top w:val="nil"/>
              <w:left w:val="nil"/>
              <w:bottom w:val="nil"/>
              <w:right w:val="nil"/>
            </w:tcBorders>
            <w:tcMar>
              <w:top w:w="100" w:type="dxa"/>
              <w:left w:w="100" w:type="dxa"/>
              <w:bottom w:w="100" w:type="dxa"/>
              <w:right w:w="100" w:type="dxa"/>
            </w:tcMar>
          </w:tcPr>
          <w:p w14:paraId="2A20D0F6" w14:textId="77777777" w:rsidR="00094CB8" w:rsidRDefault="00094CB8" w:rsidP="004C347E">
            <w:pPr>
              <w:widowControl w:val="0"/>
              <w:pBdr>
                <w:top w:val="nil"/>
                <w:left w:val="nil"/>
                <w:bottom w:val="nil"/>
                <w:right w:val="nil"/>
                <w:between w:val="nil"/>
              </w:pBdr>
            </w:pPr>
            <w:r>
              <w:t>5/19/2022 6:18</w:t>
            </w:r>
          </w:p>
        </w:tc>
      </w:tr>
    </w:tbl>
    <w:p w14:paraId="55C2060D" w14:textId="77777777" w:rsidR="00094CB8" w:rsidRDefault="00094CB8" w:rsidP="00094CB8"/>
    <w:p w14:paraId="0F6F11F1" w14:textId="77777777" w:rsidR="00094CB8" w:rsidRDefault="00094CB8" w:rsidP="00094CB8">
      <w:pPr>
        <w:rPr>
          <w:b/>
          <w:color w:val="38761D"/>
        </w:rPr>
      </w:pPr>
      <w:r>
        <w:rPr>
          <w:b/>
          <w:color w:val="38761D"/>
        </w:rPr>
        <w:t>Online Discussion:</w:t>
      </w:r>
    </w:p>
    <w:p w14:paraId="33100FA3" w14:textId="77777777" w:rsidR="00094CB8" w:rsidRDefault="00094CB8" w:rsidP="00DE1C1B">
      <w:pPr>
        <w:numPr>
          <w:ilvl w:val="0"/>
          <w:numId w:val="15"/>
        </w:numPr>
        <w:spacing w:line="276" w:lineRule="auto"/>
      </w:pPr>
      <w:r>
        <w:t>Gilles summarizes the discussion</w:t>
      </w:r>
    </w:p>
    <w:p w14:paraId="0A34A5D4" w14:textId="77777777" w:rsidR="00094CB8" w:rsidRDefault="00094CB8" w:rsidP="00DE1C1B">
      <w:pPr>
        <w:numPr>
          <w:ilvl w:val="0"/>
          <w:numId w:val="15"/>
        </w:numPr>
        <w:spacing w:line="276" w:lineRule="auto"/>
      </w:pPr>
      <w:r>
        <w:t>Thomas: explains what has been done</w:t>
      </w:r>
    </w:p>
    <w:p w14:paraId="20CA5FAE" w14:textId="77777777" w:rsidR="00094CB8" w:rsidRDefault="00094CB8" w:rsidP="00DE1C1B">
      <w:pPr>
        <w:numPr>
          <w:ilvl w:val="0"/>
          <w:numId w:val="15"/>
        </w:numPr>
        <w:spacing w:line="276" w:lineRule="auto"/>
      </w:pPr>
      <w:r>
        <w:t>Dmytro:</w:t>
      </w:r>
    </w:p>
    <w:p w14:paraId="0EC54964" w14:textId="77777777" w:rsidR="00094CB8" w:rsidRDefault="00094CB8" w:rsidP="00DE1C1B">
      <w:pPr>
        <w:numPr>
          <w:ilvl w:val="1"/>
          <w:numId w:val="15"/>
        </w:numPr>
        <w:spacing w:line="276" w:lineRule="auto"/>
      </w:pPr>
      <w:r>
        <w:t>0.05 issue is still open</w:t>
      </w:r>
    </w:p>
    <w:p w14:paraId="419D3720" w14:textId="77777777" w:rsidR="00094CB8" w:rsidRDefault="00094CB8" w:rsidP="00DE1C1B">
      <w:pPr>
        <w:numPr>
          <w:ilvl w:val="1"/>
          <w:numId w:val="15"/>
        </w:numPr>
        <w:spacing w:line="276" w:lineRule="auto"/>
      </w:pPr>
      <w:r>
        <w:t>AVC results should be cross-checked independently</w:t>
      </w:r>
    </w:p>
    <w:p w14:paraId="4758B080" w14:textId="77777777" w:rsidR="00094CB8" w:rsidRDefault="00094CB8" w:rsidP="00DE1C1B">
      <w:pPr>
        <w:numPr>
          <w:ilvl w:val="0"/>
          <w:numId w:val="15"/>
        </w:numPr>
        <w:spacing w:line="276" w:lineRule="auto"/>
      </w:pPr>
      <w:r>
        <w:t>Thomas:</w:t>
      </w:r>
    </w:p>
    <w:p w14:paraId="3077EB3A" w14:textId="77777777" w:rsidR="00094CB8" w:rsidRDefault="00094CB8" w:rsidP="00DE1C1B">
      <w:pPr>
        <w:numPr>
          <w:ilvl w:val="1"/>
          <w:numId w:val="15"/>
        </w:numPr>
        <w:spacing w:line="276" w:lineRule="auto"/>
      </w:pPr>
      <w:r>
        <w:t>On the 0.05, this is the previous document. Not sure how it relates to this one.</w:t>
      </w:r>
    </w:p>
    <w:p w14:paraId="0387E9EA" w14:textId="77777777" w:rsidR="00094CB8" w:rsidRDefault="00094CB8" w:rsidP="00DE1C1B">
      <w:pPr>
        <w:numPr>
          <w:ilvl w:val="1"/>
          <w:numId w:val="15"/>
        </w:numPr>
        <w:spacing w:line="276" w:lineRule="auto"/>
      </w:pPr>
      <w:r>
        <w:t xml:space="preserve">On AVC, not sure what can be done. It is in document 683. </w:t>
      </w:r>
    </w:p>
    <w:p w14:paraId="10256152" w14:textId="77777777" w:rsidR="00094CB8" w:rsidRDefault="00094CB8" w:rsidP="00DE1C1B">
      <w:pPr>
        <w:numPr>
          <w:ilvl w:val="0"/>
          <w:numId w:val="15"/>
        </w:numPr>
        <w:spacing w:line="276" w:lineRule="auto"/>
      </w:pPr>
      <w:r>
        <w:t>Dmytro:</w:t>
      </w:r>
    </w:p>
    <w:p w14:paraId="051339D2" w14:textId="77777777" w:rsidR="00094CB8" w:rsidRDefault="00094CB8" w:rsidP="00DE1C1B">
      <w:pPr>
        <w:numPr>
          <w:ilvl w:val="1"/>
          <w:numId w:val="15"/>
        </w:numPr>
        <w:spacing w:line="276" w:lineRule="auto"/>
      </w:pPr>
      <w:r>
        <w:t xml:space="preserve">We should remove AVC verification status (the sentence above the table and status in table in different document 607/683) </w:t>
      </w:r>
    </w:p>
    <w:p w14:paraId="4D9DD527" w14:textId="77777777" w:rsidR="00094CB8" w:rsidRDefault="00094CB8" w:rsidP="00DE1C1B">
      <w:pPr>
        <w:numPr>
          <w:ilvl w:val="0"/>
          <w:numId w:val="15"/>
        </w:numPr>
        <w:spacing w:line="276" w:lineRule="auto"/>
      </w:pPr>
      <w:r>
        <w:t>Rajan:</w:t>
      </w:r>
    </w:p>
    <w:p w14:paraId="3B0704EC" w14:textId="77777777" w:rsidR="00094CB8" w:rsidRDefault="00094CB8" w:rsidP="00DE1C1B">
      <w:pPr>
        <w:numPr>
          <w:ilvl w:val="1"/>
          <w:numId w:val="15"/>
        </w:numPr>
        <w:spacing w:line="276" w:lineRule="auto"/>
      </w:pPr>
      <w:r>
        <w:t>Can run AVC crosschecks possibly by next adhoc call.</w:t>
      </w:r>
    </w:p>
    <w:p w14:paraId="17549DB7" w14:textId="77777777" w:rsidR="00094CB8" w:rsidRDefault="00094CB8" w:rsidP="00DE1C1B">
      <w:pPr>
        <w:numPr>
          <w:ilvl w:val="1"/>
          <w:numId w:val="15"/>
        </w:numPr>
        <w:spacing w:line="276" w:lineRule="auto"/>
      </w:pPr>
      <w:r>
        <w:t>Alexis: we will also support AVC cross checks</w:t>
      </w:r>
    </w:p>
    <w:p w14:paraId="24333000" w14:textId="77777777" w:rsidR="00094CB8" w:rsidRDefault="00094CB8" w:rsidP="00DE1C1B">
      <w:pPr>
        <w:numPr>
          <w:ilvl w:val="0"/>
          <w:numId w:val="15"/>
        </w:numPr>
        <w:spacing w:line="276" w:lineRule="auto"/>
      </w:pPr>
      <w:r>
        <w:t>Thomas: these are just template formulations to complete the work.</w:t>
      </w:r>
    </w:p>
    <w:p w14:paraId="5AC54485" w14:textId="77777777" w:rsidR="00094CB8" w:rsidRDefault="00094CB8" w:rsidP="00DE1C1B">
      <w:pPr>
        <w:numPr>
          <w:ilvl w:val="1"/>
          <w:numId w:val="15"/>
        </w:numPr>
        <w:spacing w:line="276" w:lineRule="auto"/>
      </w:pPr>
      <w:r>
        <w:t xml:space="preserve">Gilles. Suggests that we add square brackets around the two sentences above table 6.4.9.1-1 </w:t>
      </w:r>
    </w:p>
    <w:p w14:paraId="5CE277F5" w14:textId="77777777" w:rsidR="00094CB8" w:rsidRDefault="00094CB8" w:rsidP="00094CB8">
      <w:pPr>
        <w:rPr>
          <w:b/>
          <w:color w:val="38761D"/>
        </w:rPr>
      </w:pPr>
      <w:r>
        <w:rPr>
          <w:b/>
          <w:color w:val="38761D"/>
        </w:rPr>
        <w:t>Decision:</w:t>
      </w:r>
    </w:p>
    <w:p w14:paraId="7720E371" w14:textId="77777777" w:rsidR="00094CB8" w:rsidRDefault="00094CB8" w:rsidP="00DE1C1B">
      <w:pPr>
        <w:numPr>
          <w:ilvl w:val="0"/>
          <w:numId w:val="14"/>
        </w:numPr>
        <w:spacing w:line="276" w:lineRule="auto"/>
      </w:pPr>
      <w:r>
        <w:rPr>
          <w:b/>
          <w:color w:val="4472C4"/>
        </w:rPr>
        <w:t>We will add square brackets to AVC verification status</w:t>
      </w:r>
    </w:p>
    <w:p w14:paraId="43C26667" w14:textId="77777777" w:rsidR="00094CB8" w:rsidRDefault="00094CB8" w:rsidP="00DE1C1B">
      <w:pPr>
        <w:numPr>
          <w:ilvl w:val="0"/>
          <w:numId w:val="14"/>
        </w:numPr>
        <w:spacing w:line="276" w:lineRule="auto"/>
        <w:rPr>
          <w:b/>
          <w:color w:val="4472C4"/>
        </w:rPr>
      </w:pPr>
      <w:r>
        <w:rPr>
          <w:b/>
          <w:color w:val="4472C4"/>
        </w:rPr>
        <w:t>We also have 0.05 issue that spilled over 607.</w:t>
      </w:r>
    </w:p>
    <w:p w14:paraId="13DF5D1B" w14:textId="77777777" w:rsidR="00094CB8" w:rsidRDefault="00094CB8" w:rsidP="00DE1C1B">
      <w:pPr>
        <w:numPr>
          <w:ilvl w:val="0"/>
          <w:numId w:val="14"/>
        </w:numPr>
        <w:spacing w:line="276" w:lineRule="auto"/>
        <w:rPr>
          <w:b/>
          <w:color w:val="4472C4"/>
        </w:rPr>
      </w:pPr>
      <w:r>
        <w:rPr>
          <w:b/>
          <w:color w:val="4472C4"/>
        </w:rPr>
        <w:t>Agreed with the conditions above</w:t>
      </w:r>
    </w:p>
    <w:p w14:paraId="7B03868F" w14:textId="77777777" w:rsidR="00094CB8" w:rsidRDefault="00094CB8" w:rsidP="00094CB8">
      <w:pPr>
        <w:rPr>
          <w:b/>
          <w:color w:val="38761D"/>
        </w:rPr>
      </w:pPr>
      <w:r>
        <w:rPr>
          <w:b/>
          <w:color w:val="4472C4"/>
        </w:rPr>
        <w:t>S4-220608</w:t>
      </w:r>
      <w:r>
        <w:rPr>
          <w:b/>
          <w:color w:val="38761D"/>
        </w:rPr>
        <w:t xml:space="preserve"> </w:t>
      </w:r>
      <w:r>
        <w:t>is</w:t>
      </w:r>
      <w:r>
        <w:rPr>
          <w:b/>
        </w:rPr>
        <w:t xml:space="preserve"> </w:t>
      </w:r>
      <w:r>
        <w:rPr>
          <w:b/>
          <w:color w:val="FF0000"/>
        </w:rPr>
        <w:t>agreed</w:t>
      </w:r>
      <w:r>
        <w:rPr>
          <w:b/>
          <w:color w:val="38761D"/>
        </w:rPr>
        <w:t>.</w:t>
      </w:r>
    </w:p>
    <w:p w14:paraId="514E0D2A"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15"/>
        <w:gridCol w:w="2235"/>
        <w:gridCol w:w="1710"/>
      </w:tblGrid>
      <w:tr w:rsidR="00094CB8" w14:paraId="7F9A1B0F" w14:textId="77777777" w:rsidTr="004C347E">
        <w:trPr>
          <w:trHeight w:val="102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5BEFC8" w14:textId="77777777" w:rsidR="00094CB8" w:rsidRDefault="00094CB8" w:rsidP="004C347E">
            <w:pPr>
              <w:spacing w:before="240"/>
              <w:rPr>
                <w:color w:val="1155CC"/>
                <w:u w:val="single"/>
              </w:rPr>
            </w:pPr>
            <w:hyperlink r:id="rId40">
              <w:r>
                <w:rPr>
                  <w:color w:val="1155CC"/>
                  <w:u w:val="single"/>
                </w:rPr>
                <w:t>S4-220609</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40A983B" w14:textId="77777777" w:rsidR="00094CB8" w:rsidRDefault="00094CB8" w:rsidP="004C347E">
            <w:pPr>
              <w:spacing w:before="240"/>
            </w:pPr>
            <w:r>
              <w:t>[FS_5G_Video] Further Characterization Updates and Cleaning</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7F01B3"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710A05" w14:textId="77777777" w:rsidR="00094CB8" w:rsidRDefault="00094CB8" w:rsidP="004C347E">
            <w:pPr>
              <w:spacing w:before="240"/>
            </w:pPr>
            <w:r>
              <w:t>Thomas Stockhammer</w:t>
            </w:r>
          </w:p>
        </w:tc>
      </w:tr>
    </w:tbl>
    <w:p w14:paraId="560D05F5" w14:textId="77777777" w:rsidR="00094CB8" w:rsidRDefault="00094CB8" w:rsidP="00094CB8"/>
    <w:p w14:paraId="4CAA7D6B" w14:textId="77777777" w:rsidR="00094CB8" w:rsidRDefault="00094CB8" w:rsidP="00094CB8">
      <w:pPr>
        <w:rPr>
          <w:b/>
          <w:color w:val="38761D"/>
        </w:rPr>
      </w:pPr>
      <w:r>
        <w:rPr>
          <w:b/>
          <w:color w:val="38761D"/>
        </w:rPr>
        <w:t>E-mail Discussion:</w:t>
      </w:r>
    </w:p>
    <w:p w14:paraId="439A3D8C"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220"/>
        <w:gridCol w:w="2205"/>
        <w:gridCol w:w="1920"/>
      </w:tblGrid>
      <w:tr w:rsidR="00094CB8" w14:paraId="62C3579E" w14:textId="77777777" w:rsidTr="004C347E">
        <w:trPr>
          <w:trHeight w:val="620"/>
        </w:trPr>
        <w:tc>
          <w:tcPr>
            <w:tcW w:w="52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F380F3C" w14:textId="77777777" w:rsidR="00094CB8" w:rsidRDefault="00094CB8" w:rsidP="004C347E">
            <w:pPr>
              <w:widowControl w:val="0"/>
              <w:pBdr>
                <w:top w:val="nil"/>
                <w:left w:val="nil"/>
                <w:bottom w:val="nil"/>
                <w:right w:val="nil"/>
                <w:between w:val="nil"/>
              </w:pBdr>
              <w:rPr>
                <w:rFonts w:eastAsia="Calibri"/>
                <w:color w:val="1155CC"/>
                <w:u w:val="single"/>
              </w:rPr>
            </w:pPr>
            <w:hyperlink r:id="rId41">
              <w:r>
                <w:rPr>
                  <w:rFonts w:eastAsia="Calibri"/>
                  <w:color w:val="1155CC"/>
                  <w:u w:val="single"/>
                </w:rPr>
                <w:t>[FS_5GVideo, 609, Block A, 12th May 0600CEST] Further Characterization Updates and Cleaning</w:t>
              </w:r>
            </w:hyperlink>
          </w:p>
        </w:tc>
        <w:tc>
          <w:tcPr>
            <w:tcW w:w="22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4AD2F6F" w14:textId="77777777" w:rsidR="00094CB8" w:rsidRDefault="00094CB8" w:rsidP="004C347E">
            <w:pPr>
              <w:widowControl w:val="0"/>
              <w:pBdr>
                <w:top w:val="nil"/>
                <w:left w:val="nil"/>
                <w:bottom w:val="nil"/>
                <w:right w:val="nil"/>
                <w:between w:val="nil"/>
              </w:pBdr>
              <w:rPr>
                <w:rFonts w:eastAsia="Calibri"/>
              </w:rPr>
            </w:pPr>
            <w:r>
              <w:rPr>
                <w:rFonts w:eastAsia="Calibri"/>
              </w:rPr>
              <w:t>teniou(TeniouGilles)</w:t>
            </w:r>
          </w:p>
        </w:tc>
        <w:tc>
          <w:tcPr>
            <w:tcW w:w="192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301AFD5"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23:08:07 +0000</w:t>
            </w:r>
          </w:p>
        </w:tc>
      </w:tr>
    </w:tbl>
    <w:p w14:paraId="7B052F0C" w14:textId="77777777" w:rsidR="00094CB8" w:rsidRDefault="00094CB8" w:rsidP="00094CB8"/>
    <w:p w14:paraId="10EAD9B8" w14:textId="77777777" w:rsidR="00094CB8" w:rsidRDefault="00094CB8" w:rsidP="00094CB8">
      <w:pPr>
        <w:rPr>
          <w:b/>
          <w:color w:val="38761D"/>
        </w:rPr>
      </w:pPr>
      <w:r>
        <w:rPr>
          <w:b/>
          <w:color w:val="38761D"/>
        </w:rPr>
        <w:t>Revisions:</w:t>
      </w:r>
    </w:p>
    <w:p w14:paraId="1CAF3326" w14:textId="77777777" w:rsidR="00094CB8" w:rsidRDefault="00094CB8" w:rsidP="00094CB8"/>
    <w:p w14:paraId="084A0157" w14:textId="77777777" w:rsidR="00094CB8" w:rsidRDefault="00094CB8" w:rsidP="00094CB8">
      <w:pPr>
        <w:rPr>
          <w:b/>
          <w:color w:val="38761D"/>
        </w:rPr>
      </w:pPr>
      <w:r>
        <w:rPr>
          <w:b/>
          <w:color w:val="38761D"/>
        </w:rPr>
        <w:t>Online Discussion:</w:t>
      </w:r>
    </w:p>
    <w:p w14:paraId="1A22137D" w14:textId="77777777" w:rsidR="00094CB8" w:rsidRDefault="00094CB8" w:rsidP="00DE1C1B">
      <w:pPr>
        <w:numPr>
          <w:ilvl w:val="0"/>
          <w:numId w:val="15"/>
        </w:numPr>
        <w:spacing w:line="276" w:lineRule="auto"/>
      </w:pPr>
    </w:p>
    <w:p w14:paraId="285274AF" w14:textId="77777777" w:rsidR="00094CB8" w:rsidRDefault="00094CB8" w:rsidP="00094CB8">
      <w:pPr>
        <w:rPr>
          <w:b/>
          <w:color w:val="38761D"/>
        </w:rPr>
      </w:pPr>
      <w:r>
        <w:rPr>
          <w:b/>
          <w:color w:val="38761D"/>
        </w:rPr>
        <w:t>Decision:</w:t>
      </w:r>
    </w:p>
    <w:p w14:paraId="7E5321FB" w14:textId="77777777" w:rsidR="00094CB8" w:rsidRDefault="00094CB8" w:rsidP="00DE1C1B">
      <w:pPr>
        <w:numPr>
          <w:ilvl w:val="0"/>
          <w:numId w:val="14"/>
        </w:numPr>
        <w:spacing w:line="276" w:lineRule="auto"/>
      </w:pPr>
      <w:r>
        <w:rPr>
          <w:b/>
          <w:color w:val="4472C4"/>
        </w:rPr>
        <w:t>agreed, but the comments from 607 and 608 carry forward.</w:t>
      </w:r>
    </w:p>
    <w:p w14:paraId="2C80045F" w14:textId="6D72FF9B" w:rsidR="00094CB8" w:rsidRDefault="00094CB8" w:rsidP="00094CB8">
      <w:pPr>
        <w:rPr>
          <w:b/>
          <w:color w:val="38761D"/>
        </w:rPr>
      </w:pPr>
      <w:r>
        <w:rPr>
          <w:b/>
          <w:color w:val="4472C4"/>
        </w:rPr>
        <w:t>S4-220609</w:t>
      </w:r>
      <w:r>
        <w:rPr>
          <w:b/>
          <w:color w:val="38761D"/>
        </w:rPr>
        <w:t xml:space="preserve"> </w:t>
      </w:r>
      <w:r>
        <w:t>is</w:t>
      </w:r>
      <w:r>
        <w:rPr>
          <w:b/>
        </w:rPr>
        <w:t xml:space="preserve"> </w:t>
      </w:r>
      <w:r>
        <w:rPr>
          <w:b/>
          <w:color w:val="FF0000"/>
        </w:rPr>
        <w:t>agreed</w:t>
      </w:r>
      <w:r>
        <w:rPr>
          <w:b/>
          <w:color w:val="38761D"/>
        </w:rPr>
        <w:t>.</w:t>
      </w:r>
    </w:p>
    <w:p w14:paraId="04A05777" w14:textId="77777777" w:rsidR="00094CB8" w:rsidRDefault="00094CB8" w:rsidP="00094CB8">
      <w:pPr>
        <w:rPr>
          <w:b/>
          <w:color w:val="38761D"/>
        </w:rPr>
      </w:pPr>
    </w:p>
    <w:p w14:paraId="1648255C"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6B2DAF83"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8CDE594" w14:textId="77777777" w:rsidR="00094CB8" w:rsidRDefault="00094CB8" w:rsidP="004C347E">
            <w:pPr>
              <w:spacing w:before="240"/>
              <w:rPr>
                <w:color w:val="0000FF"/>
                <w:u w:val="single"/>
              </w:rPr>
            </w:pPr>
            <w:hyperlink r:id="rId42">
              <w:r>
                <w:rPr>
                  <w:color w:val="1155CC"/>
                  <w:u w:val="single"/>
                </w:rPr>
                <w:t>S4-220749</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DED5095" w14:textId="77777777" w:rsidR="00094CB8" w:rsidRDefault="00094CB8" w:rsidP="004C347E">
            <w:pPr>
              <w:spacing w:before="240"/>
            </w:pPr>
            <w:r>
              <w:t>[FS_5G_Video] Initial Conclusions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4393A98"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289CA96" w14:textId="77777777" w:rsidR="00094CB8" w:rsidRDefault="00094CB8" w:rsidP="004C347E">
            <w:pPr>
              <w:spacing w:before="240"/>
            </w:pPr>
            <w:r>
              <w:t>Thomas Stockhammer</w:t>
            </w:r>
          </w:p>
        </w:tc>
      </w:tr>
    </w:tbl>
    <w:p w14:paraId="52B31852" w14:textId="77777777" w:rsidR="00094CB8" w:rsidRDefault="00094CB8" w:rsidP="00094CB8">
      <w:pPr>
        <w:rPr>
          <w:b/>
          <w:color w:val="38761D"/>
        </w:rPr>
      </w:pPr>
    </w:p>
    <w:p w14:paraId="69A2E804" w14:textId="32B8219C" w:rsidR="00094CB8" w:rsidRDefault="00094CB8" w:rsidP="00094CB8">
      <w:pPr>
        <w:rPr>
          <w:b/>
          <w:color w:val="38761D"/>
        </w:rPr>
      </w:pPr>
      <w:r>
        <w:rPr>
          <w:b/>
          <w:color w:val="4472C4"/>
        </w:rPr>
        <w:t>S4-220749</w:t>
      </w:r>
      <w:r>
        <w:rPr>
          <w:b/>
          <w:color w:val="38761D"/>
        </w:rPr>
        <w:t xml:space="preserve"> </w:t>
      </w:r>
      <w:r>
        <w:t>is</w:t>
      </w:r>
      <w:r>
        <w:rPr>
          <w:b/>
        </w:rPr>
        <w:t xml:space="preserve"> </w:t>
      </w:r>
      <w:r>
        <w:rPr>
          <w:b/>
          <w:color w:val="FF0000"/>
        </w:rPr>
        <w:t>agreed.</w:t>
      </w:r>
    </w:p>
    <w:p w14:paraId="69562AD1" w14:textId="77777777" w:rsidR="00094CB8" w:rsidRDefault="00094CB8" w:rsidP="00094CB8">
      <w:pPr>
        <w:rPr>
          <w:b/>
          <w:color w:val="38761D"/>
        </w:rPr>
      </w:pPr>
      <w:bookmarkStart w:id="2" w:name="_Hlk103913368"/>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33C4C9B0"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9B59388" w14:textId="77777777" w:rsidR="00094CB8" w:rsidRDefault="00094CB8" w:rsidP="004C347E">
            <w:pPr>
              <w:spacing w:before="240"/>
              <w:rPr>
                <w:color w:val="0000FF"/>
                <w:u w:val="single"/>
              </w:rPr>
            </w:pPr>
            <w:hyperlink r:id="rId43">
              <w:r>
                <w:rPr>
                  <w:color w:val="0000FF"/>
                  <w:u w:val="single"/>
                </w:rPr>
                <w:t>S4-220857</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5E988B2" w14:textId="77777777" w:rsidR="00094CB8" w:rsidRDefault="00094CB8" w:rsidP="004C347E">
            <w:pPr>
              <w:spacing w:before="240"/>
            </w:pPr>
            <w:r>
              <w:t>[FS_5GVideo] JM Verification</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2DE8A8" w14:textId="77777777" w:rsidR="00094CB8" w:rsidRDefault="00094CB8" w:rsidP="004C347E">
            <w:pPr>
              <w:spacing w:before="240"/>
            </w:pPr>
            <w:r>
              <w:t>Qualcomm France, Samsung, Apple</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B4366A0" w14:textId="77777777" w:rsidR="00094CB8" w:rsidRDefault="00094CB8" w:rsidP="004C347E">
            <w:pPr>
              <w:spacing w:before="240"/>
            </w:pPr>
            <w:r>
              <w:t>Thomas Stockhammer</w:t>
            </w:r>
          </w:p>
        </w:tc>
      </w:tr>
      <w:bookmarkEnd w:id="2"/>
    </w:tbl>
    <w:p w14:paraId="1F7A3C4E" w14:textId="77777777" w:rsidR="00094CB8" w:rsidRDefault="00094CB8" w:rsidP="00094CB8">
      <w:pPr>
        <w:rPr>
          <w:b/>
          <w:color w:val="38761D"/>
        </w:rPr>
      </w:pPr>
    </w:p>
    <w:p w14:paraId="09297623" w14:textId="30B49AF4" w:rsidR="00236215" w:rsidRDefault="00236215" w:rsidP="00236215">
      <w:pPr>
        <w:rPr>
          <w:b/>
          <w:color w:val="38761D"/>
        </w:rPr>
      </w:pPr>
      <w:r>
        <w:rPr>
          <w:b/>
          <w:color w:val="4472C4"/>
        </w:rPr>
        <w:t>S4-220</w:t>
      </w:r>
      <w:r w:rsidR="004A215D">
        <w:rPr>
          <w:b/>
          <w:color w:val="4472C4"/>
        </w:rPr>
        <w:t>857</w:t>
      </w:r>
      <w:r>
        <w:rPr>
          <w:b/>
          <w:color w:val="38761D"/>
        </w:rPr>
        <w:t xml:space="preserve"> </w:t>
      </w:r>
      <w:r>
        <w:t>is</w:t>
      </w:r>
      <w:r>
        <w:rPr>
          <w:b/>
        </w:rPr>
        <w:t xml:space="preserve"> </w:t>
      </w:r>
      <w:r>
        <w:rPr>
          <w:b/>
          <w:color w:val="FF0000"/>
        </w:rPr>
        <w:t>agreed.</w:t>
      </w:r>
    </w:p>
    <w:p w14:paraId="5FF792A8"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35"/>
        <w:gridCol w:w="1665"/>
      </w:tblGrid>
      <w:tr w:rsidR="00094CB8" w14:paraId="5D354824" w14:textId="77777777" w:rsidTr="004C347E">
        <w:trPr>
          <w:trHeight w:val="129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7C21A16" w14:textId="77777777" w:rsidR="00094CB8" w:rsidRDefault="00094CB8" w:rsidP="004C347E">
            <w:pPr>
              <w:spacing w:before="240"/>
              <w:rPr>
                <w:color w:val="0000FF"/>
                <w:u w:val="single"/>
              </w:rPr>
            </w:pPr>
            <w:hyperlink r:id="rId44">
              <w:r>
                <w:rPr>
                  <w:color w:val="1155CC"/>
                  <w:u w:val="single"/>
                </w:rPr>
                <w:t>S4-220752</w:t>
              </w:r>
            </w:hyperlink>
          </w:p>
        </w:tc>
        <w:tc>
          <w:tcPr>
            <w:tcW w:w="3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6F9CC7" w14:textId="77777777" w:rsidR="00094CB8" w:rsidRDefault="00094CB8" w:rsidP="004C347E">
            <w:pPr>
              <w:spacing w:before="240"/>
            </w:pPr>
            <w:r>
              <w:t>[FS_5GVideo] Proposed editorial changes to the TR text</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0DE4F84" w14:textId="77777777" w:rsidR="00094CB8" w:rsidRDefault="00094CB8" w:rsidP="004C347E">
            <w:pPr>
              <w:spacing w:before="240"/>
            </w:pPr>
            <w:r>
              <w:t>Ericsson LM, Fraunhofer HHI, InterDigital and Qualcomm Inc.</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B9D50E4" w14:textId="77777777" w:rsidR="00094CB8" w:rsidRDefault="00094CB8" w:rsidP="004C347E">
            <w:pPr>
              <w:spacing w:before="240"/>
            </w:pPr>
            <w:r>
              <w:t>Dmytro Rusanovskyy</w:t>
            </w:r>
          </w:p>
        </w:tc>
      </w:tr>
    </w:tbl>
    <w:p w14:paraId="601D7D18" w14:textId="77777777" w:rsidR="00094CB8" w:rsidRDefault="00094CB8" w:rsidP="00094CB8">
      <w:pPr>
        <w:rPr>
          <w:b/>
          <w:color w:val="38761D"/>
        </w:rPr>
      </w:pPr>
    </w:p>
    <w:p w14:paraId="6654F0C3" w14:textId="18245BCB" w:rsidR="00094CB8" w:rsidRDefault="00094CB8" w:rsidP="00094CB8">
      <w:pPr>
        <w:rPr>
          <w:b/>
          <w:color w:val="38761D"/>
        </w:rPr>
      </w:pPr>
      <w:r>
        <w:rPr>
          <w:b/>
          <w:color w:val="4472C4"/>
        </w:rPr>
        <w:t>S4-2207</w:t>
      </w:r>
      <w:r w:rsidR="004A215D">
        <w:rPr>
          <w:b/>
          <w:color w:val="4472C4"/>
        </w:rPr>
        <w:t>5</w:t>
      </w:r>
      <w:r>
        <w:rPr>
          <w:b/>
          <w:color w:val="4472C4"/>
        </w:rPr>
        <w:t>2</w:t>
      </w:r>
      <w:r>
        <w:rPr>
          <w:b/>
          <w:color w:val="38761D"/>
        </w:rPr>
        <w:t xml:space="preserve"> </w:t>
      </w:r>
      <w:r>
        <w:t>is</w:t>
      </w:r>
      <w:r>
        <w:rPr>
          <w:b/>
          <w:color w:val="FF0000"/>
        </w:rPr>
        <w:t xml:space="preserve"> agreed</w:t>
      </w:r>
      <w:r>
        <w:rPr>
          <w:b/>
          <w:color w:val="38761D"/>
        </w:rPr>
        <w:t>.</w:t>
      </w:r>
    </w:p>
    <w:p w14:paraId="661C9036" w14:textId="77777777" w:rsidR="00094CB8" w:rsidRDefault="00094CB8" w:rsidP="00094CB8">
      <w:pPr>
        <w:rPr>
          <w:b/>
          <w:color w:val="38761D"/>
        </w:rPr>
      </w:pPr>
    </w:p>
    <w:tbl>
      <w:tblPr>
        <w:tblW w:w="9390" w:type="dxa"/>
        <w:tblBorders>
          <w:top w:val="nil"/>
          <w:left w:val="nil"/>
          <w:bottom w:val="nil"/>
          <w:right w:val="nil"/>
          <w:insideH w:val="nil"/>
          <w:insideV w:val="nil"/>
        </w:tblBorders>
        <w:tblLayout w:type="fixed"/>
        <w:tblLook w:val="0600" w:firstRow="0" w:lastRow="0" w:firstColumn="0" w:lastColumn="0" w:noHBand="1" w:noVBand="1"/>
      </w:tblPr>
      <w:tblGrid>
        <w:gridCol w:w="1785"/>
        <w:gridCol w:w="3765"/>
        <w:gridCol w:w="2445"/>
        <w:gridCol w:w="1395"/>
      </w:tblGrid>
      <w:tr w:rsidR="00094CB8" w14:paraId="33BE0F4A" w14:textId="77777777" w:rsidTr="004C347E">
        <w:trPr>
          <w:trHeight w:val="102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0D543B4" w14:textId="77777777" w:rsidR="00094CB8" w:rsidRDefault="00094CB8" w:rsidP="004C347E">
            <w:pPr>
              <w:spacing w:before="240"/>
              <w:rPr>
                <w:color w:val="0000FF"/>
                <w:u w:val="single"/>
              </w:rPr>
            </w:pPr>
            <w:hyperlink r:id="rId45">
              <w:r>
                <w:rPr>
                  <w:color w:val="1155CC"/>
                  <w:u w:val="single"/>
                </w:rPr>
                <w:t>S4-220757</w:t>
              </w:r>
            </w:hyperlink>
          </w:p>
        </w:tc>
        <w:tc>
          <w:tcPr>
            <w:tcW w:w="37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93334C" w14:textId="77777777" w:rsidR="00094CB8" w:rsidRDefault="00094CB8" w:rsidP="004C347E">
            <w:pPr>
              <w:spacing w:before="240"/>
            </w:pPr>
            <w:r>
              <w:t>[FS_5GVideo] Verification of the EVC bitstreams</w:t>
            </w:r>
          </w:p>
        </w:tc>
        <w:tc>
          <w:tcPr>
            <w:tcW w:w="24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A23BB74" w14:textId="77777777" w:rsidR="00094CB8" w:rsidRDefault="00094CB8" w:rsidP="004C347E">
            <w:pPr>
              <w:spacing w:before="240"/>
            </w:pPr>
            <w:r>
              <w:t>Samsung Electronics Co. Ltd., Qualcomm Inc.</w:t>
            </w:r>
          </w:p>
        </w:tc>
        <w:tc>
          <w:tcPr>
            <w:tcW w:w="13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7DB50F7" w14:textId="77777777" w:rsidR="00094CB8" w:rsidRDefault="00094CB8" w:rsidP="004C347E">
            <w:pPr>
              <w:spacing w:before="240"/>
            </w:pPr>
            <w:r>
              <w:t>Rajan Joshi</w:t>
            </w:r>
          </w:p>
        </w:tc>
      </w:tr>
    </w:tbl>
    <w:p w14:paraId="1D5D5197" w14:textId="77777777" w:rsidR="00094CB8" w:rsidRDefault="00094CB8" w:rsidP="00094CB8">
      <w:pPr>
        <w:rPr>
          <w:b/>
          <w:color w:val="38761D"/>
        </w:rPr>
      </w:pPr>
    </w:p>
    <w:p w14:paraId="200FE12E" w14:textId="77777777" w:rsidR="00094CB8" w:rsidRDefault="00094CB8" w:rsidP="00094CB8">
      <w:pPr>
        <w:rPr>
          <w:b/>
          <w:color w:val="38761D"/>
        </w:rPr>
      </w:pPr>
      <w:r>
        <w:rPr>
          <w:b/>
          <w:color w:val="4472C4"/>
        </w:rPr>
        <w:t>S4-220757</w:t>
      </w:r>
      <w:r>
        <w:rPr>
          <w:b/>
          <w:color w:val="38761D"/>
        </w:rPr>
        <w:t xml:space="preserve"> </w:t>
      </w:r>
      <w:r>
        <w:t>is</w:t>
      </w:r>
      <w:r>
        <w:rPr>
          <w:b/>
        </w:rPr>
        <w:t xml:space="preserve"> </w:t>
      </w:r>
      <w:r>
        <w:rPr>
          <w:b/>
          <w:color w:val="FF0000"/>
        </w:rPr>
        <w:t>agreed</w:t>
      </w:r>
      <w:r>
        <w:rPr>
          <w:b/>
          <w:color w:val="38761D"/>
        </w:rPr>
        <w:t>.</w:t>
      </w:r>
    </w:p>
    <w:p w14:paraId="1C07681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35"/>
        <w:gridCol w:w="1665"/>
      </w:tblGrid>
      <w:tr w:rsidR="00094CB8" w14:paraId="0A4FB24B" w14:textId="77777777" w:rsidTr="004C347E">
        <w:trPr>
          <w:trHeight w:val="129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3304AB6" w14:textId="77777777" w:rsidR="00094CB8" w:rsidRDefault="00094CB8" w:rsidP="004C347E">
            <w:pPr>
              <w:spacing w:before="240"/>
              <w:rPr>
                <w:color w:val="0000FF"/>
                <w:u w:val="single"/>
              </w:rPr>
            </w:pPr>
            <w:hyperlink r:id="rId46">
              <w:r>
                <w:rPr>
                  <w:color w:val="1155CC"/>
                  <w:u w:val="single"/>
                </w:rPr>
                <w:t>S4-220751</w:t>
              </w:r>
            </w:hyperlink>
          </w:p>
        </w:tc>
        <w:tc>
          <w:tcPr>
            <w:tcW w:w="3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EAF0F98" w14:textId="77777777" w:rsidR="00094CB8" w:rsidRDefault="00094CB8" w:rsidP="004C347E">
            <w:pPr>
              <w:spacing w:before="240"/>
            </w:pPr>
            <w:r>
              <w:t>[FS_5GVideo] Verification of the VVC results</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F60E24" w14:textId="77777777" w:rsidR="00094CB8" w:rsidRPr="009A5FEA" w:rsidRDefault="00094CB8" w:rsidP="004C347E">
            <w:pPr>
              <w:spacing w:before="240"/>
              <w:rPr>
                <w:lang w:val="de-DE"/>
              </w:rPr>
            </w:pPr>
            <w:r w:rsidRPr="009A5FEA">
              <w:rPr>
                <w:lang w:val="de-DE"/>
              </w:rPr>
              <w:t>Qualcomm Inc., Fraunhofer HHI, Ericsson LM, InterDigital</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6893F56" w14:textId="77777777" w:rsidR="00094CB8" w:rsidRDefault="00094CB8" w:rsidP="004C347E">
            <w:pPr>
              <w:spacing w:before="240"/>
            </w:pPr>
            <w:r>
              <w:t>Dmytro Rusanovskyy</w:t>
            </w:r>
          </w:p>
        </w:tc>
      </w:tr>
    </w:tbl>
    <w:p w14:paraId="2E779807" w14:textId="77777777" w:rsidR="00094CB8" w:rsidRDefault="00094CB8" w:rsidP="00094CB8">
      <w:pPr>
        <w:rPr>
          <w:b/>
          <w:color w:val="38761D"/>
        </w:rPr>
      </w:pPr>
    </w:p>
    <w:p w14:paraId="3D100189" w14:textId="77777777" w:rsidR="00094CB8" w:rsidRDefault="00094CB8" w:rsidP="00094CB8">
      <w:pPr>
        <w:rPr>
          <w:b/>
          <w:color w:val="38761D"/>
        </w:rPr>
      </w:pPr>
      <w:r>
        <w:rPr>
          <w:b/>
          <w:color w:val="4472C4"/>
        </w:rPr>
        <w:t>S4-220751</w:t>
      </w:r>
      <w:r>
        <w:rPr>
          <w:b/>
          <w:color w:val="38761D"/>
        </w:rPr>
        <w:t xml:space="preserve"> </w:t>
      </w:r>
      <w:r>
        <w:t>is</w:t>
      </w:r>
      <w:r>
        <w:rPr>
          <w:b/>
        </w:rPr>
        <w:t xml:space="preserve"> </w:t>
      </w:r>
      <w:r>
        <w:rPr>
          <w:b/>
          <w:color w:val="FF0000"/>
        </w:rPr>
        <w:t>agreed.</w:t>
      </w:r>
    </w:p>
    <w:p w14:paraId="2A17B911"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740"/>
        <w:gridCol w:w="3555"/>
        <w:gridCol w:w="2325"/>
        <w:gridCol w:w="1230"/>
      </w:tblGrid>
      <w:tr w:rsidR="00094CB8" w14:paraId="70110E3D" w14:textId="77777777" w:rsidTr="004C347E">
        <w:trPr>
          <w:trHeight w:val="755"/>
        </w:trPr>
        <w:tc>
          <w:tcPr>
            <w:tcW w:w="17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B2381E9" w14:textId="77777777" w:rsidR="00094CB8" w:rsidRDefault="00094CB8" w:rsidP="004C347E">
            <w:pPr>
              <w:spacing w:before="240"/>
              <w:rPr>
                <w:color w:val="0000FF"/>
                <w:u w:val="single"/>
              </w:rPr>
            </w:pPr>
            <w:hyperlink r:id="rId47">
              <w:r>
                <w:rPr>
                  <w:color w:val="0000FF"/>
                  <w:u w:val="single"/>
                </w:rPr>
                <w:t>S4-220732</w:t>
              </w:r>
            </w:hyperlink>
          </w:p>
        </w:tc>
        <w:tc>
          <w:tcPr>
            <w:tcW w:w="35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3BC573" w14:textId="77777777" w:rsidR="00094CB8" w:rsidRDefault="00094CB8" w:rsidP="004C347E">
            <w:pPr>
              <w:spacing w:before="240"/>
            </w:pPr>
            <w:r>
              <w:t>Update on AV1 Results</w:t>
            </w:r>
          </w:p>
        </w:tc>
        <w:tc>
          <w:tcPr>
            <w:tcW w:w="23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12A5B8" w14:textId="77777777" w:rsidR="00094CB8" w:rsidRDefault="00094CB8" w:rsidP="004C347E">
            <w:pPr>
              <w:spacing w:before="240"/>
            </w:pPr>
            <w:r>
              <w:t>Google Inc.</w:t>
            </w:r>
          </w:p>
        </w:tc>
        <w:tc>
          <w:tcPr>
            <w:tcW w:w="12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26C4E9F" w14:textId="77777777" w:rsidR="00094CB8" w:rsidRDefault="00094CB8" w:rsidP="004C347E">
            <w:pPr>
              <w:spacing w:before="240"/>
            </w:pPr>
            <w:r>
              <w:t>John Simmons</w:t>
            </w:r>
          </w:p>
        </w:tc>
      </w:tr>
    </w:tbl>
    <w:p w14:paraId="595C2A40" w14:textId="77777777" w:rsidR="00094CB8" w:rsidRDefault="00094CB8" w:rsidP="00094CB8"/>
    <w:p w14:paraId="3FCDCF43" w14:textId="77777777" w:rsidR="00094CB8" w:rsidRDefault="00094CB8" w:rsidP="00094CB8">
      <w:pPr>
        <w:rPr>
          <w:b/>
          <w:color w:val="38761D"/>
        </w:rPr>
      </w:pPr>
      <w:r>
        <w:rPr>
          <w:b/>
          <w:color w:val="38761D"/>
        </w:rPr>
        <w:t>E-mail Discussion:</w:t>
      </w:r>
    </w:p>
    <w:p w14:paraId="55951A66"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220"/>
        <w:gridCol w:w="2010"/>
        <w:gridCol w:w="2115"/>
      </w:tblGrid>
      <w:tr w:rsidR="00094CB8" w14:paraId="6523EA1E" w14:textId="77777777" w:rsidTr="004C347E">
        <w:trPr>
          <w:trHeight w:val="620"/>
        </w:trPr>
        <w:tc>
          <w:tcPr>
            <w:tcW w:w="52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422ABD2" w14:textId="77777777" w:rsidR="00094CB8" w:rsidRDefault="00094CB8" w:rsidP="004C347E">
            <w:pPr>
              <w:widowControl w:val="0"/>
              <w:pBdr>
                <w:top w:val="nil"/>
                <w:left w:val="nil"/>
                <w:bottom w:val="nil"/>
                <w:right w:val="nil"/>
                <w:between w:val="nil"/>
              </w:pBdr>
              <w:rPr>
                <w:rFonts w:eastAsia="Calibri"/>
                <w:color w:val="1155CC"/>
                <w:u w:val="single"/>
              </w:rPr>
            </w:pPr>
            <w:hyperlink r:id="rId48">
              <w:r>
                <w:rPr>
                  <w:rFonts w:eastAsia="Calibri"/>
                  <w:color w:val="1155CC"/>
                  <w:u w:val="single"/>
                </w:rPr>
                <w:t>[FS_5GVideo, 732, Block A, 12th May 0600CEST] Update on AV1 Results</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1267F4A" w14:textId="77777777" w:rsidR="00094CB8" w:rsidRDefault="00094CB8" w:rsidP="004C347E">
            <w:pPr>
              <w:widowControl w:val="0"/>
              <w:pBdr>
                <w:top w:val="nil"/>
                <w:left w:val="nil"/>
                <w:bottom w:val="nil"/>
                <w:right w:val="nil"/>
                <w:between w:val="nil"/>
              </w:pBdr>
              <w:rPr>
                <w:rFonts w:eastAsia="Calibri"/>
              </w:rPr>
            </w:pPr>
            <w:r>
              <w:rPr>
                <w:rFonts w:eastAsia="Calibri"/>
              </w:rPr>
              <w:t>teniou(TeniouGilles)</w:t>
            </w:r>
          </w:p>
        </w:tc>
        <w:tc>
          <w:tcPr>
            <w:tcW w:w="21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CEE1838"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23:08:56 +0000</w:t>
            </w:r>
          </w:p>
        </w:tc>
      </w:tr>
    </w:tbl>
    <w:p w14:paraId="2DD96F92"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905"/>
        <w:gridCol w:w="2265"/>
        <w:gridCol w:w="2190"/>
      </w:tblGrid>
      <w:tr w:rsidR="00094CB8" w14:paraId="23134EBB" w14:textId="77777777" w:rsidTr="004C347E">
        <w:trPr>
          <w:trHeight w:val="72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999F262" w14:textId="77777777" w:rsidR="00094CB8" w:rsidRDefault="00094CB8" w:rsidP="004C347E">
            <w:pPr>
              <w:widowControl w:val="0"/>
              <w:pBdr>
                <w:top w:val="nil"/>
                <w:left w:val="nil"/>
                <w:bottom w:val="nil"/>
                <w:right w:val="nil"/>
                <w:between w:val="nil"/>
              </w:pBdr>
              <w:rPr>
                <w:rFonts w:eastAsia="Calibri"/>
                <w:color w:val="1155CC"/>
                <w:u w:val="single"/>
              </w:rPr>
            </w:pPr>
            <w:hyperlink r:id="rId49">
              <w:r>
                <w:rPr>
                  <w:rFonts w:eastAsia="Calibri"/>
                  <w:color w:val="1155CC"/>
                  <w:u w:val="single"/>
                </w:rPr>
                <w:t>[FS_5GVideo, 732, Block A, 12th May 0600CEST] Update on AV1 Results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1F451DF" w14:textId="77777777" w:rsidR="00094CB8" w:rsidRDefault="00094CB8" w:rsidP="004C347E">
            <w:pPr>
              <w:widowControl w:val="0"/>
              <w:pBdr>
                <w:top w:val="nil"/>
                <w:left w:val="nil"/>
                <w:bottom w:val="nil"/>
                <w:right w:val="nil"/>
                <w:between w:val="nil"/>
              </w:pBdr>
              <w:rPr>
                <w:rFonts w:eastAsia="Calibri"/>
              </w:rPr>
            </w:pPr>
            <w:r>
              <w:rPr>
                <w:rFonts w:eastAsia="Calibri"/>
              </w:rPr>
              <w:t>teniou(TeniouGilles)</w:t>
            </w:r>
          </w:p>
        </w:tc>
        <w:tc>
          <w:tcPr>
            <w:tcW w:w="21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4F5C1A9" w14:textId="77777777" w:rsidR="00094CB8" w:rsidRDefault="00094CB8" w:rsidP="004C347E">
            <w:pPr>
              <w:widowControl w:val="0"/>
              <w:pBdr>
                <w:top w:val="nil"/>
                <w:left w:val="nil"/>
                <w:bottom w:val="nil"/>
                <w:right w:val="nil"/>
                <w:between w:val="nil"/>
              </w:pBdr>
              <w:rPr>
                <w:rFonts w:eastAsia="Calibri"/>
              </w:rPr>
            </w:pPr>
            <w:r>
              <w:rPr>
                <w:rFonts w:eastAsia="Calibri"/>
              </w:rPr>
              <w:t>Thu, 12 May 2022 15:47:49 +0000</w:t>
            </w:r>
          </w:p>
        </w:tc>
      </w:tr>
      <w:tr w:rsidR="00094CB8" w14:paraId="192487D3" w14:textId="77777777" w:rsidTr="004C347E">
        <w:trPr>
          <w:trHeight w:val="72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6C029B6" w14:textId="77777777" w:rsidR="00094CB8" w:rsidRDefault="00094CB8" w:rsidP="004C347E">
            <w:pPr>
              <w:widowControl w:val="0"/>
              <w:pBdr>
                <w:top w:val="nil"/>
                <w:left w:val="nil"/>
                <w:bottom w:val="nil"/>
                <w:right w:val="nil"/>
                <w:between w:val="nil"/>
              </w:pBdr>
              <w:rPr>
                <w:rFonts w:eastAsia="Calibri"/>
                <w:color w:val="1155CC"/>
                <w:u w:val="single"/>
              </w:rPr>
            </w:pPr>
            <w:hyperlink r:id="rId50">
              <w:r>
                <w:rPr>
                  <w:rFonts w:eastAsia="Calibri"/>
                  <w:color w:val="1155CC"/>
                  <w:u w:val="single"/>
                </w:rPr>
                <w:t>[FS_5GVideo, 732, Block A, 12th May 0600CEST] Update on AV1 Results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0CF36D"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CE35AF0" w14:textId="77777777" w:rsidR="00094CB8" w:rsidRDefault="00094CB8" w:rsidP="004C347E">
            <w:pPr>
              <w:widowControl w:val="0"/>
              <w:pBdr>
                <w:top w:val="nil"/>
                <w:left w:val="nil"/>
                <w:bottom w:val="nil"/>
                <w:right w:val="nil"/>
                <w:between w:val="nil"/>
              </w:pBdr>
              <w:rPr>
                <w:rFonts w:eastAsia="Calibri"/>
              </w:rPr>
            </w:pPr>
            <w:r>
              <w:rPr>
                <w:rFonts w:eastAsia="Calibri"/>
              </w:rPr>
              <w:t>Thu, 12 May 2022 15:57:44 +0000</w:t>
            </w:r>
          </w:p>
        </w:tc>
      </w:tr>
    </w:tbl>
    <w:p w14:paraId="297B6CF1" w14:textId="77777777" w:rsidR="00094CB8" w:rsidRDefault="00094CB8" w:rsidP="00094CB8"/>
    <w:p w14:paraId="7F0F115E" w14:textId="77777777" w:rsidR="00094CB8" w:rsidRDefault="00094CB8" w:rsidP="00094CB8">
      <w:pPr>
        <w:rPr>
          <w:b/>
          <w:color w:val="38761D"/>
        </w:rPr>
      </w:pPr>
      <w:r>
        <w:rPr>
          <w:b/>
          <w:color w:val="38761D"/>
        </w:rPr>
        <w:t>Revisions:</w:t>
      </w:r>
    </w:p>
    <w:p w14:paraId="001A4FB8" w14:textId="77777777" w:rsidR="00094CB8" w:rsidRDefault="00094CB8" w:rsidP="00094CB8">
      <w:r>
        <w:t>none</w:t>
      </w:r>
    </w:p>
    <w:p w14:paraId="0C70F008" w14:textId="77777777" w:rsidR="00094CB8" w:rsidRDefault="00094CB8" w:rsidP="00094CB8">
      <w:pPr>
        <w:rPr>
          <w:b/>
          <w:color w:val="38761D"/>
        </w:rPr>
      </w:pPr>
      <w:r>
        <w:rPr>
          <w:b/>
          <w:color w:val="38761D"/>
        </w:rPr>
        <w:t>Online Discussion:</w:t>
      </w:r>
    </w:p>
    <w:p w14:paraId="63B5207F" w14:textId="77777777" w:rsidR="00094CB8" w:rsidRDefault="00094CB8" w:rsidP="00DE1C1B">
      <w:pPr>
        <w:numPr>
          <w:ilvl w:val="0"/>
          <w:numId w:val="15"/>
        </w:numPr>
        <w:spacing w:line="276" w:lineRule="auto"/>
      </w:pPr>
      <w:r>
        <w:t>none</w:t>
      </w:r>
    </w:p>
    <w:p w14:paraId="36AC9C31" w14:textId="77777777" w:rsidR="00094CB8" w:rsidRDefault="00094CB8" w:rsidP="00094CB8">
      <w:pPr>
        <w:rPr>
          <w:b/>
          <w:color w:val="38761D"/>
        </w:rPr>
      </w:pPr>
      <w:r>
        <w:rPr>
          <w:b/>
          <w:color w:val="38761D"/>
        </w:rPr>
        <w:t>Decision:</w:t>
      </w:r>
    </w:p>
    <w:p w14:paraId="16F0DC38" w14:textId="77777777" w:rsidR="00094CB8" w:rsidRDefault="00094CB8" w:rsidP="00DE1C1B">
      <w:pPr>
        <w:numPr>
          <w:ilvl w:val="0"/>
          <w:numId w:val="14"/>
        </w:numPr>
        <w:spacing w:line="276" w:lineRule="auto"/>
      </w:pPr>
      <w:r>
        <w:rPr>
          <w:b/>
          <w:color w:val="4472C4"/>
        </w:rPr>
        <w:t>agreed</w:t>
      </w:r>
    </w:p>
    <w:p w14:paraId="0EB6CAB8" w14:textId="7FACF797" w:rsidR="00094CB8" w:rsidRDefault="00094CB8" w:rsidP="00094CB8">
      <w:pPr>
        <w:rPr>
          <w:b/>
          <w:color w:val="38761D"/>
        </w:rPr>
      </w:pPr>
      <w:r>
        <w:rPr>
          <w:b/>
          <w:color w:val="4472C4"/>
        </w:rPr>
        <w:t>S4-220732</w:t>
      </w:r>
      <w:r>
        <w:rPr>
          <w:b/>
          <w:color w:val="38761D"/>
        </w:rPr>
        <w:t xml:space="preserve"> </w:t>
      </w:r>
      <w:r>
        <w:t>is</w:t>
      </w:r>
      <w:r>
        <w:rPr>
          <w:b/>
        </w:rPr>
        <w:t xml:space="preserve"> </w:t>
      </w:r>
      <w:r>
        <w:rPr>
          <w:b/>
          <w:color w:val="FF0000"/>
        </w:rPr>
        <w:t>agreed</w:t>
      </w:r>
      <w:r>
        <w:rPr>
          <w:b/>
          <w:color w:val="38761D"/>
        </w:rPr>
        <w:t>.</w:t>
      </w:r>
    </w:p>
    <w:p w14:paraId="018435DD"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25"/>
        <w:gridCol w:w="3600"/>
        <w:gridCol w:w="2310"/>
        <w:gridCol w:w="1230"/>
      </w:tblGrid>
      <w:tr w:rsidR="00094CB8" w14:paraId="1F7D3E81" w14:textId="77777777" w:rsidTr="004C347E">
        <w:trPr>
          <w:trHeight w:val="755"/>
        </w:trPr>
        <w:tc>
          <w:tcPr>
            <w:tcW w:w="172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81322DF" w14:textId="77777777" w:rsidR="00094CB8" w:rsidRDefault="00094CB8" w:rsidP="004C347E">
            <w:pPr>
              <w:spacing w:before="240"/>
              <w:rPr>
                <w:color w:val="0000FF"/>
                <w:u w:val="single"/>
              </w:rPr>
            </w:pPr>
            <w:hyperlink r:id="rId51">
              <w:r>
                <w:rPr>
                  <w:color w:val="1155CC"/>
                  <w:u w:val="single"/>
                </w:rPr>
                <w:t>S4-220746</w:t>
              </w:r>
            </w:hyperlink>
          </w:p>
        </w:tc>
        <w:tc>
          <w:tcPr>
            <w:tcW w:w="36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2D98B6" w14:textId="77777777" w:rsidR="00094CB8" w:rsidRDefault="00094CB8" w:rsidP="004C347E">
            <w:pPr>
              <w:spacing w:before="240"/>
            </w:pPr>
            <w:r>
              <w:t>Reproducing AV1 test results</w:t>
            </w:r>
          </w:p>
        </w:tc>
        <w:tc>
          <w:tcPr>
            <w:tcW w:w="23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D4838EF" w14:textId="77777777" w:rsidR="00094CB8" w:rsidRDefault="00094CB8" w:rsidP="004C347E">
            <w:pPr>
              <w:spacing w:before="240"/>
            </w:pPr>
            <w:r>
              <w:t>Google Inc.</w:t>
            </w:r>
          </w:p>
        </w:tc>
        <w:tc>
          <w:tcPr>
            <w:tcW w:w="12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6BD1938" w14:textId="77777777" w:rsidR="00094CB8" w:rsidRDefault="00094CB8" w:rsidP="004C347E">
            <w:pPr>
              <w:spacing w:before="240"/>
            </w:pPr>
            <w:r>
              <w:t>John Simmons</w:t>
            </w:r>
          </w:p>
        </w:tc>
      </w:tr>
    </w:tbl>
    <w:p w14:paraId="22D3A771" w14:textId="77777777" w:rsidR="00094CB8" w:rsidRDefault="00094CB8" w:rsidP="00094CB8">
      <w:pPr>
        <w:rPr>
          <w:b/>
          <w:color w:val="38761D"/>
        </w:rPr>
      </w:pPr>
    </w:p>
    <w:p w14:paraId="2CCB65F4" w14:textId="77777777" w:rsidR="00094CB8" w:rsidRDefault="00094CB8" w:rsidP="00094CB8">
      <w:pPr>
        <w:rPr>
          <w:b/>
          <w:color w:val="38761D"/>
        </w:rPr>
      </w:pPr>
      <w:r>
        <w:rPr>
          <w:b/>
          <w:color w:val="4472C4"/>
        </w:rPr>
        <w:t>S4-220746</w:t>
      </w:r>
      <w:r>
        <w:rPr>
          <w:b/>
          <w:color w:val="38761D"/>
        </w:rPr>
        <w:t xml:space="preserve"> </w:t>
      </w:r>
      <w:r>
        <w:t>is</w:t>
      </w:r>
      <w:r>
        <w:rPr>
          <w:b/>
        </w:rPr>
        <w:t xml:space="preserve"> </w:t>
      </w:r>
      <w:r>
        <w:rPr>
          <w:b/>
          <w:color w:val="FF0000"/>
        </w:rPr>
        <w:t>agreed</w:t>
      </w:r>
      <w:r>
        <w:rPr>
          <w:b/>
          <w:color w:val="38761D"/>
        </w:rPr>
        <w:t>.</w:t>
      </w:r>
    </w:p>
    <w:p w14:paraId="0214EF3B" w14:textId="77777777" w:rsidR="00094CB8" w:rsidRDefault="00094CB8" w:rsidP="00094CB8">
      <w:pPr>
        <w:rPr>
          <w:b/>
          <w:color w:val="38761D"/>
        </w:rPr>
      </w:pPr>
    </w:p>
    <w:p w14:paraId="7E56CEA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0006C090"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34210C4" w14:textId="77777777" w:rsidR="00094CB8" w:rsidRDefault="00094CB8" w:rsidP="004C347E">
            <w:pPr>
              <w:spacing w:before="240"/>
              <w:rPr>
                <w:color w:val="0000FF"/>
                <w:u w:val="single"/>
              </w:rPr>
            </w:pPr>
            <w:hyperlink r:id="rId52">
              <w:r>
                <w:rPr>
                  <w:color w:val="1155CC"/>
                  <w:u w:val="single"/>
                </w:rPr>
                <w:t>S4-220747</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88A090A" w14:textId="77777777" w:rsidR="00094CB8" w:rsidRDefault="00094CB8" w:rsidP="004C347E">
            <w:pPr>
              <w:spacing w:before="240"/>
            </w:pPr>
            <w:r>
              <w:t>Updates to 26.955 - Scope and Reference</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289BCAB"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917C5A9" w14:textId="77777777" w:rsidR="00094CB8" w:rsidRDefault="00094CB8" w:rsidP="004C347E">
            <w:pPr>
              <w:spacing w:before="240"/>
            </w:pPr>
            <w:r>
              <w:t>Gilles Teniou</w:t>
            </w:r>
          </w:p>
        </w:tc>
      </w:tr>
    </w:tbl>
    <w:p w14:paraId="1E15F176" w14:textId="77777777" w:rsidR="00094CB8" w:rsidRDefault="00094CB8" w:rsidP="00094CB8">
      <w:pPr>
        <w:rPr>
          <w:b/>
          <w:color w:val="38761D"/>
        </w:rPr>
      </w:pPr>
    </w:p>
    <w:p w14:paraId="4A88FB19" w14:textId="3911BF99" w:rsidR="00094CB8" w:rsidRDefault="00094CB8" w:rsidP="00094CB8">
      <w:pPr>
        <w:rPr>
          <w:b/>
          <w:color w:val="38761D"/>
        </w:rPr>
      </w:pPr>
      <w:r>
        <w:rPr>
          <w:b/>
          <w:color w:val="4472C4"/>
        </w:rPr>
        <w:t>S4-2207</w:t>
      </w:r>
      <w:r w:rsidR="001C5A02">
        <w:rPr>
          <w:b/>
          <w:color w:val="4472C4"/>
        </w:rPr>
        <w:t>4</w:t>
      </w:r>
      <w:r>
        <w:rPr>
          <w:b/>
          <w:color w:val="4472C4"/>
        </w:rPr>
        <w:t>7</w:t>
      </w:r>
      <w:r>
        <w:rPr>
          <w:b/>
          <w:color w:val="38761D"/>
        </w:rPr>
        <w:t xml:space="preserve"> </w:t>
      </w:r>
      <w:r>
        <w:t>is</w:t>
      </w:r>
      <w:r>
        <w:rPr>
          <w:b/>
        </w:rPr>
        <w:t xml:space="preserve"> </w:t>
      </w:r>
      <w:r>
        <w:rPr>
          <w:b/>
          <w:color w:val="FF0000"/>
        </w:rPr>
        <w:t>agreed</w:t>
      </w:r>
      <w:r>
        <w:rPr>
          <w:b/>
          <w:color w:val="4472C4"/>
        </w:rPr>
        <w:t>.</w:t>
      </w:r>
    </w:p>
    <w:p w14:paraId="78F01E48" w14:textId="77777777" w:rsidR="00937924" w:rsidRDefault="00937924"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17B8E90A"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415DA22" w14:textId="77777777" w:rsidR="00094CB8" w:rsidRDefault="00094CB8" w:rsidP="004C347E">
            <w:pPr>
              <w:spacing w:before="240"/>
              <w:rPr>
                <w:color w:val="0000FF"/>
                <w:u w:val="single"/>
              </w:rPr>
            </w:pPr>
            <w:hyperlink r:id="rId53">
              <w:r>
                <w:rPr>
                  <w:color w:val="1155CC"/>
                  <w:u w:val="single"/>
                </w:rPr>
                <w:t>S4-220748</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5DFAFB" w14:textId="77777777" w:rsidR="00094CB8" w:rsidRDefault="00094CB8" w:rsidP="004C347E">
            <w:pPr>
              <w:spacing w:before="240"/>
            </w:pPr>
            <w:r>
              <w:t>Editorial Updates to 26.955 to Clause 4 and 5</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72449B"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7BEA47B" w14:textId="77777777" w:rsidR="00094CB8" w:rsidRDefault="00094CB8" w:rsidP="004C347E">
            <w:pPr>
              <w:spacing w:before="240"/>
            </w:pPr>
            <w:r>
              <w:t>Gilles Teniou</w:t>
            </w:r>
          </w:p>
        </w:tc>
      </w:tr>
    </w:tbl>
    <w:p w14:paraId="2BD0DCC1" w14:textId="77777777" w:rsidR="00094CB8" w:rsidRDefault="00094CB8" w:rsidP="00094CB8">
      <w:pPr>
        <w:rPr>
          <w:b/>
          <w:color w:val="38761D"/>
        </w:rPr>
      </w:pPr>
    </w:p>
    <w:p w14:paraId="06B1B3D4" w14:textId="77777777" w:rsidR="00094CB8" w:rsidRDefault="00094CB8" w:rsidP="00094CB8">
      <w:pPr>
        <w:rPr>
          <w:b/>
          <w:color w:val="38761D"/>
        </w:rPr>
      </w:pPr>
      <w:r>
        <w:rPr>
          <w:b/>
          <w:color w:val="4472C4"/>
        </w:rPr>
        <w:t>S4-220748</w:t>
      </w:r>
      <w:r>
        <w:rPr>
          <w:b/>
          <w:color w:val="38761D"/>
        </w:rPr>
        <w:t xml:space="preserve"> </w:t>
      </w:r>
      <w:r>
        <w:t>is</w:t>
      </w:r>
      <w:r>
        <w:rPr>
          <w:b/>
        </w:rPr>
        <w:t xml:space="preserve"> </w:t>
      </w:r>
      <w:r>
        <w:rPr>
          <w:b/>
          <w:color w:val="FF0000"/>
        </w:rPr>
        <w:t>agreed</w:t>
      </w:r>
      <w:r>
        <w:rPr>
          <w:b/>
          <w:color w:val="38761D"/>
        </w:rPr>
        <w:t>.</w:t>
      </w:r>
    </w:p>
    <w:p w14:paraId="2D47E93C"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0124C52F"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CB7AB0" w14:textId="77777777" w:rsidR="00094CB8" w:rsidRDefault="00094CB8" w:rsidP="004C347E">
            <w:pPr>
              <w:spacing w:before="240"/>
              <w:rPr>
                <w:color w:val="0000FF"/>
                <w:u w:val="single"/>
              </w:rPr>
            </w:pPr>
            <w:hyperlink r:id="rId54">
              <w:r>
                <w:rPr>
                  <w:color w:val="1155CC"/>
                  <w:u w:val="single"/>
                </w:rPr>
                <w:t>S4-220758</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2E8E40" w14:textId="77777777" w:rsidR="00094CB8" w:rsidRDefault="00094CB8" w:rsidP="004C347E">
            <w:pPr>
              <w:spacing w:before="240"/>
            </w:pPr>
            <w:r>
              <w:t>Updates to 26.955 to Clause 6 and 7</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413FEB3"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1EDD82" w14:textId="77777777" w:rsidR="00094CB8" w:rsidRDefault="00094CB8" w:rsidP="004C347E">
            <w:pPr>
              <w:spacing w:before="240"/>
            </w:pPr>
            <w:r>
              <w:t>Gilles Teniou</w:t>
            </w:r>
          </w:p>
        </w:tc>
      </w:tr>
    </w:tbl>
    <w:p w14:paraId="7AAD4069" w14:textId="77777777" w:rsidR="00094CB8" w:rsidRDefault="00094CB8" w:rsidP="00094CB8">
      <w:pPr>
        <w:rPr>
          <w:b/>
          <w:color w:val="38761D"/>
        </w:rPr>
      </w:pPr>
    </w:p>
    <w:p w14:paraId="638D0005" w14:textId="77777777" w:rsidR="00094CB8" w:rsidRDefault="00094CB8" w:rsidP="00094CB8">
      <w:pPr>
        <w:rPr>
          <w:b/>
          <w:color w:val="38761D"/>
        </w:rPr>
      </w:pPr>
      <w:r>
        <w:rPr>
          <w:b/>
          <w:color w:val="4472C4"/>
        </w:rPr>
        <w:t>S4-220758</w:t>
      </w:r>
      <w:r>
        <w:rPr>
          <w:b/>
          <w:color w:val="38761D"/>
        </w:rPr>
        <w:t xml:space="preserve"> </w:t>
      </w:r>
      <w:r>
        <w:t>is</w:t>
      </w:r>
      <w:r>
        <w:rPr>
          <w:b/>
        </w:rPr>
        <w:t xml:space="preserve"> </w:t>
      </w:r>
      <w:r>
        <w:rPr>
          <w:b/>
          <w:color w:val="FF0000"/>
        </w:rPr>
        <w:t>agreed.</w:t>
      </w:r>
    </w:p>
    <w:p w14:paraId="7F3DBAD1" w14:textId="77777777" w:rsidR="00094CB8" w:rsidRDefault="00094CB8" w:rsidP="00094CB8">
      <w:pPr>
        <w:rPr>
          <w:b/>
          <w:color w:val="38761D"/>
        </w:rPr>
      </w:pPr>
    </w:p>
    <w:p w14:paraId="7E34EEFD"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00819932"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FC164E8" w14:textId="77777777" w:rsidR="00094CB8" w:rsidRDefault="00094CB8" w:rsidP="004C347E">
            <w:pPr>
              <w:spacing w:before="240"/>
              <w:rPr>
                <w:color w:val="0000FF"/>
                <w:u w:val="single"/>
              </w:rPr>
            </w:pPr>
            <w:hyperlink r:id="rId55">
              <w:r>
                <w:rPr>
                  <w:color w:val="1155CC"/>
                  <w:u w:val="single"/>
                </w:rPr>
                <w:t>S4-220754</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9490201" w14:textId="77777777" w:rsidR="00094CB8" w:rsidRDefault="00094CB8" w:rsidP="004C347E">
            <w:pPr>
              <w:spacing w:before="240"/>
            </w:pPr>
            <w:r>
              <w:t>Verification of AV1 results</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0DEC585" w14:textId="77777777" w:rsidR="00094CB8" w:rsidRDefault="00094CB8" w:rsidP="004C347E">
            <w:pPr>
              <w:spacing w:before="240"/>
            </w:pPr>
            <w:r>
              <w:t>Google, Facebook</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4C3B09" w14:textId="77777777" w:rsidR="00094CB8" w:rsidRDefault="00094CB8" w:rsidP="004C347E">
            <w:pPr>
              <w:spacing w:before="240"/>
            </w:pPr>
            <w:r>
              <w:t>John Simmons</w:t>
            </w:r>
          </w:p>
        </w:tc>
      </w:tr>
    </w:tbl>
    <w:p w14:paraId="06DECD3D" w14:textId="77777777" w:rsidR="00094CB8" w:rsidRDefault="00094CB8" w:rsidP="00094CB8">
      <w:pPr>
        <w:rPr>
          <w:b/>
          <w:color w:val="38761D"/>
        </w:rPr>
      </w:pPr>
    </w:p>
    <w:p w14:paraId="2C7447DF" w14:textId="77777777" w:rsidR="00094CB8" w:rsidRDefault="00094CB8" w:rsidP="00094CB8">
      <w:r>
        <w:rPr>
          <w:b/>
          <w:color w:val="38761D"/>
        </w:rPr>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65"/>
        <w:gridCol w:w="2145"/>
        <w:gridCol w:w="2550"/>
      </w:tblGrid>
      <w:tr w:rsidR="00094CB8" w14:paraId="185B61BA"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3F60986" w14:textId="77777777" w:rsidR="00094CB8" w:rsidRDefault="00094CB8" w:rsidP="004C347E">
            <w:pPr>
              <w:widowControl w:val="0"/>
              <w:pBdr>
                <w:top w:val="nil"/>
                <w:left w:val="nil"/>
                <w:bottom w:val="nil"/>
                <w:right w:val="nil"/>
                <w:between w:val="nil"/>
              </w:pBdr>
              <w:rPr>
                <w:rFonts w:eastAsia="Calibri"/>
                <w:color w:val="1155CC"/>
                <w:u w:val="single"/>
              </w:rPr>
            </w:pPr>
            <w:hyperlink r:id="rId56">
              <w:r>
                <w:rPr>
                  <w:rFonts w:eastAsia="Calibri"/>
                  <w:color w:val="1155CC"/>
                  <w:u w:val="single"/>
                </w:rPr>
                <w:t>[FS_5GVideo, 754, Block A, 12th May 0600CEST]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0D80ACC"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22FD47" w14:textId="77777777" w:rsidR="00094CB8" w:rsidRDefault="00094CB8" w:rsidP="004C347E">
            <w:pPr>
              <w:widowControl w:val="0"/>
              <w:pBdr>
                <w:top w:val="nil"/>
                <w:left w:val="nil"/>
                <w:bottom w:val="nil"/>
                <w:right w:val="nil"/>
                <w:between w:val="nil"/>
              </w:pBdr>
              <w:rPr>
                <w:rFonts w:eastAsia="Calibri"/>
              </w:rPr>
            </w:pPr>
            <w:r>
              <w:rPr>
                <w:rFonts w:eastAsia="Calibri"/>
              </w:rPr>
              <w:t>Mon, 16 May 2022 21:23:33 -0700</w:t>
            </w:r>
          </w:p>
        </w:tc>
      </w:tr>
      <w:tr w:rsidR="00094CB8" w14:paraId="2AB10430"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4C0DEF6" w14:textId="77777777" w:rsidR="00094CB8" w:rsidRDefault="00094CB8" w:rsidP="004C347E">
            <w:pPr>
              <w:widowControl w:val="0"/>
              <w:pBdr>
                <w:top w:val="nil"/>
                <w:left w:val="nil"/>
                <w:bottom w:val="nil"/>
                <w:right w:val="nil"/>
                <w:between w:val="nil"/>
              </w:pBdr>
              <w:rPr>
                <w:rFonts w:eastAsia="Calibri"/>
                <w:color w:val="1155CC"/>
                <w:u w:val="single"/>
              </w:rPr>
            </w:pPr>
            <w:hyperlink r:id="rId57">
              <w:r>
                <w:rPr>
                  <w:rFonts w:eastAsia="Calibri"/>
                  <w:color w:val="1155CC"/>
                  <w:u w:val="single"/>
                </w:rPr>
                <w:t>[FS_5GVideo, 754, Block A, 12th May 0600CEST]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636344B" w14:textId="77777777" w:rsidR="00094CB8" w:rsidRDefault="00094CB8" w:rsidP="004C347E">
            <w:pPr>
              <w:widowControl w:val="0"/>
              <w:pBdr>
                <w:top w:val="nil"/>
                <w:left w:val="nil"/>
                <w:bottom w:val="nil"/>
                <w:right w:val="nil"/>
                <w:between w:val="nil"/>
              </w:pBdr>
              <w:rPr>
                <w:rFonts w:eastAsia="Calibri"/>
              </w:rPr>
            </w:pPr>
            <w:r>
              <w:rPr>
                <w:rFonts w:eastAsia="Calibri"/>
              </w:rPr>
              <w:t>teniou(TeniouGilles)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881128A" w14:textId="77777777" w:rsidR="00094CB8" w:rsidRDefault="00094CB8" w:rsidP="004C347E">
            <w:pPr>
              <w:widowControl w:val="0"/>
              <w:pBdr>
                <w:top w:val="nil"/>
                <w:left w:val="nil"/>
                <w:bottom w:val="nil"/>
                <w:right w:val="nil"/>
                <w:between w:val="nil"/>
              </w:pBdr>
              <w:rPr>
                <w:rFonts w:eastAsia="Calibri"/>
              </w:rPr>
            </w:pPr>
            <w:r>
              <w:rPr>
                <w:rFonts w:eastAsia="Calibri"/>
              </w:rPr>
              <w:t>Tue, 17 May 2022 15:15:16 +0000</w:t>
            </w:r>
          </w:p>
        </w:tc>
      </w:tr>
      <w:tr w:rsidR="00094CB8" w14:paraId="09245E17"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3FA66EC" w14:textId="77777777" w:rsidR="00094CB8" w:rsidRDefault="00094CB8" w:rsidP="004C347E">
            <w:pPr>
              <w:widowControl w:val="0"/>
              <w:pBdr>
                <w:top w:val="nil"/>
                <w:left w:val="nil"/>
                <w:bottom w:val="nil"/>
                <w:right w:val="nil"/>
                <w:between w:val="nil"/>
              </w:pBdr>
              <w:rPr>
                <w:rFonts w:eastAsia="Calibri"/>
                <w:color w:val="1155CC"/>
                <w:u w:val="single"/>
              </w:rPr>
            </w:pPr>
            <w:hyperlink r:id="rId58">
              <w:r>
                <w:rPr>
                  <w:rFonts w:eastAsia="Calibri"/>
                  <w:color w:val="1155CC"/>
                  <w:u w:val="single"/>
                </w:rPr>
                <w:t>[FS_5GVideo, 754-r1]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84B6280"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F0E7828" w14:textId="77777777" w:rsidR="00094CB8" w:rsidRDefault="00094CB8" w:rsidP="004C347E">
            <w:pPr>
              <w:widowControl w:val="0"/>
              <w:pBdr>
                <w:top w:val="nil"/>
                <w:left w:val="nil"/>
                <w:bottom w:val="nil"/>
                <w:right w:val="nil"/>
                <w:between w:val="nil"/>
              </w:pBdr>
              <w:rPr>
                <w:rFonts w:eastAsia="Calibri"/>
              </w:rPr>
            </w:pPr>
            <w:r>
              <w:rPr>
                <w:rFonts w:eastAsia="Calibri"/>
              </w:rPr>
              <w:t>Tue, 17 May 2022 21:20:09 -0700</w:t>
            </w:r>
          </w:p>
        </w:tc>
      </w:tr>
      <w:tr w:rsidR="00094CB8" w14:paraId="125CFF3A"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33A5DBD" w14:textId="77777777" w:rsidR="00094CB8" w:rsidRDefault="00094CB8" w:rsidP="004C347E">
            <w:pPr>
              <w:widowControl w:val="0"/>
              <w:pBdr>
                <w:top w:val="nil"/>
                <w:left w:val="nil"/>
                <w:bottom w:val="nil"/>
                <w:right w:val="nil"/>
                <w:between w:val="nil"/>
              </w:pBdr>
              <w:rPr>
                <w:rFonts w:eastAsia="Calibri"/>
                <w:color w:val="1155CC"/>
                <w:u w:val="single"/>
              </w:rPr>
            </w:pPr>
            <w:hyperlink r:id="rId59">
              <w:r>
                <w:rPr>
                  <w:rFonts w:eastAsia="Calibri"/>
                  <w:color w:val="1155CC"/>
                  <w:u w:val="single"/>
                </w:rPr>
                <w:t>[FS_5GVideo, 754-r1]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12AFD25"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93E33FA" w14:textId="77777777" w:rsidR="00094CB8" w:rsidRDefault="00094CB8" w:rsidP="004C347E">
            <w:pPr>
              <w:widowControl w:val="0"/>
              <w:pBdr>
                <w:top w:val="nil"/>
                <w:left w:val="nil"/>
                <w:bottom w:val="nil"/>
                <w:right w:val="nil"/>
                <w:between w:val="nil"/>
              </w:pBdr>
              <w:rPr>
                <w:rFonts w:eastAsia="Calibri"/>
              </w:rPr>
            </w:pPr>
            <w:r>
              <w:rPr>
                <w:rFonts w:eastAsia="Calibri"/>
              </w:rPr>
              <w:t>Tue, 17 May 2022 21:22:32 -0700</w:t>
            </w:r>
          </w:p>
        </w:tc>
      </w:tr>
    </w:tbl>
    <w:p w14:paraId="14B80740"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95"/>
        <w:gridCol w:w="2280"/>
        <w:gridCol w:w="2385"/>
      </w:tblGrid>
      <w:tr w:rsidR="00094CB8" w14:paraId="529B4E63" w14:textId="77777777" w:rsidTr="004C347E">
        <w:trPr>
          <w:trHeight w:val="725"/>
        </w:trPr>
        <w:tc>
          <w:tcPr>
            <w:tcW w:w="46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2FAD80C" w14:textId="77777777" w:rsidR="00094CB8" w:rsidRDefault="00094CB8" w:rsidP="004C347E">
            <w:pPr>
              <w:widowControl w:val="0"/>
              <w:pBdr>
                <w:top w:val="nil"/>
                <w:left w:val="nil"/>
                <w:bottom w:val="nil"/>
                <w:right w:val="nil"/>
                <w:between w:val="nil"/>
              </w:pBdr>
              <w:rPr>
                <w:rFonts w:eastAsia="Calibri"/>
                <w:color w:val="1155CC"/>
                <w:u w:val="single"/>
              </w:rPr>
            </w:pPr>
            <w:hyperlink r:id="rId60">
              <w:r>
                <w:rPr>
                  <w:rFonts w:eastAsia="Calibri"/>
                  <w:color w:val="1155CC"/>
                  <w:u w:val="single"/>
                </w:rPr>
                <w:t>Final update to S4-220754 - AV1 verification of results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C3F2E3C"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38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EDD8099" w14:textId="77777777" w:rsidR="00094CB8" w:rsidRDefault="00094CB8" w:rsidP="004C347E">
            <w:pPr>
              <w:widowControl w:val="0"/>
              <w:pBdr>
                <w:top w:val="nil"/>
                <w:left w:val="nil"/>
                <w:bottom w:val="nil"/>
                <w:right w:val="nil"/>
                <w:between w:val="nil"/>
              </w:pBdr>
              <w:rPr>
                <w:rFonts w:eastAsia="Calibri"/>
              </w:rPr>
            </w:pPr>
            <w:r>
              <w:rPr>
                <w:rFonts w:eastAsia="Calibri"/>
              </w:rPr>
              <w:t>Wed, 18 May 2022 22:25:06 -0700</w:t>
            </w:r>
          </w:p>
        </w:tc>
      </w:tr>
    </w:tbl>
    <w:p w14:paraId="2B1B1FE1" w14:textId="77777777" w:rsidR="00094CB8" w:rsidRDefault="00094CB8" w:rsidP="00094CB8"/>
    <w:p w14:paraId="4AA2D481" w14:textId="77777777" w:rsidR="00094CB8" w:rsidRDefault="00094CB8" w:rsidP="00094CB8">
      <w:r>
        <w:rPr>
          <w:b/>
          <w:color w:val="38761D"/>
        </w:rPr>
        <w:t>Revisions:</w:t>
      </w:r>
    </w:p>
    <w:p w14:paraId="63BF2391"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430"/>
        <w:gridCol w:w="3930"/>
      </w:tblGrid>
      <w:tr w:rsidR="00094CB8" w14:paraId="48AA9028"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36C44F30" w14:textId="77777777" w:rsidR="00094CB8" w:rsidRDefault="00094CB8" w:rsidP="004C347E">
            <w:pPr>
              <w:widowControl w:val="0"/>
              <w:pBdr>
                <w:top w:val="nil"/>
                <w:left w:val="nil"/>
                <w:bottom w:val="nil"/>
                <w:right w:val="nil"/>
                <w:between w:val="nil"/>
              </w:pBdr>
            </w:pPr>
            <w:hyperlink r:id="rId61">
              <w:r>
                <w:rPr>
                  <w:color w:val="1155CC"/>
                  <w:u w:val="single"/>
                </w:rPr>
                <w:t>S4-220754_pCR_AV1_verification.zip</w:t>
              </w:r>
            </w:hyperlink>
          </w:p>
        </w:tc>
        <w:tc>
          <w:tcPr>
            <w:tcW w:w="3930" w:type="dxa"/>
            <w:tcBorders>
              <w:top w:val="nil"/>
              <w:left w:val="nil"/>
              <w:bottom w:val="nil"/>
              <w:right w:val="nil"/>
            </w:tcBorders>
            <w:tcMar>
              <w:top w:w="100" w:type="dxa"/>
              <w:left w:w="100" w:type="dxa"/>
              <w:bottom w:w="100" w:type="dxa"/>
              <w:right w:w="100" w:type="dxa"/>
            </w:tcMar>
          </w:tcPr>
          <w:p w14:paraId="241EB24A" w14:textId="77777777" w:rsidR="00094CB8" w:rsidRDefault="00094CB8" w:rsidP="004C347E">
            <w:pPr>
              <w:widowControl w:val="0"/>
              <w:pBdr>
                <w:top w:val="nil"/>
                <w:left w:val="nil"/>
                <w:bottom w:val="nil"/>
                <w:right w:val="nil"/>
                <w:between w:val="nil"/>
              </w:pBdr>
            </w:pPr>
            <w:r>
              <w:t>5/17/2022 3:54</w:t>
            </w:r>
          </w:p>
        </w:tc>
      </w:tr>
      <w:tr w:rsidR="00094CB8" w14:paraId="6BD59C9F"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52692F1D" w14:textId="77777777" w:rsidR="00094CB8" w:rsidRDefault="00094CB8" w:rsidP="004C347E">
            <w:pPr>
              <w:widowControl w:val="0"/>
              <w:pBdr>
                <w:top w:val="nil"/>
                <w:left w:val="nil"/>
                <w:bottom w:val="nil"/>
                <w:right w:val="nil"/>
                <w:between w:val="nil"/>
              </w:pBdr>
            </w:pPr>
            <w:hyperlink r:id="rId62">
              <w:r>
                <w:rPr>
                  <w:color w:val="1155CC"/>
                  <w:u w:val="single"/>
                </w:rPr>
                <w:t>S4-220754_pCR_AV1_verification-r1.zip</w:t>
              </w:r>
            </w:hyperlink>
          </w:p>
        </w:tc>
        <w:tc>
          <w:tcPr>
            <w:tcW w:w="3930" w:type="dxa"/>
            <w:tcBorders>
              <w:top w:val="nil"/>
              <w:left w:val="nil"/>
              <w:bottom w:val="nil"/>
              <w:right w:val="nil"/>
            </w:tcBorders>
            <w:tcMar>
              <w:top w:w="100" w:type="dxa"/>
              <w:left w:w="100" w:type="dxa"/>
              <w:bottom w:w="100" w:type="dxa"/>
              <w:right w:w="100" w:type="dxa"/>
            </w:tcMar>
          </w:tcPr>
          <w:p w14:paraId="28414A8C" w14:textId="77777777" w:rsidR="00094CB8" w:rsidRDefault="00094CB8" w:rsidP="004C347E">
            <w:pPr>
              <w:widowControl w:val="0"/>
              <w:pBdr>
                <w:top w:val="nil"/>
                <w:left w:val="nil"/>
                <w:bottom w:val="nil"/>
                <w:right w:val="nil"/>
                <w:between w:val="nil"/>
              </w:pBdr>
            </w:pPr>
            <w:r>
              <w:t>5/18/2022 4:17</w:t>
            </w:r>
          </w:p>
        </w:tc>
      </w:tr>
      <w:tr w:rsidR="00094CB8" w14:paraId="65E75E59"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7CE66FB4" w14:textId="77777777" w:rsidR="00094CB8" w:rsidRDefault="00094CB8" w:rsidP="004C347E">
            <w:pPr>
              <w:widowControl w:val="0"/>
              <w:pBdr>
                <w:top w:val="nil"/>
                <w:left w:val="nil"/>
                <w:bottom w:val="nil"/>
                <w:right w:val="nil"/>
                <w:between w:val="nil"/>
              </w:pBdr>
            </w:pPr>
            <w:hyperlink r:id="rId63">
              <w:r>
                <w:rPr>
                  <w:color w:val="1155CC"/>
                  <w:u w:val="single"/>
                </w:rPr>
                <w:t>S4-220754_pCR_AV1_verification-r2.zip</w:t>
              </w:r>
            </w:hyperlink>
          </w:p>
        </w:tc>
        <w:tc>
          <w:tcPr>
            <w:tcW w:w="3930" w:type="dxa"/>
            <w:tcBorders>
              <w:top w:val="nil"/>
              <w:left w:val="nil"/>
              <w:bottom w:val="nil"/>
              <w:right w:val="nil"/>
            </w:tcBorders>
            <w:tcMar>
              <w:top w:w="100" w:type="dxa"/>
              <w:left w:w="100" w:type="dxa"/>
              <w:bottom w:w="100" w:type="dxa"/>
              <w:right w:w="100" w:type="dxa"/>
            </w:tcMar>
          </w:tcPr>
          <w:p w14:paraId="2F58349E" w14:textId="77777777" w:rsidR="00094CB8" w:rsidRDefault="00094CB8" w:rsidP="004C347E">
            <w:pPr>
              <w:widowControl w:val="0"/>
              <w:pBdr>
                <w:top w:val="nil"/>
                <w:left w:val="nil"/>
                <w:bottom w:val="nil"/>
                <w:right w:val="nil"/>
                <w:between w:val="nil"/>
              </w:pBdr>
            </w:pPr>
            <w:r>
              <w:t>5/19/2022 5:22</w:t>
            </w:r>
          </w:p>
        </w:tc>
      </w:tr>
    </w:tbl>
    <w:p w14:paraId="781B6B13" w14:textId="77777777" w:rsidR="00094CB8" w:rsidRDefault="00094CB8" w:rsidP="00094CB8"/>
    <w:p w14:paraId="4EE7A393" w14:textId="77777777" w:rsidR="00094CB8" w:rsidRDefault="00094CB8" w:rsidP="00094CB8">
      <w:pPr>
        <w:rPr>
          <w:b/>
          <w:color w:val="38761D"/>
        </w:rPr>
      </w:pPr>
      <w:r>
        <w:rPr>
          <w:b/>
          <w:color w:val="38761D"/>
        </w:rPr>
        <w:t>Online Discussion:</w:t>
      </w:r>
    </w:p>
    <w:p w14:paraId="277B18FE" w14:textId="77777777" w:rsidR="00094CB8" w:rsidRDefault="00094CB8" w:rsidP="00DE1C1B">
      <w:pPr>
        <w:numPr>
          <w:ilvl w:val="0"/>
          <w:numId w:val="15"/>
        </w:numPr>
        <w:spacing w:line="276" w:lineRule="auto"/>
      </w:pPr>
      <w:r>
        <w:t>John presents drafts r1</w:t>
      </w:r>
    </w:p>
    <w:p w14:paraId="387A92E7" w14:textId="77777777" w:rsidR="00094CB8" w:rsidRDefault="00094CB8" w:rsidP="00DE1C1B">
      <w:pPr>
        <w:numPr>
          <w:ilvl w:val="0"/>
          <w:numId w:val="15"/>
        </w:numPr>
        <w:spacing w:line="276" w:lineRule="auto"/>
      </w:pPr>
      <w:r>
        <w:t>Gaelle: What is the situation on the QP?</w:t>
      </w:r>
    </w:p>
    <w:p w14:paraId="51627E76" w14:textId="77777777" w:rsidR="00094CB8" w:rsidRDefault="00094CB8" w:rsidP="00DE1C1B">
      <w:pPr>
        <w:numPr>
          <w:ilvl w:val="1"/>
          <w:numId w:val="15"/>
        </w:numPr>
        <w:spacing w:line="276" w:lineRule="auto"/>
      </w:pPr>
      <w:r>
        <w:t>John: We just missed this. Will be updated soon</w:t>
      </w:r>
    </w:p>
    <w:p w14:paraId="4A9A46D7" w14:textId="77777777" w:rsidR="00094CB8" w:rsidRDefault="00094CB8" w:rsidP="00DE1C1B">
      <w:pPr>
        <w:numPr>
          <w:ilvl w:val="1"/>
          <w:numId w:val="15"/>
        </w:numPr>
        <w:spacing w:line="276" w:lineRule="auto"/>
      </w:pPr>
      <w:r>
        <w:t>Justin: Will this be updated next time?</w:t>
      </w:r>
    </w:p>
    <w:p w14:paraId="1B9C7502" w14:textId="77777777" w:rsidR="00094CB8" w:rsidRDefault="00094CB8" w:rsidP="00DE1C1B">
      <w:pPr>
        <w:numPr>
          <w:ilvl w:val="1"/>
          <w:numId w:val="15"/>
        </w:numPr>
        <w:spacing w:line="276" w:lineRule="auto"/>
      </w:pPr>
      <w:r>
        <w:t>John: need to check, we keep this</w:t>
      </w:r>
    </w:p>
    <w:p w14:paraId="5C418B77" w14:textId="77777777" w:rsidR="00094CB8" w:rsidRDefault="00094CB8" w:rsidP="00DE1C1B">
      <w:pPr>
        <w:numPr>
          <w:ilvl w:val="0"/>
          <w:numId w:val="15"/>
        </w:numPr>
        <w:spacing w:line="276" w:lineRule="auto"/>
      </w:pPr>
      <w:r>
        <w:t>John presents draft r02</w:t>
      </w:r>
    </w:p>
    <w:p w14:paraId="599047D8" w14:textId="77777777" w:rsidR="00094CB8" w:rsidRDefault="00094CB8" w:rsidP="00DE1C1B">
      <w:pPr>
        <w:numPr>
          <w:ilvl w:val="1"/>
          <w:numId w:val="15"/>
        </w:numPr>
        <w:spacing w:line="276" w:lineRule="auto"/>
      </w:pPr>
      <w:r>
        <w:t xml:space="preserve"> See also offline notes</w:t>
      </w:r>
    </w:p>
    <w:p w14:paraId="0F210DBA" w14:textId="77777777" w:rsidR="00094CB8" w:rsidRDefault="00094CB8" w:rsidP="00DE1C1B">
      <w:pPr>
        <w:numPr>
          <w:ilvl w:val="1"/>
          <w:numId w:val="15"/>
        </w:numPr>
        <w:spacing w:line="276" w:lineRule="auto"/>
      </w:pPr>
      <w:r>
        <w:t>All S, completed</w:t>
      </w:r>
    </w:p>
    <w:p w14:paraId="02184D66" w14:textId="77777777" w:rsidR="00094CB8" w:rsidRDefault="00094CB8" w:rsidP="00094CB8">
      <w:pPr>
        <w:rPr>
          <w:b/>
          <w:color w:val="38761D"/>
        </w:rPr>
      </w:pPr>
      <w:r>
        <w:rPr>
          <w:b/>
          <w:color w:val="38761D"/>
        </w:rPr>
        <w:t>Decision:</w:t>
      </w:r>
    </w:p>
    <w:p w14:paraId="795DF7B3" w14:textId="77777777" w:rsidR="00094CB8" w:rsidRDefault="00094CB8" w:rsidP="00DE1C1B">
      <w:pPr>
        <w:numPr>
          <w:ilvl w:val="0"/>
          <w:numId w:val="14"/>
        </w:numPr>
        <w:spacing w:line="276" w:lineRule="auto"/>
        <w:rPr>
          <w:b/>
          <w:color w:val="4472C4"/>
        </w:rPr>
      </w:pPr>
      <w:r>
        <w:rPr>
          <w:b/>
          <w:color w:val="4472C4"/>
        </w:rPr>
        <w:t>Draft r02 is agreed</w:t>
      </w:r>
    </w:p>
    <w:p w14:paraId="24F49055" w14:textId="77777777" w:rsidR="00094CB8" w:rsidRDefault="00094CB8" w:rsidP="00094CB8">
      <w:pPr>
        <w:rPr>
          <w:b/>
          <w:color w:val="38761D"/>
        </w:rPr>
      </w:pPr>
      <w:r>
        <w:rPr>
          <w:b/>
          <w:color w:val="4472C4"/>
        </w:rPr>
        <w:t>S4-220754</w:t>
      </w:r>
      <w:r>
        <w:rPr>
          <w:b/>
          <w:color w:val="38761D"/>
        </w:rPr>
        <w:t xml:space="preserve"> </w:t>
      </w:r>
      <w:r>
        <w:t>is</w:t>
      </w:r>
      <w:r>
        <w:rPr>
          <w:b/>
        </w:rPr>
        <w:t xml:space="preserve"> </w:t>
      </w:r>
      <w:r>
        <w:rPr>
          <w:b/>
          <w:color w:val="FF0000"/>
        </w:rPr>
        <w:t>agreed</w:t>
      </w:r>
      <w:r>
        <w:rPr>
          <w:b/>
          <w:color w:val="38761D"/>
        </w:rPr>
        <w:t>.</w:t>
      </w:r>
    </w:p>
    <w:p w14:paraId="6296725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3F6C20D1"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0ACA142" w14:textId="77777777" w:rsidR="00094CB8" w:rsidRDefault="00094CB8" w:rsidP="004C347E">
            <w:pPr>
              <w:spacing w:before="240"/>
              <w:rPr>
                <w:color w:val="0000FF"/>
                <w:u w:val="single"/>
              </w:rPr>
            </w:pPr>
            <w:hyperlink r:id="rId64">
              <w:r>
                <w:rPr>
                  <w:color w:val="1155CC"/>
                  <w:u w:val="single"/>
                </w:rPr>
                <w:t>S4-220858</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9B34947" w14:textId="77777777" w:rsidR="00094CB8" w:rsidRDefault="00094CB8" w:rsidP="004C347E">
            <w:pPr>
              <w:spacing w:before="240"/>
            </w:pPr>
            <w:r>
              <w:t>Proposed Updated Conclusions</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0EFCA4" w14:textId="356933DD" w:rsidR="00094CB8" w:rsidRDefault="00094CB8" w:rsidP="004C347E">
            <w:pPr>
              <w:spacing w:before="240"/>
            </w:pPr>
            <w:r>
              <w:t>Qualcomm, Tencent, Ericsson, Interdigital</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FFEDCDF" w14:textId="7B390FFC" w:rsidR="00094CB8" w:rsidRDefault="00094CB8" w:rsidP="004C347E">
            <w:pPr>
              <w:spacing w:before="240"/>
            </w:pPr>
            <w:r>
              <w:t xml:space="preserve">Thomas </w:t>
            </w:r>
            <w:r w:rsidR="00750CD8">
              <w:t>S</w:t>
            </w:r>
            <w:r>
              <w:t>tockhammer</w:t>
            </w:r>
          </w:p>
        </w:tc>
      </w:tr>
    </w:tbl>
    <w:p w14:paraId="3233C88B" w14:textId="77777777" w:rsidR="00094CB8" w:rsidRDefault="00094CB8" w:rsidP="00094CB8">
      <w:pPr>
        <w:rPr>
          <w:b/>
          <w:color w:val="38761D"/>
        </w:rPr>
      </w:pPr>
    </w:p>
    <w:p w14:paraId="07A15571" w14:textId="77777777" w:rsidR="00094CB8" w:rsidRDefault="00094CB8" w:rsidP="00094CB8">
      <w:pPr>
        <w:rPr>
          <w:b/>
          <w:color w:val="38761D"/>
        </w:rPr>
      </w:pPr>
      <w:r>
        <w:rPr>
          <w:b/>
          <w:color w:val="4472C4"/>
        </w:rPr>
        <w:t>S4-220858</w:t>
      </w:r>
      <w:r>
        <w:rPr>
          <w:b/>
          <w:color w:val="38761D"/>
        </w:rPr>
        <w:t xml:space="preserve"> </w:t>
      </w:r>
      <w:r>
        <w:t>is</w:t>
      </w:r>
      <w:r>
        <w:rPr>
          <w:b/>
        </w:rPr>
        <w:t xml:space="preserve"> </w:t>
      </w:r>
      <w:r>
        <w:rPr>
          <w:b/>
          <w:color w:val="FF0000"/>
        </w:rPr>
        <w:t>agreed</w:t>
      </w:r>
      <w:r>
        <w:rPr>
          <w:b/>
          <w:color w:val="38761D"/>
        </w:rPr>
        <w:t>.</w:t>
      </w:r>
    </w:p>
    <w:p w14:paraId="623BBF1D" w14:textId="33B2F75A" w:rsidR="00997904" w:rsidRDefault="00CC45B7" w:rsidP="00997904">
      <w:pPr>
        <w:pStyle w:val="Heading1"/>
        <w:numPr>
          <w:ilvl w:val="0"/>
          <w:numId w:val="3"/>
        </w:numPr>
        <w:ind w:left="360" w:hanging="360"/>
      </w:pPr>
      <w:r>
        <w:t>To Do</w:t>
      </w:r>
      <w:r w:rsidR="000C7B46">
        <w:t xml:space="preserve"> before Telco</w:t>
      </w:r>
    </w:p>
    <w:p w14:paraId="75143353" w14:textId="322D5CA7" w:rsidR="00CC45B7" w:rsidRDefault="00CC45B7" w:rsidP="00DE1C1B">
      <w:pPr>
        <w:pStyle w:val="ListParagraph"/>
        <w:numPr>
          <w:ilvl w:val="0"/>
          <w:numId w:val="13"/>
        </w:numPr>
      </w:pPr>
      <w:r>
        <w:t xml:space="preserve">Implement </w:t>
      </w:r>
      <w:r w:rsidR="00DE4841">
        <w:t>all of the</w:t>
      </w:r>
      <w:r>
        <w:t xml:space="preserve"> agreements</w:t>
      </w:r>
    </w:p>
    <w:p w14:paraId="4E461EE1" w14:textId="09040873" w:rsidR="00411EC3" w:rsidRDefault="00411EC3" w:rsidP="00DE1C1B">
      <w:pPr>
        <w:pStyle w:val="ListParagraph"/>
        <w:numPr>
          <w:ilvl w:val="0"/>
          <w:numId w:val="13"/>
        </w:numPr>
      </w:pPr>
      <w:r>
        <w:t xml:space="preserve">Check for </w:t>
      </w:r>
      <w:r w:rsidR="004B0993">
        <w:t>typos and inconsistencies</w:t>
      </w:r>
    </w:p>
    <w:p w14:paraId="7810C3F1" w14:textId="4F155560" w:rsidR="00CC45B7" w:rsidRDefault="00CC45B7" w:rsidP="00DE1C1B">
      <w:pPr>
        <w:pStyle w:val="ListParagraph"/>
        <w:numPr>
          <w:ilvl w:val="0"/>
          <w:numId w:val="13"/>
        </w:numPr>
      </w:pPr>
      <w:r>
        <w:t>Resolve all editor’s notes</w:t>
      </w:r>
    </w:p>
    <w:p w14:paraId="38D82C87" w14:textId="520FE7F3" w:rsidR="00441F35" w:rsidRDefault="00441F35" w:rsidP="00FB0D1D">
      <w:pPr>
        <w:pStyle w:val="ListParagraph"/>
        <w:numPr>
          <w:ilvl w:val="1"/>
          <w:numId w:val="13"/>
        </w:numPr>
      </w:pPr>
      <w:r>
        <w:t>Json schema documentation</w:t>
      </w:r>
    </w:p>
    <w:p w14:paraId="0A9C2D44" w14:textId="2CB493F0" w:rsidR="00EE45BC" w:rsidRDefault="00EE45BC" w:rsidP="00DE1C1B">
      <w:pPr>
        <w:pStyle w:val="ListParagraph"/>
        <w:numPr>
          <w:ilvl w:val="0"/>
          <w:numId w:val="13"/>
        </w:numPr>
      </w:pPr>
      <w:r>
        <w:t>Rerun the characterization</w:t>
      </w:r>
      <w:r w:rsidR="00FB0D1D">
        <w:t xml:space="preserve"> with all the data</w:t>
      </w:r>
    </w:p>
    <w:p w14:paraId="5998D10B" w14:textId="4E1CD15C" w:rsidR="00CC45B7" w:rsidRDefault="00CC45B7" w:rsidP="00DE1C1B">
      <w:pPr>
        <w:pStyle w:val="ListParagraph"/>
        <w:numPr>
          <w:ilvl w:val="0"/>
          <w:numId w:val="13"/>
        </w:numPr>
      </w:pPr>
      <w:r>
        <w:t xml:space="preserve">Update the </w:t>
      </w:r>
      <w:r w:rsidR="008A613E">
        <w:t>software</w:t>
      </w:r>
    </w:p>
    <w:p w14:paraId="42989641" w14:textId="3825D517" w:rsidR="008A613E" w:rsidRDefault="008A613E" w:rsidP="00DE1C1B">
      <w:pPr>
        <w:pStyle w:val="ListParagraph"/>
        <w:numPr>
          <w:ilvl w:val="0"/>
          <w:numId w:val="13"/>
        </w:numPr>
      </w:pPr>
      <w:r>
        <w:t>Update the online repository and make it consistent</w:t>
      </w:r>
      <w:r w:rsidR="002B3FFA">
        <w:t xml:space="preserve"> with agreement</w:t>
      </w:r>
    </w:p>
    <w:p w14:paraId="4C820207" w14:textId="4C4FA3DA" w:rsidR="008A613E" w:rsidRDefault="002B3FFA" w:rsidP="00DE1C1B">
      <w:pPr>
        <w:pStyle w:val="ListParagraph"/>
        <w:numPr>
          <w:ilvl w:val="0"/>
          <w:numId w:val="13"/>
        </w:numPr>
      </w:pPr>
      <w:r>
        <w:lastRenderedPageBreak/>
        <w:t xml:space="preserve">Create all attachments and </w:t>
      </w:r>
      <w:r w:rsidR="00DD3E42">
        <w:t>add to report</w:t>
      </w:r>
    </w:p>
    <w:p w14:paraId="264DC1CE" w14:textId="4AD10715" w:rsidR="00EE7B37" w:rsidRPr="00CC45B7" w:rsidRDefault="00EE7B37" w:rsidP="00DE1C1B">
      <w:pPr>
        <w:pStyle w:val="ListParagraph"/>
        <w:numPr>
          <w:ilvl w:val="0"/>
          <w:numId w:val="13"/>
        </w:numPr>
      </w:pPr>
      <w:r>
        <w:t>Have a beer and take a break</w:t>
      </w:r>
    </w:p>
    <w:p w14:paraId="686C97B4" w14:textId="5B8CAD1C" w:rsidR="00A14B5C" w:rsidRPr="00DA5450" w:rsidRDefault="00A14B5C" w:rsidP="00EE7B37">
      <w:pPr>
        <w:pStyle w:val="Heading1"/>
        <w:numPr>
          <w:ilvl w:val="0"/>
          <w:numId w:val="0"/>
        </w:numPr>
      </w:pPr>
    </w:p>
    <w:sectPr w:rsidR="00A14B5C" w:rsidRPr="00DA5450" w:rsidSect="00E72D76">
      <w:headerReference w:type="even" r:id="rId65"/>
      <w:headerReference w:type="default" r:id="rId66"/>
      <w:footerReference w:type="default" r:id="rId6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0A4F" w14:textId="77777777" w:rsidR="005874DF" w:rsidRDefault="005874DF">
      <w:r>
        <w:separator/>
      </w:r>
    </w:p>
  </w:endnote>
  <w:endnote w:type="continuationSeparator" w:id="0">
    <w:p w14:paraId="02831B23" w14:textId="77777777" w:rsidR="005874DF" w:rsidRDefault="0058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FE86" w14:textId="77777777" w:rsidR="005874DF" w:rsidRDefault="005874DF">
      <w:r>
        <w:separator/>
      </w:r>
    </w:p>
  </w:footnote>
  <w:footnote w:type="continuationSeparator" w:id="0">
    <w:p w14:paraId="69323829" w14:textId="77777777" w:rsidR="005874DF" w:rsidRDefault="0058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C875255"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w:t>
    </w:r>
    <w:r w:rsidR="00AA0D7D">
      <w:rPr>
        <w:rFonts w:ascii="Arial" w:eastAsia="SimSun" w:hAnsi="Arial" w:cs="Arial"/>
      </w:rPr>
      <w:t>9</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AA0D7D">
      <w:rPr>
        <w:rFonts w:ascii="Arial" w:eastAsia="SimSun" w:hAnsi="Arial" w:cs="Arial"/>
        <w:b/>
        <w:i/>
        <w:sz w:val="28"/>
        <w:szCs w:val="28"/>
      </w:rPr>
      <w:t>750</w:t>
    </w:r>
  </w:p>
  <w:p w14:paraId="26F082EB" w14:textId="2B687D01"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B29B7">
      <w:rPr>
        <w:rFonts w:ascii="Arial" w:eastAsia="SimSun" w:hAnsi="Arial" w:cs="Arial"/>
        <w:lang w:eastAsia="zh-CN"/>
      </w:rPr>
      <w:t>6</w:t>
    </w:r>
    <w:r w:rsidR="00914CAB">
      <w:rPr>
        <w:rFonts w:ascii="Arial" w:eastAsia="SimSun" w:hAnsi="Arial" w:cs="Arial"/>
        <w:lang w:eastAsia="zh-CN"/>
      </w:rPr>
      <w:t xml:space="preserve"> </w:t>
    </w:r>
    <w:r w:rsidR="00650C65">
      <w:rPr>
        <w:rFonts w:ascii="Arial" w:eastAsia="SimSun" w:hAnsi="Arial" w:cs="Arial"/>
        <w:lang w:eastAsia="zh-CN"/>
      </w:rPr>
      <w:t xml:space="preserve">– </w:t>
    </w:r>
    <w:r w:rsidR="00BB29B7">
      <w:rPr>
        <w:rFonts w:ascii="Arial" w:eastAsia="SimSun" w:hAnsi="Arial" w:cs="Arial"/>
        <w:lang w:eastAsia="zh-CN"/>
      </w:rPr>
      <w:t>14</w:t>
    </w:r>
    <w:r w:rsidR="00650C65">
      <w:rPr>
        <w:rFonts w:ascii="Arial" w:eastAsia="SimSun" w:hAnsi="Arial" w:cs="Arial"/>
        <w:lang w:eastAsia="zh-CN"/>
      </w:rPr>
      <w:t xml:space="preserve"> </w:t>
    </w:r>
    <w:r w:rsidR="00BB29B7">
      <w:rPr>
        <w:rFonts w:ascii="Arial" w:eastAsia="SimSun" w:hAnsi="Arial" w:cs="Arial"/>
        <w:lang w:eastAsia="zh-CN"/>
      </w:rPr>
      <w:t>April</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3D0D4BC0"/>
    <w:multiLevelType w:val="multilevel"/>
    <w:tmpl w:val="869EF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FB46D7"/>
    <w:multiLevelType w:val="multilevel"/>
    <w:tmpl w:val="B5B6B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C2B075C"/>
    <w:multiLevelType w:val="hybridMultilevel"/>
    <w:tmpl w:val="26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025905137">
    <w:abstractNumId w:val="12"/>
  </w:num>
  <w:num w:numId="2" w16cid:durableId="885218458">
    <w:abstractNumId w:val="8"/>
  </w:num>
  <w:num w:numId="3" w16cid:durableId="7059075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9844200">
    <w:abstractNumId w:val="1"/>
  </w:num>
  <w:num w:numId="5" w16cid:durableId="1965698390">
    <w:abstractNumId w:val="2"/>
  </w:num>
  <w:num w:numId="6" w16cid:durableId="1532066582">
    <w:abstractNumId w:val="4"/>
  </w:num>
  <w:num w:numId="7" w16cid:durableId="195774013">
    <w:abstractNumId w:val="0"/>
  </w:num>
  <w:num w:numId="8" w16cid:durableId="1695231062">
    <w:abstractNumId w:val="11"/>
  </w:num>
  <w:num w:numId="9" w16cid:durableId="501241062">
    <w:abstractNumId w:val="10"/>
  </w:num>
  <w:num w:numId="10" w16cid:durableId="1113281199">
    <w:abstractNumId w:val="3"/>
  </w:num>
  <w:num w:numId="11" w16cid:durableId="699167193">
    <w:abstractNumId w:val="14"/>
  </w:num>
  <w:num w:numId="12" w16cid:durableId="1619950861">
    <w:abstractNumId w:val="5"/>
  </w:num>
  <w:num w:numId="13" w16cid:durableId="1617982474">
    <w:abstractNumId w:val="13"/>
  </w:num>
  <w:num w:numId="14" w16cid:durableId="794635477">
    <w:abstractNumId w:val="6"/>
  </w:num>
  <w:num w:numId="15" w16cid:durableId="1354932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069C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457"/>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4CB8"/>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C7B46"/>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A02"/>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646"/>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D7A"/>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36215"/>
    <w:rsid w:val="002422D3"/>
    <w:rsid w:val="002439D0"/>
    <w:rsid w:val="00243EB2"/>
    <w:rsid w:val="002441F5"/>
    <w:rsid w:val="0024422E"/>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4C0"/>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3FFA"/>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1C50"/>
    <w:rsid w:val="003C2981"/>
    <w:rsid w:val="003C4D9C"/>
    <w:rsid w:val="003C5235"/>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06A60"/>
    <w:rsid w:val="0041180E"/>
    <w:rsid w:val="004119E5"/>
    <w:rsid w:val="00411EC3"/>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1F35"/>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15D"/>
    <w:rsid w:val="004A2A37"/>
    <w:rsid w:val="004A2E89"/>
    <w:rsid w:val="004A3C84"/>
    <w:rsid w:val="004A5B99"/>
    <w:rsid w:val="004A5E3A"/>
    <w:rsid w:val="004A61C7"/>
    <w:rsid w:val="004A6E20"/>
    <w:rsid w:val="004B0993"/>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4D88"/>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87F97"/>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0CD8"/>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251"/>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31F"/>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13E"/>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2039"/>
    <w:rsid w:val="00923051"/>
    <w:rsid w:val="0092433F"/>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3792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D5672"/>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66AA9"/>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D7D"/>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4FEE"/>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4B19"/>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3F67"/>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5B7"/>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11D9"/>
    <w:rsid w:val="00D12D39"/>
    <w:rsid w:val="00D13965"/>
    <w:rsid w:val="00D1691A"/>
    <w:rsid w:val="00D169AC"/>
    <w:rsid w:val="00D20084"/>
    <w:rsid w:val="00D207C0"/>
    <w:rsid w:val="00D21240"/>
    <w:rsid w:val="00D22275"/>
    <w:rsid w:val="00D223CA"/>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3E42"/>
    <w:rsid w:val="00DD42B5"/>
    <w:rsid w:val="00DD4E82"/>
    <w:rsid w:val="00DD5453"/>
    <w:rsid w:val="00DD5B23"/>
    <w:rsid w:val="00DD64AD"/>
    <w:rsid w:val="00DD7711"/>
    <w:rsid w:val="00DE0F7B"/>
    <w:rsid w:val="00DE18E1"/>
    <w:rsid w:val="00DE1900"/>
    <w:rsid w:val="00DE1C1B"/>
    <w:rsid w:val="00DE2FB2"/>
    <w:rsid w:val="00DE4841"/>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5BC"/>
    <w:rsid w:val="00EE4D74"/>
    <w:rsid w:val="00EE51B2"/>
    <w:rsid w:val="00EE5CA5"/>
    <w:rsid w:val="00EE6E96"/>
    <w:rsid w:val="00EE7B37"/>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0D1D"/>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2362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7811487">
      <w:bodyDiv w:val="1"/>
      <w:marLeft w:val="0"/>
      <w:marRight w:val="0"/>
      <w:marTop w:val="0"/>
      <w:marBottom w:val="0"/>
      <w:divBdr>
        <w:top w:val="none" w:sz="0" w:space="0" w:color="auto"/>
        <w:left w:val="none" w:sz="0" w:space="0" w:color="auto"/>
        <w:bottom w:val="none" w:sz="0" w:space="0" w:color="auto"/>
        <w:right w:val="none" w:sz="0" w:space="0" w:color="auto"/>
      </w:divBdr>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VIDEO;57e5a63c.2205B&amp;S=" TargetMode="External"/><Relationship Id="rId18" Type="http://schemas.openxmlformats.org/officeDocument/2006/relationships/hyperlink" Target="https://www.3gpp.org/ftp/TSG_SA/WG4_CODEC/TSGS4_119-e/Docs/S4-220606.zip" TargetMode="External"/><Relationship Id="rId26" Type="http://schemas.openxmlformats.org/officeDocument/2006/relationships/hyperlink" Target="https://list.etsi.org/scripts/wa.exe?A2=3GPP_TSG_SA_WG4_VIDEO;4e2654bd.2205C&amp;S=" TargetMode="External"/><Relationship Id="rId39" Type="http://schemas.openxmlformats.org/officeDocument/2006/relationships/hyperlink" Target="https://www.3gpp.org/ftp/tsg_sa/WG4_CODEC/TSGS4_119-e/Inbox/Drafts/Video/S4-220683-26.955-JM-Verification-r1.docx" TargetMode="External"/><Relationship Id="rId21" Type="http://schemas.openxmlformats.org/officeDocument/2006/relationships/hyperlink" Target="https://list.etsi.org/scripts/wa.exe?A2=3GPP_TSG_SA_WG4_VIDEO;215a07f9.2205B&amp;S=" TargetMode="External"/><Relationship Id="rId34" Type="http://schemas.openxmlformats.org/officeDocument/2006/relationships/hyperlink" Target="https://list.etsi.org/scripts/wa.exe?A2=3GPP_TSG_SA_WG4_VIDEO;f2ecc9c.2205B&amp;S=" TargetMode="External"/><Relationship Id="rId42" Type="http://schemas.openxmlformats.org/officeDocument/2006/relationships/hyperlink" Target="https://www.3gpp.org/ftp/TSG_SA/WG4_CODEC/TSGS4_119-e/Docs/S4-220749.zip" TargetMode="External"/><Relationship Id="rId47" Type="http://schemas.openxmlformats.org/officeDocument/2006/relationships/hyperlink" Target="https://www.3gpp.org/ftp/TSG_SA/WG4_CODEC/TSGS4_119-e/Docs/S4-220732.zip" TargetMode="External"/><Relationship Id="rId50" Type="http://schemas.openxmlformats.org/officeDocument/2006/relationships/hyperlink" Target="https://list.etsi.org/scripts/wa.exe?A2=3GPP_TSG_SA_WG4_VIDEO;6b212c18.2205B&amp;S=" TargetMode="External"/><Relationship Id="rId55" Type="http://schemas.openxmlformats.org/officeDocument/2006/relationships/hyperlink" Target="https://www.3gpp.org/ftp/TSG_SA/WG4_CODEC/TSGS4_119-e/Docs/S4-220754.zip" TargetMode="External"/><Relationship Id="rId63" Type="http://schemas.openxmlformats.org/officeDocument/2006/relationships/hyperlink" Target="https://www.3gpp.org/ftp/tsg_sa/WG4_CODEC/TSGS4_119-e/Inbox/Drafts/Video/S4-220754_pCR_AV1_verification-r2.zip"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ist.etsi.org/scripts/wa.exe?A2=3GPP_TSG_SA_WG4_VIDEO;4e0dba7.2205B&amp;S=" TargetMode="External"/><Relationship Id="rId29" Type="http://schemas.openxmlformats.org/officeDocument/2006/relationships/hyperlink" Target="https://www.3gpp.org/ftp/TSG_SA/WG4_CODEC/TSGS4_119-e/Docs/S4-22075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list.etsi.org/scripts/wa.exe?A2=3GPP_TSG_SA_WG4_VIDEO;729af76.2205C&amp;S=" TargetMode="External"/><Relationship Id="rId32" Type="http://schemas.openxmlformats.org/officeDocument/2006/relationships/hyperlink" Target="https://list.etsi.org/scripts/wa.exe?A2=3GPP_TSG_SA_WG4_VIDEO;2a5455d0.2205B&amp;S=" TargetMode="External"/><Relationship Id="rId37" Type="http://schemas.openxmlformats.org/officeDocument/2006/relationships/hyperlink" Target="https://list.etsi.org/scripts/wa.exe?A2=3GPP_TSG_SA_WG4_VIDEO;f8869c63.2205B&amp;S=" TargetMode="External"/><Relationship Id="rId40" Type="http://schemas.openxmlformats.org/officeDocument/2006/relationships/hyperlink" Target="https://www.3gpp.org/ftp/TSG_SA/WG4_CODEC/TSGS4_119-e/Docs/S4-220609.zip" TargetMode="External"/><Relationship Id="rId45" Type="http://schemas.openxmlformats.org/officeDocument/2006/relationships/hyperlink" Target="https://www.3gpp.org/ftp/TSG_SA/WG4_CODEC/TSGS4_119-e/Docs/S4-220757.zip" TargetMode="External"/><Relationship Id="rId53" Type="http://schemas.openxmlformats.org/officeDocument/2006/relationships/hyperlink" Target="https://www.3gpp.org/ftp/TSG_SA/WG4_CODEC/TSGS4_119-e/Docs/S4-220748.zip" TargetMode="External"/><Relationship Id="rId58" Type="http://schemas.openxmlformats.org/officeDocument/2006/relationships/hyperlink" Target="https://list.etsi.org/scripts/wa.exe?A2=3GPP_TSG_SA_WG4_VIDEO;87c82330.2205C&amp;S=" TargetMode="External"/><Relationship Id="rId66"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list.etsi.org/scripts/wa.exe?A2=3GPP_TSG_SA_WG4_VIDEO;5422b550.2205B&amp;S=" TargetMode="External"/><Relationship Id="rId23" Type="http://schemas.openxmlformats.org/officeDocument/2006/relationships/hyperlink" Target="https://list.etsi.org/scripts/wa.exe?A2=3GPP_TSG_SA_WG4_VIDEO;cc18b94.2205B&amp;S=" TargetMode="External"/><Relationship Id="rId28" Type="http://schemas.openxmlformats.org/officeDocument/2006/relationships/hyperlink" Target="https://www.3gpp.org/ftp/tsg_sa/WG4_CODEC/TSGS4_119-e/Inbox/Drafts/Video/S4-220607-r1.zip" TargetMode="External"/><Relationship Id="rId36" Type="http://schemas.openxmlformats.org/officeDocument/2006/relationships/hyperlink" Target="https://list.etsi.org/scripts/wa.exe?A2=3GPP_TSG_SA_WG4_VIDEO;d465c3c4.2205B&amp;S=" TargetMode="External"/><Relationship Id="rId49" Type="http://schemas.openxmlformats.org/officeDocument/2006/relationships/hyperlink" Target="https://list.etsi.org/scripts/wa.exe?A2=3GPP_TSG_SA_WG4_VIDEO;d6331773.2205B&amp;S=" TargetMode="External"/><Relationship Id="rId57" Type="http://schemas.openxmlformats.org/officeDocument/2006/relationships/hyperlink" Target="https://list.etsi.org/scripts/wa.exe?A2=3GPP_TSG_SA_WG4_VIDEO;f19497f3.2205C&amp;S=" TargetMode="External"/><Relationship Id="rId61" Type="http://schemas.openxmlformats.org/officeDocument/2006/relationships/hyperlink" Target="https://www.3gpp.org/ftp/tsg_sa/WG4_CODEC/TSGS4_119-e/Inbox/Drafts/Video/S4-220754_pCR_AV1_verification.zip" TargetMode="External"/><Relationship Id="rId10" Type="http://schemas.openxmlformats.org/officeDocument/2006/relationships/endnotes" Target="endnotes.xml"/><Relationship Id="rId19" Type="http://schemas.openxmlformats.org/officeDocument/2006/relationships/hyperlink" Target="https://list.etsi.org/scripts/wa.exe?A2=3GPP_TSG_SA_WG4_VIDEO;2d656d63.2205B&amp;S=" TargetMode="External"/><Relationship Id="rId31" Type="http://schemas.openxmlformats.org/officeDocument/2006/relationships/hyperlink" Target="https://list.etsi.org/scripts/wa.exe?A2=3GPP_TSG_SA_WG4_VIDEO;1aace293.2205B&amp;S=" TargetMode="External"/><Relationship Id="rId44" Type="http://schemas.openxmlformats.org/officeDocument/2006/relationships/hyperlink" Target="https://www.3gpp.org/ftp/TSG_SA/WG4_CODEC/TSGS4_119-e/Docs/S4-220752.zip" TargetMode="External"/><Relationship Id="rId52" Type="http://schemas.openxmlformats.org/officeDocument/2006/relationships/hyperlink" Target="https://www.3gpp.org/ftp/TSG_SA/WG4_CODEC/TSGS4_119-e/Docs/S4-220747.zip" TargetMode="External"/><Relationship Id="rId60" Type="http://schemas.openxmlformats.org/officeDocument/2006/relationships/hyperlink" Target="https://list.etsi.org/scripts/wa.exe?A2=3GPP_TSG_SA_WG4_VIDEO;f8b30fa5.2205C&amp;S="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VIDEO;3dbc8e01.2205B&amp;S=" TargetMode="External"/><Relationship Id="rId22" Type="http://schemas.openxmlformats.org/officeDocument/2006/relationships/hyperlink" Target="https://list.etsi.org/scripts/wa.exe?A2=3GPP_TSG_SA_WG4_VIDEO;7c2aba96.2205B&amp;S=" TargetMode="External"/><Relationship Id="rId27" Type="http://schemas.openxmlformats.org/officeDocument/2006/relationships/hyperlink" Target="https://www.3gpp.org/ftp/tsg_sa/WG4_CODEC/TSGS4_119-e/Inbox/Drafts/Video/S4-220607r02-26.955-Verification.zip" TargetMode="External"/><Relationship Id="rId30" Type="http://schemas.openxmlformats.org/officeDocument/2006/relationships/hyperlink" Target="https://www.3gpp.org/ftp/TSG_SA/WG4_CODEC/TSGS4_119-e/Docs/S4-220608.zip" TargetMode="External"/><Relationship Id="rId35" Type="http://schemas.openxmlformats.org/officeDocument/2006/relationships/hyperlink" Target="https://list.etsi.org/scripts/wa.exe?A2=3GPP_TSG_SA_WG4_VIDEO;52cc60c5.2205B&amp;S=" TargetMode="External"/><Relationship Id="rId43" Type="http://schemas.openxmlformats.org/officeDocument/2006/relationships/hyperlink" Target="https://www.3gpp.org/ftp/TSG_SA/WG4_CODEC/TSGS4_119-e/Docs/S4-220857.zip" TargetMode="External"/><Relationship Id="rId48" Type="http://schemas.openxmlformats.org/officeDocument/2006/relationships/hyperlink" Target="https://list.etsi.org/scripts/wa.exe?A2=3GPP_TSG_SA_WG4_VIDEO;8de62f25.2205B&amp;S=" TargetMode="External"/><Relationship Id="rId56" Type="http://schemas.openxmlformats.org/officeDocument/2006/relationships/hyperlink" Target="https://list.etsi.org/scripts/wa.exe?A2=3GPP_TSG_SA_WG4_VIDEO;ab3ab5f7.2205C&amp;S=" TargetMode="External"/><Relationship Id="rId64" Type="http://schemas.openxmlformats.org/officeDocument/2006/relationships/hyperlink" Target="https://www.3gpp.org/ftp/TSG_SA/WG4_CODEC/TSGS4_119-e/Docs/S4-220858.zip"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SA/WG4_CODEC/TSGS4_119-e/Docs/S4-220746.zip" TargetMode="External"/><Relationship Id="rId3" Type="http://schemas.openxmlformats.org/officeDocument/2006/relationships/customXml" Target="../customXml/item3.xml"/><Relationship Id="rId12" Type="http://schemas.openxmlformats.org/officeDocument/2006/relationships/hyperlink" Target="https://list.etsi.org/scripts/wa.exe?A2=3GPP_TSG_SA_WG4_VIDEO;8e25813e.2205B&amp;S=" TargetMode="External"/><Relationship Id="rId17" Type="http://schemas.openxmlformats.org/officeDocument/2006/relationships/hyperlink" Target="https://list.etsi.org/scripts/wa.exe?A2=3GPP_TSG_SA_WG4_VIDEO;5c4c062e.2205B&amp;S=" TargetMode="External"/><Relationship Id="rId25" Type="http://schemas.openxmlformats.org/officeDocument/2006/relationships/hyperlink" Target="https://list.etsi.org/scripts/wa.exe?A2=3GPP_TSG_SA_WG4_VIDEO;26543591.2205C&amp;S=" TargetMode="External"/><Relationship Id="rId33" Type="http://schemas.openxmlformats.org/officeDocument/2006/relationships/hyperlink" Target="https://list.etsi.org/scripts/wa.exe?A2=3GPP_TSG_SA_WG4_VIDEO;43aaf858.2205B&amp;S=" TargetMode="External"/><Relationship Id="rId38" Type="http://schemas.openxmlformats.org/officeDocument/2006/relationships/hyperlink" Target="https://list.etsi.org/scripts/wa.exe?A2=3GPP_TSG_SA_WG4_VIDEO;b0b24759.2205B&amp;S=" TargetMode="External"/><Relationship Id="rId46" Type="http://schemas.openxmlformats.org/officeDocument/2006/relationships/hyperlink" Target="https://www.3gpp.org/ftp/TSG_SA/WG4_CODEC/TSGS4_119-e/Docs/S4-220751.zip" TargetMode="External"/><Relationship Id="rId59" Type="http://schemas.openxmlformats.org/officeDocument/2006/relationships/hyperlink" Target="https://list.etsi.org/scripts/wa.exe?A2=3GPP_TSG_SA_WG4_VIDEO;e508074b.2205C&amp;S=" TargetMode="External"/><Relationship Id="rId67" Type="http://schemas.openxmlformats.org/officeDocument/2006/relationships/footer" Target="footer1.xml"/><Relationship Id="rId20" Type="http://schemas.openxmlformats.org/officeDocument/2006/relationships/hyperlink" Target="https://www.3gpp.org/ftp/TSG_SA/WG4_CODEC/TSGS4_119-e/Docs/S4-220607.zip" TargetMode="External"/><Relationship Id="rId41" Type="http://schemas.openxmlformats.org/officeDocument/2006/relationships/hyperlink" Target="https://list.etsi.org/scripts/wa.exe?A2=3GPP_TSG_SA_WG4_VIDEO;b98a751f.2205B&amp;S=" TargetMode="External"/><Relationship Id="rId54" Type="http://schemas.openxmlformats.org/officeDocument/2006/relationships/hyperlink" Target="https://www.3gpp.org/ftp/TSG_SA/WG4_CODEC/TSGS4_119-e/Docs/S4-220758.zip" TargetMode="External"/><Relationship Id="rId62" Type="http://schemas.openxmlformats.org/officeDocument/2006/relationships/hyperlink" Target="https://www.3gpp.org/ftp/tsg_sa/WG4_CODEC/TSGS4_119-e/Inbox/Drafts/Video/S4-220754_pCR_AV1_verification-r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9</Pages>
  <Words>1479</Words>
  <Characters>14080</Characters>
  <Application>Microsoft Office Word</Application>
  <DocSecurity>0</DocSecurity>
  <Lines>117</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15528</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2022-05-20T07:58:00Z</dcterms:created>
  <dcterms:modified xsi:type="dcterms:W3CDTF">2022-05-20T08:00:00Z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