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715210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r w:rsidR="004C6226">
              <w:t>0</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w:t>
            </w:r>
            <w:r w:rsidR="004C6226">
              <w:rPr>
                <w:sz w:val="32"/>
              </w:rPr>
              <w:t>1</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205F1F0C" w14:textId="36C9043A" w:rsidR="00BD06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D06B5">
        <w:t>Foreword</w:t>
      </w:r>
      <w:r w:rsidR="00BD06B5">
        <w:tab/>
      </w:r>
      <w:r w:rsidR="00BD06B5">
        <w:fldChar w:fldCharType="begin"/>
      </w:r>
      <w:r w:rsidR="00BD06B5">
        <w:instrText xml:space="preserve"> PAGEREF _Toc87850330 \h </w:instrText>
      </w:r>
      <w:r w:rsidR="00BD06B5">
        <w:fldChar w:fldCharType="separate"/>
      </w:r>
      <w:r w:rsidR="00BD06B5">
        <w:t>13</w:t>
      </w:r>
      <w:r w:rsidR="00BD06B5">
        <w:fldChar w:fldCharType="end"/>
      </w:r>
    </w:p>
    <w:p w14:paraId="7C36E1DA" w14:textId="17C04603" w:rsidR="00BD06B5" w:rsidRDefault="00BD06B5">
      <w:pPr>
        <w:pStyle w:val="TOC1"/>
        <w:rPr>
          <w:rFonts w:asciiTheme="minorHAnsi" w:eastAsiaTheme="minorEastAsia" w:hAnsiTheme="minorHAnsi" w:cstheme="minorBidi"/>
          <w:szCs w:val="22"/>
          <w:lang w:val="en-US"/>
        </w:rPr>
      </w:pPr>
      <w:r>
        <w:t>Introduction</w:t>
      </w:r>
      <w:r>
        <w:tab/>
      </w:r>
      <w:r>
        <w:fldChar w:fldCharType="begin"/>
      </w:r>
      <w:r>
        <w:instrText xml:space="preserve"> PAGEREF _Toc87850331 \h </w:instrText>
      </w:r>
      <w:r>
        <w:fldChar w:fldCharType="separate"/>
      </w:r>
      <w:r>
        <w:t>14</w:t>
      </w:r>
      <w:r>
        <w:fldChar w:fldCharType="end"/>
      </w:r>
    </w:p>
    <w:p w14:paraId="608367DF" w14:textId="13E846B2" w:rsidR="00BD06B5" w:rsidRDefault="00BD06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_Toc87850332 \h </w:instrText>
      </w:r>
      <w:r>
        <w:fldChar w:fldCharType="separate"/>
      </w:r>
      <w:r>
        <w:t>15</w:t>
      </w:r>
      <w:r>
        <w:fldChar w:fldCharType="end"/>
      </w:r>
    </w:p>
    <w:p w14:paraId="2C34C3A2" w14:textId="037000F1" w:rsidR="00BD06B5" w:rsidRDefault="00BD06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_Toc87850333 \h </w:instrText>
      </w:r>
      <w:r>
        <w:fldChar w:fldCharType="separate"/>
      </w:r>
      <w:r>
        <w:t>15</w:t>
      </w:r>
      <w:r>
        <w:fldChar w:fldCharType="end"/>
      </w:r>
    </w:p>
    <w:p w14:paraId="7F41EDB9" w14:textId="2666D678" w:rsidR="00BD06B5" w:rsidRDefault="00BD06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_Toc87850334 \h </w:instrText>
      </w:r>
      <w:r>
        <w:fldChar w:fldCharType="separate"/>
      </w:r>
      <w:r>
        <w:t>19</w:t>
      </w:r>
      <w:r>
        <w:fldChar w:fldCharType="end"/>
      </w:r>
    </w:p>
    <w:p w14:paraId="1F49C42D" w14:textId="513ABC4F" w:rsidR="00BD06B5" w:rsidRDefault="00BD06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_Toc87850335 \h </w:instrText>
      </w:r>
      <w:r>
        <w:fldChar w:fldCharType="separate"/>
      </w:r>
      <w:r>
        <w:t>19</w:t>
      </w:r>
      <w:r>
        <w:fldChar w:fldCharType="end"/>
      </w:r>
    </w:p>
    <w:p w14:paraId="6BF7B076" w14:textId="503A1DA8" w:rsidR="00BD06B5" w:rsidRDefault="00BD06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_Toc87850336 \h </w:instrText>
      </w:r>
      <w:r>
        <w:fldChar w:fldCharType="separate"/>
      </w:r>
      <w:r>
        <w:t>20</w:t>
      </w:r>
      <w:r>
        <w:fldChar w:fldCharType="end"/>
      </w:r>
    </w:p>
    <w:p w14:paraId="18398EF6" w14:textId="1B6A991D" w:rsidR="00BD06B5" w:rsidRDefault="00BD06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_Toc87850337 \h </w:instrText>
      </w:r>
      <w:r>
        <w:fldChar w:fldCharType="separate"/>
      </w:r>
      <w:r>
        <w:t>20</w:t>
      </w:r>
      <w:r>
        <w:fldChar w:fldCharType="end"/>
      </w:r>
    </w:p>
    <w:p w14:paraId="732E4303" w14:textId="70E789E6" w:rsidR="00BD06B5" w:rsidRDefault="00BD06B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_Toc87850338 \h </w:instrText>
      </w:r>
      <w:r>
        <w:fldChar w:fldCharType="separate"/>
      </w:r>
      <w:r>
        <w:t>21</w:t>
      </w:r>
      <w:r>
        <w:fldChar w:fldCharType="end"/>
      </w:r>
    </w:p>
    <w:p w14:paraId="50CDCD83" w14:textId="0BBDC33D" w:rsidR="00BD06B5" w:rsidRDefault="00BD06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_Toc87850339 \h </w:instrText>
      </w:r>
      <w:r>
        <w:fldChar w:fldCharType="separate"/>
      </w:r>
      <w:r>
        <w:t>21</w:t>
      </w:r>
      <w:r>
        <w:fldChar w:fldCharType="end"/>
      </w:r>
    </w:p>
    <w:p w14:paraId="02520B83" w14:textId="6A8EDDD4" w:rsidR="00BD06B5" w:rsidRDefault="00BD06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_Toc87850340 \h </w:instrText>
      </w:r>
      <w:r>
        <w:fldChar w:fldCharType="separate"/>
      </w:r>
      <w:r>
        <w:t>22</w:t>
      </w:r>
      <w:r>
        <w:fldChar w:fldCharType="end"/>
      </w:r>
    </w:p>
    <w:p w14:paraId="209049CD" w14:textId="3967CDB7" w:rsidR="00BD06B5" w:rsidRDefault="00BD06B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_Toc87850341 \h </w:instrText>
      </w:r>
      <w:r>
        <w:fldChar w:fldCharType="separate"/>
      </w:r>
      <w:r>
        <w:t>23</w:t>
      </w:r>
      <w:r>
        <w:fldChar w:fldCharType="end"/>
      </w:r>
    </w:p>
    <w:p w14:paraId="5A6C1391" w14:textId="00E3B394" w:rsidR="00BD06B5" w:rsidRDefault="00BD06B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_Toc87850342 \h </w:instrText>
      </w:r>
      <w:r>
        <w:fldChar w:fldCharType="separate"/>
      </w:r>
      <w:r>
        <w:t>23</w:t>
      </w:r>
      <w:r>
        <w:fldChar w:fldCharType="end"/>
      </w:r>
    </w:p>
    <w:p w14:paraId="7F378733" w14:textId="4CB1EC9A" w:rsidR="00BD06B5" w:rsidRDefault="00BD06B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_Toc87850343 \h </w:instrText>
      </w:r>
      <w:r>
        <w:fldChar w:fldCharType="separate"/>
      </w:r>
      <w:r>
        <w:t>23</w:t>
      </w:r>
      <w:r>
        <w:fldChar w:fldCharType="end"/>
      </w:r>
    </w:p>
    <w:p w14:paraId="104AB474" w14:textId="52034552" w:rsidR="00BD06B5" w:rsidRDefault="00BD06B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_Toc87850344 \h </w:instrText>
      </w:r>
      <w:r>
        <w:fldChar w:fldCharType="separate"/>
      </w:r>
      <w:r>
        <w:t>24</w:t>
      </w:r>
      <w:r>
        <w:fldChar w:fldCharType="end"/>
      </w:r>
    </w:p>
    <w:p w14:paraId="1CF9829C" w14:textId="08CE5840" w:rsidR="00BD06B5" w:rsidRDefault="00BD06B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_Toc87850345 \h </w:instrText>
      </w:r>
      <w:r>
        <w:fldChar w:fldCharType="separate"/>
      </w:r>
      <w:r>
        <w:t>24</w:t>
      </w:r>
      <w:r>
        <w:fldChar w:fldCharType="end"/>
      </w:r>
    </w:p>
    <w:p w14:paraId="2B14648E" w14:textId="29902BC2" w:rsidR="00BD06B5" w:rsidRDefault="00BD06B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_Toc87850346 \h </w:instrText>
      </w:r>
      <w:r>
        <w:fldChar w:fldCharType="separate"/>
      </w:r>
      <w:r>
        <w:t>24</w:t>
      </w:r>
      <w:r>
        <w:fldChar w:fldCharType="end"/>
      </w:r>
    </w:p>
    <w:p w14:paraId="486252CF" w14:textId="2E778A82" w:rsidR="00BD06B5" w:rsidRDefault="00BD06B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_Toc87850347 \h </w:instrText>
      </w:r>
      <w:r>
        <w:fldChar w:fldCharType="separate"/>
      </w:r>
      <w:r>
        <w:t>24</w:t>
      </w:r>
      <w:r>
        <w:fldChar w:fldCharType="end"/>
      </w:r>
    </w:p>
    <w:p w14:paraId="7F0FA404" w14:textId="28BED768" w:rsidR="00BD06B5" w:rsidRDefault="00BD06B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_Toc87850348 \h </w:instrText>
      </w:r>
      <w:r>
        <w:fldChar w:fldCharType="separate"/>
      </w:r>
      <w:r>
        <w:t>24</w:t>
      </w:r>
      <w:r>
        <w:fldChar w:fldCharType="end"/>
      </w:r>
    </w:p>
    <w:p w14:paraId="16141EF9" w14:textId="63D6217E" w:rsidR="00BD06B5" w:rsidRDefault="00BD06B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_Toc87850349 \h </w:instrText>
      </w:r>
      <w:r>
        <w:fldChar w:fldCharType="separate"/>
      </w:r>
      <w:r>
        <w:t>24</w:t>
      </w:r>
      <w:r>
        <w:fldChar w:fldCharType="end"/>
      </w:r>
    </w:p>
    <w:p w14:paraId="1CF4F121" w14:textId="378F43E5" w:rsidR="00BD06B5" w:rsidRDefault="00BD06B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_Toc87850350 \h </w:instrText>
      </w:r>
      <w:r>
        <w:fldChar w:fldCharType="separate"/>
      </w:r>
      <w:r>
        <w:t>24</w:t>
      </w:r>
      <w:r>
        <w:fldChar w:fldCharType="end"/>
      </w:r>
    </w:p>
    <w:p w14:paraId="7BD33B14" w14:textId="1C1FB5DD" w:rsidR="00BD06B5" w:rsidRDefault="00BD06B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_Toc87850351 \h </w:instrText>
      </w:r>
      <w:r>
        <w:fldChar w:fldCharType="separate"/>
      </w:r>
      <w:r>
        <w:t>24</w:t>
      </w:r>
      <w:r>
        <w:fldChar w:fldCharType="end"/>
      </w:r>
    </w:p>
    <w:p w14:paraId="718E6207" w14:textId="1F726D76" w:rsidR="00BD06B5" w:rsidRDefault="00BD06B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_Toc87850352 \h </w:instrText>
      </w:r>
      <w:r>
        <w:fldChar w:fldCharType="separate"/>
      </w:r>
      <w:r>
        <w:t>24</w:t>
      </w:r>
      <w:r>
        <w:fldChar w:fldCharType="end"/>
      </w:r>
    </w:p>
    <w:p w14:paraId="7E5398CE" w14:textId="295F9846" w:rsidR="00BD06B5" w:rsidRDefault="00BD06B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_Toc87850353 \h </w:instrText>
      </w:r>
      <w:r>
        <w:fldChar w:fldCharType="separate"/>
      </w:r>
      <w:r>
        <w:t>24</w:t>
      </w:r>
      <w:r>
        <w:fldChar w:fldCharType="end"/>
      </w:r>
    </w:p>
    <w:p w14:paraId="681A1730" w14:textId="0090F67B" w:rsidR="00BD06B5" w:rsidRDefault="00BD06B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_Toc87850354 \h </w:instrText>
      </w:r>
      <w:r>
        <w:fldChar w:fldCharType="separate"/>
      </w:r>
      <w:r>
        <w:t>25</w:t>
      </w:r>
      <w:r>
        <w:fldChar w:fldCharType="end"/>
      </w:r>
    </w:p>
    <w:p w14:paraId="4BF86C1F" w14:textId="785DA1A8" w:rsidR="00BD06B5" w:rsidRDefault="00BD06B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_Toc87850355 \h </w:instrText>
      </w:r>
      <w:r>
        <w:fldChar w:fldCharType="separate"/>
      </w:r>
      <w:r>
        <w:t>25</w:t>
      </w:r>
      <w:r>
        <w:fldChar w:fldCharType="end"/>
      </w:r>
    </w:p>
    <w:p w14:paraId="1458B961" w14:textId="7C53EF15" w:rsidR="00BD06B5" w:rsidRDefault="00BD06B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_Toc87850356 \h </w:instrText>
      </w:r>
      <w:r>
        <w:fldChar w:fldCharType="separate"/>
      </w:r>
      <w:r>
        <w:t>25</w:t>
      </w:r>
      <w:r>
        <w:fldChar w:fldCharType="end"/>
      </w:r>
    </w:p>
    <w:p w14:paraId="2ACC8918" w14:textId="617BD2C4" w:rsidR="00BD06B5" w:rsidRDefault="00BD06B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_Toc87850357 \h </w:instrText>
      </w:r>
      <w:r>
        <w:fldChar w:fldCharType="separate"/>
      </w:r>
      <w:r>
        <w:t>25</w:t>
      </w:r>
      <w:r>
        <w:fldChar w:fldCharType="end"/>
      </w:r>
    </w:p>
    <w:p w14:paraId="03B422CF" w14:textId="5ECE8F67" w:rsidR="00BD06B5" w:rsidRDefault="00BD06B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_Toc87850358 \h </w:instrText>
      </w:r>
      <w:r>
        <w:fldChar w:fldCharType="separate"/>
      </w:r>
      <w:r>
        <w:t>25</w:t>
      </w:r>
      <w:r>
        <w:fldChar w:fldCharType="end"/>
      </w:r>
    </w:p>
    <w:p w14:paraId="30A7FE72" w14:textId="3F4B5906" w:rsidR="00BD06B5" w:rsidRDefault="00BD06B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_Toc87850359 \h </w:instrText>
      </w:r>
      <w:r>
        <w:fldChar w:fldCharType="separate"/>
      </w:r>
      <w:r>
        <w:t>25</w:t>
      </w:r>
      <w:r>
        <w:fldChar w:fldCharType="end"/>
      </w:r>
    </w:p>
    <w:p w14:paraId="37D92B70" w14:textId="515D6D63" w:rsidR="00BD06B5" w:rsidRDefault="00BD06B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_Toc87850360 \h </w:instrText>
      </w:r>
      <w:r>
        <w:fldChar w:fldCharType="separate"/>
      </w:r>
      <w:r>
        <w:t>25</w:t>
      </w:r>
      <w:r>
        <w:fldChar w:fldCharType="end"/>
      </w:r>
    </w:p>
    <w:p w14:paraId="2164413B" w14:textId="5A43A88A" w:rsidR="00BD06B5" w:rsidRDefault="00BD06B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_Toc87850361 \h </w:instrText>
      </w:r>
      <w:r>
        <w:fldChar w:fldCharType="separate"/>
      </w:r>
      <w:r>
        <w:t>25</w:t>
      </w:r>
      <w:r>
        <w:fldChar w:fldCharType="end"/>
      </w:r>
    </w:p>
    <w:p w14:paraId="1E272A3C" w14:textId="72639B16" w:rsidR="00BD06B5" w:rsidRDefault="00BD06B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_Toc87850362 \h </w:instrText>
      </w:r>
      <w:r>
        <w:fldChar w:fldCharType="separate"/>
      </w:r>
      <w:r>
        <w:t>26</w:t>
      </w:r>
      <w:r>
        <w:fldChar w:fldCharType="end"/>
      </w:r>
    </w:p>
    <w:p w14:paraId="5F8C034E" w14:textId="5F41CC5C" w:rsidR="00BD06B5" w:rsidRDefault="00BD06B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_Toc87850363 \h </w:instrText>
      </w:r>
      <w:r>
        <w:fldChar w:fldCharType="separate"/>
      </w:r>
      <w:r>
        <w:t>26</w:t>
      </w:r>
      <w:r>
        <w:fldChar w:fldCharType="end"/>
      </w:r>
    </w:p>
    <w:p w14:paraId="1967BA6E" w14:textId="7D270B79" w:rsidR="00BD06B5" w:rsidRDefault="00BD06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_Toc87850364 \h </w:instrText>
      </w:r>
      <w:r>
        <w:fldChar w:fldCharType="separate"/>
      </w:r>
      <w:r>
        <w:t>26</w:t>
      </w:r>
      <w:r>
        <w:fldChar w:fldCharType="end"/>
      </w:r>
    </w:p>
    <w:p w14:paraId="3B67C170" w14:textId="0FCDCB39" w:rsidR="00BD06B5" w:rsidRDefault="00BD06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_Toc87850365 \h </w:instrText>
      </w:r>
      <w:r>
        <w:fldChar w:fldCharType="separate"/>
      </w:r>
      <w:r>
        <w:t>26</w:t>
      </w:r>
      <w:r>
        <w:fldChar w:fldCharType="end"/>
      </w:r>
    </w:p>
    <w:p w14:paraId="1674B75D" w14:textId="44187E26" w:rsidR="00BD06B5" w:rsidRDefault="00BD06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_Toc87850366 \h </w:instrText>
      </w:r>
      <w:r>
        <w:fldChar w:fldCharType="separate"/>
      </w:r>
      <w:r>
        <w:t>26</w:t>
      </w:r>
      <w:r>
        <w:fldChar w:fldCharType="end"/>
      </w:r>
    </w:p>
    <w:p w14:paraId="16AB1DD0" w14:textId="23B16956" w:rsidR="00BD06B5" w:rsidRDefault="00BD06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_Toc87850367 \h </w:instrText>
      </w:r>
      <w:r>
        <w:fldChar w:fldCharType="separate"/>
      </w:r>
      <w:r>
        <w:t>26</w:t>
      </w:r>
      <w:r>
        <w:fldChar w:fldCharType="end"/>
      </w:r>
    </w:p>
    <w:p w14:paraId="3DA382CA" w14:textId="48020F46" w:rsidR="00BD06B5" w:rsidRDefault="00BD06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_Toc87850368 \h </w:instrText>
      </w:r>
      <w:r>
        <w:fldChar w:fldCharType="separate"/>
      </w:r>
      <w:r>
        <w:t>28</w:t>
      </w:r>
      <w:r>
        <w:fldChar w:fldCharType="end"/>
      </w:r>
    </w:p>
    <w:p w14:paraId="44DD4B23" w14:textId="42B8039C" w:rsidR="00BD06B5" w:rsidRDefault="00BD06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_Toc87850369 \h </w:instrText>
      </w:r>
      <w:r>
        <w:fldChar w:fldCharType="separate"/>
      </w:r>
      <w:r>
        <w:t>28</w:t>
      </w:r>
      <w:r>
        <w:fldChar w:fldCharType="end"/>
      </w:r>
    </w:p>
    <w:p w14:paraId="789849B0" w14:textId="59CF7A7C" w:rsidR="00BD06B5" w:rsidRDefault="00BD06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_Toc87850370 \h </w:instrText>
      </w:r>
      <w:r>
        <w:fldChar w:fldCharType="separate"/>
      </w:r>
      <w:r>
        <w:t>29</w:t>
      </w:r>
      <w:r>
        <w:fldChar w:fldCharType="end"/>
      </w:r>
    </w:p>
    <w:p w14:paraId="054FEC30" w14:textId="5541E2E3" w:rsidR="00BD06B5" w:rsidRDefault="00BD06B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_Toc87850371 \h </w:instrText>
      </w:r>
      <w:r>
        <w:fldChar w:fldCharType="separate"/>
      </w:r>
      <w:r>
        <w:t>30</w:t>
      </w:r>
      <w:r>
        <w:fldChar w:fldCharType="end"/>
      </w:r>
    </w:p>
    <w:p w14:paraId="66249BAB" w14:textId="74EE7AFB" w:rsidR="00BD06B5" w:rsidRDefault="00BD06B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_Toc87850372 \h </w:instrText>
      </w:r>
      <w:r>
        <w:fldChar w:fldCharType="separate"/>
      </w:r>
      <w:r>
        <w:t>30</w:t>
      </w:r>
      <w:r>
        <w:fldChar w:fldCharType="end"/>
      </w:r>
    </w:p>
    <w:p w14:paraId="2574CBBC" w14:textId="1CFEB9CA" w:rsidR="00BD06B5" w:rsidRDefault="00BD06B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_Toc87850373 \h </w:instrText>
      </w:r>
      <w:r>
        <w:fldChar w:fldCharType="separate"/>
      </w:r>
      <w:r>
        <w:t>30</w:t>
      </w:r>
      <w:r>
        <w:fldChar w:fldCharType="end"/>
      </w:r>
    </w:p>
    <w:p w14:paraId="0CB8B242" w14:textId="73FDFBBE" w:rsidR="00BD06B5" w:rsidRDefault="00BD06B5">
      <w:pPr>
        <w:pStyle w:val="TOC3"/>
        <w:rPr>
          <w:rFonts w:asciiTheme="minorHAnsi" w:eastAsiaTheme="minorEastAsia" w:hAnsiTheme="minorHAnsi" w:cstheme="minorBidi"/>
          <w:sz w:val="22"/>
          <w:szCs w:val="22"/>
          <w:lang w:val="en-US"/>
        </w:rPr>
      </w:pPr>
      <w:r w:rsidRPr="004738C5">
        <w:rPr>
          <w:lang w:val="en-US"/>
        </w:rPr>
        <w:t>5.5.3</w:t>
      </w:r>
      <w:r>
        <w:rPr>
          <w:rFonts w:asciiTheme="minorHAnsi" w:eastAsiaTheme="minorEastAsia" w:hAnsiTheme="minorHAnsi" w:cstheme="minorBidi"/>
          <w:sz w:val="22"/>
          <w:szCs w:val="22"/>
          <w:lang w:val="en-US"/>
        </w:rPr>
        <w:tab/>
      </w:r>
      <w:r w:rsidRPr="004738C5">
        <w:rPr>
          <w:lang w:val="en-US"/>
        </w:rPr>
        <w:t>Quality Metrics - General</w:t>
      </w:r>
      <w:r>
        <w:tab/>
      </w:r>
      <w:r>
        <w:fldChar w:fldCharType="begin"/>
      </w:r>
      <w:r>
        <w:instrText xml:space="preserve"> PAGEREF _Toc87850374 \h </w:instrText>
      </w:r>
      <w:r>
        <w:fldChar w:fldCharType="separate"/>
      </w:r>
      <w:r>
        <w:t>30</w:t>
      </w:r>
      <w:r>
        <w:fldChar w:fldCharType="end"/>
      </w:r>
    </w:p>
    <w:p w14:paraId="249B41FB" w14:textId="3C17B480" w:rsidR="00BD06B5" w:rsidRDefault="00BD06B5">
      <w:pPr>
        <w:pStyle w:val="TOC3"/>
        <w:rPr>
          <w:rFonts w:asciiTheme="minorHAnsi" w:eastAsiaTheme="minorEastAsia" w:hAnsiTheme="minorHAnsi" w:cstheme="minorBidi"/>
          <w:sz w:val="22"/>
          <w:szCs w:val="22"/>
          <w:lang w:val="en-US"/>
        </w:rPr>
      </w:pPr>
      <w:r w:rsidRPr="004738C5">
        <w:rPr>
          <w:lang w:val="en-US"/>
        </w:rPr>
        <w:t>5.5.4</w:t>
      </w:r>
      <w:r>
        <w:rPr>
          <w:rFonts w:asciiTheme="minorHAnsi" w:eastAsiaTheme="minorEastAsia" w:hAnsiTheme="minorHAnsi" w:cstheme="minorBidi"/>
          <w:sz w:val="22"/>
          <w:szCs w:val="22"/>
          <w:lang w:val="en-US"/>
        </w:rPr>
        <w:tab/>
      </w:r>
      <w:r w:rsidRPr="004738C5">
        <w:rPr>
          <w:lang w:val="en-US"/>
        </w:rPr>
        <w:t>SDR Quality Metrics</w:t>
      </w:r>
      <w:r>
        <w:tab/>
      </w:r>
      <w:r>
        <w:fldChar w:fldCharType="begin"/>
      </w:r>
      <w:r>
        <w:instrText xml:space="preserve"> PAGEREF _Toc87850375 \h </w:instrText>
      </w:r>
      <w:r>
        <w:fldChar w:fldCharType="separate"/>
      </w:r>
      <w:r>
        <w:t>31</w:t>
      </w:r>
      <w:r>
        <w:fldChar w:fldCharType="end"/>
      </w:r>
    </w:p>
    <w:p w14:paraId="733EEFE8" w14:textId="118BA518" w:rsidR="00BD06B5" w:rsidRDefault="00BD06B5">
      <w:pPr>
        <w:pStyle w:val="TOC4"/>
        <w:rPr>
          <w:rFonts w:asciiTheme="minorHAnsi" w:eastAsiaTheme="minorEastAsia" w:hAnsiTheme="minorHAnsi" w:cstheme="minorBidi"/>
          <w:sz w:val="22"/>
          <w:szCs w:val="22"/>
          <w:lang w:val="en-US"/>
        </w:rPr>
      </w:pPr>
      <w:r w:rsidRPr="004738C5">
        <w:rPr>
          <w:lang w:val="en-US"/>
        </w:rPr>
        <w:t>5.5.4.1</w:t>
      </w:r>
      <w:r>
        <w:rPr>
          <w:rFonts w:asciiTheme="minorHAnsi" w:eastAsiaTheme="minorEastAsia" w:hAnsiTheme="minorHAnsi" w:cstheme="minorBidi"/>
          <w:sz w:val="22"/>
          <w:szCs w:val="22"/>
          <w:lang w:val="en-US"/>
        </w:rPr>
        <w:tab/>
      </w:r>
      <w:r w:rsidRPr="004738C5">
        <w:rPr>
          <w:lang w:val="en-US"/>
        </w:rPr>
        <w:t>Overview</w:t>
      </w:r>
      <w:r>
        <w:tab/>
      </w:r>
      <w:r>
        <w:fldChar w:fldCharType="begin"/>
      </w:r>
      <w:r>
        <w:instrText xml:space="preserve"> PAGEREF _Toc87850376 \h </w:instrText>
      </w:r>
      <w:r>
        <w:fldChar w:fldCharType="separate"/>
      </w:r>
      <w:r>
        <w:t>31</w:t>
      </w:r>
      <w:r>
        <w:fldChar w:fldCharType="end"/>
      </w:r>
    </w:p>
    <w:p w14:paraId="50867A30" w14:textId="33BCC57D" w:rsidR="00BD06B5" w:rsidRDefault="00BD06B5">
      <w:pPr>
        <w:pStyle w:val="TOC4"/>
        <w:rPr>
          <w:rFonts w:asciiTheme="minorHAnsi" w:eastAsiaTheme="minorEastAsia" w:hAnsiTheme="minorHAnsi" w:cstheme="minorBidi"/>
          <w:sz w:val="22"/>
          <w:szCs w:val="22"/>
          <w:lang w:val="en-US"/>
        </w:rPr>
      </w:pPr>
      <w:r w:rsidRPr="004738C5">
        <w:rPr>
          <w:lang w:val="en-US"/>
        </w:rPr>
        <w:t>5.5.4.2</w:t>
      </w:r>
      <w:r>
        <w:rPr>
          <w:rFonts w:asciiTheme="minorHAnsi" w:eastAsiaTheme="minorEastAsia" w:hAnsiTheme="minorHAnsi" w:cstheme="minorBidi"/>
          <w:sz w:val="22"/>
          <w:szCs w:val="22"/>
          <w:lang w:val="en-US"/>
        </w:rPr>
        <w:tab/>
      </w:r>
      <w:r w:rsidRPr="004738C5">
        <w:rPr>
          <w:lang w:val="en-US"/>
        </w:rPr>
        <w:t>Structural similarity metric MS-SSIM</w:t>
      </w:r>
      <w:r>
        <w:tab/>
      </w:r>
      <w:r>
        <w:fldChar w:fldCharType="begin"/>
      </w:r>
      <w:r>
        <w:instrText xml:space="preserve"> PAGEREF _Toc87850377 \h </w:instrText>
      </w:r>
      <w:r>
        <w:fldChar w:fldCharType="separate"/>
      </w:r>
      <w:r>
        <w:t>31</w:t>
      </w:r>
      <w:r>
        <w:fldChar w:fldCharType="end"/>
      </w:r>
    </w:p>
    <w:p w14:paraId="520A5449" w14:textId="4FF2CC04" w:rsidR="00BD06B5" w:rsidRDefault="00BD06B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_Toc87850378 \h </w:instrText>
      </w:r>
      <w:r>
        <w:fldChar w:fldCharType="separate"/>
      </w:r>
      <w:r>
        <w:t>33</w:t>
      </w:r>
      <w:r>
        <w:fldChar w:fldCharType="end"/>
      </w:r>
    </w:p>
    <w:p w14:paraId="71504DFB" w14:textId="56B5A21F" w:rsidR="00BD06B5" w:rsidRDefault="00BD06B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_Toc87850379 \h </w:instrText>
      </w:r>
      <w:r>
        <w:fldChar w:fldCharType="separate"/>
      </w:r>
      <w:r>
        <w:t>33</w:t>
      </w:r>
      <w:r>
        <w:fldChar w:fldCharType="end"/>
      </w:r>
    </w:p>
    <w:p w14:paraId="30CC91BE" w14:textId="7FE89D08" w:rsidR="00BD06B5" w:rsidRDefault="00BD06B5">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_Toc87850380 \h </w:instrText>
      </w:r>
      <w:r>
        <w:fldChar w:fldCharType="separate"/>
      </w:r>
      <w:r>
        <w:t>34</w:t>
      </w:r>
      <w:r>
        <w:fldChar w:fldCharType="end"/>
      </w:r>
    </w:p>
    <w:p w14:paraId="32FFEDBB" w14:textId="58F9A18F" w:rsidR="00BD06B5" w:rsidRDefault="00BD06B5">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_Toc87850381 \h </w:instrText>
      </w:r>
      <w:r>
        <w:fldChar w:fldCharType="separate"/>
      </w:r>
      <w:r>
        <w:t>35</w:t>
      </w:r>
      <w:r>
        <w:fldChar w:fldCharType="end"/>
      </w:r>
    </w:p>
    <w:p w14:paraId="1F4FF242" w14:textId="152BEDF4" w:rsidR="00BD06B5" w:rsidRDefault="00BD06B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_Toc87850382 \h </w:instrText>
      </w:r>
      <w:r>
        <w:fldChar w:fldCharType="separate"/>
      </w:r>
      <w:r>
        <w:t>35</w:t>
      </w:r>
      <w:r>
        <w:fldChar w:fldCharType="end"/>
      </w:r>
    </w:p>
    <w:p w14:paraId="590D80DA" w14:textId="0F0698BB" w:rsidR="00BD06B5" w:rsidRDefault="00BD06B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_Toc87850383 \h </w:instrText>
      </w:r>
      <w:r>
        <w:fldChar w:fldCharType="separate"/>
      </w:r>
      <w:r>
        <w:t>37</w:t>
      </w:r>
      <w:r>
        <w:fldChar w:fldCharType="end"/>
      </w:r>
    </w:p>
    <w:p w14:paraId="761511D8" w14:textId="2E696EC2" w:rsidR="00BD06B5" w:rsidRDefault="00BD06B5">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_Toc87850384 \h </w:instrText>
      </w:r>
      <w:r>
        <w:fldChar w:fldCharType="separate"/>
      </w:r>
      <w:r>
        <w:t>40</w:t>
      </w:r>
      <w:r>
        <w:fldChar w:fldCharType="end"/>
      </w:r>
    </w:p>
    <w:p w14:paraId="215A85D4" w14:textId="5BB33D99" w:rsidR="00BD06B5" w:rsidRDefault="00BD06B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_Toc87850385 \h </w:instrText>
      </w:r>
      <w:r>
        <w:fldChar w:fldCharType="separate"/>
      </w:r>
      <w:r>
        <w:t>40</w:t>
      </w:r>
      <w:r>
        <w:fldChar w:fldCharType="end"/>
      </w:r>
    </w:p>
    <w:p w14:paraId="28CCE152" w14:textId="09D70B55" w:rsidR="00BD06B5" w:rsidRDefault="00BD06B5">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_Toc87850386 \h </w:instrText>
      </w:r>
      <w:r>
        <w:fldChar w:fldCharType="separate"/>
      </w:r>
      <w:r>
        <w:t>41</w:t>
      </w:r>
      <w:r>
        <w:fldChar w:fldCharType="end"/>
      </w:r>
    </w:p>
    <w:p w14:paraId="56ECCF52" w14:textId="6993018F" w:rsidR="00BD06B5" w:rsidRDefault="00BD06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_Toc87850387 \h </w:instrText>
      </w:r>
      <w:r>
        <w:fldChar w:fldCharType="separate"/>
      </w:r>
      <w:r>
        <w:t>41</w:t>
      </w:r>
      <w:r>
        <w:fldChar w:fldCharType="end"/>
      </w:r>
    </w:p>
    <w:p w14:paraId="55DA5009" w14:textId="2F23289F" w:rsidR="00BD06B5" w:rsidRDefault="00BD06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_Toc87850388 \h </w:instrText>
      </w:r>
      <w:r>
        <w:fldChar w:fldCharType="separate"/>
      </w:r>
      <w:r>
        <w:t>41</w:t>
      </w:r>
      <w:r>
        <w:fldChar w:fldCharType="end"/>
      </w:r>
    </w:p>
    <w:p w14:paraId="333D3B8B" w14:textId="12FFC371" w:rsidR="00BD06B5" w:rsidRDefault="00BD06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_Toc87850389 \h </w:instrText>
      </w:r>
      <w:r>
        <w:fldChar w:fldCharType="separate"/>
      </w:r>
      <w:r>
        <w:t>42</w:t>
      </w:r>
      <w:r>
        <w:fldChar w:fldCharType="end"/>
      </w:r>
    </w:p>
    <w:p w14:paraId="4F2207E8" w14:textId="76C4EE9C" w:rsidR="00BD06B5" w:rsidRDefault="00BD06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_Toc87850390 \h </w:instrText>
      </w:r>
      <w:r>
        <w:fldChar w:fldCharType="separate"/>
      </w:r>
      <w:r>
        <w:t>42</w:t>
      </w:r>
      <w:r>
        <w:fldChar w:fldCharType="end"/>
      </w:r>
    </w:p>
    <w:p w14:paraId="679622E6" w14:textId="1BB03FF6" w:rsidR="00BD06B5" w:rsidRDefault="00BD06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_Toc87850391 \h </w:instrText>
      </w:r>
      <w:r>
        <w:fldChar w:fldCharType="separate"/>
      </w:r>
      <w:r>
        <w:t>42</w:t>
      </w:r>
      <w:r>
        <w:fldChar w:fldCharType="end"/>
      </w:r>
    </w:p>
    <w:p w14:paraId="05C5C6AC" w14:textId="336DF5F5" w:rsidR="00BD06B5" w:rsidRDefault="00BD06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_Toc87850392 \h </w:instrText>
      </w:r>
      <w:r>
        <w:fldChar w:fldCharType="separate"/>
      </w:r>
      <w:r>
        <w:t>43</w:t>
      </w:r>
      <w:r>
        <w:fldChar w:fldCharType="end"/>
      </w:r>
    </w:p>
    <w:p w14:paraId="0F63644B" w14:textId="789490D5" w:rsidR="00BD06B5" w:rsidRDefault="00BD06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_Toc87850393 \h </w:instrText>
      </w:r>
      <w:r>
        <w:fldChar w:fldCharType="separate"/>
      </w:r>
      <w:r>
        <w:t>44</w:t>
      </w:r>
      <w:r>
        <w:fldChar w:fldCharType="end"/>
      </w:r>
    </w:p>
    <w:p w14:paraId="730B4060" w14:textId="448DF7C1" w:rsidR="00BD06B5" w:rsidRDefault="00BD06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_Toc87850394 \h </w:instrText>
      </w:r>
      <w:r>
        <w:fldChar w:fldCharType="separate"/>
      </w:r>
      <w:r>
        <w:t>44</w:t>
      </w:r>
      <w:r>
        <w:fldChar w:fldCharType="end"/>
      </w:r>
    </w:p>
    <w:p w14:paraId="11B18662" w14:textId="68103643" w:rsidR="00BD06B5" w:rsidRDefault="00BD06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_Toc87850395 \h </w:instrText>
      </w:r>
      <w:r>
        <w:fldChar w:fldCharType="separate"/>
      </w:r>
      <w:r>
        <w:t>44</w:t>
      </w:r>
      <w:r>
        <w:fldChar w:fldCharType="end"/>
      </w:r>
    </w:p>
    <w:p w14:paraId="627D1978" w14:textId="35C9C106" w:rsidR="00BD06B5" w:rsidRDefault="00BD06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_Toc87850396 \h </w:instrText>
      </w:r>
      <w:r>
        <w:fldChar w:fldCharType="separate"/>
      </w:r>
      <w:r>
        <w:t>45</w:t>
      </w:r>
      <w:r>
        <w:fldChar w:fldCharType="end"/>
      </w:r>
    </w:p>
    <w:p w14:paraId="7446EF73" w14:textId="2865B1D6" w:rsidR="00BD06B5" w:rsidRDefault="00BD06B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_Toc87850397 \h </w:instrText>
      </w:r>
      <w:r>
        <w:fldChar w:fldCharType="separate"/>
      </w:r>
      <w:r>
        <w:t>45</w:t>
      </w:r>
      <w:r>
        <w:fldChar w:fldCharType="end"/>
      </w:r>
    </w:p>
    <w:p w14:paraId="605D0D54" w14:textId="6DC5ACF6" w:rsidR="00BD06B5" w:rsidRDefault="00BD06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_Toc87850398 \h </w:instrText>
      </w:r>
      <w:r>
        <w:fldChar w:fldCharType="separate"/>
      </w:r>
      <w:r>
        <w:t>45</w:t>
      </w:r>
      <w:r>
        <w:fldChar w:fldCharType="end"/>
      </w:r>
    </w:p>
    <w:p w14:paraId="6CD547C6" w14:textId="4F5177DC" w:rsidR="00BD06B5" w:rsidRDefault="00BD06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_Toc87850399 \h </w:instrText>
      </w:r>
      <w:r>
        <w:fldChar w:fldCharType="separate"/>
      </w:r>
      <w:r>
        <w:t>46</w:t>
      </w:r>
      <w:r>
        <w:fldChar w:fldCharType="end"/>
      </w:r>
    </w:p>
    <w:p w14:paraId="4D2F6539" w14:textId="64FB3775" w:rsidR="00BD06B5" w:rsidRDefault="00BD06B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_Toc87850400 \h </w:instrText>
      </w:r>
      <w:r>
        <w:fldChar w:fldCharType="separate"/>
      </w:r>
      <w:r>
        <w:t>46</w:t>
      </w:r>
      <w:r>
        <w:fldChar w:fldCharType="end"/>
      </w:r>
    </w:p>
    <w:p w14:paraId="2E4B23EF" w14:textId="4F21F429" w:rsidR="00BD06B5" w:rsidRDefault="00BD06B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_Toc87850401 \h </w:instrText>
      </w:r>
      <w:r>
        <w:fldChar w:fldCharType="separate"/>
      </w:r>
      <w:r>
        <w:t>46</w:t>
      </w:r>
      <w:r>
        <w:fldChar w:fldCharType="end"/>
      </w:r>
    </w:p>
    <w:p w14:paraId="13AE54B4" w14:textId="2972F362" w:rsidR="00BD06B5" w:rsidRDefault="00BD06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_Toc87850402 \h </w:instrText>
      </w:r>
      <w:r>
        <w:fldChar w:fldCharType="separate"/>
      </w:r>
      <w:r>
        <w:t>47</w:t>
      </w:r>
      <w:r>
        <w:fldChar w:fldCharType="end"/>
      </w:r>
    </w:p>
    <w:p w14:paraId="21F43ECE" w14:textId="6A751DFE" w:rsidR="00BD06B5" w:rsidRDefault="00BD06B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_Toc87850403 \h </w:instrText>
      </w:r>
      <w:r>
        <w:fldChar w:fldCharType="separate"/>
      </w:r>
      <w:r>
        <w:t>47</w:t>
      </w:r>
      <w:r>
        <w:fldChar w:fldCharType="end"/>
      </w:r>
    </w:p>
    <w:p w14:paraId="321A2E44" w14:textId="75C4FBA3" w:rsidR="00BD06B5" w:rsidRDefault="00BD06B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_Toc87850404 \h </w:instrText>
      </w:r>
      <w:r>
        <w:fldChar w:fldCharType="separate"/>
      </w:r>
      <w:r>
        <w:t>47</w:t>
      </w:r>
      <w:r>
        <w:fldChar w:fldCharType="end"/>
      </w:r>
    </w:p>
    <w:p w14:paraId="316DC0D8" w14:textId="7E5FFA9F" w:rsidR="00BD06B5" w:rsidRDefault="00BD06B5">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_Toc87850405 \h </w:instrText>
      </w:r>
      <w:r>
        <w:fldChar w:fldCharType="separate"/>
      </w:r>
      <w:r>
        <w:t>48</w:t>
      </w:r>
      <w:r>
        <w:fldChar w:fldCharType="end"/>
      </w:r>
    </w:p>
    <w:p w14:paraId="5A8BE5A6" w14:textId="08938408" w:rsidR="00BD06B5" w:rsidRDefault="00BD06B5">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_Toc87850406 \h </w:instrText>
      </w:r>
      <w:r>
        <w:fldChar w:fldCharType="separate"/>
      </w:r>
      <w:r>
        <w:t>48</w:t>
      </w:r>
      <w:r>
        <w:fldChar w:fldCharType="end"/>
      </w:r>
    </w:p>
    <w:p w14:paraId="43F60093" w14:textId="73A6DB80" w:rsidR="00BD06B5" w:rsidRDefault="00BD06B5">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_Toc87850407 \h </w:instrText>
      </w:r>
      <w:r>
        <w:fldChar w:fldCharType="separate"/>
      </w:r>
      <w:r>
        <w:t>48</w:t>
      </w:r>
      <w:r>
        <w:fldChar w:fldCharType="end"/>
      </w:r>
    </w:p>
    <w:p w14:paraId="4F80D720" w14:textId="27E88299" w:rsidR="00BD06B5" w:rsidRDefault="00BD06B5">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_Toc87850408 \h </w:instrText>
      </w:r>
      <w:r>
        <w:fldChar w:fldCharType="separate"/>
      </w:r>
      <w:r>
        <w:t>48</w:t>
      </w:r>
      <w:r>
        <w:fldChar w:fldCharType="end"/>
      </w:r>
    </w:p>
    <w:p w14:paraId="1CC9CAA8" w14:textId="21C61E92" w:rsidR="00BD06B5" w:rsidRDefault="00BD06B5">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_Toc87850409 \h </w:instrText>
      </w:r>
      <w:r>
        <w:fldChar w:fldCharType="separate"/>
      </w:r>
      <w:r>
        <w:t>48</w:t>
      </w:r>
      <w:r>
        <w:fldChar w:fldCharType="end"/>
      </w:r>
    </w:p>
    <w:p w14:paraId="04705551" w14:textId="1BF80505" w:rsidR="00BD06B5" w:rsidRDefault="00BD06B5">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_Toc87850410 \h </w:instrText>
      </w:r>
      <w:r>
        <w:fldChar w:fldCharType="separate"/>
      </w:r>
      <w:r>
        <w:t>49</w:t>
      </w:r>
      <w:r>
        <w:fldChar w:fldCharType="end"/>
      </w:r>
    </w:p>
    <w:p w14:paraId="6485C670" w14:textId="66066A24" w:rsidR="00BD06B5" w:rsidRDefault="00BD06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_Toc87850411 \h </w:instrText>
      </w:r>
      <w:r>
        <w:fldChar w:fldCharType="separate"/>
      </w:r>
      <w:r>
        <w:t>49</w:t>
      </w:r>
      <w:r>
        <w:fldChar w:fldCharType="end"/>
      </w:r>
    </w:p>
    <w:p w14:paraId="7B1A917F" w14:textId="0674FC39" w:rsidR="00BD06B5" w:rsidRDefault="00BD06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_Toc87850412 \h </w:instrText>
      </w:r>
      <w:r>
        <w:fldChar w:fldCharType="separate"/>
      </w:r>
      <w:r>
        <w:t>49</w:t>
      </w:r>
      <w:r>
        <w:fldChar w:fldCharType="end"/>
      </w:r>
    </w:p>
    <w:p w14:paraId="454CBB09" w14:textId="4E1570DD" w:rsidR="00BD06B5" w:rsidRDefault="00BD06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_Toc87850413 \h </w:instrText>
      </w:r>
      <w:r>
        <w:fldChar w:fldCharType="separate"/>
      </w:r>
      <w:r>
        <w:t>49</w:t>
      </w:r>
      <w:r>
        <w:fldChar w:fldCharType="end"/>
      </w:r>
    </w:p>
    <w:p w14:paraId="2BB01286" w14:textId="361EDB6B" w:rsidR="00BD06B5" w:rsidRDefault="00BD06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_Toc87850414 \h </w:instrText>
      </w:r>
      <w:r>
        <w:fldChar w:fldCharType="separate"/>
      </w:r>
      <w:r>
        <w:t>50</w:t>
      </w:r>
      <w:r>
        <w:fldChar w:fldCharType="end"/>
      </w:r>
    </w:p>
    <w:p w14:paraId="1CC378BF" w14:textId="69A740D2" w:rsidR="00BD06B5" w:rsidRDefault="00BD06B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_Toc87850415 \h </w:instrText>
      </w:r>
      <w:r>
        <w:fldChar w:fldCharType="separate"/>
      </w:r>
      <w:r>
        <w:t>50</w:t>
      </w:r>
      <w:r>
        <w:fldChar w:fldCharType="end"/>
      </w:r>
    </w:p>
    <w:p w14:paraId="11FBF79A" w14:textId="323BEF0E" w:rsidR="00BD06B5" w:rsidRDefault="00BD06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_Toc87850416 \h </w:instrText>
      </w:r>
      <w:r>
        <w:fldChar w:fldCharType="separate"/>
      </w:r>
      <w:r>
        <w:t>51</w:t>
      </w:r>
      <w:r>
        <w:fldChar w:fldCharType="end"/>
      </w:r>
    </w:p>
    <w:p w14:paraId="0A569BFA" w14:textId="7F95763D" w:rsidR="00BD06B5" w:rsidRDefault="00BD06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_Toc87850417 \h </w:instrText>
      </w:r>
      <w:r>
        <w:fldChar w:fldCharType="separate"/>
      </w:r>
      <w:r>
        <w:t>51</w:t>
      </w:r>
      <w:r>
        <w:fldChar w:fldCharType="end"/>
      </w:r>
    </w:p>
    <w:p w14:paraId="37AA6ECF" w14:textId="2AE499FD" w:rsidR="00BD06B5" w:rsidRDefault="00BD06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_Toc87850418 \h </w:instrText>
      </w:r>
      <w:r>
        <w:fldChar w:fldCharType="separate"/>
      </w:r>
      <w:r>
        <w:t>51</w:t>
      </w:r>
      <w:r>
        <w:fldChar w:fldCharType="end"/>
      </w:r>
    </w:p>
    <w:p w14:paraId="2069BC64" w14:textId="39CBDD67" w:rsidR="00BD06B5" w:rsidRDefault="00BD06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_Toc87850419 \h </w:instrText>
      </w:r>
      <w:r>
        <w:fldChar w:fldCharType="separate"/>
      </w:r>
      <w:r>
        <w:t>52</w:t>
      </w:r>
      <w:r>
        <w:fldChar w:fldCharType="end"/>
      </w:r>
    </w:p>
    <w:p w14:paraId="136CFCDB" w14:textId="66EA308B" w:rsidR="00BD06B5" w:rsidRDefault="00BD06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_Toc87850420 \h </w:instrText>
      </w:r>
      <w:r>
        <w:fldChar w:fldCharType="separate"/>
      </w:r>
      <w:r>
        <w:t>52</w:t>
      </w:r>
      <w:r>
        <w:fldChar w:fldCharType="end"/>
      </w:r>
    </w:p>
    <w:p w14:paraId="572D1DB2" w14:textId="2D9F7AA6" w:rsidR="00BD06B5" w:rsidRDefault="00BD06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_Toc87850421 \h </w:instrText>
      </w:r>
      <w:r>
        <w:fldChar w:fldCharType="separate"/>
      </w:r>
      <w:r>
        <w:t>52</w:t>
      </w:r>
      <w:r>
        <w:fldChar w:fldCharType="end"/>
      </w:r>
    </w:p>
    <w:p w14:paraId="78D92215" w14:textId="448ECB04" w:rsidR="00BD06B5" w:rsidRDefault="00BD06B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_Toc87850422 \h </w:instrText>
      </w:r>
      <w:r>
        <w:fldChar w:fldCharType="separate"/>
      </w:r>
      <w:r>
        <w:t>52</w:t>
      </w:r>
      <w:r>
        <w:fldChar w:fldCharType="end"/>
      </w:r>
    </w:p>
    <w:p w14:paraId="3CFD7976" w14:textId="1A46082F" w:rsidR="00BD06B5" w:rsidRDefault="00BD06B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_Toc87850423 \h </w:instrText>
      </w:r>
      <w:r>
        <w:fldChar w:fldCharType="separate"/>
      </w:r>
      <w:r>
        <w:t>52</w:t>
      </w:r>
      <w:r>
        <w:fldChar w:fldCharType="end"/>
      </w:r>
    </w:p>
    <w:p w14:paraId="63298B31" w14:textId="322532A8" w:rsidR="00BD06B5" w:rsidRDefault="00BD06B5">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_Toc87850424 \h </w:instrText>
      </w:r>
      <w:r>
        <w:fldChar w:fldCharType="separate"/>
      </w:r>
      <w:r>
        <w:t>53</w:t>
      </w:r>
      <w:r>
        <w:fldChar w:fldCharType="end"/>
      </w:r>
    </w:p>
    <w:p w14:paraId="4BCDC326" w14:textId="73640238" w:rsidR="00BD06B5" w:rsidRDefault="00BD06B5">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_Toc87850425 \h </w:instrText>
      </w:r>
      <w:r>
        <w:fldChar w:fldCharType="separate"/>
      </w:r>
      <w:r>
        <w:t>53</w:t>
      </w:r>
      <w:r>
        <w:fldChar w:fldCharType="end"/>
      </w:r>
    </w:p>
    <w:p w14:paraId="2FC4554F" w14:textId="7B2C77EF" w:rsidR="00BD06B5" w:rsidRDefault="00BD06B5">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_Toc87850426 \h </w:instrText>
      </w:r>
      <w:r>
        <w:fldChar w:fldCharType="separate"/>
      </w:r>
      <w:r>
        <w:t>54</w:t>
      </w:r>
      <w:r>
        <w:fldChar w:fldCharType="end"/>
      </w:r>
    </w:p>
    <w:p w14:paraId="1A097CA3" w14:textId="3DF204B0" w:rsidR="00BD06B5" w:rsidRDefault="00BD06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_Toc87850427 \h </w:instrText>
      </w:r>
      <w:r>
        <w:fldChar w:fldCharType="separate"/>
      </w:r>
      <w:r>
        <w:t>54</w:t>
      </w:r>
      <w:r>
        <w:fldChar w:fldCharType="end"/>
      </w:r>
    </w:p>
    <w:p w14:paraId="78FF30E2" w14:textId="583A34C9" w:rsidR="00BD06B5" w:rsidRDefault="00BD06B5">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_Toc87850428 \h </w:instrText>
      </w:r>
      <w:r>
        <w:fldChar w:fldCharType="separate"/>
      </w:r>
      <w:r>
        <w:t>54</w:t>
      </w:r>
      <w:r>
        <w:fldChar w:fldCharType="end"/>
      </w:r>
    </w:p>
    <w:p w14:paraId="71034CBA" w14:textId="05504EEF" w:rsidR="00BD06B5" w:rsidRDefault="00BD06B5">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_Toc87850429 \h </w:instrText>
      </w:r>
      <w:r>
        <w:fldChar w:fldCharType="separate"/>
      </w:r>
      <w:r>
        <w:t>54</w:t>
      </w:r>
      <w:r>
        <w:fldChar w:fldCharType="end"/>
      </w:r>
    </w:p>
    <w:p w14:paraId="26A37AE0" w14:textId="01D4C1ED" w:rsidR="00BD06B5" w:rsidRDefault="00BD06B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_Toc87850430 \h </w:instrText>
      </w:r>
      <w:r>
        <w:fldChar w:fldCharType="separate"/>
      </w:r>
      <w:r>
        <w:t>54</w:t>
      </w:r>
      <w:r>
        <w:fldChar w:fldCharType="end"/>
      </w:r>
    </w:p>
    <w:p w14:paraId="68ADAE3A" w14:textId="09A9B8AA" w:rsidR="00BD06B5" w:rsidRDefault="00BD06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_Toc87850431 \h </w:instrText>
      </w:r>
      <w:r>
        <w:fldChar w:fldCharType="separate"/>
      </w:r>
      <w:r>
        <w:t>54</w:t>
      </w:r>
      <w:r>
        <w:fldChar w:fldCharType="end"/>
      </w:r>
    </w:p>
    <w:p w14:paraId="6A01D284" w14:textId="3FF3C2F7" w:rsidR="00BD06B5" w:rsidRDefault="00BD06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_Toc87850432 \h </w:instrText>
      </w:r>
      <w:r>
        <w:fldChar w:fldCharType="separate"/>
      </w:r>
      <w:r>
        <w:t>54</w:t>
      </w:r>
      <w:r>
        <w:fldChar w:fldCharType="end"/>
      </w:r>
    </w:p>
    <w:p w14:paraId="62F5FDEC" w14:textId="4D9DC961" w:rsidR="00BD06B5" w:rsidRDefault="00BD06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_Toc87850433 \h </w:instrText>
      </w:r>
      <w:r>
        <w:fldChar w:fldCharType="separate"/>
      </w:r>
      <w:r>
        <w:t>55</w:t>
      </w:r>
      <w:r>
        <w:fldChar w:fldCharType="end"/>
      </w:r>
    </w:p>
    <w:p w14:paraId="121B3D20" w14:textId="27B527EB" w:rsidR="00BD06B5" w:rsidRDefault="00BD06B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_Toc87850434 \h </w:instrText>
      </w:r>
      <w:r>
        <w:fldChar w:fldCharType="separate"/>
      </w:r>
      <w:r>
        <w:t>55</w:t>
      </w:r>
      <w:r>
        <w:fldChar w:fldCharType="end"/>
      </w:r>
    </w:p>
    <w:p w14:paraId="3A04A7CD" w14:textId="35F7ACCB" w:rsidR="00BD06B5" w:rsidRDefault="00BD06B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_Toc87850435 \h </w:instrText>
      </w:r>
      <w:r>
        <w:fldChar w:fldCharType="separate"/>
      </w:r>
      <w:r>
        <w:t>56</w:t>
      </w:r>
      <w:r>
        <w:fldChar w:fldCharType="end"/>
      </w:r>
    </w:p>
    <w:p w14:paraId="5FA63FA2" w14:textId="2EA1CD35" w:rsidR="00BD06B5" w:rsidRDefault="00BD06B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_Toc87850436 \h </w:instrText>
      </w:r>
      <w:r>
        <w:fldChar w:fldCharType="separate"/>
      </w:r>
      <w:r>
        <w:t>57</w:t>
      </w:r>
      <w:r>
        <w:fldChar w:fldCharType="end"/>
      </w:r>
    </w:p>
    <w:p w14:paraId="07E413BB" w14:textId="7D2C11CF" w:rsidR="00BD06B5" w:rsidRDefault="00BD06B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_Toc87850437 \h </w:instrText>
      </w:r>
      <w:r>
        <w:fldChar w:fldCharType="separate"/>
      </w:r>
      <w:r>
        <w:t>57</w:t>
      </w:r>
      <w:r>
        <w:fldChar w:fldCharType="end"/>
      </w:r>
    </w:p>
    <w:p w14:paraId="53D5934C" w14:textId="22067BEA" w:rsidR="00BD06B5" w:rsidRDefault="00BD06B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_Toc87850438 \h </w:instrText>
      </w:r>
      <w:r>
        <w:fldChar w:fldCharType="separate"/>
      </w:r>
      <w:r>
        <w:t>57</w:t>
      </w:r>
      <w:r>
        <w:fldChar w:fldCharType="end"/>
      </w:r>
    </w:p>
    <w:p w14:paraId="4380A473" w14:textId="1ED877B7" w:rsidR="00BD06B5" w:rsidRDefault="00BD06B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_Toc87850439 \h </w:instrText>
      </w:r>
      <w:r>
        <w:fldChar w:fldCharType="separate"/>
      </w:r>
      <w:r>
        <w:t>57</w:t>
      </w:r>
      <w:r>
        <w:fldChar w:fldCharType="end"/>
      </w:r>
    </w:p>
    <w:p w14:paraId="3931A173" w14:textId="44BD8A5C" w:rsidR="00BD06B5" w:rsidRDefault="00BD06B5">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_Toc87850440 \h </w:instrText>
      </w:r>
      <w:r>
        <w:fldChar w:fldCharType="separate"/>
      </w:r>
      <w:r>
        <w:t>57</w:t>
      </w:r>
      <w:r>
        <w:fldChar w:fldCharType="end"/>
      </w:r>
    </w:p>
    <w:p w14:paraId="400B922B" w14:textId="29D7BA7D" w:rsidR="00BD06B5" w:rsidRDefault="00BD06B5">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_Toc87850441 \h </w:instrText>
      </w:r>
      <w:r>
        <w:fldChar w:fldCharType="separate"/>
      </w:r>
      <w:r>
        <w:t>58</w:t>
      </w:r>
      <w:r>
        <w:fldChar w:fldCharType="end"/>
      </w:r>
    </w:p>
    <w:p w14:paraId="16F349D9" w14:textId="0D6C3A25" w:rsidR="00BD06B5" w:rsidRDefault="00BD06B5">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_Toc87850442 \h </w:instrText>
      </w:r>
      <w:r>
        <w:fldChar w:fldCharType="separate"/>
      </w:r>
      <w:r>
        <w:t>58</w:t>
      </w:r>
      <w:r>
        <w:fldChar w:fldCharType="end"/>
      </w:r>
    </w:p>
    <w:p w14:paraId="0E64D596" w14:textId="59B1A37F" w:rsidR="00BD06B5" w:rsidRDefault="00BD06B5">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_Toc87850443 \h </w:instrText>
      </w:r>
      <w:r>
        <w:fldChar w:fldCharType="separate"/>
      </w:r>
      <w:r>
        <w:t>58</w:t>
      </w:r>
      <w:r>
        <w:fldChar w:fldCharType="end"/>
      </w:r>
    </w:p>
    <w:p w14:paraId="4D62A778" w14:textId="740AE9AB" w:rsidR="00BD06B5" w:rsidRDefault="00BD06B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_Toc87850444 \h </w:instrText>
      </w:r>
      <w:r>
        <w:fldChar w:fldCharType="separate"/>
      </w:r>
      <w:r>
        <w:t>58</w:t>
      </w:r>
      <w:r>
        <w:fldChar w:fldCharType="end"/>
      </w:r>
    </w:p>
    <w:p w14:paraId="5CBF8779" w14:textId="7B727D7A" w:rsidR="00BD06B5" w:rsidRDefault="00BD06B5">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_Toc87850445 \h </w:instrText>
      </w:r>
      <w:r>
        <w:fldChar w:fldCharType="separate"/>
      </w:r>
      <w:r>
        <w:t>59</w:t>
      </w:r>
      <w:r>
        <w:fldChar w:fldCharType="end"/>
      </w:r>
    </w:p>
    <w:p w14:paraId="3ABD27D7" w14:textId="7943E93F" w:rsidR="00BD06B5" w:rsidRDefault="00BD06B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_Toc87850446 \h </w:instrText>
      </w:r>
      <w:r>
        <w:fldChar w:fldCharType="separate"/>
      </w:r>
      <w:r>
        <w:t>59</w:t>
      </w:r>
      <w:r>
        <w:fldChar w:fldCharType="end"/>
      </w:r>
    </w:p>
    <w:p w14:paraId="05AE38C1" w14:textId="418757D2" w:rsidR="00BD06B5" w:rsidRDefault="00BD06B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_Toc87850447 \h </w:instrText>
      </w:r>
      <w:r>
        <w:fldChar w:fldCharType="separate"/>
      </w:r>
      <w:r>
        <w:t>59</w:t>
      </w:r>
      <w:r>
        <w:fldChar w:fldCharType="end"/>
      </w:r>
    </w:p>
    <w:p w14:paraId="07C3E8D5" w14:textId="2494EEF7" w:rsidR="00BD06B5" w:rsidRDefault="00BD06B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_Toc87850448 \h </w:instrText>
      </w:r>
      <w:r>
        <w:fldChar w:fldCharType="separate"/>
      </w:r>
      <w:r>
        <w:t>61</w:t>
      </w:r>
      <w:r>
        <w:fldChar w:fldCharType="end"/>
      </w:r>
    </w:p>
    <w:p w14:paraId="01C7E702" w14:textId="7B990162" w:rsidR="00BD06B5" w:rsidRDefault="00BD06B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_Toc87850449 \h </w:instrText>
      </w:r>
      <w:r>
        <w:fldChar w:fldCharType="separate"/>
      </w:r>
      <w:r>
        <w:t>61</w:t>
      </w:r>
      <w:r>
        <w:fldChar w:fldCharType="end"/>
      </w:r>
    </w:p>
    <w:p w14:paraId="6CF5F0F8" w14:textId="7633FA09" w:rsidR="00BD06B5" w:rsidRDefault="00BD06B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_Toc87850450 \h </w:instrText>
      </w:r>
      <w:r>
        <w:fldChar w:fldCharType="separate"/>
      </w:r>
      <w:r>
        <w:t>61</w:t>
      </w:r>
      <w:r>
        <w:fldChar w:fldCharType="end"/>
      </w:r>
    </w:p>
    <w:p w14:paraId="322A519C" w14:textId="6CA76ACC" w:rsidR="00BD06B5" w:rsidRDefault="00BD06B5">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_Toc87850451 \h </w:instrText>
      </w:r>
      <w:r>
        <w:fldChar w:fldCharType="separate"/>
      </w:r>
      <w:r>
        <w:t>61</w:t>
      </w:r>
      <w:r>
        <w:fldChar w:fldCharType="end"/>
      </w:r>
    </w:p>
    <w:p w14:paraId="1C898D4A" w14:textId="59FC8DE9" w:rsidR="00BD06B5" w:rsidRDefault="00BD06B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_Toc87850452 \h </w:instrText>
      </w:r>
      <w:r>
        <w:fldChar w:fldCharType="separate"/>
      </w:r>
      <w:r>
        <w:t>61</w:t>
      </w:r>
      <w:r>
        <w:fldChar w:fldCharType="end"/>
      </w:r>
    </w:p>
    <w:p w14:paraId="63FE0B86" w14:textId="5DA58353" w:rsidR="00BD06B5" w:rsidRDefault="00BD06B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_Toc87850453 \h </w:instrText>
      </w:r>
      <w:r>
        <w:fldChar w:fldCharType="separate"/>
      </w:r>
      <w:r>
        <w:t>62</w:t>
      </w:r>
      <w:r>
        <w:fldChar w:fldCharType="end"/>
      </w:r>
    </w:p>
    <w:p w14:paraId="240D0400" w14:textId="74D259B9" w:rsidR="00BD06B5" w:rsidRDefault="00BD06B5">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_Toc87850454 \h </w:instrText>
      </w:r>
      <w:r>
        <w:fldChar w:fldCharType="separate"/>
      </w:r>
      <w:r>
        <w:t>62</w:t>
      </w:r>
      <w:r>
        <w:fldChar w:fldCharType="end"/>
      </w:r>
    </w:p>
    <w:p w14:paraId="225F3231" w14:textId="502B423D" w:rsidR="00BD06B5" w:rsidRDefault="00BD06B5">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_Toc87850455 \h </w:instrText>
      </w:r>
      <w:r>
        <w:fldChar w:fldCharType="separate"/>
      </w:r>
      <w:r>
        <w:t>62</w:t>
      </w:r>
      <w:r>
        <w:fldChar w:fldCharType="end"/>
      </w:r>
    </w:p>
    <w:p w14:paraId="39155280" w14:textId="51BD93F2" w:rsidR="00BD06B5" w:rsidRDefault="00BD06B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_Toc87850456 \h </w:instrText>
      </w:r>
      <w:r>
        <w:fldChar w:fldCharType="separate"/>
      </w:r>
      <w:r>
        <w:t>62</w:t>
      </w:r>
      <w:r>
        <w:fldChar w:fldCharType="end"/>
      </w:r>
    </w:p>
    <w:p w14:paraId="020AC408" w14:textId="7A2D23BF" w:rsidR="00BD06B5" w:rsidRDefault="00BD06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_Toc87850457 \h </w:instrText>
      </w:r>
      <w:r>
        <w:fldChar w:fldCharType="separate"/>
      </w:r>
      <w:r>
        <w:t>63</w:t>
      </w:r>
      <w:r>
        <w:fldChar w:fldCharType="end"/>
      </w:r>
    </w:p>
    <w:p w14:paraId="720F1DFA" w14:textId="338D7646" w:rsidR="00BD06B5" w:rsidRDefault="00BD06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_Toc87850458 \h </w:instrText>
      </w:r>
      <w:r>
        <w:fldChar w:fldCharType="separate"/>
      </w:r>
      <w:r>
        <w:t>63</w:t>
      </w:r>
      <w:r>
        <w:fldChar w:fldCharType="end"/>
      </w:r>
    </w:p>
    <w:p w14:paraId="48FDED11" w14:textId="0DE3C2B2" w:rsidR="00BD06B5" w:rsidRDefault="00BD06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_Toc87850459 \h </w:instrText>
      </w:r>
      <w:r>
        <w:fldChar w:fldCharType="separate"/>
      </w:r>
      <w:r>
        <w:t>64</w:t>
      </w:r>
      <w:r>
        <w:fldChar w:fldCharType="end"/>
      </w:r>
    </w:p>
    <w:p w14:paraId="507C8FA6" w14:textId="74D8443B" w:rsidR="00BD06B5" w:rsidRDefault="00BD06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_Toc87850460 \h </w:instrText>
      </w:r>
      <w:r>
        <w:fldChar w:fldCharType="separate"/>
      </w:r>
      <w:r>
        <w:t>65</w:t>
      </w:r>
      <w:r>
        <w:fldChar w:fldCharType="end"/>
      </w:r>
    </w:p>
    <w:p w14:paraId="559FB16A" w14:textId="46C77B02" w:rsidR="00BD06B5" w:rsidRDefault="00BD06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_Toc87850461 \h </w:instrText>
      </w:r>
      <w:r>
        <w:fldChar w:fldCharType="separate"/>
      </w:r>
      <w:r>
        <w:t>66</w:t>
      </w:r>
      <w:r>
        <w:fldChar w:fldCharType="end"/>
      </w:r>
    </w:p>
    <w:p w14:paraId="6A660EBD" w14:textId="767709D2" w:rsidR="00BD06B5" w:rsidRDefault="00BD06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_Toc87850462 \h </w:instrText>
      </w:r>
      <w:r>
        <w:fldChar w:fldCharType="separate"/>
      </w:r>
      <w:r>
        <w:t>66</w:t>
      </w:r>
      <w:r>
        <w:fldChar w:fldCharType="end"/>
      </w:r>
    </w:p>
    <w:p w14:paraId="685063B1" w14:textId="128DCB66" w:rsidR="00BD06B5" w:rsidRDefault="00BD06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_Toc87850463 \h </w:instrText>
      </w:r>
      <w:r>
        <w:fldChar w:fldCharType="separate"/>
      </w:r>
      <w:r>
        <w:t>66</w:t>
      </w:r>
      <w:r>
        <w:fldChar w:fldCharType="end"/>
      </w:r>
    </w:p>
    <w:p w14:paraId="6F0D60E1" w14:textId="6D7A5C88" w:rsidR="00BD06B5" w:rsidRDefault="00BD06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_Toc87850464 \h </w:instrText>
      </w:r>
      <w:r>
        <w:fldChar w:fldCharType="separate"/>
      </w:r>
      <w:r>
        <w:t>67</w:t>
      </w:r>
      <w:r>
        <w:fldChar w:fldCharType="end"/>
      </w:r>
    </w:p>
    <w:p w14:paraId="6F4A80EF" w14:textId="025014AD" w:rsidR="00BD06B5" w:rsidRDefault="00BD06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_Toc87850465 \h </w:instrText>
      </w:r>
      <w:r>
        <w:fldChar w:fldCharType="separate"/>
      </w:r>
      <w:r>
        <w:t>67</w:t>
      </w:r>
      <w:r>
        <w:fldChar w:fldCharType="end"/>
      </w:r>
    </w:p>
    <w:p w14:paraId="184151EE" w14:textId="6815D0A3" w:rsidR="00BD06B5" w:rsidRDefault="00BD06B5">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_Toc87850466 \h </w:instrText>
      </w:r>
      <w:r>
        <w:fldChar w:fldCharType="separate"/>
      </w:r>
      <w:r>
        <w:t>67</w:t>
      </w:r>
      <w:r>
        <w:fldChar w:fldCharType="end"/>
      </w:r>
    </w:p>
    <w:p w14:paraId="1CF0C9BE" w14:textId="2B147E06" w:rsidR="00BD06B5" w:rsidRDefault="00BD06B5">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_Toc87850467 \h </w:instrText>
      </w:r>
      <w:r>
        <w:fldChar w:fldCharType="separate"/>
      </w:r>
      <w:r>
        <w:t>67</w:t>
      </w:r>
      <w:r>
        <w:fldChar w:fldCharType="end"/>
      </w:r>
    </w:p>
    <w:p w14:paraId="5C782CED" w14:textId="06152089" w:rsidR="00BD06B5" w:rsidRDefault="00BD06B5">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_Toc87850468 \h </w:instrText>
      </w:r>
      <w:r>
        <w:fldChar w:fldCharType="separate"/>
      </w:r>
      <w:r>
        <w:t>67</w:t>
      </w:r>
      <w:r>
        <w:fldChar w:fldCharType="end"/>
      </w:r>
    </w:p>
    <w:p w14:paraId="09607510" w14:textId="09E42B20" w:rsidR="00BD06B5" w:rsidRDefault="00BD06B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_Toc87850469 \h </w:instrText>
      </w:r>
      <w:r>
        <w:fldChar w:fldCharType="separate"/>
      </w:r>
      <w:r>
        <w:t>67</w:t>
      </w:r>
      <w:r>
        <w:fldChar w:fldCharType="end"/>
      </w:r>
    </w:p>
    <w:p w14:paraId="5477AF0B" w14:textId="2BC97508" w:rsidR="00BD06B5" w:rsidRDefault="00BD06B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_Toc87850470 \h </w:instrText>
      </w:r>
      <w:r>
        <w:fldChar w:fldCharType="separate"/>
      </w:r>
      <w:r>
        <w:t>67</w:t>
      </w:r>
      <w:r>
        <w:fldChar w:fldCharType="end"/>
      </w:r>
    </w:p>
    <w:p w14:paraId="0E8316BC" w14:textId="2F7F9074" w:rsidR="00BD06B5" w:rsidRDefault="00BD06B5">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_Toc87850471 \h </w:instrText>
      </w:r>
      <w:r>
        <w:fldChar w:fldCharType="separate"/>
      </w:r>
      <w:r>
        <w:t>67</w:t>
      </w:r>
      <w:r>
        <w:fldChar w:fldCharType="end"/>
      </w:r>
    </w:p>
    <w:p w14:paraId="560BE6B0" w14:textId="58DE8B03" w:rsidR="00BD06B5" w:rsidRDefault="00BD06B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_Toc87850472 \h </w:instrText>
      </w:r>
      <w:r>
        <w:fldChar w:fldCharType="separate"/>
      </w:r>
      <w:r>
        <w:t>68</w:t>
      </w:r>
      <w:r>
        <w:fldChar w:fldCharType="end"/>
      </w:r>
    </w:p>
    <w:p w14:paraId="219DD737" w14:textId="650A4717" w:rsidR="00BD06B5" w:rsidRDefault="00BD06B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_Toc87850473 \h </w:instrText>
      </w:r>
      <w:r>
        <w:fldChar w:fldCharType="separate"/>
      </w:r>
      <w:r>
        <w:t>68</w:t>
      </w:r>
      <w:r>
        <w:fldChar w:fldCharType="end"/>
      </w:r>
    </w:p>
    <w:p w14:paraId="3F561453" w14:textId="19B247D2" w:rsidR="00BD06B5" w:rsidRDefault="00BD06B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_Toc87850474 \h </w:instrText>
      </w:r>
      <w:r>
        <w:fldChar w:fldCharType="separate"/>
      </w:r>
      <w:r>
        <w:t>68</w:t>
      </w:r>
      <w:r>
        <w:fldChar w:fldCharType="end"/>
      </w:r>
    </w:p>
    <w:p w14:paraId="64568898" w14:textId="531A9113" w:rsidR="00BD06B5" w:rsidRDefault="00BD06B5">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_Toc87850475 \h </w:instrText>
      </w:r>
      <w:r>
        <w:fldChar w:fldCharType="separate"/>
      </w:r>
      <w:r>
        <w:t>68</w:t>
      </w:r>
      <w:r>
        <w:fldChar w:fldCharType="end"/>
      </w:r>
    </w:p>
    <w:p w14:paraId="66C32441" w14:textId="39597B92" w:rsidR="00BD06B5" w:rsidRDefault="00BD06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_Toc87850476 \h </w:instrText>
      </w:r>
      <w:r>
        <w:fldChar w:fldCharType="separate"/>
      </w:r>
      <w:r>
        <w:t>68</w:t>
      </w:r>
      <w:r>
        <w:fldChar w:fldCharType="end"/>
      </w:r>
    </w:p>
    <w:p w14:paraId="6752C72C" w14:textId="34841D0E" w:rsidR="00BD06B5" w:rsidRDefault="00BD06B5">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_Toc87850477 \h </w:instrText>
      </w:r>
      <w:r>
        <w:fldChar w:fldCharType="separate"/>
      </w:r>
      <w:r>
        <w:t>68</w:t>
      </w:r>
      <w:r>
        <w:fldChar w:fldCharType="end"/>
      </w:r>
    </w:p>
    <w:p w14:paraId="6DAFE2F6" w14:textId="6AC70F74" w:rsidR="00BD06B5" w:rsidRDefault="00BD06B5">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_Toc87850478 \h </w:instrText>
      </w:r>
      <w:r>
        <w:fldChar w:fldCharType="separate"/>
      </w:r>
      <w:r>
        <w:t>68</w:t>
      </w:r>
      <w:r>
        <w:fldChar w:fldCharType="end"/>
      </w:r>
    </w:p>
    <w:p w14:paraId="0FA2DA80" w14:textId="44EE187F" w:rsidR="00BD06B5" w:rsidRDefault="00BD06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_Toc87850479 \h </w:instrText>
      </w:r>
      <w:r>
        <w:fldChar w:fldCharType="separate"/>
      </w:r>
      <w:r>
        <w:t>69</w:t>
      </w:r>
      <w:r>
        <w:fldChar w:fldCharType="end"/>
      </w:r>
    </w:p>
    <w:p w14:paraId="75A51FF6" w14:textId="48B82040" w:rsidR="00BD06B5" w:rsidRDefault="00BD06B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_Toc87850480 \h </w:instrText>
      </w:r>
      <w:r>
        <w:fldChar w:fldCharType="separate"/>
      </w:r>
      <w:r>
        <w:t>69</w:t>
      </w:r>
      <w:r>
        <w:fldChar w:fldCharType="end"/>
      </w:r>
    </w:p>
    <w:p w14:paraId="5AC81ACC" w14:textId="62FDBB1D" w:rsidR="00BD06B5" w:rsidRDefault="00BD06B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_Toc87850481 \h </w:instrText>
      </w:r>
      <w:r>
        <w:fldChar w:fldCharType="separate"/>
      </w:r>
      <w:r>
        <w:t>69</w:t>
      </w:r>
      <w:r>
        <w:fldChar w:fldCharType="end"/>
      </w:r>
    </w:p>
    <w:p w14:paraId="49B8FCD2" w14:textId="19ADFD26" w:rsidR="00BD06B5" w:rsidRDefault="00BD06B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_Toc87850482 \h </w:instrText>
      </w:r>
      <w:r>
        <w:fldChar w:fldCharType="separate"/>
      </w:r>
      <w:r>
        <w:t>70</w:t>
      </w:r>
      <w:r>
        <w:fldChar w:fldCharType="end"/>
      </w:r>
    </w:p>
    <w:p w14:paraId="58C7CFAA" w14:textId="1FC511D0" w:rsidR="00BD06B5" w:rsidRDefault="00BD06B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_Toc87850483 \h </w:instrText>
      </w:r>
      <w:r>
        <w:fldChar w:fldCharType="separate"/>
      </w:r>
      <w:r>
        <w:t>70</w:t>
      </w:r>
      <w:r>
        <w:fldChar w:fldCharType="end"/>
      </w:r>
    </w:p>
    <w:p w14:paraId="0476A2A0" w14:textId="26788DB9" w:rsidR="00BD06B5" w:rsidRDefault="00BD06B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_Toc87850484 \h </w:instrText>
      </w:r>
      <w:r>
        <w:fldChar w:fldCharType="separate"/>
      </w:r>
      <w:r>
        <w:t>70</w:t>
      </w:r>
      <w:r>
        <w:fldChar w:fldCharType="end"/>
      </w:r>
    </w:p>
    <w:p w14:paraId="56497CE3" w14:textId="474A004E" w:rsidR="00BD06B5" w:rsidRDefault="00BD06B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_Toc87850485 \h </w:instrText>
      </w:r>
      <w:r>
        <w:fldChar w:fldCharType="separate"/>
      </w:r>
      <w:r>
        <w:t>71</w:t>
      </w:r>
      <w:r>
        <w:fldChar w:fldCharType="end"/>
      </w:r>
    </w:p>
    <w:p w14:paraId="5C48E31C" w14:textId="51D81F42" w:rsidR="00BD06B5" w:rsidRDefault="00BD06B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_Toc87850486 \h </w:instrText>
      </w:r>
      <w:r>
        <w:fldChar w:fldCharType="separate"/>
      </w:r>
      <w:r>
        <w:t>71</w:t>
      </w:r>
      <w:r>
        <w:fldChar w:fldCharType="end"/>
      </w:r>
    </w:p>
    <w:p w14:paraId="733D906C" w14:textId="115EB4C0" w:rsidR="00BD06B5" w:rsidRDefault="00BD06B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_Toc87850487 \h </w:instrText>
      </w:r>
      <w:r>
        <w:fldChar w:fldCharType="separate"/>
      </w:r>
      <w:r>
        <w:t>71</w:t>
      </w:r>
      <w:r>
        <w:fldChar w:fldCharType="end"/>
      </w:r>
    </w:p>
    <w:p w14:paraId="1BDA649D" w14:textId="464745CB" w:rsidR="00BD06B5" w:rsidRDefault="00BD06B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_Toc87850488 \h </w:instrText>
      </w:r>
      <w:r>
        <w:fldChar w:fldCharType="separate"/>
      </w:r>
      <w:r>
        <w:t>71</w:t>
      </w:r>
      <w:r>
        <w:fldChar w:fldCharType="end"/>
      </w:r>
    </w:p>
    <w:p w14:paraId="2452ABBC" w14:textId="272580CF" w:rsidR="00BD06B5" w:rsidRDefault="00BD06B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_Toc87850489 \h </w:instrText>
      </w:r>
      <w:r>
        <w:fldChar w:fldCharType="separate"/>
      </w:r>
      <w:r>
        <w:t>71</w:t>
      </w:r>
      <w:r>
        <w:fldChar w:fldCharType="end"/>
      </w:r>
    </w:p>
    <w:p w14:paraId="129316D4" w14:textId="3F72CB74" w:rsidR="00BD06B5" w:rsidRDefault="00BD06B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_Toc87850490 \h </w:instrText>
      </w:r>
      <w:r>
        <w:fldChar w:fldCharType="separate"/>
      </w:r>
      <w:r>
        <w:t>71</w:t>
      </w:r>
      <w:r>
        <w:fldChar w:fldCharType="end"/>
      </w:r>
    </w:p>
    <w:p w14:paraId="2FDF7A17" w14:textId="4B8B9290" w:rsidR="00BD06B5" w:rsidRDefault="00BD06B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_Toc87850491 \h </w:instrText>
      </w:r>
      <w:r>
        <w:fldChar w:fldCharType="separate"/>
      </w:r>
      <w:r>
        <w:t>72</w:t>
      </w:r>
      <w:r>
        <w:fldChar w:fldCharType="end"/>
      </w:r>
    </w:p>
    <w:p w14:paraId="2B5B8B3D" w14:textId="72239979" w:rsidR="00BD06B5" w:rsidRDefault="00BD06B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_Toc87850492 \h </w:instrText>
      </w:r>
      <w:r>
        <w:fldChar w:fldCharType="separate"/>
      </w:r>
      <w:r>
        <w:t>73</w:t>
      </w:r>
      <w:r>
        <w:fldChar w:fldCharType="end"/>
      </w:r>
    </w:p>
    <w:p w14:paraId="71F9768D" w14:textId="148C8299" w:rsidR="00BD06B5" w:rsidRDefault="00BD06B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_Toc87850493 \h </w:instrText>
      </w:r>
      <w:r>
        <w:fldChar w:fldCharType="separate"/>
      </w:r>
      <w:r>
        <w:t>73</w:t>
      </w:r>
      <w:r>
        <w:fldChar w:fldCharType="end"/>
      </w:r>
    </w:p>
    <w:p w14:paraId="0A4605CC" w14:textId="62E102A2" w:rsidR="00BD06B5" w:rsidRDefault="00BD06B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_Toc87850494 \h </w:instrText>
      </w:r>
      <w:r>
        <w:fldChar w:fldCharType="separate"/>
      </w:r>
      <w:r>
        <w:t>73</w:t>
      </w:r>
      <w:r>
        <w:fldChar w:fldCharType="end"/>
      </w:r>
    </w:p>
    <w:p w14:paraId="3B591F47" w14:textId="265D6DBA" w:rsidR="00BD06B5" w:rsidRDefault="00BD06B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_Toc87850495 \h </w:instrText>
      </w:r>
      <w:r>
        <w:fldChar w:fldCharType="separate"/>
      </w:r>
      <w:r>
        <w:t>74</w:t>
      </w:r>
      <w:r>
        <w:fldChar w:fldCharType="end"/>
      </w:r>
    </w:p>
    <w:p w14:paraId="6511BB29" w14:textId="42770B11" w:rsidR="00BD06B5" w:rsidRDefault="00BD06B5">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_Toc87850496 \h </w:instrText>
      </w:r>
      <w:r>
        <w:fldChar w:fldCharType="separate"/>
      </w:r>
      <w:r>
        <w:t>74</w:t>
      </w:r>
      <w:r>
        <w:fldChar w:fldCharType="end"/>
      </w:r>
    </w:p>
    <w:p w14:paraId="744601F6" w14:textId="29A2FFBA" w:rsidR="00BD06B5" w:rsidRDefault="00BD06B5">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_Toc87850497 \h </w:instrText>
      </w:r>
      <w:r>
        <w:fldChar w:fldCharType="separate"/>
      </w:r>
      <w:r>
        <w:t>74</w:t>
      </w:r>
      <w:r>
        <w:fldChar w:fldCharType="end"/>
      </w:r>
    </w:p>
    <w:p w14:paraId="3CC6340D" w14:textId="7EB7C5C4" w:rsidR="00BD06B5" w:rsidRDefault="00BD06B5">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_Toc87850498 \h </w:instrText>
      </w:r>
      <w:r>
        <w:fldChar w:fldCharType="separate"/>
      </w:r>
      <w:r>
        <w:t>74</w:t>
      </w:r>
      <w:r>
        <w:fldChar w:fldCharType="end"/>
      </w:r>
    </w:p>
    <w:p w14:paraId="1AC7AFF7" w14:textId="4F41F382" w:rsidR="00BD06B5" w:rsidRDefault="00BD06B5">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_Toc87850499 \h </w:instrText>
      </w:r>
      <w:r>
        <w:fldChar w:fldCharType="separate"/>
      </w:r>
      <w:r>
        <w:t>74</w:t>
      </w:r>
      <w:r>
        <w:fldChar w:fldCharType="end"/>
      </w:r>
    </w:p>
    <w:p w14:paraId="79B65704" w14:textId="620E67E4" w:rsidR="00BD06B5" w:rsidRDefault="00BD06B5">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_Toc87850500 \h </w:instrText>
      </w:r>
      <w:r>
        <w:fldChar w:fldCharType="separate"/>
      </w:r>
      <w:r>
        <w:t>75</w:t>
      </w:r>
      <w:r>
        <w:fldChar w:fldCharType="end"/>
      </w:r>
    </w:p>
    <w:p w14:paraId="63352ECF" w14:textId="2CD3FB74" w:rsidR="00BD06B5" w:rsidRDefault="00BD06B5">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_Toc87850501 \h </w:instrText>
      </w:r>
      <w:r>
        <w:fldChar w:fldCharType="separate"/>
      </w:r>
      <w:r>
        <w:t>75</w:t>
      </w:r>
      <w:r>
        <w:fldChar w:fldCharType="end"/>
      </w:r>
    </w:p>
    <w:p w14:paraId="0A51ACDE" w14:textId="13AEEB58" w:rsidR="00BD06B5" w:rsidRDefault="00BD06B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_Toc87850502 \h </w:instrText>
      </w:r>
      <w:r>
        <w:fldChar w:fldCharType="separate"/>
      </w:r>
      <w:r>
        <w:t>75</w:t>
      </w:r>
      <w:r>
        <w:fldChar w:fldCharType="end"/>
      </w:r>
    </w:p>
    <w:p w14:paraId="7A61892D" w14:textId="5D75375C" w:rsidR="00BD06B5" w:rsidRDefault="00BD06B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_Toc87850503 \h </w:instrText>
      </w:r>
      <w:r>
        <w:fldChar w:fldCharType="separate"/>
      </w:r>
      <w:r>
        <w:t>75</w:t>
      </w:r>
      <w:r>
        <w:fldChar w:fldCharType="end"/>
      </w:r>
    </w:p>
    <w:p w14:paraId="0AD87CF6" w14:textId="64226282" w:rsidR="00BD06B5" w:rsidRDefault="00BD06B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_Toc87850504 \h </w:instrText>
      </w:r>
      <w:r>
        <w:fldChar w:fldCharType="separate"/>
      </w:r>
      <w:r>
        <w:t>76</w:t>
      </w:r>
      <w:r>
        <w:fldChar w:fldCharType="end"/>
      </w:r>
    </w:p>
    <w:p w14:paraId="2E3E955A" w14:textId="7FAF6438" w:rsidR="00BD06B5" w:rsidRDefault="00BD06B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_Toc87850505 \h </w:instrText>
      </w:r>
      <w:r>
        <w:fldChar w:fldCharType="separate"/>
      </w:r>
      <w:r>
        <w:t>77</w:t>
      </w:r>
      <w:r>
        <w:fldChar w:fldCharType="end"/>
      </w:r>
    </w:p>
    <w:p w14:paraId="31F46913" w14:textId="23AC5F8B" w:rsidR="00BD06B5" w:rsidRDefault="00BD06B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_Toc87850506 \h </w:instrText>
      </w:r>
      <w:r>
        <w:fldChar w:fldCharType="separate"/>
      </w:r>
      <w:r>
        <w:t>77</w:t>
      </w:r>
      <w:r>
        <w:fldChar w:fldCharType="end"/>
      </w:r>
    </w:p>
    <w:p w14:paraId="086FCD68" w14:textId="16853284" w:rsidR="00BD06B5" w:rsidRDefault="00BD06B5">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_Toc87850507 \h </w:instrText>
      </w:r>
      <w:r>
        <w:fldChar w:fldCharType="separate"/>
      </w:r>
      <w:r>
        <w:t>77</w:t>
      </w:r>
      <w:r>
        <w:fldChar w:fldCharType="end"/>
      </w:r>
    </w:p>
    <w:p w14:paraId="4427B78B" w14:textId="4CF9F8D3" w:rsidR="00BD06B5" w:rsidRDefault="00BD06B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_Toc87850508 \h </w:instrText>
      </w:r>
      <w:r>
        <w:fldChar w:fldCharType="separate"/>
      </w:r>
      <w:r>
        <w:t>77</w:t>
      </w:r>
      <w:r>
        <w:fldChar w:fldCharType="end"/>
      </w:r>
    </w:p>
    <w:p w14:paraId="42B92224" w14:textId="6DCBBDA5" w:rsidR="00BD06B5" w:rsidRDefault="00BD06B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_Toc87850509 \h </w:instrText>
      </w:r>
      <w:r>
        <w:fldChar w:fldCharType="separate"/>
      </w:r>
      <w:r>
        <w:t>78</w:t>
      </w:r>
      <w:r>
        <w:fldChar w:fldCharType="end"/>
      </w:r>
    </w:p>
    <w:p w14:paraId="535FA654" w14:textId="46C4EFD7" w:rsidR="00BD06B5" w:rsidRDefault="00BD06B5">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_Toc87850510 \h </w:instrText>
      </w:r>
      <w:r>
        <w:fldChar w:fldCharType="separate"/>
      </w:r>
      <w:r>
        <w:t>78</w:t>
      </w:r>
      <w:r>
        <w:fldChar w:fldCharType="end"/>
      </w:r>
    </w:p>
    <w:p w14:paraId="177CC9E5" w14:textId="04D4BEBA" w:rsidR="00BD06B5" w:rsidRDefault="00BD06B5">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_Toc87850511 \h </w:instrText>
      </w:r>
      <w:r>
        <w:fldChar w:fldCharType="separate"/>
      </w:r>
      <w:r>
        <w:t>78</w:t>
      </w:r>
      <w:r>
        <w:fldChar w:fldCharType="end"/>
      </w:r>
    </w:p>
    <w:p w14:paraId="295A26D1" w14:textId="547D8581" w:rsidR="00BD06B5" w:rsidRDefault="00BD06B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_Toc87850512 \h </w:instrText>
      </w:r>
      <w:r>
        <w:fldChar w:fldCharType="separate"/>
      </w:r>
      <w:r>
        <w:t>78</w:t>
      </w:r>
      <w:r>
        <w:fldChar w:fldCharType="end"/>
      </w:r>
    </w:p>
    <w:p w14:paraId="028FE47D" w14:textId="57100A33" w:rsidR="00BD06B5" w:rsidRDefault="00BD06B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_Toc87850513 \h </w:instrText>
      </w:r>
      <w:r>
        <w:fldChar w:fldCharType="separate"/>
      </w:r>
      <w:r>
        <w:t>78</w:t>
      </w:r>
      <w:r>
        <w:fldChar w:fldCharType="end"/>
      </w:r>
    </w:p>
    <w:p w14:paraId="653D4A9A" w14:textId="4ED7C9F9" w:rsidR="00BD06B5" w:rsidRDefault="00BD06B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_Toc87850514 \h </w:instrText>
      </w:r>
      <w:r>
        <w:fldChar w:fldCharType="separate"/>
      </w:r>
      <w:r>
        <w:t>78</w:t>
      </w:r>
      <w:r>
        <w:fldChar w:fldCharType="end"/>
      </w:r>
    </w:p>
    <w:p w14:paraId="7B63E2D1" w14:textId="161F78E9" w:rsidR="00BD06B5" w:rsidRDefault="00BD06B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_Toc87850515 \h </w:instrText>
      </w:r>
      <w:r>
        <w:fldChar w:fldCharType="separate"/>
      </w:r>
      <w:r>
        <w:t>78</w:t>
      </w:r>
      <w:r>
        <w:fldChar w:fldCharType="end"/>
      </w:r>
    </w:p>
    <w:p w14:paraId="420159D9" w14:textId="387633F9" w:rsidR="00BD06B5" w:rsidRDefault="00BD06B5">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_Toc87850516 \h </w:instrText>
      </w:r>
      <w:r>
        <w:fldChar w:fldCharType="separate"/>
      </w:r>
      <w:r>
        <w:t>81</w:t>
      </w:r>
      <w:r>
        <w:fldChar w:fldCharType="end"/>
      </w:r>
    </w:p>
    <w:p w14:paraId="48E09F4A" w14:textId="4B138D40" w:rsidR="00BD06B5" w:rsidRDefault="00BD06B5">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_Toc87850517 \h </w:instrText>
      </w:r>
      <w:r>
        <w:fldChar w:fldCharType="separate"/>
      </w:r>
      <w:r>
        <w:t>81</w:t>
      </w:r>
      <w:r>
        <w:fldChar w:fldCharType="end"/>
      </w:r>
    </w:p>
    <w:p w14:paraId="6C4BC255" w14:textId="69E36566" w:rsidR="00BD06B5" w:rsidRDefault="00BD06B5">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_Toc87850518 \h </w:instrText>
      </w:r>
      <w:r>
        <w:fldChar w:fldCharType="separate"/>
      </w:r>
      <w:r>
        <w:t>83</w:t>
      </w:r>
      <w:r>
        <w:fldChar w:fldCharType="end"/>
      </w:r>
    </w:p>
    <w:p w14:paraId="316B18A9" w14:textId="75513EF9" w:rsidR="00BD06B5" w:rsidRDefault="00BD06B5">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_Toc87850519 \h </w:instrText>
      </w:r>
      <w:r>
        <w:fldChar w:fldCharType="separate"/>
      </w:r>
      <w:r>
        <w:t>83</w:t>
      </w:r>
      <w:r>
        <w:fldChar w:fldCharType="end"/>
      </w:r>
    </w:p>
    <w:p w14:paraId="749DE6E1" w14:textId="5523BB4B" w:rsidR="00BD06B5" w:rsidRDefault="00BD06B5">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_Toc87850520 \h </w:instrText>
      </w:r>
      <w:r>
        <w:fldChar w:fldCharType="separate"/>
      </w:r>
      <w:r>
        <w:t>83</w:t>
      </w:r>
      <w:r>
        <w:fldChar w:fldCharType="end"/>
      </w:r>
    </w:p>
    <w:p w14:paraId="68AF3D9F" w14:textId="05819219" w:rsidR="00BD06B5" w:rsidRDefault="00BD06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_Toc87850521 \h </w:instrText>
      </w:r>
      <w:r>
        <w:fldChar w:fldCharType="separate"/>
      </w:r>
      <w:r>
        <w:t>84</w:t>
      </w:r>
      <w:r>
        <w:fldChar w:fldCharType="end"/>
      </w:r>
    </w:p>
    <w:p w14:paraId="25DBEE94" w14:textId="21E03ECA" w:rsidR="00BD06B5" w:rsidRDefault="00BD06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_Toc87850522 \h </w:instrText>
      </w:r>
      <w:r>
        <w:fldChar w:fldCharType="separate"/>
      </w:r>
      <w:r>
        <w:t>84</w:t>
      </w:r>
      <w:r>
        <w:fldChar w:fldCharType="end"/>
      </w:r>
    </w:p>
    <w:p w14:paraId="015C7A3D" w14:textId="7EA1A3C7" w:rsidR="00BD06B5" w:rsidRDefault="00BD06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_Toc87850523 \h </w:instrText>
      </w:r>
      <w:r>
        <w:fldChar w:fldCharType="separate"/>
      </w:r>
      <w:r>
        <w:t>85</w:t>
      </w:r>
      <w:r>
        <w:fldChar w:fldCharType="end"/>
      </w:r>
    </w:p>
    <w:p w14:paraId="53CA1ACD" w14:textId="59119812" w:rsidR="00BD06B5" w:rsidRDefault="00BD06B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_Toc87850524 \h </w:instrText>
      </w:r>
      <w:r>
        <w:fldChar w:fldCharType="separate"/>
      </w:r>
      <w:r>
        <w:t>85</w:t>
      </w:r>
      <w:r>
        <w:fldChar w:fldCharType="end"/>
      </w:r>
    </w:p>
    <w:p w14:paraId="0B72FD7F" w14:textId="711857B1" w:rsidR="00BD06B5" w:rsidRDefault="00BD06B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_Toc87850525 \h </w:instrText>
      </w:r>
      <w:r>
        <w:fldChar w:fldCharType="separate"/>
      </w:r>
      <w:r>
        <w:t>85</w:t>
      </w:r>
      <w:r>
        <w:fldChar w:fldCharType="end"/>
      </w:r>
    </w:p>
    <w:p w14:paraId="5573B9F7" w14:textId="3E2EE71F" w:rsidR="00BD06B5" w:rsidRDefault="00BD06B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_Toc87850526 \h </w:instrText>
      </w:r>
      <w:r>
        <w:fldChar w:fldCharType="separate"/>
      </w:r>
      <w:r>
        <w:t>86</w:t>
      </w:r>
      <w:r>
        <w:fldChar w:fldCharType="end"/>
      </w:r>
    </w:p>
    <w:p w14:paraId="53B227D9" w14:textId="04AEB03A" w:rsidR="00BD06B5" w:rsidRDefault="00BD06B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_Toc87850527 \h </w:instrText>
      </w:r>
      <w:r>
        <w:fldChar w:fldCharType="separate"/>
      </w:r>
      <w:r>
        <w:t>86</w:t>
      </w:r>
      <w:r>
        <w:fldChar w:fldCharType="end"/>
      </w:r>
    </w:p>
    <w:p w14:paraId="74AF97FB" w14:textId="2CE4246F" w:rsidR="00BD06B5" w:rsidRDefault="00BD06B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_Toc87850528 \h </w:instrText>
      </w:r>
      <w:r>
        <w:fldChar w:fldCharType="separate"/>
      </w:r>
      <w:r>
        <w:t>86</w:t>
      </w:r>
      <w:r>
        <w:fldChar w:fldCharType="end"/>
      </w:r>
    </w:p>
    <w:p w14:paraId="0F666475" w14:textId="6C18AAFE" w:rsidR="00BD06B5" w:rsidRDefault="00BD06B5">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_Toc87850529 \h </w:instrText>
      </w:r>
      <w:r>
        <w:fldChar w:fldCharType="separate"/>
      </w:r>
      <w:r>
        <w:t>86</w:t>
      </w:r>
      <w:r>
        <w:fldChar w:fldCharType="end"/>
      </w:r>
    </w:p>
    <w:p w14:paraId="6628A21C" w14:textId="61EE731F" w:rsidR="00BD06B5" w:rsidRDefault="00BD06B5">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_Toc87850530 \h </w:instrText>
      </w:r>
      <w:r>
        <w:fldChar w:fldCharType="separate"/>
      </w:r>
      <w:r>
        <w:t>87</w:t>
      </w:r>
      <w:r>
        <w:fldChar w:fldCharType="end"/>
      </w:r>
    </w:p>
    <w:p w14:paraId="3FE0028F" w14:textId="619E05BC" w:rsidR="00BD06B5" w:rsidRDefault="00BD06B5">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_Toc87850531 \h </w:instrText>
      </w:r>
      <w:r>
        <w:fldChar w:fldCharType="separate"/>
      </w:r>
      <w:r>
        <w:t>87</w:t>
      </w:r>
      <w:r>
        <w:fldChar w:fldCharType="end"/>
      </w:r>
    </w:p>
    <w:p w14:paraId="0FCF017E" w14:textId="14F4CF80" w:rsidR="00BD06B5" w:rsidRDefault="00BD06B5">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_Toc87850532 \h </w:instrText>
      </w:r>
      <w:r>
        <w:fldChar w:fldCharType="separate"/>
      </w:r>
      <w:r>
        <w:t>87</w:t>
      </w:r>
      <w:r>
        <w:fldChar w:fldCharType="end"/>
      </w:r>
    </w:p>
    <w:p w14:paraId="1378F493" w14:textId="1F7BFFD5" w:rsidR="00BD06B5" w:rsidRDefault="00BD06B5">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_Toc87850533 \h </w:instrText>
      </w:r>
      <w:r>
        <w:fldChar w:fldCharType="separate"/>
      </w:r>
      <w:r>
        <w:t>88</w:t>
      </w:r>
      <w:r>
        <w:fldChar w:fldCharType="end"/>
      </w:r>
    </w:p>
    <w:p w14:paraId="224B6EEA" w14:textId="28B54F23" w:rsidR="00BD06B5" w:rsidRDefault="00BD06B5">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_Toc87850534 \h </w:instrText>
      </w:r>
      <w:r>
        <w:fldChar w:fldCharType="separate"/>
      </w:r>
      <w:r>
        <w:t>88</w:t>
      </w:r>
      <w:r>
        <w:fldChar w:fldCharType="end"/>
      </w:r>
    </w:p>
    <w:p w14:paraId="42EAD3BC" w14:textId="43229F50" w:rsidR="00BD06B5" w:rsidRDefault="00BD06B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_Toc87850535 \h </w:instrText>
      </w:r>
      <w:r>
        <w:fldChar w:fldCharType="separate"/>
      </w:r>
      <w:r>
        <w:t>88</w:t>
      </w:r>
      <w:r>
        <w:fldChar w:fldCharType="end"/>
      </w:r>
    </w:p>
    <w:p w14:paraId="45C9AD23" w14:textId="5B1272F4" w:rsidR="00BD06B5" w:rsidRDefault="00BD06B5">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_Toc87850536 \h </w:instrText>
      </w:r>
      <w:r>
        <w:fldChar w:fldCharType="separate"/>
      </w:r>
      <w:r>
        <w:t>88</w:t>
      </w:r>
      <w:r>
        <w:fldChar w:fldCharType="end"/>
      </w:r>
    </w:p>
    <w:p w14:paraId="6503E962" w14:textId="49790314" w:rsidR="00BD06B5" w:rsidRDefault="00BD06B5">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_Toc87850537 \h </w:instrText>
      </w:r>
      <w:r>
        <w:fldChar w:fldCharType="separate"/>
      </w:r>
      <w:r>
        <w:t>88</w:t>
      </w:r>
      <w:r>
        <w:fldChar w:fldCharType="end"/>
      </w:r>
    </w:p>
    <w:p w14:paraId="621D545A" w14:textId="0D5760E5" w:rsidR="00BD06B5" w:rsidRDefault="00BD06B5">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_Toc87850538 \h </w:instrText>
      </w:r>
      <w:r>
        <w:fldChar w:fldCharType="separate"/>
      </w:r>
      <w:r>
        <w:t>89</w:t>
      </w:r>
      <w:r>
        <w:fldChar w:fldCharType="end"/>
      </w:r>
    </w:p>
    <w:p w14:paraId="1A39F549" w14:textId="4677838C" w:rsidR="00BD06B5" w:rsidRDefault="00BD06B5">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_Toc87850539 \h </w:instrText>
      </w:r>
      <w:r>
        <w:fldChar w:fldCharType="separate"/>
      </w:r>
      <w:r>
        <w:t>89</w:t>
      </w:r>
      <w:r>
        <w:fldChar w:fldCharType="end"/>
      </w:r>
    </w:p>
    <w:p w14:paraId="3C83BD46" w14:textId="48DEF0E8" w:rsidR="00BD06B5" w:rsidRDefault="00BD06B5">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_Toc87850540 \h </w:instrText>
      </w:r>
      <w:r>
        <w:fldChar w:fldCharType="separate"/>
      </w:r>
      <w:r>
        <w:t>89</w:t>
      </w:r>
      <w:r>
        <w:fldChar w:fldCharType="end"/>
      </w:r>
    </w:p>
    <w:p w14:paraId="2500F269" w14:textId="06A0941E" w:rsidR="00BD06B5" w:rsidRDefault="00BD06B5">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_Toc87850541 \h </w:instrText>
      </w:r>
      <w:r>
        <w:fldChar w:fldCharType="separate"/>
      </w:r>
      <w:r>
        <w:t>90</w:t>
      </w:r>
      <w:r>
        <w:fldChar w:fldCharType="end"/>
      </w:r>
    </w:p>
    <w:p w14:paraId="306060AA" w14:textId="549D8A71" w:rsidR="00BD06B5" w:rsidRDefault="00BD06B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_Toc87850542 \h </w:instrText>
      </w:r>
      <w:r>
        <w:fldChar w:fldCharType="separate"/>
      </w:r>
      <w:r>
        <w:t>90</w:t>
      </w:r>
      <w:r>
        <w:fldChar w:fldCharType="end"/>
      </w:r>
    </w:p>
    <w:p w14:paraId="7C692E46" w14:textId="3798C5C7" w:rsidR="00BD06B5" w:rsidRDefault="00BD06B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_Toc87850543 \h </w:instrText>
      </w:r>
      <w:r>
        <w:fldChar w:fldCharType="separate"/>
      </w:r>
      <w:r>
        <w:t>90</w:t>
      </w:r>
      <w:r>
        <w:fldChar w:fldCharType="end"/>
      </w:r>
    </w:p>
    <w:p w14:paraId="6A212F6F" w14:textId="5135A8F7" w:rsidR="00BD06B5" w:rsidRDefault="00BD06B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_Toc87850544 \h </w:instrText>
      </w:r>
      <w:r>
        <w:fldChar w:fldCharType="separate"/>
      </w:r>
      <w:r>
        <w:t>90</w:t>
      </w:r>
      <w:r>
        <w:fldChar w:fldCharType="end"/>
      </w:r>
    </w:p>
    <w:p w14:paraId="1625A6D8" w14:textId="4350DD7E" w:rsidR="00BD06B5" w:rsidRDefault="00BD06B5">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_Toc87850545 \h </w:instrText>
      </w:r>
      <w:r>
        <w:fldChar w:fldCharType="separate"/>
      </w:r>
      <w:r>
        <w:t>90</w:t>
      </w:r>
      <w:r>
        <w:fldChar w:fldCharType="end"/>
      </w:r>
    </w:p>
    <w:p w14:paraId="3D7E6710" w14:textId="179E5B03" w:rsidR="00BD06B5" w:rsidRDefault="00BD06B5">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_Toc87850546 \h </w:instrText>
      </w:r>
      <w:r>
        <w:fldChar w:fldCharType="separate"/>
      </w:r>
      <w:r>
        <w:t>91</w:t>
      </w:r>
      <w:r>
        <w:fldChar w:fldCharType="end"/>
      </w:r>
    </w:p>
    <w:p w14:paraId="3544AC4D" w14:textId="30CB4111" w:rsidR="00BD06B5" w:rsidRDefault="00BD06B5">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_Toc87850547 \h </w:instrText>
      </w:r>
      <w:r>
        <w:fldChar w:fldCharType="separate"/>
      </w:r>
      <w:r>
        <w:t>91</w:t>
      </w:r>
      <w:r>
        <w:fldChar w:fldCharType="end"/>
      </w:r>
    </w:p>
    <w:p w14:paraId="2692D77F" w14:textId="18019B9A" w:rsidR="00BD06B5" w:rsidRDefault="00BD06B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_Toc87850548 \h </w:instrText>
      </w:r>
      <w:r>
        <w:fldChar w:fldCharType="separate"/>
      </w:r>
      <w:r>
        <w:t>91</w:t>
      </w:r>
      <w:r>
        <w:fldChar w:fldCharType="end"/>
      </w:r>
    </w:p>
    <w:p w14:paraId="6A61EE96" w14:textId="1A184BCF" w:rsidR="00BD06B5" w:rsidRDefault="00BD06B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_Toc87850549 \h </w:instrText>
      </w:r>
      <w:r>
        <w:fldChar w:fldCharType="separate"/>
      </w:r>
      <w:r>
        <w:t>91</w:t>
      </w:r>
      <w:r>
        <w:fldChar w:fldCharType="end"/>
      </w:r>
    </w:p>
    <w:p w14:paraId="4A0AED53" w14:textId="3558DD46" w:rsidR="00BD06B5" w:rsidRDefault="00BD06B5">
      <w:pPr>
        <w:pStyle w:val="TOC5"/>
        <w:rPr>
          <w:rFonts w:asciiTheme="minorHAnsi" w:eastAsiaTheme="minorEastAsia" w:hAnsiTheme="minorHAnsi" w:cstheme="minorBidi"/>
          <w:sz w:val="22"/>
          <w:szCs w:val="22"/>
          <w:lang w:val="en-US"/>
        </w:rPr>
      </w:pPr>
      <w:r>
        <w:t>8.2.3.5.1</w:t>
      </w:r>
      <w:r>
        <w:rPr>
          <w:rFonts w:asciiTheme="minorHAnsi" w:eastAsiaTheme="minorEastAsia" w:hAnsiTheme="minorHAnsi" w:cstheme="minorBidi"/>
          <w:sz w:val="22"/>
          <w:szCs w:val="22"/>
          <w:lang w:val="en-US"/>
        </w:rPr>
        <w:tab/>
      </w:r>
      <w:r>
        <w:t>Overview</w:t>
      </w:r>
      <w:r>
        <w:tab/>
      </w:r>
      <w:r>
        <w:fldChar w:fldCharType="begin"/>
      </w:r>
      <w:r>
        <w:instrText xml:space="preserve"> PAGEREF _Toc87850550 \h </w:instrText>
      </w:r>
      <w:r>
        <w:fldChar w:fldCharType="separate"/>
      </w:r>
      <w:r>
        <w:t>91</w:t>
      </w:r>
      <w:r>
        <w:fldChar w:fldCharType="end"/>
      </w:r>
    </w:p>
    <w:p w14:paraId="203F5428" w14:textId="0E8411CE" w:rsidR="00BD06B5" w:rsidRDefault="00BD06B5">
      <w:pPr>
        <w:pStyle w:val="TOC5"/>
        <w:rPr>
          <w:rFonts w:asciiTheme="minorHAnsi" w:eastAsiaTheme="minorEastAsia" w:hAnsiTheme="minorHAnsi" w:cstheme="minorBidi"/>
          <w:sz w:val="22"/>
          <w:szCs w:val="22"/>
          <w:lang w:val="en-US"/>
        </w:rPr>
      </w:pPr>
      <w:r>
        <w:t>8.2.3.5.2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_Toc87850551 \h </w:instrText>
      </w:r>
      <w:r>
        <w:fldChar w:fldCharType="separate"/>
      </w:r>
      <w:r>
        <w:t>92</w:t>
      </w:r>
      <w:r>
        <w:fldChar w:fldCharType="end"/>
      </w:r>
    </w:p>
    <w:p w14:paraId="388C558D" w14:textId="2B928A7B" w:rsidR="00BD06B5" w:rsidRDefault="00BD06B5">
      <w:pPr>
        <w:pStyle w:val="TOC6"/>
        <w:rPr>
          <w:rFonts w:asciiTheme="minorHAnsi" w:eastAsiaTheme="minorEastAsia" w:hAnsiTheme="minorHAnsi" w:cstheme="minorBidi"/>
          <w:sz w:val="22"/>
          <w:szCs w:val="22"/>
          <w:lang w:val="en-US"/>
        </w:rPr>
      </w:pPr>
      <w:r>
        <w:t>8.2.3.5.2.1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_Toc87850552 \h </w:instrText>
      </w:r>
      <w:r>
        <w:fldChar w:fldCharType="separate"/>
      </w:r>
      <w:r>
        <w:t>92</w:t>
      </w:r>
      <w:r>
        <w:fldChar w:fldCharType="end"/>
      </w:r>
    </w:p>
    <w:p w14:paraId="7ABAE5F3" w14:textId="4B4A3FEE" w:rsidR="00BD06B5" w:rsidRDefault="00BD06B5">
      <w:pPr>
        <w:pStyle w:val="TOC6"/>
        <w:rPr>
          <w:rFonts w:asciiTheme="minorHAnsi" w:eastAsiaTheme="minorEastAsia" w:hAnsiTheme="minorHAnsi" w:cstheme="minorBidi"/>
          <w:sz w:val="22"/>
          <w:szCs w:val="22"/>
          <w:lang w:val="en-US"/>
        </w:rPr>
      </w:pPr>
      <w:r>
        <w:t>8.2.3.5.2.2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_Toc87850553 \h </w:instrText>
      </w:r>
      <w:r>
        <w:fldChar w:fldCharType="separate"/>
      </w:r>
      <w:r>
        <w:t>92</w:t>
      </w:r>
      <w:r>
        <w:fldChar w:fldCharType="end"/>
      </w:r>
    </w:p>
    <w:p w14:paraId="6F149269" w14:textId="5EE92DBA" w:rsidR="00BD06B5" w:rsidRDefault="00BD06B5">
      <w:pPr>
        <w:pStyle w:val="TOC6"/>
        <w:rPr>
          <w:rFonts w:asciiTheme="minorHAnsi" w:eastAsiaTheme="minorEastAsia" w:hAnsiTheme="minorHAnsi" w:cstheme="minorBidi"/>
          <w:sz w:val="22"/>
          <w:szCs w:val="22"/>
          <w:lang w:val="en-US"/>
        </w:rPr>
      </w:pPr>
      <w:r>
        <w:t>8.2.3.5.2.3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_Toc87850554 \h </w:instrText>
      </w:r>
      <w:r>
        <w:fldChar w:fldCharType="separate"/>
      </w:r>
      <w:r>
        <w:t>92</w:t>
      </w:r>
      <w:r>
        <w:fldChar w:fldCharType="end"/>
      </w:r>
    </w:p>
    <w:p w14:paraId="0341BF28" w14:textId="66107E2C" w:rsidR="00BD06B5" w:rsidRDefault="00BD06B5">
      <w:pPr>
        <w:pStyle w:val="TOC5"/>
        <w:rPr>
          <w:rFonts w:asciiTheme="minorHAnsi" w:eastAsiaTheme="minorEastAsia" w:hAnsiTheme="minorHAnsi" w:cstheme="minorBidi"/>
          <w:sz w:val="22"/>
          <w:szCs w:val="22"/>
          <w:lang w:val="en-US"/>
        </w:rPr>
      </w:pPr>
      <w:r>
        <w:t>8.2.3.5.3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_Toc87850555 \h </w:instrText>
      </w:r>
      <w:r>
        <w:fldChar w:fldCharType="separate"/>
      </w:r>
      <w:r>
        <w:t>92</w:t>
      </w:r>
      <w:r>
        <w:fldChar w:fldCharType="end"/>
      </w:r>
    </w:p>
    <w:p w14:paraId="0C4F227F" w14:textId="6421AACD" w:rsidR="00BD06B5" w:rsidRDefault="00BD06B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_Toc87850556 \h </w:instrText>
      </w:r>
      <w:r>
        <w:fldChar w:fldCharType="separate"/>
      </w:r>
      <w:r>
        <w:t>93</w:t>
      </w:r>
      <w:r>
        <w:fldChar w:fldCharType="end"/>
      </w:r>
    </w:p>
    <w:p w14:paraId="52EB281F" w14:textId="6700ADF8" w:rsidR="00BD06B5" w:rsidRDefault="00BD06B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_Toc87850557 \h </w:instrText>
      </w:r>
      <w:r>
        <w:fldChar w:fldCharType="separate"/>
      </w:r>
      <w:r>
        <w:t>93</w:t>
      </w:r>
      <w:r>
        <w:fldChar w:fldCharType="end"/>
      </w:r>
    </w:p>
    <w:p w14:paraId="226F10C2" w14:textId="6D886155" w:rsidR="00BD06B5" w:rsidRDefault="00BD06B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_Toc87850558 \h </w:instrText>
      </w:r>
      <w:r>
        <w:fldChar w:fldCharType="separate"/>
      </w:r>
      <w:r>
        <w:t>93</w:t>
      </w:r>
      <w:r>
        <w:fldChar w:fldCharType="end"/>
      </w:r>
    </w:p>
    <w:p w14:paraId="19E2B56D" w14:textId="39DB642B" w:rsidR="00BD06B5" w:rsidRDefault="00BD06B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_Toc87850559 \h </w:instrText>
      </w:r>
      <w:r>
        <w:fldChar w:fldCharType="separate"/>
      </w:r>
      <w:r>
        <w:t>93</w:t>
      </w:r>
      <w:r>
        <w:fldChar w:fldCharType="end"/>
      </w:r>
    </w:p>
    <w:p w14:paraId="2956CCFF" w14:textId="72B2552E" w:rsidR="00BD06B5" w:rsidRDefault="00BD06B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_Toc87850560 \h </w:instrText>
      </w:r>
      <w:r>
        <w:fldChar w:fldCharType="separate"/>
      </w:r>
      <w:r>
        <w:t>94</w:t>
      </w:r>
      <w:r>
        <w:fldChar w:fldCharType="end"/>
      </w:r>
    </w:p>
    <w:p w14:paraId="02032789" w14:textId="3645DF93" w:rsidR="00BD06B5" w:rsidRDefault="00BD06B5">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_Toc87850561 \h </w:instrText>
      </w:r>
      <w:r>
        <w:fldChar w:fldCharType="separate"/>
      </w:r>
      <w:r>
        <w:t>94</w:t>
      </w:r>
      <w:r>
        <w:fldChar w:fldCharType="end"/>
      </w:r>
    </w:p>
    <w:p w14:paraId="4E105E87" w14:textId="3BE5CFB5" w:rsidR="00BD06B5" w:rsidRDefault="00BD06B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_Toc87850562 \h </w:instrText>
      </w:r>
      <w:r>
        <w:fldChar w:fldCharType="separate"/>
      </w:r>
      <w:r>
        <w:t>94</w:t>
      </w:r>
      <w:r>
        <w:fldChar w:fldCharType="end"/>
      </w:r>
    </w:p>
    <w:p w14:paraId="65073DE1" w14:textId="1E08DC09" w:rsidR="00BD06B5" w:rsidRDefault="00BD06B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_Toc87850563 \h </w:instrText>
      </w:r>
      <w:r>
        <w:fldChar w:fldCharType="separate"/>
      </w:r>
      <w:r>
        <w:t>94</w:t>
      </w:r>
      <w:r>
        <w:fldChar w:fldCharType="end"/>
      </w:r>
    </w:p>
    <w:p w14:paraId="61DDD39A" w14:textId="749CD34D" w:rsidR="00BD06B5" w:rsidRDefault="00BD06B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_Toc87850564 \h </w:instrText>
      </w:r>
      <w:r>
        <w:fldChar w:fldCharType="separate"/>
      </w:r>
      <w:r>
        <w:t>95</w:t>
      </w:r>
      <w:r>
        <w:fldChar w:fldCharType="end"/>
      </w:r>
    </w:p>
    <w:p w14:paraId="160BA63F" w14:textId="216E9848" w:rsidR="00BD06B5" w:rsidRDefault="00BD06B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_Toc87850565 \h </w:instrText>
      </w:r>
      <w:r>
        <w:fldChar w:fldCharType="separate"/>
      </w:r>
      <w:r>
        <w:t>95</w:t>
      </w:r>
      <w:r>
        <w:fldChar w:fldCharType="end"/>
      </w:r>
    </w:p>
    <w:p w14:paraId="57F5768F" w14:textId="1A537D26" w:rsidR="00BD06B5" w:rsidRDefault="00BD06B5">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_Toc87850566 \h </w:instrText>
      </w:r>
      <w:r>
        <w:fldChar w:fldCharType="separate"/>
      </w:r>
      <w:r>
        <w:t>95</w:t>
      </w:r>
      <w:r>
        <w:fldChar w:fldCharType="end"/>
      </w:r>
    </w:p>
    <w:p w14:paraId="7ED22436" w14:textId="178CD8B0" w:rsidR="00BD06B5" w:rsidRDefault="00BD06B5">
      <w:pPr>
        <w:pStyle w:val="TOC4"/>
        <w:rPr>
          <w:rFonts w:asciiTheme="minorHAnsi" w:eastAsiaTheme="minorEastAsia" w:hAnsiTheme="minorHAnsi" w:cstheme="minorBidi"/>
          <w:sz w:val="22"/>
          <w:szCs w:val="22"/>
          <w:lang w:val="en-US"/>
        </w:rPr>
      </w:pPr>
      <w:r>
        <w:lastRenderedPageBreak/>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_Toc87850567 \h </w:instrText>
      </w:r>
      <w:r>
        <w:fldChar w:fldCharType="separate"/>
      </w:r>
      <w:r>
        <w:t>95</w:t>
      </w:r>
      <w:r>
        <w:fldChar w:fldCharType="end"/>
      </w:r>
    </w:p>
    <w:p w14:paraId="5EC42AC5" w14:textId="12CCB266" w:rsidR="00BD06B5" w:rsidRDefault="00BD06B5">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_Toc87850568 \h </w:instrText>
      </w:r>
      <w:r>
        <w:fldChar w:fldCharType="separate"/>
      </w:r>
      <w:r>
        <w:t>96</w:t>
      </w:r>
      <w:r>
        <w:fldChar w:fldCharType="end"/>
      </w:r>
    </w:p>
    <w:p w14:paraId="26A9AAD9" w14:textId="60806304" w:rsidR="00BD06B5" w:rsidRDefault="00BD06B5">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_Toc87850569 \h </w:instrText>
      </w:r>
      <w:r>
        <w:fldChar w:fldCharType="separate"/>
      </w:r>
      <w:r>
        <w:t>96</w:t>
      </w:r>
      <w:r>
        <w:fldChar w:fldCharType="end"/>
      </w:r>
    </w:p>
    <w:p w14:paraId="560C1428" w14:textId="2854A685" w:rsidR="00BD06B5" w:rsidRDefault="00BD06B5">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_Toc87850570 \h </w:instrText>
      </w:r>
      <w:r>
        <w:fldChar w:fldCharType="separate"/>
      </w:r>
      <w:r>
        <w:t>96</w:t>
      </w:r>
      <w:r>
        <w:fldChar w:fldCharType="end"/>
      </w:r>
    </w:p>
    <w:p w14:paraId="286E2DC1" w14:textId="3D4D29FC" w:rsidR="00BD06B5" w:rsidRDefault="00BD06B5">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_Toc87850571 \h </w:instrText>
      </w:r>
      <w:r>
        <w:fldChar w:fldCharType="separate"/>
      </w:r>
      <w:r>
        <w:t>96</w:t>
      </w:r>
      <w:r>
        <w:fldChar w:fldCharType="end"/>
      </w:r>
    </w:p>
    <w:p w14:paraId="25DE1C2F" w14:textId="266A5513" w:rsidR="00BD06B5" w:rsidRDefault="00BD06B5">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_Toc87850572 \h </w:instrText>
      </w:r>
      <w:r>
        <w:fldChar w:fldCharType="separate"/>
      </w:r>
      <w:r>
        <w:t>97</w:t>
      </w:r>
      <w:r>
        <w:fldChar w:fldCharType="end"/>
      </w:r>
    </w:p>
    <w:p w14:paraId="54EBED19" w14:textId="29F64D56" w:rsidR="00BD06B5" w:rsidRDefault="00BD06B5">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_Toc87850573 \h </w:instrText>
      </w:r>
      <w:r>
        <w:fldChar w:fldCharType="separate"/>
      </w:r>
      <w:r>
        <w:t>97</w:t>
      </w:r>
      <w:r>
        <w:fldChar w:fldCharType="end"/>
      </w:r>
    </w:p>
    <w:p w14:paraId="79F3B07F" w14:textId="71F66ACB" w:rsidR="00BD06B5" w:rsidRDefault="00BD06B5">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_Toc87850574 \h </w:instrText>
      </w:r>
      <w:r>
        <w:fldChar w:fldCharType="separate"/>
      </w:r>
      <w:r>
        <w:t>97</w:t>
      </w:r>
      <w:r>
        <w:fldChar w:fldCharType="end"/>
      </w:r>
    </w:p>
    <w:p w14:paraId="14C6DEDE" w14:textId="1A5C59F8" w:rsidR="00BD06B5" w:rsidRDefault="00BD06B5">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_Toc87850575 \h </w:instrText>
      </w:r>
      <w:r>
        <w:fldChar w:fldCharType="separate"/>
      </w:r>
      <w:r>
        <w:t>97</w:t>
      </w:r>
      <w:r>
        <w:fldChar w:fldCharType="end"/>
      </w:r>
    </w:p>
    <w:p w14:paraId="2C609F53" w14:textId="2AC8092B" w:rsidR="00BD06B5" w:rsidRDefault="00BD06B5">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_Toc87850576 \h </w:instrText>
      </w:r>
      <w:r>
        <w:fldChar w:fldCharType="separate"/>
      </w:r>
      <w:r>
        <w:t>98</w:t>
      </w:r>
      <w:r>
        <w:fldChar w:fldCharType="end"/>
      </w:r>
    </w:p>
    <w:p w14:paraId="11CD013B" w14:textId="13F926BF" w:rsidR="00BD06B5" w:rsidRDefault="00BD06B5">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_Toc87850577 \h </w:instrText>
      </w:r>
      <w:r>
        <w:fldChar w:fldCharType="separate"/>
      </w:r>
      <w:r>
        <w:t>98</w:t>
      </w:r>
      <w:r>
        <w:fldChar w:fldCharType="end"/>
      </w:r>
    </w:p>
    <w:p w14:paraId="00B4F241" w14:textId="1D17D285" w:rsidR="00BD06B5" w:rsidRDefault="00BD06B5">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_Toc87850578 \h </w:instrText>
      </w:r>
      <w:r>
        <w:fldChar w:fldCharType="separate"/>
      </w:r>
      <w:r>
        <w:t>98</w:t>
      </w:r>
      <w:r>
        <w:fldChar w:fldCharType="end"/>
      </w:r>
    </w:p>
    <w:p w14:paraId="38BE5578" w14:textId="2E14C4DB" w:rsidR="00BD06B5" w:rsidRDefault="00BD06B5">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_Toc87850579 \h </w:instrText>
      </w:r>
      <w:r>
        <w:fldChar w:fldCharType="separate"/>
      </w:r>
      <w:r>
        <w:t>98</w:t>
      </w:r>
      <w:r>
        <w:fldChar w:fldCharType="end"/>
      </w:r>
    </w:p>
    <w:p w14:paraId="78E1BCBA" w14:textId="6372E9B9" w:rsidR="00BD06B5" w:rsidRDefault="00BD06B5">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_Toc87850580 \h </w:instrText>
      </w:r>
      <w:r>
        <w:fldChar w:fldCharType="separate"/>
      </w:r>
      <w:r>
        <w:t>99</w:t>
      </w:r>
      <w:r>
        <w:fldChar w:fldCharType="end"/>
      </w:r>
    </w:p>
    <w:p w14:paraId="0712129A" w14:textId="07B444F1" w:rsidR="00BD06B5" w:rsidRDefault="00BD06B5">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_Toc87850581 \h </w:instrText>
      </w:r>
      <w:r>
        <w:fldChar w:fldCharType="separate"/>
      </w:r>
      <w:r>
        <w:t>99</w:t>
      </w:r>
      <w:r>
        <w:fldChar w:fldCharType="end"/>
      </w:r>
    </w:p>
    <w:p w14:paraId="5B604821" w14:textId="6F893274" w:rsidR="00BD06B5" w:rsidRDefault="00BD06B5">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_Toc87850582 \h </w:instrText>
      </w:r>
      <w:r>
        <w:fldChar w:fldCharType="separate"/>
      </w:r>
      <w:r>
        <w:t>99</w:t>
      </w:r>
      <w:r>
        <w:fldChar w:fldCharType="end"/>
      </w:r>
    </w:p>
    <w:p w14:paraId="17BBFDF2" w14:textId="4F5A1142" w:rsidR="00BD06B5" w:rsidRDefault="00BD06B5">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_Toc87850583 \h </w:instrText>
      </w:r>
      <w:r>
        <w:fldChar w:fldCharType="separate"/>
      </w:r>
      <w:r>
        <w:t>99</w:t>
      </w:r>
      <w:r>
        <w:fldChar w:fldCharType="end"/>
      </w:r>
    </w:p>
    <w:p w14:paraId="2209EC3B" w14:textId="0BDE3B7D" w:rsidR="00BD06B5" w:rsidRDefault="00BD06B5">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_Toc87850584 \h </w:instrText>
      </w:r>
      <w:r>
        <w:fldChar w:fldCharType="separate"/>
      </w:r>
      <w:r>
        <w:t>100</w:t>
      </w:r>
      <w:r>
        <w:fldChar w:fldCharType="end"/>
      </w:r>
    </w:p>
    <w:p w14:paraId="71B85990" w14:textId="61B817A1" w:rsidR="00BD06B5" w:rsidRDefault="00BD06B5">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_Toc87850585 \h </w:instrText>
      </w:r>
      <w:r>
        <w:fldChar w:fldCharType="separate"/>
      </w:r>
      <w:r>
        <w:t>100</w:t>
      </w:r>
      <w:r>
        <w:fldChar w:fldCharType="end"/>
      </w:r>
    </w:p>
    <w:p w14:paraId="4850EA1D" w14:textId="60A9B187" w:rsidR="00BD06B5" w:rsidRDefault="00BD06B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_Toc87850586 \h </w:instrText>
      </w:r>
      <w:r>
        <w:fldChar w:fldCharType="separate"/>
      </w:r>
      <w:r>
        <w:t>100</w:t>
      </w:r>
      <w:r>
        <w:fldChar w:fldCharType="end"/>
      </w:r>
    </w:p>
    <w:p w14:paraId="63323DAA" w14:textId="2AD32429" w:rsidR="00BD06B5" w:rsidRDefault="00BD06B5">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_Toc87850587 \h </w:instrText>
      </w:r>
      <w:r>
        <w:fldChar w:fldCharType="separate"/>
      </w:r>
      <w:r>
        <w:t>100</w:t>
      </w:r>
      <w:r>
        <w:fldChar w:fldCharType="end"/>
      </w:r>
    </w:p>
    <w:p w14:paraId="19748883" w14:textId="39290792" w:rsidR="00BD06B5" w:rsidRDefault="00BD06B5">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_Toc87850588 \h </w:instrText>
      </w:r>
      <w:r>
        <w:fldChar w:fldCharType="separate"/>
      </w:r>
      <w:r>
        <w:t>101</w:t>
      </w:r>
      <w:r>
        <w:fldChar w:fldCharType="end"/>
      </w:r>
    </w:p>
    <w:p w14:paraId="26A5D6B1" w14:textId="159FE639" w:rsidR="00BD06B5" w:rsidRDefault="00BD06B5">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_Toc87850589 \h </w:instrText>
      </w:r>
      <w:r>
        <w:fldChar w:fldCharType="separate"/>
      </w:r>
      <w:r>
        <w:t>101</w:t>
      </w:r>
      <w:r>
        <w:fldChar w:fldCharType="end"/>
      </w:r>
    </w:p>
    <w:p w14:paraId="432A1A9E" w14:textId="258082C8" w:rsidR="00BD06B5" w:rsidRDefault="00BD06B5">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_Toc87850590 \h </w:instrText>
      </w:r>
      <w:r>
        <w:fldChar w:fldCharType="separate"/>
      </w:r>
      <w:r>
        <w:t>101</w:t>
      </w:r>
      <w:r>
        <w:fldChar w:fldCharType="end"/>
      </w:r>
    </w:p>
    <w:p w14:paraId="414C02D4" w14:textId="7541F48A" w:rsidR="00BD06B5" w:rsidRDefault="00BD06B5">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_Toc87850591 \h </w:instrText>
      </w:r>
      <w:r>
        <w:fldChar w:fldCharType="separate"/>
      </w:r>
      <w:r>
        <w:t>101</w:t>
      </w:r>
      <w:r>
        <w:fldChar w:fldCharType="end"/>
      </w:r>
    </w:p>
    <w:p w14:paraId="1C155A48" w14:textId="424E9C0D" w:rsidR="00BD06B5" w:rsidRDefault="00BD06B5">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_Toc87850592 \h </w:instrText>
      </w:r>
      <w:r>
        <w:fldChar w:fldCharType="separate"/>
      </w:r>
      <w:r>
        <w:t>102</w:t>
      </w:r>
      <w:r>
        <w:fldChar w:fldCharType="end"/>
      </w:r>
    </w:p>
    <w:p w14:paraId="7A3538C5" w14:textId="5FCBB353" w:rsidR="00BD06B5" w:rsidRDefault="00BD06B5">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_Toc87850593 \h </w:instrText>
      </w:r>
      <w:r>
        <w:fldChar w:fldCharType="separate"/>
      </w:r>
      <w:r>
        <w:t>102</w:t>
      </w:r>
      <w:r>
        <w:fldChar w:fldCharType="end"/>
      </w:r>
    </w:p>
    <w:p w14:paraId="66CFDBBE" w14:textId="02343839" w:rsidR="00BD06B5" w:rsidRDefault="00BD06B5">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_Toc87850594 \h </w:instrText>
      </w:r>
      <w:r>
        <w:fldChar w:fldCharType="separate"/>
      </w:r>
      <w:r>
        <w:t>102</w:t>
      </w:r>
      <w:r>
        <w:fldChar w:fldCharType="end"/>
      </w:r>
    </w:p>
    <w:p w14:paraId="4F2E03BB" w14:textId="4AC55A42" w:rsidR="00BD06B5" w:rsidRDefault="00BD06B5">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_Toc87850595 \h </w:instrText>
      </w:r>
      <w:r>
        <w:fldChar w:fldCharType="separate"/>
      </w:r>
      <w:r>
        <w:t>102</w:t>
      </w:r>
      <w:r>
        <w:fldChar w:fldCharType="end"/>
      </w:r>
    </w:p>
    <w:p w14:paraId="3351F281" w14:textId="223E8594" w:rsidR="00BD06B5" w:rsidRDefault="00BD06B5">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_Toc87850596 \h </w:instrText>
      </w:r>
      <w:r>
        <w:fldChar w:fldCharType="separate"/>
      </w:r>
      <w:r>
        <w:t>102</w:t>
      </w:r>
      <w:r>
        <w:fldChar w:fldCharType="end"/>
      </w:r>
    </w:p>
    <w:p w14:paraId="69D102F9" w14:textId="33839B92" w:rsidR="00BD06B5" w:rsidRDefault="00BD06B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_Toc87850597 \h </w:instrText>
      </w:r>
      <w:r>
        <w:fldChar w:fldCharType="separate"/>
      </w:r>
      <w:r>
        <w:t>103</w:t>
      </w:r>
      <w:r>
        <w:fldChar w:fldCharType="end"/>
      </w:r>
    </w:p>
    <w:p w14:paraId="126BE892" w14:textId="3509C65E" w:rsidR="00BD06B5" w:rsidRDefault="00BD06B5">
      <w:pPr>
        <w:pStyle w:val="TOC2"/>
        <w:rPr>
          <w:rFonts w:asciiTheme="minorHAnsi" w:eastAsiaTheme="minorEastAsia" w:hAnsiTheme="minorHAnsi" w:cstheme="minorBidi"/>
          <w:sz w:val="22"/>
          <w:szCs w:val="22"/>
          <w:lang w:val="en-US"/>
        </w:rPr>
      </w:pPr>
      <w:r w:rsidRPr="004738C5">
        <w:rPr>
          <w:rFonts w:eastAsia="Arial"/>
        </w:rPr>
        <w:t>8.4</w:t>
      </w:r>
      <w:r>
        <w:rPr>
          <w:rFonts w:asciiTheme="minorHAnsi" w:eastAsiaTheme="minorEastAsia" w:hAnsiTheme="minorHAnsi" w:cstheme="minorBidi"/>
          <w:sz w:val="22"/>
          <w:szCs w:val="22"/>
          <w:lang w:val="en-US"/>
        </w:rPr>
        <w:tab/>
      </w:r>
      <w:r w:rsidRPr="004738C5">
        <w:rPr>
          <w:rFonts w:eastAsia="Arial"/>
        </w:rPr>
        <w:t>AV1</w:t>
      </w:r>
      <w:r>
        <w:tab/>
      </w:r>
      <w:r>
        <w:fldChar w:fldCharType="begin"/>
      </w:r>
      <w:r>
        <w:instrText xml:space="preserve"> PAGEREF _Toc87850598 \h </w:instrText>
      </w:r>
      <w:r>
        <w:fldChar w:fldCharType="separate"/>
      </w:r>
      <w:r>
        <w:t>103</w:t>
      </w:r>
      <w:r>
        <w:fldChar w:fldCharType="end"/>
      </w:r>
    </w:p>
    <w:p w14:paraId="50C5E1E9" w14:textId="5FD2A2B0" w:rsidR="00BD06B5" w:rsidRDefault="00BD06B5">
      <w:pPr>
        <w:pStyle w:val="TOC3"/>
        <w:rPr>
          <w:rFonts w:asciiTheme="minorHAnsi" w:eastAsiaTheme="minorEastAsia" w:hAnsiTheme="minorHAnsi" w:cstheme="minorBidi"/>
          <w:sz w:val="22"/>
          <w:szCs w:val="22"/>
          <w:lang w:val="en-US"/>
        </w:rPr>
      </w:pPr>
      <w:r w:rsidRPr="004738C5">
        <w:rPr>
          <w:rFonts w:eastAsia="Arial"/>
        </w:rPr>
        <w:t>8.4.1</w:t>
      </w:r>
      <w:r>
        <w:rPr>
          <w:rFonts w:asciiTheme="minorHAnsi" w:eastAsiaTheme="minorEastAsia" w:hAnsiTheme="minorHAnsi" w:cstheme="minorBidi"/>
          <w:sz w:val="22"/>
          <w:szCs w:val="22"/>
          <w:lang w:val="en-US"/>
        </w:rPr>
        <w:tab/>
      </w:r>
      <w:r w:rsidRPr="004738C5">
        <w:rPr>
          <w:rFonts w:eastAsia="Arial"/>
        </w:rPr>
        <w:t>Overview</w:t>
      </w:r>
      <w:r>
        <w:tab/>
      </w:r>
      <w:r>
        <w:fldChar w:fldCharType="begin"/>
      </w:r>
      <w:r>
        <w:instrText xml:space="preserve"> PAGEREF _Toc87850599 \h </w:instrText>
      </w:r>
      <w:r>
        <w:fldChar w:fldCharType="separate"/>
      </w:r>
      <w:r>
        <w:t>103</w:t>
      </w:r>
      <w:r>
        <w:fldChar w:fldCharType="end"/>
      </w:r>
    </w:p>
    <w:p w14:paraId="52787C50" w14:textId="61BEAFF0" w:rsidR="00BD06B5" w:rsidRDefault="00BD06B5">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_Toc87850600 \h </w:instrText>
      </w:r>
      <w:r>
        <w:fldChar w:fldCharType="separate"/>
      </w:r>
      <w:r>
        <w:t>103</w:t>
      </w:r>
      <w:r>
        <w:fldChar w:fldCharType="end"/>
      </w:r>
    </w:p>
    <w:p w14:paraId="7345ECA4" w14:textId="393DD07A" w:rsidR="00BD06B5" w:rsidRDefault="00BD06B5">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_Toc87850601 \h </w:instrText>
      </w:r>
      <w:r>
        <w:fldChar w:fldCharType="separate"/>
      </w:r>
      <w:r>
        <w:t>103</w:t>
      </w:r>
      <w:r>
        <w:fldChar w:fldCharType="end"/>
      </w:r>
    </w:p>
    <w:p w14:paraId="5C9438C7" w14:textId="49E8B9EB" w:rsidR="00BD06B5" w:rsidRDefault="00BD06B5">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_Toc87850602 \h </w:instrText>
      </w:r>
      <w:r>
        <w:fldChar w:fldCharType="separate"/>
      </w:r>
      <w:r>
        <w:t>103</w:t>
      </w:r>
      <w:r>
        <w:fldChar w:fldCharType="end"/>
      </w:r>
    </w:p>
    <w:p w14:paraId="3D530508" w14:textId="55401B87" w:rsidR="00BD06B5" w:rsidRDefault="00BD06B5">
      <w:pPr>
        <w:pStyle w:val="TOC4"/>
        <w:rPr>
          <w:rFonts w:asciiTheme="minorHAnsi" w:eastAsiaTheme="minorEastAsia" w:hAnsiTheme="minorHAnsi" w:cstheme="minorBidi"/>
          <w:sz w:val="22"/>
          <w:szCs w:val="22"/>
          <w:lang w:val="en-US"/>
        </w:rPr>
      </w:pPr>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_Toc87850603 \h </w:instrText>
      </w:r>
      <w:r>
        <w:fldChar w:fldCharType="separate"/>
      </w:r>
      <w:r>
        <w:t>105</w:t>
      </w:r>
      <w:r>
        <w:fldChar w:fldCharType="end"/>
      </w:r>
    </w:p>
    <w:p w14:paraId="34F4DC79" w14:textId="05D9146D" w:rsidR="00BD06B5" w:rsidRDefault="00BD06B5">
      <w:pPr>
        <w:pStyle w:val="TOC5"/>
        <w:rPr>
          <w:rFonts w:asciiTheme="minorHAnsi" w:eastAsiaTheme="minorEastAsia" w:hAnsiTheme="minorHAnsi" w:cstheme="minorBidi"/>
          <w:sz w:val="22"/>
          <w:szCs w:val="22"/>
          <w:lang w:val="en-US"/>
        </w:rPr>
      </w:pPr>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_Toc87850604 \h </w:instrText>
      </w:r>
      <w:r>
        <w:fldChar w:fldCharType="separate"/>
      </w:r>
      <w:r>
        <w:t>105</w:t>
      </w:r>
      <w:r>
        <w:fldChar w:fldCharType="end"/>
      </w:r>
    </w:p>
    <w:p w14:paraId="30BADC42" w14:textId="5C65304A" w:rsidR="00BD06B5" w:rsidRDefault="00BD06B5">
      <w:pPr>
        <w:pStyle w:val="TOC5"/>
        <w:rPr>
          <w:rFonts w:asciiTheme="minorHAnsi" w:eastAsiaTheme="minorEastAsia" w:hAnsiTheme="minorHAnsi" w:cstheme="minorBidi"/>
          <w:sz w:val="22"/>
          <w:szCs w:val="22"/>
          <w:lang w:val="en-US"/>
        </w:rPr>
      </w:pPr>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_Toc87850605 \h </w:instrText>
      </w:r>
      <w:r>
        <w:fldChar w:fldCharType="separate"/>
      </w:r>
      <w:r>
        <w:t>105</w:t>
      </w:r>
      <w:r>
        <w:fldChar w:fldCharType="end"/>
      </w:r>
    </w:p>
    <w:p w14:paraId="0BA0A2B3" w14:textId="0DEFE807" w:rsidR="00BD06B5" w:rsidRDefault="00BD06B5">
      <w:pPr>
        <w:pStyle w:val="TOC5"/>
        <w:rPr>
          <w:rFonts w:asciiTheme="minorHAnsi" w:eastAsiaTheme="minorEastAsia" w:hAnsiTheme="minorHAnsi" w:cstheme="minorBidi"/>
          <w:sz w:val="22"/>
          <w:szCs w:val="22"/>
          <w:lang w:val="en-US"/>
        </w:rPr>
      </w:pPr>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_Toc87850606 \h </w:instrText>
      </w:r>
      <w:r>
        <w:fldChar w:fldCharType="separate"/>
      </w:r>
      <w:r>
        <w:t>106</w:t>
      </w:r>
      <w:r>
        <w:fldChar w:fldCharType="end"/>
      </w:r>
    </w:p>
    <w:p w14:paraId="2C8E74E3" w14:textId="6005CD37" w:rsidR="00BD06B5" w:rsidRDefault="00BD06B5">
      <w:pPr>
        <w:pStyle w:val="TOC5"/>
        <w:rPr>
          <w:rFonts w:asciiTheme="minorHAnsi" w:eastAsiaTheme="minorEastAsia" w:hAnsiTheme="minorHAnsi" w:cstheme="minorBidi"/>
          <w:sz w:val="22"/>
          <w:szCs w:val="22"/>
          <w:lang w:val="en-US"/>
        </w:rPr>
      </w:pPr>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_Toc87850607 \h </w:instrText>
      </w:r>
      <w:r>
        <w:fldChar w:fldCharType="separate"/>
      </w:r>
      <w:r>
        <w:t>106</w:t>
      </w:r>
      <w:r>
        <w:fldChar w:fldCharType="end"/>
      </w:r>
    </w:p>
    <w:p w14:paraId="7026E35B" w14:textId="6277EFC0" w:rsidR="00BD06B5" w:rsidRDefault="00BD06B5">
      <w:pPr>
        <w:pStyle w:val="TOC5"/>
        <w:rPr>
          <w:rFonts w:asciiTheme="minorHAnsi" w:eastAsiaTheme="minorEastAsia" w:hAnsiTheme="minorHAnsi" w:cstheme="minorBidi"/>
          <w:sz w:val="22"/>
          <w:szCs w:val="22"/>
          <w:lang w:val="en-US"/>
        </w:rPr>
      </w:pPr>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_Toc87850608 \h </w:instrText>
      </w:r>
      <w:r>
        <w:fldChar w:fldCharType="separate"/>
      </w:r>
      <w:r>
        <w:t>106</w:t>
      </w:r>
      <w:r>
        <w:fldChar w:fldCharType="end"/>
      </w:r>
    </w:p>
    <w:p w14:paraId="1EED116C" w14:textId="7C798752" w:rsidR="00BD06B5" w:rsidRDefault="00BD06B5">
      <w:pPr>
        <w:pStyle w:val="TOC4"/>
        <w:rPr>
          <w:rFonts w:asciiTheme="minorHAnsi" w:eastAsiaTheme="minorEastAsia" w:hAnsiTheme="minorHAnsi" w:cstheme="minorBidi"/>
          <w:sz w:val="22"/>
          <w:szCs w:val="22"/>
          <w:lang w:val="en-US"/>
        </w:rPr>
      </w:pPr>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_Toc87850609 \h </w:instrText>
      </w:r>
      <w:r>
        <w:fldChar w:fldCharType="separate"/>
      </w:r>
      <w:r>
        <w:t>106</w:t>
      </w:r>
      <w:r>
        <w:fldChar w:fldCharType="end"/>
      </w:r>
    </w:p>
    <w:p w14:paraId="07C21D5A" w14:textId="74D2339E" w:rsidR="00BD06B5" w:rsidRDefault="00BD06B5">
      <w:pPr>
        <w:pStyle w:val="TOC5"/>
        <w:rPr>
          <w:rFonts w:asciiTheme="minorHAnsi" w:eastAsiaTheme="minorEastAsia" w:hAnsiTheme="minorHAnsi" w:cstheme="minorBidi"/>
          <w:sz w:val="22"/>
          <w:szCs w:val="22"/>
          <w:lang w:val="en-US"/>
        </w:rPr>
      </w:pPr>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_Toc87850610 \h </w:instrText>
      </w:r>
      <w:r>
        <w:fldChar w:fldCharType="separate"/>
      </w:r>
      <w:r>
        <w:t>106</w:t>
      </w:r>
      <w:r>
        <w:fldChar w:fldCharType="end"/>
      </w:r>
    </w:p>
    <w:p w14:paraId="3CECB341" w14:textId="7E4AA13D" w:rsidR="00BD06B5" w:rsidRDefault="00BD06B5">
      <w:pPr>
        <w:pStyle w:val="TOC5"/>
        <w:rPr>
          <w:rFonts w:asciiTheme="minorHAnsi" w:eastAsiaTheme="minorEastAsia" w:hAnsiTheme="minorHAnsi" w:cstheme="minorBidi"/>
          <w:sz w:val="22"/>
          <w:szCs w:val="22"/>
          <w:lang w:val="en-US"/>
        </w:rPr>
      </w:pPr>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_Toc87850611 \h </w:instrText>
      </w:r>
      <w:r>
        <w:fldChar w:fldCharType="separate"/>
      </w:r>
      <w:r>
        <w:t>107</w:t>
      </w:r>
      <w:r>
        <w:fldChar w:fldCharType="end"/>
      </w:r>
    </w:p>
    <w:p w14:paraId="5FA588DF" w14:textId="109B4EB6" w:rsidR="00BD06B5" w:rsidRDefault="00BD06B5">
      <w:pPr>
        <w:pStyle w:val="TOC5"/>
        <w:rPr>
          <w:rFonts w:asciiTheme="minorHAnsi" w:eastAsiaTheme="minorEastAsia" w:hAnsiTheme="minorHAnsi" w:cstheme="minorBidi"/>
          <w:sz w:val="22"/>
          <w:szCs w:val="22"/>
          <w:lang w:val="en-US"/>
        </w:rPr>
      </w:pPr>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_Toc87850612 \h </w:instrText>
      </w:r>
      <w:r>
        <w:fldChar w:fldCharType="separate"/>
      </w:r>
      <w:r>
        <w:t>107</w:t>
      </w:r>
      <w:r>
        <w:fldChar w:fldCharType="end"/>
      </w:r>
    </w:p>
    <w:p w14:paraId="6C80BF0E" w14:textId="49D140E0" w:rsidR="00BD06B5" w:rsidRDefault="00BD06B5">
      <w:pPr>
        <w:pStyle w:val="TOC5"/>
        <w:rPr>
          <w:rFonts w:asciiTheme="minorHAnsi" w:eastAsiaTheme="minorEastAsia" w:hAnsiTheme="minorHAnsi" w:cstheme="minorBidi"/>
          <w:sz w:val="22"/>
          <w:szCs w:val="22"/>
          <w:lang w:val="en-US"/>
        </w:rPr>
      </w:pPr>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_Toc87850613 \h </w:instrText>
      </w:r>
      <w:r>
        <w:fldChar w:fldCharType="separate"/>
      </w:r>
      <w:r>
        <w:t>107</w:t>
      </w:r>
      <w:r>
        <w:fldChar w:fldCharType="end"/>
      </w:r>
    </w:p>
    <w:p w14:paraId="222E7971" w14:textId="55AF6D5F" w:rsidR="00BD06B5" w:rsidRDefault="00BD06B5">
      <w:pPr>
        <w:pStyle w:val="TOC5"/>
        <w:rPr>
          <w:rFonts w:asciiTheme="minorHAnsi" w:eastAsiaTheme="minorEastAsia" w:hAnsiTheme="minorHAnsi" w:cstheme="minorBidi"/>
          <w:sz w:val="22"/>
          <w:szCs w:val="22"/>
          <w:lang w:val="en-US"/>
        </w:rPr>
      </w:pPr>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_Toc87850614 \h </w:instrText>
      </w:r>
      <w:r>
        <w:fldChar w:fldCharType="separate"/>
      </w:r>
      <w:r>
        <w:t>107</w:t>
      </w:r>
      <w:r>
        <w:fldChar w:fldCharType="end"/>
      </w:r>
    </w:p>
    <w:p w14:paraId="6BF5B98B" w14:textId="1F1C737F" w:rsidR="00BD06B5" w:rsidRDefault="00BD06B5">
      <w:pPr>
        <w:pStyle w:val="TOC4"/>
        <w:rPr>
          <w:rFonts w:asciiTheme="minorHAnsi" w:eastAsiaTheme="minorEastAsia" w:hAnsiTheme="minorHAnsi" w:cstheme="minorBidi"/>
          <w:sz w:val="22"/>
          <w:szCs w:val="22"/>
          <w:lang w:val="en-US"/>
        </w:rPr>
      </w:pPr>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_Toc87850615 \h </w:instrText>
      </w:r>
      <w:r>
        <w:fldChar w:fldCharType="separate"/>
      </w:r>
      <w:r>
        <w:t>107</w:t>
      </w:r>
      <w:r>
        <w:fldChar w:fldCharType="end"/>
      </w:r>
    </w:p>
    <w:p w14:paraId="4CDBED00" w14:textId="7D0FC8DF" w:rsidR="00BD06B5" w:rsidRDefault="00BD06B5">
      <w:pPr>
        <w:pStyle w:val="TOC5"/>
        <w:rPr>
          <w:rFonts w:asciiTheme="minorHAnsi" w:eastAsiaTheme="minorEastAsia" w:hAnsiTheme="minorHAnsi" w:cstheme="minorBidi"/>
          <w:sz w:val="22"/>
          <w:szCs w:val="22"/>
          <w:lang w:val="en-US"/>
        </w:rPr>
      </w:pPr>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_Toc87850616 \h </w:instrText>
      </w:r>
      <w:r>
        <w:fldChar w:fldCharType="separate"/>
      </w:r>
      <w:r>
        <w:t>107</w:t>
      </w:r>
      <w:r>
        <w:fldChar w:fldCharType="end"/>
      </w:r>
    </w:p>
    <w:p w14:paraId="2C1FFB3C" w14:textId="0B46655A" w:rsidR="00BD06B5" w:rsidRDefault="00BD06B5">
      <w:pPr>
        <w:pStyle w:val="TOC5"/>
        <w:rPr>
          <w:rFonts w:asciiTheme="minorHAnsi" w:eastAsiaTheme="minorEastAsia" w:hAnsiTheme="minorHAnsi" w:cstheme="minorBidi"/>
          <w:sz w:val="22"/>
          <w:szCs w:val="22"/>
          <w:lang w:val="en-US"/>
        </w:rPr>
      </w:pPr>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_Toc87850617 \h </w:instrText>
      </w:r>
      <w:r>
        <w:fldChar w:fldCharType="separate"/>
      </w:r>
      <w:r>
        <w:t>109</w:t>
      </w:r>
      <w:r>
        <w:fldChar w:fldCharType="end"/>
      </w:r>
    </w:p>
    <w:p w14:paraId="61F5E54B" w14:textId="7EDE10EB" w:rsidR="00BD06B5" w:rsidRDefault="00BD06B5">
      <w:pPr>
        <w:pStyle w:val="TOC5"/>
        <w:rPr>
          <w:rFonts w:asciiTheme="minorHAnsi" w:eastAsiaTheme="minorEastAsia" w:hAnsiTheme="minorHAnsi" w:cstheme="minorBidi"/>
          <w:sz w:val="22"/>
          <w:szCs w:val="22"/>
          <w:lang w:val="en-US"/>
        </w:rPr>
      </w:pPr>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_Toc87850618 \h </w:instrText>
      </w:r>
      <w:r>
        <w:fldChar w:fldCharType="separate"/>
      </w:r>
      <w:r>
        <w:t>109</w:t>
      </w:r>
      <w:r>
        <w:fldChar w:fldCharType="end"/>
      </w:r>
    </w:p>
    <w:p w14:paraId="316A4670" w14:textId="6B9B17BE" w:rsidR="00BD06B5" w:rsidRDefault="00BD06B5">
      <w:pPr>
        <w:pStyle w:val="TOC5"/>
        <w:rPr>
          <w:rFonts w:asciiTheme="minorHAnsi" w:eastAsiaTheme="minorEastAsia" w:hAnsiTheme="minorHAnsi" w:cstheme="minorBidi"/>
          <w:sz w:val="22"/>
          <w:szCs w:val="22"/>
          <w:lang w:val="en-US"/>
        </w:rPr>
      </w:pPr>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_Toc87850619 \h </w:instrText>
      </w:r>
      <w:r>
        <w:fldChar w:fldCharType="separate"/>
      </w:r>
      <w:r>
        <w:t>109</w:t>
      </w:r>
      <w:r>
        <w:fldChar w:fldCharType="end"/>
      </w:r>
    </w:p>
    <w:p w14:paraId="551D0882" w14:textId="156B1A80" w:rsidR="00BD06B5" w:rsidRDefault="00BD06B5">
      <w:pPr>
        <w:pStyle w:val="TOC5"/>
        <w:rPr>
          <w:rFonts w:asciiTheme="minorHAnsi" w:eastAsiaTheme="minorEastAsia" w:hAnsiTheme="minorHAnsi" w:cstheme="minorBidi"/>
          <w:sz w:val="22"/>
          <w:szCs w:val="22"/>
          <w:lang w:val="en-US"/>
        </w:rPr>
      </w:pPr>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_Toc87850620 \h </w:instrText>
      </w:r>
      <w:r>
        <w:fldChar w:fldCharType="separate"/>
      </w:r>
      <w:r>
        <w:t>109</w:t>
      </w:r>
      <w:r>
        <w:fldChar w:fldCharType="end"/>
      </w:r>
    </w:p>
    <w:p w14:paraId="55DC4A8D" w14:textId="51BBE43B" w:rsidR="00BD06B5" w:rsidRDefault="00BD06B5">
      <w:pPr>
        <w:pStyle w:val="TOC5"/>
        <w:rPr>
          <w:rFonts w:asciiTheme="minorHAnsi" w:eastAsiaTheme="minorEastAsia" w:hAnsiTheme="minorHAnsi" w:cstheme="minorBidi"/>
          <w:sz w:val="22"/>
          <w:szCs w:val="22"/>
          <w:lang w:val="en-US"/>
        </w:rPr>
      </w:pPr>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_Toc87850621 \h </w:instrText>
      </w:r>
      <w:r>
        <w:fldChar w:fldCharType="separate"/>
      </w:r>
      <w:r>
        <w:t>110</w:t>
      </w:r>
      <w:r>
        <w:fldChar w:fldCharType="end"/>
      </w:r>
    </w:p>
    <w:p w14:paraId="7F24EF91" w14:textId="641E91FF" w:rsidR="00BD06B5" w:rsidRDefault="00BD06B5">
      <w:pPr>
        <w:pStyle w:val="TOC5"/>
        <w:rPr>
          <w:rFonts w:asciiTheme="minorHAnsi" w:eastAsiaTheme="minorEastAsia" w:hAnsiTheme="minorHAnsi" w:cstheme="minorBidi"/>
          <w:sz w:val="22"/>
          <w:szCs w:val="22"/>
          <w:lang w:val="en-US"/>
        </w:rPr>
      </w:pPr>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_Toc87850622 \h </w:instrText>
      </w:r>
      <w:r>
        <w:fldChar w:fldCharType="separate"/>
      </w:r>
      <w:r>
        <w:t>110</w:t>
      </w:r>
      <w:r>
        <w:fldChar w:fldCharType="end"/>
      </w:r>
    </w:p>
    <w:p w14:paraId="4707808A" w14:textId="4851FE67" w:rsidR="00BD06B5" w:rsidRDefault="00BD06B5">
      <w:pPr>
        <w:pStyle w:val="TOC4"/>
        <w:rPr>
          <w:rFonts w:asciiTheme="minorHAnsi" w:eastAsiaTheme="minorEastAsia" w:hAnsiTheme="minorHAnsi" w:cstheme="minorBidi"/>
          <w:sz w:val="22"/>
          <w:szCs w:val="22"/>
          <w:lang w:val="en-US"/>
        </w:rPr>
      </w:pPr>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_Toc87850623 \h </w:instrText>
      </w:r>
      <w:r>
        <w:fldChar w:fldCharType="separate"/>
      </w:r>
      <w:r>
        <w:t>110</w:t>
      </w:r>
      <w:r>
        <w:fldChar w:fldCharType="end"/>
      </w:r>
    </w:p>
    <w:p w14:paraId="05DB1982" w14:textId="4B98E250" w:rsidR="00BD06B5" w:rsidRDefault="00BD06B5">
      <w:pPr>
        <w:pStyle w:val="TOC5"/>
        <w:rPr>
          <w:rFonts w:asciiTheme="minorHAnsi" w:eastAsiaTheme="minorEastAsia" w:hAnsiTheme="minorHAnsi" w:cstheme="minorBidi"/>
          <w:sz w:val="22"/>
          <w:szCs w:val="22"/>
          <w:lang w:val="en-US"/>
        </w:rPr>
      </w:pPr>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_Toc87850624 \h </w:instrText>
      </w:r>
      <w:r>
        <w:fldChar w:fldCharType="separate"/>
      </w:r>
      <w:r>
        <w:t>110</w:t>
      </w:r>
      <w:r>
        <w:fldChar w:fldCharType="end"/>
      </w:r>
    </w:p>
    <w:p w14:paraId="416E4EDE" w14:textId="5F24BD37" w:rsidR="00BD06B5" w:rsidRDefault="00BD06B5">
      <w:pPr>
        <w:pStyle w:val="TOC5"/>
        <w:rPr>
          <w:rFonts w:asciiTheme="minorHAnsi" w:eastAsiaTheme="minorEastAsia" w:hAnsiTheme="minorHAnsi" w:cstheme="minorBidi"/>
          <w:sz w:val="22"/>
          <w:szCs w:val="22"/>
          <w:lang w:val="en-US"/>
        </w:rPr>
      </w:pPr>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_Toc87850625 \h </w:instrText>
      </w:r>
      <w:r>
        <w:fldChar w:fldCharType="separate"/>
      </w:r>
      <w:r>
        <w:t>110</w:t>
      </w:r>
      <w:r>
        <w:fldChar w:fldCharType="end"/>
      </w:r>
    </w:p>
    <w:p w14:paraId="3FD46ECB" w14:textId="76F3C875" w:rsidR="00BD06B5" w:rsidRDefault="00BD06B5">
      <w:pPr>
        <w:pStyle w:val="TOC5"/>
        <w:rPr>
          <w:rFonts w:asciiTheme="minorHAnsi" w:eastAsiaTheme="minorEastAsia" w:hAnsiTheme="minorHAnsi" w:cstheme="minorBidi"/>
          <w:sz w:val="22"/>
          <w:szCs w:val="22"/>
          <w:lang w:val="en-US"/>
        </w:rPr>
      </w:pPr>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_Toc87850626 \h </w:instrText>
      </w:r>
      <w:r>
        <w:fldChar w:fldCharType="separate"/>
      </w:r>
      <w:r>
        <w:t>110</w:t>
      </w:r>
      <w:r>
        <w:fldChar w:fldCharType="end"/>
      </w:r>
    </w:p>
    <w:p w14:paraId="53AB3AE9" w14:textId="31BC7822" w:rsidR="00BD06B5" w:rsidRDefault="00BD06B5">
      <w:pPr>
        <w:pStyle w:val="TOC5"/>
        <w:rPr>
          <w:rFonts w:asciiTheme="minorHAnsi" w:eastAsiaTheme="minorEastAsia" w:hAnsiTheme="minorHAnsi" w:cstheme="minorBidi"/>
          <w:sz w:val="22"/>
          <w:szCs w:val="22"/>
          <w:lang w:val="en-US"/>
        </w:rPr>
      </w:pPr>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_Toc87850627 \h </w:instrText>
      </w:r>
      <w:r>
        <w:fldChar w:fldCharType="separate"/>
      </w:r>
      <w:r>
        <w:t>111</w:t>
      </w:r>
      <w:r>
        <w:fldChar w:fldCharType="end"/>
      </w:r>
    </w:p>
    <w:p w14:paraId="6AFFDC53" w14:textId="3A8548ED" w:rsidR="00BD06B5" w:rsidRDefault="00BD06B5">
      <w:pPr>
        <w:pStyle w:val="TOC5"/>
        <w:rPr>
          <w:rFonts w:asciiTheme="minorHAnsi" w:eastAsiaTheme="minorEastAsia" w:hAnsiTheme="minorHAnsi" w:cstheme="minorBidi"/>
          <w:sz w:val="22"/>
          <w:szCs w:val="22"/>
          <w:lang w:val="en-US"/>
        </w:rPr>
      </w:pPr>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_Toc87850628 \h </w:instrText>
      </w:r>
      <w:r>
        <w:fldChar w:fldCharType="separate"/>
      </w:r>
      <w:r>
        <w:t>111</w:t>
      </w:r>
      <w:r>
        <w:fldChar w:fldCharType="end"/>
      </w:r>
    </w:p>
    <w:p w14:paraId="74B45AA1" w14:textId="6841D725" w:rsidR="00BD06B5" w:rsidRDefault="00BD06B5">
      <w:pPr>
        <w:pStyle w:val="TOC4"/>
        <w:rPr>
          <w:rFonts w:asciiTheme="minorHAnsi" w:eastAsiaTheme="minorEastAsia" w:hAnsiTheme="minorHAnsi" w:cstheme="minorBidi"/>
          <w:sz w:val="22"/>
          <w:szCs w:val="22"/>
          <w:lang w:val="en-US"/>
        </w:rPr>
      </w:pPr>
      <w:r>
        <w:lastRenderedPageBreak/>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_Toc87850629 \h </w:instrText>
      </w:r>
      <w:r>
        <w:fldChar w:fldCharType="separate"/>
      </w:r>
      <w:r>
        <w:t>111</w:t>
      </w:r>
      <w:r>
        <w:fldChar w:fldCharType="end"/>
      </w:r>
    </w:p>
    <w:p w14:paraId="4605C3B4" w14:textId="277A3C81" w:rsidR="00BD06B5" w:rsidRDefault="00BD06B5">
      <w:pPr>
        <w:pStyle w:val="TOC5"/>
        <w:rPr>
          <w:rFonts w:asciiTheme="minorHAnsi" w:eastAsiaTheme="minorEastAsia" w:hAnsiTheme="minorHAnsi" w:cstheme="minorBidi"/>
          <w:sz w:val="22"/>
          <w:szCs w:val="22"/>
          <w:lang w:val="en-US"/>
        </w:rPr>
      </w:pPr>
      <w:r>
        <w:t>8.4.3.6.1</w:t>
      </w:r>
      <w:r>
        <w:rPr>
          <w:rFonts w:asciiTheme="minorHAnsi" w:eastAsiaTheme="minorEastAsia" w:hAnsiTheme="minorHAnsi" w:cstheme="minorBidi"/>
          <w:sz w:val="22"/>
          <w:szCs w:val="22"/>
          <w:lang w:val="en-US"/>
        </w:rPr>
        <w:tab/>
      </w:r>
      <w:r>
        <w:t>Overview</w:t>
      </w:r>
      <w:r>
        <w:tab/>
      </w:r>
      <w:r>
        <w:fldChar w:fldCharType="begin"/>
      </w:r>
      <w:r>
        <w:instrText xml:space="preserve"> PAGEREF _Toc87850630 \h </w:instrText>
      </w:r>
      <w:r>
        <w:fldChar w:fldCharType="separate"/>
      </w:r>
      <w:r>
        <w:t>111</w:t>
      </w:r>
      <w:r>
        <w:fldChar w:fldCharType="end"/>
      </w:r>
    </w:p>
    <w:p w14:paraId="6631BBE9" w14:textId="4DF56E9F" w:rsidR="00BD06B5" w:rsidRDefault="00BD06B5">
      <w:pPr>
        <w:pStyle w:val="TOC5"/>
        <w:rPr>
          <w:rFonts w:asciiTheme="minorHAnsi" w:eastAsiaTheme="minorEastAsia" w:hAnsiTheme="minorHAnsi" w:cstheme="minorBidi"/>
          <w:sz w:val="22"/>
          <w:szCs w:val="22"/>
          <w:lang w:val="en-US"/>
        </w:rPr>
      </w:pPr>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_Toc87850631 \h </w:instrText>
      </w:r>
      <w:r>
        <w:fldChar w:fldCharType="separate"/>
      </w:r>
      <w:r>
        <w:t>112</w:t>
      </w:r>
      <w:r>
        <w:fldChar w:fldCharType="end"/>
      </w:r>
    </w:p>
    <w:p w14:paraId="1D02CC96" w14:textId="1FB91DDA" w:rsidR="00BD06B5" w:rsidRDefault="00BD06B5">
      <w:pPr>
        <w:pStyle w:val="TOC5"/>
        <w:rPr>
          <w:rFonts w:asciiTheme="minorHAnsi" w:eastAsiaTheme="minorEastAsia" w:hAnsiTheme="minorHAnsi" w:cstheme="minorBidi"/>
          <w:sz w:val="22"/>
          <w:szCs w:val="22"/>
          <w:lang w:val="en-US"/>
        </w:rPr>
      </w:pPr>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_Toc87850632 \h </w:instrText>
      </w:r>
      <w:r>
        <w:fldChar w:fldCharType="separate"/>
      </w:r>
      <w:r>
        <w:t>112</w:t>
      </w:r>
      <w:r>
        <w:fldChar w:fldCharType="end"/>
      </w:r>
    </w:p>
    <w:p w14:paraId="0F6F6266" w14:textId="47A23132" w:rsidR="00BD06B5" w:rsidRDefault="00BD06B5">
      <w:pPr>
        <w:pStyle w:val="TOC5"/>
        <w:rPr>
          <w:rFonts w:asciiTheme="minorHAnsi" w:eastAsiaTheme="minorEastAsia" w:hAnsiTheme="minorHAnsi" w:cstheme="minorBidi"/>
          <w:sz w:val="22"/>
          <w:szCs w:val="22"/>
          <w:lang w:val="en-US"/>
        </w:rPr>
      </w:pPr>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_Toc87850633 \h </w:instrText>
      </w:r>
      <w:r>
        <w:fldChar w:fldCharType="separate"/>
      </w:r>
      <w:r>
        <w:t>112</w:t>
      </w:r>
      <w:r>
        <w:fldChar w:fldCharType="end"/>
      </w:r>
    </w:p>
    <w:p w14:paraId="3F1E969B" w14:textId="29AA49B8" w:rsidR="00BD06B5" w:rsidRDefault="00BD06B5">
      <w:pPr>
        <w:pStyle w:val="TOC5"/>
        <w:rPr>
          <w:rFonts w:asciiTheme="minorHAnsi" w:eastAsiaTheme="minorEastAsia" w:hAnsiTheme="minorHAnsi" w:cstheme="minorBidi"/>
          <w:sz w:val="22"/>
          <w:szCs w:val="22"/>
          <w:lang w:val="en-US"/>
        </w:rPr>
      </w:pPr>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_Toc87850634 \h </w:instrText>
      </w:r>
      <w:r>
        <w:fldChar w:fldCharType="separate"/>
      </w:r>
      <w:r>
        <w:t>113</w:t>
      </w:r>
      <w:r>
        <w:fldChar w:fldCharType="end"/>
      </w:r>
    </w:p>
    <w:p w14:paraId="138490F4" w14:textId="2A2023B0" w:rsidR="00BD06B5" w:rsidRDefault="00BD06B5">
      <w:pPr>
        <w:pStyle w:val="TOC5"/>
        <w:rPr>
          <w:rFonts w:asciiTheme="minorHAnsi" w:eastAsiaTheme="minorEastAsia" w:hAnsiTheme="minorHAnsi" w:cstheme="minorBidi"/>
          <w:sz w:val="22"/>
          <w:szCs w:val="22"/>
          <w:lang w:val="en-US"/>
        </w:rPr>
      </w:pPr>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_Toc87850635 \h </w:instrText>
      </w:r>
      <w:r>
        <w:fldChar w:fldCharType="separate"/>
      </w:r>
      <w:r>
        <w:t>113</w:t>
      </w:r>
      <w:r>
        <w:fldChar w:fldCharType="end"/>
      </w:r>
    </w:p>
    <w:p w14:paraId="5FB98F8B" w14:textId="7AA53AD8" w:rsidR="00BD06B5" w:rsidRDefault="00BD06B5">
      <w:pPr>
        <w:pStyle w:val="TOC5"/>
        <w:rPr>
          <w:rFonts w:asciiTheme="minorHAnsi" w:eastAsiaTheme="minorEastAsia" w:hAnsiTheme="minorHAnsi" w:cstheme="minorBidi"/>
          <w:sz w:val="22"/>
          <w:szCs w:val="22"/>
          <w:lang w:val="en-US"/>
        </w:rPr>
      </w:pPr>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_Toc87850636 \h </w:instrText>
      </w:r>
      <w:r>
        <w:fldChar w:fldCharType="separate"/>
      </w:r>
      <w:r>
        <w:t>113</w:t>
      </w:r>
      <w:r>
        <w:fldChar w:fldCharType="end"/>
      </w:r>
    </w:p>
    <w:p w14:paraId="6CC4BC75" w14:textId="3ED4E46C" w:rsidR="00BD06B5" w:rsidRDefault="00BD06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_Toc87850637 \h </w:instrText>
      </w:r>
      <w:r>
        <w:fldChar w:fldCharType="separate"/>
      </w:r>
      <w:r>
        <w:t>113</w:t>
      </w:r>
      <w:r>
        <w:fldChar w:fldCharType="end"/>
      </w:r>
    </w:p>
    <w:p w14:paraId="527EC319" w14:textId="283999E1" w:rsidR="00BD06B5" w:rsidRDefault="00BD06B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_Toc87850638 \h </w:instrText>
      </w:r>
      <w:r>
        <w:fldChar w:fldCharType="separate"/>
      </w:r>
      <w:r>
        <w:t>113</w:t>
      </w:r>
      <w:r>
        <w:fldChar w:fldCharType="end"/>
      </w:r>
    </w:p>
    <w:p w14:paraId="640F73D1" w14:textId="372AC87F" w:rsidR="00BD06B5" w:rsidRDefault="00BD06B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_Toc87850639 \h </w:instrText>
      </w:r>
      <w:r>
        <w:fldChar w:fldCharType="separate"/>
      </w:r>
      <w:r>
        <w:t>114</w:t>
      </w:r>
      <w:r>
        <w:fldChar w:fldCharType="end"/>
      </w:r>
    </w:p>
    <w:p w14:paraId="3FDAFBAE" w14:textId="1796825D" w:rsidR="00BD06B5" w:rsidRDefault="00BD06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_Toc87850640 \h </w:instrText>
      </w:r>
      <w:r>
        <w:fldChar w:fldCharType="separate"/>
      </w:r>
      <w:r>
        <w:t>114</w:t>
      </w:r>
      <w:r>
        <w:fldChar w:fldCharType="end"/>
      </w:r>
    </w:p>
    <w:p w14:paraId="4EF62B7C" w14:textId="1F02F66B" w:rsidR="00BD06B5" w:rsidRDefault="00BD06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_Toc87850641 \h </w:instrText>
      </w:r>
      <w:r>
        <w:fldChar w:fldCharType="separate"/>
      </w:r>
      <w:r>
        <w:t>115</w:t>
      </w:r>
      <w:r>
        <w:fldChar w:fldCharType="end"/>
      </w:r>
    </w:p>
    <w:p w14:paraId="54EF15C1" w14:textId="00319952" w:rsidR="00BD06B5" w:rsidRDefault="00BD06B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_Toc87850642 \h </w:instrText>
      </w:r>
      <w:r>
        <w:fldChar w:fldCharType="separate"/>
      </w:r>
      <w:r>
        <w:t>115</w:t>
      </w:r>
      <w:r>
        <w:fldChar w:fldCharType="end"/>
      </w:r>
    </w:p>
    <w:p w14:paraId="7322618E" w14:textId="0D88CF68" w:rsidR="00BD06B5" w:rsidRDefault="00BD06B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_Toc87850643 \h </w:instrText>
      </w:r>
      <w:r>
        <w:fldChar w:fldCharType="separate"/>
      </w:r>
      <w:r>
        <w:t>115</w:t>
      </w:r>
      <w:r>
        <w:fldChar w:fldCharType="end"/>
      </w:r>
    </w:p>
    <w:p w14:paraId="090579A1" w14:textId="0C8A6FC5" w:rsidR="00BD06B5" w:rsidRDefault="00BD06B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_Toc87850644 \h </w:instrText>
      </w:r>
      <w:r>
        <w:fldChar w:fldCharType="separate"/>
      </w:r>
      <w:r>
        <w:t>117</w:t>
      </w:r>
      <w:r>
        <w:fldChar w:fldCharType="end"/>
      </w:r>
    </w:p>
    <w:p w14:paraId="3217BE7A" w14:textId="470A6896" w:rsidR="00BD06B5" w:rsidRDefault="00BD06B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_Toc87850645 \h </w:instrText>
      </w:r>
      <w:r>
        <w:fldChar w:fldCharType="separate"/>
      </w:r>
      <w:r>
        <w:t>117</w:t>
      </w:r>
      <w:r>
        <w:fldChar w:fldCharType="end"/>
      </w:r>
    </w:p>
    <w:p w14:paraId="53F30F82" w14:textId="0929FFF3" w:rsidR="00BD06B5" w:rsidRDefault="00BD06B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_Toc87850646 \h </w:instrText>
      </w:r>
      <w:r>
        <w:fldChar w:fldCharType="separate"/>
      </w:r>
      <w:r>
        <w:t>117</w:t>
      </w:r>
      <w:r>
        <w:fldChar w:fldCharType="end"/>
      </w:r>
    </w:p>
    <w:p w14:paraId="2EA6C91E" w14:textId="714F8C82" w:rsidR="00BD06B5" w:rsidRDefault="00BD06B5">
      <w:pPr>
        <w:pStyle w:val="TOC3"/>
        <w:rPr>
          <w:rFonts w:asciiTheme="minorHAnsi" w:eastAsiaTheme="minorEastAsia" w:hAnsiTheme="minorHAnsi" w:cstheme="minorBidi"/>
          <w:sz w:val="22"/>
          <w:szCs w:val="22"/>
          <w:lang w:val="en-US"/>
        </w:rPr>
      </w:pPr>
      <w:r>
        <w:t xml:space="preserve">B.2.1 </w:t>
      </w:r>
      <w:r w:rsidRPr="004738C5">
        <w:rPr>
          <w:lang w:val="en-US"/>
        </w:rPr>
        <w:t>Ov</w:t>
      </w:r>
      <w:r>
        <w:t>erview</w:t>
      </w:r>
      <w:r>
        <w:tab/>
      </w:r>
      <w:r>
        <w:fldChar w:fldCharType="begin"/>
      </w:r>
      <w:r>
        <w:instrText xml:space="preserve"> PAGEREF _Toc87850647 \h </w:instrText>
      </w:r>
      <w:r>
        <w:fldChar w:fldCharType="separate"/>
      </w:r>
      <w:r>
        <w:t>117</w:t>
      </w:r>
      <w:r>
        <w:fldChar w:fldCharType="end"/>
      </w:r>
    </w:p>
    <w:p w14:paraId="4F7E4409" w14:textId="4010929C" w:rsidR="00BD06B5" w:rsidRDefault="00BD06B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_Toc87850648 \h </w:instrText>
      </w:r>
      <w:r>
        <w:fldChar w:fldCharType="separate"/>
      </w:r>
      <w:r>
        <w:t>118</w:t>
      </w:r>
      <w:r>
        <w:fldChar w:fldCharType="end"/>
      </w:r>
    </w:p>
    <w:p w14:paraId="3A04F9B1" w14:textId="533041F9" w:rsidR="00BD06B5" w:rsidRDefault="00BD06B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_Toc87850649 \h </w:instrText>
      </w:r>
      <w:r>
        <w:fldChar w:fldCharType="separate"/>
      </w:r>
      <w:r>
        <w:t>118</w:t>
      </w:r>
      <w:r>
        <w:fldChar w:fldCharType="end"/>
      </w:r>
    </w:p>
    <w:p w14:paraId="6BEBCEC5" w14:textId="6CD896D2" w:rsidR="00BD06B5" w:rsidRDefault="00BD06B5">
      <w:pPr>
        <w:pStyle w:val="TOC1"/>
        <w:rPr>
          <w:rFonts w:asciiTheme="minorHAnsi" w:eastAsiaTheme="minorEastAsia" w:hAnsiTheme="minorHAnsi" w:cstheme="minorBidi"/>
          <w:szCs w:val="22"/>
          <w:lang w:val="en-US"/>
        </w:rPr>
      </w:pPr>
      <w:r w:rsidRPr="004738C5">
        <w:rPr>
          <w:lang w:val="en-US"/>
        </w:rPr>
        <w:t>B.</w:t>
      </w:r>
      <w:r>
        <w:t>3</w:t>
      </w:r>
      <w:r>
        <w:rPr>
          <w:rFonts w:asciiTheme="minorHAnsi" w:eastAsiaTheme="minorEastAsia" w:hAnsiTheme="minorHAnsi" w:cstheme="minorBidi"/>
          <w:szCs w:val="22"/>
          <w:lang w:val="en-US"/>
        </w:rPr>
        <w:tab/>
      </w:r>
      <w:r>
        <w:t>Encoded</w:t>
      </w:r>
      <w:r w:rsidRPr="004738C5">
        <w:rPr>
          <w:lang w:val="en-US"/>
        </w:rPr>
        <w:t xml:space="preserve"> Video Sequences</w:t>
      </w:r>
      <w:r>
        <w:tab/>
      </w:r>
      <w:r>
        <w:fldChar w:fldCharType="begin"/>
      </w:r>
      <w:r>
        <w:instrText xml:space="preserve"> PAGEREF _Toc87850650 \h </w:instrText>
      </w:r>
      <w:r>
        <w:fldChar w:fldCharType="separate"/>
      </w:r>
      <w:r>
        <w:t>119</w:t>
      </w:r>
      <w:r>
        <w:fldChar w:fldCharType="end"/>
      </w:r>
    </w:p>
    <w:p w14:paraId="506842BE" w14:textId="6DF87656" w:rsidR="00BD06B5" w:rsidRDefault="00BD06B5">
      <w:pPr>
        <w:pStyle w:val="TOC3"/>
        <w:rPr>
          <w:rFonts w:asciiTheme="minorHAnsi" w:eastAsiaTheme="minorEastAsia" w:hAnsiTheme="minorHAnsi" w:cstheme="minorBidi"/>
          <w:sz w:val="22"/>
          <w:szCs w:val="22"/>
          <w:lang w:val="en-US"/>
        </w:rPr>
      </w:pPr>
      <w:r w:rsidRPr="004738C5">
        <w:rPr>
          <w:lang w:val="en-US"/>
        </w:rPr>
        <w:t xml:space="preserve">B.2.1 </w:t>
      </w:r>
      <w:r>
        <w:t>Overview</w:t>
      </w:r>
      <w:r>
        <w:tab/>
      </w:r>
      <w:r>
        <w:fldChar w:fldCharType="begin"/>
      </w:r>
      <w:r>
        <w:instrText xml:space="preserve"> PAGEREF _Toc87850651 \h </w:instrText>
      </w:r>
      <w:r>
        <w:fldChar w:fldCharType="separate"/>
      </w:r>
      <w:r>
        <w:t>119</w:t>
      </w:r>
      <w:r>
        <w:fldChar w:fldCharType="end"/>
      </w:r>
    </w:p>
    <w:p w14:paraId="4AD55182" w14:textId="1136AA49" w:rsidR="00BD06B5" w:rsidRDefault="00BD06B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_Toc87850652 \h </w:instrText>
      </w:r>
      <w:r>
        <w:fldChar w:fldCharType="separate"/>
      </w:r>
      <w:r>
        <w:t>119</w:t>
      </w:r>
      <w:r>
        <w:fldChar w:fldCharType="end"/>
      </w:r>
    </w:p>
    <w:p w14:paraId="74A4C3F0" w14:textId="5EE394D0" w:rsidR="00BD06B5" w:rsidRDefault="00BD06B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_Toc87850653 \h </w:instrText>
      </w:r>
      <w:r>
        <w:fldChar w:fldCharType="separate"/>
      </w:r>
      <w:r>
        <w:t>119</w:t>
      </w:r>
      <w:r>
        <w:fldChar w:fldCharType="end"/>
      </w:r>
    </w:p>
    <w:p w14:paraId="6FFDB49D" w14:textId="1B07F2BD" w:rsidR="00BD06B5" w:rsidRDefault="00BD06B5">
      <w:pPr>
        <w:pStyle w:val="TOC1"/>
        <w:rPr>
          <w:rFonts w:asciiTheme="minorHAnsi" w:eastAsiaTheme="minorEastAsia" w:hAnsiTheme="minorHAnsi" w:cstheme="minorBidi"/>
          <w:szCs w:val="22"/>
          <w:lang w:val="en-US"/>
        </w:rPr>
      </w:pPr>
      <w:r w:rsidRPr="004738C5">
        <w:rPr>
          <w:lang w:val="en-US"/>
        </w:rPr>
        <w:t>B.</w:t>
      </w:r>
      <w:r>
        <w:t>4</w:t>
      </w:r>
      <w:r w:rsidRPr="004738C5">
        <w:rPr>
          <w:lang w:val="en-US"/>
        </w:rPr>
        <w:t>Verification</w:t>
      </w:r>
      <w:r>
        <w:tab/>
      </w:r>
      <w:r>
        <w:fldChar w:fldCharType="begin"/>
      </w:r>
      <w:r>
        <w:instrText xml:space="preserve"> PAGEREF _Toc87850654 \h </w:instrText>
      </w:r>
      <w:r>
        <w:fldChar w:fldCharType="separate"/>
      </w:r>
      <w:r>
        <w:t>120</w:t>
      </w:r>
      <w:r>
        <w:fldChar w:fldCharType="end"/>
      </w:r>
    </w:p>
    <w:p w14:paraId="7306D08F" w14:textId="6419273A" w:rsidR="00BD06B5" w:rsidRDefault="00BD06B5">
      <w:pPr>
        <w:pStyle w:val="TOC3"/>
        <w:rPr>
          <w:rFonts w:asciiTheme="minorHAnsi" w:eastAsiaTheme="minorEastAsia" w:hAnsiTheme="minorHAnsi" w:cstheme="minorBidi"/>
          <w:sz w:val="22"/>
          <w:szCs w:val="22"/>
          <w:lang w:val="en-US"/>
        </w:rPr>
      </w:pPr>
      <w:r w:rsidRPr="004738C5">
        <w:rPr>
          <w:lang w:val="en-US"/>
        </w:rPr>
        <w:t xml:space="preserve">B.4.1 </w:t>
      </w:r>
      <w:r>
        <w:t>Overview</w:t>
      </w:r>
      <w:r>
        <w:tab/>
      </w:r>
      <w:r>
        <w:fldChar w:fldCharType="begin"/>
      </w:r>
      <w:r>
        <w:instrText xml:space="preserve"> PAGEREF _Toc87850655 \h </w:instrText>
      </w:r>
      <w:r>
        <w:fldChar w:fldCharType="separate"/>
      </w:r>
      <w:r>
        <w:t>120</w:t>
      </w:r>
      <w:r>
        <w:fldChar w:fldCharType="end"/>
      </w:r>
    </w:p>
    <w:p w14:paraId="677C02F2" w14:textId="27462825" w:rsidR="00BD06B5" w:rsidRDefault="00BD06B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_Toc87850656 \h </w:instrText>
      </w:r>
      <w:r>
        <w:fldChar w:fldCharType="separate"/>
      </w:r>
      <w:r>
        <w:t>120</w:t>
      </w:r>
      <w:r>
        <w:fldChar w:fldCharType="end"/>
      </w:r>
    </w:p>
    <w:p w14:paraId="1B89E7A4" w14:textId="75A0B0FD" w:rsidR="00BD06B5" w:rsidRDefault="00BD06B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_Toc87850657 \h </w:instrText>
      </w:r>
      <w:r>
        <w:fldChar w:fldCharType="separate"/>
      </w:r>
      <w:r>
        <w:t>120</w:t>
      </w:r>
      <w:r>
        <w:fldChar w:fldCharType="end"/>
      </w:r>
    </w:p>
    <w:p w14:paraId="14883D5F" w14:textId="192BD24F" w:rsidR="00BD06B5" w:rsidRDefault="00BD06B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_Toc87850658 \h </w:instrText>
      </w:r>
      <w:r>
        <w:fldChar w:fldCharType="separate"/>
      </w:r>
      <w:r>
        <w:t>121</w:t>
      </w:r>
      <w:r>
        <w:fldChar w:fldCharType="end"/>
      </w:r>
    </w:p>
    <w:p w14:paraId="49A7213B" w14:textId="54ABD3D0" w:rsidR="00BD06B5" w:rsidRDefault="00BD06B5">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_Toc87850659 \h </w:instrText>
      </w:r>
      <w:r>
        <w:fldChar w:fldCharType="separate"/>
      </w:r>
      <w:r>
        <w:t>123</w:t>
      </w:r>
      <w:r>
        <w:fldChar w:fldCharType="end"/>
      </w:r>
    </w:p>
    <w:p w14:paraId="2BB2A55C" w14:textId="32A7D0AB" w:rsidR="00BD06B5" w:rsidRDefault="00BD06B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_Toc87850660 \h </w:instrText>
      </w:r>
      <w:r>
        <w:fldChar w:fldCharType="separate"/>
      </w:r>
      <w:r>
        <w:t>123</w:t>
      </w:r>
      <w:r>
        <w:fldChar w:fldCharType="end"/>
      </w:r>
    </w:p>
    <w:p w14:paraId="7F7E747D" w14:textId="0AE52BBC" w:rsidR="00BD06B5" w:rsidRDefault="00BD06B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_Toc87850661 \h </w:instrText>
      </w:r>
      <w:r>
        <w:fldChar w:fldCharType="separate"/>
      </w:r>
      <w:r>
        <w:t>123</w:t>
      </w:r>
      <w:r>
        <w:fldChar w:fldCharType="end"/>
      </w:r>
    </w:p>
    <w:p w14:paraId="3147D6D9" w14:textId="06C3C7C5" w:rsidR="00BD06B5" w:rsidRDefault="00BD06B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_Toc87850662 \h </w:instrText>
      </w:r>
      <w:r>
        <w:fldChar w:fldCharType="separate"/>
      </w:r>
      <w:r>
        <w:t>123</w:t>
      </w:r>
      <w:r>
        <w:fldChar w:fldCharType="end"/>
      </w:r>
    </w:p>
    <w:p w14:paraId="2C0A0AFD" w14:textId="387F3C93" w:rsidR="00BD06B5" w:rsidRDefault="00BD06B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_Toc87850663 \h </w:instrText>
      </w:r>
      <w:r>
        <w:fldChar w:fldCharType="separate"/>
      </w:r>
      <w:r>
        <w:t>124</w:t>
      </w:r>
      <w:r>
        <w:fldChar w:fldCharType="end"/>
      </w:r>
    </w:p>
    <w:p w14:paraId="185462AE" w14:textId="6200AFD1" w:rsidR="00BD06B5" w:rsidRDefault="00BD06B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_Toc87850664 \h </w:instrText>
      </w:r>
      <w:r>
        <w:fldChar w:fldCharType="separate"/>
      </w:r>
      <w:r>
        <w:t>124</w:t>
      </w:r>
      <w:r>
        <w:fldChar w:fldCharType="end"/>
      </w:r>
    </w:p>
    <w:p w14:paraId="785A6DB9" w14:textId="135D6811" w:rsidR="00BD06B5" w:rsidRDefault="00BD06B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_Toc87850665 \h </w:instrText>
      </w:r>
      <w:r>
        <w:fldChar w:fldCharType="separate"/>
      </w:r>
      <w:r>
        <w:t>125</w:t>
      </w:r>
      <w:r>
        <w:fldChar w:fldCharType="end"/>
      </w:r>
    </w:p>
    <w:p w14:paraId="40303B1B" w14:textId="5467795D" w:rsidR="00BD06B5" w:rsidRDefault="00BD06B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_Toc87850666 \h </w:instrText>
      </w:r>
      <w:r>
        <w:fldChar w:fldCharType="separate"/>
      </w:r>
      <w:r>
        <w:t>125</w:t>
      </w:r>
      <w:r>
        <w:fldChar w:fldCharType="end"/>
      </w:r>
    </w:p>
    <w:p w14:paraId="1558600A" w14:textId="79657B67" w:rsidR="00BD06B5" w:rsidRDefault="00BD06B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_Toc87850667 \h </w:instrText>
      </w:r>
      <w:r>
        <w:fldChar w:fldCharType="separate"/>
      </w:r>
      <w:r>
        <w:t>125</w:t>
      </w:r>
      <w:r>
        <w:fldChar w:fldCharType="end"/>
      </w:r>
    </w:p>
    <w:p w14:paraId="7A692251" w14:textId="4D694BEF" w:rsidR="00BD06B5" w:rsidRDefault="00BD06B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_Toc87850668 \h </w:instrText>
      </w:r>
      <w:r>
        <w:fldChar w:fldCharType="separate"/>
      </w:r>
      <w:r>
        <w:t>125</w:t>
      </w:r>
      <w:r>
        <w:fldChar w:fldCharType="end"/>
      </w:r>
    </w:p>
    <w:p w14:paraId="2E567098" w14:textId="26E34FC4" w:rsidR="00BD06B5" w:rsidRDefault="00BD06B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_Toc87850669 \h </w:instrText>
      </w:r>
      <w:r>
        <w:fldChar w:fldCharType="separate"/>
      </w:r>
      <w:r>
        <w:t>126</w:t>
      </w:r>
      <w:r>
        <w:fldChar w:fldCharType="end"/>
      </w:r>
    </w:p>
    <w:p w14:paraId="452A31BD" w14:textId="30FC4792" w:rsidR="00BD06B5" w:rsidRDefault="00BD06B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_Toc87850670 \h </w:instrText>
      </w:r>
      <w:r>
        <w:fldChar w:fldCharType="separate"/>
      </w:r>
      <w:r>
        <w:t>126</w:t>
      </w:r>
      <w:r>
        <w:fldChar w:fldCharType="end"/>
      </w:r>
    </w:p>
    <w:p w14:paraId="7EC2F42D" w14:textId="14E7853C" w:rsidR="00BD06B5" w:rsidRDefault="00BD06B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_Toc87850671 \h </w:instrText>
      </w:r>
      <w:r>
        <w:fldChar w:fldCharType="separate"/>
      </w:r>
      <w:r>
        <w:t>126</w:t>
      </w:r>
      <w:r>
        <w:fldChar w:fldCharType="end"/>
      </w:r>
    </w:p>
    <w:p w14:paraId="181E5E5B" w14:textId="06432B52" w:rsidR="00BD06B5" w:rsidRDefault="00BD06B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_Toc87850672 \h </w:instrText>
      </w:r>
      <w:r>
        <w:fldChar w:fldCharType="separate"/>
      </w:r>
      <w:r>
        <w:t>126</w:t>
      </w:r>
      <w:r>
        <w:fldChar w:fldCharType="end"/>
      </w:r>
    </w:p>
    <w:p w14:paraId="60169436" w14:textId="574BC28F" w:rsidR="00BD06B5" w:rsidRDefault="00BD06B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_Toc87850673 \h </w:instrText>
      </w:r>
      <w:r>
        <w:fldChar w:fldCharType="separate"/>
      </w:r>
      <w:r>
        <w:t>127</w:t>
      </w:r>
      <w:r>
        <w:fldChar w:fldCharType="end"/>
      </w:r>
    </w:p>
    <w:p w14:paraId="5D40BC93" w14:textId="4BD012EC" w:rsidR="00BD06B5" w:rsidRDefault="00BD06B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_Toc87850674 \h </w:instrText>
      </w:r>
      <w:r>
        <w:fldChar w:fldCharType="separate"/>
      </w:r>
      <w:r>
        <w:t>127</w:t>
      </w:r>
      <w:r>
        <w:fldChar w:fldCharType="end"/>
      </w:r>
    </w:p>
    <w:p w14:paraId="178F2EE5" w14:textId="60CC916F" w:rsidR="00BD06B5" w:rsidRDefault="00BD06B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_Toc87850675 \h </w:instrText>
      </w:r>
      <w:r>
        <w:fldChar w:fldCharType="separate"/>
      </w:r>
      <w:r>
        <w:t>127</w:t>
      </w:r>
      <w:r>
        <w:fldChar w:fldCharType="end"/>
      </w:r>
    </w:p>
    <w:p w14:paraId="6B06B259" w14:textId="43064984" w:rsidR="00BD06B5" w:rsidRDefault="00BD06B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_Toc87850676 \h </w:instrText>
      </w:r>
      <w:r>
        <w:fldChar w:fldCharType="separate"/>
      </w:r>
      <w:r>
        <w:t>127</w:t>
      </w:r>
      <w:r>
        <w:fldChar w:fldCharType="end"/>
      </w:r>
    </w:p>
    <w:p w14:paraId="7AF4F225" w14:textId="600A3F7F" w:rsidR="00BD06B5" w:rsidRDefault="00BD06B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_Toc87850677 \h </w:instrText>
      </w:r>
      <w:r>
        <w:fldChar w:fldCharType="separate"/>
      </w:r>
      <w:r>
        <w:t>128</w:t>
      </w:r>
      <w:r>
        <w:fldChar w:fldCharType="end"/>
      </w:r>
    </w:p>
    <w:p w14:paraId="21FA7259" w14:textId="1CA6814C" w:rsidR="00BD06B5" w:rsidRDefault="00BD06B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_Toc87850678 \h </w:instrText>
      </w:r>
      <w:r>
        <w:fldChar w:fldCharType="separate"/>
      </w:r>
      <w:r>
        <w:t>128</w:t>
      </w:r>
      <w:r>
        <w:fldChar w:fldCharType="end"/>
      </w:r>
    </w:p>
    <w:p w14:paraId="20019261" w14:textId="74D42DBC" w:rsidR="00BD06B5" w:rsidRDefault="00BD06B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_Toc87850679 \h </w:instrText>
      </w:r>
      <w:r>
        <w:fldChar w:fldCharType="separate"/>
      </w:r>
      <w:r>
        <w:t>128</w:t>
      </w:r>
      <w:r>
        <w:fldChar w:fldCharType="end"/>
      </w:r>
    </w:p>
    <w:p w14:paraId="7759691A" w14:textId="31ABFD17" w:rsidR="00BD06B5" w:rsidRDefault="00BD06B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_Toc87850680 \h </w:instrText>
      </w:r>
      <w:r>
        <w:fldChar w:fldCharType="separate"/>
      </w:r>
      <w:r>
        <w:t>128</w:t>
      </w:r>
      <w:r>
        <w:fldChar w:fldCharType="end"/>
      </w:r>
    </w:p>
    <w:p w14:paraId="3C2210CB" w14:textId="58AE984E" w:rsidR="00BD06B5" w:rsidRDefault="00BD06B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_Toc87850681 \h </w:instrText>
      </w:r>
      <w:r>
        <w:fldChar w:fldCharType="separate"/>
      </w:r>
      <w:r>
        <w:t>129</w:t>
      </w:r>
      <w:r>
        <w:fldChar w:fldCharType="end"/>
      </w:r>
    </w:p>
    <w:p w14:paraId="01EB0973" w14:textId="3FEE101B" w:rsidR="00BD06B5" w:rsidRDefault="00BD06B5">
      <w:pPr>
        <w:pStyle w:val="TOC3"/>
        <w:rPr>
          <w:rFonts w:asciiTheme="minorHAnsi" w:eastAsiaTheme="minorEastAsia" w:hAnsiTheme="minorHAnsi" w:cstheme="minorBidi"/>
          <w:sz w:val="22"/>
          <w:szCs w:val="22"/>
          <w:lang w:val="en-US"/>
        </w:rPr>
      </w:pPr>
      <w:r>
        <w:lastRenderedPageBreak/>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_Toc87850682 \h </w:instrText>
      </w:r>
      <w:r>
        <w:fldChar w:fldCharType="separate"/>
      </w:r>
      <w:r>
        <w:t>129</w:t>
      </w:r>
      <w:r>
        <w:fldChar w:fldCharType="end"/>
      </w:r>
    </w:p>
    <w:p w14:paraId="30D6421E" w14:textId="61C8359B" w:rsidR="00BD06B5" w:rsidRDefault="00BD06B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_Toc87850683 \h </w:instrText>
      </w:r>
      <w:r>
        <w:fldChar w:fldCharType="separate"/>
      </w:r>
      <w:r>
        <w:t>129</w:t>
      </w:r>
      <w:r>
        <w:fldChar w:fldCharType="end"/>
      </w:r>
    </w:p>
    <w:p w14:paraId="26B33B5D" w14:textId="073E19B6" w:rsidR="00BD06B5" w:rsidRDefault="00BD06B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_Toc87850684 \h </w:instrText>
      </w:r>
      <w:r>
        <w:fldChar w:fldCharType="separate"/>
      </w:r>
      <w:r>
        <w:t>129</w:t>
      </w:r>
      <w:r>
        <w:fldChar w:fldCharType="end"/>
      </w:r>
    </w:p>
    <w:p w14:paraId="44F92DAF" w14:textId="093AF93E" w:rsidR="00BD06B5" w:rsidRDefault="00BD06B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_Toc87850685 \h </w:instrText>
      </w:r>
      <w:r>
        <w:fldChar w:fldCharType="separate"/>
      </w:r>
      <w:r>
        <w:t>130</w:t>
      </w:r>
      <w:r>
        <w:fldChar w:fldCharType="end"/>
      </w:r>
    </w:p>
    <w:p w14:paraId="265A76AE" w14:textId="509F2CDA" w:rsidR="00BD06B5" w:rsidRDefault="00BD06B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_Toc87850686 \h </w:instrText>
      </w:r>
      <w:r>
        <w:fldChar w:fldCharType="separate"/>
      </w:r>
      <w:r>
        <w:t>130</w:t>
      </w:r>
      <w:r>
        <w:fldChar w:fldCharType="end"/>
      </w:r>
    </w:p>
    <w:p w14:paraId="7787BE75" w14:textId="2A989DD3" w:rsidR="00BD06B5" w:rsidRDefault="00BD06B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_Toc87850687 \h </w:instrText>
      </w:r>
      <w:r>
        <w:fldChar w:fldCharType="separate"/>
      </w:r>
      <w:r>
        <w:t>130</w:t>
      </w:r>
      <w:r>
        <w:fldChar w:fldCharType="end"/>
      </w:r>
    </w:p>
    <w:p w14:paraId="2DA2991F" w14:textId="421C1D1F" w:rsidR="00BD06B5" w:rsidRDefault="00BD06B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_Toc87850688 \h </w:instrText>
      </w:r>
      <w:r>
        <w:fldChar w:fldCharType="separate"/>
      </w:r>
      <w:r>
        <w:t>130</w:t>
      </w:r>
      <w:r>
        <w:fldChar w:fldCharType="end"/>
      </w:r>
    </w:p>
    <w:p w14:paraId="51D91599" w14:textId="0BA9ADE3" w:rsidR="00BD06B5" w:rsidRDefault="00BD06B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_Toc87850689 \h </w:instrText>
      </w:r>
      <w:r>
        <w:fldChar w:fldCharType="separate"/>
      </w:r>
      <w:r>
        <w:t>131</w:t>
      </w:r>
      <w:r>
        <w:fldChar w:fldCharType="end"/>
      </w:r>
    </w:p>
    <w:p w14:paraId="101E7889" w14:textId="733B0707" w:rsidR="00BD06B5" w:rsidRDefault="00BD06B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_Toc87850690 \h </w:instrText>
      </w:r>
      <w:r>
        <w:fldChar w:fldCharType="separate"/>
      </w:r>
      <w:r>
        <w:t>131</w:t>
      </w:r>
      <w:r>
        <w:fldChar w:fldCharType="end"/>
      </w:r>
    </w:p>
    <w:p w14:paraId="7C02CD19" w14:textId="347DDF43" w:rsidR="00BD06B5" w:rsidRDefault="00BD06B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_Toc87850691 \h </w:instrText>
      </w:r>
      <w:r>
        <w:fldChar w:fldCharType="separate"/>
      </w:r>
      <w:r>
        <w:t>131</w:t>
      </w:r>
      <w:r>
        <w:fldChar w:fldCharType="end"/>
      </w:r>
    </w:p>
    <w:p w14:paraId="1283342B" w14:textId="6565F5C3" w:rsidR="00BD06B5" w:rsidRDefault="00BD06B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_Toc87850692 \h </w:instrText>
      </w:r>
      <w:r>
        <w:fldChar w:fldCharType="separate"/>
      </w:r>
      <w:r>
        <w:t>131</w:t>
      </w:r>
      <w:r>
        <w:fldChar w:fldCharType="end"/>
      </w:r>
    </w:p>
    <w:p w14:paraId="4E75014E" w14:textId="7167605A" w:rsidR="00BD06B5" w:rsidRDefault="00BD06B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_Toc87850693 \h </w:instrText>
      </w:r>
      <w:r>
        <w:fldChar w:fldCharType="separate"/>
      </w:r>
      <w:r>
        <w:t>132</w:t>
      </w:r>
      <w:r>
        <w:fldChar w:fldCharType="end"/>
      </w:r>
    </w:p>
    <w:p w14:paraId="79BFE333" w14:textId="34A9D794" w:rsidR="00BD06B5" w:rsidRDefault="00BD06B5">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_Toc87850694 \h </w:instrText>
      </w:r>
      <w:r>
        <w:fldChar w:fldCharType="separate"/>
      </w:r>
      <w:r>
        <w:t>132</w:t>
      </w:r>
      <w:r>
        <w:fldChar w:fldCharType="end"/>
      </w:r>
    </w:p>
    <w:p w14:paraId="517C21DF" w14:textId="7DEA6FC7" w:rsidR="00BD06B5" w:rsidRDefault="00BD06B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_Toc87850695 \h </w:instrText>
      </w:r>
      <w:r>
        <w:fldChar w:fldCharType="separate"/>
      </w:r>
      <w:r>
        <w:t>132</w:t>
      </w:r>
      <w:r>
        <w:fldChar w:fldCharType="end"/>
      </w:r>
    </w:p>
    <w:p w14:paraId="222C5C14" w14:textId="1BF62462" w:rsidR="00BD06B5" w:rsidRDefault="00BD06B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_Toc87850696 \h </w:instrText>
      </w:r>
      <w:r>
        <w:fldChar w:fldCharType="separate"/>
      </w:r>
      <w:r>
        <w:t>132</w:t>
      </w:r>
      <w:r>
        <w:fldChar w:fldCharType="end"/>
      </w:r>
    </w:p>
    <w:p w14:paraId="1AD52C9B" w14:textId="029866CF" w:rsidR="00BD06B5" w:rsidRDefault="00BD06B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_Toc87850697 \h </w:instrText>
      </w:r>
      <w:r>
        <w:fldChar w:fldCharType="separate"/>
      </w:r>
      <w:r>
        <w:t>133</w:t>
      </w:r>
      <w:r>
        <w:fldChar w:fldCharType="end"/>
      </w:r>
    </w:p>
    <w:p w14:paraId="7F1CF8C4" w14:textId="2640A1C0" w:rsidR="00BD06B5" w:rsidRDefault="00BD06B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_Toc87850698 \h </w:instrText>
      </w:r>
      <w:r>
        <w:fldChar w:fldCharType="separate"/>
      </w:r>
      <w:r>
        <w:t>133</w:t>
      </w:r>
      <w:r>
        <w:fldChar w:fldCharType="end"/>
      </w:r>
    </w:p>
    <w:p w14:paraId="15807BD4" w14:textId="55D743D7" w:rsidR="00BD06B5" w:rsidRDefault="00BD06B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_Toc87850699 \h </w:instrText>
      </w:r>
      <w:r>
        <w:fldChar w:fldCharType="separate"/>
      </w:r>
      <w:r>
        <w:t>133</w:t>
      </w:r>
      <w:r>
        <w:fldChar w:fldCharType="end"/>
      </w:r>
    </w:p>
    <w:p w14:paraId="7D1B3AF8" w14:textId="02FB5B28" w:rsidR="00BD06B5" w:rsidRDefault="00BD06B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_Toc87850700 \h </w:instrText>
      </w:r>
      <w:r>
        <w:fldChar w:fldCharType="separate"/>
      </w:r>
      <w:r>
        <w:t>133</w:t>
      </w:r>
      <w:r>
        <w:fldChar w:fldCharType="end"/>
      </w:r>
    </w:p>
    <w:p w14:paraId="18B23CD3" w14:textId="29226BF8" w:rsidR="00BD06B5" w:rsidRDefault="00BD06B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_Toc87850701 \h </w:instrText>
      </w:r>
      <w:r>
        <w:fldChar w:fldCharType="separate"/>
      </w:r>
      <w:r>
        <w:t>134</w:t>
      </w:r>
      <w:r>
        <w:fldChar w:fldCharType="end"/>
      </w:r>
    </w:p>
    <w:p w14:paraId="08D42088" w14:textId="1625BCB9" w:rsidR="00BD06B5" w:rsidRDefault="00BD06B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_Toc87850702 \h </w:instrText>
      </w:r>
      <w:r>
        <w:fldChar w:fldCharType="separate"/>
      </w:r>
      <w:r>
        <w:t>134</w:t>
      </w:r>
      <w:r>
        <w:fldChar w:fldCharType="end"/>
      </w:r>
    </w:p>
    <w:p w14:paraId="4CF0A585" w14:textId="0D309C08" w:rsidR="00BD06B5" w:rsidRDefault="00BD06B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_Toc87850703 \h </w:instrText>
      </w:r>
      <w:r>
        <w:fldChar w:fldCharType="separate"/>
      </w:r>
      <w:r>
        <w:t>134</w:t>
      </w:r>
      <w:r>
        <w:fldChar w:fldCharType="end"/>
      </w:r>
    </w:p>
    <w:p w14:paraId="470ACE49" w14:textId="7F6D686A" w:rsidR="00BD06B5" w:rsidRDefault="00BD06B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_Toc87850704 \h </w:instrText>
      </w:r>
      <w:r>
        <w:fldChar w:fldCharType="separate"/>
      </w:r>
      <w:r>
        <w:t>134</w:t>
      </w:r>
      <w:r>
        <w:fldChar w:fldCharType="end"/>
      </w:r>
    </w:p>
    <w:p w14:paraId="0498A0BD" w14:textId="3DE5AB6D" w:rsidR="00BD06B5" w:rsidRDefault="00BD06B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_Toc87850705 \h </w:instrText>
      </w:r>
      <w:r>
        <w:fldChar w:fldCharType="separate"/>
      </w:r>
      <w:r>
        <w:t>135</w:t>
      </w:r>
      <w:r>
        <w:fldChar w:fldCharType="end"/>
      </w:r>
    </w:p>
    <w:p w14:paraId="6E5B1A72" w14:textId="60106568" w:rsidR="00BD06B5" w:rsidRDefault="00BD06B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_Toc87850706 \h </w:instrText>
      </w:r>
      <w:r>
        <w:fldChar w:fldCharType="separate"/>
      </w:r>
      <w:r>
        <w:t>135</w:t>
      </w:r>
      <w:r>
        <w:fldChar w:fldCharType="end"/>
      </w:r>
    </w:p>
    <w:p w14:paraId="38127290" w14:textId="640F4CB8" w:rsidR="00BD06B5" w:rsidRDefault="00BD06B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_Toc87850707 \h </w:instrText>
      </w:r>
      <w:r>
        <w:fldChar w:fldCharType="separate"/>
      </w:r>
      <w:r>
        <w:t>135</w:t>
      </w:r>
      <w:r>
        <w:fldChar w:fldCharType="end"/>
      </w:r>
    </w:p>
    <w:p w14:paraId="36C1CE90" w14:textId="0B8A1BAE" w:rsidR="00BD06B5" w:rsidRDefault="00BD06B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_Toc87850708 \h </w:instrText>
      </w:r>
      <w:r>
        <w:fldChar w:fldCharType="separate"/>
      </w:r>
      <w:r>
        <w:t>135</w:t>
      </w:r>
      <w:r>
        <w:fldChar w:fldCharType="end"/>
      </w:r>
    </w:p>
    <w:p w14:paraId="441E3265" w14:textId="6A3B0AFA" w:rsidR="00BD06B5" w:rsidRDefault="00BD06B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_Toc87850709 \h </w:instrText>
      </w:r>
      <w:r>
        <w:fldChar w:fldCharType="separate"/>
      </w:r>
      <w:r>
        <w:t>136</w:t>
      </w:r>
      <w:r>
        <w:fldChar w:fldCharType="end"/>
      </w:r>
    </w:p>
    <w:p w14:paraId="55801C7D" w14:textId="4D794E21" w:rsidR="00BD06B5" w:rsidRDefault="00BD06B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_Toc87850710 \h </w:instrText>
      </w:r>
      <w:r>
        <w:fldChar w:fldCharType="separate"/>
      </w:r>
      <w:r>
        <w:t>136</w:t>
      </w:r>
      <w:r>
        <w:fldChar w:fldCharType="end"/>
      </w:r>
    </w:p>
    <w:p w14:paraId="2ED1D269" w14:textId="7B8C7E89" w:rsidR="00BD06B5" w:rsidRDefault="00BD06B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_Toc87850711 \h </w:instrText>
      </w:r>
      <w:r>
        <w:fldChar w:fldCharType="separate"/>
      </w:r>
      <w:r>
        <w:t>136</w:t>
      </w:r>
      <w:r>
        <w:fldChar w:fldCharType="end"/>
      </w:r>
    </w:p>
    <w:p w14:paraId="4281C84E" w14:textId="33262435" w:rsidR="00BD06B5" w:rsidRDefault="00BD06B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_Toc87850712 \h </w:instrText>
      </w:r>
      <w:r>
        <w:fldChar w:fldCharType="separate"/>
      </w:r>
      <w:r>
        <w:t>136</w:t>
      </w:r>
      <w:r>
        <w:fldChar w:fldCharType="end"/>
      </w:r>
    </w:p>
    <w:p w14:paraId="07EE4117" w14:textId="75C53B87" w:rsidR="00BD06B5" w:rsidRDefault="00BD06B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_Toc87850713 \h </w:instrText>
      </w:r>
      <w:r>
        <w:fldChar w:fldCharType="separate"/>
      </w:r>
      <w:r>
        <w:t>137</w:t>
      </w:r>
      <w:r>
        <w:fldChar w:fldCharType="end"/>
      </w:r>
    </w:p>
    <w:p w14:paraId="5A43C048" w14:textId="15779E58" w:rsidR="00BD06B5" w:rsidRDefault="00BD06B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_Toc87850714 \h </w:instrText>
      </w:r>
      <w:r>
        <w:fldChar w:fldCharType="separate"/>
      </w:r>
      <w:r>
        <w:t>137</w:t>
      </w:r>
      <w:r>
        <w:fldChar w:fldCharType="end"/>
      </w:r>
    </w:p>
    <w:p w14:paraId="74347B72" w14:textId="5C67A732" w:rsidR="00BD06B5" w:rsidRDefault="00BD06B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_Toc87850715 \h </w:instrText>
      </w:r>
      <w:r>
        <w:fldChar w:fldCharType="separate"/>
      </w:r>
      <w:r>
        <w:t>137</w:t>
      </w:r>
      <w:r>
        <w:fldChar w:fldCharType="end"/>
      </w:r>
    </w:p>
    <w:p w14:paraId="1C70B6D5" w14:textId="07E2E5AD" w:rsidR="00BD06B5" w:rsidRDefault="00BD06B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_Toc87850716 \h </w:instrText>
      </w:r>
      <w:r>
        <w:fldChar w:fldCharType="separate"/>
      </w:r>
      <w:r>
        <w:t>137</w:t>
      </w:r>
      <w:r>
        <w:fldChar w:fldCharType="end"/>
      </w:r>
    </w:p>
    <w:p w14:paraId="2B22CAF1" w14:textId="64571913" w:rsidR="00BD06B5" w:rsidRDefault="00BD06B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_Toc87850717 \h </w:instrText>
      </w:r>
      <w:r>
        <w:fldChar w:fldCharType="separate"/>
      </w:r>
      <w:r>
        <w:t>137</w:t>
      </w:r>
      <w:r>
        <w:fldChar w:fldCharType="end"/>
      </w:r>
    </w:p>
    <w:p w14:paraId="70D056EA" w14:textId="323F2140" w:rsidR="00BD06B5" w:rsidRDefault="00BD06B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_Toc87850718 \h </w:instrText>
      </w:r>
      <w:r>
        <w:fldChar w:fldCharType="separate"/>
      </w:r>
      <w:r>
        <w:t>137</w:t>
      </w:r>
      <w:r>
        <w:fldChar w:fldCharType="end"/>
      </w:r>
    </w:p>
    <w:p w14:paraId="03A34746" w14:textId="5C465D3F" w:rsidR="00BD06B5" w:rsidRDefault="00BD06B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_Toc87850719 \h </w:instrText>
      </w:r>
      <w:r>
        <w:fldChar w:fldCharType="separate"/>
      </w:r>
      <w:r>
        <w:t>138</w:t>
      </w:r>
      <w:r>
        <w:fldChar w:fldCharType="end"/>
      </w:r>
    </w:p>
    <w:p w14:paraId="29F1EA13" w14:textId="7C522D4C" w:rsidR="00BD06B5" w:rsidRDefault="00BD06B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_Toc87850720 \h </w:instrText>
      </w:r>
      <w:r>
        <w:fldChar w:fldCharType="separate"/>
      </w:r>
      <w:r>
        <w:t>138</w:t>
      </w:r>
      <w:r>
        <w:fldChar w:fldCharType="end"/>
      </w:r>
    </w:p>
    <w:p w14:paraId="40ADA3BC" w14:textId="0393FE15" w:rsidR="00BD06B5" w:rsidRDefault="00BD06B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_Toc87850721 \h </w:instrText>
      </w:r>
      <w:r>
        <w:fldChar w:fldCharType="separate"/>
      </w:r>
      <w:r>
        <w:t>138</w:t>
      </w:r>
      <w:r>
        <w:fldChar w:fldCharType="end"/>
      </w:r>
    </w:p>
    <w:p w14:paraId="606F2C0D" w14:textId="0441C400" w:rsidR="00BD06B5" w:rsidRDefault="00BD06B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_Toc87850722 \h </w:instrText>
      </w:r>
      <w:r>
        <w:fldChar w:fldCharType="separate"/>
      </w:r>
      <w:r>
        <w:t>139</w:t>
      </w:r>
      <w:r>
        <w:fldChar w:fldCharType="end"/>
      </w:r>
    </w:p>
    <w:p w14:paraId="23F9D6E0" w14:textId="673C8C39" w:rsidR="00BD06B5" w:rsidRDefault="00BD06B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_Toc87850723 \h </w:instrText>
      </w:r>
      <w:r>
        <w:fldChar w:fldCharType="separate"/>
      </w:r>
      <w:r>
        <w:t>139</w:t>
      </w:r>
      <w:r>
        <w:fldChar w:fldCharType="end"/>
      </w:r>
    </w:p>
    <w:p w14:paraId="42B51549" w14:textId="56D29474" w:rsidR="00BD06B5" w:rsidRDefault="00BD06B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_Toc87850724 \h </w:instrText>
      </w:r>
      <w:r>
        <w:fldChar w:fldCharType="separate"/>
      </w:r>
      <w:r>
        <w:t>139</w:t>
      </w:r>
      <w:r>
        <w:fldChar w:fldCharType="end"/>
      </w:r>
    </w:p>
    <w:p w14:paraId="37FE570E" w14:textId="72FDAF2F" w:rsidR="00BD06B5" w:rsidRDefault="00BD06B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_Toc87850725 \h </w:instrText>
      </w:r>
      <w:r>
        <w:fldChar w:fldCharType="separate"/>
      </w:r>
      <w:r>
        <w:t>140</w:t>
      </w:r>
      <w:r>
        <w:fldChar w:fldCharType="end"/>
      </w:r>
    </w:p>
    <w:p w14:paraId="335E7D24" w14:textId="5430050B" w:rsidR="00BD06B5" w:rsidRDefault="00BD06B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_Toc87850726 \h </w:instrText>
      </w:r>
      <w:r>
        <w:fldChar w:fldCharType="separate"/>
      </w:r>
      <w:r>
        <w:t>141</w:t>
      </w:r>
      <w:r>
        <w:fldChar w:fldCharType="end"/>
      </w:r>
    </w:p>
    <w:p w14:paraId="4AF3ABBD" w14:textId="527EFE44" w:rsidR="00BD06B5" w:rsidRDefault="00BD06B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_Toc87850727 \h </w:instrText>
      </w:r>
      <w:r>
        <w:fldChar w:fldCharType="separate"/>
      </w:r>
      <w:r>
        <w:t>141</w:t>
      </w:r>
      <w:r>
        <w:fldChar w:fldCharType="end"/>
      </w:r>
    </w:p>
    <w:p w14:paraId="01104D74" w14:textId="3552C4EE" w:rsidR="00BD06B5" w:rsidRDefault="00BD06B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_Toc87850728 \h </w:instrText>
      </w:r>
      <w:r>
        <w:fldChar w:fldCharType="separate"/>
      </w:r>
      <w:r>
        <w:t>141</w:t>
      </w:r>
      <w:r>
        <w:fldChar w:fldCharType="end"/>
      </w:r>
    </w:p>
    <w:p w14:paraId="6977FBCF" w14:textId="2AAB8A22" w:rsidR="00BD06B5" w:rsidRDefault="00BD06B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_Toc87850729 \h </w:instrText>
      </w:r>
      <w:r>
        <w:fldChar w:fldCharType="separate"/>
      </w:r>
      <w:r>
        <w:t>143</w:t>
      </w:r>
      <w:r>
        <w:fldChar w:fldCharType="end"/>
      </w:r>
    </w:p>
    <w:p w14:paraId="3B041588" w14:textId="7AB2FE58" w:rsidR="00BD06B5" w:rsidRDefault="00BD06B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_Toc87850730 \h </w:instrText>
      </w:r>
      <w:r>
        <w:fldChar w:fldCharType="separate"/>
      </w:r>
      <w:r>
        <w:t>145</w:t>
      </w:r>
      <w:r>
        <w:fldChar w:fldCharType="end"/>
      </w:r>
    </w:p>
    <w:p w14:paraId="26BAE5D7" w14:textId="3EA9C650" w:rsidR="00BD06B5" w:rsidRDefault="00BD06B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_Toc87850731 \h </w:instrText>
      </w:r>
      <w:r>
        <w:fldChar w:fldCharType="separate"/>
      </w:r>
      <w:r>
        <w:t>147</w:t>
      </w:r>
      <w:r>
        <w:fldChar w:fldCharType="end"/>
      </w:r>
    </w:p>
    <w:p w14:paraId="6B101E01" w14:textId="17BB955E" w:rsidR="00BD06B5" w:rsidRDefault="00BD06B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_Toc87850732 \h </w:instrText>
      </w:r>
      <w:r>
        <w:fldChar w:fldCharType="separate"/>
      </w:r>
      <w:r>
        <w:t>147</w:t>
      </w:r>
      <w:r>
        <w:fldChar w:fldCharType="end"/>
      </w:r>
    </w:p>
    <w:p w14:paraId="645BEF57" w14:textId="4D22CC13" w:rsidR="00BD06B5" w:rsidRDefault="00BD06B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_Toc87850733 \h </w:instrText>
      </w:r>
      <w:r>
        <w:fldChar w:fldCharType="separate"/>
      </w:r>
      <w:r>
        <w:t>149</w:t>
      </w:r>
      <w:r>
        <w:fldChar w:fldCharType="end"/>
      </w:r>
    </w:p>
    <w:p w14:paraId="35F9DADC" w14:textId="02FC56E8" w:rsidR="00BD06B5" w:rsidRDefault="00BD06B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_Toc87850734 \h </w:instrText>
      </w:r>
      <w:r>
        <w:fldChar w:fldCharType="separate"/>
      </w:r>
      <w:r>
        <w:t>150</w:t>
      </w:r>
      <w:r>
        <w:fldChar w:fldCharType="end"/>
      </w:r>
    </w:p>
    <w:p w14:paraId="4D4E063C" w14:textId="5030A25D" w:rsidR="00BD06B5" w:rsidRDefault="00BD06B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_Toc87850735 \h </w:instrText>
      </w:r>
      <w:r>
        <w:fldChar w:fldCharType="separate"/>
      </w:r>
      <w:r>
        <w:t>151</w:t>
      </w:r>
      <w:r>
        <w:fldChar w:fldCharType="end"/>
      </w:r>
    </w:p>
    <w:p w14:paraId="4551FD3E" w14:textId="186DD79F" w:rsidR="00BD06B5" w:rsidRDefault="00BD06B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_Toc87850736 \h </w:instrText>
      </w:r>
      <w:r>
        <w:fldChar w:fldCharType="separate"/>
      </w:r>
      <w:r>
        <w:t>152</w:t>
      </w:r>
      <w:r>
        <w:fldChar w:fldCharType="end"/>
      </w:r>
    </w:p>
    <w:p w14:paraId="756D1E5E" w14:textId="5ADE94CB" w:rsidR="00BD06B5" w:rsidRDefault="00BD06B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_Toc87850737 \h </w:instrText>
      </w:r>
      <w:r>
        <w:fldChar w:fldCharType="separate"/>
      </w:r>
      <w:r>
        <w:t>153</w:t>
      </w:r>
      <w:r>
        <w:fldChar w:fldCharType="end"/>
      </w:r>
    </w:p>
    <w:p w14:paraId="7632FD19" w14:textId="003935B0" w:rsidR="00BD06B5" w:rsidRDefault="00BD06B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_Toc87850738 \h </w:instrText>
      </w:r>
      <w:r>
        <w:fldChar w:fldCharType="separate"/>
      </w:r>
      <w:r>
        <w:t>154</w:t>
      </w:r>
      <w:r>
        <w:fldChar w:fldCharType="end"/>
      </w:r>
    </w:p>
    <w:p w14:paraId="1D249927" w14:textId="020E9D7E" w:rsidR="00BD06B5" w:rsidRDefault="00BD06B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_Toc87850739 \h </w:instrText>
      </w:r>
      <w:r>
        <w:fldChar w:fldCharType="separate"/>
      </w:r>
      <w:r>
        <w:t>155</w:t>
      </w:r>
      <w:r>
        <w:fldChar w:fldCharType="end"/>
      </w:r>
    </w:p>
    <w:p w14:paraId="20142464" w14:textId="6B49EB12" w:rsidR="00BD06B5" w:rsidRDefault="00BD06B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_Toc87850740 \h </w:instrText>
      </w:r>
      <w:r>
        <w:fldChar w:fldCharType="separate"/>
      </w:r>
      <w:r>
        <w:t>156</w:t>
      </w:r>
      <w:r>
        <w:fldChar w:fldCharType="end"/>
      </w:r>
    </w:p>
    <w:p w14:paraId="3FC4E526" w14:textId="42F19D12" w:rsidR="00BD06B5" w:rsidRDefault="00BD06B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_Toc87850741 \h </w:instrText>
      </w:r>
      <w:r>
        <w:fldChar w:fldCharType="separate"/>
      </w:r>
      <w:r>
        <w:t>156</w:t>
      </w:r>
      <w:r>
        <w:fldChar w:fldCharType="end"/>
      </w:r>
    </w:p>
    <w:p w14:paraId="7F97ADF4" w14:textId="0D94D713" w:rsidR="00BD06B5" w:rsidRDefault="00BD06B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_Toc87850742 \h </w:instrText>
      </w:r>
      <w:r>
        <w:fldChar w:fldCharType="separate"/>
      </w:r>
      <w:r>
        <w:t>156</w:t>
      </w:r>
      <w:r>
        <w:fldChar w:fldCharType="end"/>
      </w:r>
    </w:p>
    <w:p w14:paraId="78F970F5" w14:textId="1540A426" w:rsidR="00BD06B5" w:rsidRDefault="00BD06B5">
      <w:pPr>
        <w:pStyle w:val="TOC4"/>
        <w:rPr>
          <w:rFonts w:asciiTheme="minorHAnsi" w:eastAsiaTheme="minorEastAsia" w:hAnsiTheme="minorHAnsi" w:cstheme="minorBidi"/>
          <w:sz w:val="22"/>
          <w:szCs w:val="22"/>
          <w:lang w:val="en-US"/>
        </w:rPr>
      </w:pPr>
      <w:r>
        <w:lastRenderedPageBreak/>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_Toc87850743 \h </w:instrText>
      </w:r>
      <w:r>
        <w:fldChar w:fldCharType="separate"/>
      </w:r>
      <w:r>
        <w:t>156</w:t>
      </w:r>
      <w:r>
        <w:fldChar w:fldCharType="end"/>
      </w:r>
    </w:p>
    <w:p w14:paraId="146F6902" w14:textId="27299D10" w:rsidR="00BD06B5" w:rsidRDefault="00BD06B5">
      <w:pPr>
        <w:pStyle w:val="TOC4"/>
        <w:rPr>
          <w:rFonts w:asciiTheme="minorHAnsi" w:eastAsiaTheme="minorEastAsia" w:hAnsiTheme="minorHAnsi" w:cstheme="minorBidi"/>
          <w:sz w:val="22"/>
          <w:szCs w:val="22"/>
          <w:lang w:val="en-US"/>
        </w:rPr>
      </w:pPr>
      <w:r w:rsidRPr="004738C5">
        <w:rPr>
          <w:lang w:val="en-US"/>
        </w:rPr>
        <w:t>C.3.2.1.3</w:t>
      </w:r>
      <w:r>
        <w:rPr>
          <w:rFonts w:asciiTheme="minorHAnsi" w:eastAsiaTheme="minorEastAsia" w:hAnsiTheme="minorHAnsi" w:cstheme="minorBidi"/>
          <w:sz w:val="22"/>
          <w:szCs w:val="22"/>
          <w:lang w:val="en-US"/>
        </w:rPr>
        <w:tab/>
      </w:r>
      <w:r w:rsidRPr="004738C5">
        <w:rPr>
          <w:lang w:val="en-US"/>
        </w:rPr>
        <w:t>CableLabs Sequences</w:t>
      </w:r>
      <w:r>
        <w:tab/>
      </w:r>
      <w:r>
        <w:fldChar w:fldCharType="begin"/>
      </w:r>
      <w:r>
        <w:instrText xml:space="preserve"> PAGEREF _Toc87850744 \h </w:instrText>
      </w:r>
      <w:r>
        <w:fldChar w:fldCharType="separate"/>
      </w:r>
      <w:r>
        <w:t>157</w:t>
      </w:r>
      <w:r>
        <w:fldChar w:fldCharType="end"/>
      </w:r>
    </w:p>
    <w:p w14:paraId="111C2AE6" w14:textId="100D77FE" w:rsidR="00BD06B5" w:rsidRDefault="00BD06B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_Toc87850745 \h </w:instrText>
      </w:r>
      <w:r>
        <w:fldChar w:fldCharType="separate"/>
      </w:r>
      <w:r>
        <w:t>158</w:t>
      </w:r>
      <w:r>
        <w:fldChar w:fldCharType="end"/>
      </w:r>
    </w:p>
    <w:p w14:paraId="00A683BD" w14:textId="6D19AA28" w:rsidR="00BD06B5" w:rsidRDefault="00BD06B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_Toc87850746 \h </w:instrText>
      </w:r>
      <w:r>
        <w:fldChar w:fldCharType="separate"/>
      </w:r>
      <w:r>
        <w:t>158</w:t>
      </w:r>
      <w:r>
        <w:fldChar w:fldCharType="end"/>
      </w:r>
    </w:p>
    <w:p w14:paraId="0F189665" w14:textId="1183A0B2" w:rsidR="00BD06B5" w:rsidRDefault="00BD06B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_Toc87850747 \h </w:instrText>
      </w:r>
      <w:r>
        <w:fldChar w:fldCharType="separate"/>
      </w:r>
      <w:r>
        <w:t>158</w:t>
      </w:r>
      <w:r>
        <w:fldChar w:fldCharType="end"/>
      </w:r>
    </w:p>
    <w:p w14:paraId="3D4E6507" w14:textId="6FEA0E8D" w:rsidR="00BD06B5" w:rsidRDefault="00BD06B5">
      <w:pPr>
        <w:pStyle w:val="TOC4"/>
        <w:rPr>
          <w:rFonts w:asciiTheme="minorHAnsi" w:eastAsiaTheme="minorEastAsia" w:hAnsiTheme="minorHAnsi" w:cstheme="minorBidi"/>
          <w:sz w:val="22"/>
          <w:szCs w:val="22"/>
          <w:lang w:val="en-US"/>
        </w:rPr>
      </w:pPr>
      <w:r w:rsidRPr="004738C5">
        <w:rPr>
          <w:lang w:val="en-US"/>
        </w:rPr>
        <w:t>C.3.2.2.3</w:t>
      </w:r>
      <w:r>
        <w:rPr>
          <w:rFonts w:asciiTheme="minorHAnsi" w:eastAsiaTheme="minorEastAsia" w:hAnsiTheme="minorHAnsi" w:cstheme="minorBidi"/>
          <w:sz w:val="22"/>
          <w:szCs w:val="22"/>
          <w:lang w:val="en-US"/>
        </w:rPr>
        <w:tab/>
      </w:r>
      <w:r w:rsidRPr="004738C5">
        <w:rPr>
          <w:lang w:val="en-US"/>
        </w:rPr>
        <w:t>SI-TI Metrics</w:t>
      </w:r>
      <w:r>
        <w:tab/>
      </w:r>
      <w:r>
        <w:fldChar w:fldCharType="begin"/>
      </w:r>
      <w:r>
        <w:instrText xml:space="preserve"> PAGEREF _Toc87850748 \h </w:instrText>
      </w:r>
      <w:r>
        <w:fldChar w:fldCharType="separate"/>
      </w:r>
      <w:r>
        <w:t>161</w:t>
      </w:r>
      <w:r>
        <w:fldChar w:fldCharType="end"/>
      </w:r>
    </w:p>
    <w:p w14:paraId="038695B3" w14:textId="021950BD" w:rsidR="00BD06B5" w:rsidRDefault="00BD06B5">
      <w:pPr>
        <w:pStyle w:val="TOC4"/>
        <w:rPr>
          <w:rFonts w:asciiTheme="minorHAnsi" w:eastAsiaTheme="minorEastAsia" w:hAnsiTheme="minorHAnsi" w:cstheme="minorBidi"/>
          <w:sz w:val="22"/>
          <w:szCs w:val="22"/>
          <w:lang w:val="en-US"/>
        </w:rPr>
      </w:pPr>
      <w:r w:rsidRPr="004738C5">
        <w:rPr>
          <w:lang w:val="en-US"/>
        </w:rPr>
        <w:t>C.3.2.2.4</w:t>
      </w:r>
      <w:r>
        <w:rPr>
          <w:rFonts w:asciiTheme="minorHAnsi" w:eastAsiaTheme="minorEastAsia" w:hAnsiTheme="minorHAnsi" w:cstheme="minorBidi"/>
          <w:sz w:val="22"/>
          <w:szCs w:val="22"/>
          <w:lang w:val="en-US"/>
        </w:rPr>
        <w:tab/>
      </w:r>
      <w:r w:rsidRPr="004738C5">
        <w:rPr>
          <w:lang w:val="en-US"/>
        </w:rPr>
        <w:t>Codewords distribution</w:t>
      </w:r>
      <w:r>
        <w:tab/>
      </w:r>
      <w:r>
        <w:fldChar w:fldCharType="begin"/>
      </w:r>
      <w:r>
        <w:instrText xml:space="preserve"> PAGEREF _Toc87850749 \h </w:instrText>
      </w:r>
      <w:r>
        <w:fldChar w:fldCharType="separate"/>
      </w:r>
      <w:r>
        <w:t>163</w:t>
      </w:r>
      <w:r>
        <w:fldChar w:fldCharType="end"/>
      </w:r>
    </w:p>
    <w:p w14:paraId="5D29AF38" w14:textId="3DE1FD90" w:rsidR="00BD06B5" w:rsidRDefault="00BD06B5">
      <w:pPr>
        <w:pStyle w:val="TOC4"/>
        <w:rPr>
          <w:rFonts w:asciiTheme="minorHAnsi" w:eastAsiaTheme="minorEastAsia" w:hAnsiTheme="minorHAnsi" w:cstheme="minorBidi"/>
          <w:sz w:val="22"/>
          <w:szCs w:val="22"/>
          <w:lang w:val="en-US"/>
        </w:rPr>
      </w:pPr>
      <w:r w:rsidRPr="004738C5">
        <w:rPr>
          <w:lang w:val="en-US"/>
        </w:rPr>
        <w:t>C.3.2.2.5</w:t>
      </w:r>
      <w:r>
        <w:rPr>
          <w:rFonts w:asciiTheme="minorHAnsi" w:eastAsiaTheme="minorEastAsia" w:hAnsiTheme="minorHAnsi" w:cstheme="minorBidi"/>
          <w:sz w:val="22"/>
          <w:szCs w:val="22"/>
          <w:lang w:val="en-US"/>
        </w:rPr>
        <w:tab/>
      </w:r>
      <w:r w:rsidRPr="004738C5">
        <w:rPr>
          <w:lang w:val="en-US"/>
        </w:rPr>
        <w:t>HDR Sequence Selection</w:t>
      </w:r>
      <w:r>
        <w:tab/>
      </w:r>
      <w:r>
        <w:fldChar w:fldCharType="begin"/>
      </w:r>
      <w:r>
        <w:instrText xml:space="preserve"> PAGEREF _Toc87850750 \h </w:instrText>
      </w:r>
      <w:r>
        <w:fldChar w:fldCharType="separate"/>
      </w:r>
      <w:r>
        <w:t>166</w:t>
      </w:r>
      <w:r>
        <w:fldChar w:fldCharType="end"/>
      </w:r>
    </w:p>
    <w:p w14:paraId="2333E437" w14:textId="651E41AB" w:rsidR="00BD06B5" w:rsidRDefault="00BD06B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_Toc87850751 \h </w:instrText>
      </w:r>
      <w:r>
        <w:fldChar w:fldCharType="separate"/>
      </w:r>
      <w:r>
        <w:t>168</w:t>
      </w:r>
      <w:r>
        <w:fldChar w:fldCharType="end"/>
      </w:r>
    </w:p>
    <w:p w14:paraId="18C6E8E6" w14:textId="41D39E33" w:rsidR="00BD06B5" w:rsidRDefault="00BD06B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_Toc87850752 \h </w:instrText>
      </w:r>
      <w:r>
        <w:fldChar w:fldCharType="separate"/>
      </w:r>
      <w:r>
        <w:t>168</w:t>
      </w:r>
      <w:r>
        <w:fldChar w:fldCharType="end"/>
      </w:r>
    </w:p>
    <w:p w14:paraId="21E18E02" w14:textId="6FA078A5" w:rsidR="00BD06B5" w:rsidRDefault="00BD06B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_Toc87850753 \h </w:instrText>
      </w:r>
      <w:r>
        <w:fldChar w:fldCharType="separate"/>
      </w:r>
      <w:r>
        <w:t>169</w:t>
      </w:r>
      <w:r>
        <w:fldChar w:fldCharType="end"/>
      </w:r>
    </w:p>
    <w:p w14:paraId="65119D05" w14:textId="13CD7668" w:rsidR="00BD06B5" w:rsidRDefault="00BD06B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_Toc87850754 \h </w:instrText>
      </w:r>
      <w:r>
        <w:fldChar w:fldCharType="separate"/>
      </w:r>
      <w:r>
        <w:t>170</w:t>
      </w:r>
      <w:r>
        <w:fldChar w:fldCharType="end"/>
      </w:r>
    </w:p>
    <w:p w14:paraId="6FC1AECB" w14:textId="41CC0CDF" w:rsidR="00BD06B5" w:rsidRDefault="00BD06B5">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_Toc87850755 \h </w:instrText>
      </w:r>
      <w:r>
        <w:fldChar w:fldCharType="separate"/>
      </w:r>
      <w:r>
        <w:t>171</w:t>
      </w:r>
      <w:r>
        <w:fldChar w:fldCharType="end"/>
      </w:r>
    </w:p>
    <w:p w14:paraId="745B83C0" w14:textId="75B0A4D7" w:rsidR="00BD06B5" w:rsidRDefault="00BD06B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_Toc87850756 \h </w:instrText>
      </w:r>
      <w:r>
        <w:fldChar w:fldCharType="separate"/>
      </w:r>
      <w:r>
        <w:t>172</w:t>
      </w:r>
      <w:r>
        <w:fldChar w:fldCharType="end"/>
      </w:r>
    </w:p>
    <w:p w14:paraId="75DA4D11" w14:textId="75E602EA" w:rsidR="00BD06B5" w:rsidRDefault="00BD06B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_Toc87850757 \h </w:instrText>
      </w:r>
      <w:r>
        <w:fldChar w:fldCharType="separate"/>
      </w:r>
      <w:r>
        <w:t>173</w:t>
      </w:r>
      <w:r>
        <w:fldChar w:fldCharType="end"/>
      </w:r>
    </w:p>
    <w:p w14:paraId="52CB69CE" w14:textId="5360582B" w:rsidR="00BD06B5" w:rsidRDefault="00BD06B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_Toc87850758 \h </w:instrText>
      </w:r>
      <w:r>
        <w:fldChar w:fldCharType="separate"/>
      </w:r>
      <w:r>
        <w:t>174</w:t>
      </w:r>
      <w:r>
        <w:fldChar w:fldCharType="end"/>
      </w:r>
    </w:p>
    <w:p w14:paraId="60A6DB93" w14:textId="17F9D5A9" w:rsidR="00BD06B5" w:rsidRDefault="00BD06B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_Toc87850759 \h </w:instrText>
      </w:r>
      <w:r>
        <w:fldChar w:fldCharType="separate"/>
      </w:r>
      <w:r>
        <w:t>175</w:t>
      </w:r>
      <w:r>
        <w:fldChar w:fldCharType="end"/>
      </w:r>
    </w:p>
    <w:p w14:paraId="7C428B23" w14:textId="2735108D" w:rsidR="00BD06B5" w:rsidRDefault="00BD06B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_Toc87850760 \h </w:instrText>
      </w:r>
      <w:r>
        <w:fldChar w:fldCharType="separate"/>
      </w:r>
      <w:r>
        <w:t>175</w:t>
      </w:r>
      <w:r>
        <w:fldChar w:fldCharType="end"/>
      </w:r>
    </w:p>
    <w:p w14:paraId="1FE0BDC5" w14:textId="14F6BC44" w:rsidR="00BD06B5" w:rsidRDefault="00BD06B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_Toc87850761 \h </w:instrText>
      </w:r>
      <w:r>
        <w:fldChar w:fldCharType="separate"/>
      </w:r>
      <w:r>
        <w:t>175</w:t>
      </w:r>
      <w:r>
        <w:fldChar w:fldCharType="end"/>
      </w:r>
    </w:p>
    <w:p w14:paraId="0BDCF261" w14:textId="58E7D12A" w:rsidR="00BD06B5" w:rsidRDefault="00BD06B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_Toc87850762 \h </w:instrText>
      </w:r>
      <w:r>
        <w:fldChar w:fldCharType="separate"/>
      </w:r>
      <w:r>
        <w:t>176</w:t>
      </w:r>
      <w:r>
        <w:fldChar w:fldCharType="end"/>
      </w:r>
    </w:p>
    <w:p w14:paraId="364B357A" w14:textId="1D367D52" w:rsidR="00BD06B5" w:rsidRDefault="00BD06B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_Toc87850763 \h </w:instrText>
      </w:r>
      <w:r>
        <w:fldChar w:fldCharType="separate"/>
      </w:r>
      <w:r>
        <w:t>176</w:t>
      </w:r>
      <w:r>
        <w:fldChar w:fldCharType="end"/>
      </w:r>
    </w:p>
    <w:p w14:paraId="7E4F52AC" w14:textId="52C24C47" w:rsidR="00BD06B5" w:rsidRDefault="00BD06B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_Toc87850764 \h </w:instrText>
      </w:r>
      <w:r>
        <w:fldChar w:fldCharType="separate"/>
      </w:r>
      <w:r>
        <w:t>176</w:t>
      </w:r>
      <w:r>
        <w:fldChar w:fldCharType="end"/>
      </w:r>
    </w:p>
    <w:p w14:paraId="44238A05" w14:textId="389E321B" w:rsidR="00BD06B5" w:rsidRDefault="00BD06B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_Toc87850765 \h </w:instrText>
      </w:r>
      <w:r>
        <w:fldChar w:fldCharType="separate"/>
      </w:r>
      <w:r>
        <w:t>177</w:t>
      </w:r>
      <w:r>
        <w:fldChar w:fldCharType="end"/>
      </w:r>
    </w:p>
    <w:p w14:paraId="2272AD45" w14:textId="166612BF" w:rsidR="00BD06B5" w:rsidRDefault="00BD06B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_Toc87850766 \h </w:instrText>
      </w:r>
      <w:r>
        <w:fldChar w:fldCharType="separate"/>
      </w:r>
      <w:r>
        <w:t>177</w:t>
      </w:r>
      <w:r>
        <w:fldChar w:fldCharType="end"/>
      </w:r>
    </w:p>
    <w:p w14:paraId="246E0689" w14:textId="2DCCD4E6" w:rsidR="00BD06B5" w:rsidRDefault="00BD06B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_Toc87850767 \h </w:instrText>
      </w:r>
      <w:r>
        <w:fldChar w:fldCharType="separate"/>
      </w:r>
      <w:r>
        <w:t>177</w:t>
      </w:r>
      <w:r>
        <w:fldChar w:fldCharType="end"/>
      </w:r>
    </w:p>
    <w:p w14:paraId="2BFD80C6" w14:textId="57E53A83" w:rsidR="00BD06B5" w:rsidRDefault="00BD06B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_Toc87850768 \h </w:instrText>
      </w:r>
      <w:r>
        <w:fldChar w:fldCharType="separate"/>
      </w:r>
      <w:r>
        <w:t>177</w:t>
      </w:r>
      <w:r>
        <w:fldChar w:fldCharType="end"/>
      </w:r>
    </w:p>
    <w:p w14:paraId="3741FEF3" w14:textId="2E8A92E9" w:rsidR="00BD06B5" w:rsidRDefault="00BD06B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_Toc87850769 \h </w:instrText>
      </w:r>
      <w:r>
        <w:fldChar w:fldCharType="separate"/>
      </w:r>
      <w:r>
        <w:t>178</w:t>
      </w:r>
      <w:r>
        <w:fldChar w:fldCharType="end"/>
      </w:r>
    </w:p>
    <w:p w14:paraId="79DE9401" w14:textId="5DFBBA8C" w:rsidR="00BD06B5" w:rsidRDefault="00BD06B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_Toc87850770 \h </w:instrText>
      </w:r>
      <w:r>
        <w:fldChar w:fldCharType="separate"/>
      </w:r>
      <w:r>
        <w:t>178</w:t>
      </w:r>
      <w:r>
        <w:fldChar w:fldCharType="end"/>
      </w:r>
    </w:p>
    <w:p w14:paraId="6AE0E17F" w14:textId="5615C4EF" w:rsidR="00BD06B5" w:rsidRDefault="00BD06B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_Toc87850771 \h </w:instrText>
      </w:r>
      <w:r>
        <w:fldChar w:fldCharType="separate"/>
      </w:r>
      <w:r>
        <w:t>178</w:t>
      </w:r>
      <w:r>
        <w:fldChar w:fldCharType="end"/>
      </w:r>
    </w:p>
    <w:p w14:paraId="5037BE25" w14:textId="6131EDE5" w:rsidR="00BD06B5" w:rsidRDefault="00BD06B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_Toc87850772 \h </w:instrText>
      </w:r>
      <w:r>
        <w:fldChar w:fldCharType="separate"/>
      </w:r>
      <w:r>
        <w:t>178</w:t>
      </w:r>
      <w:r>
        <w:fldChar w:fldCharType="end"/>
      </w:r>
    </w:p>
    <w:p w14:paraId="058678C5" w14:textId="7F77A3C4" w:rsidR="00BD06B5" w:rsidRDefault="00BD06B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_Toc87850773 \h </w:instrText>
      </w:r>
      <w:r>
        <w:fldChar w:fldCharType="separate"/>
      </w:r>
      <w:r>
        <w:t>178</w:t>
      </w:r>
      <w:r>
        <w:fldChar w:fldCharType="end"/>
      </w:r>
    </w:p>
    <w:p w14:paraId="12D3E38D" w14:textId="1A073E69" w:rsidR="00BD06B5" w:rsidRDefault="00BD06B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_Toc87850774 \h </w:instrText>
      </w:r>
      <w:r>
        <w:fldChar w:fldCharType="separate"/>
      </w:r>
      <w:r>
        <w:t>180</w:t>
      </w:r>
      <w:r>
        <w:fldChar w:fldCharType="end"/>
      </w:r>
    </w:p>
    <w:p w14:paraId="65CD64B9" w14:textId="7237DEAD" w:rsidR="00BD06B5" w:rsidRDefault="00BD06B5">
      <w:pPr>
        <w:pStyle w:val="TOC3"/>
        <w:rPr>
          <w:rFonts w:asciiTheme="minorHAnsi" w:eastAsiaTheme="minorEastAsia" w:hAnsiTheme="minorHAnsi" w:cstheme="minorBidi"/>
          <w:sz w:val="22"/>
          <w:szCs w:val="22"/>
          <w:lang w:val="en-US"/>
        </w:rPr>
      </w:pPr>
      <w:r w:rsidRPr="004738C5">
        <w:rPr>
          <w:lang w:val="en-US"/>
        </w:rPr>
        <w:t>C.5.2.1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_Toc87850775 \h </w:instrText>
      </w:r>
      <w:r>
        <w:fldChar w:fldCharType="separate"/>
      </w:r>
      <w:r>
        <w:t>180</w:t>
      </w:r>
      <w:r>
        <w:fldChar w:fldCharType="end"/>
      </w:r>
    </w:p>
    <w:p w14:paraId="139DF882" w14:textId="08136E9F" w:rsidR="00BD06B5" w:rsidRDefault="00BD06B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_Toc87850776 \h </w:instrText>
      </w:r>
      <w:r>
        <w:fldChar w:fldCharType="separate"/>
      </w:r>
      <w:r>
        <w:t>180</w:t>
      </w:r>
      <w:r>
        <w:fldChar w:fldCharType="end"/>
      </w:r>
    </w:p>
    <w:p w14:paraId="2E534AE6" w14:textId="743B78BC" w:rsidR="00BD06B5" w:rsidRDefault="00BD06B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_Toc87850777 \h </w:instrText>
      </w:r>
      <w:r>
        <w:fldChar w:fldCharType="separate"/>
      </w:r>
      <w:r>
        <w:t>180</w:t>
      </w:r>
      <w:r>
        <w:fldChar w:fldCharType="end"/>
      </w:r>
    </w:p>
    <w:p w14:paraId="4C6D31D2" w14:textId="5C0EBDE7" w:rsidR="00BD06B5" w:rsidRDefault="00BD06B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_Toc87850778 \h </w:instrText>
      </w:r>
      <w:r>
        <w:fldChar w:fldCharType="separate"/>
      </w:r>
      <w:r>
        <w:t>181</w:t>
      </w:r>
      <w:r>
        <w:fldChar w:fldCharType="end"/>
      </w:r>
    </w:p>
    <w:p w14:paraId="141D1E15" w14:textId="44DA862A" w:rsidR="00BD06B5" w:rsidRDefault="00BD06B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_Toc87850779 \h </w:instrText>
      </w:r>
      <w:r>
        <w:fldChar w:fldCharType="separate"/>
      </w:r>
      <w:r>
        <w:t>181</w:t>
      </w:r>
      <w:r>
        <w:fldChar w:fldCharType="end"/>
      </w:r>
    </w:p>
    <w:p w14:paraId="3C17C879" w14:textId="367CC64E" w:rsidR="00BD06B5" w:rsidRDefault="00BD06B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_Toc87850780 \h </w:instrText>
      </w:r>
      <w:r>
        <w:fldChar w:fldCharType="separate"/>
      </w:r>
      <w:r>
        <w:t>181</w:t>
      </w:r>
      <w:r>
        <w:fldChar w:fldCharType="end"/>
      </w:r>
    </w:p>
    <w:p w14:paraId="77729050" w14:textId="277E5949" w:rsidR="00BD06B5" w:rsidRDefault="00BD06B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_Toc87850781 \h </w:instrText>
      </w:r>
      <w:r>
        <w:fldChar w:fldCharType="separate"/>
      </w:r>
      <w:r>
        <w:t>182</w:t>
      </w:r>
      <w:r>
        <w:fldChar w:fldCharType="end"/>
      </w:r>
    </w:p>
    <w:p w14:paraId="01173C69" w14:textId="53269264" w:rsidR="00BD06B5" w:rsidRDefault="00BD06B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_Toc87850782 \h </w:instrText>
      </w:r>
      <w:r>
        <w:fldChar w:fldCharType="separate"/>
      </w:r>
      <w:r>
        <w:t>182</w:t>
      </w:r>
      <w:r>
        <w:fldChar w:fldCharType="end"/>
      </w:r>
    </w:p>
    <w:p w14:paraId="7375389F" w14:textId="0864B412" w:rsidR="00BD06B5" w:rsidRDefault="00BD06B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_Toc87850783 \h </w:instrText>
      </w:r>
      <w:r>
        <w:fldChar w:fldCharType="separate"/>
      </w:r>
      <w:r>
        <w:t>182</w:t>
      </w:r>
      <w:r>
        <w:fldChar w:fldCharType="end"/>
      </w:r>
    </w:p>
    <w:p w14:paraId="730A199B" w14:textId="5E4C9129" w:rsidR="00BD06B5" w:rsidRDefault="00BD06B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_Toc87850784 \h </w:instrText>
      </w:r>
      <w:r>
        <w:fldChar w:fldCharType="separate"/>
      </w:r>
      <w:r>
        <w:t>182</w:t>
      </w:r>
      <w:r>
        <w:fldChar w:fldCharType="end"/>
      </w:r>
    </w:p>
    <w:p w14:paraId="65853FA0" w14:textId="345F5DF0" w:rsidR="00BD06B5" w:rsidRDefault="00BD06B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_Toc87850785 \h </w:instrText>
      </w:r>
      <w:r>
        <w:fldChar w:fldCharType="separate"/>
      </w:r>
      <w:r>
        <w:t>183</w:t>
      </w:r>
      <w:r>
        <w:fldChar w:fldCharType="end"/>
      </w:r>
    </w:p>
    <w:p w14:paraId="43E6C1C1" w14:textId="78E1527F" w:rsidR="00BD06B5" w:rsidRDefault="00BD06B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_Toc87850786 \h </w:instrText>
      </w:r>
      <w:r>
        <w:fldChar w:fldCharType="separate"/>
      </w:r>
      <w:r>
        <w:t>183</w:t>
      </w:r>
      <w:r>
        <w:fldChar w:fldCharType="end"/>
      </w:r>
    </w:p>
    <w:p w14:paraId="06A3E0C9" w14:textId="75AA60C7" w:rsidR="00BD06B5" w:rsidRDefault="00BD06B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_Toc87850787 \h </w:instrText>
      </w:r>
      <w:r>
        <w:fldChar w:fldCharType="separate"/>
      </w:r>
      <w:r>
        <w:t>183</w:t>
      </w:r>
      <w:r>
        <w:fldChar w:fldCharType="end"/>
      </w:r>
    </w:p>
    <w:p w14:paraId="57F32010" w14:textId="614CB5A8" w:rsidR="00BD06B5" w:rsidRDefault="00BD06B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_Toc87850788 \h </w:instrText>
      </w:r>
      <w:r>
        <w:fldChar w:fldCharType="separate"/>
      </w:r>
      <w:r>
        <w:t>183</w:t>
      </w:r>
      <w:r>
        <w:fldChar w:fldCharType="end"/>
      </w:r>
    </w:p>
    <w:p w14:paraId="2521E3A0" w14:textId="4DB1994F" w:rsidR="00BD06B5" w:rsidRDefault="00BD06B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_Toc87850789 \h </w:instrText>
      </w:r>
      <w:r>
        <w:fldChar w:fldCharType="separate"/>
      </w:r>
      <w:r>
        <w:t>184</w:t>
      </w:r>
      <w:r>
        <w:fldChar w:fldCharType="end"/>
      </w:r>
    </w:p>
    <w:p w14:paraId="2026347D" w14:textId="462153E4" w:rsidR="00BD06B5" w:rsidRDefault="00BD06B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_Toc87850790 \h </w:instrText>
      </w:r>
      <w:r>
        <w:fldChar w:fldCharType="separate"/>
      </w:r>
      <w:r>
        <w:t>184</w:t>
      </w:r>
      <w:r>
        <w:fldChar w:fldCharType="end"/>
      </w:r>
    </w:p>
    <w:p w14:paraId="74B85E32" w14:textId="22620276" w:rsidR="00BD06B5" w:rsidRDefault="00BD06B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_Toc87850791 \h </w:instrText>
      </w:r>
      <w:r>
        <w:fldChar w:fldCharType="separate"/>
      </w:r>
      <w:r>
        <w:t>184</w:t>
      </w:r>
      <w:r>
        <w:fldChar w:fldCharType="end"/>
      </w:r>
    </w:p>
    <w:p w14:paraId="6002AC9B" w14:textId="33B3BB7C" w:rsidR="00BD06B5" w:rsidRDefault="00BD06B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_Toc87850792 \h </w:instrText>
      </w:r>
      <w:r>
        <w:fldChar w:fldCharType="separate"/>
      </w:r>
      <w:r>
        <w:t>184</w:t>
      </w:r>
      <w:r>
        <w:fldChar w:fldCharType="end"/>
      </w:r>
    </w:p>
    <w:p w14:paraId="61A4ADAB" w14:textId="181889A4" w:rsidR="00BD06B5" w:rsidRDefault="00BD06B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_Toc87850793 \h </w:instrText>
      </w:r>
      <w:r>
        <w:fldChar w:fldCharType="separate"/>
      </w:r>
      <w:r>
        <w:t>184</w:t>
      </w:r>
      <w:r>
        <w:fldChar w:fldCharType="end"/>
      </w:r>
    </w:p>
    <w:p w14:paraId="05A76087" w14:textId="5DEB0F5F" w:rsidR="00BD06B5" w:rsidRDefault="00BD06B5">
      <w:pPr>
        <w:pStyle w:val="TOC1"/>
        <w:rPr>
          <w:rFonts w:asciiTheme="minorHAnsi" w:eastAsiaTheme="minorEastAsia" w:hAnsiTheme="minorHAnsi" w:cstheme="minorBidi"/>
          <w:szCs w:val="22"/>
          <w:lang w:val="en-US"/>
        </w:rPr>
      </w:pPr>
      <w:r w:rsidRPr="004738C5">
        <w:rPr>
          <w:lang w:val="en-US"/>
        </w:rPr>
        <w:t>C.6</w:t>
      </w:r>
      <w:r>
        <w:rPr>
          <w:rFonts w:asciiTheme="minorHAnsi" w:eastAsiaTheme="minorEastAsia" w:hAnsiTheme="minorHAnsi" w:cstheme="minorBidi"/>
          <w:szCs w:val="22"/>
          <w:lang w:val="en-US"/>
        </w:rPr>
        <w:tab/>
      </w:r>
      <w:r w:rsidRPr="004738C5">
        <w:rPr>
          <w:lang w:val="en-US"/>
        </w:rPr>
        <w:t xml:space="preserve"> Screen Content Test Sequences</w:t>
      </w:r>
      <w:r>
        <w:tab/>
      </w:r>
      <w:r>
        <w:fldChar w:fldCharType="begin"/>
      </w:r>
      <w:r>
        <w:instrText xml:space="preserve"> PAGEREF _Toc87850794 \h </w:instrText>
      </w:r>
      <w:r>
        <w:fldChar w:fldCharType="separate"/>
      </w:r>
      <w:r>
        <w:t>185</w:t>
      </w:r>
      <w:r>
        <w:fldChar w:fldCharType="end"/>
      </w:r>
    </w:p>
    <w:p w14:paraId="012EC1A3" w14:textId="0A6EE7FF" w:rsidR="00BD06B5" w:rsidRDefault="00BD06B5">
      <w:pPr>
        <w:pStyle w:val="TOC2"/>
        <w:rPr>
          <w:rFonts w:asciiTheme="minorHAnsi" w:eastAsiaTheme="minorEastAsia" w:hAnsiTheme="minorHAnsi" w:cstheme="minorBidi"/>
          <w:sz w:val="22"/>
          <w:szCs w:val="22"/>
          <w:lang w:val="en-US"/>
        </w:rPr>
      </w:pPr>
      <w:r w:rsidRPr="004738C5">
        <w:rPr>
          <w:lang w:val="en-US"/>
        </w:rPr>
        <w:t xml:space="preserve">C.6.1 </w:t>
      </w:r>
      <w:r>
        <w:rPr>
          <w:rFonts w:asciiTheme="minorHAnsi" w:eastAsiaTheme="minorEastAsia" w:hAnsiTheme="minorHAnsi" w:cstheme="minorBidi"/>
          <w:sz w:val="22"/>
          <w:szCs w:val="22"/>
          <w:lang w:val="en-US"/>
        </w:rPr>
        <w:tab/>
      </w:r>
      <w:r w:rsidRPr="004738C5">
        <w:rPr>
          <w:lang w:val="en-US"/>
        </w:rPr>
        <w:t>Overview</w:t>
      </w:r>
      <w:r>
        <w:tab/>
      </w:r>
      <w:r>
        <w:fldChar w:fldCharType="begin"/>
      </w:r>
      <w:r>
        <w:instrText xml:space="preserve"> PAGEREF _Toc87850795 \h </w:instrText>
      </w:r>
      <w:r>
        <w:fldChar w:fldCharType="separate"/>
      </w:r>
      <w:r>
        <w:t>185</w:t>
      </w:r>
      <w:r>
        <w:fldChar w:fldCharType="end"/>
      </w:r>
    </w:p>
    <w:p w14:paraId="79C72C3B" w14:textId="1EB657A4" w:rsidR="00BD06B5" w:rsidRDefault="00BD06B5">
      <w:pPr>
        <w:pStyle w:val="TOC2"/>
        <w:rPr>
          <w:rFonts w:asciiTheme="minorHAnsi" w:eastAsiaTheme="minorEastAsia" w:hAnsiTheme="minorHAnsi" w:cstheme="minorBidi"/>
          <w:sz w:val="22"/>
          <w:szCs w:val="22"/>
          <w:lang w:val="en-US"/>
        </w:rPr>
      </w:pPr>
      <w:r w:rsidRPr="004738C5">
        <w:rPr>
          <w:lang w:val="en-US"/>
        </w:rPr>
        <w:t>C.6.2</w:t>
      </w:r>
      <w:r>
        <w:rPr>
          <w:rFonts w:asciiTheme="minorHAnsi" w:eastAsiaTheme="minorEastAsia" w:hAnsiTheme="minorHAnsi" w:cstheme="minorBidi"/>
          <w:sz w:val="22"/>
          <w:szCs w:val="22"/>
          <w:lang w:val="en-US"/>
        </w:rPr>
        <w:tab/>
      </w:r>
      <w:r w:rsidRPr="004738C5">
        <w:rPr>
          <w:lang w:val="en-US"/>
        </w:rPr>
        <w:t>Moving Text 2</w:t>
      </w:r>
      <w:r>
        <w:tab/>
      </w:r>
      <w:r>
        <w:fldChar w:fldCharType="begin"/>
      </w:r>
      <w:r>
        <w:instrText xml:space="preserve"> PAGEREF _Toc87850796 \h </w:instrText>
      </w:r>
      <w:r>
        <w:fldChar w:fldCharType="separate"/>
      </w:r>
      <w:r>
        <w:t>185</w:t>
      </w:r>
      <w:r>
        <w:fldChar w:fldCharType="end"/>
      </w:r>
    </w:p>
    <w:p w14:paraId="68F8BF1B" w14:textId="4ACB82B8" w:rsidR="00BD06B5" w:rsidRDefault="00BD06B5">
      <w:pPr>
        <w:pStyle w:val="TOC3"/>
        <w:rPr>
          <w:rFonts w:asciiTheme="minorHAnsi" w:eastAsiaTheme="minorEastAsia" w:hAnsiTheme="minorHAnsi" w:cstheme="minorBidi"/>
          <w:sz w:val="22"/>
          <w:szCs w:val="22"/>
          <w:lang w:val="en-US"/>
        </w:rPr>
      </w:pPr>
      <w:r w:rsidRPr="004738C5">
        <w:rPr>
          <w:lang w:val="en-US"/>
        </w:rPr>
        <w:t>C.6.2.1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_Toc87850797 \h </w:instrText>
      </w:r>
      <w:r>
        <w:fldChar w:fldCharType="separate"/>
      </w:r>
      <w:r>
        <w:t>185</w:t>
      </w:r>
      <w:r>
        <w:fldChar w:fldCharType="end"/>
      </w:r>
    </w:p>
    <w:p w14:paraId="29C854F0" w14:textId="1DEFA086" w:rsidR="00BD06B5" w:rsidRDefault="00BD06B5">
      <w:pPr>
        <w:pStyle w:val="TOC3"/>
        <w:rPr>
          <w:rFonts w:asciiTheme="minorHAnsi" w:eastAsiaTheme="minorEastAsia" w:hAnsiTheme="minorHAnsi" w:cstheme="minorBidi"/>
          <w:sz w:val="22"/>
          <w:szCs w:val="22"/>
          <w:lang w:val="en-US"/>
        </w:rPr>
      </w:pPr>
      <w:r w:rsidRPr="004738C5">
        <w:rPr>
          <w:lang w:val="en-US"/>
        </w:rPr>
        <w:t>C.6.2.2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_Toc87850798 \h </w:instrText>
      </w:r>
      <w:r>
        <w:fldChar w:fldCharType="separate"/>
      </w:r>
      <w:r>
        <w:t>185</w:t>
      </w:r>
      <w:r>
        <w:fldChar w:fldCharType="end"/>
      </w:r>
    </w:p>
    <w:p w14:paraId="056F44C5" w14:textId="6F07EED2" w:rsidR="00BD06B5" w:rsidRDefault="00BD06B5">
      <w:pPr>
        <w:pStyle w:val="TOC3"/>
        <w:rPr>
          <w:rFonts w:asciiTheme="minorHAnsi" w:eastAsiaTheme="minorEastAsia" w:hAnsiTheme="minorHAnsi" w:cstheme="minorBidi"/>
          <w:sz w:val="22"/>
          <w:szCs w:val="22"/>
          <w:lang w:val="en-US"/>
        </w:rPr>
      </w:pPr>
      <w:r w:rsidRPr="004738C5">
        <w:rPr>
          <w:lang w:val="en-US"/>
        </w:rPr>
        <w:t>C.6.2.3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_Toc87850799 \h </w:instrText>
      </w:r>
      <w:r>
        <w:fldChar w:fldCharType="separate"/>
      </w:r>
      <w:r>
        <w:t>186</w:t>
      </w:r>
      <w:r>
        <w:fldChar w:fldCharType="end"/>
      </w:r>
    </w:p>
    <w:p w14:paraId="18ADFB48" w14:textId="098AFB27" w:rsidR="00BD06B5" w:rsidRDefault="00BD06B5">
      <w:pPr>
        <w:pStyle w:val="TOC2"/>
        <w:rPr>
          <w:rFonts w:asciiTheme="minorHAnsi" w:eastAsiaTheme="minorEastAsia" w:hAnsiTheme="minorHAnsi" w:cstheme="minorBidi"/>
          <w:sz w:val="22"/>
          <w:szCs w:val="22"/>
          <w:lang w:val="en-US"/>
        </w:rPr>
      </w:pPr>
      <w:r w:rsidRPr="004738C5">
        <w:rPr>
          <w:lang w:val="en-US"/>
        </w:rPr>
        <w:t>C.6.3</w:t>
      </w:r>
      <w:r>
        <w:rPr>
          <w:rFonts w:asciiTheme="minorHAnsi" w:eastAsiaTheme="minorEastAsia" w:hAnsiTheme="minorHAnsi" w:cstheme="minorBidi"/>
          <w:sz w:val="22"/>
          <w:szCs w:val="22"/>
          <w:lang w:val="en-US"/>
        </w:rPr>
        <w:tab/>
      </w:r>
      <w:r w:rsidRPr="004738C5">
        <w:rPr>
          <w:lang w:val="en-US"/>
        </w:rPr>
        <w:t>Text Mix Transitions</w:t>
      </w:r>
      <w:r>
        <w:tab/>
      </w:r>
      <w:r>
        <w:fldChar w:fldCharType="begin"/>
      </w:r>
      <w:r>
        <w:instrText xml:space="preserve"> PAGEREF _Toc87850800 \h </w:instrText>
      </w:r>
      <w:r>
        <w:fldChar w:fldCharType="separate"/>
      </w:r>
      <w:r>
        <w:t>186</w:t>
      </w:r>
      <w:r>
        <w:fldChar w:fldCharType="end"/>
      </w:r>
    </w:p>
    <w:p w14:paraId="658DB818" w14:textId="05BFE275" w:rsidR="00BD06B5" w:rsidRDefault="00BD06B5">
      <w:pPr>
        <w:pStyle w:val="TOC3"/>
        <w:rPr>
          <w:rFonts w:asciiTheme="minorHAnsi" w:eastAsiaTheme="minorEastAsia" w:hAnsiTheme="minorHAnsi" w:cstheme="minorBidi"/>
          <w:sz w:val="22"/>
          <w:szCs w:val="22"/>
          <w:lang w:val="en-US"/>
        </w:rPr>
      </w:pPr>
      <w:r w:rsidRPr="004738C5">
        <w:rPr>
          <w:lang w:val="en-US"/>
        </w:rPr>
        <w:t>C.6.3.1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_Toc87850801 \h </w:instrText>
      </w:r>
      <w:r>
        <w:fldChar w:fldCharType="separate"/>
      </w:r>
      <w:r>
        <w:t>186</w:t>
      </w:r>
      <w:r>
        <w:fldChar w:fldCharType="end"/>
      </w:r>
    </w:p>
    <w:p w14:paraId="08DC60BE" w14:textId="1A5CE611" w:rsidR="00BD06B5" w:rsidRDefault="00BD06B5">
      <w:pPr>
        <w:pStyle w:val="TOC3"/>
        <w:rPr>
          <w:rFonts w:asciiTheme="minorHAnsi" w:eastAsiaTheme="minorEastAsia" w:hAnsiTheme="minorHAnsi" w:cstheme="minorBidi"/>
          <w:sz w:val="22"/>
          <w:szCs w:val="22"/>
          <w:lang w:val="en-US"/>
        </w:rPr>
      </w:pPr>
      <w:r w:rsidRPr="004738C5">
        <w:rPr>
          <w:lang w:val="en-US"/>
        </w:rPr>
        <w:t>C.6.3.2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_Toc87850802 \h </w:instrText>
      </w:r>
      <w:r>
        <w:fldChar w:fldCharType="separate"/>
      </w:r>
      <w:r>
        <w:t>186</w:t>
      </w:r>
      <w:r>
        <w:fldChar w:fldCharType="end"/>
      </w:r>
    </w:p>
    <w:p w14:paraId="0977FB58" w14:textId="781813A4" w:rsidR="00BD06B5" w:rsidRDefault="00BD06B5">
      <w:pPr>
        <w:pStyle w:val="TOC3"/>
        <w:rPr>
          <w:rFonts w:asciiTheme="minorHAnsi" w:eastAsiaTheme="minorEastAsia" w:hAnsiTheme="minorHAnsi" w:cstheme="minorBidi"/>
          <w:sz w:val="22"/>
          <w:szCs w:val="22"/>
          <w:lang w:val="en-US"/>
        </w:rPr>
      </w:pPr>
      <w:r w:rsidRPr="004738C5">
        <w:rPr>
          <w:lang w:val="en-US"/>
        </w:rPr>
        <w:lastRenderedPageBreak/>
        <w:t>C.6.3.3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_Toc87850803 \h </w:instrText>
      </w:r>
      <w:r>
        <w:fldChar w:fldCharType="separate"/>
      </w:r>
      <w:r>
        <w:t>187</w:t>
      </w:r>
      <w:r>
        <w:fldChar w:fldCharType="end"/>
      </w:r>
    </w:p>
    <w:p w14:paraId="5AF219C9" w14:textId="4D82FFC0" w:rsidR="00BD06B5" w:rsidRDefault="00BD06B5">
      <w:pPr>
        <w:pStyle w:val="TOC2"/>
        <w:rPr>
          <w:rFonts w:asciiTheme="minorHAnsi" w:eastAsiaTheme="minorEastAsia" w:hAnsiTheme="minorHAnsi" w:cstheme="minorBidi"/>
          <w:sz w:val="22"/>
          <w:szCs w:val="22"/>
          <w:lang w:val="en-US"/>
        </w:rPr>
      </w:pPr>
      <w:r w:rsidRPr="004738C5">
        <w:rPr>
          <w:lang w:val="en-US"/>
        </w:rPr>
        <w:t>C.6.4</w:t>
      </w:r>
      <w:r>
        <w:rPr>
          <w:rFonts w:asciiTheme="minorHAnsi" w:eastAsiaTheme="minorEastAsia" w:hAnsiTheme="minorHAnsi" w:cstheme="minorBidi"/>
          <w:sz w:val="22"/>
          <w:szCs w:val="22"/>
          <w:lang w:val="en-US"/>
        </w:rPr>
        <w:tab/>
      </w:r>
      <w:r w:rsidRPr="004738C5">
        <w:rPr>
          <w:lang w:val="en-US"/>
        </w:rPr>
        <w:t>Graphics Mix Simple</w:t>
      </w:r>
      <w:r>
        <w:tab/>
      </w:r>
      <w:r>
        <w:fldChar w:fldCharType="begin"/>
      </w:r>
      <w:r>
        <w:instrText xml:space="preserve"> PAGEREF _Toc87850804 \h </w:instrText>
      </w:r>
      <w:r>
        <w:fldChar w:fldCharType="separate"/>
      </w:r>
      <w:r>
        <w:t>187</w:t>
      </w:r>
      <w:r>
        <w:fldChar w:fldCharType="end"/>
      </w:r>
    </w:p>
    <w:p w14:paraId="14D4246A" w14:textId="0C2077F9" w:rsidR="00BD06B5" w:rsidRDefault="00BD06B5">
      <w:pPr>
        <w:pStyle w:val="TOC3"/>
        <w:rPr>
          <w:rFonts w:asciiTheme="minorHAnsi" w:eastAsiaTheme="minorEastAsia" w:hAnsiTheme="minorHAnsi" w:cstheme="minorBidi"/>
          <w:sz w:val="22"/>
          <w:szCs w:val="22"/>
          <w:lang w:val="en-US"/>
        </w:rPr>
      </w:pPr>
      <w:r w:rsidRPr="004738C5">
        <w:rPr>
          <w:lang w:val="en-US"/>
        </w:rPr>
        <w:t>C.6.4.1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_Toc87850805 \h </w:instrText>
      </w:r>
      <w:r>
        <w:fldChar w:fldCharType="separate"/>
      </w:r>
      <w:r>
        <w:t>187</w:t>
      </w:r>
      <w:r>
        <w:fldChar w:fldCharType="end"/>
      </w:r>
    </w:p>
    <w:p w14:paraId="2985BBAB" w14:textId="0B84B407" w:rsidR="00BD06B5" w:rsidRDefault="00BD06B5">
      <w:pPr>
        <w:pStyle w:val="TOC3"/>
        <w:rPr>
          <w:rFonts w:asciiTheme="minorHAnsi" w:eastAsiaTheme="minorEastAsia" w:hAnsiTheme="minorHAnsi" w:cstheme="minorBidi"/>
          <w:sz w:val="22"/>
          <w:szCs w:val="22"/>
          <w:lang w:val="en-US"/>
        </w:rPr>
      </w:pPr>
      <w:r w:rsidRPr="004738C5">
        <w:rPr>
          <w:lang w:val="en-US"/>
        </w:rPr>
        <w:t>C.6.4.2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_Toc87850806 \h </w:instrText>
      </w:r>
      <w:r>
        <w:fldChar w:fldCharType="separate"/>
      </w:r>
      <w:r>
        <w:t>187</w:t>
      </w:r>
      <w:r>
        <w:fldChar w:fldCharType="end"/>
      </w:r>
    </w:p>
    <w:p w14:paraId="0A7D5BB4" w14:textId="5D81A552" w:rsidR="00BD06B5" w:rsidRDefault="00BD06B5">
      <w:pPr>
        <w:pStyle w:val="TOC3"/>
        <w:rPr>
          <w:rFonts w:asciiTheme="minorHAnsi" w:eastAsiaTheme="minorEastAsia" w:hAnsiTheme="minorHAnsi" w:cstheme="minorBidi"/>
          <w:sz w:val="22"/>
          <w:szCs w:val="22"/>
          <w:lang w:val="en-US"/>
        </w:rPr>
      </w:pPr>
      <w:r w:rsidRPr="004738C5">
        <w:rPr>
          <w:lang w:val="en-US"/>
        </w:rPr>
        <w:t>C.6.4.3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_Toc87850807 \h </w:instrText>
      </w:r>
      <w:r>
        <w:fldChar w:fldCharType="separate"/>
      </w:r>
      <w:r>
        <w:t>188</w:t>
      </w:r>
      <w:r>
        <w:fldChar w:fldCharType="end"/>
      </w:r>
    </w:p>
    <w:p w14:paraId="0633ADEF" w14:textId="7AE02457" w:rsidR="00BD06B5" w:rsidRDefault="00BD06B5">
      <w:pPr>
        <w:pStyle w:val="TOC2"/>
        <w:rPr>
          <w:rFonts w:asciiTheme="minorHAnsi" w:eastAsiaTheme="minorEastAsia" w:hAnsiTheme="minorHAnsi" w:cstheme="minorBidi"/>
          <w:sz w:val="22"/>
          <w:szCs w:val="22"/>
          <w:lang w:val="en-US"/>
        </w:rPr>
      </w:pPr>
      <w:r w:rsidRPr="004738C5">
        <w:rPr>
          <w:lang w:val="en-US"/>
        </w:rPr>
        <w:t>C.6.5</w:t>
      </w:r>
      <w:r>
        <w:rPr>
          <w:rFonts w:asciiTheme="minorHAnsi" w:eastAsiaTheme="minorEastAsia" w:hAnsiTheme="minorHAnsi" w:cstheme="minorBidi"/>
          <w:sz w:val="22"/>
          <w:szCs w:val="22"/>
          <w:lang w:val="en-US"/>
        </w:rPr>
        <w:tab/>
      </w:r>
      <w:r w:rsidRPr="004738C5">
        <w:rPr>
          <w:lang w:val="en-US"/>
        </w:rPr>
        <w:t>Graphics Mix Transition</w:t>
      </w:r>
      <w:r>
        <w:tab/>
      </w:r>
      <w:r>
        <w:fldChar w:fldCharType="begin"/>
      </w:r>
      <w:r>
        <w:instrText xml:space="preserve"> PAGEREF _Toc87850808 \h </w:instrText>
      </w:r>
      <w:r>
        <w:fldChar w:fldCharType="separate"/>
      </w:r>
      <w:r>
        <w:t>188</w:t>
      </w:r>
      <w:r>
        <w:fldChar w:fldCharType="end"/>
      </w:r>
    </w:p>
    <w:p w14:paraId="07A45D61" w14:textId="5592DA76" w:rsidR="00BD06B5" w:rsidRDefault="00BD06B5">
      <w:pPr>
        <w:pStyle w:val="TOC3"/>
        <w:rPr>
          <w:rFonts w:asciiTheme="minorHAnsi" w:eastAsiaTheme="minorEastAsia" w:hAnsiTheme="minorHAnsi" w:cstheme="minorBidi"/>
          <w:sz w:val="22"/>
          <w:szCs w:val="22"/>
          <w:lang w:val="en-US"/>
        </w:rPr>
      </w:pPr>
      <w:r w:rsidRPr="004738C5">
        <w:rPr>
          <w:lang w:val="en-US"/>
        </w:rPr>
        <w:t>C.6.5.1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_Toc87850809 \h </w:instrText>
      </w:r>
      <w:r>
        <w:fldChar w:fldCharType="separate"/>
      </w:r>
      <w:r>
        <w:t>188</w:t>
      </w:r>
      <w:r>
        <w:fldChar w:fldCharType="end"/>
      </w:r>
    </w:p>
    <w:p w14:paraId="479F0484" w14:textId="16B4E8E6" w:rsidR="00BD06B5" w:rsidRDefault="00BD06B5">
      <w:pPr>
        <w:pStyle w:val="TOC3"/>
        <w:rPr>
          <w:rFonts w:asciiTheme="minorHAnsi" w:eastAsiaTheme="minorEastAsia" w:hAnsiTheme="minorHAnsi" w:cstheme="minorBidi"/>
          <w:sz w:val="22"/>
          <w:szCs w:val="22"/>
          <w:lang w:val="en-US"/>
        </w:rPr>
      </w:pPr>
      <w:r w:rsidRPr="004738C5">
        <w:rPr>
          <w:lang w:val="en-US"/>
        </w:rPr>
        <w:t>C.6.5.2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_Toc87850810 \h </w:instrText>
      </w:r>
      <w:r>
        <w:fldChar w:fldCharType="separate"/>
      </w:r>
      <w:r>
        <w:t>188</w:t>
      </w:r>
      <w:r>
        <w:fldChar w:fldCharType="end"/>
      </w:r>
    </w:p>
    <w:p w14:paraId="3A7D1139" w14:textId="078157A4" w:rsidR="00BD06B5" w:rsidRDefault="00BD06B5">
      <w:pPr>
        <w:pStyle w:val="TOC3"/>
        <w:rPr>
          <w:rFonts w:asciiTheme="minorHAnsi" w:eastAsiaTheme="minorEastAsia" w:hAnsiTheme="minorHAnsi" w:cstheme="minorBidi"/>
          <w:sz w:val="22"/>
          <w:szCs w:val="22"/>
          <w:lang w:val="en-US"/>
        </w:rPr>
      </w:pPr>
      <w:r w:rsidRPr="004738C5">
        <w:rPr>
          <w:lang w:val="en-US"/>
        </w:rPr>
        <w:t>C.6.5.3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_Toc87850811 \h </w:instrText>
      </w:r>
      <w:r>
        <w:fldChar w:fldCharType="separate"/>
      </w:r>
      <w:r>
        <w:t>189</w:t>
      </w:r>
      <w:r>
        <w:fldChar w:fldCharType="end"/>
      </w:r>
    </w:p>
    <w:p w14:paraId="6B0A864E" w14:textId="7D49E23B" w:rsidR="00BD06B5" w:rsidRDefault="00BD06B5">
      <w:pPr>
        <w:pStyle w:val="TOC2"/>
        <w:rPr>
          <w:rFonts w:asciiTheme="minorHAnsi" w:eastAsiaTheme="minorEastAsia" w:hAnsiTheme="minorHAnsi" w:cstheme="minorBidi"/>
          <w:sz w:val="22"/>
          <w:szCs w:val="22"/>
          <w:lang w:val="en-US"/>
        </w:rPr>
      </w:pPr>
      <w:r w:rsidRPr="004738C5">
        <w:rPr>
          <w:lang w:val="en-US"/>
        </w:rPr>
        <w:t>C.6.6</w:t>
      </w:r>
      <w:r>
        <w:rPr>
          <w:rFonts w:asciiTheme="minorHAnsi" w:eastAsiaTheme="minorEastAsia" w:hAnsiTheme="minorHAnsi" w:cstheme="minorBidi"/>
          <w:sz w:val="22"/>
          <w:szCs w:val="22"/>
          <w:lang w:val="en-US"/>
        </w:rPr>
        <w:tab/>
      </w:r>
      <w:r w:rsidRPr="004738C5">
        <w:rPr>
          <w:lang w:val="en-US"/>
        </w:rPr>
        <w:t>Mission Control</w:t>
      </w:r>
      <w:r>
        <w:tab/>
      </w:r>
      <w:r>
        <w:fldChar w:fldCharType="begin"/>
      </w:r>
      <w:r>
        <w:instrText xml:space="preserve"> PAGEREF _Toc87850812 \h </w:instrText>
      </w:r>
      <w:r>
        <w:fldChar w:fldCharType="separate"/>
      </w:r>
      <w:r>
        <w:t>189</w:t>
      </w:r>
      <w:r>
        <w:fldChar w:fldCharType="end"/>
      </w:r>
    </w:p>
    <w:p w14:paraId="0DCF4CEF" w14:textId="3AC69BAF" w:rsidR="00BD06B5" w:rsidRDefault="00BD06B5">
      <w:pPr>
        <w:pStyle w:val="TOC3"/>
        <w:rPr>
          <w:rFonts w:asciiTheme="minorHAnsi" w:eastAsiaTheme="minorEastAsia" w:hAnsiTheme="minorHAnsi" w:cstheme="minorBidi"/>
          <w:sz w:val="22"/>
          <w:szCs w:val="22"/>
          <w:lang w:val="en-US"/>
        </w:rPr>
      </w:pPr>
      <w:r w:rsidRPr="004738C5">
        <w:rPr>
          <w:lang w:val="en-US"/>
        </w:rPr>
        <w:t>C.6.6.1</w:t>
      </w:r>
      <w:r>
        <w:rPr>
          <w:rFonts w:asciiTheme="minorHAnsi" w:eastAsiaTheme="minorEastAsia" w:hAnsiTheme="minorHAnsi" w:cstheme="minorBidi"/>
          <w:sz w:val="22"/>
          <w:szCs w:val="22"/>
          <w:lang w:val="en-US"/>
        </w:rPr>
        <w:tab/>
      </w:r>
      <w:r w:rsidRPr="004738C5">
        <w:rPr>
          <w:lang w:val="en-US"/>
        </w:rPr>
        <w:t>Introduction</w:t>
      </w:r>
      <w:r>
        <w:tab/>
      </w:r>
      <w:r>
        <w:fldChar w:fldCharType="begin"/>
      </w:r>
      <w:r>
        <w:instrText xml:space="preserve"> PAGEREF _Toc87850813 \h </w:instrText>
      </w:r>
      <w:r>
        <w:fldChar w:fldCharType="separate"/>
      </w:r>
      <w:r>
        <w:t>189</w:t>
      </w:r>
      <w:r>
        <w:fldChar w:fldCharType="end"/>
      </w:r>
    </w:p>
    <w:p w14:paraId="64C72432" w14:textId="5026F131" w:rsidR="00BD06B5" w:rsidRDefault="00BD06B5">
      <w:pPr>
        <w:pStyle w:val="TOC3"/>
        <w:rPr>
          <w:rFonts w:asciiTheme="minorHAnsi" w:eastAsiaTheme="minorEastAsia" w:hAnsiTheme="minorHAnsi" w:cstheme="minorBidi"/>
          <w:sz w:val="22"/>
          <w:szCs w:val="22"/>
          <w:lang w:val="en-US"/>
        </w:rPr>
      </w:pPr>
      <w:r w:rsidRPr="004738C5">
        <w:rPr>
          <w:lang w:val="en-US"/>
        </w:rPr>
        <w:t>C.6.6.2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_Toc87850814 \h </w:instrText>
      </w:r>
      <w:r>
        <w:fldChar w:fldCharType="separate"/>
      </w:r>
      <w:r>
        <w:t>189</w:t>
      </w:r>
      <w:r>
        <w:fldChar w:fldCharType="end"/>
      </w:r>
    </w:p>
    <w:p w14:paraId="46C474EB" w14:textId="1D2D4C14" w:rsidR="00BD06B5" w:rsidRDefault="00BD06B5">
      <w:pPr>
        <w:pStyle w:val="TOC3"/>
        <w:rPr>
          <w:rFonts w:asciiTheme="minorHAnsi" w:eastAsiaTheme="minorEastAsia" w:hAnsiTheme="minorHAnsi" w:cstheme="minorBidi"/>
          <w:sz w:val="22"/>
          <w:szCs w:val="22"/>
          <w:lang w:val="en-US"/>
        </w:rPr>
      </w:pPr>
      <w:r w:rsidRPr="004738C5">
        <w:rPr>
          <w:lang w:val="en-US"/>
        </w:rPr>
        <w:t>C.6.6.3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_Toc87850815 \h </w:instrText>
      </w:r>
      <w:r>
        <w:fldChar w:fldCharType="separate"/>
      </w:r>
      <w:r>
        <w:t>190</w:t>
      </w:r>
      <w:r>
        <w:fldChar w:fldCharType="end"/>
      </w:r>
    </w:p>
    <w:p w14:paraId="79C644A4" w14:textId="7A95D245" w:rsidR="00BD06B5" w:rsidRDefault="00BD06B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_Toc87850816 \h </w:instrText>
      </w:r>
      <w:r>
        <w:fldChar w:fldCharType="separate"/>
      </w:r>
      <w:r>
        <w:t>191</w:t>
      </w:r>
      <w:r>
        <w:fldChar w:fldCharType="end"/>
      </w:r>
    </w:p>
    <w:p w14:paraId="46444FA6" w14:textId="3FB19CD5" w:rsidR="00BD06B5" w:rsidRDefault="00BD06B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_Toc87850817 \h </w:instrText>
      </w:r>
      <w:r>
        <w:fldChar w:fldCharType="separate"/>
      </w:r>
      <w:r>
        <w:t>191</w:t>
      </w:r>
      <w:r>
        <w:fldChar w:fldCharType="end"/>
      </w:r>
    </w:p>
    <w:p w14:paraId="45B067C0" w14:textId="791B50D6" w:rsidR="00BD06B5" w:rsidRDefault="00BD06B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_Toc87850818 \h </w:instrText>
      </w:r>
      <w:r>
        <w:fldChar w:fldCharType="separate"/>
      </w:r>
      <w:r>
        <w:t>191</w:t>
      </w:r>
      <w:r>
        <w:fldChar w:fldCharType="end"/>
      </w:r>
    </w:p>
    <w:p w14:paraId="1B88FF6D" w14:textId="243B2BD7" w:rsidR="00BD06B5" w:rsidRDefault="00BD06B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_Toc87850819 \h </w:instrText>
      </w:r>
      <w:r>
        <w:fldChar w:fldCharType="separate"/>
      </w:r>
      <w:r>
        <w:t>191</w:t>
      </w:r>
      <w:r>
        <w:fldChar w:fldCharType="end"/>
      </w:r>
    </w:p>
    <w:p w14:paraId="71BBC7CB" w14:textId="4F31C595" w:rsidR="00BD06B5" w:rsidRDefault="00BD06B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_Toc87850820 \h </w:instrText>
      </w:r>
      <w:r>
        <w:fldChar w:fldCharType="separate"/>
      </w:r>
      <w:r>
        <w:t>191</w:t>
      </w:r>
      <w:r>
        <w:fldChar w:fldCharType="end"/>
      </w:r>
    </w:p>
    <w:p w14:paraId="4BECB6B9" w14:textId="66EC8423" w:rsidR="00BD06B5" w:rsidRDefault="00BD06B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_Toc87850821 \h </w:instrText>
      </w:r>
      <w:r>
        <w:fldChar w:fldCharType="separate"/>
      </w:r>
      <w:r>
        <w:t>191</w:t>
      </w:r>
      <w:r>
        <w:fldChar w:fldCharType="end"/>
      </w:r>
    </w:p>
    <w:p w14:paraId="532ABA56" w14:textId="242C9211" w:rsidR="00BD06B5" w:rsidRDefault="00BD06B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_Toc87850822 \h </w:instrText>
      </w:r>
      <w:r>
        <w:fldChar w:fldCharType="separate"/>
      </w:r>
      <w:r>
        <w:t>192</w:t>
      </w:r>
      <w:r>
        <w:fldChar w:fldCharType="end"/>
      </w:r>
    </w:p>
    <w:p w14:paraId="293B5AFF" w14:textId="26A0A168" w:rsidR="00BD06B5" w:rsidRDefault="00BD06B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_Toc87850823 \h </w:instrText>
      </w:r>
      <w:r>
        <w:fldChar w:fldCharType="separate"/>
      </w:r>
      <w:r>
        <w:t>192</w:t>
      </w:r>
      <w:r>
        <w:fldChar w:fldCharType="end"/>
      </w:r>
    </w:p>
    <w:p w14:paraId="651EB5BC" w14:textId="4565528A" w:rsidR="00BD06B5" w:rsidRDefault="00BD06B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_Toc87850824 \h </w:instrText>
      </w:r>
      <w:r>
        <w:fldChar w:fldCharType="separate"/>
      </w:r>
      <w:r>
        <w:t>192</w:t>
      </w:r>
      <w:r>
        <w:fldChar w:fldCharType="end"/>
      </w:r>
    </w:p>
    <w:p w14:paraId="662EE9FA" w14:textId="6EC9E96C" w:rsidR="00BD06B5" w:rsidRDefault="00BD06B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_Toc87850825 \h </w:instrText>
      </w:r>
      <w:r>
        <w:fldChar w:fldCharType="separate"/>
      </w:r>
      <w:r>
        <w:t>193</w:t>
      </w:r>
      <w:r>
        <w:fldChar w:fldCharType="end"/>
      </w:r>
    </w:p>
    <w:p w14:paraId="30D2FF40" w14:textId="15D0A2DF" w:rsidR="00BD06B5" w:rsidRDefault="00BD06B5">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_Toc87850826 \h </w:instrText>
      </w:r>
      <w:r>
        <w:fldChar w:fldCharType="separate"/>
      </w:r>
      <w:r>
        <w:t>193</w:t>
      </w:r>
      <w:r>
        <w:fldChar w:fldCharType="end"/>
      </w:r>
    </w:p>
    <w:p w14:paraId="29971584" w14:textId="5F027DEF" w:rsidR="00BD06B5" w:rsidRDefault="00BD06B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_Toc87850827 \h </w:instrText>
      </w:r>
      <w:r>
        <w:fldChar w:fldCharType="separate"/>
      </w:r>
      <w:r>
        <w:t>194</w:t>
      </w:r>
      <w:r>
        <w:fldChar w:fldCharType="end"/>
      </w:r>
    </w:p>
    <w:p w14:paraId="24212592" w14:textId="7BFB1DBF" w:rsidR="00BD06B5" w:rsidRDefault="00BD06B5">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_Toc87850828 \h </w:instrText>
      </w:r>
      <w:r>
        <w:fldChar w:fldCharType="separate"/>
      </w:r>
      <w:r>
        <w:t>194</w:t>
      </w:r>
      <w:r>
        <w:fldChar w:fldCharType="end"/>
      </w:r>
    </w:p>
    <w:p w14:paraId="26AB29DB" w14:textId="3B1B901D" w:rsidR="00BD06B5" w:rsidRDefault="00BD06B5">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_Toc87850829 \h </w:instrText>
      </w:r>
      <w:r>
        <w:fldChar w:fldCharType="separate"/>
      </w:r>
      <w:r>
        <w:t>195</w:t>
      </w:r>
      <w:r>
        <w:fldChar w:fldCharType="end"/>
      </w:r>
    </w:p>
    <w:p w14:paraId="0F718BE8" w14:textId="0CB46E5B"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Overview</w:t>
      </w:r>
      <w:r>
        <w:tab/>
      </w:r>
      <w:r>
        <w:fldChar w:fldCharType="begin"/>
      </w:r>
      <w:r>
        <w:instrText xml:space="preserve"> PAGEREF _Toc87850830 \h </w:instrText>
      </w:r>
      <w:r>
        <w:fldChar w:fldCharType="separate"/>
      </w:r>
      <w:r>
        <w:t>195</w:t>
      </w:r>
      <w:r>
        <w:fldChar w:fldCharType="end"/>
      </w:r>
    </w:p>
    <w:p w14:paraId="1210F27D" w14:textId="29AF70F4"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1. build / environment</w:t>
      </w:r>
      <w:r>
        <w:tab/>
      </w:r>
      <w:r>
        <w:fldChar w:fldCharType="begin"/>
      </w:r>
      <w:r>
        <w:instrText xml:space="preserve"> PAGEREF _Toc87850831 \h </w:instrText>
      </w:r>
      <w:r>
        <w:fldChar w:fldCharType="separate"/>
      </w:r>
      <w:r>
        <w:t>195</w:t>
      </w:r>
      <w:r>
        <w:fldChar w:fldCharType="end"/>
      </w:r>
    </w:p>
    <w:p w14:paraId="2F336985" w14:textId="5C1A7522"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1.1 Docker image</w:t>
      </w:r>
      <w:r>
        <w:tab/>
      </w:r>
      <w:r>
        <w:fldChar w:fldCharType="begin"/>
      </w:r>
      <w:r>
        <w:instrText xml:space="preserve"> PAGEREF _Toc87850832 \h </w:instrText>
      </w:r>
      <w:r>
        <w:fldChar w:fldCharType="separate"/>
      </w:r>
      <w:r>
        <w:t>195</w:t>
      </w:r>
      <w:r>
        <w:fldChar w:fldCharType="end"/>
      </w:r>
    </w:p>
    <w:p w14:paraId="6263F16D" w14:textId="6AE9D7B0"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1.2 running the scripts without docker</w:t>
      </w:r>
      <w:r>
        <w:tab/>
      </w:r>
      <w:r>
        <w:fldChar w:fldCharType="begin"/>
      </w:r>
      <w:r>
        <w:instrText xml:space="preserve"> PAGEREF _Toc87850833 \h </w:instrText>
      </w:r>
      <w:r>
        <w:fldChar w:fldCharType="separate"/>
      </w:r>
      <w:r>
        <w:t>196</w:t>
      </w:r>
      <w:r>
        <w:fldChar w:fldCharType="end"/>
      </w:r>
    </w:p>
    <w:p w14:paraId="2F31C1D5" w14:textId="018B2F6A"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2. Downloading content from the reference server</w:t>
      </w:r>
      <w:r>
        <w:tab/>
      </w:r>
      <w:r>
        <w:fldChar w:fldCharType="begin"/>
      </w:r>
      <w:r>
        <w:instrText xml:space="preserve"> PAGEREF _Toc87850834 \h </w:instrText>
      </w:r>
      <w:r>
        <w:fldChar w:fldCharType="separate"/>
      </w:r>
      <w:r>
        <w:t>197</w:t>
      </w:r>
      <w:r>
        <w:fldChar w:fldCharType="end"/>
      </w:r>
    </w:p>
    <w:p w14:paraId="22E5DD0D" w14:textId="7AB5BAEA"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3. Content conversion</w:t>
      </w:r>
      <w:r>
        <w:tab/>
      </w:r>
      <w:r>
        <w:fldChar w:fldCharType="begin"/>
      </w:r>
      <w:r>
        <w:instrText xml:space="preserve"> PAGEREF _Toc87850835 \h </w:instrText>
      </w:r>
      <w:r>
        <w:fldChar w:fldCharType="separate"/>
      </w:r>
      <w:r>
        <w:t>197</w:t>
      </w:r>
      <w:r>
        <w:fldChar w:fldCharType="end"/>
      </w:r>
    </w:p>
    <w:p w14:paraId="675DF8F0" w14:textId="7EA21C63"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4. creating new test data</w:t>
      </w:r>
      <w:r>
        <w:tab/>
      </w:r>
      <w:r>
        <w:fldChar w:fldCharType="begin"/>
      </w:r>
      <w:r>
        <w:instrText xml:space="preserve"> PAGEREF _Toc87850836 \h </w:instrText>
      </w:r>
      <w:r>
        <w:fldChar w:fldCharType="separate"/>
      </w:r>
      <w:r>
        <w:t>197</w:t>
      </w:r>
      <w:r>
        <w:fldChar w:fldCharType="end"/>
      </w:r>
    </w:p>
    <w:p w14:paraId="1B23F864" w14:textId="5CF927B7"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4.1 Introduction</w:t>
      </w:r>
      <w:r>
        <w:tab/>
      </w:r>
      <w:r>
        <w:fldChar w:fldCharType="begin"/>
      </w:r>
      <w:r>
        <w:instrText xml:space="preserve"> PAGEREF _Toc87850837 \h </w:instrText>
      </w:r>
      <w:r>
        <w:fldChar w:fldCharType="separate"/>
      </w:r>
      <w:r>
        <w:t>197</w:t>
      </w:r>
      <w:r>
        <w:fldChar w:fldCharType="end"/>
      </w:r>
    </w:p>
    <w:p w14:paraId="4DFCC8B4" w14:textId="13C8F453"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4.2 anchor bitstreams generation</w:t>
      </w:r>
      <w:r>
        <w:tab/>
      </w:r>
      <w:r>
        <w:fldChar w:fldCharType="begin"/>
      </w:r>
      <w:r>
        <w:instrText xml:space="preserve"> PAGEREF _Toc87850838 \h </w:instrText>
      </w:r>
      <w:r>
        <w:fldChar w:fldCharType="separate"/>
      </w:r>
      <w:r>
        <w:t>198</w:t>
      </w:r>
      <w:r>
        <w:fldChar w:fldCharType="end"/>
      </w:r>
    </w:p>
    <w:p w14:paraId="75AC79F4" w14:textId="16B1E872"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4.3 metrics generation</w:t>
      </w:r>
      <w:r>
        <w:tab/>
      </w:r>
      <w:r>
        <w:fldChar w:fldCharType="begin"/>
      </w:r>
      <w:r>
        <w:instrText xml:space="preserve"> PAGEREF _Toc87850839 \h </w:instrText>
      </w:r>
      <w:r>
        <w:fldChar w:fldCharType="separate"/>
      </w:r>
      <w:r>
        <w:t>198</w:t>
      </w:r>
      <w:r>
        <w:fldChar w:fldCharType="end"/>
      </w:r>
    </w:p>
    <w:p w14:paraId="74CF7A4D" w14:textId="557CCC9F" w:rsidR="00BD06B5" w:rsidRDefault="00BD06B5">
      <w:pPr>
        <w:pStyle w:val="TOC3"/>
        <w:rPr>
          <w:rFonts w:asciiTheme="minorHAnsi" w:eastAsiaTheme="minorEastAsia" w:hAnsiTheme="minorHAnsi" w:cstheme="minorBidi"/>
          <w:sz w:val="22"/>
          <w:szCs w:val="22"/>
          <w:lang w:val="en-US"/>
        </w:rPr>
      </w:pPr>
      <w:r w:rsidRPr="004738C5">
        <w:rPr>
          <w:rFonts w:ascii="Segoe UI" w:hAnsi="Segoe UI" w:cs="Segoe UI"/>
          <w:color w:val="24292F"/>
        </w:rPr>
        <w:t>4.3.1 Preliminaries</w:t>
      </w:r>
      <w:r>
        <w:tab/>
      </w:r>
      <w:r>
        <w:fldChar w:fldCharType="begin"/>
      </w:r>
      <w:r>
        <w:instrText xml:space="preserve"> PAGEREF _Toc87850840 \h </w:instrText>
      </w:r>
      <w:r>
        <w:fldChar w:fldCharType="separate"/>
      </w:r>
      <w:r>
        <w:t>198</w:t>
      </w:r>
      <w:r>
        <w:fldChar w:fldCharType="end"/>
      </w:r>
    </w:p>
    <w:p w14:paraId="5693D521" w14:textId="00517F6D" w:rsidR="00BD06B5" w:rsidRDefault="00BD06B5">
      <w:pPr>
        <w:pStyle w:val="TOC3"/>
        <w:rPr>
          <w:rFonts w:asciiTheme="minorHAnsi" w:eastAsiaTheme="minorEastAsia" w:hAnsiTheme="minorHAnsi" w:cstheme="minorBidi"/>
          <w:sz w:val="22"/>
          <w:szCs w:val="22"/>
          <w:lang w:val="en-US"/>
        </w:rPr>
      </w:pPr>
      <w:r w:rsidRPr="004738C5">
        <w:rPr>
          <w:rFonts w:ascii="Segoe UI" w:hAnsi="Segoe UI" w:cs="Segoe UI"/>
          <w:color w:val="24292F"/>
        </w:rPr>
        <w:t>4.3.2 metrics software modules</w:t>
      </w:r>
      <w:r>
        <w:tab/>
      </w:r>
      <w:r>
        <w:fldChar w:fldCharType="begin"/>
      </w:r>
      <w:r>
        <w:instrText xml:space="preserve"> PAGEREF _Toc87850841 \h </w:instrText>
      </w:r>
      <w:r>
        <w:fldChar w:fldCharType="separate"/>
      </w:r>
      <w:r>
        <w:t>198</w:t>
      </w:r>
      <w:r>
        <w:fldChar w:fldCharType="end"/>
      </w:r>
    </w:p>
    <w:p w14:paraId="00644841" w14:textId="5E166141"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4.4 encoder/decoder implementation</w:t>
      </w:r>
      <w:r>
        <w:tab/>
      </w:r>
      <w:r>
        <w:fldChar w:fldCharType="begin"/>
      </w:r>
      <w:r>
        <w:instrText xml:space="preserve"> PAGEREF _Toc87850842 \h </w:instrText>
      </w:r>
      <w:r>
        <w:fldChar w:fldCharType="separate"/>
      </w:r>
      <w:r>
        <w:t>199</w:t>
      </w:r>
      <w:r>
        <w:fldChar w:fldCharType="end"/>
      </w:r>
    </w:p>
    <w:p w14:paraId="2234A35B" w14:textId="7828BA15"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5. content verification</w:t>
      </w:r>
      <w:r>
        <w:tab/>
      </w:r>
      <w:r>
        <w:fldChar w:fldCharType="begin"/>
      </w:r>
      <w:r>
        <w:instrText xml:space="preserve"> PAGEREF _Toc87850843 \h </w:instrText>
      </w:r>
      <w:r>
        <w:fldChar w:fldCharType="separate"/>
      </w:r>
      <w:r>
        <w:t>199</w:t>
      </w:r>
      <w:r>
        <w:fldChar w:fldCharType="end"/>
      </w:r>
    </w:p>
    <w:p w14:paraId="586BA74F" w14:textId="413B19AF" w:rsidR="00BD06B5" w:rsidRDefault="00BD06B5">
      <w:pPr>
        <w:pStyle w:val="TOC2"/>
        <w:rPr>
          <w:rFonts w:asciiTheme="minorHAnsi" w:eastAsiaTheme="minorEastAsia" w:hAnsiTheme="minorHAnsi" w:cstheme="minorBidi"/>
          <w:sz w:val="22"/>
          <w:szCs w:val="22"/>
          <w:lang w:val="en-US"/>
        </w:rPr>
      </w:pPr>
      <w:r w:rsidRPr="004738C5">
        <w:rPr>
          <w:rFonts w:ascii="Segoe UI" w:hAnsi="Segoe UI" w:cs="Segoe UI"/>
          <w:color w:val="24292F"/>
        </w:rPr>
        <w:t>bundling verification reports to csv</w:t>
      </w:r>
      <w:r>
        <w:tab/>
      </w:r>
      <w:r>
        <w:fldChar w:fldCharType="begin"/>
      </w:r>
      <w:r>
        <w:instrText xml:space="preserve"> PAGEREF _Toc87850844 \h </w:instrText>
      </w:r>
      <w:r>
        <w:fldChar w:fldCharType="separate"/>
      </w:r>
      <w:r>
        <w:t>200</w:t>
      </w:r>
      <w:r>
        <w:fldChar w:fldCharType="end"/>
      </w:r>
    </w:p>
    <w:p w14:paraId="34FE7457" w14:textId="6BE9413D"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lastRenderedPageBreak/>
        <w:t>6. comparing test data to anchors</w:t>
      </w:r>
      <w:r>
        <w:tab/>
      </w:r>
      <w:r>
        <w:fldChar w:fldCharType="begin"/>
      </w:r>
      <w:r>
        <w:instrText xml:space="preserve"> PAGEREF _Toc87850845 \h </w:instrText>
      </w:r>
      <w:r>
        <w:fldChar w:fldCharType="separate"/>
      </w:r>
      <w:r>
        <w:t>200</w:t>
      </w:r>
      <w:r>
        <w:fldChar w:fldCharType="end"/>
      </w:r>
    </w:p>
    <w:p w14:paraId="20C20400" w14:textId="476E91CC" w:rsidR="00BD06B5" w:rsidRDefault="00BD06B5">
      <w:pPr>
        <w:pStyle w:val="TOC1"/>
        <w:rPr>
          <w:rFonts w:asciiTheme="minorHAnsi" w:eastAsiaTheme="minorEastAsia" w:hAnsiTheme="minorHAnsi" w:cstheme="minorBidi"/>
          <w:szCs w:val="22"/>
          <w:lang w:val="en-US"/>
        </w:rPr>
      </w:pPr>
      <w:r w:rsidRPr="004738C5">
        <w:rPr>
          <w:rFonts w:ascii="Segoe UI" w:hAnsi="Segoe UI" w:cs="Segoe UI"/>
          <w:color w:val="24292F"/>
        </w:rPr>
        <w:t>FAQ</w:t>
      </w:r>
      <w:r>
        <w:tab/>
      </w:r>
      <w:r>
        <w:fldChar w:fldCharType="begin"/>
      </w:r>
      <w:r>
        <w:instrText xml:space="preserve"> PAGEREF _Toc87850846 \h </w:instrText>
      </w:r>
      <w:r>
        <w:fldChar w:fldCharType="separate"/>
      </w:r>
      <w:r>
        <w:t>200</w:t>
      </w:r>
      <w:r>
        <w:fldChar w:fldCharType="end"/>
      </w:r>
    </w:p>
    <w:p w14:paraId="4E203809" w14:textId="67D6CF62" w:rsidR="00BD06B5" w:rsidRDefault="00BD06B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_Toc87850847 \h </w:instrText>
      </w:r>
      <w:r>
        <w:fldChar w:fldCharType="separate"/>
      </w:r>
      <w:r>
        <w:t>202</w:t>
      </w:r>
      <w:r>
        <w:fldChar w:fldCharType="end"/>
      </w:r>
    </w:p>
    <w:p w14:paraId="45128869" w14:textId="7D7AA096" w:rsidR="00BD06B5" w:rsidRDefault="00BD06B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_Toc87850848 \h </w:instrText>
      </w:r>
      <w:r>
        <w:fldChar w:fldCharType="separate"/>
      </w:r>
      <w:r>
        <w:t>202</w:t>
      </w:r>
      <w:r>
        <w:fldChar w:fldCharType="end"/>
      </w:r>
    </w:p>
    <w:p w14:paraId="7308077F" w14:textId="42DE195E" w:rsidR="00BD06B5" w:rsidRDefault="00BD06B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_Toc87850849 \h </w:instrText>
      </w:r>
      <w:r>
        <w:fldChar w:fldCharType="separate"/>
      </w:r>
      <w:r>
        <w:t>203</w:t>
      </w:r>
      <w:r>
        <w:fldChar w:fldCharType="end"/>
      </w:r>
    </w:p>
    <w:p w14:paraId="16148DCC" w14:textId="0270BBDE" w:rsidR="00BD06B5" w:rsidRDefault="00BD06B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_Toc87850850 \h </w:instrText>
      </w:r>
      <w:r>
        <w:fldChar w:fldCharType="separate"/>
      </w:r>
      <w:r>
        <w:t>203</w:t>
      </w:r>
      <w:r>
        <w:fldChar w:fldCharType="end"/>
      </w:r>
    </w:p>
    <w:p w14:paraId="2D908BEC" w14:textId="43E607AB" w:rsidR="00BD06B5" w:rsidRDefault="00BD06B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_Toc87850851 \h </w:instrText>
      </w:r>
      <w:r>
        <w:fldChar w:fldCharType="separate"/>
      </w:r>
      <w:r>
        <w:t>204</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7850330"/>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7850331"/>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7850332"/>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87850333"/>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7850334"/>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7850335"/>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7850336"/>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7850337"/>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7850338"/>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7850339"/>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87850340"/>
      <w:r w:rsidRPr="004D3578">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87850341"/>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7850342"/>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87850343"/>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7850344"/>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7850345"/>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7850346"/>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7850347"/>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87850348"/>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87850349"/>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7850350"/>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7850351"/>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7850352"/>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7850353"/>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7850354"/>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7850355"/>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7850356"/>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7850357"/>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7850358"/>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7850359"/>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7850360"/>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7850361"/>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7850362"/>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7850363"/>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7850364"/>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7850365"/>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87850366"/>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87850367"/>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7850368"/>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7850369"/>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7850370"/>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7850371"/>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7850372"/>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87850373"/>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7850374"/>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87850375"/>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87850376"/>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2" w:name="_Toc87850377"/>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87850378"/>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87850379"/>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55812976"/>
      <w:bookmarkStart w:id="191" w:name="_Toc87850380"/>
      <w:r w:rsidRPr="00882D8E">
        <w:t>5.5.</w:t>
      </w:r>
      <w:r>
        <w:t>7</w:t>
      </w:r>
      <w:r w:rsidRPr="00882D8E">
        <w:tab/>
      </w:r>
      <w:r>
        <w:t>Reference computation of SDR metrics</w:t>
      </w:r>
      <w:bookmarkEnd w:id="191"/>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2" w:name="_Toc87850381"/>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3" w:name="_Toc87850382"/>
      <w:r>
        <w:t>5.6</w:t>
      </w:r>
      <w:r>
        <w:tab/>
        <w:t>Tests</w:t>
      </w:r>
      <w:bookmarkEnd w:id="190"/>
      <w:bookmarkEnd w:id="19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w:t>
      </w:r>
      <w:r w:rsidR="00704C55">
        <w:lastRenderedPageBreak/>
        <w:t>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4" w:name="_Toc55812977"/>
      <w:bookmarkStart w:id="195" w:name="_Toc87850383"/>
      <w:r>
        <w:lastRenderedPageBreak/>
        <w:t>5.7</w:t>
      </w:r>
      <w:r>
        <w:tab/>
        <w:t>Characterization</w:t>
      </w:r>
      <w:bookmarkEnd w:id="194"/>
      <w:bookmarkEnd w:id="195"/>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89.6pt" o:ole="">
            <v:imagedata r:id="rId42" o:title=""/>
          </v:shape>
          <o:OLEObject Type="Embed" ProgID="Visio.Drawing.15" ShapeID="_x0000_i1025" DrawAspect="Content" ObjectID="_1698463193"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77777777"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196" w:name="_Toc87850384"/>
      <w:r>
        <w:lastRenderedPageBreak/>
        <w:t>5.8</w:t>
      </w:r>
      <w:r>
        <w:tab/>
        <w:t>Verification</w:t>
      </w:r>
      <w:bookmarkEnd w:id="196"/>
    </w:p>
    <w:p w14:paraId="6BE87C15" w14:textId="77777777" w:rsidR="00792743" w:rsidRDefault="00792743" w:rsidP="00792743">
      <w:pPr>
        <w:pStyle w:val="Heading3"/>
      </w:pPr>
      <w:bookmarkStart w:id="197" w:name="_Toc87850385"/>
      <w:r w:rsidRPr="00882D8E">
        <w:t>5.</w:t>
      </w:r>
      <w:r>
        <w:t>8</w:t>
      </w:r>
      <w:r w:rsidRPr="00882D8E">
        <w:t>.</w:t>
      </w:r>
      <w:r>
        <w:t>1</w:t>
      </w:r>
      <w:r w:rsidRPr="00882D8E">
        <w:tab/>
      </w:r>
      <w:r>
        <w:t>Principles</w:t>
      </w:r>
      <w:bookmarkEnd w:id="197"/>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8" w:name="_Toc87850386"/>
      <w:r>
        <w:t>5.8.2</w:t>
      </w:r>
      <w:r>
        <w:tab/>
        <w:t>Documentation</w:t>
      </w:r>
      <w:bookmarkEnd w:id="198"/>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9" w:name="_Toc41600571"/>
      <w:bookmarkStart w:id="200" w:name="_Toc55812978"/>
      <w:bookmarkStart w:id="201" w:name="_Toc49376993"/>
      <w:bookmarkStart w:id="202" w:name="_Toc87850387"/>
      <w:r>
        <w:t>6</w:t>
      </w:r>
      <w:r>
        <w:tab/>
        <w:t>Relevant Scenarios</w:t>
      </w:r>
      <w:bookmarkEnd w:id="199"/>
      <w:bookmarkEnd w:id="200"/>
      <w:bookmarkEnd w:id="201"/>
      <w:bookmarkEnd w:id="202"/>
    </w:p>
    <w:p w14:paraId="321F3ADB" w14:textId="77777777" w:rsidR="000E52A9" w:rsidRDefault="000E52A9" w:rsidP="000E52A9">
      <w:pPr>
        <w:pStyle w:val="Heading2"/>
      </w:pPr>
      <w:bookmarkStart w:id="203" w:name="_Toc41600572"/>
      <w:bookmarkStart w:id="204" w:name="_Toc55812979"/>
      <w:bookmarkStart w:id="205" w:name="_Toc49376994"/>
      <w:bookmarkStart w:id="206" w:name="_Toc87850388"/>
      <w:r>
        <w:t>6.1</w:t>
      </w:r>
      <w:r>
        <w:tab/>
        <w:t>Introduction</w:t>
      </w:r>
      <w:bookmarkEnd w:id="203"/>
      <w:bookmarkEnd w:id="204"/>
      <w:bookmarkEnd w:id="205"/>
      <w:bookmarkEnd w:id="206"/>
    </w:p>
    <w:p w14:paraId="7321AC50" w14:textId="77777777" w:rsidR="000E52A9" w:rsidRDefault="000E52A9" w:rsidP="000E52A9">
      <w:bookmarkStart w:id="207" w:name="_Toc41600573"/>
      <w:bookmarkStart w:id="208" w:name="_Toc55812980"/>
      <w:bookmarkStart w:id="20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0" w:name="_Toc87850389"/>
      <w:r>
        <w:t>6.2</w:t>
      </w:r>
      <w:r>
        <w:tab/>
        <w:t>Scenario 1: Full HD Streaming</w:t>
      </w:r>
      <w:bookmarkEnd w:id="207"/>
      <w:bookmarkEnd w:id="208"/>
      <w:bookmarkEnd w:id="209"/>
      <w:bookmarkEnd w:id="210"/>
    </w:p>
    <w:p w14:paraId="696E5536" w14:textId="77777777" w:rsidR="000E52A9" w:rsidRDefault="000E52A9" w:rsidP="000E52A9">
      <w:pPr>
        <w:pStyle w:val="Heading3"/>
      </w:pPr>
      <w:bookmarkStart w:id="211" w:name="_Toc41600574"/>
      <w:bookmarkStart w:id="212" w:name="_Toc55812981"/>
      <w:bookmarkStart w:id="213" w:name="_Toc49376996"/>
      <w:bookmarkStart w:id="214" w:name="_Toc87850390"/>
      <w:r>
        <w:t>6.2.1</w:t>
      </w:r>
      <w:r>
        <w:tab/>
        <w:t>Motivation</w:t>
      </w:r>
      <w:bookmarkEnd w:id="211"/>
      <w:bookmarkEnd w:id="212"/>
      <w:bookmarkEnd w:id="213"/>
      <w:bookmarkEnd w:id="21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5" w:name="_Toc41600575"/>
      <w:bookmarkStart w:id="216" w:name="_Toc55812982"/>
      <w:bookmarkStart w:id="217" w:name="_Toc49376997"/>
      <w:bookmarkStart w:id="218" w:name="_Toc87850391"/>
      <w:r>
        <w:t>6.2.2</w:t>
      </w:r>
      <w:r>
        <w:tab/>
        <w:t>Description of the Anticipated Application</w:t>
      </w:r>
      <w:bookmarkEnd w:id="215"/>
      <w:bookmarkEnd w:id="216"/>
      <w:bookmarkEnd w:id="217"/>
      <w:bookmarkEnd w:id="21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9" w:name="_Toc41600576"/>
      <w:bookmarkStart w:id="220" w:name="_Toc55812983"/>
      <w:bookmarkStart w:id="221" w:name="_Toc49376998"/>
      <w:bookmarkStart w:id="222" w:name="_Toc87850392"/>
      <w:r>
        <w:t>6.2.3</w:t>
      </w:r>
      <w:r>
        <w:tab/>
        <w:t>Source Format Properties</w:t>
      </w:r>
      <w:bookmarkEnd w:id="219"/>
      <w:bookmarkEnd w:id="220"/>
      <w:bookmarkEnd w:id="221"/>
      <w:bookmarkEnd w:id="22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3" w:name="_Toc41600577"/>
      <w:bookmarkStart w:id="224" w:name="_Toc55812984"/>
      <w:bookmarkStart w:id="225" w:name="_Toc49376999"/>
      <w:bookmarkStart w:id="226" w:name="_Toc87850393"/>
      <w:r>
        <w:lastRenderedPageBreak/>
        <w:t>6.2.4</w:t>
      </w:r>
      <w:r>
        <w:tab/>
        <w:t>Encoding and Decoding Constraints</w:t>
      </w:r>
      <w:bookmarkEnd w:id="223"/>
      <w:bookmarkEnd w:id="224"/>
      <w:bookmarkEnd w:id="225"/>
      <w:bookmarkEnd w:id="22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7" w:name="_Toc41600578"/>
      <w:bookmarkStart w:id="228" w:name="_Toc55812985"/>
      <w:bookmarkStart w:id="229" w:name="_Toc49377000"/>
      <w:bookmarkStart w:id="230" w:name="_Toc87850394"/>
      <w:r>
        <w:t>6.2.5</w:t>
      </w:r>
      <w:r>
        <w:tab/>
        <w:t>Performance Metrics</w:t>
      </w:r>
      <w:bookmarkEnd w:id="227"/>
      <w:bookmarkEnd w:id="228"/>
      <w:bookmarkEnd w:id="229"/>
      <w:bookmarkEnd w:id="230"/>
    </w:p>
    <w:p w14:paraId="76F068BC" w14:textId="172E1386" w:rsidR="003F2C37" w:rsidRDefault="003F2C37" w:rsidP="003F2C37">
      <w:bookmarkStart w:id="231" w:name="_Toc41600579"/>
      <w:bookmarkStart w:id="232" w:name="_Toc55812986"/>
      <w:bookmarkStart w:id="23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asdefined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the weighted Peak-Signal</w:t>
      </w:r>
      <w:r>
        <w:t>-</w:t>
      </w:r>
      <w:r>
        <w:t>To</w:t>
      </w:r>
      <w:r>
        <w:t>-</w:t>
      </w:r>
      <w:r>
        <w:t xml:space="preserve">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t>
      </w:r>
      <w:r>
        <w:t xml:space="preserve">weighted </w:t>
      </w:r>
      <w:r>
        <w:t xml:space="preserve">PSNR, </w:t>
      </w:r>
      <w:r>
        <w:rPr>
          <w:i/>
          <w:iCs/>
        </w:rPr>
        <w:t>w</w:t>
      </w:r>
      <w:r>
        <w:rPr>
          <w:i/>
          <w:iCs/>
        </w:rPr>
        <w:t>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34" w:name="_Toc87850395"/>
      <w:r>
        <w:t>6.2.6</w:t>
      </w:r>
      <w:r>
        <w:tab/>
        <w:t>Interoperability Considerations</w:t>
      </w:r>
      <w:bookmarkEnd w:id="231"/>
      <w:bookmarkEnd w:id="232"/>
      <w:bookmarkEnd w:id="233"/>
      <w:bookmarkEnd w:id="23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5" w:name="_Toc49377002"/>
      <w:bookmarkStart w:id="236" w:name="_Toc41600583"/>
      <w:bookmarkStart w:id="237" w:name="_Toc49377005"/>
      <w:bookmarkStart w:id="238" w:name="_Toc87850396"/>
      <w:r>
        <w:t>6.2.7</w:t>
      </w:r>
      <w:r>
        <w:tab/>
        <w:t>Reference Sequences</w:t>
      </w:r>
      <w:bookmarkEnd w:id="235"/>
      <w:bookmarkEnd w:id="23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39" w:name="_Toc41600587"/>
      <w:bookmarkStart w:id="240" w:name="_Toc49377009"/>
      <w:bookmarkStart w:id="241" w:name="_Toc87850397"/>
      <w:bookmarkEnd w:id="236"/>
      <w:bookmarkEnd w:id="237"/>
      <w:r>
        <w:t>6.2.8</w:t>
      </w:r>
      <w:r>
        <w:tab/>
        <w:t>Anchor Definition</w:t>
      </w:r>
      <w:bookmarkEnd w:id="241"/>
    </w:p>
    <w:p w14:paraId="77CA284D" w14:textId="77777777" w:rsidR="00F279A4" w:rsidRDefault="00F279A4" w:rsidP="00F279A4">
      <w:pPr>
        <w:pStyle w:val="Heading4"/>
      </w:pPr>
      <w:bookmarkStart w:id="242" w:name="_Toc41600584"/>
      <w:bookmarkStart w:id="243" w:name="_Toc55812991"/>
      <w:bookmarkStart w:id="244" w:name="_Toc49377006"/>
      <w:bookmarkStart w:id="245" w:name="_Toc87850398"/>
      <w:r>
        <w:t>6.2.8.1</w:t>
      </w:r>
      <w:r>
        <w:tab/>
        <w:t>Overview</w:t>
      </w:r>
      <w:bookmarkEnd w:id="242"/>
      <w:bookmarkEnd w:id="243"/>
      <w:bookmarkEnd w:id="244"/>
      <w:bookmarkEnd w:id="24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6" w:name="_Toc41600585"/>
      <w:bookmarkStart w:id="247" w:name="_Toc55812992"/>
      <w:bookmarkStart w:id="248" w:name="_Toc49377007"/>
      <w:bookmarkStart w:id="249" w:name="_Toc87850399"/>
      <w:r>
        <w:lastRenderedPageBreak/>
        <w:t>6.2.8.2</w:t>
      </w:r>
      <w:r>
        <w:tab/>
      </w:r>
      <w:bookmarkEnd w:id="246"/>
      <w:bookmarkEnd w:id="247"/>
      <w:r>
        <w:t xml:space="preserve">H.264/AVC </w:t>
      </w:r>
      <w:bookmarkEnd w:id="248"/>
      <w:r>
        <w:t>Anchors</w:t>
      </w:r>
      <w:bookmarkStart w:id="250" w:name="_Toc41600586"/>
      <w:bookmarkStart w:id="251" w:name="_Toc55812993"/>
      <w:bookmarkEnd w:id="249"/>
    </w:p>
    <w:p w14:paraId="6E8E3A1E" w14:textId="77777777" w:rsidR="00C6649B" w:rsidRDefault="00C6649B" w:rsidP="00C6649B">
      <w:pPr>
        <w:pStyle w:val="Heading5"/>
      </w:pPr>
      <w:bookmarkStart w:id="252" w:name="_Toc49377008"/>
      <w:bookmarkStart w:id="253" w:name="_Toc87850400"/>
      <w:bookmarkEnd w:id="250"/>
      <w:bookmarkEnd w:id="251"/>
      <w:r>
        <w:t>6.2.8.2.1</w:t>
      </w:r>
      <w:r>
        <w:tab/>
        <w:t>Overview</w:t>
      </w:r>
      <w:bookmarkEnd w:id="253"/>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4" w:name="_Toc87850401"/>
      <w:r>
        <w:t>6.2.8.2.2</w:t>
      </w:r>
      <w:r>
        <w:tab/>
        <w:t>S1-JM-01</w:t>
      </w:r>
      <w:bookmarkEnd w:id="254"/>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55" w:name="_Toc87850402"/>
      <w:r>
        <w:lastRenderedPageBreak/>
        <w:t>6.2.8.3</w:t>
      </w:r>
      <w:r>
        <w:tab/>
        <w:t>H.265/HEVC Anchors</w:t>
      </w:r>
      <w:bookmarkEnd w:id="255"/>
    </w:p>
    <w:p w14:paraId="0CC680ED" w14:textId="77777777" w:rsidR="00C6649B" w:rsidRDefault="00C6649B" w:rsidP="00C6649B">
      <w:pPr>
        <w:pStyle w:val="Heading5"/>
      </w:pPr>
      <w:bookmarkStart w:id="256" w:name="_Toc87850403"/>
      <w:r>
        <w:t>6.2.8.3.1</w:t>
      </w:r>
      <w:r>
        <w:tab/>
        <w:t>Overview</w:t>
      </w:r>
      <w:bookmarkEnd w:id="256"/>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7" w:name="_Toc87850404"/>
      <w:r>
        <w:t>6.2.8.3.2</w:t>
      </w:r>
      <w:r>
        <w:tab/>
        <w:t>Common Parameters and Settings</w:t>
      </w:r>
      <w:bookmarkEnd w:id="257"/>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8" w:name="_Toc87850405"/>
      <w:r>
        <w:lastRenderedPageBreak/>
        <w:t>6.2.8.3.3</w:t>
      </w:r>
      <w:r>
        <w:tab/>
        <w:t>S1-HM-01: SDR Settings</w:t>
      </w:r>
      <w:bookmarkEnd w:id="258"/>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59" w:name="_Toc87850406"/>
      <w:r>
        <w:t>6.2.8.3.4</w:t>
      </w:r>
      <w:r>
        <w:tab/>
        <w:t>S1-HM-02: HDR PQ Settings</w:t>
      </w:r>
      <w:bookmarkEnd w:id="259"/>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0" w:name="_Toc87850407"/>
      <w:r>
        <w:t>6.2.9</w:t>
      </w:r>
      <w:r>
        <w:tab/>
        <w:t>Anchor Results</w:t>
      </w:r>
      <w:bookmarkEnd w:id="260"/>
    </w:p>
    <w:p w14:paraId="25588A26" w14:textId="344CE42D" w:rsidR="00D4797E" w:rsidRDefault="00D4797E" w:rsidP="00D4797E">
      <w:pPr>
        <w:pStyle w:val="Heading4"/>
      </w:pPr>
      <w:bookmarkStart w:id="261" w:name="_Toc87850408"/>
      <w:r>
        <w:t>6.2.9.1</w:t>
      </w:r>
      <w:r>
        <w:tab/>
        <w:t>H.264/AVC Anchors</w:t>
      </w:r>
      <w:bookmarkEnd w:id="261"/>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262" w:name="_Toc87850409"/>
      <w:r>
        <w:t>6.2.9.2</w:t>
      </w:r>
      <w:r>
        <w:tab/>
        <w:t>H.265/HEVC Anchors</w:t>
      </w:r>
      <w:bookmarkEnd w:id="262"/>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263" w:name="_Toc87850410"/>
      <w:r>
        <w:t>6.</w:t>
      </w:r>
      <w:r w:rsidR="0040269E">
        <w:t>2</w:t>
      </w:r>
      <w:r>
        <w:t>.10</w:t>
      </w:r>
      <w:r>
        <w:tab/>
        <w:t>Additional Information</w:t>
      </w:r>
      <w:r w:rsidRPr="00E4352E">
        <w:t xml:space="preserve"> and </w:t>
      </w:r>
      <w:r>
        <w:t>Performance Data</w:t>
      </w:r>
      <w:bookmarkEnd w:id="263"/>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4" w:name="_Toc41600589"/>
      <w:bookmarkStart w:id="265" w:name="_Toc55812996"/>
      <w:bookmarkStart w:id="266" w:name="_Toc49377011"/>
      <w:bookmarkStart w:id="267" w:name="_Toc87850411"/>
      <w:bookmarkEnd w:id="239"/>
      <w:bookmarkEnd w:id="240"/>
      <w:bookmarkEnd w:id="252"/>
      <w:r>
        <w:t>6.3</w:t>
      </w:r>
      <w:r>
        <w:tab/>
      </w:r>
      <w:r w:rsidR="005C68FF" w:rsidRPr="005C68FF">
        <w:t>Scenario 2: 4K-TV</w:t>
      </w:r>
      <w:bookmarkEnd w:id="264"/>
      <w:bookmarkEnd w:id="265"/>
      <w:bookmarkEnd w:id="266"/>
      <w:bookmarkEnd w:id="267"/>
    </w:p>
    <w:p w14:paraId="17136405" w14:textId="25D71381" w:rsidR="00A81680" w:rsidRDefault="00A81680" w:rsidP="00A81680">
      <w:pPr>
        <w:pStyle w:val="Heading3"/>
      </w:pPr>
      <w:bookmarkStart w:id="268" w:name="_Toc41600590"/>
      <w:bookmarkStart w:id="269" w:name="_Toc55812997"/>
      <w:bookmarkStart w:id="270" w:name="_Toc49377012"/>
      <w:bookmarkStart w:id="271" w:name="_Toc87850412"/>
      <w:r>
        <w:t>6.</w:t>
      </w:r>
      <w:r w:rsidR="009E231B">
        <w:t>3</w:t>
      </w:r>
      <w:r>
        <w:t>.1</w:t>
      </w:r>
      <w:r>
        <w:tab/>
        <w:t>Motivation</w:t>
      </w:r>
      <w:bookmarkEnd w:id="268"/>
      <w:bookmarkEnd w:id="269"/>
      <w:bookmarkEnd w:id="270"/>
      <w:bookmarkEnd w:id="27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2" w:name="_Toc41600591"/>
      <w:bookmarkStart w:id="273" w:name="_Toc55812998"/>
      <w:bookmarkStart w:id="274" w:name="_Toc49377013"/>
      <w:bookmarkStart w:id="275" w:name="_Toc87850413"/>
      <w:r>
        <w:t>6.</w:t>
      </w:r>
      <w:r w:rsidR="00F474EC">
        <w:t>3</w:t>
      </w:r>
      <w:r>
        <w:t>.2</w:t>
      </w:r>
      <w:r>
        <w:tab/>
        <w:t>Description of the Anticipated Application</w:t>
      </w:r>
      <w:bookmarkEnd w:id="272"/>
      <w:bookmarkEnd w:id="273"/>
      <w:bookmarkEnd w:id="274"/>
      <w:bookmarkEnd w:id="27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6" w:name="_Toc41600592"/>
      <w:bookmarkStart w:id="277" w:name="_Toc55812999"/>
      <w:bookmarkStart w:id="278" w:name="_Toc49377014"/>
      <w:bookmarkStart w:id="279" w:name="_Toc87850414"/>
      <w:r>
        <w:t>6.</w:t>
      </w:r>
      <w:r w:rsidR="009E231B">
        <w:t>3</w:t>
      </w:r>
      <w:r>
        <w:t>.3</w:t>
      </w:r>
      <w:r>
        <w:tab/>
      </w:r>
      <w:bookmarkStart w:id="280" w:name="_Hlk40365089"/>
      <w:r>
        <w:t>Source Format Properties</w:t>
      </w:r>
      <w:bookmarkEnd w:id="276"/>
      <w:bookmarkEnd w:id="277"/>
      <w:bookmarkEnd w:id="278"/>
      <w:bookmarkEnd w:id="27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1" w:name="_Toc55813000"/>
      <w:bookmarkStart w:id="282" w:name="_Toc49377015"/>
      <w:bookmarkStart w:id="283" w:name="_Toc87850415"/>
      <w:r>
        <w:t>6.</w:t>
      </w:r>
      <w:r w:rsidR="009E231B">
        <w:t>3</w:t>
      </w:r>
      <w:r>
        <w:t>.4</w:t>
      </w:r>
      <w:r>
        <w:tab/>
        <w:t>Encoding and Decoding Constraints</w:t>
      </w:r>
      <w:bookmarkEnd w:id="281"/>
      <w:bookmarkEnd w:id="282"/>
      <w:bookmarkEnd w:id="28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4" w:name="_Toc41600593"/>
      <w:bookmarkStart w:id="285" w:name="_Toc55813001"/>
      <w:bookmarkStart w:id="286" w:name="_Toc49377016"/>
      <w:bookmarkStart w:id="287" w:name="_Toc87850416"/>
      <w:r>
        <w:t>6.</w:t>
      </w:r>
      <w:r w:rsidR="00436F0F">
        <w:t>3</w:t>
      </w:r>
      <w:r>
        <w:t>.5</w:t>
      </w:r>
      <w:r>
        <w:tab/>
        <w:t>Performance Metrics</w:t>
      </w:r>
      <w:bookmarkEnd w:id="284"/>
      <w:bookmarkEnd w:id="285"/>
      <w:bookmarkEnd w:id="286"/>
      <w:bookmarkEnd w:id="287"/>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88" w:name="_Toc41600594"/>
      <w:bookmarkStart w:id="289" w:name="_Toc55813002"/>
      <w:bookmarkStart w:id="290"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77777777"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1" w:name="_Toc87850417"/>
      <w:r>
        <w:t>6.</w:t>
      </w:r>
      <w:r w:rsidR="00A12856">
        <w:t>3</w:t>
      </w:r>
      <w:r>
        <w:t>.6</w:t>
      </w:r>
      <w:r>
        <w:tab/>
        <w:t>Interoperability Considerations</w:t>
      </w:r>
      <w:bookmarkEnd w:id="288"/>
      <w:bookmarkEnd w:id="289"/>
      <w:bookmarkEnd w:id="290"/>
      <w:bookmarkEnd w:id="29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2" w:name="_Toc41600595"/>
      <w:bookmarkStart w:id="293" w:name="_Toc49377018"/>
      <w:bookmarkStart w:id="294" w:name="_Toc87850418"/>
      <w:r>
        <w:t>6.</w:t>
      </w:r>
      <w:r w:rsidR="00335EFB">
        <w:t>3</w:t>
      </w:r>
      <w:r>
        <w:t>.7</w:t>
      </w:r>
      <w:r>
        <w:tab/>
        <w:t>Reference Sequences</w:t>
      </w:r>
      <w:bookmarkEnd w:id="292"/>
      <w:bookmarkEnd w:id="293"/>
      <w:bookmarkEnd w:id="294"/>
    </w:p>
    <w:p w14:paraId="413D62CA" w14:textId="3D4F4F88" w:rsidR="00BC5903" w:rsidRDefault="00BC5903" w:rsidP="00BC5903">
      <w:bookmarkStart w:id="295" w:name="_Hlk56115431"/>
      <w:bookmarkStart w:id="296" w:name="_Toc41600596"/>
      <w:bookmarkStart w:id="297"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8" w:name="_Toc87850419"/>
      <w:bookmarkEnd w:id="295"/>
      <w:r>
        <w:t>6.</w:t>
      </w:r>
      <w:r w:rsidR="00C27FB8">
        <w:t>3</w:t>
      </w:r>
      <w:r>
        <w:t>.8</w:t>
      </w:r>
      <w:r>
        <w:tab/>
      </w:r>
      <w:bookmarkEnd w:id="296"/>
      <w:bookmarkEnd w:id="297"/>
      <w:r>
        <w:t>Anchor Definition</w:t>
      </w:r>
      <w:bookmarkEnd w:id="298"/>
    </w:p>
    <w:p w14:paraId="10DE3E3E" w14:textId="78010CA6" w:rsidR="00A81680" w:rsidRDefault="00A81680" w:rsidP="00A81680">
      <w:pPr>
        <w:pStyle w:val="Heading4"/>
      </w:pPr>
      <w:bookmarkStart w:id="299" w:name="_Toc41600597"/>
      <w:bookmarkStart w:id="300" w:name="_Toc49377020"/>
      <w:bookmarkStart w:id="301" w:name="_Toc87850420"/>
      <w:r>
        <w:t>6.</w:t>
      </w:r>
      <w:r w:rsidR="007E65B1">
        <w:t>3</w:t>
      </w:r>
      <w:r>
        <w:t>.8.1</w:t>
      </w:r>
      <w:r>
        <w:tab/>
        <w:t>Overview</w:t>
      </w:r>
      <w:bookmarkEnd w:id="299"/>
      <w:bookmarkEnd w:id="300"/>
      <w:bookmarkEnd w:id="301"/>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2" w:name="_Toc41600598"/>
      <w:bookmarkStart w:id="303" w:name="_Toc55813006"/>
      <w:bookmarkStart w:id="304" w:name="_Toc49377021"/>
      <w:bookmarkStart w:id="305" w:name="_Toc87850421"/>
      <w:r>
        <w:t>6.</w:t>
      </w:r>
      <w:r w:rsidR="007E65B1">
        <w:t>3</w:t>
      </w:r>
      <w:r>
        <w:t>.8.2</w:t>
      </w:r>
      <w:r>
        <w:tab/>
        <w:t>H.264/AVC Anchors</w:t>
      </w:r>
      <w:bookmarkEnd w:id="30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6" w:name="_Toc41600600"/>
      <w:bookmarkStart w:id="307" w:name="_Toc49377023"/>
      <w:bookmarkStart w:id="308" w:name="_Toc87850422"/>
      <w:bookmarkEnd w:id="302"/>
      <w:bookmarkEnd w:id="303"/>
      <w:bookmarkEnd w:id="304"/>
      <w:r>
        <w:t>6.3.8.3</w:t>
      </w:r>
      <w:r>
        <w:tab/>
        <w:t>H.265/HEVC Anchors</w:t>
      </w:r>
      <w:bookmarkEnd w:id="308"/>
    </w:p>
    <w:p w14:paraId="0055B61C" w14:textId="77777777" w:rsidR="001478FA" w:rsidRDefault="001478FA" w:rsidP="001478FA">
      <w:pPr>
        <w:pStyle w:val="Heading5"/>
      </w:pPr>
      <w:bookmarkStart w:id="309" w:name="_Toc87850423"/>
      <w:r>
        <w:t>6.3.8.3.1</w:t>
      </w:r>
      <w:r>
        <w:tab/>
        <w:t>Overview</w:t>
      </w:r>
      <w:bookmarkEnd w:id="309"/>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0" w:name="_Toc87850424"/>
      <w:r>
        <w:t>6.3.8.3.2</w:t>
      </w:r>
      <w:r>
        <w:tab/>
        <w:t>Common Parameters and Settings</w:t>
      </w:r>
      <w:bookmarkEnd w:id="310"/>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1" w:name="_Toc87850425"/>
      <w:r>
        <w:t>6.3.8.3.3</w:t>
      </w:r>
      <w:r>
        <w:tab/>
        <w:t>S2-HM-01: SDR Settings</w:t>
      </w:r>
      <w:bookmarkEnd w:id="311"/>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2" w:name="_Toc87850426"/>
      <w:r>
        <w:t>6.3.8.3.4</w:t>
      </w:r>
      <w:r>
        <w:tab/>
        <w:t>S2-HM-02: HDR PQ Settings</w:t>
      </w:r>
      <w:bookmarkEnd w:id="312"/>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3" w:name="_Toc87850427"/>
      <w:r>
        <w:t>6.</w:t>
      </w:r>
      <w:r w:rsidR="00AE264E">
        <w:t>3</w:t>
      </w:r>
      <w:r>
        <w:t>.9</w:t>
      </w:r>
      <w:r>
        <w:tab/>
        <w:t>Anchor Results</w:t>
      </w:r>
      <w:bookmarkEnd w:id="313"/>
    </w:p>
    <w:p w14:paraId="23B27256" w14:textId="59384503" w:rsidR="00590157" w:rsidRDefault="00590157" w:rsidP="00590157">
      <w:pPr>
        <w:pStyle w:val="Heading4"/>
      </w:pPr>
      <w:bookmarkStart w:id="314" w:name="_Toc87850428"/>
      <w:r>
        <w:t>6.3.9.1</w:t>
      </w:r>
      <w:r>
        <w:tab/>
        <w:t>H.264/AVC Anchors</w:t>
      </w:r>
      <w:bookmarkEnd w:id="314"/>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5" w:name="_Toc87850429"/>
      <w:r>
        <w:t>6.</w:t>
      </w:r>
      <w:r w:rsidR="00BD2C3F">
        <w:t>3</w:t>
      </w:r>
      <w:r>
        <w:t>.9.2</w:t>
      </w:r>
      <w:r>
        <w:tab/>
        <w:t>H.265/HEVC Anchors</w:t>
      </w:r>
      <w:bookmarkEnd w:id="315"/>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16" w:name="_Toc87850430"/>
      <w:r>
        <w:t>6.</w:t>
      </w:r>
      <w:r w:rsidR="00AE264E">
        <w:t>3</w:t>
      </w:r>
      <w:r>
        <w:t>.10</w:t>
      </w:r>
      <w:r>
        <w:tab/>
        <w:t>Additional Information and Performance Data</w:t>
      </w:r>
      <w:bookmarkEnd w:id="306"/>
      <w:bookmarkEnd w:id="307"/>
      <w:bookmarkEnd w:id="316"/>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7" w:name="_Toc41600601"/>
      <w:bookmarkStart w:id="318" w:name="_Toc55813009"/>
      <w:bookmarkStart w:id="319" w:name="_Toc49377024"/>
      <w:bookmarkStart w:id="320" w:name="_Toc87850431"/>
      <w:r>
        <w:t>6.4</w:t>
      </w:r>
      <w:r>
        <w:tab/>
        <w:t xml:space="preserve">Scenario </w:t>
      </w:r>
      <w:r w:rsidR="001522A4" w:rsidRPr="001522A4">
        <w:t>3: Screen Content Scenario</w:t>
      </w:r>
      <w:bookmarkEnd w:id="317"/>
      <w:bookmarkEnd w:id="318"/>
      <w:bookmarkEnd w:id="319"/>
      <w:bookmarkEnd w:id="320"/>
    </w:p>
    <w:p w14:paraId="0415BC7B" w14:textId="4B3ED6F9" w:rsidR="00AE264E" w:rsidRDefault="00AE264E" w:rsidP="00AE264E">
      <w:pPr>
        <w:pStyle w:val="Heading3"/>
      </w:pPr>
      <w:bookmarkStart w:id="321" w:name="_Toc41600602"/>
      <w:bookmarkStart w:id="322" w:name="_Toc55813010"/>
      <w:bookmarkStart w:id="323" w:name="_Toc49377025"/>
      <w:bookmarkStart w:id="324" w:name="_Toc87850432"/>
      <w:r>
        <w:t>6.</w:t>
      </w:r>
      <w:r w:rsidR="007E1C0F">
        <w:t>4</w:t>
      </w:r>
      <w:r>
        <w:t>.1</w:t>
      </w:r>
      <w:r>
        <w:tab/>
        <w:t>Motivation</w:t>
      </w:r>
      <w:bookmarkEnd w:id="321"/>
      <w:bookmarkEnd w:id="322"/>
      <w:bookmarkEnd w:id="323"/>
      <w:bookmarkEnd w:id="32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5" w:name="_Toc41600603"/>
      <w:bookmarkStart w:id="326" w:name="_Toc55813011"/>
      <w:bookmarkStart w:id="327" w:name="_Toc49377026"/>
      <w:bookmarkStart w:id="328" w:name="_Toc87850433"/>
      <w:r>
        <w:t>6.</w:t>
      </w:r>
      <w:r w:rsidR="007E1C0F">
        <w:t>4</w:t>
      </w:r>
      <w:r>
        <w:t>.2</w:t>
      </w:r>
      <w:r>
        <w:tab/>
        <w:t>Description of the Anticipated Application</w:t>
      </w:r>
      <w:bookmarkEnd w:id="325"/>
      <w:bookmarkEnd w:id="326"/>
      <w:bookmarkEnd w:id="327"/>
      <w:bookmarkEnd w:id="32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9" w:name="_Toc41600604"/>
      <w:bookmarkStart w:id="330" w:name="_Toc55813012"/>
      <w:bookmarkStart w:id="331" w:name="_Toc49377027"/>
      <w:bookmarkStart w:id="332" w:name="_Toc87850434"/>
      <w:r>
        <w:t>6.</w:t>
      </w:r>
      <w:r w:rsidR="00AB266F">
        <w:t>4</w:t>
      </w:r>
      <w:r>
        <w:t>.3</w:t>
      </w:r>
      <w:r>
        <w:tab/>
        <w:t>Source Format Properties</w:t>
      </w:r>
      <w:bookmarkEnd w:id="329"/>
      <w:bookmarkEnd w:id="330"/>
      <w:bookmarkEnd w:id="331"/>
      <w:bookmarkEnd w:id="332"/>
    </w:p>
    <w:p w14:paraId="3C7D4737" w14:textId="5C615F22" w:rsidR="00AE264E" w:rsidRDefault="004F2BE8" w:rsidP="00882D8E">
      <w:r w:rsidRPr="004F2BE8">
        <w:t>Table 6.4</w:t>
      </w:r>
      <w:r>
        <w:t>.3</w:t>
      </w:r>
      <w:r w:rsidRPr="004F2BE8">
        <w:t xml:space="preserve">-1 provides an overview of the different source signal properties for </w:t>
      </w:r>
      <w:bookmarkStart w:id="333" w:name="_Hlk40708147"/>
      <w:r w:rsidRPr="004F2BE8">
        <w:t xml:space="preserve">Screen Content </w:t>
      </w:r>
      <w:bookmarkEnd w:id="333"/>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4" w:name="_Toc41600605"/>
      <w:bookmarkStart w:id="335" w:name="_Toc49377028"/>
      <w:bookmarkStart w:id="336" w:name="_Toc87850435"/>
      <w:r>
        <w:t>6.</w:t>
      </w:r>
      <w:r w:rsidR="00C01F4F">
        <w:t>4</w:t>
      </w:r>
      <w:r>
        <w:t>.4</w:t>
      </w:r>
      <w:r>
        <w:tab/>
      </w:r>
      <w:bookmarkEnd w:id="334"/>
      <w:bookmarkEnd w:id="335"/>
      <w:r>
        <w:t>Encoding and Decoding Constraints</w:t>
      </w:r>
      <w:bookmarkEnd w:id="33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7" w:name="_Toc41600606"/>
      <w:bookmarkStart w:id="338" w:name="_Toc55813015"/>
      <w:bookmarkStart w:id="339" w:name="_Toc49377030"/>
      <w:bookmarkStart w:id="340" w:name="_Toc87850436"/>
      <w:r>
        <w:lastRenderedPageBreak/>
        <w:t>6.</w:t>
      </w:r>
      <w:r w:rsidR="00676EDA">
        <w:t>4</w:t>
      </w:r>
      <w:r>
        <w:t>.5</w:t>
      </w:r>
      <w:r>
        <w:tab/>
        <w:t>Performance Metrics</w:t>
      </w:r>
      <w:bookmarkEnd w:id="337"/>
      <w:bookmarkEnd w:id="338"/>
      <w:bookmarkEnd w:id="339"/>
      <w:bookmarkEnd w:id="340"/>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1" w:name="_Toc41600607"/>
      <w:bookmarkStart w:id="342" w:name="_Toc55813016"/>
      <w:bookmarkStart w:id="343" w:name="_Toc49377031"/>
    </w:p>
    <w:p w14:paraId="3DE3E258" w14:textId="462C00F8" w:rsidR="00AE264E" w:rsidRDefault="00AE264E" w:rsidP="00AE264E">
      <w:pPr>
        <w:pStyle w:val="Heading3"/>
      </w:pPr>
      <w:bookmarkStart w:id="344" w:name="_Toc87850437"/>
      <w:r>
        <w:t>6.</w:t>
      </w:r>
      <w:r w:rsidR="00E668D4">
        <w:t>4</w:t>
      </w:r>
      <w:r>
        <w:t>.6</w:t>
      </w:r>
      <w:r>
        <w:tab/>
        <w:t>Interoperability Considerations</w:t>
      </w:r>
      <w:bookmarkEnd w:id="341"/>
      <w:bookmarkEnd w:id="342"/>
      <w:bookmarkEnd w:id="343"/>
      <w:bookmarkEnd w:id="34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5" w:name="_Toc41600608"/>
      <w:bookmarkStart w:id="346" w:name="_Toc49377032"/>
      <w:bookmarkStart w:id="347" w:name="_Toc87850438"/>
      <w:r>
        <w:t>6.</w:t>
      </w:r>
      <w:r w:rsidR="00337580">
        <w:t>4</w:t>
      </w:r>
      <w:r>
        <w:t>.7</w:t>
      </w:r>
      <w:r>
        <w:tab/>
        <w:t>Reference Sequences</w:t>
      </w:r>
      <w:bookmarkEnd w:id="345"/>
      <w:bookmarkEnd w:id="346"/>
      <w:bookmarkEnd w:id="347"/>
    </w:p>
    <w:p w14:paraId="7A1C67E4" w14:textId="24243CC1" w:rsidR="00AE264E" w:rsidRDefault="00AE264E" w:rsidP="00AE264E">
      <w:bookmarkStart w:id="348" w:name="_Toc41600609"/>
      <w:bookmarkStart w:id="34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0" w:name="_Toc87850439"/>
      <w:r>
        <w:t>6.</w:t>
      </w:r>
      <w:r w:rsidR="00FC689A">
        <w:t>4</w:t>
      </w:r>
      <w:r>
        <w:t>.8</w:t>
      </w:r>
      <w:r>
        <w:tab/>
        <w:t>Anchor Definition</w:t>
      </w:r>
      <w:bookmarkEnd w:id="350"/>
    </w:p>
    <w:p w14:paraId="023F81D0" w14:textId="4C163307" w:rsidR="00AE264E" w:rsidRDefault="00AE264E" w:rsidP="00AE264E">
      <w:pPr>
        <w:pStyle w:val="Heading4"/>
      </w:pPr>
      <w:bookmarkStart w:id="351" w:name="_Toc87850440"/>
      <w:r>
        <w:t>6.</w:t>
      </w:r>
      <w:r w:rsidR="00010C91">
        <w:t>4</w:t>
      </w:r>
      <w:r>
        <w:t>.8.1</w:t>
      </w:r>
      <w:r>
        <w:tab/>
        <w:t>Overview</w:t>
      </w:r>
      <w:bookmarkEnd w:id="35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2" w:name="_Toc87850441"/>
      <w:r>
        <w:lastRenderedPageBreak/>
        <w:t>6.4.8.2</w:t>
      </w:r>
      <w:r>
        <w:tab/>
        <w:t>H.264/AVC Anchors</w:t>
      </w:r>
      <w:bookmarkEnd w:id="352"/>
    </w:p>
    <w:p w14:paraId="0A4170AF" w14:textId="77777777" w:rsidR="00C13789" w:rsidRDefault="00C13789" w:rsidP="00C13789">
      <w:pPr>
        <w:pStyle w:val="Heading5"/>
      </w:pPr>
      <w:bookmarkStart w:id="353" w:name="_Toc87850442"/>
      <w:r>
        <w:t>6.4.8.2.1</w:t>
      </w:r>
      <w:r>
        <w:tab/>
        <w:t>Overview</w:t>
      </w:r>
      <w:bookmarkEnd w:id="353"/>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4" w:name="_Toc87850443"/>
      <w:r>
        <w:t>6.4.8.2.2</w:t>
      </w:r>
      <w:r>
        <w:tab/>
        <w:t>Common Parameters</w:t>
      </w:r>
      <w:bookmarkEnd w:id="35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5" w:name="_Toc87850444"/>
      <w:r>
        <w:t>6.4.8.2.3</w:t>
      </w:r>
      <w:r>
        <w:tab/>
        <w:t>S3-JM-01: no Intra</w:t>
      </w:r>
      <w:bookmarkEnd w:id="35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lastRenderedPageBreak/>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6" w:name="_Toc87850445"/>
      <w:r>
        <w:t>6.4.8.2.</w:t>
      </w:r>
      <w:r w:rsidR="00B950BB">
        <w:t>3</w:t>
      </w:r>
      <w:r>
        <w:tab/>
        <w:t>S3-JM-0</w:t>
      </w:r>
      <w:r w:rsidR="00B950BB">
        <w:t>2</w:t>
      </w:r>
      <w:r>
        <w:t>: fixed Intra every second</w:t>
      </w:r>
      <w:bookmarkEnd w:id="356"/>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7" w:name="_Toc87850446"/>
      <w:r>
        <w:t>6.</w:t>
      </w:r>
      <w:r w:rsidR="00D147B5">
        <w:t>4</w:t>
      </w:r>
      <w:r>
        <w:t>.8.3</w:t>
      </w:r>
      <w:r>
        <w:tab/>
        <w:t>H.265/HEVC Anchors</w:t>
      </w:r>
      <w:bookmarkEnd w:id="357"/>
    </w:p>
    <w:p w14:paraId="4AFC4021" w14:textId="77777777" w:rsidR="00454D78" w:rsidRDefault="00454D78" w:rsidP="00454D78">
      <w:pPr>
        <w:pStyle w:val="Heading5"/>
      </w:pPr>
      <w:bookmarkStart w:id="358" w:name="_Toc87850447"/>
      <w:r>
        <w:t>6.4.8.3.1</w:t>
      </w:r>
      <w:r>
        <w:tab/>
        <w:t>Overview</w:t>
      </w:r>
      <w:bookmarkEnd w:id="358"/>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59" w:name="_Toc87850448"/>
      <w:r>
        <w:lastRenderedPageBreak/>
        <w:t>6.4.8.3.2</w:t>
      </w:r>
      <w:r>
        <w:tab/>
        <w:t>Common Settings</w:t>
      </w:r>
      <w:bookmarkEnd w:id="35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60" w:name="_Toc87850449"/>
      <w:r>
        <w:t>6.4.8.3.</w:t>
      </w:r>
      <w:r w:rsidR="0023377B">
        <w:t>3</w:t>
      </w:r>
      <w:r>
        <w:tab/>
        <w:t>S3-HM-01: Main 10 Profile with no fixed Intra</w:t>
      </w:r>
      <w:bookmarkEnd w:id="360"/>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61" w:name="_Toc87850450"/>
      <w:r>
        <w:t>6.4.8.3.</w:t>
      </w:r>
      <w:r w:rsidR="0023377B">
        <w:t>4</w:t>
      </w:r>
      <w:r>
        <w:tab/>
        <w:t>S3-HM-02: Main 10 Profile with fixed Intra every second</w:t>
      </w:r>
      <w:bookmarkEnd w:id="361"/>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2" w:name="_Toc87850451"/>
      <w:r>
        <w:t>6.4.8.3.</w:t>
      </w:r>
      <w:r w:rsidR="0023377B">
        <w:t>5</w:t>
      </w:r>
      <w:r>
        <w:tab/>
        <w:t>S3-SCC-01: Screen Content Profile with no fixed Intra</w:t>
      </w:r>
      <w:bookmarkEnd w:id="36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3" w:name="_Toc87850452"/>
      <w:r>
        <w:t>6.4.8.3.</w:t>
      </w:r>
      <w:r w:rsidR="0023377B">
        <w:t>6</w:t>
      </w:r>
      <w:r>
        <w:tab/>
        <w:t>S3-SCC-02: Screen Content Profile with fixed Intra every second</w:t>
      </w:r>
      <w:bookmarkEnd w:id="36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4" w:name="_Toc87850453"/>
      <w:r>
        <w:t>6.</w:t>
      </w:r>
      <w:r w:rsidR="00313528">
        <w:t>4</w:t>
      </w:r>
      <w:r>
        <w:t>.9</w:t>
      </w:r>
      <w:r>
        <w:tab/>
        <w:t>Anchor Results</w:t>
      </w:r>
      <w:bookmarkEnd w:id="364"/>
    </w:p>
    <w:p w14:paraId="3392400C" w14:textId="611E9EE7" w:rsidR="0086543E" w:rsidRDefault="0086543E" w:rsidP="0086543E">
      <w:pPr>
        <w:pStyle w:val="Heading4"/>
      </w:pPr>
      <w:bookmarkStart w:id="365" w:name="_Toc87850454"/>
      <w:r>
        <w:t>6.4.9.1</w:t>
      </w:r>
      <w:r>
        <w:tab/>
        <w:t>H.264/AVC Anchors</w:t>
      </w:r>
      <w:bookmarkEnd w:id="365"/>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66" w:name="_Toc87850455"/>
      <w:r>
        <w:t>6.</w:t>
      </w:r>
      <w:r w:rsidR="00F00293">
        <w:t>4</w:t>
      </w:r>
      <w:r>
        <w:t>.9.2</w:t>
      </w:r>
      <w:r>
        <w:tab/>
        <w:t>H.265/HEVC Anchors</w:t>
      </w:r>
      <w:bookmarkEnd w:id="36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67" w:name="_Toc87850456"/>
      <w:r>
        <w:t>6.</w:t>
      </w:r>
      <w:r w:rsidR="00313528">
        <w:t>4</w:t>
      </w:r>
      <w:r>
        <w:t>.10</w:t>
      </w:r>
      <w:r>
        <w:tab/>
        <w:t>Additional Information</w:t>
      </w:r>
      <w:r w:rsidRPr="00E4352E">
        <w:t xml:space="preserve"> and</w:t>
      </w:r>
      <w:bookmarkStart w:id="368" w:name="_Toc41600610"/>
      <w:bookmarkStart w:id="369" w:name="_Toc49377034"/>
      <w:bookmarkEnd w:id="348"/>
      <w:bookmarkEnd w:id="349"/>
      <w:r w:rsidRPr="00E4352E">
        <w:t xml:space="preserve"> </w:t>
      </w:r>
      <w:r>
        <w:t>Performance Data</w:t>
      </w:r>
      <w:bookmarkEnd w:id="367"/>
      <w:bookmarkEnd w:id="368"/>
      <w:bookmarkEnd w:id="36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0" w:name="_Toc41600612"/>
      <w:bookmarkStart w:id="371" w:name="_Toc55813025"/>
      <w:bookmarkStart w:id="372" w:name="_Toc49377036"/>
      <w:bookmarkStart w:id="373" w:name="_Toc87850457"/>
      <w:r>
        <w:t>6.5</w:t>
      </w:r>
      <w:r>
        <w:tab/>
        <w:t xml:space="preserve">Scenario 4: </w:t>
      </w:r>
      <w:r w:rsidR="00EF6484" w:rsidRPr="00EF6484">
        <w:t>Messaging and Social Sharing</w:t>
      </w:r>
      <w:bookmarkEnd w:id="370"/>
      <w:bookmarkEnd w:id="371"/>
      <w:bookmarkEnd w:id="372"/>
      <w:bookmarkEnd w:id="373"/>
    </w:p>
    <w:p w14:paraId="48213CDD" w14:textId="4777AD55" w:rsidR="004B6290" w:rsidRDefault="004B6290" w:rsidP="004B6290">
      <w:pPr>
        <w:pStyle w:val="Heading3"/>
      </w:pPr>
      <w:bookmarkStart w:id="374" w:name="_Toc41600613"/>
      <w:bookmarkStart w:id="375" w:name="_Toc55813026"/>
      <w:bookmarkStart w:id="376" w:name="_Toc49377037"/>
      <w:bookmarkStart w:id="377" w:name="_Toc87850458"/>
      <w:r>
        <w:t>6.</w:t>
      </w:r>
      <w:r w:rsidR="00EF6484">
        <w:t>5</w:t>
      </w:r>
      <w:r>
        <w:t>.1</w:t>
      </w:r>
      <w:r>
        <w:tab/>
        <w:t>Motivation</w:t>
      </w:r>
      <w:bookmarkEnd w:id="374"/>
      <w:bookmarkEnd w:id="375"/>
      <w:bookmarkEnd w:id="376"/>
      <w:bookmarkEnd w:id="37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8" w:name="_Toc41600614"/>
      <w:bookmarkStart w:id="379" w:name="_Toc55813027"/>
      <w:bookmarkStart w:id="380" w:name="_Toc49377038"/>
      <w:bookmarkStart w:id="381" w:name="_Toc87850459"/>
      <w:r>
        <w:t>6.</w:t>
      </w:r>
      <w:r w:rsidR="00A64869">
        <w:t>5</w:t>
      </w:r>
      <w:r>
        <w:t>.2</w:t>
      </w:r>
      <w:r>
        <w:tab/>
        <w:t>Description of the Anticipated Application</w:t>
      </w:r>
      <w:bookmarkEnd w:id="378"/>
      <w:bookmarkEnd w:id="379"/>
      <w:bookmarkEnd w:id="380"/>
      <w:bookmarkEnd w:id="38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2" w:name="_Toc41600615"/>
      <w:bookmarkStart w:id="383" w:name="_Toc55813028"/>
      <w:bookmarkStart w:id="384" w:name="_Toc49377039"/>
      <w:bookmarkStart w:id="385" w:name="_Toc87850460"/>
      <w:r w:rsidRPr="005D58B4">
        <w:t>6.</w:t>
      </w:r>
      <w:r w:rsidR="00CE2E87" w:rsidRPr="005D58B4">
        <w:t>5</w:t>
      </w:r>
      <w:r w:rsidRPr="005D58B4">
        <w:t>.3</w:t>
      </w:r>
      <w:r w:rsidRPr="005D58B4">
        <w:tab/>
        <w:t>Source Format Properties</w:t>
      </w:r>
      <w:bookmarkEnd w:id="382"/>
      <w:bookmarkEnd w:id="383"/>
      <w:bookmarkEnd w:id="384"/>
      <w:bookmarkEnd w:id="38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6" w:name="_Toc41600616"/>
            <w:bookmarkStart w:id="387" w:name="_Toc55813029"/>
            <w:bookmarkStart w:id="38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9" w:name="_Toc87850461"/>
      <w:r>
        <w:t>6.</w:t>
      </w:r>
      <w:r w:rsidR="005D58B4">
        <w:t>5</w:t>
      </w:r>
      <w:r>
        <w:t>.4</w:t>
      </w:r>
      <w:r>
        <w:tab/>
        <w:t>Encoding and Decoding Constraints</w:t>
      </w:r>
      <w:bookmarkEnd w:id="386"/>
      <w:bookmarkEnd w:id="387"/>
      <w:bookmarkEnd w:id="388"/>
      <w:bookmarkEnd w:id="38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0" w:name="_Toc41600617"/>
            <w:bookmarkStart w:id="391" w:name="_Toc55813030"/>
            <w:bookmarkStart w:id="39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3" w:name="_Toc87850462"/>
      <w:r>
        <w:t>6.</w:t>
      </w:r>
      <w:r w:rsidR="00813412">
        <w:t>5</w:t>
      </w:r>
      <w:r>
        <w:t>.5</w:t>
      </w:r>
      <w:r>
        <w:tab/>
        <w:t>Performance Metrics</w:t>
      </w:r>
      <w:bookmarkEnd w:id="390"/>
      <w:bookmarkEnd w:id="391"/>
      <w:bookmarkEnd w:id="392"/>
      <w:bookmarkEnd w:id="393"/>
    </w:p>
    <w:p w14:paraId="6CEFE058" w14:textId="094EE041" w:rsidR="00D10FC8" w:rsidRDefault="00D10FC8" w:rsidP="00D10FC8">
      <w:bookmarkStart w:id="394" w:name="_Toc41600618"/>
      <w:bookmarkStart w:id="395" w:name="_Toc55813031"/>
      <w:bookmarkStart w:id="396"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7" w:name="_Toc87850463"/>
      <w:r>
        <w:t>6.</w:t>
      </w:r>
      <w:r w:rsidR="00813412">
        <w:t>5</w:t>
      </w:r>
      <w:r>
        <w:t>.6</w:t>
      </w:r>
      <w:r>
        <w:tab/>
        <w:t>Interoperability Considerations</w:t>
      </w:r>
      <w:bookmarkEnd w:id="394"/>
      <w:bookmarkEnd w:id="395"/>
      <w:bookmarkEnd w:id="396"/>
      <w:bookmarkEnd w:id="397"/>
    </w:p>
    <w:p w14:paraId="1BFD09AF" w14:textId="65107F7D" w:rsidR="00F55F89" w:rsidRDefault="00F55F89" w:rsidP="00F55F89">
      <w:bookmarkStart w:id="398" w:name="_Toc41600619"/>
      <w:bookmarkStart w:id="399" w:name="_Toc55813032"/>
      <w:bookmarkStart w:id="40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1" w:name="_Toc87850464"/>
      <w:r>
        <w:lastRenderedPageBreak/>
        <w:t>6.</w:t>
      </w:r>
      <w:r w:rsidR="004142EE">
        <w:t>5</w:t>
      </w:r>
      <w:r>
        <w:t>.7</w:t>
      </w:r>
      <w:r>
        <w:tab/>
        <w:t>Reference Sequences</w:t>
      </w:r>
      <w:bookmarkEnd w:id="398"/>
      <w:bookmarkEnd w:id="399"/>
      <w:bookmarkEnd w:id="400"/>
      <w:bookmarkEnd w:id="401"/>
    </w:p>
    <w:p w14:paraId="2130F722" w14:textId="1B8F0E73" w:rsidR="004B6290" w:rsidRDefault="004142EE" w:rsidP="004B6290">
      <w:bookmarkStart w:id="402" w:name="_Toc41600620"/>
      <w:bookmarkStart w:id="40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2"/>
          <w:bookmarkEnd w:id="40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4" w:name="_Toc41600621"/>
      <w:bookmarkStart w:id="405" w:name="_Toc49377045"/>
      <w:bookmarkStart w:id="406" w:name="_Toc87850465"/>
      <w:r>
        <w:t>6.</w:t>
      </w:r>
      <w:r w:rsidR="004C626A">
        <w:t>5</w:t>
      </w:r>
      <w:r>
        <w:t>.8</w:t>
      </w:r>
      <w:r>
        <w:tab/>
        <w:t>Anchor Definition</w:t>
      </w:r>
      <w:bookmarkEnd w:id="406"/>
    </w:p>
    <w:p w14:paraId="697D3247" w14:textId="630F7688" w:rsidR="004B6290" w:rsidRDefault="004B6290" w:rsidP="004B6290">
      <w:pPr>
        <w:pStyle w:val="Heading4"/>
      </w:pPr>
      <w:bookmarkStart w:id="407" w:name="_Toc87850466"/>
      <w:r>
        <w:t>6.</w:t>
      </w:r>
      <w:r w:rsidR="004C626A">
        <w:t>5</w:t>
      </w:r>
      <w:r>
        <w:t>.8.1</w:t>
      </w:r>
      <w:r>
        <w:tab/>
        <w:t>Overview</w:t>
      </w:r>
      <w:bookmarkEnd w:id="40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8" w:name="_Toc87850467"/>
      <w:r>
        <w:t>6.</w:t>
      </w:r>
      <w:r w:rsidR="00A60EB6">
        <w:t>5</w:t>
      </w:r>
      <w:r>
        <w:t>.8.2</w:t>
      </w:r>
      <w:r>
        <w:tab/>
        <w:t>H.264/AVC Anchors</w:t>
      </w:r>
      <w:bookmarkEnd w:id="408"/>
    </w:p>
    <w:p w14:paraId="19C0D414" w14:textId="6AD6670A" w:rsidR="004B6290" w:rsidRDefault="004B6290" w:rsidP="004B6290">
      <w:pPr>
        <w:pStyle w:val="Heading5"/>
      </w:pPr>
      <w:bookmarkStart w:id="409" w:name="_Toc87850468"/>
      <w:r>
        <w:t>6.</w:t>
      </w:r>
      <w:r w:rsidR="00A60EB6">
        <w:t>5</w:t>
      </w:r>
      <w:r>
        <w:t>.8.2.1</w:t>
      </w:r>
      <w:r>
        <w:tab/>
        <w:t>Overview</w:t>
      </w:r>
      <w:bookmarkEnd w:id="409"/>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0" w:name="_Toc87850469"/>
      <w:r>
        <w:t>6.5.8.2.2</w:t>
      </w:r>
      <w:r>
        <w:tab/>
        <w:t>Common Parameters</w:t>
      </w:r>
      <w:bookmarkEnd w:id="410"/>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1" w:name="_Toc87850470"/>
      <w:r>
        <w:t>6.5.8.2.3</w:t>
      </w:r>
      <w:r>
        <w:tab/>
        <w:t>S4-JM-01: no Intra</w:t>
      </w:r>
      <w:bookmarkEnd w:id="41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2" w:name="_Toc87850471"/>
      <w:r>
        <w:t>6.5.8.2.4</w:t>
      </w:r>
      <w:r>
        <w:tab/>
        <w:t>S4-JM-02: Intra</w:t>
      </w:r>
      <w:bookmarkEnd w:id="41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3" w:name="_Toc87850472"/>
      <w:r>
        <w:lastRenderedPageBreak/>
        <w:t>6.</w:t>
      </w:r>
      <w:r w:rsidR="003073CC">
        <w:t>5</w:t>
      </w:r>
      <w:r>
        <w:t>.8.3</w:t>
      </w:r>
      <w:r>
        <w:tab/>
        <w:t>H.265/HEVC Anchors</w:t>
      </w:r>
      <w:bookmarkEnd w:id="413"/>
    </w:p>
    <w:p w14:paraId="09F384B9" w14:textId="77777777" w:rsidR="00013BDC" w:rsidRDefault="00013BDC" w:rsidP="00013BDC">
      <w:pPr>
        <w:pStyle w:val="Heading5"/>
      </w:pPr>
      <w:bookmarkStart w:id="414" w:name="_Toc87850473"/>
      <w:r>
        <w:t>6.5.8.3.1</w:t>
      </w:r>
      <w:r>
        <w:tab/>
        <w:t>Overview</w:t>
      </w:r>
      <w:bookmarkEnd w:id="414"/>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5" w:name="_Toc87850474"/>
      <w:r>
        <w:t>6.5.8.3.2</w:t>
      </w:r>
      <w:r>
        <w:tab/>
        <w:t>Common Parameters</w:t>
      </w:r>
      <w:bookmarkEnd w:id="41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6" w:name="_Toc87850475"/>
      <w:r>
        <w:t>6.5.8.3.4</w:t>
      </w:r>
      <w:r>
        <w:tab/>
        <w:t>S4-HM-02: Intra</w:t>
      </w:r>
      <w:bookmarkEnd w:id="41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7" w:name="_Toc87850476"/>
      <w:r>
        <w:t>6.</w:t>
      </w:r>
      <w:r w:rsidR="00C13ED1">
        <w:t>5</w:t>
      </w:r>
      <w:r>
        <w:t>.9</w:t>
      </w:r>
      <w:r>
        <w:tab/>
      </w:r>
      <w:bookmarkEnd w:id="404"/>
      <w:bookmarkEnd w:id="405"/>
      <w:r>
        <w:t>Anchor Results</w:t>
      </w:r>
      <w:bookmarkEnd w:id="417"/>
    </w:p>
    <w:p w14:paraId="6122F47C" w14:textId="2621D378" w:rsidR="00505B86" w:rsidRDefault="00505B86" w:rsidP="00505B86">
      <w:pPr>
        <w:pStyle w:val="Heading4"/>
      </w:pPr>
      <w:bookmarkStart w:id="418" w:name="_Toc87850477"/>
      <w:r>
        <w:t>6.</w:t>
      </w:r>
      <w:r w:rsidR="00DC790F">
        <w:t>5</w:t>
      </w:r>
      <w:r>
        <w:t>.9.1</w:t>
      </w:r>
      <w:r>
        <w:tab/>
        <w:t>H.264/AVC Anchors</w:t>
      </w:r>
      <w:bookmarkEnd w:id="418"/>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19" w:name="_Toc87850478"/>
      <w:r>
        <w:t>6.</w:t>
      </w:r>
      <w:r w:rsidR="00DC790F">
        <w:t>5</w:t>
      </w:r>
      <w:r>
        <w:t>.9.2</w:t>
      </w:r>
      <w:r>
        <w:tab/>
        <w:t>H.265/HEVC Anchors</w:t>
      </w:r>
      <w:bookmarkEnd w:id="419"/>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20" w:name="_Toc41600622"/>
      <w:bookmarkStart w:id="421" w:name="_Toc55813035"/>
      <w:bookmarkStart w:id="422" w:name="_Toc49377046"/>
      <w:bookmarkStart w:id="423" w:name="_Toc87850479"/>
      <w:r>
        <w:t>6.</w:t>
      </w:r>
      <w:r w:rsidR="00C13ED1">
        <w:t>5</w:t>
      </w:r>
      <w:r>
        <w:t>.10</w:t>
      </w:r>
      <w:r>
        <w:tab/>
        <w:t>Additional Information</w:t>
      </w:r>
      <w:bookmarkEnd w:id="420"/>
      <w:bookmarkEnd w:id="421"/>
      <w:bookmarkEnd w:id="422"/>
      <w:r>
        <w:t xml:space="preserve"> and Performance Data</w:t>
      </w:r>
      <w:bookmarkEnd w:id="423"/>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4" w:name="_Toc55813036"/>
      <w:bookmarkStart w:id="425" w:name="_Toc49377047"/>
      <w:bookmarkStart w:id="426" w:name="_Toc87850480"/>
      <w:r>
        <w:t>6.</w:t>
      </w:r>
      <w:r w:rsidR="006E7432">
        <w:t>6</w:t>
      </w:r>
      <w:r>
        <w:tab/>
        <w:t xml:space="preserve">Scenario </w:t>
      </w:r>
      <w:r w:rsidR="00992DC2">
        <w:t>5</w:t>
      </w:r>
      <w:r>
        <w:t xml:space="preserve">: </w:t>
      </w:r>
      <w:r w:rsidR="00992DC2">
        <w:t>Online Gaming</w:t>
      </w:r>
      <w:bookmarkEnd w:id="424"/>
      <w:bookmarkEnd w:id="425"/>
      <w:bookmarkEnd w:id="426"/>
    </w:p>
    <w:p w14:paraId="4272AE06" w14:textId="65D8006A" w:rsidR="00C03546" w:rsidRDefault="00C03546" w:rsidP="00C03546">
      <w:pPr>
        <w:pStyle w:val="Heading3"/>
      </w:pPr>
      <w:bookmarkStart w:id="427" w:name="_Toc55813037"/>
      <w:bookmarkStart w:id="428" w:name="_Toc49377048"/>
      <w:bookmarkStart w:id="429" w:name="_Hlk45730437"/>
      <w:bookmarkStart w:id="430" w:name="_Toc87850481"/>
      <w:r>
        <w:t>6.</w:t>
      </w:r>
      <w:r w:rsidR="00A400EB">
        <w:t>6</w:t>
      </w:r>
      <w:r>
        <w:t>.1</w:t>
      </w:r>
      <w:r>
        <w:tab/>
        <w:t>Motivation</w:t>
      </w:r>
      <w:bookmarkEnd w:id="427"/>
      <w:bookmarkEnd w:id="428"/>
      <w:bookmarkEnd w:id="430"/>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1" w:name="_Toc55813038"/>
      <w:bookmarkStart w:id="432" w:name="_Toc49377049"/>
      <w:bookmarkStart w:id="433" w:name="_Toc87850482"/>
      <w:bookmarkEnd w:id="429"/>
      <w:r>
        <w:t>6.</w:t>
      </w:r>
      <w:r w:rsidR="00321296">
        <w:t>6</w:t>
      </w:r>
      <w:r>
        <w:t>.2</w:t>
      </w:r>
      <w:r>
        <w:tab/>
        <w:t>Description of the Anticipated Application</w:t>
      </w:r>
      <w:bookmarkEnd w:id="431"/>
      <w:bookmarkEnd w:id="432"/>
      <w:bookmarkEnd w:id="43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4" w:name="_Toc55813039"/>
      <w:bookmarkStart w:id="435" w:name="_Toc49377050"/>
      <w:bookmarkStart w:id="436" w:name="_Toc87850483"/>
      <w:r w:rsidRPr="00882D8E">
        <w:t>6.</w:t>
      </w:r>
      <w:r w:rsidR="000936DD" w:rsidRPr="00882D8E">
        <w:t>6</w:t>
      </w:r>
      <w:r w:rsidRPr="00882D8E">
        <w:t>.3</w:t>
      </w:r>
      <w:r w:rsidRPr="00882D8E">
        <w:tab/>
        <w:t>Source Format Properties</w:t>
      </w:r>
      <w:bookmarkEnd w:id="434"/>
      <w:bookmarkEnd w:id="435"/>
      <w:bookmarkEnd w:id="436"/>
    </w:p>
    <w:p w14:paraId="49AEDA89" w14:textId="77777777" w:rsidR="000936DD" w:rsidRPr="00882D8E" w:rsidRDefault="000936DD" w:rsidP="000936DD">
      <w:pPr>
        <w:pStyle w:val="Heading4"/>
      </w:pPr>
      <w:bookmarkStart w:id="437" w:name="_Toc55813040"/>
      <w:bookmarkStart w:id="438" w:name="_Toc49377051"/>
      <w:bookmarkStart w:id="439" w:name="_Toc87850484"/>
      <w:r w:rsidRPr="00882D8E">
        <w:t>6.6.3.1</w:t>
      </w:r>
      <w:r w:rsidRPr="00882D8E">
        <w:tab/>
        <w:t>Introduction</w:t>
      </w:r>
      <w:bookmarkEnd w:id="437"/>
      <w:bookmarkEnd w:id="438"/>
      <w:bookmarkEnd w:id="43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0" w:name="_Toc55813041"/>
      <w:bookmarkStart w:id="441" w:name="_Toc49377052"/>
      <w:bookmarkStart w:id="442" w:name="_Toc87850485"/>
      <w:r w:rsidRPr="00882D8E">
        <w:lastRenderedPageBreak/>
        <w:t>6.6.3.2</w:t>
      </w:r>
      <w:r w:rsidRPr="00882D8E">
        <w:tab/>
        <w:t>Category A: Low/medium dynamicity with low/medium complexity.</w:t>
      </w:r>
      <w:bookmarkEnd w:id="440"/>
      <w:bookmarkEnd w:id="441"/>
      <w:bookmarkEnd w:id="44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3" w:name="_Toc55813042"/>
      <w:bookmarkStart w:id="444" w:name="_Toc49377053"/>
      <w:bookmarkStart w:id="445" w:name="_Toc87850486"/>
      <w:r w:rsidRPr="00882D8E">
        <w:t>6.6.3.3</w:t>
      </w:r>
      <w:r w:rsidRPr="00882D8E">
        <w:tab/>
        <w:t>Category B: games with high dynamicity and low/medium complexity.</w:t>
      </w:r>
      <w:bookmarkEnd w:id="443"/>
      <w:bookmarkEnd w:id="444"/>
      <w:bookmarkEnd w:id="44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6" w:name="_Toc55813043"/>
      <w:bookmarkStart w:id="447" w:name="_Toc49377054"/>
      <w:bookmarkStart w:id="448" w:name="_Toc87850487"/>
      <w:r w:rsidRPr="00882D8E">
        <w:t>6.6.3.4</w:t>
      </w:r>
      <w:r w:rsidRPr="00882D8E">
        <w:tab/>
        <w:t>Category C: games with high dynamicity and high complexity.</w:t>
      </w:r>
      <w:bookmarkEnd w:id="446"/>
      <w:bookmarkEnd w:id="447"/>
      <w:bookmarkEnd w:id="44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9" w:name="_Toc55813044"/>
      <w:bookmarkStart w:id="450" w:name="_Toc49377055"/>
      <w:bookmarkStart w:id="451" w:name="_Toc87850488"/>
      <w:r w:rsidRPr="00882D8E">
        <w:t>6.6.3.5</w:t>
      </w:r>
      <w:r w:rsidRPr="00882D8E">
        <w:tab/>
        <w:t>Category D: photo-realistic games or games based on natural images/video.</w:t>
      </w:r>
      <w:bookmarkEnd w:id="449"/>
      <w:bookmarkEnd w:id="450"/>
      <w:bookmarkEnd w:id="45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2" w:name="_Toc55813045"/>
      <w:bookmarkStart w:id="453" w:name="_Toc49377056"/>
      <w:bookmarkStart w:id="454" w:name="_Toc87850489"/>
      <w:r w:rsidRPr="00882D8E">
        <w:t>6.6.3.6</w:t>
      </w:r>
      <w:r w:rsidRPr="00882D8E">
        <w:tab/>
        <w:t>Category E: XR game content</w:t>
      </w:r>
      <w:bookmarkEnd w:id="452"/>
      <w:bookmarkEnd w:id="453"/>
      <w:bookmarkEnd w:id="45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5" w:name="_Toc55813046"/>
      <w:bookmarkStart w:id="456" w:name="_Toc49377057"/>
      <w:bookmarkStart w:id="457" w:name="_Toc87850490"/>
      <w:r w:rsidRPr="00882D8E">
        <w:t>6.6.3.7</w:t>
      </w:r>
      <w:r w:rsidRPr="00882D8E">
        <w:tab/>
        <w:t>Summary</w:t>
      </w:r>
      <w:bookmarkEnd w:id="455"/>
      <w:bookmarkEnd w:id="456"/>
      <w:bookmarkEnd w:id="45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8" w:name="_Toc49377058"/>
      <w:bookmarkStart w:id="459" w:name="_Toc87850491"/>
      <w:r w:rsidRPr="00882D8E">
        <w:t>6.</w:t>
      </w:r>
      <w:r w:rsidR="00ED108F" w:rsidRPr="00882D8E">
        <w:t>6</w:t>
      </w:r>
      <w:r w:rsidRPr="00882D8E">
        <w:t>.4</w:t>
      </w:r>
      <w:r w:rsidRPr="00882D8E">
        <w:tab/>
      </w:r>
      <w:r>
        <w:t>Encoding</w:t>
      </w:r>
      <w:r w:rsidRPr="00882D8E">
        <w:t xml:space="preserve"> and </w:t>
      </w:r>
      <w:bookmarkEnd w:id="458"/>
      <w:r>
        <w:t>Decoding Constraints</w:t>
      </w:r>
      <w:bookmarkEnd w:id="45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0" w:name="_Toc55813049"/>
      <w:bookmarkStart w:id="461" w:name="_Toc49377060"/>
      <w:bookmarkStart w:id="462" w:name="_Toc87850492"/>
      <w:r>
        <w:t>6.</w:t>
      </w:r>
      <w:r w:rsidR="006B674E">
        <w:t>6</w:t>
      </w:r>
      <w:r>
        <w:t>.5</w:t>
      </w:r>
      <w:r>
        <w:tab/>
        <w:t>Performance Metrics</w:t>
      </w:r>
      <w:bookmarkEnd w:id="460"/>
      <w:bookmarkEnd w:id="461"/>
      <w:bookmarkEnd w:id="46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3" w:name="_Toc55813050"/>
      <w:bookmarkStart w:id="464" w:name="_Toc49377061"/>
      <w:bookmarkStart w:id="465" w:name="_Toc87850493"/>
      <w:r>
        <w:t>6.</w:t>
      </w:r>
      <w:r w:rsidR="006B674E">
        <w:t>6</w:t>
      </w:r>
      <w:r>
        <w:t>.6</w:t>
      </w:r>
      <w:r>
        <w:tab/>
        <w:t>Interoperability Considerations</w:t>
      </w:r>
      <w:bookmarkEnd w:id="463"/>
      <w:bookmarkEnd w:id="464"/>
      <w:bookmarkEnd w:id="46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6" w:name="_Toc55813051"/>
      <w:bookmarkStart w:id="467" w:name="_Toc49377062"/>
      <w:bookmarkStart w:id="468" w:name="_Toc87850494"/>
      <w:r>
        <w:t>6.</w:t>
      </w:r>
      <w:r w:rsidR="003467EC">
        <w:t>6</w:t>
      </w:r>
      <w:r>
        <w:t>.7</w:t>
      </w:r>
      <w:r>
        <w:tab/>
        <w:t>Reference Sequences</w:t>
      </w:r>
      <w:bookmarkEnd w:id="466"/>
      <w:bookmarkEnd w:id="467"/>
      <w:bookmarkEnd w:id="46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9" w:name="_Toc87850495"/>
      <w:r>
        <w:lastRenderedPageBreak/>
        <w:t>6.</w:t>
      </w:r>
      <w:r w:rsidR="00FE16A4">
        <w:t>6</w:t>
      </w:r>
      <w:r>
        <w:t>.8</w:t>
      </w:r>
      <w:r>
        <w:tab/>
        <w:t>Anchor Definition</w:t>
      </w:r>
      <w:bookmarkEnd w:id="469"/>
    </w:p>
    <w:p w14:paraId="0EF75208" w14:textId="21C8D984" w:rsidR="00C03546" w:rsidRDefault="00C03546" w:rsidP="00C03546">
      <w:pPr>
        <w:pStyle w:val="Heading4"/>
      </w:pPr>
      <w:bookmarkStart w:id="470" w:name="_Toc87850496"/>
      <w:r>
        <w:t>6.</w:t>
      </w:r>
      <w:r w:rsidR="00B774C8">
        <w:t>6</w:t>
      </w:r>
      <w:r>
        <w:t>.8.1</w:t>
      </w:r>
      <w:r>
        <w:tab/>
        <w:t>Overview</w:t>
      </w:r>
      <w:bookmarkEnd w:id="47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1" w:name="_Toc87850497"/>
      <w:r>
        <w:t>6.</w:t>
      </w:r>
      <w:r w:rsidR="00B774C8">
        <w:t>6</w:t>
      </w:r>
      <w:r>
        <w:t>.8.2</w:t>
      </w:r>
      <w:r>
        <w:tab/>
        <w:t xml:space="preserve">H.264/AVC </w:t>
      </w:r>
      <w:bookmarkStart w:id="472" w:name="_Toc55813056"/>
      <w:bookmarkStart w:id="473" w:name="_Toc49377064"/>
      <w:r>
        <w:t>Anchors</w:t>
      </w:r>
      <w:bookmarkEnd w:id="471"/>
    </w:p>
    <w:p w14:paraId="485FD94F" w14:textId="7F379204" w:rsidR="00C03546" w:rsidRDefault="00C03546" w:rsidP="00C03546">
      <w:pPr>
        <w:pStyle w:val="Heading5"/>
      </w:pPr>
      <w:bookmarkStart w:id="474" w:name="_Toc87850498"/>
      <w:r>
        <w:t>6.</w:t>
      </w:r>
      <w:r w:rsidR="00B774C8">
        <w:t>6</w:t>
      </w:r>
      <w:r>
        <w:t>.8.2.1</w:t>
      </w:r>
      <w:r>
        <w:tab/>
        <w:t>Overview</w:t>
      </w:r>
      <w:bookmarkEnd w:id="47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5" w:name="_Toc87850499"/>
      <w:r>
        <w:t>6.6.8.2.2</w:t>
      </w:r>
      <w:r>
        <w:tab/>
        <w:t>Common Parameters</w:t>
      </w:r>
      <w:bookmarkEnd w:id="47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6" w:name="_Toc87850500"/>
      <w:r>
        <w:t>6.6.8.2.3</w:t>
      </w:r>
      <w:r>
        <w:tab/>
        <w:t>S5-JM-01: no Intra</w:t>
      </w:r>
      <w:bookmarkEnd w:id="47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7" w:name="_Toc87850501"/>
      <w:r>
        <w:t>6.6.8.2.</w:t>
      </w:r>
      <w:r w:rsidR="00CE7776">
        <w:t>4</w:t>
      </w:r>
      <w:r>
        <w:tab/>
        <w:t>S5-JM-02: Intra near 1 sec</w:t>
      </w:r>
      <w:bookmarkEnd w:id="477"/>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8" w:name="_Toc87850502"/>
      <w:r>
        <w:t>6.</w:t>
      </w:r>
      <w:r w:rsidR="002E1088">
        <w:t>6</w:t>
      </w:r>
      <w:r>
        <w:t>.8.3</w:t>
      </w:r>
      <w:r>
        <w:tab/>
        <w:t>H.265/HEVC Anchors</w:t>
      </w:r>
      <w:bookmarkEnd w:id="478"/>
    </w:p>
    <w:p w14:paraId="4D6780CD" w14:textId="3A0AE27A" w:rsidR="00C03546" w:rsidRDefault="00C03546" w:rsidP="00C03546">
      <w:pPr>
        <w:pStyle w:val="Heading5"/>
      </w:pPr>
      <w:bookmarkStart w:id="479" w:name="_Toc87850503"/>
      <w:r>
        <w:t>6.</w:t>
      </w:r>
      <w:r w:rsidR="002E1088">
        <w:t>6</w:t>
      </w:r>
      <w:r>
        <w:t>.8.3.1</w:t>
      </w:r>
      <w:r>
        <w:tab/>
        <w:t>Overview</w:t>
      </w:r>
      <w:bookmarkEnd w:id="47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0" w:name="_Toc87850504"/>
      <w:r>
        <w:t>6.6.8.</w:t>
      </w:r>
      <w:r w:rsidR="00841887">
        <w:t>3</w:t>
      </w:r>
      <w:r>
        <w:t>.2</w:t>
      </w:r>
      <w:r>
        <w:tab/>
        <w:t>Common Parameters</w:t>
      </w:r>
      <w:bookmarkEnd w:id="480"/>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1" w:name="_Toc87850505"/>
      <w:r>
        <w:lastRenderedPageBreak/>
        <w:t>6.6.8.3.3</w:t>
      </w:r>
      <w:r w:rsidR="00C03546">
        <w:tab/>
      </w:r>
      <w:r w:rsidR="002F2637">
        <w:t>S5-</w:t>
      </w:r>
      <w:r w:rsidR="0054763F">
        <w:t xml:space="preserve">HM-01: </w:t>
      </w:r>
      <w:r w:rsidR="00A60552">
        <w:t>Main 10 Profile with no fixed Intra</w:t>
      </w:r>
      <w:bookmarkEnd w:id="48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2" w:name="_Toc87850506"/>
      <w:r>
        <w:t>6.6.8.3.4</w:t>
      </w:r>
      <w:r>
        <w:tab/>
        <w:t>S5-HM-02: Main 10 Profile with fixed Intra near 1 sec</w:t>
      </w:r>
      <w:bookmarkEnd w:id="482"/>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3" w:name="_Toc87850507"/>
      <w:r>
        <w:t>6.6.8.3.5</w:t>
      </w:r>
      <w:r>
        <w:tab/>
        <w:t>S5-SCC-01: Screen Content Profile with no fixed Intra</w:t>
      </w:r>
      <w:bookmarkEnd w:id="48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4" w:name="_Toc87850508"/>
      <w:r>
        <w:t>6.6.8.3.6</w:t>
      </w:r>
      <w:r>
        <w:tab/>
        <w:t>S5-SCC-02: Screen Content Profile with Intra near 1 sec</w:t>
      </w:r>
      <w:bookmarkEnd w:id="48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5" w:name="_Toc87850509"/>
      <w:r>
        <w:t>6.</w:t>
      </w:r>
      <w:r w:rsidR="00C42AFA">
        <w:t>6</w:t>
      </w:r>
      <w:r>
        <w:t>.9</w:t>
      </w:r>
      <w:r>
        <w:tab/>
        <w:t>Anchor Results</w:t>
      </w:r>
      <w:bookmarkEnd w:id="485"/>
    </w:p>
    <w:p w14:paraId="7E4D47E2" w14:textId="7A9A611A" w:rsidR="00EF3875" w:rsidRDefault="00EF3875" w:rsidP="00EF3875">
      <w:pPr>
        <w:pStyle w:val="Heading4"/>
      </w:pPr>
      <w:bookmarkStart w:id="486" w:name="_Toc87850510"/>
      <w:r>
        <w:t>6.</w:t>
      </w:r>
      <w:r w:rsidR="000C644F">
        <w:t>6</w:t>
      </w:r>
      <w:r>
        <w:t>.9.1</w:t>
      </w:r>
      <w:r>
        <w:tab/>
        <w:t>H.264/AVC Anchors</w:t>
      </w:r>
      <w:bookmarkEnd w:id="486"/>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87" w:name="_Toc87850511"/>
      <w:r>
        <w:t>6.</w:t>
      </w:r>
      <w:r w:rsidR="000C644F">
        <w:t>6</w:t>
      </w:r>
      <w:r>
        <w:t>.9.2</w:t>
      </w:r>
      <w:r>
        <w:tab/>
        <w:t>H.265/HEVC Anchors</w:t>
      </w:r>
      <w:bookmarkEnd w:id="487"/>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88" w:name="_Toc87850512"/>
      <w:r>
        <w:t>6.</w:t>
      </w:r>
      <w:r w:rsidR="00C42AFA">
        <w:t>6</w:t>
      </w:r>
      <w:r>
        <w:t>.10</w:t>
      </w:r>
      <w:bookmarkStart w:id="489" w:name="_Toc49377065"/>
      <w:bookmarkEnd w:id="472"/>
      <w:bookmarkEnd w:id="473"/>
      <w:r>
        <w:tab/>
        <w:t>Additional Information</w:t>
      </w:r>
      <w:bookmarkEnd w:id="489"/>
      <w:r>
        <w:t xml:space="preserve"> and Performance Data</w:t>
      </w:r>
      <w:bookmarkEnd w:id="488"/>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0" w:name="_Toc49377066"/>
      <w:bookmarkStart w:id="491" w:name="_Toc87850513"/>
      <w:r>
        <w:t>7</w:t>
      </w:r>
      <w:r>
        <w:tab/>
        <w:t xml:space="preserve">Characterization </w:t>
      </w:r>
      <w:bookmarkEnd w:id="490"/>
      <w:r w:rsidR="00032C13">
        <w:t>Framework</w:t>
      </w:r>
      <w:bookmarkEnd w:id="491"/>
    </w:p>
    <w:p w14:paraId="1066F581" w14:textId="77777777" w:rsidR="00730F6C" w:rsidRDefault="00730F6C" w:rsidP="00730F6C">
      <w:pPr>
        <w:pStyle w:val="Heading2"/>
      </w:pPr>
      <w:bookmarkStart w:id="492" w:name="_Toc87850514"/>
      <w:r>
        <w:t>7.1</w:t>
      </w:r>
      <w:r>
        <w:tab/>
        <w:t>Introduction</w:t>
      </w:r>
      <w:bookmarkEnd w:id="492"/>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3" w:name="_Toc87850515"/>
      <w:r>
        <w:t>7.2</w:t>
      </w:r>
      <w:r>
        <w:tab/>
        <w:t xml:space="preserve">Characterization against </w:t>
      </w:r>
      <w:r w:rsidR="007A5B57">
        <w:t>3GPP Anchor Codecs</w:t>
      </w:r>
      <w:bookmarkEnd w:id="493"/>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94" w:name="_Hlk86058545"/>
      <w:r w:rsidR="00741A0D">
        <w:t xml:space="preserve">H.265/HEVC </w:t>
      </w:r>
      <w:bookmarkEnd w:id="494"/>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495" w:name="_Toc70944490"/>
      <w:bookmarkStart w:id="496" w:name="_Toc87850516"/>
      <w:r>
        <w:lastRenderedPageBreak/>
        <w:t>7.</w:t>
      </w:r>
      <w:r w:rsidR="008372E6">
        <w:t>4</w:t>
      </w:r>
      <w:r>
        <w:tab/>
        <w:t>H.265/HEVC Characterization against H.264/AVC</w:t>
      </w:r>
      <w:bookmarkEnd w:id="495"/>
      <w:bookmarkEnd w:id="496"/>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r w:rsidRPr="00280862">
        <w:rPr>
          <w:highlight w:val="yellow"/>
        </w:rPr>
        <w:t>tbd</w:t>
      </w:r>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r w:rsidRPr="00442B71">
        <w:rPr>
          <w:highlight w:val="yellow"/>
        </w:rPr>
        <w:t>tbd</w:t>
      </w:r>
    </w:p>
    <w:p w14:paraId="334556B6" w14:textId="4A630975" w:rsidR="00032C13" w:rsidRDefault="00032C13" w:rsidP="00032C13">
      <w:pPr>
        <w:pStyle w:val="Heading2"/>
      </w:pPr>
      <w:bookmarkStart w:id="497" w:name="_Toc87850517"/>
      <w:r>
        <w:t>7.</w:t>
      </w:r>
      <w:r w:rsidR="008372E6">
        <w:t>5</w:t>
      </w:r>
      <w:r>
        <w:tab/>
        <w:t>Characterization of different HEVC modes</w:t>
      </w:r>
      <w:bookmarkEnd w:id="497"/>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498" w:name="_Toc87850518"/>
      <w:r>
        <w:t>7.</w:t>
      </w:r>
      <w:r w:rsidR="000B4D16">
        <w:t>6</w:t>
      </w:r>
      <w:r>
        <w:tab/>
        <w:t>External Characterization Results</w:t>
      </w:r>
      <w:bookmarkEnd w:id="498"/>
    </w:p>
    <w:p w14:paraId="5CE30331" w14:textId="1546427D" w:rsidR="00C94F7D" w:rsidRDefault="00C94F7D" w:rsidP="00C94F7D">
      <w:pPr>
        <w:pStyle w:val="Heading3"/>
      </w:pPr>
      <w:bookmarkStart w:id="499" w:name="_Toc87850519"/>
      <w:r>
        <w:t>7.</w:t>
      </w:r>
      <w:r w:rsidR="000B4D16">
        <w:t>6</w:t>
      </w:r>
      <w:r>
        <w:t xml:space="preserve">.1 </w:t>
      </w:r>
      <w:r>
        <w:tab/>
        <w:t>Introduction</w:t>
      </w:r>
      <w:bookmarkEnd w:id="499"/>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00" w:name="_Toc87850520"/>
      <w:r>
        <w:t>7.</w:t>
      </w:r>
      <w:r w:rsidR="000B4D16">
        <w:t>6</w:t>
      </w:r>
      <w:r>
        <w:t>.2 H.265/HEVC Characterization against H.264/AVC.</w:t>
      </w:r>
      <w:bookmarkEnd w:id="50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01" w:name="_Toc41600625"/>
      <w:bookmarkStart w:id="502" w:name="_Toc49377068"/>
      <w:bookmarkStart w:id="503" w:name="_Toc87850521"/>
      <w:r>
        <w:t>8</w:t>
      </w:r>
      <w:bookmarkStart w:id="504" w:name="_Toc41600627"/>
      <w:bookmarkStart w:id="505" w:name="_Toc55813062"/>
      <w:bookmarkStart w:id="506" w:name="_Toc49377070"/>
      <w:bookmarkEnd w:id="501"/>
      <w:bookmarkEnd w:id="502"/>
      <w:r>
        <w:tab/>
        <w:t>Initial Information on new Codecs</w:t>
      </w:r>
      <w:bookmarkEnd w:id="503"/>
      <w:bookmarkEnd w:id="504"/>
      <w:bookmarkEnd w:id="505"/>
      <w:bookmarkEnd w:id="506"/>
    </w:p>
    <w:p w14:paraId="4D6539FF" w14:textId="34E5125F" w:rsidR="00730F6C" w:rsidRDefault="00730F6C" w:rsidP="00730F6C">
      <w:pPr>
        <w:pStyle w:val="Heading2"/>
      </w:pPr>
      <w:bookmarkStart w:id="507" w:name="_Toc55813063"/>
      <w:bookmarkStart w:id="508" w:name="_Toc49377071"/>
      <w:bookmarkStart w:id="509" w:name="_Toc87850522"/>
      <w:r>
        <w:t>8.1</w:t>
      </w:r>
      <w:r>
        <w:tab/>
        <w:t>Introduction</w:t>
      </w:r>
      <w:bookmarkEnd w:id="507"/>
      <w:bookmarkEnd w:id="508"/>
      <w:bookmarkEnd w:id="50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10" w:name="_Toc55813064"/>
      <w:bookmarkStart w:id="511" w:name="_Toc49377072"/>
      <w:bookmarkStart w:id="512" w:name="_Toc87850523"/>
      <w:r>
        <w:lastRenderedPageBreak/>
        <w:t>8.2</w:t>
      </w:r>
      <w:r>
        <w:tab/>
        <w:t>Versatile Video Coding (VVC)</w:t>
      </w:r>
      <w:bookmarkEnd w:id="510"/>
      <w:bookmarkEnd w:id="511"/>
      <w:bookmarkEnd w:id="512"/>
    </w:p>
    <w:p w14:paraId="4A04E21E" w14:textId="0A387274" w:rsidR="00730F6C" w:rsidRDefault="00730F6C" w:rsidP="00730F6C">
      <w:pPr>
        <w:pStyle w:val="Heading3"/>
      </w:pPr>
      <w:bookmarkStart w:id="513" w:name="_Toc55813065"/>
      <w:bookmarkStart w:id="514" w:name="_Toc49377073"/>
      <w:bookmarkStart w:id="515" w:name="_Toc87850524"/>
      <w:r>
        <w:t>8.2.1</w:t>
      </w:r>
      <w:r>
        <w:tab/>
        <w:t>Overview</w:t>
      </w:r>
      <w:bookmarkEnd w:id="513"/>
      <w:bookmarkEnd w:id="514"/>
      <w:bookmarkEnd w:id="51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16" w:name="_Toc87850525"/>
      <w:r w:rsidRPr="008A1FE6">
        <w:t>8.2.2</w:t>
      </w:r>
      <w:r w:rsidRPr="008A1FE6">
        <w:tab/>
      </w:r>
      <w:r w:rsidR="008A0F0E">
        <w:t>External s</w:t>
      </w:r>
      <w:r w:rsidRPr="008A1FE6">
        <w:t>ubjective tests results</w:t>
      </w:r>
      <w:bookmarkEnd w:id="51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17" w:name="_Toc87850526"/>
      <w:r>
        <w:t>8.2.3</w:t>
      </w:r>
      <w:r w:rsidR="00F32227">
        <w:tab/>
        <w:t>Test Configurations and Results for VTM</w:t>
      </w:r>
      <w:bookmarkEnd w:id="517"/>
    </w:p>
    <w:p w14:paraId="1636B7CF" w14:textId="4A4721D4" w:rsidR="008778DB" w:rsidRDefault="00104B01" w:rsidP="008778DB">
      <w:pPr>
        <w:pStyle w:val="Heading4"/>
      </w:pPr>
      <w:bookmarkStart w:id="518" w:name="_Toc87850527"/>
      <w:r>
        <w:t>8.2.3</w:t>
      </w:r>
      <w:r w:rsidR="00F32227">
        <w:t>.1</w:t>
      </w:r>
      <w:r w:rsidR="00F32227">
        <w:tab/>
        <w:t>Introduction</w:t>
      </w:r>
      <w:bookmarkEnd w:id="518"/>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519" w:name="_Toc87850528"/>
      <w:r>
        <w:t>8.2.3</w:t>
      </w:r>
      <w:r w:rsidR="00F32227">
        <w:t>.2</w:t>
      </w:r>
      <w:r w:rsidR="00F32227">
        <w:tab/>
        <w:t>Scenario 1: Full HD Streaming</w:t>
      </w:r>
      <w:bookmarkEnd w:id="519"/>
    </w:p>
    <w:p w14:paraId="1BE55D85" w14:textId="77777777" w:rsidR="00222E1E" w:rsidRDefault="00222E1E" w:rsidP="00222E1E">
      <w:pPr>
        <w:pStyle w:val="Heading5"/>
      </w:pPr>
      <w:bookmarkStart w:id="520" w:name="_Toc87850529"/>
      <w:r>
        <w:t>8.2.3.2.1</w:t>
      </w:r>
      <w:r>
        <w:tab/>
        <w:t>Overview</w:t>
      </w:r>
      <w:bookmarkEnd w:id="520"/>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77777777" w:rsidR="00222E1E" w:rsidRDefault="00222E1E" w:rsidP="00222E1E">
      <w:pPr>
        <w:pStyle w:val="Heading5"/>
      </w:pPr>
      <w:bookmarkStart w:id="521" w:name="_Toc87850530"/>
      <w:r>
        <w:t>8.2.3.2.2</w:t>
      </w:r>
      <w:r>
        <w:tab/>
        <w:t>Common Parameters and Settings</w:t>
      </w:r>
      <w:bookmarkEnd w:id="521"/>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522" w:name="_Toc87850531"/>
      <w:r>
        <w:t>8.2.3.2.3</w:t>
      </w:r>
      <w:r>
        <w:tab/>
        <w:t>SDR Settings: S1-VTM-01</w:t>
      </w:r>
      <w:bookmarkEnd w:id="522"/>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523" w:name="_Toc87850532"/>
      <w:r>
        <w:t>8.2.3.2.4</w:t>
      </w:r>
      <w:r>
        <w:tab/>
        <w:t>HDR PQ Settings: S1-VTM-02</w:t>
      </w:r>
      <w:bookmarkEnd w:id="523"/>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E7CF9FA" w:rsidR="00222E1E" w:rsidRDefault="00222E1E" w:rsidP="00222E1E">
      <w:pPr>
        <w:pStyle w:val="Heading5"/>
      </w:pPr>
      <w:bookmarkStart w:id="524" w:name="_Toc87850533"/>
      <w:r>
        <w:t>8.2.3.2.5</w:t>
      </w:r>
      <w:r>
        <w:tab/>
      </w:r>
      <w:r w:rsidR="00D35F55">
        <w:t xml:space="preserve">Test </w:t>
      </w:r>
      <w:r>
        <w:t>Results</w:t>
      </w:r>
      <w:bookmarkEnd w:id="524"/>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F74FDA" w:rsidR="006E589C" w:rsidRDefault="006E589C" w:rsidP="006E589C">
      <w:r>
        <w:t>VVC test metrics are provided with the appropriate keys as defined in Table 8.2.3.</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4769D616" w14:textId="77777777" w:rsidR="00222E1E" w:rsidRDefault="00222E1E" w:rsidP="00222E1E">
      <w:pPr>
        <w:pStyle w:val="Heading5"/>
      </w:pPr>
      <w:bookmarkStart w:id="525" w:name="_Toc87850534"/>
      <w:r>
        <w:t>8.2.3.2.6</w:t>
      </w:r>
      <w:r>
        <w:tab/>
        <w:t>Additional Information and Performance Data</w:t>
      </w:r>
      <w:bookmarkEnd w:id="525"/>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526" w:name="_Toc87850535"/>
      <w:r>
        <w:t>8.2.3</w:t>
      </w:r>
      <w:r w:rsidR="00F32227">
        <w:t>.3</w:t>
      </w:r>
      <w:r w:rsidR="00F32227">
        <w:tab/>
        <w:t>Scenario 2: 4K-TV</w:t>
      </w:r>
      <w:bookmarkEnd w:id="526"/>
    </w:p>
    <w:p w14:paraId="2AEEF197" w14:textId="77777777" w:rsidR="004C032F" w:rsidRDefault="004C032F" w:rsidP="004C032F">
      <w:pPr>
        <w:pStyle w:val="Heading5"/>
      </w:pPr>
      <w:bookmarkStart w:id="527" w:name="_Toc83392492"/>
      <w:bookmarkStart w:id="528" w:name="_Toc87850536"/>
      <w:r>
        <w:t>8.2.3.3.1</w:t>
      </w:r>
      <w:r>
        <w:tab/>
        <w:t>Overview</w:t>
      </w:r>
      <w:bookmarkEnd w:id="527"/>
      <w:bookmarkEnd w:id="528"/>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77777777" w:rsidR="004C032F" w:rsidRDefault="004C032F" w:rsidP="004C032F">
      <w:pPr>
        <w:pStyle w:val="Heading5"/>
      </w:pPr>
      <w:bookmarkStart w:id="529" w:name="_Toc83392493"/>
      <w:bookmarkStart w:id="530" w:name="_Toc87850537"/>
      <w:r>
        <w:t>8.2.3.3.2</w:t>
      </w:r>
      <w:r>
        <w:tab/>
        <w:t>Common Parameters and Settings</w:t>
      </w:r>
      <w:bookmarkEnd w:id="529"/>
      <w:bookmarkEnd w:id="530"/>
    </w:p>
    <w:p w14:paraId="3E027F0A" w14:textId="77777777" w:rsidR="004C032F" w:rsidRPr="0050357C" w:rsidRDefault="004C032F" w:rsidP="004C032F">
      <w:r>
        <w:t>To generate the VVC bitstreams, VTM13.0 is used:</w:t>
      </w:r>
    </w:p>
    <w:p w14:paraId="00D08744" w14:textId="77777777" w:rsidR="004C032F" w:rsidRDefault="004C032F" w:rsidP="004C032F">
      <w:r>
        <w:lastRenderedPageBreak/>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531" w:name="_Toc83392494"/>
      <w:bookmarkStart w:id="532" w:name="_Toc87850538"/>
      <w:r>
        <w:t>8.2.3.3.3</w:t>
      </w:r>
      <w:r>
        <w:tab/>
        <w:t>SDR Settings: S2-VTM-01</w:t>
      </w:r>
      <w:bookmarkEnd w:id="532"/>
      <w:r>
        <w:t xml:space="preserve"> </w:t>
      </w:r>
      <w:bookmarkEnd w:id="531"/>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533" w:name="_Toc83392495"/>
      <w:bookmarkStart w:id="534" w:name="_Toc87850539"/>
      <w:r>
        <w:t>8.2.3.3.4</w:t>
      </w:r>
      <w:r>
        <w:tab/>
        <w:t>HDR PQ Settings: S2-VTM-02</w:t>
      </w:r>
      <w:bookmarkEnd w:id="534"/>
      <w:r>
        <w:t xml:space="preserve"> </w:t>
      </w:r>
      <w:bookmarkEnd w:id="533"/>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1DAAC175" w:rsidR="004C032F" w:rsidRDefault="004C032F" w:rsidP="004C032F">
      <w:pPr>
        <w:pStyle w:val="Heading5"/>
      </w:pPr>
      <w:bookmarkStart w:id="535" w:name="_Toc83392496"/>
      <w:bookmarkStart w:id="536" w:name="_Toc87850540"/>
      <w:r>
        <w:t>8.2.3.3.5</w:t>
      </w:r>
      <w:r>
        <w:tab/>
      </w:r>
      <w:r w:rsidR="00D35F55">
        <w:t xml:space="preserve">Test </w:t>
      </w:r>
      <w:r>
        <w:t>Results</w:t>
      </w:r>
      <w:bookmarkEnd w:id="535"/>
      <w:bookmarkEnd w:id="536"/>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1632ACB2" w:rsidR="00760B57" w:rsidRDefault="00760B57" w:rsidP="00760B57">
      <w:r>
        <w:t>VVC test metrics are provided with the appropriate keys as defined in Table 8.2.3.</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12A82D39" w14:textId="258036F0" w:rsidR="00760B57" w:rsidRDefault="006E589C" w:rsidP="00760B57">
      <w:pPr>
        <w:pStyle w:val="EditorsNote"/>
        <w:numPr>
          <w:ilvl w:val="0"/>
          <w:numId w:val="2"/>
        </w:numPr>
      </w:pPr>
      <w:r>
        <w:t>Results still need to be provided</w:t>
      </w:r>
    </w:p>
    <w:p w14:paraId="4922F8FE" w14:textId="2018A872" w:rsidR="004C032F" w:rsidRDefault="004C032F" w:rsidP="004C032F"/>
    <w:p w14:paraId="5DB6F79F" w14:textId="77777777" w:rsidR="004C032F" w:rsidRDefault="004C032F" w:rsidP="004C032F">
      <w:pPr>
        <w:pStyle w:val="Heading5"/>
      </w:pPr>
      <w:bookmarkStart w:id="537" w:name="_Toc83392497"/>
      <w:bookmarkStart w:id="538" w:name="_Toc87850541"/>
      <w:r>
        <w:t>8.2.3.3.6</w:t>
      </w:r>
      <w:r>
        <w:tab/>
        <w:t>Additional Information and Performance Data</w:t>
      </w:r>
      <w:bookmarkEnd w:id="537"/>
      <w:bookmarkEnd w:id="538"/>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539" w:name="_Toc87850542"/>
      <w:r>
        <w:t>8.2.3</w:t>
      </w:r>
      <w:r w:rsidR="00F32227">
        <w:t>.4</w:t>
      </w:r>
      <w:r w:rsidR="00F32227">
        <w:tab/>
        <w:t>Scenario 3: Screen Content Scenario</w:t>
      </w:r>
      <w:bookmarkEnd w:id="539"/>
    </w:p>
    <w:p w14:paraId="404FDC46" w14:textId="159605CC" w:rsidR="00F32227" w:rsidRDefault="00104B01" w:rsidP="00F32227">
      <w:pPr>
        <w:pStyle w:val="Heading5"/>
      </w:pPr>
      <w:bookmarkStart w:id="540" w:name="_Toc87850543"/>
      <w:r>
        <w:t>8.2.3</w:t>
      </w:r>
      <w:r w:rsidR="00F32227">
        <w:t>.4.1</w:t>
      </w:r>
      <w:r w:rsidR="00F32227">
        <w:tab/>
        <w:t>Overview</w:t>
      </w:r>
      <w:bookmarkEnd w:id="540"/>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90586D"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41" w:name="_Toc87850544"/>
      <w:r>
        <w:t>8.2.3.4.2</w:t>
      </w:r>
      <w:r>
        <w:tab/>
        <w:t>Test Model and Configurations</w:t>
      </w:r>
      <w:bookmarkEnd w:id="541"/>
    </w:p>
    <w:p w14:paraId="79823C36" w14:textId="77777777" w:rsidR="00AF1E0E" w:rsidRDefault="00AF1E0E" w:rsidP="00AF1E0E">
      <w:pPr>
        <w:pStyle w:val="Heading6"/>
      </w:pPr>
      <w:bookmarkStart w:id="542" w:name="_Toc87850545"/>
      <w:r>
        <w:t>8.2.3.4.2.1</w:t>
      </w:r>
      <w:r>
        <w:tab/>
        <w:t>Common Parameters</w:t>
      </w:r>
      <w:bookmarkEnd w:id="542"/>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lastRenderedPageBreak/>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43" w:name="_Toc87850546"/>
      <w:r>
        <w:t>8.2.3.4.2.2</w:t>
      </w:r>
      <w:r>
        <w:tab/>
        <w:t>S3-VTM-01: Main 10 Profile with no fixed Intra</w:t>
      </w:r>
      <w:bookmarkEnd w:id="543"/>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44" w:name="_Toc87850547"/>
      <w:r>
        <w:t>8.2.3.4.2.3</w:t>
      </w:r>
      <w:r>
        <w:tab/>
        <w:t>S3-VTM-02: Main 10 Profile with fixed Intra every second</w:t>
      </w:r>
      <w:bookmarkEnd w:id="54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45" w:name="_Toc87850548"/>
      <w:r>
        <w:t>8.2.3</w:t>
      </w:r>
      <w:r w:rsidR="00F32227">
        <w:t>.4.3</w:t>
      </w:r>
      <w:r w:rsidR="00F32227">
        <w:tab/>
        <w:t>Test Results</w:t>
      </w:r>
      <w:bookmarkEnd w:id="54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30AE0968" w:rsidR="00F32227" w:rsidRDefault="00104B01" w:rsidP="00F32227">
      <w:pPr>
        <w:pStyle w:val="Heading4"/>
      </w:pPr>
      <w:bookmarkStart w:id="546" w:name="_Toc87850549"/>
      <w:r>
        <w:t>8.2.3</w:t>
      </w:r>
      <w:r w:rsidR="00F32227">
        <w:t>.5</w:t>
      </w:r>
      <w:r w:rsidR="00F32227">
        <w:tab/>
        <w:t>Scenario 4: Messaging and Social Sharing</w:t>
      </w:r>
      <w:bookmarkEnd w:id="546"/>
    </w:p>
    <w:p w14:paraId="4E068171" w14:textId="77777777" w:rsidR="00CB6144" w:rsidRDefault="00CB6144" w:rsidP="00CB6144">
      <w:pPr>
        <w:pStyle w:val="Heading5"/>
      </w:pPr>
      <w:bookmarkStart w:id="547" w:name="_Toc85628369"/>
      <w:bookmarkStart w:id="548" w:name="_Toc87850550"/>
      <w:r>
        <w:t>8.2.3.5.1</w:t>
      </w:r>
      <w:r>
        <w:tab/>
        <w:t>Overview</w:t>
      </w:r>
      <w:bookmarkEnd w:id="547"/>
      <w:bookmarkEnd w:id="548"/>
    </w:p>
    <w:p w14:paraId="6AA09CE5" w14:textId="77777777" w:rsidR="00CB6144" w:rsidRDefault="00CB6144" w:rsidP="00CB6144">
      <w:r>
        <w:t xml:space="preserve">Table 8.2.3.5.1-1 provides an overview of the H.266/VVC test tuples provided for this scenario. For provided bitstreams, reference H.266/VVC software implementation </w:t>
      </w:r>
      <w:r>
        <w:rPr>
          <w:i/>
          <w:iCs/>
        </w:rPr>
        <w:t>VTM13.0</w:t>
      </w:r>
      <w:r>
        <w:t xml:space="preserve"> and corresponding encoder configuration have </w:t>
      </w:r>
      <w:r>
        <w:lastRenderedPageBreak/>
        <w:t xml:space="preserve">been used. Source code and utilized configuration files are available here: </w:t>
      </w:r>
      <w:hyperlink r:id="rId53"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77777777" w:rsidR="00CB6144" w:rsidRDefault="00CB6144" w:rsidP="00CB6144">
      <w:pPr>
        <w:pStyle w:val="TH"/>
      </w:pPr>
      <w:r>
        <w:t>Table 8.2.3.5.1-1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77777777" w:rsidR="00CB6144" w:rsidRDefault="00CB6144">
            <w:pPr>
              <w:pStyle w:val="TAC"/>
              <w:rPr>
                <w:sz w:val="16"/>
                <w:szCs w:val="18"/>
                <w:lang w:val="en-US" w:eastAsia="fr-FR"/>
              </w:rPr>
            </w:pPr>
            <w:r>
              <w:rPr>
                <w:sz w:val="16"/>
                <w:szCs w:val="18"/>
                <w:lang w:val="en-US" w:eastAsia="fr-FR"/>
              </w:rPr>
              <w:t>8.2.3.5.2.2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77777777" w:rsidR="00CB6144" w:rsidRDefault="00CB6144" w:rsidP="00CB6144">
      <w:pPr>
        <w:pStyle w:val="Heading5"/>
      </w:pPr>
      <w:bookmarkStart w:id="549" w:name="_Toc85628370"/>
      <w:bookmarkStart w:id="550" w:name="_Toc87850551"/>
      <w:r>
        <w:t>8.2.3.5.2</w:t>
      </w:r>
      <w:r>
        <w:tab/>
        <w:t>Test Model and Configurations</w:t>
      </w:r>
      <w:bookmarkEnd w:id="549"/>
      <w:bookmarkEnd w:id="550"/>
    </w:p>
    <w:p w14:paraId="5407CFA1" w14:textId="77777777" w:rsidR="00CB6144" w:rsidRDefault="00CB6144" w:rsidP="00CB6144">
      <w:pPr>
        <w:pStyle w:val="Heading6"/>
      </w:pPr>
      <w:bookmarkStart w:id="551" w:name="_Toc85628371"/>
      <w:bookmarkStart w:id="552" w:name="_Toc87850552"/>
      <w:r>
        <w:t>8.2.3.5.2.1</w:t>
      </w:r>
      <w:r>
        <w:tab/>
        <w:t>Common Parameters</w:t>
      </w:r>
      <w:bookmarkEnd w:id="551"/>
      <w:bookmarkEnd w:id="552"/>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77777777" w:rsidR="00CB6144" w:rsidRDefault="00CB6144" w:rsidP="00CB6144">
      <w:pPr>
        <w:pStyle w:val="Heading6"/>
      </w:pPr>
      <w:bookmarkStart w:id="553" w:name="_Toc85628372"/>
      <w:bookmarkStart w:id="554" w:name="_Toc87850553"/>
      <w:r>
        <w:t>8.2.3.5.2.2</w:t>
      </w:r>
      <w:r>
        <w:tab/>
        <w:t>S5-VTM-01: Main 10 Profile with no fixed Intra</w:t>
      </w:r>
      <w:bookmarkEnd w:id="553"/>
      <w:bookmarkEnd w:id="554"/>
    </w:p>
    <w:p w14:paraId="741A2694" w14:textId="77777777" w:rsidR="00CB6144" w:rsidRDefault="00CB6144" w:rsidP="00CB6144">
      <w:r>
        <w:t xml:space="preserve">Each source sequence is encoded with the following configurations: </w:t>
      </w:r>
    </w:p>
    <w:p w14:paraId="2A46E5A4" w14:textId="77777777" w:rsidR="00CB6144" w:rsidRDefault="00CB6144" w:rsidP="00CB6144">
      <w:pPr>
        <w:pStyle w:val="B1"/>
      </w:pPr>
      <w:r>
        <w:t>-</w:t>
      </w:r>
      <w:r>
        <w:tab/>
        <w:t>The common parameters defined in clause 8.2.3.5.2.1.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77777777" w:rsidR="00CB6144" w:rsidRDefault="00CB6144" w:rsidP="00CB6144">
      <w:pPr>
        <w:pStyle w:val="Heading6"/>
      </w:pPr>
      <w:bookmarkStart w:id="555" w:name="_Toc85628373"/>
      <w:bookmarkStart w:id="556" w:name="_Toc87850554"/>
      <w:r>
        <w:t>8.2.3.5.2.3</w:t>
      </w:r>
      <w:r>
        <w:tab/>
        <w:t>S5-VTM-02: Main 10 Profile with fixed Intra every second</w:t>
      </w:r>
      <w:bookmarkEnd w:id="555"/>
      <w:bookmarkEnd w:id="556"/>
    </w:p>
    <w:p w14:paraId="1C444EDA" w14:textId="77777777" w:rsidR="00CB6144" w:rsidRDefault="00CB6144" w:rsidP="00CB6144">
      <w:r>
        <w:t xml:space="preserve">Each source sequence is encoded with the following configurations: </w:t>
      </w:r>
    </w:p>
    <w:p w14:paraId="0391CF59" w14:textId="77777777" w:rsidR="00CB6144" w:rsidRDefault="00CB6144" w:rsidP="00CB6144">
      <w:pPr>
        <w:pStyle w:val="B1"/>
      </w:pPr>
      <w:r>
        <w:t>-</w:t>
      </w:r>
      <w:r>
        <w:tab/>
        <w:t>The common parameters defined in clause 8.2.3.5.2.1.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2B19DA76" w:rsidR="00CB6144" w:rsidRDefault="00CB6144" w:rsidP="00CB6144">
      <w:pPr>
        <w:pStyle w:val="Heading5"/>
      </w:pPr>
      <w:bookmarkStart w:id="557" w:name="_Toc87850555"/>
      <w:r>
        <w:t>8.2.3.</w:t>
      </w:r>
      <w:r w:rsidR="003314EA">
        <w:t>5</w:t>
      </w:r>
      <w:r>
        <w:t>.3</w:t>
      </w:r>
      <w:r>
        <w:tab/>
        <w:t>Test Results</w:t>
      </w:r>
      <w:bookmarkEnd w:id="557"/>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6827DF2" w:rsidR="00CB6144" w:rsidRDefault="00CB6144" w:rsidP="00CB6144">
      <w:r>
        <w:lastRenderedPageBreak/>
        <w:t>VVC test metrics are provided with the appropriate keys as defined in Table 8.2.3.</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4C74E787" w:rsidR="00F32227" w:rsidRDefault="00104B01" w:rsidP="00F32227">
      <w:pPr>
        <w:pStyle w:val="Heading4"/>
      </w:pPr>
      <w:bookmarkStart w:id="558" w:name="_Toc87850556"/>
      <w:r>
        <w:t>8.2.3</w:t>
      </w:r>
      <w:r w:rsidR="00F32227">
        <w:t>.6</w:t>
      </w:r>
      <w:r w:rsidR="00F32227">
        <w:tab/>
        <w:t>Scenario 5: Online Gaming</w:t>
      </w:r>
      <w:bookmarkEnd w:id="558"/>
    </w:p>
    <w:p w14:paraId="29E73E74" w14:textId="0D26624C" w:rsidR="00F32227" w:rsidRDefault="00104B01" w:rsidP="00F32227">
      <w:pPr>
        <w:pStyle w:val="Heading5"/>
      </w:pPr>
      <w:bookmarkStart w:id="559" w:name="_Toc87850557"/>
      <w:r>
        <w:t>8.2.3</w:t>
      </w:r>
      <w:r w:rsidR="00F32227">
        <w:t>.6.1</w:t>
      </w:r>
      <w:r w:rsidR="00F32227">
        <w:tab/>
        <w:t>Overview</w:t>
      </w:r>
      <w:bookmarkEnd w:id="55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4"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77777777" w:rsidR="00527B4A" w:rsidRDefault="00527B4A" w:rsidP="00527B4A">
      <w:pPr>
        <w:pStyle w:val="Heading5"/>
      </w:pPr>
      <w:bookmarkStart w:id="560" w:name="_Toc87850558"/>
      <w:r>
        <w:t>8.2.3.6.2</w:t>
      </w:r>
      <w:r>
        <w:tab/>
        <w:t>Test Model and Configurations</w:t>
      </w:r>
      <w:bookmarkEnd w:id="560"/>
    </w:p>
    <w:p w14:paraId="0681E536" w14:textId="77777777" w:rsidR="00527B4A" w:rsidRDefault="00527B4A" w:rsidP="00527B4A">
      <w:pPr>
        <w:pStyle w:val="Heading6"/>
      </w:pPr>
      <w:bookmarkStart w:id="561" w:name="_Toc87850559"/>
      <w:r>
        <w:t>8.2.3.6.2.1</w:t>
      </w:r>
      <w:r>
        <w:tab/>
        <w:t>Common Parameters</w:t>
      </w:r>
      <w:bookmarkEnd w:id="561"/>
    </w:p>
    <w:p w14:paraId="6F28C275" w14:textId="77777777" w:rsidR="00F612A7" w:rsidRDefault="00F612A7" w:rsidP="00F612A7">
      <w:r>
        <w:t xml:space="preserve">To generate the anchor bitstreams, the following is applied: </w:t>
      </w:r>
    </w:p>
    <w:p w14:paraId="09B8F79F" w14:textId="77777777" w:rsidR="00F612A7" w:rsidRDefault="0090586D" w:rsidP="00F612A7">
      <w:pPr>
        <w:pStyle w:val="B1"/>
        <w:numPr>
          <w:ilvl w:val="0"/>
          <w:numId w:val="25"/>
        </w:numPr>
      </w:pPr>
      <w:hyperlink r:id="rId55"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lastRenderedPageBreak/>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62" w:name="_Toc87850560"/>
      <w:r>
        <w:t>8.2.3.6.2.2</w:t>
      </w:r>
      <w:r>
        <w:tab/>
      </w:r>
      <w:r w:rsidR="00236084">
        <w:t>S5-</w:t>
      </w:r>
      <w:r>
        <w:t>VTM-0</w:t>
      </w:r>
      <w:r w:rsidR="00236084">
        <w:t>1</w:t>
      </w:r>
      <w:r>
        <w:t>: Main 10 Profile with no fixed Intra</w:t>
      </w:r>
      <w:bookmarkEnd w:id="56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63" w:name="_Toc87850561"/>
      <w:r>
        <w:t>8.2.3.6.2.3</w:t>
      </w:r>
      <w:r>
        <w:tab/>
      </w:r>
      <w:r w:rsidR="00236084">
        <w:t>S5-</w:t>
      </w:r>
      <w:r>
        <w:t>VTM-0</w:t>
      </w:r>
      <w:r w:rsidR="00236084">
        <w:t>2</w:t>
      </w:r>
      <w:r>
        <w:t>: Main 10 Profile with fixed Intra every second</w:t>
      </w:r>
      <w:bookmarkEnd w:id="56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64" w:name="_Toc87850562"/>
      <w:r>
        <w:t>8.2.3</w:t>
      </w:r>
      <w:r w:rsidR="00F32227">
        <w:t>.6.3</w:t>
      </w:r>
      <w:r w:rsidR="00F32227">
        <w:tab/>
        <w:t>Test Results</w:t>
      </w:r>
      <w:bookmarkEnd w:id="56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65" w:name="_Toc87850563"/>
      <w:r>
        <w:t>8.2.4</w:t>
      </w:r>
      <w:r>
        <w:tab/>
        <w:t>Characterization</w:t>
      </w:r>
      <w:bookmarkEnd w:id="56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66" w:name="_Toc55813066"/>
      <w:bookmarkStart w:id="567" w:name="_Toc49377074"/>
      <w:bookmarkStart w:id="568" w:name="_Toc87850564"/>
      <w:r>
        <w:t>8.3</w:t>
      </w:r>
      <w:r>
        <w:tab/>
        <w:t>Essential Video Coding (EVC)</w:t>
      </w:r>
      <w:bookmarkEnd w:id="566"/>
      <w:bookmarkEnd w:id="567"/>
      <w:bookmarkEnd w:id="568"/>
    </w:p>
    <w:p w14:paraId="519805E9" w14:textId="007A37FC" w:rsidR="00730F6C" w:rsidRDefault="00730F6C" w:rsidP="00730F6C">
      <w:pPr>
        <w:pStyle w:val="Heading3"/>
      </w:pPr>
      <w:bookmarkStart w:id="569" w:name="_Toc87850565"/>
      <w:r>
        <w:t>8.3.1</w:t>
      </w:r>
      <w:r>
        <w:tab/>
        <w:t>Overview</w:t>
      </w:r>
      <w:bookmarkEnd w:id="56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70" w:name="_Toc87850566"/>
      <w:r>
        <w:t>8.3.2</w:t>
      </w:r>
      <w:r>
        <w:tab/>
        <w:t>Test Configurations and Results for EVC</w:t>
      </w:r>
      <w:bookmarkEnd w:id="570"/>
    </w:p>
    <w:p w14:paraId="2DCA22C2" w14:textId="02E28DBE" w:rsidR="006F4B3F" w:rsidRDefault="006F4B3F" w:rsidP="006F4B3F">
      <w:pPr>
        <w:pStyle w:val="Heading4"/>
      </w:pPr>
      <w:bookmarkStart w:id="571" w:name="_Toc87850567"/>
      <w:r>
        <w:t>8.3.2.1</w:t>
      </w:r>
      <w:r>
        <w:tab/>
        <w:t>Introduction</w:t>
      </w:r>
      <w:bookmarkEnd w:id="571"/>
    </w:p>
    <w:p w14:paraId="3EA4438C" w14:textId="77777777" w:rsidR="006F4B3F" w:rsidRDefault="006F4B3F" w:rsidP="006F4B3F">
      <w:r>
        <w:t>This clause provides test setups, configurations and results for EVC.</w:t>
      </w:r>
    </w:p>
    <w:p w14:paraId="3EC01EE3" w14:textId="3CE97274" w:rsidR="006F4B3F" w:rsidRDefault="006F4B3F" w:rsidP="006F4B3F">
      <w:pPr>
        <w:rPr>
          <w:rStyle w:val="Hyperlink"/>
        </w:rPr>
      </w:pPr>
      <w:r>
        <w:t>The reference software for MPEG-5 EVC is called is called ETM (EVC Test Model). The ETM software is maintained and can be downloaded from the repository:</w:t>
      </w:r>
      <w:hyperlink r:id="rId56" w:tgtFrame="_blank" w:history="1">
        <w:r w:rsidR="005521F5" w:rsidRPr="00560174">
          <w:rPr>
            <w:rStyle w:val="Hyperlink"/>
            <w:rFonts w:eastAsia="Malgun Gothic"/>
            <w:color w:val="0066C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72" w:name="_Toc87850568"/>
      <w:r w:rsidRPr="00AD725A">
        <w:t>8.3.2.2</w:t>
      </w:r>
      <w:r w:rsidRPr="00AD725A">
        <w:tab/>
        <w:t>Scenario 1: Full HD Streaming</w:t>
      </w:r>
      <w:bookmarkEnd w:id="572"/>
    </w:p>
    <w:p w14:paraId="68C4EDE6" w14:textId="77777777" w:rsidR="003A027C" w:rsidRPr="009C2855" w:rsidRDefault="003A027C" w:rsidP="003A027C">
      <w:pPr>
        <w:pStyle w:val="Heading5"/>
      </w:pPr>
      <w:bookmarkStart w:id="573" w:name="OLE_LINK5"/>
      <w:bookmarkStart w:id="574" w:name="_Toc87850569"/>
      <w:r>
        <w:t xml:space="preserve">8.3.2.2.1 </w:t>
      </w:r>
      <w:r>
        <w:tab/>
        <w:t>Overview</w:t>
      </w:r>
      <w:bookmarkEnd w:id="574"/>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7"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ayout w:type="fixed"/>
        <w:tblLook w:val="04A0" w:firstRow="1" w:lastRow="0" w:firstColumn="1" w:lastColumn="0" w:noHBand="0" w:noVBand="1"/>
      </w:tblPr>
      <w:tblGrid>
        <w:gridCol w:w="1034"/>
        <w:gridCol w:w="917"/>
        <w:gridCol w:w="1694"/>
        <w:gridCol w:w="1606"/>
        <w:gridCol w:w="1396"/>
        <w:gridCol w:w="1510"/>
        <w:gridCol w:w="1474"/>
      </w:tblGrid>
      <w:tr w:rsidR="00627970" w:rsidRPr="00F72F96" w14:paraId="2C0A57E0" w14:textId="77777777" w:rsidTr="004C62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91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694"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606"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396"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51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474"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27970" w:rsidRPr="00F72F96" w14:paraId="2D176B5C"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917" w:type="dxa"/>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694"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606"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27970" w:rsidRPr="00F72F96" w14:paraId="291FD392"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917" w:type="dxa"/>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694"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606"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27970" w:rsidRPr="00F72F96" w14:paraId="45DB1C77"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917" w:type="dxa"/>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694"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606"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27970" w:rsidRPr="00F72F96" w14:paraId="4C5634DD"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694"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606"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11825B6A"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694"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606"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54257EA0"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694"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606"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27970" w:rsidRPr="00F72F96" w14:paraId="1F7D8203"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694"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606"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61FFDAC4"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917" w:type="dxa"/>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694"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606"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396"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51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27970" w:rsidRPr="00F72F96" w14:paraId="14FE6922"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694"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606"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EB35967"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917" w:type="dxa"/>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694"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606"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27970" w:rsidRPr="00F72F96" w14:paraId="28A98F07"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917" w:type="dxa"/>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694"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606"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27970" w:rsidRPr="00F72F96" w14:paraId="17BCE07B"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917" w:type="dxa"/>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694"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606"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27970" w:rsidRPr="00F72F96" w14:paraId="4A3809C7"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694"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606"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A25D8BD" w14:textId="77777777" w:rsidTr="004C6226">
        <w:tc>
          <w:tcPr>
            <w:cnfStyle w:val="001000000000" w:firstRow="0" w:lastRow="0" w:firstColumn="1" w:lastColumn="0" w:oddVBand="0" w:evenVBand="0" w:oddHBand="0" w:evenHBand="0" w:firstRowFirstColumn="0" w:firstRowLastColumn="0" w:lastRowFirstColumn="0" w:lastRowLastColumn="0"/>
            <w:tcW w:w="1034"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917" w:type="dxa"/>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694"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606"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7A0B6288" w14:textId="77777777" w:rsidTr="004C62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4"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917" w:type="dxa"/>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694"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606"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396"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51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474"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575" w:name="_Toc87850570"/>
      <w:r w:rsidRPr="00AD725A">
        <w:t>8.3.2.</w:t>
      </w:r>
      <w:r w:rsidR="0050198F">
        <w:t>2</w:t>
      </w:r>
      <w:r w:rsidRPr="00AD725A">
        <w:t>.2</w:t>
      </w:r>
      <w:r w:rsidRPr="00AD725A">
        <w:tab/>
        <w:t>Test Model and Configurations</w:t>
      </w:r>
      <w:bookmarkEnd w:id="575"/>
    </w:p>
    <w:p w14:paraId="29FDD645" w14:textId="1DC05782" w:rsidR="00BD33F2" w:rsidRPr="00AD725A" w:rsidRDefault="00BD33F2" w:rsidP="00BD33F2">
      <w:pPr>
        <w:pStyle w:val="Heading6"/>
      </w:pPr>
      <w:bookmarkStart w:id="576" w:name="_Toc87850571"/>
      <w:r w:rsidRPr="00AD725A">
        <w:t>8.3.2.</w:t>
      </w:r>
      <w:r w:rsidR="0050198F">
        <w:t>2</w:t>
      </w:r>
      <w:r w:rsidRPr="00AD725A">
        <w:t>.2.1</w:t>
      </w:r>
      <w:r w:rsidRPr="00AD725A">
        <w:tab/>
        <w:t>S</w:t>
      </w:r>
      <w:r w:rsidR="0050198F">
        <w:t>1</w:t>
      </w:r>
      <w:r w:rsidRPr="00AD725A">
        <w:t>-ETM-01</w:t>
      </w:r>
      <w:r>
        <w:t>: SDR Configuration</w:t>
      </w:r>
      <w:bookmarkEnd w:id="576"/>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1E74CEEE" w:rsidR="00BD33F2" w:rsidRPr="00AD725A" w:rsidRDefault="00BD33F2" w:rsidP="00BD33F2">
      <w:pPr>
        <w:pStyle w:val="Heading6"/>
      </w:pPr>
      <w:bookmarkStart w:id="577" w:name="_Toc87850572"/>
      <w:r w:rsidRPr="00AD725A">
        <w:t>8.3.2.</w:t>
      </w:r>
      <w:r w:rsidR="0050198F">
        <w:t>2</w:t>
      </w:r>
      <w:r w:rsidRPr="00AD725A">
        <w:t>.2.2</w:t>
      </w:r>
      <w:r w:rsidRPr="00AD725A">
        <w:tab/>
        <w:t>S2-ETM-01</w:t>
      </w:r>
      <w:r>
        <w:t xml:space="preserve">: </w:t>
      </w:r>
      <w:r w:rsidRPr="00AD725A">
        <w:t>HDR</w:t>
      </w:r>
      <w:r>
        <w:t xml:space="preserve"> Configuration</w:t>
      </w:r>
      <w:bookmarkEnd w:id="577"/>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77777777" w:rsidR="00BD33F2" w:rsidRPr="00AD725A" w:rsidRDefault="00BD33F2" w:rsidP="00BD33F2">
      <w:pPr>
        <w:pStyle w:val="B1"/>
        <w:numPr>
          <w:ilvl w:val="0"/>
          <w:numId w:val="2"/>
        </w:numPr>
      </w:pPr>
      <w:r w:rsidRPr="00AD725A">
        <w:t>temporal filtering is enabled (</w:t>
      </w:r>
      <w:r w:rsidRPr="006922D0">
        <w:rPr>
          <w:rFonts w:ascii="Courier New" w:hAnsi="Courier New" w:cs="Courier New"/>
        </w:rPr>
        <w:t>temporal_filter</w:t>
      </w:r>
      <w:r w:rsidRPr="00AD725A">
        <w:t xml:space="preserve"> = 1)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578" w:name="_Toc87850573"/>
      <w:r w:rsidRPr="00AD725A">
        <w:t>8.3.2.</w:t>
      </w:r>
      <w:r w:rsidR="008B3C1E">
        <w:t>2</w:t>
      </w:r>
      <w:r w:rsidRPr="00AD725A">
        <w:t>.3</w:t>
      </w:r>
      <w:r w:rsidRPr="00AD725A">
        <w:tab/>
        <w:t>Test Results</w:t>
      </w:r>
      <w:bookmarkEnd w:id="578"/>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573"/>
    <w:p w14:paraId="02A60194" w14:textId="77777777" w:rsidR="00D41FF7" w:rsidRDefault="00D41FF7" w:rsidP="00D41FF7">
      <w:pPr>
        <w:pStyle w:val="EditorsNote"/>
      </w:pPr>
      <w:r>
        <w:t>Editor’s Note:</w:t>
      </w:r>
    </w:p>
    <w:p w14:paraId="35974882" w14:textId="77777777" w:rsidR="00D41FF7" w:rsidRDefault="00D41FF7" w:rsidP="00D41FF7">
      <w:pPr>
        <w:pStyle w:val="EditorsNote"/>
        <w:numPr>
          <w:ilvl w:val="0"/>
          <w:numId w:val="2"/>
        </w:numPr>
      </w:pPr>
      <w:r>
        <w:t>Results are not yet complete. Missing is MS-SSIM and VMAF as well as DE100 and PNSRL100. Results for sparks are also missing.</w:t>
      </w:r>
    </w:p>
    <w:p w14:paraId="6CB8C2D0" w14:textId="77777777" w:rsidR="0070237B" w:rsidRPr="00AD725A" w:rsidRDefault="0070237B" w:rsidP="0070237B">
      <w:pPr>
        <w:pStyle w:val="Heading4"/>
      </w:pPr>
      <w:bookmarkStart w:id="579" w:name="_Toc87850574"/>
      <w:r w:rsidRPr="00AD725A">
        <w:t>8.3.2.3</w:t>
      </w:r>
      <w:r w:rsidRPr="00AD725A">
        <w:tab/>
        <w:t>Scenario 2: 4K-TV</w:t>
      </w:r>
      <w:bookmarkEnd w:id="579"/>
    </w:p>
    <w:p w14:paraId="0716A4CB" w14:textId="1B7D020B" w:rsidR="0070237B" w:rsidRDefault="0070237B" w:rsidP="0070237B">
      <w:pPr>
        <w:pStyle w:val="Heading5"/>
      </w:pPr>
      <w:bookmarkStart w:id="580" w:name="_Toc87850575"/>
      <w:r w:rsidRPr="00AD725A">
        <w:t>8.3.2.3.1</w:t>
      </w:r>
      <w:r w:rsidRPr="00AD725A">
        <w:tab/>
        <w:t>Overview</w:t>
      </w:r>
      <w:bookmarkEnd w:id="580"/>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8"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581" w:name="_Toc87850576"/>
      <w:r w:rsidRPr="00AD725A">
        <w:t>8.3.2.3.2</w:t>
      </w:r>
      <w:r w:rsidRPr="00AD725A">
        <w:tab/>
        <w:t>Test Model and Configurations</w:t>
      </w:r>
      <w:bookmarkEnd w:id="581"/>
    </w:p>
    <w:p w14:paraId="06ACC6EE" w14:textId="4CC50B27" w:rsidR="0070237B" w:rsidRPr="00AD725A" w:rsidRDefault="0070237B" w:rsidP="0070237B">
      <w:pPr>
        <w:pStyle w:val="Heading6"/>
      </w:pPr>
      <w:bookmarkStart w:id="582" w:name="_Toc87850577"/>
      <w:r w:rsidRPr="00AD725A">
        <w:t>8.3.2.3.2.1</w:t>
      </w:r>
      <w:r w:rsidRPr="00AD725A">
        <w:tab/>
        <w:t>S2-ETM-01</w:t>
      </w:r>
      <w:r w:rsidR="00911DD7">
        <w:t>: SDR Configuration</w:t>
      </w:r>
      <w:bookmarkEnd w:id="58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583" w:name="_Toc87850578"/>
      <w:r w:rsidRPr="00AD725A">
        <w:t>8.3.2.3.2.2</w:t>
      </w:r>
      <w:r w:rsidRPr="00AD725A">
        <w:tab/>
        <w:t>S2-ETM-01</w:t>
      </w:r>
      <w:r w:rsidR="00911DD7">
        <w:t xml:space="preserve">: </w:t>
      </w:r>
      <w:r w:rsidRPr="00AD725A">
        <w:t>HDR</w:t>
      </w:r>
      <w:r w:rsidR="00911DD7">
        <w:t xml:space="preserve"> Configuration</w:t>
      </w:r>
      <w:bookmarkEnd w:id="583"/>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84" w:name="_Toc87850579"/>
      <w:r w:rsidRPr="00AD725A">
        <w:t>8.3.2.3.3</w:t>
      </w:r>
      <w:r w:rsidRPr="00AD725A">
        <w:tab/>
        <w:t>Test Results</w:t>
      </w:r>
      <w:bookmarkEnd w:id="584"/>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592DAB93" w:rsidR="0006444C" w:rsidRDefault="00D41FF7" w:rsidP="0006444C">
      <w:pPr>
        <w:pStyle w:val="EditorsNote"/>
        <w:numPr>
          <w:ilvl w:val="0"/>
          <w:numId w:val="2"/>
        </w:numPr>
      </w:pPr>
      <w:r>
        <w:t>Results are not yet complete. Missing is MS-SSIM and VMAF as well as DE100 and PNSRL100. Results for sparks are also missing.</w:t>
      </w:r>
    </w:p>
    <w:p w14:paraId="740771CB" w14:textId="77777777" w:rsidR="0070237B" w:rsidRPr="00AD725A" w:rsidRDefault="0070237B" w:rsidP="0070237B">
      <w:pPr>
        <w:pStyle w:val="Heading4"/>
      </w:pPr>
      <w:bookmarkStart w:id="585" w:name="_Toc87850580"/>
      <w:r w:rsidRPr="00AD725A">
        <w:t>8.3.2.4</w:t>
      </w:r>
      <w:r w:rsidRPr="00AD725A">
        <w:tab/>
        <w:t>Scenario 3: Screen Content Scenario</w:t>
      </w:r>
      <w:bookmarkEnd w:id="585"/>
    </w:p>
    <w:p w14:paraId="5CA56B89" w14:textId="343A89ED" w:rsidR="0070237B" w:rsidRDefault="0070237B" w:rsidP="0070237B">
      <w:pPr>
        <w:pStyle w:val="Heading5"/>
      </w:pPr>
      <w:bookmarkStart w:id="586" w:name="_Toc87850581"/>
      <w:r w:rsidRPr="00AD725A">
        <w:t>8.3.2.4.1</w:t>
      </w:r>
      <w:r w:rsidRPr="00AD725A">
        <w:tab/>
        <w:t>Overview</w:t>
      </w:r>
      <w:bookmarkEnd w:id="586"/>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9" w:history="1">
        <w:r w:rsidR="005B1273">
          <w:rPr>
            <w:rStyle w:val="Hyperlink"/>
          </w:rPr>
          <w:t>https://dash-large-files.akamaized.net/WAVE/3GPP/5GVideo/Bitstreams/Scenario-3-Screen/ETM/streams.csv</w:t>
        </w:r>
      </w:hyperlink>
      <w:r>
        <w:t>.</w:t>
      </w:r>
    </w:p>
    <w:p w14:paraId="35D63EC2" w14:textId="5876E377" w:rsidR="00F56B11" w:rsidRDefault="0090586D" w:rsidP="00F56B11">
      <w:pPr>
        <w:pStyle w:val="TH"/>
      </w:pPr>
      <w:hyperlink r:id="rId60"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87" w:name="_Toc87850582"/>
      <w:r w:rsidRPr="00AD725A">
        <w:t>8.3.2.4.2</w:t>
      </w:r>
      <w:r w:rsidRPr="00AD725A">
        <w:tab/>
      </w:r>
      <w:r w:rsidRPr="00AD725A">
        <w:rPr>
          <w:rStyle w:val="Heading5Char"/>
        </w:rPr>
        <w:t>Test Model and Configurations</w:t>
      </w:r>
      <w:bookmarkEnd w:id="587"/>
    </w:p>
    <w:p w14:paraId="1F1CE03E" w14:textId="1CF193AB" w:rsidR="0070237B" w:rsidRPr="00AD725A" w:rsidRDefault="0070237B" w:rsidP="0070237B">
      <w:pPr>
        <w:pStyle w:val="Heading6"/>
      </w:pPr>
      <w:bookmarkStart w:id="588" w:name="_Toc87850583"/>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588"/>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589" w:name="_Toc87850584"/>
      <w:r w:rsidRPr="00AD725A">
        <w:t>8.3.2.4.2.</w:t>
      </w:r>
      <w:r w:rsidR="00771222">
        <w:t>2</w:t>
      </w:r>
      <w:r w:rsidRPr="00AD725A">
        <w:tab/>
        <w:t>S3-ETM-02:</w:t>
      </w:r>
      <w:r w:rsidR="005B1273">
        <w:t xml:space="preserve"> fixed intra every second</w:t>
      </w:r>
      <w:bookmarkEnd w:id="589"/>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590" w:name="_Toc87850585"/>
      <w:r w:rsidRPr="00AD725A">
        <w:t>8.3.2.4.3</w:t>
      </w:r>
      <w:r w:rsidRPr="00AD725A">
        <w:tab/>
        <w:t>Test Results</w:t>
      </w:r>
      <w:bookmarkEnd w:id="590"/>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510CB9D0" w:rsidR="0070237B" w:rsidRDefault="0070237B" w:rsidP="0070237B">
      <w:pPr>
        <w:pStyle w:val="Heading4"/>
      </w:pPr>
      <w:bookmarkStart w:id="591" w:name="_Toc87850586"/>
      <w:r w:rsidRPr="00AD725A">
        <w:t>8.2.3.5</w:t>
      </w:r>
      <w:r w:rsidRPr="00AD725A">
        <w:tab/>
        <w:t>Scenario 4: Messaging and Social Sharing</w:t>
      </w:r>
      <w:bookmarkEnd w:id="591"/>
    </w:p>
    <w:p w14:paraId="447EA119" w14:textId="77777777" w:rsidR="006D5BD8" w:rsidRDefault="006D5BD8" w:rsidP="006D5BD8">
      <w:pPr>
        <w:pStyle w:val="Heading5"/>
      </w:pPr>
      <w:bookmarkStart w:id="592" w:name="_Toc87850587"/>
      <w:r w:rsidRPr="00AD725A">
        <w:t>8.</w:t>
      </w:r>
      <w:r>
        <w:t>3.2</w:t>
      </w:r>
      <w:r w:rsidRPr="00AD725A">
        <w:t>.</w:t>
      </w:r>
      <w:r>
        <w:t>5</w:t>
      </w:r>
      <w:r w:rsidRPr="00AD725A">
        <w:t>.1</w:t>
      </w:r>
      <w:r w:rsidRPr="00AD725A">
        <w:tab/>
        <w:t>Overview</w:t>
      </w:r>
      <w:bookmarkEnd w:id="592"/>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593" w:name="_Toc87850588"/>
      <w:r w:rsidRPr="00AD725A">
        <w:t>8.</w:t>
      </w:r>
      <w:r>
        <w:t>3.2</w:t>
      </w:r>
      <w:r w:rsidRPr="00AD725A">
        <w:t>.</w:t>
      </w:r>
      <w:r>
        <w:t>5</w:t>
      </w:r>
      <w:r w:rsidRPr="00AD725A">
        <w:t>.2</w:t>
      </w:r>
      <w:r w:rsidRPr="00AD725A">
        <w:tab/>
        <w:t>Test Model and configurations</w:t>
      </w:r>
      <w:bookmarkEnd w:id="593"/>
    </w:p>
    <w:p w14:paraId="57D68A0F" w14:textId="77777777" w:rsidR="00DE028E" w:rsidRPr="00AD725A" w:rsidRDefault="00DE028E" w:rsidP="00DE028E">
      <w:pPr>
        <w:pStyle w:val="Heading6"/>
      </w:pPr>
      <w:bookmarkStart w:id="594" w:name="_Toc87850589"/>
      <w:r w:rsidRPr="00AD725A">
        <w:t>8.</w:t>
      </w:r>
      <w:r>
        <w:t>3.2</w:t>
      </w:r>
      <w:r w:rsidRPr="00AD725A">
        <w:t>.</w:t>
      </w:r>
      <w:r>
        <w:t>5</w:t>
      </w:r>
      <w:r w:rsidRPr="00AD725A">
        <w:t>.2.1</w:t>
      </w:r>
      <w:r w:rsidRPr="00AD725A">
        <w:tab/>
        <w:t>S</w:t>
      </w:r>
      <w:r>
        <w:t>4</w:t>
      </w:r>
      <w:r w:rsidRPr="00AD725A">
        <w:t>-ETM-01:</w:t>
      </w:r>
      <w:r>
        <w:t xml:space="preserve"> no intra</w:t>
      </w:r>
      <w:bookmarkEnd w:id="594"/>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595" w:name="_Toc87850590"/>
      <w:r w:rsidRPr="00AD725A">
        <w:t>8.</w:t>
      </w:r>
      <w:r>
        <w:t>3.2</w:t>
      </w:r>
      <w:r w:rsidRPr="00AD725A">
        <w:t>.</w:t>
      </w:r>
      <w:r>
        <w:t>5</w:t>
      </w:r>
      <w:r w:rsidRPr="00AD725A">
        <w:t>.2.2</w:t>
      </w:r>
      <w:r w:rsidRPr="00AD725A">
        <w:tab/>
        <w:t>S</w:t>
      </w:r>
      <w:r>
        <w:t>4</w:t>
      </w:r>
      <w:r w:rsidRPr="00AD725A">
        <w:t>-ETM-02:</w:t>
      </w:r>
      <w:r>
        <w:t xml:space="preserve"> fixed intra every second</w:t>
      </w:r>
      <w:bookmarkEnd w:id="595"/>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596" w:name="_Toc87850591"/>
      <w:r w:rsidRPr="00AD725A">
        <w:t>8.3.2.</w:t>
      </w:r>
      <w:r>
        <w:t>5</w:t>
      </w:r>
      <w:r w:rsidRPr="00AD725A">
        <w:t>.3</w:t>
      </w:r>
      <w:r w:rsidRPr="00AD725A">
        <w:tab/>
        <w:t>Test Results</w:t>
      </w:r>
      <w:bookmarkEnd w:id="596"/>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597" w:name="_Toc87850592"/>
      <w:r w:rsidRPr="00AD725A">
        <w:lastRenderedPageBreak/>
        <w:t>8.</w:t>
      </w:r>
      <w:r w:rsidR="00043AB9">
        <w:t>3</w:t>
      </w:r>
      <w:r w:rsidRPr="00AD725A">
        <w:t>.</w:t>
      </w:r>
      <w:r w:rsidR="00043AB9">
        <w:t>2</w:t>
      </w:r>
      <w:r w:rsidRPr="00AD725A">
        <w:t>.6</w:t>
      </w:r>
      <w:r w:rsidRPr="00AD725A">
        <w:tab/>
        <w:t>Scenario 5: Online Gaming</w:t>
      </w:r>
      <w:bookmarkEnd w:id="597"/>
    </w:p>
    <w:p w14:paraId="35839DB2" w14:textId="61B507A6" w:rsidR="0070237B" w:rsidRDefault="0070237B" w:rsidP="0070237B">
      <w:pPr>
        <w:pStyle w:val="Heading5"/>
      </w:pPr>
      <w:bookmarkStart w:id="598" w:name="_Toc87850593"/>
      <w:r w:rsidRPr="00AD725A">
        <w:t>8.</w:t>
      </w:r>
      <w:r w:rsidR="00043AB9">
        <w:t>3</w:t>
      </w:r>
      <w:r w:rsidRPr="00AD725A">
        <w:t>.</w:t>
      </w:r>
      <w:r w:rsidR="00043AB9">
        <w:t>2</w:t>
      </w:r>
      <w:r w:rsidRPr="00AD725A">
        <w:t>.6.1</w:t>
      </w:r>
      <w:r w:rsidRPr="00AD725A">
        <w:tab/>
        <w:t>Overview</w:t>
      </w:r>
      <w:bookmarkEnd w:id="598"/>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599" w:name="_Toc87850594"/>
      <w:r w:rsidRPr="00AD725A">
        <w:t>8.</w:t>
      </w:r>
      <w:r w:rsidR="00043AB9">
        <w:t>3</w:t>
      </w:r>
      <w:r w:rsidRPr="00AD725A">
        <w:t>.</w:t>
      </w:r>
      <w:r w:rsidR="00043AB9">
        <w:t>2</w:t>
      </w:r>
      <w:r w:rsidRPr="00AD725A">
        <w:t>.6.2</w:t>
      </w:r>
      <w:r w:rsidRPr="00AD725A">
        <w:tab/>
        <w:t>Test Model and configurations</w:t>
      </w:r>
      <w:bookmarkEnd w:id="599"/>
    </w:p>
    <w:p w14:paraId="29571143" w14:textId="03CE3FB4" w:rsidR="0070237B" w:rsidRPr="00AD725A" w:rsidRDefault="0070237B" w:rsidP="0070237B">
      <w:pPr>
        <w:pStyle w:val="Heading6"/>
      </w:pPr>
      <w:bookmarkStart w:id="600" w:name="_Toc87850595"/>
      <w:r w:rsidRPr="00AD725A">
        <w:t>8.</w:t>
      </w:r>
      <w:r w:rsidR="00043AB9">
        <w:t>3</w:t>
      </w:r>
      <w:r w:rsidRPr="00AD725A">
        <w:t>.</w:t>
      </w:r>
      <w:r w:rsidR="00043AB9">
        <w:t>2</w:t>
      </w:r>
      <w:r w:rsidRPr="00AD725A">
        <w:t>.6.2.1</w:t>
      </w:r>
      <w:r w:rsidRPr="00AD725A">
        <w:tab/>
        <w:t>S5-ETM-01:</w:t>
      </w:r>
      <w:r w:rsidR="00B2060D">
        <w:t xml:space="preserve"> no intra</w:t>
      </w:r>
      <w:bookmarkEnd w:id="600"/>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01" w:name="_Toc87850596"/>
      <w:r w:rsidRPr="00AD725A">
        <w:t>8.</w:t>
      </w:r>
      <w:r w:rsidR="00043AB9">
        <w:t>3</w:t>
      </w:r>
      <w:r w:rsidRPr="00AD725A">
        <w:t>.</w:t>
      </w:r>
      <w:r w:rsidR="00043AB9">
        <w:t>2</w:t>
      </w:r>
      <w:r w:rsidRPr="00AD725A">
        <w:t>.6.2.2</w:t>
      </w:r>
      <w:r w:rsidRPr="00AD725A">
        <w:tab/>
        <w:t>S5-ETM-02:</w:t>
      </w:r>
      <w:r w:rsidR="00B2060D">
        <w:t xml:space="preserve"> fixed intra every second</w:t>
      </w:r>
      <w:bookmarkEnd w:id="601"/>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04190947" w:rsidR="0070237B" w:rsidRDefault="0070237B" w:rsidP="0070237B">
      <w:pPr>
        <w:pStyle w:val="Heading5"/>
      </w:pPr>
      <w:bookmarkStart w:id="602" w:name="_Toc87850597"/>
      <w:r w:rsidRPr="00AD725A">
        <w:t>8.2.3.6.3</w:t>
      </w:r>
      <w:r w:rsidRPr="00AD725A">
        <w:tab/>
        <w:t>Test Results</w:t>
      </w:r>
      <w:bookmarkEnd w:id="602"/>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F79E9A2" w:rsidR="009526C8" w:rsidRDefault="009526C8" w:rsidP="009526C8">
      <w:pPr>
        <w:pStyle w:val="List"/>
        <w:numPr>
          <w:ilvl w:val="0"/>
          <w:numId w:val="2"/>
        </w:numPr>
      </w:pPr>
      <w:r w:rsidRPr="002C03D1">
        <w:t>https://dash-large-files.akamaized.net/WAVE/3GPP/5GVideo/Bitstreams/</w:t>
      </w:r>
      <w:r w:rsidRPr="0097252C">
        <w:t>Scenario-</w:t>
      </w:r>
      <w:r w:rsidR="00306FF8">
        <w:t>5</w:t>
      </w:r>
      <w:r w:rsidRPr="0097252C">
        <w:t>-</w:t>
      </w:r>
      <w:r w:rsidR="00306FF8">
        <w:t>Gaming</w:t>
      </w:r>
      <w:r w:rsidRPr="0097252C">
        <w:t>/</w:t>
      </w:r>
      <w:r>
        <w:t>E</w:t>
      </w:r>
      <w:r w:rsidRPr="0097252C">
        <w:t>TM</w:t>
      </w:r>
      <w:r w:rsidRPr="002C03D1">
        <w:t>/Metrics/</w:t>
      </w:r>
    </w:p>
    <w:p w14:paraId="034F3A86" w14:textId="77777777" w:rsidR="00CA2F26" w:rsidRPr="00C05364" w:rsidRDefault="00CA2F26" w:rsidP="00CA2F26">
      <w:pPr>
        <w:pStyle w:val="Heading2"/>
        <w:rPr>
          <w:rFonts w:eastAsia="Arial"/>
        </w:rPr>
      </w:pPr>
      <w:bookmarkStart w:id="603" w:name="_Toc87850598"/>
      <w:r w:rsidRPr="00C05364">
        <w:rPr>
          <w:rFonts w:eastAsia="Arial"/>
        </w:rPr>
        <w:t>8.4</w:t>
      </w:r>
      <w:r w:rsidRPr="00C05364">
        <w:rPr>
          <w:rFonts w:eastAsia="Arial"/>
        </w:rPr>
        <w:tab/>
        <w:t>AV1</w:t>
      </w:r>
      <w:bookmarkEnd w:id="603"/>
    </w:p>
    <w:p w14:paraId="1184CC12" w14:textId="77777777" w:rsidR="00CA2F26" w:rsidRPr="00C87F90" w:rsidRDefault="00CA2F26" w:rsidP="00CA2F26">
      <w:pPr>
        <w:pStyle w:val="Heading3"/>
        <w:rPr>
          <w:rFonts w:eastAsia="Arial"/>
        </w:rPr>
      </w:pPr>
      <w:bookmarkStart w:id="604" w:name="_Toc63850832"/>
      <w:bookmarkStart w:id="605" w:name="_Toc87850599"/>
      <w:r w:rsidRPr="00DC028A">
        <w:rPr>
          <w:rFonts w:eastAsia="Arial"/>
        </w:rPr>
        <w:t>8.4.1</w:t>
      </w:r>
      <w:r w:rsidRPr="00DC028A">
        <w:rPr>
          <w:rFonts w:eastAsia="Arial"/>
        </w:rPr>
        <w:tab/>
        <w:t>Overview</w:t>
      </w:r>
      <w:bookmarkEnd w:id="604"/>
      <w:bookmarkEnd w:id="60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606" w:name="_Toc79925796"/>
      <w:bookmarkStart w:id="607" w:name="_Toc87850600"/>
      <w:r w:rsidRPr="002909C3">
        <w:t>8.4.</w:t>
      </w:r>
      <w:r>
        <w:t>2</w:t>
      </w:r>
      <w:r w:rsidRPr="002909C3">
        <w:tab/>
      </w:r>
      <w:r>
        <w:t xml:space="preserve">External </w:t>
      </w:r>
      <w:r w:rsidR="00FC7776">
        <w:t>Test Results</w:t>
      </w:r>
      <w:bookmarkEnd w:id="607"/>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608" w:name="_Toc87850601"/>
      <w:r w:rsidRPr="002909C3">
        <w:t>8.4.3</w:t>
      </w:r>
      <w:r w:rsidRPr="002909C3">
        <w:tab/>
        <w:t xml:space="preserve">Test Configurations and Results for </w:t>
      </w:r>
      <w:bookmarkEnd w:id="606"/>
      <w:r w:rsidR="003A07BA">
        <w:t>AV1</w:t>
      </w:r>
      <w:bookmarkEnd w:id="608"/>
    </w:p>
    <w:p w14:paraId="17C46556" w14:textId="77777777" w:rsidR="006D783B" w:rsidRPr="002909C3" w:rsidRDefault="006D783B" w:rsidP="006D783B">
      <w:pPr>
        <w:pStyle w:val="Heading4"/>
      </w:pPr>
      <w:bookmarkStart w:id="609" w:name="_Toc79925797"/>
      <w:bookmarkStart w:id="610" w:name="_Toc87850602"/>
      <w:r w:rsidRPr="002909C3">
        <w:t>8.4.3.1</w:t>
      </w:r>
      <w:r w:rsidRPr="002909C3">
        <w:tab/>
        <w:t>Introduction</w:t>
      </w:r>
      <w:bookmarkEnd w:id="609"/>
      <w:bookmarkEnd w:id="610"/>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3FE67D1D" w:rsidR="00F16922" w:rsidRDefault="00C56415" w:rsidP="00F16922">
      <w:pPr>
        <w:spacing w:after="120"/>
      </w:pPr>
      <w:r>
        <w:t>Table 8.4.3.1-1</w:t>
      </w:r>
      <w:r w:rsidR="00F16922">
        <w:t xml:space="preserve"> </w:t>
      </w:r>
      <w:r w:rsidR="00122EF2">
        <w:t>provides</w:t>
      </w:r>
      <w:r w:rsidR="00F16922">
        <w:t xml:space="preserve"> the common command line options used by all of AV1 configuration file scripts, along with an explanation of their use.</w:t>
      </w:r>
    </w:p>
    <w:p w14:paraId="38BD49F2" w14:textId="7BA99800" w:rsidR="007052FC" w:rsidRDefault="007052FC" w:rsidP="00280862">
      <w:pPr>
        <w:pStyle w:val="TH"/>
      </w:pPr>
      <w:r>
        <w:t xml:space="preserve">Table </w:t>
      </w:r>
      <w:r w:rsidR="00C56415">
        <w:t>8.4.3.1-1 Common command line options used by all of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trPr>
        <w:tc>
          <w:tcPr>
            <w:tcW w:w="2695"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6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5A23A5">
        <w:trPr>
          <w:cantSplit/>
        </w:trPr>
        <w:tc>
          <w:tcPr>
            <w:tcW w:w="2695"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5A23A5">
        <w:trPr>
          <w:cantSplit/>
        </w:trPr>
        <w:tc>
          <w:tcPr>
            <w:tcW w:w="2695"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6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5A23A5">
        <w:trPr>
          <w:cantSplit/>
        </w:trPr>
        <w:tc>
          <w:tcPr>
            <w:tcW w:w="2695"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5A23A5">
        <w:trPr>
          <w:cantSplit/>
        </w:trPr>
        <w:tc>
          <w:tcPr>
            <w:tcW w:w="2695"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5A23A5">
        <w:trPr>
          <w:cantSplit/>
        </w:trPr>
        <w:tc>
          <w:tcPr>
            <w:tcW w:w="2695"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6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5A23A5">
        <w:trPr>
          <w:cantSplit/>
        </w:trPr>
        <w:tc>
          <w:tcPr>
            <w:tcW w:w="2695" w:type="dxa"/>
            <w:shd w:val="clear" w:color="auto" w:fill="auto"/>
          </w:tcPr>
          <w:p w14:paraId="0D9327E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5A23A5">
        <w:trPr>
          <w:cantSplit/>
        </w:trPr>
        <w:tc>
          <w:tcPr>
            <w:tcW w:w="2695"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5A23A5">
        <w:trPr>
          <w:cantSplit/>
        </w:trPr>
        <w:tc>
          <w:tcPr>
            <w:tcW w:w="2695"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5A23A5">
        <w:trPr>
          <w:cantSplit/>
        </w:trPr>
        <w:tc>
          <w:tcPr>
            <w:tcW w:w="2695"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5A23A5">
        <w:trPr>
          <w:cantSplit/>
        </w:trPr>
        <w:tc>
          <w:tcPr>
            <w:tcW w:w="2695"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--verbose, -v</w:t>
            </w:r>
          </w:p>
        </w:tc>
        <w:tc>
          <w:tcPr>
            <w:tcW w:w="66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5A23A5">
        <w:trPr>
          <w:cantSplit/>
        </w:trPr>
        <w:tc>
          <w:tcPr>
            <w:tcW w:w="2695"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6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5A23A5">
        <w:trPr>
          <w:cantSplit/>
        </w:trPr>
        <w:tc>
          <w:tcPr>
            <w:tcW w:w="2695"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5A23A5">
        <w:trPr>
          <w:cantSplit/>
        </w:trPr>
        <w:tc>
          <w:tcPr>
            <w:tcW w:w="2695"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5A23A5">
        <w:trPr>
          <w:cantSplit/>
        </w:trPr>
        <w:tc>
          <w:tcPr>
            <w:tcW w:w="2695"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5A23A5">
        <w:trPr>
          <w:cantSplit/>
        </w:trPr>
        <w:tc>
          <w:tcPr>
            <w:tcW w:w="2695"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5A23A5">
        <w:trPr>
          <w:cantSplit/>
        </w:trPr>
        <w:tc>
          <w:tcPr>
            <w:tcW w:w="2695"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6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5A23A5">
        <w:trPr>
          <w:cantSplit/>
        </w:trPr>
        <w:tc>
          <w:tcPr>
            <w:tcW w:w="2695"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77777777" w:rsidR="00F16922" w:rsidRDefault="00F16922" w:rsidP="00F16922">
      <w:pPr>
        <w:pStyle w:val="Heading4"/>
      </w:pPr>
      <w:bookmarkStart w:id="611" w:name="_heading=h.4d34og8" w:colFirst="0" w:colLast="0"/>
      <w:bookmarkStart w:id="612" w:name="_Toc87850603"/>
      <w:bookmarkEnd w:id="611"/>
      <w:r>
        <w:t>8.4.3.2</w:t>
      </w:r>
      <w:r>
        <w:tab/>
        <w:t>Scenario 1: Full HD Streaming</w:t>
      </w:r>
      <w:bookmarkEnd w:id="612"/>
    </w:p>
    <w:p w14:paraId="76B1F990" w14:textId="77777777" w:rsidR="00F16922" w:rsidRDefault="00F16922" w:rsidP="00F16922">
      <w:pPr>
        <w:pStyle w:val="Heading5"/>
      </w:pPr>
      <w:bookmarkStart w:id="613" w:name="_Toc87850604"/>
      <w:r>
        <w:t>8.4.3.2.1</w:t>
      </w:r>
      <w:r>
        <w:tab/>
        <w:t>Overview</w:t>
      </w:r>
      <w:bookmarkEnd w:id="613"/>
    </w:p>
    <w:p w14:paraId="24BFF523" w14:textId="400EE31F" w:rsidR="00F16922" w:rsidRDefault="00F16922" w:rsidP="00F16922">
      <w:pPr>
        <w:spacing w:after="120"/>
      </w:pPr>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01687263" w:rsidR="00F16922" w:rsidRDefault="00F16922" w:rsidP="00F16922">
      <w:pPr>
        <w:pStyle w:val="TH"/>
      </w:pPr>
      <w:r>
        <w:t>Table 8.4.3.2.1-1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77777777" w:rsidR="00F16922" w:rsidRDefault="00F16922" w:rsidP="00F16922">
      <w:pPr>
        <w:pStyle w:val="Heading5"/>
      </w:pPr>
      <w:bookmarkStart w:id="614" w:name="_Toc87850605"/>
      <w:r>
        <w:t>8.4.3.2.2</w:t>
      </w:r>
      <w:r>
        <w:tab/>
        <w:t>Common Parameters and Settings</w:t>
      </w:r>
      <w:bookmarkEnd w:id="614"/>
    </w:p>
    <w:p w14:paraId="36EE933E" w14:textId="01295FD0" w:rsidR="00F16922" w:rsidRDefault="00F16922" w:rsidP="00F16922">
      <w:pPr>
        <w:spacing w:after="120"/>
      </w:pPr>
      <w:r>
        <w:t xml:space="preserve">For both SDR and HDR the common Scenario 1 command line options are </w:t>
      </w:r>
      <w:r w:rsidR="003337E7">
        <w:t>provided in Table 8.4.3.2.2-1</w:t>
      </w:r>
      <w:r>
        <w:t>.</w:t>
      </w:r>
    </w:p>
    <w:p w14:paraId="7339F3E0" w14:textId="5998D51C" w:rsidR="003337E7" w:rsidRPr="003A49F6" w:rsidRDefault="003337E7" w:rsidP="00280862">
      <w:pPr>
        <w:pStyle w:val="TH"/>
      </w:pPr>
      <w:r>
        <w:t>Table 8.4.3.2.2-1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c>
          <w:tcPr>
            <w:tcW w:w="3412"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5A23A5">
        <w:tc>
          <w:tcPr>
            <w:tcW w:w="3412"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5A23A5">
        <w:tc>
          <w:tcPr>
            <w:tcW w:w="3412"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5948"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lastRenderedPageBreak/>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2BB9331" w:rsidR="00F16922" w:rsidRDefault="00F16922" w:rsidP="00F16922">
      <w:pPr>
        <w:pStyle w:val="Heading5"/>
      </w:pPr>
      <w:bookmarkStart w:id="615" w:name="_Toc87850606"/>
      <w:r>
        <w:t>8.4.3.2.3</w:t>
      </w:r>
      <w:r>
        <w:tab/>
      </w:r>
      <w:r w:rsidR="009366E9">
        <w:t>S1-AV1</w:t>
      </w:r>
      <w:r>
        <w:t>-01: SDR Settings</w:t>
      </w:r>
      <w:bookmarkEnd w:id="615"/>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048793AF" w:rsidR="00F16922" w:rsidRDefault="00F16922" w:rsidP="00F16922">
      <w:pPr>
        <w:pStyle w:val="Heading5"/>
      </w:pPr>
      <w:bookmarkStart w:id="616" w:name="_Toc87850607"/>
      <w:r>
        <w:t>8.4.3.2.4</w:t>
      </w:r>
      <w:r>
        <w:tab/>
      </w:r>
      <w:r w:rsidR="009366E9">
        <w:t>S1-AV1</w:t>
      </w:r>
      <w:r>
        <w:t>-02: HDR PQ Settings</w:t>
      </w:r>
      <w:bookmarkEnd w:id="616"/>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t>S1-AV1</w:t>
      </w:r>
      <w:r w:rsidR="00F16922" w:rsidRPr="009E43CF">
        <w:t>-02.sh &lt;num_frame&gt; &lt;fps_norm&gt; &lt;fps_denom&gt; &lt;width&gt; &lt;height&gt; &lt;cq-level&gt; &lt;intra_period&gt; &lt;input&gt; &lt;output&gt;</w:t>
      </w:r>
    </w:p>
    <w:p w14:paraId="26DD7E68" w14:textId="77777777" w:rsidR="00F16922" w:rsidRDefault="00F16922" w:rsidP="00F16922">
      <w:pPr>
        <w:pStyle w:val="Heading5"/>
      </w:pPr>
      <w:bookmarkStart w:id="617" w:name="_Toc87850608"/>
      <w:r>
        <w:t>8.4.3.2.5</w:t>
      </w:r>
      <w:r>
        <w:tab/>
        <w:t>AV1 Results</w:t>
      </w:r>
      <w:bookmarkEnd w:id="617"/>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77777777" w:rsidR="00F16922" w:rsidRDefault="00F16922" w:rsidP="00F16922">
      <w:pPr>
        <w:pStyle w:val="Heading4"/>
      </w:pPr>
      <w:bookmarkStart w:id="618" w:name="_Toc87850609"/>
      <w:r>
        <w:t>8.4.3.3</w:t>
      </w:r>
      <w:r>
        <w:tab/>
        <w:t>Scenario 2: 4K-TV</w:t>
      </w:r>
      <w:bookmarkEnd w:id="618"/>
    </w:p>
    <w:p w14:paraId="03FE51ED" w14:textId="77777777" w:rsidR="00F16922" w:rsidRDefault="00F16922" w:rsidP="00F16922">
      <w:pPr>
        <w:pStyle w:val="Heading5"/>
      </w:pPr>
      <w:bookmarkStart w:id="619" w:name="_Toc87850610"/>
      <w:r>
        <w:t>8.4.3.3.1</w:t>
      </w:r>
      <w:r>
        <w:tab/>
        <w:t>Overview</w:t>
      </w:r>
      <w:bookmarkEnd w:id="619"/>
    </w:p>
    <w:p w14:paraId="4E99AB64" w14:textId="45B39524" w:rsidR="00F16922" w:rsidRDefault="00F16922" w:rsidP="00F16922">
      <w:pPr>
        <w:spacing w:after="120"/>
      </w:pPr>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67D7D0F3" w:rsidR="00F16922" w:rsidRDefault="00F16922" w:rsidP="00F16922">
      <w:pPr>
        <w:pStyle w:val="TH"/>
      </w:pPr>
      <w:r>
        <w:t>Table 8.4.3.3.1-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620" w:name="_heading=h.3rdcrjn" w:colFirst="0" w:colLast="0"/>
      <w:bookmarkEnd w:id="620"/>
    </w:p>
    <w:p w14:paraId="799DF160" w14:textId="77777777" w:rsidR="00F16922" w:rsidRDefault="00F16922" w:rsidP="00F16922">
      <w:pPr>
        <w:pStyle w:val="Heading5"/>
      </w:pPr>
      <w:bookmarkStart w:id="621" w:name="_Toc87850611"/>
      <w:r>
        <w:lastRenderedPageBreak/>
        <w:t>8.4.3.3.2</w:t>
      </w:r>
      <w:r>
        <w:tab/>
        <w:t>Common Parameters and Settings</w:t>
      </w:r>
      <w:bookmarkEnd w:id="621"/>
    </w:p>
    <w:p w14:paraId="3B41ED61" w14:textId="77777777" w:rsidR="00F16922" w:rsidRPr="008E3302" w:rsidRDefault="00F16922" w:rsidP="00F16922">
      <w:pPr>
        <w:spacing w:after="120"/>
      </w:pPr>
      <w:bookmarkStart w:id="622" w:name="_heading=h.26in1rg" w:colFirst="0" w:colLast="0"/>
      <w:bookmarkEnd w:id="622"/>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c>
          <w:tcPr>
            <w:tcW w:w="3412" w:type="dxa"/>
            <w:shd w:val="clear" w:color="auto" w:fill="auto"/>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5A23A5">
        <w:tc>
          <w:tcPr>
            <w:tcW w:w="3412" w:type="dxa"/>
            <w:shd w:val="clear" w:color="auto" w:fill="auto"/>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5A23A5">
        <w:tc>
          <w:tcPr>
            <w:tcW w:w="3412" w:type="dxa"/>
            <w:shd w:val="clear" w:color="auto" w:fill="auto"/>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5948"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480BF749" w:rsidR="00F16922" w:rsidRPr="008E3302" w:rsidRDefault="00F16922" w:rsidP="00280862">
      <w:pPr>
        <w:pStyle w:val="Heading5"/>
      </w:pPr>
      <w:bookmarkStart w:id="623" w:name="_Toc87850612"/>
      <w:r w:rsidRPr="008E3302">
        <w:t>8.4.3.</w:t>
      </w:r>
      <w:r>
        <w:t>3</w:t>
      </w:r>
      <w:r w:rsidRPr="008E3302">
        <w:t>.3</w:t>
      </w:r>
      <w:r w:rsidRPr="008E3302">
        <w:tab/>
      </w:r>
      <w:r w:rsidR="009366E9">
        <w:t>S2-AV1</w:t>
      </w:r>
      <w:r w:rsidRPr="008E3302">
        <w:t>-01: SDR Settings</w:t>
      </w:r>
      <w:bookmarkEnd w:id="623"/>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1406814D" w:rsidR="00F16922" w:rsidRPr="008E3302" w:rsidRDefault="00F16922" w:rsidP="00280862">
      <w:pPr>
        <w:pStyle w:val="Heading5"/>
      </w:pPr>
      <w:bookmarkStart w:id="624" w:name="_Toc87850613"/>
      <w:r w:rsidRPr="008E3302">
        <w:t>8.4.3.</w:t>
      </w:r>
      <w:r>
        <w:t>3</w:t>
      </w:r>
      <w:r w:rsidRPr="008E3302">
        <w:t>.4</w:t>
      </w:r>
      <w:r w:rsidRPr="008E3302">
        <w:tab/>
      </w:r>
      <w:r w:rsidR="009366E9">
        <w:t>S2-AV1</w:t>
      </w:r>
      <w:r w:rsidRPr="008E3302">
        <w:t>-02: HDR PQ Settings</w:t>
      </w:r>
      <w:bookmarkEnd w:id="624"/>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77777777" w:rsidR="00F16922" w:rsidRDefault="00F16922" w:rsidP="00F16922">
      <w:pPr>
        <w:pStyle w:val="Heading5"/>
      </w:pPr>
      <w:bookmarkStart w:id="625" w:name="_heading=h.35nkun2" w:colFirst="0" w:colLast="0"/>
      <w:bookmarkStart w:id="626" w:name="_heading=h.1ksv4uv" w:colFirst="0" w:colLast="0"/>
      <w:bookmarkStart w:id="627" w:name="_Toc87850614"/>
      <w:bookmarkEnd w:id="625"/>
      <w:bookmarkEnd w:id="626"/>
      <w:r>
        <w:t>8.4.3.3.5</w:t>
      </w:r>
      <w:r>
        <w:tab/>
        <w:t>Test Results</w:t>
      </w:r>
      <w:bookmarkEnd w:id="627"/>
    </w:p>
    <w:p w14:paraId="668452DB" w14:textId="77777777" w:rsidR="00F16922" w:rsidRDefault="00F16922" w:rsidP="00F16922">
      <w:pPr>
        <w:keepLines/>
        <w:pBdr>
          <w:top w:val="nil"/>
          <w:left w:val="nil"/>
          <w:bottom w:val="nil"/>
          <w:right w:val="nil"/>
          <w:between w:val="nil"/>
        </w:pBdr>
        <w:ind w:left="1135" w:hanging="851"/>
        <w:rPr>
          <w:color w:val="FF0000"/>
        </w:rPr>
      </w:pPr>
      <w:bookmarkStart w:id="628" w:name="_heading=h.44sinio" w:colFirst="0" w:colLast="0"/>
      <w:bookmarkEnd w:id="628"/>
      <w:r>
        <w:rPr>
          <w:color w:val="FF0000"/>
        </w:rPr>
        <w:t>Editor’s Note: to be completed.</w:t>
      </w:r>
    </w:p>
    <w:p w14:paraId="7D6B9636" w14:textId="77777777" w:rsidR="00F16922" w:rsidRDefault="00F16922" w:rsidP="00F16922">
      <w:pPr>
        <w:pStyle w:val="Heading4"/>
      </w:pPr>
      <w:bookmarkStart w:id="629" w:name="_Toc87850615"/>
      <w:r>
        <w:t>8.4.3.4</w:t>
      </w:r>
      <w:r>
        <w:tab/>
        <w:t>Scenario 3: Screen Content Scenario</w:t>
      </w:r>
      <w:bookmarkEnd w:id="629"/>
    </w:p>
    <w:p w14:paraId="236EA315" w14:textId="77777777" w:rsidR="00F16922" w:rsidRDefault="00F16922" w:rsidP="00F16922">
      <w:pPr>
        <w:pStyle w:val="Heading5"/>
      </w:pPr>
      <w:bookmarkStart w:id="630" w:name="_Toc87850616"/>
      <w:r>
        <w:t>8.4.3.4.1</w:t>
      </w:r>
      <w:r>
        <w:tab/>
        <w:t>Overview</w:t>
      </w:r>
      <w:bookmarkEnd w:id="630"/>
    </w:p>
    <w:p w14:paraId="66733411" w14:textId="3A5BC850" w:rsidR="00F16922" w:rsidRDefault="00F16922" w:rsidP="00F16922">
      <w:pPr>
        <w:spacing w:after="120"/>
      </w:pPr>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7777777" w:rsidR="00F16922" w:rsidRDefault="00F16922" w:rsidP="00F16922">
      <w:pPr>
        <w:pStyle w:val="TH"/>
      </w:pPr>
      <w:r>
        <w:lastRenderedPageBreak/>
        <w:t xml:space="preserve">Table 8.4.3.4.1-1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77777777" w:rsidR="00F16922" w:rsidRDefault="00F16922" w:rsidP="00F16922">
      <w:pPr>
        <w:pStyle w:val="Heading5"/>
      </w:pPr>
      <w:bookmarkStart w:id="631" w:name="_Toc87850617"/>
      <w:r>
        <w:lastRenderedPageBreak/>
        <w:t>8.4.3.4.2</w:t>
      </w:r>
      <w:r>
        <w:tab/>
        <w:t>Common Parameters and Settings</w:t>
      </w:r>
      <w:bookmarkEnd w:id="631"/>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c>
          <w:tcPr>
            <w:tcW w:w="3412" w:type="dxa"/>
            <w:shd w:val="clear" w:color="auto" w:fill="auto"/>
          </w:tcPr>
          <w:p w14:paraId="36EA78B8"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5A23A5">
        <w:tc>
          <w:tcPr>
            <w:tcW w:w="3412" w:type="dxa"/>
            <w:shd w:val="clear" w:color="auto" w:fill="auto"/>
          </w:tcPr>
          <w:p w14:paraId="5FC2127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334C7797"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2DA7F15C" w:rsidR="00F16922" w:rsidRDefault="00F16922" w:rsidP="00F16922">
      <w:pPr>
        <w:pStyle w:val="Heading5"/>
      </w:pPr>
      <w:bookmarkStart w:id="632" w:name="_Toc87850618"/>
      <w:r>
        <w:t>8.4.3.4.3</w:t>
      </w:r>
      <w:r>
        <w:tab/>
      </w:r>
      <w:r w:rsidR="009366E9">
        <w:t>S3-AV1</w:t>
      </w:r>
      <w:r>
        <w:t>-01: Main 10 Profile with no fixed Intra</w:t>
      </w:r>
      <w:bookmarkEnd w:id="632"/>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E04E1F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000C655"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6CA1A661" w:rsidR="00F16922" w:rsidRDefault="00F16922" w:rsidP="00F16922">
      <w:pPr>
        <w:pStyle w:val="Heading5"/>
      </w:pPr>
      <w:bookmarkStart w:id="633" w:name="_Toc87850619"/>
      <w:r>
        <w:t>8.4.3.4.4</w:t>
      </w:r>
      <w:r>
        <w:tab/>
      </w:r>
      <w:r w:rsidR="009366E9">
        <w:t>S3-AV1</w:t>
      </w:r>
      <w:r>
        <w:t>-02: Main 10 Profile with fixed Intra every second</w:t>
      </w:r>
      <w:bookmarkEnd w:id="633"/>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c>
          <w:tcPr>
            <w:tcW w:w="3412" w:type="dxa"/>
            <w:shd w:val="clear" w:color="auto" w:fill="auto"/>
          </w:tcPr>
          <w:p w14:paraId="2E291FD5"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567BEF4A"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74026DB2" w14:textId="77777777" w:rsidTr="005A23A5">
        <w:tc>
          <w:tcPr>
            <w:tcW w:w="3412" w:type="dxa"/>
            <w:shd w:val="clear" w:color="auto" w:fill="auto"/>
          </w:tcPr>
          <w:p w14:paraId="37C3A75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37A45A5" w:rsidR="00F16922" w:rsidRPr="00C803BB" w:rsidRDefault="00F16922" w:rsidP="00F16922">
      <w:pPr>
        <w:pStyle w:val="Heading5"/>
      </w:pPr>
      <w:bookmarkStart w:id="634" w:name="_Toc87850620"/>
      <w:r w:rsidRPr="00C803BB">
        <w:t>8.4.3.4.</w:t>
      </w:r>
      <w:r>
        <w:t>5</w:t>
      </w:r>
      <w:r w:rsidRPr="00C803BB">
        <w:tab/>
      </w:r>
      <w:r w:rsidR="009366E9">
        <w:t>S3-AV1</w:t>
      </w:r>
      <w:r>
        <w:t>-</w:t>
      </w:r>
      <w:r w:rsidRPr="00C803BB">
        <w:t>SCC-01: Screen Content Profile with no fixed Intra</w:t>
      </w:r>
      <w:bookmarkEnd w:id="634"/>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19BF61C3"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618A4F63" w:rsidR="00F16922" w:rsidRDefault="00F16922" w:rsidP="00F16922">
      <w:pPr>
        <w:pStyle w:val="Heading5"/>
      </w:pPr>
      <w:bookmarkStart w:id="635" w:name="_heading=h.z337ya" w:colFirst="0" w:colLast="0"/>
      <w:bookmarkStart w:id="636" w:name="_Toc87850621"/>
      <w:bookmarkEnd w:id="635"/>
      <w:r>
        <w:lastRenderedPageBreak/>
        <w:t>8.4.3.4.6</w:t>
      </w:r>
      <w:r>
        <w:tab/>
      </w:r>
      <w:r w:rsidR="009366E9">
        <w:t>S3-AV1</w:t>
      </w:r>
      <w:r>
        <w:t>-SCC-02: Screen Content Profile with fixed Intra every second</w:t>
      </w:r>
      <w:bookmarkEnd w:id="636"/>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c>
          <w:tcPr>
            <w:tcW w:w="3412" w:type="dxa"/>
            <w:shd w:val="clear" w:color="auto" w:fill="auto"/>
          </w:tcPr>
          <w:p w14:paraId="54D9752A"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3CC94874"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18A87C2B" w14:textId="77777777" w:rsidTr="005A23A5">
        <w:tc>
          <w:tcPr>
            <w:tcW w:w="3412" w:type="dxa"/>
            <w:shd w:val="clear" w:color="auto" w:fill="auto"/>
          </w:tcPr>
          <w:p w14:paraId="7E6382E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5A23A5">
        <w:tc>
          <w:tcPr>
            <w:tcW w:w="3412" w:type="dxa"/>
            <w:shd w:val="clear" w:color="auto" w:fill="auto"/>
          </w:tcPr>
          <w:p w14:paraId="12B0451B"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77777777" w:rsidR="00F16922" w:rsidRDefault="00F16922" w:rsidP="00F16922">
      <w:pPr>
        <w:pStyle w:val="Heading5"/>
      </w:pPr>
      <w:bookmarkStart w:id="637" w:name="_Toc87850622"/>
      <w:r>
        <w:t>8.4.3.4.7</w:t>
      </w:r>
      <w:r>
        <w:tab/>
        <w:t>Test Results</w:t>
      </w:r>
      <w:bookmarkEnd w:id="637"/>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77777777" w:rsidR="00F16922" w:rsidRDefault="00F16922" w:rsidP="00F16922">
      <w:pPr>
        <w:pStyle w:val="Heading4"/>
      </w:pPr>
      <w:bookmarkStart w:id="638" w:name="_heading=h.3j2qqm3" w:colFirst="0" w:colLast="0"/>
      <w:bookmarkStart w:id="639" w:name="_Toc87850623"/>
      <w:bookmarkEnd w:id="638"/>
      <w:r>
        <w:t>8.4.3.5</w:t>
      </w:r>
      <w:r>
        <w:tab/>
        <w:t>Scenario 4: Messaging and Social Sharing</w:t>
      </w:r>
      <w:bookmarkEnd w:id="639"/>
    </w:p>
    <w:p w14:paraId="5EA2F780" w14:textId="77777777" w:rsidR="00F16922" w:rsidRDefault="00F16922" w:rsidP="00F16922">
      <w:pPr>
        <w:pStyle w:val="Heading5"/>
      </w:pPr>
      <w:bookmarkStart w:id="640" w:name="_Toc87850624"/>
      <w:r>
        <w:t>8.4.3.5.1</w:t>
      </w:r>
      <w:r>
        <w:tab/>
        <w:t>Overview</w:t>
      </w:r>
      <w:bookmarkEnd w:id="640"/>
    </w:p>
    <w:p w14:paraId="1FBA0114" w14:textId="7357A430" w:rsidR="00F16922" w:rsidRDefault="00F16922" w:rsidP="00280862">
      <w:pPr>
        <w:spacing w:after="120"/>
      </w:pPr>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7777777" w:rsidR="00F16922" w:rsidRDefault="00F16922" w:rsidP="00F16922">
      <w:pPr>
        <w:pStyle w:val="TH"/>
      </w:pPr>
      <w:r>
        <w:t xml:space="preserve">Table 8.4.3.5.1-1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77777777" w:rsidR="00F16922" w:rsidRDefault="00F16922" w:rsidP="00F16922">
      <w:pPr>
        <w:pStyle w:val="Heading5"/>
      </w:pPr>
      <w:bookmarkStart w:id="641" w:name="_Toc87850625"/>
      <w:r>
        <w:t>8.4.3.5.2</w:t>
      </w:r>
      <w:r>
        <w:tab/>
        <w:t>Common Parameters and Settings</w:t>
      </w:r>
      <w:bookmarkEnd w:id="641"/>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c>
          <w:tcPr>
            <w:tcW w:w="3412" w:type="dxa"/>
            <w:shd w:val="clear" w:color="auto" w:fill="auto"/>
          </w:tcPr>
          <w:p w14:paraId="4C360AA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5A23A5">
        <w:tc>
          <w:tcPr>
            <w:tcW w:w="3412" w:type="dxa"/>
            <w:shd w:val="clear" w:color="auto" w:fill="auto"/>
          </w:tcPr>
          <w:p w14:paraId="330F73D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72DC91F1"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38443217" w:rsidR="00F16922" w:rsidRDefault="00F16922" w:rsidP="00F16922">
      <w:pPr>
        <w:pStyle w:val="Heading5"/>
      </w:pPr>
      <w:bookmarkStart w:id="642" w:name="_Toc87850626"/>
      <w:r>
        <w:t>8.4.3.5.3</w:t>
      </w:r>
      <w:r>
        <w:tab/>
      </w:r>
      <w:r w:rsidR="009366E9">
        <w:t>S4-AV1</w:t>
      </w:r>
      <w:r>
        <w:t>-01: no Intra</w:t>
      </w:r>
      <w:bookmarkEnd w:id="642"/>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6F7CD7C4"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lastRenderedPageBreak/>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0DD26799" w:rsidR="00F16922" w:rsidRDefault="00F16922" w:rsidP="00F16922">
      <w:pPr>
        <w:pStyle w:val="Heading5"/>
      </w:pPr>
      <w:bookmarkStart w:id="643" w:name="_Toc87850627"/>
      <w:r>
        <w:t>8.4.3.5.4</w:t>
      </w:r>
      <w:r>
        <w:tab/>
      </w:r>
      <w:r w:rsidR="009366E9">
        <w:t>S4-AV1</w:t>
      </w:r>
      <w:r>
        <w:t>-02: Intra</w:t>
      </w:r>
      <w:bookmarkEnd w:id="643"/>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c>
          <w:tcPr>
            <w:tcW w:w="3412" w:type="dxa"/>
            <w:shd w:val="clear" w:color="auto" w:fill="auto"/>
          </w:tcPr>
          <w:p w14:paraId="33B0AF17"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746AC4DE"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E3EF214" w14:textId="77777777" w:rsidTr="005A23A5">
        <w:tc>
          <w:tcPr>
            <w:tcW w:w="3412" w:type="dxa"/>
            <w:shd w:val="clear" w:color="auto" w:fill="auto"/>
          </w:tcPr>
          <w:p w14:paraId="4C157D8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F7E603D"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77777777" w:rsidR="00F16922" w:rsidRDefault="00F16922" w:rsidP="00F16922">
      <w:pPr>
        <w:pStyle w:val="Heading5"/>
      </w:pPr>
      <w:bookmarkStart w:id="644" w:name="_Toc87850628"/>
      <w:r>
        <w:t>8.4.3.5.5</w:t>
      </w:r>
      <w:r>
        <w:tab/>
        <w:t>Test Results</w:t>
      </w:r>
      <w:bookmarkEnd w:id="644"/>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77777777" w:rsidR="00F16922" w:rsidRDefault="00F16922" w:rsidP="00F16922">
      <w:pPr>
        <w:pStyle w:val="Heading4"/>
      </w:pPr>
      <w:bookmarkStart w:id="645" w:name="_heading=h.1y810tw" w:colFirst="0" w:colLast="0"/>
      <w:bookmarkStart w:id="646" w:name="_Toc87850629"/>
      <w:bookmarkEnd w:id="645"/>
      <w:r>
        <w:t>8.4.3.6</w:t>
      </w:r>
      <w:r>
        <w:tab/>
        <w:t>Scenario 5: Online Gaming</w:t>
      </w:r>
      <w:bookmarkEnd w:id="646"/>
    </w:p>
    <w:p w14:paraId="0B182B1B" w14:textId="77777777" w:rsidR="00F16922" w:rsidRDefault="00F16922" w:rsidP="00F16922">
      <w:pPr>
        <w:pStyle w:val="Heading5"/>
      </w:pPr>
      <w:bookmarkStart w:id="647" w:name="_Toc87850630"/>
      <w:r>
        <w:t>8.4.3.6.1</w:t>
      </w:r>
      <w:r>
        <w:tab/>
        <w:t>Overview</w:t>
      </w:r>
      <w:bookmarkEnd w:id="647"/>
    </w:p>
    <w:p w14:paraId="393A60FC" w14:textId="77777777" w:rsidR="00F16922" w:rsidRDefault="00F16922" w:rsidP="00F16922">
      <w:pPr>
        <w:spacing w:after="120"/>
      </w:pPr>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4AE0FA9B" w:rsidR="00F16922" w:rsidRDefault="00F16922" w:rsidP="00F16922">
      <w:pPr>
        <w:pStyle w:val="TH"/>
      </w:pPr>
      <w:r>
        <w:t xml:space="preserve">Table 8.4.3.6.1-1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648" w:name="_Hlk85906557"/>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77777777" w:rsidR="00F16922" w:rsidRDefault="00F16922" w:rsidP="00F16922">
      <w:pPr>
        <w:pStyle w:val="Heading5"/>
      </w:pPr>
      <w:bookmarkStart w:id="649" w:name="_Toc87850631"/>
      <w:bookmarkEnd w:id="648"/>
      <w:r>
        <w:t>8.4.3.6.2</w:t>
      </w:r>
      <w:r>
        <w:tab/>
        <w:t>Common Parameters and Settings</w:t>
      </w:r>
      <w:bookmarkEnd w:id="649"/>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c>
          <w:tcPr>
            <w:tcW w:w="3412" w:type="dxa"/>
            <w:shd w:val="clear" w:color="auto" w:fill="auto"/>
          </w:tcPr>
          <w:p w14:paraId="3037E24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5A23A5">
        <w:tc>
          <w:tcPr>
            <w:tcW w:w="3412" w:type="dxa"/>
            <w:shd w:val="clear" w:color="auto" w:fill="auto"/>
          </w:tcPr>
          <w:p w14:paraId="72190F5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466D968E"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24E7D82" w:rsidR="00F16922" w:rsidRDefault="00F16922" w:rsidP="00F16922">
      <w:pPr>
        <w:pStyle w:val="Heading5"/>
      </w:pPr>
      <w:bookmarkStart w:id="650" w:name="_Toc87850632"/>
      <w:r>
        <w:t>8.4.3.6.3</w:t>
      </w:r>
      <w:r>
        <w:tab/>
      </w:r>
      <w:r w:rsidR="009366E9">
        <w:t>S5-AV1</w:t>
      </w:r>
      <w:r>
        <w:t>-01: Main 10 Profile with no fixed Intra</w:t>
      </w:r>
      <w:bookmarkEnd w:id="650"/>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CB9A73D"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72D24A07" w:rsidR="00F16922" w:rsidRDefault="00F16922" w:rsidP="00F16922">
      <w:pPr>
        <w:pStyle w:val="Heading5"/>
      </w:pPr>
      <w:bookmarkStart w:id="651" w:name="_Toc87850633"/>
      <w:r>
        <w:t>8.4.3.6.4</w:t>
      </w:r>
      <w:r>
        <w:tab/>
      </w:r>
      <w:r w:rsidR="009366E9">
        <w:t>S5-AV1</w:t>
      </w:r>
      <w:r>
        <w:t>-02: Main 10 Profile with fixed Intra every second</w:t>
      </w:r>
      <w:bookmarkEnd w:id="651"/>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c>
          <w:tcPr>
            <w:tcW w:w="3412" w:type="dxa"/>
            <w:shd w:val="clear" w:color="auto" w:fill="auto"/>
          </w:tcPr>
          <w:p w14:paraId="0D8A7E90"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6F1FB93C"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533566F" w14:textId="77777777" w:rsidTr="005A23A5">
        <w:tc>
          <w:tcPr>
            <w:tcW w:w="3412" w:type="dxa"/>
            <w:shd w:val="clear" w:color="auto" w:fill="auto"/>
          </w:tcPr>
          <w:p w14:paraId="6605124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77777777" w:rsidR="00F16922" w:rsidRDefault="00F16922" w:rsidP="00F16922">
      <w:pPr>
        <w:pStyle w:val="Heading5"/>
      </w:pPr>
      <w:bookmarkStart w:id="652" w:name="_heading=h.4i7ojhp" w:colFirst="0" w:colLast="0"/>
      <w:bookmarkStart w:id="653" w:name="_Toc87850634"/>
      <w:bookmarkEnd w:id="652"/>
      <w:r>
        <w:lastRenderedPageBreak/>
        <w:t>8.4.3.6.5</w:t>
      </w:r>
      <w:r>
        <w:tab/>
        <w:t>S5-SCC-01: Screen Content Profile with no fixed Intra</w:t>
      </w:r>
      <w:bookmarkEnd w:id="653"/>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4FC5F062"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179BD982"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77777777" w:rsidR="00F16922" w:rsidRDefault="00F16922" w:rsidP="00F16922">
      <w:pPr>
        <w:pStyle w:val="Heading5"/>
      </w:pPr>
      <w:bookmarkStart w:id="654" w:name="_Toc87850635"/>
      <w:r>
        <w:t>8.4.3.6.6</w:t>
      </w:r>
      <w:r>
        <w:tab/>
        <w:t>S5-SCC-02: Screen Content Profile with fixed Intra</w:t>
      </w:r>
      <w:bookmarkEnd w:id="654"/>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c>
          <w:tcPr>
            <w:tcW w:w="3412" w:type="dxa"/>
            <w:shd w:val="clear" w:color="auto" w:fill="auto"/>
          </w:tcPr>
          <w:p w14:paraId="7196E61B"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45068C26"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273B6ED7"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49F812D4" w14:textId="77777777" w:rsidTr="005A23A5">
        <w:tc>
          <w:tcPr>
            <w:tcW w:w="3412" w:type="dxa"/>
            <w:shd w:val="clear" w:color="auto" w:fill="auto"/>
          </w:tcPr>
          <w:p w14:paraId="668073E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5A23A5">
        <w:tc>
          <w:tcPr>
            <w:tcW w:w="3412" w:type="dxa"/>
            <w:shd w:val="clear" w:color="auto" w:fill="auto"/>
          </w:tcPr>
          <w:p w14:paraId="4CF72BC7"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77777777" w:rsidR="00F16922" w:rsidRDefault="00F16922" w:rsidP="00F16922">
      <w:pPr>
        <w:pStyle w:val="Heading5"/>
      </w:pPr>
      <w:bookmarkStart w:id="655" w:name="_Toc87850636"/>
      <w:r>
        <w:t>8.4.3.6.7</w:t>
      </w:r>
      <w:r>
        <w:tab/>
        <w:t>Test Results</w:t>
      </w:r>
      <w:bookmarkEnd w:id="655"/>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547D6071" w:rsidR="006D783B" w:rsidRDefault="00297EBA" w:rsidP="00730F6C">
      <w:r w:rsidRPr="00280862">
        <w:rPr>
          <w:highlight w:val="yellow"/>
        </w:rPr>
        <w:t>]</w:t>
      </w:r>
    </w:p>
    <w:p w14:paraId="0597765D" w14:textId="77777777" w:rsidR="00730F6C" w:rsidRDefault="00730F6C" w:rsidP="00730F6C">
      <w:pPr>
        <w:pStyle w:val="Heading1"/>
      </w:pPr>
      <w:bookmarkStart w:id="656" w:name="_Toc87850637"/>
      <w:r>
        <w:t>9</w:t>
      </w:r>
      <w:r>
        <w:tab/>
        <w:t>Gaps and Optimization Potential</w:t>
      </w:r>
      <w:bookmarkEnd w:id="656"/>
    </w:p>
    <w:p w14:paraId="1EA4921F" w14:textId="77777777" w:rsidR="00730F6C" w:rsidRDefault="00730F6C" w:rsidP="00730F6C">
      <w:pPr>
        <w:pStyle w:val="Heading2"/>
      </w:pPr>
      <w:bookmarkStart w:id="657" w:name="_Toc87850638"/>
      <w:r>
        <w:t>9.1</w:t>
      </w:r>
      <w:r>
        <w:tab/>
        <w:t>Identified Gaps and Deficiencies with Existing Codecs</w:t>
      </w:r>
      <w:bookmarkEnd w:id="657"/>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58" w:name="_Toc87850639"/>
      <w:r>
        <w:lastRenderedPageBreak/>
        <w:t>9.2</w:t>
      </w:r>
      <w:r>
        <w:tab/>
        <w:t>Potential Requirements for New Codecs</w:t>
      </w:r>
      <w:bookmarkEnd w:id="658"/>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59" w:name="_Toc41600628"/>
      <w:bookmarkStart w:id="660" w:name="_Toc55813067"/>
      <w:bookmarkStart w:id="661" w:name="_Toc49377075"/>
      <w:bookmarkStart w:id="662" w:name="_Toc87850640"/>
      <w:r>
        <w:t>10</w:t>
      </w:r>
      <w:r>
        <w:tab/>
        <w:t>Conclusions and Proposed Next Steps</w:t>
      </w:r>
      <w:bookmarkEnd w:id="659"/>
      <w:bookmarkEnd w:id="660"/>
      <w:bookmarkEnd w:id="661"/>
      <w:bookmarkEnd w:id="662"/>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663" w:name="tsgNames"/>
      <w:bookmarkStart w:id="664" w:name="_Toc41600629"/>
      <w:bookmarkStart w:id="665" w:name="_Toc55813068"/>
      <w:bookmarkStart w:id="666" w:name="_Toc49377076"/>
      <w:bookmarkEnd w:id="663"/>
      <w:r>
        <w:br w:type="page"/>
      </w:r>
    </w:p>
    <w:p w14:paraId="7BD96E0C" w14:textId="4A7FFFDE" w:rsidR="00C51E1F" w:rsidRDefault="00C51E1F" w:rsidP="00C51E1F">
      <w:pPr>
        <w:pStyle w:val="Heading8"/>
      </w:pPr>
      <w:bookmarkStart w:id="667" w:name="_Toc87850641"/>
      <w:r>
        <w:lastRenderedPageBreak/>
        <w:t>Annex A</w:t>
      </w:r>
      <w:r w:rsidR="00516119">
        <w:t xml:space="preserve">: </w:t>
      </w:r>
      <w:r>
        <w:t>Scenario Template</w:t>
      </w:r>
      <w:bookmarkEnd w:id="664"/>
      <w:bookmarkEnd w:id="665"/>
      <w:bookmarkEnd w:id="666"/>
      <w:bookmarkEnd w:id="667"/>
    </w:p>
    <w:p w14:paraId="5F5FB081" w14:textId="77777777" w:rsidR="00C51E1F" w:rsidRDefault="00C51E1F" w:rsidP="00882D8E">
      <w:pPr>
        <w:pStyle w:val="Heading1"/>
      </w:pPr>
      <w:bookmarkStart w:id="668" w:name="_Toc41600630"/>
      <w:bookmarkStart w:id="669" w:name="_Toc55813069"/>
      <w:bookmarkStart w:id="670" w:name="_Toc49377077"/>
      <w:bookmarkStart w:id="671" w:name="_Toc87850642"/>
      <w:r>
        <w:t>A.1</w:t>
      </w:r>
      <w:r>
        <w:tab/>
        <w:t>Introduction</w:t>
      </w:r>
      <w:bookmarkEnd w:id="668"/>
      <w:bookmarkEnd w:id="669"/>
      <w:bookmarkEnd w:id="670"/>
      <w:bookmarkEnd w:id="67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72" w:name="_Toc41600631"/>
      <w:bookmarkStart w:id="673" w:name="_Toc55813070"/>
      <w:bookmarkStart w:id="674" w:name="_Toc49377078"/>
      <w:bookmarkStart w:id="675" w:name="_Toc87850643"/>
      <w:r>
        <w:t>A.2</w:t>
      </w:r>
      <w:r>
        <w:tab/>
        <w:t>Template</w:t>
      </w:r>
      <w:bookmarkEnd w:id="672"/>
      <w:bookmarkEnd w:id="673"/>
      <w:bookmarkEnd w:id="674"/>
      <w:bookmarkEnd w:id="675"/>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676" w:name="_Toc41600632"/>
      <w:bookmarkStart w:id="677" w:name="_Toc55813071"/>
      <w:bookmarkStart w:id="678" w:name="_Toc49377079"/>
      <w:r>
        <w:br w:type="page"/>
      </w:r>
    </w:p>
    <w:p w14:paraId="7F55E087" w14:textId="35DE933D" w:rsidR="008A56A3" w:rsidRDefault="008A56A3" w:rsidP="008A56A3">
      <w:pPr>
        <w:pStyle w:val="Heading8"/>
      </w:pPr>
      <w:bookmarkStart w:id="679" w:name="_Toc87850644"/>
      <w:r>
        <w:lastRenderedPageBreak/>
        <w:t xml:space="preserve">Annex B: </w:t>
      </w:r>
      <w:bookmarkEnd w:id="676"/>
      <w:bookmarkEnd w:id="677"/>
      <w:bookmarkEnd w:id="678"/>
      <w:r w:rsidR="000779F8" w:rsidRPr="000779F8">
        <w:t>Data Formats and Metrics</w:t>
      </w:r>
      <w:bookmarkEnd w:id="679"/>
    </w:p>
    <w:p w14:paraId="1C939567" w14:textId="2ECCD9D6" w:rsidR="008A56A3" w:rsidRDefault="008A56A3" w:rsidP="00882D8E">
      <w:pPr>
        <w:pStyle w:val="Heading1"/>
      </w:pPr>
      <w:bookmarkStart w:id="680" w:name="_Toc55813072"/>
      <w:bookmarkStart w:id="681" w:name="_Toc87850645"/>
      <w:r>
        <w:t>B.1</w:t>
      </w:r>
      <w:r>
        <w:tab/>
        <w:t>Introduction</w:t>
      </w:r>
      <w:bookmarkEnd w:id="680"/>
      <w:bookmarkEnd w:id="681"/>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682" w:name="_Toc71665317"/>
      <w:bookmarkStart w:id="683" w:name="_Toc55813086"/>
      <w:bookmarkStart w:id="684" w:name="_Toc49377080"/>
      <w:bookmarkStart w:id="685" w:name="_Toc87850646"/>
      <w:r w:rsidRPr="00C159D4">
        <w:t>B.2</w:t>
      </w:r>
      <w:r w:rsidRPr="00545CFF">
        <w:tab/>
      </w:r>
      <w:r w:rsidRPr="0094429B">
        <w:t>R</w:t>
      </w:r>
      <w:r w:rsidRPr="007B09E5">
        <w:t>a</w:t>
      </w:r>
      <w:r w:rsidRPr="00C159D4">
        <w:t xml:space="preserve">w </w:t>
      </w:r>
      <w:r w:rsidRPr="00C77364">
        <w:t>Video Sequences</w:t>
      </w:r>
      <w:bookmarkEnd w:id="682"/>
      <w:bookmarkEnd w:id="685"/>
    </w:p>
    <w:p w14:paraId="7ED7D266" w14:textId="77777777" w:rsidR="008F5BBF" w:rsidRPr="00882D8E" w:rsidRDefault="008F5BBF" w:rsidP="008F5BBF">
      <w:pPr>
        <w:pStyle w:val="Heading3"/>
        <w:ind w:left="720" w:hanging="720"/>
        <w:rPr>
          <w:sz w:val="32"/>
        </w:rPr>
      </w:pPr>
      <w:bookmarkStart w:id="686" w:name="_Toc71665318"/>
      <w:bookmarkStart w:id="687" w:name="_Toc87850647"/>
      <w:r w:rsidRPr="00C159D4">
        <w:t xml:space="preserve">B.2.1 </w:t>
      </w:r>
      <w:r w:rsidRPr="00882D8E">
        <w:rPr>
          <w:lang w:val="en-US"/>
        </w:rPr>
        <w:t>Ov</w:t>
      </w:r>
      <w:r>
        <w:t>erview</w:t>
      </w:r>
      <w:bookmarkEnd w:id="686"/>
      <w:bookmarkEnd w:id="687"/>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688" w:name="_Toc71665319"/>
      <w:bookmarkStart w:id="689" w:name="_Toc87850648"/>
      <w:r w:rsidRPr="00400A08">
        <w:t>B.</w:t>
      </w:r>
      <w:r w:rsidRPr="00C159D4">
        <w:t>2.2</w:t>
      </w:r>
      <w:r w:rsidRPr="00545CFF">
        <w:t xml:space="preserve"> </w:t>
      </w:r>
      <w:r w:rsidRPr="00ED6123">
        <w:t>J</w:t>
      </w:r>
      <w:r w:rsidRPr="0094429B">
        <w:t>S</w:t>
      </w:r>
      <w:r w:rsidRPr="007B09E5">
        <w:t>O</w:t>
      </w:r>
      <w:r w:rsidRPr="00400A08">
        <w:t>N Schema</w:t>
      </w:r>
      <w:bookmarkEnd w:id="688"/>
      <w:bookmarkEnd w:id="689"/>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4"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690" w:name="_Toc71665320"/>
      <w:bookmarkStart w:id="691" w:name="_Toc87850649"/>
      <w:r>
        <w:t>B.2.3 Example</w:t>
      </w:r>
      <w:bookmarkEnd w:id="690"/>
      <w:bookmarkEnd w:id="691"/>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692" w:name="_Toc87850650"/>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683"/>
      <w:bookmarkEnd w:id="684"/>
      <w:bookmarkEnd w:id="692"/>
    </w:p>
    <w:p w14:paraId="6C91DA99" w14:textId="77777777" w:rsidR="001B1546" w:rsidRPr="00E1124D" w:rsidRDefault="001B1546" w:rsidP="001B1546">
      <w:pPr>
        <w:pStyle w:val="Heading3"/>
        <w:ind w:left="720" w:hanging="720"/>
        <w:rPr>
          <w:sz w:val="32"/>
          <w:lang w:val="en-US"/>
        </w:rPr>
      </w:pPr>
      <w:bookmarkStart w:id="693" w:name="_Toc87850651"/>
      <w:r w:rsidRPr="00E1124D">
        <w:rPr>
          <w:lang w:val="en-US"/>
        </w:rPr>
        <w:t xml:space="preserve">B.2.1 </w:t>
      </w:r>
      <w:r>
        <w:t>Overview</w:t>
      </w:r>
      <w:bookmarkEnd w:id="693"/>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94" w:name="_Toc87850652"/>
      <w:r w:rsidRPr="00400A08">
        <w:t>B.</w:t>
      </w:r>
      <w:r>
        <w:t>3</w:t>
      </w:r>
      <w:r w:rsidRPr="00646C13">
        <w:t>.2 JSON Schema</w:t>
      </w:r>
      <w:bookmarkEnd w:id="694"/>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95" w:name="_Toc87850653"/>
      <w:r>
        <w:t>B.3.3 Example</w:t>
      </w:r>
      <w:bookmarkEnd w:id="695"/>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96" w:name="_Toc87850654"/>
      <w:r w:rsidRPr="00E1124D">
        <w:rPr>
          <w:lang w:val="en-US"/>
        </w:rPr>
        <w:t>B.</w:t>
      </w:r>
      <w:r>
        <w:t>4</w:t>
      </w:r>
      <w:r>
        <w:rPr>
          <w:lang w:val="en-US"/>
        </w:rPr>
        <w:t>Verification</w:t>
      </w:r>
      <w:bookmarkEnd w:id="696"/>
    </w:p>
    <w:p w14:paraId="16BC49F2" w14:textId="77777777" w:rsidR="00683A59" w:rsidRDefault="00683A59" w:rsidP="00683A59">
      <w:pPr>
        <w:pStyle w:val="Heading3"/>
        <w:ind w:left="720" w:hanging="720"/>
      </w:pPr>
      <w:bookmarkStart w:id="697" w:name="_Toc87850655"/>
      <w:r w:rsidRPr="00E1124D">
        <w:rPr>
          <w:lang w:val="en-US"/>
        </w:rPr>
        <w:t>B.</w:t>
      </w:r>
      <w:r>
        <w:rPr>
          <w:lang w:val="en-US"/>
        </w:rPr>
        <w:t>4</w:t>
      </w:r>
      <w:r w:rsidRPr="00E1124D">
        <w:rPr>
          <w:lang w:val="en-US"/>
        </w:rPr>
        <w:t xml:space="preserve">.1 </w:t>
      </w:r>
      <w:r>
        <w:t>Overview</w:t>
      </w:r>
      <w:bookmarkEnd w:id="697"/>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98" w:name="_Toc87850656"/>
      <w:r w:rsidRPr="00400A08">
        <w:t>B.</w:t>
      </w:r>
      <w:r>
        <w:t>4</w:t>
      </w:r>
      <w:r w:rsidRPr="00646C13">
        <w:t>.2 JSON Schema</w:t>
      </w:r>
      <w:bookmarkEnd w:id="698"/>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99" w:name="_Toc87850657"/>
      <w:r>
        <w:t>B.4.3 Example</w:t>
      </w:r>
      <w:bookmarkEnd w:id="699"/>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700" w:name="_Toc87850658"/>
      <w:r>
        <w:t>B.4.4 Cross-check Report</w:t>
      </w:r>
      <w:bookmarkEnd w:id="700"/>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90586D" w:rsidP="006D290E">
            <w:pPr>
              <w:pStyle w:val="TAC"/>
              <w:jc w:val="left"/>
            </w:pPr>
            <w:hyperlink r:id="rId6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701" w:name="_Toc87850659"/>
      <w:r w:rsidR="00D16D1C">
        <w:lastRenderedPageBreak/>
        <w:t>Annex C: Reference Sequences</w:t>
      </w:r>
      <w:bookmarkEnd w:id="701"/>
    </w:p>
    <w:p w14:paraId="3A8D992E" w14:textId="4DFE850F" w:rsidR="00A858AB" w:rsidRDefault="00A858AB" w:rsidP="00882D8E">
      <w:pPr>
        <w:pStyle w:val="Heading1"/>
      </w:pPr>
      <w:bookmarkStart w:id="702" w:name="_Toc55813087"/>
      <w:bookmarkStart w:id="703" w:name="_Toc49377081"/>
      <w:bookmarkStart w:id="704" w:name="_Toc87850660"/>
      <w:r>
        <w:t>C.1</w:t>
      </w:r>
      <w:r>
        <w:tab/>
        <w:t>Introduction</w:t>
      </w:r>
      <w:bookmarkEnd w:id="702"/>
      <w:bookmarkEnd w:id="703"/>
      <w:bookmarkEnd w:id="70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8"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05" w:name="_Toc55813088"/>
      <w:bookmarkStart w:id="706" w:name="_Toc49377082"/>
      <w:bookmarkStart w:id="707" w:name="_Toc87850661"/>
      <w:r>
        <w:t>C.2</w:t>
      </w:r>
      <w:r>
        <w:tab/>
      </w:r>
      <w:r>
        <w:tab/>
        <w:t>Gaming Test Sequences</w:t>
      </w:r>
      <w:bookmarkEnd w:id="705"/>
      <w:bookmarkEnd w:id="706"/>
      <w:bookmarkEnd w:id="707"/>
    </w:p>
    <w:p w14:paraId="61FAE158" w14:textId="77777777" w:rsidR="00A858AB" w:rsidRDefault="00A858AB" w:rsidP="00882D8E">
      <w:pPr>
        <w:pStyle w:val="Heading2"/>
      </w:pPr>
      <w:bookmarkStart w:id="708" w:name="_Toc55813089"/>
      <w:bookmarkStart w:id="709" w:name="_Toc49377083"/>
      <w:bookmarkStart w:id="710" w:name="_Toc87850662"/>
      <w:r>
        <w:t xml:space="preserve">C.2.1 </w:t>
      </w:r>
      <w:r>
        <w:tab/>
        <w:t>Overview</w:t>
      </w:r>
      <w:bookmarkEnd w:id="708"/>
      <w:bookmarkEnd w:id="709"/>
      <w:bookmarkEnd w:id="710"/>
    </w:p>
    <w:p w14:paraId="70A3C6F4" w14:textId="77777777" w:rsidR="00A858AB" w:rsidRDefault="00A858AB" w:rsidP="00A858AB">
      <w:bookmarkStart w:id="711" w:name="_Toc55813090"/>
      <w:bookmarkStart w:id="712"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13" w:name="_Toc87850663"/>
      <w:r>
        <w:t>C.2.2</w:t>
      </w:r>
      <w:r>
        <w:tab/>
        <w:t>AOV</w:t>
      </w:r>
      <w:bookmarkEnd w:id="711"/>
      <w:bookmarkEnd w:id="712"/>
      <w:bookmarkEnd w:id="713"/>
    </w:p>
    <w:p w14:paraId="3BB1CEFE" w14:textId="77777777" w:rsidR="00EA4B0F" w:rsidRDefault="00EA4B0F" w:rsidP="00882D8E">
      <w:pPr>
        <w:pStyle w:val="Heading3"/>
      </w:pPr>
      <w:bookmarkStart w:id="714" w:name="_Toc55813091"/>
      <w:bookmarkStart w:id="715" w:name="_Toc49377085"/>
      <w:bookmarkStart w:id="716" w:name="_Toc87850664"/>
      <w:r>
        <w:t>C.2.2.1</w:t>
      </w:r>
      <w:r>
        <w:tab/>
        <w:t>Introduction</w:t>
      </w:r>
      <w:bookmarkEnd w:id="714"/>
      <w:bookmarkEnd w:id="715"/>
      <w:bookmarkEnd w:id="716"/>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17" w:name="_Toc49377086"/>
      <w:bookmarkStart w:id="718" w:name="_Toc87850665"/>
      <w:r>
        <w:t>C.2.2.2</w:t>
      </w:r>
      <w:r>
        <w:tab/>
      </w:r>
      <w:r w:rsidR="0002717C">
        <w:t>S</w:t>
      </w:r>
      <w:r>
        <w:t>equence properties</w:t>
      </w:r>
      <w:bookmarkEnd w:id="717"/>
      <w:bookmarkEnd w:id="718"/>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19" w:name="_Toc55813093"/>
      <w:bookmarkStart w:id="720" w:name="_Toc49377087"/>
      <w:bookmarkStart w:id="721" w:name="_Toc87850666"/>
      <w:r>
        <w:t>C.2.2.3</w:t>
      </w:r>
      <w:r>
        <w:tab/>
        <w:t>Copyright</w:t>
      </w:r>
      <w:r w:rsidR="008C2638">
        <w:t xml:space="preserve"> and licen</w:t>
      </w:r>
      <w:r w:rsidR="009229A0">
        <w:t>se</w:t>
      </w:r>
      <w:r>
        <w:t xml:space="preserve"> information</w:t>
      </w:r>
      <w:bookmarkEnd w:id="719"/>
      <w:bookmarkEnd w:id="720"/>
      <w:bookmarkEnd w:id="721"/>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22" w:name="_Toc55813094"/>
      <w:bookmarkStart w:id="723" w:name="_Toc49377088"/>
      <w:bookmarkStart w:id="724" w:name="_Toc87850667"/>
      <w:r>
        <w:t>C.2.3</w:t>
      </w:r>
      <w:r>
        <w:tab/>
      </w:r>
      <w:r w:rsidR="00082D83" w:rsidRPr="00082D83">
        <w:t>Baolei-Man</w:t>
      </w:r>
      <w:bookmarkEnd w:id="722"/>
      <w:bookmarkEnd w:id="723"/>
      <w:bookmarkEnd w:id="724"/>
    </w:p>
    <w:p w14:paraId="4F80923D" w14:textId="4B748E7D" w:rsidR="002A7427" w:rsidRDefault="002A7427" w:rsidP="00882D8E">
      <w:pPr>
        <w:pStyle w:val="Heading3"/>
      </w:pPr>
      <w:bookmarkStart w:id="725" w:name="_Toc55813095"/>
      <w:bookmarkStart w:id="726" w:name="_Toc49377089"/>
      <w:bookmarkStart w:id="727" w:name="_Toc87850668"/>
      <w:r>
        <w:t>C.2.</w:t>
      </w:r>
      <w:r w:rsidR="00082D83">
        <w:t>3</w:t>
      </w:r>
      <w:r>
        <w:t>.1</w:t>
      </w:r>
      <w:r>
        <w:tab/>
        <w:t>Introduction</w:t>
      </w:r>
      <w:bookmarkEnd w:id="725"/>
      <w:bookmarkEnd w:id="726"/>
      <w:bookmarkEnd w:id="727"/>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28" w:name="_Toc49377090"/>
      <w:bookmarkStart w:id="729" w:name="_Toc87850669"/>
      <w:r>
        <w:t>C.2.</w:t>
      </w:r>
      <w:r w:rsidR="008A3DA6">
        <w:t>3</w:t>
      </w:r>
      <w:r>
        <w:t>.2</w:t>
      </w:r>
      <w:r>
        <w:tab/>
        <w:t>Sequence properties</w:t>
      </w:r>
      <w:bookmarkEnd w:id="728"/>
      <w:bookmarkEnd w:id="72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30" w:name="_Toc55813097"/>
      <w:bookmarkStart w:id="731" w:name="_Toc49377091"/>
      <w:bookmarkStart w:id="732" w:name="_Toc87850670"/>
      <w:r>
        <w:t>C.2.</w:t>
      </w:r>
      <w:r w:rsidR="00FF45E1">
        <w:t>3</w:t>
      </w:r>
      <w:r>
        <w:t>.3</w:t>
      </w:r>
      <w:r>
        <w:tab/>
        <w:t>Copyright and license information</w:t>
      </w:r>
      <w:bookmarkEnd w:id="730"/>
      <w:bookmarkEnd w:id="731"/>
      <w:bookmarkEnd w:id="732"/>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33" w:name="_Toc55813098"/>
      <w:bookmarkStart w:id="734" w:name="_Toc49377092"/>
      <w:bookmarkStart w:id="735" w:name="_Toc87850671"/>
      <w:r>
        <w:t>C.2.</w:t>
      </w:r>
      <w:r w:rsidR="000E5B67">
        <w:t>4</w:t>
      </w:r>
      <w:r>
        <w:tab/>
      </w:r>
      <w:r w:rsidR="000E5B67" w:rsidRPr="000E5B67">
        <w:t>Baolei-Woman</w:t>
      </w:r>
      <w:bookmarkEnd w:id="733"/>
      <w:bookmarkEnd w:id="734"/>
      <w:bookmarkEnd w:id="735"/>
    </w:p>
    <w:p w14:paraId="4092B1D3" w14:textId="79B77A29" w:rsidR="002A7427" w:rsidRDefault="002A7427" w:rsidP="00882D8E">
      <w:pPr>
        <w:pStyle w:val="Heading3"/>
      </w:pPr>
      <w:bookmarkStart w:id="736" w:name="_Toc55813099"/>
      <w:bookmarkStart w:id="737" w:name="_Toc49377093"/>
      <w:bookmarkStart w:id="738" w:name="_Toc87850672"/>
      <w:r>
        <w:t>C.2.</w:t>
      </w:r>
      <w:r w:rsidR="000E5B67">
        <w:t>4</w:t>
      </w:r>
      <w:r>
        <w:t>.1</w:t>
      </w:r>
      <w:r>
        <w:tab/>
        <w:t>Introduction</w:t>
      </w:r>
      <w:bookmarkEnd w:id="736"/>
      <w:bookmarkEnd w:id="737"/>
      <w:bookmarkEnd w:id="738"/>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39" w:name="_Toc49377094"/>
      <w:bookmarkStart w:id="740" w:name="_Toc87850673"/>
      <w:r>
        <w:t>C.2.</w:t>
      </w:r>
      <w:r w:rsidR="00937AA1">
        <w:t>4</w:t>
      </w:r>
      <w:r>
        <w:t>.2</w:t>
      </w:r>
      <w:r>
        <w:tab/>
        <w:t>Sequence properties</w:t>
      </w:r>
      <w:bookmarkEnd w:id="739"/>
      <w:bookmarkEnd w:id="740"/>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41" w:name="_Toc55813101"/>
      <w:bookmarkStart w:id="742" w:name="_Toc49377095"/>
      <w:bookmarkStart w:id="743" w:name="_Toc87850674"/>
      <w:r>
        <w:t>C.2.</w:t>
      </w:r>
      <w:r w:rsidR="00F330EC">
        <w:t>4</w:t>
      </w:r>
      <w:r>
        <w:t>.3</w:t>
      </w:r>
      <w:r>
        <w:tab/>
        <w:t>Copyright and license information</w:t>
      </w:r>
      <w:bookmarkEnd w:id="741"/>
      <w:bookmarkEnd w:id="742"/>
      <w:bookmarkEnd w:id="743"/>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44" w:name="_Toc87850675"/>
      <w:r>
        <w:t>C.2.5</w:t>
      </w:r>
      <w:r>
        <w:tab/>
        <w:t>Baolei-Balloon</w:t>
      </w:r>
      <w:bookmarkEnd w:id="744"/>
    </w:p>
    <w:p w14:paraId="55FA1F6E" w14:textId="77777777" w:rsidR="00F761C0" w:rsidRDefault="00F761C0" w:rsidP="00F761C0">
      <w:pPr>
        <w:pStyle w:val="Heading3"/>
      </w:pPr>
      <w:bookmarkStart w:id="745" w:name="_Toc87850676"/>
      <w:r>
        <w:t>C.2.5.1</w:t>
      </w:r>
      <w:r>
        <w:tab/>
        <w:t>Introduction</w:t>
      </w:r>
      <w:bookmarkEnd w:id="74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46" w:name="_Toc87850677"/>
      <w:r>
        <w:t>C.2.5.2</w:t>
      </w:r>
      <w:r>
        <w:tab/>
        <w:t>Sequence properties</w:t>
      </w:r>
      <w:bookmarkEnd w:id="74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47" w:name="_Toc87850678"/>
      <w:r>
        <w:t>C.2.5.3</w:t>
      </w:r>
      <w:r>
        <w:tab/>
        <w:t>Copyright and license information</w:t>
      </w:r>
      <w:bookmarkEnd w:id="747"/>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48" w:name="_Toc87850679"/>
      <w:r>
        <w:t>C.2.6</w:t>
      </w:r>
      <w:r>
        <w:tab/>
      </w:r>
      <w:r w:rsidRPr="005423E4">
        <w:t>Baolei-Yard</w:t>
      </w:r>
      <w:bookmarkEnd w:id="748"/>
    </w:p>
    <w:p w14:paraId="42C64BE3" w14:textId="77777777" w:rsidR="00F761C0" w:rsidRDefault="00F761C0" w:rsidP="00F761C0">
      <w:pPr>
        <w:pStyle w:val="Heading3"/>
      </w:pPr>
      <w:bookmarkStart w:id="749" w:name="_Toc87850680"/>
      <w:r>
        <w:t>C.2.6.1</w:t>
      </w:r>
      <w:r>
        <w:tab/>
        <w:t>Introduction</w:t>
      </w:r>
      <w:bookmarkEnd w:id="749"/>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50" w:name="_Toc87850681"/>
      <w:r>
        <w:t>C.2.6.2</w:t>
      </w:r>
      <w:r>
        <w:tab/>
        <w:t>Sequence properties</w:t>
      </w:r>
      <w:bookmarkEnd w:id="750"/>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51" w:name="_Toc87850682"/>
      <w:r>
        <w:t>C.2.6.3</w:t>
      </w:r>
      <w:r>
        <w:tab/>
        <w:t>Copyright and license information</w:t>
      </w:r>
      <w:bookmarkEnd w:id="751"/>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52" w:name="_Toc49377096"/>
      <w:bookmarkStart w:id="753" w:name="_Toc87850683"/>
      <w:r>
        <w:t>C.2.</w:t>
      </w:r>
      <w:r w:rsidR="00F86011">
        <w:t>7</w:t>
      </w:r>
      <w:r>
        <w:tab/>
      </w:r>
      <w:r w:rsidR="00376C66" w:rsidRPr="00376C66">
        <w:t>Jianling-Temple</w:t>
      </w:r>
      <w:bookmarkEnd w:id="752"/>
      <w:bookmarkEnd w:id="753"/>
    </w:p>
    <w:p w14:paraId="34840672" w14:textId="10441B6E" w:rsidR="002A7427" w:rsidRDefault="002A7427" w:rsidP="00882D8E">
      <w:pPr>
        <w:pStyle w:val="Heading3"/>
      </w:pPr>
      <w:bookmarkStart w:id="754" w:name="_Toc55813103"/>
      <w:bookmarkStart w:id="755" w:name="_Toc49377097"/>
      <w:bookmarkStart w:id="756" w:name="_Toc87850684"/>
      <w:r>
        <w:t>C.2.</w:t>
      </w:r>
      <w:r w:rsidR="00F86011">
        <w:t>7</w:t>
      </w:r>
      <w:r>
        <w:t>.1</w:t>
      </w:r>
      <w:r>
        <w:tab/>
        <w:t>Introduction</w:t>
      </w:r>
      <w:bookmarkEnd w:id="754"/>
      <w:bookmarkEnd w:id="755"/>
      <w:bookmarkEnd w:id="756"/>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57" w:name="_Toc49377098"/>
      <w:bookmarkStart w:id="758" w:name="_Toc87850685"/>
      <w:r>
        <w:t>C.2.</w:t>
      </w:r>
      <w:r w:rsidR="00F86011">
        <w:t>7</w:t>
      </w:r>
      <w:r>
        <w:t>.2</w:t>
      </w:r>
      <w:r>
        <w:tab/>
        <w:t>Sequence properties</w:t>
      </w:r>
      <w:bookmarkEnd w:id="757"/>
      <w:bookmarkEnd w:id="758"/>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59" w:name="_Toc55813105"/>
      <w:bookmarkStart w:id="760"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61" w:name="_Toc87850686"/>
      <w:r>
        <w:t>C.2.</w:t>
      </w:r>
      <w:r w:rsidR="009620D2">
        <w:t>7</w:t>
      </w:r>
      <w:r>
        <w:t>.3</w:t>
      </w:r>
      <w:r>
        <w:tab/>
        <w:t>Copyright and license information</w:t>
      </w:r>
      <w:bookmarkEnd w:id="759"/>
      <w:bookmarkEnd w:id="760"/>
      <w:bookmarkEnd w:id="761"/>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62" w:name="_Toc49377100"/>
      <w:bookmarkStart w:id="763" w:name="_Toc87850687"/>
      <w:r>
        <w:t>C.2.</w:t>
      </w:r>
      <w:r w:rsidR="009620D2">
        <w:t>8</w:t>
      </w:r>
      <w:r>
        <w:tab/>
      </w:r>
      <w:r w:rsidR="001842B0" w:rsidRPr="001842B0">
        <w:t>Jianling-Beach</w:t>
      </w:r>
      <w:bookmarkEnd w:id="762"/>
      <w:bookmarkEnd w:id="763"/>
    </w:p>
    <w:p w14:paraId="6874980B" w14:textId="1F3FA58E" w:rsidR="002A7427" w:rsidRDefault="002A7427" w:rsidP="00882D8E">
      <w:pPr>
        <w:pStyle w:val="Heading3"/>
      </w:pPr>
      <w:bookmarkStart w:id="764" w:name="_Toc55813107"/>
      <w:bookmarkStart w:id="765" w:name="_Toc49377101"/>
      <w:bookmarkStart w:id="766" w:name="_Toc87850688"/>
      <w:r>
        <w:t>C.2.</w:t>
      </w:r>
      <w:r w:rsidR="008B7D36">
        <w:t>8</w:t>
      </w:r>
      <w:r>
        <w:t>.1</w:t>
      </w:r>
      <w:r>
        <w:tab/>
        <w:t>Introduction</w:t>
      </w:r>
      <w:bookmarkEnd w:id="764"/>
      <w:bookmarkEnd w:id="765"/>
      <w:bookmarkEnd w:id="766"/>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67" w:name="_Toc55813108"/>
      <w:bookmarkStart w:id="768" w:name="_Toc49377102"/>
      <w:bookmarkStart w:id="769" w:name="_Toc87850689"/>
      <w:r>
        <w:t>C.2.</w:t>
      </w:r>
      <w:r w:rsidR="008B7D36">
        <w:t>8</w:t>
      </w:r>
      <w:r>
        <w:t>.2</w:t>
      </w:r>
      <w:r>
        <w:tab/>
        <w:t>Sequence properties</w:t>
      </w:r>
      <w:bookmarkEnd w:id="767"/>
      <w:bookmarkEnd w:id="768"/>
      <w:bookmarkEnd w:id="769"/>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70" w:name="_Toc55813109"/>
      <w:bookmarkStart w:id="771"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72" w:name="_Toc87850690"/>
      <w:r>
        <w:t>C.2.</w:t>
      </w:r>
      <w:r w:rsidR="008B7D36">
        <w:t>8</w:t>
      </w:r>
      <w:r>
        <w:t>.3</w:t>
      </w:r>
      <w:r>
        <w:tab/>
        <w:t>Copyright and license information</w:t>
      </w:r>
      <w:bookmarkEnd w:id="770"/>
      <w:bookmarkEnd w:id="771"/>
      <w:bookmarkEnd w:id="772"/>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73" w:name="_Toc87850691"/>
      <w:r>
        <w:t>C.2.</w:t>
      </w:r>
      <w:r w:rsidR="008B7D36">
        <w:t>9</w:t>
      </w:r>
      <w:r>
        <w:tab/>
      </w:r>
      <w:r w:rsidR="008B07BC" w:rsidRPr="008B07BC">
        <w:t>Heroes of the Storm</w:t>
      </w:r>
      <w:bookmarkEnd w:id="773"/>
    </w:p>
    <w:p w14:paraId="64804431" w14:textId="6BC505B8" w:rsidR="002A7427" w:rsidRDefault="002A7427" w:rsidP="002A7427">
      <w:pPr>
        <w:pStyle w:val="Heading3"/>
      </w:pPr>
      <w:bookmarkStart w:id="774" w:name="_Toc55813111"/>
      <w:bookmarkStart w:id="775" w:name="_Toc87850692"/>
      <w:r>
        <w:t>C.2.</w:t>
      </w:r>
      <w:r w:rsidR="008B7D36">
        <w:t>9</w:t>
      </w:r>
      <w:r>
        <w:t>.1</w:t>
      </w:r>
      <w:r>
        <w:tab/>
        <w:t>Introduction</w:t>
      </w:r>
      <w:bookmarkEnd w:id="774"/>
      <w:bookmarkEnd w:id="775"/>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76" w:name="_Toc55813112"/>
      <w:bookmarkStart w:id="777" w:name="_Toc87850693"/>
      <w:r>
        <w:t>C.2.</w:t>
      </w:r>
      <w:r w:rsidR="008B7D36">
        <w:t>9</w:t>
      </w:r>
      <w:r>
        <w:t>.2</w:t>
      </w:r>
      <w:r>
        <w:tab/>
        <w:t>Sequence properties</w:t>
      </w:r>
      <w:bookmarkEnd w:id="776"/>
      <w:bookmarkEnd w:id="777"/>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78" w:name="_Toc55813114"/>
      <w:bookmarkStart w:id="779" w:name="_Toc87850694"/>
      <w:r>
        <w:t>C.2.</w:t>
      </w:r>
      <w:r w:rsidR="008B7D36">
        <w:t>9</w:t>
      </w:r>
      <w:r>
        <w:t>.3</w:t>
      </w:r>
      <w:r>
        <w:tab/>
        <w:t>Copyright and license information</w:t>
      </w:r>
      <w:bookmarkEnd w:id="778"/>
      <w:bookmarkEnd w:id="779"/>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90586D" w:rsidP="00882D8E">
      <w:pPr>
        <w:pStyle w:val="B1"/>
        <w:rPr>
          <w:lang w:val="en-US"/>
        </w:rPr>
      </w:pPr>
      <w:hyperlink r:id="rId7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80" w:name="_Toc87850695"/>
      <w:r>
        <w:t>C.2.</w:t>
      </w:r>
      <w:r w:rsidR="008B7D36">
        <w:t>10</w:t>
      </w:r>
      <w:r>
        <w:tab/>
      </w:r>
      <w:bookmarkStart w:id="781" w:name="_Hlk57632978"/>
      <w:r w:rsidR="00367EF9" w:rsidRPr="00367EF9">
        <w:t>Project CARS</w:t>
      </w:r>
      <w:bookmarkEnd w:id="780"/>
      <w:bookmarkEnd w:id="781"/>
    </w:p>
    <w:p w14:paraId="35A32D5C" w14:textId="3BB09A62" w:rsidR="002A7427" w:rsidRDefault="002A7427" w:rsidP="002A7427">
      <w:pPr>
        <w:pStyle w:val="Heading3"/>
      </w:pPr>
      <w:bookmarkStart w:id="782" w:name="_Toc55813116"/>
      <w:bookmarkStart w:id="783" w:name="_Toc87850696"/>
      <w:r>
        <w:t>C.2.</w:t>
      </w:r>
      <w:r w:rsidR="008B7D36">
        <w:t>10</w:t>
      </w:r>
      <w:r>
        <w:t>.1</w:t>
      </w:r>
      <w:r>
        <w:tab/>
        <w:t>Introduction</w:t>
      </w:r>
      <w:bookmarkEnd w:id="782"/>
      <w:bookmarkEnd w:id="783"/>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84" w:name="_Toc55813117"/>
      <w:bookmarkStart w:id="785" w:name="_Toc87850697"/>
      <w:r>
        <w:t>C.2.</w:t>
      </w:r>
      <w:r w:rsidR="008B7D36">
        <w:t>10</w:t>
      </w:r>
      <w:r>
        <w:t>.2</w:t>
      </w:r>
      <w:r>
        <w:tab/>
        <w:t>Sequence properties</w:t>
      </w:r>
      <w:bookmarkEnd w:id="785"/>
    </w:p>
    <w:p w14:paraId="46EC157F" w14:textId="0521F613" w:rsidR="002A7427" w:rsidRDefault="002A7427" w:rsidP="00882D8E">
      <w:r>
        <w:t xml:space="preserve">The </w:t>
      </w:r>
      <w:r w:rsidR="0085696A" w:rsidRPr="0085696A">
        <w:t>Project CARS</w:t>
      </w:r>
      <w:r>
        <w:t xml:space="preserve"> test sequence properties</w:t>
      </w:r>
      <w:bookmarkEnd w:id="78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86" w:name="_Toc55813119"/>
      <w:bookmarkStart w:id="787" w:name="_Toc87850698"/>
      <w:r>
        <w:t>C.2.</w:t>
      </w:r>
      <w:r w:rsidR="008B7D36">
        <w:t>10</w:t>
      </w:r>
      <w:r>
        <w:t>.3</w:t>
      </w:r>
      <w:r>
        <w:tab/>
        <w:t>Copyright and license information</w:t>
      </w:r>
      <w:bookmarkEnd w:id="786"/>
      <w:bookmarkEnd w:id="787"/>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788" w:name="_Toc55813120"/>
      <w:bookmarkStart w:id="789" w:name="_Toc87850699"/>
      <w:r>
        <w:t>C.2.</w:t>
      </w:r>
      <w:r w:rsidR="00004B75">
        <w:t>11</w:t>
      </w:r>
      <w:r>
        <w:tab/>
      </w:r>
      <w:r w:rsidR="00114759" w:rsidRPr="00114759">
        <w:t>World of WarCraft: WoW</w:t>
      </w:r>
      <w:bookmarkEnd w:id="788"/>
      <w:bookmarkEnd w:id="789"/>
    </w:p>
    <w:p w14:paraId="28594287" w14:textId="5F1764A6" w:rsidR="002A7427" w:rsidRDefault="002A7427" w:rsidP="002A7427">
      <w:pPr>
        <w:pStyle w:val="Heading3"/>
      </w:pPr>
      <w:bookmarkStart w:id="790" w:name="_Toc55813121"/>
      <w:bookmarkStart w:id="791" w:name="_Toc87850700"/>
      <w:r>
        <w:t>C.2.</w:t>
      </w:r>
      <w:r w:rsidR="00004B75">
        <w:t>11</w:t>
      </w:r>
      <w:r>
        <w:t>.1</w:t>
      </w:r>
      <w:r>
        <w:tab/>
        <w:t>Introduction</w:t>
      </w:r>
      <w:bookmarkEnd w:id="790"/>
      <w:bookmarkEnd w:id="791"/>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92" w:name="_Toc55813122"/>
      <w:bookmarkStart w:id="793" w:name="_Toc87850701"/>
      <w:r>
        <w:t>C.2.</w:t>
      </w:r>
      <w:r w:rsidR="00004B75">
        <w:t>11</w:t>
      </w:r>
      <w:r>
        <w:t>.2</w:t>
      </w:r>
      <w:r>
        <w:tab/>
        <w:t>Sequence properties</w:t>
      </w:r>
      <w:bookmarkEnd w:id="792"/>
      <w:bookmarkEnd w:id="793"/>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94" w:name="_Toc55813124"/>
      <w:bookmarkStart w:id="795" w:name="_Toc87850702"/>
      <w:r>
        <w:t>C.2.</w:t>
      </w:r>
      <w:r w:rsidR="00004B75">
        <w:t>11</w:t>
      </w:r>
      <w:r>
        <w:t>.3</w:t>
      </w:r>
      <w:r>
        <w:tab/>
        <w:t>Copyright and license information</w:t>
      </w:r>
      <w:bookmarkEnd w:id="794"/>
      <w:bookmarkEnd w:id="795"/>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96" w:name="_Toc87850703"/>
      <w:r>
        <w:t>C.2.</w:t>
      </w:r>
      <w:r w:rsidR="003801E9">
        <w:t>1</w:t>
      </w:r>
      <w:r w:rsidR="00004B75">
        <w:t>2</w:t>
      </w:r>
      <w:r>
        <w:tab/>
      </w:r>
      <w:r w:rsidR="001E1EE8" w:rsidRPr="001E1EE8">
        <w:t>Minecraft</w:t>
      </w:r>
      <w:bookmarkEnd w:id="796"/>
    </w:p>
    <w:p w14:paraId="73690F71" w14:textId="4C96F51D" w:rsidR="002A7427" w:rsidRDefault="002A7427" w:rsidP="002A7427">
      <w:pPr>
        <w:pStyle w:val="Heading3"/>
      </w:pPr>
      <w:bookmarkStart w:id="797" w:name="_Toc55813126"/>
      <w:bookmarkStart w:id="798" w:name="_Toc87850704"/>
      <w:r>
        <w:t>C.2.</w:t>
      </w:r>
      <w:r w:rsidR="004F351E">
        <w:t>1</w:t>
      </w:r>
      <w:r w:rsidR="00004B75">
        <w:t>2</w:t>
      </w:r>
      <w:r>
        <w:t>.1</w:t>
      </w:r>
      <w:r>
        <w:tab/>
        <w:t>Introduction</w:t>
      </w:r>
      <w:bookmarkEnd w:id="797"/>
      <w:bookmarkEnd w:id="798"/>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99" w:name="_Toc55813127"/>
      <w:bookmarkStart w:id="800" w:name="_Toc87850705"/>
      <w:r>
        <w:t>C.2.</w:t>
      </w:r>
      <w:r w:rsidR="005A7E7D">
        <w:t>1</w:t>
      </w:r>
      <w:r w:rsidR="00004B75">
        <w:t>2</w:t>
      </w:r>
      <w:r>
        <w:t>.2</w:t>
      </w:r>
      <w:r>
        <w:tab/>
        <w:t>Sequence properties</w:t>
      </w:r>
      <w:bookmarkEnd w:id="799"/>
      <w:bookmarkEnd w:id="800"/>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01" w:name="_Toc55813129"/>
      <w:bookmarkStart w:id="802" w:name="_Toc87850706"/>
      <w:r>
        <w:t>C.2.</w:t>
      </w:r>
      <w:r w:rsidR="001604A8">
        <w:t>1</w:t>
      </w:r>
      <w:r w:rsidR="00004B75">
        <w:t>2</w:t>
      </w:r>
      <w:r>
        <w:t>.3</w:t>
      </w:r>
      <w:r>
        <w:tab/>
      </w:r>
      <w:r w:rsidRPr="00882D8E">
        <w:t xml:space="preserve">Copyright </w:t>
      </w:r>
      <w:r>
        <w:t xml:space="preserve">and license </w:t>
      </w:r>
      <w:r w:rsidRPr="00882D8E">
        <w:t>information</w:t>
      </w:r>
      <w:bookmarkEnd w:id="801"/>
      <w:bookmarkEnd w:id="80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03" w:name="_Toc87850707"/>
      <w:r>
        <w:t>C.2.</w:t>
      </w:r>
      <w:r w:rsidR="00A26384">
        <w:t>1</w:t>
      </w:r>
      <w:r w:rsidR="00004B75">
        <w:t>3</w:t>
      </w:r>
      <w:r>
        <w:tab/>
      </w:r>
      <w:r w:rsidR="00FE2102" w:rsidRPr="00FE2102">
        <w:t>CS:GO</w:t>
      </w:r>
      <w:bookmarkEnd w:id="803"/>
    </w:p>
    <w:p w14:paraId="1ABBD3E3" w14:textId="1DE4EBE5" w:rsidR="002A7427" w:rsidRDefault="002A7427" w:rsidP="002A7427">
      <w:pPr>
        <w:pStyle w:val="Heading3"/>
      </w:pPr>
      <w:bookmarkStart w:id="804" w:name="_Toc55813131"/>
      <w:bookmarkStart w:id="805" w:name="_Toc87850708"/>
      <w:r>
        <w:t>C.2.</w:t>
      </w:r>
      <w:r w:rsidR="00FE2102">
        <w:t>1</w:t>
      </w:r>
      <w:r w:rsidR="00004B75">
        <w:t>3</w:t>
      </w:r>
      <w:r>
        <w:t>.1</w:t>
      </w:r>
      <w:r>
        <w:tab/>
        <w:t>Introduction</w:t>
      </w:r>
      <w:bookmarkEnd w:id="804"/>
      <w:bookmarkEnd w:id="805"/>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06" w:name="_Toc55813132"/>
      <w:bookmarkStart w:id="807" w:name="_Toc87850709"/>
      <w:r>
        <w:t>C.2.</w:t>
      </w:r>
      <w:r w:rsidR="00FE2102">
        <w:t>1</w:t>
      </w:r>
      <w:r w:rsidR="00004B75">
        <w:t>3</w:t>
      </w:r>
      <w:r>
        <w:t>.2</w:t>
      </w:r>
      <w:r>
        <w:tab/>
        <w:t>Sequence properties</w:t>
      </w:r>
      <w:bookmarkEnd w:id="806"/>
      <w:bookmarkEnd w:id="807"/>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08" w:name="_Toc55813134"/>
      <w:bookmarkStart w:id="809" w:name="_Toc87850710"/>
      <w:r>
        <w:t>C.2.</w:t>
      </w:r>
      <w:r w:rsidR="00FE2102">
        <w:t>1</w:t>
      </w:r>
      <w:r w:rsidR="00004B75">
        <w:t>3</w:t>
      </w:r>
      <w:r>
        <w:t>.3</w:t>
      </w:r>
      <w:r>
        <w:tab/>
        <w:t>Copyright and license information</w:t>
      </w:r>
      <w:bookmarkEnd w:id="808"/>
      <w:bookmarkEnd w:id="809"/>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10" w:name="_Toc87850711"/>
      <w:r>
        <w:t>C.2.</w:t>
      </w:r>
      <w:r w:rsidR="0028214B">
        <w:t>1</w:t>
      </w:r>
      <w:r w:rsidR="00004B75">
        <w:t>4</w:t>
      </w:r>
      <w:r>
        <w:tab/>
      </w:r>
      <w:r w:rsidR="006E085F" w:rsidRPr="00422C29">
        <w:t>StarCraft</w:t>
      </w:r>
      <w:bookmarkEnd w:id="810"/>
    </w:p>
    <w:p w14:paraId="1BF45265" w14:textId="13C3D1FE" w:rsidR="002A7427" w:rsidRDefault="002A7427" w:rsidP="002A7427">
      <w:pPr>
        <w:pStyle w:val="Heading3"/>
      </w:pPr>
      <w:bookmarkStart w:id="811" w:name="_Toc55813136"/>
      <w:bookmarkStart w:id="812" w:name="_Toc87850712"/>
      <w:r>
        <w:t>C.2.</w:t>
      </w:r>
      <w:r w:rsidR="0028214B">
        <w:t>1</w:t>
      </w:r>
      <w:r w:rsidR="00004B75">
        <w:t>4</w:t>
      </w:r>
      <w:r>
        <w:t>.1</w:t>
      </w:r>
      <w:r>
        <w:tab/>
        <w:t>Introduction</w:t>
      </w:r>
      <w:bookmarkEnd w:id="811"/>
      <w:bookmarkEnd w:id="812"/>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13" w:name="_Toc55813137"/>
      <w:bookmarkStart w:id="814" w:name="_Toc87850713"/>
      <w:r>
        <w:t>C.2.</w:t>
      </w:r>
      <w:r w:rsidR="0028214B">
        <w:t>1</w:t>
      </w:r>
      <w:r w:rsidR="00004B75">
        <w:t>4</w:t>
      </w:r>
      <w:r>
        <w:t>.2</w:t>
      </w:r>
      <w:r>
        <w:tab/>
        <w:t>Sequence properties</w:t>
      </w:r>
      <w:bookmarkEnd w:id="813"/>
      <w:bookmarkEnd w:id="814"/>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15" w:name="_Toc55813139"/>
      <w:bookmarkStart w:id="816" w:name="_Toc87850714"/>
      <w:r>
        <w:t>C.2.</w:t>
      </w:r>
      <w:r w:rsidR="0028214B">
        <w:t>1</w:t>
      </w:r>
      <w:r w:rsidR="00004B75">
        <w:t>4</w:t>
      </w:r>
      <w:r>
        <w:t>.3</w:t>
      </w:r>
      <w:r>
        <w:tab/>
        <w:t>Copyright and license information</w:t>
      </w:r>
      <w:bookmarkEnd w:id="815"/>
      <w:bookmarkEnd w:id="816"/>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17" w:name="_Toc87850715"/>
      <w:r>
        <w:t>C.</w:t>
      </w:r>
      <w:r w:rsidR="002D1DD3">
        <w:t>3</w:t>
      </w:r>
      <w:r w:rsidR="002D1DD3">
        <w:tab/>
        <w:t>4K-TV Sequences</w:t>
      </w:r>
      <w:bookmarkEnd w:id="817"/>
    </w:p>
    <w:p w14:paraId="6E27BB93" w14:textId="77777777" w:rsidR="00DF73B4" w:rsidRDefault="00DF73B4" w:rsidP="00882D8E">
      <w:pPr>
        <w:pStyle w:val="Heading2"/>
      </w:pPr>
      <w:bookmarkStart w:id="818" w:name="_Toc87850716"/>
      <w:r>
        <w:t xml:space="preserve">C.3.1 </w:t>
      </w:r>
      <w:r>
        <w:tab/>
        <w:t>SDR Category</w:t>
      </w:r>
      <w:bookmarkEnd w:id="818"/>
    </w:p>
    <w:p w14:paraId="0553E60D" w14:textId="77777777" w:rsidR="00DF73B4" w:rsidRDefault="00DF73B4" w:rsidP="00882D8E">
      <w:pPr>
        <w:pStyle w:val="Heading3"/>
      </w:pPr>
      <w:bookmarkStart w:id="819" w:name="_Toc87850717"/>
      <w:r>
        <w:t>C.3.1.1</w:t>
      </w:r>
      <w:r>
        <w:tab/>
        <w:t>Candidate Test Sequences</w:t>
      </w:r>
      <w:bookmarkEnd w:id="819"/>
    </w:p>
    <w:p w14:paraId="50B56FAF" w14:textId="069FDC5A" w:rsidR="00002965" w:rsidRDefault="00002965" w:rsidP="00002965">
      <w:pPr>
        <w:pStyle w:val="Heading4"/>
      </w:pPr>
      <w:bookmarkStart w:id="820" w:name="_Toc87850718"/>
      <w:r>
        <w:t>C.3.1.1.1</w:t>
      </w:r>
      <w:r>
        <w:tab/>
        <w:t>Introduction</w:t>
      </w:r>
      <w:bookmarkEnd w:id="820"/>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21" w:name="_Toc87850719"/>
      <w:r>
        <w:lastRenderedPageBreak/>
        <w:t>C.3.1.1.</w:t>
      </w:r>
      <w:r w:rsidR="00002965">
        <w:t>2</w:t>
      </w:r>
      <w:r>
        <w:tab/>
        <w:t>Ultra Video Group Sequences</w:t>
      </w:r>
      <w:bookmarkEnd w:id="821"/>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22" w:name="_Toc87850720"/>
      <w:r>
        <w:t>C.3.1.1.</w:t>
      </w:r>
      <w:r w:rsidR="00002965">
        <w:t>3</w:t>
      </w:r>
      <w:r>
        <w:tab/>
      </w:r>
      <w:r w:rsidR="00165C27" w:rsidRPr="00165C27">
        <w:t>JVET Sequences</w:t>
      </w:r>
      <w:bookmarkEnd w:id="822"/>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23" w:name="_Toc87850721"/>
      <w:r>
        <w:t>C.3.1.1.</w:t>
      </w:r>
      <w:r w:rsidR="006D2E8A">
        <w:t>4</w:t>
      </w:r>
      <w:r>
        <w:tab/>
        <w:t>Netflix Sequences</w:t>
      </w:r>
      <w:bookmarkEnd w:id="823"/>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24"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24"/>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25" w:name="_Toc87850722"/>
      <w:r>
        <w:t>C.3.1.1.5</w:t>
      </w:r>
      <w:r>
        <w:tab/>
      </w:r>
      <w:r w:rsidR="001E7201" w:rsidRPr="001E7201">
        <w:t>EBU Sequences</w:t>
      </w:r>
      <w:bookmarkEnd w:id="825"/>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26" w:name="_Toc87850723"/>
      <w:r>
        <w:t>C.3.1.1.</w:t>
      </w:r>
      <w:r w:rsidR="00092BFF">
        <w:t>6</w:t>
      </w:r>
      <w:r>
        <w:tab/>
      </w:r>
      <w:r w:rsidR="000E7007" w:rsidRPr="000E7007">
        <w:t>SVT Sequences</w:t>
      </w:r>
      <w:bookmarkEnd w:id="826"/>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27" w:name="_Toc87850724"/>
      <w:r>
        <w:t>C.3.1.1.</w:t>
      </w:r>
      <w:r w:rsidR="00092BFF">
        <w:t>7</w:t>
      </w:r>
      <w:r>
        <w:tab/>
      </w:r>
      <w:r w:rsidR="0053345C" w:rsidRPr="0053345C">
        <w:t>4ever Sequences</w:t>
      </w:r>
      <w:bookmarkEnd w:id="827"/>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28" w:name="_Toc87850725"/>
      <w:r>
        <w:t>C.3.1.1.8</w:t>
      </w:r>
      <w:r>
        <w:tab/>
      </w:r>
      <w:r w:rsidRPr="00092BFF">
        <w:t>CableLabs Sequences</w:t>
      </w:r>
      <w:bookmarkEnd w:id="828"/>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29" w:name="_Toc87850726"/>
      <w:r>
        <w:lastRenderedPageBreak/>
        <w:t>C.3.1.2</w:t>
      </w:r>
      <w:r>
        <w:tab/>
        <w:t>Test Sequence</w:t>
      </w:r>
      <w:r w:rsidR="0058149D">
        <w:t xml:space="preserve"> Selection Process</w:t>
      </w:r>
      <w:bookmarkEnd w:id="829"/>
    </w:p>
    <w:p w14:paraId="0F4CCA7A" w14:textId="08A62510" w:rsidR="005933E2" w:rsidRDefault="005933E2" w:rsidP="00AF700A">
      <w:pPr>
        <w:pStyle w:val="Heading4"/>
      </w:pPr>
      <w:bookmarkStart w:id="830" w:name="_Toc87850727"/>
      <w:r>
        <w:t>C.3.1.2.1</w:t>
      </w:r>
      <w:r>
        <w:tab/>
        <w:t>Introduct</w:t>
      </w:r>
      <w:r w:rsidR="00AF700A">
        <w:t>ion</w:t>
      </w:r>
      <w:bookmarkEnd w:id="830"/>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31" w:name="_Toc87850728"/>
      <w:r>
        <w:t>C.3.1.2.</w:t>
      </w:r>
      <w:r w:rsidR="00650C86">
        <w:t>2</w:t>
      </w:r>
      <w:r>
        <w:tab/>
        <w:t>x265 Encoding</w:t>
      </w:r>
      <w:bookmarkEnd w:id="831"/>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32" w:name="_Hlk58230544"/>
      <w:r w:rsidRPr="007720BB">
        <w:t xml:space="preserve">EBU, SVT and 4ever </w:t>
      </w:r>
      <w:bookmarkEnd w:id="832"/>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33" w:name="_Toc87850729"/>
      <w:r w:rsidRPr="00882D8E">
        <w:t>C.3.1.2.</w:t>
      </w:r>
      <w:r>
        <w:t>3</w:t>
      </w:r>
      <w:r w:rsidRPr="00882D8E">
        <w:tab/>
        <w:t>SI-TI Metrics</w:t>
      </w:r>
      <w:bookmarkEnd w:id="833"/>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34" w:name="_Toc87850730"/>
      <w:r w:rsidRPr="00882D8E">
        <w:t>C.3.1.2.</w:t>
      </w:r>
      <w:r>
        <w:t>4</w:t>
      </w:r>
      <w:r w:rsidRPr="00882D8E">
        <w:tab/>
      </w:r>
      <w:r w:rsidR="00605F86">
        <w:t xml:space="preserve">SDR </w:t>
      </w:r>
      <w:r w:rsidRPr="00882D8E">
        <w:t>Sequence Selection</w:t>
      </w:r>
      <w:bookmarkEnd w:id="834"/>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35" w:name="_Toc87850731"/>
      <w:r w:rsidRPr="00882D8E">
        <w:t>C.3.1.</w:t>
      </w:r>
      <w:r>
        <w:t>3</w:t>
      </w:r>
      <w:r w:rsidRPr="00882D8E">
        <w:tab/>
        <w:t>Select</w:t>
      </w:r>
      <w:r>
        <w:t>ed Sequences</w:t>
      </w:r>
      <w:bookmarkEnd w:id="835"/>
    </w:p>
    <w:p w14:paraId="1BD8DBD1" w14:textId="77777777" w:rsidR="00ED30D0" w:rsidRDefault="00ED30D0" w:rsidP="00ED30D0">
      <w:pPr>
        <w:pStyle w:val="Heading4"/>
      </w:pPr>
      <w:bookmarkStart w:id="836" w:name="_Toc87850732"/>
      <w:r>
        <w:t>C.3.1.3.1</w:t>
      </w:r>
      <w:r>
        <w:tab/>
      </w:r>
      <w:r w:rsidRPr="00882D8E">
        <w:t>Brest-Sedof</w:t>
      </w:r>
      <w:bookmarkEnd w:id="836"/>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37" w:name="_Toc87850733"/>
      <w:r>
        <w:lastRenderedPageBreak/>
        <w:t>C.3.1.3.2</w:t>
      </w:r>
      <w:r>
        <w:tab/>
      </w:r>
      <w:r w:rsidRPr="00882D8E">
        <w:t>Rain</w:t>
      </w:r>
      <w:r>
        <w:t xml:space="preserve"> </w:t>
      </w:r>
      <w:r w:rsidRPr="00882D8E">
        <w:t>Fruits</w:t>
      </w:r>
      <w:bookmarkEnd w:id="837"/>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7"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38" w:name="_Toc87850734"/>
      <w:r>
        <w:t>C.3.1.3.3</w:t>
      </w:r>
      <w:r>
        <w:tab/>
      </w:r>
      <w:r w:rsidRPr="00882D8E">
        <w:t>Park</w:t>
      </w:r>
      <w:r>
        <w:t xml:space="preserve"> </w:t>
      </w:r>
      <w:r w:rsidRPr="00882D8E">
        <w:t>Joy</w:t>
      </w:r>
      <w:bookmarkEnd w:id="838"/>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39" w:name="_Toc87850735"/>
      <w:r>
        <w:t>C.3.1.3.4</w:t>
      </w:r>
      <w:r>
        <w:tab/>
      </w:r>
      <w:r w:rsidRPr="00882D8E">
        <w:t>Soccer</w:t>
      </w:r>
      <w:bookmarkEnd w:id="839"/>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40" w:name="_Toc87850736"/>
      <w:r>
        <w:t>C.3.1.3.5</w:t>
      </w:r>
      <w:r>
        <w:tab/>
      </w:r>
      <w:r w:rsidRPr="00882D8E">
        <w:t>Tunnel</w:t>
      </w:r>
      <w:r>
        <w:t xml:space="preserve"> </w:t>
      </w:r>
      <w:r w:rsidRPr="00882D8E">
        <w:t>Flag</w:t>
      </w:r>
      <w:bookmarkEnd w:id="840"/>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41" w:name="_Toc87850737"/>
      <w:r>
        <w:t>C.3.1.3.6</w:t>
      </w:r>
      <w:r>
        <w:tab/>
      </w:r>
      <w:bookmarkStart w:id="842" w:name="_Hlk66108986"/>
      <w:r w:rsidRPr="00882D8E">
        <w:t>Boat</w:t>
      </w:r>
      <w:bookmarkEnd w:id="841"/>
      <w:bookmarkEnd w:id="842"/>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43" w:name="_Toc87850738"/>
      <w:r>
        <w:t>C.3.1.3.7</w:t>
      </w:r>
      <w:r>
        <w:tab/>
        <w:t>F</w:t>
      </w:r>
      <w:r w:rsidRPr="00882D8E">
        <w:t>ountain</w:t>
      </w:r>
      <w:bookmarkEnd w:id="843"/>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44" w:name="_Toc87850739"/>
      <w:r>
        <w:lastRenderedPageBreak/>
        <w:t>C.3.1.3.8</w:t>
      </w:r>
      <w:r>
        <w:tab/>
        <w:t>Riverbank</w:t>
      </w:r>
      <w:bookmarkEnd w:id="844"/>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45" w:name="_Toc87850740"/>
      <w:r>
        <w:lastRenderedPageBreak/>
        <w:t xml:space="preserve">C.3.2 </w:t>
      </w:r>
      <w:r>
        <w:tab/>
        <w:t>HDR Category</w:t>
      </w:r>
      <w:bookmarkEnd w:id="845"/>
      <w:r w:rsidR="00D152A3" w:rsidRPr="00D152A3">
        <w:t xml:space="preserve"> </w:t>
      </w:r>
    </w:p>
    <w:p w14:paraId="5514D2EA" w14:textId="704EEF4C" w:rsidR="00D152A3" w:rsidRDefault="00D152A3" w:rsidP="00E161EF">
      <w:pPr>
        <w:pStyle w:val="Heading3"/>
      </w:pPr>
      <w:bookmarkStart w:id="846" w:name="_Toc87850741"/>
      <w:r>
        <w:t>C.3.2.1</w:t>
      </w:r>
      <w:r>
        <w:tab/>
        <w:t>HDR Candidate Test Sequences</w:t>
      </w:r>
      <w:bookmarkEnd w:id="846"/>
    </w:p>
    <w:p w14:paraId="2F77BBE0" w14:textId="768CF2C7" w:rsidR="00D152A3" w:rsidRDefault="00D152A3" w:rsidP="00E161EF">
      <w:pPr>
        <w:pStyle w:val="Heading4"/>
      </w:pPr>
      <w:bookmarkStart w:id="847" w:name="_Toc87850742"/>
      <w:r>
        <w:t>C.3.2.1.1</w:t>
      </w:r>
      <w:r>
        <w:tab/>
        <w:t>Introduction</w:t>
      </w:r>
      <w:bookmarkEnd w:id="847"/>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48" w:name="_Toc87850743"/>
      <w:r>
        <w:t>C.3.2.1.2</w:t>
      </w:r>
      <w:r>
        <w:tab/>
        <w:t>AOM Sequences</w:t>
      </w:r>
      <w:bookmarkEnd w:id="848"/>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49" w:name="_Toc87850744"/>
      <w:r w:rsidRPr="00E01BB7">
        <w:rPr>
          <w:lang w:val="en-US"/>
        </w:rPr>
        <w:t>C.3.2.1.</w:t>
      </w:r>
      <w:r>
        <w:rPr>
          <w:lang w:val="en-US"/>
        </w:rPr>
        <w:t>3</w:t>
      </w:r>
      <w:r w:rsidRPr="00E01BB7">
        <w:rPr>
          <w:lang w:val="en-US"/>
        </w:rPr>
        <w:tab/>
        <w:t>CableLabs Sequences</w:t>
      </w:r>
      <w:bookmarkEnd w:id="849"/>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50" w:name="_Toc87850745"/>
      <w:r>
        <w:t>C.3.2.2</w:t>
      </w:r>
      <w:r>
        <w:tab/>
        <w:t>Selected Test Sequences</w:t>
      </w:r>
      <w:bookmarkEnd w:id="850"/>
    </w:p>
    <w:p w14:paraId="1B25A108" w14:textId="794E813B" w:rsidR="00D152A3" w:rsidRDefault="00D152A3" w:rsidP="00E161EF">
      <w:pPr>
        <w:pStyle w:val="Heading4"/>
      </w:pPr>
      <w:bookmarkStart w:id="851" w:name="_Toc87850746"/>
      <w:r>
        <w:t>C.3.2.2.1</w:t>
      </w:r>
      <w:r>
        <w:tab/>
      </w:r>
      <w:r w:rsidRPr="00DC04FC">
        <w:t>Introduction</w:t>
      </w:r>
      <w:bookmarkEnd w:id="851"/>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52" w:name="_Toc87850747"/>
      <w:r>
        <w:t>C.3.2.2.2</w:t>
      </w:r>
      <w:r>
        <w:tab/>
        <w:t>x265 Encoding</w:t>
      </w:r>
      <w:bookmarkEnd w:id="852"/>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53" w:name="_Toc87850748"/>
      <w:r w:rsidRPr="00D85C11">
        <w:rPr>
          <w:lang w:val="en-US"/>
        </w:rPr>
        <w:t>C.3.</w:t>
      </w:r>
      <w:r>
        <w:rPr>
          <w:lang w:val="en-US"/>
        </w:rPr>
        <w:t>2</w:t>
      </w:r>
      <w:r w:rsidRPr="00D85C11">
        <w:rPr>
          <w:lang w:val="en-US"/>
        </w:rPr>
        <w:t>.2.</w:t>
      </w:r>
      <w:r>
        <w:rPr>
          <w:lang w:val="en-US"/>
        </w:rPr>
        <w:t>3</w:t>
      </w:r>
      <w:r w:rsidRPr="00D85C11">
        <w:rPr>
          <w:lang w:val="en-US"/>
        </w:rPr>
        <w:tab/>
        <w:t>SI-TI Metrics</w:t>
      </w:r>
      <w:bookmarkEnd w:id="853"/>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54" w:name="_Toc87850749"/>
      <w:r w:rsidRPr="00AD2475">
        <w:rPr>
          <w:lang w:val="en-US"/>
        </w:rPr>
        <w:t>C.3.2.2.</w:t>
      </w:r>
      <w:r>
        <w:rPr>
          <w:lang w:val="en-US"/>
        </w:rPr>
        <w:t>4</w:t>
      </w:r>
      <w:r w:rsidRPr="002E27D6">
        <w:rPr>
          <w:lang w:val="en-US"/>
        </w:rPr>
        <w:tab/>
        <w:t>Codewords distribution</w:t>
      </w:r>
      <w:bookmarkEnd w:id="854"/>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55" w:name="_Toc87850750"/>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55"/>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56"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56"/>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57"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57"/>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58" w:name="_Toc87850751"/>
      <w:r w:rsidRPr="00882D8E">
        <w:t>C.3.</w:t>
      </w:r>
      <w:r>
        <w:t>2</w:t>
      </w:r>
      <w:r w:rsidRPr="00882D8E">
        <w:t>.</w:t>
      </w:r>
      <w:r>
        <w:t>3</w:t>
      </w:r>
      <w:r w:rsidRPr="00882D8E">
        <w:tab/>
        <w:t>Select</w:t>
      </w:r>
      <w:r>
        <w:t>ed Sequences</w:t>
      </w:r>
      <w:bookmarkEnd w:id="858"/>
    </w:p>
    <w:p w14:paraId="3E91A1D1" w14:textId="04953A8A" w:rsidR="00D577A6" w:rsidRDefault="00D577A6" w:rsidP="00D577A6">
      <w:pPr>
        <w:pStyle w:val="Heading4"/>
      </w:pPr>
      <w:bookmarkStart w:id="859" w:name="_Toc87850752"/>
      <w:r>
        <w:t>C.3.2.3.1</w:t>
      </w:r>
      <w:r>
        <w:tab/>
      </w:r>
      <w:r w:rsidRPr="000F6CB1">
        <w:t>Life</w:t>
      </w:r>
      <w:r>
        <w:t xml:space="preserve"> </w:t>
      </w:r>
      <w:r w:rsidRPr="000F6CB1">
        <w:t>Untouched</w:t>
      </w:r>
      <w:bookmarkEnd w:id="859"/>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60" w:name="_Toc87850753"/>
      <w:r>
        <w:t>C.3.2.3.2</w:t>
      </w:r>
      <w:r>
        <w:tab/>
        <w:t>Meridian</w:t>
      </w:r>
      <w:bookmarkEnd w:id="860"/>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61" w:name="_Toc87850754"/>
      <w:r>
        <w:t>C.3.2.3.3</w:t>
      </w:r>
      <w:r>
        <w:tab/>
      </w:r>
      <w:bookmarkStart w:id="862" w:name="_Hlk66109872"/>
      <w:r>
        <w:t>Sol Levante</w:t>
      </w:r>
      <w:bookmarkEnd w:id="861"/>
      <w:bookmarkEnd w:id="862"/>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63" w:name="_Toc87850755"/>
      <w:r>
        <w:t>C.3.2.3.4</w:t>
      </w:r>
      <w:r>
        <w:tab/>
        <w:t>Cosmos</w:t>
      </w:r>
      <w:bookmarkEnd w:id="863"/>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64" w:name="_Toc87850756"/>
      <w:r>
        <w:t>C.3.2.3.5</w:t>
      </w:r>
      <w:r>
        <w:tab/>
        <w:t>Elevator</w:t>
      </w:r>
      <w:bookmarkEnd w:id="864"/>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65"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bookmarkEnd w:id="865"/>
    </w:p>
    <w:p w14:paraId="680882D7" w14:textId="77777777" w:rsidR="00386EA9" w:rsidRDefault="00386EA9" w:rsidP="00386EA9">
      <w:pPr>
        <w:pStyle w:val="Heading4"/>
      </w:pPr>
      <w:bookmarkStart w:id="866" w:name="_Toc87850757"/>
      <w:r>
        <w:t>C.3.2.3.6</w:t>
      </w:r>
      <w:r>
        <w:tab/>
        <w:t>Sparks</w:t>
      </w:r>
      <w:bookmarkEnd w:id="866"/>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931E6F">
          <w:rPr>
            <w:rStyle w:val="Hyperlink"/>
            <w:i/>
          </w:rPr>
          <w:t>http://creativecommons.org/licenses/by-nc-nd/4.0/</w:t>
        </w:r>
      </w:hyperlink>
    </w:p>
    <w:p w14:paraId="424EC6F5" w14:textId="77777777" w:rsidR="00386EA9" w:rsidRDefault="00386EA9" w:rsidP="00386EA9">
      <w:pPr>
        <w:pStyle w:val="Heading4"/>
      </w:pPr>
      <w:bookmarkStart w:id="867" w:name="_Toc87850758"/>
      <w:r>
        <w:t>C.3.2.3.7</w:t>
      </w:r>
      <w:r>
        <w:tab/>
        <w:t>Nocturne</w:t>
      </w:r>
      <w:bookmarkEnd w:id="867"/>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C03DEB">
          <w:t>http://creativecommons.org/licenses/by-nc-nd/4.0/</w:t>
        </w:r>
      </w:hyperlink>
    </w:p>
    <w:p w14:paraId="55BE72EB" w14:textId="70DBBC41" w:rsidR="00386EA9" w:rsidRDefault="00386EA9" w:rsidP="00386EA9">
      <w:pPr>
        <w:pStyle w:val="Heading2"/>
        <w:ind w:left="0" w:firstLine="0"/>
      </w:pPr>
      <w:bookmarkStart w:id="868" w:name="_Toc87850759"/>
      <w:r>
        <w:t xml:space="preserve">C.3.3 </w:t>
      </w:r>
      <w:r>
        <w:tab/>
        <w:t>HFR Category</w:t>
      </w:r>
      <w:bookmarkEnd w:id="868"/>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69" w:name="_Toc87850760"/>
      <w:r>
        <w:t>C.4</w:t>
      </w:r>
      <w:r>
        <w:tab/>
      </w:r>
      <w:r>
        <w:tab/>
        <w:t>HD Test Sequences</w:t>
      </w:r>
      <w:bookmarkEnd w:id="869"/>
    </w:p>
    <w:p w14:paraId="0120D85B" w14:textId="77777777" w:rsidR="00ED40AE" w:rsidRDefault="00ED40AE" w:rsidP="00882D8E">
      <w:pPr>
        <w:pStyle w:val="Heading2"/>
      </w:pPr>
      <w:bookmarkStart w:id="870" w:name="_Toc87850761"/>
      <w:r>
        <w:t xml:space="preserve">C.4.1 </w:t>
      </w:r>
      <w:r>
        <w:tab/>
        <w:t>Overview</w:t>
      </w:r>
      <w:bookmarkEnd w:id="870"/>
    </w:p>
    <w:p w14:paraId="6418B967" w14:textId="77777777" w:rsidR="00ED40AE" w:rsidRDefault="00ED40AE" w:rsidP="00ED40AE">
      <w:r w:rsidRPr="00882D8E">
        <w:t>tbd</w:t>
      </w:r>
    </w:p>
    <w:p w14:paraId="238D93EA" w14:textId="77777777" w:rsidR="00ED40AE" w:rsidRDefault="00ED40AE" w:rsidP="00882D8E">
      <w:pPr>
        <w:pStyle w:val="Heading2"/>
      </w:pPr>
      <w:bookmarkStart w:id="871" w:name="_Toc87850762"/>
      <w:r>
        <w:lastRenderedPageBreak/>
        <w:t>[C.4.2</w:t>
      </w:r>
      <w:r>
        <w:tab/>
        <w:t>CTA WAVE Tears of Steel</w:t>
      </w:r>
      <w:bookmarkEnd w:id="871"/>
    </w:p>
    <w:p w14:paraId="097041BE" w14:textId="77777777" w:rsidR="00ED40AE" w:rsidRDefault="00ED40AE" w:rsidP="00882D8E">
      <w:pPr>
        <w:pStyle w:val="Heading3"/>
      </w:pPr>
      <w:bookmarkStart w:id="872" w:name="_Toc87850763"/>
      <w:r>
        <w:t>C.4.2.1</w:t>
      </w:r>
      <w:r>
        <w:tab/>
        <w:t>Introduction</w:t>
      </w:r>
      <w:bookmarkEnd w:id="872"/>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4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73" w:name="_Toc87850764"/>
      <w:r>
        <w:t>C.</w:t>
      </w:r>
      <w:r w:rsidR="00D160A5">
        <w:t>4</w:t>
      </w:r>
      <w:r>
        <w:t>.2.2</w:t>
      </w:r>
      <w:r>
        <w:tab/>
        <w:t>Sequence properties</w:t>
      </w:r>
      <w:bookmarkEnd w:id="87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74" w:name="_Toc87850765"/>
      <w:r>
        <w:lastRenderedPageBreak/>
        <w:t>C.</w:t>
      </w:r>
      <w:r w:rsidR="00551DB1">
        <w:t>4</w:t>
      </w:r>
      <w:r>
        <w:t>.2.3</w:t>
      </w:r>
      <w:r>
        <w:tab/>
        <w:t>Copyright and license information</w:t>
      </w:r>
      <w:bookmarkEnd w:id="874"/>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75" w:name="_Toc87850766"/>
      <w:r>
        <w:t>C.4.3</w:t>
      </w:r>
      <w:r>
        <w:tab/>
      </w:r>
      <w:r w:rsidR="007B63ED" w:rsidRPr="007B63ED">
        <w:t>CTA WAVE Croatia</w:t>
      </w:r>
      <w:bookmarkEnd w:id="875"/>
    </w:p>
    <w:p w14:paraId="1446BBFA" w14:textId="3D771E02" w:rsidR="00170445" w:rsidRDefault="00170445" w:rsidP="00882D8E">
      <w:pPr>
        <w:pStyle w:val="Heading3"/>
      </w:pPr>
      <w:bookmarkStart w:id="876" w:name="_Toc87850767"/>
      <w:r>
        <w:t>C.4.</w:t>
      </w:r>
      <w:r w:rsidR="007B63ED">
        <w:t>3</w:t>
      </w:r>
      <w:r>
        <w:t>.1</w:t>
      </w:r>
      <w:r>
        <w:tab/>
        <w:t>Introduction</w:t>
      </w:r>
      <w:bookmarkEnd w:id="876"/>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77" w:name="_Toc87850768"/>
      <w:r>
        <w:t>C.4.</w:t>
      </w:r>
      <w:r w:rsidR="009A23D4">
        <w:t>3</w:t>
      </w:r>
      <w:r>
        <w:t>.2</w:t>
      </w:r>
      <w:r>
        <w:tab/>
        <w:t>Sequence properties</w:t>
      </w:r>
      <w:bookmarkEnd w:id="877"/>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78" w:name="_Toc87850769"/>
      <w:r>
        <w:t>C.4.</w:t>
      </w:r>
      <w:r w:rsidR="00706077">
        <w:t>3</w:t>
      </w:r>
      <w:r>
        <w:t>.3</w:t>
      </w:r>
      <w:r>
        <w:tab/>
        <w:t>Copyright and license information</w:t>
      </w:r>
      <w:bookmarkEnd w:id="87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79" w:name="_Toc87850770"/>
      <w:r w:rsidRPr="00234A55">
        <w:t>C.5</w:t>
      </w:r>
      <w:r w:rsidRPr="00234A55">
        <w:tab/>
      </w:r>
      <w:r w:rsidRPr="00234A55">
        <w:tab/>
        <w:t>Messaging Sequences</w:t>
      </w:r>
      <w:bookmarkEnd w:id="879"/>
    </w:p>
    <w:p w14:paraId="2498572A" w14:textId="459BA094" w:rsidR="00D83C8A" w:rsidRPr="00234A55" w:rsidRDefault="00D83C8A" w:rsidP="00234A55">
      <w:pPr>
        <w:pStyle w:val="Heading2"/>
      </w:pPr>
      <w:bookmarkStart w:id="880" w:name="_Toc87850771"/>
      <w:r w:rsidRPr="00234A55">
        <w:t xml:space="preserve">C.5.1 </w:t>
      </w:r>
      <w:r w:rsidRPr="00234A55">
        <w:tab/>
        <w:t>Overview</w:t>
      </w:r>
      <w:bookmarkEnd w:id="880"/>
    </w:p>
    <w:p w14:paraId="636689E6" w14:textId="77777777" w:rsidR="00630987" w:rsidRPr="00234A55" w:rsidRDefault="00630987" w:rsidP="00234A55">
      <w:pPr>
        <w:pStyle w:val="Heading3"/>
      </w:pPr>
      <w:bookmarkStart w:id="881" w:name="_Toc87850772"/>
      <w:r w:rsidRPr="00234A55">
        <w:t>C.5.1.1</w:t>
      </w:r>
      <w:r w:rsidRPr="00234A55">
        <w:tab/>
        <w:t>Candidate Sequences</w:t>
      </w:r>
      <w:bookmarkEnd w:id="881"/>
    </w:p>
    <w:p w14:paraId="7A09AF0E" w14:textId="768E3226" w:rsidR="00630987" w:rsidRDefault="00630987" w:rsidP="00630987">
      <w:pPr>
        <w:rPr>
          <w:lang w:val="en-US"/>
        </w:rPr>
      </w:pPr>
      <w:r>
        <w:rPr>
          <w:lang w:val="en-US"/>
        </w:rPr>
        <w:t xml:space="preserve">Several candidate sequences have been checked from: </w:t>
      </w:r>
      <w:hyperlink r:id="rId14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82" w:name="_Toc87850773"/>
      <w:r w:rsidRPr="00234A55">
        <w:t>C.5.1.2</w:t>
      </w:r>
      <w:r w:rsidRPr="00234A55">
        <w:tab/>
        <w:t>x265 encodings</w:t>
      </w:r>
      <w:bookmarkEnd w:id="882"/>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83" w:name="_Toc87850774"/>
      <w:r w:rsidRPr="00234A55">
        <w:lastRenderedPageBreak/>
        <w:t>C.5.2</w:t>
      </w:r>
      <w:r w:rsidRPr="00234A55">
        <w:tab/>
        <w:t>Powder</w:t>
      </w:r>
      <w:bookmarkEnd w:id="883"/>
    </w:p>
    <w:p w14:paraId="7CD4787D" w14:textId="77777777" w:rsidR="00D83C8A" w:rsidRPr="00882D8E" w:rsidRDefault="00D83C8A" w:rsidP="00882D8E">
      <w:pPr>
        <w:pStyle w:val="Heading3"/>
        <w:rPr>
          <w:lang w:val="en-US"/>
        </w:rPr>
      </w:pPr>
      <w:bookmarkStart w:id="884" w:name="_Toc87850775"/>
      <w:r w:rsidRPr="00882D8E">
        <w:rPr>
          <w:lang w:val="en-US"/>
        </w:rPr>
        <w:t>C.5.2.1</w:t>
      </w:r>
      <w:r w:rsidRPr="00882D8E">
        <w:rPr>
          <w:lang w:val="en-US"/>
        </w:rPr>
        <w:tab/>
        <w:t>Introduction</w:t>
      </w:r>
      <w:bookmarkEnd w:id="884"/>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85" w:name="_Toc87850776"/>
      <w:r>
        <w:t>C.5.2.2</w:t>
      </w:r>
      <w:r>
        <w:tab/>
        <w:t>Sequence properties</w:t>
      </w:r>
      <w:bookmarkEnd w:id="88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86" w:name="_Toc87850777"/>
      <w:r>
        <w:t>C.</w:t>
      </w:r>
      <w:r w:rsidR="002039A7">
        <w:t>5</w:t>
      </w:r>
      <w:r>
        <w:t>.</w:t>
      </w:r>
      <w:r w:rsidR="002039A7">
        <w:t>2</w:t>
      </w:r>
      <w:r>
        <w:t>.3</w:t>
      </w:r>
      <w:r>
        <w:tab/>
        <w:t>Copyright and license information</w:t>
      </w:r>
      <w:bookmarkEnd w:id="88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87" w:name="_Hlk68075699"/>
      <w:bookmarkStart w:id="888" w:name="_Toc87850778"/>
      <w:r w:rsidRPr="00234A55">
        <w:lastRenderedPageBreak/>
        <w:t>C.5.3</w:t>
      </w:r>
      <w:r w:rsidRPr="00234A55">
        <w:tab/>
        <w:t>Vertical Bees</w:t>
      </w:r>
      <w:bookmarkEnd w:id="888"/>
    </w:p>
    <w:p w14:paraId="08FFF064" w14:textId="77777777" w:rsidR="00407C0C" w:rsidRPr="00234A55" w:rsidRDefault="00407C0C" w:rsidP="00234A55">
      <w:pPr>
        <w:pStyle w:val="Heading3"/>
      </w:pPr>
      <w:bookmarkStart w:id="889" w:name="_Toc87850779"/>
      <w:r w:rsidRPr="00234A55">
        <w:t>C.5.3.1</w:t>
      </w:r>
      <w:r w:rsidRPr="00234A55">
        <w:tab/>
        <w:t>Introduction</w:t>
      </w:r>
      <w:bookmarkEnd w:id="88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90" w:name="_Toc87850780"/>
      <w:r w:rsidRPr="00B35A71">
        <w:t>C.5.3.2</w:t>
      </w:r>
      <w:r w:rsidRPr="00B35A71">
        <w:tab/>
        <w:t>Sequence properties</w:t>
      </w:r>
      <w:bookmarkEnd w:id="890"/>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91" w:name="_Toc87850781"/>
      <w:r w:rsidRPr="00234A55">
        <w:lastRenderedPageBreak/>
        <w:t>C.5.3.3</w:t>
      </w:r>
      <w:r w:rsidRPr="00234A55">
        <w:tab/>
        <w:t>Copyright and license information</w:t>
      </w:r>
      <w:bookmarkEnd w:id="891"/>
    </w:p>
    <w:bookmarkEnd w:id="88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1" w:history="1">
        <w:r w:rsidRPr="00591661">
          <w:rPr>
            <w:rStyle w:val="Hyperlink"/>
          </w:rPr>
          <w:t>https://media.xiph.org/video/av2/y4m/Vertical_bees_2997_1080x1920.y4m</w:t>
        </w:r>
      </w:hyperlink>
      <w:r>
        <w:t xml:space="preserve"> under Creative Commons 4.0 license </w:t>
      </w:r>
      <w:hyperlink r:id="rId1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92" w:name="_Toc87850782"/>
      <w:r w:rsidRPr="00234A55">
        <w:t>C.5.4</w:t>
      </w:r>
      <w:r w:rsidRPr="00234A55">
        <w:tab/>
        <w:t>Vertical Walking</w:t>
      </w:r>
      <w:bookmarkEnd w:id="892"/>
    </w:p>
    <w:p w14:paraId="1FC7A2D6" w14:textId="77777777" w:rsidR="001651FA" w:rsidRPr="00234A55" w:rsidRDefault="001651FA" w:rsidP="00234A55">
      <w:pPr>
        <w:pStyle w:val="Heading3"/>
      </w:pPr>
      <w:bookmarkStart w:id="893" w:name="_Toc87850783"/>
      <w:r w:rsidRPr="00234A55">
        <w:t>C.5.4.1</w:t>
      </w:r>
      <w:r w:rsidRPr="00234A55">
        <w:tab/>
        <w:t>Introduction</w:t>
      </w:r>
      <w:bookmarkEnd w:id="89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94" w:name="_Toc87850784"/>
      <w:r w:rsidRPr="00234A55">
        <w:t>C.5.4.2</w:t>
      </w:r>
      <w:r w:rsidRPr="00234A55">
        <w:tab/>
        <w:t>Sequence properties</w:t>
      </w:r>
      <w:bookmarkEnd w:id="89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95" w:name="_Toc87850785"/>
      <w:r w:rsidRPr="00B97327">
        <w:t>C.5.4.3</w:t>
      </w:r>
      <w:r w:rsidRPr="00B97327">
        <w:tab/>
        <w:t>Copyright and license information</w:t>
      </w:r>
      <w:bookmarkEnd w:id="895"/>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4" w:history="1">
        <w:r w:rsidRPr="00591661">
          <w:rPr>
            <w:rStyle w:val="Hyperlink"/>
          </w:rPr>
          <w:t>https://media.xiph.org/facebook/raw_1080x1920@30.walking.in.street.y4m</w:t>
        </w:r>
      </w:hyperlink>
      <w:r>
        <w:t xml:space="preserve"> under Creative Commons 4.0 license </w:t>
      </w:r>
      <w:hyperlink r:id="rId1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96" w:name="_Toc87850786"/>
      <w:r w:rsidRPr="00B97327">
        <w:t>C.5.5</w:t>
      </w:r>
      <w:r w:rsidRPr="00B97327">
        <w:tab/>
        <w:t>Neon 4K</w:t>
      </w:r>
      <w:bookmarkEnd w:id="896"/>
    </w:p>
    <w:p w14:paraId="398B0B0F" w14:textId="77777777" w:rsidR="001651FA" w:rsidRPr="00B97327" w:rsidRDefault="001651FA" w:rsidP="00B97327">
      <w:pPr>
        <w:pStyle w:val="Heading3"/>
      </w:pPr>
      <w:bookmarkStart w:id="897" w:name="_Toc87850787"/>
      <w:r w:rsidRPr="00B97327">
        <w:t>C.5.5.1</w:t>
      </w:r>
      <w:r w:rsidRPr="00B97327">
        <w:tab/>
        <w:t>Introduction</w:t>
      </w:r>
      <w:bookmarkEnd w:id="897"/>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98" w:name="_Toc87850788"/>
      <w:r w:rsidRPr="00B97327">
        <w:t>C.5.5.2</w:t>
      </w:r>
      <w:r w:rsidRPr="00B97327">
        <w:tab/>
        <w:t>Sequence properties</w:t>
      </w:r>
      <w:bookmarkEnd w:id="89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99" w:name="_Toc87850789"/>
      <w:r w:rsidRPr="00B97327">
        <w:lastRenderedPageBreak/>
        <w:t>C.5.5.3</w:t>
      </w:r>
      <w:r w:rsidRPr="00B97327">
        <w:tab/>
        <w:t>Copyright and license information</w:t>
      </w:r>
      <w:bookmarkEnd w:id="899"/>
    </w:p>
    <w:p w14:paraId="510992FA" w14:textId="77777777" w:rsidR="001651FA" w:rsidRDefault="001651FA" w:rsidP="001651FA">
      <w:r>
        <w:t xml:space="preserve">The original content </w:t>
      </w:r>
      <w:r w:rsidRPr="008C7C08">
        <w:t>Neon1224</w:t>
      </w:r>
      <w:r>
        <w:t xml:space="preserve"> was authored by Jim Skinner and made available at </w:t>
      </w:r>
      <w:hyperlink r:id="rId157" w:history="1">
        <w:r w:rsidRPr="00591661">
          <w:rPr>
            <w:rStyle w:val="Hyperlink"/>
          </w:rPr>
          <w:t>https://media.xiph.org/video/av2/y4m/Neon1224_3840x2160_2997fps.y4m</w:t>
        </w:r>
      </w:hyperlink>
      <w:r>
        <w:t xml:space="preserve"> under Creative Commons 4.0 license </w:t>
      </w:r>
      <w:hyperlink r:id="rId1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00" w:name="_Toc87850790"/>
      <w:r w:rsidRPr="00B97327">
        <w:t>C.5.6</w:t>
      </w:r>
      <w:r w:rsidRPr="00B97327">
        <w:tab/>
        <w:t>Skater 4K</w:t>
      </w:r>
      <w:bookmarkEnd w:id="900"/>
    </w:p>
    <w:p w14:paraId="27E5DCB3" w14:textId="77777777" w:rsidR="001651FA" w:rsidRPr="00B97327" w:rsidRDefault="001651FA" w:rsidP="00B97327">
      <w:pPr>
        <w:pStyle w:val="Heading3"/>
      </w:pPr>
      <w:bookmarkStart w:id="901" w:name="_Toc87850791"/>
      <w:r w:rsidRPr="00B97327">
        <w:t>C.5.6.1</w:t>
      </w:r>
      <w:r w:rsidRPr="00B97327">
        <w:tab/>
        <w:t>Introduction</w:t>
      </w:r>
      <w:bookmarkEnd w:id="901"/>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02" w:name="_Toc87850792"/>
      <w:r w:rsidRPr="00B97327">
        <w:t>C.5.6.2</w:t>
      </w:r>
      <w:r w:rsidRPr="00B97327">
        <w:tab/>
        <w:t>Sequence properties</w:t>
      </w:r>
      <w:bookmarkEnd w:id="902"/>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03" w:name="_Toc87850793"/>
      <w:r w:rsidRPr="00B97327">
        <w:t>C.5.6.3</w:t>
      </w:r>
      <w:r w:rsidRPr="00B97327">
        <w:tab/>
        <w:t>Copyright and license information</w:t>
      </w:r>
      <w:bookmarkEnd w:id="903"/>
    </w:p>
    <w:p w14:paraId="4F1BA0F9" w14:textId="595050CB" w:rsidR="000F5F65" w:rsidRPr="001651FA" w:rsidRDefault="001651FA" w:rsidP="001651FA">
      <w:r>
        <w:t xml:space="preserve">The original content Skater227 was authored by Jim Skinner and made available at </w:t>
      </w:r>
      <w:hyperlink r:id="rId160" w:history="1">
        <w:r w:rsidRPr="00591661">
          <w:rPr>
            <w:rStyle w:val="Hyperlink"/>
          </w:rPr>
          <w:t>https://media.xiph.org/video/av2/y4m/SmoothSkaterP5_3840x2160_30fps.y4m</w:t>
        </w:r>
      </w:hyperlink>
      <w:r>
        <w:t xml:space="preserve">  under Creative Commons 4.0 license </w:t>
      </w:r>
      <w:hyperlink r:id="rId1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04" w:name="_Toc87850794"/>
      <w:r w:rsidRPr="00882D8E">
        <w:rPr>
          <w:lang w:val="en-US"/>
        </w:rPr>
        <w:lastRenderedPageBreak/>
        <w:t>C.6</w:t>
      </w:r>
      <w:r w:rsidRPr="00882D8E">
        <w:rPr>
          <w:lang w:val="en-US"/>
        </w:rPr>
        <w:tab/>
      </w:r>
      <w:r w:rsidRPr="00882D8E">
        <w:rPr>
          <w:lang w:val="en-US"/>
        </w:rPr>
        <w:tab/>
        <w:t>Screen Content Test Sequences</w:t>
      </w:r>
      <w:bookmarkEnd w:id="904"/>
    </w:p>
    <w:p w14:paraId="553D5E3C" w14:textId="77777777" w:rsidR="00CA3FB9" w:rsidRPr="00882D8E" w:rsidRDefault="00CA3FB9" w:rsidP="00882D8E">
      <w:pPr>
        <w:pStyle w:val="Heading2"/>
        <w:rPr>
          <w:lang w:val="en-US"/>
        </w:rPr>
      </w:pPr>
      <w:bookmarkStart w:id="905" w:name="_Toc87850795"/>
      <w:r w:rsidRPr="00882D8E">
        <w:rPr>
          <w:lang w:val="en-US"/>
        </w:rPr>
        <w:t xml:space="preserve">C.6.1 </w:t>
      </w:r>
      <w:r w:rsidRPr="00882D8E">
        <w:rPr>
          <w:lang w:val="en-US"/>
        </w:rPr>
        <w:tab/>
        <w:t>Overview</w:t>
      </w:r>
      <w:bookmarkEnd w:id="905"/>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06" w:name="_Toc87850796"/>
      <w:r w:rsidRPr="00882D8E">
        <w:rPr>
          <w:lang w:val="en-US"/>
        </w:rPr>
        <w:t>C.6.2</w:t>
      </w:r>
      <w:r w:rsidRPr="00882D8E">
        <w:rPr>
          <w:lang w:val="en-US"/>
        </w:rPr>
        <w:tab/>
        <w:t>Moving Text 2</w:t>
      </w:r>
      <w:bookmarkEnd w:id="906"/>
    </w:p>
    <w:p w14:paraId="5D81239E" w14:textId="77777777" w:rsidR="00CA3FB9" w:rsidRPr="00882D8E" w:rsidRDefault="00CA3FB9" w:rsidP="00882D8E">
      <w:pPr>
        <w:pStyle w:val="Heading3"/>
        <w:rPr>
          <w:lang w:val="en-US"/>
        </w:rPr>
      </w:pPr>
      <w:bookmarkStart w:id="907" w:name="_Toc87850797"/>
      <w:r w:rsidRPr="00882D8E">
        <w:rPr>
          <w:lang w:val="en-US"/>
        </w:rPr>
        <w:t>C.6.2.1</w:t>
      </w:r>
      <w:r w:rsidRPr="00882D8E">
        <w:rPr>
          <w:lang w:val="en-US"/>
        </w:rPr>
        <w:tab/>
        <w:t>Introduction</w:t>
      </w:r>
      <w:bookmarkEnd w:id="90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08" w:name="_Toc87850798"/>
      <w:r w:rsidRPr="00882D8E">
        <w:rPr>
          <w:lang w:val="en-US"/>
        </w:rPr>
        <w:t>C.6.2.2</w:t>
      </w:r>
      <w:r w:rsidRPr="00882D8E">
        <w:rPr>
          <w:lang w:val="en-US"/>
        </w:rPr>
        <w:tab/>
        <w:t>Source sequence properties</w:t>
      </w:r>
      <w:bookmarkEnd w:id="90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09" w:name="_Toc87850799"/>
      <w:r w:rsidRPr="00882D8E">
        <w:rPr>
          <w:lang w:val="en-US"/>
        </w:rPr>
        <w:t>C.6.2.3</w:t>
      </w:r>
      <w:r w:rsidRPr="00882D8E">
        <w:rPr>
          <w:lang w:val="en-US"/>
        </w:rPr>
        <w:tab/>
        <w:t>Copyright information</w:t>
      </w:r>
      <w:bookmarkEnd w:id="90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10" w:name="_Toc87850800"/>
      <w:r w:rsidRPr="00882D8E">
        <w:rPr>
          <w:lang w:val="en-US"/>
        </w:rPr>
        <w:t>C.6.3</w:t>
      </w:r>
      <w:r w:rsidRPr="00882D8E">
        <w:rPr>
          <w:lang w:val="en-US"/>
        </w:rPr>
        <w:tab/>
        <w:t>Text Mix Transitions</w:t>
      </w:r>
      <w:bookmarkEnd w:id="910"/>
    </w:p>
    <w:p w14:paraId="1EC66203" w14:textId="77777777" w:rsidR="005D1059" w:rsidRPr="00882D8E" w:rsidRDefault="005D1059" w:rsidP="00882D8E">
      <w:pPr>
        <w:pStyle w:val="Heading3"/>
        <w:rPr>
          <w:lang w:val="en-US"/>
        </w:rPr>
      </w:pPr>
      <w:bookmarkStart w:id="911" w:name="_Toc87850801"/>
      <w:r w:rsidRPr="00882D8E">
        <w:rPr>
          <w:lang w:val="en-US"/>
        </w:rPr>
        <w:t>C.6.3.1</w:t>
      </w:r>
      <w:r w:rsidRPr="00882D8E">
        <w:rPr>
          <w:lang w:val="en-US"/>
        </w:rPr>
        <w:tab/>
        <w:t>Introduction</w:t>
      </w:r>
      <w:bookmarkEnd w:id="911"/>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12" w:name="_Toc87850802"/>
      <w:r w:rsidRPr="00882D8E">
        <w:rPr>
          <w:lang w:val="en-US"/>
        </w:rPr>
        <w:t>C.6.3.2</w:t>
      </w:r>
      <w:r w:rsidRPr="00882D8E">
        <w:rPr>
          <w:lang w:val="en-US"/>
        </w:rPr>
        <w:tab/>
        <w:t>Source sequence properties</w:t>
      </w:r>
      <w:bookmarkEnd w:id="912"/>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13" w:name="_Toc87850803"/>
      <w:r w:rsidRPr="00882D8E">
        <w:rPr>
          <w:lang w:val="en-US"/>
        </w:rPr>
        <w:t>C.6.3.3</w:t>
      </w:r>
      <w:r w:rsidRPr="00882D8E">
        <w:rPr>
          <w:lang w:val="en-US"/>
        </w:rPr>
        <w:tab/>
        <w:t>Copyright information</w:t>
      </w:r>
      <w:bookmarkEnd w:id="91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14" w:name="_Toc87850804"/>
      <w:r w:rsidRPr="00882D8E">
        <w:rPr>
          <w:lang w:val="en-US"/>
        </w:rPr>
        <w:t>C.6.4</w:t>
      </w:r>
      <w:r w:rsidRPr="00882D8E">
        <w:rPr>
          <w:lang w:val="en-US"/>
        </w:rPr>
        <w:tab/>
        <w:t>Graphics Mix Simple</w:t>
      </w:r>
      <w:bookmarkEnd w:id="914"/>
    </w:p>
    <w:p w14:paraId="32987132" w14:textId="77777777" w:rsidR="00C1358B" w:rsidRPr="00882D8E" w:rsidRDefault="00C1358B" w:rsidP="00882D8E">
      <w:pPr>
        <w:pStyle w:val="Heading3"/>
        <w:rPr>
          <w:lang w:val="en-US"/>
        </w:rPr>
      </w:pPr>
      <w:bookmarkStart w:id="915" w:name="_Toc87850805"/>
      <w:r w:rsidRPr="00882D8E">
        <w:rPr>
          <w:lang w:val="en-US"/>
        </w:rPr>
        <w:t>C.6.4.1</w:t>
      </w:r>
      <w:r w:rsidRPr="00882D8E">
        <w:rPr>
          <w:lang w:val="en-US"/>
        </w:rPr>
        <w:tab/>
        <w:t>Introduction</w:t>
      </w:r>
      <w:bookmarkEnd w:id="915"/>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16" w:name="_Toc87850806"/>
      <w:r w:rsidRPr="00882D8E">
        <w:rPr>
          <w:lang w:val="en-US"/>
        </w:rPr>
        <w:t>C.6.4.2</w:t>
      </w:r>
      <w:r w:rsidRPr="00882D8E">
        <w:rPr>
          <w:lang w:val="en-US"/>
        </w:rPr>
        <w:tab/>
        <w:t>Source sequence properties</w:t>
      </w:r>
      <w:bookmarkEnd w:id="916"/>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17" w:name="_Toc87850807"/>
      <w:r w:rsidRPr="005D1059">
        <w:rPr>
          <w:noProof/>
          <w:lang w:val="en-US"/>
        </w:rPr>
        <w:t>C.6</w:t>
      </w:r>
      <w:r w:rsidRPr="00882D8E">
        <w:rPr>
          <w:lang w:val="en-US"/>
        </w:rPr>
        <w:t>.4.3</w:t>
      </w:r>
      <w:r w:rsidRPr="00882D8E">
        <w:rPr>
          <w:lang w:val="en-US"/>
        </w:rPr>
        <w:tab/>
        <w:t>Copyright information</w:t>
      </w:r>
      <w:bookmarkEnd w:id="917"/>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18" w:name="_Toc87850808"/>
      <w:r w:rsidRPr="00882D8E">
        <w:rPr>
          <w:lang w:val="en-US"/>
        </w:rPr>
        <w:t>C.6.5</w:t>
      </w:r>
      <w:r w:rsidRPr="00882D8E">
        <w:rPr>
          <w:lang w:val="en-US"/>
        </w:rPr>
        <w:tab/>
        <w:t>Graphics Mix Transition</w:t>
      </w:r>
      <w:bookmarkEnd w:id="918"/>
    </w:p>
    <w:p w14:paraId="7406A5F9" w14:textId="77777777" w:rsidR="00EE5835" w:rsidRPr="00882D8E" w:rsidRDefault="00EE5835" w:rsidP="00882D8E">
      <w:pPr>
        <w:pStyle w:val="Heading3"/>
        <w:rPr>
          <w:lang w:val="en-US"/>
        </w:rPr>
      </w:pPr>
      <w:bookmarkStart w:id="919" w:name="_Toc87850809"/>
      <w:r w:rsidRPr="00882D8E">
        <w:rPr>
          <w:lang w:val="en-US"/>
        </w:rPr>
        <w:t>C.6.5.1</w:t>
      </w:r>
      <w:r w:rsidRPr="00882D8E">
        <w:rPr>
          <w:lang w:val="en-US"/>
        </w:rPr>
        <w:tab/>
        <w:t>Introduction</w:t>
      </w:r>
      <w:bookmarkEnd w:id="919"/>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20" w:name="_Toc87850810"/>
      <w:r w:rsidRPr="00882D8E">
        <w:rPr>
          <w:lang w:val="en-US"/>
        </w:rPr>
        <w:t>C.6.5.2</w:t>
      </w:r>
      <w:r w:rsidRPr="00882D8E">
        <w:rPr>
          <w:lang w:val="en-US"/>
        </w:rPr>
        <w:tab/>
        <w:t>Source sequence properties</w:t>
      </w:r>
      <w:bookmarkEnd w:id="920"/>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21" w:name="_Toc87850811"/>
      <w:r w:rsidRPr="00882D8E">
        <w:rPr>
          <w:lang w:val="en-US"/>
        </w:rPr>
        <w:lastRenderedPageBreak/>
        <w:t>C.6.5.3</w:t>
      </w:r>
      <w:r w:rsidRPr="00882D8E">
        <w:rPr>
          <w:lang w:val="en-US"/>
        </w:rPr>
        <w:tab/>
        <w:t>Copyright information</w:t>
      </w:r>
      <w:bookmarkEnd w:id="921"/>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22" w:name="_Toc87850812"/>
      <w:r w:rsidRPr="00882D8E">
        <w:rPr>
          <w:lang w:val="en-US"/>
        </w:rPr>
        <w:t>C.6.</w:t>
      </w:r>
      <w:r>
        <w:rPr>
          <w:lang w:val="en-US"/>
        </w:rPr>
        <w:t>6</w:t>
      </w:r>
      <w:r w:rsidRPr="00882D8E">
        <w:rPr>
          <w:lang w:val="en-US"/>
        </w:rPr>
        <w:tab/>
      </w:r>
      <w:r>
        <w:rPr>
          <w:lang w:val="en-US"/>
        </w:rPr>
        <w:t>Mission Control</w:t>
      </w:r>
      <w:bookmarkEnd w:id="922"/>
    </w:p>
    <w:p w14:paraId="3F2B0BBF" w14:textId="77777777" w:rsidR="00960157" w:rsidRPr="00882D8E" w:rsidRDefault="00960157" w:rsidP="00960157">
      <w:pPr>
        <w:pStyle w:val="Heading3"/>
        <w:rPr>
          <w:lang w:val="en-US"/>
        </w:rPr>
      </w:pPr>
      <w:bookmarkStart w:id="923" w:name="_Toc87850813"/>
      <w:r w:rsidRPr="00882D8E">
        <w:rPr>
          <w:lang w:val="en-US"/>
        </w:rPr>
        <w:t>C.6.</w:t>
      </w:r>
      <w:r>
        <w:rPr>
          <w:lang w:val="en-US"/>
        </w:rPr>
        <w:t>6</w:t>
      </w:r>
      <w:r w:rsidRPr="00882D8E">
        <w:rPr>
          <w:lang w:val="en-US"/>
        </w:rPr>
        <w:t>.1</w:t>
      </w:r>
      <w:r w:rsidRPr="00882D8E">
        <w:rPr>
          <w:lang w:val="en-US"/>
        </w:rPr>
        <w:tab/>
        <w:t>Introduction</w:t>
      </w:r>
      <w:bookmarkEnd w:id="92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24" w:name="_Toc87850814"/>
      <w:r w:rsidRPr="00882D8E">
        <w:rPr>
          <w:lang w:val="en-US"/>
        </w:rPr>
        <w:t>C.6.</w:t>
      </w:r>
      <w:r>
        <w:rPr>
          <w:lang w:val="en-US"/>
        </w:rPr>
        <w:t>6</w:t>
      </w:r>
      <w:r w:rsidRPr="00882D8E">
        <w:rPr>
          <w:lang w:val="en-US"/>
        </w:rPr>
        <w:t>.2</w:t>
      </w:r>
      <w:r w:rsidRPr="00882D8E">
        <w:rPr>
          <w:lang w:val="en-US"/>
        </w:rPr>
        <w:tab/>
        <w:t>Source sequence properties</w:t>
      </w:r>
      <w:bookmarkEnd w:id="92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25" w:name="_Toc87850815"/>
      <w:r w:rsidRPr="00882D8E">
        <w:rPr>
          <w:lang w:val="en-US"/>
        </w:rPr>
        <w:lastRenderedPageBreak/>
        <w:t>C.6.</w:t>
      </w:r>
      <w:r>
        <w:rPr>
          <w:lang w:val="en-US"/>
        </w:rPr>
        <w:t>6</w:t>
      </w:r>
      <w:r w:rsidRPr="00882D8E">
        <w:rPr>
          <w:lang w:val="en-US"/>
        </w:rPr>
        <w:t>.3</w:t>
      </w:r>
      <w:r w:rsidRPr="00882D8E">
        <w:rPr>
          <w:lang w:val="en-US"/>
        </w:rPr>
        <w:tab/>
        <w:t>Copyright information</w:t>
      </w:r>
      <w:bookmarkEnd w:id="925"/>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26" w:name="_Toc87850816"/>
      <w:r>
        <w:lastRenderedPageBreak/>
        <w:t xml:space="preserve">Annex </w:t>
      </w:r>
      <w:r w:rsidR="009F2339">
        <w:t>D</w:t>
      </w:r>
      <w:r>
        <w:t xml:space="preserve"> Data Management and Hosting</w:t>
      </w:r>
      <w:bookmarkEnd w:id="926"/>
    </w:p>
    <w:p w14:paraId="1A56940E" w14:textId="7C03D5E4" w:rsidR="00E54D13" w:rsidRDefault="009F2339" w:rsidP="00882D8E">
      <w:pPr>
        <w:pStyle w:val="Heading1"/>
      </w:pPr>
      <w:bookmarkStart w:id="927" w:name="_Toc87850817"/>
      <w:r>
        <w:t>D</w:t>
      </w:r>
      <w:r w:rsidR="00E54D13">
        <w:t>.1</w:t>
      </w:r>
      <w:r w:rsidR="00E54D13">
        <w:tab/>
        <w:t>Introduction</w:t>
      </w:r>
      <w:bookmarkEnd w:id="927"/>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90586D" w:rsidP="009918B6">
      <w:pPr>
        <w:pStyle w:val="B1"/>
      </w:pPr>
      <w:hyperlink r:id="rId17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928" w:name="_Toc87850818"/>
      <w:r>
        <w:t>D</w:t>
      </w:r>
      <w:r w:rsidR="00E54D13">
        <w:t>.2</w:t>
      </w:r>
      <w:r w:rsidR="00E54D13">
        <w:tab/>
        <w:t>Reference Sequences</w:t>
      </w:r>
      <w:bookmarkEnd w:id="928"/>
    </w:p>
    <w:p w14:paraId="2D4476F3" w14:textId="4DDD0EED" w:rsidR="00E54D13" w:rsidRDefault="009F2339" w:rsidP="00882D8E">
      <w:pPr>
        <w:pStyle w:val="Heading2"/>
      </w:pPr>
      <w:bookmarkStart w:id="929" w:name="_Toc87850819"/>
      <w:r>
        <w:t>D</w:t>
      </w:r>
      <w:r w:rsidR="00E54D13">
        <w:t xml:space="preserve">.2.1 </w:t>
      </w:r>
      <w:r w:rsidR="00E54D13">
        <w:tab/>
        <w:t>Hosting</w:t>
      </w:r>
      <w:bookmarkEnd w:id="929"/>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30" w:name="_Toc87850820"/>
      <w:r>
        <w:t>D</w:t>
      </w:r>
      <w:r w:rsidR="00E54D13">
        <w:t xml:space="preserve">.2.2 </w:t>
      </w:r>
      <w:r w:rsidR="00E54D13">
        <w:tab/>
        <w:t>Uploading</w:t>
      </w:r>
      <w:bookmarkEnd w:id="930"/>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931" w:name="_Toc87850821"/>
      <w:r>
        <w:t>D</w:t>
      </w:r>
      <w:r w:rsidR="00E54D13">
        <w:t xml:space="preserve">.2.3 </w:t>
      </w:r>
      <w:r w:rsidR="00E54D13">
        <w:tab/>
        <w:t>Downloading</w:t>
      </w:r>
      <w:bookmarkEnd w:id="93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32" w:name="_Toc87850822"/>
      <w:r>
        <w:t>D</w:t>
      </w:r>
      <w:r w:rsidR="00E54D13">
        <w:t>.3</w:t>
      </w:r>
      <w:r w:rsidR="00E54D13">
        <w:tab/>
        <w:t>Anchors</w:t>
      </w:r>
      <w:r w:rsidR="00023F5C">
        <w:t xml:space="preserve"> and Tests</w:t>
      </w:r>
      <w:bookmarkEnd w:id="932"/>
    </w:p>
    <w:p w14:paraId="293A150A" w14:textId="0C075179" w:rsidR="00E54D13" w:rsidRDefault="009F2339" w:rsidP="00882D8E">
      <w:pPr>
        <w:pStyle w:val="Heading2"/>
      </w:pPr>
      <w:bookmarkStart w:id="933" w:name="_Toc87850823"/>
      <w:r>
        <w:t>D</w:t>
      </w:r>
      <w:r w:rsidR="00E54D13">
        <w:t xml:space="preserve">.3.1 </w:t>
      </w:r>
      <w:r w:rsidR="00E54D13">
        <w:tab/>
        <w:t>Hosting</w:t>
      </w:r>
      <w:bookmarkEnd w:id="933"/>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90586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90586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90586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90586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90586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34" w:name="_Toc87850824"/>
      <w:r>
        <w:t>D</w:t>
      </w:r>
      <w:r w:rsidR="00E54D13">
        <w:t xml:space="preserve">.3.2 </w:t>
      </w:r>
      <w:r w:rsidR="00E54D13">
        <w:tab/>
        <w:t>Uploading</w:t>
      </w:r>
      <w:bookmarkEnd w:id="934"/>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935" w:name="_Toc87850825"/>
      <w:r>
        <w:t>D</w:t>
      </w:r>
      <w:r w:rsidR="00E54D13">
        <w:t xml:space="preserve">.3.3 </w:t>
      </w:r>
      <w:r w:rsidR="00E54D13">
        <w:tab/>
        <w:t>Downloading</w:t>
      </w:r>
      <w:bookmarkEnd w:id="935"/>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36" w:name="_Toc87850826"/>
      <w:r>
        <w:t>D</w:t>
      </w:r>
      <w:r w:rsidR="00EF64D1">
        <w:t>.</w:t>
      </w:r>
      <w:r w:rsidR="008B2539">
        <w:t>4</w:t>
      </w:r>
      <w:r w:rsidR="00EF64D1">
        <w:tab/>
        <w:t>Verification</w:t>
      </w:r>
      <w:bookmarkEnd w:id="936"/>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37" w:name="_Toc87850827"/>
      <w:r w:rsidRPr="00300554">
        <w:lastRenderedPageBreak/>
        <w:t xml:space="preserve">Annex </w:t>
      </w:r>
      <w:r w:rsidR="0017268D" w:rsidRPr="00300554">
        <w:t>E</w:t>
      </w:r>
      <w:r w:rsidRPr="00300554">
        <w:t>: Software Package</w:t>
      </w:r>
      <w:bookmarkEnd w:id="937"/>
    </w:p>
    <w:p w14:paraId="262C99F1" w14:textId="2249E271" w:rsidR="001C4788" w:rsidRDefault="0017268D" w:rsidP="004169A3">
      <w:pPr>
        <w:pStyle w:val="Heading9"/>
      </w:pPr>
      <w:bookmarkStart w:id="938" w:name="_Toc87850828"/>
      <w:r>
        <w:t>E.</w:t>
      </w:r>
      <w:r w:rsidR="001C4788">
        <w:t>1</w:t>
      </w:r>
      <w:r w:rsidR="001C4788">
        <w:tab/>
        <w:t>Introduction</w:t>
      </w:r>
      <w:bookmarkEnd w:id="938"/>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939" w:name="_Toc87850829"/>
      <w:r>
        <w:t>E.2</w:t>
      </w:r>
      <w:r>
        <w:tab/>
      </w:r>
      <w:r>
        <w:tab/>
        <w:t>README</w:t>
      </w:r>
      <w:bookmarkEnd w:id="939"/>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940" w:name="_Toc87850830"/>
      <w:r>
        <w:rPr>
          <w:rFonts w:ascii="Segoe UI" w:hAnsi="Segoe UI" w:cs="Segoe UI"/>
          <w:color w:val="24292F"/>
        </w:rPr>
        <w:t>Overview</w:t>
      </w:r>
      <w:bookmarkEnd w:id="940"/>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2"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941" w:name="_Toc87850831"/>
      <w:r>
        <w:rPr>
          <w:rFonts w:ascii="Segoe UI" w:hAnsi="Segoe UI" w:cs="Segoe UI"/>
          <w:color w:val="24292F"/>
        </w:rPr>
        <w:t>1. build / environment</w:t>
      </w:r>
      <w:bookmarkEnd w:id="941"/>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942" w:name="_Toc87850832"/>
      <w:r>
        <w:rPr>
          <w:rFonts w:ascii="Segoe UI" w:hAnsi="Segoe UI" w:cs="Segoe UI"/>
          <w:color w:val="24292F"/>
        </w:rPr>
        <w:t>1.1 Docker image</w:t>
      </w:r>
      <w:bookmarkEnd w:id="942"/>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3"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943" w:name="_Toc87850833"/>
      <w:r>
        <w:rPr>
          <w:rFonts w:ascii="Segoe UI" w:hAnsi="Segoe UI" w:cs="Segoe UI"/>
          <w:color w:val="24292F"/>
        </w:rPr>
        <w:t>1.2 running the scripts without docker</w:t>
      </w:r>
      <w:bookmarkEnd w:id="943"/>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A60E57" w:rsidP="00A60E57">
      <w:pPr>
        <w:spacing w:before="360" w:after="360"/>
      </w:pPr>
      <w:r>
        <w:pict w14:anchorId="1AB4379B">
          <v:rect id="_x0000_i1077"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944" w:name="_Toc87850834"/>
      <w:r>
        <w:rPr>
          <w:rFonts w:ascii="Segoe UI" w:hAnsi="Segoe UI" w:cs="Segoe UI"/>
          <w:color w:val="24292F"/>
        </w:rPr>
        <w:lastRenderedPageBreak/>
        <w:t>2. Downloading content from the reference server</w:t>
      </w:r>
      <w:bookmarkEnd w:id="944"/>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84"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A60E57" w:rsidP="00A60E57">
      <w:pPr>
        <w:spacing w:before="360" w:after="360"/>
      </w:pPr>
      <w:r>
        <w:pict w14:anchorId="0EC603FD">
          <v:rect id="_x0000_i1078"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945" w:name="_Toc87850835"/>
      <w:r>
        <w:rPr>
          <w:rFonts w:ascii="Segoe UI" w:hAnsi="Segoe UI" w:cs="Segoe UI"/>
          <w:color w:val="24292F"/>
        </w:rPr>
        <w:t>3. Content conversion</w:t>
      </w:r>
      <w:bookmarkEnd w:id="945"/>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A60E57" w:rsidP="00A60E57">
      <w:pPr>
        <w:spacing w:before="360" w:after="360"/>
      </w:pPr>
      <w:r>
        <w:pict w14:anchorId="5D93A9BF">
          <v:rect id="_x0000_i1079"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946" w:name="_Toc87850836"/>
      <w:r>
        <w:rPr>
          <w:rFonts w:ascii="Segoe UI" w:hAnsi="Segoe UI" w:cs="Segoe UI"/>
          <w:color w:val="24292F"/>
        </w:rPr>
        <w:t>4. creating new test data</w:t>
      </w:r>
      <w:bookmarkEnd w:id="946"/>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947" w:name="_Toc87850837"/>
      <w:r>
        <w:rPr>
          <w:rFonts w:ascii="Segoe UI" w:hAnsi="Segoe UI" w:cs="Segoe UI"/>
          <w:color w:val="24292F"/>
        </w:rPr>
        <w:t>4.1 Introduction</w:t>
      </w:r>
      <w:bookmarkEnd w:id="947"/>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948" w:name="_Toc87850838"/>
      <w:r>
        <w:rPr>
          <w:rFonts w:ascii="Segoe UI" w:hAnsi="Segoe UI" w:cs="Segoe UI"/>
          <w:color w:val="24292F"/>
        </w:rPr>
        <w:t>4.2 anchor bitstreams generation</w:t>
      </w:r>
      <w:bookmarkEnd w:id="948"/>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949" w:name="_Toc87850839"/>
      <w:r>
        <w:rPr>
          <w:rFonts w:ascii="Segoe UI" w:hAnsi="Segoe UI" w:cs="Segoe UI"/>
          <w:color w:val="24292F"/>
        </w:rPr>
        <w:t>4.3 metrics generation</w:t>
      </w:r>
      <w:bookmarkEnd w:id="949"/>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50" w:name="_Toc87850840"/>
      <w:r>
        <w:rPr>
          <w:rFonts w:ascii="Segoe UI" w:hAnsi="Segoe UI" w:cs="Segoe UI"/>
          <w:color w:val="24292F"/>
          <w:sz w:val="30"/>
          <w:szCs w:val="30"/>
        </w:rPr>
        <w:t>4.3.1 Preliminaries</w:t>
      </w:r>
      <w:bookmarkEnd w:id="950"/>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51" w:name="_Toc87850841"/>
      <w:r>
        <w:rPr>
          <w:rFonts w:ascii="Segoe UI" w:hAnsi="Segoe UI" w:cs="Segoe UI"/>
          <w:color w:val="24292F"/>
          <w:sz w:val="30"/>
          <w:szCs w:val="30"/>
        </w:rPr>
        <w:t>4.3.2 metrics software modules</w:t>
      </w:r>
      <w:bookmarkEnd w:id="951"/>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952" w:name="_Toc87850842"/>
      <w:r>
        <w:rPr>
          <w:rFonts w:ascii="Segoe UI" w:hAnsi="Segoe UI" w:cs="Segoe UI"/>
          <w:color w:val="24292F"/>
        </w:rPr>
        <w:t>4.4 encoder/decoder implementation</w:t>
      </w:r>
      <w:bookmarkEnd w:id="952"/>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A60E57" w:rsidP="00A60E57">
      <w:pPr>
        <w:spacing w:before="360" w:after="360"/>
      </w:pPr>
      <w:r>
        <w:pict w14:anchorId="04E3DE01">
          <v:rect id="_x0000_i1080"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953" w:name="_Toc87850843"/>
      <w:r>
        <w:rPr>
          <w:rFonts w:ascii="Segoe UI" w:hAnsi="Segoe UI" w:cs="Segoe UI"/>
          <w:color w:val="24292F"/>
        </w:rPr>
        <w:t>5. content verification</w:t>
      </w:r>
      <w:bookmarkEnd w:id="953"/>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954" w:name="_Toc87850844"/>
      <w:r>
        <w:rPr>
          <w:rFonts w:ascii="Segoe UI" w:hAnsi="Segoe UI" w:cs="Segoe UI"/>
          <w:color w:val="24292F"/>
        </w:rPr>
        <w:lastRenderedPageBreak/>
        <w:t>bundling verification reports to csv</w:t>
      </w:r>
      <w:bookmarkEnd w:id="954"/>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A60E57" w:rsidP="00A60E57">
      <w:pPr>
        <w:spacing w:before="360" w:after="360"/>
      </w:pPr>
      <w:r>
        <w:pict w14:anchorId="34C88922">
          <v:rect id="_x0000_i1081"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955" w:name="_Toc87850845"/>
      <w:r>
        <w:rPr>
          <w:rFonts w:ascii="Segoe UI" w:hAnsi="Segoe UI" w:cs="Segoe UI"/>
          <w:color w:val="24292F"/>
        </w:rPr>
        <w:t>6. comparing test data to anchors</w:t>
      </w:r>
      <w:bookmarkEnd w:id="955"/>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A60E57" w:rsidP="00A60E57">
      <w:pPr>
        <w:spacing w:before="360" w:after="360"/>
      </w:pPr>
      <w:r>
        <w:pict w14:anchorId="0C419CBF">
          <v:rect id="_x0000_i1082"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956" w:name="_Toc87850846"/>
      <w:r>
        <w:rPr>
          <w:rFonts w:ascii="Segoe UI" w:hAnsi="Segoe UI" w:cs="Segoe UI"/>
          <w:color w:val="24292F"/>
        </w:rPr>
        <w:t>FAQ</w:t>
      </w:r>
      <w:bookmarkEnd w:id="956"/>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57" w:name="_Toc87850847"/>
      <w:r>
        <w:lastRenderedPageBreak/>
        <w:t xml:space="preserve">Annex </w:t>
      </w:r>
      <w:r w:rsidR="0017268D">
        <w:t>F</w:t>
      </w:r>
      <w:r>
        <w:t xml:space="preserve">: </w:t>
      </w:r>
      <w:r w:rsidR="001E56BD">
        <w:t>Attachments</w:t>
      </w:r>
      <w:bookmarkEnd w:id="957"/>
    </w:p>
    <w:p w14:paraId="53F9B97C" w14:textId="2050B4A9" w:rsidR="008E7201" w:rsidRPr="00711A13" w:rsidRDefault="0017268D">
      <w:pPr>
        <w:pStyle w:val="Heading1"/>
      </w:pPr>
      <w:bookmarkStart w:id="958" w:name="_Toc87850848"/>
      <w:r>
        <w:t>F</w:t>
      </w:r>
      <w:r w:rsidR="008E7201" w:rsidRPr="00711A13">
        <w:t>.1</w:t>
      </w:r>
      <w:r w:rsidR="008E7201" w:rsidRPr="00711A13">
        <w:tab/>
        <w:t>Introduction</w:t>
      </w:r>
      <w:bookmarkEnd w:id="958"/>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0F57A08B" w14:textId="2AAFD0F7" w:rsidR="00DE642A" w:rsidRDefault="00DE642A" w:rsidP="001913F8">
      <w:pPr>
        <w:pStyle w:val="B1"/>
        <w:numPr>
          <w:ilvl w:val="0"/>
          <w:numId w:val="2"/>
        </w:numPr>
      </w:pPr>
      <w:r>
        <w:t>all HDRTools configur</w:t>
      </w:r>
      <w:r w:rsidR="0039242A">
        <w:t>ations</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59" w:name="_Toc41600633"/>
      <w:bookmarkStart w:id="960" w:name="_Toc55813140"/>
      <w:bookmarkStart w:id="961" w:name="_Toc49377104"/>
      <w:r>
        <w:br w:type="page"/>
      </w:r>
    </w:p>
    <w:p w14:paraId="34536E42" w14:textId="329FD755" w:rsidR="00C70428" w:rsidRDefault="00C70428" w:rsidP="006D290E">
      <w:pPr>
        <w:pStyle w:val="Heading8"/>
      </w:pPr>
      <w:bookmarkStart w:id="962" w:name="_Toc87850849"/>
      <w:r>
        <w:lastRenderedPageBreak/>
        <w:t xml:space="preserve">Annex </w:t>
      </w:r>
      <w:r w:rsidR="0017268D">
        <w:t>G</w:t>
      </w:r>
      <w:r>
        <w:t>: Non-verified results</w:t>
      </w:r>
      <w:bookmarkEnd w:id="962"/>
    </w:p>
    <w:p w14:paraId="7FB9AF2B" w14:textId="7D1F1772" w:rsidR="00C70428" w:rsidRPr="00711A13" w:rsidRDefault="0017268D" w:rsidP="00C70428">
      <w:pPr>
        <w:pStyle w:val="Heading1"/>
        <w:pBdr>
          <w:top w:val="none" w:sz="0" w:space="0" w:color="auto"/>
        </w:pBdr>
      </w:pPr>
      <w:bookmarkStart w:id="963" w:name="_Toc87850850"/>
      <w:r>
        <w:t>G</w:t>
      </w:r>
      <w:r w:rsidR="00C70428" w:rsidRPr="00711A13">
        <w:t>.1</w:t>
      </w:r>
      <w:r w:rsidR="00C70428" w:rsidRPr="00711A13">
        <w:tab/>
        <w:t>Introduction</w:t>
      </w:r>
      <w:bookmarkEnd w:id="963"/>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64" w:name="_Toc87850851"/>
      <w:r w:rsidRPr="004D3578">
        <w:lastRenderedPageBreak/>
        <w:t>Annex &lt;X&gt; (informative):</w:t>
      </w:r>
      <w:r w:rsidRPr="004D3578">
        <w:br/>
        <w:t>Change history</w:t>
      </w:r>
      <w:bookmarkEnd w:id="959"/>
      <w:bookmarkEnd w:id="960"/>
      <w:bookmarkEnd w:id="961"/>
      <w:bookmarkEnd w:id="9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65" w:name="historyclause"/>
            <w:bookmarkEnd w:id="96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A8D1F" w14:textId="77777777" w:rsidR="0090586D" w:rsidRDefault="0090586D">
      <w:r>
        <w:separator/>
      </w:r>
    </w:p>
  </w:endnote>
  <w:endnote w:type="continuationSeparator" w:id="0">
    <w:p w14:paraId="70BB9967" w14:textId="77777777" w:rsidR="0090586D" w:rsidRDefault="0090586D">
      <w:r>
        <w:continuationSeparator/>
      </w:r>
    </w:p>
  </w:endnote>
  <w:endnote w:type="continuationNotice" w:id="1">
    <w:p w14:paraId="57DCB1F4" w14:textId="77777777" w:rsidR="0090586D" w:rsidRDefault="009058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2574B" w14:textId="77777777" w:rsidR="0090586D" w:rsidRDefault="0090586D">
      <w:r>
        <w:separator/>
      </w:r>
    </w:p>
  </w:footnote>
  <w:footnote w:type="continuationSeparator" w:id="0">
    <w:p w14:paraId="41701245" w14:textId="77777777" w:rsidR="0090586D" w:rsidRDefault="0090586D">
      <w:r>
        <w:continuationSeparator/>
      </w:r>
    </w:p>
  </w:footnote>
  <w:footnote w:type="continuationNotice" w:id="1">
    <w:p w14:paraId="6ED93567" w14:textId="77777777" w:rsidR="0090586D" w:rsidRDefault="009058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5A5AEDB"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6B5">
      <w:rPr>
        <w:rFonts w:ascii="Arial" w:hAnsi="Arial" w:cs="Arial"/>
        <w:b/>
        <w:noProof/>
        <w:sz w:val="18"/>
        <w:szCs w:val="18"/>
      </w:rPr>
      <w:t>3GPP TR 26.955 V1.4.0 (2021-11)</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67E024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6B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3"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9"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0"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9"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4"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6"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1"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4"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9"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30"/>
  </w:num>
  <w:num w:numId="3">
    <w:abstractNumId w:val="96"/>
  </w:num>
  <w:num w:numId="4">
    <w:abstractNumId w:val="62"/>
  </w:num>
  <w:num w:numId="5">
    <w:abstractNumId w:val="8"/>
  </w:num>
  <w:num w:numId="6">
    <w:abstractNumId w:val="97"/>
  </w:num>
  <w:num w:numId="7">
    <w:abstractNumId w:val="50"/>
  </w:num>
  <w:num w:numId="8">
    <w:abstractNumId w:val="1"/>
  </w:num>
  <w:num w:numId="9">
    <w:abstractNumId w:val="30"/>
  </w:num>
  <w:num w:numId="10">
    <w:abstractNumId w:val="88"/>
  </w:num>
  <w:num w:numId="11">
    <w:abstractNumId w:val="48"/>
  </w:num>
  <w:num w:numId="12">
    <w:abstractNumId w:val="89"/>
  </w:num>
  <w:num w:numId="13">
    <w:abstractNumId w:val="5"/>
  </w:num>
  <w:num w:numId="14">
    <w:abstractNumId w:val="67"/>
  </w:num>
  <w:num w:numId="15">
    <w:abstractNumId w:val="60"/>
  </w:num>
  <w:num w:numId="16">
    <w:abstractNumId w:val="38"/>
  </w:num>
  <w:num w:numId="1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94"/>
  </w:num>
  <w:num w:numId="20">
    <w:abstractNumId w:val="49"/>
  </w:num>
  <w:num w:numId="21">
    <w:abstractNumId w:val="2"/>
  </w:num>
  <w:num w:numId="22">
    <w:abstractNumId w:val="60"/>
  </w:num>
  <w:num w:numId="23">
    <w:abstractNumId w:val="30"/>
  </w:num>
  <w:num w:numId="24">
    <w:abstractNumId w:val="67"/>
  </w:num>
  <w:num w:numId="25">
    <w:abstractNumId w:val="44"/>
  </w:num>
  <w:num w:numId="26">
    <w:abstractNumId w:val="15"/>
  </w:num>
  <w:num w:numId="27">
    <w:abstractNumId w:val="70"/>
  </w:num>
  <w:num w:numId="28">
    <w:abstractNumId w:val="76"/>
  </w:num>
  <w:num w:numId="29">
    <w:abstractNumId w:val="65"/>
  </w:num>
  <w:num w:numId="30">
    <w:abstractNumId w:val="54"/>
  </w:num>
  <w:num w:numId="31">
    <w:abstractNumId w:val="52"/>
  </w:num>
  <w:num w:numId="3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1"/>
  </w:num>
  <w:num w:numId="36">
    <w:abstractNumId w:val="31"/>
  </w:num>
  <w:num w:numId="37">
    <w:abstractNumId w:val="99"/>
  </w:num>
  <w:num w:numId="38">
    <w:abstractNumId w:val="34"/>
  </w:num>
  <w:num w:numId="39">
    <w:abstractNumId w:val="90"/>
  </w:num>
  <w:num w:numId="40">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4"/>
  </w:num>
  <w:num w:numId="42">
    <w:abstractNumId w:val="78"/>
  </w:num>
  <w:num w:numId="43">
    <w:abstractNumId w:val="59"/>
  </w:num>
  <w:num w:numId="44">
    <w:abstractNumId w:val="28"/>
  </w:num>
  <w:num w:numId="45">
    <w:abstractNumId w:val="9"/>
  </w:num>
  <w:num w:numId="46">
    <w:abstractNumId w:val="36"/>
  </w:num>
  <w:num w:numId="47">
    <w:abstractNumId w:val="53"/>
  </w:num>
  <w:num w:numId="48">
    <w:abstractNumId w:val="106"/>
  </w:num>
  <w:num w:numId="49">
    <w:abstractNumId w:val="58"/>
  </w:num>
  <w:num w:numId="50">
    <w:abstractNumId w:val="103"/>
  </w:num>
  <w:num w:numId="51">
    <w:abstractNumId w:val="56"/>
  </w:num>
  <w:num w:numId="52">
    <w:abstractNumId w:val="39"/>
  </w:num>
  <w:num w:numId="53">
    <w:abstractNumId w:val="23"/>
  </w:num>
  <w:num w:numId="54">
    <w:abstractNumId w:val="69"/>
  </w:num>
  <w:num w:numId="55">
    <w:abstractNumId w:val="17"/>
  </w:num>
  <w:num w:numId="56">
    <w:abstractNumId w:val="75"/>
  </w:num>
  <w:num w:numId="57">
    <w:abstractNumId w:val="42"/>
  </w:num>
  <w:num w:numId="58">
    <w:abstractNumId w:val="40"/>
  </w:num>
  <w:num w:numId="59">
    <w:abstractNumId w:val="16"/>
  </w:num>
  <w:num w:numId="60">
    <w:abstractNumId w:val="3"/>
  </w:num>
  <w:num w:numId="6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5"/>
  </w:num>
  <w:num w:numId="63">
    <w:abstractNumId w:val="93"/>
  </w:num>
  <w:num w:numId="64">
    <w:abstractNumId w:val="108"/>
  </w:num>
  <w:num w:numId="65">
    <w:abstractNumId w:val="43"/>
  </w:num>
  <w:num w:numId="66">
    <w:abstractNumId w:val="4"/>
  </w:num>
  <w:num w:numId="67">
    <w:abstractNumId w:val="72"/>
  </w:num>
  <w:num w:numId="68">
    <w:abstractNumId w:val="21"/>
  </w:num>
  <w:num w:numId="69">
    <w:abstractNumId w:val="47"/>
  </w:num>
  <w:num w:numId="70">
    <w:abstractNumId w:val="19"/>
  </w:num>
  <w:num w:numId="71">
    <w:abstractNumId w:val="105"/>
  </w:num>
  <w:num w:numId="72">
    <w:abstractNumId w:val="20"/>
  </w:num>
  <w:num w:numId="73">
    <w:abstractNumId w:val="82"/>
  </w:num>
  <w:num w:numId="74">
    <w:abstractNumId w:val="33"/>
  </w:num>
  <w:num w:numId="75">
    <w:abstractNumId w:val="101"/>
  </w:num>
  <w:num w:numId="76">
    <w:abstractNumId w:val="27"/>
  </w:num>
  <w:num w:numId="77">
    <w:abstractNumId w:val="102"/>
  </w:num>
  <w:num w:numId="78">
    <w:abstractNumId w:val="13"/>
  </w:num>
  <w:num w:numId="79">
    <w:abstractNumId w:val="6"/>
  </w:num>
  <w:num w:numId="80">
    <w:abstractNumId w:val="12"/>
  </w:num>
  <w:num w:numId="81">
    <w:abstractNumId w:val="32"/>
  </w:num>
  <w:num w:numId="82">
    <w:abstractNumId w:val="73"/>
  </w:num>
  <w:num w:numId="83">
    <w:abstractNumId w:val="63"/>
  </w:num>
  <w:num w:numId="84">
    <w:abstractNumId w:val="104"/>
  </w:num>
  <w:num w:numId="85">
    <w:abstractNumId w:val="87"/>
  </w:num>
  <w:num w:numId="86">
    <w:abstractNumId w:val="84"/>
  </w:num>
  <w:num w:numId="87">
    <w:abstractNumId w:val="91"/>
  </w:num>
  <w:num w:numId="88">
    <w:abstractNumId w:val="7"/>
  </w:num>
  <w:num w:numId="89">
    <w:abstractNumId w:val="86"/>
  </w:num>
  <w:num w:numId="90">
    <w:abstractNumId w:val="25"/>
  </w:num>
  <w:num w:numId="91">
    <w:abstractNumId w:val="95"/>
  </w:num>
  <w:num w:numId="92">
    <w:abstractNumId w:val="74"/>
  </w:num>
  <w:num w:numId="93">
    <w:abstractNumId w:val="11"/>
  </w:num>
  <w:num w:numId="94">
    <w:abstractNumId w:val="57"/>
  </w:num>
  <w:num w:numId="95">
    <w:abstractNumId w:val="37"/>
  </w:num>
  <w:num w:numId="96">
    <w:abstractNumId w:val="14"/>
  </w:num>
  <w:num w:numId="97">
    <w:abstractNumId w:val="18"/>
  </w:num>
  <w:num w:numId="98">
    <w:abstractNumId w:val="79"/>
  </w:num>
  <w:num w:numId="99">
    <w:abstractNumId w:val="68"/>
  </w:num>
  <w:num w:numId="100">
    <w:abstractNumId w:val="71"/>
  </w:num>
  <w:num w:numId="101">
    <w:abstractNumId w:val="77"/>
  </w:num>
  <w:num w:numId="102">
    <w:abstractNumId w:val="26"/>
  </w:num>
  <w:num w:numId="103">
    <w:abstractNumId w:val="55"/>
  </w:num>
  <w:num w:numId="104">
    <w:abstractNumId w:val="80"/>
  </w:num>
  <w:num w:numId="105">
    <w:abstractNumId w:val="81"/>
  </w:num>
  <w:num w:numId="106">
    <w:abstractNumId w:val="83"/>
  </w:num>
  <w:num w:numId="107">
    <w:abstractNumId w:val="45"/>
  </w:num>
  <w:num w:numId="108">
    <w:abstractNumId w:val="107"/>
  </w:num>
  <w:num w:numId="109">
    <w:abstractNumId w:val="85"/>
  </w:num>
  <w:num w:numId="110">
    <w:abstractNumId w:val="92"/>
  </w:num>
  <w:num w:numId="111">
    <w:abstractNumId w:val="29"/>
  </w:num>
  <w:num w:numId="112">
    <w:abstractNumId w:val="66"/>
  </w:num>
  <w:num w:numId="113">
    <w:abstractNumId w:val="51"/>
  </w:num>
  <w:num w:numId="114">
    <w:abstractNumId w:val="109"/>
  </w:num>
  <w:num w:numId="115">
    <w:abstractNumId w:val="46"/>
  </w:num>
  <w:num w:numId="116">
    <w:abstractNumId w:val="61"/>
  </w:num>
  <w:num w:numId="117">
    <w:abstractNumId w:val="22"/>
  </w:num>
  <w:num w:numId="118">
    <w:abstractNumId w:val="98"/>
  </w:num>
  <w:num w:numId="119">
    <w:abstractNumId w:val="44"/>
    <w:lvlOverride w:ilvl="0"/>
    <w:lvlOverride w:ilvl="1"/>
    <w:lvlOverride w:ilvl="2"/>
    <w:lvlOverride w:ilvl="3"/>
    <w:lvlOverride w:ilvl="4"/>
    <w:lvlOverride w:ilvl="5"/>
    <w:lvlOverride w:ilvl="6"/>
    <w:lvlOverride w:ilvl="7"/>
    <w:lvlOverride w:ilvl="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44C"/>
    <w:rsid w:val="00064660"/>
    <w:rsid w:val="00064D0B"/>
    <w:rsid w:val="000655A6"/>
    <w:rsid w:val="00066520"/>
    <w:rsid w:val="000671A9"/>
    <w:rsid w:val="00071005"/>
    <w:rsid w:val="00071246"/>
    <w:rsid w:val="000726B1"/>
    <w:rsid w:val="00072BDD"/>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6C8"/>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362"/>
    <w:rsid w:val="00CC2FBA"/>
    <w:rsid w:val="00CC68A9"/>
    <w:rsid w:val="00CC7116"/>
    <w:rsid w:val="00CC771E"/>
    <w:rsid w:val="00CC7C69"/>
    <w:rsid w:val="00CD0881"/>
    <w:rsid w:val="00CD0D61"/>
    <w:rsid w:val="00CD218B"/>
    <w:rsid w:val="00CD2942"/>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F55"/>
    <w:rsid w:val="00D36353"/>
    <w:rsid w:val="00D370FD"/>
    <w:rsid w:val="00D37576"/>
    <w:rsid w:val="00D377D2"/>
    <w:rsid w:val="00D37EFD"/>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734"/>
    <w:rsid w:val="00DE4C6B"/>
    <w:rsid w:val="00DE642A"/>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0A4"/>
    <w:rsid w:val="00F432BE"/>
    <w:rsid w:val="00F45B0D"/>
    <w:rsid w:val="00F46587"/>
    <w:rsid w:val="00F46612"/>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B6144"/>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Alt+6 Char1"/>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0.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aomedia.googlesource.com/aom" TargetMode="External"/><Relationship Id="rId68" Type="http://schemas.openxmlformats.org/officeDocument/2006/relationships/hyperlink" Target="https://dash-large-files.akamaized.net/WAVE/3GPP/5GVideo/ReferenceSequence" TargetMode="External"/><Relationship Id="rId84" Type="http://schemas.openxmlformats.org/officeDocument/2006/relationships/hyperlink" Target="https://media.xiph.org/video/derf/twitch/copyright.txt" TargetMode="External"/><Relationship Id="rId89" Type="http://schemas.openxmlformats.org/officeDocument/2006/relationships/image" Target="media/image30.png"/><Relationship Id="rId112" Type="http://schemas.openxmlformats.org/officeDocument/2006/relationships/image" Target="media/image46.png"/><Relationship Id="rId133" Type="http://schemas.openxmlformats.org/officeDocument/2006/relationships/hyperlink" Target="http://creativecommons.org/licenses/by-nc-nd/4.0/" TargetMode="External"/><Relationship Id="rId138" Type="http://schemas.openxmlformats.org/officeDocument/2006/relationships/hyperlink" Target="http://creativecommons.org/licenses/by-nc-nd/4.0/" TargetMode="External"/><Relationship Id="rId154" Type="http://schemas.openxmlformats.org/officeDocument/2006/relationships/hyperlink" Target="https://media.xiph.org/facebook/raw_1080x1920@30.walking.in.street.y4m" TargetMode="External"/><Relationship Id="rId159" Type="http://schemas.openxmlformats.org/officeDocument/2006/relationships/image" Target="media/image73.tif"/><Relationship Id="rId175" Type="http://schemas.openxmlformats.org/officeDocument/2006/relationships/image" Target="media/image81.jpeg"/><Relationship Id="rId170" Type="http://schemas.openxmlformats.org/officeDocument/2006/relationships/image" Target="media/image80.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3.0" TargetMode="External"/><Relationship Id="rId58" Type="http://schemas.openxmlformats.org/officeDocument/2006/relationships/hyperlink" Target="https://dash-large-files.akamaized.net/WAVE/3GPP/5GVideo/Bitstreams/Scenario-2-4K/ETM/streams.csv" TargetMode="External"/><Relationship Id="rId74" Type="http://schemas.openxmlformats.org/officeDocument/2006/relationships/image" Target="media/image18.png"/><Relationship Id="rId79" Type="http://schemas.openxmlformats.org/officeDocument/2006/relationships/image" Target="media/image21.png"/><Relationship Id="rId102" Type="http://schemas.openxmlformats.org/officeDocument/2006/relationships/image" Target="media/image42.jpeg"/><Relationship Id="rId123" Type="http://schemas.openxmlformats.org/officeDocument/2006/relationships/image" Target="media/image55.png"/><Relationship Id="rId128" Type="http://schemas.openxmlformats.org/officeDocument/2006/relationships/image" Target="media/image59.tiff"/><Relationship Id="rId144" Type="http://schemas.openxmlformats.org/officeDocument/2006/relationships/hyperlink" Target="http://dash.akamaized.net/WAVE/index.html" TargetMode="Externa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image" Target="media/image36.jpeg"/><Relationship Id="rId160" Type="http://schemas.openxmlformats.org/officeDocument/2006/relationships/hyperlink" Target="https://media.xiph.org/video/av2/y4m/SmoothSkaterP5_3840x2160_30fps.y4m" TargetMode="External"/><Relationship Id="rId165" Type="http://schemas.openxmlformats.org/officeDocument/2006/relationships/image" Target="media/image75.jpeg"/><Relationship Id="rId181" Type="http://schemas.openxmlformats.org/officeDocument/2006/relationships/hyperlink" Target="https://dash-large-files.akamaized.net/WAVE/3GPP/5GVideo/Bitstreams/Scenario-5-Gaming/" TargetMode="External"/><Relationship Id="rId186" Type="http://schemas.openxmlformats.org/officeDocument/2006/relationships/footer" Target="footer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raw-schema.json" TargetMode="External"/><Relationship Id="rId69" Type="http://schemas.openxmlformats.org/officeDocument/2006/relationships/image" Target="media/image13.png"/><Relationship Id="rId113" Type="http://schemas.openxmlformats.org/officeDocument/2006/relationships/image" Target="media/image47.png"/><Relationship Id="rId118" Type="http://schemas.openxmlformats.org/officeDocument/2006/relationships/image" Target="media/image51.png"/><Relationship Id="rId134" Type="http://schemas.openxmlformats.org/officeDocument/2006/relationships/image" Target="media/image63.jpeg"/><Relationship Id="rId139" Type="http://schemas.openxmlformats.org/officeDocument/2006/relationships/image" Target="media/image66.jpeg"/><Relationship Id="rId80" Type="http://schemas.openxmlformats.org/officeDocument/2006/relationships/image" Target="media/image22.png"/><Relationship Id="rId85" Type="http://schemas.openxmlformats.org/officeDocument/2006/relationships/image" Target="media/image26.png"/><Relationship Id="rId150" Type="http://schemas.openxmlformats.org/officeDocument/2006/relationships/image" Target="media/image70.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FullHD-8bit/" TargetMode="External"/><Relationship Id="rId176" Type="http://schemas.openxmlformats.org/officeDocument/2006/relationships/hyperlink" Target="https://dash-large-files.akamaized.net/WAVE/3GPP/5GVideo/index.html"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dash-large-files.akamaized.net/WAVE/3GPP/5GVideo/Bitstreams/Scenario-3-Screen/ETM/streams.csv" TargetMode="External"/><Relationship Id="rId103" Type="http://schemas.openxmlformats.org/officeDocument/2006/relationships/image" Target="media/image43.jpeg"/><Relationship Id="rId108" Type="http://schemas.openxmlformats.org/officeDocument/2006/relationships/hyperlink" Target="https://creativecommons.org/licenses/by/3.0/" TargetMode="External"/><Relationship Id="rId124" Type="http://schemas.openxmlformats.org/officeDocument/2006/relationships/image" Target="media/image56.png"/><Relationship Id="rId129" Type="http://schemas.openxmlformats.org/officeDocument/2006/relationships/image" Target="media/image60.tif"/><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2.png"/><Relationship Id="rId96" Type="http://schemas.openxmlformats.org/officeDocument/2006/relationships/image" Target="media/image37.jpeg"/><Relationship Id="rId140" Type="http://schemas.openxmlformats.org/officeDocument/2006/relationships/hyperlink" Target="http://creativecommons.org/licenses/by-nc-nd/4.0/" TargetMode="External"/><Relationship Id="rId145" Type="http://schemas.openxmlformats.org/officeDocument/2006/relationships/image" Target="media/image68.jpeg"/><Relationship Id="rId161" Type="http://schemas.openxmlformats.org/officeDocument/2006/relationships/hyperlink" Target="https://creativecommons.org/licenses/by-sa/4.0/" TargetMode="External"/><Relationship Id="rId166" Type="http://schemas.openxmlformats.org/officeDocument/2006/relationships/image" Target="media/image76.jpeg"/><Relationship Id="rId182" Type="http://schemas.openxmlformats.org/officeDocument/2006/relationships/hyperlink" Target="https://dash-large-files.akamaized.net/WAVE/3GPP/5GVideo/"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image" Target="media/image48.png"/><Relationship Id="rId119" Type="http://schemas.openxmlformats.org/officeDocument/2006/relationships/image" Target="media/image52.png"/><Relationship Id="rId44" Type="http://schemas.openxmlformats.org/officeDocument/2006/relationships/image" Target="media/image10.png"/><Relationship Id="rId60" Type="http://schemas.openxmlformats.org/officeDocument/2006/relationships/hyperlink" Target="https://vcgit.hhi.fraunhofer.de/jvet/VVCSoftware_VTM/-/releases/VTM-11.0" TargetMode="External"/><Relationship Id="rId65" Type="http://schemas.openxmlformats.org/officeDocument/2006/relationships/hyperlink" Target="https://github.com/haudiobe/5G-Video-Content/blob/main/3gpp-bin-schema.json" TargetMode="External"/><Relationship Id="rId81" Type="http://schemas.openxmlformats.org/officeDocument/2006/relationships/image" Target="media/image23.jpeg"/><Relationship Id="rId86" Type="http://schemas.openxmlformats.org/officeDocument/2006/relationships/image" Target="media/image27.png"/><Relationship Id="rId130" Type="http://schemas.openxmlformats.org/officeDocument/2006/relationships/image" Target="media/image61.jpeg"/><Relationship Id="rId135" Type="http://schemas.openxmlformats.org/officeDocument/2006/relationships/image" Target="media/image64.jpeg"/><Relationship Id="rId151" Type="http://schemas.openxmlformats.org/officeDocument/2006/relationships/hyperlink" Target="https://media.xiph.org/video/av2/y4m/Vertical_bees_2997_1080x1920.y4m" TargetMode="External"/><Relationship Id="rId156" Type="http://schemas.openxmlformats.org/officeDocument/2006/relationships/image" Target="media/image72.tif"/><Relationship Id="rId177" Type="http://schemas.openxmlformats.org/officeDocument/2006/relationships/hyperlink" Target="https://dash-large-files.akamaized.net/WAVE/3GPP/5GVideo/Bitstreams/Scenario-1-HD/" TargetMode="External"/><Relationship Id="rId172" Type="http://schemas.openxmlformats.org/officeDocument/2006/relationships/hyperlink" Target="https://dash-large-files.akamaized.net/WAVE/3GPP/5GVideo/ReferenceSequences/GraphicsMixTransitions-FullHD-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creativecommons.org/licenses/by-nc-nd/4.0/" TargetMode="External"/><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vcgit.hhi.fraunhofer.de/jvet/VVCSoftware_VTM/-/releases/VTM-11.0" TargetMode="External"/><Relationship Id="rId76" Type="http://schemas.openxmlformats.org/officeDocument/2006/relationships/image" Target="media/image20.png"/><Relationship Id="rId97" Type="http://schemas.openxmlformats.org/officeDocument/2006/relationships/hyperlink" Target="https://tech.ebu.ch/docs/testmaterial/ebu_test_sequences_tech_info_170315.pdf" TargetMode="External"/><Relationship Id="rId104" Type="http://schemas.openxmlformats.org/officeDocument/2006/relationships/hyperlink" Target="https://media.xiph.org/video/av2/" TargetMode="External"/><Relationship Id="rId120" Type="http://schemas.openxmlformats.org/officeDocument/2006/relationships/image" Target="media/image53.png"/><Relationship Id="rId125" Type="http://schemas.openxmlformats.org/officeDocument/2006/relationships/image" Target="media/image57.png"/><Relationship Id="rId141" Type="http://schemas.openxmlformats.org/officeDocument/2006/relationships/hyperlink" Target="http://dash.akamaized.net/WAVE/index.html" TargetMode="External"/><Relationship Id="rId146" Type="http://schemas.openxmlformats.org/officeDocument/2006/relationships/hyperlink" Target="https://media.xiph.org/video/av2/" TargetMode="External"/><Relationship Id="rId167" Type="http://schemas.openxmlformats.org/officeDocument/2006/relationships/image" Target="media/image77.jpeg"/><Relationship Id="rId188"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15.png"/><Relationship Id="rId92" Type="http://schemas.openxmlformats.org/officeDocument/2006/relationships/image" Target="media/image33.png"/><Relationship Id="rId162" Type="http://schemas.openxmlformats.org/officeDocument/2006/relationships/image" Target="media/image74.jpeg"/><Relationship Id="rId183" Type="http://schemas.openxmlformats.org/officeDocument/2006/relationships/hyperlink" Target="https://docs.docker.com/get-docker/"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github.com/haudiobe/5G-Video-Content/blob/main/3gpp-bin-schema.json" TargetMode="External"/><Relationship Id="rId87" Type="http://schemas.openxmlformats.org/officeDocument/2006/relationships/image" Target="media/image28.png"/><Relationship Id="rId110" Type="http://schemas.openxmlformats.org/officeDocument/2006/relationships/image" Target="media/image44.png"/><Relationship Id="rId115" Type="http://schemas.openxmlformats.org/officeDocument/2006/relationships/image" Target="media/image49.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hyperlink" Target="https://media.xiph.org/video/av2/y4m/Neon1224_3840x2160_2997fps.y4m" TargetMode="External"/><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dash-large-files.akamaized.net/WAVE/3GPP/5GVideo/Bitstreams/Scenario-4-Sharing/ETM/streams.csv" TargetMode="External"/><Relationship Id="rId82" Type="http://schemas.openxmlformats.org/officeDocument/2006/relationships/image" Target="media/image24.jpe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ReferenceSequences/GraphicsMixTransitions-4K-8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github.com/MPEGGroup/MPEG-EVC-ETM" TargetMode="External"/><Relationship Id="rId77" Type="http://schemas.openxmlformats.org/officeDocument/2006/relationships/hyperlink" Target="https://kingston.app.box.com/v/GamingVideoSET.%20Part%202" TargetMode="External"/><Relationship Id="rId100" Type="http://schemas.openxmlformats.org/officeDocument/2006/relationships/image" Target="media/image40.jpeg"/><Relationship Id="rId105" Type="http://schemas.openxmlformats.org/officeDocument/2006/relationships/hyperlink" Target="http://creativecommons.org/licenses/by-nc-nd/4.0/" TargetMode="External"/><Relationship Id="rId126" Type="http://schemas.openxmlformats.org/officeDocument/2006/relationships/image" Target="media/image58.png"/><Relationship Id="rId147" Type="http://schemas.openxmlformats.org/officeDocument/2006/relationships/chart" Target="charts/chart4.xml"/><Relationship Id="rId168" Type="http://schemas.openxmlformats.org/officeDocument/2006/relationships/image" Target="media/image78.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6.png"/><Relationship Id="rId93" Type="http://schemas.openxmlformats.org/officeDocument/2006/relationships/image" Target="media/image34.png"/><Relationship Id="rId98" Type="http://schemas.openxmlformats.org/officeDocument/2006/relationships/image" Target="media/image38.jpeg"/><Relationship Id="rId121" Type="http://schemas.openxmlformats.org/officeDocument/2006/relationships/chart" Target="charts/chart2.xml"/><Relationship Id="rId142" Type="http://schemas.openxmlformats.org/officeDocument/2006/relationships/image" Target="media/image67.jpeg"/><Relationship Id="rId163" Type="http://schemas.openxmlformats.org/officeDocument/2006/relationships/hyperlink" Target="https://dash-large-files.akamaized.net/WAVE/3GPP/5GVideo/ReferenceSequences/MovingText2-FullHD-8bit/" TargetMode="External"/><Relationship Id="rId184" Type="http://schemas.openxmlformats.org/officeDocument/2006/relationships/hyperlink" Target="https://dash-large-files.akamaized.net/WAVE/3GPP/5GVideo/"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mailto:mustermann@example.com" TargetMode="External"/><Relationship Id="rId116" Type="http://schemas.openxmlformats.org/officeDocument/2006/relationships/chart" Target="charts/chart1.xml"/><Relationship Id="rId137" Type="http://schemas.openxmlformats.org/officeDocument/2006/relationships/image" Target="media/image65.jpe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Bitstreams/Scenario-5-Gaming/ETM/streams.csv" TargetMode="External"/><Relationship Id="rId83" Type="http://schemas.openxmlformats.org/officeDocument/2006/relationships/image" Target="media/image25.jpeg"/><Relationship Id="rId88" Type="http://schemas.openxmlformats.org/officeDocument/2006/relationships/image" Target="media/image29.png"/><Relationship Id="rId111" Type="http://schemas.openxmlformats.org/officeDocument/2006/relationships/image" Target="media/image45.png"/><Relationship Id="rId132" Type="http://schemas.openxmlformats.org/officeDocument/2006/relationships/image" Target="media/image62.jpeg"/><Relationship Id="rId153" Type="http://schemas.openxmlformats.org/officeDocument/2006/relationships/image" Target="media/image71.tif"/><Relationship Id="rId174" Type="http://schemas.openxmlformats.org/officeDocument/2006/relationships/hyperlink" Target="https://dash-large-files.akamaized.net/WAVE/3GPP/5GVideo/ReferenceSequences/GraphicsMixTransitions-4K-10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1-FHD/ETM/streams.csv" TargetMode="External"/><Relationship Id="rId106" Type="http://schemas.openxmlformats.org/officeDocument/2006/relationships/hyperlink" Target="https://creativecommons.org/licenses/by-nc-nd/4.0/" TargetMode="External"/><Relationship Id="rId127" Type="http://schemas.openxmlformats.org/officeDocument/2006/relationships/chart" Target="charts/chart3.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7.png"/><Relationship Id="rId78" Type="http://schemas.openxmlformats.org/officeDocument/2006/relationships/hyperlink" Target="https://kingston.app.box.com/v/GamingVideoSET/file/289578680253" TargetMode="External"/><Relationship Id="rId94" Type="http://schemas.openxmlformats.org/officeDocument/2006/relationships/image" Target="media/image35.png"/><Relationship Id="rId99" Type="http://schemas.openxmlformats.org/officeDocument/2006/relationships/image" Target="media/image39.jpeg"/><Relationship Id="rId101" Type="http://schemas.openxmlformats.org/officeDocument/2006/relationships/image" Target="media/image41.jpeg"/><Relationship Id="rId122" Type="http://schemas.openxmlformats.org/officeDocument/2006/relationships/image" Target="media/image54.png"/><Relationship Id="rId143" Type="http://schemas.openxmlformats.org/officeDocument/2006/relationships/hyperlink" Target="https://creativecommons.org/licenses/by/3.0/" TargetMode="External"/><Relationship Id="rId148" Type="http://schemas.openxmlformats.org/officeDocument/2006/relationships/chart" Target="charts/chart5.xml"/><Relationship Id="rId164" Type="http://schemas.openxmlformats.org/officeDocument/2006/relationships/hyperlink" Target="https://dash-large-files.akamaized.net/WAVE/3GPP/5GVideo/ReferenceSequences/MovingText2-FullHD-10bit/" TargetMode="External"/><Relationship Id="rId169" Type="http://schemas.openxmlformats.org/officeDocument/2006/relationships/image" Target="media/image79.jpeg"/><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806</TotalTime>
  <Pages>204</Pages>
  <Words>65175</Words>
  <Characters>371498</Characters>
  <Application>Microsoft Office Word</Application>
  <DocSecurity>0</DocSecurity>
  <Lines>3095</Lines>
  <Paragraphs>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27</cp:revision>
  <cp:lastPrinted>2019-02-25T14:05:00Z</cp:lastPrinted>
  <dcterms:created xsi:type="dcterms:W3CDTF">2021-11-14T16:57:00Z</dcterms:created>
  <dcterms:modified xsi:type="dcterms:W3CDTF">2021-11-15T05:33:00Z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