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FD6E3" w14:textId="33DC6A5F" w:rsidR="00080512" w:rsidRPr="00711F32" w:rsidRDefault="00C52861" w:rsidP="00381272">
      <w:pPr>
        <w:pStyle w:val="ZA"/>
        <w:framePr w:wrap="notBeside"/>
        <w:rPr>
          <w:noProof w:val="0"/>
        </w:rPr>
      </w:pPr>
      <w:bookmarkStart w:id="0" w:name="page1"/>
      <w:r w:rsidRPr="00711F32">
        <w:rPr>
          <w:noProof w:val="0"/>
          <w:sz w:val="64"/>
        </w:rPr>
        <w:t>3GPP TR</w:t>
      </w:r>
      <w:r w:rsidR="00080512" w:rsidRPr="00711F32">
        <w:rPr>
          <w:noProof w:val="0"/>
          <w:sz w:val="64"/>
        </w:rPr>
        <w:t xml:space="preserve"> </w:t>
      </w:r>
      <w:r w:rsidR="00381272" w:rsidRPr="00711F32">
        <w:rPr>
          <w:noProof w:val="0"/>
          <w:sz w:val="64"/>
        </w:rPr>
        <w:t>26</w:t>
      </w:r>
      <w:r w:rsidR="00080512" w:rsidRPr="00711F32">
        <w:rPr>
          <w:noProof w:val="0"/>
          <w:sz w:val="64"/>
        </w:rPr>
        <w:t>.</w:t>
      </w:r>
      <w:r w:rsidR="005B785F" w:rsidRPr="00711F32">
        <w:rPr>
          <w:rFonts w:hint="eastAsia"/>
          <w:noProof w:val="0"/>
          <w:sz w:val="64"/>
          <w:lang w:eastAsia="zh-CN"/>
        </w:rPr>
        <w:t>92</w:t>
      </w:r>
      <w:r w:rsidR="00E4356C" w:rsidRPr="00711F32">
        <w:rPr>
          <w:noProof w:val="0"/>
          <w:sz w:val="64"/>
          <w:lang w:eastAsia="zh-CN"/>
        </w:rPr>
        <w:t>1</w:t>
      </w:r>
      <w:r w:rsidR="00080512" w:rsidRPr="00711F32">
        <w:rPr>
          <w:noProof w:val="0"/>
          <w:sz w:val="64"/>
        </w:rPr>
        <w:t xml:space="preserve"> </w:t>
      </w:r>
      <w:r w:rsidR="00780CED" w:rsidRPr="00711F32">
        <w:rPr>
          <w:noProof w:val="0"/>
        </w:rPr>
        <w:t>V</w:t>
      </w:r>
      <w:r w:rsidR="00C64532">
        <w:rPr>
          <w:noProof w:val="0"/>
          <w:lang w:eastAsia="zh-CN"/>
        </w:rPr>
        <w:t>17.0.0</w:t>
      </w:r>
      <w:r w:rsidR="00080512" w:rsidRPr="00711F32">
        <w:rPr>
          <w:noProof w:val="0"/>
        </w:rPr>
        <w:t xml:space="preserve"> </w:t>
      </w:r>
      <w:r w:rsidR="00080512" w:rsidRPr="00711F32">
        <w:rPr>
          <w:noProof w:val="0"/>
          <w:sz w:val="32"/>
        </w:rPr>
        <w:t>(</w:t>
      </w:r>
      <w:r w:rsidR="00C64532">
        <w:rPr>
          <w:noProof w:val="0"/>
          <w:sz w:val="32"/>
          <w:lang w:eastAsia="zh-CN"/>
        </w:rPr>
        <w:t>2022-04</w:t>
      </w:r>
      <w:r w:rsidR="00080512" w:rsidRPr="00711F32">
        <w:rPr>
          <w:noProof w:val="0"/>
          <w:sz w:val="32"/>
        </w:rPr>
        <w:t>)</w:t>
      </w:r>
    </w:p>
    <w:p w14:paraId="3923C690" w14:textId="77777777" w:rsidR="00080512" w:rsidRPr="00711F32" w:rsidRDefault="00080512">
      <w:pPr>
        <w:pStyle w:val="ZB"/>
        <w:framePr w:wrap="notBeside"/>
        <w:rPr>
          <w:noProof w:val="0"/>
        </w:rPr>
      </w:pPr>
      <w:r w:rsidRPr="00711F32">
        <w:rPr>
          <w:noProof w:val="0"/>
        </w:rPr>
        <w:t xml:space="preserve">Technical </w:t>
      </w:r>
      <w:r w:rsidR="008E095F" w:rsidRPr="00711F32">
        <w:rPr>
          <w:noProof w:val="0"/>
        </w:rPr>
        <w:t>Report</w:t>
      </w:r>
    </w:p>
    <w:p w14:paraId="2C856525" w14:textId="77777777" w:rsidR="00E4356C" w:rsidRPr="00711F32" w:rsidRDefault="00E4356C" w:rsidP="00E4356C">
      <w:pPr>
        <w:pStyle w:val="ZT"/>
        <w:framePr w:wrap="notBeside"/>
      </w:pPr>
      <w:r w:rsidRPr="00711F32">
        <w:t>3rd Generation Partnership Project;</w:t>
      </w:r>
    </w:p>
    <w:p w14:paraId="14860653" w14:textId="77777777" w:rsidR="00E4356C" w:rsidRPr="00711F32" w:rsidRDefault="00E4356C" w:rsidP="00E4356C">
      <w:pPr>
        <w:pStyle w:val="ZT"/>
        <w:framePr w:wrap="notBeside"/>
      </w:pPr>
      <w:r w:rsidRPr="00711F32">
        <w:t>Technical Specification Group SA;</w:t>
      </w:r>
    </w:p>
    <w:p w14:paraId="74AD555F" w14:textId="77777777" w:rsidR="00E4356C" w:rsidRPr="00711F32" w:rsidRDefault="00E4356C" w:rsidP="00E4356C">
      <w:pPr>
        <w:pStyle w:val="ZT"/>
        <w:framePr w:wrap="notBeside"/>
      </w:pPr>
      <w:r w:rsidRPr="00711F32">
        <w:t>Investigations on ambient noise reproduction systems for acoustic testing of terminals</w:t>
      </w:r>
    </w:p>
    <w:p w14:paraId="38B118B2" w14:textId="001F368A" w:rsidR="00080512" w:rsidRPr="00711F32" w:rsidRDefault="00E4356C" w:rsidP="00E4356C">
      <w:pPr>
        <w:pStyle w:val="ZT"/>
        <w:framePr w:wrap="notBeside"/>
        <w:rPr>
          <w:i/>
          <w:sz w:val="28"/>
        </w:rPr>
      </w:pPr>
      <w:r w:rsidRPr="00711F32">
        <w:t>(</w:t>
      </w:r>
      <w:r w:rsidRPr="00711F32">
        <w:rPr>
          <w:rStyle w:val="ZGSM"/>
        </w:rPr>
        <w:t>Release</w:t>
      </w:r>
      <w:r w:rsidR="00C64532">
        <w:rPr>
          <w:rStyle w:val="ZGSM"/>
        </w:rPr>
        <w:t xml:space="preserve"> 17</w:t>
      </w:r>
      <w:r w:rsidR="00FC1192" w:rsidRPr="00711F32">
        <w:t>)</w:t>
      </w:r>
    </w:p>
    <w:p w14:paraId="7D0D2FD0"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7DF045E1"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05B5CABE"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2A2F9432"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7E550C57" w14:textId="77777777" w:rsidR="00614FDF" w:rsidRPr="00711F32" w:rsidRDefault="00614FDF" w:rsidP="00381272">
      <w:pPr>
        <w:pStyle w:val="ZU"/>
        <w:framePr w:h="4929" w:hRule="exact" w:wrap="notBeside"/>
        <w:tabs>
          <w:tab w:val="right" w:pos="10206"/>
        </w:tabs>
        <w:jc w:val="left"/>
        <w:rPr>
          <w:noProof w:val="0"/>
        </w:rPr>
      </w:pPr>
      <w:r w:rsidRPr="00711F32">
        <w:rPr>
          <w:noProof w:val="0"/>
          <w:color w:val="0000FF"/>
        </w:rPr>
        <w:tab/>
      </w:r>
    </w:p>
    <w:p w14:paraId="1FC75F11" w14:textId="77777777" w:rsidR="00917CCB" w:rsidRPr="00711F32" w:rsidRDefault="00917CCB" w:rsidP="00917CCB">
      <w:pPr>
        <w:pStyle w:val="ZU"/>
        <w:framePr w:h="4929" w:hRule="exact" w:wrap="notBeside"/>
        <w:tabs>
          <w:tab w:val="right" w:pos="10206"/>
        </w:tabs>
        <w:jc w:val="left"/>
        <w:rPr>
          <w:noProof w:val="0"/>
        </w:rPr>
      </w:pPr>
      <w:r w:rsidRPr="00711F32">
        <w:rPr>
          <w:i/>
          <w:noProof w:val="0"/>
        </w:rPr>
        <w:t xml:space="preserve">  </w:t>
      </w:r>
      <w:r w:rsidR="00FA76E1" w:rsidRPr="00711F32">
        <w:rPr>
          <w:i/>
          <w:lang w:eastAsia="en-GB"/>
        </w:rPr>
        <w:drawing>
          <wp:inline distT="0" distB="0" distL="0" distR="0" wp14:anchorId="24D4F361" wp14:editId="18899CAB">
            <wp:extent cx="1214755"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4755" cy="839470"/>
                    </a:xfrm>
                    <a:prstGeom prst="rect">
                      <a:avLst/>
                    </a:prstGeom>
                    <a:noFill/>
                    <a:ln>
                      <a:noFill/>
                    </a:ln>
                  </pic:spPr>
                </pic:pic>
              </a:graphicData>
            </a:graphic>
          </wp:inline>
        </w:drawing>
      </w:r>
      <w:r w:rsidRPr="00711F32">
        <w:rPr>
          <w:noProof w:val="0"/>
          <w:color w:val="0000FF"/>
        </w:rPr>
        <w:tab/>
      </w:r>
      <w:r w:rsidR="00FA76E1" w:rsidRPr="00711F32">
        <w:rPr>
          <w:lang w:eastAsia="en-GB"/>
        </w:rPr>
        <w:drawing>
          <wp:inline distT="0" distB="0" distL="0" distR="0" wp14:anchorId="724C0A16" wp14:editId="6A2BD025">
            <wp:extent cx="163068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3E96D396" w14:textId="77777777" w:rsidR="00080512" w:rsidRPr="00711F32" w:rsidRDefault="00080512">
      <w:pPr>
        <w:pStyle w:val="ZU"/>
        <w:framePr w:h="4929" w:hRule="exact" w:wrap="notBeside"/>
        <w:tabs>
          <w:tab w:val="right" w:pos="10206"/>
        </w:tabs>
        <w:jc w:val="left"/>
        <w:rPr>
          <w:noProof w:val="0"/>
        </w:rPr>
      </w:pPr>
    </w:p>
    <w:p w14:paraId="3B3FF51D" w14:textId="77777777" w:rsidR="00080512" w:rsidRPr="00711F32" w:rsidRDefault="00080512" w:rsidP="00734A5B">
      <w:pPr>
        <w:framePr w:h="1377" w:hRule="exact" w:wrap="notBeside" w:vAnchor="page" w:hAnchor="margin" w:y="15305"/>
        <w:rPr>
          <w:sz w:val="16"/>
        </w:rPr>
      </w:pPr>
      <w:r w:rsidRPr="00711F32">
        <w:rPr>
          <w:sz w:val="16"/>
        </w:rPr>
        <w:t>The present document has been developed within the 3</w:t>
      </w:r>
      <w:r w:rsidR="00F04712" w:rsidRPr="00711F32">
        <w:rPr>
          <w:sz w:val="16"/>
        </w:rPr>
        <w:t>rd</w:t>
      </w:r>
      <w:r w:rsidRPr="00711F32">
        <w:rPr>
          <w:sz w:val="16"/>
        </w:rPr>
        <w:t xml:space="preserve"> Generation Partnership Project (3GPP</w:t>
      </w:r>
      <w:r w:rsidRPr="00711F32">
        <w:rPr>
          <w:sz w:val="16"/>
          <w:vertAlign w:val="superscript"/>
        </w:rPr>
        <w:t xml:space="preserve"> TM</w:t>
      </w:r>
      <w:r w:rsidRPr="00711F32">
        <w:rPr>
          <w:sz w:val="16"/>
        </w:rPr>
        <w:t>) and may be further elaborated for the purposes of 3GPP..</w:t>
      </w:r>
      <w:r w:rsidRPr="00711F32">
        <w:rPr>
          <w:sz w:val="16"/>
        </w:rPr>
        <w:br/>
        <w:t>The present document has not been subject to any approval process by the 3GPP</w:t>
      </w:r>
      <w:r w:rsidRPr="00711F32">
        <w:rPr>
          <w:sz w:val="16"/>
          <w:vertAlign w:val="superscript"/>
        </w:rPr>
        <w:t xml:space="preserve"> </w:t>
      </w:r>
      <w:r w:rsidRPr="00711F32">
        <w:rPr>
          <w:sz w:val="16"/>
        </w:rPr>
        <w:t>Organizational Partners and shall not be implemented.</w:t>
      </w:r>
      <w:r w:rsidRPr="00711F32">
        <w:rPr>
          <w:sz w:val="16"/>
        </w:rPr>
        <w:br/>
        <w:t>This Specification is provided for future development work within 3GPP</w:t>
      </w:r>
      <w:r w:rsidRPr="00711F32">
        <w:rPr>
          <w:sz w:val="16"/>
          <w:vertAlign w:val="superscript"/>
        </w:rPr>
        <w:t xml:space="preserve"> </w:t>
      </w:r>
      <w:r w:rsidRPr="00711F32">
        <w:rPr>
          <w:sz w:val="16"/>
        </w:rPr>
        <w:t>only. The Organizational Partners accept no liability for any use of this Specification.</w:t>
      </w:r>
      <w:r w:rsidRPr="00711F32">
        <w:rPr>
          <w:sz w:val="16"/>
        </w:rPr>
        <w:br/>
        <w:t xml:space="preserve">Specifications and </w:t>
      </w:r>
      <w:r w:rsidR="00F653B8" w:rsidRPr="00711F32">
        <w:rPr>
          <w:sz w:val="16"/>
        </w:rPr>
        <w:t>Reports</w:t>
      </w:r>
      <w:r w:rsidRPr="00711F32">
        <w:rPr>
          <w:sz w:val="16"/>
        </w:rPr>
        <w:t xml:space="preserve"> for implementation of the 3GPP</w:t>
      </w:r>
      <w:r w:rsidRPr="00711F32">
        <w:rPr>
          <w:sz w:val="16"/>
          <w:vertAlign w:val="superscript"/>
        </w:rPr>
        <w:t xml:space="preserve"> TM</w:t>
      </w:r>
      <w:r w:rsidRPr="00711F32">
        <w:rPr>
          <w:sz w:val="16"/>
        </w:rPr>
        <w:t xml:space="preserve"> system should be obtained via the 3GPP Organizational Partners' Publications Offices.</w:t>
      </w:r>
    </w:p>
    <w:p w14:paraId="1FAB2849" w14:textId="77777777" w:rsidR="00080512" w:rsidRPr="00711F32" w:rsidRDefault="00080512">
      <w:pPr>
        <w:pStyle w:val="ZV"/>
        <w:framePr w:wrap="notBeside"/>
        <w:rPr>
          <w:noProof w:val="0"/>
        </w:rPr>
      </w:pPr>
    </w:p>
    <w:p w14:paraId="04354EB1" w14:textId="77777777" w:rsidR="00080512" w:rsidRPr="00711F32" w:rsidRDefault="00080512"/>
    <w:bookmarkEnd w:id="0"/>
    <w:p w14:paraId="0C188B6F" w14:textId="77777777" w:rsidR="001962F4" w:rsidRPr="00711F32" w:rsidRDefault="001962F4" w:rsidP="001962F4">
      <w:pPr>
        <w:jc w:val="center"/>
      </w:pPr>
    </w:p>
    <w:p w14:paraId="24A9DE78" w14:textId="77777777" w:rsidR="001962F4" w:rsidRPr="00711F32" w:rsidRDefault="001962F4" w:rsidP="001962F4"/>
    <w:p w14:paraId="23C85D77" w14:textId="77777777" w:rsidR="009905E1" w:rsidRPr="00711F32" w:rsidRDefault="009905E1" w:rsidP="001962F4">
      <w:pPr>
        <w:sectPr w:rsidR="009905E1" w:rsidRPr="00711F32">
          <w:footnotePr>
            <w:numRestart w:val="eachSect"/>
          </w:footnotePr>
          <w:pgSz w:w="11907" w:h="16840"/>
          <w:pgMar w:top="2268" w:right="851" w:bottom="10773" w:left="851" w:header="0" w:footer="0" w:gutter="0"/>
          <w:cols w:space="720"/>
        </w:sectPr>
      </w:pPr>
    </w:p>
    <w:p w14:paraId="58B656BA" w14:textId="77777777" w:rsidR="00614FDF" w:rsidRPr="00711F32" w:rsidRDefault="00614FDF" w:rsidP="00614FDF">
      <w:bookmarkStart w:id="1" w:name="page2"/>
    </w:p>
    <w:p w14:paraId="6629F5C2" w14:textId="77777777" w:rsidR="00080512" w:rsidRPr="00711F32" w:rsidRDefault="00080512"/>
    <w:p w14:paraId="72C60BA9" w14:textId="77777777" w:rsidR="00080512" w:rsidRPr="00711F32" w:rsidRDefault="00080512">
      <w:pPr>
        <w:pStyle w:val="FP"/>
        <w:framePr w:wrap="notBeside" w:hAnchor="margin" w:y="1419"/>
        <w:pBdr>
          <w:bottom w:val="single" w:sz="6" w:space="1" w:color="auto"/>
        </w:pBdr>
        <w:spacing w:before="240"/>
        <w:ind w:left="2835" w:right="2835"/>
        <w:jc w:val="center"/>
      </w:pPr>
      <w:r w:rsidRPr="00711F32">
        <w:t>Keywords</w:t>
      </w:r>
    </w:p>
    <w:p w14:paraId="32BA39B9" w14:textId="77777777" w:rsidR="00080512" w:rsidRPr="00711F32" w:rsidRDefault="004C04B6">
      <w:pPr>
        <w:pStyle w:val="FP"/>
        <w:framePr w:wrap="notBeside" w:hAnchor="margin" w:y="1419"/>
        <w:ind w:left="2835" w:right="2835"/>
        <w:jc w:val="center"/>
        <w:rPr>
          <w:rFonts w:ascii="Arial" w:hAnsi="Arial"/>
          <w:sz w:val="18"/>
          <w:lang w:eastAsia="zh-CN"/>
        </w:rPr>
      </w:pPr>
      <w:r w:rsidRPr="00711F32">
        <w:rPr>
          <w:rFonts w:ascii="Arial" w:hAnsi="Arial"/>
          <w:sz w:val="18"/>
          <w:lang w:eastAsia="zh-CN"/>
        </w:rPr>
        <w:t>Ambient noise reproduction systems, acoustic testing of terminals</w:t>
      </w:r>
    </w:p>
    <w:p w14:paraId="2D453444" w14:textId="77777777" w:rsidR="00080512" w:rsidRPr="00711F32" w:rsidRDefault="00080512"/>
    <w:p w14:paraId="52F2E82C" w14:textId="77777777" w:rsidR="00080512" w:rsidRPr="00711F32" w:rsidRDefault="00080512">
      <w:pPr>
        <w:pStyle w:val="FP"/>
        <w:framePr w:wrap="notBeside" w:hAnchor="margin" w:yAlign="center"/>
        <w:spacing w:after="240"/>
        <w:ind w:left="2835" w:right="2835"/>
        <w:jc w:val="center"/>
        <w:rPr>
          <w:rFonts w:ascii="Arial" w:hAnsi="Arial"/>
          <w:b/>
          <w:i/>
        </w:rPr>
      </w:pPr>
      <w:r w:rsidRPr="00711F32">
        <w:rPr>
          <w:rFonts w:ascii="Arial" w:hAnsi="Arial"/>
          <w:b/>
          <w:i/>
        </w:rPr>
        <w:t>3GPP</w:t>
      </w:r>
    </w:p>
    <w:p w14:paraId="4BC1C729" w14:textId="77777777" w:rsidR="00080512" w:rsidRPr="00711F32" w:rsidRDefault="00080512">
      <w:pPr>
        <w:pStyle w:val="FP"/>
        <w:framePr w:wrap="notBeside" w:hAnchor="margin" w:yAlign="center"/>
        <w:pBdr>
          <w:bottom w:val="single" w:sz="6" w:space="1" w:color="auto"/>
        </w:pBdr>
        <w:ind w:left="2835" w:right="2835"/>
        <w:jc w:val="center"/>
      </w:pPr>
      <w:r w:rsidRPr="00711F32">
        <w:t>Postal address</w:t>
      </w:r>
    </w:p>
    <w:p w14:paraId="64024E4D" w14:textId="77777777" w:rsidR="00080512" w:rsidRPr="00711F32" w:rsidRDefault="00080512">
      <w:pPr>
        <w:pStyle w:val="FP"/>
        <w:framePr w:wrap="notBeside" w:hAnchor="margin" w:yAlign="center"/>
        <w:ind w:left="2835" w:right="2835"/>
        <w:jc w:val="center"/>
        <w:rPr>
          <w:rFonts w:ascii="Arial" w:hAnsi="Arial"/>
          <w:sz w:val="18"/>
        </w:rPr>
      </w:pPr>
    </w:p>
    <w:p w14:paraId="4782DB14"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3GPP support office address</w:t>
      </w:r>
    </w:p>
    <w:p w14:paraId="021B78D1"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650 Route des Lucioles - Sophia Antipolis</w:t>
      </w:r>
    </w:p>
    <w:p w14:paraId="72F6A8A3"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Valbonne - FRANCE</w:t>
      </w:r>
    </w:p>
    <w:p w14:paraId="7BB076B1" w14:textId="77777777" w:rsidR="00080512" w:rsidRPr="00711F32" w:rsidRDefault="00080512">
      <w:pPr>
        <w:pStyle w:val="FP"/>
        <w:framePr w:wrap="notBeside" w:hAnchor="margin" w:yAlign="center"/>
        <w:spacing w:after="20"/>
        <w:ind w:left="2835" w:right="2835"/>
        <w:jc w:val="center"/>
        <w:rPr>
          <w:rFonts w:ascii="Arial" w:hAnsi="Arial"/>
          <w:sz w:val="18"/>
        </w:rPr>
      </w:pPr>
      <w:r w:rsidRPr="00711F32">
        <w:rPr>
          <w:rFonts w:ascii="Arial" w:hAnsi="Arial"/>
          <w:sz w:val="18"/>
        </w:rPr>
        <w:t>Tel.: +33 4 92 94 42 00 Fax: +33 4 93 65 47 16</w:t>
      </w:r>
    </w:p>
    <w:p w14:paraId="3BC6506C"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Internet</w:t>
      </w:r>
    </w:p>
    <w:p w14:paraId="42081D45"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http://www.3gpp.org</w:t>
      </w:r>
    </w:p>
    <w:p w14:paraId="4C57B855" w14:textId="77777777" w:rsidR="00080512" w:rsidRPr="00711F32" w:rsidRDefault="00080512"/>
    <w:p w14:paraId="5C476DAB" w14:textId="77777777" w:rsidR="00080512" w:rsidRPr="00711F3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11F32">
        <w:rPr>
          <w:rFonts w:ascii="Arial" w:hAnsi="Arial"/>
          <w:b/>
          <w:i/>
        </w:rPr>
        <w:t>Copyright Notification</w:t>
      </w:r>
    </w:p>
    <w:p w14:paraId="3B471C54" w14:textId="77777777" w:rsidR="00080512" w:rsidRPr="00711F32" w:rsidRDefault="00080512" w:rsidP="00FA1266">
      <w:pPr>
        <w:pStyle w:val="FP"/>
        <w:framePr w:h="3057" w:hRule="exact" w:wrap="notBeside" w:vAnchor="page" w:hAnchor="margin" w:y="12605"/>
        <w:jc w:val="center"/>
      </w:pPr>
      <w:r w:rsidRPr="00711F32">
        <w:t>No part may be reproduced except as authorized by written permission.</w:t>
      </w:r>
      <w:r w:rsidRPr="00711F32">
        <w:br/>
        <w:t>The copyright and the foregoing restriction extend to reproduction in all media.</w:t>
      </w:r>
    </w:p>
    <w:p w14:paraId="321688E0" w14:textId="77777777" w:rsidR="00080512" w:rsidRPr="00711F32" w:rsidRDefault="00080512" w:rsidP="00FA1266">
      <w:pPr>
        <w:pStyle w:val="FP"/>
        <w:framePr w:h="3057" w:hRule="exact" w:wrap="notBeside" w:vAnchor="page" w:hAnchor="margin" w:y="12605"/>
        <w:jc w:val="center"/>
      </w:pPr>
    </w:p>
    <w:p w14:paraId="258DC25B" w14:textId="7B607F3A" w:rsidR="00080512" w:rsidRPr="00711F32" w:rsidRDefault="00DC309B" w:rsidP="00FA1266">
      <w:pPr>
        <w:pStyle w:val="FP"/>
        <w:framePr w:h="3057" w:hRule="exact" w:wrap="notBeside" w:vAnchor="page" w:hAnchor="margin" w:y="12605"/>
        <w:jc w:val="center"/>
        <w:rPr>
          <w:sz w:val="18"/>
        </w:rPr>
      </w:pPr>
      <w:r w:rsidRPr="00711F32">
        <w:rPr>
          <w:sz w:val="18"/>
        </w:rPr>
        <w:t>©</w:t>
      </w:r>
      <w:r w:rsidR="00C64532">
        <w:rPr>
          <w:sz w:val="18"/>
        </w:rPr>
        <w:t xml:space="preserve"> 2022</w:t>
      </w:r>
      <w:r w:rsidR="00080512" w:rsidRPr="00711F32">
        <w:rPr>
          <w:sz w:val="18"/>
        </w:rPr>
        <w:t>, 3GPP Organizational Partners (ARIB, ATIS, CCSA, ETSI,</w:t>
      </w:r>
      <w:r w:rsidR="00F22EC7" w:rsidRPr="00711F32">
        <w:rPr>
          <w:sz w:val="18"/>
        </w:rPr>
        <w:t xml:space="preserve"> TSDSI, </w:t>
      </w:r>
      <w:r w:rsidR="00080512" w:rsidRPr="00711F32">
        <w:rPr>
          <w:sz w:val="18"/>
        </w:rPr>
        <w:t>TTA, TTC).</w:t>
      </w:r>
      <w:bookmarkStart w:id="2" w:name="copyrightaddon"/>
      <w:bookmarkEnd w:id="2"/>
    </w:p>
    <w:p w14:paraId="4A65F3C0" w14:textId="77777777" w:rsidR="00734A5B" w:rsidRPr="00711F32" w:rsidRDefault="00080512" w:rsidP="00FA1266">
      <w:pPr>
        <w:pStyle w:val="FP"/>
        <w:framePr w:h="3057" w:hRule="exact" w:wrap="notBeside" w:vAnchor="page" w:hAnchor="margin" w:y="12605"/>
        <w:jc w:val="center"/>
        <w:rPr>
          <w:sz w:val="18"/>
        </w:rPr>
      </w:pPr>
      <w:r w:rsidRPr="00711F32">
        <w:rPr>
          <w:sz w:val="18"/>
        </w:rPr>
        <w:t>All rights reserved.</w:t>
      </w:r>
    </w:p>
    <w:p w14:paraId="4444ECA9" w14:textId="77777777" w:rsidR="00FC1192" w:rsidRPr="00711F32" w:rsidRDefault="00FC1192" w:rsidP="00FA1266">
      <w:pPr>
        <w:pStyle w:val="FP"/>
        <w:framePr w:h="3057" w:hRule="exact" w:wrap="notBeside" w:vAnchor="page" w:hAnchor="margin" w:y="12605"/>
        <w:rPr>
          <w:sz w:val="18"/>
        </w:rPr>
      </w:pPr>
    </w:p>
    <w:p w14:paraId="2337D60E" w14:textId="77777777" w:rsidR="00734A5B" w:rsidRPr="00711F32" w:rsidRDefault="00734A5B" w:rsidP="00FA1266">
      <w:pPr>
        <w:pStyle w:val="FP"/>
        <w:framePr w:h="3057" w:hRule="exact" w:wrap="notBeside" w:vAnchor="page" w:hAnchor="margin" w:y="12605"/>
        <w:rPr>
          <w:sz w:val="18"/>
        </w:rPr>
      </w:pPr>
      <w:r w:rsidRPr="00711F32">
        <w:rPr>
          <w:sz w:val="18"/>
        </w:rPr>
        <w:t>UMTS™ is a Trade Mark of ETSI registered for the benefit of its members</w:t>
      </w:r>
    </w:p>
    <w:p w14:paraId="301B9594" w14:textId="77777777" w:rsidR="00080512" w:rsidRPr="00711F32" w:rsidRDefault="00734A5B" w:rsidP="00FA1266">
      <w:pPr>
        <w:pStyle w:val="FP"/>
        <w:framePr w:h="3057" w:hRule="exact" w:wrap="notBeside" w:vAnchor="page" w:hAnchor="margin" w:y="12605"/>
        <w:rPr>
          <w:sz w:val="18"/>
        </w:rPr>
      </w:pPr>
      <w:r w:rsidRPr="00711F32">
        <w:rPr>
          <w:sz w:val="18"/>
        </w:rPr>
        <w:t>3GPP™ is a Trade Mark of ETSI registered for the benefit of its Members and of the 3GPP Organizational Partners</w:t>
      </w:r>
      <w:r w:rsidR="00080512" w:rsidRPr="00711F32">
        <w:rPr>
          <w:sz w:val="18"/>
        </w:rPr>
        <w:br/>
      </w:r>
      <w:r w:rsidR="00FA1266" w:rsidRPr="00711F32">
        <w:rPr>
          <w:sz w:val="18"/>
        </w:rPr>
        <w:t>LTE™ is a Trade Mark of ETSI registered for the benefit of its Members and of the 3GPP Organizational Partners</w:t>
      </w:r>
    </w:p>
    <w:p w14:paraId="2D4614FA" w14:textId="77777777" w:rsidR="00FA1266" w:rsidRPr="00711F32" w:rsidRDefault="00FA1266" w:rsidP="00FA1266">
      <w:pPr>
        <w:pStyle w:val="FP"/>
        <w:framePr w:h="3057" w:hRule="exact" w:wrap="notBeside" w:vAnchor="page" w:hAnchor="margin" w:y="12605"/>
        <w:rPr>
          <w:sz w:val="18"/>
        </w:rPr>
      </w:pPr>
      <w:r w:rsidRPr="00711F32">
        <w:rPr>
          <w:sz w:val="18"/>
        </w:rPr>
        <w:t>GSM® and the GSM logo are registered and owned by the GSM Association</w:t>
      </w:r>
    </w:p>
    <w:bookmarkEnd w:id="1"/>
    <w:p w14:paraId="749F75DC" w14:textId="77777777" w:rsidR="00080512" w:rsidRPr="00711F32" w:rsidRDefault="00080512">
      <w:pPr>
        <w:pStyle w:val="TT"/>
      </w:pPr>
      <w:r w:rsidRPr="00711F32">
        <w:br w:type="page"/>
      </w:r>
      <w:r w:rsidRPr="00711F32">
        <w:lastRenderedPageBreak/>
        <w:t>Contents</w:t>
      </w:r>
    </w:p>
    <w:p w14:paraId="24797E39" w14:textId="77777777" w:rsidR="006A4CF9" w:rsidRPr="007E4169" w:rsidRDefault="006A4CF9">
      <w:pPr>
        <w:pStyle w:val="TOC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TOC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TOC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TOC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TOC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TOC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TOC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TOC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TOC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TOC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TOC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TOC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TOC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TOC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TOC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TOC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TOC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TOC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TOC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TOC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TOC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TOC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TOC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TOC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TOC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TOC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TOC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TOC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TOC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TOC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TOC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TOC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TOC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TOC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TOC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TOC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TOC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TOC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TOC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TOC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TOC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TOC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TOC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TOC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TOC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TOC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TOC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TOC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TOC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TOC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TOC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TOC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TOC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TOC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TOC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TOC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TOC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TOC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TOC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TOC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TOC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TOC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TOC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TOC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TOC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TOC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TOC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TOC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TOC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TOC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TOC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TOC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TOC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TOC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TOC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TOC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TOC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TOC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TOC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TOC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TOC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TOC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TOC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TOC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TOC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TOC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TOC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TOC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TOC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TOC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TOC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TOC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TOC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TOC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TOC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TOC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TOC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TOC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Heading1"/>
        <w:ind w:left="0" w:firstLine="0"/>
      </w:pPr>
      <w:r w:rsidRPr="00711F32">
        <w:br w:type="page"/>
      </w:r>
      <w:bookmarkStart w:id="3" w:name="_Toc18518828"/>
      <w:r w:rsidR="00E4356C" w:rsidRPr="00711F32">
        <w:lastRenderedPageBreak/>
        <w:t>Foreword</w:t>
      </w:r>
      <w:bookmarkEnd w:id="3"/>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Heading1"/>
      </w:pPr>
      <w:r w:rsidRPr="00711F32">
        <w:br w:type="page"/>
      </w:r>
      <w:bookmarkStart w:id="4" w:name="_Toc18518829"/>
      <w:r w:rsidRPr="00711F32">
        <w:lastRenderedPageBreak/>
        <w:t>1</w:t>
      </w:r>
      <w:r w:rsidRPr="00711F32">
        <w:tab/>
        <w:t>Scope</w:t>
      </w:r>
      <w:bookmarkEnd w:id="4"/>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Heading1"/>
        <w:tabs>
          <w:tab w:val="left" w:pos="1134"/>
        </w:tabs>
      </w:pPr>
      <w:bookmarkStart w:id="5" w:name="_Toc18518830"/>
      <w:r w:rsidRPr="00711F32">
        <w:t>2</w:t>
      </w:r>
      <w:r w:rsidRPr="00711F32">
        <w:tab/>
        <w:t>References</w:t>
      </w:r>
      <w:bookmarkEnd w:id="5"/>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6" w:name="REF_3GPP_TR21905"/>
      <w:r w:rsidRPr="00711F32">
        <w:t>1</w:t>
      </w:r>
      <w:bookmarkEnd w:id="6"/>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7" w:name="REF_3GPP_TS26131"/>
      <w:r w:rsidRPr="00711F32">
        <w:t>2</w:t>
      </w:r>
      <w:bookmarkEnd w:id="7"/>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8" w:name="REF_3GPP_TS26132"/>
      <w:r w:rsidRPr="00711F32">
        <w:t>3</w:t>
      </w:r>
      <w:bookmarkEnd w:id="8"/>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9" w:name="REF_ETSI_ES2023961"/>
      <w:r w:rsidRPr="00711F32">
        <w:t>4</w:t>
      </w:r>
      <w:bookmarkEnd w:id="9"/>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0" w:name="REF_ETSI_TS103224"/>
      <w:r w:rsidRPr="00711F32">
        <w:t>5</w:t>
      </w:r>
      <w:bookmarkEnd w:id="10"/>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1" w:name="REF_ETSI_TS103106"/>
      <w:r w:rsidRPr="00711F32">
        <w:t>6</w:t>
      </w:r>
      <w:bookmarkEnd w:id="11"/>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2" w:name="REF_ITUT_P56"/>
      <w:r>
        <w:t>7</w:t>
      </w:r>
      <w:bookmarkEnd w:id="12"/>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Heading1"/>
        <w:tabs>
          <w:tab w:val="left" w:pos="1134"/>
        </w:tabs>
      </w:pPr>
      <w:bookmarkStart w:id="13" w:name="_Toc18518831"/>
      <w:r w:rsidRPr="00711F32">
        <w:t>3</w:t>
      </w:r>
      <w:r w:rsidRPr="00711F32">
        <w:tab/>
        <w:t>Definitions</w:t>
      </w:r>
      <w:r w:rsidR="007F00B7" w:rsidRPr="00711F32">
        <w:t xml:space="preserve"> of terms,</w:t>
      </w:r>
      <w:r w:rsidRPr="00711F32">
        <w:t xml:space="preserve"> symbols and abbreviations</w:t>
      </w:r>
      <w:bookmarkEnd w:id="13"/>
    </w:p>
    <w:p w14:paraId="794D1C47" w14:textId="77777777" w:rsidR="00E4356C" w:rsidRPr="00711F32" w:rsidRDefault="00E4356C" w:rsidP="00E4356C">
      <w:pPr>
        <w:pStyle w:val="Heading2"/>
        <w:tabs>
          <w:tab w:val="left" w:pos="1134"/>
        </w:tabs>
      </w:pPr>
      <w:bookmarkStart w:id="14" w:name="_Toc18518832"/>
      <w:r w:rsidRPr="00711F32">
        <w:t>3.1</w:t>
      </w:r>
      <w:r w:rsidRPr="00711F32">
        <w:tab/>
      </w:r>
      <w:r w:rsidR="007F00B7" w:rsidRPr="00711F32">
        <w:t>Terms</w:t>
      </w:r>
      <w:bookmarkEnd w:id="14"/>
    </w:p>
    <w:p w14:paraId="1E42CEF3" w14:textId="77777777" w:rsidR="00E4356C" w:rsidRPr="00711F32" w:rsidRDefault="00E4356C" w:rsidP="00E4356C">
      <w:r w:rsidRPr="00711F32">
        <w:t xml:space="preserve">For the purposes of the present document, the terms given in </w:t>
      </w:r>
      <w:bookmarkStart w:id="15" w:name="OLE_LINK1"/>
      <w:bookmarkStart w:id="16" w:name="OLE_LINK2"/>
      <w:bookmarkStart w:id="17" w:name="OLE_LINK3"/>
      <w:bookmarkStart w:id="18" w:name="OLE_LINK4"/>
      <w:bookmarkStart w:id="19" w:name="OLE_LINK5"/>
      <w:r w:rsidRPr="00711F32">
        <w:t xml:space="preserve">3GPP </w:t>
      </w:r>
      <w:bookmarkEnd w:id="15"/>
      <w:bookmarkEnd w:id="16"/>
      <w:bookmarkEnd w:id="17"/>
      <w:bookmarkEnd w:id="18"/>
      <w:bookmarkEnd w:id="19"/>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Heading2"/>
        <w:tabs>
          <w:tab w:val="left" w:pos="1134"/>
        </w:tabs>
      </w:pPr>
      <w:bookmarkStart w:id="20" w:name="_Toc18518833"/>
      <w:r w:rsidRPr="00711F32">
        <w:t>3.2</w:t>
      </w:r>
      <w:r w:rsidRPr="00711F32">
        <w:tab/>
        <w:t>Symbols</w:t>
      </w:r>
      <w:bookmarkEnd w:id="20"/>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Heading2"/>
        <w:tabs>
          <w:tab w:val="left" w:pos="1134"/>
        </w:tabs>
      </w:pPr>
      <w:bookmarkStart w:id="21" w:name="_Toc18518834"/>
      <w:r w:rsidRPr="00711F32">
        <w:t>3.3</w:t>
      </w:r>
      <w:r w:rsidRPr="00711F32">
        <w:tab/>
        <w:t>Abbreviations</w:t>
      </w:r>
      <w:bookmarkEnd w:id="21"/>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r w:rsidRPr="00711F32">
        <w:t>AbsMax</w:t>
      </w:r>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Heading1"/>
        <w:tabs>
          <w:tab w:val="left" w:pos="1134"/>
        </w:tabs>
      </w:pPr>
      <w:bookmarkStart w:id="22" w:name="_Toc18518835"/>
      <w:r w:rsidRPr="00711F32">
        <w:t>4</w:t>
      </w:r>
      <w:r w:rsidRPr="00711F32">
        <w:tab/>
        <w:t>Ambient Noise Testing in Hands-free Mode</w:t>
      </w:r>
      <w:bookmarkEnd w:id="22"/>
    </w:p>
    <w:p w14:paraId="1264F458" w14:textId="77777777" w:rsidR="00E4356C" w:rsidRPr="00711F32" w:rsidRDefault="00E4356C" w:rsidP="00E4356C">
      <w:pPr>
        <w:pStyle w:val="Heading2"/>
        <w:tabs>
          <w:tab w:val="left" w:pos="1134"/>
        </w:tabs>
      </w:pPr>
      <w:bookmarkStart w:id="23" w:name="_Toc18518836"/>
      <w:r w:rsidRPr="00711F32">
        <w:t>4.1</w:t>
      </w:r>
      <w:r w:rsidRPr="00711F32">
        <w:tab/>
        <w:t>Introduction</w:t>
      </w:r>
      <w:bookmarkEnd w:id="23"/>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Heading2"/>
        <w:tabs>
          <w:tab w:val="left" w:pos="1134"/>
        </w:tabs>
      </w:pPr>
      <w:bookmarkStart w:id="24" w:name="_Toc18518837"/>
      <w:r w:rsidRPr="00711F32">
        <w:t>4.2</w:t>
      </w:r>
      <w:r w:rsidRPr="00711F32">
        <w:tab/>
        <w:t>Results of Round Robin Test on Different Background Noise Simulation Techniques</w:t>
      </w:r>
      <w:bookmarkEnd w:id="24"/>
    </w:p>
    <w:p w14:paraId="00E52ED6" w14:textId="77777777" w:rsidR="00E4356C" w:rsidRPr="00711F32" w:rsidRDefault="00E4356C" w:rsidP="00E4356C">
      <w:pPr>
        <w:pStyle w:val="Heading3"/>
        <w:tabs>
          <w:tab w:val="left" w:pos="1134"/>
        </w:tabs>
      </w:pPr>
      <w:bookmarkStart w:id="25" w:name="_Toc18518838"/>
      <w:r w:rsidRPr="00711F32">
        <w:t>4.2.1</w:t>
      </w:r>
      <w:r w:rsidRPr="00711F32">
        <w:tab/>
        <w:t>Introduction</w:t>
      </w:r>
      <w:bookmarkEnd w:id="25"/>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Heading3"/>
        <w:tabs>
          <w:tab w:val="left" w:pos="1134"/>
        </w:tabs>
      </w:pPr>
      <w:bookmarkStart w:id="26" w:name="_Toc18518839"/>
      <w:r w:rsidRPr="00711F32">
        <w:t>4.2.2</w:t>
      </w:r>
      <w:r w:rsidRPr="00711F32">
        <w:tab/>
        <w:t>Test Setup</w:t>
      </w:r>
      <w:bookmarkEnd w:id="26"/>
    </w:p>
    <w:p w14:paraId="7DE20C50" w14:textId="77777777" w:rsidR="00E4356C" w:rsidRPr="00711F32" w:rsidRDefault="00E4356C" w:rsidP="00E4356C">
      <w:pPr>
        <w:pStyle w:val="Heading4"/>
        <w:tabs>
          <w:tab w:val="left" w:pos="1134"/>
        </w:tabs>
        <w:ind w:left="1134" w:hanging="1134"/>
      </w:pPr>
      <w:bookmarkStart w:id="27" w:name="_Toc18518840"/>
      <w:r w:rsidRPr="00711F32">
        <w:t>4.2.2.1</w:t>
      </w:r>
      <w:r w:rsidRPr="00711F32">
        <w:tab/>
        <w:t>Laboratories</w:t>
      </w:r>
      <w:bookmarkEnd w:id="27"/>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Heading4"/>
        <w:tabs>
          <w:tab w:val="left" w:pos="1134"/>
        </w:tabs>
        <w:ind w:left="1134" w:hanging="1134"/>
      </w:pPr>
      <w:bookmarkStart w:id="28" w:name="_Toc18518841"/>
      <w:r w:rsidRPr="00711F32">
        <w:t>4.2.2.2</w:t>
      </w:r>
      <w:r w:rsidRPr="00711F32">
        <w:tab/>
        <w:t>Noise field simulations</w:t>
      </w:r>
      <w:bookmarkEnd w:id="28"/>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Heading4"/>
        <w:tabs>
          <w:tab w:val="left" w:pos="1134"/>
        </w:tabs>
        <w:ind w:left="1134" w:hanging="1134"/>
      </w:pPr>
      <w:bookmarkStart w:id="29" w:name="_Toc18518842"/>
      <w:r w:rsidRPr="00711F32">
        <w:lastRenderedPageBreak/>
        <w:t>4.2.2.3</w:t>
      </w:r>
      <w:r w:rsidRPr="00711F32">
        <w:tab/>
        <w:t>Noise Types</w:t>
      </w:r>
      <w:bookmarkEnd w:id="29"/>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Heading4"/>
        <w:tabs>
          <w:tab w:val="left" w:pos="1134"/>
        </w:tabs>
        <w:ind w:left="1134" w:hanging="1134"/>
      </w:pPr>
      <w:bookmarkStart w:id="30" w:name="_Toc18518843"/>
      <w:r w:rsidRPr="00711F32">
        <w:t>4.2.2.4</w:t>
      </w:r>
      <w:r w:rsidRPr="00711F32">
        <w:tab/>
        <w:t>Devices</w:t>
      </w:r>
      <w:bookmarkEnd w:id="30"/>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Heading4"/>
        <w:tabs>
          <w:tab w:val="left" w:pos="1134"/>
        </w:tabs>
        <w:ind w:left="1134" w:hanging="1134"/>
      </w:pPr>
      <w:bookmarkStart w:id="31" w:name="_Toc18518844"/>
      <w:r w:rsidRPr="00711F32">
        <w:t>4.2.2.5</w:t>
      </w:r>
      <w:r w:rsidRPr="00711F32">
        <w:tab/>
        <w:t>Speech Quality Test Methodology</w:t>
      </w:r>
      <w:bookmarkEnd w:id="31"/>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Heading3"/>
        <w:tabs>
          <w:tab w:val="left" w:pos="1134"/>
        </w:tabs>
      </w:pPr>
      <w:bookmarkStart w:id="32" w:name="_Toc18518845"/>
      <w:r w:rsidRPr="00711F32">
        <w:t>4.2.3</w:t>
      </w:r>
      <w:r w:rsidRPr="00711F32">
        <w:tab/>
        <w:t>Results for Handheld Hands-free</w:t>
      </w:r>
      <w:bookmarkEnd w:id="32"/>
    </w:p>
    <w:p w14:paraId="6BB8A545" w14:textId="77777777" w:rsidR="00E4356C" w:rsidRPr="00711F32" w:rsidRDefault="00E4356C" w:rsidP="00E4356C">
      <w:pPr>
        <w:pStyle w:val="Heading4"/>
        <w:tabs>
          <w:tab w:val="left" w:pos="1134"/>
        </w:tabs>
        <w:ind w:left="1134" w:hanging="1134"/>
      </w:pPr>
      <w:bookmarkStart w:id="33" w:name="_Toc18518846"/>
      <w:r w:rsidRPr="00711F32">
        <w:t>4.2.3.1</w:t>
      </w:r>
      <w:r w:rsidRPr="00711F32">
        <w:tab/>
        <w:t>Introduction</w:t>
      </w:r>
      <w:bookmarkEnd w:id="33"/>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Heading4"/>
        <w:tabs>
          <w:tab w:val="left" w:pos="1134"/>
        </w:tabs>
        <w:ind w:left="1134" w:hanging="1134"/>
      </w:pPr>
      <w:bookmarkStart w:id="34" w:name="_Toc18518847"/>
      <w:r w:rsidRPr="00711F32">
        <w:t>4.2.3.2</w:t>
      </w:r>
      <w:r w:rsidRPr="00711F32">
        <w:tab/>
        <w:t>Comparison of inter-lab accuracy for the different background noise simulation methods</w:t>
      </w:r>
      <w:bookmarkEnd w:id="34"/>
    </w:p>
    <w:p w14:paraId="3D684D78" w14:textId="77777777" w:rsidR="00E4356C" w:rsidRPr="00711F32" w:rsidRDefault="00E4356C" w:rsidP="00E4356C">
      <w:pPr>
        <w:pStyle w:val="Heading5"/>
        <w:tabs>
          <w:tab w:val="left" w:pos="1134"/>
        </w:tabs>
        <w:ind w:left="1134" w:hanging="1134"/>
      </w:pPr>
      <w:bookmarkStart w:id="35" w:name="_Toc18518848"/>
      <w:r w:rsidRPr="00711F32">
        <w:t>4.2.3.2.1</w:t>
      </w:r>
      <w:r w:rsidRPr="00711F32">
        <w:tab/>
        <w:t>Outliers</w:t>
      </w:r>
      <w:bookmarkEnd w:id="35"/>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Heading5"/>
        <w:tabs>
          <w:tab w:val="left" w:pos="1134"/>
        </w:tabs>
        <w:ind w:left="1134" w:hanging="1134"/>
      </w:pPr>
      <w:bookmarkStart w:id="36" w:name="_Toc18518849"/>
      <w:r w:rsidRPr="00711F32">
        <w:t>4.2.3.2.2</w:t>
      </w:r>
      <w:r w:rsidRPr="00711F32">
        <w:tab/>
        <w:t>Wideband</w:t>
      </w:r>
      <w:bookmarkEnd w:id="36"/>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8C1173" w:rsidRPr="00A309E6" w:rsidRDefault="008C1173"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8C1173" w:rsidRPr="00A309E6" w:rsidRDefault="008C1173"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Heading5"/>
        <w:tabs>
          <w:tab w:val="left" w:pos="1134"/>
        </w:tabs>
        <w:ind w:left="1134" w:hanging="1134"/>
        <w:rPr>
          <w:sz w:val="24"/>
        </w:rPr>
      </w:pPr>
      <w:bookmarkStart w:id="37" w:name="_Toc18518850"/>
      <w:r w:rsidRPr="00711F32">
        <w:rPr>
          <w:sz w:val="24"/>
        </w:rPr>
        <w:t>4.2.3.2.3</w:t>
      </w:r>
      <w:r w:rsidRPr="00711F32">
        <w:rPr>
          <w:sz w:val="24"/>
        </w:rPr>
        <w:tab/>
      </w:r>
      <w:r w:rsidRPr="00711F32">
        <w:t>Narrowband</w:t>
      </w:r>
      <w:bookmarkEnd w:id="37"/>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Heading4"/>
        <w:tabs>
          <w:tab w:val="left" w:pos="1134"/>
        </w:tabs>
        <w:ind w:left="1134" w:hanging="1134"/>
      </w:pPr>
      <w:bookmarkStart w:id="38" w:name="_Toc18518851"/>
      <w:r w:rsidRPr="00711F32">
        <w:t>4.2.3.3</w:t>
      </w:r>
      <w:r w:rsidRPr="00711F32">
        <w:tab/>
        <w:t>Comparison of measurement results between ES 202 396-1 and TS 103 224 background noise simulation technique</w:t>
      </w:r>
      <w:bookmarkEnd w:id="38"/>
    </w:p>
    <w:p w14:paraId="08782C05" w14:textId="77777777" w:rsidR="00E4356C" w:rsidRPr="00711F32" w:rsidRDefault="00E4356C" w:rsidP="00E4356C">
      <w:pPr>
        <w:pStyle w:val="Heading5"/>
        <w:tabs>
          <w:tab w:val="left" w:pos="1134"/>
        </w:tabs>
        <w:ind w:left="1134" w:hanging="1134"/>
      </w:pPr>
      <w:bookmarkStart w:id="39" w:name="_Toc18518852"/>
      <w:r w:rsidRPr="00711F32">
        <w:t>4.2.3.3.1</w:t>
      </w:r>
      <w:r w:rsidRPr="00711F32">
        <w:tab/>
        <w:t>Introduction</w:t>
      </w:r>
      <w:bookmarkEnd w:id="39"/>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Heading5"/>
        <w:tabs>
          <w:tab w:val="left" w:pos="1134"/>
        </w:tabs>
        <w:ind w:left="1134" w:hanging="1134"/>
      </w:pPr>
      <w:bookmarkStart w:id="40" w:name="_Toc18518853"/>
      <w:r w:rsidRPr="00711F32">
        <w:t>4.2.3.3.2</w:t>
      </w:r>
      <w:r w:rsidRPr="00711F32">
        <w:tab/>
        <w:t>Wideband</w:t>
      </w:r>
      <w:bookmarkEnd w:id="40"/>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Heading5"/>
        <w:tabs>
          <w:tab w:val="left" w:pos="1134"/>
        </w:tabs>
        <w:ind w:left="1134" w:hanging="1134"/>
        <w:rPr>
          <w:sz w:val="24"/>
        </w:rPr>
      </w:pPr>
      <w:bookmarkStart w:id="41" w:name="_Toc18518854"/>
      <w:r w:rsidRPr="00711F32">
        <w:rPr>
          <w:sz w:val="24"/>
        </w:rPr>
        <w:t>4.2.3.3.3</w:t>
      </w:r>
      <w:r w:rsidRPr="00711F32">
        <w:rPr>
          <w:sz w:val="24"/>
        </w:rPr>
        <w:tab/>
      </w:r>
      <w:r w:rsidRPr="00711F32">
        <w:t>Narrowband</w:t>
      </w:r>
      <w:bookmarkEnd w:id="41"/>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Heading4"/>
        <w:tabs>
          <w:tab w:val="left" w:pos="1134"/>
        </w:tabs>
        <w:ind w:left="1134" w:hanging="1134"/>
      </w:pPr>
      <w:bookmarkStart w:id="42" w:name="_Toc18518855"/>
      <w:r w:rsidRPr="00711F32">
        <w:t>4.2.3.4</w:t>
      </w:r>
      <w:r w:rsidRPr="00711F32">
        <w:tab/>
        <w:t>Analysis results according to TS 26.132</w:t>
      </w:r>
      <w:bookmarkEnd w:id="42"/>
    </w:p>
    <w:p w14:paraId="4B1C30AE" w14:textId="77777777" w:rsidR="00E4356C" w:rsidRPr="00711F32" w:rsidRDefault="00E4356C" w:rsidP="00E4356C">
      <w:pPr>
        <w:pStyle w:val="Heading5"/>
        <w:tabs>
          <w:tab w:val="left" w:pos="1134"/>
        </w:tabs>
        <w:ind w:left="1134" w:hanging="1134"/>
      </w:pPr>
      <w:bookmarkStart w:id="43" w:name="_Toc18518856"/>
      <w:r w:rsidRPr="00711F32">
        <w:t>4.2.3.4.1</w:t>
      </w:r>
      <w:r w:rsidRPr="00711F32">
        <w:tab/>
        <w:t>Introduction</w:t>
      </w:r>
      <w:bookmarkEnd w:id="43"/>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Heading5"/>
        <w:tabs>
          <w:tab w:val="left" w:pos="1134"/>
        </w:tabs>
        <w:ind w:left="1134" w:hanging="1134"/>
        <w:rPr>
          <w:sz w:val="24"/>
        </w:rPr>
      </w:pPr>
      <w:bookmarkStart w:id="44" w:name="_Toc18518857"/>
      <w:r w:rsidRPr="00711F32">
        <w:rPr>
          <w:sz w:val="24"/>
        </w:rPr>
        <w:t>4.2.3.4.2</w:t>
      </w:r>
      <w:r w:rsidRPr="00711F32">
        <w:rPr>
          <w:sz w:val="24"/>
        </w:rPr>
        <w:tab/>
      </w:r>
      <w:r w:rsidRPr="00711F32">
        <w:t>Wideband</w:t>
      </w:r>
      <w:bookmarkEnd w:id="44"/>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203E94C2">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1EDC71FA">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39933ED3">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3C84FB7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6FC93EBB">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85A5B4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Heading5"/>
        <w:tabs>
          <w:tab w:val="left" w:pos="1134"/>
        </w:tabs>
        <w:ind w:left="1134" w:hanging="1134"/>
        <w:rPr>
          <w:sz w:val="24"/>
        </w:rPr>
      </w:pPr>
      <w:bookmarkStart w:id="45" w:name="_Toc18518858"/>
      <w:r w:rsidRPr="00711F32">
        <w:rPr>
          <w:sz w:val="24"/>
        </w:rPr>
        <w:t>4.2.3.4.3</w:t>
      </w:r>
      <w:r w:rsidRPr="00711F32">
        <w:rPr>
          <w:sz w:val="24"/>
        </w:rPr>
        <w:tab/>
      </w:r>
      <w:r w:rsidRPr="00711F32">
        <w:t>Narrowband</w:t>
      </w:r>
      <w:bookmarkEnd w:id="45"/>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4EB9572A">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5987CB1E">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0933AF1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535935EC">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7E3E3714">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2C46760">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Heading4"/>
        <w:tabs>
          <w:tab w:val="left" w:pos="1134"/>
        </w:tabs>
        <w:ind w:left="1134" w:hanging="1134"/>
        <w:rPr>
          <w:rFonts w:eastAsia="SimSun"/>
          <w:lang w:eastAsia="zh-CN"/>
        </w:rPr>
      </w:pPr>
      <w:bookmarkStart w:id="46" w:name="_Toc18518859"/>
      <w:r w:rsidRPr="00711F32">
        <w:rPr>
          <w:rFonts w:eastAsia="SimSun"/>
          <w:lang w:eastAsia="zh-CN"/>
        </w:rPr>
        <w:t>4.2.3.5</w:t>
      </w:r>
      <w:r w:rsidRPr="00711F32">
        <w:rPr>
          <w:rFonts w:eastAsia="SimSun"/>
          <w:lang w:eastAsia="zh-CN"/>
        </w:rPr>
        <w:tab/>
        <w:t>Analyses of the noise spectra reproduced at the reference microphone</w:t>
      </w:r>
      <w:bookmarkEnd w:id="46"/>
    </w:p>
    <w:p w14:paraId="7ADCF0D7" w14:textId="77777777" w:rsidR="00E4356C" w:rsidRPr="00711F32" w:rsidRDefault="00E4356C" w:rsidP="00E4356C">
      <w:pPr>
        <w:pStyle w:val="Heading5"/>
        <w:tabs>
          <w:tab w:val="left" w:pos="1134"/>
        </w:tabs>
        <w:ind w:left="1134" w:hanging="1134"/>
        <w:rPr>
          <w:rFonts w:eastAsia="SimSun"/>
          <w:lang w:eastAsia="zh-CN"/>
        </w:rPr>
      </w:pPr>
      <w:bookmarkStart w:id="47" w:name="_Toc18518860"/>
      <w:r w:rsidRPr="00711F32">
        <w:rPr>
          <w:rFonts w:eastAsia="SimSun"/>
          <w:lang w:eastAsia="zh-CN"/>
        </w:rPr>
        <w:t>4.2.3.5.1</w:t>
      </w:r>
      <w:r w:rsidRPr="00711F32">
        <w:rPr>
          <w:rFonts w:eastAsia="SimSun"/>
          <w:lang w:eastAsia="zh-CN"/>
        </w:rPr>
        <w:tab/>
        <w:t>Introduction</w:t>
      </w:r>
      <w:bookmarkEnd w:id="47"/>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Heading5"/>
        <w:tabs>
          <w:tab w:val="left" w:pos="1134"/>
        </w:tabs>
        <w:ind w:left="1134" w:hanging="1134"/>
        <w:rPr>
          <w:rFonts w:eastAsia="SimSun"/>
          <w:lang w:eastAsia="zh-CN"/>
        </w:rPr>
      </w:pPr>
      <w:bookmarkStart w:id="48"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48"/>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Heading5"/>
        <w:tabs>
          <w:tab w:val="left" w:pos="1134"/>
        </w:tabs>
        <w:ind w:left="1134" w:hanging="1134"/>
        <w:rPr>
          <w:rFonts w:eastAsia="SimSun"/>
          <w:lang w:eastAsia="zh-CN"/>
        </w:rPr>
      </w:pPr>
      <w:bookmarkStart w:id="49" w:name="_Toc18518862"/>
      <w:r w:rsidRPr="00711F32">
        <w:rPr>
          <w:rFonts w:eastAsia="SimSun"/>
          <w:lang w:eastAsia="zh-CN"/>
        </w:rPr>
        <w:t>4.2.3.5.3</w:t>
      </w:r>
      <w:r w:rsidRPr="00711F32">
        <w:rPr>
          <w:rFonts w:eastAsia="SimSun"/>
          <w:lang w:eastAsia="zh-CN"/>
        </w:rPr>
        <w:tab/>
        <w:t>Simulation and Recordings acc. to TS 103 224</w:t>
      </w:r>
      <w:bookmarkEnd w:id="49"/>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Heading3"/>
        <w:tabs>
          <w:tab w:val="left" w:pos="1134"/>
        </w:tabs>
      </w:pPr>
      <w:bookmarkStart w:id="50" w:name="_Toc18518863"/>
      <w:r w:rsidRPr="00711F32">
        <w:lastRenderedPageBreak/>
        <w:t>4.2.4</w:t>
      </w:r>
      <w:r w:rsidRPr="00711F32">
        <w:tab/>
        <w:t>Results for Desktop Hands-free</w:t>
      </w:r>
      <w:bookmarkEnd w:id="50"/>
    </w:p>
    <w:p w14:paraId="2157562D" w14:textId="77777777" w:rsidR="00E4356C" w:rsidRPr="00711F32" w:rsidRDefault="00E4356C" w:rsidP="00E4356C">
      <w:pPr>
        <w:pStyle w:val="Heading4"/>
        <w:tabs>
          <w:tab w:val="left" w:pos="1134"/>
        </w:tabs>
        <w:ind w:left="1134" w:hanging="1134"/>
      </w:pPr>
      <w:bookmarkStart w:id="51" w:name="_Toc18518864"/>
      <w:r w:rsidRPr="00711F32">
        <w:t>4.2.4.1</w:t>
      </w:r>
      <w:r w:rsidRPr="00711F32">
        <w:tab/>
        <w:t>Introduction</w:t>
      </w:r>
      <w:bookmarkEnd w:id="51"/>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Heading4"/>
        <w:tabs>
          <w:tab w:val="left" w:pos="1134"/>
        </w:tabs>
        <w:ind w:left="1134" w:hanging="1134"/>
      </w:pPr>
      <w:bookmarkStart w:id="52" w:name="_Toc18518865"/>
      <w:r w:rsidRPr="00711F32">
        <w:t>4.2.4.2</w:t>
      </w:r>
      <w:r w:rsidRPr="00711F32">
        <w:tab/>
        <w:t>Comparison of inter-lab accuracy for the different background noise simulation methods</w:t>
      </w:r>
      <w:bookmarkEnd w:id="52"/>
    </w:p>
    <w:p w14:paraId="7092CC0D" w14:textId="77777777" w:rsidR="00E4356C" w:rsidRPr="00711F32" w:rsidRDefault="00E4356C" w:rsidP="00E4356C">
      <w:pPr>
        <w:pStyle w:val="Heading5"/>
        <w:tabs>
          <w:tab w:val="left" w:pos="1134"/>
        </w:tabs>
        <w:ind w:left="1134" w:hanging="1134"/>
      </w:pPr>
      <w:bookmarkStart w:id="53" w:name="_Toc18518866"/>
      <w:r w:rsidRPr="00711F32">
        <w:t>4.2.4.2.1</w:t>
      </w:r>
      <w:r w:rsidRPr="00711F32">
        <w:tab/>
        <w:t>Wideband</w:t>
      </w:r>
      <w:bookmarkEnd w:id="53"/>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Heading5"/>
        <w:tabs>
          <w:tab w:val="left" w:pos="1134"/>
        </w:tabs>
        <w:ind w:left="1134" w:hanging="1134"/>
      </w:pPr>
      <w:bookmarkStart w:id="54" w:name="_Toc18518867"/>
      <w:r w:rsidRPr="00711F32">
        <w:t>4.2.4.2.2</w:t>
      </w:r>
      <w:r w:rsidRPr="00711F32">
        <w:tab/>
        <w:t>Narrowband</w:t>
      </w:r>
      <w:bookmarkEnd w:id="54"/>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Heading4"/>
        <w:tabs>
          <w:tab w:val="left" w:pos="1134"/>
        </w:tabs>
        <w:ind w:left="1134" w:hanging="1134"/>
      </w:pPr>
      <w:bookmarkStart w:id="55" w:name="_Toc18518868"/>
      <w:r w:rsidRPr="00711F32">
        <w:t>4.2.4.3</w:t>
      </w:r>
      <w:r w:rsidRPr="00711F32">
        <w:tab/>
        <w:t>Comparison between ES 202 396-1 and TS 103 224 background noise simulation technique</w:t>
      </w:r>
      <w:bookmarkEnd w:id="55"/>
    </w:p>
    <w:p w14:paraId="1638B9EC" w14:textId="77777777" w:rsidR="00E4356C" w:rsidRPr="00711F32" w:rsidRDefault="00E4356C" w:rsidP="00E4356C">
      <w:pPr>
        <w:pStyle w:val="Heading5"/>
        <w:tabs>
          <w:tab w:val="left" w:pos="1134"/>
        </w:tabs>
        <w:ind w:left="1134" w:hanging="1134"/>
      </w:pPr>
      <w:bookmarkStart w:id="56" w:name="_Toc18518869"/>
      <w:r w:rsidRPr="00711F32">
        <w:t>4.2.4.3.1</w:t>
      </w:r>
      <w:r w:rsidRPr="00711F32">
        <w:tab/>
        <w:t>Introduction</w:t>
      </w:r>
      <w:bookmarkEnd w:id="56"/>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Heading5"/>
        <w:tabs>
          <w:tab w:val="left" w:pos="1134"/>
        </w:tabs>
        <w:ind w:left="1134" w:hanging="1134"/>
      </w:pPr>
      <w:bookmarkStart w:id="57" w:name="_Toc18518870"/>
      <w:r w:rsidRPr="00711F32">
        <w:t>4.2.4.3.2</w:t>
      </w:r>
      <w:r w:rsidRPr="00711F32">
        <w:tab/>
        <w:t>Wideband</w:t>
      </w:r>
      <w:bookmarkEnd w:id="57"/>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Heading5"/>
        <w:tabs>
          <w:tab w:val="left" w:pos="1134"/>
        </w:tabs>
        <w:ind w:left="1134" w:hanging="1134"/>
      </w:pPr>
      <w:bookmarkStart w:id="58" w:name="_Toc18518871"/>
      <w:r w:rsidRPr="00711F32">
        <w:t>4.2.4.3.3</w:t>
      </w:r>
      <w:r w:rsidRPr="00711F32">
        <w:tab/>
        <w:t>Narrowband</w:t>
      </w:r>
      <w:bookmarkEnd w:id="58"/>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Heading4"/>
        <w:tabs>
          <w:tab w:val="left" w:pos="1134"/>
        </w:tabs>
        <w:ind w:left="1134" w:hanging="1134"/>
        <w:rPr>
          <w:rFonts w:eastAsia="SimSun"/>
          <w:lang w:eastAsia="zh-CN"/>
        </w:rPr>
      </w:pPr>
      <w:bookmarkStart w:id="59" w:name="_Toc18518872"/>
      <w:r w:rsidRPr="00711F32">
        <w:rPr>
          <w:rFonts w:eastAsia="SimSun"/>
          <w:lang w:eastAsia="zh-CN"/>
        </w:rPr>
        <w:t>4.2.4.4</w:t>
      </w:r>
      <w:r w:rsidRPr="00711F32">
        <w:rPr>
          <w:rFonts w:eastAsia="SimSun"/>
          <w:lang w:eastAsia="zh-CN"/>
        </w:rPr>
        <w:tab/>
        <w:t>Analysis results according to TS 26.131 &amp; TS 26.132</w:t>
      </w:r>
      <w:bookmarkEnd w:id="59"/>
    </w:p>
    <w:p w14:paraId="196496C3" w14:textId="77777777" w:rsidR="00E4356C" w:rsidRPr="00711F32" w:rsidRDefault="00E4356C" w:rsidP="00E4356C">
      <w:pPr>
        <w:pStyle w:val="Heading5"/>
        <w:tabs>
          <w:tab w:val="left" w:pos="1134"/>
        </w:tabs>
        <w:ind w:left="1134" w:hanging="1134"/>
      </w:pPr>
      <w:bookmarkStart w:id="60" w:name="_Toc18518873"/>
      <w:r w:rsidRPr="00711F32">
        <w:t>4.2.4.4.1</w:t>
      </w:r>
      <w:r w:rsidRPr="00711F32">
        <w:tab/>
        <w:t>Introduction</w:t>
      </w:r>
      <w:bookmarkEnd w:id="60"/>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Heading5"/>
        <w:tabs>
          <w:tab w:val="left" w:pos="1134"/>
        </w:tabs>
        <w:ind w:left="1134" w:hanging="1134"/>
      </w:pPr>
      <w:bookmarkStart w:id="61" w:name="_Toc18518874"/>
      <w:r w:rsidRPr="00711F32">
        <w:t>4.2.4.4.2</w:t>
      </w:r>
      <w:r w:rsidRPr="00711F32">
        <w:tab/>
        <w:t>Wideband</w:t>
      </w:r>
      <w:bookmarkEnd w:id="61"/>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132D2A6">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05651057">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09B198B">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Heading5"/>
        <w:tabs>
          <w:tab w:val="left" w:pos="1134"/>
        </w:tabs>
        <w:ind w:left="1134" w:hanging="1134"/>
      </w:pPr>
      <w:bookmarkStart w:id="62" w:name="_Toc18518875"/>
      <w:r w:rsidRPr="00711F32">
        <w:t>4.2.4.4.3</w:t>
      </w:r>
      <w:r w:rsidRPr="00711F32">
        <w:tab/>
        <w:t>Narrowband</w:t>
      </w:r>
      <w:bookmarkEnd w:id="62"/>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Heading4"/>
        <w:tabs>
          <w:tab w:val="left" w:pos="1134"/>
        </w:tabs>
        <w:ind w:left="1134" w:hanging="1134"/>
      </w:pPr>
      <w:bookmarkStart w:id="63" w:name="_Toc18518876"/>
      <w:r w:rsidRPr="00711F32">
        <w:t>4.2.4.5</w:t>
      </w:r>
      <w:r w:rsidRPr="00711F32">
        <w:tab/>
      </w:r>
      <w:r w:rsidRPr="00711F32">
        <w:rPr>
          <w:rFonts w:eastAsia="SimSun"/>
          <w:lang w:eastAsia="zh-CN"/>
        </w:rPr>
        <w:t>Analyses of the noise spectra reproduced at the reference microphone</w:t>
      </w:r>
      <w:bookmarkEnd w:id="63"/>
    </w:p>
    <w:p w14:paraId="21C0E07D" w14:textId="77777777" w:rsidR="00E4356C" w:rsidRPr="00711F32" w:rsidRDefault="00E4356C" w:rsidP="00E4356C">
      <w:pPr>
        <w:pStyle w:val="Heading5"/>
        <w:tabs>
          <w:tab w:val="left" w:pos="1134"/>
        </w:tabs>
        <w:ind w:left="1134" w:hanging="1134"/>
        <w:rPr>
          <w:rFonts w:eastAsia="SimSun"/>
          <w:lang w:eastAsia="zh-CN"/>
        </w:rPr>
      </w:pPr>
      <w:bookmarkStart w:id="64" w:name="_Toc18518877"/>
      <w:r w:rsidRPr="00711F32">
        <w:rPr>
          <w:rFonts w:eastAsia="SimSun"/>
          <w:lang w:eastAsia="zh-CN"/>
        </w:rPr>
        <w:t>4.2.4.5.1</w:t>
      </w:r>
      <w:r w:rsidRPr="00711F32">
        <w:rPr>
          <w:rFonts w:eastAsia="SimSun"/>
          <w:lang w:eastAsia="zh-CN"/>
        </w:rPr>
        <w:tab/>
        <w:t>Introduction</w:t>
      </w:r>
      <w:bookmarkEnd w:id="64"/>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Heading5"/>
        <w:tabs>
          <w:tab w:val="left" w:pos="1134"/>
        </w:tabs>
        <w:ind w:left="1134" w:hanging="1134"/>
      </w:pPr>
      <w:bookmarkStart w:id="65" w:name="_Toc18518878"/>
      <w:r w:rsidRPr="00711F32">
        <w:t>4.2.4.5.2</w:t>
      </w:r>
      <w:r w:rsidRPr="00711F32">
        <w:tab/>
        <w:t>Simulation acc. to ES 202 396-1 with recordings from TS 103 224, reference recording at place of DUT-microphone</w:t>
      </w:r>
      <w:bookmarkEnd w:id="65"/>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Heading5"/>
        <w:tabs>
          <w:tab w:val="left" w:pos="1134"/>
        </w:tabs>
        <w:ind w:left="1134" w:hanging="1134"/>
      </w:pPr>
      <w:bookmarkStart w:id="66" w:name="_Toc18518879"/>
      <w:r w:rsidRPr="00711F32">
        <w:t>4.2.4.5.3</w:t>
      </w:r>
      <w:r w:rsidRPr="00711F32">
        <w:tab/>
        <w:t>Simulation &amp; Recordings acc. to TS 103 224, reference recording at place of DUT-microphone</w:t>
      </w:r>
      <w:bookmarkEnd w:id="66"/>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Heading1"/>
        <w:tabs>
          <w:tab w:val="left" w:pos="1134"/>
        </w:tabs>
      </w:pPr>
      <w:bookmarkStart w:id="67" w:name="_Toc18518880"/>
      <w:r w:rsidRPr="00711F32">
        <w:t>5</w:t>
      </w:r>
      <w:r w:rsidRPr="00711F32">
        <w:tab/>
        <w:t>Ambient Noise Testing in Handset Mode</w:t>
      </w:r>
      <w:bookmarkEnd w:id="67"/>
    </w:p>
    <w:p w14:paraId="22B5F3E0" w14:textId="77777777" w:rsidR="00E4356C" w:rsidRPr="00711F32" w:rsidRDefault="00E4356C" w:rsidP="00E4356C">
      <w:pPr>
        <w:pStyle w:val="Heading2"/>
        <w:tabs>
          <w:tab w:val="left" w:pos="1134"/>
        </w:tabs>
      </w:pPr>
      <w:bookmarkStart w:id="68" w:name="_Toc18518881"/>
      <w:r w:rsidRPr="00711F32">
        <w:t>5.1</w:t>
      </w:r>
      <w:r w:rsidRPr="00711F32">
        <w:tab/>
        <w:t>Introduction</w:t>
      </w:r>
      <w:bookmarkEnd w:id="68"/>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Heading2"/>
      </w:pPr>
      <w:bookmarkStart w:id="69" w:name="_Toc18518882"/>
      <w:r w:rsidRPr="00711F32">
        <w:t>5.2</w:t>
      </w:r>
      <w:r w:rsidRPr="00711F32">
        <w:tab/>
        <w:t>Analysis of modified ambient noise playback systems</w:t>
      </w:r>
      <w:bookmarkEnd w:id="69"/>
    </w:p>
    <w:p w14:paraId="55E3A322" w14:textId="77777777" w:rsidR="00E4356C" w:rsidRPr="00711F32" w:rsidRDefault="00E4356C" w:rsidP="00E4356C">
      <w:pPr>
        <w:pStyle w:val="Heading3"/>
      </w:pPr>
      <w:bookmarkStart w:id="70" w:name="_Toc18518883"/>
      <w:r w:rsidRPr="00711F32">
        <w:t>5.2.1</w:t>
      </w:r>
      <w:r w:rsidRPr="00711F32">
        <w:tab/>
        <w:t>Motivation</w:t>
      </w:r>
      <w:bookmarkEnd w:id="70"/>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Heading3"/>
      </w:pPr>
      <w:bookmarkStart w:id="71" w:name="_Toc18518884"/>
      <w:r w:rsidRPr="00711F32">
        <w:t>5.2.2</w:t>
      </w:r>
      <w:r w:rsidRPr="00711F32">
        <w:tab/>
        <w:t>Test Setup</w:t>
      </w:r>
      <w:bookmarkEnd w:id="71"/>
    </w:p>
    <w:p w14:paraId="5A1C2FCB" w14:textId="77777777" w:rsidR="00E4356C" w:rsidRPr="00711F32" w:rsidRDefault="00E4356C" w:rsidP="00E4356C">
      <w:pPr>
        <w:pStyle w:val="Heading4"/>
      </w:pPr>
      <w:bookmarkStart w:id="72" w:name="_Toc18518885"/>
      <w:r w:rsidRPr="00711F32">
        <w:t>5.2.2.1</w:t>
      </w:r>
      <w:r w:rsidRPr="00711F32">
        <w:tab/>
        <w:t>Configurations</w:t>
      </w:r>
      <w:bookmarkEnd w:id="72"/>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Heading4"/>
      </w:pPr>
      <w:bookmarkStart w:id="73" w:name="_Toc18518886"/>
      <w:r w:rsidRPr="00711F32">
        <w:t>5.2.2.2</w:t>
      </w:r>
      <w:r w:rsidRPr="00711F32">
        <w:tab/>
        <w:t>Evaluation of sound field</w:t>
      </w:r>
      <w:bookmarkEnd w:id="73"/>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Heading3"/>
      </w:pPr>
      <w:bookmarkStart w:id="74" w:name="_Toc18518887"/>
      <w:r w:rsidRPr="00711F32">
        <w:lastRenderedPageBreak/>
        <w:t>5.2.3</w:t>
      </w:r>
      <w:r w:rsidRPr="00711F32">
        <w:tab/>
        <w:t>Noise Types</w:t>
      </w:r>
      <w:bookmarkEnd w:id="74"/>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04F490AA" w:rsidR="00E4356C" w:rsidRPr="00711F32" w:rsidRDefault="00E4356C" w:rsidP="00EC2973">
            <w:pPr>
              <w:pStyle w:val="TAC"/>
            </w:pPr>
            <w:r w:rsidRPr="00711F32">
              <w:t>L: 75</w:t>
            </w:r>
            <w:r w:rsidR="00593C61">
              <w:t>.</w:t>
            </w:r>
            <w:r w:rsidRPr="00711F32">
              <w:t>0 dB(A)</w:t>
            </w:r>
          </w:p>
          <w:p w14:paraId="524903F2" w14:textId="355E84A7" w:rsidR="00E4356C" w:rsidRPr="00711F32" w:rsidRDefault="00E4356C" w:rsidP="00EC2973">
            <w:pPr>
              <w:pStyle w:val="TAC"/>
            </w:pPr>
            <w:r w:rsidRPr="00711F32">
              <w:t>R: 73</w:t>
            </w:r>
            <w:r w:rsidR="00593C61">
              <w:t>.</w:t>
            </w:r>
            <w:r w:rsidRPr="00711F32">
              <w:t>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0613CBAB" w:rsidR="00E4356C" w:rsidRPr="00711F32" w:rsidRDefault="00E4356C" w:rsidP="00EC2973">
            <w:pPr>
              <w:pStyle w:val="TAC"/>
            </w:pPr>
            <w:r w:rsidRPr="00711F32">
              <w:t>L: 74</w:t>
            </w:r>
            <w:r w:rsidR="00593C61">
              <w:t>.</w:t>
            </w:r>
            <w:r w:rsidRPr="00711F32">
              <w:t>9 dB(A)</w:t>
            </w:r>
          </w:p>
          <w:p w14:paraId="2CB87A6A" w14:textId="40792029" w:rsidR="00E4356C" w:rsidRPr="00711F32" w:rsidRDefault="00E4356C" w:rsidP="00EC2973">
            <w:pPr>
              <w:pStyle w:val="TAC"/>
            </w:pPr>
            <w:r w:rsidRPr="00711F32">
              <w:t>R: 73</w:t>
            </w:r>
            <w:r w:rsidR="00593C61">
              <w:t>.</w:t>
            </w:r>
            <w:r w:rsidRPr="00711F32">
              <w:t>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01D391DA" w:rsidR="00E4356C" w:rsidRPr="00711F32" w:rsidRDefault="00E4356C" w:rsidP="00EC2973">
            <w:pPr>
              <w:pStyle w:val="TAC"/>
            </w:pPr>
            <w:r w:rsidRPr="00711F32">
              <w:t>L: 68</w:t>
            </w:r>
            <w:r w:rsidR="00593C61">
              <w:t>.</w:t>
            </w:r>
            <w:r w:rsidRPr="00711F32">
              <w:t>2 dB(A)</w:t>
            </w:r>
          </w:p>
          <w:p w14:paraId="0C1C3D50" w14:textId="2C8EFA37" w:rsidR="00E4356C" w:rsidRPr="00711F32" w:rsidRDefault="00E4356C" w:rsidP="00EC2973">
            <w:pPr>
              <w:pStyle w:val="TAC"/>
            </w:pPr>
            <w:r w:rsidRPr="00711F32">
              <w:t>R: 69</w:t>
            </w:r>
            <w:r w:rsidR="00593C61">
              <w:t>.</w:t>
            </w:r>
            <w:r w:rsidRPr="00711F32">
              <w:t>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0421D54C" w:rsidR="00E4356C" w:rsidRPr="00711F32" w:rsidRDefault="00E4356C" w:rsidP="00EC2973">
            <w:pPr>
              <w:pStyle w:val="TAC"/>
            </w:pPr>
            <w:r w:rsidRPr="00711F32">
              <w:t>L: 69</w:t>
            </w:r>
            <w:r w:rsidR="00593C61">
              <w:t>.</w:t>
            </w:r>
            <w:r w:rsidRPr="00711F32">
              <w:t>1 dB(A)</w:t>
            </w:r>
          </w:p>
          <w:p w14:paraId="775914E7" w14:textId="21006967" w:rsidR="00E4356C" w:rsidRPr="00711F32" w:rsidRDefault="00E4356C" w:rsidP="00EC2973">
            <w:pPr>
              <w:pStyle w:val="TAC"/>
            </w:pPr>
            <w:r w:rsidRPr="00711F32">
              <w:t>R: 68</w:t>
            </w:r>
            <w:r w:rsidR="00593C61">
              <w:t>.</w:t>
            </w:r>
            <w:r w:rsidRPr="00711F32">
              <w:t>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Heading3"/>
      </w:pPr>
      <w:bookmarkStart w:id="75" w:name="_Toc18518888"/>
      <w:r w:rsidRPr="00711F32">
        <w:t>5.2.4</w:t>
      </w:r>
      <w:r w:rsidRPr="00711F32">
        <w:tab/>
        <w:t>Measurement rooms</w:t>
      </w:r>
      <w:bookmarkEnd w:id="75"/>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Heading3"/>
      </w:pPr>
      <w:bookmarkStart w:id="76" w:name="_Toc18518889"/>
      <w:r w:rsidRPr="00711F32">
        <w:t>5.2.5</w:t>
      </w:r>
      <w:r w:rsidRPr="00711F32">
        <w:tab/>
        <w:t>Results</w:t>
      </w:r>
      <w:bookmarkEnd w:id="76"/>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Heading3"/>
      </w:pPr>
      <w:bookmarkStart w:id="77" w:name="_Toc18518890"/>
      <w:r w:rsidRPr="00711F32">
        <w:t>5.2.6</w:t>
      </w:r>
      <w:r w:rsidRPr="00711F32">
        <w:tab/>
        <w:t>Discussion</w:t>
      </w:r>
      <w:bookmarkEnd w:id="77"/>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Heading3"/>
      </w:pPr>
      <w:bookmarkStart w:id="78" w:name="_Toc18518891"/>
      <w:r w:rsidRPr="00711F32">
        <w:t>5.2.7</w:t>
      </w:r>
      <w:r w:rsidRPr="00711F32">
        <w:tab/>
        <w:t>Conclusions</w:t>
      </w:r>
      <w:bookmarkEnd w:id="78"/>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Heading2"/>
      </w:pPr>
      <w:bookmarkStart w:id="79" w:name="_Toc18518892"/>
      <w:r w:rsidRPr="00711F32">
        <w:t>5.3</w:t>
      </w:r>
      <w:r w:rsidRPr="00711F32">
        <w:tab/>
        <w:t>Noise Field Simulations in different Labs</w:t>
      </w:r>
      <w:bookmarkEnd w:id="79"/>
    </w:p>
    <w:p w14:paraId="76C14C78" w14:textId="77777777" w:rsidR="00E4356C" w:rsidRPr="00711F32" w:rsidRDefault="00E4356C" w:rsidP="00E4356C">
      <w:pPr>
        <w:pStyle w:val="Heading3"/>
      </w:pPr>
      <w:bookmarkStart w:id="80" w:name="_Toc18518893"/>
      <w:r w:rsidRPr="00711F32">
        <w:t>5.3.1</w:t>
      </w:r>
      <w:r w:rsidRPr="00711F32">
        <w:tab/>
        <w:t>Introduction</w:t>
      </w:r>
      <w:bookmarkEnd w:id="80"/>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Heading3"/>
      </w:pPr>
      <w:bookmarkStart w:id="81" w:name="_Toc18518894"/>
      <w:r w:rsidRPr="00711F32">
        <w:t>5.3.2</w:t>
      </w:r>
      <w:r w:rsidRPr="00711F32">
        <w:tab/>
        <w:t>Noise Field Simulations</w:t>
      </w:r>
      <w:bookmarkEnd w:id="81"/>
    </w:p>
    <w:p w14:paraId="7535BA5B" w14:textId="77777777" w:rsidR="00E4356C" w:rsidRPr="00711F32" w:rsidRDefault="00E4356C" w:rsidP="00E4356C">
      <w:pPr>
        <w:pStyle w:val="Heading4"/>
      </w:pPr>
      <w:bookmarkStart w:id="82" w:name="_Toc18518895"/>
      <w:r w:rsidRPr="00711F32">
        <w:t>5.3.2.1</w:t>
      </w:r>
      <w:r w:rsidRPr="00711F32">
        <w:tab/>
        <w:t>System according to ES 202 396-1 (binaural noise sources)</w:t>
      </w:r>
      <w:bookmarkEnd w:id="82"/>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Heading4"/>
      </w:pPr>
      <w:bookmarkStart w:id="83" w:name="_Toc18518896"/>
      <w:r w:rsidRPr="00711F32">
        <w:t>5.3.2.2</w:t>
      </w:r>
      <w:r w:rsidRPr="00711F32">
        <w:tab/>
        <w:t>System according to TS 103 224 (8-channel sources)</w:t>
      </w:r>
      <w:bookmarkEnd w:id="83"/>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Heading4"/>
      </w:pPr>
      <w:bookmarkStart w:id="84" w:name="_Toc18518897"/>
      <w:r w:rsidRPr="00711F32">
        <w:t>5.3.2.3</w:t>
      </w:r>
      <w:r w:rsidRPr="00711F32">
        <w:tab/>
        <w:t>System according to TS 103 224 (binaural noise sources)</w:t>
      </w:r>
      <w:bookmarkEnd w:id="84"/>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Heading3"/>
      </w:pPr>
      <w:bookmarkStart w:id="85" w:name="_Toc18518898"/>
      <w:r w:rsidRPr="00711F32">
        <w:t>5.3.3</w:t>
      </w:r>
      <w:r w:rsidRPr="00711F32">
        <w:tab/>
        <w:t>Noise Types</w:t>
      </w:r>
      <w:bookmarkEnd w:id="85"/>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27D84F04" w:rsidR="00E4356C" w:rsidRPr="00711F32" w:rsidRDefault="00E4356C" w:rsidP="00EC2973">
            <w:pPr>
              <w:pStyle w:val="TAC"/>
            </w:pPr>
            <w:r w:rsidRPr="00711F32">
              <w:t>L: 75</w:t>
            </w:r>
            <w:r w:rsidR="00593C61">
              <w:t>.</w:t>
            </w:r>
            <w:r w:rsidRPr="00711F32">
              <w:t>0 dB(A)</w:t>
            </w:r>
          </w:p>
          <w:p w14:paraId="72EA0C04" w14:textId="305C0194" w:rsidR="00E4356C" w:rsidRPr="00711F32" w:rsidRDefault="00E4356C" w:rsidP="00EC2973">
            <w:pPr>
              <w:pStyle w:val="TAC"/>
            </w:pPr>
            <w:r w:rsidRPr="00711F32">
              <w:t>R: 73</w:t>
            </w:r>
            <w:r w:rsidR="00593C61">
              <w:t>.</w:t>
            </w:r>
            <w:r w:rsidRPr="00711F32">
              <w:t>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54B55C49" w:rsidR="00E4356C" w:rsidRPr="00711F32" w:rsidRDefault="00E4356C" w:rsidP="00EC2973">
            <w:pPr>
              <w:pStyle w:val="TAC"/>
            </w:pPr>
            <w:r w:rsidRPr="00711F32">
              <w:t>L: 74</w:t>
            </w:r>
            <w:r w:rsidR="00593C61">
              <w:t>.</w:t>
            </w:r>
            <w:r w:rsidRPr="00711F32">
              <w:t>9 dB(A)</w:t>
            </w:r>
          </w:p>
          <w:p w14:paraId="172BB6F6" w14:textId="4CA24E56" w:rsidR="00E4356C" w:rsidRPr="00711F32" w:rsidRDefault="00E4356C" w:rsidP="00EC2973">
            <w:pPr>
              <w:pStyle w:val="TAC"/>
            </w:pPr>
            <w:r w:rsidRPr="00711F32">
              <w:t>R: 73</w:t>
            </w:r>
            <w:r w:rsidR="00593C61">
              <w:t>.</w:t>
            </w:r>
            <w:r w:rsidRPr="00711F32">
              <w:t>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09A40FB7" w:rsidR="00E4356C" w:rsidRPr="00711F32" w:rsidRDefault="00E4356C" w:rsidP="00EC2973">
            <w:pPr>
              <w:pStyle w:val="TAC"/>
            </w:pPr>
            <w:r w:rsidRPr="00711F32">
              <w:t>L: 69</w:t>
            </w:r>
            <w:r w:rsidR="00593C61">
              <w:t>.</w:t>
            </w:r>
            <w:r w:rsidRPr="00711F32">
              <w:t>1 dB(A)</w:t>
            </w:r>
          </w:p>
          <w:p w14:paraId="042FE4BA" w14:textId="75FB841E" w:rsidR="00E4356C" w:rsidRPr="00711F32" w:rsidRDefault="00E4356C" w:rsidP="00EC2973">
            <w:pPr>
              <w:pStyle w:val="TAC"/>
            </w:pPr>
            <w:r w:rsidRPr="00711F32">
              <w:t>R: 69</w:t>
            </w:r>
            <w:r w:rsidR="00593C61">
              <w:t>.</w:t>
            </w:r>
            <w:r w:rsidRPr="00711F32">
              <w:t>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4D086C48" w:rsidR="00E4356C" w:rsidRPr="00711F32" w:rsidRDefault="00E4356C" w:rsidP="00EC2973">
            <w:pPr>
              <w:pStyle w:val="TAC"/>
            </w:pPr>
            <w:r w:rsidRPr="00711F32">
              <w:t>L: 68</w:t>
            </w:r>
            <w:r w:rsidR="00593C61">
              <w:t>.</w:t>
            </w:r>
            <w:r w:rsidRPr="00711F32">
              <w:t>2 dB(A)</w:t>
            </w:r>
          </w:p>
          <w:p w14:paraId="2F7516E0" w14:textId="572EE9E2" w:rsidR="00E4356C" w:rsidRPr="00711F32" w:rsidRDefault="00E4356C" w:rsidP="00EC2973">
            <w:pPr>
              <w:pStyle w:val="TAC"/>
            </w:pPr>
            <w:r w:rsidRPr="00711F32">
              <w:t>R: 69</w:t>
            </w:r>
            <w:r w:rsidR="00593C61">
              <w:t>.</w:t>
            </w:r>
            <w:r w:rsidRPr="00711F32">
              <w:t>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3DCF7A3D" w:rsidR="00E4356C" w:rsidRPr="00711F32" w:rsidRDefault="00E4356C" w:rsidP="00EC2973">
            <w:pPr>
              <w:pStyle w:val="TAC"/>
            </w:pPr>
            <w:r w:rsidRPr="00711F32">
              <w:t>L: 69</w:t>
            </w:r>
            <w:r w:rsidR="00593C61">
              <w:t>.</w:t>
            </w:r>
            <w:r w:rsidRPr="00711F32">
              <w:t>1 dB(A)</w:t>
            </w:r>
          </w:p>
          <w:p w14:paraId="28FDBF0C" w14:textId="5B9148A8" w:rsidR="00E4356C" w:rsidRPr="00711F32" w:rsidRDefault="00E4356C" w:rsidP="00EC2973">
            <w:pPr>
              <w:pStyle w:val="TAC"/>
            </w:pPr>
            <w:r w:rsidRPr="00711F32">
              <w:t>R: 68</w:t>
            </w:r>
            <w:r w:rsidR="00593C61">
              <w:t>.</w:t>
            </w:r>
            <w:r w:rsidRPr="00711F32">
              <w:t>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6F9D2E58" w:rsidR="00E4356C" w:rsidRPr="00711F32" w:rsidRDefault="00E4356C" w:rsidP="00EC2973">
            <w:pPr>
              <w:pStyle w:val="TAC"/>
            </w:pPr>
            <w:r w:rsidRPr="00711F32">
              <w:t>L: 68</w:t>
            </w:r>
            <w:r w:rsidR="00593C61">
              <w:t>.</w:t>
            </w:r>
            <w:r w:rsidRPr="00711F32">
              <w:t>4 dB(A)</w:t>
            </w:r>
          </w:p>
          <w:p w14:paraId="12B6B613" w14:textId="7C07D396" w:rsidR="00E4356C" w:rsidRPr="00711F32" w:rsidRDefault="00E4356C" w:rsidP="00EC2973">
            <w:pPr>
              <w:pStyle w:val="TAC"/>
            </w:pPr>
            <w:r w:rsidRPr="00711F32">
              <w:t>R: 67</w:t>
            </w:r>
            <w:r w:rsidR="00593C61">
              <w:t>.</w:t>
            </w:r>
            <w:r w:rsidRPr="00711F32">
              <w:t>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534D17CE" w:rsidR="00E4356C" w:rsidRPr="00711F32" w:rsidRDefault="00E4356C" w:rsidP="00EC2973">
            <w:pPr>
              <w:pStyle w:val="TAC"/>
            </w:pPr>
            <w:r w:rsidRPr="00711F32">
              <w:t>L: 63</w:t>
            </w:r>
            <w:r w:rsidR="00593C61">
              <w:t>.</w:t>
            </w:r>
            <w:r w:rsidRPr="00711F32">
              <w:t>4 dB(A)</w:t>
            </w:r>
          </w:p>
          <w:p w14:paraId="7140E1DD" w14:textId="4F970C7B" w:rsidR="00E4356C" w:rsidRPr="00711F32" w:rsidRDefault="00E4356C" w:rsidP="00EC2973">
            <w:pPr>
              <w:pStyle w:val="TAC"/>
            </w:pPr>
            <w:r w:rsidRPr="00711F32">
              <w:t>R: 61</w:t>
            </w:r>
            <w:r w:rsidR="00593C61">
              <w:t>.</w:t>
            </w:r>
            <w:r w:rsidRPr="00711F32">
              <w:t>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0C6B1EF" w:rsidR="00E4356C" w:rsidRPr="00711F32" w:rsidRDefault="00E4356C" w:rsidP="00EC2973">
            <w:pPr>
              <w:pStyle w:val="TAC"/>
            </w:pPr>
            <w:r w:rsidRPr="00711F32">
              <w:t>L: 56</w:t>
            </w:r>
            <w:r w:rsidR="00593C61">
              <w:t>.</w:t>
            </w:r>
            <w:r w:rsidRPr="00711F32">
              <w:t>6 dB(A)</w:t>
            </w:r>
          </w:p>
          <w:p w14:paraId="105759B4" w14:textId="11A50335" w:rsidR="00E4356C" w:rsidRPr="00711F32" w:rsidRDefault="00E4356C" w:rsidP="00EC2973">
            <w:pPr>
              <w:pStyle w:val="TAC"/>
            </w:pPr>
            <w:r w:rsidRPr="00711F32">
              <w:t>R: 57</w:t>
            </w:r>
            <w:r w:rsidR="00593C61">
              <w:t>.</w:t>
            </w:r>
            <w:r w:rsidRPr="00711F32">
              <w:t>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0278B298" w:rsidR="00E4356C" w:rsidRPr="00711F32" w:rsidRDefault="00E4356C" w:rsidP="00EC2973">
            <w:pPr>
              <w:pStyle w:val="TAC"/>
            </w:pPr>
            <w:r w:rsidRPr="00711F32">
              <w:t>1: 77</w:t>
            </w:r>
            <w:r w:rsidR="00593C61">
              <w:t>.</w:t>
            </w:r>
            <w:r w:rsidRPr="00711F32">
              <w:t>2 dB(A)</w:t>
            </w:r>
          </w:p>
          <w:p w14:paraId="7B5C922C" w14:textId="6B681662" w:rsidR="00E4356C" w:rsidRPr="00711F32" w:rsidRDefault="00E4356C" w:rsidP="00EC2973">
            <w:pPr>
              <w:pStyle w:val="TAC"/>
            </w:pPr>
            <w:r w:rsidRPr="00711F32">
              <w:t>7: 76</w:t>
            </w:r>
            <w:r w:rsidR="00593C61">
              <w:t>.</w:t>
            </w:r>
            <w:r w:rsidRPr="00711F32">
              <w:t>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132F8B0B" w:rsidR="00E4356C" w:rsidRPr="00711F32" w:rsidRDefault="00E4356C" w:rsidP="00EC2973">
            <w:pPr>
              <w:pStyle w:val="TAC"/>
            </w:pPr>
            <w:r w:rsidRPr="00711F32">
              <w:t>1: 72</w:t>
            </w:r>
            <w:r w:rsidR="00593C61">
              <w:t>.</w:t>
            </w:r>
            <w:r w:rsidRPr="00711F32">
              <w:t>8 dB(A)</w:t>
            </w:r>
          </w:p>
          <w:p w14:paraId="33773372" w14:textId="21F5DC85" w:rsidR="00E4356C" w:rsidRPr="00711F32" w:rsidRDefault="00E4356C" w:rsidP="00EC2973">
            <w:pPr>
              <w:pStyle w:val="TAC"/>
            </w:pPr>
            <w:r w:rsidRPr="00711F32">
              <w:t>7: 73</w:t>
            </w:r>
            <w:r w:rsidR="00593C61">
              <w:t>.</w:t>
            </w:r>
            <w:r w:rsidRPr="00711F32">
              <w:t>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019A4A5" w:rsidR="00E4356C" w:rsidRPr="00711F32" w:rsidRDefault="00E4356C" w:rsidP="00EC2973">
            <w:pPr>
              <w:pStyle w:val="TAC"/>
            </w:pPr>
            <w:r w:rsidRPr="00711F32">
              <w:t>1: 70</w:t>
            </w:r>
            <w:r w:rsidR="00593C61">
              <w:t>.</w:t>
            </w:r>
            <w:r w:rsidRPr="00711F32">
              <w:t>6 dB(A)</w:t>
            </w:r>
          </w:p>
          <w:p w14:paraId="21928B5B" w14:textId="22CE2EFA" w:rsidR="00E4356C" w:rsidRPr="00711F32" w:rsidRDefault="00E4356C" w:rsidP="00EC2973">
            <w:pPr>
              <w:pStyle w:val="TAC"/>
            </w:pPr>
            <w:r w:rsidRPr="00711F32">
              <w:t>7: 71</w:t>
            </w:r>
            <w:r w:rsidR="00593C61">
              <w:t>.</w:t>
            </w:r>
            <w:r w:rsidRPr="00711F32">
              <w:t>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5AECE8FD" w:rsidR="00E4356C" w:rsidRPr="00711F32" w:rsidRDefault="00E4356C" w:rsidP="00EC2973">
            <w:pPr>
              <w:pStyle w:val="TAC"/>
            </w:pPr>
            <w:r w:rsidRPr="00711F32">
              <w:t>1: 78</w:t>
            </w:r>
            <w:r w:rsidR="00593C61">
              <w:t>.</w:t>
            </w:r>
            <w:r w:rsidRPr="00711F32">
              <w:t>9 dB(A)</w:t>
            </w:r>
          </w:p>
          <w:p w14:paraId="551486B5" w14:textId="4DB30647" w:rsidR="00E4356C" w:rsidRPr="00711F32" w:rsidRDefault="00E4356C" w:rsidP="00EC2973">
            <w:pPr>
              <w:pStyle w:val="TAC"/>
            </w:pPr>
            <w:r w:rsidRPr="00711F32">
              <w:t>7: 78</w:t>
            </w:r>
            <w:r w:rsidR="00593C61">
              <w:t>.</w:t>
            </w:r>
            <w:r w:rsidRPr="00711F32">
              <w:t>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6804BFDC" w:rsidR="00E4356C" w:rsidRPr="00711F32" w:rsidRDefault="00E4356C" w:rsidP="00EC2973">
            <w:pPr>
              <w:pStyle w:val="TAC"/>
            </w:pPr>
            <w:r w:rsidRPr="00711F32">
              <w:t>1: 68</w:t>
            </w:r>
            <w:r w:rsidR="00593C61">
              <w:t>.</w:t>
            </w:r>
            <w:r w:rsidRPr="00711F32">
              <w:t>5 dB(A)</w:t>
            </w:r>
          </w:p>
          <w:p w14:paraId="7FBD940F" w14:textId="1941549C" w:rsidR="00E4356C" w:rsidRPr="00711F32" w:rsidRDefault="00E4356C" w:rsidP="00EC2973">
            <w:pPr>
              <w:pStyle w:val="TAC"/>
            </w:pPr>
            <w:r w:rsidRPr="00711F32">
              <w:t>7: 70</w:t>
            </w:r>
            <w:r w:rsidR="00593C61">
              <w:t>.</w:t>
            </w:r>
            <w:r w:rsidRPr="00711F32">
              <w:t>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A57978C" w:rsidR="00E4356C" w:rsidRPr="00711F32" w:rsidRDefault="00E4356C" w:rsidP="00EC2973">
            <w:pPr>
              <w:pStyle w:val="TAC"/>
            </w:pPr>
            <w:r w:rsidRPr="00711F32">
              <w:t>1: 66</w:t>
            </w:r>
            <w:r w:rsidR="00593C61">
              <w:t>.</w:t>
            </w:r>
            <w:r w:rsidRPr="00711F32">
              <w:t>6 dB(A)</w:t>
            </w:r>
          </w:p>
          <w:p w14:paraId="3ED91338" w14:textId="0D5DBC84" w:rsidR="00E4356C" w:rsidRPr="00711F32" w:rsidRDefault="00E4356C" w:rsidP="00EC2973">
            <w:pPr>
              <w:pStyle w:val="TAC"/>
            </w:pPr>
            <w:r w:rsidRPr="00711F32">
              <w:t>7: 66</w:t>
            </w:r>
            <w:r w:rsidR="00593C61">
              <w:t>.</w:t>
            </w:r>
            <w:r w:rsidRPr="00711F32">
              <w:t>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6015C1BC" w:rsidR="00E4356C" w:rsidRPr="00711F32" w:rsidRDefault="00E4356C" w:rsidP="00EC2973">
            <w:pPr>
              <w:pStyle w:val="TAC"/>
            </w:pPr>
            <w:r w:rsidRPr="00711F32">
              <w:t>1: 70</w:t>
            </w:r>
            <w:r w:rsidR="00593C61">
              <w:t>.</w:t>
            </w:r>
            <w:r w:rsidRPr="00711F32">
              <w:t>0 dB(A)</w:t>
            </w:r>
          </w:p>
          <w:p w14:paraId="034918EF" w14:textId="3DB62276" w:rsidR="00E4356C" w:rsidRPr="00711F32" w:rsidRDefault="00E4356C" w:rsidP="00EC2973">
            <w:pPr>
              <w:pStyle w:val="TAC"/>
            </w:pPr>
            <w:r w:rsidRPr="00711F32">
              <w:t>7: 70</w:t>
            </w:r>
            <w:r w:rsidR="00593C61">
              <w:t>.</w:t>
            </w:r>
            <w:r w:rsidRPr="00711F32">
              <w:t>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0F54E88E" w:rsidR="00E4356C" w:rsidRPr="00711F32" w:rsidRDefault="00E4356C" w:rsidP="00EC2973">
            <w:pPr>
              <w:pStyle w:val="TAC"/>
            </w:pPr>
            <w:r w:rsidRPr="00711F32">
              <w:t>1: 60</w:t>
            </w:r>
            <w:r w:rsidR="00593C61">
              <w:t>.</w:t>
            </w:r>
            <w:r w:rsidRPr="00711F32">
              <w:t>2 dB(A)</w:t>
            </w:r>
          </w:p>
          <w:p w14:paraId="3DAD74AF" w14:textId="476A4157" w:rsidR="00E4356C" w:rsidRPr="00711F32" w:rsidRDefault="00E4356C" w:rsidP="00EC2973">
            <w:pPr>
              <w:pStyle w:val="TAC"/>
            </w:pPr>
            <w:r w:rsidRPr="00711F32">
              <w:t>7: 60</w:t>
            </w:r>
            <w:r w:rsidR="00593C61">
              <w:t>.</w:t>
            </w:r>
            <w:r w:rsidRPr="00711F32">
              <w:t>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52597175" w:rsidR="00E4356C" w:rsidRPr="00711F32" w:rsidRDefault="00E4356C" w:rsidP="00EC2973">
            <w:pPr>
              <w:pStyle w:val="TAC"/>
            </w:pPr>
            <w:r w:rsidRPr="00711F32">
              <w:t>L: 77</w:t>
            </w:r>
            <w:r w:rsidR="00593C61">
              <w:t>.</w:t>
            </w:r>
            <w:r w:rsidRPr="00711F32">
              <w:t>7 dB(A)</w:t>
            </w:r>
          </w:p>
          <w:p w14:paraId="3DAD6A81" w14:textId="4C6280F3" w:rsidR="00E4356C" w:rsidRPr="00711F32" w:rsidRDefault="00E4356C" w:rsidP="00EC2973">
            <w:pPr>
              <w:pStyle w:val="TAC"/>
            </w:pPr>
            <w:r w:rsidRPr="00711F32">
              <w:t>R: 76</w:t>
            </w:r>
            <w:r w:rsidR="00593C61">
              <w:t>.</w:t>
            </w:r>
            <w:r w:rsidRPr="00711F32">
              <w:t>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9F9D63F" w:rsidR="00E4356C" w:rsidRPr="00711F32" w:rsidRDefault="00E4356C" w:rsidP="00EC2973">
            <w:pPr>
              <w:pStyle w:val="TAC"/>
            </w:pPr>
            <w:r w:rsidRPr="00711F32">
              <w:t>L: 74</w:t>
            </w:r>
            <w:r w:rsidR="00593C61">
              <w:t>.</w:t>
            </w:r>
            <w:r w:rsidRPr="00711F32">
              <w:t>0 dB(A)</w:t>
            </w:r>
          </w:p>
          <w:p w14:paraId="5518E0FC" w14:textId="009D2547" w:rsidR="00E4356C" w:rsidRPr="00711F32" w:rsidRDefault="00E4356C" w:rsidP="00EC2973">
            <w:pPr>
              <w:pStyle w:val="TAC"/>
            </w:pPr>
            <w:r w:rsidRPr="00711F32">
              <w:t>R: 74</w:t>
            </w:r>
            <w:r w:rsidR="00593C61">
              <w:t>.</w:t>
            </w:r>
            <w:r w:rsidRPr="00711F32">
              <w:t>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27ABC7F9" w:rsidR="00E4356C" w:rsidRPr="00711F32" w:rsidRDefault="00E4356C" w:rsidP="00EC2973">
            <w:pPr>
              <w:pStyle w:val="TAC"/>
            </w:pPr>
            <w:r w:rsidRPr="00711F32">
              <w:t>L: 70</w:t>
            </w:r>
            <w:r w:rsidR="00593C61">
              <w:t>.</w:t>
            </w:r>
            <w:r w:rsidRPr="00711F32">
              <w:t>8 dB(A)</w:t>
            </w:r>
          </w:p>
          <w:p w14:paraId="24F5C1F2" w14:textId="04235143" w:rsidR="00E4356C" w:rsidRPr="00711F32" w:rsidRDefault="00E4356C" w:rsidP="00EC2973">
            <w:pPr>
              <w:pStyle w:val="TAC"/>
            </w:pPr>
            <w:r w:rsidRPr="00711F32">
              <w:t>R: 71</w:t>
            </w:r>
            <w:r w:rsidR="00593C61">
              <w:t>.</w:t>
            </w:r>
            <w:r w:rsidRPr="00711F32">
              <w:t>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59F11FFD" w:rsidR="00E4356C" w:rsidRPr="00711F32" w:rsidRDefault="00E4356C" w:rsidP="00EC2973">
            <w:pPr>
              <w:pStyle w:val="TAC"/>
            </w:pPr>
            <w:r w:rsidRPr="00711F32">
              <w:t>L: 78</w:t>
            </w:r>
            <w:r w:rsidR="00593C61">
              <w:t>.</w:t>
            </w:r>
            <w:r w:rsidRPr="00711F32">
              <w:t>1 dB(A)</w:t>
            </w:r>
          </w:p>
          <w:p w14:paraId="586B1F86" w14:textId="1265084A" w:rsidR="00E4356C" w:rsidRPr="00711F32" w:rsidRDefault="00E4356C" w:rsidP="00EC2973">
            <w:pPr>
              <w:pStyle w:val="TAC"/>
            </w:pPr>
            <w:r w:rsidRPr="00711F32">
              <w:t>R: 78</w:t>
            </w:r>
            <w:r w:rsidR="00593C61">
              <w:t>.</w:t>
            </w:r>
            <w:r w:rsidRPr="00711F32">
              <w:t>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48FBB2BC" w:rsidR="00E4356C" w:rsidRPr="00711F32" w:rsidRDefault="00E4356C" w:rsidP="00EC2973">
            <w:pPr>
              <w:pStyle w:val="TAC"/>
            </w:pPr>
            <w:r w:rsidRPr="00711F32">
              <w:t>L: 68</w:t>
            </w:r>
            <w:r w:rsidR="00593C61">
              <w:t>.</w:t>
            </w:r>
            <w:r w:rsidRPr="00711F32">
              <w:t>7 dB(A)</w:t>
            </w:r>
          </w:p>
          <w:p w14:paraId="233233D6" w14:textId="7B04A472" w:rsidR="00E4356C" w:rsidRPr="00711F32" w:rsidRDefault="00E4356C" w:rsidP="00EC2973">
            <w:pPr>
              <w:pStyle w:val="TAC"/>
            </w:pPr>
            <w:r w:rsidRPr="00711F32">
              <w:t>R: 70</w:t>
            </w:r>
            <w:r w:rsidR="00593C61">
              <w:t>.</w:t>
            </w:r>
            <w:r w:rsidRPr="00711F32">
              <w:t>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C25948F" w:rsidR="00E4356C" w:rsidRPr="00711F32" w:rsidRDefault="00E4356C" w:rsidP="00EC2973">
            <w:pPr>
              <w:pStyle w:val="TAC"/>
            </w:pPr>
            <w:r w:rsidRPr="00711F32">
              <w:t>L: 66</w:t>
            </w:r>
            <w:r w:rsidR="00593C61">
              <w:t>.</w:t>
            </w:r>
            <w:r w:rsidRPr="00711F32">
              <w:t>7 dB(A)</w:t>
            </w:r>
          </w:p>
          <w:p w14:paraId="46855A71" w14:textId="48C1288F" w:rsidR="00E4356C" w:rsidRPr="00711F32" w:rsidRDefault="00E4356C" w:rsidP="00EC2973">
            <w:pPr>
              <w:pStyle w:val="TAC"/>
            </w:pPr>
            <w:r w:rsidRPr="00711F32">
              <w:t>R: 66</w:t>
            </w:r>
            <w:r w:rsidR="00593C61">
              <w:t>.</w:t>
            </w:r>
            <w:r w:rsidRPr="00711F32">
              <w:t>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353DE478" w:rsidR="00E4356C" w:rsidRPr="00711F32" w:rsidRDefault="00E4356C" w:rsidP="00EC2973">
            <w:pPr>
              <w:pStyle w:val="TAC"/>
            </w:pPr>
            <w:r w:rsidRPr="00711F32">
              <w:t>L: 69</w:t>
            </w:r>
            <w:r w:rsidR="00593C61">
              <w:t>.</w:t>
            </w:r>
            <w:r w:rsidRPr="00711F32">
              <w:t>8 dB(A)</w:t>
            </w:r>
          </w:p>
          <w:p w14:paraId="45AA82FD" w14:textId="2272A65D" w:rsidR="00E4356C" w:rsidRPr="00711F32" w:rsidRDefault="00E4356C" w:rsidP="00EC2973">
            <w:pPr>
              <w:pStyle w:val="TAC"/>
            </w:pPr>
            <w:r w:rsidRPr="00711F32">
              <w:t>R: 70</w:t>
            </w:r>
            <w:r w:rsidR="00593C61">
              <w:t>.</w:t>
            </w:r>
            <w:r w:rsidRPr="00711F32">
              <w:t>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2364FE4D" w:rsidR="00E4356C" w:rsidRPr="00711F32" w:rsidRDefault="00E4356C" w:rsidP="00EC2973">
            <w:pPr>
              <w:pStyle w:val="TAC"/>
            </w:pPr>
            <w:r w:rsidRPr="00711F32">
              <w:t>L: 60</w:t>
            </w:r>
            <w:r w:rsidR="00593C61">
              <w:t>.</w:t>
            </w:r>
            <w:r w:rsidRPr="00711F32">
              <w:t>2 dB(A)</w:t>
            </w:r>
          </w:p>
          <w:p w14:paraId="02C34A08" w14:textId="747C9282" w:rsidR="00E4356C" w:rsidRPr="00711F32" w:rsidRDefault="00E4356C" w:rsidP="00EC2973">
            <w:pPr>
              <w:pStyle w:val="TAC"/>
            </w:pPr>
            <w:r w:rsidRPr="00711F32">
              <w:t>R: 60</w:t>
            </w:r>
            <w:r w:rsidR="00593C61">
              <w:t>.</w:t>
            </w:r>
            <w:r w:rsidRPr="00711F32">
              <w:t>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Heading3"/>
      </w:pPr>
      <w:bookmarkStart w:id="86" w:name="_Toc18518899"/>
      <w:r w:rsidRPr="00711F32">
        <w:t>5.3.4</w:t>
      </w:r>
      <w:r w:rsidRPr="00711F32">
        <w:tab/>
        <w:t>Measurement rooms</w:t>
      </w:r>
      <w:bookmarkEnd w:id="86"/>
    </w:p>
    <w:p w14:paraId="379C7270" w14:textId="77777777" w:rsidR="00E4356C" w:rsidRPr="00711F32" w:rsidRDefault="00E4356C" w:rsidP="00E4356C">
      <w:pPr>
        <w:pStyle w:val="Heading4"/>
      </w:pPr>
      <w:bookmarkStart w:id="87" w:name="_Toc18518900"/>
      <w:r w:rsidRPr="00711F32">
        <w:t>5.3.4.1</w:t>
      </w:r>
      <w:r w:rsidRPr="00711F32">
        <w:tab/>
        <w:t>Geometry</w:t>
      </w:r>
      <w:bookmarkEnd w:id="87"/>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1E864867">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71DA16D">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520271B4">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Heading4"/>
      </w:pPr>
      <w:bookmarkStart w:id="88" w:name="_Toc18518901"/>
      <w:r w:rsidRPr="00711F32">
        <w:t>5.3.4.2</w:t>
      </w:r>
      <w:r w:rsidRPr="00711F32">
        <w:tab/>
        <w:t>Acoustic Room Parameters</w:t>
      </w:r>
      <w:bookmarkEnd w:id="88"/>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Heading4"/>
      </w:pPr>
      <w:bookmarkStart w:id="89" w:name="_Toc18518902"/>
      <w:r w:rsidRPr="00711F32">
        <w:t>5.3.4.</w:t>
      </w:r>
      <w:r w:rsidR="009B5668" w:rsidRPr="00711F32">
        <w:t>3</w:t>
      </w:r>
      <w:r w:rsidRPr="00711F32">
        <w:tab/>
        <w:t>Diffusivity Delays</w:t>
      </w:r>
      <w:bookmarkEnd w:id="89"/>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Heading4"/>
      </w:pPr>
      <w:bookmarkStart w:id="90" w:name="_Toc18518903"/>
      <w:r w:rsidRPr="00711F32">
        <w:t>5.3.4.</w:t>
      </w:r>
      <w:r w:rsidR="009B5668" w:rsidRPr="00711F32">
        <w:t>4</w:t>
      </w:r>
      <w:r w:rsidRPr="00711F32">
        <w:tab/>
        <w:t>Equalization Results</w:t>
      </w:r>
      <w:bookmarkEnd w:id="90"/>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Heading3"/>
      </w:pPr>
      <w:r w:rsidRPr="00711F32">
        <w:br w:type="page"/>
      </w:r>
      <w:bookmarkStart w:id="91" w:name="_Toc18518904"/>
      <w:r w:rsidRPr="00711F32">
        <w:lastRenderedPageBreak/>
        <w:t>5.3.5</w:t>
      </w:r>
      <w:r w:rsidRPr="00711F32">
        <w:tab/>
        <w:t>Test Methodology</w:t>
      </w:r>
      <w:bookmarkEnd w:id="91"/>
    </w:p>
    <w:p w14:paraId="20FAA1DB" w14:textId="77777777" w:rsidR="00E4356C" w:rsidRPr="00711F32" w:rsidRDefault="00E4356C" w:rsidP="00E4356C">
      <w:pPr>
        <w:pStyle w:val="Heading4"/>
      </w:pPr>
      <w:bookmarkStart w:id="92" w:name="_Toc18518905"/>
      <w:r w:rsidRPr="00711F32">
        <w:t>5.3.5.1</w:t>
      </w:r>
      <w:r w:rsidRPr="00711F32">
        <w:tab/>
        <w:t>Spectral Analysis</w:t>
      </w:r>
      <w:bookmarkEnd w:id="92"/>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Heading4"/>
      </w:pPr>
      <w:bookmarkStart w:id="93" w:name="_Toc18518906"/>
      <w:r w:rsidRPr="00711F32">
        <w:t>5.3.5.2</w:t>
      </w:r>
      <w:r w:rsidRPr="00711F32">
        <w:tab/>
        <w:t>Error Metrics</w:t>
      </w:r>
      <w:bookmarkEnd w:id="93"/>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pPr>
      <w:r w:rsidRPr="00711F32">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tab/>
        <w:t>(</w:t>
      </w:r>
      <w:bookmarkStart w:id="94" w:name="EQ_ERRMETRIC_STD_X"/>
      <w:r w:rsidRPr="00711F32">
        <w:t>1</w:t>
      </w:r>
      <w:bookmarkEnd w:id="94"/>
      <w:r w:rsidRPr="00711F32">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pPr>
      <w:r w:rsidRPr="00711F32">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tab/>
        <w:t>(</w:t>
      </w:r>
      <w:bookmarkStart w:id="95" w:name="EQ_ERRMETRIC_ABSMAX_X"/>
      <w:r w:rsidRPr="00711F32">
        <w:t>2</w:t>
      </w:r>
      <w:bookmarkEnd w:id="95"/>
      <w:r w:rsidRPr="00711F32">
        <w:t>)</w:t>
      </w:r>
    </w:p>
    <w:p w14:paraId="5781A077" w14:textId="77777777" w:rsidR="00E4356C" w:rsidRPr="00711F32" w:rsidRDefault="00E4356C" w:rsidP="00E4356C">
      <w:pPr>
        <w:jc w:val="both"/>
      </w:pPr>
      <w:r w:rsidRPr="00711F32">
        <w:t>With:</w:t>
      </w:r>
    </w:p>
    <w:p w14:paraId="22F5E52D"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834432"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Heading3"/>
      </w:pPr>
      <w:bookmarkStart w:id="96" w:name="_Toc18518907"/>
      <w:r w:rsidRPr="00711F32">
        <w:t>5.3.6</w:t>
      </w:r>
      <w:r w:rsidRPr="00711F32">
        <w:tab/>
        <w:t>Measurement Results</w:t>
      </w:r>
      <w:bookmarkEnd w:id="96"/>
    </w:p>
    <w:p w14:paraId="14AD9043" w14:textId="77777777" w:rsidR="00E4356C" w:rsidRPr="00711F32" w:rsidRDefault="00E4356C" w:rsidP="00E4356C">
      <w:pPr>
        <w:pStyle w:val="Heading4"/>
      </w:pPr>
      <w:bookmarkStart w:id="97" w:name="_Toc18518908"/>
      <w:r w:rsidRPr="00711F32">
        <w:t>5.3.6.1</w:t>
      </w:r>
      <w:r w:rsidRPr="00711F32">
        <w:tab/>
        <w:t>Overall Results</w:t>
      </w:r>
      <w:bookmarkEnd w:id="97"/>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Heading4"/>
      </w:pPr>
      <w:bookmarkStart w:id="98" w:name="_Toc18518909"/>
      <w:r w:rsidRPr="00711F32">
        <w:lastRenderedPageBreak/>
        <w:t>5.3.6.2</w:t>
      </w:r>
      <w:r w:rsidRPr="00711F32">
        <w:tab/>
        <w:t>Results per Room</w:t>
      </w:r>
      <w:bookmarkEnd w:id="98"/>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Heading4"/>
      </w:pPr>
      <w:bookmarkStart w:id="99" w:name="_Toc18518910"/>
      <w:r w:rsidRPr="00711F32">
        <w:t>5.3.6.3</w:t>
      </w:r>
      <w:r w:rsidRPr="00711F32">
        <w:tab/>
        <w:t>Results per Background Noise</w:t>
      </w:r>
      <w:bookmarkEnd w:id="99"/>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Heading4"/>
      </w:pPr>
      <w:bookmarkStart w:id="100" w:name="_Toc18518911"/>
      <w:r w:rsidRPr="00711F32">
        <w:t>5.3.6.4</w:t>
      </w:r>
      <w:r w:rsidRPr="00711F32">
        <w:tab/>
        <w:t>Impact of Bandwidth</w:t>
      </w:r>
      <w:bookmarkEnd w:id="100"/>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Heading3"/>
      </w:pPr>
      <w:bookmarkStart w:id="101" w:name="_Toc18518912"/>
      <w:r w:rsidRPr="00711F32">
        <w:lastRenderedPageBreak/>
        <w:t>5.3.7</w:t>
      </w:r>
      <w:r w:rsidRPr="00711F32">
        <w:tab/>
        <w:t>Discussion</w:t>
      </w:r>
      <w:bookmarkEnd w:id="101"/>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Heading2"/>
      </w:pPr>
      <w:r w:rsidRPr="00711F32">
        <w:t>5.</w:t>
      </w:r>
      <w:r>
        <w:t>4</w:t>
      </w:r>
      <w:r w:rsidRPr="00711F32">
        <w:tab/>
      </w:r>
      <w:r>
        <w:t>Round Robin Test on Noise Field Simulations with UEs</w:t>
      </w:r>
    </w:p>
    <w:p w14:paraId="0B5B6538" w14:textId="77777777" w:rsidR="006535EB" w:rsidRPr="00711F32" w:rsidRDefault="006535EB" w:rsidP="006535EB">
      <w:pPr>
        <w:pStyle w:val="Heading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Heading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2"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2"/>
      <w:r w:rsidRPr="006F2942">
        <w:t>: Overview of noise field simulations</w:t>
      </w:r>
    </w:p>
    <w:tbl>
      <w:tblPr>
        <w:tblStyle w:val="TableGrid"/>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Heading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3" w:name="_Ref29542972"/>
      <w:bookmarkStart w:id="104"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3"/>
      <w:r w:rsidRPr="006F2942">
        <w:t>: Devices for round robin test</w:t>
      </w:r>
      <w:bookmarkEnd w:id="104"/>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Heading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Heading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Heading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5"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5"/>
      <w:r w:rsidRPr="006F2942">
        <w:t xml:space="preserve">: </w:t>
      </w:r>
      <w:r>
        <w:t>RR-Test results for ES 202 396-1 noise field simulation (NB)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06"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06"/>
      <w:r w:rsidRPr="006F2942">
        <w:t xml:space="preserve">: </w:t>
      </w:r>
      <w:r>
        <w:t>RR-Test results for ES 202 396-1 noise field simulation (WB)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07"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07"/>
      <w:r w:rsidRPr="006F2942">
        <w:t xml:space="preserve">: </w:t>
      </w:r>
      <w:r>
        <w:t>RR-Test results for ES 202 396-1 noise field simulation (SWB)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Heading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Heading4"/>
      </w:pPr>
      <w:r>
        <w:t>5.4.7.1</w:t>
      </w:r>
      <w:r>
        <w:tab/>
        <w:t>Narrowband Mode</w:t>
      </w:r>
    </w:p>
    <w:p w14:paraId="489E2EFD" w14:textId="77777777" w:rsidR="006535EB" w:rsidRDefault="006535EB" w:rsidP="006535EB">
      <w:pPr>
        <w:pStyle w:val="Heading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08"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08"/>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09"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09"/>
      <w:r>
        <w:t>: Results S-/N-MOS for TS103-8.0 vs. ES202 (NB)</w:t>
      </w:r>
    </w:p>
    <w:p w14:paraId="770E4B25" w14:textId="77777777" w:rsidR="006535EB" w:rsidRDefault="006535EB" w:rsidP="006535EB"/>
    <w:p w14:paraId="7A65BBCE" w14:textId="77777777" w:rsidR="006535EB" w:rsidRDefault="006535EB" w:rsidP="006535EB">
      <w:pPr>
        <w:pStyle w:val="Heading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6E6EE825">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0"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0"/>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5DEC0930">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27ED2C6F">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1"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1"/>
      <w:r>
        <w:t>: Average results S-/N-MOS for TS103-8.0 vs. ES202 (NB)</w:t>
      </w:r>
    </w:p>
    <w:p w14:paraId="7E004C3C" w14:textId="77777777" w:rsidR="006535EB" w:rsidRDefault="006535EB" w:rsidP="006535EB"/>
    <w:p w14:paraId="6C79914E" w14:textId="77777777" w:rsidR="006535EB" w:rsidRDefault="006535EB" w:rsidP="006535EB">
      <w:pPr>
        <w:pStyle w:val="Heading4"/>
      </w:pPr>
      <w:r>
        <w:lastRenderedPageBreak/>
        <w:t>5.4.7.2</w:t>
      </w:r>
      <w:r>
        <w:tab/>
        <w:t>Wideband Mode</w:t>
      </w:r>
    </w:p>
    <w:p w14:paraId="0EC852C0" w14:textId="77777777" w:rsidR="006535EB" w:rsidRPr="00732548" w:rsidRDefault="006535EB" w:rsidP="006535EB">
      <w:pPr>
        <w:pStyle w:val="Heading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2"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2"/>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3"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3"/>
      <w:r>
        <w:t>: Results S-/N-MOS for TS103-8.0 vs. ES202 (WB)</w:t>
      </w:r>
    </w:p>
    <w:p w14:paraId="3474D486" w14:textId="77777777" w:rsidR="006535EB" w:rsidRDefault="006535EB" w:rsidP="006535EB">
      <w:pPr>
        <w:pStyle w:val="Heading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3DE4ED00">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4"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4"/>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4571A2FE">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53832531">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5"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5"/>
      <w:r>
        <w:t>: Average results S-/N-MOS for TS103-8.0 vs. ES202 (WB)</w:t>
      </w:r>
    </w:p>
    <w:p w14:paraId="023A7E16" w14:textId="77777777" w:rsidR="006535EB" w:rsidRDefault="006535EB" w:rsidP="006535EB"/>
    <w:p w14:paraId="1903D295" w14:textId="77777777" w:rsidR="006535EB" w:rsidRDefault="006535EB" w:rsidP="006535EB">
      <w:pPr>
        <w:pStyle w:val="Heading4"/>
      </w:pPr>
      <w:r>
        <w:t>5.4.7.3</w:t>
      </w:r>
      <w:r>
        <w:tab/>
        <w:t>Super-wideband Mode</w:t>
      </w:r>
    </w:p>
    <w:p w14:paraId="42B267A3" w14:textId="77777777" w:rsidR="006535EB" w:rsidRPr="00732548" w:rsidRDefault="006535EB" w:rsidP="006535EB">
      <w:pPr>
        <w:pStyle w:val="Heading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16"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16"/>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17"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17"/>
      <w:r>
        <w:t>: Results S-/N-MOS for TS103-8.0 vs. ES202 (SWB)</w:t>
      </w:r>
    </w:p>
    <w:p w14:paraId="4FBD1364" w14:textId="77777777" w:rsidR="006535EB" w:rsidRDefault="006535EB" w:rsidP="006535EB"/>
    <w:p w14:paraId="239DC363" w14:textId="77777777" w:rsidR="006535EB" w:rsidRDefault="006535EB" w:rsidP="006535EB">
      <w:pPr>
        <w:pStyle w:val="Heading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49A004AF">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18"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18"/>
      <w:r>
        <w:t>: Average results S-/N-MOS for TS103-4.0 vs. ES202 (SWB)</w:t>
      </w:r>
    </w:p>
    <w:p w14:paraId="24B43AEC" w14:textId="77777777" w:rsidR="006535EB" w:rsidRDefault="006535EB" w:rsidP="006535EB">
      <w:pPr>
        <w:pStyle w:val="TH"/>
      </w:pPr>
      <w:r>
        <w:rPr>
          <w:noProof/>
          <w:lang w:eastAsia="en-GB"/>
        </w:rPr>
        <w:drawing>
          <wp:inline distT="0" distB="0" distL="0" distR="0" wp14:anchorId="1AE07E0D" wp14:editId="31506F59">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lastRenderedPageBreak/>
        <w:drawing>
          <wp:inline distT="0" distB="0" distL="0" distR="0" wp14:anchorId="75CC6CC4" wp14:editId="3E75875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19"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19"/>
      <w:r>
        <w:t>: Average results S-/N-MOS for TS103-8.0 vs. ES202 (SWB)</w:t>
      </w:r>
    </w:p>
    <w:p w14:paraId="3737C90A" w14:textId="77777777" w:rsidR="006535EB" w:rsidRPr="003307ED" w:rsidRDefault="006535EB" w:rsidP="006535EB"/>
    <w:p w14:paraId="72284E22" w14:textId="77777777" w:rsidR="006535EB" w:rsidRDefault="006535EB" w:rsidP="006535EB">
      <w:pPr>
        <w:pStyle w:val="Heading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0" w:name="_Ref29544640"/>
      <w:bookmarkStart w:id="121"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0"/>
      <w:r>
        <w:t>: Average results S-/N-MOS for TS103-HS vs. ES202 (NB)</w:t>
      </w:r>
      <w:bookmarkEnd w:id="121"/>
    </w:p>
    <w:p w14:paraId="7A454D6B" w14:textId="77777777" w:rsidR="006535EB" w:rsidRDefault="006535EB" w:rsidP="006535EB">
      <w:pPr>
        <w:pStyle w:val="TH"/>
      </w:pPr>
      <w:r>
        <w:rPr>
          <w:noProof/>
          <w:lang w:eastAsia="en-GB"/>
        </w:rPr>
        <w:lastRenderedPageBreak/>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2"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2"/>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3"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3"/>
      <w:r>
        <w:t>: Average results S-/N-MOS for TS103-HS vs. ES202 (SWB)</w:t>
      </w:r>
    </w:p>
    <w:p w14:paraId="23F99803" w14:textId="77777777" w:rsidR="006535EB" w:rsidRPr="006F2942" w:rsidRDefault="006535EB" w:rsidP="006535EB">
      <w:pPr>
        <w:pStyle w:val="Heading3"/>
      </w:pPr>
      <w:r>
        <w:t>5.4.9</w:t>
      </w:r>
      <w:r>
        <w:tab/>
        <w:t>Outlier Analysis</w:t>
      </w:r>
    </w:p>
    <w:p w14:paraId="39496A54" w14:textId="77777777" w:rsidR="006535EB" w:rsidRDefault="006535EB" w:rsidP="006535EB">
      <w:pPr>
        <w:pStyle w:val="Heading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lastRenderedPageBreak/>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Heading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4"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4"/>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lastRenderedPageBreak/>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5"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5"/>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26" w:name="_Ref21688113"/>
      <w:r w:rsidRPr="006F2942">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26"/>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27"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27"/>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Heading4"/>
      </w:pPr>
      <w:r>
        <w:lastRenderedPageBreak/>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28"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28"/>
      <w:r>
        <w:t>: Results S-/N-MOS for TS103-4.0 vs. ES202 (WB)</w:t>
      </w:r>
    </w:p>
    <w:p w14:paraId="2DBB4A26" w14:textId="77777777" w:rsidR="006535EB" w:rsidRDefault="006535EB" w:rsidP="006535EB">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29"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29"/>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0"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0"/>
      <w:r>
        <w:t>: 1/3</w:t>
      </w:r>
      <w:r w:rsidRPr="000B73EB">
        <w:rPr>
          <w:vertAlign w:val="superscript"/>
        </w:rPr>
        <w:t>rd</w:t>
      </w:r>
      <w:r>
        <w:t xml:space="preserve"> octave band spectrum of noise-only time range of room#4 (Pub Noise)</w:t>
      </w:r>
    </w:p>
    <w:p w14:paraId="113DF547" w14:textId="77777777" w:rsidR="006535EB" w:rsidRDefault="006535EB" w:rsidP="006535EB">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Heading3"/>
      </w:pPr>
      <w:r>
        <w:t>5.4.10</w:t>
      </w:r>
      <w:r>
        <w:tab/>
        <w:t>Variance across rooms</w:t>
      </w:r>
    </w:p>
    <w:p w14:paraId="7F6BF96B" w14:textId="77777777" w:rsidR="006535EB" w:rsidRDefault="006535EB" w:rsidP="006535EB">
      <w:pPr>
        <w:pStyle w:val="Heading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Heading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1" w:name="_Ref29545859"/>
      <w:bookmarkStart w:id="132"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1"/>
      <w:r>
        <w:t>: Comparison of Room#1 vs Room#Avg (ES202)</w:t>
      </w:r>
      <w:bookmarkEnd w:id="132"/>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Comparison of Room#2 vs Room#Avg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3"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3"/>
      <w:r>
        <w:t>: Comparison of Room#3 vs Room#Avg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4"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4"/>
      <w:r>
        <w:t>: Comparison of Room#4 vs Room#</w:t>
      </w:r>
      <w:r w:rsidR="00931A36">
        <w:t>Avg</w:t>
      </w:r>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Heading4"/>
      </w:pPr>
      <w:r>
        <w:lastRenderedPageBreak/>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5"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5"/>
      <w:r>
        <w:t>: Comparison of Room#1 vs Room#Avg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Comparison of Room#2 vs Room#Avg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36"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36"/>
      <w:r>
        <w:t>: Comparison of Room#3 vs Room#Avg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37"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37"/>
      <w:r>
        <w:t>: Comparison of Room#4 vs Room#Avg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Heading4"/>
      </w:pPr>
      <w:r>
        <w:lastRenderedPageBreak/>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38" w:name="_Ref29546183"/>
      <w:bookmarkStart w:id="139"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38"/>
      <w:bookmarkEnd w:id="139"/>
      <w:r>
        <w:t>: Comparison of Room#1 vs Room#Avg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Comparison of Room#2 vs Room#Avg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Comparison of Room#3 vs Room#Avg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0"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0"/>
      <w:r>
        <w:t>: Comparison of Room#4 vs Room#Avg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Heading4"/>
      </w:pPr>
      <w:r>
        <w:lastRenderedPageBreak/>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1"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1"/>
      <w:r>
        <w:t>: Comparison of Room#1 vs Room#Avg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Comparison of Room#2 vs Room#Avg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2"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2"/>
      <w:r>
        <w:t>: Comparison of Room#3 vs Room#Avg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3"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3"/>
      <w:r>
        <w:t>: Comparison of Room#4 vs Room#Avg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Heading4"/>
      </w:pPr>
      <w:r>
        <w:lastRenderedPageBreak/>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4"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4"/>
      <w:r>
        <w:t>: Comparison of Room#1 vs Room#Avg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Comparison of Room#2 vs Room#Avg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Comparison of Room#3 vs Room#Avg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5"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5"/>
      <w:r>
        <w:t>: Comparison of Room#4 vs Room#Avg (TS103-HS)</w:t>
      </w:r>
    </w:p>
    <w:p w14:paraId="772BE5AD" w14:textId="77777777" w:rsidR="006535EB" w:rsidRDefault="006535EB" w:rsidP="006535EB"/>
    <w:p w14:paraId="6A171641" w14:textId="77777777" w:rsidR="006535EB" w:rsidRDefault="006535EB" w:rsidP="006535EB">
      <w:pPr>
        <w:pStyle w:val="Heading4"/>
      </w:pPr>
      <w:r>
        <w:lastRenderedPageBreak/>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46"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46"/>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47"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47"/>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Heading3"/>
      </w:pPr>
      <w:r>
        <w:t>5.4.11</w:t>
      </w:r>
      <w:r>
        <w:tab/>
        <w:t>Discussion/Summary</w:t>
      </w:r>
    </w:p>
    <w:p w14:paraId="2636338C" w14:textId="77777777" w:rsidR="006535EB" w:rsidRDefault="006535EB" w:rsidP="006535EB">
      <w:pPr>
        <w:pStyle w:val="Heading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Heading4"/>
      </w:pPr>
      <w:r>
        <w:lastRenderedPageBreak/>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Heading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Heading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Heading1"/>
      </w:pPr>
      <w:bookmarkStart w:id="148" w:name="_Toc18518913"/>
      <w:r w:rsidRPr="00711F32">
        <w:lastRenderedPageBreak/>
        <w:t>6</w:t>
      </w:r>
      <w:r w:rsidRPr="00711F32">
        <w:tab/>
        <w:t>Conclusions</w:t>
      </w:r>
      <w:bookmarkEnd w:id="148"/>
    </w:p>
    <w:p w14:paraId="4E555078" w14:textId="77777777" w:rsidR="00E4356C" w:rsidRPr="00711F32" w:rsidRDefault="00E4356C" w:rsidP="00E4356C">
      <w:pPr>
        <w:pStyle w:val="Heading2"/>
      </w:pPr>
      <w:bookmarkStart w:id="149" w:name="_Toc18518914"/>
      <w:r w:rsidRPr="00711F32">
        <w:t>6.1</w:t>
      </w:r>
      <w:r w:rsidRPr="00711F32">
        <w:tab/>
        <w:t>Conclusions on handheld and desktop hands-free mode</w:t>
      </w:r>
      <w:bookmarkEnd w:id="149"/>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Heading2"/>
        <w:tabs>
          <w:tab w:val="left" w:pos="1134"/>
        </w:tabs>
      </w:pPr>
      <w:bookmarkStart w:id="150" w:name="_Toc18518915"/>
      <w:r w:rsidRPr="00711F32">
        <w:lastRenderedPageBreak/>
        <w:t>6.2</w:t>
      </w:r>
      <w:r w:rsidRPr="00711F32">
        <w:tab/>
        <w:t>Conclusions on handset mode</w:t>
      </w:r>
      <w:bookmarkEnd w:id="150"/>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FS_ANTeM</w:t>
      </w:r>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Heading9"/>
      </w:pPr>
      <w:r w:rsidRPr="00711F32">
        <w:br w:type="page"/>
      </w:r>
      <w:bookmarkStart w:id="151" w:name="_Toc18518916"/>
      <w:r w:rsidRPr="00711F32">
        <w:lastRenderedPageBreak/>
        <w:t>Annex A:</w:t>
      </w:r>
      <w:r w:rsidRPr="00711F32">
        <w:br/>
        <w:t>Collection of reports of round robin test in HHHF mode</w:t>
      </w:r>
      <w:bookmarkEnd w:id="151"/>
    </w:p>
    <w:p w14:paraId="13B9F042" w14:textId="77777777" w:rsidR="00E4356C" w:rsidRPr="00711F32" w:rsidRDefault="00E4356C" w:rsidP="00E4356C">
      <w:pPr>
        <w:pStyle w:val="Heading1"/>
      </w:pPr>
      <w:bookmarkStart w:id="152" w:name="_Toc18518917"/>
      <w:r w:rsidRPr="00711F32">
        <w:t>A.1</w:t>
      </w:r>
      <w:r w:rsidRPr="00711F32">
        <w:tab/>
        <w:t>Introduction</w:t>
      </w:r>
      <w:bookmarkEnd w:id="152"/>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Heading1"/>
      </w:pPr>
      <w:bookmarkStart w:id="153" w:name="_Toc18518918"/>
      <w:r w:rsidRPr="00711F32">
        <w:t>A.2</w:t>
      </w:r>
      <w:r w:rsidRPr="00711F32">
        <w:tab/>
        <w:t>List of documents</w:t>
      </w:r>
      <w:bookmarkEnd w:id="153"/>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Heading9"/>
      </w:pPr>
      <w:r w:rsidRPr="00711F32">
        <w:br w:type="page"/>
      </w:r>
      <w:bookmarkStart w:id="154" w:name="_Toc18518919"/>
      <w:r w:rsidRPr="00711F32">
        <w:lastRenderedPageBreak/>
        <w:t>Annex B:</w:t>
      </w:r>
      <w:r w:rsidRPr="00711F32">
        <w:br/>
        <w:t>Detailed results for modified ambient noise playback</w:t>
      </w:r>
      <w:bookmarkEnd w:id="154"/>
    </w:p>
    <w:p w14:paraId="7896A295" w14:textId="77777777" w:rsidR="00E4356C" w:rsidRPr="00711F32" w:rsidRDefault="00E4356C" w:rsidP="00E4356C">
      <w:pPr>
        <w:pStyle w:val="Heading1"/>
      </w:pPr>
      <w:bookmarkStart w:id="155" w:name="_Toc18518920"/>
      <w:r w:rsidRPr="00711F32">
        <w:t>B.1</w:t>
      </w:r>
      <w:r w:rsidRPr="00711F32">
        <w:tab/>
        <w:t>Introduction</w:t>
      </w:r>
      <w:bookmarkEnd w:id="155"/>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Heading1"/>
      </w:pPr>
      <w:r w:rsidRPr="00711F32">
        <w:br w:type="page"/>
      </w:r>
      <w:bookmarkStart w:id="156" w:name="_Toc18518921"/>
      <w:r w:rsidRPr="00711F32">
        <w:lastRenderedPageBreak/>
        <w:t>B.2</w:t>
      </w:r>
      <w:r w:rsidRPr="00711F32">
        <w:tab/>
        <w:t>Configuration A</w:t>
      </w:r>
      <w:bookmarkEnd w:id="156"/>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B3A1DE1">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49E37365">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56E29914">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767CF5BC">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Heading1"/>
      </w:pPr>
      <w:bookmarkStart w:id="157" w:name="_Toc18518922"/>
      <w:r w:rsidRPr="00711F32">
        <w:t>B.3</w:t>
      </w:r>
      <w:r w:rsidRPr="00711F32">
        <w:tab/>
        <w:t>Configuration B</w:t>
      </w:r>
      <w:bookmarkEnd w:id="157"/>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Heading1"/>
      </w:pPr>
      <w:bookmarkStart w:id="158" w:name="_Toc18518923"/>
      <w:r w:rsidRPr="00711F32">
        <w:t>B.4</w:t>
      </w:r>
      <w:r w:rsidRPr="00711F32">
        <w:tab/>
        <w:t>Configuration C</w:t>
      </w:r>
      <w:bookmarkEnd w:id="158"/>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Heading1"/>
      </w:pPr>
      <w:bookmarkStart w:id="159" w:name="_Toc18518924"/>
      <w:r w:rsidRPr="00711F32">
        <w:t>B.5</w:t>
      </w:r>
      <w:r w:rsidRPr="00711F32">
        <w:tab/>
        <w:t>Configuration D</w:t>
      </w:r>
      <w:bookmarkEnd w:id="159"/>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Heading9"/>
      </w:pPr>
      <w:r w:rsidRPr="00711F32">
        <w:br w:type="page"/>
      </w:r>
      <w:bookmarkStart w:id="160" w:name="_Toc18518925"/>
      <w:bookmarkStart w:id="161" w:name="historyclause"/>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Heading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Heading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Heading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2" w:name="_Ref5735450"/>
      <w:r>
        <w:lastRenderedPageBreak/>
        <w:t>Table B.</w:t>
      </w:r>
      <w:bookmarkEnd w:id="162"/>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r w:rsidRPr="00562979">
              <w:t>Pub_handset</w:t>
            </w:r>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6A0D6A74" w:rsidR="004669FE" w:rsidRPr="00562979" w:rsidRDefault="004669FE" w:rsidP="00611A60">
            <w:pPr>
              <w:pStyle w:val="TAC"/>
            </w:pPr>
            <w:r w:rsidRPr="00562979">
              <w:t>1: 77</w:t>
            </w:r>
            <w:r w:rsidR="00593C61">
              <w:t>.</w:t>
            </w:r>
            <w:r w:rsidRPr="00562979">
              <w:t>2 dB(A)</w:t>
            </w:r>
          </w:p>
          <w:p w14:paraId="3A02D480" w14:textId="1FB9CD44" w:rsidR="004669FE" w:rsidRPr="00562979" w:rsidRDefault="004669FE" w:rsidP="00611A60">
            <w:pPr>
              <w:pStyle w:val="TAC"/>
            </w:pPr>
            <w:r w:rsidRPr="00562979">
              <w:t>7: 76</w:t>
            </w:r>
            <w:r w:rsidR="00593C61">
              <w:t>.</w:t>
            </w:r>
            <w:r w:rsidRPr="00562979">
              <w:t>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r w:rsidRPr="00562979">
              <w:t>Roadnoise_handset</w:t>
            </w:r>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36047D79" w:rsidR="004669FE" w:rsidRPr="00562979" w:rsidRDefault="004669FE" w:rsidP="00611A60">
            <w:pPr>
              <w:pStyle w:val="TAC"/>
            </w:pPr>
            <w:r w:rsidRPr="00562979">
              <w:t>1: 72</w:t>
            </w:r>
            <w:r w:rsidR="00593C61">
              <w:t>.</w:t>
            </w:r>
            <w:r w:rsidRPr="00562979">
              <w:t>8 dB(A)</w:t>
            </w:r>
          </w:p>
          <w:p w14:paraId="492DEAA8" w14:textId="654E67A4" w:rsidR="004669FE" w:rsidRPr="00562979" w:rsidRDefault="004669FE" w:rsidP="00611A60">
            <w:pPr>
              <w:pStyle w:val="TAC"/>
            </w:pPr>
            <w:r w:rsidRPr="00562979">
              <w:t>7: 73</w:t>
            </w:r>
            <w:r w:rsidR="00593C61">
              <w:t>.</w:t>
            </w:r>
            <w:r w:rsidRPr="00562979">
              <w:t>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r w:rsidRPr="00562979">
              <w:t>Crossroadnoise_handset</w:t>
            </w:r>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0BEAF2DF" w:rsidR="004669FE" w:rsidRPr="00562979" w:rsidRDefault="004669FE" w:rsidP="00611A60">
            <w:pPr>
              <w:pStyle w:val="TAC"/>
            </w:pPr>
            <w:r w:rsidRPr="00562979">
              <w:t>1: 70</w:t>
            </w:r>
            <w:r w:rsidR="00593C61">
              <w:t>.</w:t>
            </w:r>
            <w:r w:rsidRPr="00562979">
              <w:t>6 dB(A)</w:t>
            </w:r>
          </w:p>
          <w:p w14:paraId="37232888" w14:textId="4F7404E4" w:rsidR="004669FE" w:rsidRPr="00562979" w:rsidRDefault="004669FE" w:rsidP="00611A60">
            <w:pPr>
              <w:pStyle w:val="TAC"/>
            </w:pPr>
            <w:r w:rsidRPr="00562979">
              <w:t>7: 71</w:t>
            </w:r>
            <w:r w:rsidR="00593C61">
              <w:t>.</w:t>
            </w:r>
            <w:r w:rsidRPr="00562979">
              <w:t>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r w:rsidRPr="00562979">
              <w:t>TrainStation_handset</w:t>
            </w:r>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30EC7B4A" w:rsidR="004669FE" w:rsidRPr="00562979" w:rsidRDefault="004669FE" w:rsidP="00611A60">
            <w:pPr>
              <w:pStyle w:val="TAC"/>
            </w:pPr>
            <w:r w:rsidRPr="00562979">
              <w:t>1: 78</w:t>
            </w:r>
            <w:r w:rsidR="00593C61">
              <w:t>.</w:t>
            </w:r>
            <w:r w:rsidRPr="00562979">
              <w:t>9 dB(A)</w:t>
            </w:r>
          </w:p>
          <w:p w14:paraId="275D0E71" w14:textId="7B42A543" w:rsidR="004669FE" w:rsidRPr="00562979" w:rsidRDefault="004669FE" w:rsidP="00611A60">
            <w:pPr>
              <w:pStyle w:val="TAC"/>
            </w:pPr>
            <w:r w:rsidRPr="00562979">
              <w:t>7: 78</w:t>
            </w:r>
            <w:r w:rsidR="00593C61">
              <w:t>.</w:t>
            </w:r>
            <w:r w:rsidRPr="00562979">
              <w:t>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46CB044F" w:rsidR="004669FE" w:rsidRPr="00562979" w:rsidRDefault="004669FE" w:rsidP="00611A60">
            <w:pPr>
              <w:pStyle w:val="TAC"/>
            </w:pPr>
            <w:r w:rsidRPr="00562979">
              <w:t>1: 68</w:t>
            </w:r>
            <w:r w:rsidR="00593C61">
              <w:t>.</w:t>
            </w:r>
            <w:r w:rsidRPr="00562979">
              <w:t>5 dB(A)</w:t>
            </w:r>
          </w:p>
          <w:p w14:paraId="414AB813" w14:textId="75712609" w:rsidR="004669FE" w:rsidRPr="00562979" w:rsidRDefault="004669FE" w:rsidP="00611A60">
            <w:pPr>
              <w:pStyle w:val="TAC"/>
            </w:pPr>
            <w:r w:rsidRPr="00562979">
              <w:t>7: 70</w:t>
            </w:r>
            <w:r w:rsidR="00593C61">
              <w:t>.</w:t>
            </w:r>
            <w:r w:rsidRPr="00562979">
              <w:t>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r w:rsidRPr="00562979">
              <w:t>SalesCounter_handset</w:t>
            </w:r>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10CD1139" w:rsidR="004669FE" w:rsidRPr="00562979" w:rsidRDefault="004669FE" w:rsidP="00611A60">
            <w:pPr>
              <w:pStyle w:val="TAC"/>
            </w:pPr>
            <w:r w:rsidRPr="00562979">
              <w:t>1: 66</w:t>
            </w:r>
            <w:r w:rsidR="00593C61">
              <w:t>.</w:t>
            </w:r>
            <w:r w:rsidRPr="00562979">
              <w:t>6 dB(A)</w:t>
            </w:r>
          </w:p>
          <w:p w14:paraId="77C29CFF" w14:textId="261A6531" w:rsidR="004669FE" w:rsidRPr="00562979" w:rsidRDefault="004669FE" w:rsidP="00611A60">
            <w:pPr>
              <w:pStyle w:val="TAC"/>
            </w:pPr>
            <w:r w:rsidRPr="00562979">
              <w:t>7: 66</w:t>
            </w:r>
            <w:r w:rsidR="00593C61">
              <w:t>.</w:t>
            </w:r>
            <w:r w:rsidRPr="00562979">
              <w:t>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r w:rsidRPr="00562979">
              <w:t>Cafeteria_handset</w:t>
            </w:r>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5DA8C617" w:rsidR="004669FE" w:rsidRPr="00562979" w:rsidRDefault="004669FE" w:rsidP="00611A60">
            <w:pPr>
              <w:pStyle w:val="TAC"/>
            </w:pPr>
            <w:r w:rsidRPr="00562979">
              <w:t>1: 70</w:t>
            </w:r>
            <w:r w:rsidR="00593C61">
              <w:t>.</w:t>
            </w:r>
            <w:r w:rsidRPr="00562979">
              <w:t>0 dB(A)</w:t>
            </w:r>
          </w:p>
          <w:p w14:paraId="20F03C03" w14:textId="2EC45086" w:rsidR="004669FE" w:rsidRPr="00562979" w:rsidRDefault="004669FE" w:rsidP="00611A60">
            <w:pPr>
              <w:pStyle w:val="TAC"/>
            </w:pPr>
            <w:r w:rsidRPr="00562979">
              <w:t>7: 70</w:t>
            </w:r>
            <w:r w:rsidR="00593C61">
              <w:t>.</w:t>
            </w:r>
            <w:r w:rsidRPr="00562979">
              <w:t>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3C51FB4C" w:rsidR="004669FE" w:rsidRPr="00562979" w:rsidRDefault="004669FE" w:rsidP="00611A60">
            <w:pPr>
              <w:pStyle w:val="TAC"/>
            </w:pPr>
            <w:r w:rsidRPr="00562979">
              <w:t>1: 60</w:t>
            </w:r>
            <w:r w:rsidR="00593C61">
              <w:t>.</w:t>
            </w:r>
            <w:r w:rsidRPr="00562979">
              <w:t>2 dB(A)</w:t>
            </w:r>
          </w:p>
          <w:p w14:paraId="4B9A1C27" w14:textId="30226B8D" w:rsidR="004669FE" w:rsidRPr="00562979" w:rsidRDefault="004669FE" w:rsidP="00611A60">
            <w:pPr>
              <w:pStyle w:val="TAC"/>
            </w:pPr>
            <w:r w:rsidRPr="00562979">
              <w:t>7: 60</w:t>
            </w:r>
            <w:r w:rsidR="00593C61">
              <w:t>.</w:t>
            </w:r>
            <w:r w:rsidRPr="00562979">
              <w:t>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Heading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Heading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3" w:name="_Ref12197878"/>
      <w:r w:rsidRPr="00D60626">
        <w:lastRenderedPageBreak/>
        <w:t xml:space="preserve">Table </w:t>
      </w:r>
      <w:bookmarkEnd w:id="163"/>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Device Nbr</w:t>
            </w:r>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Heading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Heading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lastRenderedPageBreak/>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Heading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Heading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Heading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Heading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lastRenderedPageBreak/>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Heading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Heading9"/>
      </w:pPr>
      <w:r w:rsidRPr="00711F32">
        <w:br w:type="page"/>
      </w:r>
      <w:r w:rsidR="00E4356C" w:rsidRPr="00711F32">
        <w:lastRenderedPageBreak/>
        <w:t xml:space="preserve">Annex </w:t>
      </w:r>
      <w:r>
        <w:t>D</w:t>
      </w:r>
      <w:r w:rsidR="00E4356C" w:rsidRPr="00711F32">
        <w:t>:</w:t>
      </w:r>
      <w:r w:rsidR="00E4356C" w:rsidRPr="00711F32">
        <w:br/>
        <w:t>Change history</w:t>
      </w:r>
      <w:bookmarkEnd w:id="160"/>
    </w:p>
    <w:bookmarkEnd w:id="161"/>
    <w:p w14:paraId="541A4EC6" w14:textId="77777777" w:rsidR="00E4356C" w:rsidRPr="00711F32" w:rsidRDefault="00E4356C" w:rsidP="00E4356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64">
          <w:tblGrid>
            <w:gridCol w:w="800"/>
            <w:gridCol w:w="800"/>
            <w:gridCol w:w="1094"/>
            <w:gridCol w:w="425"/>
            <w:gridCol w:w="425"/>
            <w:gridCol w:w="425"/>
            <w:gridCol w:w="4962"/>
            <w:gridCol w:w="708"/>
          </w:tblGrid>
        </w:tblGridChange>
      </w:tblGrid>
      <w:tr w:rsidR="00E4356C" w:rsidRPr="00711F32" w14:paraId="71415318" w14:textId="77777777" w:rsidTr="005636DB">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5636DB">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5636DB">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C64532">
        <w:tc>
          <w:tcPr>
            <w:tcW w:w="800" w:type="dxa"/>
            <w:tcBorders>
              <w:bottom w:val="single" w:sz="12" w:space="0" w:color="auto"/>
            </w:tcBorders>
            <w:shd w:val="solid" w:color="FFFFFF" w:fill="auto"/>
          </w:tcPr>
          <w:p w14:paraId="165F602E" w14:textId="66758324" w:rsidR="00081F37" w:rsidRPr="00711F32" w:rsidRDefault="00081F37" w:rsidP="00EC2973">
            <w:pPr>
              <w:pStyle w:val="TAC"/>
              <w:rPr>
                <w:sz w:val="16"/>
                <w:szCs w:val="16"/>
              </w:rPr>
            </w:pPr>
            <w:bookmarkStart w:id="165" w:name="_Hlk35888583"/>
            <w:r>
              <w:rPr>
                <w:sz w:val="16"/>
                <w:szCs w:val="16"/>
              </w:rPr>
              <w:t>2020-03</w:t>
            </w:r>
          </w:p>
        </w:tc>
        <w:tc>
          <w:tcPr>
            <w:tcW w:w="800" w:type="dxa"/>
            <w:tcBorders>
              <w:bottom w:val="single" w:sz="12" w:space="0" w:color="auto"/>
            </w:tcBorders>
            <w:shd w:val="solid" w:color="FFFFFF" w:fill="auto"/>
          </w:tcPr>
          <w:p w14:paraId="63F97650" w14:textId="7007B6C1" w:rsidR="00081F37" w:rsidRPr="00711F32" w:rsidRDefault="00081F37" w:rsidP="00EC2973">
            <w:pPr>
              <w:pStyle w:val="TAC"/>
              <w:rPr>
                <w:sz w:val="16"/>
                <w:szCs w:val="16"/>
              </w:rPr>
            </w:pPr>
            <w:r>
              <w:rPr>
                <w:sz w:val="16"/>
                <w:szCs w:val="16"/>
              </w:rPr>
              <w:t>SA#87</w:t>
            </w:r>
            <w:r w:rsidR="00D20B37">
              <w:rPr>
                <w:sz w:val="16"/>
                <w:szCs w:val="16"/>
              </w:rPr>
              <w:t>-e</w:t>
            </w:r>
          </w:p>
        </w:tc>
        <w:tc>
          <w:tcPr>
            <w:tcW w:w="1094" w:type="dxa"/>
            <w:tcBorders>
              <w:bottom w:val="single" w:sz="12" w:space="0" w:color="auto"/>
            </w:tcBorders>
            <w:shd w:val="solid" w:color="FFFFFF" w:fill="auto"/>
          </w:tcPr>
          <w:p w14:paraId="743CBE57" w14:textId="06670529" w:rsidR="00081F37" w:rsidRPr="00711F32" w:rsidRDefault="00081F37" w:rsidP="00EC2973">
            <w:pPr>
              <w:pStyle w:val="TAC"/>
              <w:rPr>
                <w:sz w:val="16"/>
                <w:szCs w:val="16"/>
              </w:rPr>
            </w:pPr>
            <w:r>
              <w:rPr>
                <w:sz w:val="16"/>
                <w:szCs w:val="16"/>
              </w:rPr>
              <w:t>SP-20</w:t>
            </w:r>
            <w:r w:rsidR="00D20B37">
              <w:rPr>
                <w:sz w:val="16"/>
                <w:szCs w:val="16"/>
              </w:rPr>
              <w:t>0050</w:t>
            </w:r>
          </w:p>
        </w:tc>
        <w:tc>
          <w:tcPr>
            <w:tcW w:w="425" w:type="dxa"/>
            <w:tcBorders>
              <w:bottom w:val="single" w:sz="12" w:space="0" w:color="auto"/>
            </w:tcBorders>
            <w:shd w:val="solid" w:color="FFFFFF" w:fill="auto"/>
          </w:tcPr>
          <w:p w14:paraId="595F034B" w14:textId="77777777" w:rsidR="00081F37" w:rsidRPr="00711F32" w:rsidRDefault="00081F37" w:rsidP="00EC2973">
            <w:pPr>
              <w:pStyle w:val="TAL"/>
              <w:rPr>
                <w:sz w:val="16"/>
                <w:szCs w:val="16"/>
              </w:rPr>
            </w:pPr>
          </w:p>
        </w:tc>
        <w:tc>
          <w:tcPr>
            <w:tcW w:w="425" w:type="dxa"/>
            <w:tcBorders>
              <w:bottom w:val="single" w:sz="12" w:space="0" w:color="auto"/>
            </w:tcBorders>
            <w:shd w:val="solid" w:color="FFFFFF" w:fill="auto"/>
          </w:tcPr>
          <w:p w14:paraId="2D0E3F78" w14:textId="77777777" w:rsidR="00081F37" w:rsidRPr="00711F32" w:rsidRDefault="00081F37" w:rsidP="00EC2973">
            <w:pPr>
              <w:pStyle w:val="TAR"/>
              <w:rPr>
                <w:sz w:val="16"/>
                <w:szCs w:val="16"/>
              </w:rPr>
            </w:pPr>
          </w:p>
        </w:tc>
        <w:tc>
          <w:tcPr>
            <w:tcW w:w="425" w:type="dxa"/>
            <w:tcBorders>
              <w:bottom w:val="single" w:sz="12" w:space="0" w:color="auto"/>
            </w:tcBorders>
            <w:shd w:val="solid" w:color="FFFFFF" w:fill="auto"/>
          </w:tcPr>
          <w:p w14:paraId="16A5B5AA" w14:textId="77777777" w:rsidR="00081F37" w:rsidRPr="00711F32" w:rsidRDefault="00081F37" w:rsidP="00EC2973">
            <w:pPr>
              <w:pStyle w:val="TAC"/>
              <w:rPr>
                <w:sz w:val="16"/>
                <w:szCs w:val="16"/>
              </w:rPr>
            </w:pPr>
          </w:p>
        </w:tc>
        <w:tc>
          <w:tcPr>
            <w:tcW w:w="4962" w:type="dxa"/>
            <w:tcBorders>
              <w:bottom w:val="single" w:sz="12" w:space="0" w:color="auto"/>
            </w:tcBorders>
            <w:shd w:val="solid" w:color="FFFFFF" w:fill="auto"/>
          </w:tcPr>
          <w:p w14:paraId="6E36F0C7" w14:textId="339F736F" w:rsidR="00081F37" w:rsidRPr="00711F32" w:rsidRDefault="00081F37" w:rsidP="00EC2973">
            <w:pPr>
              <w:pStyle w:val="TAL"/>
              <w:rPr>
                <w:sz w:val="16"/>
                <w:szCs w:val="16"/>
              </w:rPr>
            </w:pPr>
            <w:r w:rsidRPr="00711F32">
              <w:rPr>
                <w:sz w:val="16"/>
                <w:szCs w:val="16"/>
              </w:rPr>
              <w:t>Presented to TSG SA</w:t>
            </w:r>
            <w:r>
              <w:rPr>
                <w:sz w:val="16"/>
                <w:szCs w:val="16"/>
              </w:rPr>
              <w:t>#87</w:t>
            </w:r>
            <w:r w:rsidR="005636DB">
              <w:rPr>
                <w:sz w:val="16"/>
                <w:szCs w:val="16"/>
              </w:rPr>
              <w:t>-e</w:t>
            </w:r>
            <w:r>
              <w:rPr>
                <w:sz w:val="16"/>
                <w:szCs w:val="16"/>
              </w:rPr>
              <w:t xml:space="preserve"> for approval</w:t>
            </w:r>
          </w:p>
        </w:tc>
        <w:tc>
          <w:tcPr>
            <w:tcW w:w="708" w:type="dxa"/>
            <w:tcBorders>
              <w:bottom w:val="single" w:sz="12" w:space="0" w:color="auto"/>
            </w:tcBorders>
            <w:shd w:val="solid" w:color="FFFFFF" w:fill="auto"/>
          </w:tcPr>
          <w:p w14:paraId="4CC00112" w14:textId="461CA73D" w:rsidR="00081F37" w:rsidRPr="00711F32" w:rsidRDefault="00081F37" w:rsidP="00EC2973">
            <w:pPr>
              <w:pStyle w:val="TAC"/>
              <w:rPr>
                <w:sz w:val="16"/>
                <w:szCs w:val="16"/>
              </w:rPr>
            </w:pPr>
            <w:r>
              <w:rPr>
                <w:sz w:val="16"/>
                <w:szCs w:val="16"/>
              </w:rPr>
              <w:t>2.0.0</w:t>
            </w:r>
          </w:p>
        </w:tc>
      </w:tr>
      <w:bookmarkEnd w:id="165"/>
      <w:tr w:rsidR="005636DB" w:rsidRPr="00711F32" w14:paraId="69DA14E6" w14:textId="77777777" w:rsidTr="00C64532">
        <w:tc>
          <w:tcPr>
            <w:tcW w:w="800" w:type="dxa"/>
            <w:tcBorders>
              <w:top w:val="single" w:sz="12" w:space="0" w:color="auto"/>
              <w:bottom w:val="single" w:sz="12" w:space="0" w:color="auto"/>
            </w:tcBorders>
            <w:shd w:val="solid" w:color="FFFFFF" w:fill="auto"/>
          </w:tcPr>
          <w:p w14:paraId="6F69C0D8" w14:textId="77777777" w:rsidR="005636DB" w:rsidRPr="00711F32" w:rsidRDefault="005636DB" w:rsidP="007D6A1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7182424" w14:textId="77777777" w:rsidR="005636DB" w:rsidRPr="00711F32" w:rsidRDefault="005636DB" w:rsidP="007D6A1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42F54B8" w14:textId="77777777" w:rsidR="005636DB" w:rsidRPr="00711F32" w:rsidRDefault="005636DB" w:rsidP="007D6A16">
            <w:pPr>
              <w:pStyle w:val="TAC"/>
              <w:rPr>
                <w:sz w:val="16"/>
                <w:szCs w:val="16"/>
              </w:rPr>
            </w:pPr>
            <w:r>
              <w:rPr>
                <w:sz w:val="16"/>
                <w:szCs w:val="16"/>
              </w:rPr>
              <w:t>SP-200050</w:t>
            </w:r>
          </w:p>
        </w:tc>
        <w:tc>
          <w:tcPr>
            <w:tcW w:w="425" w:type="dxa"/>
            <w:tcBorders>
              <w:top w:val="single" w:sz="12" w:space="0" w:color="auto"/>
              <w:bottom w:val="single" w:sz="12" w:space="0" w:color="auto"/>
            </w:tcBorders>
            <w:shd w:val="solid" w:color="FFFFFF" w:fill="auto"/>
          </w:tcPr>
          <w:p w14:paraId="26D1CFF1" w14:textId="77777777" w:rsidR="005636DB" w:rsidRPr="00711F32" w:rsidRDefault="005636DB" w:rsidP="007D6A16">
            <w:pPr>
              <w:pStyle w:val="TAL"/>
              <w:rPr>
                <w:sz w:val="16"/>
                <w:szCs w:val="16"/>
              </w:rPr>
            </w:pPr>
          </w:p>
        </w:tc>
        <w:tc>
          <w:tcPr>
            <w:tcW w:w="425" w:type="dxa"/>
            <w:tcBorders>
              <w:top w:val="single" w:sz="12" w:space="0" w:color="auto"/>
              <w:bottom w:val="single" w:sz="12" w:space="0" w:color="auto"/>
            </w:tcBorders>
            <w:shd w:val="solid" w:color="FFFFFF" w:fill="auto"/>
          </w:tcPr>
          <w:p w14:paraId="5A2313C3" w14:textId="77777777" w:rsidR="005636DB" w:rsidRPr="00711F32" w:rsidRDefault="005636DB" w:rsidP="007D6A16">
            <w:pPr>
              <w:pStyle w:val="TAR"/>
              <w:rPr>
                <w:sz w:val="16"/>
                <w:szCs w:val="16"/>
              </w:rPr>
            </w:pPr>
          </w:p>
        </w:tc>
        <w:tc>
          <w:tcPr>
            <w:tcW w:w="425" w:type="dxa"/>
            <w:tcBorders>
              <w:top w:val="single" w:sz="12" w:space="0" w:color="auto"/>
              <w:bottom w:val="single" w:sz="12" w:space="0" w:color="auto"/>
            </w:tcBorders>
            <w:shd w:val="solid" w:color="FFFFFF" w:fill="auto"/>
          </w:tcPr>
          <w:p w14:paraId="0EB9F70F" w14:textId="77777777" w:rsidR="005636DB" w:rsidRPr="00711F32" w:rsidRDefault="005636DB" w:rsidP="007D6A16">
            <w:pPr>
              <w:pStyle w:val="TAC"/>
              <w:rPr>
                <w:sz w:val="16"/>
                <w:szCs w:val="16"/>
              </w:rPr>
            </w:pPr>
          </w:p>
        </w:tc>
        <w:tc>
          <w:tcPr>
            <w:tcW w:w="4962" w:type="dxa"/>
            <w:tcBorders>
              <w:top w:val="single" w:sz="12" w:space="0" w:color="auto"/>
              <w:bottom w:val="single" w:sz="12" w:space="0" w:color="auto"/>
            </w:tcBorders>
            <w:shd w:val="solid" w:color="FFFFFF" w:fill="auto"/>
          </w:tcPr>
          <w:p w14:paraId="0F47BE6A" w14:textId="63780EBF" w:rsidR="005636DB" w:rsidRPr="00711F32" w:rsidRDefault="005636DB" w:rsidP="007D6A16">
            <w:pPr>
              <w:pStyle w:val="TAL"/>
              <w:rPr>
                <w:sz w:val="16"/>
                <w:szCs w:val="16"/>
              </w:rPr>
            </w:pPr>
            <w:r>
              <w:rPr>
                <w:sz w:val="16"/>
                <w:szCs w:val="16"/>
              </w:rPr>
              <w:t>Approved by</w:t>
            </w:r>
            <w:r w:rsidRPr="00711F32">
              <w:rPr>
                <w:sz w:val="16"/>
                <w:szCs w:val="16"/>
              </w:rPr>
              <w:t xml:space="preserve"> TSG SA</w:t>
            </w:r>
            <w:r>
              <w:rPr>
                <w:sz w:val="16"/>
                <w:szCs w:val="16"/>
              </w:rPr>
              <w:t>#87-e</w:t>
            </w:r>
          </w:p>
        </w:tc>
        <w:tc>
          <w:tcPr>
            <w:tcW w:w="708" w:type="dxa"/>
            <w:tcBorders>
              <w:top w:val="single" w:sz="12" w:space="0" w:color="auto"/>
              <w:bottom w:val="single" w:sz="12" w:space="0" w:color="auto"/>
            </w:tcBorders>
            <w:shd w:val="solid" w:color="FFFFFF" w:fill="auto"/>
          </w:tcPr>
          <w:p w14:paraId="4E609251" w14:textId="3C07516A" w:rsidR="005636DB" w:rsidRPr="00711F32" w:rsidRDefault="005636DB" w:rsidP="007D6A16">
            <w:pPr>
              <w:pStyle w:val="TAC"/>
              <w:rPr>
                <w:sz w:val="16"/>
                <w:szCs w:val="16"/>
              </w:rPr>
            </w:pPr>
            <w:r>
              <w:rPr>
                <w:sz w:val="16"/>
                <w:szCs w:val="16"/>
              </w:rPr>
              <w:t>16.0.0</w:t>
            </w:r>
          </w:p>
        </w:tc>
      </w:tr>
      <w:tr w:rsidR="00C64532" w:rsidRPr="00711F32" w14:paraId="275A8BB8" w14:textId="77777777" w:rsidTr="00C64532">
        <w:tc>
          <w:tcPr>
            <w:tcW w:w="800" w:type="dxa"/>
            <w:tcBorders>
              <w:top w:val="single" w:sz="12" w:space="0" w:color="auto"/>
            </w:tcBorders>
            <w:shd w:val="solid" w:color="FFFFFF" w:fill="auto"/>
          </w:tcPr>
          <w:p w14:paraId="2E7ED261" w14:textId="332D0354" w:rsidR="00C64532" w:rsidRDefault="00C64532" w:rsidP="007D6A16">
            <w:pPr>
              <w:pStyle w:val="TAC"/>
              <w:rPr>
                <w:sz w:val="16"/>
                <w:szCs w:val="16"/>
              </w:rPr>
            </w:pPr>
            <w:r>
              <w:rPr>
                <w:sz w:val="16"/>
                <w:szCs w:val="16"/>
              </w:rPr>
              <w:t>2022-04</w:t>
            </w:r>
          </w:p>
        </w:tc>
        <w:tc>
          <w:tcPr>
            <w:tcW w:w="800" w:type="dxa"/>
            <w:tcBorders>
              <w:top w:val="single" w:sz="12" w:space="0" w:color="auto"/>
            </w:tcBorders>
            <w:shd w:val="solid" w:color="FFFFFF" w:fill="auto"/>
          </w:tcPr>
          <w:p w14:paraId="52599267" w14:textId="16B2570F" w:rsidR="00C64532" w:rsidRDefault="00C64532" w:rsidP="007D6A16">
            <w:pPr>
              <w:pStyle w:val="TAC"/>
              <w:rPr>
                <w:sz w:val="16"/>
                <w:szCs w:val="16"/>
              </w:rPr>
            </w:pPr>
            <w:r>
              <w:rPr>
                <w:sz w:val="16"/>
                <w:szCs w:val="16"/>
              </w:rPr>
              <w:t>-</w:t>
            </w:r>
          </w:p>
        </w:tc>
        <w:tc>
          <w:tcPr>
            <w:tcW w:w="1094" w:type="dxa"/>
            <w:tcBorders>
              <w:top w:val="single" w:sz="12" w:space="0" w:color="auto"/>
            </w:tcBorders>
            <w:shd w:val="solid" w:color="FFFFFF" w:fill="auto"/>
          </w:tcPr>
          <w:p w14:paraId="515257FA" w14:textId="21EB1320" w:rsidR="00C64532" w:rsidRDefault="00C64532" w:rsidP="007D6A16">
            <w:pPr>
              <w:pStyle w:val="TAC"/>
              <w:rPr>
                <w:sz w:val="16"/>
                <w:szCs w:val="16"/>
              </w:rPr>
            </w:pPr>
            <w:r>
              <w:rPr>
                <w:sz w:val="16"/>
                <w:szCs w:val="16"/>
              </w:rPr>
              <w:t>-</w:t>
            </w:r>
          </w:p>
        </w:tc>
        <w:tc>
          <w:tcPr>
            <w:tcW w:w="425" w:type="dxa"/>
            <w:tcBorders>
              <w:top w:val="single" w:sz="12" w:space="0" w:color="auto"/>
            </w:tcBorders>
            <w:shd w:val="solid" w:color="FFFFFF" w:fill="auto"/>
          </w:tcPr>
          <w:p w14:paraId="5F05F480" w14:textId="474F66B2" w:rsidR="00C64532" w:rsidRPr="00711F32" w:rsidRDefault="00C64532" w:rsidP="007D6A16">
            <w:pPr>
              <w:pStyle w:val="TAL"/>
              <w:rPr>
                <w:sz w:val="16"/>
                <w:szCs w:val="16"/>
              </w:rPr>
            </w:pPr>
            <w:r>
              <w:rPr>
                <w:sz w:val="16"/>
                <w:szCs w:val="16"/>
              </w:rPr>
              <w:t>-</w:t>
            </w:r>
          </w:p>
        </w:tc>
        <w:tc>
          <w:tcPr>
            <w:tcW w:w="425" w:type="dxa"/>
            <w:tcBorders>
              <w:top w:val="single" w:sz="12" w:space="0" w:color="auto"/>
            </w:tcBorders>
            <w:shd w:val="solid" w:color="FFFFFF" w:fill="auto"/>
          </w:tcPr>
          <w:p w14:paraId="0281B4CF" w14:textId="26EE3DF5" w:rsidR="00C64532" w:rsidRPr="00711F32" w:rsidRDefault="00C64532" w:rsidP="007D6A16">
            <w:pPr>
              <w:pStyle w:val="TAR"/>
              <w:rPr>
                <w:sz w:val="16"/>
                <w:szCs w:val="16"/>
              </w:rPr>
            </w:pPr>
            <w:r>
              <w:rPr>
                <w:sz w:val="16"/>
                <w:szCs w:val="16"/>
              </w:rPr>
              <w:t>-</w:t>
            </w:r>
          </w:p>
        </w:tc>
        <w:tc>
          <w:tcPr>
            <w:tcW w:w="425" w:type="dxa"/>
            <w:tcBorders>
              <w:top w:val="single" w:sz="12" w:space="0" w:color="auto"/>
            </w:tcBorders>
            <w:shd w:val="solid" w:color="FFFFFF" w:fill="auto"/>
          </w:tcPr>
          <w:p w14:paraId="450228AA" w14:textId="7D8F108F" w:rsidR="00C64532" w:rsidRPr="00711F32" w:rsidRDefault="00C64532" w:rsidP="007D6A16">
            <w:pPr>
              <w:pStyle w:val="TAC"/>
              <w:rPr>
                <w:sz w:val="16"/>
                <w:szCs w:val="16"/>
              </w:rPr>
            </w:pPr>
            <w:r>
              <w:rPr>
                <w:sz w:val="16"/>
                <w:szCs w:val="16"/>
              </w:rPr>
              <w:t>-</w:t>
            </w:r>
          </w:p>
        </w:tc>
        <w:tc>
          <w:tcPr>
            <w:tcW w:w="4962" w:type="dxa"/>
            <w:tcBorders>
              <w:top w:val="single" w:sz="12" w:space="0" w:color="auto"/>
            </w:tcBorders>
            <w:shd w:val="solid" w:color="FFFFFF" w:fill="auto"/>
          </w:tcPr>
          <w:p w14:paraId="7EDED5D4" w14:textId="1E6AD21A" w:rsidR="00C64532" w:rsidRDefault="00C64532" w:rsidP="007D6A16">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45BE0F37" w14:textId="24143655" w:rsidR="00C64532" w:rsidRPr="00C64532" w:rsidRDefault="00C64532" w:rsidP="007D6A16">
            <w:pPr>
              <w:pStyle w:val="TAC"/>
              <w:rPr>
                <w:b/>
                <w:sz w:val="16"/>
                <w:szCs w:val="16"/>
              </w:rPr>
            </w:pPr>
            <w:r w:rsidRPr="00C64532">
              <w:rPr>
                <w:b/>
                <w:sz w:val="16"/>
                <w:szCs w:val="16"/>
              </w:rPr>
              <w:t>17.0.0</w:t>
            </w:r>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5DF58" w14:textId="77777777" w:rsidR="00834432" w:rsidRDefault="00834432">
      <w:r>
        <w:separator/>
      </w:r>
    </w:p>
  </w:endnote>
  <w:endnote w:type="continuationSeparator" w:id="0">
    <w:p w14:paraId="2908BBE0" w14:textId="77777777" w:rsidR="00834432" w:rsidRDefault="00834432">
      <w:r>
        <w:continuationSeparator/>
      </w:r>
    </w:p>
  </w:endnote>
  <w:endnote w:type="continuationNotice" w:id="1">
    <w:p w14:paraId="08B31BB9" w14:textId="77777777" w:rsidR="00834432" w:rsidRDefault="008344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5BE3E" w14:textId="77777777" w:rsidR="008C1173" w:rsidRDefault="008C11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A5592" w14:textId="77777777" w:rsidR="00834432" w:rsidRDefault="00834432">
      <w:r>
        <w:separator/>
      </w:r>
    </w:p>
  </w:footnote>
  <w:footnote w:type="continuationSeparator" w:id="0">
    <w:p w14:paraId="28B8404E" w14:textId="77777777" w:rsidR="00834432" w:rsidRDefault="00834432">
      <w:r>
        <w:continuationSeparator/>
      </w:r>
    </w:p>
  </w:footnote>
  <w:footnote w:type="continuationNotice" w:id="1">
    <w:p w14:paraId="55392AFA" w14:textId="77777777" w:rsidR="00834432" w:rsidRDefault="008344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A37F7" w14:textId="3B68F809" w:rsidR="008C1173" w:rsidRDefault="008C11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532">
      <w:rPr>
        <w:rFonts w:ascii="Arial" w:hAnsi="Arial" w:cs="Arial"/>
        <w:b/>
        <w:noProof/>
        <w:sz w:val="18"/>
        <w:szCs w:val="18"/>
      </w:rPr>
      <w:t>3GPP TR 26.921 V16.0.017.0.0 (2020-032022-04)</w:t>
    </w:r>
    <w:r>
      <w:rPr>
        <w:rFonts w:ascii="Arial" w:hAnsi="Arial" w:cs="Arial"/>
        <w:b/>
        <w:sz w:val="18"/>
        <w:szCs w:val="18"/>
      </w:rPr>
      <w:fldChar w:fldCharType="end"/>
    </w:r>
  </w:p>
  <w:p w14:paraId="26E1C17E" w14:textId="26195A0B" w:rsidR="008C1173" w:rsidRDefault="008C1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3DC8D28B" w14:textId="34B360D9" w:rsidR="008C1173" w:rsidRDefault="008C11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532">
      <w:rPr>
        <w:rFonts w:ascii="Arial" w:hAnsi="Arial" w:cs="Arial"/>
        <w:b/>
        <w:noProof/>
        <w:sz w:val="18"/>
        <w:szCs w:val="18"/>
      </w:rPr>
      <w:t>Release 16 17</w:t>
    </w:r>
    <w:r>
      <w:rPr>
        <w:rFonts w:ascii="Arial" w:hAnsi="Arial" w:cs="Arial"/>
        <w:b/>
        <w:sz w:val="18"/>
        <w:szCs w:val="18"/>
      </w:rPr>
      <w:fldChar w:fldCharType="end"/>
    </w:r>
  </w:p>
  <w:p w14:paraId="5C41FB2E" w14:textId="77777777" w:rsidR="008C1173" w:rsidRDefault="008C11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52E8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D223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3661BDC"/>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2E06"/>
    <w:rsid w:val="003D3A8F"/>
    <w:rsid w:val="003D427E"/>
    <w:rsid w:val="003E52D9"/>
    <w:rsid w:val="003E58C1"/>
    <w:rsid w:val="003E59B7"/>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36DB"/>
    <w:rsid w:val="00565087"/>
    <w:rsid w:val="00565C1A"/>
    <w:rsid w:val="005873DE"/>
    <w:rsid w:val="00593C61"/>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0CED"/>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4432"/>
    <w:rsid w:val="00835468"/>
    <w:rsid w:val="00853B2D"/>
    <w:rsid w:val="00860A87"/>
    <w:rsid w:val="00866957"/>
    <w:rsid w:val="00873535"/>
    <w:rsid w:val="008768CA"/>
    <w:rsid w:val="00883551"/>
    <w:rsid w:val="008935CF"/>
    <w:rsid w:val="008A343A"/>
    <w:rsid w:val="008A3DF0"/>
    <w:rsid w:val="008A40CD"/>
    <w:rsid w:val="008A5419"/>
    <w:rsid w:val="008B09CE"/>
    <w:rsid w:val="008B7B4B"/>
    <w:rsid w:val="008C1173"/>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46BD"/>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532"/>
    <w:rsid w:val="00C64CEA"/>
    <w:rsid w:val="00C66B9E"/>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0B37"/>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0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23005"/>
    <w:pPr>
      <w:pBdr>
        <w:top w:val="none" w:sz="0" w:space="0" w:color="auto"/>
      </w:pBdr>
      <w:spacing w:before="180"/>
      <w:outlineLvl w:val="1"/>
    </w:pPr>
    <w:rPr>
      <w:sz w:val="32"/>
    </w:rPr>
  </w:style>
  <w:style w:type="paragraph" w:styleId="Heading3">
    <w:name w:val="heading 3"/>
    <w:basedOn w:val="Heading2"/>
    <w:next w:val="Normal"/>
    <w:link w:val="Heading3Char"/>
    <w:qFormat/>
    <w:rsid w:val="00123005"/>
    <w:pPr>
      <w:spacing w:before="120"/>
      <w:outlineLvl w:val="2"/>
    </w:pPr>
    <w:rPr>
      <w:sz w:val="28"/>
    </w:rPr>
  </w:style>
  <w:style w:type="paragraph" w:styleId="Heading4">
    <w:name w:val="heading 4"/>
    <w:basedOn w:val="Heading3"/>
    <w:next w:val="Normal"/>
    <w:link w:val="Heading4Char"/>
    <w:qFormat/>
    <w:rsid w:val="00123005"/>
    <w:pPr>
      <w:ind w:left="1418" w:hanging="1418"/>
      <w:outlineLvl w:val="3"/>
    </w:pPr>
    <w:rPr>
      <w:sz w:val="24"/>
    </w:rPr>
  </w:style>
  <w:style w:type="paragraph" w:styleId="Heading5">
    <w:name w:val="heading 5"/>
    <w:basedOn w:val="Heading4"/>
    <w:next w:val="Normal"/>
    <w:link w:val="Heading5Char"/>
    <w:qFormat/>
    <w:rsid w:val="00123005"/>
    <w:pPr>
      <w:ind w:left="1701" w:hanging="1701"/>
      <w:outlineLvl w:val="4"/>
    </w:pPr>
    <w:rPr>
      <w:sz w:val="22"/>
    </w:rPr>
  </w:style>
  <w:style w:type="paragraph" w:styleId="Heading6">
    <w:name w:val="heading 6"/>
    <w:basedOn w:val="H6"/>
    <w:next w:val="Normal"/>
    <w:link w:val="Heading6Char"/>
    <w:qFormat/>
    <w:rsid w:val="00123005"/>
    <w:pPr>
      <w:outlineLvl w:val="5"/>
    </w:pPr>
  </w:style>
  <w:style w:type="paragraph" w:styleId="Heading7">
    <w:name w:val="heading 7"/>
    <w:basedOn w:val="H6"/>
    <w:next w:val="Normal"/>
    <w:link w:val="Heading7Char"/>
    <w:qFormat/>
    <w:rsid w:val="00123005"/>
    <w:pPr>
      <w:outlineLvl w:val="6"/>
    </w:pPr>
  </w:style>
  <w:style w:type="paragraph" w:styleId="Heading8">
    <w:name w:val="heading 8"/>
    <w:basedOn w:val="Heading1"/>
    <w:next w:val="Normal"/>
    <w:link w:val="Heading8Char"/>
    <w:qFormat/>
    <w:rsid w:val="00123005"/>
    <w:pPr>
      <w:ind w:left="0" w:firstLine="0"/>
      <w:outlineLvl w:val="7"/>
    </w:pPr>
  </w:style>
  <w:style w:type="paragraph" w:styleId="Heading9">
    <w:name w:val="heading 9"/>
    <w:basedOn w:val="Heading8"/>
    <w:next w:val="Normal"/>
    <w:link w:val="Heading9Char"/>
    <w:qFormat/>
    <w:rsid w:val="0012300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0A11"/>
    <w:rPr>
      <w:rFonts w:ascii="Arial" w:eastAsia="Times New Roman" w:hAnsi="Arial"/>
      <w:sz w:val="36"/>
      <w:lang w:val="en-GB"/>
    </w:rPr>
  </w:style>
  <w:style w:type="character" w:customStyle="1" w:styleId="Heading2Char">
    <w:name w:val="Heading 2 Char"/>
    <w:link w:val="Heading2"/>
    <w:rsid w:val="009E1506"/>
    <w:rPr>
      <w:rFonts w:ascii="Arial" w:eastAsia="Times New Roman" w:hAnsi="Arial"/>
      <w:sz w:val="32"/>
      <w:lang w:val="en-GB"/>
    </w:rPr>
  </w:style>
  <w:style w:type="character" w:customStyle="1" w:styleId="Heading3Char">
    <w:name w:val="Heading 3 Char"/>
    <w:link w:val="Heading3"/>
    <w:rsid w:val="009E1506"/>
    <w:rPr>
      <w:rFonts w:ascii="Arial" w:eastAsia="Times New Roman" w:hAnsi="Arial"/>
      <w:sz w:val="28"/>
      <w:lang w:val="en-GB"/>
    </w:rPr>
  </w:style>
  <w:style w:type="paragraph" w:customStyle="1" w:styleId="H6">
    <w:name w:val="H6"/>
    <w:basedOn w:val="Heading5"/>
    <w:next w:val="Normal"/>
    <w:rsid w:val="00123005"/>
    <w:pPr>
      <w:ind w:left="1985" w:hanging="1985"/>
      <w:outlineLvl w:val="9"/>
    </w:pPr>
    <w:rPr>
      <w:sz w:val="20"/>
    </w:rPr>
  </w:style>
  <w:style w:type="paragraph" w:styleId="TOC9">
    <w:name w:val="toc 9"/>
    <w:basedOn w:val="TOC8"/>
    <w:uiPriority w:val="39"/>
    <w:rsid w:val="00123005"/>
    <w:pPr>
      <w:ind w:left="1418" w:hanging="1418"/>
    </w:pPr>
  </w:style>
  <w:style w:type="paragraph" w:styleId="TOC8">
    <w:name w:val="toc 8"/>
    <w:basedOn w:val="TOC1"/>
    <w:rsid w:val="00123005"/>
    <w:pPr>
      <w:spacing w:before="180"/>
      <w:ind w:left="2693" w:hanging="2693"/>
    </w:pPr>
    <w:rPr>
      <w:b/>
    </w:rPr>
  </w:style>
  <w:style w:type="paragraph" w:styleId="TOC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123005"/>
    <w:pPr>
      <w:keepLines/>
      <w:tabs>
        <w:tab w:val="center" w:pos="4536"/>
        <w:tab w:val="right" w:pos="9072"/>
      </w:tabs>
    </w:pPr>
  </w:style>
  <w:style w:type="character" w:customStyle="1" w:styleId="ZGSM">
    <w:name w:val="ZGSM"/>
    <w:rsid w:val="00123005"/>
  </w:style>
  <w:style w:type="paragraph" w:styleId="Header">
    <w:name w:val="header"/>
    <w:link w:val="HeaderChar"/>
    <w:rsid w:val="00123005"/>
    <w:pPr>
      <w:widowControl w:val="0"/>
      <w:overflowPunct w:val="0"/>
      <w:autoSpaceDE w:val="0"/>
      <w:autoSpaceDN w:val="0"/>
      <w:adjustRightInd w:val="0"/>
      <w:textAlignment w:val="baseline"/>
    </w:pPr>
    <w:rPr>
      <w:rFonts w:ascii="Arial" w:eastAsia="Times New Roman" w:hAnsi="Arial"/>
      <w:b/>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123005"/>
    <w:pPr>
      <w:ind w:left="1701" w:hanging="1701"/>
    </w:pPr>
  </w:style>
  <w:style w:type="paragraph" w:styleId="TOC4">
    <w:name w:val="toc 4"/>
    <w:basedOn w:val="TOC3"/>
    <w:uiPriority w:val="39"/>
    <w:rsid w:val="00123005"/>
    <w:pPr>
      <w:ind w:left="1418" w:hanging="1418"/>
    </w:pPr>
  </w:style>
  <w:style w:type="paragraph" w:styleId="TOC3">
    <w:name w:val="toc 3"/>
    <w:basedOn w:val="TOC2"/>
    <w:uiPriority w:val="39"/>
    <w:rsid w:val="00123005"/>
    <w:pPr>
      <w:ind w:left="1134" w:hanging="1134"/>
    </w:pPr>
  </w:style>
  <w:style w:type="paragraph" w:styleId="TOC2">
    <w:name w:val="toc 2"/>
    <w:basedOn w:val="TOC1"/>
    <w:uiPriority w:val="39"/>
    <w:rsid w:val="00123005"/>
    <w:pPr>
      <w:spacing w:before="0"/>
      <w:ind w:left="851" w:hanging="851"/>
    </w:pPr>
    <w:rPr>
      <w:sz w:val="20"/>
    </w:rPr>
  </w:style>
  <w:style w:type="paragraph" w:styleId="Footer">
    <w:name w:val="footer"/>
    <w:basedOn w:val="Header"/>
    <w:link w:val="FooterChar"/>
    <w:rsid w:val="00123005"/>
    <w:pPr>
      <w:jc w:val="center"/>
    </w:pPr>
    <w:rPr>
      <w:i/>
    </w:rPr>
  </w:style>
  <w:style w:type="paragraph" w:customStyle="1" w:styleId="TT">
    <w:name w:val="TT"/>
    <w:basedOn w:val="Heading1"/>
    <w:next w:val="Normal"/>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Normal"/>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123005"/>
    <w:pPr>
      <w:jc w:val="right"/>
    </w:pPr>
  </w:style>
  <w:style w:type="paragraph" w:customStyle="1" w:styleId="TAL">
    <w:name w:val="TAL"/>
    <w:basedOn w:val="Normal"/>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val="en-GB"/>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rsid w:val="00123005"/>
    <w:pPr>
      <w:keepLines/>
      <w:ind w:left="1702" w:hanging="1418"/>
    </w:pPr>
  </w:style>
  <w:style w:type="paragraph" w:customStyle="1" w:styleId="FP">
    <w:name w:val="FP"/>
    <w:basedOn w:val="Normal"/>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
    <w:link w:val="B1Char1"/>
    <w:rsid w:val="00123005"/>
  </w:style>
  <w:style w:type="character" w:customStyle="1" w:styleId="B1Char1">
    <w:name w:val="B1 Char1"/>
    <w:link w:val="B1"/>
    <w:rsid w:val="00377B03"/>
    <w:rPr>
      <w:rFonts w:eastAsia="Times New Roman"/>
      <w:lang w:val="en-GB"/>
    </w:rPr>
  </w:style>
  <w:style w:type="paragraph" w:styleId="TOC6">
    <w:name w:val="toc 6"/>
    <w:basedOn w:val="TOC5"/>
    <w:next w:val="Normal"/>
    <w:uiPriority w:val="39"/>
    <w:rsid w:val="00123005"/>
    <w:pPr>
      <w:ind w:left="1985" w:hanging="1985"/>
    </w:pPr>
  </w:style>
  <w:style w:type="paragraph" w:styleId="TOC7">
    <w:name w:val="toc 7"/>
    <w:basedOn w:val="TOC6"/>
    <w:next w:val="Normal"/>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Normal"/>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val="en-GB"/>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val="en-GB"/>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123005"/>
  </w:style>
  <w:style w:type="paragraph" w:customStyle="1" w:styleId="B3">
    <w:name w:val="B3"/>
    <w:basedOn w:val="List3"/>
    <w:rsid w:val="00123005"/>
  </w:style>
  <w:style w:type="paragraph" w:customStyle="1" w:styleId="B4">
    <w:name w:val="B4"/>
    <w:basedOn w:val="List4"/>
    <w:rsid w:val="00123005"/>
  </w:style>
  <w:style w:type="paragraph" w:customStyle="1" w:styleId="B5">
    <w:name w:val="B5"/>
    <w:basedOn w:val="List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val="en-GB"/>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rFonts w:eastAsia="Times New Roman"/>
      <w:sz w:val="18"/>
      <w:szCs w:val="18"/>
      <w:lang w:val="en-GB"/>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eastAsia="Times New Roman"/>
      <w:sz w:val="18"/>
      <w:szCs w:val="18"/>
      <w:lang w:val="en-GB"/>
    </w:rPr>
  </w:style>
  <w:style w:type="paragraph" w:styleId="Caption">
    <w:name w:val="caption"/>
    <w:basedOn w:val="Normal"/>
    <w:next w:val="Normal"/>
    <w:link w:val="CaptionChar"/>
    <w:unhideWhenUsed/>
    <w:qFormat/>
    <w:rsid w:val="003F0A11"/>
    <w:pPr>
      <w:widowControl w:val="0"/>
      <w:spacing w:after="120" w:line="240" w:lineRule="atLeast"/>
    </w:pPr>
    <w:rPr>
      <w:rFonts w:ascii="Arial" w:eastAsia="SimSun" w:hAnsi="Arial"/>
      <w:b/>
      <w:bCs/>
    </w:rPr>
  </w:style>
  <w:style w:type="character" w:customStyle="1" w:styleId="CaptionChar">
    <w:name w:val="Caption Char"/>
    <w:link w:val="Caption"/>
    <w:locked/>
    <w:rsid w:val="00B562B6"/>
    <w:rPr>
      <w:rFonts w:ascii="Arial" w:hAnsi="Arial"/>
      <w:b/>
      <w:bCs/>
      <w:lang w:val="en-GB"/>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rFonts w:eastAsia="Times New Roman"/>
      <w:lang w:val="en-GB"/>
    </w:rPr>
  </w:style>
  <w:style w:type="paragraph" w:styleId="Revision">
    <w:name w:val="Revision"/>
    <w:hidden/>
    <w:uiPriority w:val="99"/>
    <w:unhideWhenUsed/>
    <w:rsid w:val="00375C36"/>
    <w:rPr>
      <w:lang w:val="en-GB"/>
    </w:rPr>
  </w:style>
  <w:style w:type="character" w:styleId="CommentReference">
    <w:name w:val="annotation reference"/>
    <w:rsid w:val="00D905B6"/>
    <w:rPr>
      <w:sz w:val="16"/>
    </w:rPr>
  </w:style>
  <w:style w:type="paragraph" w:styleId="CommentText">
    <w:name w:val="annotation text"/>
    <w:basedOn w:val="Normal"/>
    <w:link w:val="CommentTextChar"/>
    <w:rsid w:val="00D905B6"/>
  </w:style>
  <w:style w:type="character" w:customStyle="1" w:styleId="CommentTextChar">
    <w:name w:val="Comment Text Char"/>
    <w:link w:val="CommentText"/>
    <w:rsid w:val="00D905B6"/>
    <w:rPr>
      <w:rFonts w:eastAsia="Times New Roman"/>
      <w:lang w:val="en-GB"/>
    </w:rPr>
  </w:style>
  <w:style w:type="paragraph" w:styleId="ListNumber2">
    <w:name w:val="List Number 2"/>
    <w:basedOn w:val="ListNumber"/>
    <w:rsid w:val="00123005"/>
    <w:pPr>
      <w:ind w:left="851"/>
    </w:pPr>
  </w:style>
  <w:style w:type="paragraph" w:styleId="ListNumber">
    <w:name w:val="List Number"/>
    <w:basedOn w:val="List"/>
    <w:rsid w:val="00123005"/>
  </w:style>
  <w:style w:type="paragraph" w:styleId="List">
    <w:name w:val="List"/>
    <w:basedOn w:val="Normal"/>
    <w:rsid w:val="00123005"/>
    <w:pPr>
      <w:ind w:left="568" w:hanging="284"/>
    </w:pPr>
  </w:style>
  <w:style w:type="character" w:customStyle="1" w:styleId="FootnoteTextChar">
    <w:name w:val="Footnote Text Char"/>
    <w:link w:val="FootnoteText"/>
    <w:rsid w:val="00377B03"/>
    <w:rPr>
      <w:rFonts w:eastAsia="Times New Roman"/>
      <w:sz w:val="16"/>
      <w:lang w:val="en-GB"/>
    </w:rPr>
  </w:style>
  <w:style w:type="paragraph" w:styleId="FootnoteText">
    <w:name w:val="footnote text"/>
    <w:basedOn w:val="Normal"/>
    <w:link w:val="FootnoteTextChar"/>
    <w:rsid w:val="00123005"/>
    <w:pPr>
      <w:keepLines/>
      <w:ind w:left="454" w:hanging="454"/>
    </w:pPr>
    <w:rPr>
      <w:sz w:val="16"/>
    </w:rPr>
  </w:style>
  <w:style w:type="paragraph" w:styleId="ListBullet2">
    <w:name w:val="List Bullet 2"/>
    <w:basedOn w:val="ListBullet"/>
    <w:rsid w:val="00123005"/>
    <w:pPr>
      <w:ind w:left="851"/>
    </w:pPr>
  </w:style>
  <w:style w:type="paragraph" w:styleId="ListBullet">
    <w:name w:val="List Bullet"/>
    <w:basedOn w:val="List"/>
    <w:rsid w:val="00123005"/>
  </w:style>
  <w:style w:type="paragraph" w:styleId="ListBullet3">
    <w:name w:val="List Bullet 3"/>
    <w:basedOn w:val="ListBullet2"/>
    <w:rsid w:val="00123005"/>
    <w:pPr>
      <w:ind w:left="1135"/>
    </w:pPr>
  </w:style>
  <w:style w:type="paragraph" w:styleId="List2">
    <w:name w:val="List 2"/>
    <w:basedOn w:val="List"/>
    <w:rsid w:val="00123005"/>
    <w:pPr>
      <w:ind w:left="851"/>
    </w:pPr>
  </w:style>
  <w:style w:type="paragraph" w:styleId="List3">
    <w:name w:val="List 3"/>
    <w:basedOn w:val="List2"/>
    <w:rsid w:val="00123005"/>
    <w:pPr>
      <w:ind w:left="1135"/>
    </w:pPr>
  </w:style>
  <w:style w:type="paragraph" w:styleId="List4">
    <w:name w:val="List 4"/>
    <w:basedOn w:val="List3"/>
    <w:rsid w:val="00123005"/>
    <w:pPr>
      <w:ind w:left="1418"/>
    </w:pPr>
  </w:style>
  <w:style w:type="paragraph" w:styleId="List5">
    <w:name w:val="List 5"/>
    <w:basedOn w:val="List4"/>
    <w:rsid w:val="00123005"/>
    <w:pPr>
      <w:ind w:left="1702"/>
    </w:pPr>
  </w:style>
  <w:style w:type="paragraph" w:styleId="ListBullet4">
    <w:name w:val="List Bullet 4"/>
    <w:basedOn w:val="ListBullet3"/>
    <w:rsid w:val="00123005"/>
    <w:pPr>
      <w:ind w:left="1418"/>
    </w:pPr>
  </w:style>
  <w:style w:type="paragraph" w:styleId="ListBullet5">
    <w:name w:val="List Bullet 5"/>
    <w:basedOn w:val="ListBullet4"/>
    <w:rsid w:val="00123005"/>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x-none"/>
    </w:rPr>
  </w:style>
  <w:style w:type="character" w:customStyle="1" w:styleId="HTMLPreformattedChar">
    <w:name w:val="HTML Preformatted Char"/>
    <w:link w:val="HTMLPreformatted"/>
    <w:uiPriority w:val="99"/>
    <w:rsid w:val="00377B03"/>
    <w:rPr>
      <w:rFonts w:ascii="Courier New" w:eastAsia="Times New Roman" w:hAnsi="Courier New"/>
      <w:lang w:val="en-GB" w:eastAsia="x-none"/>
    </w:rPr>
  </w:style>
  <w:style w:type="table" w:styleId="TableGrid">
    <w:name w:val="Table Grid"/>
    <w:basedOn w:val="TableNormal"/>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rPr>
      <w:b/>
      <w:bCs/>
      <w:lang w:eastAsia="x-none"/>
    </w:rPr>
  </w:style>
  <w:style w:type="character" w:customStyle="1" w:styleId="CommentSubjectChar">
    <w:name w:val="Comment Subject 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eastAsia="x-none"/>
    </w:rPr>
  </w:style>
  <w:style w:type="character" w:customStyle="1" w:styleId="PlainTextChar">
    <w:name w:val="Plain Text Char"/>
    <w:link w:val="PlainText"/>
    <w:uiPriority w:val="99"/>
    <w:rsid w:val="00377B03"/>
    <w:rPr>
      <w:rFonts w:ascii="Calibri" w:eastAsia="Calibri" w:hAnsi="Calibri"/>
      <w:sz w:val="22"/>
      <w:szCs w:val="21"/>
      <w:lang w:val="en-GB"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BodyText">
    <w:name w:val="Body Text"/>
    <w:basedOn w:val="Normal"/>
    <w:link w:val="BodyTextChar"/>
    <w:qFormat/>
    <w:rsid w:val="00377B03"/>
    <w:pPr>
      <w:spacing w:before="120" w:after="120"/>
      <w:jc w:val="both"/>
    </w:pPr>
    <w:rPr>
      <w:rFonts w:eastAsia="Candara"/>
    </w:rPr>
  </w:style>
  <w:style w:type="character" w:customStyle="1" w:styleId="BodyTextChar">
    <w:name w:val="Body Text Char"/>
    <w:link w:val="BodyText"/>
    <w:rsid w:val="00377B03"/>
    <w:rPr>
      <w:rFonts w:eastAsia="Candara"/>
      <w:lang w:val="en-GB"/>
    </w:rPr>
  </w:style>
  <w:style w:type="character" w:styleId="FootnoteReference">
    <w:name w:val="footnote reference"/>
    <w:rsid w:val="00123005"/>
    <w:rPr>
      <w:b/>
      <w:position w:val="6"/>
      <w:sz w:val="16"/>
    </w:rPr>
  </w:style>
  <w:style w:type="paragraph" w:styleId="Index1">
    <w:name w:val="index 1"/>
    <w:basedOn w:val="Normal"/>
    <w:rsid w:val="00123005"/>
    <w:pPr>
      <w:keepLines/>
    </w:pPr>
  </w:style>
  <w:style w:type="paragraph" w:styleId="Index2">
    <w:name w:val="index 2"/>
    <w:basedOn w:val="Index1"/>
    <w:rsid w:val="00123005"/>
    <w:pPr>
      <w:ind w:left="284"/>
    </w:pPr>
  </w:style>
  <w:style w:type="paragraph" w:customStyle="1" w:styleId="FL">
    <w:name w:val="FL"/>
    <w:basedOn w:val="Normal"/>
    <w:rsid w:val="00123005"/>
    <w:pPr>
      <w:keepNext/>
      <w:keepLines/>
      <w:spacing w:before="60"/>
      <w:jc w:val="center"/>
    </w:pPr>
    <w:rPr>
      <w:rFonts w:ascii="Arial" w:hAnsi="Arial"/>
      <w:b/>
    </w:rPr>
  </w:style>
  <w:style w:type="character" w:customStyle="1" w:styleId="Heading4Char">
    <w:name w:val="Heading 4 Char"/>
    <w:link w:val="Heading4"/>
    <w:rsid w:val="00E4356C"/>
    <w:rPr>
      <w:rFonts w:ascii="Arial" w:eastAsia="Times New Roman" w:hAnsi="Arial"/>
      <w:sz w:val="24"/>
      <w:lang w:val="en-GB"/>
    </w:rPr>
  </w:style>
  <w:style w:type="character" w:customStyle="1" w:styleId="Heading5Char">
    <w:name w:val="Heading 5 Char"/>
    <w:link w:val="Heading5"/>
    <w:rsid w:val="00E4356C"/>
    <w:rPr>
      <w:rFonts w:ascii="Arial" w:eastAsia="Times New Roman" w:hAnsi="Arial"/>
      <w:sz w:val="22"/>
      <w:lang w:val="en-GB"/>
    </w:rPr>
  </w:style>
  <w:style w:type="character" w:customStyle="1" w:styleId="Heading6Char">
    <w:name w:val="Heading 6 Char"/>
    <w:link w:val="Heading6"/>
    <w:rsid w:val="00E4356C"/>
    <w:rPr>
      <w:rFonts w:ascii="Arial" w:eastAsia="Times New Roman" w:hAnsi="Arial"/>
      <w:lang w:val="en-GB"/>
    </w:rPr>
  </w:style>
  <w:style w:type="character" w:customStyle="1" w:styleId="Heading7Char">
    <w:name w:val="Heading 7 Char"/>
    <w:link w:val="Heading7"/>
    <w:rsid w:val="00E4356C"/>
    <w:rPr>
      <w:rFonts w:ascii="Arial" w:eastAsia="Times New Roman" w:hAnsi="Arial"/>
      <w:lang w:val="en-GB"/>
    </w:rPr>
  </w:style>
  <w:style w:type="character" w:customStyle="1" w:styleId="Heading8Char">
    <w:name w:val="Heading 8 Char"/>
    <w:link w:val="Heading8"/>
    <w:rsid w:val="00E4356C"/>
    <w:rPr>
      <w:rFonts w:ascii="Arial" w:eastAsia="Times New Roman" w:hAnsi="Arial"/>
      <w:sz w:val="36"/>
      <w:lang w:val="en-GB"/>
    </w:rPr>
  </w:style>
  <w:style w:type="character" w:customStyle="1" w:styleId="Heading9Char">
    <w:name w:val="Heading 9 Char"/>
    <w:link w:val="Heading9"/>
    <w:rsid w:val="00E4356C"/>
    <w:rPr>
      <w:rFonts w:ascii="Arial" w:eastAsia="Times New Roman" w:hAnsi="Arial"/>
      <w:sz w:val="36"/>
      <w:lang w:val="en-GB"/>
    </w:rPr>
  </w:style>
  <w:style w:type="character" w:customStyle="1" w:styleId="HeaderChar">
    <w:name w:val="Header Char"/>
    <w:link w:val="Header"/>
    <w:rsid w:val="00E4356C"/>
    <w:rPr>
      <w:rFonts w:ascii="Arial" w:eastAsia="Times New Roman" w:hAnsi="Arial"/>
      <w:b/>
      <w:sz w:val="18"/>
      <w:lang w:val="en-GB"/>
    </w:rPr>
  </w:style>
  <w:style w:type="character" w:customStyle="1" w:styleId="FooterChar">
    <w:name w:val="Footer Char"/>
    <w:link w:val="Footer"/>
    <w:rsid w:val="00E4356C"/>
    <w:rPr>
      <w:rFonts w:ascii="Arial" w:eastAsia="Times New Roman" w:hAnsi="Arial"/>
      <w:b/>
      <w:i/>
      <w:sz w:val="18"/>
      <w:lang w:val="en-GB"/>
    </w:rPr>
  </w:style>
  <w:style w:type="paragraph" w:styleId="IndexHeading">
    <w:name w:val="index heading"/>
    <w:basedOn w:val="Normal"/>
    <w:next w:val="Normal"/>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BodyTextIndent">
    <w:name w:val="Body Text Indent"/>
    <w:basedOn w:val="Normal"/>
    <w:link w:val="BodyTextIndentChar"/>
    <w:rsid w:val="00E4356C"/>
    <w:pPr>
      <w:tabs>
        <w:tab w:val="left" w:pos="6379"/>
      </w:tabs>
      <w:spacing w:after="0"/>
      <w:ind w:left="1454" w:hanging="461"/>
    </w:pPr>
    <w:rPr>
      <w:color w:val="000000"/>
      <w:sz w:val="16"/>
    </w:rPr>
  </w:style>
  <w:style w:type="character" w:customStyle="1" w:styleId="BodyTextIndentChar">
    <w:name w:val="Body Text Indent Char"/>
    <w:link w:val="BodyTextIndent"/>
    <w:rsid w:val="00E4356C"/>
    <w:rPr>
      <w:rFonts w:eastAsia="Times New Roman"/>
      <w:color w:val="000000"/>
      <w:sz w:val="16"/>
      <w:lang w:val="en-GB"/>
    </w:rPr>
  </w:style>
  <w:style w:type="paragraph" w:styleId="EndnoteText">
    <w:name w:val="endnote text"/>
    <w:basedOn w:val="Normal"/>
    <w:link w:val="EndnoteTextChar"/>
    <w:rsid w:val="00E4356C"/>
  </w:style>
  <w:style w:type="character" w:customStyle="1" w:styleId="EndnoteTextChar">
    <w:name w:val="Endnote Text Char"/>
    <w:link w:val="EndnoteText"/>
    <w:rsid w:val="00E4356C"/>
    <w:rPr>
      <w:rFonts w:eastAsia="Times New Roman"/>
      <w:lang w:val="en-GB"/>
    </w:rPr>
  </w:style>
  <w:style w:type="character" w:styleId="EndnoteReference">
    <w:name w:val="endnote reference"/>
    <w:rsid w:val="00E4356C"/>
    <w:rPr>
      <w:vertAlign w:val="superscript"/>
    </w:rPr>
  </w:style>
  <w:style w:type="paragraph" w:styleId="BodyTextIndent2">
    <w:name w:val="Body Text Indent 2"/>
    <w:basedOn w:val="Normal"/>
    <w:link w:val="BodyTextIndent2Char"/>
    <w:rsid w:val="00E4356C"/>
    <w:pPr>
      <w:tabs>
        <w:tab w:val="left" w:pos="1560"/>
        <w:tab w:val="left" w:pos="6379"/>
      </w:tabs>
      <w:spacing w:after="0"/>
      <w:ind w:left="6379" w:hanging="4820"/>
    </w:pPr>
    <w:rPr>
      <w:bCs/>
      <w:color w:val="000000"/>
      <w:sz w:val="18"/>
    </w:rPr>
  </w:style>
  <w:style w:type="character" w:customStyle="1" w:styleId="BodyTextIndent2Char">
    <w:name w:val="Body Text Indent 2 Char"/>
    <w:link w:val="BodyTextIndent2"/>
    <w:rsid w:val="00E4356C"/>
    <w:rPr>
      <w:rFonts w:eastAsia="Times New Roman"/>
      <w:bCs/>
      <w:color w:val="000000"/>
      <w:sz w:val="18"/>
      <w:lang w:val="en-GB"/>
    </w:rPr>
  </w:style>
  <w:style w:type="paragraph" w:styleId="BodyTextIndent3">
    <w:name w:val="Body Text Indent 3"/>
    <w:basedOn w:val="Normal"/>
    <w:link w:val="BodyTextIndent3Char"/>
    <w:rsid w:val="00E4356C"/>
    <w:pPr>
      <w:tabs>
        <w:tab w:val="left" w:pos="1560"/>
        <w:tab w:val="left" w:pos="6379"/>
      </w:tabs>
      <w:spacing w:after="0"/>
      <w:ind w:left="6379" w:hanging="4820"/>
    </w:pPr>
    <w:rPr>
      <w:bCs/>
      <w:color w:val="FF0000"/>
      <w:sz w:val="18"/>
    </w:rPr>
  </w:style>
  <w:style w:type="character" w:customStyle="1" w:styleId="BodyTextIndent3Char">
    <w:name w:val="Body Text Indent 3 Char"/>
    <w:link w:val="BodyTextIndent3"/>
    <w:rsid w:val="00E4356C"/>
    <w:rPr>
      <w:rFonts w:eastAsia="Times New Roman"/>
      <w:bCs/>
      <w:color w:val="FF0000"/>
      <w:sz w:val="18"/>
      <w:lang w:val="en-GB"/>
    </w:rPr>
  </w:style>
  <w:style w:type="paragraph" w:styleId="NormalWeb">
    <w:name w:val="Normal (Web)"/>
    <w:basedOn w:val="Normal"/>
    <w:uiPriority w:val="99"/>
    <w:rsid w:val="00E4356C"/>
    <w:pPr>
      <w:spacing w:before="100" w:beforeAutospacing="1" w:after="100" w:afterAutospacing="1"/>
    </w:pPr>
    <w:rPr>
      <w:sz w:val="24"/>
      <w:szCs w:val="24"/>
    </w:rPr>
  </w:style>
  <w:style w:type="character" w:styleId="Strong">
    <w:name w:val="Strong"/>
    <w:qFormat/>
    <w:rsid w:val="00E4356C"/>
    <w:rPr>
      <w:b/>
      <w:bCs/>
    </w:rPr>
  </w:style>
  <w:style w:type="character" w:customStyle="1" w:styleId="apple-style-span">
    <w:name w:val="apple-style-span"/>
    <w:rsid w:val="00E4356C"/>
  </w:style>
  <w:style w:type="paragraph" w:styleId="Bibliography">
    <w:name w:val="Bibliography"/>
    <w:basedOn w:val="Normal"/>
    <w:next w:val="Normal"/>
    <w:uiPriority w:val="37"/>
    <w:unhideWhenUsed/>
    <w:rsid w:val="00E4356C"/>
  </w:style>
  <w:style w:type="character" w:styleId="PlaceholderText">
    <w:name w:val="Placeholder Text"/>
    <w:uiPriority w:val="99"/>
    <w:semiHidden/>
    <w:rsid w:val="00E4356C"/>
    <w:rPr>
      <w:color w:val="808080"/>
    </w:rPr>
  </w:style>
  <w:style w:type="paragraph" w:styleId="BlockText">
    <w:name w:val="Block Text"/>
    <w:basedOn w:val="Normal"/>
    <w:rsid w:val="00C64532"/>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semiHidden/>
    <w:unhideWhenUsed/>
    <w:rsid w:val="00C64532"/>
    <w:pPr>
      <w:spacing w:after="120" w:line="480" w:lineRule="auto"/>
    </w:pPr>
  </w:style>
  <w:style w:type="character" w:customStyle="1" w:styleId="BodyText2Char">
    <w:name w:val="Body Text 2 Char"/>
    <w:basedOn w:val="DefaultParagraphFont"/>
    <w:link w:val="BodyText2"/>
    <w:semiHidden/>
    <w:rsid w:val="00C64532"/>
    <w:rPr>
      <w:rFonts w:eastAsia="Times New Roman"/>
      <w:lang w:val="en-GB"/>
    </w:rPr>
  </w:style>
  <w:style w:type="paragraph" w:styleId="BodyText3">
    <w:name w:val="Body Text 3"/>
    <w:basedOn w:val="Normal"/>
    <w:link w:val="BodyText3Char"/>
    <w:rsid w:val="00C64532"/>
    <w:pPr>
      <w:spacing w:after="120"/>
    </w:pPr>
    <w:rPr>
      <w:sz w:val="16"/>
      <w:szCs w:val="16"/>
    </w:rPr>
  </w:style>
  <w:style w:type="character" w:customStyle="1" w:styleId="BodyText3Char">
    <w:name w:val="Body Text 3 Char"/>
    <w:basedOn w:val="DefaultParagraphFont"/>
    <w:link w:val="BodyText3"/>
    <w:rsid w:val="00C64532"/>
    <w:rPr>
      <w:rFonts w:eastAsia="Times New Roman"/>
      <w:sz w:val="16"/>
      <w:szCs w:val="16"/>
      <w:lang w:val="en-GB"/>
    </w:rPr>
  </w:style>
  <w:style w:type="paragraph" w:styleId="BodyTextFirstIndent">
    <w:name w:val="Body Text First Indent"/>
    <w:basedOn w:val="BodyText"/>
    <w:link w:val="BodyTextFirstIndentChar"/>
    <w:semiHidden/>
    <w:unhideWhenUsed/>
    <w:rsid w:val="00C64532"/>
    <w:pPr>
      <w:spacing w:before="0" w:after="180"/>
      <w:ind w:firstLine="360"/>
      <w:jc w:val="left"/>
    </w:pPr>
    <w:rPr>
      <w:rFonts w:eastAsia="Times New Roman"/>
    </w:rPr>
  </w:style>
  <w:style w:type="character" w:customStyle="1" w:styleId="BodyTextFirstIndentChar">
    <w:name w:val="Body Text First Indent Char"/>
    <w:basedOn w:val="BodyTextChar"/>
    <w:link w:val="BodyTextFirstIndent"/>
    <w:semiHidden/>
    <w:rsid w:val="00C64532"/>
    <w:rPr>
      <w:rFonts w:eastAsia="Times New Roman"/>
      <w:lang w:val="en-GB"/>
    </w:rPr>
  </w:style>
  <w:style w:type="paragraph" w:styleId="BodyTextFirstIndent2">
    <w:name w:val="Body Text First Indent 2"/>
    <w:basedOn w:val="BodyTextIndent"/>
    <w:link w:val="BodyTextFirstIndent2Char"/>
    <w:semiHidden/>
    <w:unhideWhenUsed/>
    <w:rsid w:val="00C64532"/>
    <w:pPr>
      <w:tabs>
        <w:tab w:val="clear" w:pos="6379"/>
      </w:tabs>
      <w:spacing w:after="180"/>
      <w:ind w:left="360" w:firstLine="360"/>
    </w:pPr>
    <w:rPr>
      <w:color w:val="auto"/>
      <w:sz w:val="20"/>
    </w:rPr>
  </w:style>
  <w:style w:type="character" w:customStyle="1" w:styleId="BodyTextFirstIndent2Char">
    <w:name w:val="Body Text First Indent 2 Char"/>
    <w:basedOn w:val="BodyTextIndentChar"/>
    <w:link w:val="BodyTextFirstIndent2"/>
    <w:semiHidden/>
    <w:rsid w:val="00C64532"/>
    <w:rPr>
      <w:rFonts w:eastAsia="Times New Roman"/>
      <w:color w:val="000000"/>
      <w:sz w:val="16"/>
      <w:lang w:val="en-GB"/>
    </w:rPr>
  </w:style>
  <w:style w:type="paragraph" w:styleId="Closing">
    <w:name w:val="Closing"/>
    <w:basedOn w:val="Normal"/>
    <w:link w:val="ClosingChar"/>
    <w:semiHidden/>
    <w:unhideWhenUsed/>
    <w:rsid w:val="00C64532"/>
    <w:pPr>
      <w:spacing w:after="0"/>
      <w:ind w:left="4252"/>
    </w:pPr>
  </w:style>
  <w:style w:type="character" w:customStyle="1" w:styleId="ClosingChar">
    <w:name w:val="Closing Char"/>
    <w:basedOn w:val="DefaultParagraphFont"/>
    <w:link w:val="Closing"/>
    <w:semiHidden/>
    <w:rsid w:val="00C64532"/>
    <w:rPr>
      <w:rFonts w:eastAsia="Times New Roman"/>
      <w:lang w:val="en-GB"/>
    </w:rPr>
  </w:style>
  <w:style w:type="paragraph" w:styleId="Date">
    <w:name w:val="Date"/>
    <w:basedOn w:val="Normal"/>
    <w:next w:val="Normal"/>
    <w:link w:val="DateChar"/>
    <w:semiHidden/>
    <w:unhideWhenUsed/>
    <w:rsid w:val="00C64532"/>
  </w:style>
  <w:style w:type="character" w:customStyle="1" w:styleId="DateChar">
    <w:name w:val="Date Char"/>
    <w:basedOn w:val="DefaultParagraphFont"/>
    <w:link w:val="Date"/>
    <w:semiHidden/>
    <w:rsid w:val="00C64532"/>
    <w:rPr>
      <w:rFonts w:eastAsia="Times New Roman"/>
      <w:lang w:val="en-GB"/>
    </w:rPr>
  </w:style>
  <w:style w:type="paragraph" w:styleId="E-mailSignature">
    <w:name w:val="E-mail Signature"/>
    <w:basedOn w:val="Normal"/>
    <w:link w:val="E-mailSignatureChar"/>
    <w:semiHidden/>
    <w:unhideWhenUsed/>
    <w:rsid w:val="00C64532"/>
    <w:pPr>
      <w:spacing w:after="0"/>
    </w:pPr>
  </w:style>
  <w:style w:type="character" w:customStyle="1" w:styleId="E-mailSignatureChar">
    <w:name w:val="E-mail Signature Char"/>
    <w:basedOn w:val="DefaultParagraphFont"/>
    <w:link w:val="E-mailSignature"/>
    <w:semiHidden/>
    <w:rsid w:val="00C64532"/>
    <w:rPr>
      <w:rFonts w:eastAsia="Times New Roman"/>
      <w:lang w:val="en-GB"/>
    </w:rPr>
  </w:style>
  <w:style w:type="paragraph" w:styleId="EnvelopeAddress">
    <w:name w:val="envelope address"/>
    <w:basedOn w:val="Normal"/>
    <w:semiHidden/>
    <w:unhideWhenUsed/>
    <w:rsid w:val="00C645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C64532"/>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C64532"/>
    <w:pPr>
      <w:spacing w:after="0"/>
    </w:pPr>
    <w:rPr>
      <w:i/>
      <w:iCs/>
    </w:rPr>
  </w:style>
  <w:style w:type="character" w:customStyle="1" w:styleId="HTMLAddressChar">
    <w:name w:val="HTML Address Char"/>
    <w:basedOn w:val="DefaultParagraphFont"/>
    <w:link w:val="HTMLAddress"/>
    <w:semiHidden/>
    <w:rsid w:val="00C64532"/>
    <w:rPr>
      <w:rFonts w:eastAsia="Times New Roman"/>
      <w:i/>
      <w:iCs/>
      <w:lang w:val="en-GB"/>
    </w:rPr>
  </w:style>
  <w:style w:type="paragraph" w:styleId="Index3">
    <w:name w:val="index 3"/>
    <w:basedOn w:val="Normal"/>
    <w:next w:val="Normal"/>
    <w:semiHidden/>
    <w:unhideWhenUsed/>
    <w:rsid w:val="00C64532"/>
    <w:pPr>
      <w:spacing w:after="0"/>
      <w:ind w:left="600" w:hanging="200"/>
    </w:pPr>
  </w:style>
  <w:style w:type="paragraph" w:styleId="Index4">
    <w:name w:val="index 4"/>
    <w:basedOn w:val="Normal"/>
    <w:next w:val="Normal"/>
    <w:semiHidden/>
    <w:unhideWhenUsed/>
    <w:rsid w:val="00C64532"/>
    <w:pPr>
      <w:spacing w:after="0"/>
      <w:ind w:left="800" w:hanging="200"/>
    </w:pPr>
  </w:style>
  <w:style w:type="paragraph" w:styleId="Index5">
    <w:name w:val="index 5"/>
    <w:basedOn w:val="Normal"/>
    <w:next w:val="Normal"/>
    <w:semiHidden/>
    <w:unhideWhenUsed/>
    <w:rsid w:val="00C64532"/>
    <w:pPr>
      <w:spacing w:after="0"/>
      <w:ind w:left="1000" w:hanging="200"/>
    </w:pPr>
  </w:style>
  <w:style w:type="paragraph" w:styleId="Index6">
    <w:name w:val="index 6"/>
    <w:basedOn w:val="Normal"/>
    <w:next w:val="Normal"/>
    <w:semiHidden/>
    <w:unhideWhenUsed/>
    <w:rsid w:val="00C64532"/>
    <w:pPr>
      <w:spacing w:after="0"/>
      <w:ind w:left="1200" w:hanging="200"/>
    </w:pPr>
  </w:style>
  <w:style w:type="paragraph" w:styleId="Index7">
    <w:name w:val="index 7"/>
    <w:basedOn w:val="Normal"/>
    <w:next w:val="Normal"/>
    <w:semiHidden/>
    <w:unhideWhenUsed/>
    <w:rsid w:val="00C64532"/>
    <w:pPr>
      <w:spacing w:after="0"/>
      <w:ind w:left="1400" w:hanging="200"/>
    </w:pPr>
  </w:style>
  <w:style w:type="paragraph" w:styleId="Index8">
    <w:name w:val="index 8"/>
    <w:basedOn w:val="Normal"/>
    <w:next w:val="Normal"/>
    <w:semiHidden/>
    <w:unhideWhenUsed/>
    <w:rsid w:val="00C64532"/>
    <w:pPr>
      <w:spacing w:after="0"/>
      <w:ind w:left="1600" w:hanging="200"/>
    </w:pPr>
  </w:style>
  <w:style w:type="paragraph" w:styleId="Index9">
    <w:name w:val="index 9"/>
    <w:basedOn w:val="Normal"/>
    <w:next w:val="Normal"/>
    <w:semiHidden/>
    <w:unhideWhenUsed/>
    <w:rsid w:val="00C64532"/>
    <w:pPr>
      <w:spacing w:after="0"/>
      <w:ind w:left="1800" w:hanging="200"/>
    </w:pPr>
  </w:style>
  <w:style w:type="paragraph" w:styleId="IntenseQuote">
    <w:name w:val="Intense Quote"/>
    <w:basedOn w:val="Normal"/>
    <w:next w:val="Normal"/>
    <w:link w:val="IntenseQuoteChar"/>
    <w:uiPriority w:val="65"/>
    <w:qFormat/>
    <w:rsid w:val="00C6453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65"/>
    <w:rsid w:val="00C64532"/>
    <w:rPr>
      <w:rFonts w:eastAsia="Times New Roman"/>
      <w:i/>
      <w:iCs/>
      <w:color w:val="5B9BD5" w:themeColor="accent1"/>
      <w:lang w:val="en-GB"/>
    </w:rPr>
  </w:style>
  <w:style w:type="paragraph" w:styleId="ListContinue">
    <w:name w:val="List Continue"/>
    <w:basedOn w:val="Normal"/>
    <w:semiHidden/>
    <w:unhideWhenUsed/>
    <w:rsid w:val="00C64532"/>
    <w:pPr>
      <w:spacing w:after="120"/>
      <w:ind w:left="283"/>
      <w:contextualSpacing/>
    </w:pPr>
  </w:style>
  <w:style w:type="paragraph" w:styleId="ListContinue2">
    <w:name w:val="List Continue 2"/>
    <w:basedOn w:val="Normal"/>
    <w:semiHidden/>
    <w:unhideWhenUsed/>
    <w:rsid w:val="00C64532"/>
    <w:pPr>
      <w:spacing w:after="120"/>
      <w:ind w:left="566"/>
      <w:contextualSpacing/>
    </w:pPr>
  </w:style>
  <w:style w:type="paragraph" w:styleId="ListContinue3">
    <w:name w:val="List Continue 3"/>
    <w:basedOn w:val="Normal"/>
    <w:semiHidden/>
    <w:unhideWhenUsed/>
    <w:rsid w:val="00C64532"/>
    <w:pPr>
      <w:spacing w:after="120"/>
      <w:ind w:left="849"/>
      <w:contextualSpacing/>
    </w:pPr>
  </w:style>
  <w:style w:type="paragraph" w:styleId="ListContinue4">
    <w:name w:val="List Continue 4"/>
    <w:basedOn w:val="Normal"/>
    <w:semiHidden/>
    <w:unhideWhenUsed/>
    <w:rsid w:val="00C64532"/>
    <w:pPr>
      <w:spacing w:after="120"/>
      <w:ind w:left="1132"/>
      <w:contextualSpacing/>
    </w:pPr>
  </w:style>
  <w:style w:type="paragraph" w:styleId="ListContinue5">
    <w:name w:val="List Continue 5"/>
    <w:basedOn w:val="Normal"/>
    <w:semiHidden/>
    <w:unhideWhenUsed/>
    <w:rsid w:val="00C64532"/>
    <w:pPr>
      <w:spacing w:after="120"/>
      <w:ind w:left="1415"/>
      <w:contextualSpacing/>
    </w:pPr>
  </w:style>
  <w:style w:type="paragraph" w:styleId="ListNumber3">
    <w:name w:val="List Number 3"/>
    <w:basedOn w:val="Normal"/>
    <w:rsid w:val="00C64532"/>
    <w:pPr>
      <w:numPr>
        <w:numId w:val="3"/>
      </w:numPr>
      <w:contextualSpacing/>
    </w:pPr>
  </w:style>
  <w:style w:type="paragraph" w:styleId="ListNumber4">
    <w:name w:val="List Number 4"/>
    <w:basedOn w:val="Normal"/>
    <w:rsid w:val="00C64532"/>
    <w:pPr>
      <w:numPr>
        <w:numId w:val="4"/>
      </w:numPr>
      <w:contextualSpacing/>
    </w:pPr>
  </w:style>
  <w:style w:type="paragraph" w:styleId="ListNumber5">
    <w:name w:val="List Number 5"/>
    <w:basedOn w:val="Normal"/>
    <w:semiHidden/>
    <w:unhideWhenUsed/>
    <w:rsid w:val="00C64532"/>
    <w:pPr>
      <w:numPr>
        <w:numId w:val="5"/>
      </w:numPr>
      <w:contextualSpacing/>
    </w:pPr>
  </w:style>
  <w:style w:type="paragraph" w:styleId="MacroText">
    <w:name w:val="macro"/>
    <w:link w:val="MacroTextChar"/>
    <w:semiHidden/>
    <w:unhideWhenUsed/>
    <w:rsid w:val="00C645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character" w:customStyle="1" w:styleId="MacroTextChar">
    <w:name w:val="Macro Text Char"/>
    <w:basedOn w:val="DefaultParagraphFont"/>
    <w:link w:val="MacroText"/>
    <w:semiHidden/>
    <w:rsid w:val="00C64532"/>
    <w:rPr>
      <w:rFonts w:ascii="Consolas" w:eastAsia="Times New Roman" w:hAnsi="Consolas"/>
      <w:lang w:val="en-GB"/>
    </w:rPr>
  </w:style>
  <w:style w:type="paragraph" w:styleId="MessageHeader">
    <w:name w:val="Message Header"/>
    <w:basedOn w:val="Normal"/>
    <w:link w:val="MessageHeaderChar"/>
    <w:semiHidden/>
    <w:unhideWhenUsed/>
    <w:rsid w:val="00C645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C64532"/>
    <w:rPr>
      <w:rFonts w:asciiTheme="majorHAnsi" w:eastAsiaTheme="majorEastAsia" w:hAnsiTheme="majorHAnsi" w:cstheme="majorBidi"/>
      <w:sz w:val="24"/>
      <w:szCs w:val="24"/>
      <w:shd w:val="pct20" w:color="auto" w:fill="auto"/>
      <w:lang w:val="en-GB"/>
    </w:rPr>
  </w:style>
  <w:style w:type="paragraph" w:styleId="NoSpacing">
    <w:name w:val="No Spacing"/>
    <w:qFormat/>
    <w:rsid w:val="00C64532"/>
    <w:pPr>
      <w:overflowPunct w:val="0"/>
      <w:autoSpaceDE w:val="0"/>
      <w:autoSpaceDN w:val="0"/>
      <w:adjustRightInd w:val="0"/>
      <w:textAlignment w:val="baseline"/>
    </w:pPr>
    <w:rPr>
      <w:rFonts w:eastAsia="Times New Roman"/>
      <w:lang w:val="en-GB"/>
    </w:rPr>
  </w:style>
  <w:style w:type="paragraph" w:styleId="NormalIndent">
    <w:name w:val="Normal Indent"/>
    <w:basedOn w:val="Normal"/>
    <w:semiHidden/>
    <w:unhideWhenUsed/>
    <w:rsid w:val="00C64532"/>
    <w:pPr>
      <w:ind w:left="720"/>
    </w:pPr>
  </w:style>
  <w:style w:type="paragraph" w:styleId="NoteHeading">
    <w:name w:val="Note Heading"/>
    <w:basedOn w:val="Normal"/>
    <w:next w:val="Normal"/>
    <w:link w:val="NoteHeadingChar"/>
    <w:semiHidden/>
    <w:unhideWhenUsed/>
    <w:rsid w:val="00C64532"/>
    <w:pPr>
      <w:spacing w:after="0"/>
    </w:pPr>
  </w:style>
  <w:style w:type="character" w:customStyle="1" w:styleId="NoteHeadingChar">
    <w:name w:val="Note Heading Char"/>
    <w:basedOn w:val="DefaultParagraphFont"/>
    <w:link w:val="NoteHeading"/>
    <w:semiHidden/>
    <w:rsid w:val="00C64532"/>
    <w:rPr>
      <w:rFonts w:eastAsia="Times New Roman"/>
      <w:lang w:val="en-GB"/>
    </w:rPr>
  </w:style>
  <w:style w:type="paragraph" w:styleId="Quote">
    <w:name w:val="Quote"/>
    <w:basedOn w:val="Normal"/>
    <w:next w:val="Normal"/>
    <w:link w:val="QuoteChar"/>
    <w:uiPriority w:val="64"/>
    <w:qFormat/>
    <w:rsid w:val="00C645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64"/>
    <w:rsid w:val="00C64532"/>
    <w:rPr>
      <w:rFonts w:eastAsia="Times New Roman"/>
      <w:i/>
      <w:iCs/>
      <w:color w:val="404040" w:themeColor="text1" w:themeTint="BF"/>
      <w:lang w:val="en-GB"/>
    </w:rPr>
  </w:style>
  <w:style w:type="paragraph" w:styleId="Salutation">
    <w:name w:val="Salutation"/>
    <w:basedOn w:val="Normal"/>
    <w:next w:val="Normal"/>
    <w:link w:val="SalutationChar"/>
    <w:semiHidden/>
    <w:unhideWhenUsed/>
    <w:rsid w:val="00C64532"/>
  </w:style>
  <w:style w:type="character" w:customStyle="1" w:styleId="SalutationChar">
    <w:name w:val="Salutation Char"/>
    <w:basedOn w:val="DefaultParagraphFont"/>
    <w:link w:val="Salutation"/>
    <w:semiHidden/>
    <w:rsid w:val="00C64532"/>
    <w:rPr>
      <w:rFonts w:eastAsia="Times New Roman"/>
      <w:lang w:val="en-GB"/>
    </w:rPr>
  </w:style>
  <w:style w:type="paragraph" w:styleId="Signature">
    <w:name w:val="Signature"/>
    <w:basedOn w:val="Normal"/>
    <w:link w:val="SignatureChar"/>
    <w:semiHidden/>
    <w:unhideWhenUsed/>
    <w:rsid w:val="00C64532"/>
    <w:pPr>
      <w:spacing w:after="0"/>
      <w:ind w:left="4252"/>
    </w:pPr>
  </w:style>
  <w:style w:type="character" w:customStyle="1" w:styleId="SignatureChar">
    <w:name w:val="Signature Char"/>
    <w:basedOn w:val="DefaultParagraphFont"/>
    <w:link w:val="Signature"/>
    <w:semiHidden/>
    <w:rsid w:val="00C64532"/>
    <w:rPr>
      <w:rFonts w:eastAsia="Times New Roman"/>
      <w:lang w:val="en-GB"/>
    </w:rPr>
  </w:style>
  <w:style w:type="paragraph" w:styleId="Subtitle">
    <w:name w:val="Subtitle"/>
    <w:basedOn w:val="Normal"/>
    <w:next w:val="Normal"/>
    <w:link w:val="SubtitleChar"/>
    <w:qFormat/>
    <w:rsid w:val="00C645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64532"/>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C64532"/>
    <w:pPr>
      <w:spacing w:after="0"/>
      <w:ind w:left="200" w:hanging="200"/>
    </w:pPr>
  </w:style>
  <w:style w:type="paragraph" w:styleId="TableofFigures">
    <w:name w:val="table of figures"/>
    <w:basedOn w:val="Normal"/>
    <w:next w:val="Normal"/>
    <w:semiHidden/>
    <w:unhideWhenUsed/>
    <w:rsid w:val="00C64532"/>
    <w:pPr>
      <w:spacing w:after="0"/>
    </w:pPr>
  </w:style>
  <w:style w:type="paragraph" w:styleId="Title">
    <w:name w:val="Title"/>
    <w:basedOn w:val="Normal"/>
    <w:next w:val="Normal"/>
    <w:link w:val="TitleChar"/>
    <w:qFormat/>
    <w:rsid w:val="00C645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64532"/>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C645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62"/>
    <w:semiHidden/>
    <w:unhideWhenUsed/>
    <w:qFormat/>
    <w:rsid w:val="00C64532"/>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emf"/><Relationship Id="rId60" Type="http://schemas.openxmlformats.org/officeDocument/2006/relationships/image" Target="media/image53.png"/><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8.png"/><Relationship Id="rId172" Type="http://schemas.openxmlformats.org/officeDocument/2006/relationships/image" Target="media/image165.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em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2.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emf"/><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w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9.emf"/><Relationship Id="rId231" Type="http://schemas.openxmlformats.org/officeDocument/2006/relationships/image" Target="media/image221.pn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emf"/><Relationship Id="rId165" Type="http://schemas.openxmlformats.org/officeDocument/2006/relationships/image" Target="media/image158.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emf"/><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4C53C8-CC79-49E3-B9B6-9E3C979E4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22936</Words>
  <Characters>117662</Characters>
  <Application>Microsoft Office Word</Application>
  <DocSecurity>0</DocSecurity>
  <Lines>3795</Lines>
  <Paragraphs>2869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137729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17)</dc:subject>
  <dc:creator>3GPP TSG SA WG4</dc:creator>
  <cp:keywords>Ambient noise reproduction systems, acoustic testing of terminals</cp:keywords>
  <dc:description/>
  <cp:lastModifiedBy>S4-220299_CR_0658</cp:lastModifiedBy>
  <cp:revision>3</cp:revision>
  <dcterms:created xsi:type="dcterms:W3CDTF">2022-04-07T18:29:00Z</dcterms:created>
  <dcterms:modified xsi:type="dcterms:W3CDTF">2022-04-07T18:29:00Z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